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27838BE4"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BB482A" w:rsidRPr="00201E3B">
              <w:rPr>
                <w:noProof w:val="0"/>
              </w:rPr>
              <w:t>5</w:t>
            </w:r>
            <w:r w:rsidR="00BF0030" w:rsidRPr="00201E3B">
              <w:rPr>
                <w:noProof w:val="0"/>
              </w:rPr>
              <w:t>.</w:t>
            </w:r>
            <w:r w:rsidR="00346F82">
              <w:rPr>
                <w:noProof w:val="0"/>
              </w:rPr>
              <w:t>5</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522C29" w:rsidRPr="00201E3B">
              <w:rPr>
                <w:noProof w:val="0"/>
                <w:sz w:val="32"/>
              </w:rPr>
              <w:t>2</w:t>
            </w:r>
            <w:r w:rsidRPr="00201E3B">
              <w:rPr>
                <w:noProof w:val="0"/>
                <w:sz w:val="32"/>
              </w:rPr>
              <w:t>-</w:t>
            </w:r>
            <w:bookmarkEnd w:id="3"/>
            <w:r w:rsidR="00346F82">
              <w:rPr>
                <w:noProof w:val="0"/>
                <w:sz w:val="32"/>
              </w:rPr>
              <w:t>12</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6B327EBE"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r w:rsidR="00BB482A" w:rsidRPr="00201E3B">
              <w:rPr>
                <w:rStyle w:val="ZGSM"/>
              </w:rPr>
              <w:t>5</w:t>
            </w:r>
            <w:bookmarkEnd w:id="5"/>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77777777" w:rsidR="00C074DD" w:rsidRPr="00201E3B" w:rsidRDefault="0066502E" w:rsidP="00C074DD">
            <w:pPr>
              <w:rPr>
                <w:i/>
              </w:rPr>
            </w:pPr>
            <w:r>
              <w:rPr>
                <w:i/>
              </w:rPr>
              <w:pict w14:anchorId="4BC837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9" o:title="LTE-AdvancedPro_largerTM_cropped"/>
                </v:shape>
              </w:pict>
            </w:r>
          </w:p>
        </w:tc>
        <w:tc>
          <w:tcPr>
            <w:tcW w:w="5540" w:type="dxa"/>
            <w:shd w:val="clear" w:color="auto" w:fill="auto"/>
          </w:tcPr>
          <w:p w14:paraId="6187A91D" w14:textId="77777777" w:rsidR="00C074DD" w:rsidRPr="00201E3B" w:rsidRDefault="0066502E" w:rsidP="00C074DD">
            <w:pPr>
              <w:jc w:val="right"/>
            </w:pPr>
            <w:r>
              <w:pict w14:anchorId="5B1556BC">
                <v:shape id="_x0000_i1026" type="#_x0000_t75" style="width:127.5pt;height:74pt">
                  <v:imagedata r:id="rId10" o:title="3GPP-logo_web"/>
                </v:shape>
              </w:pict>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30038A65"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AE50DC" w:rsidRPr="00201E3B">
              <w:rPr>
                <w:sz w:val="18"/>
              </w:rPr>
              <w:t>2</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56376BB7" w14:textId="7A805F22" w:rsidR="007D42EC" w:rsidRDefault="007D42EC">
      <w:pPr>
        <w:pStyle w:val="TOC1"/>
        <w:rPr>
          <w:rFonts w:ascii="Calibri" w:hAnsi="Calibri"/>
          <w:szCs w:val="22"/>
        </w:rPr>
      </w:pPr>
      <w:r>
        <w:fldChar w:fldCharType="begin"/>
      </w:r>
      <w:r>
        <w:instrText xml:space="preserve"> TOC \o "1-9" </w:instrText>
      </w:r>
      <w:r>
        <w:fldChar w:fldCharType="separate"/>
      </w:r>
      <w:r>
        <w:t>Foreword</w:t>
      </w:r>
      <w:r>
        <w:tab/>
      </w:r>
      <w:r>
        <w:fldChar w:fldCharType="begin"/>
      </w:r>
      <w:r>
        <w:instrText xml:space="preserve"> PAGEREF _Toc123748438 \h </w:instrText>
      </w:r>
      <w:r>
        <w:fldChar w:fldCharType="separate"/>
      </w:r>
      <w:r>
        <w:t>6</w:t>
      </w:r>
      <w:r>
        <w:fldChar w:fldCharType="end"/>
      </w:r>
    </w:p>
    <w:p w14:paraId="272C2A6B" w14:textId="056EF59B" w:rsidR="007D42EC" w:rsidRDefault="007D42EC">
      <w:pPr>
        <w:pStyle w:val="TOC1"/>
        <w:rPr>
          <w:rFonts w:ascii="Calibri" w:hAnsi="Calibri"/>
          <w:szCs w:val="22"/>
        </w:rPr>
      </w:pPr>
      <w:r>
        <w:t>Introduction</w:t>
      </w:r>
      <w:r>
        <w:tab/>
      </w:r>
      <w:r>
        <w:fldChar w:fldCharType="begin"/>
      </w:r>
      <w:r>
        <w:instrText xml:space="preserve"> PAGEREF _Toc123748439 \h </w:instrText>
      </w:r>
      <w:r>
        <w:fldChar w:fldCharType="separate"/>
      </w:r>
      <w:r>
        <w:t>7</w:t>
      </w:r>
      <w:r>
        <w:fldChar w:fldCharType="end"/>
      </w:r>
    </w:p>
    <w:p w14:paraId="646403AA" w14:textId="41528E4F" w:rsidR="007D42EC" w:rsidRDefault="007D42EC">
      <w:pPr>
        <w:pStyle w:val="TOC1"/>
        <w:rPr>
          <w:rFonts w:ascii="Calibri" w:hAnsi="Calibri"/>
          <w:szCs w:val="22"/>
        </w:rPr>
      </w:pPr>
      <w:r>
        <w:t>1</w:t>
      </w:r>
      <w:r>
        <w:rPr>
          <w:rFonts w:ascii="Calibri" w:hAnsi="Calibri"/>
          <w:szCs w:val="22"/>
        </w:rPr>
        <w:tab/>
      </w:r>
      <w:r>
        <w:t>Scope</w:t>
      </w:r>
      <w:r>
        <w:tab/>
      </w:r>
      <w:r>
        <w:fldChar w:fldCharType="begin"/>
      </w:r>
      <w:r>
        <w:instrText xml:space="preserve"> PAGEREF _Toc123748440 \h </w:instrText>
      </w:r>
      <w:r>
        <w:fldChar w:fldCharType="separate"/>
      </w:r>
      <w:r>
        <w:t>8</w:t>
      </w:r>
      <w:r>
        <w:fldChar w:fldCharType="end"/>
      </w:r>
    </w:p>
    <w:p w14:paraId="6BED84D2" w14:textId="030AE750" w:rsidR="007D42EC" w:rsidRDefault="007D42EC">
      <w:pPr>
        <w:pStyle w:val="TOC1"/>
        <w:rPr>
          <w:rFonts w:ascii="Calibri" w:hAnsi="Calibri"/>
          <w:szCs w:val="22"/>
        </w:rPr>
      </w:pPr>
      <w:r>
        <w:t>2</w:t>
      </w:r>
      <w:r>
        <w:rPr>
          <w:rFonts w:ascii="Calibri" w:hAnsi="Calibri"/>
          <w:szCs w:val="22"/>
        </w:rPr>
        <w:tab/>
      </w:r>
      <w:r>
        <w:t>References</w:t>
      </w:r>
      <w:r>
        <w:tab/>
      </w:r>
      <w:r>
        <w:fldChar w:fldCharType="begin"/>
      </w:r>
      <w:r>
        <w:instrText xml:space="preserve"> PAGEREF _Toc123748441 \h </w:instrText>
      </w:r>
      <w:r>
        <w:fldChar w:fldCharType="separate"/>
      </w:r>
      <w:r>
        <w:t>8</w:t>
      </w:r>
      <w:r>
        <w:fldChar w:fldCharType="end"/>
      </w:r>
    </w:p>
    <w:p w14:paraId="120D53FE" w14:textId="2AA32E92" w:rsidR="007D42EC" w:rsidRDefault="007D42EC">
      <w:pPr>
        <w:pStyle w:val="TOC1"/>
        <w:rPr>
          <w:rFonts w:ascii="Calibri" w:hAnsi="Calibri"/>
          <w:szCs w:val="22"/>
        </w:rPr>
      </w:pPr>
      <w:r>
        <w:t>3</w:t>
      </w:r>
      <w:r>
        <w:rPr>
          <w:rFonts w:ascii="Calibri" w:hAnsi="Calibri"/>
          <w:szCs w:val="22"/>
        </w:rPr>
        <w:tab/>
      </w:r>
      <w:r>
        <w:t>Definitions of terms, symbols and abbreviations</w:t>
      </w:r>
      <w:r>
        <w:tab/>
      </w:r>
      <w:r>
        <w:fldChar w:fldCharType="begin"/>
      </w:r>
      <w:r>
        <w:instrText xml:space="preserve"> PAGEREF _Toc123748442 \h </w:instrText>
      </w:r>
      <w:r>
        <w:fldChar w:fldCharType="separate"/>
      </w:r>
      <w:r>
        <w:t>10</w:t>
      </w:r>
      <w:r>
        <w:fldChar w:fldCharType="end"/>
      </w:r>
    </w:p>
    <w:p w14:paraId="245BF9BD" w14:textId="3B31976D" w:rsidR="007D42EC" w:rsidRDefault="007D42EC">
      <w:pPr>
        <w:pStyle w:val="TOC2"/>
        <w:rPr>
          <w:rFonts w:ascii="Calibri" w:hAnsi="Calibri"/>
          <w:sz w:val="22"/>
          <w:szCs w:val="22"/>
        </w:rPr>
      </w:pPr>
      <w:r>
        <w:t>3.1</w:t>
      </w:r>
      <w:r>
        <w:rPr>
          <w:rFonts w:ascii="Calibri" w:hAnsi="Calibri"/>
          <w:sz w:val="22"/>
          <w:szCs w:val="22"/>
        </w:rPr>
        <w:tab/>
      </w:r>
      <w:r>
        <w:t>Terms</w:t>
      </w:r>
      <w:r>
        <w:tab/>
      </w:r>
      <w:r>
        <w:fldChar w:fldCharType="begin"/>
      </w:r>
      <w:r>
        <w:instrText xml:space="preserve"> PAGEREF _Toc123748443 \h </w:instrText>
      </w:r>
      <w:r>
        <w:fldChar w:fldCharType="separate"/>
      </w:r>
      <w:r>
        <w:t>10</w:t>
      </w:r>
      <w:r>
        <w:fldChar w:fldCharType="end"/>
      </w:r>
    </w:p>
    <w:p w14:paraId="77887F8E" w14:textId="0397F260" w:rsidR="007D42EC" w:rsidRDefault="007D42EC">
      <w:pPr>
        <w:pStyle w:val="TOC2"/>
        <w:rPr>
          <w:rFonts w:ascii="Calibri" w:hAnsi="Calibri"/>
          <w:sz w:val="22"/>
          <w:szCs w:val="22"/>
        </w:rPr>
      </w:pPr>
      <w:r>
        <w:t>3.2</w:t>
      </w:r>
      <w:r>
        <w:rPr>
          <w:rFonts w:ascii="Calibri" w:hAnsi="Calibri"/>
          <w:sz w:val="22"/>
          <w:szCs w:val="22"/>
        </w:rPr>
        <w:tab/>
      </w:r>
      <w:r>
        <w:t>Symbols</w:t>
      </w:r>
      <w:r>
        <w:tab/>
      </w:r>
      <w:r>
        <w:fldChar w:fldCharType="begin"/>
      </w:r>
      <w:r>
        <w:instrText xml:space="preserve"> PAGEREF _Toc123748444 \h </w:instrText>
      </w:r>
      <w:r>
        <w:fldChar w:fldCharType="separate"/>
      </w:r>
      <w:r>
        <w:t>10</w:t>
      </w:r>
      <w:r>
        <w:fldChar w:fldCharType="end"/>
      </w:r>
    </w:p>
    <w:p w14:paraId="4A9257C2" w14:textId="1E5B31D2" w:rsidR="007D42EC" w:rsidRDefault="007D42EC">
      <w:pPr>
        <w:pStyle w:val="TOC2"/>
        <w:rPr>
          <w:rFonts w:ascii="Calibri" w:hAnsi="Calibri"/>
          <w:sz w:val="22"/>
          <w:szCs w:val="22"/>
        </w:rPr>
      </w:pPr>
      <w:r>
        <w:t>3.3</w:t>
      </w:r>
      <w:r>
        <w:rPr>
          <w:rFonts w:ascii="Calibri" w:hAnsi="Calibri"/>
          <w:sz w:val="22"/>
          <w:szCs w:val="22"/>
        </w:rPr>
        <w:tab/>
      </w:r>
      <w:r>
        <w:t>Abbreviations</w:t>
      </w:r>
      <w:r>
        <w:tab/>
      </w:r>
      <w:r>
        <w:fldChar w:fldCharType="begin"/>
      </w:r>
      <w:r>
        <w:instrText xml:space="preserve"> PAGEREF _Toc123748445 \h </w:instrText>
      </w:r>
      <w:r>
        <w:fldChar w:fldCharType="separate"/>
      </w:r>
      <w:r>
        <w:t>10</w:t>
      </w:r>
      <w:r>
        <w:fldChar w:fldCharType="end"/>
      </w:r>
    </w:p>
    <w:p w14:paraId="6B3D79FA" w14:textId="6DF48A91" w:rsidR="007D42EC" w:rsidRDefault="007D42EC">
      <w:pPr>
        <w:pStyle w:val="TOC1"/>
        <w:rPr>
          <w:rFonts w:ascii="Calibri" w:hAnsi="Calibri"/>
          <w:szCs w:val="22"/>
        </w:rPr>
      </w:pPr>
      <w:r>
        <w:t>4</w:t>
      </w:r>
      <w:r>
        <w:rPr>
          <w:rFonts w:ascii="Calibri" w:hAnsi="Calibri"/>
          <w:szCs w:val="22"/>
        </w:rPr>
        <w:tab/>
      </w:r>
      <w:r>
        <w:t>General</w:t>
      </w:r>
      <w:r>
        <w:tab/>
      </w:r>
      <w:r>
        <w:fldChar w:fldCharType="begin"/>
      </w:r>
      <w:r>
        <w:instrText xml:space="preserve"> PAGEREF _Toc123748446 \h </w:instrText>
      </w:r>
      <w:r>
        <w:fldChar w:fldCharType="separate"/>
      </w:r>
      <w:r>
        <w:t>11</w:t>
      </w:r>
      <w:r>
        <w:fldChar w:fldCharType="end"/>
      </w:r>
    </w:p>
    <w:p w14:paraId="307D571E" w14:textId="656E2055" w:rsidR="007D42EC" w:rsidRDefault="007D42EC">
      <w:pPr>
        <w:pStyle w:val="TOC2"/>
        <w:rPr>
          <w:rFonts w:ascii="Calibri" w:hAnsi="Calibri"/>
          <w:sz w:val="22"/>
          <w:szCs w:val="22"/>
        </w:rPr>
      </w:pPr>
      <w:r>
        <w:t>4.1</w:t>
      </w:r>
      <w:r>
        <w:rPr>
          <w:rFonts w:ascii="Calibri" w:hAnsi="Calibri"/>
          <w:sz w:val="22"/>
          <w:szCs w:val="22"/>
        </w:rPr>
        <w:tab/>
      </w:r>
      <w:r>
        <w:t>Test methodology</w:t>
      </w:r>
      <w:r>
        <w:tab/>
      </w:r>
      <w:r>
        <w:fldChar w:fldCharType="begin"/>
      </w:r>
      <w:r>
        <w:instrText xml:space="preserve"> PAGEREF _Toc123748447 \h </w:instrText>
      </w:r>
      <w:r>
        <w:fldChar w:fldCharType="separate"/>
      </w:r>
      <w:r>
        <w:t>11</w:t>
      </w:r>
      <w:r>
        <w:fldChar w:fldCharType="end"/>
      </w:r>
    </w:p>
    <w:p w14:paraId="5383F7EF" w14:textId="445A7BCD" w:rsidR="007D42EC" w:rsidRDefault="007D42EC">
      <w:pPr>
        <w:pStyle w:val="TOC3"/>
        <w:rPr>
          <w:rFonts w:ascii="Calibri" w:hAnsi="Calibri"/>
          <w:sz w:val="22"/>
          <w:szCs w:val="22"/>
        </w:rPr>
      </w:pPr>
      <w:r>
        <w:t>4.1.1</w:t>
      </w:r>
      <w:r>
        <w:rPr>
          <w:rFonts w:ascii="Calibri" w:hAnsi="Calibri"/>
          <w:sz w:val="22"/>
          <w:szCs w:val="22"/>
        </w:rPr>
        <w:tab/>
      </w:r>
      <w:r>
        <w:t>Testing of optional functions and procedures</w:t>
      </w:r>
      <w:r>
        <w:tab/>
      </w:r>
      <w:r>
        <w:fldChar w:fldCharType="begin"/>
      </w:r>
      <w:r>
        <w:instrText xml:space="preserve"> PAGEREF _Toc123748448 \h </w:instrText>
      </w:r>
      <w:r>
        <w:fldChar w:fldCharType="separate"/>
      </w:r>
      <w:r>
        <w:t>11</w:t>
      </w:r>
      <w:r>
        <w:fldChar w:fldCharType="end"/>
      </w:r>
    </w:p>
    <w:p w14:paraId="08CB6418" w14:textId="147981D3" w:rsidR="007D42EC" w:rsidRDefault="007D42EC">
      <w:pPr>
        <w:pStyle w:val="TOC3"/>
        <w:rPr>
          <w:rFonts w:ascii="Calibri" w:hAnsi="Calibri"/>
          <w:sz w:val="22"/>
          <w:szCs w:val="22"/>
        </w:rPr>
      </w:pPr>
      <w:r>
        <w:t>4.1.2</w:t>
      </w:r>
      <w:r>
        <w:rPr>
          <w:rFonts w:ascii="Calibri" w:hAnsi="Calibri"/>
          <w:sz w:val="22"/>
          <w:szCs w:val="22"/>
        </w:rPr>
        <w:tab/>
      </w:r>
      <w:r>
        <w:t>Test interfaces and facilities</w:t>
      </w:r>
      <w:r>
        <w:tab/>
      </w:r>
      <w:r>
        <w:fldChar w:fldCharType="begin"/>
      </w:r>
      <w:r>
        <w:instrText xml:space="preserve"> PAGEREF _Toc123748449 \h </w:instrText>
      </w:r>
      <w:r>
        <w:fldChar w:fldCharType="separate"/>
      </w:r>
      <w:r>
        <w:t>11</w:t>
      </w:r>
      <w:r>
        <w:fldChar w:fldCharType="end"/>
      </w:r>
    </w:p>
    <w:p w14:paraId="7DCB9F24" w14:textId="60636F70" w:rsidR="007D42EC" w:rsidRDefault="007D42EC">
      <w:pPr>
        <w:pStyle w:val="TOC2"/>
        <w:rPr>
          <w:rFonts w:ascii="Calibri" w:hAnsi="Calibri"/>
          <w:sz w:val="22"/>
          <w:szCs w:val="22"/>
        </w:rPr>
      </w:pPr>
      <w:r>
        <w:t>4.2</w:t>
      </w:r>
      <w:r>
        <w:rPr>
          <w:rFonts w:ascii="Calibri" w:hAnsi="Calibri"/>
          <w:sz w:val="22"/>
          <w:szCs w:val="22"/>
        </w:rPr>
        <w:tab/>
      </w:r>
      <w:r>
        <w:t>Implicit testing</w:t>
      </w:r>
      <w:r>
        <w:tab/>
      </w:r>
      <w:r>
        <w:fldChar w:fldCharType="begin"/>
      </w:r>
      <w:r>
        <w:instrText xml:space="preserve"> PAGEREF _Toc123748450 \h </w:instrText>
      </w:r>
      <w:r>
        <w:fldChar w:fldCharType="separate"/>
      </w:r>
      <w:r>
        <w:t>12</w:t>
      </w:r>
      <w:r>
        <w:fldChar w:fldCharType="end"/>
      </w:r>
    </w:p>
    <w:p w14:paraId="07A531A6" w14:textId="506A411E" w:rsidR="007D42EC" w:rsidRDefault="007D42EC">
      <w:pPr>
        <w:pStyle w:val="TOC2"/>
        <w:rPr>
          <w:rFonts w:ascii="Calibri" w:hAnsi="Calibri"/>
          <w:sz w:val="22"/>
          <w:szCs w:val="22"/>
        </w:rPr>
      </w:pPr>
      <w:r>
        <w:t>4.3</w:t>
      </w:r>
      <w:r>
        <w:rPr>
          <w:rFonts w:ascii="Calibri" w:hAnsi="Calibri"/>
          <w:sz w:val="22"/>
          <w:szCs w:val="22"/>
        </w:rPr>
        <w:tab/>
      </w:r>
      <w:r>
        <w:t>Repetition of tests</w:t>
      </w:r>
      <w:r>
        <w:tab/>
      </w:r>
      <w:r>
        <w:fldChar w:fldCharType="begin"/>
      </w:r>
      <w:r>
        <w:instrText xml:space="preserve"> PAGEREF _Toc123748451 \h </w:instrText>
      </w:r>
      <w:r>
        <w:fldChar w:fldCharType="separate"/>
      </w:r>
      <w:r>
        <w:t>12</w:t>
      </w:r>
      <w:r>
        <w:fldChar w:fldCharType="end"/>
      </w:r>
    </w:p>
    <w:p w14:paraId="676E73A9" w14:textId="536DDD64" w:rsidR="007D42EC" w:rsidRDefault="007D42EC">
      <w:pPr>
        <w:pStyle w:val="TOC2"/>
        <w:rPr>
          <w:rFonts w:ascii="Calibri" w:hAnsi="Calibri"/>
          <w:sz w:val="22"/>
          <w:szCs w:val="22"/>
        </w:rPr>
      </w:pPr>
      <w:r>
        <w:t>4.4</w:t>
      </w:r>
      <w:r>
        <w:rPr>
          <w:rFonts w:ascii="Calibri" w:hAnsi="Calibri"/>
          <w:sz w:val="22"/>
          <w:szCs w:val="22"/>
        </w:rPr>
        <w:tab/>
      </w:r>
      <w:r>
        <w:t>Handling of differences between conformance requirements in different releases of cores specifications</w:t>
      </w:r>
      <w:r>
        <w:tab/>
      </w:r>
      <w:r>
        <w:fldChar w:fldCharType="begin"/>
      </w:r>
      <w:r>
        <w:instrText xml:space="preserve"> PAGEREF _Toc123748452 \h </w:instrText>
      </w:r>
      <w:r>
        <w:fldChar w:fldCharType="separate"/>
      </w:r>
      <w:r>
        <w:t>12</w:t>
      </w:r>
      <w:r>
        <w:fldChar w:fldCharType="end"/>
      </w:r>
    </w:p>
    <w:p w14:paraId="135809BE" w14:textId="14DD9E38" w:rsidR="007D42EC" w:rsidRDefault="007D42EC">
      <w:pPr>
        <w:pStyle w:val="TOC2"/>
        <w:rPr>
          <w:rFonts w:ascii="Calibri" w:hAnsi="Calibri"/>
          <w:sz w:val="22"/>
          <w:szCs w:val="22"/>
        </w:rPr>
      </w:pPr>
      <w:r>
        <w:t>4.5</w:t>
      </w:r>
      <w:r>
        <w:rPr>
          <w:rFonts w:ascii="Calibri" w:hAnsi="Calibri"/>
          <w:sz w:val="22"/>
          <w:szCs w:val="22"/>
        </w:rPr>
        <w:tab/>
      </w:r>
      <w:r>
        <w:t>Reference conditions</w:t>
      </w:r>
      <w:r>
        <w:tab/>
      </w:r>
      <w:r>
        <w:fldChar w:fldCharType="begin"/>
      </w:r>
      <w:r>
        <w:instrText xml:space="preserve"> PAGEREF _Toc123748453 \h </w:instrText>
      </w:r>
      <w:r>
        <w:fldChar w:fldCharType="separate"/>
      </w:r>
      <w:r>
        <w:t>12</w:t>
      </w:r>
      <w:r>
        <w:fldChar w:fldCharType="end"/>
      </w:r>
    </w:p>
    <w:p w14:paraId="337A6E5A" w14:textId="64AF839B" w:rsidR="007D42EC" w:rsidRDefault="007D42EC">
      <w:pPr>
        <w:pStyle w:val="TOC2"/>
        <w:rPr>
          <w:rFonts w:ascii="Calibri" w:hAnsi="Calibri"/>
          <w:sz w:val="22"/>
          <w:szCs w:val="22"/>
        </w:rPr>
      </w:pPr>
      <w:r>
        <w:t>4.6</w:t>
      </w:r>
      <w:r>
        <w:rPr>
          <w:rFonts w:ascii="Calibri" w:hAnsi="Calibri"/>
          <w:sz w:val="22"/>
          <w:szCs w:val="22"/>
        </w:rPr>
        <w:tab/>
      </w:r>
      <w:r>
        <w:t>Generic setup procedures</w:t>
      </w:r>
      <w:r>
        <w:tab/>
      </w:r>
      <w:r>
        <w:fldChar w:fldCharType="begin"/>
      </w:r>
      <w:r>
        <w:instrText xml:space="preserve"> PAGEREF _Toc123748454 \h </w:instrText>
      </w:r>
      <w:r>
        <w:fldChar w:fldCharType="separate"/>
      </w:r>
      <w:r>
        <w:t>12</w:t>
      </w:r>
      <w:r>
        <w:fldChar w:fldCharType="end"/>
      </w:r>
    </w:p>
    <w:p w14:paraId="7AE8529A" w14:textId="1A482ECB" w:rsidR="007D42EC" w:rsidRDefault="007D42EC">
      <w:pPr>
        <w:pStyle w:val="TOC1"/>
        <w:rPr>
          <w:rFonts w:ascii="Calibri" w:hAnsi="Calibri"/>
          <w:szCs w:val="22"/>
        </w:rPr>
      </w:pPr>
      <w:r>
        <w:t>5</w:t>
      </w:r>
      <w:r>
        <w:rPr>
          <w:rFonts w:ascii="Calibri" w:hAnsi="Calibri"/>
          <w:szCs w:val="22"/>
        </w:rPr>
        <w:tab/>
      </w:r>
      <w:r>
        <w:t>MCVideo Client Configuration</w:t>
      </w:r>
      <w:r>
        <w:tab/>
      </w:r>
      <w:r>
        <w:fldChar w:fldCharType="begin"/>
      </w:r>
      <w:r>
        <w:instrText xml:space="preserve"> PAGEREF _Toc123748455 \h </w:instrText>
      </w:r>
      <w:r>
        <w:fldChar w:fldCharType="separate"/>
      </w:r>
      <w:r>
        <w:t>12</w:t>
      </w:r>
      <w:r>
        <w:fldChar w:fldCharType="end"/>
      </w:r>
    </w:p>
    <w:p w14:paraId="3DB5CAF7" w14:textId="344CCDE7" w:rsidR="007D42EC" w:rsidRDefault="007D42EC">
      <w:pPr>
        <w:pStyle w:val="TOC2"/>
        <w:rPr>
          <w:rFonts w:ascii="Calibri" w:hAnsi="Calibri"/>
          <w:sz w:val="22"/>
          <w:szCs w:val="22"/>
        </w:rPr>
      </w:pPr>
      <w:r>
        <w:t>5.1</w:t>
      </w:r>
      <w:r>
        <w:rPr>
          <w:rFonts w:ascii="Calibri" w:hAnsi="Calibri"/>
          <w:sz w:val="22"/>
          <w:szCs w:val="22"/>
        </w:rPr>
        <w:tab/>
      </w:r>
      <w:r>
        <w:t>Configuration / Authentication / User Authorization / UE Configuration / User Profile / Key Generation</w:t>
      </w:r>
      <w:r>
        <w:tab/>
      </w:r>
      <w:r>
        <w:fldChar w:fldCharType="begin"/>
      </w:r>
      <w:r>
        <w:instrText xml:space="preserve"> PAGEREF _Toc123748456 \h </w:instrText>
      </w:r>
      <w:r>
        <w:fldChar w:fldCharType="separate"/>
      </w:r>
      <w:r>
        <w:t>12</w:t>
      </w:r>
      <w:r>
        <w:fldChar w:fldCharType="end"/>
      </w:r>
    </w:p>
    <w:p w14:paraId="02384AAA" w14:textId="5C0EED79" w:rsidR="007D42EC" w:rsidRDefault="007D42EC">
      <w:pPr>
        <w:pStyle w:val="TOC2"/>
        <w:rPr>
          <w:rFonts w:ascii="Calibri" w:hAnsi="Calibri"/>
          <w:sz w:val="22"/>
          <w:szCs w:val="22"/>
        </w:rPr>
      </w:pPr>
      <w:r>
        <w:t>5.2</w:t>
      </w:r>
      <w:r>
        <w:rPr>
          <w:rFonts w:ascii="Calibri" w:hAnsi="Calibri"/>
          <w:sz w:val="22"/>
          <w:szCs w:val="22"/>
        </w:rPr>
        <w:tab/>
      </w:r>
      <w:r>
        <w:t>Configuration / Group Creation / Group ReGroup Creation / Group ReGroup Teardown</w:t>
      </w:r>
      <w:r>
        <w:tab/>
      </w:r>
      <w:r>
        <w:fldChar w:fldCharType="begin"/>
      </w:r>
      <w:r>
        <w:instrText xml:space="preserve"> PAGEREF _Toc123748457 \h </w:instrText>
      </w:r>
      <w:r>
        <w:fldChar w:fldCharType="separate"/>
      </w:r>
      <w:r>
        <w:t>27</w:t>
      </w:r>
      <w:r>
        <w:fldChar w:fldCharType="end"/>
      </w:r>
    </w:p>
    <w:p w14:paraId="44950292" w14:textId="61B508AC" w:rsidR="007D42EC" w:rsidRDefault="007D42EC">
      <w:pPr>
        <w:pStyle w:val="TOC2"/>
        <w:rPr>
          <w:rFonts w:ascii="Calibri" w:hAnsi="Calibri"/>
          <w:sz w:val="22"/>
          <w:szCs w:val="22"/>
        </w:rPr>
      </w:pPr>
      <w:r>
        <w:t>5.3</w:t>
      </w:r>
      <w:r>
        <w:rPr>
          <w:rFonts w:ascii="Calibri" w:hAnsi="Calibri"/>
          <w:sz w:val="22"/>
          <w:szCs w:val="22"/>
        </w:rPr>
        <w:tab/>
      </w:r>
      <w:r>
        <w:t>Configuration / Group Affiliation / Remote change / De-affiliation / Home MCVideo system</w:t>
      </w:r>
      <w:r>
        <w:tab/>
      </w:r>
      <w:r>
        <w:fldChar w:fldCharType="begin"/>
      </w:r>
      <w:r>
        <w:instrText xml:space="preserve"> PAGEREF _Toc123748458 \h </w:instrText>
      </w:r>
      <w:r>
        <w:fldChar w:fldCharType="separate"/>
      </w:r>
      <w:r>
        <w:t>29</w:t>
      </w:r>
      <w:r>
        <w:fldChar w:fldCharType="end"/>
      </w:r>
    </w:p>
    <w:p w14:paraId="23907854" w14:textId="399C7A33" w:rsidR="007D42EC" w:rsidRDefault="007D42EC">
      <w:pPr>
        <w:pStyle w:val="TOC2"/>
        <w:rPr>
          <w:rFonts w:ascii="Calibri" w:hAnsi="Calibri"/>
          <w:sz w:val="22"/>
          <w:szCs w:val="22"/>
        </w:rPr>
      </w:pPr>
      <w:r>
        <w:t>5.4</w:t>
      </w:r>
      <w:r>
        <w:rPr>
          <w:rFonts w:ascii="Calibri" w:hAnsi="Calibri"/>
          <w:sz w:val="22"/>
          <w:szCs w:val="22"/>
        </w:rPr>
        <w:tab/>
      </w:r>
      <w:r>
        <w:t>Configuration / Determination of MCVideo Service Settings / Current Active MCVideo Settings / De-subscribe</w:t>
      </w:r>
      <w:r>
        <w:tab/>
      </w:r>
      <w:r>
        <w:fldChar w:fldCharType="begin"/>
      </w:r>
      <w:r>
        <w:instrText xml:space="preserve"> PAGEREF _Toc123748459 \h </w:instrText>
      </w:r>
      <w:r>
        <w:fldChar w:fldCharType="separate"/>
      </w:r>
      <w:r>
        <w:t>34</w:t>
      </w:r>
      <w:r>
        <w:fldChar w:fldCharType="end"/>
      </w:r>
    </w:p>
    <w:p w14:paraId="7864FE76" w14:textId="6FB930D6" w:rsidR="007D42EC" w:rsidRDefault="007D42EC">
      <w:pPr>
        <w:pStyle w:val="TOC1"/>
        <w:rPr>
          <w:rFonts w:ascii="Calibri" w:hAnsi="Calibri"/>
          <w:szCs w:val="22"/>
        </w:rPr>
      </w:pPr>
      <w:r>
        <w:t>6</w:t>
      </w:r>
      <w:r>
        <w:rPr>
          <w:rFonts w:ascii="Calibri" w:hAnsi="Calibri"/>
          <w:szCs w:val="22"/>
        </w:rPr>
        <w:tab/>
      </w:r>
      <w:r>
        <w:t>On-Network Test Scenarios</w:t>
      </w:r>
      <w:r>
        <w:tab/>
      </w:r>
      <w:r>
        <w:fldChar w:fldCharType="begin"/>
      </w:r>
      <w:r>
        <w:instrText xml:space="preserve"> PAGEREF _Toc123748460 \h </w:instrText>
      </w:r>
      <w:r>
        <w:fldChar w:fldCharType="separate"/>
      </w:r>
      <w:r>
        <w:t>36</w:t>
      </w:r>
      <w:r>
        <w:fldChar w:fldCharType="end"/>
      </w:r>
    </w:p>
    <w:p w14:paraId="5582EDCD" w14:textId="30078D8D" w:rsidR="007D42EC" w:rsidRDefault="007D42EC">
      <w:pPr>
        <w:pStyle w:val="TOC2"/>
        <w:rPr>
          <w:rFonts w:ascii="Calibri" w:hAnsi="Calibri"/>
          <w:sz w:val="22"/>
          <w:szCs w:val="22"/>
        </w:rPr>
      </w:pPr>
      <w:r>
        <w:t>6.1</w:t>
      </w:r>
      <w:r>
        <w:rPr>
          <w:rFonts w:ascii="Calibri" w:hAnsi="Calibri"/>
          <w:sz w:val="22"/>
          <w:szCs w:val="22"/>
        </w:rPr>
        <w:tab/>
      </w:r>
      <w:r>
        <w:t>Group Calls</w:t>
      </w:r>
      <w:r>
        <w:tab/>
      </w:r>
      <w:r>
        <w:fldChar w:fldCharType="begin"/>
      </w:r>
      <w:r>
        <w:instrText xml:space="preserve"> PAGEREF _Toc123748461 \h </w:instrText>
      </w:r>
      <w:r>
        <w:fldChar w:fldCharType="separate"/>
      </w:r>
      <w:r>
        <w:t>36</w:t>
      </w:r>
      <w:r>
        <w:fldChar w:fldCharType="end"/>
      </w:r>
    </w:p>
    <w:p w14:paraId="1AE9B1E8" w14:textId="290EAF78" w:rsidR="007D42EC" w:rsidRDefault="007D42EC">
      <w:pPr>
        <w:pStyle w:val="TOC3"/>
        <w:rPr>
          <w:rFonts w:ascii="Calibri" w:hAnsi="Calibri"/>
          <w:sz w:val="22"/>
          <w:szCs w:val="22"/>
        </w:rPr>
      </w:pPr>
      <w:r>
        <w:t>6.1.1</w:t>
      </w:r>
      <w:r>
        <w:rPr>
          <w:rFonts w:ascii="Calibri" w:hAnsi="Calibri"/>
          <w:sz w:val="22"/>
          <w:szCs w:val="22"/>
        </w:rPr>
        <w:tab/>
      </w:r>
      <w:r>
        <w:t>Pre-Arranged Group Call</w:t>
      </w:r>
      <w:r>
        <w:tab/>
      </w:r>
      <w:r>
        <w:fldChar w:fldCharType="begin"/>
      </w:r>
      <w:r>
        <w:instrText xml:space="preserve"> PAGEREF _Toc123748462 \h </w:instrText>
      </w:r>
      <w:r>
        <w:fldChar w:fldCharType="separate"/>
      </w:r>
      <w:r>
        <w:t>36</w:t>
      </w:r>
      <w:r>
        <w:fldChar w:fldCharType="end"/>
      </w:r>
    </w:p>
    <w:p w14:paraId="125AE25B" w14:textId="3ED50606" w:rsidR="007D42EC" w:rsidRDefault="007D42EC">
      <w:pPr>
        <w:pStyle w:val="TOC4"/>
        <w:rPr>
          <w:rFonts w:ascii="Calibri" w:hAnsi="Calibri"/>
          <w:sz w:val="22"/>
          <w:szCs w:val="22"/>
        </w:rPr>
      </w:pPr>
      <w:r>
        <w:t>6.1.1.1</w:t>
      </w:r>
      <w:r>
        <w:rPr>
          <w:rFonts w:ascii="Calibri" w:hAnsi="Calibri"/>
          <w:sz w:val="22"/>
          <w:szCs w:val="22"/>
        </w:rPr>
        <w:tab/>
      </w:r>
      <w:r>
        <w:t>On-network / On-demand Pre-arranged Group Call / Automatic Commencement Mode / Transmission Control / Upgrade to Emergency Group Call / Cancel Emergency State / Upgrade to Imminent Peril Group Call / Cancel Imminent Peril State / Client Originated (CO)</w:t>
      </w:r>
      <w:r>
        <w:tab/>
      </w:r>
      <w:r>
        <w:fldChar w:fldCharType="begin"/>
      </w:r>
      <w:r>
        <w:instrText xml:space="preserve"> PAGEREF _Toc123748463 \h </w:instrText>
      </w:r>
      <w:r>
        <w:fldChar w:fldCharType="separate"/>
      </w:r>
      <w:r>
        <w:t>36</w:t>
      </w:r>
      <w:r>
        <w:fldChar w:fldCharType="end"/>
      </w:r>
    </w:p>
    <w:p w14:paraId="43AA8511" w14:textId="20256DC2" w:rsidR="007D42EC" w:rsidRDefault="007D42EC">
      <w:pPr>
        <w:pStyle w:val="TOC4"/>
        <w:rPr>
          <w:rFonts w:ascii="Calibri" w:hAnsi="Calibri"/>
          <w:sz w:val="22"/>
          <w:szCs w:val="22"/>
        </w:rPr>
      </w:pPr>
      <w:r>
        <w:t>6.1.1.2</w:t>
      </w:r>
      <w:r>
        <w:rPr>
          <w:rFonts w:ascii="Calibri" w:hAnsi="Calibri"/>
          <w:sz w:val="22"/>
          <w:szCs w:val="22"/>
        </w:rPr>
        <w:tab/>
      </w:r>
      <w:r>
        <w:t>On-network / On-demand Pre-arranged Group Call / Automatic Commencement Mode / Reception Control / Upgrade to Emergency Group Call / Cancel Emergency State / Upgrade to Imminent Peril Group Call / Cancel Imminent Peril State / Client Terminated (CT)</w:t>
      </w:r>
      <w:r>
        <w:tab/>
      </w:r>
      <w:r>
        <w:fldChar w:fldCharType="begin"/>
      </w:r>
      <w:r>
        <w:instrText xml:space="preserve"> PAGEREF _Toc123748464 \h </w:instrText>
      </w:r>
      <w:r>
        <w:fldChar w:fldCharType="separate"/>
      </w:r>
      <w:r>
        <w:t>57</w:t>
      </w:r>
      <w:r>
        <w:fldChar w:fldCharType="end"/>
      </w:r>
    </w:p>
    <w:p w14:paraId="7FBFA601" w14:textId="16F5A72D" w:rsidR="007D42EC" w:rsidRDefault="007D42EC">
      <w:pPr>
        <w:pStyle w:val="TOC4"/>
        <w:rPr>
          <w:rFonts w:ascii="Calibri" w:hAnsi="Calibri"/>
          <w:sz w:val="22"/>
          <w:szCs w:val="22"/>
        </w:rPr>
      </w:pPr>
      <w:r>
        <w:t>6.1.1.3</w:t>
      </w:r>
      <w:r>
        <w:rPr>
          <w:rFonts w:ascii="Calibri" w:hAnsi="Calibri"/>
          <w:sz w:val="22"/>
          <w:szCs w:val="22"/>
        </w:rPr>
        <w:tab/>
      </w:r>
      <w:r>
        <w:t>On-network / On-demand Pre-arranged Group Call / Manual Commencement Mode / Client Originated (CO)</w:t>
      </w:r>
      <w:r>
        <w:tab/>
      </w:r>
      <w:r>
        <w:fldChar w:fldCharType="begin"/>
      </w:r>
      <w:r>
        <w:instrText xml:space="preserve"> PAGEREF _Toc123748465 \h </w:instrText>
      </w:r>
      <w:r>
        <w:fldChar w:fldCharType="separate"/>
      </w:r>
      <w:r>
        <w:t>69</w:t>
      </w:r>
      <w:r>
        <w:fldChar w:fldCharType="end"/>
      </w:r>
    </w:p>
    <w:p w14:paraId="7650637B" w14:textId="5972E416" w:rsidR="007D42EC" w:rsidRDefault="007D42EC">
      <w:pPr>
        <w:pStyle w:val="TOC4"/>
        <w:rPr>
          <w:rFonts w:ascii="Calibri" w:hAnsi="Calibri"/>
          <w:sz w:val="22"/>
          <w:szCs w:val="22"/>
        </w:rPr>
      </w:pPr>
      <w:r>
        <w:t>6.1.1.4</w:t>
      </w:r>
      <w:r>
        <w:rPr>
          <w:rFonts w:ascii="Calibri" w:hAnsi="Calibri"/>
          <w:sz w:val="22"/>
          <w:szCs w:val="22"/>
        </w:rPr>
        <w:tab/>
      </w:r>
      <w:r>
        <w:t>On-network / On-demand Pre-arranged Group Call / Manual Commencement Mode / Client Terminated (CT)</w:t>
      </w:r>
      <w:r>
        <w:tab/>
      </w:r>
      <w:r>
        <w:fldChar w:fldCharType="begin"/>
      </w:r>
      <w:r>
        <w:instrText xml:space="preserve"> PAGEREF _Toc123748466 \h </w:instrText>
      </w:r>
      <w:r>
        <w:fldChar w:fldCharType="separate"/>
      </w:r>
      <w:r>
        <w:t>76</w:t>
      </w:r>
      <w:r>
        <w:fldChar w:fldCharType="end"/>
      </w:r>
    </w:p>
    <w:p w14:paraId="05054DEA" w14:textId="550B49D0" w:rsidR="007D42EC" w:rsidRDefault="007D42EC">
      <w:pPr>
        <w:pStyle w:val="TOC4"/>
        <w:rPr>
          <w:rFonts w:ascii="Calibri" w:hAnsi="Calibri"/>
          <w:sz w:val="22"/>
          <w:szCs w:val="22"/>
        </w:rPr>
      </w:pPr>
      <w:r>
        <w:t>6.1.1.5</w:t>
      </w:r>
      <w:r>
        <w:rPr>
          <w:rFonts w:ascii="Calibri" w:hAnsi="Calibri"/>
          <w:sz w:val="22"/>
          <w:szCs w:val="22"/>
        </w:rPr>
        <w:tab/>
      </w:r>
      <w:r>
        <w:t>On-network / On-demand Pre-arranged Group Call / Emergency Group Call / Client Originated (CO)</w:t>
      </w:r>
      <w:r>
        <w:tab/>
      </w:r>
      <w:r>
        <w:fldChar w:fldCharType="begin"/>
      </w:r>
      <w:r>
        <w:instrText xml:space="preserve"> PAGEREF _Toc123748467 \h </w:instrText>
      </w:r>
      <w:r>
        <w:fldChar w:fldCharType="separate"/>
      </w:r>
      <w:r>
        <w:t>81</w:t>
      </w:r>
      <w:r>
        <w:fldChar w:fldCharType="end"/>
      </w:r>
    </w:p>
    <w:p w14:paraId="378AB099" w14:textId="0466E86F" w:rsidR="007D42EC" w:rsidRDefault="007D42EC">
      <w:pPr>
        <w:pStyle w:val="TOC4"/>
        <w:rPr>
          <w:rFonts w:ascii="Calibri" w:hAnsi="Calibri"/>
          <w:sz w:val="22"/>
          <w:szCs w:val="22"/>
        </w:rPr>
      </w:pPr>
      <w:r>
        <w:t>6.1.1.6</w:t>
      </w:r>
      <w:r>
        <w:rPr>
          <w:rFonts w:ascii="Calibri" w:hAnsi="Calibri"/>
          <w:sz w:val="22"/>
          <w:szCs w:val="22"/>
        </w:rPr>
        <w:tab/>
      </w:r>
      <w:r>
        <w:t>On-network / On-demand Pre-arranged Group Call / Emergency Group Call / Client Terminated (CT)</w:t>
      </w:r>
      <w:r>
        <w:tab/>
      </w:r>
      <w:r>
        <w:fldChar w:fldCharType="begin"/>
      </w:r>
      <w:r>
        <w:instrText xml:space="preserve"> PAGEREF _Toc123748468 \h </w:instrText>
      </w:r>
      <w:r>
        <w:fldChar w:fldCharType="separate"/>
      </w:r>
      <w:r>
        <w:t>90</w:t>
      </w:r>
      <w:r>
        <w:fldChar w:fldCharType="end"/>
      </w:r>
    </w:p>
    <w:p w14:paraId="5EA5A5F6" w14:textId="4100E69E" w:rsidR="007D42EC" w:rsidRDefault="007D42EC">
      <w:pPr>
        <w:pStyle w:val="TOC4"/>
        <w:rPr>
          <w:rFonts w:ascii="Calibri" w:hAnsi="Calibri"/>
          <w:sz w:val="22"/>
          <w:szCs w:val="22"/>
        </w:rPr>
      </w:pPr>
      <w:r>
        <w:t>6.1.1.7</w:t>
      </w:r>
      <w:r>
        <w:rPr>
          <w:rFonts w:ascii="Calibri" w:hAnsi="Calibri"/>
          <w:sz w:val="22"/>
          <w:szCs w:val="22"/>
        </w:rPr>
        <w:tab/>
      </w:r>
      <w:r>
        <w:t>On-network / On-demand Pre-arranged Group Call / Broadcast Group Call / Client Originated (CO)</w:t>
      </w:r>
      <w:r>
        <w:tab/>
      </w:r>
      <w:r>
        <w:fldChar w:fldCharType="begin"/>
      </w:r>
      <w:r>
        <w:instrText xml:space="preserve"> PAGEREF _Toc123748469 \h </w:instrText>
      </w:r>
      <w:r>
        <w:fldChar w:fldCharType="separate"/>
      </w:r>
      <w:r>
        <w:t>96</w:t>
      </w:r>
      <w:r>
        <w:fldChar w:fldCharType="end"/>
      </w:r>
    </w:p>
    <w:p w14:paraId="13DCBA0B" w14:textId="33CB9311" w:rsidR="007D42EC" w:rsidRDefault="007D42EC">
      <w:pPr>
        <w:pStyle w:val="TOC4"/>
        <w:rPr>
          <w:rFonts w:ascii="Calibri" w:hAnsi="Calibri"/>
          <w:sz w:val="22"/>
          <w:szCs w:val="22"/>
        </w:rPr>
      </w:pPr>
      <w:r>
        <w:t>6.1.1.8</w:t>
      </w:r>
      <w:r>
        <w:rPr>
          <w:rFonts w:ascii="Calibri" w:hAnsi="Calibri"/>
          <w:sz w:val="22"/>
          <w:szCs w:val="22"/>
        </w:rPr>
        <w:tab/>
      </w:r>
      <w:r>
        <w:t>On-network / On-demand Pre-arranged Group Call / Broadcast Group Call / Client Terminated (CT)</w:t>
      </w:r>
      <w:r>
        <w:tab/>
      </w:r>
      <w:r>
        <w:fldChar w:fldCharType="begin"/>
      </w:r>
      <w:r>
        <w:instrText xml:space="preserve"> PAGEREF _Toc123748470 \h </w:instrText>
      </w:r>
      <w:r>
        <w:fldChar w:fldCharType="separate"/>
      </w:r>
      <w:r>
        <w:t>101</w:t>
      </w:r>
      <w:r>
        <w:fldChar w:fldCharType="end"/>
      </w:r>
    </w:p>
    <w:p w14:paraId="15D9EC26" w14:textId="5B86ED71" w:rsidR="007D42EC" w:rsidRDefault="007D42EC">
      <w:pPr>
        <w:pStyle w:val="TOC4"/>
        <w:rPr>
          <w:rFonts w:ascii="Calibri" w:hAnsi="Calibri"/>
          <w:sz w:val="22"/>
          <w:szCs w:val="22"/>
        </w:rPr>
      </w:pPr>
      <w:r>
        <w:t>6.1.1.9</w:t>
      </w:r>
      <w:r>
        <w:rPr>
          <w:rFonts w:ascii="Calibri" w:hAnsi="Calibri"/>
          <w:sz w:val="22"/>
          <w:szCs w:val="22"/>
        </w:rPr>
        <w:tab/>
      </w:r>
      <w:r>
        <w:t>On-network / On-demand Pre-arranged Group Call / Broadcast Group Call with Temporary Group / Client Originated (CO)</w:t>
      </w:r>
      <w:r>
        <w:tab/>
      </w:r>
      <w:r>
        <w:fldChar w:fldCharType="begin"/>
      </w:r>
      <w:r>
        <w:instrText xml:space="preserve"> PAGEREF _Toc123748471 \h </w:instrText>
      </w:r>
      <w:r>
        <w:fldChar w:fldCharType="separate"/>
      </w:r>
      <w:r>
        <w:t>109</w:t>
      </w:r>
      <w:r>
        <w:fldChar w:fldCharType="end"/>
      </w:r>
    </w:p>
    <w:p w14:paraId="64453177" w14:textId="61B5BE08" w:rsidR="007D42EC" w:rsidRDefault="007D42EC">
      <w:pPr>
        <w:pStyle w:val="TOC4"/>
        <w:rPr>
          <w:rFonts w:ascii="Calibri" w:hAnsi="Calibri"/>
          <w:sz w:val="22"/>
          <w:szCs w:val="22"/>
        </w:rPr>
      </w:pPr>
      <w:r>
        <w:t>6.1.1.10</w:t>
      </w:r>
      <w:r>
        <w:rPr>
          <w:rFonts w:ascii="Calibri" w:hAnsi="Calibri"/>
          <w:sz w:val="22"/>
          <w:szCs w:val="22"/>
        </w:rPr>
        <w:tab/>
      </w:r>
      <w:r>
        <w:t>On-network / On-demand Pre-arranged Group Call / Imminent Peril Group Call / Client Originated (CO)</w:t>
      </w:r>
      <w:r>
        <w:tab/>
      </w:r>
      <w:r>
        <w:fldChar w:fldCharType="begin"/>
      </w:r>
      <w:r>
        <w:instrText xml:space="preserve"> PAGEREF _Toc123748472 \h </w:instrText>
      </w:r>
      <w:r>
        <w:fldChar w:fldCharType="separate"/>
      </w:r>
      <w:r>
        <w:t>113</w:t>
      </w:r>
      <w:r>
        <w:fldChar w:fldCharType="end"/>
      </w:r>
    </w:p>
    <w:p w14:paraId="4D877CE5" w14:textId="6086B081" w:rsidR="007D42EC" w:rsidRDefault="007D42EC">
      <w:pPr>
        <w:pStyle w:val="TOC4"/>
        <w:rPr>
          <w:rFonts w:ascii="Calibri" w:hAnsi="Calibri"/>
          <w:sz w:val="22"/>
          <w:szCs w:val="22"/>
        </w:rPr>
      </w:pPr>
      <w:r>
        <w:t>6.1.1.11</w:t>
      </w:r>
      <w:r>
        <w:rPr>
          <w:rFonts w:ascii="Calibri" w:hAnsi="Calibri"/>
          <w:sz w:val="22"/>
          <w:szCs w:val="22"/>
        </w:rPr>
        <w:tab/>
      </w:r>
      <w:r>
        <w:t>On-network / On-demand Pre-arranged Group Call / Imminent Peril Group Call / Client Terminated (CT)</w:t>
      </w:r>
      <w:r>
        <w:tab/>
      </w:r>
      <w:r>
        <w:fldChar w:fldCharType="begin"/>
      </w:r>
      <w:r>
        <w:instrText xml:space="preserve"> PAGEREF _Toc123748473 \h </w:instrText>
      </w:r>
      <w:r>
        <w:fldChar w:fldCharType="separate"/>
      </w:r>
      <w:r>
        <w:t>120</w:t>
      </w:r>
      <w:r>
        <w:fldChar w:fldCharType="end"/>
      </w:r>
    </w:p>
    <w:p w14:paraId="61CF2EC9" w14:textId="0288EA71" w:rsidR="007D42EC" w:rsidRDefault="007D42EC">
      <w:pPr>
        <w:pStyle w:val="TOC4"/>
        <w:rPr>
          <w:rFonts w:ascii="Calibri" w:hAnsi="Calibri"/>
          <w:sz w:val="22"/>
          <w:szCs w:val="22"/>
        </w:rPr>
      </w:pPr>
      <w:r>
        <w:t>6.1.1.12</w:t>
      </w:r>
      <w:r>
        <w:rPr>
          <w:rFonts w:ascii="Calibri" w:hAnsi="Calibri"/>
          <w:sz w:val="22"/>
          <w:szCs w:val="22"/>
        </w:rPr>
        <w:tab/>
      </w:r>
      <w:r>
        <w:t>On-network / On-demand Pre-arranged Group Call / Transmission Control State Transitions / Client Originated (CO)</w:t>
      </w:r>
      <w:r>
        <w:tab/>
      </w:r>
      <w:r>
        <w:fldChar w:fldCharType="begin"/>
      </w:r>
      <w:r>
        <w:instrText xml:space="preserve"> PAGEREF _Toc123748474 \h </w:instrText>
      </w:r>
      <w:r>
        <w:fldChar w:fldCharType="separate"/>
      </w:r>
      <w:r>
        <w:t>127</w:t>
      </w:r>
      <w:r>
        <w:fldChar w:fldCharType="end"/>
      </w:r>
    </w:p>
    <w:p w14:paraId="6442CDCD" w14:textId="6F4F3701" w:rsidR="007D42EC" w:rsidRDefault="007D42EC">
      <w:pPr>
        <w:pStyle w:val="TOC4"/>
        <w:rPr>
          <w:rFonts w:ascii="Calibri" w:hAnsi="Calibri"/>
          <w:sz w:val="22"/>
          <w:szCs w:val="22"/>
        </w:rPr>
      </w:pPr>
      <w:r>
        <w:lastRenderedPageBreak/>
        <w:t>6.1.1.13</w:t>
      </w:r>
      <w:r>
        <w:rPr>
          <w:rFonts w:ascii="Calibri" w:hAnsi="Calibri"/>
          <w:sz w:val="22"/>
          <w:szCs w:val="22"/>
        </w:rPr>
        <w:tab/>
      </w:r>
      <w:r>
        <w:t>On-network / On-demand Pre-arranged Group Call / Reception Control State Transitions / Client Terminated (CT)</w:t>
      </w:r>
      <w:r>
        <w:tab/>
      </w:r>
      <w:r>
        <w:fldChar w:fldCharType="begin"/>
      </w:r>
      <w:r>
        <w:instrText xml:space="preserve"> PAGEREF _Toc123748475 \h </w:instrText>
      </w:r>
      <w:r>
        <w:fldChar w:fldCharType="separate"/>
      </w:r>
      <w:r>
        <w:t>136</w:t>
      </w:r>
      <w:r>
        <w:fldChar w:fldCharType="end"/>
      </w:r>
    </w:p>
    <w:p w14:paraId="71DE2A2E" w14:textId="0DD2BD66" w:rsidR="007D42EC" w:rsidRDefault="007D42EC">
      <w:pPr>
        <w:pStyle w:val="TOC3"/>
        <w:rPr>
          <w:rFonts w:ascii="Calibri" w:hAnsi="Calibri"/>
          <w:sz w:val="22"/>
          <w:szCs w:val="22"/>
        </w:rPr>
      </w:pPr>
      <w:r>
        <w:t>6.1.2</w:t>
      </w:r>
      <w:r>
        <w:rPr>
          <w:rFonts w:ascii="Calibri" w:hAnsi="Calibri"/>
          <w:sz w:val="22"/>
          <w:szCs w:val="22"/>
        </w:rPr>
        <w:tab/>
      </w:r>
      <w:r>
        <w:t>Chat Group Call</w:t>
      </w:r>
      <w:r>
        <w:tab/>
      </w:r>
      <w:r>
        <w:fldChar w:fldCharType="begin"/>
      </w:r>
      <w:r>
        <w:instrText xml:space="preserve"> PAGEREF _Toc123748476 \h </w:instrText>
      </w:r>
      <w:r>
        <w:fldChar w:fldCharType="separate"/>
      </w:r>
      <w:r>
        <w:t>144</w:t>
      </w:r>
      <w:r>
        <w:fldChar w:fldCharType="end"/>
      </w:r>
    </w:p>
    <w:p w14:paraId="73051873" w14:textId="159FF3AF" w:rsidR="007D42EC" w:rsidRDefault="007D42EC">
      <w:pPr>
        <w:pStyle w:val="TOC4"/>
        <w:rPr>
          <w:rFonts w:ascii="Calibri" w:hAnsi="Calibri"/>
          <w:sz w:val="22"/>
          <w:szCs w:val="22"/>
        </w:rPr>
      </w:pPr>
      <w:r>
        <w:t>6.1.2.1</w:t>
      </w:r>
      <w:r>
        <w:rPr>
          <w:rFonts w:ascii="Calibri" w:hAnsi="Calibri"/>
          <w:sz w:val="22"/>
          <w:szCs w:val="22"/>
        </w:rPr>
        <w:tab/>
      </w:r>
      <w:r>
        <w:t>On-network / Chat Group Call / Join Chat Group Session / End Chat Group Call / Client Originated (CO)</w:t>
      </w:r>
      <w:r>
        <w:tab/>
      </w:r>
      <w:r>
        <w:fldChar w:fldCharType="begin"/>
      </w:r>
      <w:r>
        <w:instrText xml:space="preserve"> PAGEREF _Toc123748477 \h </w:instrText>
      </w:r>
      <w:r>
        <w:fldChar w:fldCharType="separate"/>
      </w:r>
      <w:r>
        <w:t>144</w:t>
      </w:r>
      <w:r>
        <w:fldChar w:fldCharType="end"/>
      </w:r>
    </w:p>
    <w:p w14:paraId="2587E9CB" w14:textId="3ECB9A31" w:rsidR="007D42EC" w:rsidRDefault="007D42EC">
      <w:pPr>
        <w:pStyle w:val="TOC4"/>
        <w:rPr>
          <w:rFonts w:ascii="Calibri" w:hAnsi="Calibri"/>
          <w:sz w:val="22"/>
          <w:szCs w:val="22"/>
        </w:rPr>
      </w:pPr>
      <w:r>
        <w:t>6.1.2.2</w:t>
      </w:r>
      <w:r>
        <w:rPr>
          <w:rFonts w:ascii="Calibri" w:hAnsi="Calibri"/>
          <w:sz w:val="22"/>
          <w:szCs w:val="22"/>
        </w:rPr>
        <w:tab/>
      </w:r>
      <w:r>
        <w:t>On-network / Chat Group Call / Upgrade to Emergency Chat Group Call / Cancel Emergency Chat Group Call / Upgrade to Imminent Peril Chat Group Call / Cancel Imminent Peril Chat Group Call / Client Origination (CO)</w:t>
      </w:r>
      <w:r>
        <w:tab/>
      </w:r>
      <w:r>
        <w:fldChar w:fldCharType="begin"/>
      </w:r>
      <w:r>
        <w:instrText xml:space="preserve"> PAGEREF _Toc123748478 \h </w:instrText>
      </w:r>
      <w:r>
        <w:fldChar w:fldCharType="separate"/>
      </w:r>
      <w:r>
        <w:t>149</w:t>
      </w:r>
      <w:r>
        <w:fldChar w:fldCharType="end"/>
      </w:r>
    </w:p>
    <w:p w14:paraId="6A20C784" w14:textId="0AF96E23" w:rsidR="007D42EC" w:rsidRDefault="007D42EC">
      <w:pPr>
        <w:pStyle w:val="TOC4"/>
        <w:rPr>
          <w:rFonts w:ascii="Calibri" w:hAnsi="Calibri"/>
          <w:sz w:val="22"/>
          <w:szCs w:val="22"/>
        </w:rPr>
      </w:pPr>
      <w:r>
        <w:t>6.1.2.3</w:t>
      </w:r>
      <w:r>
        <w:rPr>
          <w:rFonts w:ascii="Calibri" w:hAnsi="Calibri"/>
          <w:sz w:val="22"/>
          <w:szCs w:val="22"/>
        </w:rPr>
        <w:tab/>
      </w:r>
      <w:r>
        <w:t>On-network / Chat Group Call / Upgrade to Emergency Chat Group Call / Cancel Emergency Chat Group Call / Upgrade to Imminent Peril Chat Group Call / Cancel Imminent Peril Chat Group Call / Client Terminated (CT)</w:t>
      </w:r>
      <w:r>
        <w:tab/>
      </w:r>
      <w:r>
        <w:fldChar w:fldCharType="begin"/>
      </w:r>
      <w:r>
        <w:instrText xml:space="preserve"> PAGEREF _Toc123748479 \h </w:instrText>
      </w:r>
      <w:r>
        <w:fldChar w:fldCharType="separate"/>
      </w:r>
      <w:r>
        <w:t>157</w:t>
      </w:r>
      <w:r>
        <w:fldChar w:fldCharType="end"/>
      </w:r>
    </w:p>
    <w:p w14:paraId="06930AB1" w14:textId="6458FCB1" w:rsidR="007D42EC" w:rsidRDefault="007D42EC">
      <w:pPr>
        <w:pStyle w:val="TOC4"/>
        <w:rPr>
          <w:rFonts w:ascii="Calibri" w:hAnsi="Calibri"/>
          <w:sz w:val="22"/>
          <w:szCs w:val="22"/>
        </w:rPr>
      </w:pPr>
      <w:r>
        <w:t>6.1.2.4</w:t>
      </w:r>
      <w:r>
        <w:rPr>
          <w:rFonts w:ascii="Calibri" w:hAnsi="Calibri"/>
          <w:sz w:val="22"/>
          <w:szCs w:val="22"/>
        </w:rPr>
        <w:tab/>
      </w:r>
      <w:r>
        <w:t>On-network / Chat Group Call / Emergency Call / Imminent Peril Call / Client Terminated (CT)</w:t>
      </w:r>
      <w:r>
        <w:tab/>
      </w:r>
      <w:r>
        <w:fldChar w:fldCharType="begin"/>
      </w:r>
      <w:r>
        <w:instrText xml:space="preserve"> PAGEREF _Toc123748480 \h </w:instrText>
      </w:r>
      <w:r>
        <w:fldChar w:fldCharType="separate"/>
      </w:r>
      <w:r>
        <w:t>182</w:t>
      </w:r>
      <w:r>
        <w:fldChar w:fldCharType="end"/>
      </w:r>
    </w:p>
    <w:p w14:paraId="520DE5D1" w14:textId="451B9BB6" w:rsidR="007D42EC" w:rsidRDefault="007D42EC">
      <w:pPr>
        <w:pStyle w:val="TOC4"/>
        <w:rPr>
          <w:rFonts w:ascii="Calibri" w:hAnsi="Calibri"/>
          <w:sz w:val="22"/>
          <w:szCs w:val="22"/>
        </w:rPr>
      </w:pPr>
      <w:r>
        <w:t>6.1.2.5</w:t>
      </w:r>
      <w:r>
        <w:rPr>
          <w:rFonts w:ascii="Calibri" w:hAnsi="Calibri"/>
          <w:sz w:val="22"/>
          <w:szCs w:val="22"/>
        </w:rPr>
        <w:tab/>
      </w:r>
      <w:r>
        <w:t>On-network / Chat Group Call / Emergency Call / Imminent Peril Call / Client Originated (CO)</w:t>
      </w:r>
      <w:r>
        <w:tab/>
      </w:r>
      <w:r>
        <w:fldChar w:fldCharType="begin"/>
      </w:r>
      <w:r>
        <w:instrText xml:space="preserve"> PAGEREF _Toc123748481 \h </w:instrText>
      </w:r>
      <w:r>
        <w:fldChar w:fldCharType="separate"/>
      </w:r>
      <w:r>
        <w:t>191</w:t>
      </w:r>
      <w:r>
        <w:fldChar w:fldCharType="end"/>
      </w:r>
    </w:p>
    <w:p w14:paraId="7A3661A2" w14:textId="5B9E3BFE" w:rsidR="007D42EC" w:rsidRDefault="007D42EC">
      <w:pPr>
        <w:pStyle w:val="TOC3"/>
        <w:rPr>
          <w:rFonts w:ascii="Calibri" w:hAnsi="Calibri"/>
          <w:sz w:val="22"/>
          <w:szCs w:val="22"/>
        </w:rPr>
      </w:pPr>
      <w:r>
        <w:t>6.1.3</w:t>
      </w:r>
      <w:r>
        <w:rPr>
          <w:rFonts w:ascii="Calibri" w:hAnsi="Calibri"/>
          <w:sz w:val="22"/>
          <w:szCs w:val="22"/>
        </w:rPr>
        <w:tab/>
      </w:r>
      <w:r>
        <w:t>Subscription to Conference Event Package</w:t>
      </w:r>
      <w:r>
        <w:tab/>
      </w:r>
      <w:r>
        <w:fldChar w:fldCharType="begin"/>
      </w:r>
      <w:r>
        <w:instrText xml:space="preserve"> PAGEREF _Toc123748482 \h </w:instrText>
      </w:r>
      <w:r>
        <w:fldChar w:fldCharType="separate"/>
      </w:r>
      <w:r>
        <w:t>199</w:t>
      </w:r>
      <w:r>
        <w:fldChar w:fldCharType="end"/>
      </w:r>
    </w:p>
    <w:p w14:paraId="134C7479" w14:textId="53A39770" w:rsidR="007D42EC" w:rsidRDefault="007D42EC">
      <w:pPr>
        <w:pStyle w:val="TOC4"/>
        <w:rPr>
          <w:rFonts w:ascii="Calibri" w:hAnsi="Calibri"/>
          <w:sz w:val="22"/>
          <w:szCs w:val="22"/>
        </w:rPr>
      </w:pPr>
      <w:r>
        <w:t>6.1.3.1</w:t>
      </w:r>
      <w:r>
        <w:rPr>
          <w:rFonts w:ascii="Calibri" w:hAnsi="Calibri"/>
          <w:sz w:val="22"/>
          <w:szCs w:val="22"/>
        </w:rPr>
        <w:tab/>
      </w:r>
      <w:r>
        <w:t>On-network / Conference Event Package / Subscription to Conference Event Package / Termination of subscription</w:t>
      </w:r>
      <w:r>
        <w:tab/>
      </w:r>
      <w:r>
        <w:fldChar w:fldCharType="begin"/>
      </w:r>
      <w:r>
        <w:instrText xml:space="preserve"> PAGEREF _Toc123748483 \h </w:instrText>
      </w:r>
      <w:r>
        <w:fldChar w:fldCharType="separate"/>
      </w:r>
      <w:r>
        <w:t>199</w:t>
      </w:r>
      <w:r>
        <w:fldChar w:fldCharType="end"/>
      </w:r>
    </w:p>
    <w:p w14:paraId="771CF9BB" w14:textId="3FB6A2BD" w:rsidR="007D42EC" w:rsidRDefault="007D42EC">
      <w:pPr>
        <w:pStyle w:val="TOC3"/>
        <w:rPr>
          <w:rFonts w:ascii="Calibri" w:hAnsi="Calibri"/>
          <w:sz w:val="22"/>
          <w:szCs w:val="22"/>
        </w:rPr>
      </w:pPr>
      <w:r>
        <w:t>6.1.4</w:t>
      </w:r>
      <w:r>
        <w:rPr>
          <w:rFonts w:ascii="Calibri" w:hAnsi="Calibri"/>
          <w:sz w:val="22"/>
          <w:szCs w:val="22"/>
        </w:rPr>
        <w:tab/>
      </w:r>
      <w:r>
        <w:t>Remote change of selected group</w:t>
      </w:r>
      <w:r>
        <w:tab/>
      </w:r>
      <w:r>
        <w:fldChar w:fldCharType="begin"/>
      </w:r>
      <w:r>
        <w:instrText xml:space="preserve"> PAGEREF _Toc123748484 \h </w:instrText>
      </w:r>
      <w:r>
        <w:fldChar w:fldCharType="separate"/>
      </w:r>
      <w:r>
        <w:t>208</w:t>
      </w:r>
      <w:r>
        <w:fldChar w:fldCharType="end"/>
      </w:r>
    </w:p>
    <w:p w14:paraId="2DA5687B" w14:textId="1A0AC5A1" w:rsidR="007D42EC" w:rsidRDefault="007D42EC">
      <w:pPr>
        <w:pStyle w:val="TOC4"/>
        <w:rPr>
          <w:rFonts w:ascii="Calibri" w:hAnsi="Calibri"/>
          <w:sz w:val="22"/>
          <w:szCs w:val="22"/>
        </w:rPr>
      </w:pPr>
      <w:r>
        <w:t>6.1.4.1</w:t>
      </w:r>
      <w:r>
        <w:rPr>
          <w:rFonts w:ascii="Calibri" w:hAnsi="Calibri"/>
          <w:sz w:val="22"/>
          <w:szCs w:val="22"/>
        </w:rPr>
        <w:tab/>
      </w:r>
      <w:r>
        <w:t>On-network / Remote Change of Selected Group / Selected Group Change of Targeted User / Client Originated (CO)</w:t>
      </w:r>
      <w:r>
        <w:tab/>
      </w:r>
      <w:r>
        <w:fldChar w:fldCharType="begin"/>
      </w:r>
      <w:r>
        <w:instrText xml:space="preserve"> PAGEREF _Toc123748485 \h </w:instrText>
      </w:r>
      <w:r>
        <w:fldChar w:fldCharType="separate"/>
      </w:r>
      <w:r>
        <w:t>208</w:t>
      </w:r>
      <w:r>
        <w:fldChar w:fldCharType="end"/>
      </w:r>
    </w:p>
    <w:p w14:paraId="3DA5FFBD" w14:textId="4B022802" w:rsidR="007D42EC" w:rsidRDefault="007D42EC">
      <w:pPr>
        <w:pStyle w:val="TOC4"/>
        <w:rPr>
          <w:rFonts w:ascii="Calibri" w:hAnsi="Calibri"/>
          <w:sz w:val="22"/>
          <w:szCs w:val="22"/>
        </w:rPr>
      </w:pPr>
      <w:r>
        <w:t>6.1.4.2</w:t>
      </w:r>
      <w:r>
        <w:rPr>
          <w:rFonts w:ascii="Calibri" w:hAnsi="Calibri"/>
          <w:sz w:val="22"/>
          <w:szCs w:val="22"/>
        </w:rPr>
        <w:tab/>
      </w:r>
      <w:r>
        <w:t>On-network / Remote Change of Selected Group / Selected Group Change of Targeted User / Client Terminated (CT)</w:t>
      </w:r>
      <w:r>
        <w:tab/>
      </w:r>
      <w:r>
        <w:fldChar w:fldCharType="begin"/>
      </w:r>
      <w:r>
        <w:instrText xml:space="preserve"> PAGEREF _Toc123748486 \h </w:instrText>
      </w:r>
      <w:r>
        <w:fldChar w:fldCharType="separate"/>
      </w:r>
      <w:r>
        <w:t>210</w:t>
      </w:r>
      <w:r>
        <w:fldChar w:fldCharType="end"/>
      </w:r>
    </w:p>
    <w:p w14:paraId="2450D353" w14:textId="412737B1" w:rsidR="007D42EC" w:rsidRDefault="007D42EC">
      <w:pPr>
        <w:pStyle w:val="TOC2"/>
        <w:rPr>
          <w:rFonts w:ascii="Calibri" w:hAnsi="Calibri"/>
          <w:sz w:val="22"/>
          <w:szCs w:val="22"/>
        </w:rPr>
      </w:pPr>
      <w:r>
        <w:t>6.2</w:t>
      </w:r>
      <w:r>
        <w:rPr>
          <w:rFonts w:ascii="Calibri" w:hAnsi="Calibri"/>
          <w:sz w:val="22"/>
          <w:szCs w:val="22"/>
        </w:rPr>
        <w:tab/>
      </w:r>
      <w:r>
        <w:t>Private Calls</w:t>
      </w:r>
      <w:r>
        <w:tab/>
      </w:r>
      <w:r>
        <w:fldChar w:fldCharType="begin"/>
      </w:r>
      <w:r>
        <w:instrText xml:space="preserve"> PAGEREF _Toc123748487 \h </w:instrText>
      </w:r>
      <w:r>
        <w:fldChar w:fldCharType="separate"/>
      </w:r>
      <w:r>
        <w:t>214</w:t>
      </w:r>
      <w:r>
        <w:fldChar w:fldCharType="end"/>
      </w:r>
    </w:p>
    <w:p w14:paraId="4BC7CC93" w14:textId="5CEE58ED" w:rsidR="007D42EC" w:rsidRDefault="007D42EC">
      <w:pPr>
        <w:pStyle w:val="TOC3"/>
        <w:rPr>
          <w:rFonts w:ascii="Calibri" w:hAnsi="Calibri"/>
          <w:sz w:val="22"/>
          <w:szCs w:val="22"/>
        </w:rPr>
      </w:pPr>
      <w:r w:rsidRPr="00DF5F6B">
        <w:rPr>
          <w:rFonts w:cs="Arial"/>
        </w:rPr>
        <w:t>6.2.1</w:t>
      </w:r>
      <w:r>
        <w:rPr>
          <w:rFonts w:ascii="Calibri" w:hAnsi="Calibri"/>
          <w:sz w:val="22"/>
          <w:szCs w:val="22"/>
        </w:rPr>
        <w:tab/>
      </w:r>
      <w:r w:rsidRPr="00DF5F6B">
        <w:rPr>
          <w:rFonts w:cs="Arial"/>
        </w:rPr>
        <w:t>On-network / Private Call / On-demand / Automatic Commencement Mode / With Transmission Control / Upgrade to Emergency Call / Cancellation of Emergency on User Request / Client Originated (CO)</w:t>
      </w:r>
      <w:r>
        <w:tab/>
      </w:r>
      <w:r>
        <w:fldChar w:fldCharType="begin"/>
      </w:r>
      <w:r>
        <w:instrText xml:space="preserve"> PAGEREF _Toc123748488 \h </w:instrText>
      </w:r>
      <w:r>
        <w:fldChar w:fldCharType="separate"/>
      </w:r>
      <w:r>
        <w:t>214</w:t>
      </w:r>
      <w:r>
        <w:fldChar w:fldCharType="end"/>
      </w:r>
    </w:p>
    <w:p w14:paraId="4B0010CC" w14:textId="6A88BD41" w:rsidR="007D42EC" w:rsidRDefault="007D42EC">
      <w:pPr>
        <w:pStyle w:val="TOC3"/>
        <w:rPr>
          <w:rFonts w:ascii="Calibri" w:hAnsi="Calibri"/>
          <w:sz w:val="22"/>
          <w:szCs w:val="22"/>
        </w:rPr>
      </w:pPr>
      <w:r>
        <w:t>6.2.2</w:t>
      </w:r>
      <w:r>
        <w:rPr>
          <w:rFonts w:ascii="Calibri" w:hAnsi="Calibri"/>
          <w:sz w:val="22"/>
          <w:szCs w:val="22"/>
        </w:rPr>
        <w:tab/>
      </w:r>
      <w:r>
        <w:t>On-network / Private Call / On-demand / Automatic Commencement Mode / With Transmission Control / Upgrade to Emergency Call / Cancellation of Emergency on User request / Client Terminated (CT)</w:t>
      </w:r>
      <w:r>
        <w:tab/>
      </w:r>
      <w:r>
        <w:fldChar w:fldCharType="begin"/>
      </w:r>
      <w:r>
        <w:instrText xml:space="preserve"> PAGEREF _Toc123748489 \h </w:instrText>
      </w:r>
      <w:r>
        <w:fldChar w:fldCharType="separate"/>
      </w:r>
      <w:r>
        <w:t>223</w:t>
      </w:r>
      <w:r>
        <w:fldChar w:fldCharType="end"/>
      </w:r>
    </w:p>
    <w:p w14:paraId="5C914371" w14:textId="68568998" w:rsidR="007D42EC" w:rsidRDefault="007D42EC">
      <w:pPr>
        <w:pStyle w:val="TOC3"/>
        <w:rPr>
          <w:rFonts w:ascii="Calibri" w:hAnsi="Calibri"/>
          <w:sz w:val="22"/>
          <w:szCs w:val="22"/>
        </w:rPr>
      </w:pPr>
      <w:r>
        <w:t>6.2.3</w:t>
      </w:r>
      <w:r>
        <w:rPr>
          <w:rFonts w:ascii="Calibri" w:hAnsi="Calibri"/>
          <w:sz w:val="22"/>
          <w:szCs w:val="22"/>
        </w:rPr>
        <w:tab/>
      </w:r>
      <w:r>
        <w:t>On-network / Private Call / On-demand / Automatic Commencement Mode / Without Transmission Control / Client Originated (CO)</w:t>
      </w:r>
      <w:r>
        <w:tab/>
      </w:r>
      <w:r>
        <w:fldChar w:fldCharType="begin"/>
      </w:r>
      <w:r>
        <w:instrText xml:space="preserve"> PAGEREF _Toc123748490 \h </w:instrText>
      </w:r>
      <w:r>
        <w:fldChar w:fldCharType="separate"/>
      </w:r>
      <w:r>
        <w:t>234</w:t>
      </w:r>
      <w:r>
        <w:fldChar w:fldCharType="end"/>
      </w:r>
    </w:p>
    <w:p w14:paraId="4BD51E04" w14:textId="146558D3" w:rsidR="007D42EC" w:rsidRDefault="007D42EC">
      <w:pPr>
        <w:pStyle w:val="TOC3"/>
        <w:rPr>
          <w:rFonts w:ascii="Calibri" w:hAnsi="Calibri"/>
          <w:sz w:val="22"/>
          <w:szCs w:val="22"/>
        </w:rPr>
      </w:pPr>
      <w:r>
        <w:t>6.2.4</w:t>
      </w:r>
      <w:r>
        <w:rPr>
          <w:rFonts w:ascii="Calibri" w:hAnsi="Calibri"/>
          <w:sz w:val="22"/>
          <w:szCs w:val="22"/>
        </w:rPr>
        <w:tab/>
      </w:r>
      <w:r>
        <w:t>On-network / Private Call / On-demand / Automatic Commencement Mode / Without Transmission Control / Client Terminated (CT)</w:t>
      </w:r>
      <w:r>
        <w:tab/>
      </w:r>
      <w:r>
        <w:fldChar w:fldCharType="begin"/>
      </w:r>
      <w:r>
        <w:instrText xml:space="preserve"> PAGEREF _Toc123748491 \h </w:instrText>
      </w:r>
      <w:r>
        <w:fldChar w:fldCharType="separate"/>
      </w:r>
      <w:r>
        <w:t>239</w:t>
      </w:r>
      <w:r>
        <w:fldChar w:fldCharType="end"/>
      </w:r>
    </w:p>
    <w:p w14:paraId="49ED62BC" w14:textId="0F5B9C89" w:rsidR="007D42EC" w:rsidRDefault="007D42EC">
      <w:pPr>
        <w:pStyle w:val="TOC3"/>
        <w:rPr>
          <w:rFonts w:ascii="Calibri" w:hAnsi="Calibri"/>
          <w:sz w:val="22"/>
          <w:szCs w:val="22"/>
        </w:rPr>
      </w:pPr>
      <w:r>
        <w:t>6.2.5</w:t>
      </w:r>
      <w:r>
        <w:rPr>
          <w:rFonts w:ascii="Calibri" w:hAnsi="Calibri"/>
          <w:sz w:val="22"/>
          <w:szCs w:val="22"/>
        </w:rPr>
        <w:tab/>
      </w:r>
      <w:r>
        <w:t>On-network / Private Call / Emergency Private Call / On-demand / Automatic Commencement Mode / Force of Automatic Commencement Mode / Without Transmission Control / Client Originated (CO)</w:t>
      </w:r>
      <w:r>
        <w:tab/>
      </w:r>
      <w:r>
        <w:fldChar w:fldCharType="begin"/>
      </w:r>
      <w:r>
        <w:instrText xml:space="preserve"> PAGEREF _Toc123748492 \h </w:instrText>
      </w:r>
      <w:r>
        <w:fldChar w:fldCharType="separate"/>
      </w:r>
      <w:r>
        <w:t>244</w:t>
      </w:r>
      <w:r>
        <w:fldChar w:fldCharType="end"/>
      </w:r>
    </w:p>
    <w:p w14:paraId="32F193A0" w14:textId="59EFA4F7" w:rsidR="007D42EC" w:rsidRDefault="007D42EC">
      <w:pPr>
        <w:pStyle w:val="TOC3"/>
        <w:rPr>
          <w:rFonts w:ascii="Calibri" w:hAnsi="Calibri"/>
          <w:sz w:val="22"/>
          <w:szCs w:val="22"/>
        </w:rPr>
      </w:pPr>
      <w:r>
        <w:t>6.2.6</w:t>
      </w:r>
      <w:r>
        <w:rPr>
          <w:rFonts w:ascii="Calibri" w:hAnsi="Calibri"/>
          <w:sz w:val="22"/>
          <w:szCs w:val="22"/>
        </w:rPr>
        <w:tab/>
      </w:r>
      <w:r>
        <w:t xml:space="preserve">On-network / Private Call / Emergency Private Call / On-demand / Manual Commencement Mode / Force of automatic commencement mode / </w:t>
      </w:r>
      <w:r w:rsidRPr="00DF5F6B">
        <w:rPr>
          <w:rFonts w:cs="Arial"/>
        </w:rPr>
        <w:t xml:space="preserve">Without Transmission Control / </w:t>
      </w:r>
      <w:r>
        <w:t>Client Terminated (CT)</w:t>
      </w:r>
      <w:r>
        <w:tab/>
      </w:r>
      <w:r>
        <w:fldChar w:fldCharType="begin"/>
      </w:r>
      <w:r>
        <w:instrText xml:space="preserve"> PAGEREF _Toc123748493 \h </w:instrText>
      </w:r>
      <w:r>
        <w:fldChar w:fldCharType="separate"/>
      </w:r>
      <w:r>
        <w:t>249</w:t>
      </w:r>
      <w:r>
        <w:fldChar w:fldCharType="end"/>
      </w:r>
    </w:p>
    <w:p w14:paraId="78B925FB" w14:textId="78F7E67C" w:rsidR="007D42EC" w:rsidRDefault="007D42EC">
      <w:pPr>
        <w:pStyle w:val="TOC3"/>
        <w:rPr>
          <w:rFonts w:ascii="Calibri" w:hAnsi="Calibri"/>
          <w:sz w:val="22"/>
          <w:szCs w:val="22"/>
        </w:rPr>
      </w:pPr>
      <w:r>
        <w:t>6.2.7</w:t>
      </w:r>
      <w:r>
        <w:rPr>
          <w:rFonts w:ascii="Calibri" w:hAnsi="Calibri"/>
          <w:sz w:val="22"/>
          <w:szCs w:val="22"/>
        </w:rPr>
        <w:tab/>
      </w:r>
      <w:r>
        <w:t>On-network / Private Call / On-demand / Manual Commencement Mode / Without Transmission Control / Client Originated (CO)</w:t>
      </w:r>
      <w:r>
        <w:tab/>
      </w:r>
      <w:r>
        <w:fldChar w:fldCharType="begin"/>
      </w:r>
      <w:r>
        <w:instrText xml:space="preserve"> PAGEREF _Toc123748494 \h </w:instrText>
      </w:r>
      <w:r>
        <w:fldChar w:fldCharType="separate"/>
      </w:r>
      <w:r>
        <w:t>254</w:t>
      </w:r>
      <w:r>
        <w:fldChar w:fldCharType="end"/>
      </w:r>
    </w:p>
    <w:p w14:paraId="71F30B9C" w14:textId="0859B8AC" w:rsidR="007D42EC" w:rsidRDefault="007D42EC">
      <w:pPr>
        <w:pStyle w:val="TOC3"/>
        <w:rPr>
          <w:rFonts w:ascii="Calibri" w:hAnsi="Calibri"/>
          <w:sz w:val="22"/>
          <w:szCs w:val="22"/>
        </w:rPr>
      </w:pPr>
      <w:r>
        <w:t>6.2.8</w:t>
      </w:r>
      <w:r>
        <w:rPr>
          <w:rFonts w:ascii="Calibri" w:hAnsi="Calibri"/>
          <w:sz w:val="22"/>
          <w:szCs w:val="22"/>
        </w:rPr>
        <w:tab/>
      </w:r>
      <w:r>
        <w:t>On-network / Private Call / On-demand / Manual Commencement Mode / Without Transmission Control / Client Terminated (CT)</w:t>
      </w:r>
      <w:r>
        <w:tab/>
      </w:r>
      <w:r>
        <w:fldChar w:fldCharType="begin"/>
      </w:r>
      <w:r>
        <w:instrText xml:space="preserve"> PAGEREF _Toc123748495 \h </w:instrText>
      </w:r>
      <w:r>
        <w:fldChar w:fldCharType="separate"/>
      </w:r>
      <w:r>
        <w:t>259</w:t>
      </w:r>
      <w:r>
        <w:fldChar w:fldCharType="end"/>
      </w:r>
    </w:p>
    <w:p w14:paraId="14116293" w14:textId="729199FC" w:rsidR="007D42EC" w:rsidRDefault="007D42EC">
      <w:pPr>
        <w:pStyle w:val="TOC2"/>
        <w:rPr>
          <w:rFonts w:ascii="Calibri" w:hAnsi="Calibri"/>
          <w:sz w:val="22"/>
          <w:szCs w:val="22"/>
        </w:rPr>
      </w:pPr>
      <w:r>
        <w:t>6.3</w:t>
      </w:r>
      <w:r>
        <w:rPr>
          <w:rFonts w:ascii="Calibri" w:hAnsi="Calibri"/>
          <w:sz w:val="22"/>
          <w:szCs w:val="22"/>
        </w:rPr>
        <w:tab/>
      </w:r>
      <w:r>
        <w:t>Emergency Alert</w:t>
      </w:r>
      <w:r>
        <w:tab/>
      </w:r>
      <w:r>
        <w:fldChar w:fldCharType="begin"/>
      </w:r>
      <w:r>
        <w:instrText xml:space="preserve"> PAGEREF _Toc123748496 \h </w:instrText>
      </w:r>
      <w:r>
        <w:fldChar w:fldCharType="separate"/>
      </w:r>
      <w:r>
        <w:t>268</w:t>
      </w:r>
      <w:r>
        <w:fldChar w:fldCharType="end"/>
      </w:r>
    </w:p>
    <w:p w14:paraId="79FF6176" w14:textId="3A46CF29" w:rsidR="007D42EC" w:rsidRDefault="007D42EC">
      <w:pPr>
        <w:pStyle w:val="TOC3"/>
        <w:rPr>
          <w:rFonts w:ascii="Calibri" w:hAnsi="Calibri"/>
          <w:sz w:val="22"/>
          <w:szCs w:val="22"/>
        </w:rPr>
      </w:pPr>
      <w:r>
        <w:t>6.3.1</w:t>
      </w:r>
      <w:r>
        <w:rPr>
          <w:rFonts w:ascii="Calibri" w:hAnsi="Calibri"/>
          <w:sz w:val="22"/>
          <w:szCs w:val="22"/>
        </w:rPr>
        <w:tab/>
      </w:r>
      <w:r>
        <w:t>On-network / Emergency alert / Cancel emergency alert / Client Originated (CO)</w:t>
      </w:r>
      <w:r>
        <w:tab/>
      </w:r>
      <w:r>
        <w:fldChar w:fldCharType="begin"/>
      </w:r>
      <w:r>
        <w:instrText xml:space="preserve"> PAGEREF _Toc123748497 \h </w:instrText>
      </w:r>
      <w:r>
        <w:fldChar w:fldCharType="separate"/>
      </w:r>
      <w:r>
        <w:t>268</w:t>
      </w:r>
      <w:r>
        <w:fldChar w:fldCharType="end"/>
      </w:r>
    </w:p>
    <w:p w14:paraId="554AF7AF" w14:textId="2939F374" w:rsidR="007D42EC" w:rsidRDefault="007D42EC">
      <w:pPr>
        <w:pStyle w:val="TOC3"/>
        <w:rPr>
          <w:rFonts w:ascii="Calibri" w:hAnsi="Calibri"/>
          <w:sz w:val="22"/>
          <w:szCs w:val="22"/>
        </w:rPr>
      </w:pPr>
      <w:r>
        <w:t>6.3.2</w:t>
      </w:r>
      <w:r>
        <w:rPr>
          <w:rFonts w:ascii="Calibri" w:hAnsi="Calibri"/>
          <w:sz w:val="22"/>
          <w:szCs w:val="22"/>
        </w:rPr>
        <w:tab/>
      </w:r>
      <w:r>
        <w:t>On-network / Emergency Alert / Emergency alert origination / Emergency alert cancellation / Client Terminated (CT)</w:t>
      </w:r>
      <w:r>
        <w:tab/>
      </w:r>
      <w:r>
        <w:fldChar w:fldCharType="begin"/>
      </w:r>
      <w:r>
        <w:instrText xml:space="preserve"> PAGEREF _Toc123748498 \h </w:instrText>
      </w:r>
      <w:r>
        <w:fldChar w:fldCharType="separate"/>
      </w:r>
      <w:r>
        <w:t>274</w:t>
      </w:r>
      <w:r>
        <w:fldChar w:fldCharType="end"/>
      </w:r>
    </w:p>
    <w:p w14:paraId="380CCC51" w14:textId="6DB55BBC" w:rsidR="007D42EC" w:rsidRDefault="007D42EC">
      <w:pPr>
        <w:pStyle w:val="TOC2"/>
        <w:rPr>
          <w:rFonts w:ascii="Calibri" w:hAnsi="Calibri"/>
          <w:sz w:val="22"/>
          <w:szCs w:val="22"/>
        </w:rPr>
      </w:pPr>
      <w:r>
        <w:t>6.4</w:t>
      </w:r>
      <w:r>
        <w:rPr>
          <w:rFonts w:ascii="Calibri" w:hAnsi="Calibri"/>
          <w:sz w:val="22"/>
          <w:szCs w:val="22"/>
        </w:rPr>
        <w:tab/>
      </w:r>
      <w:r>
        <w:t>Video Pull</w:t>
      </w:r>
      <w:r>
        <w:tab/>
      </w:r>
      <w:r>
        <w:fldChar w:fldCharType="begin"/>
      </w:r>
      <w:r>
        <w:instrText xml:space="preserve"> PAGEREF _Toc123748499 \h </w:instrText>
      </w:r>
      <w:r>
        <w:fldChar w:fldCharType="separate"/>
      </w:r>
      <w:r>
        <w:t>278</w:t>
      </w:r>
      <w:r>
        <w:fldChar w:fldCharType="end"/>
      </w:r>
    </w:p>
    <w:p w14:paraId="5E070DCD" w14:textId="3D3D632B" w:rsidR="007D42EC" w:rsidRDefault="007D42EC">
      <w:pPr>
        <w:pStyle w:val="TOC3"/>
        <w:rPr>
          <w:rFonts w:ascii="Calibri" w:hAnsi="Calibri"/>
          <w:sz w:val="22"/>
          <w:szCs w:val="22"/>
        </w:rPr>
      </w:pPr>
      <w:r>
        <w:t>6.4.1</w:t>
      </w:r>
      <w:r>
        <w:rPr>
          <w:rFonts w:ascii="Calibri" w:hAnsi="Calibri"/>
          <w:sz w:val="22"/>
          <w:szCs w:val="22"/>
        </w:rPr>
        <w:tab/>
      </w:r>
      <w:r>
        <w:t>On-network / Video pull call / O</w:t>
      </w:r>
      <w:r>
        <w:rPr>
          <w:lang w:eastAsia="zh-CN"/>
        </w:rPr>
        <w:t xml:space="preserve">ne-to-one </w:t>
      </w:r>
      <w:r w:rsidRPr="00DF5F6B">
        <w:rPr>
          <w:rFonts w:eastAsia="Calibri"/>
          <w:lang w:eastAsia="x-none" w:bidi="he-IL"/>
        </w:rPr>
        <w:t>video</w:t>
      </w:r>
      <w:r>
        <w:rPr>
          <w:lang w:eastAsia="zh-CN"/>
        </w:rPr>
        <w:t xml:space="preserve"> pull call</w:t>
      </w:r>
      <w:r>
        <w:t xml:space="preserve"> / Client Originated (CO)</w:t>
      </w:r>
      <w:r>
        <w:tab/>
      </w:r>
      <w:r>
        <w:fldChar w:fldCharType="begin"/>
      </w:r>
      <w:r>
        <w:instrText xml:space="preserve"> PAGEREF _Toc123748500 \h </w:instrText>
      </w:r>
      <w:r>
        <w:fldChar w:fldCharType="separate"/>
      </w:r>
      <w:r>
        <w:t>278</w:t>
      </w:r>
      <w:r>
        <w:fldChar w:fldCharType="end"/>
      </w:r>
    </w:p>
    <w:p w14:paraId="4FA94B29" w14:textId="0AC6AB1E" w:rsidR="007D42EC" w:rsidRDefault="007D42EC">
      <w:pPr>
        <w:pStyle w:val="TOC2"/>
        <w:rPr>
          <w:rFonts w:ascii="Calibri" w:hAnsi="Calibri"/>
          <w:sz w:val="22"/>
          <w:szCs w:val="22"/>
        </w:rPr>
      </w:pPr>
      <w:r>
        <w:t>6.5</w:t>
      </w:r>
      <w:r>
        <w:rPr>
          <w:rFonts w:ascii="Calibri" w:hAnsi="Calibri"/>
          <w:sz w:val="22"/>
          <w:szCs w:val="22"/>
        </w:rPr>
        <w:tab/>
      </w:r>
      <w:r>
        <w:t>Video Push</w:t>
      </w:r>
      <w:r>
        <w:tab/>
      </w:r>
      <w:r>
        <w:fldChar w:fldCharType="begin"/>
      </w:r>
      <w:r>
        <w:instrText xml:space="preserve"> PAGEREF _Toc123748501 \h </w:instrText>
      </w:r>
      <w:r>
        <w:fldChar w:fldCharType="separate"/>
      </w:r>
      <w:r>
        <w:t>283</w:t>
      </w:r>
      <w:r>
        <w:fldChar w:fldCharType="end"/>
      </w:r>
    </w:p>
    <w:p w14:paraId="2CB54DFF" w14:textId="22D6730B" w:rsidR="007D42EC" w:rsidRDefault="007D42EC">
      <w:pPr>
        <w:pStyle w:val="TOC3"/>
        <w:rPr>
          <w:rFonts w:ascii="Calibri" w:hAnsi="Calibri"/>
          <w:sz w:val="22"/>
          <w:szCs w:val="22"/>
        </w:rPr>
      </w:pPr>
      <w:r>
        <w:t>6.5.1</w:t>
      </w:r>
      <w:r>
        <w:rPr>
          <w:rFonts w:ascii="Calibri" w:hAnsi="Calibri"/>
          <w:sz w:val="22"/>
          <w:szCs w:val="22"/>
        </w:rPr>
        <w:tab/>
      </w:r>
      <w:r>
        <w:t>On-network / Video push call / One-to-one video push call / Client Originated (CO)</w:t>
      </w:r>
      <w:r>
        <w:tab/>
      </w:r>
      <w:r>
        <w:fldChar w:fldCharType="begin"/>
      </w:r>
      <w:r>
        <w:instrText xml:space="preserve"> PAGEREF _Toc123748502 \h </w:instrText>
      </w:r>
      <w:r>
        <w:fldChar w:fldCharType="separate"/>
      </w:r>
      <w:r>
        <w:t>283</w:t>
      </w:r>
      <w:r>
        <w:fldChar w:fldCharType="end"/>
      </w:r>
    </w:p>
    <w:p w14:paraId="427DEAE8" w14:textId="08007940" w:rsidR="007D42EC" w:rsidRDefault="007D42EC">
      <w:pPr>
        <w:pStyle w:val="TOC2"/>
        <w:rPr>
          <w:rFonts w:ascii="Calibri" w:hAnsi="Calibri"/>
          <w:sz w:val="22"/>
          <w:szCs w:val="22"/>
        </w:rPr>
      </w:pPr>
      <w:r>
        <w:t>6.6</w:t>
      </w:r>
      <w:r>
        <w:rPr>
          <w:rFonts w:ascii="Calibri" w:hAnsi="Calibri"/>
          <w:sz w:val="22"/>
          <w:szCs w:val="22"/>
        </w:rPr>
        <w:tab/>
      </w:r>
      <w:r>
        <w:t>Capability information sharing</w:t>
      </w:r>
      <w:r>
        <w:tab/>
      </w:r>
      <w:r>
        <w:fldChar w:fldCharType="begin"/>
      </w:r>
      <w:r>
        <w:instrText xml:space="preserve"> PAGEREF _Toc123748503 \h </w:instrText>
      </w:r>
      <w:r>
        <w:fldChar w:fldCharType="separate"/>
      </w:r>
      <w:r>
        <w:t>287</w:t>
      </w:r>
      <w:r>
        <w:fldChar w:fldCharType="end"/>
      </w:r>
    </w:p>
    <w:p w14:paraId="73A993C1" w14:textId="0439B4AC" w:rsidR="007D42EC" w:rsidRDefault="007D42EC">
      <w:pPr>
        <w:pStyle w:val="TOC2"/>
        <w:rPr>
          <w:rFonts w:ascii="Calibri" w:hAnsi="Calibri"/>
          <w:sz w:val="22"/>
          <w:szCs w:val="22"/>
        </w:rPr>
      </w:pPr>
      <w:r>
        <w:t>6.7</w:t>
      </w:r>
      <w:r>
        <w:rPr>
          <w:rFonts w:ascii="Calibri" w:hAnsi="Calibri"/>
          <w:sz w:val="22"/>
          <w:szCs w:val="22"/>
        </w:rPr>
        <w:tab/>
      </w:r>
      <w:r>
        <w:t>Ambient viewing call</w:t>
      </w:r>
      <w:r>
        <w:tab/>
      </w:r>
      <w:r>
        <w:fldChar w:fldCharType="begin"/>
      </w:r>
      <w:r>
        <w:instrText xml:space="preserve"> PAGEREF _Toc123748504 \h </w:instrText>
      </w:r>
      <w:r>
        <w:fldChar w:fldCharType="separate"/>
      </w:r>
      <w:r>
        <w:t>287</w:t>
      </w:r>
      <w:r>
        <w:fldChar w:fldCharType="end"/>
      </w:r>
    </w:p>
    <w:p w14:paraId="4B964C46" w14:textId="21F58BBC" w:rsidR="007D42EC" w:rsidRDefault="007D42EC">
      <w:pPr>
        <w:pStyle w:val="TOC3"/>
        <w:rPr>
          <w:rFonts w:ascii="Calibri" w:hAnsi="Calibri"/>
          <w:sz w:val="22"/>
          <w:szCs w:val="22"/>
        </w:rPr>
      </w:pPr>
      <w:r w:rsidRPr="00DF5F6B">
        <w:rPr>
          <w:rFonts w:cs="Arial"/>
        </w:rPr>
        <w:t>6.7.1</w:t>
      </w:r>
      <w:r>
        <w:rPr>
          <w:rFonts w:ascii="Calibri" w:hAnsi="Calibri"/>
          <w:sz w:val="22"/>
          <w:szCs w:val="22"/>
        </w:rPr>
        <w:tab/>
      </w:r>
      <w:r w:rsidRPr="00DF5F6B">
        <w:rPr>
          <w:rFonts w:cs="Arial"/>
        </w:rPr>
        <w:t>On-network / On-demand ambient viewing call / Remote initiated ambient viewing call / Client Originated (CO)</w:t>
      </w:r>
      <w:r>
        <w:tab/>
      </w:r>
      <w:r>
        <w:fldChar w:fldCharType="begin"/>
      </w:r>
      <w:r>
        <w:instrText xml:space="preserve"> PAGEREF _Toc123748505 \h </w:instrText>
      </w:r>
      <w:r>
        <w:fldChar w:fldCharType="separate"/>
      </w:r>
      <w:r>
        <w:t>287</w:t>
      </w:r>
      <w:r>
        <w:fldChar w:fldCharType="end"/>
      </w:r>
    </w:p>
    <w:p w14:paraId="5FF8E854" w14:textId="29B7C4D2" w:rsidR="007D42EC" w:rsidRDefault="007D42EC">
      <w:pPr>
        <w:pStyle w:val="TOC3"/>
        <w:rPr>
          <w:rFonts w:ascii="Calibri" w:hAnsi="Calibri"/>
          <w:sz w:val="22"/>
          <w:szCs w:val="22"/>
        </w:rPr>
      </w:pPr>
      <w:r w:rsidRPr="00DF5F6B">
        <w:rPr>
          <w:rFonts w:cs="Arial"/>
        </w:rPr>
        <w:t>6.7.2</w:t>
      </w:r>
      <w:r>
        <w:rPr>
          <w:rFonts w:ascii="Calibri" w:hAnsi="Calibri"/>
          <w:sz w:val="22"/>
          <w:szCs w:val="22"/>
        </w:rPr>
        <w:tab/>
      </w:r>
      <w:r w:rsidRPr="00DF5F6B">
        <w:rPr>
          <w:rFonts w:cs="Arial"/>
        </w:rPr>
        <w:t>On-network / On-demand ambient viewing call / Remote initiated ambient viewing call / Client Terminated (CT)</w:t>
      </w:r>
      <w:r>
        <w:tab/>
      </w:r>
      <w:r>
        <w:fldChar w:fldCharType="begin"/>
      </w:r>
      <w:r>
        <w:instrText xml:space="preserve"> PAGEREF _Toc123748506 \h </w:instrText>
      </w:r>
      <w:r>
        <w:fldChar w:fldCharType="separate"/>
      </w:r>
      <w:r>
        <w:t>294</w:t>
      </w:r>
      <w:r>
        <w:fldChar w:fldCharType="end"/>
      </w:r>
    </w:p>
    <w:p w14:paraId="6AF5C29E" w14:textId="7D031F12" w:rsidR="007D42EC" w:rsidRDefault="007D42EC">
      <w:pPr>
        <w:pStyle w:val="TOC2"/>
        <w:rPr>
          <w:rFonts w:ascii="Calibri" w:hAnsi="Calibri"/>
          <w:sz w:val="22"/>
          <w:szCs w:val="22"/>
        </w:rPr>
      </w:pPr>
      <w:r>
        <w:t>6.8</w:t>
      </w:r>
      <w:r>
        <w:rPr>
          <w:rFonts w:ascii="Calibri" w:hAnsi="Calibri"/>
          <w:sz w:val="22"/>
          <w:szCs w:val="22"/>
        </w:rPr>
        <w:tab/>
      </w:r>
      <w:r>
        <w:t>Use of MBMS transmission</w:t>
      </w:r>
      <w:r>
        <w:tab/>
      </w:r>
      <w:r>
        <w:fldChar w:fldCharType="begin"/>
      </w:r>
      <w:r>
        <w:instrText xml:space="preserve"> PAGEREF _Toc123748507 \h </w:instrText>
      </w:r>
      <w:r>
        <w:fldChar w:fldCharType="separate"/>
      </w:r>
      <w:r>
        <w:t>299</w:t>
      </w:r>
      <w:r>
        <w:fldChar w:fldCharType="end"/>
      </w:r>
    </w:p>
    <w:p w14:paraId="71381B03" w14:textId="3E41926E" w:rsidR="007D42EC" w:rsidRDefault="007D42EC">
      <w:pPr>
        <w:pStyle w:val="TOC3"/>
        <w:rPr>
          <w:rFonts w:ascii="Calibri" w:hAnsi="Calibri"/>
          <w:sz w:val="22"/>
          <w:szCs w:val="22"/>
        </w:rPr>
      </w:pPr>
      <w:r>
        <w:t>6.8.1</w:t>
      </w:r>
      <w:r>
        <w:rPr>
          <w:rFonts w:ascii="Calibri" w:hAnsi="Calibri"/>
          <w:sz w:val="22"/>
          <w:szCs w:val="22"/>
        </w:rPr>
        <w:tab/>
      </w:r>
      <w:r>
        <w:t>On-network / MBMS / MBMS Bearer Announcement / MBMS Bearer Listening Status / Transition to MBMS from Unicast / MBMS Transmission Control / Transition to Unicast from MBMS</w:t>
      </w:r>
      <w:r>
        <w:tab/>
      </w:r>
      <w:r>
        <w:fldChar w:fldCharType="begin"/>
      </w:r>
      <w:r>
        <w:instrText xml:space="preserve"> PAGEREF _Toc123748508 \h </w:instrText>
      </w:r>
      <w:r>
        <w:fldChar w:fldCharType="separate"/>
      </w:r>
      <w:r>
        <w:t>299</w:t>
      </w:r>
      <w:r>
        <w:fldChar w:fldCharType="end"/>
      </w:r>
    </w:p>
    <w:p w14:paraId="1071266C" w14:textId="226BEBE4" w:rsidR="007D42EC" w:rsidRDefault="007D42EC">
      <w:pPr>
        <w:pStyle w:val="TOC1"/>
        <w:rPr>
          <w:rFonts w:ascii="Calibri" w:hAnsi="Calibri"/>
          <w:szCs w:val="22"/>
        </w:rPr>
      </w:pPr>
      <w:r>
        <w:t>7</w:t>
      </w:r>
      <w:r>
        <w:rPr>
          <w:rFonts w:ascii="Calibri" w:hAnsi="Calibri"/>
          <w:szCs w:val="22"/>
        </w:rPr>
        <w:tab/>
      </w:r>
      <w:r>
        <w:t>Off-Network Test Scenarios</w:t>
      </w:r>
      <w:r>
        <w:tab/>
      </w:r>
      <w:r>
        <w:fldChar w:fldCharType="begin"/>
      </w:r>
      <w:r>
        <w:instrText xml:space="preserve"> PAGEREF _Toc123748509 \h </w:instrText>
      </w:r>
      <w:r>
        <w:fldChar w:fldCharType="separate"/>
      </w:r>
      <w:r>
        <w:t>320</w:t>
      </w:r>
      <w:r>
        <w:fldChar w:fldCharType="end"/>
      </w:r>
    </w:p>
    <w:p w14:paraId="5FDBB91A" w14:textId="74076DD2" w:rsidR="007D42EC" w:rsidRDefault="007D42EC">
      <w:pPr>
        <w:pStyle w:val="TOC2"/>
        <w:rPr>
          <w:rFonts w:ascii="Calibri" w:hAnsi="Calibri"/>
          <w:sz w:val="22"/>
          <w:szCs w:val="22"/>
        </w:rPr>
      </w:pPr>
      <w:r>
        <w:t>7.1</w:t>
      </w:r>
      <w:r>
        <w:rPr>
          <w:rFonts w:ascii="Calibri" w:hAnsi="Calibri"/>
          <w:sz w:val="22"/>
          <w:szCs w:val="22"/>
        </w:rPr>
        <w:tab/>
      </w:r>
      <w:r>
        <w:t>Group Calls</w:t>
      </w:r>
      <w:r>
        <w:tab/>
      </w:r>
      <w:r>
        <w:fldChar w:fldCharType="begin"/>
      </w:r>
      <w:r>
        <w:instrText xml:space="preserve"> PAGEREF _Toc123748510 \h </w:instrText>
      </w:r>
      <w:r>
        <w:fldChar w:fldCharType="separate"/>
      </w:r>
      <w:r>
        <w:t>320</w:t>
      </w:r>
      <w:r>
        <w:fldChar w:fldCharType="end"/>
      </w:r>
    </w:p>
    <w:p w14:paraId="0B58F94F" w14:textId="6302E8EA" w:rsidR="007D42EC" w:rsidRDefault="007D42EC">
      <w:pPr>
        <w:pStyle w:val="TOC3"/>
        <w:rPr>
          <w:rFonts w:ascii="Calibri" w:hAnsi="Calibri"/>
          <w:sz w:val="22"/>
          <w:szCs w:val="22"/>
        </w:rPr>
      </w:pPr>
      <w:r>
        <w:t>7.1.1</w:t>
      </w:r>
      <w:r>
        <w:rPr>
          <w:rFonts w:ascii="Calibri" w:hAnsi="Calibri"/>
          <w:sz w:val="22"/>
          <w:szCs w:val="22"/>
        </w:rPr>
        <w:tab/>
      </w:r>
      <w:r>
        <w:t>Basic Group Calls</w:t>
      </w:r>
      <w:r>
        <w:tab/>
      </w:r>
      <w:r>
        <w:fldChar w:fldCharType="begin"/>
      </w:r>
      <w:r>
        <w:instrText xml:space="preserve"> PAGEREF _Toc123748511 \h </w:instrText>
      </w:r>
      <w:r>
        <w:fldChar w:fldCharType="separate"/>
      </w:r>
      <w:r>
        <w:t>320</w:t>
      </w:r>
      <w:r>
        <w:fldChar w:fldCharType="end"/>
      </w:r>
    </w:p>
    <w:p w14:paraId="6F60FD86" w14:textId="1340A043" w:rsidR="007D42EC" w:rsidRDefault="007D42EC">
      <w:pPr>
        <w:pStyle w:val="TOC4"/>
        <w:rPr>
          <w:rFonts w:ascii="Calibri" w:hAnsi="Calibri"/>
          <w:sz w:val="22"/>
          <w:szCs w:val="22"/>
        </w:rPr>
      </w:pPr>
      <w:r>
        <w:lastRenderedPageBreak/>
        <w:t>7.1.1.1</w:t>
      </w:r>
      <w:r>
        <w:rPr>
          <w:rFonts w:ascii="Calibri" w:hAnsi="Calibri"/>
          <w:sz w:val="22"/>
          <w:szCs w:val="22"/>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r>
      <w:r>
        <w:instrText xml:space="preserve"> PAGEREF _Toc123748512 \h </w:instrText>
      </w:r>
      <w:r>
        <w:fldChar w:fldCharType="separate"/>
      </w:r>
      <w:r>
        <w:t>320</w:t>
      </w:r>
      <w:r>
        <w:fldChar w:fldCharType="end"/>
      </w:r>
    </w:p>
    <w:p w14:paraId="76EAF5DD" w14:textId="7308D45B" w:rsidR="007D42EC" w:rsidRDefault="007D42EC">
      <w:pPr>
        <w:pStyle w:val="TOC4"/>
        <w:rPr>
          <w:rFonts w:ascii="Calibri" w:hAnsi="Calibri"/>
          <w:sz w:val="22"/>
          <w:szCs w:val="22"/>
        </w:rPr>
      </w:pPr>
      <w:r>
        <w:t>7.1.1.2</w:t>
      </w:r>
      <w:r>
        <w:rPr>
          <w:rFonts w:ascii="Calibri" w:hAnsi="Calibri"/>
          <w:sz w:val="22"/>
          <w:szCs w:val="22"/>
        </w:rPr>
        <w:tab/>
      </w:r>
      <w:r>
        <w:t>Off-network / Group Call / Transmission Control / Upgrade to Emergency Call / Downgrade from Emergency Call / Upgrade to Imminent Peril Call / Downgrade from Imminent Peril Call / Release call / Client Terminated (CT)</w:t>
      </w:r>
      <w:r>
        <w:tab/>
      </w:r>
      <w:r>
        <w:fldChar w:fldCharType="begin"/>
      </w:r>
      <w:r>
        <w:instrText xml:space="preserve"> PAGEREF _Toc123748513 \h </w:instrText>
      </w:r>
      <w:r>
        <w:fldChar w:fldCharType="separate"/>
      </w:r>
      <w:r>
        <w:t>331</w:t>
      </w:r>
      <w:r>
        <w:fldChar w:fldCharType="end"/>
      </w:r>
    </w:p>
    <w:p w14:paraId="2EE7069D" w14:textId="6D05F94B" w:rsidR="007D42EC" w:rsidRDefault="007D42EC">
      <w:pPr>
        <w:pStyle w:val="TOC4"/>
        <w:rPr>
          <w:rFonts w:ascii="Calibri" w:hAnsi="Calibri"/>
          <w:sz w:val="22"/>
          <w:szCs w:val="22"/>
        </w:rPr>
      </w:pPr>
      <w:r>
        <w:t>7.1.1.3</w:t>
      </w:r>
      <w:r>
        <w:rPr>
          <w:rFonts w:ascii="Calibri" w:hAnsi="Calibri"/>
          <w:sz w:val="22"/>
          <w:szCs w:val="22"/>
        </w:rPr>
        <w:tab/>
      </w:r>
      <w:r>
        <w:t>Off-network / Group Call / Emergency Call / Client Originated (CO)</w:t>
      </w:r>
      <w:r>
        <w:tab/>
      </w:r>
      <w:r>
        <w:fldChar w:fldCharType="begin"/>
      </w:r>
      <w:r>
        <w:instrText xml:space="preserve"> PAGEREF _Toc123748514 \h </w:instrText>
      </w:r>
      <w:r>
        <w:fldChar w:fldCharType="separate"/>
      </w:r>
      <w:r>
        <w:t>340</w:t>
      </w:r>
      <w:r>
        <w:fldChar w:fldCharType="end"/>
      </w:r>
    </w:p>
    <w:p w14:paraId="6FF57B17" w14:textId="3F55D421" w:rsidR="007D42EC" w:rsidRDefault="007D42EC">
      <w:pPr>
        <w:pStyle w:val="TOC4"/>
        <w:rPr>
          <w:rFonts w:ascii="Calibri" w:hAnsi="Calibri"/>
          <w:sz w:val="22"/>
          <w:szCs w:val="22"/>
        </w:rPr>
      </w:pPr>
      <w:r>
        <w:t>7.1.1.4</w:t>
      </w:r>
      <w:r>
        <w:rPr>
          <w:rFonts w:ascii="Calibri" w:hAnsi="Calibri"/>
          <w:sz w:val="22"/>
          <w:szCs w:val="22"/>
        </w:rPr>
        <w:tab/>
      </w:r>
      <w:r>
        <w:t>Off-network / Group Call / Emergency Call / Client Terminated (CT)</w:t>
      </w:r>
      <w:r>
        <w:tab/>
      </w:r>
      <w:r>
        <w:fldChar w:fldCharType="begin"/>
      </w:r>
      <w:r>
        <w:instrText xml:space="preserve"> PAGEREF _Toc123748515 \h </w:instrText>
      </w:r>
      <w:r>
        <w:fldChar w:fldCharType="separate"/>
      </w:r>
      <w:r>
        <w:t>345</w:t>
      </w:r>
      <w:r>
        <w:fldChar w:fldCharType="end"/>
      </w:r>
    </w:p>
    <w:p w14:paraId="37801B31" w14:textId="2D0E1DC3" w:rsidR="007D42EC" w:rsidRDefault="007D42EC">
      <w:pPr>
        <w:pStyle w:val="TOC4"/>
        <w:rPr>
          <w:rFonts w:ascii="Calibri" w:hAnsi="Calibri"/>
          <w:sz w:val="22"/>
          <w:szCs w:val="22"/>
        </w:rPr>
      </w:pPr>
      <w:r>
        <w:t>7.1.1.5</w:t>
      </w:r>
      <w:r>
        <w:rPr>
          <w:rFonts w:ascii="Calibri" w:hAnsi="Calibri"/>
          <w:sz w:val="22"/>
          <w:szCs w:val="22"/>
        </w:rPr>
        <w:tab/>
      </w:r>
      <w:r>
        <w:t>Off-network / Group Call / Imminent Peril Call / Client Originated (CO)</w:t>
      </w:r>
      <w:r>
        <w:tab/>
      </w:r>
      <w:r>
        <w:fldChar w:fldCharType="begin"/>
      </w:r>
      <w:r>
        <w:instrText xml:space="preserve"> PAGEREF _Toc123748516 \h </w:instrText>
      </w:r>
      <w:r>
        <w:fldChar w:fldCharType="separate"/>
      </w:r>
      <w:r>
        <w:t>351</w:t>
      </w:r>
      <w:r>
        <w:fldChar w:fldCharType="end"/>
      </w:r>
    </w:p>
    <w:p w14:paraId="489FE7C3" w14:textId="311546A2" w:rsidR="007D42EC" w:rsidRDefault="007D42EC">
      <w:pPr>
        <w:pStyle w:val="TOC4"/>
        <w:rPr>
          <w:rFonts w:ascii="Calibri" w:hAnsi="Calibri"/>
          <w:sz w:val="22"/>
          <w:szCs w:val="22"/>
        </w:rPr>
      </w:pPr>
      <w:r>
        <w:t>7.1.1.6</w:t>
      </w:r>
      <w:r>
        <w:rPr>
          <w:rFonts w:ascii="Calibri" w:hAnsi="Calibri"/>
          <w:sz w:val="22"/>
          <w:szCs w:val="22"/>
        </w:rPr>
        <w:tab/>
      </w:r>
      <w:r>
        <w:t>Off-network / Group Call / Imminent Peril Call / Client Terminated (CT)</w:t>
      </w:r>
      <w:r>
        <w:tab/>
      </w:r>
      <w:r>
        <w:fldChar w:fldCharType="begin"/>
      </w:r>
      <w:r>
        <w:instrText xml:space="preserve"> PAGEREF _Toc123748517 \h </w:instrText>
      </w:r>
      <w:r>
        <w:fldChar w:fldCharType="separate"/>
      </w:r>
      <w:r>
        <w:t>356</w:t>
      </w:r>
      <w:r>
        <w:fldChar w:fldCharType="end"/>
      </w:r>
    </w:p>
    <w:p w14:paraId="398B1030" w14:textId="07064E81" w:rsidR="007D42EC" w:rsidRDefault="007D42EC">
      <w:pPr>
        <w:pStyle w:val="TOC3"/>
        <w:rPr>
          <w:rFonts w:ascii="Calibri" w:hAnsi="Calibri"/>
          <w:sz w:val="22"/>
          <w:szCs w:val="22"/>
        </w:rPr>
      </w:pPr>
      <w:r>
        <w:t>7.1.2</w:t>
      </w:r>
      <w:r>
        <w:rPr>
          <w:rFonts w:ascii="Calibri" w:hAnsi="Calibri"/>
          <w:sz w:val="22"/>
          <w:szCs w:val="22"/>
        </w:rPr>
        <w:tab/>
      </w:r>
      <w:r>
        <w:t>Broadcast Group Calls</w:t>
      </w:r>
      <w:r>
        <w:tab/>
      </w:r>
      <w:r>
        <w:fldChar w:fldCharType="begin"/>
      </w:r>
      <w:r>
        <w:instrText xml:space="preserve"> PAGEREF _Toc123748518 \h </w:instrText>
      </w:r>
      <w:r>
        <w:fldChar w:fldCharType="separate"/>
      </w:r>
      <w:r>
        <w:t>362</w:t>
      </w:r>
      <w:r>
        <w:fldChar w:fldCharType="end"/>
      </w:r>
    </w:p>
    <w:p w14:paraId="26F8CDF1" w14:textId="004F2950" w:rsidR="007D42EC" w:rsidRDefault="007D42EC">
      <w:pPr>
        <w:pStyle w:val="TOC4"/>
        <w:rPr>
          <w:rFonts w:ascii="Calibri" w:hAnsi="Calibri"/>
          <w:sz w:val="22"/>
          <w:szCs w:val="22"/>
        </w:rPr>
      </w:pPr>
      <w:r>
        <w:t>7.1.2.1</w:t>
      </w:r>
      <w:r>
        <w:rPr>
          <w:rFonts w:ascii="Calibri" w:hAnsi="Calibri"/>
          <w:sz w:val="22"/>
          <w:szCs w:val="22"/>
        </w:rPr>
        <w:tab/>
      </w:r>
      <w:r>
        <w:t>Off-network / Group Call / Broadcast Group Call / Broadcast Group Call Retransmitting / Broadcast Group Call Release / Client Originated (CO)</w:t>
      </w:r>
      <w:r>
        <w:tab/>
      </w:r>
      <w:r>
        <w:fldChar w:fldCharType="begin"/>
      </w:r>
      <w:r>
        <w:instrText xml:space="preserve"> PAGEREF _Toc123748519 \h </w:instrText>
      </w:r>
      <w:r>
        <w:fldChar w:fldCharType="separate"/>
      </w:r>
      <w:r>
        <w:t>362</w:t>
      </w:r>
      <w:r>
        <w:fldChar w:fldCharType="end"/>
      </w:r>
    </w:p>
    <w:p w14:paraId="32015B7C" w14:textId="5A755542" w:rsidR="007D42EC" w:rsidRDefault="007D42EC">
      <w:pPr>
        <w:pStyle w:val="TOC4"/>
        <w:rPr>
          <w:rFonts w:ascii="Calibri" w:hAnsi="Calibri"/>
          <w:sz w:val="22"/>
          <w:szCs w:val="22"/>
        </w:rPr>
      </w:pPr>
      <w:r>
        <w:t>7.1.2.2</w:t>
      </w:r>
      <w:r>
        <w:rPr>
          <w:rFonts w:ascii="Calibri" w:hAnsi="Calibri"/>
          <w:sz w:val="22"/>
          <w:szCs w:val="22"/>
        </w:rPr>
        <w:tab/>
      </w:r>
      <w:r>
        <w:t>Off-network / Group Call / Broadcast Group Call / Originator Releases Call / Client Terminated (CT)</w:t>
      </w:r>
      <w:r>
        <w:tab/>
      </w:r>
      <w:r>
        <w:fldChar w:fldCharType="begin"/>
      </w:r>
      <w:r>
        <w:instrText xml:space="preserve"> PAGEREF _Toc123748520 \h </w:instrText>
      </w:r>
      <w:r>
        <w:fldChar w:fldCharType="separate"/>
      </w:r>
      <w:r>
        <w:t>367</w:t>
      </w:r>
      <w:r>
        <w:fldChar w:fldCharType="end"/>
      </w:r>
    </w:p>
    <w:p w14:paraId="791F8214" w14:textId="394C26A8" w:rsidR="007D42EC" w:rsidRDefault="007D42EC">
      <w:pPr>
        <w:pStyle w:val="TOC2"/>
        <w:rPr>
          <w:rFonts w:ascii="Calibri" w:hAnsi="Calibri"/>
          <w:sz w:val="22"/>
          <w:szCs w:val="22"/>
        </w:rPr>
      </w:pPr>
      <w:r>
        <w:t>7.2</w:t>
      </w:r>
      <w:r>
        <w:rPr>
          <w:rFonts w:ascii="Calibri" w:hAnsi="Calibri"/>
          <w:sz w:val="22"/>
          <w:szCs w:val="22"/>
        </w:rPr>
        <w:tab/>
      </w:r>
      <w:r>
        <w:t>Private Calls</w:t>
      </w:r>
      <w:r>
        <w:tab/>
      </w:r>
      <w:r>
        <w:fldChar w:fldCharType="begin"/>
      </w:r>
      <w:r>
        <w:instrText xml:space="preserve"> PAGEREF _Toc123748521 \h </w:instrText>
      </w:r>
      <w:r>
        <w:fldChar w:fldCharType="separate"/>
      </w:r>
      <w:r>
        <w:t>372</w:t>
      </w:r>
      <w:r>
        <w:fldChar w:fldCharType="end"/>
      </w:r>
    </w:p>
    <w:p w14:paraId="48CE37E5" w14:textId="6668E345" w:rsidR="007D42EC" w:rsidRDefault="007D42EC">
      <w:pPr>
        <w:pStyle w:val="TOC3"/>
        <w:rPr>
          <w:rFonts w:ascii="Calibri" w:hAnsi="Calibri"/>
          <w:sz w:val="22"/>
          <w:szCs w:val="22"/>
        </w:rPr>
      </w:pPr>
      <w:r>
        <w:t>7.</w:t>
      </w:r>
      <w:r w:rsidRPr="00DF5F6B">
        <w:rPr>
          <w:i/>
          <w:iCs/>
        </w:rPr>
        <w:t>2</w:t>
      </w:r>
      <w:r>
        <w:t>.1</w:t>
      </w:r>
      <w:r>
        <w:rPr>
          <w:rFonts w:ascii="Calibri" w:hAnsi="Calibri"/>
          <w:sz w:val="22"/>
          <w:szCs w:val="22"/>
        </w:rPr>
        <w:tab/>
      </w:r>
      <w:r>
        <w:t>Off-network / Private Call / Automatic Commencement Mode / No response to private call setup request / Private call setup request accepted / Release call / Client Originated (CO)</w:t>
      </w:r>
      <w:r>
        <w:tab/>
      </w:r>
      <w:r>
        <w:fldChar w:fldCharType="begin"/>
      </w:r>
      <w:r>
        <w:instrText xml:space="preserve"> PAGEREF _Toc123748522 \h </w:instrText>
      </w:r>
      <w:r>
        <w:fldChar w:fldCharType="separate"/>
      </w:r>
      <w:r>
        <w:t>372</w:t>
      </w:r>
      <w:r>
        <w:fldChar w:fldCharType="end"/>
      </w:r>
    </w:p>
    <w:p w14:paraId="2A432522" w14:textId="6E21EE90" w:rsidR="007D42EC" w:rsidRDefault="007D42EC">
      <w:pPr>
        <w:pStyle w:val="TOC3"/>
        <w:rPr>
          <w:rFonts w:ascii="Calibri" w:hAnsi="Calibri"/>
          <w:sz w:val="22"/>
          <w:szCs w:val="22"/>
        </w:rPr>
      </w:pPr>
      <w:r>
        <w:t>7.2.2</w:t>
      </w:r>
      <w:r>
        <w:rPr>
          <w:rFonts w:ascii="Calibri" w:hAnsi="Calibri"/>
          <w:sz w:val="22"/>
          <w:szCs w:val="22"/>
        </w:rPr>
        <w:tab/>
      </w:r>
      <w:r>
        <w:t>Off-network / Private Call / Automatic Commencement Mode / Client Terminated (CT)</w:t>
      </w:r>
      <w:r>
        <w:tab/>
      </w:r>
      <w:r>
        <w:fldChar w:fldCharType="begin"/>
      </w:r>
      <w:r>
        <w:instrText xml:space="preserve"> PAGEREF _Toc123748523 \h </w:instrText>
      </w:r>
      <w:r>
        <w:fldChar w:fldCharType="separate"/>
      </w:r>
      <w:r>
        <w:t>380</w:t>
      </w:r>
      <w:r>
        <w:fldChar w:fldCharType="end"/>
      </w:r>
    </w:p>
    <w:p w14:paraId="6CF45421" w14:textId="127573E9" w:rsidR="007D42EC" w:rsidRDefault="007D42EC">
      <w:pPr>
        <w:pStyle w:val="TOC3"/>
        <w:rPr>
          <w:rFonts w:ascii="Calibri" w:hAnsi="Calibri"/>
          <w:sz w:val="22"/>
          <w:szCs w:val="22"/>
        </w:rPr>
      </w:pPr>
      <w:r>
        <w:t>7.2.3</w:t>
      </w:r>
      <w:r>
        <w:rPr>
          <w:rFonts w:ascii="Calibri" w:hAnsi="Calibri"/>
          <w:sz w:val="22"/>
          <w:szCs w:val="22"/>
        </w:rPr>
        <w:tab/>
      </w:r>
      <w:r>
        <w:t>Off-network / Private Call / Manual Commencement Mode / Call Released before establishment completion / Call request rejected / Call establishment successful / Client Originated (CO)</w:t>
      </w:r>
      <w:r>
        <w:tab/>
      </w:r>
      <w:r>
        <w:fldChar w:fldCharType="begin"/>
      </w:r>
      <w:r>
        <w:instrText xml:space="preserve"> PAGEREF _Toc123748524 \h </w:instrText>
      </w:r>
      <w:r>
        <w:fldChar w:fldCharType="separate"/>
      </w:r>
      <w:r>
        <w:t>388</w:t>
      </w:r>
      <w:r>
        <w:fldChar w:fldCharType="end"/>
      </w:r>
    </w:p>
    <w:p w14:paraId="744C5A77" w14:textId="7A9EE7D6" w:rsidR="007D42EC" w:rsidRDefault="007D42EC">
      <w:pPr>
        <w:pStyle w:val="TOC3"/>
        <w:rPr>
          <w:rFonts w:ascii="Calibri" w:hAnsi="Calibri"/>
          <w:sz w:val="22"/>
          <w:szCs w:val="22"/>
        </w:rPr>
      </w:pPr>
      <w:r>
        <w:t>7.2.4</w:t>
      </w:r>
      <w:r>
        <w:rPr>
          <w:rFonts w:ascii="Calibri" w:hAnsi="Calibri"/>
          <w:sz w:val="22"/>
          <w:szCs w:val="22"/>
        </w:rPr>
        <w:tab/>
      </w:r>
      <w:r>
        <w:t>Off-network / Private Call / Manual Commencement Mode / Client Terminated (CT)</w:t>
      </w:r>
      <w:r>
        <w:tab/>
      </w:r>
      <w:r>
        <w:fldChar w:fldCharType="begin"/>
      </w:r>
      <w:r>
        <w:instrText xml:space="preserve"> PAGEREF _Toc123748525 \h </w:instrText>
      </w:r>
      <w:r>
        <w:fldChar w:fldCharType="separate"/>
      </w:r>
      <w:r>
        <w:t>397</w:t>
      </w:r>
      <w:r>
        <w:fldChar w:fldCharType="end"/>
      </w:r>
    </w:p>
    <w:p w14:paraId="30377766" w14:textId="08F410F4" w:rsidR="007D42EC" w:rsidRDefault="007D42EC">
      <w:pPr>
        <w:pStyle w:val="TOC2"/>
        <w:rPr>
          <w:rFonts w:ascii="Calibri" w:hAnsi="Calibri"/>
          <w:sz w:val="22"/>
          <w:szCs w:val="22"/>
        </w:rPr>
      </w:pPr>
      <w:r>
        <w:t>7.3</w:t>
      </w:r>
      <w:r>
        <w:rPr>
          <w:rFonts w:ascii="Calibri" w:hAnsi="Calibri"/>
          <w:sz w:val="22"/>
          <w:szCs w:val="22"/>
        </w:rPr>
        <w:tab/>
      </w:r>
      <w:r>
        <w:t>Emergency Alert</w:t>
      </w:r>
      <w:r>
        <w:tab/>
      </w:r>
      <w:r>
        <w:fldChar w:fldCharType="begin"/>
      </w:r>
      <w:r>
        <w:instrText xml:space="preserve"> PAGEREF _Toc123748526 \h </w:instrText>
      </w:r>
      <w:r>
        <w:fldChar w:fldCharType="separate"/>
      </w:r>
      <w:r>
        <w:t>406</w:t>
      </w:r>
      <w:r>
        <w:fldChar w:fldCharType="end"/>
      </w:r>
    </w:p>
    <w:p w14:paraId="5AEC5ABF" w14:textId="1619F9C6" w:rsidR="007D42EC" w:rsidRDefault="007D42EC">
      <w:pPr>
        <w:pStyle w:val="TOC3"/>
        <w:rPr>
          <w:rFonts w:ascii="Calibri" w:hAnsi="Calibri"/>
          <w:sz w:val="22"/>
          <w:szCs w:val="22"/>
        </w:rPr>
      </w:pPr>
      <w:r>
        <w:t>7.3.1</w:t>
      </w:r>
      <w:r>
        <w:rPr>
          <w:rFonts w:ascii="Calibri" w:hAnsi="Calibri"/>
          <w:sz w:val="22"/>
          <w:szCs w:val="22"/>
        </w:rPr>
        <w:tab/>
      </w:r>
      <w:r>
        <w:t>Off-network / Emergency Alert / Client Originated (CO)</w:t>
      </w:r>
      <w:r>
        <w:tab/>
      </w:r>
      <w:r>
        <w:fldChar w:fldCharType="begin"/>
      </w:r>
      <w:r>
        <w:instrText xml:space="preserve"> PAGEREF _Toc123748527 \h </w:instrText>
      </w:r>
      <w:r>
        <w:fldChar w:fldCharType="separate"/>
      </w:r>
      <w:r>
        <w:t>406</w:t>
      </w:r>
      <w:r>
        <w:fldChar w:fldCharType="end"/>
      </w:r>
    </w:p>
    <w:p w14:paraId="3862314C" w14:textId="3FE39842" w:rsidR="007D42EC" w:rsidRDefault="007D42EC">
      <w:pPr>
        <w:pStyle w:val="TOC3"/>
        <w:rPr>
          <w:rFonts w:ascii="Calibri" w:hAnsi="Calibri"/>
          <w:sz w:val="22"/>
          <w:szCs w:val="22"/>
        </w:rPr>
      </w:pPr>
      <w:r>
        <w:t>7.3.2</w:t>
      </w:r>
      <w:r>
        <w:rPr>
          <w:rFonts w:ascii="Calibri" w:hAnsi="Calibri"/>
          <w:sz w:val="22"/>
          <w:szCs w:val="22"/>
        </w:rPr>
        <w:tab/>
      </w:r>
      <w:r>
        <w:t>Off-network / Emergency Alert / Client Terminated (CO)</w:t>
      </w:r>
      <w:r>
        <w:tab/>
      </w:r>
      <w:r>
        <w:fldChar w:fldCharType="begin"/>
      </w:r>
      <w:r>
        <w:instrText xml:space="preserve"> PAGEREF _Toc123748528 \h </w:instrText>
      </w:r>
      <w:r>
        <w:fldChar w:fldCharType="separate"/>
      </w:r>
      <w:r>
        <w:t>410</w:t>
      </w:r>
      <w:r>
        <w:fldChar w:fldCharType="end"/>
      </w:r>
    </w:p>
    <w:p w14:paraId="2A09F745" w14:textId="43C60164" w:rsidR="007D42EC" w:rsidRDefault="007D42EC">
      <w:pPr>
        <w:pStyle w:val="TOC8"/>
        <w:rPr>
          <w:rFonts w:ascii="Calibri" w:hAnsi="Calibri"/>
          <w:b w:val="0"/>
          <w:szCs w:val="22"/>
        </w:rPr>
      </w:pPr>
      <w:r>
        <w:t>Annex A (informative): Change history</w:t>
      </w:r>
      <w:r>
        <w:tab/>
      </w:r>
      <w:r>
        <w:fldChar w:fldCharType="begin"/>
      </w:r>
      <w:r>
        <w:instrText xml:space="preserve"> PAGEREF _Toc123748529 \h </w:instrText>
      </w:r>
      <w:r>
        <w:fldChar w:fldCharType="separate"/>
      </w:r>
      <w:r>
        <w:t>416</w:t>
      </w:r>
      <w:r>
        <w:fldChar w:fldCharType="end"/>
      </w:r>
    </w:p>
    <w:p w14:paraId="735EF4A1" w14:textId="5B5FD08E"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23748438"/>
      <w:bookmarkEnd w:id="13"/>
      <w:r w:rsidRPr="00201E3B">
        <w:lastRenderedPageBreak/>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23748439"/>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23748440"/>
      <w:bookmarkEnd w:id="30"/>
      <w:r w:rsidRPr="00201E3B">
        <w:lastRenderedPageBreak/>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23748441"/>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21886979" w14:textId="77777777" w:rsidR="00784A32" w:rsidRPr="00201E3B" w:rsidRDefault="00784A32" w:rsidP="00784A32">
      <w:pPr>
        <w:pStyle w:val="EX"/>
      </w:pPr>
      <w:r w:rsidRPr="00201E3B">
        <w:t>[30]</w:t>
      </w:r>
      <w:r w:rsidRPr="00201E3B">
        <w:tab/>
      </w:r>
      <w:r w:rsidR="002514EE" w:rsidRPr="00201E3B">
        <w:t>3GPP TS </w:t>
      </w:r>
      <w:r w:rsidRPr="00201E3B">
        <w:t>33.180: "Security of the mission critical service".</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23748442"/>
      <w:bookmarkEnd w:id="46"/>
      <w:r w:rsidRPr="00201E3B">
        <w:lastRenderedPageBreak/>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23748443"/>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23748444"/>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23748445"/>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23748446"/>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23748447"/>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23748448"/>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23748449"/>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23748450"/>
      <w:r w:rsidRPr="00201E3B">
        <w:lastRenderedPageBreak/>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23748451"/>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23748452"/>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23748453"/>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23748454"/>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23748455"/>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23748456"/>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 id="_x0000_i1027" type="#_x0000_t75" style="width:354pt;height:255pt" o:ole="">
            <v:imagedata r:id="rId12" o:title=""/>
          </v:shape>
          <o:OLEObject Type="Embed" ProgID="Visio.Drawing.15" ShapeID="_x0000_i1027" DrawAspect="Content" ObjectID="_1734361675"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8" type="#_x0000_t75" style="width:6in;height:127.5pt" o:ole="">
            <v:imagedata r:id="rId14" o:title="" croptop="4758f" cropright="1666f"/>
          </v:shape>
          <o:OLEObject Type="Embed" ProgID="Visio.Drawing.15" ShapeID="_x0000_i1028" DrawAspect="Content" ObjectID="_1734361676"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9" type="#_x0000_t75" style="width:442.5pt;height:138pt" o:ole="">
            <v:imagedata r:id="rId16" o:title=""/>
          </v:shape>
          <o:OLEObject Type="Embed" ProgID="Visio.Drawing.15" ShapeID="_x0000_i1029" DrawAspect="Content" ObjectID="_1734361677"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30" type="#_x0000_t75" style="width:280pt;height:273pt" o:ole="">
            <v:imagedata r:id="rId18" o:title=""/>
          </v:shape>
          <o:OLEObject Type="Embed" ProgID="Visio.Drawing.11" ShapeID="_x0000_i1030" DrawAspect="Content" ObjectID="_1734361678"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23748457"/>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lastRenderedPageBreak/>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C31E24">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23748458"/>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C31E24">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23748459"/>
      <w:r w:rsidRPr="00201E3B">
        <w:lastRenderedPageBreak/>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7777777"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C31E24">
      <w:r w:rsidRPr="00201E3B">
        <w:t>-</w:t>
      </w:r>
      <w:r w:rsidRPr="00201E3B">
        <w:tab/>
        <w:t>The term "MCPTT" is replaced with "MCVideo"</w:t>
      </w:r>
      <w:bookmarkEnd w:id="272"/>
    </w:p>
    <w:p w14:paraId="57BDE6B2" w14:textId="77777777"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23748460"/>
      <w:r w:rsidRPr="00201E3B">
        <w:lastRenderedPageBreak/>
        <w:t>6</w:t>
      </w:r>
      <w:r w:rsidRPr="00201E3B">
        <w:tab/>
        <w:t>On-Network Test Scenarios</w:t>
      </w:r>
      <w:bookmarkEnd w:id="277"/>
      <w:bookmarkEnd w:id="278"/>
      <w:bookmarkEnd w:id="279"/>
      <w:bookmarkEnd w:id="280"/>
      <w:bookmarkEnd w:id="281"/>
      <w:bookmarkEnd w:id="282"/>
      <w:bookmarkEnd w:id="283"/>
    </w:p>
    <w:p w14:paraId="14C3CACA" w14:textId="77777777" w:rsidR="00784A32" w:rsidRPr="00201E3B" w:rsidRDefault="00784A32" w:rsidP="00784A3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23748461"/>
      <w:r w:rsidRPr="00201E3B">
        <w:t>6.1</w:t>
      </w:r>
      <w:r w:rsidRPr="00201E3B">
        <w:tab/>
        <w:t>Group Calls</w:t>
      </w:r>
      <w:bookmarkEnd w:id="284"/>
      <w:bookmarkEnd w:id="285"/>
      <w:bookmarkEnd w:id="286"/>
      <w:bookmarkEnd w:id="287"/>
      <w:bookmarkEnd w:id="288"/>
      <w:bookmarkEnd w:id="289"/>
      <w:bookmarkEnd w:id="290"/>
    </w:p>
    <w:p w14:paraId="36475F48" w14:textId="77777777" w:rsidR="00784A32" w:rsidRPr="00201E3B" w:rsidRDefault="00784A32" w:rsidP="00784A32">
      <w:pPr>
        <w:pStyle w:val="Heading3"/>
      </w:pPr>
      <w:bookmarkStart w:id="291" w:name="_Toc52787482"/>
      <w:bookmarkStart w:id="292" w:name="_Toc52787662"/>
      <w:bookmarkStart w:id="293" w:name="_Toc75906915"/>
      <w:bookmarkStart w:id="294" w:name="_Toc75907252"/>
      <w:bookmarkStart w:id="295" w:name="_Toc84345712"/>
      <w:bookmarkStart w:id="296" w:name="_Toc99871260"/>
      <w:bookmarkStart w:id="297" w:name="_Toc123748462"/>
      <w:r w:rsidRPr="00201E3B">
        <w:t>6.1.1</w:t>
      </w:r>
      <w:r w:rsidRPr="00201E3B">
        <w:tab/>
        <w:t>Pre-Arranged Group Call</w:t>
      </w:r>
      <w:bookmarkEnd w:id="291"/>
      <w:bookmarkEnd w:id="292"/>
      <w:bookmarkEnd w:id="293"/>
      <w:bookmarkEnd w:id="294"/>
      <w:bookmarkEnd w:id="295"/>
      <w:bookmarkEnd w:id="296"/>
      <w:bookmarkEnd w:id="297"/>
    </w:p>
    <w:p w14:paraId="46A14F0B" w14:textId="77777777" w:rsidR="0087351F" w:rsidRPr="001C16AB" w:rsidRDefault="0087351F" w:rsidP="0087351F">
      <w:pPr>
        <w:pStyle w:val="Heading4"/>
      </w:pPr>
      <w:bookmarkStart w:id="298" w:name="_Toc52787483"/>
      <w:bookmarkStart w:id="299" w:name="_Toc52787663"/>
      <w:bookmarkStart w:id="300" w:name="_Toc75906916"/>
      <w:bookmarkStart w:id="301" w:name="_Toc75907253"/>
      <w:bookmarkStart w:id="302" w:name="_Toc84345713"/>
      <w:bookmarkStart w:id="303" w:name="_Toc99871261"/>
      <w:bookmarkStart w:id="304" w:name="_Toc21006001"/>
      <w:bookmarkStart w:id="305" w:name="_Toc36037674"/>
      <w:bookmarkStart w:id="306" w:name="_Toc43837525"/>
      <w:bookmarkStart w:id="307" w:name="_Toc60995637"/>
      <w:bookmarkStart w:id="308" w:name="_Toc69159765"/>
      <w:bookmarkStart w:id="309" w:name="_Toc76583111"/>
      <w:bookmarkStart w:id="310" w:name="_Toc83808663"/>
      <w:bookmarkStart w:id="311" w:name="_Toc91233484"/>
      <w:bookmarkStart w:id="312" w:name="_Toc100348963"/>
      <w:bookmarkStart w:id="313" w:name="_Toc106787119"/>
      <w:bookmarkStart w:id="314" w:name="_Toc52787526"/>
      <w:bookmarkStart w:id="315" w:name="_Toc52787707"/>
      <w:bookmarkStart w:id="316" w:name="_Toc123748463"/>
      <w:r w:rsidRPr="001C16AB">
        <w:t>6.1.1.1</w:t>
      </w:r>
      <w:r w:rsidRPr="001C16AB">
        <w:tab/>
        <w:t>On-network / On-demand Pre-arranged Group Call / Automatic Commencement Mode / Transmission Control / Upgrade to Emergency Group Call / Cancel Emergency State / Upgrade to Imminent Peril Group Call / Cancel Imminent Peril State / Client Originated (CO)</w:t>
      </w:r>
      <w:bookmarkEnd w:id="298"/>
      <w:bookmarkEnd w:id="299"/>
      <w:bookmarkEnd w:id="300"/>
      <w:bookmarkEnd w:id="301"/>
      <w:bookmarkEnd w:id="302"/>
      <w:bookmarkEnd w:id="303"/>
      <w:bookmarkEnd w:id="316"/>
    </w:p>
    <w:p w14:paraId="356221AD" w14:textId="77777777" w:rsidR="0087351F" w:rsidRPr="001C16AB" w:rsidRDefault="0087351F" w:rsidP="0087351F">
      <w:pPr>
        <w:pStyle w:val="H6"/>
      </w:pPr>
      <w:bookmarkStart w:id="317" w:name="_Toc52787484"/>
      <w:bookmarkStart w:id="318" w:name="_Toc52787664"/>
      <w:r w:rsidRPr="001C16AB">
        <w:t>6.1.1.1.1</w:t>
      </w:r>
      <w:r w:rsidRPr="001C16AB">
        <w:tab/>
        <w:t>Test Purpose (TP)</w:t>
      </w:r>
      <w:bookmarkEnd w:id="317"/>
      <w:bookmarkEnd w:id="318"/>
    </w:p>
    <w:p w14:paraId="10B2CB08" w14:textId="77777777" w:rsidR="0087351F" w:rsidRPr="001C16AB" w:rsidRDefault="0087351F" w:rsidP="0087351F">
      <w:pPr>
        <w:pStyle w:val="H6"/>
      </w:pPr>
      <w:r w:rsidRPr="001C16AB">
        <w:t>(1)</w:t>
      </w:r>
    </w:p>
    <w:p w14:paraId="3623BBF0"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Service }</w:t>
      </w:r>
    </w:p>
    <w:p w14:paraId="13EDAB59"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1FD341E9"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the establishment of an MCVideo On-demand Pre-arranged Group Call forcing Automatic Commencement Mode and implicit Transmission Control }</w:t>
      </w:r>
    </w:p>
    <w:p w14:paraId="0694538D"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requests an On-demand Automatic Commencement Mode Pre-arranged Group Call establishment with implicit Transmission Control by sending a SIP INVITE message, </w:t>
      </w:r>
      <w:r w:rsidRPr="001C16AB">
        <w:rPr>
          <w:b/>
          <w:noProof w:val="0"/>
        </w:rPr>
        <w:t>and</w:t>
      </w:r>
      <w:r w:rsidRPr="001C16AB">
        <w:rPr>
          <w:noProof w:val="0"/>
        </w:rPr>
        <w:t>, after indication from the SS (MCVideo Server) that the call was established, provides transmission granted notification to the MCVideo User }</w:t>
      </w:r>
    </w:p>
    <w:p w14:paraId="0355FBC7"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14A8B393" w14:textId="77777777" w:rsidR="0087351F" w:rsidRPr="001C16AB" w:rsidRDefault="0087351F" w:rsidP="0087351F">
      <w:pPr>
        <w:pStyle w:val="PL"/>
        <w:rPr>
          <w:rFonts w:cs="Courier New"/>
          <w:noProof w:val="0"/>
          <w:szCs w:val="16"/>
        </w:rPr>
      </w:pPr>
    </w:p>
    <w:p w14:paraId="26FDBD4F" w14:textId="77777777" w:rsidR="0087351F" w:rsidRPr="001C16AB" w:rsidRDefault="0087351F" w:rsidP="0087351F">
      <w:pPr>
        <w:pStyle w:val="H6"/>
      </w:pPr>
      <w:r w:rsidRPr="001C16AB">
        <w:t>(2)</w:t>
      </w:r>
    </w:p>
    <w:p w14:paraId="6F544E4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established a MCVideo On-demand Pre-arranged Group Call with Automatic Commencement Mode }</w:t>
      </w:r>
    </w:p>
    <w:p w14:paraId="104CA835"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7DDB0A0"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engages in communication with the invited MCVideo User(s) }</w:t>
      </w:r>
    </w:p>
    <w:p w14:paraId="3ECDCCE2"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respects the Transmission Control imposed by the SS (MCVideo Server) (Transmission Granted, Transmission Control ACK, Transmission End Request, Transmission End Response, Transmission Idle) }</w:t>
      </w:r>
    </w:p>
    <w:p w14:paraId="7839BD02"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5A14FDCC" w14:textId="77777777" w:rsidR="0087351F" w:rsidRPr="001C16AB" w:rsidRDefault="0087351F" w:rsidP="0087351F">
      <w:pPr>
        <w:pStyle w:val="PL"/>
        <w:rPr>
          <w:rFonts w:cs="Courier New"/>
          <w:noProof w:val="0"/>
          <w:szCs w:val="16"/>
        </w:rPr>
      </w:pPr>
    </w:p>
    <w:p w14:paraId="72594F8D" w14:textId="77777777" w:rsidR="0087351F" w:rsidRPr="001C16AB" w:rsidRDefault="0087351F" w:rsidP="0087351F">
      <w:pPr>
        <w:pStyle w:val="H6"/>
      </w:pPr>
      <w:r w:rsidRPr="001C16AB">
        <w:t>(3)</w:t>
      </w:r>
    </w:p>
    <w:p w14:paraId="674DC942"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established an On-demand Pre-arranged Group Call with Automatic Commencement Mode and the MCVideo User being authorized for initiating a MCVideo Emergency Group Call }</w:t>
      </w:r>
    </w:p>
    <w:p w14:paraId="2E2EDEB1"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5721ED7D"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{the MCVideo User requests to upgrade the ongoing MCVideo Group Call to an MCVideo Emergency Group Call with Transmission Control }</w:t>
      </w:r>
    </w:p>
    <w:p w14:paraId="4BA0AF4C"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re-INVITE request </w:t>
      </w:r>
      <w:r w:rsidRPr="001C16AB">
        <w:rPr>
          <w:b/>
          <w:bCs/>
          <w:noProof w:val="0"/>
        </w:rPr>
        <w:t>and</w:t>
      </w:r>
      <w:r w:rsidRPr="001C16AB">
        <w:rPr>
          <w:noProof w:val="0"/>
        </w:rPr>
        <w:t xml:space="preserve"> upon receipt of a SIP 2xx response considers the call as being upgraded to Emergency Group Call </w:t>
      </w:r>
      <w:r w:rsidRPr="001C16AB">
        <w:rPr>
          <w:b/>
          <w:bCs/>
          <w:noProof w:val="0"/>
        </w:rPr>
        <w:t>and</w:t>
      </w:r>
      <w:r w:rsidRPr="001C16AB">
        <w:rPr>
          <w:noProof w:val="0"/>
        </w:rPr>
        <w:t xml:space="preserve"> notifies the MCVideo User }</w:t>
      </w:r>
    </w:p>
    <w:p w14:paraId="6E71DD1C"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13C6798" w14:textId="77777777" w:rsidR="0087351F" w:rsidRPr="001C16AB" w:rsidRDefault="0087351F" w:rsidP="0087351F">
      <w:pPr>
        <w:pStyle w:val="PL"/>
        <w:rPr>
          <w:rFonts w:cs="Courier New"/>
          <w:noProof w:val="0"/>
          <w:szCs w:val="16"/>
        </w:rPr>
      </w:pPr>
    </w:p>
    <w:p w14:paraId="255F05C4" w14:textId="77777777" w:rsidR="0087351F" w:rsidRPr="001C16AB" w:rsidRDefault="0087351F" w:rsidP="0087351F">
      <w:pPr>
        <w:pStyle w:val="H6"/>
      </w:pPr>
      <w:r w:rsidRPr="001C16AB">
        <w:t>(4)</w:t>
      </w:r>
    </w:p>
    <w:p w14:paraId="496CF7F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upgraded to an Emergency Group Call }</w:t>
      </w:r>
    </w:p>
    <w:p w14:paraId="747258D5"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1C6DEDC"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continues communication with the invited MCVideo User(s) }</w:t>
      </w:r>
    </w:p>
    <w:p w14:paraId="256084F3"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respects the Transmission Control imposed by the SS (MCVideo Server) }</w:t>
      </w:r>
    </w:p>
    <w:p w14:paraId="02D92EC1"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60E358BC" w14:textId="77777777" w:rsidR="0087351F" w:rsidRPr="001C16AB" w:rsidRDefault="0087351F" w:rsidP="0087351F">
      <w:pPr>
        <w:pStyle w:val="PL"/>
        <w:rPr>
          <w:rFonts w:cs="Courier New"/>
          <w:noProof w:val="0"/>
          <w:szCs w:val="16"/>
        </w:rPr>
      </w:pPr>
    </w:p>
    <w:p w14:paraId="0CD00E1A" w14:textId="77777777" w:rsidR="0087351F" w:rsidRPr="001C16AB" w:rsidRDefault="0087351F" w:rsidP="0087351F">
      <w:pPr>
        <w:pStyle w:val="H6"/>
      </w:pPr>
      <w:r w:rsidRPr="001C16AB">
        <w:t>(5)</w:t>
      </w:r>
    </w:p>
    <w:p w14:paraId="24B9B1D8"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02E8805E"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C9141E8"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cancel the ongoing MCVideo Emergency state }</w:t>
      </w:r>
    </w:p>
    <w:p w14:paraId="5B9A3E1E" w14:textId="77777777" w:rsidR="0087351F" w:rsidRPr="001C16AB" w:rsidRDefault="0087351F" w:rsidP="0087351F">
      <w:pPr>
        <w:pStyle w:val="PL"/>
        <w:rPr>
          <w:noProof w:val="0"/>
        </w:rPr>
      </w:pPr>
      <w:r w:rsidRPr="001C16AB">
        <w:rPr>
          <w:noProof w:val="0"/>
        </w:rPr>
        <w:lastRenderedPageBreak/>
        <w:t xml:space="preserve">    </w:t>
      </w:r>
      <w:r w:rsidRPr="001C16AB">
        <w:rPr>
          <w:b/>
          <w:noProof w:val="0"/>
        </w:rPr>
        <w:t>then</w:t>
      </w:r>
      <w:r w:rsidRPr="001C16AB">
        <w:rPr>
          <w:noProof w:val="0"/>
        </w:rPr>
        <w:t xml:space="preserve"> { the UE (MCVideo Client) sends a SIP re-INVITE request </w:t>
      </w:r>
      <w:r w:rsidRPr="001C16AB">
        <w:rPr>
          <w:b/>
          <w:bCs/>
          <w:noProof w:val="0"/>
        </w:rPr>
        <w:t>and</w:t>
      </w:r>
      <w:r w:rsidRPr="001C16AB">
        <w:rPr>
          <w:noProof w:val="0"/>
        </w:rPr>
        <w:t xml:space="preserve"> upon receipt of a SIP 2xx response considers the emergency condition cancelled, </w:t>
      </w:r>
      <w:r w:rsidRPr="001C16AB">
        <w:rPr>
          <w:b/>
          <w:bCs/>
          <w:noProof w:val="0"/>
        </w:rPr>
        <w:t>and</w:t>
      </w:r>
      <w:r w:rsidRPr="001C16AB">
        <w:rPr>
          <w:noProof w:val="0"/>
        </w:rPr>
        <w:t xml:space="preserve"> notifies the user }</w:t>
      </w:r>
    </w:p>
    <w:p w14:paraId="474DF7C3"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1526DF24" w14:textId="77777777" w:rsidR="0087351F" w:rsidRPr="001C16AB" w:rsidRDefault="0087351F" w:rsidP="0087351F">
      <w:pPr>
        <w:pStyle w:val="PL"/>
        <w:rPr>
          <w:noProof w:val="0"/>
        </w:rPr>
      </w:pPr>
    </w:p>
    <w:p w14:paraId="0F4B1FC1" w14:textId="77777777" w:rsidR="0087351F" w:rsidRPr="001C16AB" w:rsidRDefault="0087351F" w:rsidP="0087351F">
      <w:pPr>
        <w:pStyle w:val="H6"/>
      </w:pPr>
      <w:r w:rsidRPr="001C16AB">
        <w:t>(6)</w:t>
      </w:r>
    </w:p>
    <w:p w14:paraId="500DE104"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established an On-demand Pre-arranged Group Call with Automatic Commencement Mode and the MCVideo User being authorized for initiating a MCVideo Imminent Peril Group Call }</w:t>
      </w:r>
    </w:p>
    <w:p w14:paraId="3F7E2F3E"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6E740BA"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upgrade the ongoing MCVideo Group Call to a MCVideo Imminent Peril Group Call with Transmission Control }</w:t>
      </w:r>
    </w:p>
    <w:p w14:paraId="50AB0C4A"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re-INVITE request </w:t>
      </w:r>
      <w:r w:rsidRPr="001C16AB">
        <w:rPr>
          <w:b/>
          <w:bCs/>
          <w:noProof w:val="0"/>
        </w:rPr>
        <w:t>and</w:t>
      </w:r>
      <w:r w:rsidRPr="001C16AB">
        <w:rPr>
          <w:noProof w:val="0"/>
        </w:rPr>
        <w:t xml:space="preserve"> upon receipt of a SIP 2xx response considers the call as being upgraded to Imminent Peril Group Call, </w:t>
      </w:r>
      <w:r w:rsidRPr="001C16AB">
        <w:rPr>
          <w:b/>
          <w:bCs/>
          <w:noProof w:val="0"/>
        </w:rPr>
        <w:t>and</w:t>
      </w:r>
      <w:r w:rsidRPr="001C16AB">
        <w:rPr>
          <w:noProof w:val="0"/>
        </w:rPr>
        <w:t xml:space="preserve"> notifies the user }</w:t>
      </w:r>
    </w:p>
    <w:p w14:paraId="4D03623A"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15DC21C4" w14:textId="77777777" w:rsidR="0087351F" w:rsidRPr="001C16AB" w:rsidRDefault="0087351F" w:rsidP="0087351F">
      <w:pPr>
        <w:pStyle w:val="PL"/>
        <w:rPr>
          <w:rFonts w:cs="Courier New"/>
          <w:noProof w:val="0"/>
          <w:szCs w:val="16"/>
        </w:rPr>
      </w:pPr>
    </w:p>
    <w:p w14:paraId="390815C0" w14:textId="77777777" w:rsidR="0087351F" w:rsidRPr="001C16AB" w:rsidRDefault="0087351F" w:rsidP="0087351F">
      <w:pPr>
        <w:pStyle w:val="H6"/>
      </w:pPr>
      <w:r w:rsidRPr="001C16AB">
        <w:t>(7)</w:t>
      </w:r>
    </w:p>
    <w:p w14:paraId="06372D69" w14:textId="77777777" w:rsidR="0087351F" w:rsidRPr="001C16AB" w:rsidRDefault="0087351F" w:rsidP="0087351F">
      <w:pPr>
        <w:pStyle w:val="PL"/>
        <w:rPr>
          <w:noProof w:val="0"/>
        </w:rPr>
      </w:pPr>
      <w:r w:rsidRPr="001C16AB">
        <w:rPr>
          <w:b/>
          <w:noProof w:val="0"/>
        </w:rPr>
        <w:t>with</w:t>
      </w:r>
      <w:r w:rsidRPr="001C16AB">
        <w:rPr>
          <w:noProof w:val="0"/>
        </w:rPr>
        <w:t xml:space="preserve"> {the UE (MCVideo Client) having upgraded to an Imminent Peril Group Call}</w:t>
      </w:r>
    </w:p>
    <w:p w14:paraId="0DD5D3A3"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5F24DA6C"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{the MCVideo User continues communication with the invited MCVideo User(s)}</w:t>
      </w:r>
    </w:p>
    <w:p w14:paraId="23DC42A5"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{the UE (MCVideo Client) respects the Transmission Control imposed by the SS (MCVideo Server) }</w:t>
      </w:r>
    </w:p>
    <w:p w14:paraId="53F56C83"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0950BCC1" w14:textId="77777777" w:rsidR="0087351F" w:rsidRPr="001C16AB" w:rsidRDefault="0087351F" w:rsidP="0087351F">
      <w:pPr>
        <w:pStyle w:val="PL"/>
        <w:rPr>
          <w:rFonts w:cs="Courier New"/>
          <w:noProof w:val="0"/>
          <w:szCs w:val="16"/>
        </w:rPr>
      </w:pPr>
    </w:p>
    <w:p w14:paraId="7965DF73" w14:textId="77777777" w:rsidR="0087351F" w:rsidRPr="001C16AB" w:rsidRDefault="0087351F" w:rsidP="0087351F">
      <w:pPr>
        <w:pStyle w:val="H6"/>
      </w:pPr>
      <w:r w:rsidRPr="001C16AB">
        <w:t>(8)</w:t>
      </w:r>
    </w:p>
    <w:p w14:paraId="543A267A" w14:textId="77777777" w:rsidR="0087351F" w:rsidRPr="001C16AB" w:rsidRDefault="0087351F" w:rsidP="0087351F">
      <w:pPr>
        <w:pStyle w:val="PL"/>
        <w:rPr>
          <w:noProof w:val="0"/>
        </w:rPr>
      </w:pPr>
      <w:r w:rsidRPr="001C16AB">
        <w:rPr>
          <w:b/>
          <w:noProof w:val="0"/>
        </w:rPr>
        <w:t>with</w:t>
      </w:r>
      <w:r w:rsidRPr="001C16AB">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55E2FF25"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00630CB5"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{the MCVideo User requests to cancel the ongoing MCVideo Imminent Peril state }</w:t>
      </w:r>
    </w:p>
    <w:p w14:paraId="72EB1C32"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{the UE (MCVideo Client) sends a SIP re-INVITE request </w:t>
      </w:r>
      <w:r w:rsidRPr="001C16AB">
        <w:rPr>
          <w:b/>
          <w:bCs/>
          <w:noProof w:val="0"/>
        </w:rPr>
        <w:t>and</w:t>
      </w:r>
      <w:r w:rsidRPr="001C16AB">
        <w:rPr>
          <w:noProof w:val="0"/>
        </w:rPr>
        <w:t xml:space="preserve"> upon receipt of a SIP 2xx response considers the Imminent Peril condition cancelled, </w:t>
      </w:r>
      <w:r w:rsidRPr="001C16AB">
        <w:rPr>
          <w:b/>
          <w:bCs/>
          <w:noProof w:val="0"/>
        </w:rPr>
        <w:t>and</w:t>
      </w:r>
      <w:r w:rsidRPr="001C16AB">
        <w:rPr>
          <w:noProof w:val="0"/>
        </w:rPr>
        <w:t xml:space="preserve"> notifies the user }</w:t>
      </w:r>
    </w:p>
    <w:p w14:paraId="40A59CF5"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C832F5B" w14:textId="77777777" w:rsidR="0087351F" w:rsidRPr="001C16AB" w:rsidRDefault="0087351F" w:rsidP="0087351F">
      <w:pPr>
        <w:pStyle w:val="PL"/>
        <w:rPr>
          <w:rFonts w:cs="Courier New"/>
          <w:noProof w:val="0"/>
          <w:szCs w:val="16"/>
        </w:rPr>
      </w:pPr>
    </w:p>
    <w:p w14:paraId="3FBC936B" w14:textId="77777777" w:rsidR="0087351F" w:rsidRPr="001C16AB" w:rsidRDefault="0087351F" w:rsidP="0087351F">
      <w:pPr>
        <w:pStyle w:val="H6"/>
      </w:pPr>
      <w:r w:rsidRPr="001C16AB">
        <w:t>(9)</w:t>
      </w:r>
    </w:p>
    <w:p w14:paraId="40705626" w14:textId="77777777" w:rsidR="0087351F" w:rsidRPr="001C16AB" w:rsidRDefault="0087351F" w:rsidP="0087351F">
      <w:pPr>
        <w:pStyle w:val="PL"/>
        <w:rPr>
          <w:noProof w:val="0"/>
        </w:rPr>
      </w:pPr>
      <w:r w:rsidRPr="001C16AB">
        <w:rPr>
          <w:b/>
          <w:noProof w:val="0"/>
        </w:rPr>
        <w:t>with</w:t>
      </w:r>
      <w:r w:rsidRPr="001C16AB">
        <w:rPr>
          <w:noProof w:val="0"/>
        </w:rPr>
        <w:t xml:space="preserve"> {the UE (MCVideo Client) having an ongoing On-demand Pre-arranged Group Call with Automatic Commencement Mode }</w:t>
      </w:r>
    </w:p>
    <w:p w14:paraId="30A5C752"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2DC749F"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{the MCVideo User requests to terminate the ongoing MCVideo Group Call}</w:t>
      </w:r>
    </w:p>
    <w:p w14:paraId="3E72DDD1"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{the UE (MCVideo Client) sends a Transmission End Request, acknowledges the Transmission End Response from the SS (MCVideo Server), </w:t>
      </w:r>
      <w:r w:rsidRPr="001C16AB">
        <w:rPr>
          <w:b/>
          <w:bCs/>
          <w:noProof w:val="0"/>
        </w:rPr>
        <w:t>and</w:t>
      </w:r>
      <w:r w:rsidRPr="001C16AB">
        <w:rPr>
          <w:noProof w:val="0"/>
        </w:rPr>
        <w:t xml:space="preserve"> sends a SIP BYE message, </w:t>
      </w:r>
      <w:r w:rsidRPr="001C16AB">
        <w:rPr>
          <w:b/>
          <w:bCs/>
          <w:noProof w:val="0"/>
        </w:rPr>
        <w:t>and</w:t>
      </w:r>
      <w:r w:rsidRPr="001C16AB">
        <w:rPr>
          <w:noProof w:val="0"/>
        </w:rPr>
        <w:t xml:space="preserve"> leaves the MCVideo Session }</w:t>
      </w:r>
    </w:p>
    <w:p w14:paraId="57B45D89"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D753CF7" w14:textId="77777777" w:rsidR="0087351F" w:rsidRPr="001C16AB" w:rsidRDefault="0087351F" w:rsidP="0087351F">
      <w:pPr>
        <w:pStyle w:val="PL"/>
        <w:rPr>
          <w:noProof w:val="0"/>
        </w:rPr>
      </w:pPr>
    </w:p>
    <w:p w14:paraId="55B0B4A8" w14:textId="77777777" w:rsidR="0087351F" w:rsidRPr="001C16AB" w:rsidRDefault="0087351F" w:rsidP="0087351F">
      <w:pPr>
        <w:pStyle w:val="H6"/>
      </w:pPr>
      <w:bookmarkStart w:id="319" w:name="_Toc52787485"/>
      <w:bookmarkStart w:id="320" w:name="_Toc52787665"/>
      <w:r w:rsidRPr="001C16AB">
        <w:t>6.1.1.1.2</w:t>
      </w:r>
      <w:r w:rsidRPr="001C16AB">
        <w:tab/>
        <w:t>Conformance requirements</w:t>
      </w:r>
      <w:bookmarkEnd w:id="319"/>
      <w:bookmarkEnd w:id="320"/>
    </w:p>
    <w:p w14:paraId="770F8491" w14:textId="77777777" w:rsidR="0087351F" w:rsidRPr="001C16AB" w:rsidRDefault="0087351F" w:rsidP="0087351F">
      <w:r w:rsidRPr="001C16AB">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5DB254" w14:textId="77777777" w:rsidR="0087351F" w:rsidRPr="001C16AB" w:rsidRDefault="0087351F" w:rsidP="0087351F">
      <w:r w:rsidRPr="001C16AB">
        <w:t>[TS 24.281, clause 6.2.3.1.2]</w:t>
      </w:r>
    </w:p>
    <w:p w14:paraId="0A8EF98A" w14:textId="77777777" w:rsidR="0087351F" w:rsidRPr="001C16AB" w:rsidRDefault="0087351F" w:rsidP="0087351F">
      <w:r w:rsidRPr="001C16AB">
        <w:t>When performing the automatic commencement mode procedures, the MCVideo client shall follow the procedures in subclause 6.2.3.1.1 with the following clarification:</w:t>
      </w:r>
    </w:p>
    <w:p w14:paraId="2A07DF60" w14:textId="77777777" w:rsidR="0087351F" w:rsidRPr="001C16AB" w:rsidRDefault="0087351F" w:rsidP="0087351F">
      <w:pPr>
        <w:pStyle w:val="B1"/>
      </w:pPr>
      <w:r w:rsidRPr="001C16AB">
        <w:t>-</w:t>
      </w:r>
      <w:r w:rsidRPr="001C16AB">
        <w:tab/>
        <w:t>The MCVideo client may include a P-Answer-State header field with the value "Confirmed" as specified in IETF RFC 4964 [30] in the SIP 200 (OK) response.</w:t>
      </w:r>
    </w:p>
    <w:p w14:paraId="0B114137" w14:textId="77777777" w:rsidR="0087351F" w:rsidRPr="001C16AB" w:rsidRDefault="0087351F" w:rsidP="0087351F">
      <w:r w:rsidRPr="001C16AB">
        <w:t>[TS 24.281, clause 6.2.3.1.1]</w:t>
      </w:r>
    </w:p>
    <w:p w14:paraId="2FFF9E91" w14:textId="77777777" w:rsidR="0087351F" w:rsidRPr="001C16AB" w:rsidRDefault="0087351F" w:rsidP="0087351F">
      <w:r w:rsidRPr="001C16AB">
        <w:t>When performing the automatic commencement mode procedures, the MCVideo client:</w:t>
      </w:r>
    </w:p>
    <w:p w14:paraId="7C72F45E" w14:textId="77777777" w:rsidR="0087351F" w:rsidRPr="001C16AB" w:rsidRDefault="0087351F" w:rsidP="0087351F">
      <w:pPr>
        <w:pStyle w:val="B1"/>
      </w:pPr>
      <w:r w:rsidRPr="001C16AB">
        <w:t>1)</w:t>
      </w:r>
      <w:r w:rsidRPr="001C16AB">
        <w:tab/>
        <w:t>shall accept the SIP INVITE request and generate a SIP 200 (OK) response according to rules and procedures of 3GPP TS 24.229 [11];</w:t>
      </w:r>
    </w:p>
    <w:p w14:paraId="6115B63A" w14:textId="77777777" w:rsidR="0087351F" w:rsidRPr="001C16AB" w:rsidRDefault="0087351F" w:rsidP="0087351F">
      <w:pPr>
        <w:pStyle w:val="B1"/>
      </w:pPr>
      <w:r w:rsidRPr="001C16AB">
        <w:lastRenderedPageBreak/>
        <w:t>2)</w:t>
      </w:r>
      <w:r w:rsidRPr="001C16AB">
        <w:tab/>
        <w:t>shall include the option tag "timer" in a Require header field of the SIP 200 (OK) response;</w:t>
      </w:r>
    </w:p>
    <w:p w14:paraId="18FCC77C" w14:textId="77777777" w:rsidR="0087351F" w:rsidRPr="001C16AB" w:rsidRDefault="0087351F" w:rsidP="0087351F">
      <w:pPr>
        <w:pStyle w:val="B1"/>
      </w:pPr>
      <w:r w:rsidRPr="001C16AB">
        <w:t>3)</w:t>
      </w:r>
      <w:r w:rsidRPr="001C16AB">
        <w:tab/>
        <w:t>shall include the g.3gpp.mc</w:t>
      </w:r>
      <w:r w:rsidRPr="001C16AB">
        <w:rPr>
          <w:lang w:eastAsia="zh-CN"/>
        </w:rPr>
        <w:t>video</w:t>
      </w:r>
      <w:r w:rsidRPr="001C16AB">
        <w:t xml:space="preserve"> media feature tag in the Contact header field of the SIP 200 (OK) response;</w:t>
      </w:r>
    </w:p>
    <w:p w14:paraId="347D8F8D" w14:textId="77777777" w:rsidR="0087351F" w:rsidRPr="001C16AB" w:rsidRDefault="0087351F" w:rsidP="0087351F">
      <w:pPr>
        <w:pStyle w:val="B1"/>
      </w:pPr>
      <w:r w:rsidRPr="001C16AB">
        <w:t>4)</w:t>
      </w:r>
      <w:r w:rsidRPr="001C16AB">
        <w:tab/>
        <w:t xml:space="preserve">shall include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in the Contact header field of the SIP 200 (OK) response;</w:t>
      </w:r>
    </w:p>
    <w:p w14:paraId="4FF8F435" w14:textId="77777777" w:rsidR="0087351F" w:rsidRPr="001C16AB" w:rsidRDefault="0087351F" w:rsidP="0087351F">
      <w:pPr>
        <w:pStyle w:val="B1"/>
      </w:pPr>
      <w:r w:rsidRPr="001C16AB">
        <w:t>5)</w:t>
      </w:r>
      <w:r w:rsidRPr="001C16AB">
        <w:tab/>
        <w:t>shall include the Session-Expires header field in the SIP 200 (OK) response and start the SIP session timer according to IETF RFC 4028 [23]. The "refresher" parameter in the Session-Expires header field shall be set to "uas";</w:t>
      </w:r>
    </w:p>
    <w:p w14:paraId="1CBD62E2" w14:textId="77777777" w:rsidR="0087351F" w:rsidRPr="001C16AB" w:rsidRDefault="0087351F" w:rsidP="0087351F">
      <w:pPr>
        <w:pStyle w:val="B1"/>
      </w:pPr>
      <w:r w:rsidRPr="001C16AB">
        <w:t>6)</w:t>
      </w:r>
      <w:r w:rsidRPr="001C16A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8873279" w14:textId="77777777" w:rsidR="0087351F" w:rsidRPr="001C16AB" w:rsidRDefault="0087351F" w:rsidP="0087351F">
      <w:pPr>
        <w:pStyle w:val="B1"/>
      </w:pPr>
      <w:r w:rsidRPr="001C16AB">
        <w:t>7)</w:t>
      </w:r>
      <w:r w:rsidRPr="001C16A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5A8128A" w14:textId="77777777" w:rsidR="0087351F" w:rsidRPr="001C16AB" w:rsidRDefault="0087351F" w:rsidP="0087351F">
      <w:pPr>
        <w:pStyle w:val="NO"/>
      </w:pPr>
      <w:r w:rsidRPr="001C16AB">
        <w:t>NOTE:</w:t>
      </w:r>
      <w:r w:rsidRPr="001C16AB">
        <w:tab/>
        <w:t>In the case of a new emergency call where the terminating client is using a pre-established session, the SIP INVITE request containing a Replaces header is used to replace the pre-established session.</w:t>
      </w:r>
    </w:p>
    <w:p w14:paraId="7BDC1604" w14:textId="77777777" w:rsidR="0087351F" w:rsidRPr="001C16AB" w:rsidRDefault="0087351F" w:rsidP="0087351F">
      <w:pPr>
        <w:pStyle w:val="B1"/>
      </w:pPr>
      <w:r w:rsidRPr="001C16AB">
        <w:t>8)</w:t>
      </w:r>
      <w:r w:rsidRPr="001C16AB">
        <w:tab/>
        <w:t>shall send the SIP 200 (OK) response towards the MCVideo server according to rules and procedures of 3GPP TS 24.229 [11];</w:t>
      </w:r>
    </w:p>
    <w:p w14:paraId="45458825" w14:textId="77777777" w:rsidR="0087351F" w:rsidRPr="001C16AB" w:rsidRDefault="0087351F" w:rsidP="0087351F">
      <w:pPr>
        <w:pStyle w:val="B1"/>
      </w:pPr>
      <w:r w:rsidRPr="001C16AB">
        <w:t>9)</w:t>
      </w:r>
      <w:r w:rsidRPr="001C16AB">
        <w:tab/>
        <w:t>shall, if the incoming SIP INVITE request contains a Replaces header field, release the pre-established session identified by the contents of the Replaces header field; and</w:t>
      </w:r>
    </w:p>
    <w:p w14:paraId="1784D47A" w14:textId="77777777" w:rsidR="0087351F" w:rsidRPr="001C16AB" w:rsidRDefault="0087351F" w:rsidP="0087351F">
      <w:pPr>
        <w:pStyle w:val="B1"/>
      </w:pPr>
      <w:r w:rsidRPr="001C16AB">
        <w:t>10)</w:t>
      </w:r>
      <w:r w:rsidRPr="001C16AB">
        <w:tab/>
        <w:t>shall interact with the media plane as specified in 3GPP TS 24.</w:t>
      </w:r>
      <w:r w:rsidRPr="001C16AB">
        <w:rPr>
          <w:lang w:eastAsia="zh-CN"/>
        </w:rPr>
        <w:t>581</w:t>
      </w:r>
      <w:r w:rsidRPr="001C16AB">
        <w:t xml:space="preserve"> [5]. </w:t>
      </w:r>
    </w:p>
    <w:p w14:paraId="5DD80869" w14:textId="77777777" w:rsidR="0087351F" w:rsidRPr="001C16AB" w:rsidRDefault="0087351F" w:rsidP="0087351F">
      <w:r w:rsidRPr="001C16AB">
        <w:t>When NAT traversal is supported by the MCVideo client and when the MCVideo client is behind a NAT, generation of SIP responses is done as specified in this subclause and as specified in IETF RFC 5626 [35].</w:t>
      </w:r>
    </w:p>
    <w:p w14:paraId="43C797E9" w14:textId="77777777" w:rsidR="0087351F" w:rsidRPr="001C16AB" w:rsidRDefault="0087351F" w:rsidP="0087351F">
      <w:r w:rsidRPr="001C16AB">
        <w:t>[TS 24.281, clause 9.2.1.2.1.1]</w:t>
      </w:r>
    </w:p>
    <w:p w14:paraId="5B1B9178" w14:textId="77777777" w:rsidR="0087351F" w:rsidRPr="001C16AB" w:rsidRDefault="0087351F" w:rsidP="0087351F">
      <w:r w:rsidRPr="001C16AB">
        <w:t>Upon receiving a request from an MCVideo user to establish an MCVideo prearranged group session the MCVideo client shall generate an initial SIP INVITE request by following the UE originating session procedures specified in 3GPP TS 24.229 [</w:t>
      </w:r>
      <w:r w:rsidRPr="001C16AB">
        <w:rPr>
          <w:lang w:eastAsia="zh-CN"/>
        </w:rPr>
        <w:t>11</w:t>
      </w:r>
      <w:r w:rsidRPr="001C16AB">
        <w:t>], with the clarifications given below.</w:t>
      </w:r>
    </w:p>
    <w:p w14:paraId="4BA8A1E7" w14:textId="77777777" w:rsidR="0087351F" w:rsidRPr="001C16AB" w:rsidRDefault="0087351F" w:rsidP="0087351F">
      <w:r w:rsidRPr="001C16AB">
        <w:t>The MC</w:t>
      </w:r>
      <w:r w:rsidRPr="001C16AB">
        <w:rPr>
          <w:lang w:eastAsia="zh-CN"/>
        </w:rPr>
        <w:t>Video</w:t>
      </w:r>
      <w:r w:rsidRPr="001C16AB">
        <w:t xml:space="preserve"> client:</w:t>
      </w:r>
    </w:p>
    <w:p w14:paraId="1F57F7AE" w14:textId="77777777" w:rsidR="0087351F" w:rsidRPr="001C16AB" w:rsidRDefault="0087351F" w:rsidP="0087351F">
      <w:pPr>
        <w:pStyle w:val="B1"/>
      </w:pPr>
      <w:r w:rsidRPr="001C16AB">
        <w:t>1)</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emergency group call or is originating an MC</w:t>
      </w:r>
      <w:r w:rsidRPr="001C16AB">
        <w:rPr>
          <w:lang w:eastAsia="zh-CN"/>
        </w:rPr>
        <w:t>Video</w:t>
      </w:r>
      <w:r w:rsidRPr="001C16AB">
        <w:t xml:space="preserve"> prearranged group call and the MCVideo emergency state is already set, the MC</w:t>
      </w:r>
      <w:r w:rsidRPr="001C16AB">
        <w:rPr>
          <w:lang w:eastAsia="zh-CN"/>
        </w:rPr>
        <w:t>Video</w:t>
      </w:r>
      <w:r w:rsidRPr="001C16AB">
        <w:t xml:space="preserve"> client shall comply with the procedures in subclause 6.2.8.1.1;</w:t>
      </w:r>
    </w:p>
    <w:p w14:paraId="0CC5A31C"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imminent peril group call, the MC</w:t>
      </w:r>
      <w:r w:rsidRPr="001C16AB">
        <w:rPr>
          <w:lang w:eastAsia="zh-CN"/>
        </w:rPr>
        <w:t>Video</w:t>
      </w:r>
      <w:r w:rsidRPr="001C16AB">
        <w:t xml:space="preserve"> client shall comply with the procedures in subclause </w:t>
      </w:r>
      <w:r w:rsidRPr="001C16AB">
        <w:rPr>
          <w:lang w:eastAsia="zh-CN"/>
        </w:rPr>
        <w:t>6.2.8.1.9</w:t>
      </w:r>
      <w:r w:rsidRPr="001C16AB">
        <w:t>;</w:t>
      </w:r>
    </w:p>
    <w:p w14:paraId="150F14EF" w14:textId="77777777" w:rsidR="0087351F" w:rsidRPr="001C16AB" w:rsidRDefault="0087351F" w:rsidP="0087351F">
      <w:pPr>
        <w:pStyle w:val="B1"/>
      </w:pPr>
      <w:r w:rsidRPr="001C16AB">
        <w:t>3)</w:t>
      </w:r>
      <w:r w:rsidRPr="001C16AB">
        <w:tab/>
        <w:t>if the MC</w:t>
      </w:r>
      <w:r w:rsidRPr="001C16AB">
        <w:rPr>
          <w:lang w:eastAsia="zh-CN"/>
        </w:rPr>
        <w:t>Video</w:t>
      </w:r>
      <w:r w:rsidRPr="001C16AB">
        <w:t xml:space="preserve"> user has requested the origination of a broadcast group call, the MC</w:t>
      </w:r>
      <w:r w:rsidRPr="001C16AB">
        <w:rPr>
          <w:lang w:eastAsia="zh-CN"/>
        </w:rPr>
        <w:t>Video</w:t>
      </w:r>
      <w:r w:rsidRPr="001C16AB">
        <w:t xml:space="preserve"> client shall comply with the procedures in subclause </w:t>
      </w:r>
      <w:r w:rsidRPr="001C16AB">
        <w:rPr>
          <w:lang w:eastAsia="zh-CN"/>
        </w:rPr>
        <w:t>6.2.8.2</w:t>
      </w:r>
      <w:r w:rsidRPr="001C16AB">
        <w:t>;</w:t>
      </w:r>
    </w:p>
    <w:p w14:paraId="7EA2CB4B" w14:textId="77777777" w:rsidR="0087351F" w:rsidRPr="001C16AB" w:rsidRDefault="0087351F" w:rsidP="0087351F">
      <w:pPr>
        <w:pStyle w:val="B1"/>
      </w:pPr>
      <w:r w:rsidRPr="001C16AB">
        <w:t>4)</w:t>
      </w:r>
      <w:r w:rsidRPr="001C16AB">
        <w:tab/>
        <w:t>shall include the g.3gpp.mc</w:t>
      </w:r>
      <w:r w:rsidRPr="001C16AB">
        <w:rPr>
          <w:lang w:eastAsia="zh-CN"/>
        </w:rPr>
        <w:t>video</w:t>
      </w:r>
      <w:r w:rsidRPr="001C16AB">
        <w:t xml:space="preserve"> media feature tag and the g.3gpp.icsi-ref media feature tag with the value of "urn:urn-7:3gpp-service.ims.icsi.mc</w:t>
      </w:r>
      <w:r w:rsidRPr="001C16AB">
        <w:rPr>
          <w:lang w:eastAsia="zh-CN"/>
        </w:rPr>
        <w:t>video</w:t>
      </w:r>
      <w:r w:rsidRPr="001C16AB">
        <w:t xml:space="preserve">" in the Contact header field of the SIP </w:t>
      </w:r>
      <w:r w:rsidRPr="001C16AB">
        <w:rPr>
          <w:lang w:eastAsia="zh-CN"/>
        </w:rPr>
        <w:t>INVITE</w:t>
      </w:r>
      <w:r w:rsidRPr="001C16AB">
        <w:t xml:space="preserve"> request according to IETF RFC 3840 [</w:t>
      </w:r>
      <w:r w:rsidRPr="001C16AB">
        <w:rPr>
          <w:lang w:eastAsia="zh-CN"/>
        </w:rPr>
        <w:t>22</w:t>
      </w:r>
      <w:r w:rsidRPr="001C16AB">
        <w:t>];</w:t>
      </w:r>
    </w:p>
    <w:p w14:paraId="465DFE79" w14:textId="77777777" w:rsidR="0087351F" w:rsidRPr="001C16AB" w:rsidRDefault="0087351F" w:rsidP="0087351F">
      <w:pPr>
        <w:pStyle w:val="B1"/>
      </w:pPr>
      <w:r w:rsidRPr="001C16AB">
        <w:t>5)</w:t>
      </w:r>
      <w:r w:rsidRPr="001C16AB">
        <w:tab/>
        <w:t>shall include an Accept-Contact header field containing the g.3gpp.mc</w:t>
      </w:r>
      <w:r w:rsidRPr="001C16AB">
        <w:rPr>
          <w:lang w:eastAsia="zh-CN"/>
        </w:rPr>
        <w:t>video</w:t>
      </w:r>
      <w:r w:rsidRPr="001C16AB">
        <w:t xml:space="preserve"> media feature tag along with the "require" and "explicit" header field parameters according to IETF RFC 3841 [</w:t>
      </w:r>
      <w:r w:rsidRPr="001C16AB">
        <w:rPr>
          <w:lang w:eastAsia="zh-CN"/>
        </w:rPr>
        <w:t>20</w:t>
      </w:r>
      <w:r w:rsidRPr="001C16AB">
        <w:t>];</w:t>
      </w:r>
    </w:p>
    <w:p w14:paraId="1EF8361C" w14:textId="77777777" w:rsidR="0087351F" w:rsidRPr="001C16AB" w:rsidRDefault="0087351F" w:rsidP="0087351F">
      <w:pPr>
        <w:pStyle w:val="B1"/>
      </w:pPr>
      <w:r w:rsidRPr="001C16AB">
        <w:t>6)</w:t>
      </w:r>
      <w:r w:rsidRPr="001C16AB">
        <w:tab/>
        <w:t>shall include the ICSI value "urn:urn-7:3gpp-service.ims.icsi.mc</w:t>
      </w:r>
      <w:r w:rsidRPr="001C16AB">
        <w:rPr>
          <w:lang w:eastAsia="zh-CN"/>
        </w:rPr>
        <w:t>video</w:t>
      </w:r>
      <w:r w:rsidRPr="001C16AB">
        <w:t>" (</w:t>
      </w:r>
      <w:r w:rsidRPr="001C16AB">
        <w:rPr>
          <w:lang w:eastAsia="zh-CN"/>
        </w:rPr>
        <w:t xml:space="preserve">coded as specified in </w:t>
      </w:r>
      <w:r w:rsidRPr="001C16AB">
        <w:t>3GPP TS 24.229 [</w:t>
      </w:r>
      <w:r w:rsidRPr="001C16AB">
        <w:rPr>
          <w:lang w:eastAsia="zh-CN"/>
        </w:rPr>
        <w:t>11</w:t>
      </w:r>
      <w:r w:rsidRPr="001C16AB">
        <w:t>]</w:t>
      </w:r>
      <w:r w:rsidRPr="001C16AB">
        <w:rPr>
          <w:lang w:eastAsia="zh-CN"/>
        </w:rPr>
        <w:t xml:space="preserve">), </w:t>
      </w:r>
      <w:r w:rsidRPr="001C16AB">
        <w:t>in a P-Preferred-Service header field according to IETF </w:t>
      </w:r>
      <w:r w:rsidRPr="001C16AB">
        <w:rPr>
          <w:rFonts w:eastAsia="Yu Gothic"/>
        </w:rPr>
        <w:t>RFC 6050 [</w:t>
      </w:r>
      <w:r w:rsidRPr="001C16AB">
        <w:rPr>
          <w:lang w:eastAsia="zh-CN"/>
        </w:rPr>
        <w:t>14</w:t>
      </w:r>
      <w:r w:rsidRPr="001C16AB">
        <w:rPr>
          <w:rFonts w:eastAsia="Yu Gothic"/>
        </w:rPr>
        <w:t xml:space="preserve">] </w:t>
      </w:r>
      <w:r w:rsidRPr="001C16AB">
        <w:t>in the SIP INVITE request;</w:t>
      </w:r>
    </w:p>
    <w:p w14:paraId="334094F5" w14:textId="77777777" w:rsidR="0087351F" w:rsidRPr="001C16AB" w:rsidRDefault="0087351F" w:rsidP="0087351F">
      <w:pPr>
        <w:pStyle w:val="B1"/>
      </w:pPr>
      <w:r w:rsidRPr="001C16AB">
        <w:t>7)</w:t>
      </w:r>
      <w:r w:rsidRPr="001C16AB">
        <w:tab/>
        <w:t xml:space="preserve">shall include an Accept-Contact header field with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along with the "require" and "explicit" header field parameters according to IETF RFC 3841 [</w:t>
      </w:r>
      <w:r w:rsidRPr="001C16AB">
        <w:rPr>
          <w:lang w:eastAsia="zh-CN"/>
        </w:rPr>
        <w:t>20</w:t>
      </w:r>
      <w:r w:rsidRPr="001C16AB">
        <w:t>];</w:t>
      </w:r>
    </w:p>
    <w:p w14:paraId="4F9F4B1A" w14:textId="77777777" w:rsidR="0087351F" w:rsidRPr="001C16AB" w:rsidRDefault="0087351F" w:rsidP="0087351F">
      <w:pPr>
        <w:pStyle w:val="B1"/>
      </w:pPr>
      <w:r w:rsidRPr="001C16AB">
        <w:lastRenderedPageBreak/>
        <w:t>8)</w:t>
      </w:r>
      <w:r w:rsidRPr="001C16AB">
        <w:tab/>
        <w:t>should include the "timer" option tag in the Supported header field;</w:t>
      </w:r>
    </w:p>
    <w:p w14:paraId="2D1104F4" w14:textId="77777777" w:rsidR="0087351F" w:rsidRPr="001C16AB" w:rsidRDefault="0087351F" w:rsidP="0087351F">
      <w:pPr>
        <w:pStyle w:val="B1"/>
      </w:pPr>
      <w:r w:rsidRPr="001C16AB">
        <w:t>9)</w:t>
      </w:r>
      <w:r w:rsidRPr="001C16AB">
        <w:tab/>
        <w:t>should include the Session-Expires header field according to IETF RFC 4028 [</w:t>
      </w:r>
      <w:r w:rsidRPr="001C16AB">
        <w:rPr>
          <w:lang w:eastAsia="zh-CN"/>
        </w:rPr>
        <w:t>23</w:t>
      </w:r>
      <w:r w:rsidRPr="001C16AB">
        <w:t>]. It is recommended that the "refresher" header field parameter is omitted. If included, the "refresher" header field parameter shall be set to "uac";</w:t>
      </w:r>
    </w:p>
    <w:p w14:paraId="00F7DCAF" w14:textId="77777777" w:rsidR="0087351F" w:rsidRPr="001C16AB" w:rsidRDefault="0087351F" w:rsidP="0087351F">
      <w:pPr>
        <w:pStyle w:val="B1"/>
      </w:pPr>
      <w:r w:rsidRPr="001C16AB">
        <w:t>10)</w:t>
      </w:r>
      <w:r w:rsidRPr="001C16AB">
        <w:tab/>
        <w:t>shall set the Request-URI of the SIP INVITE request to the public service identity identifying the participating MCVideo function serving the MCVideo user;</w:t>
      </w:r>
    </w:p>
    <w:p w14:paraId="3FD9E976" w14:textId="77777777" w:rsidR="0087351F" w:rsidRPr="001C16AB" w:rsidRDefault="0087351F" w:rsidP="0087351F">
      <w:pPr>
        <w:pStyle w:val="NO"/>
      </w:pPr>
      <w:r w:rsidRPr="001C16AB">
        <w:t>NOTE 1:</w:t>
      </w:r>
      <w:r w:rsidRPr="001C16AB">
        <w:tab/>
        <w:t>The MC</w:t>
      </w:r>
      <w:r w:rsidRPr="001C16AB">
        <w:rPr>
          <w:lang w:eastAsia="zh-CN"/>
        </w:rPr>
        <w:t>Video</w:t>
      </w:r>
      <w:r w:rsidRPr="001C16AB">
        <w:t xml:space="preserve"> client is configured with public service identity identifying the participating MC</w:t>
      </w:r>
      <w:r w:rsidRPr="001C16AB">
        <w:rPr>
          <w:lang w:eastAsia="zh-CN"/>
        </w:rPr>
        <w:t>Video</w:t>
      </w:r>
      <w:r w:rsidRPr="001C16AB">
        <w:t xml:space="preserve"> function serving the MCVideo user.</w:t>
      </w:r>
    </w:p>
    <w:p w14:paraId="25DE1D13" w14:textId="77777777" w:rsidR="0087351F" w:rsidRPr="001C16AB" w:rsidRDefault="0087351F" w:rsidP="0087351F">
      <w:pPr>
        <w:pStyle w:val="B1"/>
      </w:pPr>
      <w:r w:rsidRPr="001C16AB">
        <w:t>11)</w:t>
      </w:r>
      <w:r w:rsidRPr="001C16AB">
        <w:tab/>
        <w:t>may include a P-Preferred-Identity header field in the SIP INVITE request containing a public user identity as specified in 3GPP TS 24.229 [</w:t>
      </w:r>
      <w:r w:rsidRPr="001C16AB">
        <w:rPr>
          <w:lang w:eastAsia="zh-CN"/>
        </w:rPr>
        <w:t>11</w:t>
      </w:r>
      <w:r w:rsidRPr="001C16AB">
        <w:t>];</w:t>
      </w:r>
    </w:p>
    <w:p w14:paraId="550E3299" w14:textId="77777777" w:rsidR="0087351F" w:rsidRPr="001C16AB" w:rsidRDefault="0087351F" w:rsidP="0087351F">
      <w:pPr>
        <w:pStyle w:val="B1"/>
      </w:pPr>
      <w:r w:rsidRPr="001C16AB">
        <w:t>12)</w:t>
      </w:r>
      <w:r w:rsidRPr="001C16AB">
        <w:tab/>
        <w:t>if the MC</w:t>
      </w:r>
      <w:r w:rsidRPr="001C16AB">
        <w:rPr>
          <w:lang w:eastAsia="zh-CN"/>
        </w:rPr>
        <w:t>Video</w:t>
      </w:r>
      <w:r w:rsidRPr="001C16AB">
        <w:t xml:space="preserve"> emergency state is already set or the MC</w:t>
      </w:r>
      <w:r w:rsidRPr="001C16AB">
        <w:rPr>
          <w:lang w:eastAsia="zh-CN"/>
        </w:rPr>
        <w:t>Video</w:t>
      </w:r>
      <w:r w:rsidRPr="001C16AB">
        <w:t xml:space="preserve"> client emergency group state for this group is set to "MVEG 2: in-progress", the MC</w:t>
      </w:r>
      <w:r w:rsidRPr="001C16AB">
        <w:rPr>
          <w:lang w:eastAsia="zh-CN"/>
        </w:rPr>
        <w:t>Video</w:t>
      </w:r>
      <w:r w:rsidRPr="001C16AB">
        <w:t xml:space="preserve"> client shall include the Resource-Priority header field and comply with the procedures in subclause </w:t>
      </w:r>
      <w:r w:rsidRPr="001C16AB">
        <w:rPr>
          <w:lang w:eastAsia="zh-CN"/>
        </w:rPr>
        <w:t>6.2.8.1.2</w:t>
      </w:r>
      <w:r w:rsidRPr="001C16AB">
        <w:t>;</w:t>
      </w:r>
    </w:p>
    <w:p w14:paraId="1CB8097A" w14:textId="77777777" w:rsidR="0087351F" w:rsidRPr="001C16AB" w:rsidRDefault="0087351F" w:rsidP="0087351F">
      <w:pPr>
        <w:pStyle w:val="B1"/>
      </w:pPr>
      <w:r w:rsidRPr="001C16AB">
        <w:t>13)</w:t>
      </w:r>
      <w:r w:rsidRPr="001C16AB">
        <w:tab/>
        <w:t>if the MC</w:t>
      </w:r>
      <w:r w:rsidRPr="001C16AB">
        <w:rPr>
          <w:lang w:eastAsia="zh-CN"/>
        </w:rPr>
        <w:t>Video</w:t>
      </w:r>
      <w:r w:rsidRPr="001C16AB">
        <w:t xml:space="preserve"> client imminent peril group state for this group is set to "MVIG 2: in-progress" or "MVIG 4: confirm-pending" shall include the Resource-Priority header field and comply with the procedures in subclause </w:t>
      </w:r>
      <w:r w:rsidRPr="001C16AB">
        <w:rPr>
          <w:lang w:eastAsia="zh-CN"/>
        </w:rPr>
        <w:t>6.2.8.1.12</w:t>
      </w:r>
      <w:r w:rsidRPr="001C16AB">
        <w:t>;</w:t>
      </w:r>
    </w:p>
    <w:p w14:paraId="5B504464" w14:textId="77777777" w:rsidR="0087351F" w:rsidRPr="001C16AB" w:rsidRDefault="0087351F" w:rsidP="0087351F">
      <w:pPr>
        <w:pStyle w:val="B1"/>
      </w:pPr>
      <w:r w:rsidRPr="001C16AB">
        <w:t>14)</w:t>
      </w:r>
      <w:r w:rsidRPr="001C16AB">
        <w:tab/>
        <w:t>shall contain in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315C9D93" w14:textId="77777777" w:rsidR="0087351F" w:rsidRPr="001C16AB" w:rsidRDefault="0087351F" w:rsidP="0087351F">
      <w:pPr>
        <w:pStyle w:val="B2"/>
      </w:pPr>
      <w:r w:rsidRPr="001C16AB">
        <w:t>a)</w:t>
      </w:r>
      <w:r w:rsidRPr="001C16AB">
        <w:tab/>
        <w:t>the &lt;session-type&gt; element set to a value of "prearranged";</w:t>
      </w:r>
    </w:p>
    <w:p w14:paraId="4915E3CC"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67D0E951" w14:textId="77777777" w:rsidR="0087351F" w:rsidRPr="001C16AB" w:rsidRDefault="0087351F" w:rsidP="0087351F">
      <w:pPr>
        <w:pStyle w:val="B2"/>
      </w:pPr>
      <w:r w:rsidRPr="001C16AB">
        <w:t>c)</w:t>
      </w:r>
      <w:r w:rsidRPr="001C16AB">
        <w:tab/>
        <w:t>the &lt;mc</w:t>
      </w:r>
      <w:r w:rsidRPr="001C16AB">
        <w:rPr>
          <w:lang w:eastAsia="zh-CN"/>
        </w:rPr>
        <w:t>video</w:t>
      </w:r>
      <w:r w:rsidRPr="001C16AB">
        <w:t>-client-id&gt; element set to the MC</w:t>
      </w:r>
      <w:r w:rsidRPr="001C16AB">
        <w:rPr>
          <w:lang w:eastAsia="zh-CN"/>
        </w:rPr>
        <w:t>Video</w:t>
      </w:r>
      <w:r w:rsidRPr="001C16AB">
        <w:t xml:space="preserve"> client ID of the originating MC</w:t>
      </w:r>
      <w:r w:rsidRPr="001C16AB">
        <w:rPr>
          <w:lang w:eastAsia="zh-CN"/>
        </w:rPr>
        <w:t>Video</w:t>
      </w:r>
      <w:r w:rsidRPr="001C16AB">
        <w:t xml:space="preserve"> client; and</w:t>
      </w:r>
    </w:p>
    <w:p w14:paraId="5493AAF5" w14:textId="77777777" w:rsidR="0087351F" w:rsidRPr="001C16AB" w:rsidRDefault="0087351F" w:rsidP="0087351F">
      <w:pPr>
        <w:pStyle w:val="NO"/>
      </w:pPr>
      <w:r w:rsidRPr="001C16AB">
        <w:t>NOTE 2:</w:t>
      </w:r>
      <w:r w:rsidRPr="001C16AB">
        <w:tab/>
        <w:t>The MC</w:t>
      </w:r>
      <w:r w:rsidRPr="001C16AB">
        <w:rPr>
          <w:lang w:eastAsia="zh-CN"/>
        </w:rPr>
        <w:t>Video</w:t>
      </w:r>
      <w:r w:rsidRPr="001C16AB">
        <w:t xml:space="preserve"> client does not include the MC</w:t>
      </w:r>
      <w:r w:rsidRPr="001C16AB">
        <w:rPr>
          <w:lang w:eastAsia="zh-CN"/>
        </w:rPr>
        <w:t>Video</w:t>
      </w:r>
      <w:r w:rsidRPr="001C16AB">
        <w:t xml:space="preserve"> ID of the originating MC</w:t>
      </w:r>
      <w:r w:rsidRPr="001C16AB">
        <w:rPr>
          <w:lang w:eastAsia="zh-CN"/>
        </w:rPr>
        <w:t>Video</w:t>
      </w:r>
      <w:r w:rsidRPr="001C16AB">
        <w:t xml:space="preserve"> user in the body, as this will be inserted into the body of the SIP INVITE request that is sent from the originating participating MC</w:t>
      </w:r>
      <w:r w:rsidRPr="001C16AB">
        <w:rPr>
          <w:lang w:eastAsia="zh-CN"/>
        </w:rPr>
        <w:t>Video</w:t>
      </w:r>
      <w:r w:rsidRPr="001C16AB">
        <w:t xml:space="preserve"> function.</w:t>
      </w:r>
    </w:p>
    <w:p w14:paraId="40124D60" w14:textId="77777777" w:rsidR="0087351F" w:rsidRPr="001C16AB" w:rsidRDefault="0087351F" w:rsidP="0087351F">
      <w:pPr>
        <w:pStyle w:val="B2"/>
      </w:pPr>
      <w:r w:rsidRPr="001C16AB">
        <w:t>d)</w:t>
      </w:r>
      <w:r w:rsidRPr="001C16AB">
        <w:tab/>
        <w:t>if the group identity can be determined to be a TGI and if the MC</w:t>
      </w:r>
      <w:r w:rsidRPr="001C16AB">
        <w:rPr>
          <w:lang w:eastAsia="zh-CN"/>
        </w:rPr>
        <w:t>Video</w:t>
      </w:r>
      <w:r w:rsidRPr="001C16AB">
        <w:t xml:space="preserve"> client can associate the TGI with a MCVideo group ID, the &lt;associated-group-id&gt; element set to the MCVideo group ID;</w:t>
      </w:r>
    </w:p>
    <w:p w14:paraId="192F2396" w14:textId="77777777" w:rsidR="0087351F" w:rsidRPr="001C16AB" w:rsidRDefault="0087351F" w:rsidP="0087351F">
      <w:pPr>
        <w:pStyle w:val="NO"/>
      </w:pPr>
      <w:r w:rsidRPr="001C16AB">
        <w:t>NOTE 3:</w:t>
      </w:r>
      <w:r w:rsidRPr="001C16AB">
        <w:tab/>
        <w:t>The text "can associate the TGI with a MC</w:t>
      </w:r>
      <w:r w:rsidRPr="001C16AB">
        <w:rPr>
          <w:lang w:eastAsia="zh-CN"/>
        </w:rPr>
        <w:t>Video</w:t>
      </w:r>
      <w:r w:rsidRPr="001C16AB">
        <w:t xml:space="preserve"> group ID" means that the MC</w:t>
      </w:r>
      <w:r w:rsidRPr="001C16AB">
        <w:rPr>
          <w:lang w:eastAsia="zh-CN"/>
        </w:rPr>
        <w:t>Video</w:t>
      </w:r>
      <w:r w:rsidRPr="001C16AB">
        <w:t xml:space="preserve"> client is able to determine that there is a constituent group of the temporary group that it is a member of.</w:t>
      </w:r>
    </w:p>
    <w:p w14:paraId="4074DE73" w14:textId="77777777" w:rsidR="0087351F" w:rsidRPr="001C16AB" w:rsidRDefault="0087351F" w:rsidP="0087351F">
      <w:pPr>
        <w:pStyle w:val="NO"/>
      </w:pPr>
      <w:r w:rsidRPr="001C16AB">
        <w:t>NOTE 4:</w:t>
      </w:r>
      <w:r w:rsidRPr="001C16AB">
        <w:tab/>
        <w:t>The MC</w:t>
      </w:r>
      <w:r w:rsidRPr="001C16AB">
        <w:rPr>
          <w:lang w:eastAsia="zh-CN"/>
        </w:rPr>
        <w:t>Video</w:t>
      </w:r>
      <w:r w:rsidRPr="001C16AB">
        <w:t xml:space="preserve"> client is informed about temporary groups and regrouping of MC</w:t>
      </w:r>
      <w:r w:rsidRPr="001C16AB">
        <w:rPr>
          <w:lang w:eastAsia="zh-CN"/>
        </w:rPr>
        <w:t>Video</w:t>
      </w:r>
      <w:r w:rsidRPr="001C16AB">
        <w:t xml:space="preserve"> groups that the user is a member of as specified in 3GPP TS 24.481 [</w:t>
      </w:r>
      <w:r w:rsidRPr="001C16AB">
        <w:rPr>
          <w:lang w:eastAsia="zh-CN"/>
        </w:rPr>
        <w:t>24</w:t>
      </w:r>
      <w:r w:rsidRPr="001C16AB">
        <w:t>].</w:t>
      </w:r>
    </w:p>
    <w:p w14:paraId="5E86BB04" w14:textId="77777777" w:rsidR="0087351F" w:rsidRPr="001C16AB" w:rsidRDefault="0087351F" w:rsidP="0087351F">
      <w:pPr>
        <w:pStyle w:val="NO"/>
      </w:pPr>
      <w:r w:rsidRPr="001C16AB">
        <w:t>NOTE 5:</w:t>
      </w:r>
      <w:r w:rsidRPr="001C16AB">
        <w:tab/>
        <w:t>If the MC</w:t>
      </w:r>
      <w:r w:rsidRPr="001C16AB">
        <w:rPr>
          <w:lang w:eastAsia="zh-CN"/>
        </w:rPr>
        <w:t>Video</w:t>
      </w:r>
      <w:r w:rsidRPr="001C16AB">
        <w:t xml:space="preserve"> user selected a TGI where there are several MC</w:t>
      </w:r>
      <w:r w:rsidRPr="001C16AB">
        <w:rPr>
          <w:lang w:eastAsia="zh-CN"/>
        </w:rPr>
        <w:t>Video</w:t>
      </w:r>
      <w:r w:rsidRPr="001C16AB">
        <w:t xml:space="preserve"> groups where the MC</w:t>
      </w:r>
      <w:r w:rsidRPr="001C16AB">
        <w:rPr>
          <w:lang w:eastAsia="zh-CN"/>
        </w:rPr>
        <w:t>Video</w:t>
      </w:r>
      <w:r w:rsidRPr="001C16AB">
        <w:t xml:space="preserve"> user is a member, the MC</w:t>
      </w:r>
      <w:r w:rsidRPr="001C16AB">
        <w:rPr>
          <w:lang w:eastAsia="zh-CN"/>
        </w:rPr>
        <w:t>Video</w:t>
      </w:r>
      <w:r w:rsidRPr="001C16AB">
        <w:t xml:space="preserve"> client selects one of those MC</w:t>
      </w:r>
      <w:r w:rsidRPr="001C16AB">
        <w:rPr>
          <w:lang w:eastAsia="zh-CN"/>
        </w:rPr>
        <w:t>Video</w:t>
      </w:r>
      <w:r w:rsidRPr="001C16AB">
        <w:t xml:space="preserve"> groups.</w:t>
      </w:r>
    </w:p>
    <w:p w14:paraId="71C16F1A" w14:textId="77777777" w:rsidR="0087351F" w:rsidRPr="001C16AB" w:rsidRDefault="0087351F" w:rsidP="0087351F">
      <w:pPr>
        <w:pStyle w:val="B1"/>
      </w:pPr>
      <w:r w:rsidRPr="001C16AB">
        <w:t>15)</w:t>
      </w:r>
      <w:r w:rsidRPr="001C16AB">
        <w:tab/>
        <w:t>shall include an SDP offer according to 3GPP TS 24.229 [</w:t>
      </w:r>
      <w:r w:rsidRPr="001C16AB">
        <w:rPr>
          <w:lang w:eastAsia="zh-CN"/>
        </w:rPr>
        <w:t>11</w:t>
      </w:r>
      <w:r w:rsidRPr="001C16AB">
        <w:t>] with the clarifications given in subclause </w:t>
      </w:r>
      <w:r w:rsidRPr="001C16AB">
        <w:rPr>
          <w:lang w:eastAsia="zh-CN"/>
        </w:rPr>
        <w:t>6.2.1</w:t>
      </w:r>
      <w:r w:rsidRPr="001C16AB">
        <w:t xml:space="preserve">; </w:t>
      </w:r>
    </w:p>
    <w:p w14:paraId="24D032CE" w14:textId="77777777" w:rsidR="0087351F" w:rsidRPr="001C16AB" w:rsidRDefault="0087351F" w:rsidP="0087351F">
      <w:pPr>
        <w:pStyle w:val="B1"/>
      </w:pPr>
      <w:r w:rsidRPr="001C16AB">
        <w:t>16)</w:t>
      </w:r>
      <w:r w:rsidRPr="001C16AB">
        <w:tab/>
        <w:t>if an implicit transmission request is required, shall indicate this as specified in subclause 6.4; and</w:t>
      </w:r>
    </w:p>
    <w:p w14:paraId="6239D423" w14:textId="77777777" w:rsidR="0087351F" w:rsidRPr="001C16AB" w:rsidRDefault="0087351F" w:rsidP="0087351F">
      <w:pPr>
        <w:pStyle w:val="B1"/>
      </w:pPr>
      <w:r w:rsidRPr="001C16AB">
        <w:t>17)</w:t>
      </w:r>
      <w:r w:rsidRPr="001C16AB">
        <w:tab/>
        <w:t>shall send the SIP INVITE request towards the MCVideo server according to 3GPP TS 24.229 [</w:t>
      </w:r>
      <w:r w:rsidRPr="001C16AB">
        <w:rPr>
          <w:lang w:eastAsia="zh-CN"/>
        </w:rPr>
        <w:t>11</w:t>
      </w:r>
      <w:r w:rsidRPr="001C16AB">
        <w:t>].</w:t>
      </w:r>
    </w:p>
    <w:p w14:paraId="5F8C319B" w14:textId="77777777" w:rsidR="0087351F" w:rsidRPr="001C16AB" w:rsidRDefault="0087351F" w:rsidP="0087351F">
      <w:r w:rsidRPr="001C16AB">
        <w:t>On receiving a SIP 2xx response to the SIP INVITE request, the MCVideo client:</w:t>
      </w:r>
    </w:p>
    <w:p w14:paraId="205800EB" w14:textId="77777777" w:rsidR="0087351F" w:rsidRPr="001C16AB" w:rsidRDefault="0087351F" w:rsidP="0087351F">
      <w:pPr>
        <w:pStyle w:val="B1"/>
      </w:pPr>
      <w:r w:rsidRPr="001C16AB">
        <w:t>1)</w:t>
      </w:r>
      <w:r w:rsidRPr="001C16AB">
        <w:tab/>
        <w:t>shall interact with the user plane as specified in 3GPP TS 24.581 [5]</w:t>
      </w:r>
    </w:p>
    <w:p w14:paraId="6B2809A4"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1C16AB">
        <w:rPr>
          <w:lang w:eastAsia="zh-CN"/>
        </w:rPr>
        <w:t>6.2.8.1.4</w:t>
      </w:r>
      <w:r w:rsidRPr="001C16AB">
        <w:t>; and</w:t>
      </w:r>
    </w:p>
    <w:p w14:paraId="7A06C359" w14:textId="77777777" w:rsidR="0087351F" w:rsidRPr="001C16AB" w:rsidRDefault="0087351F" w:rsidP="0087351F">
      <w:pPr>
        <w:pStyle w:val="B1"/>
      </w:pPr>
      <w:r w:rsidRPr="001C16AB">
        <w:t>3)</w:t>
      </w:r>
      <w:r w:rsidRPr="001C16AB">
        <w:tab/>
        <w:t>may subscribe to the conference event package as specified in subclause </w:t>
      </w:r>
      <w:r w:rsidRPr="001C16AB">
        <w:rPr>
          <w:lang w:eastAsia="zh-CN"/>
        </w:rPr>
        <w:t>9.1.3.1</w:t>
      </w:r>
      <w:r w:rsidRPr="001C16AB">
        <w:t>.</w:t>
      </w:r>
    </w:p>
    <w:p w14:paraId="70812763" w14:textId="77777777" w:rsidR="0087351F" w:rsidRPr="001C16AB" w:rsidRDefault="0087351F" w:rsidP="0087351F">
      <w:r w:rsidRPr="001C16AB">
        <w:t>On receiving a SIP 4xx response, a SIP 5xx response or a SIP 6xx response to the SIP INVITE request:</w:t>
      </w:r>
    </w:p>
    <w:p w14:paraId="25D0FD1F" w14:textId="77777777" w:rsidR="0087351F" w:rsidRPr="001C16AB" w:rsidRDefault="0087351F" w:rsidP="0087351F">
      <w:pPr>
        <w:pStyle w:val="B1"/>
      </w:pPr>
      <w:r w:rsidRPr="001C16AB">
        <w:lastRenderedPageBreak/>
        <w:t>1)</w:t>
      </w:r>
      <w:r w:rsidRPr="001C16AB">
        <w:tab/>
        <w:t>if the MC</w:t>
      </w:r>
      <w:r w:rsidRPr="001C16AB">
        <w:rPr>
          <w:lang w:eastAsia="zh-CN"/>
        </w:rPr>
        <w:t>Video</w:t>
      </w:r>
      <w:r w:rsidRPr="001C16AB">
        <w:t xml:space="preserve"> emergency group call state is set to "MVEGC 2: emergency-call-requested" or "MVEGC 3: emergency-call-granted"; or</w:t>
      </w:r>
    </w:p>
    <w:p w14:paraId="5D8B675A"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imminent peril group call state is set to "MVIGC 2: imminent-peril-call-requested" or "MVIGC 3: imminent-peril-call-granted";</w:t>
      </w:r>
    </w:p>
    <w:p w14:paraId="4808C069" w14:textId="77777777" w:rsidR="0087351F" w:rsidRPr="001C16AB" w:rsidRDefault="0087351F" w:rsidP="0087351F">
      <w:pPr>
        <w:pStyle w:val="B1"/>
        <w:ind w:left="0" w:firstLine="0"/>
      </w:pPr>
      <w:r w:rsidRPr="001C16AB">
        <w:t>the MC</w:t>
      </w:r>
      <w:r w:rsidRPr="001C16AB">
        <w:rPr>
          <w:lang w:eastAsia="zh-CN"/>
        </w:rPr>
        <w:t>Video</w:t>
      </w:r>
      <w:r w:rsidRPr="001C16AB">
        <w:t xml:space="preserve"> client shall perform the actions specified in subclause </w:t>
      </w:r>
      <w:r w:rsidRPr="001C16AB">
        <w:rPr>
          <w:lang w:eastAsia="zh-CN"/>
        </w:rPr>
        <w:t>6.2.8.1.5</w:t>
      </w:r>
      <w:r w:rsidRPr="001C16AB">
        <w:t>.</w:t>
      </w:r>
    </w:p>
    <w:p w14:paraId="12CA5862" w14:textId="77777777" w:rsidR="0087351F" w:rsidRPr="001C16AB" w:rsidRDefault="0087351F" w:rsidP="0087351F">
      <w:r w:rsidRPr="001C16AB">
        <w:t>On receiving a SIP INFO request where the Request-URI contains an MC</w:t>
      </w:r>
      <w:r w:rsidRPr="001C16AB">
        <w:rPr>
          <w:lang w:eastAsia="zh-CN"/>
        </w:rPr>
        <w:t>Video</w:t>
      </w:r>
      <w:r w:rsidRPr="001C16AB">
        <w:t xml:space="preserve"> session ID identifying an ongoing group session, the MC</w:t>
      </w:r>
      <w:r w:rsidRPr="001C16AB">
        <w:rPr>
          <w:lang w:eastAsia="zh-CN"/>
        </w:rPr>
        <w:t>Video</w:t>
      </w:r>
      <w:r w:rsidRPr="001C16AB">
        <w:t xml:space="preserve"> client shall follow the actions specified in subclause </w:t>
      </w:r>
      <w:r w:rsidRPr="001C16AB">
        <w:rPr>
          <w:lang w:eastAsia="zh-CN"/>
        </w:rPr>
        <w:t>6.2.8.1.13</w:t>
      </w:r>
    </w:p>
    <w:p w14:paraId="77AD7214" w14:textId="77777777" w:rsidR="0087351F" w:rsidRPr="001C16AB" w:rsidRDefault="0087351F" w:rsidP="0087351F">
      <w:r w:rsidRPr="001C16AB">
        <w:t>[TS 24.281, clause 9.2.1.2.1.3]</w:t>
      </w:r>
    </w:p>
    <w:p w14:paraId="53FE583C" w14:textId="77777777" w:rsidR="0087351F" w:rsidRPr="001C16AB" w:rsidRDefault="0087351F" w:rsidP="0087351F">
      <w:r w:rsidRPr="001C16AB">
        <w:t>This subclause covers both on-demand session.</w:t>
      </w:r>
    </w:p>
    <w:p w14:paraId="5F8BD015" w14:textId="77777777" w:rsidR="0087351F" w:rsidRPr="001C16AB" w:rsidRDefault="0087351F" w:rsidP="0087351F">
      <w:r w:rsidRPr="001C16AB">
        <w:t>Upon receiving a request from an MCVideo user to upgrade the MCVideo group session to an emergency condition or an imminent peril condition on an MCVideo prearranged group, the MCVideo client shall generate a SIP re-INVITE request as specified in 3GPP TS 24.229 [</w:t>
      </w:r>
      <w:r w:rsidRPr="001C16AB">
        <w:rPr>
          <w:lang w:eastAsia="zh-CN"/>
        </w:rPr>
        <w:t>11</w:t>
      </w:r>
      <w:r w:rsidRPr="001C16AB">
        <w:t>], with the clarifications given below.</w:t>
      </w:r>
    </w:p>
    <w:p w14:paraId="11BAB11D" w14:textId="77777777" w:rsidR="0087351F" w:rsidRPr="001C16AB" w:rsidRDefault="0087351F" w:rsidP="0087351F">
      <w:pPr>
        <w:pStyle w:val="B1"/>
      </w:pPr>
      <w:r w:rsidRPr="001C16AB">
        <w:t>1)</w:t>
      </w:r>
      <w:r w:rsidRPr="001C16AB">
        <w:tab/>
        <w:t>if the MCVideo user is requesting to upgrade the MCVideo group session to an in-progress emergency group state and this is an unauthorized request for an MCVideo emergency call as determined by the procedures of subclause </w:t>
      </w:r>
      <w:r w:rsidRPr="001C16AB">
        <w:rPr>
          <w:lang w:eastAsia="zh-CN"/>
        </w:rPr>
        <w:t>6.2.8.1.8</w:t>
      </w:r>
      <w:r w:rsidRPr="001C16AB">
        <w:t>, the MCVideo client:</w:t>
      </w:r>
    </w:p>
    <w:p w14:paraId="42296633" w14:textId="77777777" w:rsidR="0087351F" w:rsidRPr="001C16AB" w:rsidRDefault="0087351F" w:rsidP="0087351F">
      <w:pPr>
        <w:pStyle w:val="B2"/>
      </w:pPr>
      <w:r w:rsidRPr="001C16AB">
        <w:t>a)</w:t>
      </w:r>
      <w:r w:rsidRPr="001C16AB">
        <w:tab/>
        <w:t>should indicate to the MCVideo user that they are not authorized to upgrade the MCVideo group session to an in-progress emergency group state; and</w:t>
      </w:r>
    </w:p>
    <w:p w14:paraId="49428300" w14:textId="77777777" w:rsidR="0087351F" w:rsidRPr="001C16AB" w:rsidRDefault="0087351F" w:rsidP="0087351F">
      <w:pPr>
        <w:pStyle w:val="B2"/>
      </w:pPr>
      <w:r w:rsidRPr="001C16AB">
        <w:t>b)</w:t>
      </w:r>
      <w:r w:rsidRPr="001C16AB">
        <w:tab/>
        <w:t>shall skip the remaining steps of the current subclause;</w:t>
      </w:r>
    </w:p>
    <w:p w14:paraId="17A873FD" w14:textId="77777777" w:rsidR="0087351F" w:rsidRPr="001C16AB" w:rsidRDefault="0087351F" w:rsidP="0087351F">
      <w:pPr>
        <w:pStyle w:val="B1"/>
      </w:pPr>
      <w:r w:rsidRPr="001C16AB">
        <w:t>2)</w:t>
      </w:r>
      <w:r w:rsidRPr="001C16AB">
        <w:tab/>
        <w:t>if the MCVideo user is requesting to upgrade the MCVideo group session to an in-progress imminent peril state and this is an unauthorized request for an MCVideo imminent peril group call as determined by the procedures of subclause </w:t>
      </w:r>
      <w:r w:rsidRPr="001C16AB">
        <w:rPr>
          <w:lang w:eastAsia="zh-CN"/>
        </w:rPr>
        <w:t>6.2.8.1.8</w:t>
      </w:r>
      <w:r w:rsidRPr="001C16AB">
        <w:t>, the MCVideo client:</w:t>
      </w:r>
    </w:p>
    <w:p w14:paraId="34767459" w14:textId="77777777" w:rsidR="0087351F" w:rsidRPr="001C16AB" w:rsidRDefault="0087351F" w:rsidP="0087351F">
      <w:pPr>
        <w:pStyle w:val="B2"/>
      </w:pPr>
      <w:r w:rsidRPr="001C16AB">
        <w:t>a)</w:t>
      </w:r>
      <w:r w:rsidRPr="001C16AB">
        <w:tab/>
        <w:t>should indicate to the MCVideo user that they are not authorized to upgrade the MCVideo group session to an in-progress imminent peril group state; and</w:t>
      </w:r>
    </w:p>
    <w:p w14:paraId="3F5A4017" w14:textId="77777777" w:rsidR="0087351F" w:rsidRPr="001C16AB" w:rsidRDefault="0087351F" w:rsidP="0087351F">
      <w:pPr>
        <w:pStyle w:val="B2"/>
      </w:pPr>
      <w:r w:rsidRPr="001C16AB">
        <w:t>b)</w:t>
      </w:r>
      <w:r w:rsidRPr="001C16AB">
        <w:tab/>
        <w:t>shall skip the remaining steps of the current subclause;</w:t>
      </w:r>
    </w:p>
    <w:p w14:paraId="04599052" w14:textId="77777777" w:rsidR="0087351F" w:rsidRPr="001C16AB" w:rsidRDefault="0087351F" w:rsidP="0087351F">
      <w:pPr>
        <w:pStyle w:val="B1"/>
      </w:pPr>
      <w:r w:rsidRPr="001C16AB">
        <w:t>3)</w:t>
      </w:r>
      <w:r w:rsidRPr="001C16AB">
        <w:tab/>
        <w:t>if the MCVideo user has requested to upgrade the MCVideo group session to an MCVideo emergency call, the MCVideo client:</w:t>
      </w:r>
    </w:p>
    <w:p w14:paraId="7B0244B8" w14:textId="77777777" w:rsidR="0087351F" w:rsidRPr="001C16AB" w:rsidRDefault="0087351F" w:rsidP="0087351F">
      <w:pPr>
        <w:pStyle w:val="B2"/>
      </w:pPr>
      <w:r w:rsidRPr="001C16AB">
        <w:t>a)</w:t>
      </w:r>
      <w:r w:rsidRPr="001C16AB">
        <w:tab/>
        <w:t>shall include an application/vnd.3gpp.mc</w:t>
      </w:r>
      <w:r w:rsidRPr="001C16AB">
        <w:rPr>
          <w:lang w:eastAsia="zh-CN"/>
        </w:rPr>
        <w:t>video</w:t>
      </w:r>
      <w:r w:rsidRPr="001C16AB">
        <w:t>-info+xml MIME body populated as specified in subclause </w:t>
      </w:r>
      <w:r w:rsidRPr="001C16AB">
        <w:rPr>
          <w:lang w:eastAsia="zh-CN"/>
        </w:rPr>
        <w:t>6.2.8.1.1</w:t>
      </w:r>
      <w:r w:rsidRPr="001C16AB">
        <w:t>;</w:t>
      </w:r>
    </w:p>
    <w:p w14:paraId="21134A1F" w14:textId="77777777" w:rsidR="0087351F" w:rsidRPr="001C16AB" w:rsidRDefault="0087351F" w:rsidP="0087351F">
      <w:pPr>
        <w:pStyle w:val="B2"/>
      </w:pPr>
      <w:r w:rsidRPr="001C16AB">
        <w:t>b)</w:t>
      </w:r>
      <w:r w:rsidRPr="001C16AB">
        <w:tab/>
        <w:t>if an indication of an MCVideo emergency alert is to be included, shall perform the procedures specified in subclause </w:t>
      </w:r>
      <w:r w:rsidRPr="001C16AB">
        <w:rPr>
          <w:lang w:eastAsia="zh-CN"/>
        </w:rPr>
        <w:t>6.2.9.1</w:t>
      </w:r>
      <w:r w:rsidRPr="001C16AB">
        <w:t xml:space="preserve"> for the MCVideo emergency alert trigger; and</w:t>
      </w:r>
    </w:p>
    <w:p w14:paraId="7C0F43BA" w14:textId="77777777" w:rsidR="0087351F" w:rsidRPr="001C16AB" w:rsidRDefault="0087351F" w:rsidP="0087351F">
      <w:pPr>
        <w:pStyle w:val="B2"/>
      </w:pPr>
      <w:r w:rsidRPr="001C16AB">
        <w:t>c)</w:t>
      </w:r>
      <w:r w:rsidRPr="001C16AB">
        <w:tab/>
        <w:t>shall include a Resource-Priority header field and comply with the procedures in subclause </w:t>
      </w:r>
      <w:r w:rsidRPr="001C16AB">
        <w:rPr>
          <w:lang w:eastAsia="zh-CN"/>
        </w:rPr>
        <w:t>6.2.8.1.2</w:t>
      </w:r>
      <w:r w:rsidRPr="001C16AB">
        <w:t>.</w:t>
      </w:r>
    </w:p>
    <w:p w14:paraId="70A626CF" w14:textId="77777777" w:rsidR="0087351F" w:rsidRPr="001C16AB" w:rsidRDefault="0087351F" w:rsidP="0087351F">
      <w:pPr>
        <w:pStyle w:val="B1"/>
      </w:pPr>
      <w:r w:rsidRPr="001C16AB">
        <w:t>4)</w:t>
      </w:r>
      <w:r w:rsidRPr="001C16AB">
        <w:tab/>
        <w:t>if the MCVideo user has requested to upgrade the MCVideo group session to an MCVideo imminent peril call, the MCVideo client:</w:t>
      </w:r>
    </w:p>
    <w:p w14:paraId="312BD74D" w14:textId="77777777" w:rsidR="0087351F" w:rsidRPr="001C16AB" w:rsidRDefault="0087351F" w:rsidP="0087351F">
      <w:pPr>
        <w:pStyle w:val="B2"/>
      </w:pPr>
      <w:r w:rsidRPr="001C16AB">
        <w:t>a)</w:t>
      </w:r>
      <w:r w:rsidRPr="001C16AB">
        <w:tab/>
        <w:t>shall include an application/vnd.3gpp.mc</w:t>
      </w:r>
      <w:r w:rsidRPr="001C16AB">
        <w:rPr>
          <w:lang w:eastAsia="zh-CN"/>
        </w:rPr>
        <w:t>video</w:t>
      </w:r>
      <w:r w:rsidRPr="001C16AB">
        <w:t>-info+xml MIME body populated as specified in subclause </w:t>
      </w:r>
      <w:r w:rsidRPr="001C16AB">
        <w:rPr>
          <w:lang w:eastAsia="zh-CN"/>
        </w:rPr>
        <w:t>6.2.8.1.9</w:t>
      </w:r>
      <w:r w:rsidRPr="001C16AB">
        <w:t>; and</w:t>
      </w:r>
    </w:p>
    <w:p w14:paraId="79EF6170" w14:textId="77777777" w:rsidR="0087351F" w:rsidRPr="001C16AB" w:rsidRDefault="0087351F" w:rsidP="0087351F">
      <w:pPr>
        <w:pStyle w:val="B2"/>
      </w:pPr>
      <w:r w:rsidRPr="001C16AB">
        <w:t>b)</w:t>
      </w:r>
      <w:r w:rsidRPr="001C16AB">
        <w:tab/>
        <w:t>shall include a Resource-Priority header field and comply with the procedures in subclause </w:t>
      </w:r>
      <w:r w:rsidRPr="001C16AB">
        <w:rPr>
          <w:lang w:eastAsia="zh-CN"/>
        </w:rPr>
        <w:t>6.2.8.1.12</w:t>
      </w:r>
      <w:r w:rsidRPr="001C16AB">
        <w:t>;</w:t>
      </w:r>
    </w:p>
    <w:p w14:paraId="6F79F5ED" w14:textId="77777777" w:rsidR="0087351F" w:rsidRPr="001C16AB" w:rsidRDefault="0087351F" w:rsidP="0087351F">
      <w:pPr>
        <w:pStyle w:val="B1"/>
      </w:pPr>
      <w:r w:rsidRPr="001C16AB">
        <w:t>5)</w:t>
      </w:r>
      <w:r w:rsidRPr="001C16AB">
        <w:tab/>
        <w:t>if the SIP re-INVITE request is to be sent within an on-demand session, shall include in the SIP re-INVITE request an SDP offer according to 3GPP TS 24.229 [</w:t>
      </w:r>
      <w:r w:rsidRPr="001C16AB">
        <w:rPr>
          <w:lang w:eastAsia="zh-CN"/>
        </w:rPr>
        <w:t>11</w:t>
      </w:r>
      <w:r w:rsidRPr="001C16AB">
        <w:t>] with the clarifications specified in subclause </w:t>
      </w:r>
      <w:r w:rsidRPr="001C16AB">
        <w:rPr>
          <w:lang w:eastAsia="zh-CN"/>
        </w:rPr>
        <w:t>6.2.1</w:t>
      </w:r>
      <w:r w:rsidRPr="001C16AB">
        <w:t xml:space="preserve">; </w:t>
      </w:r>
    </w:p>
    <w:p w14:paraId="34DC8932" w14:textId="77777777" w:rsidR="0087351F" w:rsidRPr="001C16AB" w:rsidRDefault="0087351F" w:rsidP="0087351F">
      <w:pPr>
        <w:pStyle w:val="B1"/>
      </w:pPr>
      <w:r w:rsidRPr="001C16AB">
        <w:t>6)</w:t>
      </w:r>
      <w:r w:rsidRPr="001C16AB">
        <w:tab/>
        <w:t>if an implicit transmission request is required, shall indicate this as specified in subclause 6.4; and</w:t>
      </w:r>
    </w:p>
    <w:p w14:paraId="0B8825FF" w14:textId="77777777" w:rsidR="0087351F" w:rsidRPr="001C16AB" w:rsidRDefault="0087351F" w:rsidP="0087351F">
      <w:pPr>
        <w:pStyle w:val="B1"/>
      </w:pPr>
      <w:r w:rsidRPr="001C16AB">
        <w:t>7)</w:t>
      </w:r>
      <w:r w:rsidRPr="001C16AB">
        <w:tab/>
        <w:t>shall send the SIP re-INVITE request according to 3GPP TS 24.229 [</w:t>
      </w:r>
      <w:r w:rsidRPr="001C16AB">
        <w:rPr>
          <w:lang w:eastAsia="zh-CN"/>
        </w:rPr>
        <w:t>11</w:t>
      </w:r>
      <w:r w:rsidRPr="001C16AB">
        <w:t>].</w:t>
      </w:r>
    </w:p>
    <w:p w14:paraId="01267185" w14:textId="77777777" w:rsidR="0087351F" w:rsidRPr="001C16AB" w:rsidRDefault="0087351F" w:rsidP="0087351F">
      <w:r w:rsidRPr="001C16AB">
        <w:t>On receiving a SIP 2xx response to the SIP re-INVITE request the MCVideo client:</w:t>
      </w:r>
    </w:p>
    <w:p w14:paraId="3ADDB28A" w14:textId="77777777" w:rsidR="0087351F" w:rsidRPr="001C16AB" w:rsidRDefault="0087351F" w:rsidP="0087351F">
      <w:pPr>
        <w:pStyle w:val="B1"/>
      </w:pPr>
      <w:r w:rsidRPr="001C16AB">
        <w:t>1)</w:t>
      </w:r>
      <w:r w:rsidRPr="001C16AB">
        <w:tab/>
        <w:t>shall interact with the user plane as specified in 3GPP TS 24.581 [</w:t>
      </w:r>
      <w:r w:rsidRPr="001C16AB">
        <w:rPr>
          <w:lang w:eastAsia="zh-CN"/>
        </w:rPr>
        <w:t>5</w:t>
      </w:r>
      <w:r w:rsidRPr="001C16AB">
        <w:t>]; and</w:t>
      </w:r>
    </w:p>
    <w:p w14:paraId="66172CF3" w14:textId="77777777" w:rsidR="0087351F" w:rsidRPr="001C16AB" w:rsidRDefault="0087351F" w:rsidP="0087351F">
      <w:pPr>
        <w:pStyle w:val="B1"/>
      </w:pPr>
      <w:r w:rsidRPr="001C16AB">
        <w:lastRenderedPageBreak/>
        <w:t>2)</w:t>
      </w:r>
      <w:r w:rsidRPr="001C16AB">
        <w:tab/>
        <w:t>shall perform the actions specified in subclause </w:t>
      </w:r>
      <w:r w:rsidRPr="001C16AB">
        <w:rPr>
          <w:lang w:eastAsia="zh-CN"/>
        </w:rPr>
        <w:t>6.2.8.1.4</w:t>
      </w:r>
      <w:r w:rsidRPr="001C16AB">
        <w:t>.</w:t>
      </w:r>
    </w:p>
    <w:p w14:paraId="22246343" w14:textId="77777777" w:rsidR="0087351F" w:rsidRPr="001C16AB" w:rsidRDefault="0087351F" w:rsidP="0087351F">
      <w:r w:rsidRPr="001C16AB">
        <w:t>On receiving a SIP INFO request where the Request-URI contains an MCVideo session ID identifying an ongoing group session, the MCVideo client shall follow the actions specified in subclause </w:t>
      </w:r>
      <w:r w:rsidRPr="001C16AB">
        <w:rPr>
          <w:lang w:eastAsia="zh-CN"/>
        </w:rPr>
        <w:t>6.2.8.1.13</w:t>
      </w:r>
      <w:r w:rsidRPr="001C16AB">
        <w:t>.</w:t>
      </w:r>
    </w:p>
    <w:p w14:paraId="6900B3EA" w14:textId="77777777" w:rsidR="0087351F" w:rsidRPr="001C16AB" w:rsidRDefault="0087351F" w:rsidP="0087351F">
      <w:r w:rsidRPr="001C16AB">
        <w:t>On receiving a SIP 4xx response, SIP 5xx response or a SIP 6xx response to the SIP re-INVITE request the MCVideo client shall perform the actions specified in subclause </w:t>
      </w:r>
      <w:r w:rsidRPr="001C16AB">
        <w:rPr>
          <w:lang w:eastAsia="zh-CN"/>
        </w:rPr>
        <w:t>6.2.8.1.5</w:t>
      </w:r>
      <w:r w:rsidRPr="001C16AB">
        <w:t>.</w:t>
      </w:r>
    </w:p>
    <w:p w14:paraId="5B030926" w14:textId="77777777" w:rsidR="0087351F" w:rsidRPr="001C16AB" w:rsidRDefault="0087351F" w:rsidP="0087351F">
      <w:r w:rsidRPr="001C16AB">
        <w:t>[TS 24.281, clause 9.2.1.2.1.4]</w:t>
      </w:r>
    </w:p>
    <w:p w14:paraId="1E82DB49" w14:textId="77777777" w:rsidR="0087351F" w:rsidRPr="001C16AB" w:rsidRDefault="0087351F" w:rsidP="0087351F">
      <w:r w:rsidRPr="001C16AB">
        <w:t>This subclause covers both on-demand session and pre-established sessions.</w:t>
      </w:r>
    </w:p>
    <w:p w14:paraId="1D234940" w14:textId="77777777" w:rsidR="0087351F" w:rsidRPr="001C16AB" w:rsidRDefault="0087351F" w:rsidP="0087351F">
      <w:r w:rsidRPr="001C16AB">
        <w:t>Upon receiving a request from an MCVideo user to cancel the in-progress emergency condition on a prearranged MCVideo group, the MCVideo client shall generate a SIP re-INVITE request by following the UE originating session procedures specified in 3GPP TS 24.229 [</w:t>
      </w:r>
      <w:r w:rsidRPr="001C16AB">
        <w:rPr>
          <w:lang w:eastAsia="zh-CN"/>
        </w:rPr>
        <w:t>11</w:t>
      </w:r>
      <w:r w:rsidRPr="001C16AB">
        <w:t>], with the clarifications given below.</w:t>
      </w:r>
    </w:p>
    <w:p w14:paraId="6DBDEBE5" w14:textId="77777777" w:rsidR="0087351F" w:rsidRPr="001C16AB" w:rsidRDefault="0087351F" w:rsidP="0087351F">
      <w:r w:rsidRPr="001C16AB">
        <w:t>The MCVideo client:</w:t>
      </w:r>
    </w:p>
    <w:p w14:paraId="2A0FB39E" w14:textId="77777777" w:rsidR="0087351F" w:rsidRPr="001C16AB" w:rsidRDefault="0087351F" w:rsidP="0087351F">
      <w:pPr>
        <w:pStyle w:val="B1"/>
      </w:pPr>
      <w:r w:rsidRPr="001C16AB">
        <w:t>1)</w:t>
      </w:r>
      <w:r w:rsidRPr="001C16AB">
        <w:tab/>
        <w:t>if the MCVideo user is not authorized to cancel the in-progress emergency group state of the MCVideo group as determined by the procedures of subclause </w:t>
      </w:r>
      <w:r w:rsidRPr="001C16AB">
        <w:rPr>
          <w:lang w:eastAsia="zh-CN"/>
        </w:rPr>
        <w:t>6.2.8.1.7</w:t>
      </w:r>
      <w:r w:rsidRPr="001C16AB">
        <w:t>, the MCVideo client:</w:t>
      </w:r>
    </w:p>
    <w:p w14:paraId="376A7EF4" w14:textId="77777777" w:rsidR="0087351F" w:rsidRPr="001C16AB" w:rsidRDefault="0087351F" w:rsidP="0087351F">
      <w:pPr>
        <w:pStyle w:val="B2"/>
      </w:pPr>
      <w:r w:rsidRPr="001C16AB">
        <w:t>a)</w:t>
      </w:r>
      <w:r w:rsidRPr="001C16AB">
        <w:tab/>
        <w:t>should indicate to the MCVideo user that they are not authorized to cancel the in-progress emergency group state of the MCVideo group; and</w:t>
      </w:r>
    </w:p>
    <w:p w14:paraId="0B952638" w14:textId="77777777" w:rsidR="0087351F" w:rsidRPr="001C16AB" w:rsidRDefault="0087351F" w:rsidP="0087351F">
      <w:pPr>
        <w:pStyle w:val="B2"/>
      </w:pPr>
      <w:r w:rsidRPr="001C16AB">
        <w:t>b)</w:t>
      </w:r>
      <w:r w:rsidRPr="001C16AB">
        <w:tab/>
        <w:t>shall skip the remaining steps of the current subclause;</w:t>
      </w:r>
    </w:p>
    <w:p w14:paraId="73E7E212" w14:textId="77777777" w:rsidR="0087351F" w:rsidRPr="001C16AB" w:rsidRDefault="0087351F" w:rsidP="0087351F">
      <w:pPr>
        <w:pStyle w:val="B1"/>
      </w:pPr>
      <w:r w:rsidRPr="001C16AB">
        <w:t>2)</w:t>
      </w:r>
      <w:r w:rsidRPr="001C16AB">
        <w:tab/>
        <w:t>shall, if the MCVideo user is cancelling an in-progress emergency condition and optionally an MCVideo emergency alert originated by the MCVideo user, include an application/vnd.3gpp.mc</w:t>
      </w:r>
      <w:r w:rsidRPr="001C16AB">
        <w:rPr>
          <w:lang w:eastAsia="zh-CN"/>
        </w:rPr>
        <w:t>video</w:t>
      </w:r>
      <w:r w:rsidRPr="001C16AB">
        <w:t>-info+xml MIME body populated as specified in subclause </w:t>
      </w:r>
      <w:r w:rsidRPr="001C16AB">
        <w:rPr>
          <w:lang w:eastAsia="zh-CN"/>
        </w:rPr>
        <w:t>6.2.8.1.3</w:t>
      </w:r>
      <w:r w:rsidRPr="001C16AB">
        <w:t>;</w:t>
      </w:r>
    </w:p>
    <w:p w14:paraId="21D8C16E" w14:textId="77777777" w:rsidR="0087351F" w:rsidRPr="001C16AB" w:rsidRDefault="0087351F" w:rsidP="0087351F">
      <w:pPr>
        <w:pStyle w:val="B1"/>
      </w:pPr>
      <w:r w:rsidRPr="001C16AB">
        <w:t>3)</w:t>
      </w:r>
      <w:r w:rsidRPr="001C16AB">
        <w:tab/>
        <w:t>shall, if the MCVideo user is cancelling an in-progress emergency condition and an MCVideo emergency alert originated by another MCVideo user, include an application/vnd.3gpp.mc</w:t>
      </w:r>
      <w:r w:rsidRPr="001C16AB">
        <w:rPr>
          <w:lang w:eastAsia="zh-CN"/>
        </w:rPr>
        <w:t>video</w:t>
      </w:r>
      <w:r w:rsidRPr="001C16AB">
        <w:t>-info+xml MIME body populated as specified in subclause </w:t>
      </w:r>
      <w:r w:rsidRPr="001C16AB">
        <w:rPr>
          <w:lang w:eastAsia="zh-CN"/>
        </w:rPr>
        <w:t>6.2.8.1.14</w:t>
      </w:r>
      <w:r w:rsidRPr="001C16AB">
        <w:t>;</w:t>
      </w:r>
    </w:p>
    <w:p w14:paraId="13815A3A" w14:textId="77777777" w:rsidR="0087351F" w:rsidRPr="001C16AB" w:rsidRDefault="0087351F" w:rsidP="0087351F">
      <w:pPr>
        <w:pStyle w:val="B1"/>
      </w:pPr>
      <w:r w:rsidRPr="001C16AB">
        <w:t>4)</w:t>
      </w:r>
      <w:r w:rsidRPr="001C16AB">
        <w:tab/>
        <w:t>shall include in the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646F1E90" w14:textId="77777777" w:rsidR="0087351F" w:rsidRPr="001C16AB" w:rsidRDefault="0087351F" w:rsidP="0087351F">
      <w:pPr>
        <w:pStyle w:val="B2"/>
      </w:pPr>
      <w:r w:rsidRPr="001C16AB">
        <w:t>a)</w:t>
      </w:r>
      <w:r w:rsidRPr="001C16AB">
        <w:tab/>
        <w:t>the &lt;session-type&gt; element set to a value of "prearranged"; and</w:t>
      </w:r>
    </w:p>
    <w:p w14:paraId="15F45CB2"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5A94DF18" w14:textId="77777777" w:rsidR="0087351F" w:rsidRPr="001C16AB" w:rsidRDefault="0087351F" w:rsidP="0087351F">
      <w:pPr>
        <w:pStyle w:val="NO"/>
      </w:pPr>
      <w:r w:rsidRPr="001C16AB">
        <w:t>NOTE 1:</w:t>
      </w:r>
      <w:r w:rsidRPr="001C16AB">
        <w:tab/>
        <w:t>The MCVideo ID of the originating MCVideo user is not included in the body, as this will be inserted into the body of the SIP INVITE request that is sent by the originating participating MCVideo function.</w:t>
      </w:r>
    </w:p>
    <w:p w14:paraId="1C3F9208" w14:textId="77777777" w:rsidR="0087351F" w:rsidRPr="001C16AB" w:rsidRDefault="0087351F" w:rsidP="0087351F">
      <w:pPr>
        <w:pStyle w:val="B1"/>
      </w:pPr>
      <w:r w:rsidRPr="001C16AB">
        <w:t>5)</w:t>
      </w:r>
      <w:r w:rsidRPr="001C16AB">
        <w:tab/>
        <w:t>shall include the g.3gpp.mc</w:t>
      </w:r>
      <w:r w:rsidRPr="001C16AB">
        <w:rPr>
          <w:lang w:eastAsia="zh-CN"/>
        </w:rPr>
        <w:t>video</w:t>
      </w:r>
      <w:r w:rsidRPr="001C16AB">
        <w:t xml:space="preserve"> media feature tag in the Contact header field of the SIP re-INVITE request according to IETF RFC 3840 [</w:t>
      </w:r>
      <w:r w:rsidRPr="001C16AB">
        <w:rPr>
          <w:lang w:eastAsia="zh-CN"/>
        </w:rPr>
        <w:t>22</w:t>
      </w:r>
      <w:r w:rsidRPr="001C16AB">
        <w:t>];</w:t>
      </w:r>
    </w:p>
    <w:p w14:paraId="4DD20F7A" w14:textId="77777777" w:rsidR="0087351F" w:rsidRPr="001C16AB" w:rsidRDefault="0087351F" w:rsidP="0087351F">
      <w:pPr>
        <w:pStyle w:val="B1"/>
      </w:pPr>
      <w:r w:rsidRPr="001C16AB">
        <w:t>6)</w:t>
      </w:r>
      <w:r w:rsidRPr="001C16AB">
        <w:tab/>
        <w:t>if the SIP re-INVITE request is to be sent within an on-demand session, shall include in the SIP re-INVITE request an SDP offer according to 3GPP TS 24.229 [51] with the clarifications specified in subclause </w:t>
      </w:r>
      <w:r w:rsidRPr="001C16AB">
        <w:rPr>
          <w:lang w:eastAsia="zh-CN"/>
        </w:rPr>
        <w:t>6.2.1</w:t>
      </w:r>
      <w:r w:rsidRPr="001C16AB">
        <w:t>;</w:t>
      </w:r>
    </w:p>
    <w:p w14:paraId="0EA89B9B" w14:textId="77777777" w:rsidR="0087351F" w:rsidRPr="001C16AB" w:rsidRDefault="0087351F" w:rsidP="0087351F">
      <w:pPr>
        <w:pStyle w:val="B1"/>
      </w:pPr>
      <w:r w:rsidRPr="001C16AB">
        <w:t>7)</w:t>
      </w:r>
      <w:r w:rsidRPr="001C16AB">
        <w:tab/>
        <w:t>shall include a Resource-Priority header field and comply with the procedures in subclause </w:t>
      </w:r>
      <w:r w:rsidRPr="001C16AB">
        <w:rPr>
          <w:lang w:eastAsia="zh-CN"/>
        </w:rPr>
        <w:t>6.2.8.1.2</w:t>
      </w:r>
      <w:r w:rsidRPr="001C16AB">
        <w:t>; and</w:t>
      </w:r>
    </w:p>
    <w:p w14:paraId="75664C71" w14:textId="77777777" w:rsidR="0087351F" w:rsidRPr="001C16AB" w:rsidRDefault="0087351F" w:rsidP="0087351F">
      <w:pPr>
        <w:pStyle w:val="B1"/>
      </w:pPr>
      <w:r w:rsidRPr="001C16AB">
        <w:t>8)</w:t>
      </w:r>
      <w:r w:rsidRPr="001C16AB">
        <w:tab/>
        <w:t>shall send the SIP re-INVITE request according to 3GPP TS 24.229 [</w:t>
      </w:r>
      <w:r w:rsidRPr="001C16AB">
        <w:rPr>
          <w:lang w:eastAsia="zh-CN"/>
        </w:rPr>
        <w:t>11</w:t>
      </w:r>
      <w:r w:rsidRPr="001C16AB">
        <w:t>].</w:t>
      </w:r>
    </w:p>
    <w:p w14:paraId="708F81A9" w14:textId="77777777" w:rsidR="0087351F" w:rsidRPr="001C16AB" w:rsidRDefault="0087351F" w:rsidP="0087351F">
      <w:r w:rsidRPr="001C16AB">
        <w:t>On receiving a SIP 2xx response to the SIP re-INVITE request, the MCVideo client:</w:t>
      </w:r>
    </w:p>
    <w:p w14:paraId="4C6E1EEA" w14:textId="77777777" w:rsidR="0087351F" w:rsidRPr="001C16AB" w:rsidRDefault="0087351F" w:rsidP="0087351F">
      <w:pPr>
        <w:pStyle w:val="B1"/>
      </w:pPr>
      <w:r w:rsidRPr="001C16AB">
        <w:t>1)</w:t>
      </w:r>
      <w:r w:rsidRPr="001C16AB">
        <w:tab/>
        <w:t>shall interact with the user plane as specified in 3GPP TS 24.581 [</w:t>
      </w:r>
      <w:r w:rsidRPr="001C16AB">
        <w:rPr>
          <w:lang w:eastAsia="zh-CN"/>
        </w:rPr>
        <w:t>5</w:t>
      </w:r>
      <w:r w:rsidRPr="001C16AB">
        <w:t>];</w:t>
      </w:r>
    </w:p>
    <w:p w14:paraId="37A4CDDA" w14:textId="77777777" w:rsidR="0087351F" w:rsidRPr="001C16AB" w:rsidRDefault="0087351F" w:rsidP="0087351F">
      <w:pPr>
        <w:pStyle w:val="B1"/>
      </w:pPr>
      <w:r w:rsidRPr="001C16AB">
        <w:t>2)</w:t>
      </w:r>
      <w:r w:rsidRPr="001C16AB">
        <w:tab/>
        <w:t>shall set the MCVideo emergency group state of the group to "MVEG 1: no-emergency";</w:t>
      </w:r>
    </w:p>
    <w:p w14:paraId="4879EBAD" w14:textId="77777777" w:rsidR="0087351F" w:rsidRPr="001C16AB" w:rsidRDefault="0087351F" w:rsidP="0087351F">
      <w:pPr>
        <w:pStyle w:val="B1"/>
      </w:pPr>
      <w:r w:rsidRPr="001C16AB">
        <w:t>3)</w:t>
      </w:r>
      <w:r w:rsidRPr="001C16AB">
        <w:tab/>
        <w:t>shall set the MCVideo emergency group call state of the group to "MVEGC 1: emergency-gc-capable"; and</w:t>
      </w:r>
    </w:p>
    <w:p w14:paraId="085330A1" w14:textId="77777777" w:rsidR="0087351F" w:rsidRPr="001C16AB" w:rsidRDefault="0087351F" w:rsidP="0087351F">
      <w:pPr>
        <w:pStyle w:val="B1"/>
      </w:pPr>
      <w:r w:rsidRPr="001C16AB">
        <w:t>4)</w:t>
      </w:r>
      <w:r w:rsidRPr="001C16AB">
        <w:tab/>
        <w:t>if the MCVideo emergency alert state is set to "MVEA 4: Emergency-alert-cancel-pending", the sent SIP re-INVITE request did not contain an &lt;originated-by&gt; element in the application/vnd.3gpp.mc</w:t>
      </w:r>
      <w:r w:rsidRPr="001C16AB">
        <w:rPr>
          <w:lang w:eastAsia="zh-CN"/>
        </w:rPr>
        <w:t>video</w:t>
      </w:r>
      <w:r w:rsidRPr="001C16AB">
        <w:t>-info+xml MIME body and the SIP 2xx response to the SIP request for a priority group call does not contain a Warning header field as specified in subclause 4.4 with the warning text containing the mc</w:t>
      </w:r>
      <w:r w:rsidRPr="001C16AB">
        <w:rPr>
          <w:lang w:eastAsia="zh-CN"/>
        </w:rPr>
        <w:t>video</w:t>
      </w:r>
      <w:r w:rsidRPr="001C16AB">
        <w:t>-warn-code set to "149", shall set the MCVideo emergency alert state to "MVEA 1: no-alert".</w:t>
      </w:r>
    </w:p>
    <w:p w14:paraId="7A7D4FB9" w14:textId="77777777" w:rsidR="0087351F" w:rsidRPr="001C16AB" w:rsidRDefault="0087351F" w:rsidP="0087351F">
      <w:r w:rsidRPr="001C16AB">
        <w:lastRenderedPageBreak/>
        <w:t>On receiving a SIP INFO request where the Request-URI contains an MCVideo session ID identifying an ongoing group session, the MCVideo client shall follow the actions specified in subclause </w:t>
      </w:r>
      <w:r w:rsidRPr="001C16AB">
        <w:rPr>
          <w:lang w:eastAsia="zh-CN"/>
        </w:rPr>
        <w:t>6.2.8.1.13</w:t>
      </w:r>
      <w:r w:rsidRPr="001C16AB">
        <w:t>.</w:t>
      </w:r>
    </w:p>
    <w:p w14:paraId="34687819" w14:textId="77777777" w:rsidR="0087351F" w:rsidRPr="001C16AB" w:rsidRDefault="0087351F" w:rsidP="0087351F">
      <w:r w:rsidRPr="001C16AB">
        <w:t>On receiving a SIP 4xx response, SIP 5xx response or SIP 6xx response to the SIP re-INVITE request:</w:t>
      </w:r>
    </w:p>
    <w:p w14:paraId="26D435B8" w14:textId="77777777" w:rsidR="0087351F" w:rsidRPr="001C16AB" w:rsidRDefault="0087351F" w:rsidP="0087351F">
      <w:pPr>
        <w:pStyle w:val="B1"/>
      </w:pPr>
      <w:r w:rsidRPr="001C16AB">
        <w:t>1)</w:t>
      </w:r>
      <w:r w:rsidRPr="001C16AB">
        <w:tab/>
        <w:t>shall set the MCVideo emergency group state as "MVEG 2: in-progress";</w:t>
      </w:r>
    </w:p>
    <w:p w14:paraId="361D9721" w14:textId="77777777" w:rsidR="0087351F" w:rsidRPr="001C16AB" w:rsidRDefault="0087351F" w:rsidP="0087351F">
      <w:pPr>
        <w:pStyle w:val="B1"/>
      </w:pPr>
      <w:r w:rsidRPr="001C16AB">
        <w:t>2)</w:t>
      </w:r>
      <w:r w:rsidRPr="001C16AB">
        <w:tab/>
        <w:t>if the SIP 4xx response, SIP 5xx response or SIP 6xx response contains an application/vnd.3gpp.mc</w:t>
      </w:r>
      <w:r w:rsidRPr="001C16AB">
        <w:rPr>
          <w:lang w:eastAsia="zh-CN"/>
        </w:rPr>
        <w:t>video</w:t>
      </w:r>
      <w:r w:rsidRPr="001C16AB">
        <w:t>-info+xml MIME body with an &lt;alert-ind&gt; element set to a value of "true" and the sent SIP re-INVITE request did not contain an &lt;originated-by&gt; element in the application/vnd.3gpp.mc</w:t>
      </w:r>
      <w:r w:rsidRPr="001C16AB">
        <w:rPr>
          <w:lang w:eastAsia="zh-CN"/>
        </w:rPr>
        <w:t>video</w:t>
      </w:r>
      <w:r w:rsidRPr="001C16AB">
        <w:t>-info+xml MIME body, the MCVideo client shall set the MCVideo emergency alert state to "MVEA 3: emergency-alert-initiated"; and</w:t>
      </w:r>
    </w:p>
    <w:p w14:paraId="283BAB2D" w14:textId="77777777" w:rsidR="0087351F" w:rsidRPr="001C16AB" w:rsidRDefault="0087351F" w:rsidP="0087351F">
      <w:pPr>
        <w:pStyle w:val="B1"/>
      </w:pPr>
      <w:r w:rsidRPr="001C16AB">
        <w:t>3)</w:t>
      </w:r>
      <w:r w:rsidRPr="001C16AB">
        <w:tab/>
        <w:t>if the SIP 4xx response, SIP 5xx response or SIP 6xx response did not contain an application/vnd.3gpp.mc</w:t>
      </w:r>
      <w:r w:rsidRPr="001C16AB">
        <w:rPr>
          <w:lang w:eastAsia="zh-CN"/>
        </w:rPr>
        <w:t>video</w:t>
      </w:r>
      <w:r w:rsidRPr="001C16AB">
        <w:t>-info+xml MIME body with an &lt;alert-ind&gt; element and did not contain an &lt;originated-by&gt; element, the MCVideo emergency alert (MVEA) state shall revert to its value prior to entering the current procedure.</w:t>
      </w:r>
    </w:p>
    <w:p w14:paraId="14229D31" w14:textId="77777777" w:rsidR="0087351F" w:rsidRPr="001C16AB" w:rsidRDefault="0087351F" w:rsidP="0087351F">
      <w:pPr>
        <w:pStyle w:val="NO"/>
        <w:rPr>
          <w:rFonts w:eastAsia="Malgun Gothic"/>
        </w:rPr>
      </w:pPr>
      <w:r w:rsidRPr="001C16AB">
        <w:rPr>
          <w:rFonts w:eastAsia="Malgun Gothic"/>
        </w:rPr>
        <w:t>NOTE 3:</w:t>
      </w:r>
      <w:r w:rsidRPr="001C16AB">
        <w:rPr>
          <w:rFonts w:eastAsia="Malgun Gothic"/>
        </w:rPr>
        <w:tab/>
        <w:t>If the in-progress emergency group state cancel request is rejected, the state of the session does not change, i.e. continues with MCVideo emergency group call level priority.</w:t>
      </w:r>
    </w:p>
    <w:p w14:paraId="0EF50AFD" w14:textId="77777777" w:rsidR="0087351F" w:rsidRPr="001C16AB" w:rsidRDefault="0087351F" w:rsidP="0087351F">
      <w:r w:rsidRPr="001C16AB">
        <w:t>[TS 24.281, clause 9.2.1.2.1.5]</w:t>
      </w:r>
    </w:p>
    <w:p w14:paraId="69B34980" w14:textId="77777777" w:rsidR="0087351F" w:rsidRPr="001C16AB" w:rsidRDefault="0087351F" w:rsidP="0087351F">
      <w:r w:rsidRPr="001C16AB">
        <w:t>This subclause covers on-demand session.</w:t>
      </w:r>
    </w:p>
    <w:p w14:paraId="1E17992E" w14:textId="77777777" w:rsidR="0087351F" w:rsidRPr="001C16AB" w:rsidRDefault="0087351F" w:rsidP="0087351F">
      <w:r w:rsidRPr="001C16AB">
        <w:t>Upon receiving a request from an MCVideo user to cancel the in-progress imminent peril condition on a prearranged MCVideo group, the MCVideo client shall generate a SIP re-INVITE request by following the procedures specified in 3GPP TS 24.229 [</w:t>
      </w:r>
      <w:r w:rsidRPr="001C16AB">
        <w:rPr>
          <w:lang w:eastAsia="zh-CN"/>
        </w:rPr>
        <w:t>11</w:t>
      </w:r>
      <w:r w:rsidRPr="001C16AB">
        <w:t>], with the clarifications given below.</w:t>
      </w:r>
    </w:p>
    <w:p w14:paraId="0A5C3FD9" w14:textId="77777777" w:rsidR="0087351F" w:rsidRPr="001C16AB" w:rsidRDefault="0087351F" w:rsidP="0087351F">
      <w:r w:rsidRPr="001C16AB">
        <w:t>The MCVideo client:</w:t>
      </w:r>
    </w:p>
    <w:p w14:paraId="100A1BE9" w14:textId="77777777" w:rsidR="0087351F" w:rsidRPr="001C16AB" w:rsidRDefault="0087351F" w:rsidP="0087351F">
      <w:pPr>
        <w:pStyle w:val="B1"/>
      </w:pPr>
      <w:r w:rsidRPr="001C16AB">
        <w:t>1)</w:t>
      </w:r>
      <w:r w:rsidRPr="001C16AB">
        <w:tab/>
        <w:t>if the MCVideo user is not authorized to cancel the in-progress imminent peril group state of the MCVideo group as determined by the procedures of subclause </w:t>
      </w:r>
      <w:r w:rsidRPr="001C16AB">
        <w:rPr>
          <w:lang w:eastAsia="zh-CN"/>
        </w:rPr>
        <w:t>6.2.8.1.10</w:t>
      </w:r>
      <w:r w:rsidRPr="001C16AB">
        <w:t>, the MCVideo client:</w:t>
      </w:r>
    </w:p>
    <w:p w14:paraId="6EDD7655" w14:textId="77777777" w:rsidR="0087351F" w:rsidRPr="001C16AB" w:rsidRDefault="0087351F" w:rsidP="0087351F">
      <w:pPr>
        <w:pStyle w:val="B2"/>
      </w:pPr>
      <w:r w:rsidRPr="001C16AB">
        <w:t>a)</w:t>
      </w:r>
      <w:r w:rsidRPr="001C16AB">
        <w:tab/>
        <w:t>should indicate to the MCVideo user that they are not authorized to cancel the in-progress imminent peril group state of the MCVideo group; and</w:t>
      </w:r>
    </w:p>
    <w:p w14:paraId="4111A007" w14:textId="77777777" w:rsidR="0087351F" w:rsidRPr="001C16AB" w:rsidRDefault="0087351F" w:rsidP="0087351F">
      <w:pPr>
        <w:pStyle w:val="B2"/>
      </w:pPr>
      <w:r w:rsidRPr="001C16AB">
        <w:t>b)</w:t>
      </w:r>
      <w:r w:rsidRPr="001C16AB">
        <w:tab/>
        <w:t>shall skip the remaining steps of the current subclause;</w:t>
      </w:r>
    </w:p>
    <w:p w14:paraId="5C34FDD7" w14:textId="77777777" w:rsidR="0087351F" w:rsidRPr="001C16AB" w:rsidRDefault="0087351F" w:rsidP="0087351F">
      <w:pPr>
        <w:pStyle w:val="B1"/>
      </w:pPr>
      <w:r w:rsidRPr="001C16AB">
        <w:t>2)</w:t>
      </w:r>
      <w:r w:rsidRPr="001C16AB">
        <w:tab/>
        <w:t>shall include an application/vnd.3gpp.mc</w:t>
      </w:r>
      <w:r w:rsidRPr="001C16AB">
        <w:rPr>
          <w:lang w:eastAsia="zh-CN"/>
        </w:rPr>
        <w:t>video</w:t>
      </w:r>
      <w:r w:rsidRPr="001C16AB">
        <w:t>-info+xml MIME body populated as specified in subclause </w:t>
      </w:r>
      <w:r w:rsidRPr="001C16AB">
        <w:rPr>
          <w:lang w:eastAsia="zh-CN"/>
        </w:rPr>
        <w:t>6.2.8.1.11</w:t>
      </w:r>
      <w:r w:rsidRPr="001C16AB">
        <w:t>; and</w:t>
      </w:r>
    </w:p>
    <w:p w14:paraId="77FAFE03" w14:textId="77777777" w:rsidR="0087351F" w:rsidRPr="001C16AB" w:rsidRDefault="0087351F" w:rsidP="0087351F">
      <w:pPr>
        <w:pStyle w:val="B1"/>
      </w:pPr>
      <w:r w:rsidRPr="001C16AB">
        <w:t>3)</w:t>
      </w:r>
      <w:r w:rsidRPr="001C16AB">
        <w:tab/>
        <w:t>shall include a Resource-Priority header field and comply with the procedures in subclause </w:t>
      </w:r>
      <w:r w:rsidRPr="001C16AB">
        <w:rPr>
          <w:lang w:eastAsia="zh-CN"/>
        </w:rPr>
        <w:t>6.2.8.1.12</w:t>
      </w:r>
      <w:r w:rsidRPr="001C16AB">
        <w:t>;</w:t>
      </w:r>
    </w:p>
    <w:p w14:paraId="72EFC248" w14:textId="77777777" w:rsidR="0087351F" w:rsidRPr="001C16AB" w:rsidRDefault="0087351F" w:rsidP="0087351F">
      <w:pPr>
        <w:pStyle w:val="B1"/>
      </w:pPr>
      <w:r w:rsidRPr="001C16AB">
        <w:t>4)</w:t>
      </w:r>
      <w:r w:rsidRPr="001C16AB">
        <w:tab/>
        <w:t>shall include in the application/vnd.3gpp.mc</w:t>
      </w:r>
      <w:r w:rsidRPr="001C16AB">
        <w:rPr>
          <w:lang w:eastAsia="zh-CN"/>
        </w:rPr>
        <w:t>video</w:t>
      </w:r>
      <w:r w:rsidRPr="001C16AB">
        <w:t>-info+xml MIME body with the &lt;mcvideoinfo&gt; element containing the &lt;mcvideo-Params&gt; element with:</w:t>
      </w:r>
    </w:p>
    <w:p w14:paraId="72FD3479" w14:textId="77777777" w:rsidR="0087351F" w:rsidRPr="001C16AB" w:rsidRDefault="0087351F" w:rsidP="0087351F">
      <w:pPr>
        <w:pStyle w:val="B2"/>
      </w:pPr>
      <w:r w:rsidRPr="001C16AB">
        <w:t>a)</w:t>
      </w:r>
      <w:r w:rsidRPr="001C16AB">
        <w:tab/>
        <w:t>the &lt;session-type&gt; element set to a value of "prearranged"; and</w:t>
      </w:r>
    </w:p>
    <w:p w14:paraId="76D2EA95" w14:textId="77777777" w:rsidR="0087351F" w:rsidRPr="001C16AB" w:rsidRDefault="0087351F" w:rsidP="0087351F">
      <w:pPr>
        <w:pStyle w:val="B2"/>
      </w:pPr>
      <w:r w:rsidRPr="001C16AB">
        <w:t>b)</w:t>
      </w:r>
      <w:r w:rsidRPr="001C16AB">
        <w:tab/>
        <w:t>the &lt;mcvideo-request-uri&gt; element set to the group identity;</w:t>
      </w:r>
    </w:p>
    <w:p w14:paraId="147E543C" w14:textId="77777777" w:rsidR="0087351F" w:rsidRPr="001C16AB" w:rsidRDefault="0087351F" w:rsidP="0087351F">
      <w:pPr>
        <w:pStyle w:val="NO"/>
      </w:pPr>
      <w:r w:rsidRPr="001C16AB">
        <w:t>NOTE 1:</w:t>
      </w:r>
      <w:r w:rsidRPr="001C16AB">
        <w:tab/>
        <w:t>The MCVideo ID of the originating MCVideo user is not included in the body, as this will be inserted into the body of the SIP re-INVITE request that is sent by the originating participating MCVideo function.</w:t>
      </w:r>
    </w:p>
    <w:p w14:paraId="4D72503F" w14:textId="77777777" w:rsidR="0087351F" w:rsidRPr="001C16AB" w:rsidRDefault="0087351F" w:rsidP="0087351F">
      <w:pPr>
        <w:pStyle w:val="B1"/>
      </w:pPr>
      <w:r w:rsidRPr="001C16AB">
        <w:t>5)</w:t>
      </w:r>
      <w:r w:rsidRPr="001C16AB">
        <w:tab/>
        <w:t>shall include the g.3gpp.mcvideo media feature tag in the Contact header field of the SIP re-INVITE request according to IETF RFC 3840 [</w:t>
      </w:r>
      <w:r w:rsidRPr="001C16AB">
        <w:rPr>
          <w:lang w:eastAsia="zh-CN"/>
        </w:rPr>
        <w:t>22</w:t>
      </w:r>
      <w:r w:rsidRPr="001C16AB">
        <w:t>];</w:t>
      </w:r>
    </w:p>
    <w:p w14:paraId="357D618C" w14:textId="77777777" w:rsidR="0087351F" w:rsidRPr="001C16AB" w:rsidRDefault="0087351F" w:rsidP="0087351F">
      <w:pPr>
        <w:pStyle w:val="B1"/>
      </w:pPr>
      <w:r w:rsidRPr="001C16AB">
        <w:t>6)</w:t>
      </w:r>
      <w:r w:rsidRPr="001C16AB">
        <w:tab/>
        <w:t>if the SIP re-INVITE request is to be sent within an on-demand session, shall include in the SIP re-INVITE request an SDP offer according to 3GPP TS 24.229 [</w:t>
      </w:r>
      <w:r w:rsidRPr="001C16AB">
        <w:rPr>
          <w:lang w:eastAsia="zh-CN"/>
        </w:rPr>
        <w:t>11</w:t>
      </w:r>
      <w:r w:rsidRPr="001C16AB">
        <w:t>] with the clarifications specified in subclause </w:t>
      </w:r>
      <w:r w:rsidRPr="001C16AB">
        <w:rPr>
          <w:lang w:eastAsia="zh-CN"/>
        </w:rPr>
        <w:t>6.2.1</w:t>
      </w:r>
      <w:r w:rsidRPr="001C16AB">
        <w:t>; and</w:t>
      </w:r>
    </w:p>
    <w:p w14:paraId="2613F77A" w14:textId="77777777" w:rsidR="0087351F" w:rsidRPr="001C16AB" w:rsidRDefault="0087351F" w:rsidP="0087351F">
      <w:pPr>
        <w:pStyle w:val="B1"/>
      </w:pPr>
      <w:r w:rsidRPr="001C16AB">
        <w:t>7)</w:t>
      </w:r>
      <w:r w:rsidRPr="001C16AB">
        <w:tab/>
        <w:t>shall send the SIP re-INVITE request according to 3GPP TS 24.229 [</w:t>
      </w:r>
      <w:r w:rsidRPr="001C16AB">
        <w:rPr>
          <w:lang w:eastAsia="zh-CN"/>
        </w:rPr>
        <w:t>11</w:t>
      </w:r>
      <w:r w:rsidRPr="001C16AB">
        <w:t>].</w:t>
      </w:r>
    </w:p>
    <w:p w14:paraId="6709BEF6" w14:textId="77777777" w:rsidR="0087351F" w:rsidRPr="001C16AB" w:rsidRDefault="0087351F" w:rsidP="0087351F">
      <w:r w:rsidRPr="001C16AB">
        <w:t>On receiving a SIP 2xx response to the SIP re-INVITE request, the MCVideo client:</w:t>
      </w:r>
    </w:p>
    <w:p w14:paraId="7BEFD3AE" w14:textId="77777777" w:rsidR="0087351F" w:rsidRPr="001C16AB" w:rsidRDefault="0087351F" w:rsidP="0087351F">
      <w:pPr>
        <w:pStyle w:val="B1"/>
      </w:pPr>
      <w:r w:rsidRPr="001C16AB">
        <w:t>1)</w:t>
      </w:r>
      <w:r w:rsidRPr="001C16AB">
        <w:tab/>
        <w:t>shall interact with the user plane as specified in 3GPP TS 24.581 [</w:t>
      </w:r>
      <w:r w:rsidRPr="001C16AB">
        <w:rPr>
          <w:lang w:eastAsia="zh-CN"/>
        </w:rPr>
        <w:t>5</w:t>
      </w:r>
      <w:r w:rsidRPr="001C16AB">
        <w:t>];</w:t>
      </w:r>
    </w:p>
    <w:p w14:paraId="3A98C521" w14:textId="77777777" w:rsidR="0087351F" w:rsidRPr="001C16AB" w:rsidRDefault="0087351F" w:rsidP="0087351F">
      <w:pPr>
        <w:pStyle w:val="B1"/>
      </w:pPr>
      <w:r w:rsidRPr="001C16AB">
        <w:t>2)</w:t>
      </w:r>
      <w:r w:rsidRPr="001C16AB">
        <w:tab/>
        <w:t>shall set the MCVideo imminent peril group state of the group to "MVIG 1: no-imminent-peril"; and</w:t>
      </w:r>
    </w:p>
    <w:p w14:paraId="11CF53D7" w14:textId="77777777" w:rsidR="0087351F" w:rsidRPr="001C16AB" w:rsidRDefault="0087351F" w:rsidP="0087351F">
      <w:pPr>
        <w:pStyle w:val="B1"/>
      </w:pPr>
      <w:r w:rsidRPr="001C16AB">
        <w:lastRenderedPageBreak/>
        <w:t>3)</w:t>
      </w:r>
      <w:r w:rsidRPr="001C16AB">
        <w:tab/>
        <w:t>shall set the MCVideo imminent peril group call state of the group to "MVIGC 1: imminent-peril-gc-capable".</w:t>
      </w:r>
    </w:p>
    <w:p w14:paraId="59D01235" w14:textId="77777777" w:rsidR="0087351F" w:rsidRPr="001C16AB" w:rsidRDefault="0087351F" w:rsidP="0087351F">
      <w:r w:rsidRPr="001C16AB">
        <w:t>On receiving a SIP 4xx, SIP 5xx response or SIP 6xx response to the SIP re-INVITE request:</w:t>
      </w:r>
    </w:p>
    <w:p w14:paraId="1E575073" w14:textId="77777777" w:rsidR="0087351F" w:rsidRPr="001C16AB" w:rsidRDefault="0087351F" w:rsidP="0087351F">
      <w:pPr>
        <w:pStyle w:val="B1"/>
      </w:pPr>
      <w:r w:rsidRPr="001C16AB">
        <w:t>1)</w:t>
      </w:r>
      <w:r w:rsidRPr="001C16AB">
        <w:tab/>
        <w:t>if the SIP 4xx response, SIP 5xx response or SIP 6xx response:</w:t>
      </w:r>
    </w:p>
    <w:p w14:paraId="16B61369" w14:textId="77777777" w:rsidR="0087351F" w:rsidRPr="001C16AB" w:rsidRDefault="0087351F" w:rsidP="0087351F">
      <w:pPr>
        <w:pStyle w:val="B2"/>
      </w:pPr>
      <w:r w:rsidRPr="001C16AB">
        <w:t>a)</w:t>
      </w:r>
      <w:r w:rsidRPr="001C16AB">
        <w:tab/>
        <w:t xml:space="preserve">contains an application/vnd.3gpp.mcvideo-info+xml MIME body with an &lt;imminentperil-ind&gt; element set to a value of "true"; or </w:t>
      </w:r>
    </w:p>
    <w:p w14:paraId="62136F7F" w14:textId="77777777" w:rsidR="0087351F" w:rsidRPr="001C16AB" w:rsidRDefault="0087351F" w:rsidP="0087351F">
      <w:pPr>
        <w:pStyle w:val="B2"/>
      </w:pPr>
      <w:r w:rsidRPr="001C16AB">
        <w:t>b)</w:t>
      </w:r>
      <w:r w:rsidRPr="001C16AB">
        <w:tab/>
        <w:t>does not contain an application/vnd.3gpp.mcvideo-info+xml MIME body with an &lt;imminentperil-ind&gt; element;</w:t>
      </w:r>
    </w:p>
    <w:p w14:paraId="1EA93880" w14:textId="77777777" w:rsidR="0087351F" w:rsidRPr="001C16AB" w:rsidRDefault="0087351F" w:rsidP="0087351F">
      <w:r w:rsidRPr="001C16AB">
        <w:t>then the MCVideo client shall set the MCVideo imminent peril group state as "MVIG 2: in-progress".</w:t>
      </w:r>
    </w:p>
    <w:p w14:paraId="5CE9466A" w14:textId="77777777" w:rsidR="0087351F" w:rsidRPr="001C16AB" w:rsidRDefault="0087351F" w:rsidP="0087351F">
      <w:pPr>
        <w:pStyle w:val="NO"/>
      </w:pPr>
      <w:r w:rsidRPr="001C16AB">
        <w:t>NOTE 3:</w:t>
      </w:r>
      <w:r w:rsidRPr="001C16AB">
        <w:tab/>
        <w:t>This is the case where the MCVideo client requested the cancellation of the MCVideo imminent peril in-progress state and was rejected.</w:t>
      </w:r>
    </w:p>
    <w:p w14:paraId="7C3F2805" w14:textId="77777777" w:rsidR="0087351F" w:rsidRPr="001C16AB" w:rsidRDefault="0087351F" w:rsidP="0087351F">
      <w:r w:rsidRPr="001C16AB">
        <w:t>[TS 24.281, clause 9.2.1.2.1.6]</w:t>
      </w:r>
    </w:p>
    <w:p w14:paraId="1DEF4E04" w14:textId="77777777" w:rsidR="0087351F" w:rsidRPr="001C16AB" w:rsidRDefault="0087351F" w:rsidP="0087351F">
      <w:r w:rsidRPr="001C16AB">
        <w:t>This subclause covers both on-demand session.</w:t>
      </w:r>
    </w:p>
    <w:p w14:paraId="0090AF39" w14:textId="77777777" w:rsidR="0087351F" w:rsidRPr="001C16AB" w:rsidRDefault="0087351F" w:rsidP="0087351F">
      <w:r w:rsidRPr="001C16AB">
        <w:t>Upon receipt of a SIP re-INVITE request the MCVideo client:</w:t>
      </w:r>
    </w:p>
    <w:p w14:paraId="499EC0EC" w14:textId="77777777" w:rsidR="0087351F" w:rsidRPr="001C16AB" w:rsidRDefault="0087351F" w:rsidP="0087351F">
      <w:pPr>
        <w:pStyle w:val="B1"/>
      </w:pPr>
      <w:r w:rsidRPr="001C16AB">
        <w:t>1)</w:t>
      </w:r>
      <w:r w:rsidRPr="001C16AB">
        <w:tab/>
        <w:t>if the SIP re-INVITE request contains an application/vnd.3gpp.mcvideo-info+xml MIME body with the &lt;mcvideoinfo&gt; element containing the &lt;mcvideo-Params&gt; element with the &lt;emergency-ind&gt; element set to a value of "true":</w:t>
      </w:r>
    </w:p>
    <w:p w14:paraId="6A5C05CF" w14:textId="77777777" w:rsidR="0087351F" w:rsidRPr="001C16AB" w:rsidRDefault="0087351F" w:rsidP="0087351F">
      <w:pPr>
        <w:pStyle w:val="B2"/>
      </w:pPr>
      <w:r w:rsidRPr="001C16AB">
        <w:t>a)</w:t>
      </w:r>
      <w:r w:rsidRPr="001C16AB">
        <w:tab/>
        <w:t>should display to the MCVideo user the MCVideo ID of the originator of the MCVideo emergency group call and an indication that this is an MCVideo emergency group call;</w:t>
      </w:r>
    </w:p>
    <w:p w14:paraId="6757C6F7" w14:textId="77777777" w:rsidR="0087351F" w:rsidRPr="001C16AB" w:rsidRDefault="0087351F" w:rsidP="0087351F">
      <w:pPr>
        <w:pStyle w:val="B2"/>
      </w:pPr>
      <w:r w:rsidRPr="001C16AB">
        <w:t>b)</w:t>
      </w:r>
      <w:r w:rsidRPr="001C16AB">
        <w:tab/>
        <w:t>if the &lt;mcvideoinfo&gt; element containing the &lt;mcvideo-Params&gt; element contains an &lt;alert-ind&gt; element set to "true", should display to the MCVideo user an indication of the MCVideo emergency alert and associated information;</w:t>
      </w:r>
    </w:p>
    <w:p w14:paraId="2D78D9BB" w14:textId="77777777" w:rsidR="0087351F" w:rsidRPr="001C16AB" w:rsidRDefault="0087351F" w:rsidP="0087351F">
      <w:pPr>
        <w:pStyle w:val="B2"/>
      </w:pPr>
      <w:r w:rsidRPr="001C16AB">
        <w:t>c)</w:t>
      </w:r>
      <w:r w:rsidRPr="001C16AB">
        <w:tab/>
        <w:t xml:space="preserve">shall set the MCVideo emergency group state to "MVEG 2: in-progress"; </w:t>
      </w:r>
    </w:p>
    <w:p w14:paraId="1045B946" w14:textId="77777777" w:rsidR="0087351F" w:rsidRPr="001C16AB" w:rsidRDefault="0087351F" w:rsidP="0087351F">
      <w:pPr>
        <w:pStyle w:val="B2"/>
      </w:pPr>
      <w:r w:rsidRPr="001C16AB">
        <w:t>d)</w:t>
      </w:r>
      <w:r w:rsidRPr="001C16AB">
        <w:tab/>
        <w:t>shall set the MCVideo imminent peril group state to "MVIG 1: no-imminent-peril"; and</w:t>
      </w:r>
    </w:p>
    <w:p w14:paraId="5DE159D7" w14:textId="77777777" w:rsidR="0087351F" w:rsidRPr="001C16AB" w:rsidRDefault="0087351F" w:rsidP="0087351F">
      <w:pPr>
        <w:pStyle w:val="B2"/>
      </w:pPr>
      <w:r w:rsidRPr="001C16AB">
        <w:t>e)</w:t>
      </w:r>
      <w:r w:rsidRPr="001C16AB">
        <w:tab/>
        <w:t>shall set the MCVideo imminent peril group call state to "MVIGC 1: imminent-peril-gc-capable";</w:t>
      </w:r>
    </w:p>
    <w:p w14:paraId="29407BC7" w14:textId="77777777" w:rsidR="0087351F" w:rsidRPr="001C16AB" w:rsidRDefault="0087351F" w:rsidP="0087351F">
      <w:pPr>
        <w:pStyle w:val="B1"/>
      </w:pPr>
      <w:r w:rsidRPr="001C16AB">
        <w:t>2)</w:t>
      </w:r>
      <w:r w:rsidRPr="001C16AB">
        <w:tab/>
        <w:t>if the SIP re-INVITE request contains an application/vnd.3gpp.mcvideo-info+xml MIME body with the &lt;mcvideoinfo&gt; element containing the &lt;mcvideo-Params&gt; element with the &lt;imminentperil-ind&gt; element set to a value of "true":</w:t>
      </w:r>
    </w:p>
    <w:p w14:paraId="29D93FA3" w14:textId="77777777" w:rsidR="0087351F" w:rsidRPr="001C16AB" w:rsidRDefault="0087351F" w:rsidP="0087351F">
      <w:pPr>
        <w:pStyle w:val="B2"/>
      </w:pPr>
      <w:r w:rsidRPr="001C16AB">
        <w:t>a)</w:t>
      </w:r>
      <w:r w:rsidRPr="001C16AB">
        <w:tab/>
        <w:t>should display to the MCVideo user the MCVideo ID of the originator of the MCVideo imminent peril group call and an indication that this is an MCVideo imminent peril group call; and</w:t>
      </w:r>
    </w:p>
    <w:p w14:paraId="0E6B087D" w14:textId="77777777" w:rsidR="0087351F" w:rsidRPr="001C16AB" w:rsidRDefault="0087351F" w:rsidP="0087351F">
      <w:pPr>
        <w:pStyle w:val="B2"/>
      </w:pPr>
      <w:r w:rsidRPr="001C16AB">
        <w:t>b)</w:t>
      </w:r>
      <w:r w:rsidRPr="001C16AB">
        <w:tab/>
        <w:t>shall set the MCVideo imminent peril group state to "MIG 2: in-progress";</w:t>
      </w:r>
    </w:p>
    <w:p w14:paraId="3B3166B2" w14:textId="77777777" w:rsidR="0087351F" w:rsidRPr="001C16AB" w:rsidRDefault="0087351F" w:rsidP="0087351F">
      <w:pPr>
        <w:pStyle w:val="B1"/>
      </w:pPr>
      <w:r w:rsidRPr="001C16AB">
        <w:t>3)</w:t>
      </w:r>
      <w:r w:rsidRPr="001C16AB">
        <w:tab/>
        <w:t>if the SIP re-INVITE request contains an application/vnd.3gpp.mcvideo-info+xml MIME body with the &lt;mcvideoinfo&gt; element containing the &lt;mcvideo-Params&gt; element with the &lt;emergency-ind&gt; element set to a value of "false":</w:t>
      </w:r>
    </w:p>
    <w:p w14:paraId="713D98D9" w14:textId="77777777" w:rsidR="0087351F" w:rsidRPr="001C16AB" w:rsidRDefault="0087351F" w:rsidP="0087351F">
      <w:pPr>
        <w:pStyle w:val="B2"/>
      </w:pPr>
      <w:r w:rsidRPr="001C16AB">
        <w:t>a)</w:t>
      </w:r>
      <w:r w:rsidRPr="001C16AB">
        <w:tab/>
        <w:t>should display to the MCVideo user the MCVideo ID of the MCVideo user cancelling the MCVideo emergency group call;</w:t>
      </w:r>
    </w:p>
    <w:p w14:paraId="631DA308" w14:textId="77777777" w:rsidR="0087351F" w:rsidRPr="001C16AB" w:rsidRDefault="0087351F" w:rsidP="0087351F">
      <w:pPr>
        <w:pStyle w:val="B2"/>
      </w:pPr>
      <w:r w:rsidRPr="001C16AB">
        <w:t>b)</w:t>
      </w:r>
      <w:r w:rsidRPr="001C16AB">
        <w:tab/>
        <w:t>if the &lt;mcvideoinfo&gt; element containing the &lt;mcvideo-Params&gt; element contains an &lt;alert-ind&gt; element set to "false":</w:t>
      </w:r>
    </w:p>
    <w:p w14:paraId="030460D2" w14:textId="77777777" w:rsidR="0087351F" w:rsidRPr="001C16AB" w:rsidRDefault="0087351F" w:rsidP="0087351F">
      <w:pPr>
        <w:pStyle w:val="B3"/>
      </w:pPr>
      <w:r w:rsidRPr="001C16AB">
        <w:t>i)</w:t>
      </w:r>
      <w:r w:rsidRPr="001C16AB">
        <w:tab/>
        <w:t>should display to the MCVideo user an indication of the MCVideo emergency alert cancellation and the MCVideo ID of the MCVideo user cancelling the MCVideo emergency alert; and</w:t>
      </w:r>
    </w:p>
    <w:p w14:paraId="5A0315E1" w14:textId="77777777" w:rsidR="0087351F" w:rsidRPr="001C16AB" w:rsidRDefault="0087351F" w:rsidP="0087351F">
      <w:pPr>
        <w:pStyle w:val="B3"/>
      </w:pPr>
      <w:r w:rsidRPr="001C16AB">
        <w:t>ii)</w:t>
      </w:r>
      <w:r w:rsidRPr="001C16AB">
        <w:tab/>
        <w:t>if the SIP re-INVITE request contains an application/vnd.3gpp.mcvideo-info+xml MIME body including an &lt;originated-by&gt; element:</w:t>
      </w:r>
    </w:p>
    <w:p w14:paraId="436B3E6B" w14:textId="77777777" w:rsidR="0087351F" w:rsidRPr="001C16AB" w:rsidRDefault="0087351F" w:rsidP="0087351F">
      <w:pPr>
        <w:pStyle w:val="B4"/>
      </w:pPr>
      <w:r w:rsidRPr="001C16AB">
        <w:t>A)</w:t>
      </w:r>
      <w:r w:rsidRPr="001C16AB">
        <w:tab/>
        <w:t>should display to the MCVideo user the MCVideo ID contained in the &lt;originated-by&gt; element of the MCVideo user that originated the MCVideo emergency alert; and</w:t>
      </w:r>
    </w:p>
    <w:p w14:paraId="04466C03" w14:textId="77777777" w:rsidR="0087351F" w:rsidRPr="001C16AB" w:rsidRDefault="0087351F" w:rsidP="0087351F">
      <w:pPr>
        <w:pStyle w:val="B4"/>
      </w:pPr>
      <w:r w:rsidRPr="001C16AB">
        <w:lastRenderedPageBreak/>
        <w:t>B)</w:t>
      </w:r>
      <w:r w:rsidRPr="001C16AB">
        <w:tab/>
        <w:t>if the MCVideo ID contained in the &lt;originated-by&gt; element is the MCVideo ID of the receiving MCVideo user shall set the MCVideo emergency alert state to "MVEA 1: no-alert";</w:t>
      </w:r>
    </w:p>
    <w:p w14:paraId="1CAA5A1A" w14:textId="77777777" w:rsidR="0087351F" w:rsidRPr="001C16AB" w:rsidRDefault="0087351F" w:rsidP="0087351F">
      <w:pPr>
        <w:pStyle w:val="B2"/>
      </w:pPr>
      <w:r w:rsidRPr="001C16AB">
        <w:t>c)</w:t>
      </w:r>
      <w:r w:rsidRPr="001C16AB">
        <w:tab/>
        <w:t>shall set the MCVideo emergency group state to "MVEG 1: no-emergency"; and</w:t>
      </w:r>
    </w:p>
    <w:p w14:paraId="4E4F54F6" w14:textId="77777777" w:rsidR="0087351F" w:rsidRPr="001C16AB" w:rsidRDefault="0087351F" w:rsidP="0087351F">
      <w:pPr>
        <w:pStyle w:val="B2"/>
      </w:pPr>
      <w:r w:rsidRPr="001C16AB">
        <w:t>d)</w:t>
      </w:r>
      <w:r w:rsidRPr="001C16AB">
        <w:tab/>
        <w:t>if the MCVideo emergency group call state of the group is set to "MVEGC 3: emergency-call-granted", shall set the MCVideo emergency group call state of the group to "MVEGC 1: emergency-gc-capable";</w:t>
      </w:r>
    </w:p>
    <w:p w14:paraId="547B4013" w14:textId="77777777" w:rsidR="0087351F" w:rsidRPr="001C16AB" w:rsidRDefault="0087351F" w:rsidP="0087351F">
      <w:pPr>
        <w:pStyle w:val="B1"/>
      </w:pPr>
      <w:r w:rsidRPr="001C16AB">
        <w:t>4)</w:t>
      </w:r>
      <w:r w:rsidRPr="001C16AB">
        <w:tab/>
        <w:t>if the SIP re-INVITE request contains an application/vnd.3gpp.mcvideo-info+xml MIME body with the &lt;mcvideoinfo&gt; element containing the &lt;mcvideo-Params&gt; element with the &lt;imminentperil-ind&gt; element set to a value of "false":</w:t>
      </w:r>
    </w:p>
    <w:p w14:paraId="17560986" w14:textId="77777777" w:rsidR="0087351F" w:rsidRPr="001C16AB" w:rsidRDefault="0087351F" w:rsidP="0087351F">
      <w:pPr>
        <w:pStyle w:val="B2"/>
      </w:pPr>
      <w:r w:rsidRPr="001C16AB">
        <w:t>a)</w:t>
      </w:r>
      <w:r w:rsidRPr="001C16AB">
        <w:tab/>
        <w:t xml:space="preserve">should display to the MCVideo user the MCVideo ID of the MCVideo user cancelling the MCVideo imminent peril group call and an indication that this is an MCVideo imminent peril group call; </w:t>
      </w:r>
    </w:p>
    <w:p w14:paraId="5AB80D61" w14:textId="77777777" w:rsidR="0087351F" w:rsidRPr="001C16AB" w:rsidRDefault="0087351F" w:rsidP="0087351F">
      <w:pPr>
        <w:pStyle w:val="B2"/>
      </w:pPr>
      <w:r w:rsidRPr="001C16AB">
        <w:t>b)</w:t>
      </w:r>
      <w:r w:rsidRPr="001C16AB">
        <w:tab/>
        <w:t>shall set the MCVideo imminent peril group state to "MVIG 1: no-imminent-peril"; and</w:t>
      </w:r>
    </w:p>
    <w:p w14:paraId="61E628D0" w14:textId="77777777" w:rsidR="0087351F" w:rsidRPr="001C16AB" w:rsidRDefault="0087351F" w:rsidP="0087351F">
      <w:pPr>
        <w:pStyle w:val="B2"/>
      </w:pPr>
      <w:r w:rsidRPr="001C16AB">
        <w:t>c)</w:t>
      </w:r>
      <w:r w:rsidRPr="001C16AB">
        <w:tab/>
        <w:t>shall set the MCVideo imminent peril group call state to "MVIGC 1: imminent-peril-gc-capable";</w:t>
      </w:r>
    </w:p>
    <w:p w14:paraId="55B8A6F3" w14:textId="77777777" w:rsidR="0087351F" w:rsidRPr="001C16AB" w:rsidRDefault="0087351F" w:rsidP="0087351F">
      <w:pPr>
        <w:pStyle w:val="B1"/>
      </w:pPr>
      <w:r w:rsidRPr="001C16AB">
        <w:t>5)</w:t>
      </w:r>
      <w:r w:rsidRPr="001C16A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1C16AB">
        <w:rPr>
          <w:lang w:eastAsia="zh-CN"/>
        </w:rPr>
        <w:t>11</w:t>
      </w:r>
      <w:r w:rsidRPr="001C16AB">
        <w:t>];</w:t>
      </w:r>
    </w:p>
    <w:p w14:paraId="27E9ADFE" w14:textId="77777777" w:rsidR="0087351F" w:rsidRPr="001C16AB" w:rsidRDefault="0087351F" w:rsidP="0087351F">
      <w:pPr>
        <w:pStyle w:val="B1"/>
      </w:pPr>
      <w:r w:rsidRPr="001C16AB">
        <w:t>6)</w:t>
      </w:r>
      <w:r w:rsidRPr="001C16AB">
        <w:tab/>
        <w:t>shall accept the SIP re-INVITE request and generate a SIP 200 (OK) response according to rules and procedures of 3GPP TS 24.229 [</w:t>
      </w:r>
      <w:r w:rsidRPr="001C16AB">
        <w:rPr>
          <w:lang w:eastAsia="zh-CN"/>
        </w:rPr>
        <w:t>11</w:t>
      </w:r>
      <w:r w:rsidRPr="001C16AB">
        <w:t>];</w:t>
      </w:r>
    </w:p>
    <w:p w14:paraId="4AC4AA76" w14:textId="77777777" w:rsidR="0087351F" w:rsidRPr="001C16AB" w:rsidRDefault="0087351F" w:rsidP="0087351F">
      <w:pPr>
        <w:pStyle w:val="B1"/>
      </w:pPr>
      <w:r w:rsidRPr="001C16AB">
        <w:t>7)</w:t>
      </w:r>
      <w:r w:rsidRPr="001C16AB">
        <w:tab/>
        <w:t>shall include the g.3gpp.mcvideo media feature tag in the Contact header field of the SIP 200 (OK) response;</w:t>
      </w:r>
    </w:p>
    <w:p w14:paraId="75CC4BC1" w14:textId="77777777" w:rsidR="0087351F" w:rsidRPr="001C16AB" w:rsidRDefault="0087351F" w:rsidP="0087351F">
      <w:pPr>
        <w:pStyle w:val="B1"/>
      </w:pPr>
      <w:r w:rsidRPr="001C16AB">
        <w:t>8)</w:t>
      </w:r>
      <w:r w:rsidRPr="001C16AB">
        <w:tab/>
        <w:t xml:space="preserve">shall include the </w:t>
      </w:r>
      <w:r w:rsidRPr="001C16AB">
        <w:rPr>
          <w:lang w:eastAsia="zh-CN"/>
        </w:rPr>
        <w:t>g.3gpp.icsi-ref</w:t>
      </w:r>
      <w:r w:rsidRPr="001C16AB">
        <w:t xml:space="preserve"> media feature tag containing the value of "urn:urn-7:3gpp-service.ims.icsi.mcvideo" in the Contact header field of the SIP 200 (OK) response;</w:t>
      </w:r>
    </w:p>
    <w:p w14:paraId="3983119E" w14:textId="77777777" w:rsidR="0087351F" w:rsidRPr="001C16AB" w:rsidRDefault="0087351F" w:rsidP="0087351F">
      <w:pPr>
        <w:pStyle w:val="B1"/>
      </w:pPr>
      <w:r w:rsidRPr="001C16AB">
        <w:t>9)</w:t>
      </w:r>
      <w:r w:rsidRPr="001C16AB">
        <w:tab/>
        <w:t>if the SIP re-INVITE request was received within an on-demand session, shall include an SDP answer in the SIP 200 (OK) response to the SDP offer in the incoming SIP re-INVITE request according to 3GPP TS 24.229 [</w:t>
      </w:r>
      <w:r w:rsidRPr="001C16AB">
        <w:rPr>
          <w:lang w:eastAsia="zh-CN"/>
        </w:rPr>
        <w:t>11</w:t>
      </w:r>
      <w:r w:rsidRPr="001C16AB">
        <w:t>] with the clarifications given in subclause </w:t>
      </w:r>
      <w:r w:rsidRPr="001C16AB">
        <w:rPr>
          <w:lang w:eastAsia="zh-CN"/>
        </w:rPr>
        <w:t>6.2.2</w:t>
      </w:r>
      <w:r w:rsidRPr="001C16AB">
        <w:t>;</w:t>
      </w:r>
    </w:p>
    <w:p w14:paraId="7447A074" w14:textId="77777777" w:rsidR="0087351F" w:rsidRPr="001C16AB" w:rsidRDefault="0087351F" w:rsidP="0087351F">
      <w:pPr>
        <w:pStyle w:val="B1"/>
      </w:pPr>
      <w:r w:rsidRPr="001C16AB">
        <w:t>10)</w:t>
      </w:r>
      <w:r w:rsidRPr="001C16AB">
        <w:tab/>
        <w:t>shall send the SIP 200 (OK) response towards the MCVideo server according to rules and procedures of 3GPP TS 24.229 [</w:t>
      </w:r>
      <w:r w:rsidRPr="001C16AB">
        <w:rPr>
          <w:lang w:eastAsia="zh-CN"/>
        </w:rPr>
        <w:t>11</w:t>
      </w:r>
      <w:r w:rsidRPr="001C16AB">
        <w:t>]; and</w:t>
      </w:r>
    </w:p>
    <w:p w14:paraId="7AE37BF9" w14:textId="77777777" w:rsidR="0087351F" w:rsidRPr="001C16AB" w:rsidRDefault="0087351F" w:rsidP="0087351F">
      <w:pPr>
        <w:pStyle w:val="B1"/>
      </w:pPr>
      <w:r w:rsidRPr="001C16AB">
        <w:t>11)</w:t>
      </w:r>
      <w:r w:rsidRPr="001C16AB">
        <w:tab/>
        <w:t>shall interact with the media plane as specified in 3GPP TS 24.581 [</w:t>
      </w:r>
      <w:r w:rsidRPr="001C16AB">
        <w:rPr>
          <w:lang w:eastAsia="zh-CN"/>
        </w:rPr>
        <w:t>5</w:t>
      </w:r>
      <w:r w:rsidRPr="001C16AB">
        <w:t>].</w:t>
      </w:r>
    </w:p>
    <w:p w14:paraId="0417E6CA" w14:textId="77777777" w:rsidR="0087351F" w:rsidRPr="001C16AB" w:rsidRDefault="0087351F" w:rsidP="0087351F">
      <w:bookmarkStart w:id="321" w:name="14f4399e2adfb55a__Toc427695830"/>
      <w:bookmarkStart w:id="322" w:name="14f4399e2adfb55a__Toc427696230"/>
      <w:bookmarkStart w:id="323" w:name="14f4399e2adfb55a__Toc427696629"/>
      <w:bookmarkStart w:id="324" w:name="14f4399e2adfb55a__Toc427698231"/>
      <w:bookmarkStart w:id="325" w:name="14f4399e2adfb55a__Toc427695831"/>
      <w:bookmarkStart w:id="326" w:name="14f4399e2adfb55a__Toc427696231"/>
      <w:bookmarkStart w:id="327" w:name="14f4399e2adfb55a__Toc427696630"/>
      <w:bookmarkStart w:id="328" w:name="14f4399e2adfb55a__Toc427698232"/>
      <w:bookmarkStart w:id="329" w:name="14f4399e2adfb55a__Toc427695832"/>
      <w:bookmarkStart w:id="330" w:name="14f4399e2adfb55a__Toc427696232"/>
      <w:bookmarkStart w:id="331" w:name="14f4399e2adfb55a__Toc427696631"/>
      <w:bookmarkStart w:id="332" w:name="14f4399e2adfb55a__Toc427698233"/>
      <w:bookmarkStart w:id="333" w:name="14f4399e2adfb55a__Toc427695838"/>
      <w:bookmarkStart w:id="334" w:name="14f4399e2adfb55a__Toc427696238"/>
      <w:bookmarkStart w:id="335" w:name="14f4399e2adfb55a__Toc427696637"/>
      <w:bookmarkStart w:id="336" w:name="14f4399e2adfb55a__Toc427698239"/>
      <w:bookmarkStart w:id="337" w:name="14f4399e2adfb55a__Toc427695839"/>
      <w:bookmarkStart w:id="338" w:name="14f4399e2adfb55a__Toc427696239"/>
      <w:bookmarkStart w:id="339" w:name="14f4399e2adfb55a__Toc427696638"/>
      <w:bookmarkStart w:id="340" w:name="14f4399e2adfb55a__Toc427698240"/>
      <w:bookmarkStart w:id="341" w:name="14f4399e2adfb55a__Toc427695840"/>
      <w:bookmarkStart w:id="342" w:name="14f4399e2adfb55a__Toc427696240"/>
      <w:bookmarkStart w:id="343" w:name="14f4399e2adfb55a__Toc427696639"/>
      <w:bookmarkStart w:id="344" w:name="14f4399e2adfb55a__Toc427698241"/>
      <w:bookmarkStart w:id="345" w:name="14f4399e2adfb55a__Toc427695841"/>
      <w:bookmarkStart w:id="346" w:name="14f4399e2adfb55a__Toc427696241"/>
      <w:bookmarkStart w:id="347" w:name="14f4399e2adfb55a__Toc427696640"/>
      <w:bookmarkStart w:id="348" w:name="14f4399e2adfb55a__Toc427698242"/>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Pr="001C16AB">
        <w:t>[TS 24.281, clause 9.2.1.3.3.1]</w:t>
      </w:r>
    </w:p>
    <w:p w14:paraId="23FD7314" w14:textId="77777777" w:rsidR="0087351F" w:rsidRPr="001C16AB" w:rsidRDefault="0087351F" w:rsidP="0087351F">
      <w:r w:rsidRPr="001C16AB">
        <w:t>Upon receiving from the MCVideo client a SIP BYE request the participating MCVideo function shall follow the procedures as specified in subclause </w:t>
      </w:r>
      <w:r w:rsidRPr="001C16AB">
        <w:rPr>
          <w:lang w:eastAsia="zh-CN"/>
        </w:rPr>
        <w:t>6.3.2.1.6</w:t>
      </w:r>
      <w:r w:rsidRPr="001C16AB">
        <w:t>.</w:t>
      </w:r>
    </w:p>
    <w:p w14:paraId="4D3499BC" w14:textId="77777777" w:rsidR="0087351F" w:rsidRPr="001C16AB" w:rsidRDefault="0087351F" w:rsidP="0087351F">
      <w:r w:rsidRPr="001C16AB">
        <w:t>[TS 24.281, clause 9.2.1.4.7]</w:t>
      </w:r>
    </w:p>
    <w:p w14:paraId="75FAA878" w14:textId="77777777" w:rsidR="0087351F" w:rsidRPr="001C16AB" w:rsidRDefault="0087351F" w:rsidP="0087351F">
      <w:r w:rsidRPr="001C16AB">
        <w:t>In the procedures in this subclause:</w:t>
      </w:r>
    </w:p>
    <w:p w14:paraId="2C1E085E" w14:textId="77777777" w:rsidR="0087351F" w:rsidRPr="001C16AB" w:rsidRDefault="0087351F" w:rsidP="0087351F">
      <w:pPr>
        <w:pStyle w:val="B1"/>
      </w:pPr>
      <w:r w:rsidRPr="001C16AB">
        <w:t>1)</w:t>
      </w:r>
      <w:r w:rsidRPr="001C16AB">
        <w:tab/>
        <w:t>emergency indication in an incoming SIP INVITE request refers to the &lt;emergency-ind&gt; element of the application/vnd.3gpp.mcvideo-info+xml MIME body; and</w:t>
      </w:r>
    </w:p>
    <w:p w14:paraId="1733D2E5" w14:textId="77777777" w:rsidR="0087351F" w:rsidRPr="001C16AB" w:rsidRDefault="0087351F" w:rsidP="0087351F">
      <w:pPr>
        <w:pStyle w:val="B1"/>
      </w:pPr>
      <w:r w:rsidRPr="001C16AB">
        <w:t>2)</w:t>
      </w:r>
      <w:r w:rsidRPr="001C16AB">
        <w:tab/>
        <w:t>imminent peril indication in an incoming SIP INVITE request refers to the &lt;imminentperil-ind&gt; element of the application/vnd.3gpp.mcvideo-info+xml MIME body.</w:t>
      </w:r>
    </w:p>
    <w:p w14:paraId="3A2E5F60" w14:textId="77777777" w:rsidR="0087351F" w:rsidRPr="001C16AB" w:rsidRDefault="0087351F" w:rsidP="0087351F">
      <w:r w:rsidRPr="001C16AB">
        <w:t>Upon receipt of a SIP re-INVITE request for an MCVideo session identity identifying an on-demand prearranged MCVideo group session, the controlling MCVideo function:</w:t>
      </w:r>
    </w:p>
    <w:p w14:paraId="200DCAF5" w14:textId="77777777" w:rsidR="0087351F" w:rsidRPr="001C16AB" w:rsidRDefault="0087351F" w:rsidP="0087351F">
      <w:pPr>
        <w:pStyle w:val="B1"/>
      </w:pPr>
      <w:r w:rsidRPr="001C16AB">
        <w:t>1)</w:t>
      </w:r>
      <w:r w:rsidRPr="001C16AB">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1C16AB">
        <w:rPr>
          <w:lang w:eastAsia="zh-CN"/>
        </w:rPr>
        <w:t>15</w:t>
      </w:r>
      <w:r w:rsidRPr="001C16AB">
        <w:t>] and skip the rest of the steps;</w:t>
      </w:r>
    </w:p>
    <w:p w14:paraId="4C2FCDC1" w14:textId="77777777" w:rsidR="0087351F" w:rsidRPr="001C16AB" w:rsidRDefault="0087351F" w:rsidP="0087351F">
      <w:pPr>
        <w:pStyle w:val="NO"/>
      </w:pPr>
      <w:r w:rsidRPr="001C16AB">
        <w:t>NOTE 1:</w:t>
      </w:r>
      <w:r w:rsidRPr="001C16AB">
        <w:tab/>
        <w:t>If the SIP re-INVITE request contains an application/vnd.3gpp.mcvideo-info+xml MIME body with the &lt;emergency-ind&gt; element set to a value of "true", the controlling MCVideo function can choose to accept the request.</w:t>
      </w:r>
    </w:p>
    <w:p w14:paraId="60F53A28" w14:textId="77777777" w:rsidR="0087351F" w:rsidRPr="001C16AB" w:rsidRDefault="0087351F" w:rsidP="0087351F">
      <w:pPr>
        <w:pStyle w:val="B1"/>
      </w:pPr>
      <w:r w:rsidRPr="001C16AB">
        <w:lastRenderedPageBreak/>
        <w:t>2)</w:t>
      </w:r>
      <w:r w:rsidRPr="001C16AB">
        <w:tab/>
        <w:t>if received SIP re-INVITE request includes an application/vnd.3gpp.mcvideo-info+xml MIME body with an &lt;emergency-ind&gt; element included or an &lt;imminentperil-ind&gt; element included, shall validate the request as described in subclause </w:t>
      </w:r>
      <w:r w:rsidRPr="001C16AB">
        <w:rPr>
          <w:lang w:eastAsia="zh-CN"/>
        </w:rPr>
        <w:t>6.3.3.1.17</w:t>
      </w:r>
      <w:r w:rsidRPr="001C16AB">
        <w:t>;</w:t>
      </w:r>
    </w:p>
    <w:p w14:paraId="3AC4F097" w14:textId="77777777" w:rsidR="0087351F" w:rsidRPr="001C16AB" w:rsidRDefault="0087351F" w:rsidP="0087351F">
      <w:pPr>
        <w:pStyle w:val="B1"/>
      </w:pPr>
      <w:r w:rsidRPr="001C16AB">
        <w:t>3)</w:t>
      </w:r>
      <w:r w:rsidRPr="001C16AB">
        <w:tab/>
        <w:t>if the received SIP re-INVITE request contains an unauthorized request for an MCVideo emergency call as determined by subclause </w:t>
      </w:r>
      <w:r w:rsidRPr="001C16AB">
        <w:rPr>
          <w:lang w:eastAsia="zh-CN"/>
        </w:rPr>
        <w:t>6.3.3.1.13.2</w:t>
      </w:r>
      <w:r w:rsidRPr="001C16AB">
        <w:t>:</w:t>
      </w:r>
    </w:p>
    <w:p w14:paraId="304EA573" w14:textId="77777777" w:rsidR="0087351F" w:rsidRPr="001C16AB" w:rsidRDefault="0087351F" w:rsidP="0087351F">
      <w:pPr>
        <w:pStyle w:val="B2"/>
      </w:pPr>
      <w:r w:rsidRPr="001C16AB">
        <w:t>a)</w:t>
      </w:r>
      <w:r w:rsidRPr="001C16AB">
        <w:tab/>
        <w:t>shall reject the SIP re-INVITE request with a SIP 403 (Forbidden) response as specified in subclause</w:t>
      </w:r>
      <w:r w:rsidRPr="001C16AB">
        <w:rPr>
          <w:lang w:eastAsia="zh-CN"/>
        </w:rPr>
        <w:t> 6.3.3.1.14</w:t>
      </w:r>
      <w:r w:rsidRPr="001C16AB">
        <w:t>; and</w:t>
      </w:r>
    </w:p>
    <w:p w14:paraId="542E0963" w14:textId="77777777" w:rsidR="0087351F" w:rsidRPr="001C16AB" w:rsidRDefault="0087351F" w:rsidP="0087351F">
      <w:pPr>
        <w:pStyle w:val="B2"/>
      </w:pPr>
      <w:r w:rsidRPr="001C16AB">
        <w:t>b)</w:t>
      </w:r>
      <w:r w:rsidRPr="001C16AB">
        <w:tab/>
        <w:t>shall send the SIP 403 (Forbidden) response as specified in 3GPP TS 24.229 [</w:t>
      </w:r>
      <w:r w:rsidRPr="001C16AB">
        <w:rPr>
          <w:lang w:eastAsia="zh-CN"/>
        </w:rPr>
        <w:t>11</w:t>
      </w:r>
      <w:r w:rsidRPr="001C16AB">
        <w:t>] and skip the rest of the steps;</w:t>
      </w:r>
    </w:p>
    <w:p w14:paraId="052B084A" w14:textId="77777777" w:rsidR="0087351F" w:rsidRPr="001C16AB" w:rsidRDefault="0087351F" w:rsidP="0087351F">
      <w:pPr>
        <w:pStyle w:val="B1"/>
      </w:pPr>
      <w:r w:rsidRPr="001C16AB">
        <w:t>4)</w:t>
      </w:r>
      <w:r w:rsidRPr="001C16AB">
        <w:tab/>
        <w:t>if the received SIP re-INVITE request contains an imminent peril indication set to "true" for an MCVideo imminent peril group call and this is an unauthorized request for an MCVideo imminent peril group call as determined by subclause </w:t>
      </w:r>
      <w:r w:rsidRPr="001C16AB">
        <w:rPr>
          <w:lang w:eastAsia="zh-CN"/>
        </w:rPr>
        <w:t>6.3.3.1.13.6</w:t>
      </w:r>
      <w:r w:rsidRPr="001C16AB">
        <w:t>, shall reject the SIP re-INVITE request with a SIP 403 (Forbidden) response with the following clarifications:</w:t>
      </w:r>
    </w:p>
    <w:p w14:paraId="5EE9B2E2" w14:textId="77777777" w:rsidR="0087351F" w:rsidRPr="001C16AB" w:rsidRDefault="0087351F" w:rsidP="0087351F">
      <w:pPr>
        <w:pStyle w:val="B2"/>
      </w:pPr>
      <w:r w:rsidRPr="001C16AB">
        <w:t>a)</w:t>
      </w:r>
      <w:r w:rsidRPr="001C16AB">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6806430" w14:textId="77777777" w:rsidR="0087351F" w:rsidRPr="001C16AB" w:rsidRDefault="0087351F" w:rsidP="0087351F">
      <w:pPr>
        <w:pStyle w:val="B2"/>
      </w:pPr>
      <w:r w:rsidRPr="001C16AB">
        <w:t>b)</w:t>
      </w:r>
      <w:r w:rsidRPr="001C16AB">
        <w:tab/>
        <w:t>shall send the SIP 403 (Forbidden) response as specified in 3GPP TS 24.229 [</w:t>
      </w:r>
      <w:r w:rsidRPr="001C16AB">
        <w:rPr>
          <w:lang w:eastAsia="zh-CN"/>
        </w:rPr>
        <w:t>11</w:t>
      </w:r>
      <w:r w:rsidRPr="001C16AB">
        <w:t>] and skip the rest of the steps;</w:t>
      </w:r>
    </w:p>
    <w:p w14:paraId="46906858" w14:textId="77777777" w:rsidR="0087351F" w:rsidRPr="001C16AB" w:rsidRDefault="0087351F" w:rsidP="0087351F">
      <w:pPr>
        <w:pStyle w:val="B1"/>
      </w:pPr>
      <w:r w:rsidRPr="001C16AB">
        <w:t>5)</w:t>
      </w:r>
      <w:r w:rsidRPr="001C16AB">
        <w:tab/>
        <w:t xml:space="preserve">if a Resource-Priority header field is included in the received SIP re-INVITE request: </w:t>
      </w:r>
    </w:p>
    <w:p w14:paraId="2CFFC8D1" w14:textId="77777777" w:rsidR="0087351F" w:rsidRPr="001C16AB" w:rsidRDefault="0087351F" w:rsidP="0087351F">
      <w:pPr>
        <w:pStyle w:val="B2"/>
      </w:pPr>
      <w:r w:rsidRPr="001C16AB">
        <w:t>a)</w:t>
      </w:r>
      <w:r w:rsidRPr="001C16AB">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6BC7D363" w14:textId="77777777" w:rsidR="0087351F" w:rsidRPr="001C16AB" w:rsidRDefault="0087351F" w:rsidP="0087351F">
      <w:pPr>
        <w:pStyle w:val="B2"/>
      </w:pPr>
      <w:r w:rsidRPr="001C16AB">
        <w:t>b)</w:t>
      </w:r>
      <w:r w:rsidRPr="001C16AB">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57885" w14:textId="77777777" w:rsidR="0087351F" w:rsidRPr="001C16AB" w:rsidRDefault="0087351F" w:rsidP="0087351F">
      <w:pPr>
        <w:pStyle w:val="B1"/>
      </w:pPr>
      <w:r w:rsidRPr="001C16AB">
        <w:t>6)</w:t>
      </w:r>
      <w:r w:rsidRPr="001C16AB">
        <w:tab/>
        <w:t>if the received SIP re-INVITE request contains an application/vnd.3gpp.mcvideo-info+xml MIME body with the &lt;emergency-ind&gt; element set to a value of "true" and is an authorized request to initiate an MCVideo emergency group call as determined by subclause </w:t>
      </w:r>
      <w:r w:rsidRPr="001C16AB">
        <w:rPr>
          <w:lang w:eastAsia="zh-CN"/>
        </w:rPr>
        <w:t>6.3.3.1.13.2</w:t>
      </w:r>
      <w:r w:rsidRPr="001C16AB">
        <w:t>, the controlling MCVideo function shall:</w:t>
      </w:r>
    </w:p>
    <w:p w14:paraId="28ED7463" w14:textId="77777777" w:rsidR="0087351F" w:rsidRPr="001C16AB" w:rsidRDefault="0087351F" w:rsidP="0087351F">
      <w:pPr>
        <w:pStyle w:val="B3"/>
      </w:pPr>
      <w:r w:rsidRPr="001C16AB">
        <w:t>i)</w:t>
      </w:r>
      <w:r w:rsidRPr="001C16AB">
        <w:tab/>
        <w:t>shall cache the MCVideo ID of the MCVideo user that has initiated an MCVideo emergency call;</w:t>
      </w:r>
    </w:p>
    <w:p w14:paraId="3896CD5C" w14:textId="77777777" w:rsidR="0087351F" w:rsidRPr="001C16AB" w:rsidRDefault="0087351F" w:rsidP="0087351F">
      <w:pPr>
        <w:pStyle w:val="B3"/>
      </w:pPr>
      <w:r w:rsidRPr="001C16AB">
        <w:t>ii)</w:t>
      </w:r>
      <w:r w:rsidRPr="001C16AB">
        <w:tab/>
        <w:t>if the received SIP INVITE contains an alert indication set to a value of "true" and this is an authorized request for an MCVideo emergency alert meeting the conditions specified in subclause </w:t>
      </w:r>
      <w:r w:rsidRPr="001C16AB">
        <w:rPr>
          <w:lang w:eastAsia="zh-CN"/>
        </w:rPr>
        <w:t>6.3.3.1.13.1</w:t>
      </w:r>
      <w:r w:rsidRPr="001C16AB">
        <w:t>, shall cache the MCVideo ID of the MCVideo user that has initiated an MCVideo emergency alert;</w:t>
      </w:r>
    </w:p>
    <w:p w14:paraId="0C5122A2" w14:textId="77777777" w:rsidR="0087351F" w:rsidRPr="001C16AB" w:rsidRDefault="0087351F" w:rsidP="0087351F">
      <w:pPr>
        <w:pStyle w:val="B3"/>
      </w:pPr>
      <w:r w:rsidRPr="001C16AB">
        <w:t>iii)</w:t>
      </w:r>
      <w:r w:rsidRPr="001C16AB">
        <w:tab/>
        <w:t>if the in-progress emergency state of the group is set to a value of "true":</w:t>
      </w:r>
    </w:p>
    <w:p w14:paraId="1FAA5D05" w14:textId="77777777" w:rsidR="0087351F" w:rsidRPr="001C16AB" w:rsidRDefault="0087351F" w:rsidP="0087351F">
      <w:pPr>
        <w:pStyle w:val="B4"/>
      </w:pPr>
      <w:r w:rsidRPr="001C16AB">
        <w:t>A)</w:t>
      </w:r>
      <w:r w:rsidRPr="001C16AB">
        <w:tab/>
        <w:t>for each of the other affiliated member of the group generate a SIP MESSAGE request notification of the MCVideo user's emergency indication as specified in subclause </w:t>
      </w:r>
      <w:r w:rsidRPr="001C16AB">
        <w:rPr>
          <w:lang w:eastAsia="zh-CN"/>
        </w:rPr>
        <w:t>6.3.3.1.11</w:t>
      </w:r>
      <w:r w:rsidRPr="001C16AB">
        <w:t>, setting the &lt;emergency-ind&gt; element of the application/vnd.3gpp.mcvideo-info+xml MIME body to a value of "true";</w:t>
      </w:r>
    </w:p>
    <w:p w14:paraId="65BF5D2F" w14:textId="77777777" w:rsidR="0087351F" w:rsidRPr="001C16AB" w:rsidRDefault="0087351F" w:rsidP="0087351F">
      <w:pPr>
        <w:pStyle w:val="B4"/>
      </w:pPr>
      <w:r w:rsidRPr="001C16AB">
        <w:t>B)</w:t>
      </w:r>
      <w:r w:rsidRPr="001C16AB">
        <w:tab/>
        <w:t>send the SIP MESSAGE request as specified in 3GPP TS 24.229 [</w:t>
      </w:r>
      <w:r w:rsidRPr="001C16AB">
        <w:rPr>
          <w:lang w:eastAsia="zh-CN"/>
        </w:rPr>
        <w:t>11</w:t>
      </w:r>
      <w:r w:rsidRPr="001C16AB">
        <w:t>]; and</w:t>
      </w:r>
    </w:p>
    <w:p w14:paraId="7966C224" w14:textId="77777777" w:rsidR="0087351F" w:rsidRPr="001C16AB" w:rsidRDefault="0087351F" w:rsidP="0087351F">
      <w:pPr>
        <w:pStyle w:val="B4"/>
      </w:pPr>
      <w:r w:rsidRPr="001C16AB">
        <w:t>C)</w:t>
      </w:r>
      <w:r w:rsidRPr="001C16AB">
        <w:tab/>
        <w:t>if the in-progress imminent peril state of the group is set to a value of "true", shall set it to a value of "false"; and</w:t>
      </w:r>
    </w:p>
    <w:p w14:paraId="7632D8C2" w14:textId="77777777" w:rsidR="0087351F" w:rsidRPr="001C16AB" w:rsidRDefault="0087351F" w:rsidP="0087351F">
      <w:pPr>
        <w:pStyle w:val="B3"/>
      </w:pPr>
      <w:r w:rsidRPr="001C16AB">
        <w:t>iv)</w:t>
      </w:r>
      <w:r w:rsidRPr="001C16AB">
        <w:tab/>
        <w:t>if the in-progress emergency state of the group is set to a value of "false":</w:t>
      </w:r>
    </w:p>
    <w:p w14:paraId="17B28A15" w14:textId="77777777" w:rsidR="0087351F" w:rsidRPr="001C16AB" w:rsidRDefault="0087351F" w:rsidP="0087351F">
      <w:pPr>
        <w:pStyle w:val="B4"/>
      </w:pPr>
      <w:r w:rsidRPr="001C16AB">
        <w:t>A)</w:t>
      </w:r>
      <w:r w:rsidRPr="001C16AB">
        <w:tab/>
        <w:t>shall set the value of the in-progress emergency state of the group to "true";</w:t>
      </w:r>
    </w:p>
    <w:p w14:paraId="376807FE" w14:textId="77777777" w:rsidR="0087351F" w:rsidRPr="001C16AB" w:rsidRDefault="0087351F" w:rsidP="0087351F">
      <w:pPr>
        <w:pStyle w:val="B4"/>
      </w:pPr>
      <w:r w:rsidRPr="001C16AB">
        <w:t>B)</w:t>
      </w:r>
      <w:r w:rsidRPr="001C16AB">
        <w:tab/>
        <w:t>shall start timer TNG2 (in-progress emergency group call timer) and handle its expiry as specified in subclause </w:t>
      </w:r>
      <w:r w:rsidRPr="001C16AB">
        <w:rPr>
          <w:lang w:eastAsia="zh-CN"/>
        </w:rPr>
        <w:t>6.3.3.1.16</w:t>
      </w:r>
      <w:r w:rsidRPr="001C16AB">
        <w:t>;</w:t>
      </w:r>
    </w:p>
    <w:p w14:paraId="2D07763D" w14:textId="77777777" w:rsidR="0087351F" w:rsidRPr="001C16AB" w:rsidRDefault="0087351F" w:rsidP="0087351F">
      <w:pPr>
        <w:pStyle w:val="NO"/>
      </w:pPr>
      <w:r w:rsidRPr="001C16AB">
        <w:lastRenderedPageBreak/>
        <w:t>NOTE 2:</w:t>
      </w:r>
      <w:r w:rsidRPr="001C16AB">
        <w:tab/>
        <w:t>The interactions of TNG2 with the TNG3 (group call timer) are explained in subclause </w:t>
      </w:r>
      <w:r w:rsidRPr="001C16AB">
        <w:rPr>
          <w:lang w:eastAsia="zh-CN"/>
        </w:rPr>
        <w:t>6.3.3.5.2</w:t>
      </w:r>
      <w:r w:rsidRPr="001C16AB">
        <w:t>.</w:t>
      </w:r>
    </w:p>
    <w:p w14:paraId="124FC945" w14:textId="77777777" w:rsidR="0087351F" w:rsidRPr="001C16AB" w:rsidRDefault="0087351F" w:rsidP="0087351F">
      <w:pPr>
        <w:pStyle w:val="EditorsNote"/>
      </w:pPr>
      <w:r w:rsidRPr="001C16AB">
        <w:t>Editor's Note: timers need to be defined.</w:t>
      </w:r>
    </w:p>
    <w:p w14:paraId="19E91E02" w14:textId="77777777" w:rsidR="0087351F" w:rsidRPr="001C16AB" w:rsidRDefault="0087351F" w:rsidP="0087351F">
      <w:pPr>
        <w:pStyle w:val="B4"/>
      </w:pPr>
      <w:r w:rsidRPr="001C16AB">
        <w:t>C)</w:t>
      </w:r>
      <w:r w:rsidRPr="001C16AB">
        <w:tab/>
        <w:t>shall generate SIP re-INVITE requests for the MCVideo emergency group call to the other participants of the MCVideo group call as specified in subclause</w:t>
      </w:r>
      <w:r w:rsidRPr="001C16AB">
        <w:rPr>
          <w:lang w:eastAsia="zh-CN"/>
        </w:rPr>
        <w:t> 6.3.3.1.6</w:t>
      </w:r>
      <w:r w:rsidRPr="001C16AB">
        <w:t>;</w:t>
      </w:r>
    </w:p>
    <w:p w14:paraId="1F30E036" w14:textId="77777777" w:rsidR="0087351F" w:rsidRPr="001C16AB" w:rsidRDefault="0087351F" w:rsidP="0087351F">
      <w:pPr>
        <w:pStyle w:val="B4"/>
      </w:pPr>
      <w:r w:rsidRPr="001C16AB">
        <w:t>D)</w:t>
      </w:r>
      <w:r w:rsidRPr="001C16AB">
        <w:tab/>
        <w:t>shall send the SIP re-INVITEs towards the other participants of the MCVideo group call; and</w:t>
      </w:r>
    </w:p>
    <w:p w14:paraId="311634E9" w14:textId="77777777" w:rsidR="0087351F" w:rsidRPr="001C16AB" w:rsidRDefault="0087351F" w:rsidP="0087351F">
      <w:pPr>
        <w:pStyle w:val="B4"/>
      </w:pPr>
      <w:r w:rsidRPr="001C16AB">
        <w:t>E)</w:t>
      </w:r>
      <w:r w:rsidRPr="001C16AB">
        <w:tab/>
        <w:t>upon receiving a SIP 200 (OK) response to the SIP re-INVITE request the controlling MCVideo function shall interact with the media plane as specified in 3GPP TS 24.581 [</w:t>
      </w:r>
      <w:r w:rsidRPr="001C16AB">
        <w:rPr>
          <w:lang w:eastAsia="zh-CN"/>
        </w:rPr>
        <w:t>5</w:t>
      </w:r>
      <w:r w:rsidRPr="001C16AB">
        <w:t>];</w:t>
      </w:r>
    </w:p>
    <w:p w14:paraId="3BF89873" w14:textId="77777777" w:rsidR="0087351F" w:rsidRPr="001C16AB" w:rsidRDefault="0087351F" w:rsidP="0087351F">
      <w:pPr>
        <w:pStyle w:val="B1"/>
      </w:pPr>
      <w:r w:rsidRPr="001C16AB">
        <w:t>7)</w:t>
      </w:r>
      <w:r w:rsidRPr="001C16AB">
        <w:tab/>
        <w:t>if the received SIP re-INVITE request contains an application/vnd.3gpp.mcvideo-info+xml MIME body with the &lt;emergency-ind&gt; element set to a value of "false" and is an unauthorized request for an MCVideo emergency group call cancellation as determined by subclause </w:t>
      </w:r>
      <w:r w:rsidRPr="001C16AB">
        <w:rPr>
          <w:lang w:eastAsia="zh-CN"/>
        </w:rPr>
        <w:t>6.3.3.1.13.4</w:t>
      </w:r>
      <w:r w:rsidRPr="001C16AB">
        <w:t>:</w:t>
      </w:r>
    </w:p>
    <w:p w14:paraId="4AFD4A65" w14:textId="77777777" w:rsidR="0087351F" w:rsidRPr="001C16AB" w:rsidRDefault="0087351F" w:rsidP="0087351F">
      <w:pPr>
        <w:pStyle w:val="B2"/>
      </w:pPr>
      <w:r w:rsidRPr="001C16AB">
        <w:t>a)</w:t>
      </w:r>
      <w:r w:rsidRPr="001C16AB">
        <w:tab/>
        <w:t>shall reject the SIP re-INVITE request with a SIP 403 (Forbidden) response;</w:t>
      </w:r>
    </w:p>
    <w:p w14:paraId="721BDDA1" w14:textId="77777777" w:rsidR="0087351F" w:rsidRPr="001C16AB" w:rsidRDefault="0087351F" w:rsidP="0087351F">
      <w:pPr>
        <w:pStyle w:val="B2"/>
      </w:pPr>
      <w:r w:rsidRPr="001C16AB">
        <w:t>b)</w:t>
      </w:r>
      <w:r w:rsidRPr="001C16AB">
        <w:tab/>
        <w:t>shall include in the SIP 403 (Forbidden) response an application/vnd.3gpp.mcvideo-info+xml MIME body as specified in annex F.1 with an &lt;emergency-ind&gt; element set to a value of "true";</w:t>
      </w:r>
    </w:p>
    <w:p w14:paraId="32125AA2" w14:textId="77777777" w:rsidR="0087351F" w:rsidRPr="001C16AB" w:rsidRDefault="0087351F" w:rsidP="0087351F">
      <w:pPr>
        <w:pStyle w:val="B2"/>
      </w:pPr>
      <w:r w:rsidRPr="001C16AB">
        <w:t>c)</w:t>
      </w:r>
      <w:r w:rsidRPr="001C16AB">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052BB71F" w14:textId="77777777" w:rsidR="0087351F" w:rsidRPr="001C16AB" w:rsidRDefault="0087351F" w:rsidP="0087351F">
      <w:pPr>
        <w:pStyle w:val="B2"/>
      </w:pPr>
      <w:r w:rsidRPr="001C16AB">
        <w:t>d)</w:t>
      </w:r>
      <w:r w:rsidRPr="001C16AB">
        <w:tab/>
        <w:t>shall send the SIP 403 (Forbidden) response as specified in 3GPP TS 24.229 [</w:t>
      </w:r>
      <w:r w:rsidRPr="001C16AB">
        <w:rPr>
          <w:lang w:eastAsia="zh-CN"/>
        </w:rPr>
        <w:t>11</w:t>
      </w:r>
      <w:r w:rsidRPr="001C16AB">
        <w:t>] and skip the rest of the steps;</w:t>
      </w:r>
    </w:p>
    <w:p w14:paraId="791CD190" w14:textId="77777777" w:rsidR="0087351F" w:rsidRPr="001C16AB" w:rsidRDefault="0087351F" w:rsidP="0087351F">
      <w:pPr>
        <w:pStyle w:val="B1"/>
      </w:pPr>
      <w:r w:rsidRPr="001C16AB">
        <w:t>8)</w:t>
      </w:r>
      <w:r w:rsidRPr="001C16AB">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sidRPr="001C16AB">
        <w:rPr>
          <w:lang w:eastAsia="zh-CN"/>
        </w:rPr>
        <w:t>6.3.3.1.16</w:t>
      </w:r>
      <w:r w:rsidRPr="001C16AB">
        <w:t xml:space="preserve"> and the in-progress emergency state of the group to is set to a value of "true" the controlling MCVideo function:</w:t>
      </w:r>
    </w:p>
    <w:p w14:paraId="61A06F15" w14:textId="77777777" w:rsidR="0087351F" w:rsidRPr="001C16AB" w:rsidRDefault="0087351F" w:rsidP="0087351F">
      <w:pPr>
        <w:pStyle w:val="B2"/>
      </w:pPr>
      <w:r w:rsidRPr="001C16AB">
        <w:t>a)</w:t>
      </w:r>
      <w:r w:rsidRPr="001C16AB">
        <w:tab/>
        <w:t>shall set the in-progress emergency group state of the group to a value of "false";</w:t>
      </w:r>
    </w:p>
    <w:p w14:paraId="62D25683" w14:textId="77777777" w:rsidR="0087351F" w:rsidRPr="001C16AB" w:rsidRDefault="0087351F" w:rsidP="0087351F">
      <w:pPr>
        <w:pStyle w:val="B2"/>
      </w:pPr>
      <w:r w:rsidRPr="001C16AB">
        <w:t>b)</w:t>
      </w:r>
      <w:r w:rsidRPr="001C16AB">
        <w:tab/>
        <w:t>shall clear the cache of the</w:t>
      </w:r>
      <w:r w:rsidRPr="001C16AB">
        <w:rPr>
          <w:lang w:eastAsia="zh-CN"/>
        </w:rPr>
        <w:t xml:space="preserve"> </w:t>
      </w:r>
      <w:r w:rsidRPr="001C16AB">
        <w:t>MCV</w:t>
      </w:r>
      <w:r w:rsidRPr="001C16AB">
        <w:rPr>
          <w:lang w:eastAsia="zh-CN"/>
        </w:rPr>
        <w:t>ideo</w:t>
      </w:r>
      <w:r w:rsidRPr="001C16AB">
        <w:t xml:space="preserve"> ID of the MCVideo user as having</w:t>
      </w:r>
      <w:r w:rsidRPr="001C16AB" w:rsidDel="00467D1E">
        <w:t xml:space="preserve"> </w:t>
      </w:r>
      <w:r w:rsidRPr="001C16AB">
        <w:t>an outstanding MCVideo emergency group call;</w:t>
      </w:r>
    </w:p>
    <w:p w14:paraId="3A4DD048" w14:textId="77777777" w:rsidR="0087351F" w:rsidRPr="001C16AB" w:rsidRDefault="0087351F" w:rsidP="0087351F">
      <w:pPr>
        <w:pStyle w:val="B2"/>
      </w:pPr>
      <w:r w:rsidRPr="001C16AB">
        <w:t>c)</w:t>
      </w:r>
      <w:r w:rsidRPr="001C16AB">
        <w:tab/>
        <w:t>if an &lt;alert-ind&gt; element of the application/vnd.3gpp.mcvideo-info+xml</w:t>
      </w:r>
      <w:r w:rsidRPr="001C16AB" w:rsidDel="00041554">
        <w:t xml:space="preserve"> </w:t>
      </w:r>
      <w:r w:rsidRPr="001C16AB">
        <w:t>MIME body is included and set to "false" and is determined to be an authorized request for an MCVideo emergency alert cancellation as specified in subclause </w:t>
      </w:r>
      <w:r w:rsidRPr="001C16AB">
        <w:rPr>
          <w:lang w:eastAsia="zh-CN"/>
        </w:rPr>
        <w:t>6.3.3.1.13.3</w:t>
      </w:r>
      <w:r w:rsidRPr="001C16AB">
        <w:t xml:space="preserve"> and there is an outstanding MCVideo emergency alert for this MCVideo user shall:</w:t>
      </w:r>
    </w:p>
    <w:p w14:paraId="563C3B30" w14:textId="77777777" w:rsidR="0087351F" w:rsidRPr="001C16AB" w:rsidRDefault="0087351F" w:rsidP="0087351F">
      <w:pPr>
        <w:pStyle w:val="B3"/>
      </w:pPr>
      <w:r w:rsidRPr="001C16AB">
        <w:t>i)</w:t>
      </w:r>
      <w:r w:rsidRPr="001C16AB">
        <w:tab/>
        <w:t>if the received SIP re-INVITE request contains an &lt;originated-by&gt; element in the application/vnd.3gpp.mcvideo-info+xml MIME body, clear the cache of the MCVideo ID of the MCVideo user identified by the &lt;originated-by&gt; element as having</w:t>
      </w:r>
      <w:r w:rsidRPr="001C16AB" w:rsidDel="00467D1E">
        <w:t xml:space="preserve"> </w:t>
      </w:r>
      <w:r w:rsidRPr="001C16AB">
        <w:t>an outstanding MCVideo emergency alert; or</w:t>
      </w:r>
    </w:p>
    <w:p w14:paraId="5FB782E4" w14:textId="77777777" w:rsidR="0087351F" w:rsidRPr="001C16AB" w:rsidRDefault="0087351F" w:rsidP="0087351F">
      <w:pPr>
        <w:pStyle w:val="B3"/>
      </w:pPr>
      <w:r w:rsidRPr="001C16AB">
        <w:rPr>
          <w:lang w:eastAsia="x-none"/>
        </w:rPr>
        <w:t>ii)</w:t>
      </w:r>
      <w:r w:rsidRPr="001C16AB">
        <w:rPr>
          <w:lang w:eastAsia="x-none"/>
        </w:rPr>
        <w:tab/>
        <w:t xml:space="preserve">if the received SIP re-INVITE request does not contain an &lt;originated-by&gt; element in the application/vnd.3gpp.mcvideo-info+xml MIME body, clear the cache </w:t>
      </w:r>
      <w:r w:rsidRPr="001C16AB">
        <w:t>of</w:t>
      </w:r>
      <w:r w:rsidRPr="001C16AB">
        <w:rPr>
          <w:lang w:eastAsia="x-none"/>
        </w:rPr>
        <w:t xml:space="preserve"> the MCVideo ID of the sender of the SIP re-INVITE request as having an outstanding MCVideo emergency alert;</w:t>
      </w:r>
    </w:p>
    <w:p w14:paraId="1E255898" w14:textId="77777777" w:rsidR="0087351F" w:rsidRPr="001C16AB" w:rsidRDefault="0087351F" w:rsidP="0087351F">
      <w:pPr>
        <w:pStyle w:val="B2"/>
      </w:pPr>
      <w:r w:rsidRPr="001C16AB">
        <w:t>d)</w:t>
      </w:r>
      <w:r w:rsidRPr="001C16AB">
        <w:tab/>
        <w:t>shall generate SIP re-INVITE requests to the participants in the group call as specified in subclause </w:t>
      </w:r>
      <w:r w:rsidRPr="001C16AB">
        <w:rPr>
          <w:lang w:eastAsia="zh-CN"/>
        </w:rPr>
        <w:t>6.3.3.1.6</w:t>
      </w:r>
      <w:r w:rsidRPr="001C16AB">
        <w:t>. The MCVideo controlling function:</w:t>
      </w:r>
    </w:p>
    <w:p w14:paraId="19C48B0D" w14:textId="77777777" w:rsidR="0087351F" w:rsidRPr="001C16AB" w:rsidRDefault="0087351F" w:rsidP="0087351F">
      <w:pPr>
        <w:pStyle w:val="B3"/>
      </w:pPr>
      <w:r w:rsidRPr="001C16AB">
        <w:t>i)</w:t>
      </w:r>
      <w:r w:rsidRPr="001C16AB">
        <w:tab/>
        <w:t>for each of the other participants in the group call shall send the SIP re-INVITE request towards the MCVideo client as specified in 3GPP TS 24.229 [</w:t>
      </w:r>
      <w:r w:rsidRPr="001C16AB">
        <w:rPr>
          <w:lang w:eastAsia="zh-CN"/>
        </w:rPr>
        <w:t>11</w:t>
      </w:r>
      <w:r w:rsidRPr="001C16AB">
        <w:t>]; and</w:t>
      </w:r>
    </w:p>
    <w:p w14:paraId="24171E4F" w14:textId="77777777" w:rsidR="0087351F" w:rsidRPr="001C16AB" w:rsidRDefault="0087351F" w:rsidP="0087351F">
      <w:pPr>
        <w:pStyle w:val="B3"/>
      </w:pPr>
      <w:r w:rsidRPr="001C16AB">
        <w:t>ii)</w:t>
      </w:r>
      <w:r w:rsidRPr="001C16AB">
        <w:tab/>
        <w:t>Upon receiving a SIP 200 (OK) response to the SIP re-INVITE request the controlling MCVideo function shall interact with the media plane as specified in 3GPP TS 24.581 [</w:t>
      </w:r>
      <w:r w:rsidRPr="001C16AB">
        <w:rPr>
          <w:lang w:eastAsia="zh-CN"/>
        </w:rPr>
        <w:t>5</w:t>
      </w:r>
      <w:r w:rsidRPr="001C16AB">
        <w:t>];</w:t>
      </w:r>
    </w:p>
    <w:p w14:paraId="25F27319" w14:textId="77777777" w:rsidR="0087351F" w:rsidRPr="001C16AB" w:rsidRDefault="0087351F" w:rsidP="0087351F">
      <w:pPr>
        <w:pStyle w:val="NO"/>
      </w:pPr>
      <w:r w:rsidRPr="001C16AB">
        <w:t>NOTE 3:</w:t>
      </w:r>
      <w:r w:rsidRPr="001C16AB">
        <w:tab/>
        <w:t>Subclause </w:t>
      </w:r>
      <w:r w:rsidRPr="001C16AB">
        <w:rPr>
          <w:lang w:eastAsia="zh-CN"/>
        </w:rPr>
        <w:t>6.3.3.1.5</w:t>
      </w:r>
      <w:r w:rsidRPr="001C16AB">
        <w:t xml:space="preserve"> will inform the group call participants of the cancellation of the MCVideo group's in-progress emergency state and the cancellation of the MCVideo emergency alert if applicable.</w:t>
      </w:r>
    </w:p>
    <w:p w14:paraId="61365AF9" w14:textId="77777777" w:rsidR="0087351F" w:rsidRPr="001C16AB" w:rsidRDefault="0087351F" w:rsidP="0087351F">
      <w:pPr>
        <w:pStyle w:val="B2"/>
      </w:pPr>
      <w:r w:rsidRPr="001C16AB">
        <w:t>e)</w:t>
      </w:r>
      <w:r w:rsidRPr="001C16AB">
        <w:tab/>
        <w:t>shall stop timer TNG2 (in-progress emergency group call timer); and</w:t>
      </w:r>
    </w:p>
    <w:p w14:paraId="7D4CFAF0" w14:textId="77777777" w:rsidR="0087351F" w:rsidRPr="001C16AB" w:rsidRDefault="0087351F" w:rsidP="0087351F">
      <w:pPr>
        <w:pStyle w:val="NO"/>
      </w:pPr>
      <w:r w:rsidRPr="001C16AB">
        <w:lastRenderedPageBreak/>
        <w:t>NOTE 4:</w:t>
      </w:r>
      <w:r w:rsidRPr="001C16AB">
        <w:tab/>
        <w:t>The interactions of TNG2 with the TNG3 (group call timer) are explained in subclause </w:t>
      </w:r>
      <w:r w:rsidRPr="001C16AB">
        <w:rPr>
          <w:lang w:eastAsia="zh-CN"/>
        </w:rPr>
        <w:t>6.3.3.5.2</w:t>
      </w:r>
      <w:r w:rsidRPr="001C16AB">
        <w:t>;</w:t>
      </w:r>
    </w:p>
    <w:p w14:paraId="0D43CC64" w14:textId="77777777" w:rsidR="0087351F" w:rsidRPr="001C16AB" w:rsidRDefault="0087351F" w:rsidP="0087351F">
      <w:pPr>
        <w:pStyle w:val="B2"/>
      </w:pPr>
      <w:r w:rsidRPr="001C16AB">
        <w:t>f)</w:t>
      </w:r>
      <w:r w:rsidRPr="001C16AB">
        <w:tab/>
        <w:t>for each of the affiliated members of the group that are not participating in the call:</w:t>
      </w:r>
    </w:p>
    <w:p w14:paraId="7D04CDE6" w14:textId="77777777" w:rsidR="0087351F" w:rsidRPr="001C16AB" w:rsidRDefault="0087351F" w:rsidP="0087351F">
      <w:pPr>
        <w:pStyle w:val="B3"/>
      </w:pPr>
      <w:r w:rsidRPr="001C16AB">
        <w:t>i)</w:t>
      </w:r>
      <w:r w:rsidRPr="001C16AB">
        <w:tab/>
        <w:t>generate a SIP MESSAGE request notification of the cancellation of the MCVideo user's emergency call as specified in subclause </w:t>
      </w:r>
      <w:r w:rsidRPr="001C16AB">
        <w:rPr>
          <w:lang w:eastAsia="zh-CN"/>
        </w:rPr>
        <w:t>6.3.3.1.11</w:t>
      </w:r>
      <w:r w:rsidRPr="001C16AB">
        <w:t>;</w:t>
      </w:r>
    </w:p>
    <w:p w14:paraId="3C5BEBE3" w14:textId="77777777" w:rsidR="0087351F" w:rsidRPr="001C16AB" w:rsidRDefault="0087351F" w:rsidP="0087351F">
      <w:pPr>
        <w:pStyle w:val="B3"/>
      </w:pPr>
      <w:r w:rsidRPr="001C16AB">
        <w:t>ii)</w:t>
      </w:r>
      <w:r w:rsidRPr="001C16AB">
        <w:tab/>
        <w:t>set the &lt;emergency-ind&gt; element of the application/vnd.3gpp.mcvideo-info+xml MIME body to a value of "false";</w:t>
      </w:r>
    </w:p>
    <w:p w14:paraId="2D753CB5" w14:textId="77777777" w:rsidR="0087351F" w:rsidRPr="001C16AB" w:rsidRDefault="0087351F" w:rsidP="0087351F">
      <w:pPr>
        <w:pStyle w:val="B3"/>
      </w:pPr>
      <w:r w:rsidRPr="001C16AB">
        <w:t>iii)</w:t>
      </w:r>
      <w:r w:rsidRPr="001C16AB">
        <w:tab/>
        <w:t>if indicated above in step 8) c), set the &lt;alert-ind&gt; element of the application/vnd.3gpp.mcvideo-info+xml MIME body to a value of "false"; and</w:t>
      </w:r>
    </w:p>
    <w:p w14:paraId="05A6AC0C" w14:textId="77777777" w:rsidR="0087351F" w:rsidRPr="001C16AB" w:rsidRDefault="0087351F" w:rsidP="0087351F">
      <w:pPr>
        <w:pStyle w:val="B3"/>
      </w:pPr>
      <w:r w:rsidRPr="001C16AB">
        <w:t>iv)</w:t>
      </w:r>
      <w:r w:rsidRPr="001C16AB">
        <w:tab/>
        <w:t>send the SIP MESSAGE request according to 3GPP TS 24.229 [</w:t>
      </w:r>
      <w:r w:rsidRPr="001C16AB">
        <w:rPr>
          <w:lang w:eastAsia="zh-CN"/>
        </w:rPr>
        <w:t>11</w:t>
      </w:r>
      <w:r w:rsidRPr="001C16AB">
        <w:t>];</w:t>
      </w:r>
    </w:p>
    <w:p w14:paraId="6622F5FD" w14:textId="77777777" w:rsidR="0087351F" w:rsidRPr="001C16AB" w:rsidRDefault="0087351F" w:rsidP="0087351F">
      <w:pPr>
        <w:pStyle w:val="B1"/>
      </w:pPr>
      <w:r w:rsidRPr="001C16AB">
        <w:t>9)</w:t>
      </w:r>
      <w:r w:rsidRPr="001C16AB">
        <w:tab/>
        <w:t>if the received SIP re-INVITE request contains an imminent peril indication and the in-progress emergency group state of the group is set to a value of "false", shall perform the procedures specified in subclause </w:t>
      </w:r>
      <w:r w:rsidRPr="001C16AB">
        <w:rPr>
          <w:lang w:eastAsia="zh-CN"/>
        </w:rPr>
        <w:t>9</w:t>
      </w:r>
      <w:r w:rsidRPr="001C16AB">
        <w:t>.</w:t>
      </w:r>
      <w:r w:rsidRPr="001C16AB">
        <w:rPr>
          <w:lang w:eastAsia="zh-CN"/>
        </w:rPr>
        <w:t>2</w:t>
      </w:r>
      <w:r w:rsidRPr="001C16AB">
        <w:t>.1.4.8 and skip the rest of the steps.</w:t>
      </w:r>
    </w:p>
    <w:p w14:paraId="6643DC80" w14:textId="77777777" w:rsidR="0087351F" w:rsidRPr="001C16AB" w:rsidRDefault="0087351F" w:rsidP="0087351F">
      <w:r w:rsidRPr="001C16AB">
        <w:t>Upon receiving a SIP 200 (OK) response to a SIP re-INVITE request the controlling MCVideo function shall interact with the media plane as specified in 3GPP TS 24.581 [</w:t>
      </w:r>
      <w:r w:rsidRPr="001C16AB">
        <w:rPr>
          <w:lang w:eastAsia="zh-CN"/>
        </w:rPr>
        <w:t>5</w:t>
      </w:r>
      <w:r w:rsidRPr="001C16AB">
        <w:t>];</w:t>
      </w:r>
    </w:p>
    <w:p w14:paraId="546F026D" w14:textId="77777777" w:rsidR="0087351F" w:rsidRPr="001C16AB" w:rsidRDefault="0087351F" w:rsidP="0087351F">
      <w:pPr>
        <w:pStyle w:val="B1"/>
      </w:pPr>
      <w:r w:rsidRPr="001C16AB">
        <w:t>1)</w:t>
      </w:r>
      <w:r w:rsidRPr="001C16AB">
        <w:tab/>
        <w:t>shall generate a SIP 200 (OK) response according to rules and procedures of 3GPP TS 24.229 [</w:t>
      </w:r>
      <w:r w:rsidRPr="001C16AB">
        <w:rPr>
          <w:lang w:eastAsia="zh-CN"/>
        </w:rPr>
        <w:t>11</w:t>
      </w:r>
      <w:r w:rsidRPr="001C16AB">
        <w:t>];</w:t>
      </w:r>
    </w:p>
    <w:p w14:paraId="41BCE6F7" w14:textId="77777777" w:rsidR="0087351F" w:rsidRPr="001C16AB" w:rsidRDefault="0087351F" w:rsidP="0087351F">
      <w:pPr>
        <w:pStyle w:val="B1"/>
      </w:pPr>
      <w:r w:rsidRPr="001C16AB">
        <w:t>2)</w:t>
      </w:r>
      <w:r w:rsidRPr="001C16AB">
        <w:tab/>
        <w:t>shall include in the SIP 200 (OK) response an SDP answer according to 3GPP TS 24.229 [</w:t>
      </w:r>
      <w:r w:rsidRPr="001C16AB">
        <w:rPr>
          <w:lang w:eastAsia="zh-CN"/>
        </w:rPr>
        <w:t>11</w:t>
      </w:r>
      <w:r w:rsidRPr="001C16AB">
        <w:t>] with the clarifications specified in subclause </w:t>
      </w:r>
      <w:r w:rsidRPr="001C16AB">
        <w:rPr>
          <w:lang w:eastAsia="zh-CN"/>
        </w:rPr>
        <w:t>6.3.3.2.1</w:t>
      </w:r>
      <w:r w:rsidRPr="001C16AB">
        <w:t>;</w:t>
      </w:r>
    </w:p>
    <w:p w14:paraId="06F563A2" w14:textId="77777777" w:rsidR="0087351F" w:rsidRPr="001C16AB" w:rsidRDefault="0087351F" w:rsidP="0087351F">
      <w:pPr>
        <w:pStyle w:val="B1"/>
      </w:pPr>
      <w:r w:rsidRPr="001C16AB">
        <w:t>3)</w:t>
      </w:r>
      <w:r w:rsidRPr="001C16AB">
        <w:tab/>
        <w:t>shall include the "norefersub" option tag in a Supported header field according to IETF RFC 4488 [</w:t>
      </w:r>
      <w:r w:rsidRPr="001C16AB">
        <w:rPr>
          <w:lang w:eastAsia="zh-CN"/>
        </w:rPr>
        <w:t>31</w:t>
      </w:r>
      <w:r w:rsidRPr="001C16AB">
        <w:t>];</w:t>
      </w:r>
    </w:p>
    <w:p w14:paraId="0EFBDF6C" w14:textId="77777777" w:rsidR="0087351F" w:rsidRPr="001C16AB" w:rsidRDefault="0087351F" w:rsidP="0087351F">
      <w:pPr>
        <w:pStyle w:val="B1"/>
      </w:pPr>
      <w:r w:rsidRPr="001C16AB">
        <w:t>4)</w:t>
      </w:r>
      <w:r w:rsidRPr="001C16AB">
        <w:tab/>
        <w:t>shall include the "tdialog" option tag in a Supported header field according to IETF RFC 4538 [</w:t>
      </w:r>
      <w:r w:rsidRPr="001C16AB">
        <w:rPr>
          <w:lang w:eastAsia="zh-CN"/>
        </w:rPr>
        <w:t>32</w:t>
      </w:r>
      <w:r w:rsidRPr="001C16AB">
        <w:t>];</w:t>
      </w:r>
    </w:p>
    <w:p w14:paraId="6FB6F418" w14:textId="77777777" w:rsidR="0087351F" w:rsidRPr="001C16AB" w:rsidRDefault="0087351F" w:rsidP="0087351F">
      <w:pPr>
        <w:pStyle w:val="B1"/>
      </w:pPr>
      <w:r w:rsidRPr="001C16AB">
        <w:t>5)</w:t>
      </w:r>
      <w:r w:rsidRPr="001C16AB">
        <w:tab/>
        <w:t>if the received SIP re-INVITE request contains an application/vnd.3gpp.mcvideo-info+xml MIME body with the &lt;alert-ind&gt; element set to a value of "true" and if this is an unauthorized request for an MCVideo emergency alert as determined by subclause </w:t>
      </w:r>
      <w:r w:rsidRPr="001C16AB">
        <w:rPr>
          <w:lang w:eastAsia="zh-CN"/>
        </w:rPr>
        <w:t>6.3.3.1.13.1</w:t>
      </w:r>
      <w:r w:rsidRPr="001C16AB">
        <w:t>, shall include in the SIP 200 (OK) response the warning text set to "149 SIP INFO request pending" in a Warning header field as specified in subclause </w:t>
      </w:r>
      <w:r w:rsidRPr="001C16AB">
        <w:rPr>
          <w:lang w:eastAsia="zh-CN"/>
        </w:rPr>
        <w:t>4.4</w:t>
      </w:r>
      <w:r w:rsidRPr="001C16AB">
        <w:t>;</w:t>
      </w:r>
    </w:p>
    <w:p w14:paraId="58BF2FF5" w14:textId="77777777" w:rsidR="0087351F" w:rsidRPr="001C16AB" w:rsidRDefault="0087351F" w:rsidP="0087351F">
      <w:pPr>
        <w:pStyle w:val="B1"/>
      </w:pPr>
      <w:r w:rsidRPr="001C16AB">
        <w:t>6)</w:t>
      </w:r>
      <w:r w:rsidRPr="001C16AB">
        <w:tab/>
        <w:t>if the received SIP re-INVITE request contains an application/vnd.3gpp.mcvideo-info+xml MIME body with the &lt;alert-ind&gt; element set to a value of "false" and if this is an unauthorized request for an MCVideo emergency alert cancellation as determined by subclause </w:t>
      </w:r>
      <w:r w:rsidRPr="001C16AB">
        <w:rPr>
          <w:lang w:eastAsia="zh-CN"/>
        </w:rPr>
        <w:t>6.3.3.1.13.3</w:t>
      </w:r>
      <w:r w:rsidRPr="001C16AB">
        <w:t>, shall include in the SIP 200 (OK) response the warning text set to "149 SIP INFO request pending" in a Warning header field as specified in subclause </w:t>
      </w:r>
      <w:r w:rsidRPr="001C16AB">
        <w:rPr>
          <w:lang w:eastAsia="zh-CN"/>
        </w:rPr>
        <w:t>4.4</w:t>
      </w:r>
      <w:r w:rsidRPr="001C16AB">
        <w:t>;</w:t>
      </w:r>
    </w:p>
    <w:p w14:paraId="399FB1EE" w14:textId="77777777" w:rsidR="0087351F" w:rsidRPr="001C16AB" w:rsidRDefault="0087351F" w:rsidP="0087351F">
      <w:pPr>
        <w:pStyle w:val="B1"/>
      </w:pPr>
      <w:r w:rsidRPr="001C16AB">
        <w:t>7)</w:t>
      </w:r>
      <w:r w:rsidRPr="001C16AB">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sidRPr="001C16AB">
        <w:rPr>
          <w:lang w:eastAsia="zh-CN"/>
        </w:rPr>
        <w:t>4.4</w:t>
      </w:r>
      <w:r w:rsidRPr="001C16AB">
        <w:t>;</w:t>
      </w:r>
    </w:p>
    <w:p w14:paraId="3E79CED4" w14:textId="77777777" w:rsidR="0087351F" w:rsidRPr="001C16AB" w:rsidRDefault="0087351F" w:rsidP="0087351F">
      <w:pPr>
        <w:pStyle w:val="NO"/>
      </w:pPr>
      <w:r w:rsidRPr="001C16AB">
        <w:t>NOTE 5:</w:t>
      </w:r>
      <w:r w:rsidRPr="001C16AB">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006CE9" w14:textId="77777777" w:rsidR="0087351F" w:rsidRPr="001C16AB" w:rsidRDefault="0087351F" w:rsidP="0087351F">
      <w:pPr>
        <w:pStyle w:val="B1"/>
      </w:pPr>
      <w:r w:rsidRPr="001C16AB">
        <w:t>8)</w:t>
      </w:r>
      <w:r w:rsidRPr="001C16AB">
        <w:tab/>
        <w:t>shall interact with media plane as specified in 3GPP TS 24.581 [</w:t>
      </w:r>
      <w:r w:rsidRPr="001C16AB">
        <w:rPr>
          <w:lang w:eastAsia="zh-CN"/>
        </w:rPr>
        <w:t>5</w:t>
      </w:r>
      <w:r w:rsidRPr="001C16AB">
        <w:t>]; and</w:t>
      </w:r>
    </w:p>
    <w:p w14:paraId="455F14F0" w14:textId="77777777" w:rsidR="0087351F" w:rsidRPr="001C16AB" w:rsidRDefault="0087351F" w:rsidP="0087351F">
      <w:pPr>
        <w:pStyle w:val="B1"/>
      </w:pPr>
      <w:r w:rsidRPr="001C16AB">
        <w:t>9)</w:t>
      </w:r>
      <w:r w:rsidRPr="001C16AB">
        <w:tab/>
        <w:t>shall send the SIP 200 (OK) response towards the MCVideo client according to 3GPP TS 24.229 [</w:t>
      </w:r>
      <w:r w:rsidRPr="001C16AB">
        <w:rPr>
          <w:lang w:eastAsia="zh-CN"/>
        </w:rPr>
        <w:t>11</w:t>
      </w:r>
      <w:r w:rsidRPr="001C16AB">
        <w:t>].</w:t>
      </w:r>
    </w:p>
    <w:p w14:paraId="6BB32369" w14:textId="77777777" w:rsidR="0087351F" w:rsidRPr="001C16AB" w:rsidRDefault="0087351F" w:rsidP="0087351F">
      <w:r w:rsidRPr="001C16AB">
        <w:t>Upon receiving a SIP ACK to the SIP 200 (OK) response sent towards the inviting MCVideo client, and the SIP 200 (OK) response was sent with the warning text set to "149 SIP INFO request pending" in a Warning header field as specified in subclause </w:t>
      </w:r>
      <w:r w:rsidRPr="001C16AB">
        <w:rPr>
          <w:lang w:eastAsia="zh-CN"/>
        </w:rPr>
        <w:t>4.4</w:t>
      </w:r>
      <w:r w:rsidRPr="001C16AB">
        <w:t>, the controlling MCVideo function shall follow the procedures in subclause </w:t>
      </w:r>
      <w:r w:rsidRPr="001C16AB">
        <w:rPr>
          <w:lang w:eastAsia="zh-CN"/>
        </w:rPr>
        <w:t>6.3.3.1.18</w:t>
      </w:r>
      <w:r w:rsidRPr="001C16AB">
        <w:t>.</w:t>
      </w:r>
    </w:p>
    <w:p w14:paraId="52626662" w14:textId="77777777" w:rsidR="0087351F" w:rsidRPr="001C16AB" w:rsidRDefault="0087351F" w:rsidP="0087351F">
      <w:r w:rsidRPr="001C16AB">
        <w:t>Upon receipt of a SIP 2xx response for an outgoing SIP MESSAGE request, shall handle according to 3GPP TS 24.229 [</w:t>
      </w:r>
      <w:r w:rsidRPr="001C16AB">
        <w:rPr>
          <w:lang w:eastAsia="zh-CN"/>
        </w:rPr>
        <w:t>11</w:t>
      </w:r>
      <w:r w:rsidRPr="001C16AB">
        <w:t>].</w:t>
      </w:r>
    </w:p>
    <w:p w14:paraId="23FEA587" w14:textId="77777777" w:rsidR="0087351F" w:rsidRPr="001C16AB" w:rsidRDefault="0087351F" w:rsidP="0087351F">
      <w:r w:rsidRPr="001C16AB">
        <w:t>[TS 24.281, clause 9.2.1.4.8]</w:t>
      </w:r>
    </w:p>
    <w:p w14:paraId="7B210368" w14:textId="77777777" w:rsidR="0087351F" w:rsidRPr="001C16AB" w:rsidRDefault="0087351F" w:rsidP="0087351F">
      <w:r w:rsidRPr="001C16AB">
        <w:t>This procedure is initiated by the controlling MCVideo function as the result of an action in subclause </w:t>
      </w:r>
      <w:r w:rsidRPr="001C16AB">
        <w:rPr>
          <w:lang w:eastAsia="zh-CN"/>
        </w:rPr>
        <w:t>9</w:t>
      </w:r>
      <w:r w:rsidRPr="001C16AB">
        <w:t>.</w:t>
      </w:r>
      <w:r w:rsidRPr="001C16AB">
        <w:rPr>
          <w:lang w:eastAsia="zh-CN"/>
        </w:rPr>
        <w:t>2</w:t>
      </w:r>
      <w:r w:rsidRPr="001C16AB">
        <w:t>.1.4.7.</w:t>
      </w:r>
    </w:p>
    <w:p w14:paraId="3C8CA50B" w14:textId="77777777" w:rsidR="0087351F" w:rsidRPr="001C16AB" w:rsidRDefault="0087351F" w:rsidP="0087351F">
      <w:r w:rsidRPr="001C16AB">
        <w:lastRenderedPageBreak/>
        <w:t>In the procedures in this subclause:</w:t>
      </w:r>
    </w:p>
    <w:p w14:paraId="7AA45F00" w14:textId="77777777" w:rsidR="0087351F" w:rsidRPr="001C16AB" w:rsidRDefault="0087351F" w:rsidP="0087351F">
      <w:pPr>
        <w:pStyle w:val="B1"/>
      </w:pPr>
      <w:r w:rsidRPr="001C16AB">
        <w:t>1)</w:t>
      </w:r>
      <w:r w:rsidRPr="001C16AB">
        <w:tab/>
        <w:t>imminent peril indication in an incoming SIP re-INVITE request refers to the &lt;imminentperil-ind&gt; element of the application/vnd.3gpp.mcvideo-info+xml MIME body.</w:t>
      </w:r>
    </w:p>
    <w:p w14:paraId="0EDD7232" w14:textId="77777777" w:rsidR="0087351F" w:rsidRPr="001C16AB" w:rsidRDefault="0087351F" w:rsidP="0087351F">
      <w:r w:rsidRPr="001C16AB">
        <w:t>When the controlling function receives a SIP re-INVITE request with an imminent peril indication set to "true", the controlling function:</w:t>
      </w:r>
    </w:p>
    <w:p w14:paraId="6072B0EB" w14:textId="77777777" w:rsidR="0087351F" w:rsidRPr="001C16AB" w:rsidRDefault="0087351F" w:rsidP="0087351F">
      <w:pPr>
        <w:pStyle w:val="B1"/>
      </w:pPr>
      <w:r w:rsidRPr="001C16AB">
        <w:t>1)</w:t>
      </w:r>
      <w:r w:rsidRPr="001C16AB">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AFA0F86" w14:textId="77777777" w:rsidR="0087351F" w:rsidRPr="001C16AB" w:rsidRDefault="0087351F" w:rsidP="0087351F">
      <w:pPr>
        <w:pStyle w:val="NO"/>
      </w:pPr>
      <w:r w:rsidRPr="001C16AB">
        <w:t>NOTE: 1</w:t>
      </w:r>
      <w:r w:rsidRPr="001C16AB">
        <w:tab/>
        <w:t>The calling procedure has already determined that this is not an unauthorized request for an MCVideo imminent peril call, therefore that check does not need to be repeated in the current procedure.</w:t>
      </w:r>
    </w:p>
    <w:p w14:paraId="56324D96" w14:textId="77777777" w:rsidR="0087351F" w:rsidRPr="001C16AB" w:rsidRDefault="0087351F" w:rsidP="0087351F">
      <w:pPr>
        <w:pStyle w:val="B2"/>
      </w:pPr>
      <w:r w:rsidRPr="001C16AB">
        <w:t>a)</w:t>
      </w:r>
      <w:r w:rsidRPr="001C16AB">
        <w:tab/>
        <w:t>if the in-progress imminent peril state of the group is set to a value of "true" and this MCVideo user is indicating a new imminent peril indication:</w:t>
      </w:r>
    </w:p>
    <w:p w14:paraId="62D75F63" w14:textId="77777777" w:rsidR="0087351F" w:rsidRPr="001C16AB" w:rsidRDefault="0087351F" w:rsidP="0087351F">
      <w:pPr>
        <w:pStyle w:val="B3"/>
      </w:pPr>
      <w:r w:rsidRPr="001C16AB">
        <w:t>i)</w:t>
      </w:r>
      <w:r w:rsidRPr="001C16AB">
        <w:tab/>
        <w:t>for each of the other affiliated member of the group generate a SIP MESSAGE request notification of the MCVideo user's imminent peril indication as specified in subclause </w:t>
      </w:r>
      <w:r w:rsidRPr="001C16AB">
        <w:rPr>
          <w:lang w:eastAsia="zh-CN"/>
        </w:rPr>
        <w:t>6.3.3.1.11</w:t>
      </w:r>
      <w:r w:rsidRPr="001C16AB">
        <w:t xml:space="preserve"> with the following clarifications;</w:t>
      </w:r>
    </w:p>
    <w:p w14:paraId="7B734861" w14:textId="77777777" w:rsidR="0087351F" w:rsidRPr="001C16AB" w:rsidRDefault="0087351F" w:rsidP="0087351F">
      <w:pPr>
        <w:pStyle w:val="B4"/>
      </w:pPr>
      <w:r w:rsidRPr="001C16AB">
        <w:t>A)</w:t>
      </w:r>
      <w:r w:rsidRPr="001C16AB">
        <w:tab/>
        <w:t>set the &lt;imminentperil-ind&gt; element of the application/vnd.3gpp.mcvideo-info+xml MIME body to a value of "true"; and</w:t>
      </w:r>
    </w:p>
    <w:p w14:paraId="10ACB544" w14:textId="77777777" w:rsidR="0087351F" w:rsidRPr="001C16AB" w:rsidRDefault="0087351F" w:rsidP="0087351F">
      <w:pPr>
        <w:pStyle w:val="B4"/>
      </w:pPr>
      <w:r w:rsidRPr="001C16AB">
        <w:t>B)</w:t>
      </w:r>
      <w:r w:rsidRPr="001C16AB">
        <w:tab/>
        <w:t>send the SIP MESSAGE request as specified in 3GPP TS 24.229 [</w:t>
      </w:r>
      <w:r w:rsidRPr="001C16AB">
        <w:rPr>
          <w:lang w:eastAsia="zh-CN"/>
        </w:rPr>
        <w:t>11</w:t>
      </w:r>
      <w:r w:rsidRPr="001C16AB">
        <w:t>];</w:t>
      </w:r>
    </w:p>
    <w:p w14:paraId="4CB2A747" w14:textId="77777777" w:rsidR="0087351F" w:rsidRPr="001C16AB" w:rsidRDefault="0087351F" w:rsidP="0087351F">
      <w:pPr>
        <w:pStyle w:val="B2"/>
      </w:pPr>
      <w:r w:rsidRPr="001C16AB">
        <w:t>b)</w:t>
      </w:r>
      <w:r w:rsidRPr="001C16AB">
        <w:tab/>
        <w:t>if the in-progress imminent peril state of the group is set to a value of "false";</w:t>
      </w:r>
    </w:p>
    <w:p w14:paraId="7CC823C2" w14:textId="77777777" w:rsidR="0087351F" w:rsidRPr="001C16AB" w:rsidRDefault="0087351F" w:rsidP="0087351F">
      <w:pPr>
        <w:pStyle w:val="B3"/>
      </w:pPr>
      <w:r w:rsidRPr="001C16AB">
        <w:t>i)</w:t>
      </w:r>
      <w:r w:rsidRPr="001C16AB">
        <w:tab/>
        <w:t>set the value of the in-progress imminent peril state of the group to "true";</w:t>
      </w:r>
    </w:p>
    <w:p w14:paraId="2510C8EE" w14:textId="77777777" w:rsidR="0087351F" w:rsidRPr="001C16AB" w:rsidRDefault="0087351F" w:rsidP="0087351F">
      <w:pPr>
        <w:pStyle w:val="B3"/>
      </w:pPr>
      <w:r w:rsidRPr="001C16AB">
        <w:t>ii)</w:t>
      </w:r>
      <w:r w:rsidRPr="001C16AB">
        <w:tab/>
        <w:t>generate SIP re-INVITE requests for the MCVideo imminent peril group call to participants in the MCVideo group call as specified in subclause </w:t>
      </w:r>
      <w:r w:rsidRPr="001C16AB">
        <w:rPr>
          <w:lang w:eastAsia="zh-CN"/>
        </w:rPr>
        <w:t>6.3.3.1.15</w:t>
      </w:r>
      <w:r w:rsidRPr="001C16AB">
        <w:t>;</w:t>
      </w:r>
    </w:p>
    <w:p w14:paraId="0FF92B41" w14:textId="77777777" w:rsidR="0087351F" w:rsidRPr="001C16AB" w:rsidRDefault="0087351F" w:rsidP="0087351F">
      <w:pPr>
        <w:pStyle w:val="B3"/>
      </w:pPr>
      <w:r w:rsidRPr="001C16AB">
        <w:t>iii)</w:t>
      </w:r>
      <w:r w:rsidRPr="001C16AB">
        <w:tab/>
        <w:t>send the SIP re-INVITES to all of the other participants in the MCVideo group call;</w:t>
      </w:r>
    </w:p>
    <w:p w14:paraId="64FD1974" w14:textId="77777777" w:rsidR="0087351F" w:rsidRPr="001C16AB" w:rsidRDefault="0087351F" w:rsidP="0087351F">
      <w:pPr>
        <w:pStyle w:val="B3"/>
      </w:pPr>
      <w:r w:rsidRPr="001C16AB">
        <w:t>iv)</w:t>
      </w:r>
      <w:r w:rsidRPr="001C16AB">
        <w:tab/>
        <w:t>for each of the affiliated members of the group not participating in the group call, generate a SIP MESSAGE request notification of the MCVideo user's imminent peril indication as specified in subclause </w:t>
      </w:r>
      <w:r w:rsidRPr="001C16AB">
        <w:rPr>
          <w:lang w:eastAsia="zh-CN"/>
        </w:rPr>
        <w:t>6.3.3.1.11</w:t>
      </w:r>
      <w:r w:rsidRPr="001C16AB">
        <w:t xml:space="preserve"> with the following clarifications;</w:t>
      </w:r>
    </w:p>
    <w:p w14:paraId="5CC663DC" w14:textId="77777777" w:rsidR="0087351F" w:rsidRPr="001C16AB" w:rsidRDefault="0087351F" w:rsidP="0087351F">
      <w:pPr>
        <w:pStyle w:val="B4"/>
      </w:pPr>
      <w:r w:rsidRPr="001C16AB">
        <w:t>A)</w:t>
      </w:r>
      <w:r w:rsidRPr="001C16AB">
        <w:tab/>
        <w:t>set the &lt;imminentperil-ind&gt; element of the application/vnd.3gpp.mcvideo-info+xml MIME body to a value of "true"; and</w:t>
      </w:r>
    </w:p>
    <w:p w14:paraId="41F1DE44" w14:textId="77777777" w:rsidR="0087351F" w:rsidRPr="001C16AB" w:rsidRDefault="0087351F" w:rsidP="0087351F">
      <w:pPr>
        <w:pStyle w:val="B4"/>
      </w:pPr>
      <w:r w:rsidRPr="001C16AB">
        <w:t>B)</w:t>
      </w:r>
      <w:r w:rsidRPr="001C16AB">
        <w:tab/>
        <w:t>send the SIP MESSAGE request as specified in 3GPP TS 24.229 [</w:t>
      </w:r>
      <w:r w:rsidRPr="001C16AB">
        <w:rPr>
          <w:lang w:eastAsia="zh-CN"/>
        </w:rPr>
        <w:t>11</w:t>
      </w:r>
      <w:r w:rsidRPr="001C16AB">
        <w:t>]; and</w:t>
      </w:r>
    </w:p>
    <w:p w14:paraId="76E8AD64" w14:textId="77777777" w:rsidR="0087351F" w:rsidRPr="001C16AB" w:rsidRDefault="0087351F" w:rsidP="0087351F">
      <w:pPr>
        <w:pStyle w:val="B2"/>
      </w:pPr>
      <w:r w:rsidRPr="001C16AB">
        <w:t>c)</w:t>
      </w:r>
      <w:r w:rsidRPr="001C16AB">
        <w:tab/>
        <w:t>cache the information that this MCVideo user has initiated an MCVideo imminent peril call;</w:t>
      </w:r>
    </w:p>
    <w:p w14:paraId="5750DB99" w14:textId="77777777" w:rsidR="0087351F" w:rsidRPr="001C16AB" w:rsidRDefault="0087351F" w:rsidP="0087351F">
      <w:pPr>
        <w:pStyle w:val="B1"/>
      </w:pPr>
      <w:r w:rsidRPr="001C16AB">
        <w:t>2)</w:t>
      </w:r>
      <w:r w:rsidRPr="001C16AB">
        <w:tab/>
        <w:t>if the SIP re-INVITE request contains an application/vnd.3gpp.mcvideo-info+xml MIME body with the &lt;imminentperil-ind&gt; element set to a value of "false" and is an unauthorized request for an MCVideo imminent peril group call cancellation as determined by subclause </w:t>
      </w:r>
      <w:r w:rsidRPr="001C16AB">
        <w:rPr>
          <w:lang w:eastAsia="zh-CN"/>
        </w:rPr>
        <w:t>6.3.3.1.13.6</w:t>
      </w:r>
      <w:r w:rsidRPr="001C16AB">
        <w:t xml:space="preserve"> shall:</w:t>
      </w:r>
    </w:p>
    <w:p w14:paraId="5405699A" w14:textId="77777777" w:rsidR="0087351F" w:rsidRPr="001C16AB" w:rsidRDefault="0087351F" w:rsidP="0087351F">
      <w:pPr>
        <w:pStyle w:val="B2"/>
      </w:pPr>
      <w:r w:rsidRPr="001C16AB">
        <w:t>a)</w:t>
      </w:r>
      <w:r w:rsidRPr="001C16AB">
        <w:tab/>
        <w:t>reject the SIP re-INVITE request with a SIP 403 (Forbidden) response to the SIP re-INVITE request; and</w:t>
      </w:r>
    </w:p>
    <w:p w14:paraId="6EB11DCC" w14:textId="77777777" w:rsidR="0087351F" w:rsidRPr="001C16AB" w:rsidRDefault="0087351F" w:rsidP="0087351F">
      <w:pPr>
        <w:pStyle w:val="B2"/>
      </w:pPr>
      <w:r w:rsidRPr="001C16AB">
        <w:t>b)</w:t>
      </w:r>
      <w:r w:rsidRPr="001C16AB">
        <w:tab/>
        <w:t>include in the SIP 403 (Forbidden) response an application/vnd.3gpp.mcvideo-info+xml MIME body as specified in Annex F.1 with the &lt;mcvideoinfo&gt; element containing the &lt;mcvideo-Params&gt; element with the &lt;imminentperil-ind&gt; element set to a value of "false";</w:t>
      </w:r>
    </w:p>
    <w:p w14:paraId="1BD107AF" w14:textId="77777777" w:rsidR="0087351F" w:rsidRPr="001C16AB" w:rsidRDefault="0087351F" w:rsidP="0087351F">
      <w:pPr>
        <w:pStyle w:val="B2"/>
      </w:pPr>
      <w:r w:rsidRPr="001C16AB">
        <w:t>c) send the SIP 403 (Forbidden) response as specified in 3GPP TS 24.229 [</w:t>
      </w:r>
      <w:r w:rsidRPr="001C16AB">
        <w:rPr>
          <w:lang w:eastAsia="zh-CN"/>
        </w:rPr>
        <w:t>11</w:t>
      </w:r>
      <w:r w:rsidRPr="001C16AB">
        <w:t>]; and</w:t>
      </w:r>
    </w:p>
    <w:p w14:paraId="3D207FB1" w14:textId="77777777" w:rsidR="0087351F" w:rsidRPr="001C16AB" w:rsidRDefault="0087351F" w:rsidP="0087351F">
      <w:pPr>
        <w:pStyle w:val="B2"/>
      </w:pPr>
      <w:r w:rsidRPr="001C16AB">
        <w:t>d) skip the rest of the steps;</w:t>
      </w:r>
    </w:p>
    <w:p w14:paraId="22CF8F35" w14:textId="77777777" w:rsidR="0087351F" w:rsidRPr="001C16AB" w:rsidRDefault="0087351F" w:rsidP="0087351F">
      <w:pPr>
        <w:pStyle w:val="B1"/>
      </w:pPr>
      <w:r w:rsidRPr="001C16AB">
        <w:t>3)</w:t>
      </w:r>
      <w:r w:rsidRPr="001C16AB">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sidRPr="001C16AB">
        <w:rPr>
          <w:lang w:eastAsia="zh-CN"/>
        </w:rPr>
        <w:t>6.3.3.1.13.6</w:t>
      </w:r>
      <w:r w:rsidRPr="001C16AB">
        <w:t xml:space="preserve"> and the in-progress imminent peril state of the group to is set to a value of "true" the controlling MCVideo function shall:</w:t>
      </w:r>
    </w:p>
    <w:p w14:paraId="0FB598EF" w14:textId="77777777" w:rsidR="0087351F" w:rsidRPr="001C16AB" w:rsidRDefault="0087351F" w:rsidP="0087351F">
      <w:pPr>
        <w:pStyle w:val="B2"/>
      </w:pPr>
      <w:r w:rsidRPr="001C16AB">
        <w:t>a)</w:t>
      </w:r>
      <w:r w:rsidRPr="001C16AB">
        <w:tab/>
        <w:t>set the in-progress imminent peril state of the group to a value of "false";</w:t>
      </w:r>
    </w:p>
    <w:p w14:paraId="44B8B089" w14:textId="77777777" w:rsidR="0087351F" w:rsidRPr="001C16AB" w:rsidRDefault="0087351F" w:rsidP="0087351F">
      <w:pPr>
        <w:pStyle w:val="B2"/>
      </w:pPr>
      <w:r w:rsidRPr="001C16AB">
        <w:lastRenderedPageBreak/>
        <w:t>b)</w:t>
      </w:r>
      <w:r w:rsidRPr="001C16AB">
        <w:tab/>
        <w:t>cache the information that this MCVideo user no longer has an outstanding MCVideo imminent peril group call;</w:t>
      </w:r>
    </w:p>
    <w:p w14:paraId="7C595BF2" w14:textId="77777777" w:rsidR="0087351F" w:rsidRPr="001C16AB" w:rsidRDefault="0087351F" w:rsidP="0087351F">
      <w:pPr>
        <w:pStyle w:val="B2"/>
      </w:pPr>
      <w:r w:rsidRPr="001C16AB">
        <w:t>c)</w:t>
      </w:r>
      <w:r w:rsidRPr="001C16AB">
        <w:tab/>
        <w:t>generate SIP re-INVITES requests to the other participants in the MCVideo group call as specified in subclause </w:t>
      </w:r>
      <w:r w:rsidRPr="001C16AB">
        <w:rPr>
          <w:lang w:eastAsia="zh-CN"/>
        </w:rPr>
        <w:t>6.3.3.1.15</w:t>
      </w:r>
      <w:r w:rsidRPr="001C16AB">
        <w:t>. The MCVideo controlling function:</w:t>
      </w:r>
    </w:p>
    <w:p w14:paraId="0B294D80" w14:textId="77777777" w:rsidR="0087351F" w:rsidRPr="001C16AB" w:rsidRDefault="0087351F" w:rsidP="0087351F">
      <w:pPr>
        <w:pStyle w:val="B3"/>
      </w:pPr>
      <w:r w:rsidRPr="001C16AB">
        <w:t>i)</w:t>
      </w:r>
      <w:r w:rsidRPr="001C16AB">
        <w:tab/>
        <w:t>for each participant shall send the SIP re-INVITE request towards the MCVideo client as specified in 3GPP TS 24.229 [</w:t>
      </w:r>
      <w:r w:rsidRPr="001C16AB">
        <w:rPr>
          <w:lang w:eastAsia="zh-CN"/>
        </w:rPr>
        <w:t>11</w:t>
      </w:r>
      <w:r w:rsidRPr="001C16AB">
        <w:t>]; and</w:t>
      </w:r>
    </w:p>
    <w:p w14:paraId="4A8EE145" w14:textId="77777777" w:rsidR="0087351F" w:rsidRPr="001C16AB" w:rsidRDefault="0087351F" w:rsidP="0087351F">
      <w:pPr>
        <w:pStyle w:val="B3"/>
      </w:pPr>
      <w:r w:rsidRPr="001C16AB">
        <w:t>ii)</w:t>
      </w:r>
      <w:r w:rsidRPr="001C16AB">
        <w:tab/>
        <w:t>Upon receiving a SIP 200 (OK) response to the SIP re-INVITE request the controlling MCVideo function interact with the media plane as specified in 3GPP TS 24.581 [</w:t>
      </w:r>
      <w:r w:rsidRPr="001C16AB">
        <w:rPr>
          <w:lang w:eastAsia="zh-CN"/>
        </w:rPr>
        <w:t>5</w:t>
      </w:r>
      <w:r w:rsidRPr="001C16AB">
        <w:t>]; and</w:t>
      </w:r>
    </w:p>
    <w:p w14:paraId="6664EFA0" w14:textId="77777777" w:rsidR="0087351F" w:rsidRPr="001C16AB" w:rsidRDefault="0087351F" w:rsidP="0087351F">
      <w:pPr>
        <w:pStyle w:val="NO"/>
      </w:pPr>
      <w:r w:rsidRPr="001C16AB">
        <w:t>NOTE 2:</w:t>
      </w:r>
      <w:r w:rsidRPr="001C16AB">
        <w:tab/>
        <w:t>Subclause </w:t>
      </w:r>
      <w:r w:rsidRPr="001C16AB">
        <w:rPr>
          <w:lang w:eastAsia="zh-CN"/>
        </w:rPr>
        <w:t>6.3.3.1.14</w:t>
      </w:r>
      <w:r w:rsidRPr="001C16AB">
        <w:t xml:space="preserve"> will inform the affiliated and joined members of the cancellation of the MCVideo group's in-progress emergency state and the cancellation of the MCVideo emergency alert if applicable.</w:t>
      </w:r>
    </w:p>
    <w:p w14:paraId="4949CBFA" w14:textId="77777777" w:rsidR="0087351F" w:rsidRPr="001C16AB" w:rsidRDefault="0087351F" w:rsidP="0087351F">
      <w:pPr>
        <w:pStyle w:val="B2"/>
      </w:pPr>
      <w:r w:rsidRPr="001C16AB">
        <w:t>d)</w:t>
      </w:r>
      <w:r w:rsidRPr="001C16AB">
        <w:tab/>
        <w:t>for each of the affiliated members of the group not participating in the call shall:</w:t>
      </w:r>
    </w:p>
    <w:p w14:paraId="2F232384" w14:textId="77777777" w:rsidR="0087351F" w:rsidRPr="001C16AB" w:rsidRDefault="0087351F" w:rsidP="0087351F">
      <w:pPr>
        <w:pStyle w:val="B3"/>
      </w:pPr>
      <w:r w:rsidRPr="001C16AB">
        <w:t>i)</w:t>
      </w:r>
      <w:r w:rsidRPr="001C16AB">
        <w:tab/>
        <w:t>generate a SIP MESSAGE request notification of the cancellation of the MCVideo user's imminent peril call as specified in subclause </w:t>
      </w:r>
      <w:r w:rsidRPr="001C16AB">
        <w:rPr>
          <w:lang w:eastAsia="zh-CN"/>
        </w:rPr>
        <w:t>6.3.3.1.11</w:t>
      </w:r>
      <w:r w:rsidRPr="001C16AB">
        <w:t>;</w:t>
      </w:r>
    </w:p>
    <w:p w14:paraId="721655CB" w14:textId="77777777" w:rsidR="0087351F" w:rsidRPr="001C16AB" w:rsidRDefault="0087351F" w:rsidP="0087351F">
      <w:pPr>
        <w:pStyle w:val="B3"/>
      </w:pPr>
      <w:r w:rsidRPr="001C16AB">
        <w:t>ii)</w:t>
      </w:r>
      <w:r w:rsidRPr="001C16AB">
        <w:tab/>
        <w:t>set the &lt;imminentperil-ind&gt; element of the application/vnd.3gpp.mcvideo-info+xml MIME body to a value of "false"; and</w:t>
      </w:r>
    </w:p>
    <w:p w14:paraId="5DE63A97" w14:textId="77777777" w:rsidR="0087351F" w:rsidRPr="001C16AB" w:rsidRDefault="0087351F" w:rsidP="0087351F">
      <w:pPr>
        <w:pStyle w:val="B3"/>
      </w:pPr>
      <w:r w:rsidRPr="001C16AB">
        <w:t>iii)</w:t>
      </w:r>
      <w:r w:rsidRPr="001C16AB">
        <w:tab/>
        <w:t>send the SIP MESSAGE request according to 3GPP TS 24.229 [</w:t>
      </w:r>
      <w:r w:rsidRPr="001C16AB">
        <w:rPr>
          <w:lang w:eastAsia="zh-CN"/>
        </w:rPr>
        <w:t>11</w:t>
      </w:r>
      <w:r w:rsidRPr="001C16AB">
        <w:t>];</w:t>
      </w:r>
    </w:p>
    <w:p w14:paraId="646297C8" w14:textId="77777777" w:rsidR="0087351F" w:rsidRPr="001C16AB" w:rsidRDefault="0087351F" w:rsidP="0087351F">
      <w:pPr>
        <w:pStyle w:val="B1"/>
      </w:pPr>
      <w:r w:rsidRPr="001C16AB">
        <w:t>4)</w:t>
      </w:r>
      <w:r w:rsidRPr="001C16AB">
        <w:tab/>
        <w:t>shall include in the SIP 200 (OK) response an SDP answer according to 3GPP TS 24.229 [</w:t>
      </w:r>
      <w:r w:rsidRPr="001C16AB">
        <w:rPr>
          <w:lang w:eastAsia="zh-CN"/>
        </w:rPr>
        <w:t>11</w:t>
      </w:r>
      <w:r w:rsidRPr="001C16AB">
        <w:t>] with the clarifications specified in subclause </w:t>
      </w:r>
      <w:r w:rsidRPr="001C16AB">
        <w:rPr>
          <w:lang w:eastAsia="zh-CN"/>
        </w:rPr>
        <w:t>6.3.3.2.1</w:t>
      </w:r>
      <w:r w:rsidRPr="001C16AB">
        <w:t>;</w:t>
      </w:r>
    </w:p>
    <w:p w14:paraId="3565C732" w14:textId="77777777" w:rsidR="0087351F" w:rsidRPr="001C16AB" w:rsidRDefault="0087351F" w:rsidP="0087351F">
      <w:pPr>
        <w:pStyle w:val="B1"/>
      </w:pPr>
      <w:r w:rsidRPr="001C16AB">
        <w:t>5)</w:t>
      </w:r>
      <w:r w:rsidRPr="001C16AB">
        <w:tab/>
        <w:t>shall include the "norefersub" option tag in a Supported header field according to IETF RFC 4488 [</w:t>
      </w:r>
      <w:r w:rsidRPr="001C16AB">
        <w:rPr>
          <w:lang w:eastAsia="zh-CN"/>
        </w:rPr>
        <w:t>31</w:t>
      </w:r>
      <w:r w:rsidRPr="001C16AB">
        <w:t>];</w:t>
      </w:r>
    </w:p>
    <w:p w14:paraId="1C97A674" w14:textId="77777777" w:rsidR="0087351F" w:rsidRPr="001C16AB" w:rsidRDefault="0087351F" w:rsidP="0087351F">
      <w:pPr>
        <w:pStyle w:val="B1"/>
      </w:pPr>
      <w:r w:rsidRPr="001C16AB">
        <w:t>6)</w:t>
      </w:r>
      <w:r w:rsidRPr="001C16AB">
        <w:tab/>
        <w:t>shall include the "tdialog" option tag in a Supported header field according to IETF RFC 4538 [</w:t>
      </w:r>
      <w:r w:rsidRPr="001C16AB">
        <w:rPr>
          <w:lang w:eastAsia="zh-CN"/>
        </w:rPr>
        <w:t>32</w:t>
      </w:r>
      <w:r w:rsidRPr="001C16AB">
        <w:t>];</w:t>
      </w:r>
    </w:p>
    <w:p w14:paraId="00D96917" w14:textId="77777777" w:rsidR="0087351F" w:rsidRPr="001C16AB" w:rsidRDefault="0087351F" w:rsidP="0087351F">
      <w:pPr>
        <w:pStyle w:val="B1"/>
      </w:pPr>
      <w:r w:rsidRPr="001C16AB">
        <w:t>7)</w:t>
      </w:r>
      <w:r w:rsidRPr="001C16AB">
        <w:tab/>
        <w:t>shall interact with media plane as specified in 3GPP TS 24.581 [</w:t>
      </w:r>
      <w:r w:rsidRPr="001C16AB">
        <w:rPr>
          <w:lang w:eastAsia="zh-CN"/>
        </w:rPr>
        <w:t>5</w:t>
      </w:r>
      <w:r w:rsidRPr="001C16AB">
        <w:t>]; and</w:t>
      </w:r>
    </w:p>
    <w:p w14:paraId="2FA14CA1" w14:textId="77777777" w:rsidR="0087351F" w:rsidRPr="001C16AB" w:rsidRDefault="0087351F" w:rsidP="0087351F">
      <w:pPr>
        <w:pStyle w:val="B1"/>
      </w:pPr>
      <w:r w:rsidRPr="001C16AB">
        <w:t>8)</w:t>
      </w:r>
      <w:r w:rsidRPr="001C16AB">
        <w:tab/>
        <w:t>shall send the SIP 200 (OK) response towards the MCVideo client according to 3GPP TS 24.229 [</w:t>
      </w:r>
      <w:r w:rsidRPr="001C16AB">
        <w:rPr>
          <w:lang w:eastAsia="zh-CN"/>
        </w:rPr>
        <w:t>11</w:t>
      </w:r>
      <w:r w:rsidRPr="001C16AB">
        <w:t>].</w:t>
      </w:r>
    </w:p>
    <w:p w14:paraId="5A059BF2" w14:textId="77777777" w:rsidR="0087351F" w:rsidRPr="001C16AB" w:rsidRDefault="0087351F" w:rsidP="0087351F">
      <w:r w:rsidRPr="001C16AB">
        <w:t>Upon receipt of a SIP 2xx response for an outgoing SIP MESSAGE request, shall handle according to 3GPP TS 24.229 [</w:t>
      </w:r>
      <w:r w:rsidRPr="001C16AB">
        <w:rPr>
          <w:lang w:eastAsia="zh-CN"/>
        </w:rPr>
        <w:t>11</w:t>
      </w:r>
      <w:r w:rsidRPr="001C16AB">
        <w:t>].</w:t>
      </w:r>
    </w:p>
    <w:p w14:paraId="243C87FE" w14:textId="77777777" w:rsidR="0087351F" w:rsidRPr="001C16AB" w:rsidRDefault="0087351F" w:rsidP="0087351F">
      <w:bookmarkStart w:id="349" w:name="_Hlk75794147"/>
      <w:r w:rsidRPr="001C16AB">
        <w:t>[TS 24.581, clause 6.2.4.4.6]</w:t>
      </w:r>
    </w:p>
    <w:p w14:paraId="4139DAD0" w14:textId="77777777" w:rsidR="0087351F" w:rsidRPr="001C16AB" w:rsidRDefault="0087351F" w:rsidP="0087351F">
      <w:r w:rsidRPr="001C16AB">
        <w:t>Upon receiving a Transmission Granted message from the transmission control server, the transmission participant:</w:t>
      </w:r>
    </w:p>
    <w:p w14:paraId="638C3899" w14:textId="77777777" w:rsidR="0087351F" w:rsidRPr="001C16AB" w:rsidRDefault="0087351F" w:rsidP="0087351F">
      <w:pPr>
        <w:pStyle w:val="B1"/>
      </w:pPr>
      <w:r w:rsidRPr="001C16AB">
        <w:t>1.</w:t>
      </w:r>
      <w:r w:rsidRPr="001C16AB">
        <w:tab/>
        <w:t>if the first bit in the subtype of the Transmission Granted message is set to '1' (Acknowledgment is required) as described in subclause 9.2.2.1, shall send a Transmission control Ack message. The Transmission control Ack message:</w:t>
      </w:r>
    </w:p>
    <w:p w14:paraId="15643A06" w14:textId="77777777" w:rsidR="0087351F" w:rsidRPr="001C16AB" w:rsidRDefault="0087351F" w:rsidP="0087351F">
      <w:pPr>
        <w:pStyle w:val="B2"/>
      </w:pPr>
      <w:r w:rsidRPr="001C16AB">
        <w:t>a.</w:t>
      </w:r>
      <w:r w:rsidRPr="001C16AB">
        <w:tab/>
        <w:t>shall include the Message Type field set to '0' (Transmission Granted); and</w:t>
      </w:r>
    </w:p>
    <w:p w14:paraId="4112B5FF" w14:textId="77777777" w:rsidR="0087351F" w:rsidRPr="001C16AB" w:rsidRDefault="0087351F" w:rsidP="0087351F">
      <w:pPr>
        <w:pStyle w:val="B2"/>
      </w:pPr>
      <w:r w:rsidRPr="001C16AB">
        <w:t>b.</w:t>
      </w:r>
      <w:r w:rsidRPr="001C16AB">
        <w:tab/>
        <w:t>shall include the Source field set to '0' (the transmission participant is the source);</w:t>
      </w:r>
    </w:p>
    <w:p w14:paraId="05DCCBDC" w14:textId="77777777" w:rsidR="0087351F" w:rsidRPr="001C16AB" w:rsidRDefault="0087351F" w:rsidP="0087351F">
      <w:pPr>
        <w:pStyle w:val="B1"/>
      </w:pPr>
      <w:r w:rsidRPr="001C16AB">
        <w:t>2.</w:t>
      </w:r>
      <w:r w:rsidRPr="001C16AB">
        <w:tab/>
        <w:t>shall store the SSRC of granted transmission participant received in the Transmission Granted message and use it in the RTP media packets until the transmission is relased;</w:t>
      </w:r>
    </w:p>
    <w:p w14:paraId="028570B2" w14:textId="77777777" w:rsidR="0087351F" w:rsidRPr="001C16AB" w:rsidRDefault="0087351F" w:rsidP="0087351F">
      <w:pPr>
        <w:pStyle w:val="B1"/>
      </w:pPr>
      <w:r w:rsidRPr="001C16AB">
        <w:t>3.</w:t>
      </w:r>
      <w:r w:rsidRPr="001C16AB">
        <w:tab/>
        <w:t>shall provide Transmission granted notification to the user, if not already done;</w:t>
      </w:r>
    </w:p>
    <w:p w14:paraId="544111DD" w14:textId="77777777" w:rsidR="0087351F" w:rsidRPr="001C16AB" w:rsidRDefault="0087351F" w:rsidP="0087351F">
      <w:pPr>
        <w:pStyle w:val="B1"/>
      </w:pPr>
      <w:r w:rsidRPr="001C16AB">
        <w:t>4.</w:t>
      </w:r>
      <w:r w:rsidRPr="001C16AB">
        <w:tab/>
        <w:t>shall stop timer T100 (Transmission Request); and</w:t>
      </w:r>
    </w:p>
    <w:p w14:paraId="5F5723C7" w14:textId="77777777" w:rsidR="0087351F" w:rsidRPr="001C16AB" w:rsidRDefault="0087351F" w:rsidP="0087351F">
      <w:pPr>
        <w:pStyle w:val="B1"/>
      </w:pPr>
      <w:r w:rsidRPr="001C16AB">
        <w:t>5.</w:t>
      </w:r>
      <w:r w:rsidRPr="001C16AB">
        <w:tab/>
        <w:t>shall enter the 'U: has permission to transmit' state.</w:t>
      </w:r>
    </w:p>
    <w:bookmarkEnd w:id="349"/>
    <w:p w14:paraId="2D0467A1" w14:textId="77777777" w:rsidR="0087351F" w:rsidRPr="001C16AB" w:rsidRDefault="0087351F" w:rsidP="0087351F">
      <w:r w:rsidRPr="001C16AB">
        <w:t>[TS 24.581, clause 6.3.4.3.6]</w:t>
      </w:r>
    </w:p>
    <w:p w14:paraId="1D085944" w14:textId="77777777" w:rsidR="0087351F" w:rsidRPr="001C16AB" w:rsidRDefault="0087351F" w:rsidP="0087351F">
      <w:r w:rsidRPr="001C16AB">
        <w:t xml:space="preserve">Upon receiving an implicit Transmission request due to an upgrade to an emergency group call or due to an upgrade to imminent peril call, the transmission control arbitration logic in the transmission control server: </w:t>
      </w:r>
    </w:p>
    <w:p w14:paraId="64554E02" w14:textId="77777777" w:rsidR="0087351F" w:rsidRPr="001C16AB" w:rsidRDefault="0087351F" w:rsidP="0087351F">
      <w:pPr>
        <w:pStyle w:val="B1"/>
      </w:pPr>
      <w:r w:rsidRPr="001C16AB">
        <w:t>1.</w:t>
      </w:r>
      <w:r w:rsidRPr="001C16AB">
        <w:tab/>
        <w:t>shall reject the request if there is only one MCVideo client in the MCVideo call;</w:t>
      </w:r>
    </w:p>
    <w:p w14:paraId="379E876E" w14:textId="77777777" w:rsidR="0087351F" w:rsidRPr="001C16AB" w:rsidRDefault="0087351F" w:rsidP="0087351F">
      <w:pPr>
        <w:pStyle w:val="B1"/>
      </w:pPr>
      <w:r w:rsidRPr="001C16AB">
        <w:t>2.</w:t>
      </w:r>
      <w:r w:rsidRPr="001C16AB">
        <w:tab/>
        <w:t>if the Transmission request is rejected the transmission control server:</w:t>
      </w:r>
    </w:p>
    <w:p w14:paraId="57BE6598" w14:textId="77777777" w:rsidR="0087351F" w:rsidRPr="001C16AB" w:rsidRDefault="0087351F" w:rsidP="0087351F">
      <w:pPr>
        <w:pStyle w:val="B2"/>
      </w:pPr>
      <w:r w:rsidRPr="001C16AB">
        <w:lastRenderedPageBreak/>
        <w:t>a.</w:t>
      </w:r>
      <w:r w:rsidRPr="001C16AB">
        <w:tab/>
        <w:t>shall send the Transmission Reject message. The Transmission Reject message:</w:t>
      </w:r>
    </w:p>
    <w:p w14:paraId="3E4C61DE" w14:textId="77777777" w:rsidR="0087351F" w:rsidRPr="001C16AB" w:rsidRDefault="0087351F" w:rsidP="0087351F">
      <w:pPr>
        <w:pStyle w:val="B3"/>
      </w:pPr>
      <w:r w:rsidRPr="001C16AB">
        <w:t>i.</w:t>
      </w:r>
      <w:r w:rsidRPr="001C16AB">
        <w:tab/>
        <w:t>shall include in the Reject Cause field the &lt;Reject Cause&gt; value cause #3 (Only one participant); and</w:t>
      </w:r>
    </w:p>
    <w:p w14:paraId="13535FD6" w14:textId="77777777" w:rsidR="0087351F" w:rsidRPr="001C16AB" w:rsidRDefault="0087351F" w:rsidP="0087351F">
      <w:pPr>
        <w:pStyle w:val="B3"/>
      </w:pPr>
      <w:r w:rsidRPr="001C16AB">
        <w:t>ii.</w:t>
      </w:r>
      <w:r w:rsidRPr="001C16AB">
        <w:tab/>
        <w:t>may include in the Reject Cause field an additional text string explaining the reason for rejecting the Transmission request in the &lt;Reject Phrase&gt; value; and</w:t>
      </w:r>
    </w:p>
    <w:p w14:paraId="00905496" w14:textId="77777777" w:rsidR="0087351F" w:rsidRPr="001C16AB" w:rsidRDefault="0087351F" w:rsidP="0087351F">
      <w:pPr>
        <w:pStyle w:val="B2"/>
      </w:pPr>
      <w:r w:rsidRPr="001C16AB">
        <w:t>b.</w:t>
      </w:r>
      <w:r w:rsidRPr="001C16AB">
        <w:tab/>
        <w:t>shall remain in the 'G: Transmit Idle' state; and</w:t>
      </w:r>
    </w:p>
    <w:p w14:paraId="3C09A8AD" w14:textId="77777777" w:rsidR="0087351F" w:rsidRPr="001C16AB" w:rsidRDefault="0087351F" w:rsidP="0087351F">
      <w:pPr>
        <w:pStyle w:val="B1"/>
      </w:pPr>
      <w:r w:rsidRPr="001C16AB">
        <w:t>3.</w:t>
      </w:r>
      <w:r w:rsidRPr="001C16AB">
        <w:tab/>
        <w:t>if the Transmission request is granted the transmission control server:</w:t>
      </w:r>
    </w:p>
    <w:p w14:paraId="5998D8CD" w14:textId="77777777" w:rsidR="0087351F" w:rsidRPr="001C16AB" w:rsidRDefault="0087351F" w:rsidP="0087351F">
      <w:pPr>
        <w:pStyle w:val="B2"/>
      </w:pPr>
      <w:r w:rsidRPr="001C16AB">
        <w:t>a.</w:t>
      </w:r>
      <w:r w:rsidRPr="001C16AB">
        <w:tab/>
        <w:t>shall stop the timer T1 (Inactivity);</w:t>
      </w:r>
    </w:p>
    <w:p w14:paraId="57C2219D" w14:textId="77777777" w:rsidR="0087351F" w:rsidRPr="001C16AB" w:rsidRDefault="0087351F" w:rsidP="0087351F">
      <w:pPr>
        <w:pStyle w:val="B2"/>
      </w:pPr>
      <w:r w:rsidRPr="001C16AB">
        <w:t>b.</w:t>
      </w:r>
      <w:r w:rsidRPr="001C16AB">
        <w:tab/>
        <w:t>shall stop the timer T2 (Transmit Idle);</w:t>
      </w:r>
    </w:p>
    <w:p w14:paraId="4D906883" w14:textId="77777777" w:rsidR="0087351F" w:rsidRPr="001C16AB" w:rsidRDefault="0087351F" w:rsidP="0087351F">
      <w:pPr>
        <w:pStyle w:val="B2"/>
      </w:pPr>
      <w:r w:rsidRPr="001C16AB">
        <w:t>c.</w:t>
      </w:r>
      <w:r w:rsidRPr="001C16AB">
        <w:tab/>
        <w:t>shall store the SSRC of transmission participant granted the permission to send media until the transmission is released associated to that Transmission request; and</w:t>
      </w:r>
    </w:p>
    <w:p w14:paraId="380659AF" w14:textId="77777777" w:rsidR="0087351F" w:rsidRPr="001C16AB" w:rsidRDefault="0087351F" w:rsidP="0087351F">
      <w:pPr>
        <w:pStyle w:val="B2"/>
      </w:pPr>
      <w:r w:rsidRPr="001C16AB">
        <w:t>d.</w:t>
      </w:r>
      <w:r w:rsidRPr="001C16AB">
        <w:tab/>
        <w:t>shall enter the 'G: Transmit Taken' state as specified in the subclause 6.3.4.4.2.</w:t>
      </w:r>
    </w:p>
    <w:p w14:paraId="66AB5E39" w14:textId="77777777" w:rsidR="0087351F" w:rsidRPr="001C16AB" w:rsidRDefault="0087351F" w:rsidP="0087351F">
      <w:r w:rsidRPr="001C16AB">
        <w:t>[TS 24.581, clause 6.3.4.4.12]</w:t>
      </w:r>
    </w:p>
    <w:p w14:paraId="574A8DC4" w14:textId="77777777" w:rsidR="0087351F" w:rsidRPr="001C16AB" w:rsidRDefault="0087351F" w:rsidP="0087351F">
      <w:r w:rsidRPr="001C16AB">
        <w:t xml:space="preserve">Upon receiving an implicit Transmission request due to an upgrade to an emergency group call or due to an upgrade to imminent peril call, the transmission control arbitration logic in the transmission control server: </w:t>
      </w:r>
    </w:p>
    <w:p w14:paraId="622D88F8" w14:textId="77777777" w:rsidR="0087351F" w:rsidRPr="001C16AB" w:rsidRDefault="0087351F" w:rsidP="0087351F">
      <w:pPr>
        <w:pStyle w:val="B1"/>
      </w:pPr>
      <w:r w:rsidRPr="001C16AB">
        <w:t>1.</w:t>
      </w:r>
      <w:r w:rsidRPr="001C16AB">
        <w:tab/>
        <w:t>if counter Cx (Simultaneous transmission video) has not reached its upper limit:</w:t>
      </w:r>
    </w:p>
    <w:p w14:paraId="07EC7A19" w14:textId="77777777" w:rsidR="0087351F" w:rsidRPr="001C16AB" w:rsidRDefault="0087351F" w:rsidP="0087351F">
      <w:pPr>
        <w:pStyle w:val="B2"/>
      </w:pPr>
      <w:r w:rsidRPr="001C16AB">
        <w:t>a.</w:t>
      </w:r>
      <w:r w:rsidRPr="001C16AB">
        <w:tab/>
        <w:t>shall perform the actions specified in the subclause 6.3.4.4.2;</w:t>
      </w:r>
    </w:p>
    <w:p w14:paraId="1614C90E" w14:textId="77777777" w:rsidR="0087351F" w:rsidRPr="001C16AB" w:rsidRDefault="0087351F" w:rsidP="0087351F">
      <w:pPr>
        <w:pStyle w:val="B1"/>
      </w:pPr>
      <w:r w:rsidRPr="001C16AB">
        <w:t>2.</w:t>
      </w:r>
      <w:r w:rsidRPr="001C16AB">
        <w:tab/>
        <w:t>if counter Cx (Simultaneous transmission video) has reached its upper limit:</w:t>
      </w:r>
    </w:p>
    <w:p w14:paraId="3671EBDD" w14:textId="77777777" w:rsidR="0087351F" w:rsidRPr="001C16AB" w:rsidRDefault="0087351F" w:rsidP="0087351F">
      <w:pPr>
        <w:pStyle w:val="B2"/>
      </w:pPr>
      <w:r w:rsidRPr="001C16AB">
        <w:t>a.</w:t>
      </w:r>
      <w:r w:rsidRPr="001C16AB">
        <w:tab/>
        <w:t>select one of the transmission participants with permission to send media without the pre-emptive priority or low effective priority;</w:t>
      </w:r>
    </w:p>
    <w:p w14:paraId="4B724597" w14:textId="77777777" w:rsidR="0087351F" w:rsidRPr="001C16AB" w:rsidRDefault="0087351F" w:rsidP="0087351F">
      <w:pPr>
        <w:pStyle w:val="B2"/>
      </w:pPr>
      <w:r w:rsidRPr="001C16AB">
        <w:t>b.</w:t>
      </w:r>
      <w:r w:rsidRPr="001C16AB">
        <w:tab/>
        <w:t>shall stop timer T4 (Transmission Grant), if running;</w:t>
      </w:r>
    </w:p>
    <w:p w14:paraId="79E4968E" w14:textId="77777777" w:rsidR="0087351F" w:rsidRPr="001C16AB" w:rsidRDefault="0087351F" w:rsidP="0087351F">
      <w:pPr>
        <w:pStyle w:val="B2"/>
      </w:pPr>
      <w:r w:rsidRPr="001C16AB">
        <w:t>c.</w:t>
      </w:r>
      <w:r w:rsidRPr="001C16AB">
        <w:tab/>
        <w:t>shall set the Reject Cause field in the Transmission Revoke message to #4 (Media Transmission pre-empted);</w:t>
      </w:r>
    </w:p>
    <w:p w14:paraId="5170CA95" w14:textId="77777777" w:rsidR="0087351F" w:rsidRPr="001C16AB" w:rsidRDefault="0087351F" w:rsidP="0087351F">
      <w:pPr>
        <w:pStyle w:val="B2"/>
      </w:pPr>
      <w:r w:rsidRPr="001C16AB">
        <w:t>d.</w:t>
      </w:r>
      <w:r w:rsidRPr="001C16AB">
        <w:tab/>
        <w:t>shall enter the 'G: pending Transmission Revoke' state as specified in the subclause 6.3.4.5.2;</w:t>
      </w:r>
    </w:p>
    <w:p w14:paraId="6F189FDA" w14:textId="77777777" w:rsidR="0087351F" w:rsidRPr="001C16AB" w:rsidRDefault="0087351F" w:rsidP="0087351F">
      <w:pPr>
        <w:pStyle w:val="B2"/>
      </w:pPr>
      <w:r w:rsidRPr="001C16AB">
        <w:t>e.</w:t>
      </w:r>
      <w:r w:rsidRPr="001C16A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EB9535A" w14:textId="77777777" w:rsidR="0087351F" w:rsidRPr="001C16AB" w:rsidRDefault="0087351F" w:rsidP="0087351F">
      <w:pPr>
        <w:pStyle w:val="B2"/>
      </w:pPr>
      <w:r w:rsidRPr="001C16AB">
        <w:t>f.</w:t>
      </w:r>
      <w:r w:rsidRPr="001C16AB">
        <w:tab/>
        <w:t>shall send a Transmission Queue Position Info message to the requesting transmission participant, if negotiated support of queueing Transmission requests as specified in clause 14. The Queue Position Request message:</w:t>
      </w:r>
    </w:p>
    <w:p w14:paraId="46BF5F90" w14:textId="77777777" w:rsidR="0087351F" w:rsidRPr="001C16AB" w:rsidRDefault="0087351F" w:rsidP="0087351F">
      <w:pPr>
        <w:pStyle w:val="B3"/>
      </w:pPr>
      <w:r w:rsidRPr="001C16AB">
        <w:t>i.</w:t>
      </w:r>
      <w:r w:rsidRPr="001C16AB">
        <w:tab/>
        <w:t>shall include the queue position and transmission priority in the Queue Info field; and</w:t>
      </w:r>
    </w:p>
    <w:p w14:paraId="36C1F62C" w14:textId="77777777" w:rsidR="0087351F" w:rsidRPr="001C16AB" w:rsidRDefault="0087351F" w:rsidP="0087351F">
      <w:pPr>
        <w:pStyle w:val="B3"/>
      </w:pPr>
      <w:r w:rsidRPr="001C16AB">
        <w:t>ii.</w:t>
      </w:r>
      <w:r w:rsidRPr="001C16AB">
        <w:tab/>
        <w:t>if a group call is a broadcast group call, a system call, an emergency call, an imminent peril call, or a temporary group session, shall include the Transmission Indicator field with appropriate indications.</w:t>
      </w:r>
    </w:p>
    <w:p w14:paraId="4A0DCE2D" w14:textId="77777777" w:rsidR="0087351F" w:rsidRPr="001C16AB" w:rsidRDefault="0087351F" w:rsidP="0087351F">
      <w:r w:rsidRPr="001C16AB">
        <w:t>[TS 24.581, clause 6.3.5.3.9]</w:t>
      </w:r>
    </w:p>
    <w:p w14:paraId="0EAB662C" w14:textId="77777777" w:rsidR="0087351F" w:rsidRPr="001C16AB" w:rsidRDefault="0087351F" w:rsidP="0087351F">
      <w:r w:rsidRPr="001C16A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07B66F2" w14:textId="77777777" w:rsidR="0087351F" w:rsidRPr="001C16AB" w:rsidRDefault="0087351F" w:rsidP="0087351F">
      <w:pPr>
        <w:pStyle w:val="B1"/>
      </w:pPr>
      <w:r w:rsidRPr="001C16AB">
        <w:t>1.</w:t>
      </w:r>
      <w:r w:rsidRPr="001C16AB">
        <w:tab/>
        <w:t>shall indicate to the transmission control server arbitration logic that an implicit Transmission request is received due to an upgrade to an emergency group call; and</w:t>
      </w:r>
    </w:p>
    <w:p w14:paraId="79293E42" w14:textId="77777777" w:rsidR="0087351F" w:rsidRPr="001C16AB" w:rsidRDefault="0087351F" w:rsidP="0087351F">
      <w:pPr>
        <w:pStyle w:val="B1"/>
      </w:pPr>
      <w:r w:rsidRPr="001C16AB">
        <w:t>2.</w:t>
      </w:r>
      <w:r w:rsidRPr="001C16AB">
        <w:tab/>
        <w:t>shall remain in the 'U: not permitted and Transmit Idle' state.</w:t>
      </w:r>
    </w:p>
    <w:p w14:paraId="3E465CD8" w14:textId="77777777" w:rsidR="0087351F" w:rsidRPr="001C16AB" w:rsidRDefault="0087351F" w:rsidP="0087351F">
      <w:r w:rsidRPr="001C16AB">
        <w:t>[TS 24.581, clause 6.3.5.4.8]</w:t>
      </w:r>
    </w:p>
    <w:p w14:paraId="2C648F7B" w14:textId="77777777" w:rsidR="0087351F" w:rsidRPr="001C16AB" w:rsidRDefault="0087351F" w:rsidP="0087351F">
      <w:r w:rsidRPr="001C16AB">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8E12053" w14:textId="77777777" w:rsidR="0087351F" w:rsidRPr="001C16AB" w:rsidRDefault="0087351F" w:rsidP="0087351F">
      <w:pPr>
        <w:pStyle w:val="B1"/>
      </w:pPr>
      <w:r w:rsidRPr="001C16AB">
        <w:t>1.</w:t>
      </w:r>
      <w:r w:rsidRPr="001C16AB">
        <w:tab/>
        <w:t>shall indicate to the transmission control server arbitration logic that an implicit Transmission request is received due to an upgrade to an emergency group call; and</w:t>
      </w:r>
    </w:p>
    <w:p w14:paraId="5FA1E44C" w14:textId="77777777" w:rsidR="0087351F" w:rsidRPr="001C16AB" w:rsidRDefault="0087351F" w:rsidP="0087351F">
      <w:pPr>
        <w:pStyle w:val="B1"/>
      </w:pPr>
      <w:r w:rsidRPr="001C16AB">
        <w:t>2.</w:t>
      </w:r>
      <w:r w:rsidRPr="001C16AB">
        <w:tab/>
        <w:t>shall remain in the 'U: not permitted and Transmit Taken' state.</w:t>
      </w:r>
    </w:p>
    <w:p w14:paraId="60C010C6" w14:textId="77777777" w:rsidR="0087351F" w:rsidRPr="001C16AB" w:rsidRDefault="0087351F" w:rsidP="0087351F">
      <w:pPr>
        <w:pStyle w:val="H6"/>
      </w:pPr>
      <w:bookmarkStart w:id="350" w:name="_Toc52787486"/>
      <w:bookmarkStart w:id="351" w:name="_Toc52787666"/>
      <w:r w:rsidRPr="001C16AB">
        <w:t>6.1.1.1.3</w:t>
      </w:r>
      <w:r w:rsidRPr="001C16AB">
        <w:tab/>
        <w:t>Test description</w:t>
      </w:r>
      <w:bookmarkEnd w:id="350"/>
      <w:bookmarkEnd w:id="351"/>
    </w:p>
    <w:p w14:paraId="43505B9D" w14:textId="77777777" w:rsidR="0087351F" w:rsidRPr="001C16AB" w:rsidRDefault="0087351F" w:rsidP="0087351F">
      <w:pPr>
        <w:pStyle w:val="H6"/>
      </w:pPr>
      <w:r w:rsidRPr="001C16AB">
        <w:t>6.1.1.1.3.1</w:t>
      </w:r>
      <w:r w:rsidRPr="001C16AB">
        <w:tab/>
        <w:t>Pre-test conditions</w:t>
      </w:r>
    </w:p>
    <w:p w14:paraId="7CD76E26" w14:textId="77777777" w:rsidR="0087351F" w:rsidRPr="001C16AB" w:rsidRDefault="0087351F" w:rsidP="0087351F">
      <w:pPr>
        <w:pStyle w:val="H6"/>
      </w:pPr>
      <w:r w:rsidRPr="001C16AB">
        <w:t>System Simulator:</w:t>
      </w:r>
    </w:p>
    <w:p w14:paraId="6FA99905" w14:textId="77777777" w:rsidR="0087351F" w:rsidRPr="001C16AB" w:rsidRDefault="0087351F" w:rsidP="0087351F">
      <w:pPr>
        <w:pStyle w:val="B1"/>
      </w:pPr>
      <w:r w:rsidRPr="001C16AB">
        <w:t>-</w:t>
      </w:r>
      <w:r w:rsidRPr="001C16AB">
        <w:tab/>
        <w:t>SS (MCVideo server)</w:t>
      </w:r>
    </w:p>
    <w:p w14:paraId="58604056"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911641" w14:textId="77777777" w:rsidR="0087351F" w:rsidRPr="001C16AB" w:rsidRDefault="0087351F" w:rsidP="0087351F">
      <w:pPr>
        <w:pStyle w:val="H6"/>
      </w:pPr>
      <w:r w:rsidRPr="001C16AB">
        <w:t>IUT:</w:t>
      </w:r>
    </w:p>
    <w:p w14:paraId="7C0FB4D8" w14:textId="769CCA10" w:rsidR="0087351F" w:rsidRPr="001C16AB" w:rsidRDefault="0087351F" w:rsidP="0087351F">
      <w:pPr>
        <w:pStyle w:val="B1"/>
      </w:pPr>
      <w:r w:rsidRPr="001C16AB">
        <w:t>-</w:t>
      </w:r>
      <w:r w:rsidRPr="001C16AB">
        <w:tab/>
        <w:t>UE (MCVideo client)</w:t>
      </w:r>
    </w:p>
    <w:p w14:paraId="0199BEC7" w14:textId="77777777" w:rsidR="0087351F" w:rsidRPr="001C16AB" w:rsidRDefault="0087351F" w:rsidP="0087351F">
      <w:pPr>
        <w:pStyle w:val="B1"/>
      </w:pPr>
      <w:r w:rsidRPr="001C16AB">
        <w:t>-</w:t>
      </w:r>
      <w:r w:rsidRPr="001C16AB">
        <w:tab/>
        <w:t>The test USIM set as defined in TS 36.579-1 [2], subclause 5.5.10 is inserted.</w:t>
      </w:r>
    </w:p>
    <w:p w14:paraId="023898F6" w14:textId="77777777" w:rsidR="0087351F" w:rsidRPr="001C16AB" w:rsidRDefault="0087351F" w:rsidP="0087351F">
      <w:pPr>
        <w:pStyle w:val="H6"/>
      </w:pPr>
      <w:r w:rsidRPr="001C16AB">
        <w:t>Preamble:</w:t>
      </w:r>
    </w:p>
    <w:p w14:paraId="5050BF7A"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44CE93CE"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44092751" w14:textId="77777777" w:rsidR="0087351F" w:rsidRPr="001C16AB" w:rsidRDefault="0087351F" w:rsidP="0087351F">
      <w:pPr>
        <w:pStyle w:val="B1"/>
      </w:pPr>
      <w:r w:rsidRPr="001C16AB">
        <w:t>-</w:t>
      </w:r>
      <w:r w:rsidRPr="001C16AB">
        <w:tab/>
        <w:t>UE States at the end of the preamble</w:t>
      </w:r>
    </w:p>
    <w:p w14:paraId="2E363454" w14:textId="77777777" w:rsidR="0087351F" w:rsidRPr="001C16AB" w:rsidRDefault="0087351F" w:rsidP="0087351F">
      <w:pPr>
        <w:pStyle w:val="B2"/>
      </w:pPr>
      <w:r w:rsidRPr="001C16AB">
        <w:t>-</w:t>
      </w:r>
      <w:r w:rsidRPr="001C16AB">
        <w:tab/>
        <w:t>The UE is in E-UTRA Registered, Idle Mode state.</w:t>
      </w:r>
    </w:p>
    <w:p w14:paraId="7082558D"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5318F6A9" w14:textId="77777777" w:rsidR="0087351F" w:rsidRPr="001C16AB" w:rsidRDefault="0087351F" w:rsidP="0087351F">
      <w:pPr>
        <w:pStyle w:val="H6"/>
      </w:pPr>
      <w:r w:rsidRPr="001C16AB">
        <w:t>6.1.1.1.3.2</w:t>
      </w:r>
      <w:r w:rsidRPr="001C16AB">
        <w:tab/>
        <w:t>Test procedure sequence</w:t>
      </w:r>
    </w:p>
    <w:p w14:paraId="7FBB95B8" w14:textId="77777777" w:rsidR="0087351F" w:rsidRPr="001C16AB" w:rsidRDefault="0087351F" w:rsidP="0087351F">
      <w:pPr>
        <w:pStyle w:val="TH"/>
      </w:pPr>
      <w:r w:rsidRPr="001C16AB">
        <w:t>Table 6.1.1.1.3.2-1: Main Behaviour</w:t>
      </w:r>
    </w:p>
    <w:tbl>
      <w:tblPr>
        <w:tblW w:w="977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1"/>
        <w:gridCol w:w="3923"/>
        <w:gridCol w:w="709"/>
        <w:gridCol w:w="2975"/>
        <w:gridCol w:w="567"/>
        <w:gridCol w:w="892"/>
        <w:gridCol w:w="19"/>
      </w:tblGrid>
      <w:tr w:rsidR="0087351F" w:rsidRPr="001C16AB" w14:paraId="6597F965" w14:textId="77777777" w:rsidTr="00E64CC8">
        <w:trPr>
          <w:gridAfter w:val="1"/>
          <w:wAfter w:w="19" w:type="dxa"/>
          <w:tblHeader/>
        </w:trPr>
        <w:tc>
          <w:tcPr>
            <w:tcW w:w="691" w:type="dxa"/>
            <w:tcBorders>
              <w:top w:val="single" w:sz="4" w:space="0" w:color="auto"/>
              <w:left w:val="single" w:sz="4" w:space="0" w:color="auto"/>
              <w:bottom w:val="nil"/>
              <w:right w:val="single" w:sz="4" w:space="0" w:color="auto"/>
            </w:tcBorders>
            <w:hideMark/>
          </w:tcPr>
          <w:p w14:paraId="5A6BBC5D" w14:textId="77777777" w:rsidR="0087351F" w:rsidRPr="001C16AB" w:rsidRDefault="0087351F" w:rsidP="00E64CC8">
            <w:pPr>
              <w:pStyle w:val="TAH"/>
              <w:keepNext w:val="0"/>
              <w:keepLines w:val="0"/>
              <w:widowControl w:val="0"/>
              <w:rPr>
                <w:rFonts w:eastAsia="Calibri"/>
              </w:rPr>
            </w:pPr>
            <w:r w:rsidRPr="001C16AB">
              <w:rPr>
                <w:rFonts w:eastAsia="Calibri"/>
              </w:rPr>
              <w:t>St</w:t>
            </w:r>
          </w:p>
        </w:tc>
        <w:tc>
          <w:tcPr>
            <w:tcW w:w="3923" w:type="dxa"/>
            <w:tcBorders>
              <w:top w:val="single" w:sz="4" w:space="0" w:color="auto"/>
              <w:left w:val="single" w:sz="4" w:space="0" w:color="auto"/>
              <w:bottom w:val="nil"/>
              <w:right w:val="single" w:sz="4" w:space="0" w:color="auto"/>
            </w:tcBorders>
            <w:hideMark/>
          </w:tcPr>
          <w:p w14:paraId="722613D3" w14:textId="77777777" w:rsidR="0087351F" w:rsidRPr="001C16AB" w:rsidRDefault="0087351F" w:rsidP="00E64CC8">
            <w:pPr>
              <w:pStyle w:val="TAH"/>
              <w:keepNext w:val="0"/>
              <w:keepLines w:val="0"/>
              <w:widowControl w:val="0"/>
              <w:rPr>
                <w:rFonts w:eastAsia="Calibri"/>
              </w:rPr>
            </w:pPr>
            <w:r w:rsidRPr="001C16AB">
              <w:rPr>
                <w:rFonts w:eastAsia="Calibri"/>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9D36FE7" w14:textId="77777777" w:rsidR="0087351F" w:rsidRPr="001C16AB" w:rsidRDefault="0087351F" w:rsidP="00E64CC8">
            <w:pPr>
              <w:pStyle w:val="TAH"/>
              <w:keepNext w:val="0"/>
              <w:keepLines w:val="0"/>
              <w:widowControl w:val="0"/>
              <w:rPr>
                <w:rFonts w:eastAsia="Calibri"/>
              </w:rPr>
            </w:pPr>
            <w:r w:rsidRPr="001C16AB">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F78BA45" w14:textId="77777777" w:rsidR="0087351F" w:rsidRPr="001C16AB" w:rsidRDefault="0087351F" w:rsidP="00E64CC8">
            <w:pPr>
              <w:pStyle w:val="TAH"/>
              <w:keepNext w:val="0"/>
              <w:keepLines w:val="0"/>
              <w:widowControl w:val="0"/>
              <w:rPr>
                <w:rFonts w:eastAsia="Calibri"/>
              </w:rPr>
            </w:pPr>
            <w:r w:rsidRPr="001C16AB">
              <w:rPr>
                <w:rFonts w:eastAsia="Calibri"/>
              </w:rPr>
              <w:t>TP</w:t>
            </w:r>
          </w:p>
        </w:tc>
        <w:tc>
          <w:tcPr>
            <w:tcW w:w="892" w:type="dxa"/>
            <w:tcBorders>
              <w:top w:val="single" w:sz="4" w:space="0" w:color="auto"/>
              <w:left w:val="single" w:sz="4" w:space="0" w:color="auto"/>
              <w:bottom w:val="nil"/>
              <w:right w:val="single" w:sz="4" w:space="0" w:color="auto"/>
            </w:tcBorders>
            <w:hideMark/>
          </w:tcPr>
          <w:p w14:paraId="558EE299" w14:textId="77777777" w:rsidR="0087351F" w:rsidRPr="001C16AB" w:rsidRDefault="0087351F" w:rsidP="00E64CC8">
            <w:pPr>
              <w:pStyle w:val="TAH"/>
              <w:keepNext w:val="0"/>
              <w:keepLines w:val="0"/>
              <w:widowControl w:val="0"/>
              <w:rPr>
                <w:rFonts w:eastAsia="Calibri"/>
              </w:rPr>
            </w:pPr>
            <w:r w:rsidRPr="001C16AB">
              <w:rPr>
                <w:rFonts w:eastAsia="Calibri"/>
              </w:rPr>
              <w:t>Verdict</w:t>
            </w:r>
          </w:p>
        </w:tc>
      </w:tr>
      <w:tr w:rsidR="0087351F" w:rsidRPr="001C16AB" w14:paraId="51D7706B" w14:textId="77777777" w:rsidTr="00E64CC8">
        <w:trPr>
          <w:gridAfter w:val="1"/>
          <w:wAfter w:w="19" w:type="dxa"/>
          <w:tblHeader/>
        </w:trPr>
        <w:tc>
          <w:tcPr>
            <w:tcW w:w="691" w:type="dxa"/>
            <w:tcBorders>
              <w:top w:val="nil"/>
              <w:left w:val="single" w:sz="4" w:space="0" w:color="auto"/>
              <w:bottom w:val="single" w:sz="4" w:space="0" w:color="auto"/>
              <w:right w:val="single" w:sz="4" w:space="0" w:color="auto"/>
            </w:tcBorders>
          </w:tcPr>
          <w:p w14:paraId="12479486" w14:textId="77777777" w:rsidR="0087351F" w:rsidRPr="001C16AB" w:rsidRDefault="0087351F" w:rsidP="00E64CC8">
            <w:pPr>
              <w:pStyle w:val="TAH"/>
              <w:keepNext w:val="0"/>
              <w:keepLines w:val="0"/>
              <w:widowControl w:val="0"/>
              <w:rPr>
                <w:rFonts w:eastAsia="Calibri"/>
              </w:rPr>
            </w:pPr>
          </w:p>
        </w:tc>
        <w:tc>
          <w:tcPr>
            <w:tcW w:w="3923" w:type="dxa"/>
            <w:tcBorders>
              <w:top w:val="nil"/>
              <w:left w:val="single" w:sz="4" w:space="0" w:color="auto"/>
              <w:bottom w:val="single" w:sz="4" w:space="0" w:color="auto"/>
              <w:right w:val="single" w:sz="4" w:space="0" w:color="auto"/>
            </w:tcBorders>
          </w:tcPr>
          <w:p w14:paraId="5F19A3AE" w14:textId="77777777" w:rsidR="0087351F" w:rsidRPr="001C16AB" w:rsidRDefault="0087351F" w:rsidP="00E64CC8">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75A94398" w14:textId="77777777" w:rsidR="0087351F" w:rsidRPr="001C16AB" w:rsidRDefault="0087351F" w:rsidP="00E64CC8">
            <w:pPr>
              <w:pStyle w:val="TAH"/>
              <w:keepNext w:val="0"/>
              <w:keepLines w:val="0"/>
              <w:widowControl w:val="0"/>
              <w:rPr>
                <w:rFonts w:eastAsia="Calibri"/>
              </w:rPr>
            </w:pPr>
            <w:r w:rsidRPr="001C16AB">
              <w:rPr>
                <w:rFonts w:eastAsia="Calibri"/>
              </w:rPr>
              <w:t>U - S</w:t>
            </w:r>
          </w:p>
        </w:tc>
        <w:tc>
          <w:tcPr>
            <w:tcW w:w="2975" w:type="dxa"/>
            <w:tcBorders>
              <w:top w:val="single" w:sz="4" w:space="0" w:color="auto"/>
              <w:left w:val="single" w:sz="4" w:space="0" w:color="auto"/>
              <w:bottom w:val="single" w:sz="4" w:space="0" w:color="auto"/>
              <w:right w:val="single" w:sz="4" w:space="0" w:color="auto"/>
            </w:tcBorders>
            <w:hideMark/>
          </w:tcPr>
          <w:p w14:paraId="799301F2" w14:textId="77777777" w:rsidR="0087351F" w:rsidRPr="001C16AB" w:rsidRDefault="0087351F" w:rsidP="00E64CC8">
            <w:pPr>
              <w:pStyle w:val="TAH"/>
              <w:keepNext w:val="0"/>
              <w:keepLines w:val="0"/>
              <w:widowControl w:val="0"/>
              <w:rPr>
                <w:rFonts w:eastAsia="Calibri"/>
              </w:rPr>
            </w:pPr>
            <w:r w:rsidRPr="001C16AB">
              <w:rPr>
                <w:rFonts w:eastAsia="Calibri"/>
              </w:rPr>
              <w:t>Message</w:t>
            </w:r>
          </w:p>
        </w:tc>
        <w:tc>
          <w:tcPr>
            <w:tcW w:w="567" w:type="dxa"/>
            <w:tcBorders>
              <w:top w:val="nil"/>
              <w:left w:val="single" w:sz="4" w:space="0" w:color="auto"/>
              <w:bottom w:val="single" w:sz="4" w:space="0" w:color="auto"/>
              <w:right w:val="single" w:sz="4" w:space="0" w:color="auto"/>
            </w:tcBorders>
          </w:tcPr>
          <w:p w14:paraId="17BE9821" w14:textId="77777777" w:rsidR="0087351F" w:rsidRPr="001C16AB" w:rsidRDefault="0087351F" w:rsidP="00E64CC8">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5DEDD2B" w14:textId="77777777" w:rsidR="0087351F" w:rsidRPr="001C16AB" w:rsidRDefault="0087351F" w:rsidP="00E64CC8">
            <w:pPr>
              <w:pStyle w:val="TAH"/>
              <w:keepNext w:val="0"/>
              <w:keepLines w:val="0"/>
              <w:widowControl w:val="0"/>
              <w:rPr>
                <w:rFonts w:eastAsia="Calibri"/>
              </w:rPr>
            </w:pPr>
          </w:p>
        </w:tc>
      </w:tr>
      <w:tr w:rsidR="0087351F" w:rsidRPr="001C16AB" w14:paraId="441EB19F"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100A2BE" w14:textId="77777777" w:rsidR="0087351F" w:rsidRPr="001C16AB" w:rsidRDefault="0087351F" w:rsidP="00E64CC8">
            <w:pPr>
              <w:pStyle w:val="TAC"/>
              <w:keepNext w:val="0"/>
              <w:keepLines w:val="0"/>
              <w:widowControl w:val="0"/>
              <w:rPr>
                <w:rFonts w:eastAsia="Calibri"/>
              </w:rPr>
            </w:pPr>
            <w:r w:rsidRPr="001C16AB">
              <w:rPr>
                <w:rFonts w:eastAsia="Calibri"/>
              </w:rPr>
              <w:t>1</w:t>
            </w:r>
          </w:p>
        </w:tc>
        <w:tc>
          <w:tcPr>
            <w:tcW w:w="3923" w:type="dxa"/>
            <w:tcBorders>
              <w:top w:val="single" w:sz="4" w:space="0" w:color="auto"/>
              <w:left w:val="single" w:sz="4" w:space="0" w:color="auto"/>
              <w:bottom w:val="single" w:sz="4" w:space="0" w:color="auto"/>
              <w:right w:val="single" w:sz="4" w:space="0" w:color="auto"/>
            </w:tcBorders>
            <w:hideMark/>
          </w:tcPr>
          <w:p w14:paraId="2070461E"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the establishment of a group call with automatic commencement mode and implicit transmission request.</w:t>
            </w:r>
          </w:p>
          <w:p w14:paraId="139B548D" w14:textId="77777777" w:rsidR="0087351F" w:rsidRPr="001C16AB" w:rsidRDefault="0087351F" w:rsidP="00E64CC8">
            <w:pPr>
              <w:pStyle w:val="TAL"/>
              <w:keepNext w:val="0"/>
              <w:keepLines w:val="0"/>
              <w:widowControl w:val="0"/>
              <w:rPr>
                <w:rFonts w:eastAsia="Calibri"/>
                <w:shd w:val="clear" w:color="auto" w:fill="FF0000"/>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9075840"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9D15D7A"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FFBDD13"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5CEDE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6FEE2D79"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890F55B" w14:textId="77777777" w:rsidR="0087351F" w:rsidRPr="001C16AB" w:rsidRDefault="0087351F" w:rsidP="00E64CC8">
            <w:pPr>
              <w:pStyle w:val="TAC"/>
              <w:keepNext w:val="0"/>
              <w:keepLines w:val="0"/>
              <w:widowControl w:val="0"/>
              <w:rPr>
                <w:rFonts w:eastAsia="Calibri"/>
              </w:rPr>
            </w:pPr>
            <w:r w:rsidRPr="001C16AB">
              <w:rPr>
                <w:rFonts w:eastAsia="Calibri"/>
              </w:rPr>
              <w:t>2</w:t>
            </w:r>
          </w:p>
        </w:tc>
        <w:tc>
          <w:tcPr>
            <w:tcW w:w="3923" w:type="dxa"/>
            <w:tcBorders>
              <w:top w:val="single" w:sz="4" w:space="0" w:color="auto"/>
              <w:left w:val="single" w:sz="4" w:space="0" w:color="auto"/>
              <w:bottom w:val="single" w:sz="4" w:space="0" w:color="auto"/>
              <w:right w:val="single" w:sz="4" w:space="0" w:color="auto"/>
            </w:tcBorders>
            <w:hideMark/>
          </w:tcPr>
          <w:p w14:paraId="1C2180AC" w14:textId="12F7F21B" w:rsidR="0087351F" w:rsidRPr="001C16AB" w:rsidRDefault="0087351F" w:rsidP="00E64CC8">
            <w:pPr>
              <w:pStyle w:val="TAL"/>
              <w:keepNext w:val="0"/>
              <w:keepLines w:val="0"/>
              <w:widowControl w:val="0"/>
              <w:rPr>
                <w:rFonts w:eastAsia="Calibri"/>
              </w:rPr>
            </w:pPr>
            <w:r w:rsidRPr="001C16AB">
              <w:rPr>
                <w:rFonts w:eastAsia="Calibri"/>
              </w:rPr>
              <w:t>Check: Does the UE (MCVideo client) correctly perform test procedure '</w:t>
            </w:r>
            <w:r w:rsidRPr="001C16AB">
              <w:t>MCVideo CO session establishment/modification without provisional responses other than 100 Trying'</w:t>
            </w:r>
            <w:r w:rsidRPr="001C16AB">
              <w:rPr>
                <w:rFonts w:eastAsia="Calibri"/>
              </w:rPr>
              <w:t xml:space="preserve"> as described in TS 36.579-1 [2] Table 5.3B.1.3-1 to establish an MCVideo On-demand Pre-arranged Group Call, Automatic Commencement Mode,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4C520D71" w14:textId="77777777" w:rsidR="0087351F" w:rsidRPr="001C16AB" w:rsidRDefault="0087351F" w:rsidP="00E64CC8">
            <w:pPr>
              <w:pStyle w:val="TAC"/>
              <w:keepNext w:val="0"/>
              <w:keepLines w:val="0"/>
              <w:widowControl w:val="0"/>
              <w:rPr>
                <w:rFonts w:eastAsia="Calibri"/>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2DA826B"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C9F899"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1,2</w:t>
            </w:r>
          </w:p>
        </w:tc>
        <w:tc>
          <w:tcPr>
            <w:tcW w:w="892" w:type="dxa"/>
            <w:tcBorders>
              <w:top w:val="single" w:sz="4" w:space="0" w:color="auto"/>
              <w:left w:val="single" w:sz="4" w:space="0" w:color="auto"/>
              <w:bottom w:val="single" w:sz="4" w:space="0" w:color="auto"/>
              <w:right w:val="single" w:sz="4" w:space="0" w:color="auto"/>
            </w:tcBorders>
            <w:hideMark/>
          </w:tcPr>
          <w:p w14:paraId="4652C220"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59CE7895"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F5371B8"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lastRenderedPageBreak/>
              <w:t>3-7</w:t>
            </w:r>
          </w:p>
        </w:tc>
        <w:tc>
          <w:tcPr>
            <w:tcW w:w="3923" w:type="dxa"/>
            <w:tcBorders>
              <w:top w:val="single" w:sz="4" w:space="0" w:color="auto"/>
              <w:left w:val="single" w:sz="4" w:space="0" w:color="auto"/>
              <w:bottom w:val="single" w:sz="4" w:space="0" w:color="auto"/>
              <w:right w:val="single" w:sz="4" w:space="0" w:color="auto"/>
            </w:tcBorders>
            <w:hideMark/>
          </w:tcPr>
          <w:p w14:paraId="5F3E75EF"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A3F46B6"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8889BBE"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BCBA9F4"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2F43DEFE"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6DF21D8E"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0F4E2D0"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8</w:t>
            </w:r>
          </w:p>
        </w:tc>
        <w:tc>
          <w:tcPr>
            <w:tcW w:w="3923" w:type="dxa"/>
            <w:tcBorders>
              <w:top w:val="single" w:sz="4" w:space="0" w:color="auto"/>
              <w:left w:val="single" w:sz="4" w:space="0" w:color="auto"/>
              <w:bottom w:val="single" w:sz="4" w:space="0" w:color="auto"/>
              <w:right w:val="single" w:sz="4" w:space="0" w:color="auto"/>
            </w:tcBorders>
            <w:hideMark/>
          </w:tcPr>
          <w:p w14:paraId="2DAE3AFA" w14:textId="77777777" w:rsidR="0087351F" w:rsidRPr="001C16AB" w:rsidRDefault="0087351F" w:rsidP="00E64CC8">
            <w:pPr>
              <w:pStyle w:val="TAL"/>
            </w:pPr>
            <w:r w:rsidRPr="001C16AB">
              <w:t>Check: Does the UE (MCVideo client) provide transmission granted notification to the user?</w:t>
            </w:r>
          </w:p>
          <w:p w14:paraId="36CB7783" w14:textId="77777777" w:rsidR="0087351F" w:rsidRPr="001C16AB" w:rsidRDefault="0087351F" w:rsidP="00E64CC8">
            <w:pPr>
              <w:pStyle w:val="TAL"/>
              <w:keepNext w:val="0"/>
              <w:keepLines w:val="0"/>
              <w:widowControl w:val="0"/>
              <w:rPr>
                <w:rFonts w:eastAsia="Calibri"/>
                <w:szCs w:val="18"/>
              </w:rPr>
            </w:pPr>
            <w:r w:rsidRPr="001C16AB">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6B49B3B"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49B3FA94" w14:textId="77777777" w:rsidR="0087351F" w:rsidRPr="001C16AB" w:rsidRDefault="0087351F" w:rsidP="00E64CC8">
            <w:pPr>
              <w:pStyle w:val="TAL"/>
              <w:keepNext w:val="0"/>
              <w:keepLines w:val="0"/>
              <w:widowControl w:val="0"/>
              <w:rPr>
                <w:rFonts w:eastAsia="Calibri"/>
                <w:szCs w:val="18"/>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8A0D8EF"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1</w:t>
            </w:r>
          </w:p>
        </w:tc>
        <w:tc>
          <w:tcPr>
            <w:tcW w:w="892" w:type="dxa"/>
            <w:tcBorders>
              <w:top w:val="single" w:sz="4" w:space="0" w:color="auto"/>
              <w:left w:val="single" w:sz="4" w:space="0" w:color="auto"/>
              <w:bottom w:val="single" w:sz="4" w:space="0" w:color="auto"/>
              <w:right w:val="single" w:sz="4" w:space="0" w:color="auto"/>
            </w:tcBorders>
            <w:hideMark/>
          </w:tcPr>
          <w:p w14:paraId="6DAF0224"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P</w:t>
            </w:r>
          </w:p>
        </w:tc>
      </w:tr>
      <w:tr w:rsidR="0087351F" w:rsidRPr="001C16AB" w14:paraId="70E2624B" w14:textId="77777777" w:rsidTr="00E64CC8">
        <w:tc>
          <w:tcPr>
            <w:tcW w:w="691" w:type="dxa"/>
            <w:tcBorders>
              <w:top w:val="single" w:sz="4" w:space="0" w:color="auto"/>
              <w:left w:val="single" w:sz="4" w:space="0" w:color="auto"/>
              <w:bottom w:val="single" w:sz="4" w:space="0" w:color="auto"/>
              <w:right w:val="single" w:sz="4" w:space="0" w:color="auto"/>
            </w:tcBorders>
            <w:hideMark/>
          </w:tcPr>
          <w:p w14:paraId="7C64C1CD"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8A</w:t>
            </w:r>
          </w:p>
        </w:tc>
        <w:tc>
          <w:tcPr>
            <w:tcW w:w="3923" w:type="dxa"/>
            <w:tcBorders>
              <w:top w:val="single" w:sz="4" w:space="0" w:color="auto"/>
              <w:left w:val="single" w:sz="4" w:space="0" w:color="auto"/>
              <w:bottom w:val="single" w:sz="4" w:space="0" w:color="auto"/>
              <w:right w:val="single" w:sz="4" w:space="0" w:color="auto"/>
            </w:tcBorders>
            <w:hideMark/>
          </w:tcPr>
          <w:p w14:paraId="406BC0FF"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end of transmission.</w:t>
            </w:r>
          </w:p>
          <w:p w14:paraId="706BC0C0" w14:textId="77777777" w:rsidR="0087351F" w:rsidRPr="001C16AB" w:rsidRDefault="0087351F" w:rsidP="00E64CC8">
            <w:pPr>
              <w:pStyle w:val="TAL"/>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0CE81E8"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3D5A85E9" w14:textId="77777777" w:rsidR="0087351F" w:rsidRPr="001C16AB" w:rsidRDefault="0087351F" w:rsidP="00E64CC8">
            <w:pPr>
              <w:pStyle w:val="TAL"/>
              <w:keepNext w:val="0"/>
              <w:keepLines w:val="0"/>
              <w:widowControl w:val="0"/>
              <w:rPr>
                <w:rFonts w:eastAsia="Calibri"/>
                <w:szCs w:val="18"/>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54D01362"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4D848B57"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w:t>
            </w:r>
          </w:p>
        </w:tc>
      </w:tr>
      <w:tr w:rsidR="0087351F" w:rsidRPr="001C16AB" w14:paraId="5DC414E9" w14:textId="77777777" w:rsidTr="00E64CC8">
        <w:tc>
          <w:tcPr>
            <w:tcW w:w="691" w:type="dxa"/>
            <w:tcBorders>
              <w:top w:val="single" w:sz="4" w:space="0" w:color="auto"/>
              <w:left w:val="single" w:sz="4" w:space="0" w:color="auto"/>
              <w:bottom w:val="single" w:sz="4" w:space="0" w:color="auto"/>
              <w:right w:val="single" w:sz="4" w:space="0" w:color="auto"/>
            </w:tcBorders>
            <w:hideMark/>
          </w:tcPr>
          <w:p w14:paraId="37E1C158"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8B</w:t>
            </w:r>
          </w:p>
        </w:tc>
        <w:tc>
          <w:tcPr>
            <w:tcW w:w="3923" w:type="dxa"/>
            <w:tcBorders>
              <w:top w:val="single" w:sz="4" w:space="0" w:color="auto"/>
              <w:left w:val="single" w:sz="4" w:space="0" w:color="auto"/>
              <w:bottom w:val="single" w:sz="4" w:space="0" w:color="auto"/>
              <w:right w:val="single" w:sz="4" w:space="0" w:color="auto"/>
            </w:tcBorders>
            <w:hideMark/>
          </w:tcPr>
          <w:p w14:paraId="6AC32E99" w14:textId="6EF314D1" w:rsidR="0087351F" w:rsidRPr="001C16AB" w:rsidRDefault="0087351F" w:rsidP="00E64CC8">
            <w:pPr>
              <w:pStyle w:val="TAL"/>
            </w:pPr>
            <w:r w:rsidRPr="001C16AB">
              <w:rPr>
                <w:rFonts w:eastAsia="Calibri"/>
              </w:rPr>
              <w:t>Check: Does the UE (MCVideo client) correctly perform test procedure '</w:t>
            </w:r>
            <w:r w:rsidRPr="001C16AB">
              <w:t>MCVideo transmission End Request CO'</w:t>
            </w:r>
            <w:r w:rsidRPr="001C16A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5CDF976B"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08C0DD09" w14:textId="77777777" w:rsidR="0087351F" w:rsidRPr="001C16AB" w:rsidRDefault="0087351F" w:rsidP="00E64CC8">
            <w:pPr>
              <w:pStyle w:val="TAL"/>
              <w:keepNext w:val="0"/>
              <w:keepLines w:val="0"/>
              <w:widowControl w:val="0"/>
              <w:rPr>
                <w:rFonts w:eastAsia="Calibri"/>
                <w:szCs w:val="18"/>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69EC4ABB"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2</w:t>
            </w:r>
          </w:p>
        </w:tc>
        <w:tc>
          <w:tcPr>
            <w:tcW w:w="911" w:type="dxa"/>
            <w:gridSpan w:val="2"/>
            <w:tcBorders>
              <w:top w:val="single" w:sz="4" w:space="0" w:color="auto"/>
              <w:left w:val="single" w:sz="4" w:space="0" w:color="auto"/>
              <w:bottom w:val="single" w:sz="4" w:space="0" w:color="auto"/>
              <w:right w:val="single" w:sz="4" w:space="0" w:color="auto"/>
            </w:tcBorders>
            <w:hideMark/>
          </w:tcPr>
          <w:p w14:paraId="28FBC512"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P</w:t>
            </w:r>
          </w:p>
        </w:tc>
      </w:tr>
      <w:tr w:rsidR="0087351F" w:rsidRPr="001C16AB" w14:paraId="79380351"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6631286" w14:textId="77777777" w:rsidR="0087351F" w:rsidRPr="001C16AB" w:rsidRDefault="0087351F" w:rsidP="00E64CC8">
            <w:pPr>
              <w:pStyle w:val="TAC"/>
              <w:keepNext w:val="0"/>
              <w:keepLines w:val="0"/>
              <w:widowControl w:val="0"/>
              <w:rPr>
                <w:rFonts w:eastAsia="Calibri"/>
              </w:rPr>
            </w:pPr>
            <w:r w:rsidRPr="001C16AB">
              <w:rPr>
                <w:rFonts w:eastAsia="Calibri"/>
              </w:rPr>
              <w:t>9</w:t>
            </w:r>
          </w:p>
        </w:tc>
        <w:tc>
          <w:tcPr>
            <w:tcW w:w="3923" w:type="dxa"/>
            <w:tcBorders>
              <w:top w:val="single" w:sz="4" w:space="0" w:color="auto"/>
              <w:left w:val="single" w:sz="4" w:space="0" w:color="auto"/>
              <w:bottom w:val="single" w:sz="4" w:space="0" w:color="auto"/>
              <w:right w:val="single" w:sz="4" w:space="0" w:color="auto"/>
            </w:tcBorders>
            <w:hideMark/>
          </w:tcPr>
          <w:p w14:paraId="61CA7D63"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upgrade of the call to an emergency group call with implicit transmission request.</w:t>
            </w:r>
          </w:p>
          <w:p w14:paraId="1CE34132"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48DB60"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714E543"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7AC310E"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3E2A747"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6884448F"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4E420ED" w14:textId="77777777" w:rsidR="0087351F" w:rsidRPr="001C16AB" w:rsidRDefault="0087351F" w:rsidP="00E64CC8">
            <w:pPr>
              <w:pStyle w:val="TAC"/>
              <w:keepNext w:val="0"/>
              <w:keepLines w:val="0"/>
              <w:widowControl w:val="0"/>
              <w:rPr>
                <w:rFonts w:eastAsia="Calibri"/>
              </w:rPr>
            </w:pPr>
            <w:r w:rsidRPr="001C16AB">
              <w:rPr>
                <w:rFonts w:eastAsia="Calibri"/>
              </w:rPr>
              <w:t>10</w:t>
            </w:r>
          </w:p>
        </w:tc>
        <w:tc>
          <w:tcPr>
            <w:tcW w:w="3923" w:type="dxa"/>
            <w:tcBorders>
              <w:top w:val="single" w:sz="4" w:space="0" w:color="auto"/>
              <w:left w:val="single" w:sz="4" w:space="0" w:color="auto"/>
              <w:bottom w:val="single" w:sz="4" w:space="0" w:color="auto"/>
              <w:right w:val="single" w:sz="4" w:space="0" w:color="auto"/>
            </w:tcBorders>
            <w:hideMark/>
          </w:tcPr>
          <w:p w14:paraId="6ED01084" w14:textId="0DAB8183" w:rsidR="0087351F" w:rsidRPr="001C16AB" w:rsidRDefault="0087351F" w:rsidP="00E64CC8">
            <w:pPr>
              <w:pStyle w:val="TAL"/>
              <w:rPr>
                <w:rFonts w:eastAsia="Calibri"/>
              </w:rPr>
            </w:pPr>
            <w:r w:rsidRPr="001C16AB">
              <w:rPr>
                <w:rFonts w:eastAsia="Calibri"/>
              </w:rPr>
              <w:t>Check: Does the UE (MCVideo client) correctly perform test procedure '</w:t>
            </w:r>
            <w:r w:rsidRPr="001C16AB">
              <w:t>MCVideo CO session modification’</w:t>
            </w:r>
            <w:r w:rsidRPr="001C16AB">
              <w:rPr>
                <w:rFonts w:eastAsia="Calibri"/>
                <w:lang w:eastAsia="ko-KR"/>
              </w:rPr>
              <w:t xml:space="preserve"> </w:t>
            </w:r>
            <w:r w:rsidRPr="001C16AB">
              <w:rPr>
                <w:rFonts w:eastAsia="Calibri"/>
              </w:rPr>
              <w:t xml:space="preserve">as described in TS 36.579-1 [2] Table 5.3B.11.3-1 to </w:t>
            </w:r>
            <w:r w:rsidRPr="001C16AB">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F1691DD"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5FE69324" w14:textId="77777777" w:rsidR="0087351F" w:rsidRPr="001C16AB" w:rsidRDefault="0087351F" w:rsidP="00E64CC8">
            <w:pPr>
              <w:pStyle w:val="TAL"/>
              <w:keepNext w:val="0"/>
              <w:keepLines w:val="0"/>
              <w:widowControl w:val="0"/>
              <w:rPr>
                <w:rFonts w:eastAsia="Calibri"/>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BA7AD56"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3,4</w:t>
            </w:r>
          </w:p>
        </w:tc>
        <w:tc>
          <w:tcPr>
            <w:tcW w:w="892" w:type="dxa"/>
            <w:tcBorders>
              <w:top w:val="single" w:sz="4" w:space="0" w:color="auto"/>
              <w:left w:val="single" w:sz="4" w:space="0" w:color="auto"/>
              <w:bottom w:val="single" w:sz="4" w:space="0" w:color="auto"/>
              <w:right w:val="single" w:sz="4" w:space="0" w:color="auto"/>
            </w:tcBorders>
            <w:hideMark/>
          </w:tcPr>
          <w:p w14:paraId="5AB18D3D"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0A47EFED"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5471544" w14:textId="77777777" w:rsidR="0087351F" w:rsidRPr="001C16AB" w:rsidRDefault="0087351F" w:rsidP="00E64CC8">
            <w:pPr>
              <w:pStyle w:val="TAC"/>
              <w:keepNext w:val="0"/>
              <w:keepLines w:val="0"/>
              <w:widowControl w:val="0"/>
              <w:rPr>
                <w:rFonts w:eastAsia="Calibri"/>
              </w:rPr>
            </w:pPr>
            <w:r w:rsidRPr="001C16AB">
              <w:rPr>
                <w:rFonts w:eastAsia="Calibri"/>
              </w:rPr>
              <w:t>11-15</w:t>
            </w:r>
          </w:p>
        </w:tc>
        <w:tc>
          <w:tcPr>
            <w:tcW w:w="3923" w:type="dxa"/>
            <w:tcBorders>
              <w:top w:val="single" w:sz="4" w:space="0" w:color="auto"/>
              <w:left w:val="single" w:sz="4" w:space="0" w:color="auto"/>
              <w:bottom w:val="single" w:sz="4" w:space="0" w:color="auto"/>
              <w:right w:val="single" w:sz="4" w:space="0" w:color="auto"/>
            </w:tcBorders>
            <w:hideMark/>
          </w:tcPr>
          <w:p w14:paraId="03079A17"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5AF034D"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361E7B7D" w14:textId="77777777" w:rsidR="0087351F" w:rsidRPr="001C16AB" w:rsidRDefault="0087351F" w:rsidP="00E64CC8">
            <w:pPr>
              <w:pStyle w:val="TAL"/>
              <w:keepNext w:val="0"/>
              <w:keepLines w:val="0"/>
              <w:widowControl w:val="0"/>
              <w:rPr>
                <w:rFonts w:eastAsia="Calibri"/>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A744513"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98ABB7F"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6DA78305"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4CC0316" w14:textId="77777777" w:rsidR="0087351F" w:rsidRPr="001C16AB" w:rsidRDefault="0087351F" w:rsidP="00E64CC8">
            <w:pPr>
              <w:pStyle w:val="TAC"/>
              <w:keepNext w:val="0"/>
              <w:keepLines w:val="0"/>
              <w:widowControl w:val="0"/>
              <w:rPr>
                <w:rFonts w:eastAsia="Calibri"/>
              </w:rPr>
            </w:pPr>
            <w:r w:rsidRPr="001C16AB">
              <w:rPr>
                <w:rFonts w:eastAsia="Calibri"/>
              </w:rPr>
              <w:t>16</w:t>
            </w:r>
          </w:p>
        </w:tc>
        <w:tc>
          <w:tcPr>
            <w:tcW w:w="3923" w:type="dxa"/>
            <w:tcBorders>
              <w:top w:val="single" w:sz="4" w:space="0" w:color="auto"/>
              <w:left w:val="single" w:sz="4" w:space="0" w:color="auto"/>
              <w:bottom w:val="single" w:sz="4" w:space="0" w:color="auto"/>
              <w:right w:val="single" w:sz="4" w:space="0" w:color="auto"/>
            </w:tcBorders>
            <w:hideMark/>
          </w:tcPr>
          <w:p w14:paraId="219F0802" w14:textId="77777777" w:rsidR="0087351F" w:rsidRPr="001C16AB" w:rsidRDefault="0087351F" w:rsidP="00E64CC8">
            <w:pPr>
              <w:pStyle w:val="TAL"/>
              <w:keepNext w:val="0"/>
              <w:keepLines w:val="0"/>
              <w:widowControl w:val="0"/>
              <w:rPr>
                <w:rFonts w:eastAsia="Calibri"/>
              </w:rPr>
            </w:pPr>
            <w:r w:rsidRPr="001C16AB">
              <w:rPr>
                <w:rFonts w:eastAsia="Calibri"/>
              </w:rPr>
              <w:t>Check: Does the UE (MCVideo client) notify the user that the call has been upgraded to an emergency group call?</w:t>
            </w:r>
          </w:p>
          <w:p w14:paraId="27C5F432"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035F4CF"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0FD9073"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9B714D"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3</w:t>
            </w:r>
          </w:p>
        </w:tc>
        <w:tc>
          <w:tcPr>
            <w:tcW w:w="892" w:type="dxa"/>
            <w:tcBorders>
              <w:top w:val="single" w:sz="4" w:space="0" w:color="auto"/>
              <w:left w:val="single" w:sz="4" w:space="0" w:color="auto"/>
              <w:bottom w:val="single" w:sz="4" w:space="0" w:color="auto"/>
              <w:right w:val="single" w:sz="4" w:space="0" w:color="auto"/>
            </w:tcBorders>
            <w:hideMark/>
          </w:tcPr>
          <w:p w14:paraId="38569BE5"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2BA5634B" w14:textId="77777777" w:rsidTr="00E64CC8">
        <w:tc>
          <w:tcPr>
            <w:tcW w:w="691" w:type="dxa"/>
            <w:tcBorders>
              <w:top w:val="single" w:sz="4" w:space="0" w:color="auto"/>
              <w:left w:val="single" w:sz="4" w:space="0" w:color="auto"/>
              <w:bottom w:val="single" w:sz="4" w:space="0" w:color="auto"/>
              <w:right w:val="single" w:sz="4" w:space="0" w:color="auto"/>
            </w:tcBorders>
            <w:hideMark/>
          </w:tcPr>
          <w:p w14:paraId="4E5A470F" w14:textId="77777777" w:rsidR="0087351F" w:rsidRPr="001C16AB" w:rsidRDefault="0087351F" w:rsidP="00E64CC8">
            <w:pPr>
              <w:pStyle w:val="TAC"/>
              <w:keepNext w:val="0"/>
              <w:keepLines w:val="0"/>
              <w:widowControl w:val="0"/>
              <w:rPr>
                <w:rFonts w:eastAsia="Calibri"/>
              </w:rPr>
            </w:pPr>
            <w:r w:rsidRPr="001C16AB">
              <w:rPr>
                <w:rFonts w:eastAsia="Calibri"/>
              </w:rPr>
              <w:t>16A</w:t>
            </w:r>
          </w:p>
        </w:tc>
        <w:tc>
          <w:tcPr>
            <w:tcW w:w="3923" w:type="dxa"/>
            <w:tcBorders>
              <w:top w:val="single" w:sz="4" w:space="0" w:color="auto"/>
              <w:left w:val="single" w:sz="4" w:space="0" w:color="auto"/>
              <w:bottom w:val="single" w:sz="4" w:space="0" w:color="auto"/>
              <w:right w:val="single" w:sz="4" w:space="0" w:color="auto"/>
            </w:tcBorders>
            <w:hideMark/>
          </w:tcPr>
          <w:p w14:paraId="7864E82E"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end of transmission.</w:t>
            </w:r>
          </w:p>
          <w:p w14:paraId="0519EF72"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F038B54"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56050814" w14:textId="77777777" w:rsidR="0087351F" w:rsidRPr="001C16AB" w:rsidRDefault="0087351F" w:rsidP="00E64CC8">
            <w:pPr>
              <w:pStyle w:val="TAL"/>
              <w:keepNext w:val="0"/>
              <w:keepLines w:val="0"/>
              <w:widowControl w:val="0"/>
              <w:rPr>
                <w:rFonts w:eastAsia="Calibri"/>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A13DD0E"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07142A3F"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r>
      <w:tr w:rsidR="0087351F" w:rsidRPr="001C16AB" w14:paraId="7B99C26F" w14:textId="77777777" w:rsidTr="00E64CC8">
        <w:tc>
          <w:tcPr>
            <w:tcW w:w="691" w:type="dxa"/>
            <w:tcBorders>
              <w:top w:val="single" w:sz="4" w:space="0" w:color="auto"/>
              <w:left w:val="single" w:sz="4" w:space="0" w:color="auto"/>
              <w:bottom w:val="single" w:sz="4" w:space="0" w:color="auto"/>
              <w:right w:val="single" w:sz="4" w:space="0" w:color="auto"/>
            </w:tcBorders>
            <w:hideMark/>
          </w:tcPr>
          <w:p w14:paraId="02DEF4C3" w14:textId="77777777" w:rsidR="0087351F" w:rsidRPr="001C16AB" w:rsidRDefault="0087351F" w:rsidP="00E64CC8">
            <w:pPr>
              <w:pStyle w:val="TAC"/>
              <w:keepNext w:val="0"/>
              <w:keepLines w:val="0"/>
              <w:widowControl w:val="0"/>
              <w:rPr>
                <w:rFonts w:eastAsia="Calibri"/>
              </w:rPr>
            </w:pPr>
            <w:r w:rsidRPr="001C16AB">
              <w:rPr>
                <w:rFonts w:eastAsia="Calibri"/>
              </w:rPr>
              <w:t>16B</w:t>
            </w:r>
          </w:p>
        </w:tc>
        <w:tc>
          <w:tcPr>
            <w:tcW w:w="3923" w:type="dxa"/>
            <w:tcBorders>
              <w:top w:val="single" w:sz="4" w:space="0" w:color="auto"/>
              <w:left w:val="single" w:sz="4" w:space="0" w:color="auto"/>
              <w:bottom w:val="single" w:sz="4" w:space="0" w:color="auto"/>
              <w:right w:val="single" w:sz="4" w:space="0" w:color="auto"/>
            </w:tcBorders>
            <w:hideMark/>
          </w:tcPr>
          <w:p w14:paraId="3E609F60" w14:textId="491A5062" w:rsidR="0087351F" w:rsidRPr="001C16AB" w:rsidRDefault="0087351F" w:rsidP="00E64CC8">
            <w:pPr>
              <w:pStyle w:val="TAL"/>
              <w:keepNext w:val="0"/>
              <w:keepLines w:val="0"/>
              <w:widowControl w:val="0"/>
              <w:rPr>
                <w:rFonts w:eastAsia="Calibri"/>
              </w:rPr>
            </w:pPr>
            <w:r w:rsidRPr="001C16AB">
              <w:rPr>
                <w:rFonts w:eastAsia="Calibri"/>
              </w:rPr>
              <w:t>Check: Does the UE (MCVideo client) correctly perform test procedure '</w:t>
            </w:r>
            <w:r w:rsidRPr="001C16AB">
              <w:t>MCVideo transmission End Request CO'</w:t>
            </w:r>
            <w:r w:rsidRPr="001C16A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BCF0B1C"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70E9E47F" w14:textId="77777777" w:rsidR="0087351F" w:rsidRPr="001C16AB" w:rsidRDefault="0087351F" w:rsidP="00E64CC8">
            <w:pPr>
              <w:pStyle w:val="TAL"/>
              <w:keepNext w:val="0"/>
              <w:keepLines w:val="0"/>
              <w:widowControl w:val="0"/>
              <w:rPr>
                <w:rFonts w:eastAsia="Calibri"/>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57EFC63C"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2494CD6E"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P</w:t>
            </w:r>
          </w:p>
        </w:tc>
      </w:tr>
      <w:tr w:rsidR="0087351F" w:rsidRPr="001C16AB" w14:paraId="2AF5E941"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54C5157B" w14:textId="77777777" w:rsidR="0087351F" w:rsidRPr="001C16AB" w:rsidRDefault="0087351F" w:rsidP="00E64CC8">
            <w:pPr>
              <w:pStyle w:val="TAC"/>
              <w:keepNext w:val="0"/>
              <w:keepLines w:val="0"/>
              <w:widowControl w:val="0"/>
              <w:rPr>
                <w:rFonts w:eastAsia="Calibri"/>
              </w:rPr>
            </w:pPr>
            <w:r w:rsidRPr="001C16AB">
              <w:rPr>
                <w:rFonts w:eastAsia="Calibri"/>
              </w:rPr>
              <w:t>17</w:t>
            </w:r>
          </w:p>
        </w:tc>
        <w:tc>
          <w:tcPr>
            <w:tcW w:w="3923" w:type="dxa"/>
            <w:tcBorders>
              <w:top w:val="single" w:sz="4" w:space="0" w:color="auto"/>
              <w:left w:val="single" w:sz="4" w:space="0" w:color="auto"/>
              <w:bottom w:val="single" w:sz="4" w:space="0" w:color="auto"/>
              <w:right w:val="single" w:sz="4" w:space="0" w:color="auto"/>
            </w:tcBorders>
            <w:hideMark/>
          </w:tcPr>
          <w:p w14:paraId="27D604F3"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downgrade of the call to a normal group call.</w:t>
            </w:r>
          </w:p>
          <w:p w14:paraId="0BD63912"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458256E"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4A0C826"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72B35D2"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FBC6EDC"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5F137E8A"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7023BDB" w14:textId="77777777" w:rsidR="0087351F" w:rsidRPr="001C16AB" w:rsidRDefault="0087351F" w:rsidP="00E64CC8">
            <w:pPr>
              <w:pStyle w:val="TAC"/>
              <w:keepNext w:val="0"/>
              <w:keepLines w:val="0"/>
              <w:widowControl w:val="0"/>
              <w:rPr>
                <w:rFonts w:eastAsia="Calibri"/>
              </w:rPr>
            </w:pPr>
            <w:r w:rsidRPr="001C16AB">
              <w:rPr>
                <w:rFonts w:eastAsia="Calibri"/>
              </w:rPr>
              <w:t>18</w:t>
            </w:r>
          </w:p>
        </w:tc>
        <w:tc>
          <w:tcPr>
            <w:tcW w:w="3923" w:type="dxa"/>
            <w:tcBorders>
              <w:top w:val="single" w:sz="4" w:space="0" w:color="auto"/>
              <w:left w:val="single" w:sz="4" w:space="0" w:color="auto"/>
              <w:bottom w:val="single" w:sz="4" w:space="0" w:color="auto"/>
              <w:right w:val="single" w:sz="4" w:space="0" w:color="auto"/>
            </w:tcBorders>
            <w:hideMark/>
          </w:tcPr>
          <w:p w14:paraId="6BBF00D8" w14:textId="45A05DB8" w:rsidR="0087351F" w:rsidRPr="001C16AB" w:rsidRDefault="0087351F" w:rsidP="00E64CC8">
            <w:pPr>
              <w:pStyle w:val="TAL"/>
              <w:rPr>
                <w:rFonts w:eastAsia="Calibri"/>
              </w:rPr>
            </w:pPr>
            <w:r w:rsidRPr="001C16AB">
              <w:rPr>
                <w:rFonts w:eastAsia="Calibri"/>
              </w:rPr>
              <w:t>Check: Does the UE (MCVideo client) correctly perform test procedure '</w:t>
            </w:r>
            <w:r w:rsidRPr="001C16AB">
              <w:t>MCVideo CO session modification'</w:t>
            </w:r>
            <w:r w:rsidRPr="001C16AB">
              <w:rPr>
                <w:rFonts w:eastAsia="Calibri"/>
                <w:lang w:eastAsia="ko-KR"/>
              </w:rPr>
              <w:t xml:space="preserve"> </w:t>
            </w:r>
            <w:r w:rsidRPr="001C16AB">
              <w:rPr>
                <w:rFonts w:eastAsia="Calibri"/>
              </w:rPr>
              <w:t xml:space="preserve">as described in TS 36.579-1 [2] Table 5.3B.11.3-1 to downgrade the call </w:t>
            </w:r>
            <w:r w:rsidRPr="001C16AB">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99058D4"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51AC8851"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F67A5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5, 2</w:t>
            </w:r>
          </w:p>
        </w:tc>
        <w:tc>
          <w:tcPr>
            <w:tcW w:w="892" w:type="dxa"/>
            <w:tcBorders>
              <w:top w:val="single" w:sz="4" w:space="0" w:color="auto"/>
              <w:left w:val="single" w:sz="4" w:space="0" w:color="auto"/>
              <w:bottom w:val="single" w:sz="4" w:space="0" w:color="auto"/>
              <w:right w:val="single" w:sz="4" w:space="0" w:color="auto"/>
            </w:tcBorders>
            <w:hideMark/>
          </w:tcPr>
          <w:p w14:paraId="24BF6F09"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0B533283"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9EA5EE9" w14:textId="77777777" w:rsidR="0087351F" w:rsidRPr="001C16AB" w:rsidRDefault="0087351F" w:rsidP="00E64CC8">
            <w:pPr>
              <w:pStyle w:val="TAC"/>
              <w:keepNext w:val="0"/>
              <w:keepLines w:val="0"/>
              <w:widowControl w:val="0"/>
              <w:rPr>
                <w:rFonts w:eastAsia="Calibri"/>
              </w:rPr>
            </w:pPr>
            <w:r w:rsidRPr="001C16AB">
              <w:rPr>
                <w:rFonts w:eastAsia="Calibri"/>
              </w:rPr>
              <w:t>19-23</w:t>
            </w:r>
          </w:p>
        </w:tc>
        <w:tc>
          <w:tcPr>
            <w:tcW w:w="3923" w:type="dxa"/>
            <w:tcBorders>
              <w:top w:val="single" w:sz="4" w:space="0" w:color="auto"/>
              <w:left w:val="single" w:sz="4" w:space="0" w:color="auto"/>
              <w:bottom w:val="single" w:sz="4" w:space="0" w:color="auto"/>
              <w:right w:val="single" w:sz="4" w:space="0" w:color="auto"/>
            </w:tcBorders>
            <w:hideMark/>
          </w:tcPr>
          <w:p w14:paraId="7F47BDE6"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E4D15AA" w14:textId="77777777" w:rsidR="0087351F" w:rsidRPr="001C16AB" w:rsidRDefault="0087351F" w:rsidP="00E64CC8">
            <w:pPr>
              <w:pStyle w:val="TAC"/>
              <w:keepNext w:val="0"/>
              <w:keepLines w:val="0"/>
              <w:widowControl w:val="0"/>
              <w:rPr>
                <w:rFonts w:eastAsia="Calibri"/>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E45175C"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B9E2752"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2D575B38"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793B9360"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11C583CA" w14:textId="77777777" w:rsidR="0087351F" w:rsidRPr="001C16AB" w:rsidRDefault="0087351F" w:rsidP="00E64CC8">
            <w:pPr>
              <w:pStyle w:val="TAC"/>
              <w:keepNext w:val="0"/>
              <w:keepLines w:val="0"/>
              <w:widowControl w:val="0"/>
              <w:rPr>
                <w:rFonts w:eastAsia="Calibri"/>
              </w:rPr>
            </w:pPr>
            <w:r w:rsidRPr="001C16AB">
              <w:rPr>
                <w:rFonts w:eastAsia="Calibri"/>
              </w:rPr>
              <w:t>24</w:t>
            </w:r>
          </w:p>
        </w:tc>
        <w:tc>
          <w:tcPr>
            <w:tcW w:w="3923" w:type="dxa"/>
            <w:tcBorders>
              <w:top w:val="single" w:sz="4" w:space="0" w:color="auto"/>
              <w:left w:val="single" w:sz="4" w:space="0" w:color="auto"/>
              <w:bottom w:val="single" w:sz="4" w:space="0" w:color="auto"/>
              <w:right w:val="single" w:sz="4" w:space="0" w:color="auto"/>
            </w:tcBorders>
            <w:hideMark/>
          </w:tcPr>
          <w:p w14:paraId="615D98B3" w14:textId="77777777" w:rsidR="0087351F" w:rsidRPr="001C16AB" w:rsidRDefault="0087351F" w:rsidP="00E64CC8">
            <w:pPr>
              <w:pStyle w:val="TAL"/>
              <w:keepNext w:val="0"/>
              <w:keepLines w:val="0"/>
              <w:widowControl w:val="0"/>
              <w:rPr>
                <w:rFonts w:eastAsia="Calibri"/>
              </w:rPr>
            </w:pPr>
            <w:r w:rsidRPr="001C16AB">
              <w:rPr>
                <w:rFonts w:eastAsia="Calibri"/>
              </w:rPr>
              <w:t>Check: Does the UE (MCVideo client) notify the user that the call has been downgraded?</w:t>
            </w:r>
          </w:p>
          <w:p w14:paraId="5118BBB5" w14:textId="77777777" w:rsidR="0087351F" w:rsidRPr="001C16AB" w:rsidRDefault="0087351F" w:rsidP="00E64CC8">
            <w:pPr>
              <w:pStyle w:val="TAL"/>
              <w:keepNext w:val="0"/>
              <w:keepLines w:val="0"/>
              <w:widowControl w:val="0"/>
              <w:rPr>
                <w:rFonts w:eastAsia="Calibri"/>
              </w:rPr>
            </w:pPr>
            <w:r w:rsidRPr="001C16AB">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CE5E2D3"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5A3B8AD9"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4A8AA3"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5</w:t>
            </w:r>
          </w:p>
        </w:tc>
        <w:tc>
          <w:tcPr>
            <w:tcW w:w="892" w:type="dxa"/>
            <w:tcBorders>
              <w:top w:val="single" w:sz="4" w:space="0" w:color="auto"/>
              <w:left w:val="single" w:sz="4" w:space="0" w:color="auto"/>
              <w:bottom w:val="single" w:sz="4" w:space="0" w:color="auto"/>
              <w:right w:val="single" w:sz="4" w:space="0" w:color="auto"/>
            </w:tcBorders>
            <w:hideMark/>
          </w:tcPr>
          <w:p w14:paraId="7BB566F4"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1EAB1E7A"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tcPr>
          <w:p w14:paraId="7D91CA13" w14:textId="77777777" w:rsidR="0087351F" w:rsidRPr="001C16AB" w:rsidRDefault="0087351F" w:rsidP="00E64CC8">
            <w:pPr>
              <w:pStyle w:val="TAC"/>
              <w:keepNext w:val="0"/>
              <w:keepLines w:val="0"/>
              <w:widowControl w:val="0"/>
              <w:rPr>
                <w:rFonts w:eastAsia="Calibri"/>
              </w:rPr>
            </w:pPr>
            <w:r w:rsidRPr="001C16AB">
              <w:rPr>
                <w:rFonts w:eastAsia="Calibri"/>
              </w:rPr>
              <w:t>24A-24B</w:t>
            </w:r>
          </w:p>
        </w:tc>
        <w:tc>
          <w:tcPr>
            <w:tcW w:w="3923" w:type="dxa"/>
            <w:tcBorders>
              <w:top w:val="single" w:sz="4" w:space="0" w:color="auto"/>
              <w:left w:val="single" w:sz="4" w:space="0" w:color="auto"/>
              <w:bottom w:val="single" w:sz="4" w:space="0" w:color="auto"/>
              <w:right w:val="single" w:sz="4" w:space="0" w:color="auto"/>
            </w:tcBorders>
          </w:tcPr>
          <w:p w14:paraId="5D023303"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tcPr>
          <w:p w14:paraId="386BDA86"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tcPr>
          <w:p w14:paraId="1CAB17C1"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6ABB0F1E"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Pr>
          <w:p w14:paraId="253FE118"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6994591B"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5BCF01C" w14:textId="77777777" w:rsidR="0087351F" w:rsidRPr="001C16AB" w:rsidRDefault="0087351F" w:rsidP="00E64CC8">
            <w:pPr>
              <w:pStyle w:val="TAC"/>
              <w:keepNext w:val="0"/>
              <w:keepLines w:val="0"/>
              <w:widowControl w:val="0"/>
              <w:rPr>
                <w:rFonts w:eastAsia="Calibri"/>
              </w:rPr>
            </w:pPr>
            <w:r w:rsidRPr="001C16AB">
              <w:rPr>
                <w:rFonts w:eastAsia="Calibri"/>
              </w:rPr>
              <w:t>25</w:t>
            </w:r>
          </w:p>
        </w:tc>
        <w:tc>
          <w:tcPr>
            <w:tcW w:w="3923" w:type="dxa"/>
            <w:tcBorders>
              <w:top w:val="single" w:sz="4" w:space="0" w:color="auto"/>
              <w:left w:val="single" w:sz="4" w:space="0" w:color="auto"/>
              <w:bottom w:val="single" w:sz="4" w:space="0" w:color="auto"/>
              <w:right w:val="single" w:sz="4" w:space="0" w:color="auto"/>
            </w:tcBorders>
            <w:hideMark/>
          </w:tcPr>
          <w:p w14:paraId="5C542814"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upgrade of the call to an imminent peril group call with implicit transmission request.</w:t>
            </w:r>
          </w:p>
          <w:p w14:paraId="4458DB50"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FE269BA" w14:textId="77777777" w:rsidR="0087351F" w:rsidRPr="001C16AB" w:rsidRDefault="0087351F" w:rsidP="00E64CC8">
            <w:pPr>
              <w:pStyle w:val="TAC"/>
              <w:keepNext w:val="0"/>
              <w:keepLines w:val="0"/>
              <w:widowControl w:val="0"/>
              <w:rPr>
                <w:rFonts w:eastAsia="Calibri"/>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BFEB9FE"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3232AC"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ECEAB74" w14:textId="77777777" w:rsidR="0087351F" w:rsidRPr="001C16AB" w:rsidRDefault="0087351F" w:rsidP="00E64CC8">
            <w:pPr>
              <w:pStyle w:val="TAC"/>
              <w:keepNext w:val="0"/>
              <w:keepLines w:val="0"/>
              <w:widowControl w:val="0"/>
              <w:rPr>
                <w:rFonts w:eastAsia="Calibri"/>
                <w:szCs w:val="22"/>
              </w:rPr>
            </w:pPr>
            <w:r w:rsidRPr="001C16AB">
              <w:rPr>
                <w:rFonts w:eastAsia="Calibri"/>
              </w:rPr>
              <w:t>-</w:t>
            </w:r>
          </w:p>
        </w:tc>
      </w:tr>
      <w:tr w:rsidR="0087351F" w:rsidRPr="001C16AB" w14:paraId="272735EC"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B2B4416" w14:textId="77777777" w:rsidR="0087351F" w:rsidRPr="001C16AB" w:rsidRDefault="0087351F" w:rsidP="00E64CC8">
            <w:pPr>
              <w:pStyle w:val="TAC"/>
              <w:keepNext w:val="0"/>
              <w:keepLines w:val="0"/>
              <w:widowControl w:val="0"/>
              <w:rPr>
                <w:rFonts w:eastAsia="Calibri"/>
              </w:rPr>
            </w:pPr>
            <w:r w:rsidRPr="001C16AB">
              <w:rPr>
                <w:rFonts w:eastAsia="Calibri"/>
              </w:rPr>
              <w:t>26</w:t>
            </w:r>
          </w:p>
        </w:tc>
        <w:tc>
          <w:tcPr>
            <w:tcW w:w="3923" w:type="dxa"/>
            <w:tcBorders>
              <w:top w:val="single" w:sz="4" w:space="0" w:color="auto"/>
              <w:left w:val="single" w:sz="4" w:space="0" w:color="auto"/>
              <w:bottom w:val="single" w:sz="4" w:space="0" w:color="auto"/>
              <w:right w:val="single" w:sz="4" w:space="0" w:color="auto"/>
            </w:tcBorders>
            <w:hideMark/>
          </w:tcPr>
          <w:p w14:paraId="45DFF3AE" w14:textId="11627BDA" w:rsidR="0087351F" w:rsidRPr="001C16AB" w:rsidRDefault="0087351F" w:rsidP="00E64CC8">
            <w:pPr>
              <w:pStyle w:val="TAL"/>
              <w:keepNext w:val="0"/>
              <w:keepLines w:val="0"/>
              <w:widowControl w:val="0"/>
              <w:rPr>
                <w:rFonts w:eastAsia="Calibri"/>
              </w:rPr>
            </w:pPr>
            <w:r w:rsidRPr="001C16AB">
              <w:rPr>
                <w:rFonts w:eastAsia="Calibri"/>
              </w:rPr>
              <w:t>Check: Does the UE (MCVideo client) correctly perform test procedure '</w:t>
            </w:r>
            <w:r w:rsidRPr="001C16AB">
              <w:t>MCVideo CO session modification'</w:t>
            </w:r>
            <w:r w:rsidRPr="001C16AB">
              <w:rPr>
                <w:rFonts w:eastAsia="Calibri"/>
                <w:lang w:eastAsia="ko-KR"/>
              </w:rPr>
              <w:t xml:space="preserve"> </w:t>
            </w:r>
            <w:r w:rsidRPr="001C16AB">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B94456F"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2388A64"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1FAB8"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6, 7</w:t>
            </w:r>
          </w:p>
        </w:tc>
        <w:tc>
          <w:tcPr>
            <w:tcW w:w="892" w:type="dxa"/>
            <w:tcBorders>
              <w:top w:val="single" w:sz="4" w:space="0" w:color="auto"/>
              <w:left w:val="single" w:sz="4" w:space="0" w:color="auto"/>
              <w:bottom w:val="single" w:sz="4" w:space="0" w:color="auto"/>
              <w:right w:val="single" w:sz="4" w:space="0" w:color="auto"/>
            </w:tcBorders>
            <w:hideMark/>
          </w:tcPr>
          <w:p w14:paraId="489C16E5"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605831E9"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64C5356" w14:textId="77777777" w:rsidR="0087351F" w:rsidRPr="001C16AB" w:rsidRDefault="0087351F" w:rsidP="00E64CC8">
            <w:pPr>
              <w:pStyle w:val="TAC"/>
              <w:keepNext w:val="0"/>
              <w:keepLines w:val="0"/>
              <w:widowControl w:val="0"/>
              <w:rPr>
                <w:rFonts w:eastAsia="Calibri"/>
              </w:rPr>
            </w:pPr>
            <w:r w:rsidRPr="001C16AB">
              <w:rPr>
                <w:rFonts w:eastAsia="Calibri"/>
              </w:rPr>
              <w:t>27-31</w:t>
            </w:r>
          </w:p>
        </w:tc>
        <w:tc>
          <w:tcPr>
            <w:tcW w:w="3923" w:type="dxa"/>
            <w:tcBorders>
              <w:top w:val="single" w:sz="4" w:space="0" w:color="auto"/>
              <w:left w:val="single" w:sz="4" w:space="0" w:color="auto"/>
              <w:bottom w:val="single" w:sz="4" w:space="0" w:color="auto"/>
              <w:right w:val="single" w:sz="4" w:space="0" w:color="auto"/>
            </w:tcBorders>
            <w:hideMark/>
          </w:tcPr>
          <w:p w14:paraId="5925D159"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ADD2BA3"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1DFB9B3"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E3C55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3315A498"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20869909"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27F978E" w14:textId="77777777" w:rsidR="0087351F" w:rsidRPr="001C16AB" w:rsidRDefault="0087351F" w:rsidP="00E64CC8">
            <w:pPr>
              <w:pStyle w:val="TAC"/>
              <w:keepNext w:val="0"/>
              <w:keepLines w:val="0"/>
              <w:widowControl w:val="0"/>
              <w:rPr>
                <w:rFonts w:eastAsia="Calibri"/>
              </w:rPr>
            </w:pPr>
            <w:r w:rsidRPr="001C16AB">
              <w:rPr>
                <w:rFonts w:eastAsia="Calibri"/>
              </w:rPr>
              <w:t>32</w:t>
            </w:r>
          </w:p>
        </w:tc>
        <w:tc>
          <w:tcPr>
            <w:tcW w:w="3923" w:type="dxa"/>
            <w:tcBorders>
              <w:top w:val="single" w:sz="4" w:space="0" w:color="auto"/>
              <w:left w:val="single" w:sz="4" w:space="0" w:color="auto"/>
              <w:bottom w:val="single" w:sz="4" w:space="0" w:color="auto"/>
              <w:right w:val="single" w:sz="4" w:space="0" w:color="auto"/>
            </w:tcBorders>
            <w:hideMark/>
          </w:tcPr>
          <w:p w14:paraId="63E5E93E" w14:textId="77777777" w:rsidR="0087351F" w:rsidRPr="001C16AB" w:rsidRDefault="0087351F" w:rsidP="00E64CC8">
            <w:pPr>
              <w:pStyle w:val="TAL"/>
              <w:keepNext w:val="0"/>
              <w:keepLines w:val="0"/>
              <w:widowControl w:val="0"/>
              <w:rPr>
                <w:rFonts w:eastAsia="Calibri"/>
              </w:rPr>
            </w:pPr>
            <w:r w:rsidRPr="001C16AB">
              <w:rPr>
                <w:rFonts w:eastAsia="Calibri"/>
              </w:rPr>
              <w:t>Check: Does the UE (MCVideo client) notify the user that the call has been upgraded to an imminent peril group call?</w:t>
            </w:r>
          </w:p>
          <w:p w14:paraId="40AD5372"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4671DD2"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12EFE03A"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779C9DE"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6</w:t>
            </w:r>
          </w:p>
        </w:tc>
        <w:tc>
          <w:tcPr>
            <w:tcW w:w="892" w:type="dxa"/>
            <w:tcBorders>
              <w:top w:val="single" w:sz="4" w:space="0" w:color="auto"/>
              <w:left w:val="single" w:sz="4" w:space="0" w:color="auto"/>
              <w:bottom w:val="single" w:sz="4" w:space="0" w:color="auto"/>
              <w:right w:val="single" w:sz="4" w:space="0" w:color="auto"/>
            </w:tcBorders>
            <w:hideMark/>
          </w:tcPr>
          <w:p w14:paraId="3642175A"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04300CFC" w14:textId="77777777" w:rsidTr="00E64CC8">
        <w:tc>
          <w:tcPr>
            <w:tcW w:w="691" w:type="dxa"/>
            <w:tcBorders>
              <w:top w:val="single" w:sz="4" w:space="0" w:color="auto"/>
              <w:left w:val="single" w:sz="4" w:space="0" w:color="auto"/>
              <w:bottom w:val="single" w:sz="4" w:space="0" w:color="auto"/>
              <w:right w:val="single" w:sz="4" w:space="0" w:color="auto"/>
            </w:tcBorders>
            <w:hideMark/>
          </w:tcPr>
          <w:p w14:paraId="66A9B0BB" w14:textId="77777777" w:rsidR="0087351F" w:rsidRPr="001C16AB" w:rsidRDefault="0087351F" w:rsidP="00E64CC8">
            <w:pPr>
              <w:pStyle w:val="TAC"/>
              <w:keepNext w:val="0"/>
              <w:keepLines w:val="0"/>
              <w:widowControl w:val="0"/>
              <w:rPr>
                <w:rFonts w:eastAsia="Calibri"/>
              </w:rPr>
            </w:pPr>
            <w:r w:rsidRPr="001C16AB">
              <w:rPr>
                <w:rFonts w:eastAsia="Calibri"/>
              </w:rPr>
              <w:t>32A</w:t>
            </w:r>
          </w:p>
        </w:tc>
        <w:tc>
          <w:tcPr>
            <w:tcW w:w="3923" w:type="dxa"/>
            <w:tcBorders>
              <w:top w:val="single" w:sz="4" w:space="0" w:color="auto"/>
              <w:left w:val="single" w:sz="4" w:space="0" w:color="auto"/>
              <w:bottom w:val="single" w:sz="4" w:space="0" w:color="auto"/>
              <w:right w:val="single" w:sz="4" w:space="0" w:color="auto"/>
            </w:tcBorders>
            <w:hideMark/>
          </w:tcPr>
          <w:p w14:paraId="16EDD432"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end of transmission.</w:t>
            </w:r>
          </w:p>
          <w:p w14:paraId="35E644E3" w14:textId="77777777" w:rsidR="0087351F" w:rsidRPr="001C16AB" w:rsidRDefault="0087351F" w:rsidP="00E64CC8">
            <w:pPr>
              <w:pStyle w:val="TAL"/>
              <w:keepNext w:val="0"/>
              <w:keepLines w:val="0"/>
              <w:widowControl w:val="0"/>
              <w:rPr>
                <w:rFonts w:eastAsia="Calibri"/>
              </w:rPr>
            </w:pPr>
            <w:r w:rsidRPr="001C16AB">
              <w:rPr>
                <w:rFonts w:eastAsia="Calibri"/>
              </w:rPr>
              <w:lastRenderedPageBreak/>
              <w:t>(NOTE 1)</w:t>
            </w:r>
          </w:p>
        </w:tc>
        <w:tc>
          <w:tcPr>
            <w:tcW w:w="709" w:type="dxa"/>
            <w:tcBorders>
              <w:top w:val="single" w:sz="4" w:space="0" w:color="auto"/>
              <w:left w:val="single" w:sz="4" w:space="0" w:color="auto"/>
              <w:bottom w:val="single" w:sz="4" w:space="0" w:color="auto"/>
              <w:right w:val="single" w:sz="4" w:space="0" w:color="auto"/>
            </w:tcBorders>
            <w:hideMark/>
          </w:tcPr>
          <w:p w14:paraId="5DED766E"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79E53C1D" w14:textId="77777777" w:rsidR="0087351F" w:rsidRPr="001C16AB" w:rsidRDefault="0087351F" w:rsidP="00E64CC8">
            <w:pPr>
              <w:pStyle w:val="TAL"/>
              <w:keepNext w:val="0"/>
              <w:keepLines w:val="0"/>
              <w:widowControl w:val="0"/>
              <w:rPr>
                <w:rFonts w:eastAsia="Calibri"/>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6A4022C9"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c>
          <w:tcPr>
            <w:tcW w:w="911" w:type="dxa"/>
            <w:gridSpan w:val="2"/>
            <w:tcBorders>
              <w:top w:val="single" w:sz="4" w:space="0" w:color="auto"/>
              <w:left w:val="single" w:sz="4" w:space="0" w:color="auto"/>
              <w:bottom w:val="single" w:sz="4" w:space="0" w:color="auto"/>
              <w:right w:val="single" w:sz="4" w:space="0" w:color="auto"/>
            </w:tcBorders>
            <w:hideMark/>
          </w:tcPr>
          <w:p w14:paraId="39837BC5"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r>
      <w:tr w:rsidR="0087351F" w:rsidRPr="001C16AB" w14:paraId="50299E66" w14:textId="77777777" w:rsidTr="00E64CC8">
        <w:trPr>
          <w:trHeight w:val="844"/>
        </w:trPr>
        <w:tc>
          <w:tcPr>
            <w:tcW w:w="691" w:type="dxa"/>
            <w:tcBorders>
              <w:top w:val="single" w:sz="4" w:space="0" w:color="auto"/>
              <w:left w:val="single" w:sz="4" w:space="0" w:color="auto"/>
              <w:bottom w:val="single" w:sz="4" w:space="0" w:color="auto"/>
              <w:right w:val="single" w:sz="4" w:space="0" w:color="auto"/>
            </w:tcBorders>
            <w:hideMark/>
          </w:tcPr>
          <w:p w14:paraId="426EDFE9" w14:textId="77777777" w:rsidR="0087351F" w:rsidRPr="001C16AB" w:rsidRDefault="0087351F" w:rsidP="00E64CC8">
            <w:pPr>
              <w:pStyle w:val="TAC"/>
              <w:keepNext w:val="0"/>
              <w:keepLines w:val="0"/>
              <w:widowControl w:val="0"/>
              <w:rPr>
                <w:rFonts w:eastAsia="Calibri"/>
              </w:rPr>
            </w:pPr>
            <w:r w:rsidRPr="001C16AB">
              <w:rPr>
                <w:rFonts w:eastAsia="Calibri"/>
              </w:rPr>
              <w:t>32B</w:t>
            </w:r>
          </w:p>
        </w:tc>
        <w:tc>
          <w:tcPr>
            <w:tcW w:w="3923" w:type="dxa"/>
            <w:tcBorders>
              <w:top w:val="single" w:sz="4" w:space="0" w:color="auto"/>
              <w:left w:val="single" w:sz="4" w:space="0" w:color="auto"/>
              <w:bottom w:val="single" w:sz="4" w:space="0" w:color="auto"/>
              <w:right w:val="single" w:sz="4" w:space="0" w:color="auto"/>
            </w:tcBorders>
            <w:hideMark/>
          </w:tcPr>
          <w:p w14:paraId="3290C89C" w14:textId="592806CD" w:rsidR="0087351F" w:rsidRPr="001C16AB" w:rsidRDefault="0087351F" w:rsidP="00E64CC8">
            <w:pPr>
              <w:pStyle w:val="TAL"/>
              <w:keepNext w:val="0"/>
              <w:keepLines w:val="0"/>
              <w:widowControl w:val="0"/>
              <w:rPr>
                <w:rFonts w:eastAsia="Calibri"/>
              </w:rPr>
            </w:pPr>
            <w:r w:rsidRPr="001C16AB">
              <w:rPr>
                <w:rFonts w:eastAsia="Calibri"/>
              </w:rPr>
              <w:t>Check: Does the UE (MCVideo client) correctly perform test procedure '</w:t>
            </w:r>
            <w:r w:rsidRPr="001C16AB">
              <w:t>MCVideo transmission End Request CO'</w:t>
            </w:r>
            <w:r w:rsidRPr="001C16A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776CCFC7"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w:t>
            </w:r>
          </w:p>
        </w:tc>
        <w:tc>
          <w:tcPr>
            <w:tcW w:w="2975" w:type="dxa"/>
            <w:tcBorders>
              <w:top w:val="single" w:sz="4" w:space="0" w:color="auto"/>
              <w:left w:val="single" w:sz="4" w:space="0" w:color="auto"/>
              <w:bottom w:val="single" w:sz="4" w:space="0" w:color="auto"/>
              <w:right w:val="single" w:sz="4" w:space="0" w:color="auto"/>
            </w:tcBorders>
            <w:hideMark/>
          </w:tcPr>
          <w:p w14:paraId="246BED98" w14:textId="77777777" w:rsidR="0087351F" w:rsidRPr="001C16AB" w:rsidRDefault="0087351F" w:rsidP="00E64CC8">
            <w:pPr>
              <w:pStyle w:val="TAL"/>
              <w:keepNext w:val="0"/>
              <w:keepLines w:val="0"/>
              <w:widowControl w:val="0"/>
              <w:rPr>
                <w:rFonts w:eastAsia="Calibri"/>
              </w:rPr>
            </w:pPr>
            <w:r w:rsidRPr="001C16AB">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5B86B410"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4</w:t>
            </w:r>
          </w:p>
        </w:tc>
        <w:tc>
          <w:tcPr>
            <w:tcW w:w="911" w:type="dxa"/>
            <w:gridSpan w:val="2"/>
            <w:tcBorders>
              <w:top w:val="single" w:sz="4" w:space="0" w:color="auto"/>
              <w:left w:val="single" w:sz="4" w:space="0" w:color="auto"/>
              <w:bottom w:val="single" w:sz="4" w:space="0" w:color="auto"/>
              <w:right w:val="single" w:sz="4" w:space="0" w:color="auto"/>
            </w:tcBorders>
            <w:hideMark/>
          </w:tcPr>
          <w:p w14:paraId="59B6AD77" w14:textId="77777777" w:rsidR="0087351F" w:rsidRPr="001C16AB" w:rsidRDefault="0087351F" w:rsidP="00E64CC8">
            <w:pPr>
              <w:pStyle w:val="TAC"/>
              <w:keepNext w:val="0"/>
              <w:keepLines w:val="0"/>
              <w:widowControl w:val="0"/>
              <w:rPr>
                <w:rFonts w:eastAsia="Calibri"/>
                <w:szCs w:val="22"/>
              </w:rPr>
            </w:pPr>
            <w:r w:rsidRPr="001C16AB">
              <w:rPr>
                <w:rFonts w:eastAsia="Calibri"/>
                <w:szCs w:val="18"/>
              </w:rPr>
              <w:t>P</w:t>
            </w:r>
          </w:p>
        </w:tc>
      </w:tr>
      <w:tr w:rsidR="0087351F" w:rsidRPr="001C16AB" w14:paraId="21527B24"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7AE85AB" w14:textId="77777777" w:rsidR="0087351F" w:rsidRPr="001C16AB" w:rsidRDefault="0087351F" w:rsidP="00E64CC8">
            <w:pPr>
              <w:pStyle w:val="TAC"/>
              <w:keepNext w:val="0"/>
              <w:keepLines w:val="0"/>
              <w:widowControl w:val="0"/>
              <w:rPr>
                <w:rFonts w:eastAsia="Calibri"/>
              </w:rPr>
            </w:pPr>
            <w:r w:rsidRPr="001C16AB">
              <w:rPr>
                <w:rFonts w:eastAsia="Calibri"/>
              </w:rPr>
              <w:t>33</w:t>
            </w:r>
          </w:p>
        </w:tc>
        <w:tc>
          <w:tcPr>
            <w:tcW w:w="3923" w:type="dxa"/>
            <w:tcBorders>
              <w:top w:val="single" w:sz="4" w:space="0" w:color="auto"/>
              <w:left w:val="single" w:sz="4" w:space="0" w:color="auto"/>
              <w:bottom w:val="single" w:sz="4" w:space="0" w:color="auto"/>
              <w:right w:val="single" w:sz="4" w:space="0" w:color="auto"/>
            </w:tcBorders>
            <w:hideMark/>
          </w:tcPr>
          <w:p w14:paraId="2D4AF06D"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downgrade of the call to a normal group call.</w:t>
            </w:r>
          </w:p>
          <w:p w14:paraId="3A76575B"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90207C9" w14:textId="77777777" w:rsidR="0087351F" w:rsidRPr="001C16AB" w:rsidRDefault="0087351F" w:rsidP="00E64CC8">
            <w:pPr>
              <w:pStyle w:val="TAC"/>
              <w:keepNext w:val="0"/>
              <w:keepLines w:val="0"/>
              <w:widowControl w:val="0"/>
              <w:rPr>
                <w:rFonts w:eastAsia="Calibri"/>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0DF1A009"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9952FF9"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3B5E0780"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077AAD11"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44ACC0C" w14:textId="77777777" w:rsidR="0087351F" w:rsidRPr="001C16AB" w:rsidRDefault="0087351F" w:rsidP="00E64CC8">
            <w:pPr>
              <w:pStyle w:val="TAC"/>
              <w:keepNext w:val="0"/>
              <w:keepLines w:val="0"/>
              <w:widowControl w:val="0"/>
              <w:rPr>
                <w:rFonts w:eastAsia="Calibri"/>
              </w:rPr>
            </w:pPr>
            <w:r w:rsidRPr="001C16AB">
              <w:rPr>
                <w:rFonts w:eastAsia="Calibri"/>
              </w:rPr>
              <w:t>34</w:t>
            </w:r>
          </w:p>
        </w:tc>
        <w:tc>
          <w:tcPr>
            <w:tcW w:w="3923" w:type="dxa"/>
            <w:tcBorders>
              <w:top w:val="single" w:sz="4" w:space="0" w:color="auto"/>
              <w:left w:val="single" w:sz="4" w:space="0" w:color="auto"/>
              <w:bottom w:val="single" w:sz="4" w:space="0" w:color="auto"/>
              <w:right w:val="single" w:sz="4" w:space="0" w:color="auto"/>
            </w:tcBorders>
            <w:hideMark/>
          </w:tcPr>
          <w:p w14:paraId="7482DC7F" w14:textId="1C13EFA9" w:rsidR="0087351F" w:rsidRPr="001C16AB" w:rsidRDefault="0087351F" w:rsidP="00E64CC8">
            <w:pPr>
              <w:pStyle w:val="TAL"/>
              <w:keepNext w:val="0"/>
              <w:keepLines w:val="0"/>
              <w:widowControl w:val="0"/>
              <w:rPr>
                <w:rFonts w:eastAsia="Calibri"/>
              </w:rPr>
            </w:pPr>
            <w:r w:rsidRPr="001C16AB">
              <w:rPr>
                <w:rFonts w:eastAsia="Calibri"/>
              </w:rPr>
              <w:t>Check: Does the UE (MCVideo client) correctly perform test procedure '</w:t>
            </w:r>
            <w:r w:rsidRPr="001C16AB">
              <w:t>MCVideo CO session modification'</w:t>
            </w:r>
            <w:r w:rsidRPr="001C16AB">
              <w:rPr>
                <w:rFonts w:eastAsia="Calibri"/>
                <w:lang w:eastAsia="ko-KR"/>
              </w:rPr>
              <w:t xml:space="preserve"> </w:t>
            </w:r>
            <w:r w:rsidRPr="001C16AB">
              <w:rPr>
                <w:rFonts w:eastAsia="Calibri"/>
              </w:rPr>
              <w:t xml:space="preserve">as described in TS 36.579-1 [2] Table 5.3B.11.3-1 to downgrade the call </w:t>
            </w:r>
            <w:r w:rsidRPr="001C16AB">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B51E2F4"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F7C9D5A"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AAD896C"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8, 2</w:t>
            </w:r>
          </w:p>
        </w:tc>
        <w:tc>
          <w:tcPr>
            <w:tcW w:w="892" w:type="dxa"/>
            <w:tcBorders>
              <w:top w:val="single" w:sz="4" w:space="0" w:color="auto"/>
              <w:left w:val="single" w:sz="4" w:space="0" w:color="auto"/>
              <w:bottom w:val="single" w:sz="4" w:space="0" w:color="auto"/>
              <w:right w:val="single" w:sz="4" w:space="0" w:color="auto"/>
            </w:tcBorders>
            <w:hideMark/>
          </w:tcPr>
          <w:p w14:paraId="0E7DB44D"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65CF9BEB"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084E1668" w14:textId="77777777" w:rsidR="0087351F" w:rsidRPr="001C16AB" w:rsidRDefault="0087351F" w:rsidP="00E64CC8">
            <w:pPr>
              <w:pStyle w:val="TAC"/>
              <w:keepNext w:val="0"/>
              <w:keepLines w:val="0"/>
              <w:widowControl w:val="0"/>
              <w:rPr>
                <w:rFonts w:eastAsia="Calibri"/>
              </w:rPr>
            </w:pPr>
            <w:r w:rsidRPr="001C16AB">
              <w:rPr>
                <w:rFonts w:eastAsia="Calibri"/>
              </w:rPr>
              <w:t>35-39</w:t>
            </w:r>
          </w:p>
        </w:tc>
        <w:tc>
          <w:tcPr>
            <w:tcW w:w="3923" w:type="dxa"/>
            <w:tcBorders>
              <w:top w:val="single" w:sz="4" w:space="0" w:color="auto"/>
              <w:left w:val="single" w:sz="4" w:space="0" w:color="auto"/>
              <w:bottom w:val="single" w:sz="4" w:space="0" w:color="auto"/>
              <w:right w:val="single" w:sz="4" w:space="0" w:color="auto"/>
            </w:tcBorders>
            <w:hideMark/>
          </w:tcPr>
          <w:p w14:paraId="36BE5438"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3EB1CA47"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45A9C8C7"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8862F8"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449946B"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3C2DC716"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689D7869" w14:textId="77777777" w:rsidR="0087351F" w:rsidRPr="001C16AB" w:rsidRDefault="0087351F" w:rsidP="00E64CC8">
            <w:pPr>
              <w:pStyle w:val="TAC"/>
              <w:keepNext w:val="0"/>
              <w:keepLines w:val="0"/>
              <w:widowControl w:val="0"/>
              <w:rPr>
                <w:rFonts w:eastAsia="Calibri"/>
              </w:rPr>
            </w:pPr>
            <w:r w:rsidRPr="001C16AB">
              <w:rPr>
                <w:rFonts w:eastAsia="Calibri"/>
              </w:rPr>
              <w:t>40</w:t>
            </w:r>
          </w:p>
        </w:tc>
        <w:tc>
          <w:tcPr>
            <w:tcW w:w="3923" w:type="dxa"/>
            <w:tcBorders>
              <w:top w:val="single" w:sz="4" w:space="0" w:color="auto"/>
              <w:left w:val="single" w:sz="4" w:space="0" w:color="auto"/>
              <w:bottom w:val="single" w:sz="4" w:space="0" w:color="auto"/>
              <w:right w:val="single" w:sz="4" w:space="0" w:color="auto"/>
            </w:tcBorders>
            <w:hideMark/>
          </w:tcPr>
          <w:p w14:paraId="7C213F83" w14:textId="77777777" w:rsidR="0087351F" w:rsidRPr="001C16AB" w:rsidRDefault="0087351F" w:rsidP="00E64CC8">
            <w:pPr>
              <w:pStyle w:val="TAL"/>
              <w:keepNext w:val="0"/>
              <w:keepLines w:val="0"/>
              <w:widowControl w:val="0"/>
              <w:rPr>
                <w:rFonts w:eastAsia="Calibri"/>
              </w:rPr>
            </w:pPr>
            <w:r w:rsidRPr="001C16AB">
              <w:rPr>
                <w:rFonts w:eastAsia="Calibri"/>
              </w:rPr>
              <w:t>Check: Does the UE (MCVideo client) notify the user that the call has been downgraded?</w:t>
            </w:r>
          </w:p>
          <w:p w14:paraId="52357E26"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93550F8"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D7019C7"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99BF69"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8</w:t>
            </w:r>
          </w:p>
        </w:tc>
        <w:tc>
          <w:tcPr>
            <w:tcW w:w="892" w:type="dxa"/>
            <w:tcBorders>
              <w:top w:val="single" w:sz="4" w:space="0" w:color="auto"/>
              <w:left w:val="single" w:sz="4" w:space="0" w:color="auto"/>
              <w:bottom w:val="single" w:sz="4" w:space="0" w:color="auto"/>
              <w:right w:val="single" w:sz="4" w:space="0" w:color="auto"/>
            </w:tcBorders>
            <w:hideMark/>
          </w:tcPr>
          <w:p w14:paraId="7550E9FF"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093DF3CE"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433B5CC0" w14:textId="77777777" w:rsidR="0087351F" w:rsidRPr="001C16AB" w:rsidRDefault="0087351F" w:rsidP="00E64CC8">
            <w:pPr>
              <w:pStyle w:val="TAC"/>
              <w:keepNext w:val="0"/>
              <w:keepLines w:val="0"/>
              <w:widowControl w:val="0"/>
              <w:rPr>
                <w:rFonts w:eastAsia="Calibri"/>
              </w:rPr>
            </w:pPr>
            <w:r w:rsidRPr="001C16AB">
              <w:rPr>
                <w:rFonts w:eastAsia="Calibri"/>
              </w:rPr>
              <w:t>41-45</w:t>
            </w:r>
          </w:p>
        </w:tc>
        <w:tc>
          <w:tcPr>
            <w:tcW w:w="3923" w:type="dxa"/>
            <w:tcBorders>
              <w:top w:val="single" w:sz="4" w:space="0" w:color="auto"/>
              <w:left w:val="single" w:sz="4" w:space="0" w:color="auto"/>
              <w:bottom w:val="single" w:sz="4" w:space="0" w:color="auto"/>
              <w:right w:val="single" w:sz="4" w:space="0" w:color="auto"/>
            </w:tcBorders>
            <w:hideMark/>
          </w:tcPr>
          <w:p w14:paraId="57620FB5"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8018A6A" w14:textId="77777777" w:rsidR="0087351F" w:rsidRPr="001C16AB" w:rsidRDefault="0087351F" w:rsidP="00E64CC8">
            <w:pPr>
              <w:pStyle w:val="TAC"/>
              <w:keepNext w:val="0"/>
              <w:keepLines w:val="0"/>
              <w:widowControl w:val="0"/>
              <w:rPr>
                <w:rFonts w:eastAsia="Calibri"/>
                <w:szCs w:val="22"/>
              </w:rPr>
            </w:pPr>
            <w:r w:rsidRPr="001C16AB">
              <w:rPr>
                <w:rFonts w:eastAsia="Calibri"/>
              </w:rPr>
              <w:t>-</w:t>
            </w:r>
          </w:p>
        </w:tc>
        <w:tc>
          <w:tcPr>
            <w:tcW w:w="2975" w:type="dxa"/>
            <w:tcBorders>
              <w:top w:val="single" w:sz="4" w:space="0" w:color="auto"/>
              <w:left w:val="single" w:sz="4" w:space="0" w:color="auto"/>
              <w:bottom w:val="single" w:sz="4" w:space="0" w:color="auto"/>
              <w:right w:val="single" w:sz="4" w:space="0" w:color="auto"/>
            </w:tcBorders>
            <w:hideMark/>
          </w:tcPr>
          <w:p w14:paraId="1E27E16C"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FFA8B3"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3CF7CB45"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256BC1AE"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28BEE23B" w14:textId="77777777" w:rsidR="0087351F" w:rsidRPr="001C16AB" w:rsidRDefault="0087351F" w:rsidP="00E64CC8">
            <w:pPr>
              <w:pStyle w:val="TAC"/>
              <w:keepNext w:val="0"/>
              <w:keepLines w:val="0"/>
              <w:widowControl w:val="0"/>
              <w:rPr>
                <w:rFonts w:eastAsia="Calibri"/>
              </w:rPr>
            </w:pPr>
            <w:r w:rsidRPr="001C16AB">
              <w:rPr>
                <w:rFonts w:eastAsia="Calibri"/>
              </w:rPr>
              <w:t>46</w:t>
            </w:r>
          </w:p>
        </w:tc>
        <w:tc>
          <w:tcPr>
            <w:tcW w:w="3923" w:type="dxa"/>
            <w:tcBorders>
              <w:top w:val="single" w:sz="4" w:space="0" w:color="auto"/>
              <w:left w:val="single" w:sz="4" w:space="0" w:color="auto"/>
              <w:bottom w:val="single" w:sz="4" w:space="0" w:color="auto"/>
              <w:right w:val="single" w:sz="4" w:space="0" w:color="auto"/>
            </w:tcBorders>
            <w:hideMark/>
          </w:tcPr>
          <w:p w14:paraId="3DF9B458"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release the call.</w:t>
            </w:r>
          </w:p>
          <w:p w14:paraId="2117424B"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45705EC"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698AFDEE"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43C937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72F112D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03C379B8"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31F1FD77" w14:textId="77777777" w:rsidR="0087351F" w:rsidRPr="001C16AB" w:rsidRDefault="0087351F" w:rsidP="00E64CC8">
            <w:pPr>
              <w:pStyle w:val="TAC"/>
              <w:keepNext w:val="0"/>
              <w:keepLines w:val="0"/>
              <w:widowControl w:val="0"/>
              <w:rPr>
                <w:rFonts w:eastAsia="Calibri"/>
              </w:rPr>
            </w:pPr>
            <w:r w:rsidRPr="001C16AB">
              <w:rPr>
                <w:rFonts w:eastAsia="Calibri"/>
              </w:rPr>
              <w:t>47</w:t>
            </w:r>
          </w:p>
        </w:tc>
        <w:tc>
          <w:tcPr>
            <w:tcW w:w="3923" w:type="dxa"/>
            <w:tcBorders>
              <w:top w:val="single" w:sz="4" w:space="0" w:color="auto"/>
              <w:left w:val="single" w:sz="4" w:space="0" w:color="auto"/>
              <w:bottom w:val="single" w:sz="4" w:space="0" w:color="auto"/>
              <w:right w:val="single" w:sz="4" w:space="0" w:color="auto"/>
            </w:tcBorders>
            <w:hideMark/>
          </w:tcPr>
          <w:p w14:paraId="2B957C1F" w14:textId="6223F593" w:rsidR="0087351F" w:rsidRPr="001C16AB" w:rsidRDefault="0087351F" w:rsidP="00E64CC8">
            <w:pPr>
              <w:pStyle w:val="TAL"/>
              <w:keepNext w:val="0"/>
              <w:keepLines w:val="0"/>
              <w:widowControl w:val="0"/>
              <w:rPr>
                <w:rFonts w:eastAsia="Calibri"/>
              </w:rPr>
            </w:pPr>
            <w:r w:rsidRPr="001C16AB">
              <w:rPr>
                <w:rFonts w:eastAsia="Calibri"/>
              </w:rPr>
              <w:t xml:space="preserve">Check: Does the UE (MCVideo client) correctly </w:t>
            </w:r>
            <w:r w:rsidRPr="001C16AB">
              <w:t>perform test procedure 'MCX CO call release' as described in TS 36.579-1 [2] Table 5.3.10.3-1</w:t>
            </w:r>
            <w:r w:rsidRPr="001C16AB">
              <w:rPr>
                <w:rFonts w:eastAsia="Calibri"/>
              </w:rPr>
              <w:t xml:space="preserve"> to release the call?</w:t>
            </w:r>
          </w:p>
        </w:tc>
        <w:tc>
          <w:tcPr>
            <w:tcW w:w="709" w:type="dxa"/>
            <w:tcBorders>
              <w:top w:val="single" w:sz="4" w:space="0" w:color="auto"/>
              <w:left w:val="single" w:sz="4" w:space="0" w:color="auto"/>
              <w:bottom w:val="single" w:sz="4" w:space="0" w:color="auto"/>
              <w:right w:val="single" w:sz="4" w:space="0" w:color="auto"/>
            </w:tcBorders>
            <w:hideMark/>
          </w:tcPr>
          <w:p w14:paraId="20C78C74"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2263F3CB"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8C685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9</w:t>
            </w:r>
          </w:p>
        </w:tc>
        <w:tc>
          <w:tcPr>
            <w:tcW w:w="892" w:type="dxa"/>
            <w:tcBorders>
              <w:top w:val="single" w:sz="4" w:space="0" w:color="auto"/>
              <w:left w:val="single" w:sz="4" w:space="0" w:color="auto"/>
              <w:bottom w:val="single" w:sz="4" w:space="0" w:color="auto"/>
              <w:right w:val="single" w:sz="4" w:space="0" w:color="auto"/>
            </w:tcBorders>
            <w:hideMark/>
          </w:tcPr>
          <w:p w14:paraId="788AE6C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P</w:t>
            </w:r>
          </w:p>
        </w:tc>
      </w:tr>
      <w:tr w:rsidR="0087351F" w:rsidRPr="001C16AB" w14:paraId="6C49BABC" w14:textId="77777777" w:rsidTr="00E64CC8">
        <w:trPr>
          <w:gridAfter w:val="1"/>
          <w:wAfter w:w="19" w:type="dxa"/>
        </w:trPr>
        <w:tc>
          <w:tcPr>
            <w:tcW w:w="691" w:type="dxa"/>
            <w:tcBorders>
              <w:top w:val="single" w:sz="4" w:space="0" w:color="auto"/>
              <w:left w:val="single" w:sz="4" w:space="0" w:color="auto"/>
              <w:bottom w:val="single" w:sz="4" w:space="0" w:color="auto"/>
              <w:right w:val="single" w:sz="4" w:space="0" w:color="auto"/>
            </w:tcBorders>
            <w:hideMark/>
          </w:tcPr>
          <w:p w14:paraId="7D214834" w14:textId="77777777" w:rsidR="0087351F" w:rsidRPr="001C16AB" w:rsidRDefault="0087351F" w:rsidP="00E64CC8">
            <w:pPr>
              <w:pStyle w:val="TAC"/>
              <w:keepNext w:val="0"/>
              <w:keepLines w:val="0"/>
              <w:widowControl w:val="0"/>
              <w:rPr>
                <w:rFonts w:eastAsia="Calibri"/>
              </w:rPr>
            </w:pPr>
            <w:r w:rsidRPr="001C16AB">
              <w:rPr>
                <w:rFonts w:eastAsia="Calibri"/>
              </w:rPr>
              <w:t>48</w:t>
            </w:r>
          </w:p>
        </w:tc>
        <w:tc>
          <w:tcPr>
            <w:tcW w:w="3923" w:type="dxa"/>
            <w:tcBorders>
              <w:top w:val="single" w:sz="4" w:space="0" w:color="auto"/>
              <w:left w:val="single" w:sz="4" w:space="0" w:color="auto"/>
              <w:bottom w:val="single" w:sz="4" w:space="0" w:color="auto"/>
              <w:right w:val="single" w:sz="4" w:space="0" w:color="auto"/>
            </w:tcBorders>
            <w:hideMark/>
          </w:tcPr>
          <w:p w14:paraId="00DBF439"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134CF9B"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2975" w:type="dxa"/>
            <w:tcBorders>
              <w:top w:val="single" w:sz="4" w:space="0" w:color="auto"/>
              <w:left w:val="single" w:sz="4" w:space="0" w:color="auto"/>
              <w:bottom w:val="single" w:sz="4" w:space="0" w:color="auto"/>
              <w:right w:val="single" w:sz="4" w:space="0" w:color="auto"/>
            </w:tcBorders>
            <w:hideMark/>
          </w:tcPr>
          <w:p w14:paraId="320D16D2"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B314D65"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D72E861"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w:t>
            </w:r>
          </w:p>
        </w:tc>
      </w:tr>
      <w:tr w:rsidR="0087351F" w:rsidRPr="001C16AB" w14:paraId="4E6216CD" w14:textId="77777777" w:rsidTr="00E64CC8">
        <w:trPr>
          <w:gridAfter w:val="1"/>
          <w:wAfter w:w="19" w:type="dxa"/>
        </w:trPr>
        <w:tc>
          <w:tcPr>
            <w:tcW w:w="9757" w:type="dxa"/>
            <w:gridSpan w:val="6"/>
            <w:tcBorders>
              <w:top w:val="single" w:sz="4" w:space="0" w:color="auto"/>
              <w:left w:val="single" w:sz="4" w:space="0" w:color="auto"/>
              <w:bottom w:val="single" w:sz="4" w:space="0" w:color="auto"/>
              <w:right w:val="single" w:sz="4" w:space="0" w:color="auto"/>
            </w:tcBorders>
          </w:tcPr>
          <w:p w14:paraId="638DB4E8" w14:textId="77777777" w:rsidR="0087351F" w:rsidRPr="001C16AB" w:rsidRDefault="0087351F" w:rsidP="00E64CC8">
            <w:pPr>
              <w:pStyle w:val="TAN"/>
              <w:rPr>
                <w:rFonts w:eastAsia="Calibri"/>
              </w:rPr>
            </w:pPr>
            <w:r w:rsidRPr="001C16AB">
              <w:rPr>
                <w:rFonts w:eastAsia="Calibri"/>
              </w:rPr>
              <w:t>NOTE 1: This is expected to be done via a suitable implementation-dependent MMI.</w:t>
            </w:r>
          </w:p>
        </w:tc>
      </w:tr>
    </w:tbl>
    <w:p w14:paraId="24118D3E" w14:textId="77777777" w:rsidR="0087351F" w:rsidRPr="001C16AB" w:rsidRDefault="0087351F" w:rsidP="0087351F"/>
    <w:p w14:paraId="50644409" w14:textId="77777777" w:rsidR="0087351F" w:rsidRPr="001C16AB" w:rsidRDefault="0087351F" w:rsidP="0087351F">
      <w:pPr>
        <w:pStyle w:val="H6"/>
      </w:pPr>
      <w:r w:rsidRPr="001C16AB">
        <w:t>6.1.1.1.3.3</w:t>
      </w:r>
      <w:r w:rsidRPr="001C16AB">
        <w:tab/>
        <w:t>Specific message contents</w:t>
      </w:r>
    </w:p>
    <w:p w14:paraId="3192F62C" w14:textId="77777777" w:rsidR="0087351F" w:rsidRPr="001C16AB" w:rsidRDefault="0087351F" w:rsidP="0087351F">
      <w:pPr>
        <w:pStyle w:val="TH"/>
      </w:pPr>
      <w:r w:rsidRPr="001C16AB">
        <w:t xml:space="preserve">Table 6.1.1.1.3.3-1: SIP INVITE from the UE (Step 2, Table 6.1.1.1.3.2-1; </w:t>
      </w:r>
      <w:r w:rsidRPr="001C16AB">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87351F" w:rsidRPr="001C16AB" w14:paraId="45F8D1E2"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DFAB4D9"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5.5.2.5.1-1</w:t>
            </w:r>
          </w:p>
        </w:tc>
      </w:tr>
      <w:tr w:rsidR="0087351F" w:rsidRPr="001C16AB" w14:paraId="71C5BA81"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7598980D"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A0E1977"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09F3D60E"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6A67993F"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236EEEA3"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7942595C"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4990D828" w14:textId="77777777" w:rsidR="0087351F" w:rsidRPr="001C16AB" w:rsidRDefault="0087351F" w:rsidP="00E64CC8">
            <w:pPr>
              <w:pStyle w:val="TAL"/>
              <w:rPr>
                <w:b/>
                <w:bCs/>
                <w:color w:val="000000"/>
              </w:rPr>
            </w:pPr>
            <w:r w:rsidRPr="001C16A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54C14295"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152435FC"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937AE95"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8316025" w14:textId="77777777" w:rsidR="0087351F" w:rsidRPr="001C16AB" w:rsidRDefault="0087351F" w:rsidP="00E64CC8">
            <w:pPr>
              <w:pStyle w:val="TAL"/>
              <w:rPr>
                <w:color w:val="000000"/>
              </w:rPr>
            </w:pPr>
          </w:p>
        </w:tc>
      </w:tr>
      <w:tr w:rsidR="0087351F" w:rsidRPr="001C16AB" w14:paraId="3CC09A44"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016B0A2C" w14:textId="77777777" w:rsidR="0087351F" w:rsidRPr="001C16AB" w:rsidRDefault="0087351F" w:rsidP="00E64CC8">
            <w:pPr>
              <w:pStyle w:val="TAL"/>
              <w:rPr>
                <w:b/>
                <w:bCs/>
                <w:color w:val="000000"/>
              </w:rPr>
            </w:pPr>
            <w:r w:rsidRPr="001C16A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271F542"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68DA8C17" w14:textId="77777777" w:rsidR="0087351F" w:rsidRPr="001C16AB" w:rsidRDefault="0087351F" w:rsidP="00E64CC8">
            <w:pPr>
              <w:pStyle w:val="TAL"/>
              <w:rPr>
                <w:color w:val="000000"/>
              </w:rPr>
            </w:pPr>
            <w:r w:rsidRPr="001C16AB">
              <w:rPr>
                <w:b/>
              </w:rPr>
              <w:t>SDP message</w:t>
            </w:r>
          </w:p>
        </w:tc>
        <w:tc>
          <w:tcPr>
            <w:tcW w:w="1460" w:type="dxa"/>
            <w:tcBorders>
              <w:top w:val="single" w:sz="4" w:space="0" w:color="auto"/>
              <w:left w:val="single" w:sz="4" w:space="0" w:color="auto"/>
              <w:bottom w:val="single" w:sz="4" w:space="0" w:color="auto"/>
              <w:right w:val="single" w:sz="4" w:space="0" w:color="auto"/>
            </w:tcBorders>
          </w:tcPr>
          <w:p w14:paraId="233D2CA7"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7CE6C92C" w14:textId="77777777" w:rsidR="0087351F" w:rsidRPr="001C16AB" w:rsidRDefault="0087351F" w:rsidP="00E64CC8">
            <w:pPr>
              <w:pStyle w:val="TAL"/>
              <w:rPr>
                <w:color w:val="000000"/>
              </w:rPr>
            </w:pPr>
          </w:p>
        </w:tc>
      </w:tr>
      <w:tr w:rsidR="0087351F" w:rsidRPr="001C16AB" w14:paraId="44201BFC"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43EAF127" w14:textId="77777777" w:rsidR="0087351F" w:rsidRPr="001C16AB" w:rsidRDefault="0087351F" w:rsidP="00E64CC8">
            <w:pPr>
              <w:pStyle w:val="TAL"/>
              <w:rPr>
                <w:b/>
                <w:bCs/>
                <w:color w:val="000000"/>
              </w:rPr>
            </w:pPr>
            <w:r w:rsidRPr="001C16A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73245D4" w14:textId="77777777" w:rsidR="0087351F" w:rsidRPr="001C16AB" w:rsidRDefault="0087351F" w:rsidP="00E64CC8">
            <w:pPr>
              <w:pStyle w:val="TAL"/>
              <w:rPr>
                <w:color w:val="000000"/>
              </w:rPr>
            </w:pPr>
            <w:r w:rsidRPr="001C16AB">
              <w:t xml:space="preserve">SDP Message as described in </w:t>
            </w:r>
            <w:r w:rsidRPr="001C16AB">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4EAD95A1"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7452237E"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0E288918" w14:textId="77777777" w:rsidR="0087351F" w:rsidRPr="001C16AB" w:rsidRDefault="0087351F" w:rsidP="00E64CC8">
            <w:pPr>
              <w:pStyle w:val="TAL"/>
              <w:rPr>
                <w:color w:val="000000"/>
              </w:rPr>
            </w:pPr>
          </w:p>
        </w:tc>
      </w:tr>
      <w:tr w:rsidR="0087351F" w:rsidRPr="001C16AB" w14:paraId="63936C5E"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1EDE6A37" w14:textId="77777777" w:rsidR="0087351F" w:rsidRPr="001C16AB" w:rsidRDefault="0087351F" w:rsidP="00E64CC8">
            <w:pPr>
              <w:pStyle w:val="TAL"/>
              <w:rPr>
                <w:color w:val="000000"/>
              </w:rPr>
            </w:pPr>
            <w:r w:rsidRPr="001C16A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59D8763"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175FBEC7" w14:textId="77777777" w:rsidR="0087351F" w:rsidRPr="001C16AB" w:rsidRDefault="0087351F" w:rsidP="00E64CC8">
            <w:pPr>
              <w:pStyle w:val="TAL"/>
              <w:rPr>
                <w:b/>
                <w:bCs/>
                <w:color w:val="000000"/>
              </w:rPr>
            </w:pPr>
            <w:r w:rsidRPr="001C16AB">
              <w:rPr>
                <w:b/>
                <w:bCs/>
                <w:color w:val="000000"/>
              </w:rPr>
              <w:t>MCVideo-Info</w:t>
            </w:r>
          </w:p>
        </w:tc>
        <w:tc>
          <w:tcPr>
            <w:tcW w:w="1460" w:type="dxa"/>
            <w:tcBorders>
              <w:top w:val="single" w:sz="4" w:space="0" w:color="auto"/>
              <w:left w:val="single" w:sz="4" w:space="0" w:color="auto"/>
              <w:bottom w:val="single" w:sz="4" w:space="0" w:color="auto"/>
              <w:right w:val="single" w:sz="4" w:space="0" w:color="auto"/>
            </w:tcBorders>
          </w:tcPr>
          <w:p w14:paraId="4F269BA7"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172E3AD3" w14:textId="77777777" w:rsidR="0087351F" w:rsidRPr="001C16AB" w:rsidRDefault="0087351F" w:rsidP="00E64CC8">
            <w:pPr>
              <w:pStyle w:val="TAL"/>
              <w:rPr>
                <w:color w:val="000000"/>
              </w:rPr>
            </w:pPr>
          </w:p>
        </w:tc>
      </w:tr>
      <w:tr w:rsidR="0087351F" w:rsidRPr="001C16AB" w14:paraId="5AA51054"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29B14970" w14:textId="77777777" w:rsidR="0087351F" w:rsidRPr="001C16AB" w:rsidRDefault="0087351F" w:rsidP="00E64CC8">
            <w:pPr>
              <w:pStyle w:val="TAL"/>
              <w:rPr>
                <w:b/>
                <w:color w:val="000000"/>
              </w:rPr>
            </w:pPr>
            <w:r w:rsidRPr="001C16A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15B07C3" w14:textId="77777777" w:rsidR="0087351F" w:rsidRPr="001C16AB" w:rsidRDefault="0087351F" w:rsidP="00E64CC8">
            <w:pPr>
              <w:pStyle w:val="TAL"/>
              <w:rPr>
                <w:color w:val="000000"/>
              </w:rPr>
            </w:pPr>
            <w:r w:rsidRPr="001C16AB">
              <w:rPr>
                <w:color w:val="000000"/>
              </w:rP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6C456E8C"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EAEDF3B"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5B6A356" w14:textId="77777777" w:rsidR="0087351F" w:rsidRPr="001C16AB" w:rsidRDefault="0087351F" w:rsidP="00E64CC8">
            <w:pPr>
              <w:pStyle w:val="TAL"/>
              <w:rPr>
                <w:color w:val="000000"/>
              </w:rPr>
            </w:pPr>
          </w:p>
        </w:tc>
      </w:tr>
    </w:tbl>
    <w:p w14:paraId="09704A8C" w14:textId="77777777" w:rsidR="0087351F" w:rsidRPr="001C16AB" w:rsidRDefault="0087351F" w:rsidP="0087351F"/>
    <w:p w14:paraId="33E8A325" w14:textId="77777777" w:rsidR="0087351F" w:rsidRPr="001C16AB" w:rsidRDefault="0087351F" w:rsidP="0087351F">
      <w:pPr>
        <w:pStyle w:val="TH"/>
      </w:pPr>
      <w:r w:rsidRPr="001C16AB">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473130F4"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7EC78473"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5.5.3.1.1-2, condition </w:t>
            </w:r>
            <w:r w:rsidRPr="001C16AB">
              <w:t>INITIAL_SDP_OFFER, IMPLICIT_GRANT_REQUESTED</w:t>
            </w:r>
          </w:p>
        </w:tc>
      </w:tr>
    </w:tbl>
    <w:p w14:paraId="452FE02D" w14:textId="77777777" w:rsidR="0087351F" w:rsidRPr="001C16AB" w:rsidRDefault="0087351F" w:rsidP="0087351F"/>
    <w:p w14:paraId="58B7E887" w14:textId="77777777" w:rsidR="0087351F" w:rsidRPr="001C16AB" w:rsidRDefault="0087351F" w:rsidP="0087351F">
      <w:pPr>
        <w:pStyle w:val="TH"/>
      </w:pPr>
      <w:r w:rsidRPr="001C16AB">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64D56769"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22605624"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5.5.3.2.1-2, condition GROUP-CALL, INVITE_REFER</w:t>
            </w:r>
          </w:p>
        </w:tc>
      </w:tr>
    </w:tbl>
    <w:p w14:paraId="69ED1A28" w14:textId="77777777" w:rsidR="0087351F" w:rsidRPr="001C16AB" w:rsidRDefault="0087351F" w:rsidP="0087351F"/>
    <w:p w14:paraId="481169C4" w14:textId="77777777" w:rsidR="0087351F" w:rsidRPr="001C16AB" w:rsidRDefault="0087351F" w:rsidP="0087351F">
      <w:pPr>
        <w:pStyle w:val="TH"/>
      </w:pPr>
      <w:r w:rsidRPr="001C16AB">
        <w:lastRenderedPageBreak/>
        <w:t xml:space="preserve">Table 6.1.1.1.3.3-3: SIP 200 (OK) from the SS (Step 2, Table 6.1.1.1.3.2-1; </w:t>
      </w:r>
      <w:r w:rsidRPr="001C16AB">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047064A8"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F1359FF" w14:textId="77777777" w:rsidR="0087351F" w:rsidRPr="001C16AB" w:rsidRDefault="0087351F" w:rsidP="00E64CC8">
            <w:pPr>
              <w:pStyle w:val="TAL"/>
              <w:keepLines w:val="0"/>
              <w:widowControl w:val="0"/>
            </w:pPr>
            <w:r w:rsidRPr="001C16AB">
              <w:t>Derivation Path: TS 36.579-1 [2], Table 5.5.2.17.1.2-1, condition INVITE-RSP</w:t>
            </w:r>
          </w:p>
        </w:tc>
      </w:tr>
      <w:tr w:rsidR="0087351F" w:rsidRPr="001C16AB" w14:paraId="13BDCF77" w14:textId="77777777" w:rsidTr="00E64CC8">
        <w:tc>
          <w:tcPr>
            <w:tcW w:w="2709" w:type="dxa"/>
            <w:tcBorders>
              <w:top w:val="single" w:sz="4" w:space="0" w:color="auto"/>
              <w:left w:val="single" w:sz="4" w:space="0" w:color="auto"/>
              <w:bottom w:val="single" w:sz="4" w:space="0" w:color="auto"/>
              <w:right w:val="single" w:sz="4" w:space="0" w:color="auto"/>
            </w:tcBorders>
            <w:hideMark/>
          </w:tcPr>
          <w:p w14:paraId="66D22C6A" w14:textId="77777777" w:rsidR="0087351F" w:rsidRPr="001C16AB" w:rsidRDefault="0087351F" w:rsidP="00E64CC8">
            <w:pPr>
              <w:pStyle w:val="TAH"/>
            </w:pPr>
            <w:bookmarkStart w:id="352" w:name="_Hlk108614371"/>
            <w:r w:rsidRPr="001C16A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27FEBEDE" w14:textId="77777777" w:rsidR="0087351F" w:rsidRPr="001C16AB" w:rsidRDefault="0087351F" w:rsidP="00E64CC8">
            <w:pPr>
              <w:pStyle w:val="TAH"/>
            </w:pPr>
            <w:r w:rsidRPr="001C16A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72ED14C0" w14:textId="77777777" w:rsidR="0087351F" w:rsidRPr="001C16AB" w:rsidRDefault="0087351F" w:rsidP="00E64CC8">
            <w:pPr>
              <w:pStyle w:val="TAH"/>
            </w:pPr>
            <w:r w:rsidRPr="001C16A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C41FC3E" w14:textId="77777777" w:rsidR="0087351F" w:rsidRPr="001C16AB" w:rsidRDefault="0087351F" w:rsidP="00E64CC8">
            <w:pPr>
              <w:pStyle w:val="TAH"/>
            </w:pPr>
            <w:r w:rsidRPr="001C16A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A769EFA" w14:textId="77777777" w:rsidR="0087351F" w:rsidRPr="001C16AB" w:rsidRDefault="0087351F" w:rsidP="00E64CC8">
            <w:pPr>
              <w:pStyle w:val="TAH"/>
            </w:pPr>
            <w:r w:rsidRPr="001C16AB">
              <w:rPr>
                <w:color w:val="000000"/>
              </w:rPr>
              <w:t>Condition</w:t>
            </w:r>
          </w:p>
        </w:tc>
      </w:tr>
      <w:tr w:rsidR="0087351F" w:rsidRPr="001C16AB" w14:paraId="7364A1DF"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73CCB842" w14:textId="77777777" w:rsidR="0087351F" w:rsidRPr="001C16AB" w:rsidRDefault="0087351F" w:rsidP="00E64CC8">
            <w:pPr>
              <w:pStyle w:val="TAL"/>
              <w:keepLines w:val="0"/>
              <w:widowControl w:val="0"/>
              <w:rPr>
                <w:rFonts w:cs="Arial"/>
                <w:b/>
                <w:szCs w:val="18"/>
              </w:rPr>
            </w:pPr>
            <w:r w:rsidRPr="001C16AB">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FC5A661" w14:textId="77777777" w:rsidR="0087351F" w:rsidRPr="001C16AB" w:rsidRDefault="0087351F" w:rsidP="00E64CC8">
            <w:pPr>
              <w:pStyle w:val="TAL"/>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2C8C8805" w14:textId="77777777" w:rsidR="0087351F" w:rsidRPr="001C16AB" w:rsidRDefault="0087351F" w:rsidP="00E64CC8">
            <w:pPr>
              <w:pStyle w:val="TAL"/>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264AE4CF" w14:textId="77777777" w:rsidR="0087351F" w:rsidRPr="001C16AB" w:rsidRDefault="0087351F" w:rsidP="00E64CC8">
            <w:pPr>
              <w:pStyle w:val="TAL"/>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238AD7F" w14:textId="77777777" w:rsidR="0087351F" w:rsidRPr="001C16AB" w:rsidRDefault="0087351F" w:rsidP="00E64CC8">
            <w:pPr>
              <w:pStyle w:val="TAL"/>
              <w:keepLines w:val="0"/>
              <w:widowControl w:val="0"/>
            </w:pPr>
          </w:p>
        </w:tc>
      </w:tr>
      <w:tr w:rsidR="0087351F" w:rsidRPr="001C16AB" w14:paraId="1E3C1E91"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76A2E5D0" w14:textId="77777777" w:rsidR="0087351F" w:rsidRPr="001C16AB" w:rsidRDefault="0087351F" w:rsidP="00E64CC8">
            <w:pPr>
              <w:pStyle w:val="TAL"/>
              <w:rPr>
                <w:color w:val="000000"/>
              </w:rPr>
            </w:pPr>
            <w:r w:rsidRPr="001C16A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2575BDD" w14:textId="77777777" w:rsidR="0087351F" w:rsidRPr="001C16AB" w:rsidRDefault="0087351F" w:rsidP="00E64CC8">
            <w:pPr>
              <w:pStyle w:val="TAL"/>
              <w:rPr>
                <w:color w:val="000000"/>
              </w:rPr>
            </w:pPr>
            <w:r w:rsidRPr="001C16AB">
              <w:t>As described in Table 6.1.1.1.3.3-3A</w:t>
            </w:r>
          </w:p>
        </w:tc>
        <w:tc>
          <w:tcPr>
            <w:tcW w:w="2187" w:type="dxa"/>
            <w:tcBorders>
              <w:top w:val="single" w:sz="4" w:space="0" w:color="auto"/>
              <w:left w:val="single" w:sz="4" w:space="0" w:color="auto"/>
              <w:bottom w:val="single" w:sz="4" w:space="0" w:color="auto"/>
              <w:right w:val="single" w:sz="4" w:space="0" w:color="auto"/>
            </w:tcBorders>
          </w:tcPr>
          <w:p w14:paraId="4C6C1E80" w14:textId="77777777" w:rsidR="0087351F" w:rsidRPr="001C16AB" w:rsidRDefault="0087351F" w:rsidP="00E64CC8">
            <w:pPr>
              <w:pStyle w:val="TAL"/>
              <w:rPr>
                <w:color w:val="000000"/>
              </w:rPr>
            </w:pPr>
          </w:p>
        </w:tc>
        <w:tc>
          <w:tcPr>
            <w:tcW w:w="1367" w:type="dxa"/>
            <w:tcBorders>
              <w:top w:val="single" w:sz="4" w:space="0" w:color="auto"/>
              <w:left w:val="single" w:sz="4" w:space="0" w:color="auto"/>
              <w:bottom w:val="single" w:sz="4" w:space="0" w:color="auto"/>
              <w:right w:val="single" w:sz="4" w:space="0" w:color="auto"/>
            </w:tcBorders>
          </w:tcPr>
          <w:p w14:paraId="6ADAFFF2" w14:textId="77777777" w:rsidR="0087351F" w:rsidRPr="001C16AB" w:rsidRDefault="0087351F" w:rsidP="00E64CC8">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E99D2E2" w14:textId="77777777" w:rsidR="0087351F" w:rsidRPr="001C16AB" w:rsidRDefault="0087351F" w:rsidP="00E64CC8">
            <w:pPr>
              <w:pStyle w:val="TAL"/>
              <w:rPr>
                <w:color w:val="000000"/>
              </w:rPr>
            </w:pPr>
          </w:p>
        </w:tc>
      </w:tr>
      <w:bookmarkEnd w:id="352"/>
    </w:tbl>
    <w:p w14:paraId="036D5AE6" w14:textId="77777777" w:rsidR="0087351F" w:rsidRPr="001C16AB" w:rsidRDefault="0087351F" w:rsidP="0087351F"/>
    <w:p w14:paraId="1544E234" w14:textId="77777777" w:rsidR="0087351F" w:rsidRPr="001C16AB" w:rsidRDefault="0087351F" w:rsidP="0087351F">
      <w:pPr>
        <w:pStyle w:val="TH"/>
      </w:pPr>
      <w:bookmarkStart w:id="353" w:name="_Hlk108614419"/>
      <w:bookmarkStart w:id="354" w:name="_Hlk108614433"/>
      <w:r w:rsidRPr="001C16AB">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2A078A9D"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0EA6A4A8" w14:textId="1890FB45"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5.5.3.1.2-2, condition </w:t>
            </w:r>
            <w:r w:rsidRPr="001C16AB">
              <w:t>SDP_ANSWER, IMPLICIT_GRANT_REQUESTED</w:t>
            </w:r>
          </w:p>
        </w:tc>
      </w:tr>
      <w:bookmarkEnd w:id="353"/>
    </w:tbl>
    <w:p w14:paraId="7E5D6ABE" w14:textId="77777777" w:rsidR="0087351F" w:rsidRPr="001C16AB" w:rsidRDefault="0087351F" w:rsidP="0087351F"/>
    <w:bookmarkEnd w:id="354"/>
    <w:p w14:paraId="60D506B0" w14:textId="77777777" w:rsidR="0087351F" w:rsidRPr="001C16AB" w:rsidRDefault="0087351F" w:rsidP="0087351F">
      <w:pPr>
        <w:pStyle w:val="TH"/>
      </w:pPr>
      <w:r w:rsidRPr="001C16AB">
        <w:t>Table 6.1.1.1.3.3-4..5: Void</w:t>
      </w:r>
    </w:p>
    <w:p w14:paraId="676E7DF4" w14:textId="77777777" w:rsidR="0087351F" w:rsidRPr="001C16AB" w:rsidRDefault="0087351F" w:rsidP="0087351F">
      <w:pPr>
        <w:pStyle w:val="TH"/>
      </w:pPr>
      <w:r w:rsidRPr="001C16AB">
        <w:t xml:space="preserve">Table 6.1.1.1.3.3-6: SIP INVITE from the UE (Step 10, Table 6.1.1.1.3.2-1; </w:t>
      </w:r>
      <w:r w:rsidRPr="001C16AB">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87351F" w:rsidRPr="001C16AB" w14:paraId="600562C1"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4E2E8B0" w14:textId="77777777" w:rsidR="0087351F" w:rsidRPr="001C16AB" w:rsidRDefault="0087351F" w:rsidP="00E64CC8">
            <w:pPr>
              <w:pStyle w:val="TAL"/>
              <w:keepLines w:val="0"/>
              <w:widowControl w:val="0"/>
              <w:rPr>
                <w:color w:val="000000"/>
              </w:rPr>
            </w:pPr>
            <w:r w:rsidRPr="001C16AB">
              <w:rPr>
                <w:color w:val="000000"/>
              </w:rPr>
              <w:t xml:space="preserve">Derivation Path: TS 36.579-1 [2], Table 5.5.2.5.1-1, </w:t>
            </w:r>
            <w:r w:rsidRPr="001C16AB">
              <w:t>condition EMERGENCY-CALL, re_INVITE</w:t>
            </w:r>
          </w:p>
        </w:tc>
      </w:tr>
      <w:tr w:rsidR="0087351F" w:rsidRPr="001C16AB" w14:paraId="7AA5849A" w14:textId="77777777" w:rsidTr="00E64CC8">
        <w:trPr>
          <w:tblHeader/>
        </w:trPr>
        <w:tc>
          <w:tcPr>
            <w:tcW w:w="2802" w:type="dxa"/>
            <w:tcBorders>
              <w:top w:val="single" w:sz="4" w:space="0" w:color="auto"/>
              <w:left w:val="single" w:sz="4" w:space="0" w:color="auto"/>
              <w:bottom w:val="single" w:sz="4" w:space="0" w:color="auto"/>
              <w:right w:val="single" w:sz="4" w:space="0" w:color="auto"/>
            </w:tcBorders>
            <w:hideMark/>
          </w:tcPr>
          <w:p w14:paraId="49AA7681" w14:textId="77777777" w:rsidR="0087351F" w:rsidRPr="001C16AB" w:rsidRDefault="0087351F" w:rsidP="00E64CC8">
            <w:pPr>
              <w:pStyle w:val="TAH"/>
              <w:keepLines w:val="0"/>
              <w:widowControl w:val="0"/>
              <w:rPr>
                <w:color w:val="000000"/>
              </w:rPr>
            </w:pPr>
            <w:r w:rsidRPr="001C16A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911E63" w14:textId="77777777" w:rsidR="0087351F" w:rsidRPr="001C16AB" w:rsidRDefault="0087351F" w:rsidP="00E64CC8">
            <w:pPr>
              <w:pStyle w:val="TAH"/>
              <w:keepLines w:val="0"/>
              <w:widowControl w:val="0"/>
              <w:rPr>
                <w:color w:val="000000"/>
              </w:rPr>
            </w:pPr>
            <w:r w:rsidRPr="001C16AB">
              <w:rPr>
                <w:color w:val="000000"/>
              </w:rPr>
              <w:t>Value/remark</w:t>
            </w:r>
          </w:p>
        </w:tc>
        <w:tc>
          <w:tcPr>
            <w:tcW w:w="2106" w:type="dxa"/>
            <w:tcBorders>
              <w:top w:val="single" w:sz="4" w:space="0" w:color="auto"/>
              <w:left w:val="single" w:sz="4" w:space="0" w:color="auto"/>
              <w:bottom w:val="single" w:sz="4" w:space="0" w:color="auto"/>
              <w:right w:val="single" w:sz="4" w:space="0" w:color="auto"/>
            </w:tcBorders>
            <w:hideMark/>
          </w:tcPr>
          <w:p w14:paraId="7947888A" w14:textId="77777777" w:rsidR="0087351F" w:rsidRPr="001C16AB" w:rsidRDefault="0087351F" w:rsidP="00E64CC8">
            <w:pPr>
              <w:pStyle w:val="TAH"/>
              <w:keepLines w:val="0"/>
              <w:widowControl w:val="0"/>
              <w:rPr>
                <w:color w:val="000000"/>
              </w:rPr>
            </w:pPr>
            <w:r w:rsidRPr="001C16AB">
              <w:rPr>
                <w:color w:val="000000"/>
              </w:rPr>
              <w:t>Comment</w:t>
            </w:r>
          </w:p>
        </w:tc>
        <w:tc>
          <w:tcPr>
            <w:tcW w:w="1458" w:type="dxa"/>
            <w:tcBorders>
              <w:top w:val="single" w:sz="4" w:space="0" w:color="auto"/>
              <w:left w:val="single" w:sz="4" w:space="0" w:color="auto"/>
              <w:bottom w:val="single" w:sz="4" w:space="0" w:color="auto"/>
              <w:right w:val="single" w:sz="4" w:space="0" w:color="auto"/>
            </w:tcBorders>
            <w:hideMark/>
          </w:tcPr>
          <w:p w14:paraId="484E0866" w14:textId="77777777" w:rsidR="0087351F" w:rsidRPr="001C16AB" w:rsidRDefault="0087351F" w:rsidP="00E64CC8">
            <w:pPr>
              <w:pStyle w:val="TAH"/>
              <w:keepLines w:val="0"/>
              <w:widowControl w:val="0"/>
              <w:rPr>
                <w:color w:val="000000"/>
              </w:rPr>
            </w:pPr>
            <w:r w:rsidRPr="001C16AB">
              <w:rPr>
                <w:color w:val="000000"/>
              </w:rPr>
              <w:t>Reference</w:t>
            </w:r>
          </w:p>
        </w:tc>
        <w:tc>
          <w:tcPr>
            <w:tcW w:w="1082" w:type="dxa"/>
            <w:tcBorders>
              <w:top w:val="single" w:sz="4" w:space="0" w:color="auto"/>
              <w:left w:val="single" w:sz="4" w:space="0" w:color="auto"/>
              <w:bottom w:val="single" w:sz="4" w:space="0" w:color="auto"/>
              <w:right w:val="single" w:sz="4" w:space="0" w:color="auto"/>
            </w:tcBorders>
            <w:hideMark/>
          </w:tcPr>
          <w:p w14:paraId="74A50B0A" w14:textId="77777777" w:rsidR="0087351F" w:rsidRPr="001C16AB" w:rsidRDefault="0087351F" w:rsidP="00E64CC8">
            <w:pPr>
              <w:pStyle w:val="TAH"/>
              <w:keepLines w:val="0"/>
              <w:widowControl w:val="0"/>
              <w:rPr>
                <w:color w:val="000000"/>
              </w:rPr>
            </w:pPr>
            <w:r w:rsidRPr="001C16AB">
              <w:rPr>
                <w:color w:val="000000"/>
              </w:rPr>
              <w:t>Condition</w:t>
            </w:r>
          </w:p>
        </w:tc>
      </w:tr>
      <w:tr w:rsidR="0087351F" w:rsidRPr="001C16AB" w14:paraId="1616EE69" w14:textId="77777777" w:rsidTr="00E64CC8">
        <w:tc>
          <w:tcPr>
            <w:tcW w:w="2802" w:type="dxa"/>
            <w:tcBorders>
              <w:top w:val="single" w:sz="4" w:space="0" w:color="auto"/>
              <w:left w:val="single" w:sz="4" w:space="0" w:color="auto"/>
              <w:bottom w:val="single" w:sz="4" w:space="0" w:color="auto"/>
              <w:right w:val="single" w:sz="4" w:space="0" w:color="auto"/>
            </w:tcBorders>
            <w:vAlign w:val="center"/>
            <w:hideMark/>
          </w:tcPr>
          <w:p w14:paraId="3ADCFF75" w14:textId="77777777" w:rsidR="0087351F" w:rsidRPr="001C16AB" w:rsidRDefault="0087351F" w:rsidP="00E64CC8">
            <w:pPr>
              <w:pStyle w:val="TAL"/>
              <w:keepNext w:val="0"/>
              <w:keepLines w:val="0"/>
              <w:widowControl w:val="0"/>
              <w:rPr>
                <w:b/>
                <w:bCs/>
                <w:color w:val="000000"/>
              </w:rPr>
            </w:pPr>
            <w:r w:rsidRPr="001C16AB">
              <w:rPr>
                <w:b/>
                <w:bCs/>
                <w:color w:val="000000"/>
              </w:rPr>
              <w:t>Message-body</w:t>
            </w:r>
          </w:p>
        </w:tc>
        <w:tc>
          <w:tcPr>
            <w:tcW w:w="2186" w:type="dxa"/>
            <w:tcBorders>
              <w:top w:val="single" w:sz="4" w:space="0" w:color="auto"/>
              <w:left w:val="single" w:sz="4" w:space="0" w:color="auto"/>
              <w:bottom w:val="single" w:sz="4" w:space="0" w:color="auto"/>
              <w:right w:val="single" w:sz="4" w:space="0" w:color="auto"/>
            </w:tcBorders>
          </w:tcPr>
          <w:p w14:paraId="4B40FA8E" w14:textId="77777777" w:rsidR="0087351F" w:rsidRPr="001C16AB" w:rsidRDefault="0087351F" w:rsidP="00E64CC8">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tcPr>
          <w:p w14:paraId="16D8E544" w14:textId="77777777" w:rsidR="0087351F" w:rsidRPr="001C16AB" w:rsidRDefault="0087351F" w:rsidP="00E64CC8">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19E026B7" w14:textId="77777777" w:rsidR="0087351F" w:rsidRPr="001C16AB" w:rsidRDefault="0087351F" w:rsidP="00E64CC8">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4739F91F" w14:textId="77777777" w:rsidR="0087351F" w:rsidRPr="001C16AB" w:rsidRDefault="0087351F" w:rsidP="00E64CC8">
            <w:pPr>
              <w:pStyle w:val="TAL"/>
              <w:keepNext w:val="0"/>
              <w:keepLines w:val="0"/>
              <w:widowControl w:val="0"/>
              <w:rPr>
                <w:color w:val="000000"/>
              </w:rPr>
            </w:pPr>
          </w:p>
        </w:tc>
      </w:tr>
      <w:tr w:rsidR="0087351F" w:rsidRPr="001C16AB" w14:paraId="79BEF331" w14:textId="77777777" w:rsidTr="00E64CC8">
        <w:tc>
          <w:tcPr>
            <w:tcW w:w="2802" w:type="dxa"/>
            <w:tcBorders>
              <w:top w:val="single" w:sz="4" w:space="0" w:color="auto"/>
              <w:left w:val="single" w:sz="4" w:space="0" w:color="auto"/>
              <w:bottom w:val="single" w:sz="4" w:space="0" w:color="auto"/>
              <w:right w:val="single" w:sz="4" w:space="0" w:color="auto"/>
            </w:tcBorders>
            <w:vAlign w:val="center"/>
            <w:hideMark/>
          </w:tcPr>
          <w:p w14:paraId="08C4E4F3" w14:textId="77777777" w:rsidR="0087351F" w:rsidRPr="001C16AB" w:rsidRDefault="0087351F" w:rsidP="00E64CC8">
            <w:pPr>
              <w:pStyle w:val="TAL"/>
              <w:keepNext w:val="0"/>
              <w:keepLines w:val="0"/>
              <w:widowControl w:val="0"/>
              <w:rPr>
                <w:b/>
                <w:bCs/>
                <w:color w:val="000000"/>
              </w:rPr>
            </w:pPr>
            <w:r w:rsidRPr="001C16AB">
              <w:rPr>
                <w:b/>
                <w:bCs/>
              </w:rPr>
              <w:t xml:space="preserve">  </w:t>
            </w:r>
            <w:r w:rsidRPr="001C16AB">
              <w:t>MIME body part</w:t>
            </w:r>
          </w:p>
        </w:tc>
        <w:tc>
          <w:tcPr>
            <w:tcW w:w="2186" w:type="dxa"/>
            <w:tcBorders>
              <w:top w:val="single" w:sz="4" w:space="0" w:color="auto"/>
              <w:left w:val="single" w:sz="4" w:space="0" w:color="auto"/>
              <w:bottom w:val="single" w:sz="4" w:space="0" w:color="auto"/>
              <w:right w:val="single" w:sz="4" w:space="0" w:color="auto"/>
            </w:tcBorders>
          </w:tcPr>
          <w:p w14:paraId="048FF79A" w14:textId="77777777" w:rsidR="0087351F" w:rsidRPr="001C16AB" w:rsidRDefault="0087351F" w:rsidP="00E64CC8">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hideMark/>
          </w:tcPr>
          <w:p w14:paraId="221A80B3" w14:textId="77777777" w:rsidR="0087351F" w:rsidRPr="001C16AB" w:rsidRDefault="0087351F" w:rsidP="00E64CC8">
            <w:pPr>
              <w:pStyle w:val="TAL"/>
              <w:keepNext w:val="0"/>
              <w:keepLines w:val="0"/>
              <w:widowControl w:val="0"/>
              <w:rPr>
                <w:b/>
                <w:bCs/>
                <w:color w:val="000000"/>
              </w:rPr>
            </w:pPr>
            <w:r w:rsidRPr="001C16AB">
              <w:rPr>
                <w:b/>
                <w:bCs/>
              </w:rPr>
              <w:t>SDP message</w:t>
            </w:r>
          </w:p>
        </w:tc>
        <w:tc>
          <w:tcPr>
            <w:tcW w:w="1458" w:type="dxa"/>
            <w:tcBorders>
              <w:top w:val="single" w:sz="4" w:space="0" w:color="auto"/>
              <w:left w:val="single" w:sz="4" w:space="0" w:color="auto"/>
              <w:bottom w:val="single" w:sz="4" w:space="0" w:color="auto"/>
              <w:right w:val="single" w:sz="4" w:space="0" w:color="auto"/>
            </w:tcBorders>
          </w:tcPr>
          <w:p w14:paraId="6DC81DE1" w14:textId="77777777" w:rsidR="0087351F" w:rsidRPr="001C16AB" w:rsidRDefault="0087351F" w:rsidP="00E64CC8">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312F2C30" w14:textId="77777777" w:rsidR="0087351F" w:rsidRPr="001C16AB" w:rsidRDefault="0087351F" w:rsidP="00E64CC8">
            <w:pPr>
              <w:pStyle w:val="TAL"/>
              <w:keepNext w:val="0"/>
              <w:keepLines w:val="0"/>
              <w:widowControl w:val="0"/>
              <w:rPr>
                <w:color w:val="000000"/>
              </w:rPr>
            </w:pPr>
          </w:p>
        </w:tc>
      </w:tr>
      <w:tr w:rsidR="0087351F" w:rsidRPr="001C16AB" w14:paraId="54CFF386" w14:textId="77777777" w:rsidTr="00E64CC8">
        <w:tc>
          <w:tcPr>
            <w:tcW w:w="2802" w:type="dxa"/>
            <w:tcBorders>
              <w:top w:val="single" w:sz="4" w:space="0" w:color="auto"/>
              <w:left w:val="single" w:sz="4" w:space="0" w:color="auto"/>
              <w:bottom w:val="single" w:sz="4" w:space="0" w:color="auto"/>
              <w:right w:val="single" w:sz="4" w:space="0" w:color="auto"/>
            </w:tcBorders>
            <w:vAlign w:val="center"/>
            <w:hideMark/>
          </w:tcPr>
          <w:p w14:paraId="2D84A320" w14:textId="77777777" w:rsidR="0087351F" w:rsidRPr="001C16AB" w:rsidRDefault="0087351F" w:rsidP="00E64CC8">
            <w:pPr>
              <w:pStyle w:val="TAL"/>
              <w:keepNext w:val="0"/>
              <w:keepLines w:val="0"/>
              <w:widowControl w:val="0"/>
              <w:rPr>
                <w:b/>
                <w:bCs/>
                <w:color w:val="000000"/>
              </w:rPr>
            </w:pPr>
            <w:r w:rsidRPr="001C16AB">
              <w:rPr>
                <w:b/>
                <w:bCs/>
              </w:rPr>
              <w:t xml:space="preserve">    </w:t>
            </w:r>
            <w:r w:rsidRPr="001C16AB">
              <w:t>MIME-part-body</w:t>
            </w:r>
          </w:p>
        </w:tc>
        <w:tc>
          <w:tcPr>
            <w:tcW w:w="2186" w:type="dxa"/>
            <w:tcBorders>
              <w:top w:val="single" w:sz="4" w:space="0" w:color="auto"/>
              <w:left w:val="single" w:sz="4" w:space="0" w:color="auto"/>
              <w:bottom w:val="single" w:sz="4" w:space="0" w:color="auto"/>
              <w:right w:val="single" w:sz="4" w:space="0" w:color="auto"/>
            </w:tcBorders>
            <w:hideMark/>
          </w:tcPr>
          <w:p w14:paraId="5472D412" w14:textId="77777777" w:rsidR="0087351F" w:rsidRPr="001C16AB" w:rsidRDefault="0087351F" w:rsidP="00E64CC8">
            <w:pPr>
              <w:pStyle w:val="TAL"/>
              <w:keepNext w:val="0"/>
              <w:keepLines w:val="0"/>
              <w:widowControl w:val="0"/>
              <w:rPr>
                <w:color w:val="000000"/>
              </w:rPr>
            </w:pPr>
            <w:r w:rsidRPr="001C16AB">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543EA163" w14:textId="77777777" w:rsidR="0087351F" w:rsidRPr="001C16AB" w:rsidRDefault="0087351F" w:rsidP="00E64CC8">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01C22D8F" w14:textId="77777777" w:rsidR="0087351F" w:rsidRPr="001C16AB" w:rsidRDefault="0087351F" w:rsidP="00E64CC8">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115A6B38" w14:textId="77777777" w:rsidR="0087351F" w:rsidRPr="001C16AB" w:rsidRDefault="0087351F" w:rsidP="00E64CC8">
            <w:pPr>
              <w:pStyle w:val="TAL"/>
              <w:keepNext w:val="0"/>
              <w:keepLines w:val="0"/>
              <w:widowControl w:val="0"/>
              <w:rPr>
                <w:color w:val="000000"/>
              </w:rPr>
            </w:pPr>
          </w:p>
        </w:tc>
      </w:tr>
      <w:tr w:rsidR="0087351F" w:rsidRPr="001C16AB" w14:paraId="2ADDB7FA" w14:textId="77777777" w:rsidTr="00E64CC8">
        <w:tc>
          <w:tcPr>
            <w:tcW w:w="2802" w:type="dxa"/>
            <w:tcBorders>
              <w:top w:val="single" w:sz="4" w:space="0" w:color="auto"/>
              <w:left w:val="single" w:sz="4" w:space="0" w:color="auto"/>
              <w:bottom w:val="single" w:sz="4" w:space="0" w:color="auto"/>
              <w:right w:val="single" w:sz="4" w:space="0" w:color="auto"/>
            </w:tcBorders>
            <w:vAlign w:val="center"/>
            <w:hideMark/>
          </w:tcPr>
          <w:p w14:paraId="48BE44A7" w14:textId="77777777" w:rsidR="0087351F" w:rsidRPr="001C16AB" w:rsidRDefault="0087351F" w:rsidP="00E64CC8">
            <w:pPr>
              <w:pStyle w:val="TAL"/>
              <w:keepNext w:val="0"/>
              <w:keepLines w:val="0"/>
              <w:widowControl w:val="0"/>
              <w:rPr>
                <w:color w:val="000000"/>
              </w:rPr>
            </w:pPr>
            <w:r w:rsidRPr="001C16A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65CA6DD" w14:textId="77777777" w:rsidR="0087351F" w:rsidRPr="001C16AB" w:rsidRDefault="0087351F" w:rsidP="00E64CC8">
            <w:pPr>
              <w:pStyle w:val="TAL"/>
              <w:keepNext w:val="0"/>
              <w:keepLines w:val="0"/>
              <w:widowControl w:val="0"/>
              <w:rPr>
                <w:color w:val="000000"/>
              </w:rPr>
            </w:pPr>
          </w:p>
        </w:tc>
        <w:tc>
          <w:tcPr>
            <w:tcW w:w="2106" w:type="dxa"/>
            <w:tcBorders>
              <w:top w:val="single" w:sz="4" w:space="0" w:color="auto"/>
              <w:left w:val="single" w:sz="4" w:space="0" w:color="auto"/>
              <w:bottom w:val="single" w:sz="4" w:space="0" w:color="auto"/>
              <w:right w:val="single" w:sz="4" w:space="0" w:color="auto"/>
            </w:tcBorders>
            <w:hideMark/>
          </w:tcPr>
          <w:p w14:paraId="6B7A5136" w14:textId="77777777" w:rsidR="0087351F" w:rsidRPr="001C16AB" w:rsidRDefault="0087351F" w:rsidP="00E64CC8">
            <w:pPr>
              <w:pStyle w:val="TAL"/>
              <w:keepNext w:val="0"/>
              <w:keepLines w:val="0"/>
              <w:widowControl w:val="0"/>
              <w:rPr>
                <w:b/>
                <w:bCs/>
                <w:color w:val="000000"/>
              </w:rPr>
            </w:pPr>
            <w:r w:rsidRPr="001C16AB">
              <w:rPr>
                <w:b/>
                <w:bCs/>
                <w:color w:val="000000"/>
              </w:rPr>
              <w:t>MCVideo-Info</w:t>
            </w:r>
          </w:p>
        </w:tc>
        <w:tc>
          <w:tcPr>
            <w:tcW w:w="1458" w:type="dxa"/>
            <w:tcBorders>
              <w:top w:val="single" w:sz="4" w:space="0" w:color="auto"/>
              <w:left w:val="single" w:sz="4" w:space="0" w:color="auto"/>
              <w:bottom w:val="single" w:sz="4" w:space="0" w:color="auto"/>
              <w:right w:val="single" w:sz="4" w:space="0" w:color="auto"/>
            </w:tcBorders>
          </w:tcPr>
          <w:p w14:paraId="4E8A7828" w14:textId="77777777" w:rsidR="0087351F" w:rsidRPr="001C16AB" w:rsidRDefault="0087351F" w:rsidP="00E64CC8">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313073F8" w14:textId="77777777" w:rsidR="0087351F" w:rsidRPr="001C16AB" w:rsidRDefault="0087351F" w:rsidP="00E64CC8">
            <w:pPr>
              <w:pStyle w:val="TAL"/>
              <w:keepNext w:val="0"/>
              <w:keepLines w:val="0"/>
              <w:widowControl w:val="0"/>
              <w:rPr>
                <w:color w:val="000000"/>
              </w:rPr>
            </w:pPr>
          </w:p>
        </w:tc>
      </w:tr>
      <w:tr w:rsidR="0087351F" w:rsidRPr="001C16AB" w14:paraId="4F072282" w14:textId="77777777" w:rsidTr="00E64CC8">
        <w:tc>
          <w:tcPr>
            <w:tcW w:w="2802" w:type="dxa"/>
            <w:tcBorders>
              <w:top w:val="single" w:sz="4" w:space="0" w:color="auto"/>
              <w:left w:val="single" w:sz="4" w:space="0" w:color="auto"/>
              <w:bottom w:val="single" w:sz="4" w:space="0" w:color="auto"/>
              <w:right w:val="single" w:sz="4" w:space="0" w:color="auto"/>
            </w:tcBorders>
            <w:vAlign w:val="center"/>
            <w:hideMark/>
          </w:tcPr>
          <w:p w14:paraId="16E7C538" w14:textId="77777777" w:rsidR="0087351F" w:rsidRPr="001C16AB" w:rsidRDefault="0087351F" w:rsidP="00E64CC8">
            <w:pPr>
              <w:pStyle w:val="TAL"/>
              <w:keepNext w:val="0"/>
              <w:keepLines w:val="0"/>
              <w:widowControl w:val="0"/>
              <w:rPr>
                <w:b/>
                <w:color w:val="000000"/>
              </w:rPr>
            </w:pPr>
            <w:r w:rsidRPr="001C16A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485AF30" w14:textId="77777777" w:rsidR="0087351F" w:rsidRPr="001C16AB" w:rsidRDefault="0087351F" w:rsidP="00E64CC8">
            <w:pPr>
              <w:pStyle w:val="TAL"/>
              <w:keepNext w:val="0"/>
              <w:keepLines w:val="0"/>
              <w:widowControl w:val="0"/>
              <w:rPr>
                <w:color w:val="000000"/>
              </w:rPr>
            </w:pPr>
            <w:r w:rsidRPr="001C16AB">
              <w:rPr>
                <w:color w:val="000000"/>
              </w:rP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279EA6F8" w14:textId="77777777" w:rsidR="0087351F" w:rsidRPr="001C16AB" w:rsidRDefault="0087351F" w:rsidP="00E64CC8">
            <w:pPr>
              <w:pStyle w:val="TAL"/>
              <w:keepNext w:val="0"/>
              <w:keepLines w:val="0"/>
              <w:widowControl w:val="0"/>
              <w:rPr>
                <w:color w:val="000000"/>
              </w:rPr>
            </w:pPr>
          </w:p>
        </w:tc>
        <w:tc>
          <w:tcPr>
            <w:tcW w:w="1458" w:type="dxa"/>
            <w:tcBorders>
              <w:top w:val="single" w:sz="4" w:space="0" w:color="auto"/>
              <w:left w:val="single" w:sz="4" w:space="0" w:color="auto"/>
              <w:bottom w:val="single" w:sz="4" w:space="0" w:color="auto"/>
              <w:right w:val="single" w:sz="4" w:space="0" w:color="auto"/>
            </w:tcBorders>
          </w:tcPr>
          <w:p w14:paraId="0C784C77" w14:textId="77777777" w:rsidR="0087351F" w:rsidRPr="001C16AB" w:rsidRDefault="0087351F" w:rsidP="00E64CC8">
            <w:pPr>
              <w:pStyle w:val="TAL"/>
              <w:keepNext w:val="0"/>
              <w:keepLines w:val="0"/>
              <w:widowControl w:val="0"/>
              <w:rPr>
                <w:color w:val="000000"/>
              </w:rPr>
            </w:pPr>
          </w:p>
        </w:tc>
        <w:tc>
          <w:tcPr>
            <w:tcW w:w="1082" w:type="dxa"/>
            <w:tcBorders>
              <w:top w:val="single" w:sz="4" w:space="0" w:color="auto"/>
              <w:left w:val="single" w:sz="4" w:space="0" w:color="auto"/>
              <w:bottom w:val="single" w:sz="4" w:space="0" w:color="auto"/>
              <w:right w:val="single" w:sz="4" w:space="0" w:color="auto"/>
            </w:tcBorders>
            <w:vAlign w:val="bottom"/>
          </w:tcPr>
          <w:p w14:paraId="7E1A38EF" w14:textId="77777777" w:rsidR="0087351F" w:rsidRPr="001C16AB" w:rsidRDefault="0087351F" w:rsidP="00E64CC8">
            <w:pPr>
              <w:pStyle w:val="TAL"/>
              <w:keepNext w:val="0"/>
              <w:keepLines w:val="0"/>
              <w:widowControl w:val="0"/>
              <w:rPr>
                <w:color w:val="000000"/>
              </w:rPr>
            </w:pPr>
          </w:p>
        </w:tc>
      </w:tr>
    </w:tbl>
    <w:p w14:paraId="5FC3AE77" w14:textId="77777777" w:rsidR="0087351F" w:rsidRPr="001C16AB" w:rsidRDefault="0087351F" w:rsidP="0087351F"/>
    <w:p w14:paraId="7108F1E1" w14:textId="77777777" w:rsidR="0087351F" w:rsidRPr="001C16AB" w:rsidRDefault="0087351F" w:rsidP="0087351F">
      <w:pPr>
        <w:pStyle w:val="TH"/>
      </w:pPr>
      <w:r w:rsidRPr="001C16AB">
        <w:t xml:space="preserve">Table 6.1.1.1.3.3-6A: </w:t>
      </w:r>
      <w:r w:rsidRPr="001C16AB">
        <w:rPr>
          <w:lang w:eastAsia="ko-KR"/>
        </w:rPr>
        <w:t>SDP message in SIP INVITE</w:t>
      </w:r>
      <w:r w:rsidRPr="001C16AB">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12656D63" w14:textId="77777777" w:rsidTr="00E64CC8">
        <w:tc>
          <w:tcPr>
            <w:tcW w:w="9639" w:type="dxa"/>
            <w:tcBorders>
              <w:top w:val="single" w:sz="4" w:space="0" w:color="auto"/>
              <w:left w:val="single" w:sz="4" w:space="0" w:color="auto"/>
              <w:bottom w:val="single" w:sz="4" w:space="0" w:color="auto"/>
              <w:right w:val="single" w:sz="4" w:space="0" w:color="auto"/>
            </w:tcBorders>
            <w:hideMark/>
          </w:tcPr>
          <w:p w14:paraId="7F343F18" w14:textId="77777777" w:rsidR="0087351F" w:rsidRPr="001C16AB" w:rsidRDefault="0087351F" w:rsidP="00E64CC8">
            <w:pPr>
              <w:pStyle w:val="TAL"/>
            </w:pPr>
            <w:r w:rsidRPr="001C16AB">
              <w:t>Derivation Path: TS 36.579-1 [2], Table 5.5.3.1.1-2, condition SDP_OFFER, IMPLICIT_GRANT_REQUESTED</w:t>
            </w:r>
          </w:p>
        </w:tc>
      </w:tr>
    </w:tbl>
    <w:p w14:paraId="58223792" w14:textId="77777777" w:rsidR="0087351F" w:rsidRPr="001C16AB" w:rsidRDefault="0087351F" w:rsidP="0087351F"/>
    <w:p w14:paraId="33BAB641" w14:textId="77777777" w:rsidR="0087351F" w:rsidRPr="001C16AB" w:rsidRDefault="0087351F" w:rsidP="0087351F">
      <w:pPr>
        <w:pStyle w:val="TH"/>
      </w:pPr>
      <w:r w:rsidRPr="001C16AB">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0AF388FE" w14:textId="77777777" w:rsidTr="00E64CC8">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CEEA9C4"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5.5.3.2.1-2, condition GROUP-CALL, EMERGENCY-CALL, INVITE_REFER</w:t>
            </w:r>
          </w:p>
        </w:tc>
      </w:tr>
    </w:tbl>
    <w:p w14:paraId="3BDB2202" w14:textId="77777777" w:rsidR="0087351F" w:rsidRPr="001C16AB" w:rsidRDefault="0087351F" w:rsidP="0087351F"/>
    <w:p w14:paraId="60B4873C" w14:textId="77777777" w:rsidR="0087351F" w:rsidRPr="001C16AB" w:rsidRDefault="0087351F" w:rsidP="0087351F">
      <w:pPr>
        <w:pStyle w:val="TH"/>
      </w:pPr>
      <w:r w:rsidRPr="001C16AB">
        <w:t>Table 6.1.1.1.3.3-8: SIP 200 (OK) from the SS (Steps 10, 26, Table 6.1.1.1.3.2-1;</w:t>
      </w:r>
      <w:r w:rsidRPr="001C16AB">
        <w:br/>
        <w:t>step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87351F" w:rsidRPr="001C16AB" w14:paraId="1E225BFE"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8B4E0D7" w14:textId="77777777" w:rsidR="0087351F" w:rsidRPr="001C16AB" w:rsidRDefault="0087351F" w:rsidP="00E64CC8">
            <w:pPr>
              <w:pStyle w:val="TAL"/>
              <w:keepLines w:val="0"/>
              <w:widowControl w:val="0"/>
              <w:rPr>
                <w:color w:val="000000"/>
              </w:rPr>
            </w:pPr>
            <w:r w:rsidRPr="001C16AB">
              <w:rPr>
                <w:color w:val="000000"/>
              </w:rPr>
              <w:t>Derivation Path: TS 36.579-1 [2], Table 5.5.2.17.1.2-1, condition INVITE-RSP</w:t>
            </w:r>
          </w:p>
        </w:tc>
      </w:tr>
      <w:tr w:rsidR="0087351F" w:rsidRPr="001C16AB" w14:paraId="34054584" w14:textId="77777777" w:rsidTr="00E64CC8">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272FE87B" w14:textId="77777777" w:rsidR="0087351F" w:rsidRPr="001C16AB" w:rsidRDefault="0087351F" w:rsidP="00E64CC8">
            <w:pPr>
              <w:pStyle w:val="TAH"/>
              <w:keepLines w:val="0"/>
              <w:widowControl w:val="0"/>
              <w:rPr>
                <w:color w:val="000000"/>
              </w:rPr>
            </w:pPr>
            <w:r w:rsidRPr="001C16A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73F67BEA" w14:textId="77777777" w:rsidR="0087351F" w:rsidRPr="001C16AB" w:rsidRDefault="0087351F" w:rsidP="00E64CC8">
            <w:pPr>
              <w:pStyle w:val="TAH"/>
              <w:keepLines w:val="0"/>
              <w:widowControl w:val="0"/>
              <w:rPr>
                <w:color w:val="000000"/>
              </w:rPr>
            </w:pPr>
            <w:r w:rsidRPr="001C16A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51FCB9EA" w14:textId="77777777" w:rsidR="0087351F" w:rsidRPr="001C16AB" w:rsidRDefault="0087351F" w:rsidP="00E64CC8">
            <w:pPr>
              <w:pStyle w:val="TAH"/>
              <w:keepLines w:val="0"/>
              <w:widowControl w:val="0"/>
              <w:rPr>
                <w:color w:val="000000"/>
              </w:rPr>
            </w:pPr>
            <w:r w:rsidRPr="001C16AB">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6775343A" w14:textId="77777777" w:rsidR="0087351F" w:rsidRPr="001C16AB" w:rsidRDefault="0087351F" w:rsidP="00E64CC8">
            <w:pPr>
              <w:pStyle w:val="TAH"/>
              <w:keepLines w:val="0"/>
              <w:widowControl w:val="0"/>
              <w:rPr>
                <w:color w:val="000000"/>
              </w:rPr>
            </w:pPr>
            <w:r w:rsidRPr="001C16AB">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16617655" w14:textId="77777777" w:rsidR="0087351F" w:rsidRPr="001C16AB" w:rsidRDefault="0087351F" w:rsidP="00E64CC8">
            <w:pPr>
              <w:pStyle w:val="TAH"/>
              <w:keepLines w:val="0"/>
              <w:widowControl w:val="0"/>
              <w:rPr>
                <w:color w:val="000000"/>
              </w:rPr>
            </w:pPr>
            <w:r w:rsidRPr="001C16AB">
              <w:rPr>
                <w:color w:val="000000"/>
              </w:rPr>
              <w:t>Condition</w:t>
            </w:r>
          </w:p>
        </w:tc>
      </w:tr>
      <w:tr w:rsidR="0087351F" w:rsidRPr="001C16AB" w14:paraId="0F6FD91F"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494899FE" w14:textId="77777777" w:rsidR="0087351F" w:rsidRPr="001C16AB" w:rsidRDefault="0087351F" w:rsidP="00E64CC8">
            <w:pPr>
              <w:pStyle w:val="TAL"/>
              <w:keepNext w:val="0"/>
              <w:keepLines w:val="0"/>
              <w:widowControl w:val="0"/>
              <w:rPr>
                <w:rFonts w:cs="Arial"/>
                <w:b/>
                <w:bCs/>
                <w:color w:val="000000"/>
                <w:szCs w:val="18"/>
              </w:rPr>
            </w:pPr>
            <w:r w:rsidRPr="001C16A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148723B" w14:textId="77777777" w:rsidR="0087351F" w:rsidRPr="001C16AB" w:rsidRDefault="0087351F" w:rsidP="00E64CC8">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5352E373" w14:textId="77777777" w:rsidR="0087351F" w:rsidRPr="001C16AB" w:rsidRDefault="0087351F" w:rsidP="00E64CC8">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2DEC9E74" w14:textId="77777777" w:rsidR="0087351F" w:rsidRPr="001C16AB" w:rsidRDefault="0087351F" w:rsidP="00E64CC8">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698787C1" w14:textId="77777777" w:rsidR="0087351F" w:rsidRPr="001C16AB" w:rsidRDefault="0087351F" w:rsidP="00E64CC8">
            <w:pPr>
              <w:pStyle w:val="TAL"/>
              <w:keepNext w:val="0"/>
              <w:keepLines w:val="0"/>
              <w:widowControl w:val="0"/>
              <w:rPr>
                <w:color w:val="000000"/>
              </w:rPr>
            </w:pPr>
          </w:p>
        </w:tc>
      </w:tr>
      <w:tr w:rsidR="0087351F" w:rsidRPr="001C16AB" w14:paraId="6E1E80E9"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50E94437" w14:textId="77777777" w:rsidR="0087351F" w:rsidRPr="001C16AB" w:rsidRDefault="0087351F" w:rsidP="00E64CC8">
            <w:pPr>
              <w:pStyle w:val="TAL"/>
              <w:keepNext w:val="0"/>
              <w:keepLines w:val="0"/>
              <w:widowControl w:val="0"/>
              <w:rPr>
                <w:rFonts w:cs="Arial"/>
                <w:color w:val="000000"/>
                <w:szCs w:val="18"/>
              </w:rPr>
            </w:pPr>
            <w:r w:rsidRPr="001C16A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FEAD689" w14:textId="77777777" w:rsidR="0087351F" w:rsidRPr="001C16AB" w:rsidRDefault="0087351F" w:rsidP="00E64CC8">
            <w:pPr>
              <w:pStyle w:val="TAL"/>
              <w:keepNext w:val="0"/>
              <w:keepLines w:val="0"/>
              <w:widowControl w:val="0"/>
              <w:rPr>
                <w:color w:val="000000"/>
              </w:rPr>
            </w:pPr>
            <w:r w:rsidRPr="001C16AB">
              <w:t>As described in Table 6.1.1.1.3.3-8A</w:t>
            </w:r>
          </w:p>
        </w:tc>
        <w:tc>
          <w:tcPr>
            <w:tcW w:w="2187" w:type="dxa"/>
            <w:tcBorders>
              <w:top w:val="single" w:sz="4" w:space="0" w:color="auto"/>
              <w:left w:val="single" w:sz="4" w:space="0" w:color="auto"/>
              <w:bottom w:val="single" w:sz="4" w:space="0" w:color="auto"/>
              <w:right w:val="single" w:sz="4" w:space="0" w:color="auto"/>
            </w:tcBorders>
          </w:tcPr>
          <w:p w14:paraId="0F351678" w14:textId="77777777" w:rsidR="0087351F" w:rsidRPr="001C16AB" w:rsidRDefault="0087351F" w:rsidP="00E64CC8">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02ABC520" w14:textId="77777777" w:rsidR="0087351F" w:rsidRPr="001C16AB" w:rsidRDefault="0087351F" w:rsidP="00E64CC8">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2B613B3" w14:textId="77777777" w:rsidR="0087351F" w:rsidRPr="001C16AB" w:rsidRDefault="0087351F" w:rsidP="00E64CC8">
            <w:pPr>
              <w:pStyle w:val="TAL"/>
              <w:keepNext w:val="0"/>
              <w:keepLines w:val="0"/>
              <w:widowControl w:val="0"/>
              <w:rPr>
                <w:color w:val="000000"/>
              </w:rPr>
            </w:pPr>
          </w:p>
        </w:tc>
      </w:tr>
    </w:tbl>
    <w:p w14:paraId="2344550B" w14:textId="77777777" w:rsidR="0087351F" w:rsidRPr="001C16AB" w:rsidRDefault="0087351F" w:rsidP="0087351F"/>
    <w:p w14:paraId="0F7F5E24" w14:textId="77777777" w:rsidR="0087351F" w:rsidRPr="001C16AB" w:rsidRDefault="0087351F" w:rsidP="0087351F">
      <w:pPr>
        <w:pStyle w:val="TH"/>
      </w:pPr>
      <w:r w:rsidRPr="001C16AB">
        <w:t xml:space="preserve">Table 6.1.1.1.3.3-8A: </w:t>
      </w:r>
      <w:r w:rsidRPr="001C16AB">
        <w:rPr>
          <w:lang w:eastAsia="ko-KR"/>
        </w:rPr>
        <w:t xml:space="preserve">SDP message in SIP 200 (OK) </w:t>
      </w:r>
      <w:r w:rsidRPr="001C16AB">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7718AED5" w14:textId="77777777" w:rsidTr="00E64CC8">
        <w:tc>
          <w:tcPr>
            <w:tcW w:w="9639" w:type="dxa"/>
            <w:tcBorders>
              <w:top w:val="single" w:sz="4" w:space="0" w:color="auto"/>
              <w:left w:val="single" w:sz="4" w:space="0" w:color="auto"/>
              <w:bottom w:val="single" w:sz="4" w:space="0" w:color="auto"/>
              <w:right w:val="single" w:sz="4" w:space="0" w:color="auto"/>
            </w:tcBorders>
            <w:hideMark/>
          </w:tcPr>
          <w:p w14:paraId="244B4812" w14:textId="77777777" w:rsidR="0087351F" w:rsidRPr="001C16AB" w:rsidRDefault="0087351F" w:rsidP="00E64CC8">
            <w:pPr>
              <w:pStyle w:val="TAL"/>
            </w:pPr>
            <w:r w:rsidRPr="001C16AB">
              <w:t>Derivation Path: TS 36.579-1 [2], Table 5.5.3.1.2-2, condition SDP_ANSWER, IMPLICIT_GRANT_REQUESTED</w:t>
            </w:r>
          </w:p>
        </w:tc>
      </w:tr>
    </w:tbl>
    <w:p w14:paraId="08F8087C" w14:textId="77777777" w:rsidR="0087351F" w:rsidRPr="001C16AB" w:rsidRDefault="0087351F" w:rsidP="0087351F"/>
    <w:p w14:paraId="2E6A2E20" w14:textId="77777777" w:rsidR="0087351F" w:rsidRPr="001C16AB" w:rsidRDefault="0087351F" w:rsidP="0087351F">
      <w:pPr>
        <w:pStyle w:val="TH"/>
      </w:pPr>
      <w:r w:rsidRPr="001C16AB">
        <w:t xml:space="preserve">Table 6.1.1.1.3.3-9: Transmission Granted from the SS (Step 10, Table 6.1.1.1.3.2-1; </w:t>
      </w:r>
      <w:r w:rsidRPr="001C16AB">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36345796"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3A785A7E"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5.5.11.2.1-1, </w:t>
            </w:r>
            <w:r w:rsidRPr="001C16AB">
              <w:t>condition ACK, EMERGENCY-CALL</w:t>
            </w:r>
          </w:p>
        </w:tc>
      </w:tr>
    </w:tbl>
    <w:p w14:paraId="1110D7BB" w14:textId="77777777" w:rsidR="0087351F" w:rsidRPr="001C16AB" w:rsidRDefault="0087351F" w:rsidP="0087351F"/>
    <w:p w14:paraId="4E30EA4A" w14:textId="77777777" w:rsidR="0087351F" w:rsidRPr="001C16AB" w:rsidRDefault="0087351F" w:rsidP="0087351F">
      <w:pPr>
        <w:pStyle w:val="TH"/>
      </w:pPr>
      <w:r w:rsidRPr="001C16AB">
        <w:lastRenderedPageBreak/>
        <w:t xml:space="preserve">Table 6.1.1.1.3.3-9A: Transmission Idle from the SS (Step 16B, Table 6.1.1.1.3.2-1; </w:t>
      </w:r>
      <w:r w:rsidRPr="001C16AB">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16A4A064"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598EC0E"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5.5.11.2.16-1, </w:t>
            </w:r>
            <w:r w:rsidRPr="001C16AB">
              <w:t>condition EMERGENCY-CALL</w:t>
            </w:r>
          </w:p>
        </w:tc>
      </w:tr>
    </w:tbl>
    <w:p w14:paraId="44A9E4DC" w14:textId="77777777" w:rsidR="0087351F" w:rsidRPr="001C16AB" w:rsidRDefault="0087351F" w:rsidP="0087351F"/>
    <w:p w14:paraId="44BD9F2B" w14:textId="77777777" w:rsidR="0087351F" w:rsidRPr="001C16AB" w:rsidRDefault="0087351F" w:rsidP="0087351F">
      <w:pPr>
        <w:pStyle w:val="TH"/>
      </w:pPr>
      <w:r w:rsidRPr="001C16AB">
        <w:t xml:space="preserve">Table 6.1.1.1.3.3-10: SIP INVITE from the UE (Step 18, Table 6.1.1.1.3.2-1; </w:t>
      </w:r>
      <w:r w:rsidRPr="001C16AB">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096"/>
        <w:gridCol w:w="8"/>
      </w:tblGrid>
      <w:tr w:rsidR="0087351F" w:rsidRPr="001C16AB" w14:paraId="65654399" w14:textId="77777777" w:rsidTr="00E64CC8">
        <w:trPr>
          <w:gridAfter w:val="1"/>
          <w:wAfter w:w="8" w:type="dxa"/>
          <w:tblHeader/>
        </w:trPr>
        <w:tc>
          <w:tcPr>
            <w:tcW w:w="9626" w:type="dxa"/>
            <w:gridSpan w:val="9"/>
            <w:tcBorders>
              <w:top w:val="single" w:sz="4" w:space="0" w:color="auto"/>
              <w:left w:val="single" w:sz="4" w:space="0" w:color="auto"/>
              <w:bottom w:val="single" w:sz="4" w:space="0" w:color="auto"/>
              <w:right w:val="single" w:sz="4" w:space="0" w:color="auto"/>
            </w:tcBorders>
            <w:hideMark/>
          </w:tcPr>
          <w:p w14:paraId="399006E5" w14:textId="77777777" w:rsidR="0087351F" w:rsidRPr="001C16AB" w:rsidRDefault="0087351F" w:rsidP="00E64CC8">
            <w:pPr>
              <w:pStyle w:val="TAH"/>
              <w:keepNext w:val="0"/>
              <w:keepLines w:val="0"/>
              <w:widowControl w:val="0"/>
              <w:jc w:val="left"/>
              <w:rPr>
                <w:b w:val="0"/>
                <w:bCs/>
              </w:rPr>
            </w:pPr>
            <w:r w:rsidRPr="001C16AB">
              <w:rPr>
                <w:b w:val="0"/>
              </w:rPr>
              <w:t xml:space="preserve">Derivation Path: </w:t>
            </w:r>
            <w:r w:rsidRPr="001C16AB">
              <w:rPr>
                <w:b w:val="0"/>
                <w:color w:val="000000"/>
              </w:rPr>
              <w:t>TS 36.579-1 [2], Table 5.5.2.5.1-1</w:t>
            </w:r>
            <w:r w:rsidRPr="001C16AB">
              <w:rPr>
                <w:b w:val="0"/>
              </w:rPr>
              <w:t>, condition re_INVITE</w:t>
            </w:r>
          </w:p>
        </w:tc>
      </w:tr>
      <w:tr w:rsidR="0087351F" w:rsidRPr="001C16AB" w14:paraId="0E54DE0F" w14:textId="77777777" w:rsidTr="00E64CC8">
        <w:trPr>
          <w:gridAfter w:val="1"/>
          <w:wAfter w:w="8" w:type="dxa"/>
          <w:tblHeader/>
        </w:trPr>
        <w:tc>
          <w:tcPr>
            <w:tcW w:w="2825" w:type="dxa"/>
            <w:gridSpan w:val="2"/>
            <w:tcBorders>
              <w:top w:val="single" w:sz="4" w:space="0" w:color="auto"/>
              <w:left w:val="single" w:sz="4" w:space="0" w:color="auto"/>
              <w:bottom w:val="single" w:sz="4" w:space="0" w:color="auto"/>
              <w:right w:val="single" w:sz="4" w:space="0" w:color="auto"/>
            </w:tcBorders>
            <w:hideMark/>
          </w:tcPr>
          <w:p w14:paraId="78DF3E90" w14:textId="77777777" w:rsidR="0087351F" w:rsidRPr="001C16AB" w:rsidRDefault="0087351F" w:rsidP="00E64CC8">
            <w:pPr>
              <w:pStyle w:val="TAH"/>
              <w:keepNext w:val="0"/>
              <w:keepLines w:val="0"/>
              <w:widowControl w:val="0"/>
              <w:rPr>
                <w:bCs/>
              </w:rPr>
            </w:pPr>
            <w:r w:rsidRPr="001C16AB">
              <w:rPr>
                <w:bCs/>
              </w:rPr>
              <w:t>Information Element</w:t>
            </w:r>
          </w:p>
        </w:tc>
        <w:tc>
          <w:tcPr>
            <w:tcW w:w="2173" w:type="dxa"/>
            <w:gridSpan w:val="2"/>
            <w:tcBorders>
              <w:top w:val="single" w:sz="4" w:space="0" w:color="auto"/>
              <w:left w:val="single" w:sz="4" w:space="0" w:color="auto"/>
              <w:bottom w:val="single" w:sz="4" w:space="0" w:color="auto"/>
              <w:right w:val="single" w:sz="4" w:space="0" w:color="auto"/>
            </w:tcBorders>
            <w:hideMark/>
          </w:tcPr>
          <w:p w14:paraId="27700F6D" w14:textId="77777777" w:rsidR="0087351F" w:rsidRPr="001C16AB" w:rsidRDefault="0087351F" w:rsidP="00E64CC8">
            <w:pPr>
              <w:pStyle w:val="TAH"/>
              <w:keepNext w:val="0"/>
              <w:keepLines w:val="0"/>
              <w:widowControl w:val="0"/>
              <w:rPr>
                <w:bCs/>
              </w:rPr>
            </w:pPr>
            <w:r w:rsidRPr="001C16AB">
              <w:rPr>
                <w:bCs/>
              </w:rPr>
              <w:t>Value/remark</w:t>
            </w:r>
          </w:p>
        </w:tc>
        <w:tc>
          <w:tcPr>
            <w:tcW w:w="2083" w:type="dxa"/>
            <w:gridSpan w:val="2"/>
            <w:tcBorders>
              <w:top w:val="single" w:sz="4" w:space="0" w:color="auto"/>
              <w:left w:val="single" w:sz="4" w:space="0" w:color="auto"/>
              <w:bottom w:val="single" w:sz="4" w:space="0" w:color="auto"/>
              <w:right w:val="single" w:sz="4" w:space="0" w:color="auto"/>
            </w:tcBorders>
            <w:hideMark/>
          </w:tcPr>
          <w:p w14:paraId="110C9ED8" w14:textId="77777777" w:rsidR="0087351F" w:rsidRPr="001C16AB" w:rsidRDefault="0087351F" w:rsidP="00E64CC8">
            <w:pPr>
              <w:pStyle w:val="TAH"/>
              <w:keepNext w:val="0"/>
              <w:keepLines w:val="0"/>
              <w:widowControl w:val="0"/>
              <w:rPr>
                <w:bCs/>
              </w:rPr>
            </w:pPr>
            <w:r w:rsidRPr="001C16AB">
              <w:rPr>
                <w:bCs/>
              </w:rPr>
              <w:t>Comment</w:t>
            </w:r>
          </w:p>
        </w:tc>
        <w:tc>
          <w:tcPr>
            <w:tcW w:w="1449" w:type="dxa"/>
            <w:gridSpan w:val="2"/>
            <w:tcBorders>
              <w:top w:val="single" w:sz="4" w:space="0" w:color="auto"/>
              <w:left w:val="single" w:sz="4" w:space="0" w:color="auto"/>
              <w:bottom w:val="single" w:sz="4" w:space="0" w:color="auto"/>
              <w:right w:val="single" w:sz="4" w:space="0" w:color="auto"/>
            </w:tcBorders>
            <w:hideMark/>
          </w:tcPr>
          <w:p w14:paraId="2C367A92" w14:textId="77777777" w:rsidR="0087351F" w:rsidRPr="001C16AB" w:rsidRDefault="0087351F" w:rsidP="00E64CC8">
            <w:pPr>
              <w:pStyle w:val="TAH"/>
              <w:keepNext w:val="0"/>
              <w:keepLines w:val="0"/>
              <w:widowControl w:val="0"/>
              <w:rPr>
                <w:bCs/>
              </w:rPr>
            </w:pPr>
            <w:r w:rsidRPr="001C16AB">
              <w:rPr>
                <w:bCs/>
              </w:rPr>
              <w:t>Reference</w:t>
            </w:r>
          </w:p>
        </w:tc>
        <w:tc>
          <w:tcPr>
            <w:tcW w:w="1096" w:type="dxa"/>
            <w:tcBorders>
              <w:top w:val="single" w:sz="4" w:space="0" w:color="auto"/>
              <w:left w:val="single" w:sz="4" w:space="0" w:color="auto"/>
              <w:bottom w:val="single" w:sz="4" w:space="0" w:color="auto"/>
              <w:right w:val="single" w:sz="4" w:space="0" w:color="auto"/>
            </w:tcBorders>
            <w:hideMark/>
          </w:tcPr>
          <w:p w14:paraId="4108EC0F" w14:textId="77777777" w:rsidR="0087351F" w:rsidRPr="001C16AB" w:rsidRDefault="0087351F" w:rsidP="00E64CC8">
            <w:pPr>
              <w:pStyle w:val="TAH"/>
              <w:keepNext w:val="0"/>
              <w:keepLines w:val="0"/>
              <w:widowControl w:val="0"/>
              <w:rPr>
                <w:bCs/>
              </w:rPr>
            </w:pPr>
            <w:r w:rsidRPr="001C16AB">
              <w:rPr>
                <w:bCs/>
              </w:rPr>
              <w:t>Condition</w:t>
            </w:r>
          </w:p>
        </w:tc>
      </w:tr>
      <w:tr w:rsidR="0087351F" w:rsidRPr="001C16AB" w14:paraId="0755CE8C"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68D79A6C" w14:textId="77777777" w:rsidR="0087351F" w:rsidRPr="001C16AB" w:rsidRDefault="0087351F" w:rsidP="00E64CC8">
            <w:pPr>
              <w:pStyle w:val="TAL"/>
              <w:keepNext w:val="0"/>
              <w:keepLines w:val="0"/>
              <w:widowControl w:val="0"/>
              <w:rPr>
                <w:b/>
                <w:bCs/>
                <w:color w:val="000000"/>
              </w:rPr>
            </w:pPr>
            <w:r w:rsidRPr="001C16AB">
              <w:rPr>
                <w:b/>
                <w:bCs/>
                <w:color w:val="000000"/>
              </w:rPr>
              <w:t>Message-body</w:t>
            </w:r>
          </w:p>
        </w:tc>
        <w:tc>
          <w:tcPr>
            <w:tcW w:w="2166" w:type="dxa"/>
            <w:gridSpan w:val="2"/>
            <w:tcBorders>
              <w:top w:val="single" w:sz="4" w:space="0" w:color="auto"/>
              <w:left w:val="single" w:sz="4" w:space="0" w:color="auto"/>
              <w:bottom w:val="single" w:sz="4" w:space="0" w:color="auto"/>
              <w:right w:val="single" w:sz="4" w:space="0" w:color="auto"/>
            </w:tcBorders>
          </w:tcPr>
          <w:p w14:paraId="324C0B2F" w14:textId="77777777" w:rsidR="0087351F" w:rsidRPr="001C16AB" w:rsidRDefault="0087351F" w:rsidP="00E64CC8">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tcPr>
          <w:p w14:paraId="2A55DDC5" w14:textId="77777777" w:rsidR="0087351F" w:rsidRPr="001C16AB" w:rsidRDefault="0087351F" w:rsidP="00E64CC8">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3B29A449"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47905691" w14:textId="77777777" w:rsidR="0087351F" w:rsidRPr="001C16AB" w:rsidRDefault="0087351F" w:rsidP="00E64CC8">
            <w:pPr>
              <w:pStyle w:val="TAL"/>
              <w:keepNext w:val="0"/>
              <w:keepLines w:val="0"/>
              <w:widowControl w:val="0"/>
              <w:rPr>
                <w:color w:val="000000"/>
              </w:rPr>
            </w:pPr>
          </w:p>
        </w:tc>
      </w:tr>
      <w:tr w:rsidR="0087351F" w:rsidRPr="001C16AB" w14:paraId="6FF90B62"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01E18A7C" w14:textId="77777777" w:rsidR="0087351F" w:rsidRPr="001C16AB" w:rsidRDefault="0087351F" w:rsidP="00E64CC8">
            <w:pPr>
              <w:pStyle w:val="TAL"/>
              <w:keepNext w:val="0"/>
              <w:keepLines w:val="0"/>
              <w:widowControl w:val="0"/>
              <w:rPr>
                <w:b/>
                <w:bCs/>
                <w:color w:val="000000"/>
              </w:rPr>
            </w:pPr>
            <w:r w:rsidRPr="001C16AB">
              <w:rPr>
                <w:b/>
                <w:bCs/>
              </w:rPr>
              <w:t xml:space="preserve">  </w:t>
            </w:r>
            <w:r w:rsidRPr="001C16AB">
              <w:t>MIME body part</w:t>
            </w:r>
          </w:p>
        </w:tc>
        <w:tc>
          <w:tcPr>
            <w:tcW w:w="2166" w:type="dxa"/>
            <w:gridSpan w:val="2"/>
            <w:tcBorders>
              <w:top w:val="single" w:sz="4" w:space="0" w:color="auto"/>
              <w:left w:val="single" w:sz="4" w:space="0" w:color="auto"/>
              <w:bottom w:val="single" w:sz="4" w:space="0" w:color="auto"/>
              <w:right w:val="single" w:sz="4" w:space="0" w:color="auto"/>
            </w:tcBorders>
          </w:tcPr>
          <w:p w14:paraId="448A5E4F" w14:textId="77777777" w:rsidR="0087351F" w:rsidRPr="001C16AB" w:rsidRDefault="0087351F" w:rsidP="00E64CC8">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0B50DD70" w14:textId="77777777" w:rsidR="0087351F" w:rsidRPr="001C16AB" w:rsidRDefault="0087351F" w:rsidP="00E64CC8">
            <w:pPr>
              <w:pStyle w:val="TAL"/>
              <w:keepNext w:val="0"/>
              <w:keepLines w:val="0"/>
              <w:widowControl w:val="0"/>
              <w:rPr>
                <w:b/>
                <w:bCs/>
                <w:color w:val="000000"/>
              </w:rPr>
            </w:pPr>
            <w:r w:rsidRPr="001C16AB">
              <w:rPr>
                <w:b/>
                <w:bCs/>
              </w:rPr>
              <w:t>SDP message</w:t>
            </w:r>
          </w:p>
        </w:tc>
        <w:tc>
          <w:tcPr>
            <w:tcW w:w="1449" w:type="dxa"/>
            <w:gridSpan w:val="2"/>
            <w:tcBorders>
              <w:top w:val="single" w:sz="4" w:space="0" w:color="auto"/>
              <w:left w:val="single" w:sz="4" w:space="0" w:color="auto"/>
              <w:bottom w:val="single" w:sz="4" w:space="0" w:color="auto"/>
              <w:right w:val="single" w:sz="4" w:space="0" w:color="auto"/>
            </w:tcBorders>
          </w:tcPr>
          <w:p w14:paraId="384BC8E9"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4E676776" w14:textId="77777777" w:rsidR="0087351F" w:rsidRPr="001C16AB" w:rsidRDefault="0087351F" w:rsidP="00E64CC8">
            <w:pPr>
              <w:pStyle w:val="TAL"/>
              <w:keepNext w:val="0"/>
              <w:keepLines w:val="0"/>
              <w:widowControl w:val="0"/>
              <w:rPr>
                <w:color w:val="000000"/>
              </w:rPr>
            </w:pPr>
          </w:p>
        </w:tc>
      </w:tr>
      <w:tr w:rsidR="0087351F" w:rsidRPr="001C16AB" w14:paraId="3510A457"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40368F8F" w14:textId="77777777" w:rsidR="0087351F" w:rsidRPr="001C16AB" w:rsidRDefault="0087351F" w:rsidP="00E64CC8">
            <w:pPr>
              <w:pStyle w:val="TAL"/>
              <w:keepNext w:val="0"/>
              <w:keepLines w:val="0"/>
              <w:widowControl w:val="0"/>
              <w:rPr>
                <w:b/>
                <w:bCs/>
                <w:color w:val="000000"/>
              </w:rPr>
            </w:pPr>
            <w:r w:rsidRPr="001C16AB">
              <w:rPr>
                <w:b/>
                <w:bCs/>
              </w:rPr>
              <w:t xml:space="preserve">    </w:t>
            </w:r>
            <w:r w:rsidRPr="001C16AB">
              <w:t>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082E3C97" w14:textId="77777777" w:rsidR="0087351F" w:rsidRPr="001C16AB" w:rsidRDefault="0087351F" w:rsidP="00E64CC8">
            <w:pPr>
              <w:pStyle w:val="TAL"/>
              <w:keepNext w:val="0"/>
              <w:keepLines w:val="0"/>
              <w:widowControl w:val="0"/>
              <w:rPr>
                <w:color w:val="000000"/>
              </w:rPr>
            </w:pPr>
            <w:r w:rsidRPr="001C16AB">
              <w:t>SDP Message as described in Table 6.1.1.1.3.3-10A</w:t>
            </w:r>
          </w:p>
        </w:tc>
        <w:tc>
          <w:tcPr>
            <w:tcW w:w="2090" w:type="dxa"/>
            <w:gridSpan w:val="2"/>
            <w:tcBorders>
              <w:top w:val="single" w:sz="4" w:space="0" w:color="auto"/>
              <w:left w:val="single" w:sz="4" w:space="0" w:color="auto"/>
              <w:bottom w:val="single" w:sz="4" w:space="0" w:color="auto"/>
              <w:right w:val="single" w:sz="4" w:space="0" w:color="auto"/>
            </w:tcBorders>
          </w:tcPr>
          <w:p w14:paraId="70D725F3" w14:textId="77777777" w:rsidR="0087351F" w:rsidRPr="001C16AB" w:rsidRDefault="0087351F" w:rsidP="00E64CC8">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08D7C4DB"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58A7B67C" w14:textId="77777777" w:rsidR="0087351F" w:rsidRPr="001C16AB" w:rsidRDefault="0087351F" w:rsidP="00E64CC8">
            <w:pPr>
              <w:pStyle w:val="TAL"/>
              <w:keepNext w:val="0"/>
              <w:keepLines w:val="0"/>
              <w:widowControl w:val="0"/>
              <w:rPr>
                <w:color w:val="000000"/>
              </w:rPr>
            </w:pPr>
          </w:p>
        </w:tc>
      </w:tr>
      <w:tr w:rsidR="0087351F" w:rsidRPr="001C16AB" w14:paraId="5F372AC2"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5A7D69A8" w14:textId="77777777" w:rsidR="0087351F" w:rsidRPr="001C16AB" w:rsidRDefault="0087351F" w:rsidP="00E64CC8">
            <w:pPr>
              <w:pStyle w:val="TAL"/>
              <w:keepNext w:val="0"/>
              <w:keepLines w:val="0"/>
              <w:widowControl w:val="0"/>
              <w:rPr>
                <w:color w:val="000000"/>
              </w:rPr>
            </w:pPr>
            <w:r w:rsidRPr="001C16AB">
              <w:rPr>
                <w:color w:val="000000"/>
              </w:rPr>
              <w:t xml:space="preserve">  MIME body part</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184B39E2" w14:textId="77777777" w:rsidR="0087351F" w:rsidRPr="001C16AB" w:rsidRDefault="0087351F" w:rsidP="00E64CC8">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18F86381" w14:textId="77777777" w:rsidR="0087351F" w:rsidRPr="001C16AB" w:rsidRDefault="0087351F" w:rsidP="00E64CC8">
            <w:pPr>
              <w:pStyle w:val="TAL"/>
              <w:keepNext w:val="0"/>
              <w:keepLines w:val="0"/>
              <w:widowControl w:val="0"/>
              <w:rPr>
                <w:b/>
                <w:bCs/>
                <w:color w:val="000000"/>
              </w:rPr>
            </w:pPr>
            <w:r w:rsidRPr="001C16AB">
              <w:rPr>
                <w:b/>
                <w:bCs/>
                <w:color w:val="000000"/>
              </w:rPr>
              <w:t>MCVideo-Info</w:t>
            </w:r>
          </w:p>
        </w:tc>
        <w:tc>
          <w:tcPr>
            <w:tcW w:w="1449" w:type="dxa"/>
            <w:gridSpan w:val="2"/>
            <w:tcBorders>
              <w:top w:val="single" w:sz="4" w:space="0" w:color="auto"/>
              <w:left w:val="single" w:sz="4" w:space="0" w:color="auto"/>
              <w:bottom w:val="single" w:sz="4" w:space="0" w:color="auto"/>
              <w:right w:val="single" w:sz="4" w:space="0" w:color="auto"/>
            </w:tcBorders>
          </w:tcPr>
          <w:p w14:paraId="0C0DFB85"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0F76E4E0" w14:textId="77777777" w:rsidR="0087351F" w:rsidRPr="001C16AB" w:rsidRDefault="0087351F" w:rsidP="00E64CC8">
            <w:pPr>
              <w:pStyle w:val="TAL"/>
              <w:keepNext w:val="0"/>
              <w:keepLines w:val="0"/>
              <w:widowControl w:val="0"/>
              <w:rPr>
                <w:color w:val="000000"/>
              </w:rPr>
            </w:pPr>
          </w:p>
        </w:tc>
      </w:tr>
      <w:tr w:rsidR="0087351F" w:rsidRPr="001C16AB" w14:paraId="4606FA73"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627035F5" w14:textId="77777777" w:rsidR="0087351F" w:rsidRPr="001C16AB" w:rsidRDefault="0087351F" w:rsidP="00E64CC8">
            <w:pPr>
              <w:pStyle w:val="TAL"/>
              <w:keepNext w:val="0"/>
              <w:keepLines w:val="0"/>
              <w:widowControl w:val="0"/>
              <w:rPr>
                <w:b/>
                <w:color w:val="000000"/>
              </w:rPr>
            </w:pPr>
            <w:r w:rsidRPr="001C16AB">
              <w:rPr>
                <w:color w:val="000000"/>
              </w:rPr>
              <w:t xml:space="preserve">    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05D2DDE9" w14:textId="77777777" w:rsidR="0087351F" w:rsidRPr="001C16AB" w:rsidRDefault="0087351F" w:rsidP="00E64CC8">
            <w:pPr>
              <w:pStyle w:val="TAL"/>
              <w:keepNext w:val="0"/>
              <w:keepLines w:val="0"/>
              <w:widowControl w:val="0"/>
              <w:rPr>
                <w:color w:val="000000"/>
              </w:rPr>
            </w:pPr>
            <w:r w:rsidRPr="001C16AB">
              <w:rPr>
                <w:color w:val="000000"/>
              </w:rPr>
              <w:t>MCVideo-Info as described in Table 6.1.1.1.3.3-11</w:t>
            </w:r>
          </w:p>
        </w:tc>
        <w:tc>
          <w:tcPr>
            <w:tcW w:w="2090" w:type="dxa"/>
            <w:gridSpan w:val="2"/>
            <w:tcBorders>
              <w:top w:val="single" w:sz="4" w:space="0" w:color="auto"/>
              <w:left w:val="single" w:sz="4" w:space="0" w:color="auto"/>
              <w:bottom w:val="single" w:sz="4" w:space="0" w:color="auto"/>
              <w:right w:val="single" w:sz="4" w:space="0" w:color="auto"/>
            </w:tcBorders>
          </w:tcPr>
          <w:p w14:paraId="0597E853" w14:textId="77777777" w:rsidR="0087351F" w:rsidRPr="001C16AB" w:rsidRDefault="0087351F" w:rsidP="00E64CC8">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2FB85FDE"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4F428577" w14:textId="77777777" w:rsidR="0087351F" w:rsidRPr="001C16AB" w:rsidRDefault="0087351F" w:rsidP="00E64CC8">
            <w:pPr>
              <w:pStyle w:val="TAL"/>
              <w:keepNext w:val="0"/>
              <w:keepLines w:val="0"/>
              <w:widowControl w:val="0"/>
              <w:rPr>
                <w:color w:val="000000"/>
              </w:rPr>
            </w:pPr>
          </w:p>
        </w:tc>
      </w:tr>
    </w:tbl>
    <w:p w14:paraId="14C2EDEA" w14:textId="77777777" w:rsidR="0087351F" w:rsidRPr="001C16AB" w:rsidRDefault="0087351F" w:rsidP="0087351F">
      <w:pPr>
        <w:rPr>
          <w:color w:val="000000"/>
        </w:rPr>
      </w:pPr>
    </w:p>
    <w:p w14:paraId="152DDF36" w14:textId="77777777" w:rsidR="0087351F" w:rsidRPr="001C16AB" w:rsidRDefault="0087351F" w:rsidP="0087351F">
      <w:pPr>
        <w:pStyle w:val="TH"/>
      </w:pPr>
      <w:r w:rsidRPr="001C16AB">
        <w:t xml:space="preserve">Table 6.1.1.1.3.3-10A: </w:t>
      </w:r>
      <w:r w:rsidRPr="001C16AB">
        <w:rPr>
          <w:lang w:eastAsia="ko-KR"/>
        </w:rPr>
        <w:t>SDP message in SIP INVITE</w:t>
      </w:r>
      <w:r w:rsidRPr="001C16AB">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673382B7" w14:textId="77777777" w:rsidTr="00E64CC8">
        <w:tc>
          <w:tcPr>
            <w:tcW w:w="9639" w:type="dxa"/>
            <w:tcBorders>
              <w:top w:val="single" w:sz="4" w:space="0" w:color="auto"/>
              <w:left w:val="single" w:sz="4" w:space="0" w:color="auto"/>
              <w:bottom w:val="single" w:sz="4" w:space="0" w:color="auto"/>
              <w:right w:val="single" w:sz="4" w:space="0" w:color="auto"/>
            </w:tcBorders>
            <w:hideMark/>
          </w:tcPr>
          <w:p w14:paraId="1BD8CCBF" w14:textId="77777777" w:rsidR="0087351F" w:rsidRPr="001C16AB" w:rsidRDefault="0087351F" w:rsidP="00E64CC8">
            <w:pPr>
              <w:pStyle w:val="TAL"/>
            </w:pPr>
            <w:r w:rsidRPr="001C16AB">
              <w:t>Derivation Path: TS 36.579-1 [2], Table 5.5.3.1.1-2, condition SDP_OFFER</w:t>
            </w:r>
          </w:p>
        </w:tc>
      </w:tr>
    </w:tbl>
    <w:p w14:paraId="3E2AA3B0" w14:textId="77777777" w:rsidR="0087351F" w:rsidRPr="001C16AB" w:rsidRDefault="0087351F" w:rsidP="0087351F"/>
    <w:p w14:paraId="04D65E6C" w14:textId="77777777" w:rsidR="0087351F" w:rsidRPr="001C16AB" w:rsidRDefault="0087351F" w:rsidP="0087351F">
      <w:pPr>
        <w:pStyle w:val="TH"/>
      </w:pPr>
      <w:r w:rsidRPr="001C16AB">
        <w:t>Table 6.1.1.1.3.3-11: MCVideo-Info in SIP INVITE (Table 6.1.1.1.3.3-10)</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21"/>
        <w:gridCol w:w="20"/>
      </w:tblGrid>
      <w:tr w:rsidR="0087351F" w:rsidRPr="001C16AB" w14:paraId="718BACE8" w14:textId="77777777" w:rsidTr="00E64CC8">
        <w:trPr>
          <w:gridAfter w:val="1"/>
          <w:wAfter w:w="20" w:type="dxa"/>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F113A7"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5.5.3.2.1-2, condition GROUP-CALL, INVITE_REFER</w:t>
            </w:r>
          </w:p>
        </w:tc>
      </w:tr>
      <w:tr w:rsidR="0087351F" w:rsidRPr="001C16AB" w14:paraId="6BF7847A"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167525D0" w14:textId="77777777" w:rsidR="0087351F" w:rsidRPr="001C16AB" w:rsidRDefault="0087351F" w:rsidP="00E64CC8">
            <w:pPr>
              <w:pStyle w:val="TAH"/>
              <w:keepLines w:val="0"/>
              <w:widowControl w:val="0"/>
              <w:rPr>
                <w:bCs/>
              </w:rPr>
            </w:pPr>
            <w:r w:rsidRPr="001C16AB">
              <w:rPr>
                <w:bCs/>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73854D6" w14:textId="77777777" w:rsidR="0087351F" w:rsidRPr="001C16AB" w:rsidRDefault="0087351F" w:rsidP="00E64CC8">
            <w:pPr>
              <w:pStyle w:val="TAH"/>
              <w:keepLines w:val="0"/>
              <w:widowControl w:val="0"/>
              <w:rPr>
                <w:bCs/>
              </w:rPr>
            </w:pPr>
            <w:r w:rsidRPr="001C16A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71B5907" w14:textId="77777777" w:rsidR="0087351F" w:rsidRPr="001C16AB" w:rsidRDefault="0087351F" w:rsidP="00E64CC8">
            <w:pPr>
              <w:pStyle w:val="TAH"/>
              <w:keepLines w:val="0"/>
              <w:widowControl w:val="0"/>
              <w:rPr>
                <w:bCs/>
              </w:rPr>
            </w:pPr>
            <w:r w:rsidRPr="001C16A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333FBB" w14:textId="77777777" w:rsidR="0087351F" w:rsidRPr="001C16AB" w:rsidRDefault="0087351F" w:rsidP="00E64CC8">
            <w:pPr>
              <w:pStyle w:val="TAH"/>
              <w:keepLines w:val="0"/>
              <w:widowControl w:val="0"/>
              <w:rPr>
                <w:bCs/>
              </w:rPr>
            </w:pPr>
            <w:r w:rsidRPr="001C16AB">
              <w:rPr>
                <w:bCs/>
              </w:rPr>
              <w:t>Reference</w:t>
            </w:r>
          </w:p>
        </w:tc>
        <w:tc>
          <w:tcPr>
            <w:tcW w:w="1141" w:type="dxa"/>
            <w:gridSpan w:val="2"/>
            <w:tcBorders>
              <w:top w:val="single" w:sz="4" w:space="0" w:color="auto"/>
              <w:left w:val="single" w:sz="4" w:space="0" w:color="auto"/>
              <w:bottom w:val="single" w:sz="4" w:space="0" w:color="auto"/>
              <w:right w:val="single" w:sz="4" w:space="0" w:color="auto"/>
            </w:tcBorders>
            <w:hideMark/>
          </w:tcPr>
          <w:p w14:paraId="5C20A8C5" w14:textId="77777777" w:rsidR="0087351F" w:rsidRPr="001C16AB" w:rsidRDefault="0087351F" w:rsidP="00E64CC8">
            <w:pPr>
              <w:pStyle w:val="TAH"/>
              <w:keepLines w:val="0"/>
              <w:widowControl w:val="0"/>
              <w:rPr>
                <w:bCs/>
              </w:rPr>
            </w:pPr>
            <w:r w:rsidRPr="001C16AB">
              <w:rPr>
                <w:bCs/>
              </w:rPr>
              <w:t>Condition</w:t>
            </w:r>
          </w:p>
        </w:tc>
      </w:tr>
      <w:tr w:rsidR="0087351F" w:rsidRPr="001C16AB" w14:paraId="6CBD8C11"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11A22047" w14:textId="77777777" w:rsidR="0087351F" w:rsidRPr="001C16AB" w:rsidRDefault="0087351F" w:rsidP="00E64CC8">
            <w:pPr>
              <w:pStyle w:val="TAL"/>
            </w:pPr>
            <w:r w:rsidRPr="001C16AB">
              <w:t>mcvideoinfo</w:t>
            </w:r>
          </w:p>
        </w:tc>
        <w:tc>
          <w:tcPr>
            <w:tcW w:w="2128" w:type="dxa"/>
            <w:tcBorders>
              <w:top w:val="single" w:sz="4" w:space="0" w:color="auto"/>
              <w:left w:val="single" w:sz="4" w:space="0" w:color="auto"/>
              <w:bottom w:val="single" w:sz="4" w:space="0" w:color="auto"/>
              <w:right w:val="single" w:sz="4" w:space="0" w:color="auto"/>
            </w:tcBorders>
          </w:tcPr>
          <w:p w14:paraId="13BD0343"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5532CF0C"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193DD18F" w14:textId="77777777" w:rsidR="0087351F" w:rsidRPr="001C16AB" w:rsidRDefault="0087351F" w:rsidP="00E64CC8">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739D1863" w14:textId="77777777" w:rsidR="0087351F" w:rsidRPr="001C16AB" w:rsidRDefault="0087351F" w:rsidP="00E64CC8">
            <w:pPr>
              <w:pStyle w:val="TAL"/>
            </w:pPr>
          </w:p>
        </w:tc>
      </w:tr>
      <w:tr w:rsidR="0087351F" w:rsidRPr="001C16AB" w14:paraId="4A6468B1"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3EB35CFD" w14:textId="77777777" w:rsidR="0087351F" w:rsidRPr="001C16AB" w:rsidRDefault="0087351F" w:rsidP="00E64CC8">
            <w:pPr>
              <w:pStyle w:val="TAL"/>
              <w:rPr>
                <w:b/>
                <w:bCs/>
              </w:rPr>
            </w:pPr>
            <w:r w:rsidRPr="001C16AB">
              <w:t xml:space="preserve">  mcvideo-Params</w:t>
            </w:r>
          </w:p>
        </w:tc>
        <w:tc>
          <w:tcPr>
            <w:tcW w:w="2128" w:type="dxa"/>
            <w:tcBorders>
              <w:top w:val="single" w:sz="4" w:space="0" w:color="auto"/>
              <w:left w:val="single" w:sz="4" w:space="0" w:color="auto"/>
              <w:bottom w:val="single" w:sz="4" w:space="0" w:color="auto"/>
              <w:right w:val="single" w:sz="4" w:space="0" w:color="auto"/>
            </w:tcBorders>
          </w:tcPr>
          <w:p w14:paraId="020336A6"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50541E86"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4623D891" w14:textId="77777777" w:rsidR="0087351F" w:rsidRPr="001C16AB" w:rsidRDefault="0087351F" w:rsidP="00E64CC8">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68381401" w14:textId="77777777" w:rsidR="0087351F" w:rsidRPr="001C16AB" w:rsidRDefault="0087351F" w:rsidP="00E64CC8">
            <w:pPr>
              <w:pStyle w:val="TAL"/>
            </w:pPr>
          </w:p>
        </w:tc>
      </w:tr>
      <w:tr w:rsidR="0087351F" w:rsidRPr="001C16AB" w14:paraId="58CBE66F" w14:textId="77777777" w:rsidTr="00E64CC8">
        <w:tc>
          <w:tcPr>
            <w:tcW w:w="2835" w:type="dxa"/>
            <w:tcBorders>
              <w:top w:val="single" w:sz="4" w:space="0" w:color="auto"/>
              <w:left w:val="single" w:sz="4" w:space="0" w:color="auto"/>
              <w:bottom w:val="single" w:sz="4" w:space="0" w:color="auto"/>
              <w:right w:val="single" w:sz="4" w:space="0" w:color="auto"/>
            </w:tcBorders>
            <w:vAlign w:val="center"/>
          </w:tcPr>
          <w:p w14:paraId="09113196" w14:textId="77777777" w:rsidR="0087351F" w:rsidRPr="001C16AB" w:rsidRDefault="0087351F" w:rsidP="00E64CC8">
            <w:pPr>
              <w:pStyle w:val="TAL"/>
            </w:pPr>
            <w:r w:rsidRPr="001C16AB">
              <w:t xml:space="preserve">    emergency-ind</w:t>
            </w:r>
          </w:p>
        </w:tc>
        <w:tc>
          <w:tcPr>
            <w:tcW w:w="2128" w:type="dxa"/>
            <w:tcBorders>
              <w:top w:val="single" w:sz="4" w:space="0" w:color="auto"/>
              <w:left w:val="single" w:sz="4" w:space="0" w:color="auto"/>
              <w:bottom w:val="single" w:sz="4" w:space="0" w:color="auto"/>
              <w:right w:val="single" w:sz="4" w:space="0" w:color="auto"/>
            </w:tcBorders>
          </w:tcPr>
          <w:p w14:paraId="73A7EE74" w14:textId="77777777" w:rsidR="0087351F" w:rsidRPr="001C16AB" w:rsidRDefault="0087351F" w:rsidP="00E64CC8">
            <w:pPr>
              <w:pStyle w:val="TAL"/>
            </w:pPr>
            <w:r w:rsidRPr="001C16AB">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0C73C35E"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01A9DED" w14:textId="77777777" w:rsidR="0087351F" w:rsidRPr="001C16AB" w:rsidRDefault="0087351F" w:rsidP="00E64CC8">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28297074" w14:textId="77777777" w:rsidR="0087351F" w:rsidRPr="001C16AB" w:rsidRDefault="0087351F" w:rsidP="00E64CC8">
            <w:pPr>
              <w:pStyle w:val="TAL"/>
            </w:pPr>
          </w:p>
        </w:tc>
      </w:tr>
    </w:tbl>
    <w:p w14:paraId="2154176E" w14:textId="77777777" w:rsidR="0087351F" w:rsidRPr="001C16AB" w:rsidRDefault="0087351F" w:rsidP="0087351F"/>
    <w:p w14:paraId="3213880A" w14:textId="77777777" w:rsidR="0087351F" w:rsidRPr="001C16AB" w:rsidRDefault="0087351F" w:rsidP="0087351F">
      <w:pPr>
        <w:pStyle w:val="TH"/>
      </w:pPr>
      <w:r w:rsidRPr="001C16AB">
        <w:t>Table 6.1.1.1.3.3-11A: SIP 200 (OK) from the SS (Steps 18, 34, Table 6.1.1.1.3.2-1;</w:t>
      </w:r>
      <w:r w:rsidRPr="001C16AB">
        <w:br/>
        <w:t>step 3, TS 36.579-1 [2] Table 5.3B.11.3-1)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87351F" w:rsidRPr="001C16AB" w14:paraId="4523B24F"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256C080" w14:textId="77777777" w:rsidR="0087351F" w:rsidRPr="001C16AB" w:rsidRDefault="0087351F" w:rsidP="00E64CC8">
            <w:pPr>
              <w:pStyle w:val="TAL"/>
              <w:keepLines w:val="0"/>
              <w:widowControl w:val="0"/>
              <w:rPr>
                <w:color w:val="000000"/>
              </w:rPr>
            </w:pPr>
            <w:r w:rsidRPr="001C16AB">
              <w:rPr>
                <w:color w:val="000000"/>
              </w:rPr>
              <w:t>Derivation Path: TS 36.579-1 [2], Table 5.5.2.17.1.2-1, condition INVITE-RSP</w:t>
            </w:r>
          </w:p>
        </w:tc>
      </w:tr>
      <w:tr w:rsidR="0087351F" w:rsidRPr="001C16AB" w14:paraId="0E769B56" w14:textId="77777777" w:rsidTr="00E64CC8">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057C694E" w14:textId="77777777" w:rsidR="0087351F" w:rsidRPr="001C16AB" w:rsidRDefault="0087351F" w:rsidP="00E64CC8">
            <w:pPr>
              <w:pStyle w:val="TAH"/>
              <w:keepLines w:val="0"/>
              <w:widowControl w:val="0"/>
              <w:rPr>
                <w:color w:val="000000"/>
              </w:rPr>
            </w:pPr>
            <w:r w:rsidRPr="001C16A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0E07855" w14:textId="77777777" w:rsidR="0087351F" w:rsidRPr="001C16AB" w:rsidRDefault="0087351F" w:rsidP="00E64CC8">
            <w:pPr>
              <w:pStyle w:val="TAH"/>
              <w:keepLines w:val="0"/>
              <w:widowControl w:val="0"/>
              <w:rPr>
                <w:color w:val="000000"/>
              </w:rPr>
            </w:pPr>
            <w:r w:rsidRPr="001C16A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0E7501B0" w14:textId="77777777" w:rsidR="0087351F" w:rsidRPr="001C16AB" w:rsidRDefault="0087351F" w:rsidP="00E64CC8">
            <w:pPr>
              <w:pStyle w:val="TAH"/>
              <w:keepLines w:val="0"/>
              <w:widowControl w:val="0"/>
              <w:rPr>
                <w:color w:val="000000"/>
              </w:rPr>
            </w:pPr>
            <w:r w:rsidRPr="001C16AB">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39CE883E" w14:textId="77777777" w:rsidR="0087351F" w:rsidRPr="001C16AB" w:rsidRDefault="0087351F" w:rsidP="00E64CC8">
            <w:pPr>
              <w:pStyle w:val="TAH"/>
              <w:keepLines w:val="0"/>
              <w:widowControl w:val="0"/>
              <w:rPr>
                <w:color w:val="000000"/>
              </w:rPr>
            </w:pPr>
            <w:r w:rsidRPr="001C16AB">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434D7B0E" w14:textId="77777777" w:rsidR="0087351F" w:rsidRPr="001C16AB" w:rsidRDefault="0087351F" w:rsidP="00E64CC8">
            <w:pPr>
              <w:pStyle w:val="TAH"/>
              <w:keepLines w:val="0"/>
              <w:widowControl w:val="0"/>
              <w:rPr>
                <w:color w:val="000000"/>
              </w:rPr>
            </w:pPr>
            <w:r w:rsidRPr="001C16AB">
              <w:rPr>
                <w:color w:val="000000"/>
              </w:rPr>
              <w:t>Condition</w:t>
            </w:r>
          </w:p>
        </w:tc>
      </w:tr>
      <w:tr w:rsidR="0087351F" w:rsidRPr="001C16AB" w14:paraId="2944AB01"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7731DE26" w14:textId="77777777" w:rsidR="0087351F" w:rsidRPr="001C16AB" w:rsidRDefault="0087351F" w:rsidP="00E64CC8">
            <w:pPr>
              <w:pStyle w:val="TAL"/>
              <w:keepNext w:val="0"/>
              <w:keepLines w:val="0"/>
              <w:widowControl w:val="0"/>
              <w:rPr>
                <w:rFonts w:cs="Arial"/>
                <w:b/>
                <w:bCs/>
                <w:color w:val="000000"/>
                <w:szCs w:val="18"/>
              </w:rPr>
            </w:pPr>
            <w:r w:rsidRPr="001C16A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4F244294" w14:textId="77777777" w:rsidR="0087351F" w:rsidRPr="001C16AB" w:rsidRDefault="0087351F" w:rsidP="00E64CC8">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3D1AFB76" w14:textId="77777777" w:rsidR="0087351F" w:rsidRPr="001C16AB" w:rsidRDefault="0087351F" w:rsidP="00E64CC8">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4F2DB396" w14:textId="77777777" w:rsidR="0087351F" w:rsidRPr="001C16AB" w:rsidRDefault="0087351F" w:rsidP="00E64CC8">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274F538A" w14:textId="77777777" w:rsidR="0087351F" w:rsidRPr="001C16AB" w:rsidRDefault="0087351F" w:rsidP="00E64CC8">
            <w:pPr>
              <w:pStyle w:val="TAL"/>
              <w:keepNext w:val="0"/>
              <w:keepLines w:val="0"/>
              <w:widowControl w:val="0"/>
              <w:rPr>
                <w:color w:val="000000"/>
              </w:rPr>
            </w:pPr>
          </w:p>
        </w:tc>
      </w:tr>
      <w:tr w:rsidR="0087351F" w:rsidRPr="001C16AB" w14:paraId="59C3B1D7"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4A60FEFC" w14:textId="77777777" w:rsidR="0087351F" w:rsidRPr="001C16AB" w:rsidRDefault="0087351F" w:rsidP="00E64CC8">
            <w:pPr>
              <w:pStyle w:val="TAL"/>
              <w:keepNext w:val="0"/>
              <w:keepLines w:val="0"/>
              <w:widowControl w:val="0"/>
              <w:rPr>
                <w:rFonts w:cs="Arial"/>
                <w:color w:val="000000"/>
                <w:szCs w:val="18"/>
              </w:rPr>
            </w:pPr>
            <w:r w:rsidRPr="001C16A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622D72D" w14:textId="77777777" w:rsidR="0087351F" w:rsidRPr="001C16AB" w:rsidRDefault="0087351F" w:rsidP="00E64CC8">
            <w:pPr>
              <w:pStyle w:val="TAL"/>
              <w:keepNext w:val="0"/>
              <w:keepLines w:val="0"/>
              <w:widowControl w:val="0"/>
              <w:rPr>
                <w:color w:val="000000"/>
              </w:rPr>
            </w:pPr>
            <w:r w:rsidRPr="001C16AB">
              <w:t>As described in Table 6.1.1.1.3.3-11B</w:t>
            </w:r>
          </w:p>
        </w:tc>
        <w:tc>
          <w:tcPr>
            <w:tcW w:w="2187" w:type="dxa"/>
            <w:tcBorders>
              <w:top w:val="single" w:sz="4" w:space="0" w:color="auto"/>
              <w:left w:val="single" w:sz="4" w:space="0" w:color="auto"/>
              <w:bottom w:val="single" w:sz="4" w:space="0" w:color="auto"/>
              <w:right w:val="single" w:sz="4" w:space="0" w:color="auto"/>
            </w:tcBorders>
          </w:tcPr>
          <w:p w14:paraId="01A593B9" w14:textId="77777777" w:rsidR="0087351F" w:rsidRPr="001C16AB" w:rsidRDefault="0087351F" w:rsidP="00E64CC8">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4820C06D" w14:textId="77777777" w:rsidR="0087351F" w:rsidRPr="001C16AB" w:rsidRDefault="0087351F" w:rsidP="00E64CC8">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2B82F37C" w14:textId="77777777" w:rsidR="0087351F" w:rsidRPr="001C16AB" w:rsidRDefault="0087351F" w:rsidP="00E64CC8">
            <w:pPr>
              <w:pStyle w:val="TAL"/>
              <w:keepNext w:val="0"/>
              <w:keepLines w:val="0"/>
              <w:widowControl w:val="0"/>
              <w:rPr>
                <w:color w:val="000000"/>
              </w:rPr>
            </w:pPr>
          </w:p>
        </w:tc>
      </w:tr>
    </w:tbl>
    <w:p w14:paraId="438A5E1F" w14:textId="77777777" w:rsidR="0087351F" w:rsidRPr="001C16AB" w:rsidRDefault="0087351F" w:rsidP="0087351F"/>
    <w:p w14:paraId="2E499D03" w14:textId="77777777" w:rsidR="0087351F" w:rsidRPr="001C16AB" w:rsidRDefault="0087351F" w:rsidP="0087351F">
      <w:pPr>
        <w:pStyle w:val="TH"/>
      </w:pPr>
      <w:r w:rsidRPr="001C16AB">
        <w:t xml:space="preserve">Table 6.1.1.1.3.3-11B: </w:t>
      </w:r>
      <w:r w:rsidRPr="001C16AB">
        <w:rPr>
          <w:lang w:eastAsia="ko-KR"/>
        </w:rPr>
        <w:t xml:space="preserve">SDP message in SIP 200 (OK) </w:t>
      </w:r>
      <w:r w:rsidRPr="001C16AB">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373CB419" w14:textId="77777777" w:rsidTr="00E64CC8">
        <w:tc>
          <w:tcPr>
            <w:tcW w:w="9639" w:type="dxa"/>
            <w:tcBorders>
              <w:top w:val="single" w:sz="4" w:space="0" w:color="auto"/>
              <w:left w:val="single" w:sz="4" w:space="0" w:color="auto"/>
              <w:bottom w:val="single" w:sz="4" w:space="0" w:color="auto"/>
              <w:right w:val="single" w:sz="4" w:space="0" w:color="auto"/>
            </w:tcBorders>
            <w:hideMark/>
          </w:tcPr>
          <w:p w14:paraId="59193615" w14:textId="77777777" w:rsidR="0087351F" w:rsidRPr="001C16AB" w:rsidRDefault="0087351F" w:rsidP="00E64CC8">
            <w:pPr>
              <w:pStyle w:val="TAL"/>
            </w:pPr>
            <w:r w:rsidRPr="001C16AB">
              <w:t>Derivation Path: TS 36.579-1 [2], Table 5.5.3.1.2-2 condition SDP_ANSWER</w:t>
            </w:r>
          </w:p>
        </w:tc>
      </w:tr>
    </w:tbl>
    <w:p w14:paraId="2ED5EF36" w14:textId="77777777" w:rsidR="0087351F" w:rsidRPr="001C16AB" w:rsidRDefault="0087351F" w:rsidP="0087351F"/>
    <w:p w14:paraId="6046B312" w14:textId="77777777" w:rsidR="0087351F" w:rsidRPr="001C16AB" w:rsidRDefault="0087351F" w:rsidP="0087351F">
      <w:pPr>
        <w:pStyle w:val="TH"/>
      </w:pPr>
      <w:r w:rsidRPr="001C16AB">
        <w:lastRenderedPageBreak/>
        <w:t xml:space="preserve">Table 6.1.1.1.3.3-12: SIP INVITE from the UE (Step 26, Table 6.1.1.1.3.2-1; </w:t>
      </w:r>
      <w:r w:rsidRPr="001C16AB">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87351F" w:rsidRPr="001C16AB" w14:paraId="18EA371B"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50AC2F" w14:textId="77777777" w:rsidR="0087351F" w:rsidRPr="001C16AB" w:rsidRDefault="0087351F" w:rsidP="00E64CC8">
            <w:pPr>
              <w:pStyle w:val="TAH"/>
              <w:keepLines w:val="0"/>
              <w:widowControl w:val="0"/>
              <w:jc w:val="left"/>
              <w:rPr>
                <w:b w:val="0"/>
              </w:rPr>
            </w:pPr>
            <w:r w:rsidRPr="001C16AB">
              <w:rPr>
                <w:b w:val="0"/>
              </w:rPr>
              <w:t xml:space="preserve">Derivation Path: </w:t>
            </w:r>
            <w:r w:rsidRPr="001C16AB">
              <w:rPr>
                <w:b w:val="0"/>
                <w:color w:val="000000"/>
              </w:rPr>
              <w:t>TS 36.579-1 [2], Table 5.5.2.5.1-1</w:t>
            </w:r>
            <w:r w:rsidRPr="001C16AB">
              <w:rPr>
                <w:b w:val="0"/>
              </w:rPr>
              <w:t>, condition IMMPERIL-CALL, re_INVITE</w:t>
            </w:r>
          </w:p>
        </w:tc>
      </w:tr>
      <w:tr w:rsidR="0087351F" w:rsidRPr="001C16AB" w14:paraId="055E8302"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6C50CAD7" w14:textId="77777777" w:rsidR="0087351F" w:rsidRPr="001C16AB" w:rsidRDefault="0087351F" w:rsidP="00E64CC8">
            <w:pPr>
              <w:pStyle w:val="TAH"/>
              <w:keepLines w:val="0"/>
              <w:widowControl w:val="0"/>
              <w:rPr>
                <w:bCs/>
              </w:rPr>
            </w:pPr>
            <w:r w:rsidRPr="001C16A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82979C" w14:textId="77777777" w:rsidR="0087351F" w:rsidRPr="001C16AB" w:rsidRDefault="0087351F" w:rsidP="00E64CC8">
            <w:pPr>
              <w:pStyle w:val="TAH"/>
              <w:keepLines w:val="0"/>
              <w:widowControl w:val="0"/>
              <w:rPr>
                <w:bCs/>
              </w:rPr>
            </w:pPr>
            <w:r w:rsidRPr="001C16A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F1F1B" w14:textId="77777777" w:rsidR="0087351F" w:rsidRPr="001C16AB" w:rsidRDefault="0087351F" w:rsidP="00E64CC8">
            <w:pPr>
              <w:pStyle w:val="TAH"/>
              <w:keepLines w:val="0"/>
              <w:widowControl w:val="0"/>
              <w:rPr>
                <w:bCs/>
              </w:rPr>
            </w:pPr>
            <w:r w:rsidRPr="001C16A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45903C8" w14:textId="77777777" w:rsidR="0087351F" w:rsidRPr="001C16AB" w:rsidRDefault="0087351F" w:rsidP="00E64CC8">
            <w:pPr>
              <w:pStyle w:val="TAH"/>
              <w:keepLines w:val="0"/>
              <w:widowControl w:val="0"/>
              <w:rPr>
                <w:bCs/>
              </w:rPr>
            </w:pPr>
            <w:r w:rsidRPr="001C16A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F2F99A" w14:textId="77777777" w:rsidR="0087351F" w:rsidRPr="001C16AB" w:rsidRDefault="0087351F" w:rsidP="00E64CC8">
            <w:pPr>
              <w:pStyle w:val="TAH"/>
              <w:keepLines w:val="0"/>
              <w:widowControl w:val="0"/>
              <w:rPr>
                <w:bCs/>
              </w:rPr>
            </w:pPr>
            <w:r w:rsidRPr="001C16AB">
              <w:rPr>
                <w:bCs/>
              </w:rPr>
              <w:t>Condition</w:t>
            </w:r>
          </w:p>
        </w:tc>
      </w:tr>
      <w:tr w:rsidR="0087351F" w:rsidRPr="001C16AB" w14:paraId="6601C2F0" w14:textId="77777777" w:rsidTr="00E64CC8">
        <w:tc>
          <w:tcPr>
            <w:tcW w:w="2833" w:type="dxa"/>
            <w:tcBorders>
              <w:top w:val="single" w:sz="4" w:space="0" w:color="auto"/>
              <w:left w:val="single" w:sz="4" w:space="0" w:color="auto"/>
              <w:bottom w:val="single" w:sz="4" w:space="0" w:color="auto"/>
              <w:right w:val="single" w:sz="4" w:space="0" w:color="auto"/>
            </w:tcBorders>
            <w:hideMark/>
          </w:tcPr>
          <w:p w14:paraId="15D49329" w14:textId="77777777" w:rsidR="0087351F" w:rsidRPr="001C16AB" w:rsidRDefault="0087351F" w:rsidP="00E64CC8">
            <w:pPr>
              <w:pStyle w:val="TAL"/>
              <w:rPr>
                <w:b/>
                <w:bCs/>
              </w:rPr>
            </w:pPr>
            <w:r w:rsidRPr="001C16A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1E3E8D" w14:textId="77777777" w:rsidR="0087351F" w:rsidRPr="001C16AB" w:rsidRDefault="0087351F"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7E52529A"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3737E4AB"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764C3E5F" w14:textId="77777777" w:rsidR="0087351F" w:rsidRPr="001C16AB" w:rsidRDefault="0087351F" w:rsidP="00E64CC8">
            <w:pPr>
              <w:pStyle w:val="TAL"/>
            </w:pPr>
          </w:p>
        </w:tc>
      </w:tr>
      <w:tr w:rsidR="0087351F" w:rsidRPr="001C16AB" w14:paraId="15EA22CD"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6CA057E9" w14:textId="77777777" w:rsidR="0087351F" w:rsidRPr="001C16AB" w:rsidRDefault="0087351F" w:rsidP="00E64CC8">
            <w:pPr>
              <w:pStyle w:val="TAL"/>
              <w:rPr>
                <w:b/>
                <w:bCs/>
              </w:rPr>
            </w:pPr>
            <w:r w:rsidRPr="001C16AB">
              <w:rPr>
                <w:b/>
                <w:bCs/>
              </w:rPr>
              <w:t xml:space="preserve">  </w:t>
            </w:r>
            <w:r w:rsidRPr="001C16AB">
              <w:t>MIME body part</w:t>
            </w:r>
          </w:p>
        </w:tc>
        <w:tc>
          <w:tcPr>
            <w:tcW w:w="2127" w:type="dxa"/>
            <w:tcBorders>
              <w:top w:val="single" w:sz="4" w:space="0" w:color="auto"/>
              <w:left w:val="single" w:sz="4" w:space="0" w:color="auto"/>
              <w:bottom w:val="single" w:sz="4" w:space="0" w:color="auto"/>
              <w:right w:val="single" w:sz="4" w:space="0" w:color="auto"/>
            </w:tcBorders>
          </w:tcPr>
          <w:p w14:paraId="5E5986F8" w14:textId="77777777" w:rsidR="0087351F" w:rsidRPr="001C16AB" w:rsidRDefault="0087351F" w:rsidP="00E64CC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9BC5B7" w14:textId="77777777" w:rsidR="0087351F" w:rsidRPr="001C16AB" w:rsidRDefault="0087351F" w:rsidP="00E64CC8">
            <w:pPr>
              <w:pStyle w:val="TAL"/>
              <w:rPr>
                <w:b/>
                <w:bCs/>
              </w:rPr>
            </w:pPr>
            <w:r w:rsidRPr="001C16A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FCCD5B"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2A5EE7AA" w14:textId="77777777" w:rsidR="0087351F" w:rsidRPr="001C16AB" w:rsidRDefault="0087351F" w:rsidP="00E64CC8">
            <w:pPr>
              <w:pStyle w:val="TAL"/>
            </w:pPr>
          </w:p>
        </w:tc>
      </w:tr>
      <w:tr w:rsidR="0087351F" w:rsidRPr="001C16AB" w14:paraId="34F9FBE2"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5245D53C" w14:textId="77777777" w:rsidR="0087351F" w:rsidRPr="001C16AB" w:rsidRDefault="0087351F" w:rsidP="00E64CC8">
            <w:pPr>
              <w:pStyle w:val="TAL"/>
              <w:rPr>
                <w:b/>
                <w:bCs/>
              </w:rPr>
            </w:pPr>
            <w:r w:rsidRPr="001C16AB">
              <w:rPr>
                <w:b/>
                <w:bCs/>
              </w:rPr>
              <w:t xml:space="preserve">    </w:t>
            </w:r>
            <w:r w:rsidRPr="001C16AB">
              <w:t>MIME-part-body</w:t>
            </w:r>
          </w:p>
        </w:tc>
        <w:tc>
          <w:tcPr>
            <w:tcW w:w="2127" w:type="dxa"/>
            <w:tcBorders>
              <w:top w:val="single" w:sz="4" w:space="0" w:color="auto"/>
              <w:left w:val="single" w:sz="4" w:space="0" w:color="auto"/>
              <w:bottom w:val="single" w:sz="4" w:space="0" w:color="auto"/>
              <w:right w:val="single" w:sz="4" w:space="0" w:color="auto"/>
            </w:tcBorders>
            <w:hideMark/>
          </w:tcPr>
          <w:p w14:paraId="5C123291" w14:textId="77777777" w:rsidR="0087351F" w:rsidRPr="001C16AB" w:rsidRDefault="0087351F" w:rsidP="00E64CC8">
            <w:pPr>
              <w:pStyle w:val="TAL"/>
            </w:pPr>
            <w:r w:rsidRPr="001C16AB">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412AC15D"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2048DAB6"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25FB4E5D" w14:textId="77777777" w:rsidR="0087351F" w:rsidRPr="001C16AB" w:rsidRDefault="0087351F" w:rsidP="00E64CC8">
            <w:pPr>
              <w:pStyle w:val="TAL"/>
            </w:pPr>
          </w:p>
        </w:tc>
      </w:tr>
      <w:tr w:rsidR="0087351F" w:rsidRPr="001C16AB" w14:paraId="2A681545" w14:textId="77777777" w:rsidTr="00E64CC8">
        <w:tc>
          <w:tcPr>
            <w:tcW w:w="2833" w:type="dxa"/>
            <w:tcBorders>
              <w:top w:val="single" w:sz="4" w:space="0" w:color="auto"/>
              <w:left w:val="single" w:sz="4" w:space="0" w:color="auto"/>
              <w:bottom w:val="single" w:sz="4" w:space="0" w:color="auto"/>
              <w:right w:val="single" w:sz="4" w:space="0" w:color="auto"/>
            </w:tcBorders>
            <w:hideMark/>
          </w:tcPr>
          <w:p w14:paraId="7540EC7B" w14:textId="77777777" w:rsidR="0087351F" w:rsidRPr="001C16AB" w:rsidRDefault="0087351F" w:rsidP="00E64CC8">
            <w:pPr>
              <w:pStyle w:val="TAL"/>
              <w:rPr>
                <w:bCs/>
              </w:rPr>
            </w:pPr>
            <w:r w:rsidRPr="001C16AB">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6BD33A7" w14:textId="77777777" w:rsidR="0087351F" w:rsidRPr="001C16AB" w:rsidRDefault="0087351F" w:rsidP="00E64CC8">
            <w:pPr>
              <w:pStyle w:val="TAL"/>
              <w:rPr>
                <w:b/>
              </w:rPr>
            </w:pPr>
          </w:p>
        </w:tc>
        <w:tc>
          <w:tcPr>
            <w:tcW w:w="2126" w:type="dxa"/>
            <w:tcBorders>
              <w:top w:val="single" w:sz="4" w:space="0" w:color="auto"/>
              <w:left w:val="single" w:sz="4" w:space="0" w:color="auto"/>
              <w:bottom w:val="single" w:sz="4" w:space="0" w:color="auto"/>
              <w:right w:val="single" w:sz="4" w:space="0" w:color="auto"/>
            </w:tcBorders>
            <w:hideMark/>
          </w:tcPr>
          <w:p w14:paraId="33736902" w14:textId="77777777" w:rsidR="0087351F" w:rsidRPr="001C16AB" w:rsidRDefault="0087351F" w:rsidP="00E64CC8">
            <w:pPr>
              <w:pStyle w:val="TAL"/>
              <w:rPr>
                <w:b/>
              </w:rPr>
            </w:pPr>
            <w:r w:rsidRPr="001C16AB">
              <w:rPr>
                <w:b/>
              </w:rPr>
              <w:t>MCVideo-Info</w:t>
            </w:r>
          </w:p>
        </w:tc>
        <w:tc>
          <w:tcPr>
            <w:tcW w:w="1418" w:type="dxa"/>
            <w:tcBorders>
              <w:top w:val="single" w:sz="4" w:space="0" w:color="auto"/>
              <w:left w:val="single" w:sz="4" w:space="0" w:color="auto"/>
              <w:bottom w:val="single" w:sz="4" w:space="0" w:color="auto"/>
              <w:right w:val="single" w:sz="4" w:space="0" w:color="auto"/>
            </w:tcBorders>
          </w:tcPr>
          <w:p w14:paraId="6D90354F" w14:textId="77777777" w:rsidR="0087351F" w:rsidRPr="001C16AB" w:rsidRDefault="0087351F" w:rsidP="00E64CC8">
            <w:pPr>
              <w:pStyle w:val="TAL"/>
              <w:rPr>
                <w:b/>
              </w:rPr>
            </w:pPr>
          </w:p>
        </w:tc>
        <w:tc>
          <w:tcPr>
            <w:tcW w:w="1135" w:type="dxa"/>
            <w:tcBorders>
              <w:top w:val="single" w:sz="4" w:space="0" w:color="auto"/>
              <w:left w:val="single" w:sz="4" w:space="0" w:color="auto"/>
              <w:bottom w:val="single" w:sz="4" w:space="0" w:color="auto"/>
              <w:right w:val="single" w:sz="4" w:space="0" w:color="auto"/>
            </w:tcBorders>
          </w:tcPr>
          <w:p w14:paraId="505A11C2" w14:textId="77777777" w:rsidR="0087351F" w:rsidRPr="001C16AB" w:rsidRDefault="0087351F" w:rsidP="00E64CC8">
            <w:pPr>
              <w:pStyle w:val="TAL"/>
              <w:rPr>
                <w:b/>
              </w:rPr>
            </w:pPr>
          </w:p>
        </w:tc>
      </w:tr>
      <w:tr w:rsidR="0087351F" w:rsidRPr="001C16AB" w14:paraId="2495D8C3" w14:textId="77777777" w:rsidTr="00E64CC8">
        <w:tc>
          <w:tcPr>
            <w:tcW w:w="2833" w:type="dxa"/>
            <w:tcBorders>
              <w:top w:val="single" w:sz="4" w:space="0" w:color="auto"/>
              <w:left w:val="single" w:sz="4" w:space="0" w:color="auto"/>
              <w:bottom w:val="single" w:sz="4" w:space="0" w:color="auto"/>
              <w:right w:val="single" w:sz="4" w:space="0" w:color="auto"/>
            </w:tcBorders>
            <w:hideMark/>
          </w:tcPr>
          <w:p w14:paraId="7604D114" w14:textId="77777777" w:rsidR="0087351F" w:rsidRPr="001C16AB" w:rsidRDefault="0087351F" w:rsidP="00E64CC8">
            <w:pPr>
              <w:pStyle w:val="TAL"/>
              <w:rPr>
                <w:bCs/>
              </w:rPr>
            </w:pPr>
            <w:r w:rsidRPr="001C16AB">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D5E460" w14:textId="77777777" w:rsidR="0087351F" w:rsidRPr="001C16AB" w:rsidRDefault="0087351F" w:rsidP="00E64CC8">
            <w:pPr>
              <w:pStyle w:val="TAL"/>
              <w:rPr>
                <w:bCs/>
              </w:rPr>
            </w:pPr>
            <w:r w:rsidRPr="001C16AB">
              <w:rPr>
                <w:bCs/>
              </w:rP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5A7174E" w14:textId="77777777" w:rsidR="0087351F" w:rsidRPr="001C16AB" w:rsidRDefault="0087351F" w:rsidP="00E64CC8">
            <w:pPr>
              <w:pStyle w:val="TAL"/>
              <w:rPr>
                <w:b/>
              </w:rPr>
            </w:pPr>
          </w:p>
        </w:tc>
        <w:tc>
          <w:tcPr>
            <w:tcW w:w="1418" w:type="dxa"/>
            <w:tcBorders>
              <w:top w:val="single" w:sz="4" w:space="0" w:color="auto"/>
              <w:left w:val="single" w:sz="4" w:space="0" w:color="auto"/>
              <w:bottom w:val="single" w:sz="4" w:space="0" w:color="auto"/>
              <w:right w:val="single" w:sz="4" w:space="0" w:color="auto"/>
            </w:tcBorders>
          </w:tcPr>
          <w:p w14:paraId="263602C6" w14:textId="77777777" w:rsidR="0087351F" w:rsidRPr="001C16AB" w:rsidRDefault="0087351F" w:rsidP="00E64CC8">
            <w:pPr>
              <w:pStyle w:val="TAL"/>
              <w:rPr>
                <w:b/>
              </w:rPr>
            </w:pPr>
          </w:p>
        </w:tc>
        <w:tc>
          <w:tcPr>
            <w:tcW w:w="1135" w:type="dxa"/>
            <w:tcBorders>
              <w:top w:val="single" w:sz="4" w:space="0" w:color="auto"/>
              <w:left w:val="single" w:sz="4" w:space="0" w:color="auto"/>
              <w:bottom w:val="single" w:sz="4" w:space="0" w:color="auto"/>
              <w:right w:val="single" w:sz="4" w:space="0" w:color="auto"/>
            </w:tcBorders>
          </w:tcPr>
          <w:p w14:paraId="01152E17" w14:textId="77777777" w:rsidR="0087351F" w:rsidRPr="001C16AB" w:rsidRDefault="0087351F" w:rsidP="00E64CC8">
            <w:pPr>
              <w:pStyle w:val="TAL"/>
              <w:rPr>
                <w:b/>
              </w:rPr>
            </w:pPr>
          </w:p>
        </w:tc>
      </w:tr>
    </w:tbl>
    <w:p w14:paraId="23A9715B" w14:textId="77777777" w:rsidR="0087351F" w:rsidRPr="001C16AB" w:rsidRDefault="0087351F" w:rsidP="0087351F"/>
    <w:p w14:paraId="366E7E19" w14:textId="77777777" w:rsidR="0087351F" w:rsidRPr="001C16AB" w:rsidRDefault="0087351F" w:rsidP="0087351F">
      <w:pPr>
        <w:pStyle w:val="TH"/>
      </w:pPr>
      <w:r w:rsidRPr="001C16AB">
        <w:t xml:space="preserve">Table 6.1.1.1.3.3-12A: </w:t>
      </w:r>
      <w:r w:rsidRPr="001C16AB">
        <w:rPr>
          <w:lang w:eastAsia="ko-KR"/>
        </w:rPr>
        <w:t>SDP message in SIP INVITE</w:t>
      </w:r>
      <w:r w:rsidRPr="001C16AB">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36B57AB8" w14:textId="77777777" w:rsidTr="00E64CC8">
        <w:tc>
          <w:tcPr>
            <w:tcW w:w="9639" w:type="dxa"/>
            <w:tcBorders>
              <w:top w:val="single" w:sz="4" w:space="0" w:color="auto"/>
              <w:left w:val="single" w:sz="4" w:space="0" w:color="auto"/>
              <w:bottom w:val="single" w:sz="4" w:space="0" w:color="auto"/>
              <w:right w:val="single" w:sz="4" w:space="0" w:color="auto"/>
            </w:tcBorders>
            <w:hideMark/>
          </w:tcPr>
          <w:p w14:paraId="47E85298" w14:textId="77777777" w:rsidR="0087351F" w:rsidRPr="001C16AB" w:rsidRDefault="0087351F" w:rsidP="00E64CC8">
            <w:pPr>
              <w:pStyle w:val="TAL"/>
            </w:pPr>
            <w:r w:rsidRPr="001C16AB">
              <w:t>Derivation Path: TS 36.579-1 [2], Table 5.5.3.1.1-2, condition SDP_OFFER, IMPLICIT_GRANT_REQUESTED</w:t>
            </w:r>
          </w:p>
        </w:tc>
      </w:tr>
    </w:tbl>
    <w:p w14:paraId="6B31B517" w14:textId="77777777" w:rsidR="0087351F" w:rsidRPr="001C16AB" w:rsidRDefault="0087351F" w:rsidP="0087351F"/>
    <w:p w14:paraId="6CFD21CC" w14:textId="77777777" w:rsidR="0087351F" w:rsidRPr="001C16AB" w:rsidRDefault="0087351F" w:rsidP="0087351F">
      <w:pPr>
        <w:pStyle w:val="TH"/>
      </w:pPr>
      <w:r w:rsidRPr="001C16AB">
        <w:rPr>
          <w:color w:val="000000"/>
        </w:rP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033952E2"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606856C"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5.5.3.2.1-2, </w:t>
            </w:r>
            <w:r w:rsidRPr="001C16AB">
              <w:t>condition GROUP-CALL, IMMPERIL-CALL, INVITE_REFER</w:t>
            </w:r>
          </w:p>
        </w:tc>
      </w:tr>
    </w:tbl>
    <w:p w14:paraId="492D68FD" w14:textId="77777777" w:rsidR="0087351F" w:rsidRPr="001C16AB" w:rsidRDefault="0087351F" w:rsidP="0087351F"/>
    <w:p w14:paraId="6E21974A" w14:textId="77777777" w:rsidR="0087351F" w:rsidRPr="001C16AB" w:rsidRDefault="0087351F" w:rsidP="0087351F">
      <w:pPr>
        <w:pStyle w:val="TH"/>
      </w:pPr>
      <w:r w:rsidRPr="001C16AB">
        <w:t>Table 6.1.1.1.3.3-14: Void</w:t>
      </w:r>
    </w:p>
    <w:p w14:paraId="19B5D983" w14:textId="77777777" w:rsidR="0087351F" w:rsidRPr="001C16AB" w:rsidRDefault="0087351F" w:rsidP="0087351F">
      <w:pPr>
        <w:pStyle w:val="TH"/>
      </w:pPr>
      <w:r w:rsidRPr="001C16AB">
        <w:rPr>
          <w:color w:val="000000"/>
        </w:rPr>
        <w:t>Table 6.1.1.1.3.3-15: Transmission Granted from the SS (Step 26, Table 6.1.1.1.3.2-1</w:t>
      </w:r>
      <w:r w:rsidRPr="001C16AB">
        <w:t xml:space="preserve">; </w:t>
      </w:r>
      <w:r w:rsidRPr="001C16AB">
        <w:br/>
        <w:t>Step 5a1, TS 36.579-1 [2] Table 5.3B.11.3-1</w:t>
      </w:r>
      <w:r w:rsidRPr="001C16AB">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1B9F11E2"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70663228"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5.5.11.2.1-1, </w:t>
            </w:r>
            <w:r w:rsidRPr="001C16AB">
              <w:t>condition ACK, IMMPERIL-CALL</w:t>
            </w:r>
          </w:p>
        </w:tc>
      </w:tr>
    </w:tbl>
    <w:p w14:paraId="407DCD90" w14:textId="77777777" w:rsidR="0087351F" w:rsidRPr="001C16AB" w:rsidRDefault="0087351F" w:rsidP="0087351F"/>
    <w:p w14:paraId="3543EB93" w14:textId="77777777" w:rsidR="0087351F" w:rsidRPr="001C16AB" w:rsidRDefault="0087351F" w:rsidP="0087351F">
      <w:pPr>
        <w:pStyle w:val="TH"/>
      </w:pPr>
      <w:r w:rsidRPr="001C16AB">
        <w:t xml:space="preserve">Table 6.1.1.1.3.3-15A: Transmission Idle from the SS (Step 32B, Table 6.1.1.1.3.2-1; </w:t>
      </w:r>
      <w:r w:rsidRPr="001C16AB">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6D203D0B"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09B12D37"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5.5.11.2.16-1, </w:t>
            </w:r>
            <w:r w:rsidRPr="001C16AB">
              <w:t>condition IMMPERIL-CALL</w:t>
            </w:r>
          </w:p>
        </w:tc>
      </w:tr>
    </w:tbl>
    <w:p w14:paraId="08D2B354" w14:textId="77777777" w:rsidR="0087351F" w:rsidRPr="001C16AB" w:rsidRDefault="0087351F" w:rsidP="0087351F"/>
    <w:p w14:paraId="16365963" w14:textId="77777777" w:rsidR="0087351F" w:rsidRPr="001C16AB" w:rsidRDefault="0087351F" w:rsidP="0087351F">
      <w:pPr>
        <w:pStyle w:val="TH"/>
      </w:pPr>
      <w:r w:rsidRPr="001C16AB">
        <w:rPr>
          <w:color w:val="000000"/>
        </w:rPr>
        <w:t>Table 6.1.1.1.3.3-16..17: Void</w:t>
      </w:r>
    </w:p>
    <w:p w14:paraId="3E0FE376" w14:textId="77777777" w:rsidR="0087351F" w:rsidRPr="001C16AB" w:rsidRDefault="0087351F" w:rsidP="0087351F">
      <w:pPr>
        <w:pStyle w:val="TH"/>
      </w:pPr>
      <w:bookmarkStart w:id="355" w:name="_Hlk97199947"/>
      <w:r w:rsidRPr="001C16AB">
        <w:t xml:space="preserve">Table 6.1.1.1.3.3-17A: SIP INVITE from the UE (Step 34, Table 6.1.1.1.3.2-1; </w:t>
      </w:r>
      <w:r w:rsidRPr="001C16AB">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096"/>
        <w:gridCol w:w="8"/>
      </w:tblGrid>
      <w:tr w:rsidR="0087351F" w:rsidRPr="001C16AB" w14:paraId="4F405745" w14:textId="77777777" w:rsidTr="00E64CC8">
        <w:trPr>
          <w:gridAfter w:val="1"/>
          <w:wAfter w:w="8" w:type="dxa"/>
          <w:tblHeader/>
        </w:trPr>
        <w:tc>
          <w:tcPr>
            <w:tcW w:w="9626" w:type="dxa"/>
            <w:gridSpan w:val="9"/>
            <w:tcBorders>
              <w:top w:val="single" w:sz="4" w:space="0" w:color="auto"/>
              <w:left w:val="single" w:sz="4" w:space="0" w:color="auto"/>
              <w:bottom w:val="single" w:sz="4" w:space="0" w:color="auto"/>
              <w:right w:val="single" w:sz="4" w:space="0" w:color="auto"/>
            </w:tcBorders>
            <w:hideMark/>
          </w:tcPr>
          <w:p w14:paraId="0295FE10" w14:textId="77777777" w:rsidR="0087351F" w:rsidRPr="001C16AB" w:rsidRDefault="0087351F" w:rsidP="00E64CC8">
            <w:pPr>
              <w:pStyle w:val="TAH"/>
              <w:keepNext w:val="0"/>
              <w:keepLines w:val="0"/>
              <w:widowControl w:val="0"/>
              <w:jc w:val="left"/>
              <w:rPr>
                <w:b w:val="0"/>
                <w:bCs/>
              </w:rPr>
            </w:pPr>
            <w:r w:rsidRPr="001C16AB">
              <w:rPr>
                <w:b w:val="0"/>
              </w:rPr>
              <w:t xml:space="preserve">Derivation Path: </w:t>
            </w:r>
            <w:r w:rsidRPr="001C16AB">
              <w:rPr>
                <w:b w:val="0"/>
                <w:color w:val="000000"/>
              </w:rPr>
              <w:t>TS 36.579-1 [2], Table 5.5.2.5.1-1</w:t>
            </w:r>
            <w:r w:rsidRPr="001C16AB">
              <w:rPr>
                <w:b w:val="0"/>
              </w:rPr>
              <w:t>, condition re_INVITE</w:t>
            </w:r>
          </w:p>
        </w:tc>
      </w:tr>
      <w:tr w:rsidR="0087351F" w:rsidRPr="001C16AB" w14:paraId="347CBC6E" w14:textId="77777777" w:rsidTr="00E64CC8">
        <w:trPr>
          <w:gridAfter w:val="1"/>
          <w:wAfter w:w="8" w:type="dxa"/>
          <w:tblHeader/>
        </w:trPr>
        <w:tc>
          <w:tcPr>
            <w:tcW w:w="2825" w:type="dxa"/>
            <w:gridSpan w:val="2"/>
            <w:tcBorders>
              <w:top w:val="single" w:sz="4" w:space="0" w:color="auto"/>
              <w:left w:val="single" w:sz="4" w:space="0" w:color="auto"/>
              <w:bottom w:val="single" w:sz="4" w:space="0" w:color="auto"/>
              <w:right w:val="single" w:sz="4" w:space="0" w:color="auto"/>
            </w:tcBorders>
            <w:hideMark/>
          </w:tcPr>
          <w:p w14:paraId="7260D964" w14:textId="77777777" w:rsidR="0087351F" w:rsidRPr="001C16AB" w:rsidRDefault="0087351F" w:rsidP="00E64CC8">
            <w:pPr>
              <w:pStyle w:val="TAH"/>
              <w:keepNext w:val="0"/>
              <w:keepLines w:val="0"/>
              <w:widowControl w:val="0"/>
              <w:rPr>
                <w:bCs/>
              </w:rPr>
            </w:pPr>
            <w:r w:rsidRPr="001C16AB">
              <w:rPr>
                <w:bCs/>
              </w:rPr>
              <w:t>Information Element</w:t>
            </w:r>
          </w:p>
        </w:tc>
        <w:tc>
          <w:tcPr>
            <w:tcW w:w="2173" w:type="dxa"/>
            <w:gridSpan w:val="2"/>
            <w:tcBorders>
              <w:top w:val="single" w:sz="4" w:space="0" w:color="auto"/>
              <w:left w:val="single" w:sz="4" w:space="0" w:color="auto"/>
              <w:bottom w:val="single" w:sz="4" w:space="0" w:color="auto"/>
              <w:right w:val="single" w:sz="4" w:space="0" w:color="auto"/>
            </w:tcBorders>
            <w:hideMark/>
          </w:tcPr>
          <w:p w14:paraId="0880D4AE" w14:textId="77777777" w:rsidR="0087351F" w:rsidRPr="001C16AB" w:rsidRDefault="0087351F" w:rsidP="00E64CC8">
            <w:pPr>
              <w:pStyle w:val="TAH"/>
              <w:keepNext w:val="0"/>
              <w:keepLines w:val="0"/>
              <w:widowControl w:val="0"/>
              <w:rPr>
                <w:bCs/>
              </w:rPr>
            </w:pPr>
            <w:r w:rsidRPr="001C16AB">
              <w:rPr>
                <w:bCs/>
              </w:rPr>
              <w:t>Value/remark</w:t>
            </w:r>
          </w:p>
        </w:tc>
        <w:tc>
          <w:tcPr>
            <w:tcW w:w="2083" w:type="dxa"/>
            <w:gridSpan w:val="2"/>
            <w:tcBorders>
              <w:top w:val="single" w:sz="4" w:space="0" w:color="auto"/>
              <w:left w:val="single" w:sz="4" w:space="0" w:color="auto"/>
              <w:bottom w:val="single" w:sz="4" w:space="0" w:color="auto"/>
              <w:right w:val="single" w:sz="4" w:space="0" w:color="auto"/>
            </w:tcBorders>
            <w:hideMark/>
          </w:tcPr>
          <w:p w14:paraId="516BDAB8" w14:textId="77777777" w:rsidR="0087351F" w:rsidRPr="001C16AB" w:rsidRDefault="0087351F" w:rsidP="00E64CC8">
            <w:pPr>
              <w:pStyle w:val="TAH"/>
              <w:keepNext w:val="0"/>
              <w:keepLines w:val="0"/>
              <w:widowControl w:val="0"/>
              <w:rPr>
                <w:bCs/>
              </w:rPr>
            </w:pPr>
            <w:r w:rsidRPr="001C16AB">
              <w:rPr>
                <w:bCs/>
              </w:rPr>
              <w:t>Comment</w:t>
            </w:r>
          </w:p>
        </w:tc>
        <w:tc>
          <w:tcPr>
            <w:tcW w:w="1449" w:type="dxa"/>
            <w:gridSpan w:val="2"/>
            <w:tcBorders>
              <w:top w:val="single" w:sz="4" w:space="0" w:color="auto"/>
              <w:left w:val="single" w:sz="4" w:space="0" w:color="auto"/>
              <w:bottom w:val="single" w:sz="4" w:space="0" w:color="auto"/>
              <w:right w:val="single" w:sz="4" w:space="0" w:color="auto"/>
            </w:tcBorders>
            <w:hideMark/>
          </w:tcPr>
          <w:p w14:paraId="31B2B7EF" w14:textId="77777777" w:rsidR="0087351F" w:rsidRPr="001C16AB" w:rsidRDefault="0087351F" w:rsidP="00E64CC8">
            <w:pPr>
              <w:pStyle w:val="TAH"/>
              <w:keepNext w:val="0"/>
              <w:keepLines w:val="0"/>
              <w:widowControl w:val="0"/>
              <w:rPr>
                <w:bCs/>
              </w:rPr>
            </w:pPr>
            <w:r w:rsidRPr="001C16AB">
              <w:rPr>
                <w:bCs/>
              </w:rPr>
              <w:t>Reference</w:t>
            </w:r>
          </w:p>
        </w:tc>
        <w:tc>
          <w:tcPr>
            <w:tcW w:w="1096" w:type="dxa"/>
            <w:tcBorders>
              <w:top w:val="single" w:sz="4" w:space="0" w:color="auto"/>
              <w:left w:val="single" w:sz="4" w:space="0" w:color="auto"/>
              <w:bottom w:val="single" w:sz="4" w:space="0" w:color="auto"/>
              <w:right w:val="single" w:sz="4" w:space="0" w:color="auto"/>
            </w:tcBorders>
            <w:hideMark/>
          </w:tcPr>
          <w:p w14:paraId="304725AA" w14:textId="77777777" w:rsidR="0087351F" w:rsidRPr="001C16AB" w:rsidRDefault="0087351F" w:rsidP="00E64CC8">
            <w:pPr>
              <w:pStyle w:val="TAH"/>
              <w:keepNext w:val="0"/>
              <w:keepLines w:val="0"/>
              <w:widowControl w:val="0"/>
              <w:rPr>
                <w:bCs/>
              </w:rPr>
            </w:pPr>
            <w:r w:rsidRPr="001C16AB">
              <w:rPr>
                <w:bCs/>
              </w:rPr>
              <w:t>Condition</w:t>
            </w:r>
          </w:p>
        </w:tc>
      </w:tr>
      <w:tr w:rsidR="0087351F" w:rsidRPr="001C16AB" w14:paraId="5365BA5A"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3055A15A" w14:textId="77777777" w:rsidR="0087351F" w:rsidRPr="001C16AB" w:rsidRDefault="0087351F" w:rsidP="00E64CC8">
            <w:pPr>
              <w:pStyle w:val="TAL"/>
              <w:keepNext w:val="0"/>
              <w:keepLines w:val="0"/>
              <w:widowControl w:val="0"/>
              <w:rPr>
                <w:b/>
                <w:bCs/>
                <w:color w:val="000000"/>
              </w:rPr>
            </w:pPr>
            <w:r w:rsidRPr="001C16AB">
              <w:rPr>
                <w:b/>
                <w:bCs/>
                <w:color w:val="000000"/>
              </w:rPr>
              <w:t>Message-body</w:t>
            </w:r>
          </w:p>
        </w:tc>
        <w:tc>
          <w:tcPr>
            <w:tcW w:w="2166" w:type="dxa"/>
            <w:gridSpan w:val="2"/>
            <w:tcBorders>
              <w:top w:val="single" w:sz="4" w:space="0" w:color="auto"/>
              <w:left w:val="single" w:sz="4" w:space="0" w:color="auto"/>
              <w:bottom w:val="single" w:sz="4" w:space="0" w:color="auto"/>
              <w:right w:val="single" w:sz="4" w:space="0" w:color="auto"/>
            </w:tcBorders>
          </w:tcPr>
          <w:p w14:paraId="601BC7EB" w14:textId="77777777" w:rsidR="0087351F" w:rsidRPr="001C16AB" w:rsidRDefault="0087351F" w:rsidP="00E64CC8">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tcPr>
          <w:p w14:paraId="24D1747D" w14:textId="77777777" w:rsidR="0087351F" w:rsidRPr="001C16AB" w:rsidRDefault="0087351F" w:rsidP="00E64CC8">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126EAB64"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3AB1D5D9" w14:textId="77777777" w:rsidR="0087351F" w:rsidRPr="001C16AB" w:rsidRDefault="0087351F" w:rsidP="00E64CC8">
            <w:pPr>
              <w:pStyle w:val="TAL"/>
              <w:keepNext w:val="0"/>
              <w:keepLines w:val="0"/>
              <w:widowControl w:val="0"/>
              <w:rPr>
                <w:color w:val="000000"/>
              </w:rPr>
            </w:pPr>
          </w:p>
        </w:tc>
      </w:tr>
      <w:tr w:rsidR="0087351F" w:rsidRPr="001C16AB" w14:paraId="662E7E58"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00AAE458" w14:textId="77777777" w:rsidR="0087351F" w:rsidRPr="001C16AB" w:rsidRDefault="0087351F" w:rsidP="00E64CC8">
            <w:pPr>
              <w:pStyle w:val="TAL"/>
              <w:keepNext w:val="0"/>
              <w:keepLines w:val="0"/>
              <w:widowControl w:val="0"/>
              <w:rPr>
                <w:b/>
                <w:bCs/>
                <w:color w:val="000000"/>
              </w:rPr>
            </w:pPr>
            <w:r w:rsidRPr="001C16AB">
              <w:rPr>
                <w:b/>
                <w:bCs/>
              </w:rPr>
              <w:t xml:space="preserve">  </w:t>
            </w:r>
            <w:r w:rsidRPr="001C16AB">
              <w:t>MIME body part</w:t>
            </w:r>
          </w:p>
        </w:tc>
        <w:tc>
          <w:tcPr>
            <w:tcW w:w="2166" w:type="dxa"/>
            <w:gridSpan w:val="2"/>
            <w:tcBorders>
              <w:top w:val="single" w:sz="4" w:space="0" w:color="auto"/>
              <w:left w:val="single" w:sz="4" w:space="0" w:color="auto"/>
              <w:bottom w:val="single" w:sz="4" w:space="0" w:color="auto"/>
              <w:right w:val="single" w:sz="4" w:space="0" w:color="auto"/>
            </w:tcBorders>
          </w:tcPr>
          <w:p w14:paraId="3706A8AF" w14:textId="77777777" w:rsidR="0087351F" w:rsidRPr="001C16AB" w:rsidRDefault="0087351F" w:rsidP="00E64CC8">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15821B91" w14:textId="77777777" w:rsidR="0087351F" w:rsidRPr="001C16AB" w:rsidRDefault="0087351F" w:rsidP="00E64CC8">
            <w:pPr>
              <w:pStyle w:val="TAL"/>
              <w:keepNext w:val="0"/>
              <w:keepLines w:val="0"/>
              <w:widowControl w:val="0"/>
              <w:rPr>
                <w:b/>
                <w:bCs/>
                <w:color w:val="000000"/>
              </w:rPr>
            </w:pPr>
            <w:r w:rsidRPr="001C16AB">
              <w:rPr>
                <w:b/>
                <w:bCs/>
              </w:rPr>
              <w:t>SDP message</w:t>
            </w:r>
          </w:p>
        </w:tc>
        <w:tc>
          <w:tcPr>
            <w:tcW w:w="1449" w:type="dxa"/>
            <w:gridSpan w:val="2"/>
            <w:tcBorders>
              <w:top w:val="single" w:sz="4" w:space="0" w:color="auto"/>
              <w:left w:val="single" w:sz="4" w:space="0" w:color="auto"/>
              <w:bottom w:val="single" w:sz="4" w:space="0" w:color="auto"/>
              <w:right w:val="single" w:sz="4" w:space="0" w:color="auto"/>
            </w:tcBorders>
          </w:tcPr>
          <w:p w14:paraId="3B684E63"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2B93F519" w14:textId="77777777" w:rsidR="0087351F" w:rsidRPr="001C16AB" w:rsidRDefault="0087351F" w:rsidP="00E64CC8">
            <w:pPr>
              <w:pStyle w:val="TAL"/>
              <w:keepNext w:val="0"/>
              <w:keepLines w:val="0"/>
              <w:widowControl w:val="0"/>
              <w:rPr>
                <w:color w:val="000000"/>
              </w:rPr>
            </w:pPr>
          </w:p>
        </w:tc>
      </w:tr>
      <w:tr w:rsidR="0087351F" w:rsidRPr="001C16AB" w14:paraId="1D3A7753"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20B1F400" w14:textId="77777777" w:rsidR="0087351F" w:rsidRPr="001C16AB" w:rsidRDefault="0087351F" w:rsidP="00E64CC8">
            <w:pPr>
              <w:pStyle w:val="TAL"/>
              <w:keepNext w:val="0"/>
              <w:keepLines w:val="0"/>
              <w:widowControl w:val="0"/>
              <w:rPr>
                <w:b/>
                <w:bCs/>
                <w:color w:val="000000"/>
              </w:rPr>
            </w:pPr>
            <w:r w:rsidRPr="001C16AB">
              <w:rPr>
                <w:b/>
                <w:bCs/>
              </w:rPr>
              <w:t xml:space="preserve">    </w:t>
            </w:r>
            <w:r w:rsidRPr="001C16AB">
              <w:t>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65EA6B68" w14:textId="77777777" w:rsidR="0087351F" w:rsidRPr="001C16AB" w:rsidRDefault="0087351F" w:rsidP="00E64CC8">
            <w:pPr>
              <w:pStyle w:val="TAL"/>
              <w:keepNext w:val="0"/>
              <w:keepLines w:val="0"/>
              <w:widowControl w:val="0"/>
              <w:rPr>
                <w:color w:val="000000"/>
              </w:rPr>
            </w:pPr>
            <w:r w:rsidRPr="001C16AB">
              <w:t>SDP Message as described in Table 6.1.1.1.3.3-17B</w:t>
            </w:r>
          </w:p>
        </w:tc>
        <w:tc>
          <w:tcPr>
            <w:tcW w:w="2090" w:type="dxa"/>
            <w:gridSpan w:val="2"/>
            <w:tcBorders>
              <w:top w:val="single" w:sz="4" w:space="0" w:color="auto"/>
              <w:left w:val="single" w:sz="4" w:space="0" w:color="auto"/>
              <w:bottom w:val="single" w:sz="4" w:space="0" w:color="auto"/>
              <w:right w:val="single" w:sz="4" w:space="0" w:color="auto"/>
            </w:tcBorders>
          </w:tcPr>
          <w:p w14:paraId="6D275297" w14:textId="77777777" w:rsidR="0087351F" w:rsidRPr="001C16AB" w:rsidRDefault="0087351F" w:rsidP="00E64CC8">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18985495"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26F196FF" w14:textId="77777777" w:rsidR="0087351F" w:rsidRPr="001C16AB" w:rsidRDefault="0087351F" w:rsidP="00E64CC8">
            <w:pPr>
              <w:pStyle w:val="TAL"/>
              <w:keepNext w:val="0"/>
              <w:keepLines w:val="0"/>
              <w:widowControl w:val="0"/>
              <w:rPr>
                <w:color w:val="000000"/>
              </w:rPr>
            </w:pPr>
          </w:p>
        </w:tc>
      </w:tr>
      <w:tr w:rsidR="0087351F" w:rsidRPr="001C16AB" w14:paraId="47A4226F"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670077F4" w14:textId="77777777" w:rsidR="0087351F" w:rsidRPr="001C16AB" w:rsidRDefault="0087351F" w:rsidP="00E64CC8">
            <w:pPr>
              <w:pStyle w:val="TAL"/>
              <w:keepNext w:val="0"/>
              <w:keepLines w:val="0"/>
              <w:widowControl w:val="0"/>
              <w:rPr>
                <w:color w:val="000000"/>
              </w:rPr>
            </w:pPr>
            <w:r w:rsidRPr="001C16AB">
              <w:rPr>
                <w:color w:val="000000"/>
              </w:rPr>
              <w:t xml:space="preserve">  MIME body part</w:t>
            </w:r>
          </w:p>
        </w:tc>
        <w:tc>
          <w:tcPr>
            <w:tcW w:w="2166" w:type="dxa"/>
            <w:gridSpan w:val="2"/>
            <w:tcBorders>
              <w:top w:val="single" w:sz="4" w:space="0" w:color="auto"/>
              <w:left w:val="single" w:sz="4" w:space="0" w:color="auto"/>
              <w:bottom w:val="single" w:sz="4" w:space="0" w:color="auto"/>
              <w:right w:val="single" w:sz="4" w:space="0" w:color="auto"/>
            </w:tcBorders>
            <w:vAlign w:val="center"/>
          </w:tcPr>
          <w:p w14:paraId="1806AC73" w14:textId="77777777" w:rsidR="0087351F" w:rsidRPr="001C16AB" w:rsidRDefault="0087351F" w:rsidP="00E64CC8">
            <w:pPr>
              <w:pStyle w:val="TAL"/>
              <w:keepNext w:val="0"/>
              <w:keepLines w:val="0"/>
              <w:widowControl w:val="0"/>
              <w:rPr>
                <w:color w:val="000000"/>
              </w:rPr>
            </w:pPr>
          </w:p>
        </w:tc>
        <w:tc>
          <w:tcPr>
            <w:tcW w:w="2090" w:type="dxa"/>
            <w:gridSpan w:val="2"/>
            <w:tcBorders>
              <w:top w:val="single" w:sz="4" w:space="0" w:color="auto"/>
              <w:left w:val="single" w:sz="4" w:space="0" w:color="auto"/>
              <w:bottom w:val="single" w:sz="4" w:space="0" w:color="auto"/>
              <w:right w:val="single" w:sz="4" w:space="0" w:color="auto"/>
            </w:tcBorders>
            <w:hideMark/>
          </w:tcPr>
          <w:p w14:paraId="53128554" w14:textId="77777777" w:rsidR="0087351F" w:rsidRPr="001C16AB" w:rsidRDefault="0087351F" w:rsidP="00E64CC8">
            <w:pPr>
              <w:pStyle w:val="TAL"/>
              <w:keepNext w:val="0"/>
              <w:keepLines w:val="0"/>
              <w:widowControl w:val="0"/>
              <w:rPr>
                <w:b/>
                <w:bCs/>
                <w:color w:val="000000"/>
              </w:rPr>
            </w:pPr>
            <w:r w:rsidRPr="001C16AB">
              <w:rPr>
                <w:b/>
                <w:bCs/>
                <w:color w:val="000000"/>
              </w:rPr>
              <w:t>MCVideo-Info</w:t>
            </w:r>
          </w:p>
        </w:tc>
        <w:tc>
          <w:tcPr>
            <w:tcW w:w="1449" w:type="dxa"/>
            <w:gridSpan w:val="2"/>
            <w:tcBorders>
              <w:top w:val="single" w:sz="4" w:space="0" w:color="auto"/>
              <w:left w:val="single" w:sz="4" w:space="0" w:color="auto"/>
              <w:bottom w:val="single" w:sz="4" w:space="0" w:color="auto"/>
              <w:right w:val="single" w:sz="4" w:space="0" w:color="auto"/>
            </w:tcBorders>
          </w:tcPr>
          <w:p w14:paraId="0891C149"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5AB0B1DC" w14:textId="77777777" w:rsidR="0087351F" w:rsidRPr="001C16AB" w:rsidRDefault="0087351F" w:rsidP="00E64CC8">
            <w:pPr>
              <w:pStyle w:val="TAL"/>
              <w:keepNext w:val="0"/>
              <w:keepLines w:val="0"/>
              <w:widowControl w:val="0"/>
              <w:rPr>
                <w:color w:val="000000"/>
              </w:rPr>
            </w:pPr>
          </w:p>
        </w:tc>
      </w:tr>
      <w:tr w:rsidR="0087351F" w:rsidRPr="001C16AB" w14:paraId="78B8E156" w14:textId="77777777" w:rsidTr="00E64CC8">
        <w:tc>
          <w:tcPr>
            <w:tcW w:w="2819" w:type="dxa"/>
            <w:tcBorders>
              <w:top w:val="single" w:sz="4" w:space="0" w:color="auto"/>
              <w:left w:val="single" w:sz="4" w:space="0" w:color="auto"/>
              <w:bottom w:val="single" w:sz="4" w:space="0" w:color="auto"/>
              <w:right w:val="single" w:sz="4" w:space="0" w:color="auto"/>
            </w:tcBorders>
            <w:vAlign w:val="center"/>
            <w:hideMark/>
          </w:tcPr>
          <w:p w14:paraId="7EC9CA2C" w14:textId="77777777" w:rsidR="0087351F" w:rsidRPr="001C16AB" w:rsidRDefault="0087351F" w:rsidP="00E64CC8">
            <w:pPr>
              <w:pStyle w:val="TAL"/>
              <w:keepNext w:val="0"/>
              <w:keepLines w:val="0"/>
              <w:widowControl w:val="0"/>
              <w:rPr>
                <w:b/>
                <w:color w:val="000000"/>
              </w:rPr>
            </w:pPr>
            <w:r w:rsidRPr="001C16AB">
              <w:rPr>
                <w:color w:val="000000"/>
              </w:rPr>
              <w:t xml:space="preserve">    MIME-part-body</w:t>
            </w:r>
          </w:p>
        </w:tc>
        <w:tc>
          <w:tcPr>
            <w:tcW w:w="2166" w:type="dxa"/>
            <w:gridSpan w:val="2"/>
            <w:tcBorders>
              <w:top w:val="single" w:sz="4" w:space="0" w:color="auto"/>
              <w:left w:val="single" w:sz="4" w:space="0" w:color="auto"/>
              <w:bottom w:val="single" w:sz="4" w:space="0" w:color="auto"/>
              <w:right w:val="single" w:sz="4" w:space="0" w:color="auto"/>
            </w:tcBorders>
            <w:hideMark/>
          </w:tcPr>
          <w:p w14:paraId="1E5DEFA0" w14:textId="77777777" w:rsidR="0087351F" w:rsidRPr="001C16AB" w:rsidRDefault="0087351F" w:rsidP="00E64CC8">
            <w:pPr>
              <w:pStyle w:val="TAL"/>
              <w:keepNext w:val="0"/>
              <w:keepLines w:val="0"/>
              <w:widowControl w:val="0"/>
              <w:rPr>
                <w:color w:val="000000"/>
              </w:rPr>
            </w:pPr>
            <w:r w:rsidRPr="001C16AB">
              <w:rPr>
                <w:color w:val="000000"/>
              </w:rPr>
              <w:t>MCVideo-Info as described in Table 6.1.1.1.3.3-17C</w:t>
            </w:r>
          </w:p>
        </w:tc>
        <w:tc>
          <w:tcPr>
            <w:tcW w:w="2090" w:type="dxa"/>
            <w:gridSpan w:val="2"/>
            <w:tcBorders>
              <w:top w:val="single" w:sz="4" w:space="0" w:color="auto"/>
              <w:left w:val="single" w:sz="4" w:space="0" w:color="auto"/>
              <w:bottom w:val="single" w:sz="4" w:space="0" w:color="auto"/>
              <w:right w:val="single" w:sz="4" w:space="0" w:color="auto"/>
            </w:tcBorders>
          </w:tcPr>
          <w:p w14:paraId="14BE877F" w14:textId="77777777" w:rsidR="0087351F" w:rsidRPr="001C16AB" w:rsidRDefault="0087351F" w:rsidP="00E64CC8">
            <w:pPr>
              <w:pStyle w:val="TAL"/>
              <w:keepNext w:val="0"/>
              <w:keepLines w:val="0"/>
              <w:widowControl w:val="0"/>
              <w:rPr>
                <w:color w:val="000000"/>
              </w:rPr>
            </w:pPr>
          </w:p>
        </w:tc>
        <w:tc>
          <w:tcPr>
            <w:tcW w:w="1449" w:type="dxa"/>
            <w:gridSpan w:val="2"/>
            <w:tcBorders>
              <w:top w:val="single" w:sz="4" w:space="0" w:color="auto"/>
              <w:left w:val="single" w:sz="4" w:space="0" w:color="auto"/>
              <w:bottom w:val="single" w:sz="4" w:space="0" w:color="auto"/>
              <w:right w:val="single" w:sz="4" w:space="0" w:color="auto"/>
            </w:tcBorders>
          </w:tcPr>
          <w:p w14:paraId="6C60D9B7" w14:textId="77777777" w:rsidR="0087351F" w:rsidRPr="001C16AB" w:rsidRDefault="0087351F" w:rsidP="00E64CC8">
            <w:pPr>
              <w:pStyle w:val="TAL"/>
              <w:keepNext w:val="0"/>
              <w:keepLines w:val="0"/>
              <w:widowControl w:val="0"/>
              <w:rPr>
                <w:color w:val="000000"/>
              </w:rPr>
            </w:pPr>
          </w:p>
        </w:tc>
        <w:tc>
          <w:tcPr>
            <w:tcW w:w="1110" w:type="dxa"/>
            <w:gridSpan w:val="3"/>
            <w:tcBorders>
              <w:top w:val="single" w:sz="4" w:space="0" w:color="auto"/>
              <w:left w:val="single" w:sz="4" w:space="0" w:color="auto"/>
              <w:bottom w:val="single" w:sz="4" w:space="0" w:color="auto"/>
              <w:right w:val="single" w:sz="4" w:space="0" w:color="auto"/>
            </w:tcBorders>
            <w:vAlign w:val="bottom"/>
          </w:tcPr>
          <w:p w14:paraId="5A8D45BA" w14:textId="77777777" w:rsidR="0087351F" w:rsidRPr="001C16AB" w:rsidRDefault="0087351F" w:rsidP="00E64CC8">
            <w:pPr>
              <w:pStyle w:val="TAL"/>
              <w:keepNext w:val="0"/>
              <w:keepLines w:val="0"/>
              <w:widowControl w:val="0"/>
              <w:rPr>
                <w:color w:val="000000"/>
              </w:rPr>
            </w:pPr>
          </w:p>
        </w:tc>
      </w:tr>
    </w:tbl>
    <w:p w14:paraId="67A9883E" w14:textId="77777777" w:rsidR="0087351F" w:rsidRPr="001C16AB" w:rsidRDefault="0087351F" w:rsidP="0087351F">
      <w:pPr>
        <w:rPr>
          <w:color w:val="000000"/>
        </w:rPr>
      </w:pPr>
    </w:p>
    <w:p w14:paraId="6DDC90DB" w14:textId="77777777" w:rsidR="0087351F" w:rsidRPr="001C16AB" w:rsidRDefault="0087351F" w:rsidP="0087351F">
      <w:pPr>
        <w:pStyle w:val="TH"/>
      </w:pPr>
      <w:r w:rsidRPr="001C16AB">
        <w:t xml:space="preserve">Table 6.1.1.1.3.3-17B: </w:t>
      </w:r>
      <w:r w:rsidRPr="001C16AB">
        <w:rPr>
          <w:lang w:eastAsia="ko-KR"/>
        </w:rPr>
        <w:t>SDP message in SIP INVITE</w:t>
      </w:r>
      <w:r w:rsidRPr="001C16AB">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4E833C7C" w14:textId="77777777" w:rsidTr="00E64CC8">
        <w:tc>
          <w:tcPr>
            <w:tcW w:w="9639" w:type="dxa"/>
            <w:tcBorders>
              <w:top w:val="single" w:sz="4" w:space="0" w:color="auto"/>
              <w:left w:val="single" w:sz="4" w:space="0" w:color="auto"/>
              <w:bottom w:val="single" w:sz="4" w:space="0" w:color="auto"/>
              <w:right w:val="single" w:sz="4" w:space="0" w:color="auto"/>
            </w:tcBorders>
            <w:hideMark/>
          </w:tcPr>
          <w:p w14:paraId="41AE15B3" w14:textId="77777777" w:rsidR="0087351F" w:rsidRPr="001C16AB" w:rsidRDefault="0087351F" w:rsidP="00E64CC8">
            <w:pPr>
              <w:pStyle w:val="TAL"/>
            </w:pPr>
            <w:r w:rsidRPr="001C16AB">
              <w:t>Derivation Path: TS 36.579-1 [2], Table 5.5.3.1.1-2, condition SDP_OFFER</w:t>
            </w:r>
          </w:p>
        </w:tc>
      </w:tr>
    </w:tbl>
    <w:p w14:paraId="1BB42D54" w14:textId="77777777" w:rsidR="0087351F" w:rsidRPr="001C16AB" w:rsidRDefault="0087351F" w:rsidP="0087351F"/>
    <w:p w14:paraId="6A3B9F8B" w14:textId="77777777" w:rsidR="0087351F" w:rsidRPr="001C16AB" w:rsidRDefault="0087351F" w:rsidP="0087351F">
      <w:pPr>
        <w:pStyle w:val="TH"/>
      </w:pPr>
      <w:r w:rsidRPr="001C16AB">
        <w:lastRenderedPageBreak/>
        <w:t>Table 6.1.1.1.3.3-17C: MCVideo-Info in SIP INVITE (Table 6.1.1.1.3.3-17A)</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21"/>
        <w:gridCol w:w="20"/>
      </w:tblGrid>
      <w:tr w:rsidR="0087351F" w:rsidRPr="001C16AB" w14:paraId="06D80556" w14:textId="77777777" w:rsidTr="00E64CC8">
        <w:trPr>
          <w:gridAfter w:val="1"/>
          <w:wAfter w:w="20" w:type="dxa"/>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6481E6"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5.5.3.2.1-2, condition GROUP-CALL, INVITE_REFER</w:t>
            </w:r>
          </w:p>
        </w:tc>
      </w:tr>
      <w:tr w:rsidR="0087351F" w:rsidRPr="001C16AB" w14:paraId="1AAF4B9E"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2851713C" w14:textId="77777777" w:rsidR="0087351F" w:rsidRPr="001C16AB" w:rsidRDefault="0087351F" w:rsidP="00E64CC8">
            <w:pPr>
              <w:pStyle w:val="TAH"/>
              <w:keepLines w:val="0"/>
              <w:widowControl w:val="0"/>
              <w:rPr>
                <w:bCs/>
              </w:rPr>
            </w:pPr>
            <w:r w:rsidRPr="001C16AB">
              <w:rPr>
                <w:bCs/>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71DF17" w14:textId="77777777" w:rsidR="0087351F" w:rsidRPr="001C16AB" w:rsidRDefault="0087351F" w:rsidP="00E64CC8">
            <w:pPr>
              <w:pStyle w:val="TAH"/>
              <w:keepLines w:val="0"/>
              <w:widowControl w:val="0"/>
              <w:rPr>
                <w:bCs/>
              </w:rPr>
            </w:pPr>
            <w:r w:rsidRPr="001C16A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6885C75" w14:textId="77777777" w:rsidR="0087351F" w:rsidRPr="001C16AB" w:rsidRDefault="0087351F" w:rsidP="00E64CC8">
            <w:pPr>
              <w:pStyle w:val="TAH"/>
              <w:keepLines w:val="0"/>
              <w:widowControl w:val="0"/>
              <w:rPr>
                <w:bCs/>
              </w:rPr>
            </w:pPr>
            <w:r w:rsidRPr="001C16A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84FCBF1" w14:textId="77777777" w:rsidR="0087351F" w:rsidRPr="001C16AB" w:rsidRDefault="0087351F" w:rsidP="00E64CC8">
            <w:pPr>
              <w:pStyle w:val="TAH"/>
              <w:keepLines w:val="0"/>
              <w:widowControl w:val="0"/>
              <w:rPr>
                <w:bCs/>
              </w:rPr>
            </w:pPr>
            <w:r w:rsidRPr="001C16AB">
              <w:rPr>
                <w:bCs/>
              </w:rPr>
              <w:t>Reference</w:t>
            </w:r>
          </w:p>
        </w:tc>
        <w:tc>
          <w:tcPr>
            <w:tcW w:w="1141" w:type="dxa"/>
            <w:gridSpan w:val="2"/>
            <w:tcBorders>
              <w:top w:val="single" w:sz="4" w:space="0" w:color="auto"/>
              <w:left w:val="single" w:sz="4" w:space="0" w:color="auto"/>
              <w:bottom w:val="single" w:sz="4" w:space="0" w:color="auto"/>
              <w:right w:val="single" w:sz="4" w:space="0" w:color="auto"/>
            </w:tcBorders>
            <w:hideMark/>
          </w:tcPr>
          <w:p w14:paraId="284FDBC8" w14:textId="77777777" w:rsidR="0087351F" w:rsidRPr="001C16AB" w:rsidRDefault="0087351F" w:rsidP="00E64CC8">
            <w:pPr>
              <w:pStyle w:val="TAH"/>
              <w:keepLines w:val="0"/>
              <w:widowControl w:val="0"/>
              <w:rPr>
                <w:bCs/>
              </w:rPr>
            </w:pPr>
            <w:r w:rsidRPr="001C16AB">
              <w:rPr>
                <w:bCs/>
              </w:rPr>
              <w:t>Condition</w:t>
            </w:r>
          </w:p>
        </w:tc>
      </w:tr>
      <w:tr w:rsidR="0087351F" w:rsidRPr="001C16AB" w14:paraId="3D7D706B"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51F4BC92" w14:textId="77777777" w:rsidR="0087351F" w:rsidRPr="001C16AB" w:rsidRDefault="0087351F" w:rsidP="00E64CC8">
            <w:pPr>
              <w:pStyle w:val="TAL"/>
            </w:pPr>
            <w:r w:rsidRPr="001C16AB">
              <w:t>mcvideoinfo</w:t>
            </w:r>
          </w:p>
        </w:tc>
        <w:tc>
          <w:tcPr>
            <w:tcW w:w="2128" w:type="dxa"/>
            <w:tcBorders>
              <w:top w:val="single" w:sz="4" w:space="0" w:color="auto"/>
              <w:left w:val="single" w:sz="4" w:space="0" w:color="auto"/>
              <w:bottom w:val="single" w:sz="4" w:space="0" w:color="auto"/>
              <w:right w:val="single" w:sz="4" w:space="0" w:color="auto"/>
            </w:tcBorders>
          </w:tcPr>
          <w:p w14:paraId="34F31484"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6C66DFDF"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41A758A3" w14:textId="77777777" w:rsidR="0087351F" w:rsidRPr="001C16AB" w:rsidRDefault="0087351F" w:rsidP="00E64CC8">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4C002AF9" w14:textId="77777777" w:rsidR="0087351F" w:rsidRPr="001C16AB" w:rsidRDefault="0087351F" w:rsidP="00E64CC8">
            <w:pPr>
              <w:pStyle w:val="TAL"/>
            </w:pPr>
          </w:p>
        </w:tc>
      </w:tr>
      <w:tr w:rsidR="0087351F" w:rsidRPr="001C16AB" w14:paraId="5A01A429"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104E8A2C" w14:textId="77777777" w:rsidR="0087351F" w:rsidRPr="001C16AB" w:rsidRDefault="0087351F" w:rsidP="00E64CC8">
            <w:pPr>
              <w:pStyle w:val="TAL"/>
              <w:rPr>
                <w:b/>
                <w:bCs/>
              </w:rPr>
            </w:pPr>
            <w:r w:rsidRPr="001C16AB">
              <w:t xml:space="preserve">  mcvideo-Params</w:t>
            </w:r>
          </w:p>
        </w:tc>
        <w:tc>
          <w:tcPr>
            <w:tcW w:w="2128" w:type="dxa"/>
            <w:tcBorders>
              <w:top w:val="single" w:sz="4" w:space="0" w:color="auto"/>
              <w:left w:val="single" w:sz="4" w:space="0" w:color="auto"/>
              <w:bottom w:val="single" w:sz="4" w:space="0" w:color="auto"/>
              <w:right w:val="single" w:sz="4" w:space="0" w:color="auto"/>
            </w:tcBorders>
          </w:tcPr>
          <w:p w14:paraId="30177089"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0E44F43D"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065A920B" w14:textId="77777777" w:rsidR="0087351F" w:rsidRPr="001C16AB" w:rsidRDefault="0087351F" w:rsidP="00E64CC8">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5BA16738" w14:textId="77777777" w:rsidR="0087351F" w:rsidRPr="001C16AB" w:rsidRDefault="0087351F" w:rsidP="00E64CC8">
            <w:pPr>
              <w:pStyle w:val="TAL"/>
            </w:pPr>
          </w:p>
        </w:tc>
      </w:tr>
      <w:tr w:rsidR="0087351F" w:rsidRPr="001C16AB" w14:paraId="726F737C" w14:textId="77777777" w:rsidTr="00E64CC8">
        <w:tc>
          <w:tcPr>
            <w:tcW w:w="2835" w:type="dxa"/>
            <w:tcBorders>
              <w:top w:val="single" w:sz="4" w:space="0" w:color="auto"/>
              <w:left w:val="single" w:sz="4" w:space="0" w:color="auto"/>
              <w:bottom w:val="single" w:sz="4" w:space="0" w:color="auto"/>
              <w:right w:val="single" w:sz="4" w:space="0" w:color="auto"/>
            </w:tcBorders>
          </w:tcPr>
          <w:p w14:paraId="0C03AA6A" w14:textId="77777777" w:rsidR="0087351F" w:rsidRPr="001C16AB" w:rsidRDefault="0087351F" w:rsidP="00E64CC8">
            <w:pPr>
              <w:pStyle w:val="TAL"/>
            </w:pPr>
            <w:r w:rsidRPr="001C16AB">
              <w:t xml:space="preserve">    imminentperil-ind</w:t>
            </w:r>
          </w:p>
        </w:tc>
        <w:tc>
          <w:tcPr>
            <w:tcW w:w="2128" w:type="dxa"/>
            <w:tcBorders>
              <w:top w:val="single" w:sz="4" w:space="0" w:color="auto"/>
              <w:left w:val="single" w:sz="4" w:space="0" w:color="auto"/>
              <w:bottom w:val="single" w:sz="4" w:space="0" w:color="auto"/>
              <w:right w:val="single" w:sz="4" w:space="0" w:color="auto"/>
            </w:tcBorders>
          </w:tcPr>
          <w:p w14:paraId="03AD5F1B" w14:textId="77777777" w:rsidR="0087351F" w:rsidRPr="001C16AB" w:rsidRDefault="0087351F" w:rsidP="00E64CC8">
            <w:pPr>
              <w:pStyle w:val="TAL"/>
            </w:pPr>
            <w:r w:rsidRPr="001C16AB">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2D2643EF"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008F959" w14:textId="77777777" w:rsidR="0087351F" w:rsidRPr="001C16AB" w:rsidRDefault="0087351F" w:rsidP="00E64CC8">
            <w:pPr>
              <w:pStyle w:val="TAL"/>
            </w:pPr>
          </w:p>
        </w:tc>
        <w:tc>
          <w:tcPr>
            <w:tcW w:w="1141" w:type="dxa"/>
            <w:gridSpan w:val="2"/>
            <w:tcBorders>
              <w:top w:val="single" w:sz="4" w:space="0" w:color="auto"/>
              <w:left w:val="single" w:sz="4" w:space="0" w:color="auto"/>
              <w:bottom w:val="single" w:sz="4" w:space="0" w:color="auto"/>
              <w:right w:val="single" w:sz="4" w:space="0" w:color="auto"/>
            </w:tcBorders>
          </w:tcPr>
          <w:p w14:paraId="635296C8" w14:textId="77777777" w:rsidR="0087351F" w:rsidRPr="001C16AB" w:rsidRDefault="0087351F" w:rsidP="00E64CC8">
            <w:pPr>
              <w:pStyle w:val="TAL"/>
            </w:pPr>
          </w:p>
        </w:tc>
      </w:tr>
    </w:tbl>
    <w:p w14:paraId="38AE4D6A" w14:textId="77777777" w:rsidR="0087351F" w:rsidRPr="001C16AB" w:rsidRDefault="0087351F" w:rsidP="0087351F"/>
    <w:bookmarkEnd w:id="355"/>
    <w:p w14:paraId="11DCAE9B" w14:textId="77777777" w:rsidR="0087351F" w:rsidRPr="001C16AB" w:rsidRDefault="0087351F" w:rsidP="0087351F">
      <w:pPr>
        <w:pStyle w:val="TH"/>
      </w:pPr>
      <w:r w:rsidRPr="001C16AB">
        <w:t>Table 6.1.1.1.3.3-18..19: Void</w:t>
      </w:r>
    </w:p>
    <w:p w14:paraId="5A2334A4" w14:textId="77777777" w:rsidR="0087351F" w:rsidRPr="001C16AB" w:rsidRDefault="0087351F" w:rsidP="0087351F"/>
    <w:p w14:paraId="13A76A99" w14:textId="77777777" w:rsidR="0087351F" w:rsidRPr="001C16AB" w:rsidRDefault="0087351F" w:rsidP="0087351F">
      <w:pPr>
        <w:pStyle w:val="Heading4"/>
      </w:pPr>
      <w:bookmarkStart w:id="356" w:name="_Toc52787487"/>
      <w:bookmarkStart w:id="357" w:name="_Toc52787667"/>
      <w:bookmarkStart w:id="358" w:name="_Toc75906917"/>
      <w:bookmarkStart w:id="359" w:name="_Toc75907254"/>
      <w:bookmarkStart w:id="360" w:name="_Toc84345714"/>
      <w:bookmarkStart w:id="361" w:name="_Toc123748464"/>
      <w:r w:rsidRPr="001C16AB">
        <w:t>6.1.1.2</w:t>
      </w:r>
      <w:r w:rsidRPr="001C16AB">
        <w:tab/>
        <w:t>On-network / On-demand Pre-arranged Group Call / Automatic Commencement Mode / Reception Control / Upgrade to Emergency Group Call / Cancel Emergency State / Upgrade to Imminent Peril Group Call / Cancel Imminent Peril State / Client Terminated (CT)</w:t>
      </w:r>
      <w:bookmarkEnd w:id="356"/>
      <w:bookmarkEnd w:id="357"/>
      <w:bookmarkEnd w:id="358"/>
      <w:bookmarkEnd w:id="359"/>
      <w:bookmarkEnd w:id="360"/>
      <w:bookmarkEnd w:id="361"/>
    </w:p>
    <w:p w14:paraId="18B11C18" w14:textId="77777777" w:rsidR="0087351F" w:rsidRPr="001C16AB" w:rsidRDefault="0087351F" w:rsidP="0087351F">
      <w:pPr>
        <w:pStyle w:val="H6"/>
      </w:pPr>
      <w:bookmarkStart w:id="362" w:name="_Toc52787488"/>
      <w:bookmarkStart w:id="363" w:name="_Toc52787668"/>
      <w:r w:rsidRPr="001C16AB">
        <w:t>6.1.1.2.1</w:t>
      </w:r>
      <w:r w:rsidRPr="001C16AB">
        <w:tab/>
        <w:t>Test Purpose (TP)</w:t>
      </w:r>
      <w:bookmarkEnd w:id="362"/>
      <w:bookmarkEnd w:id="363"/>
    </w:p>
    <w:p w14:paraId="5D8F7426" w14:textId="77777777" w:rsidR="0087351F" w:rsidRPr="001C16AB" w:rsidRDefault="0087351F" w:rsidP="0087351F">
      <w:pPr>
        <w:pStyle w:val="H6"/>
      </w:pPr>
      <w:r w:rsidRPr="001C16AB">
        <w:t>(1)</w:t>
      </w:r>
    </w:p>
    <w:p w14:paraId="6367AED1"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w:t>
      </w:r>
    </w:p>
    <w:p w14:paraId="1BAA800A" w14:textId="77777777" w:rsidR="0087351F" w:rsidRPr="001C16AB" w:rsidRDefault="0087351F" w:rsidP="0087351F">
      <w:pPr>
        <w:pStyle w:val="PL"/>
        <w:rPr>
          <w:noProof w:val="0"/>
        </w:rPr>
      </w:pPr>
      <w:r w:rsidRPr="001C16AB">
        <w:rPr>
          <w:b/>
          <w:noProof w:val="0"/>
        </w:rPr>
        <w:t>ensure that</w:t>
      </w:r>
      <w:r w:rsidRPr="001C16AB">
        <w:rPr>
          <w:noProof w:val="0"/>
        </w:rPr>
        <w:t xml:space="preserve"> {</w:t>
      </w:r>
      <w:r w:rsidRPr="001C16AB">
        <w:rPr>
          <w:noProof w:val="0"/>
        </w:rPr>
        <w:br/>
        <w:t xml:space="preserve">  </w:t>
      </w:r>
      <w:r w:rsidRPr="001C16AB">
        <w:rPr>
          <w:b/>
          <w:noProof w:val="0"/>
        </w:rPr>
        <w:t>when</w:t>
      </w:r>
      <w:r w:rsidRPr="001C16AB">
        <w:rPr>
          <w:noProof w:val="0"/>
        </w:rPr>
        <w:t xml:space="preserve"> { the UE (MCVideo Client) </w:t>
      </w:r>
      <w:bookmarkStart w:id="364" w:name="_Hlk98159424"/>
      <w:r w:rsidRPr="001C16AB">
        <w:rPr>
          <w:noProof w:val="0"/>
        </w:rPr>
        <w:t>receives a SIP INVITE from the SS (MCVideo Server)to initiate</w:t>
      </w:r>
      <w:bookmarkEnd w:id="364"/>
      <w:r w:rsidRPr="001C16AB">
        <w:rPr>
          <w:noProof w:val="0"/>
        </w:rPr>
        <w:t xml:space="preserve"> an On-demand Pre-arranged Group Call with Automatic Commencement Mode and implicit Reception Control }</w:t>
      </w:r>
    </w:p>
    <w:p w14:paraId="76FEB9A0"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w:t>
      </w:r>
      <w:bookmarkStart w:id="365" w:name="_Hlk98159550"/>
      <w:r w:rsidRPr="001C16AB">
        <w:rPr>
          <w:noProof w:val="0"/>
        </w:rPr>
        <w:t xml:space="preserve">the UE (MCVideo Client) responds by sending a SIP 200 (OK) </w:t>
      </w:r>
      <w:bookmarkEnd w:id="365"/>
      <w:r w:rsidRPr="001C16AB">
        <w:rPr>
          <w:noProof w:val="0"/>
        </w:rPr>
        <w:t xml:space="preserve"> }</w:t>
      </w:r>
    </w:p>
    <w:p w14:paraId="25241F98"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75DCD66B" w14:textId="77777777" w:rsidR="0087351F" w:rsidRPr="001C16AB" w:rsidRDefault="0087351F" w:rsidP="0087351F">
      <w:pPr>
        <w:pStyle w:val="PL"/>
        <w:rPr>
          <w:rFonts w:cs="Courier New"/>
          <w:noProof w:val="0"/>
          <w:szCs w:val="16"/>
        </w:rPr>
      </w:pPr>
    </w:p>
    <w:p w14:paraId="341ABCA9" w14:textId="77777777" w:rsidR="0087351F" w:rsidRPr="001C16AB" w:rsidRDefault="0087351F" w:rsidP="0087351F">
      <w:pPr>
        <w:pStyle w:val="H6"/>
      </w:pPr>
      <w:r w:rsidRPr="001C16AB">
        <w:t>(2)</w:t>
      </w:r>
    </w:p>
    <w:p w14:paraId="00C4678E" w14:textId="77777777" w:rsidR="0087351F" w:rsidRPr="001C16AB" w:rsidRDefault="0087351F" w:rsidP="0087351F">
      <w:pPr>
        <w:pStyle w:val="PL"/>
        <w:spacing w:before="120"/>
        <w:rPr>
          <w:noProof w:val="0"/>
        </w:rPr>
      </w:pPr>
      <w:r w:rsidRPr="001C16AB">
        <w:rPr>
          <w:b/>
          <w:noProof w:val="0"/>
        </w:rPr>
        <w:t>with</w:t>
      </w:r>
      <w:r w:rsidRPr="001C16AB">
        <w:rPr>
          <w:noProof w:val="0"/>
        </w:rPr>
        <w:t xml:space="preserve"> { the UE (MCVideo Client) having an ongoing On-demand Pre-arranged Group</w:t>
      </w:r>
      <w:r w:rsidRPr="001C16AB">
        <w:rPr>
          <w:noProof w:val="0"/>
          <w:color w:val="FF0000"/>
        </w:rPr>
        <w:t xml:space="preserve"> </w:t>
      </w:r>
      <w:r w:rsidRPr="001C16AB">
        <w:rPr>
          <w:noProof w:val="0"/>
        </w:rPr>
        <w:t>Call with Automatic Commencement Mode}</w:t>
      </w:r>
    </w:p>
    <w:p w14:paraId="09C562FE"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74736AC9"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Media Transmission Notification message from the SS (MCVideo Server) }</w:t>
      </w:r>
    </w:p>
    <w:p w14:paraId="0AD4956D"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{the UE (MCVideo Client) provides media transmission notification to the MCVideo User  }</w:t>
      </w:r>
    </w:p>
    <w:p w14:paraId="18751DCA"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600481C8" w14:textId="77777777" w:rsidR="0087351F" w:rsidRPr="001C16AB" w:rsidRDefault="0087351F" w:rsidP="0087351F">
      <w:pPr>
        <w:pStyle w:val="PL"/>
        <w:rPr>
          <w:rFonts w:cs="Courier New"/>
          <w:noProof w:val="0"/>
          <w:szCs w:val="16"/>
        </w:rPr>
      </w:pPr>
    </w:p>
    <w:p w14:paraId="27F3C6BA" w14:textId="77777777" w:rsidR="0087351F" w:rsidRPr="001C16AB" w:rsidRDefault="0087351F" w:rsidP="0087351F">
      <w:pPr>
        <w:pStyle w:val="H6"/>
      </w:pPr>
      <w:r w:rsidRPr="001C16AB">
        <w:t>(3)</w:t>
      </w:r>
    </w:p>
    <w:p w14:paraId="4E1B84B8" w14:textId="77777777" w:rsidR="0087351F" w:rsidRPr="001C16AB" w:rsidRDefault="0087351F" w:rsidP="0087351F">
      <w:pPr>
        <w:pStyle w:val="PL"/>
        <w:spacing w:before="120"/>
        <w:rPr>
          <w:noProof w:val="0"/>
        </w:rPr>
      </w:pPr>
      <w:r w:rsidRPr="001C16AB">
        <w:rPr>
          <w:b/>
          <w:noProof w:val="0"/>
        </w:rPr>
        <w:t>with</w:t>
      </w:r>
      <w:r w:rsidRPr="001C16AB">
        <w:rPr>
          <w:noProof w:val="0"/>
        </w:rPr>
        <w:t xml:space="preserve"> { the UE (MCVideo Client) having an ongoing On-demand Pre-arranged Group</w:t>
      </w:r>
      <w:r w:rsidRPr="001C16AB">
        <w:rPr>
          <w:noProof w:val="0"/>
          <w:color w:val="FF0000"/>
        </w:rPr>
        <w:t xml:space="preserve"> </w:t>
      </w:r>
      <w:r w:rsidRPr="001C16AB">
        <w:rPr>
          <w:noProof w:val="0"/>
        </w:rPr>
        <w:t>Call with Automatic Commencement Mode }</w:t>
      </w:r>
    </w:p>
    <w:p w14:paraId="10BF54B3"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1720FFF1"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permission to receive media }</w:t>
      </w:r>
    </w:p>
    <w:p w14:paraId="68077AC5"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Receive Media Request message to the SS (MCVideo Server) </w:t>
      </w:r>
      <w:r w:rsidRPr="001C16AB">
        <w:rPr>
          <w:b/>
          <w:bCs/>
          <w:noProof w:val="0"/>
        </w:rPr>
        <w:t>and</w:t>
      </w:r>
      <w:r w:rsidRPr="001C16AB">
        <w:rPr>
          <w:noProof w:val="0"/>
        </w:rPr>
        <w:t xml:space="preserve"> notifies the MCVideo User of the successful Receive Media Request upon receipt of a Receive Media Response message from the SS (MCVideo Server) </w:t>
      </w:r>
      <w:r w:rsidRPr="001C16AB">
        <w:rPr>
          <w:b/>
          <w:bCs/>
          <w:noProof w:val="0"/>
        </w:rPr>
        <w:t>and</w:t>
      </w:r>
      <w:r w:rsidRPr="001C16AB">
        <w:rPr>
          <w:noProof w:val="0"/>
        </w:rPr>
        <w:t xml:space="preserve"> respects the Reception Control imposed by the SS (MCVideo Server) (Media Transmission Notification, Receive Media Request, Receive Media Response, Media Reception End Request, Media Reception End Response }</w:t>
      </w:r>
    </w:p>
    <w:p w14:paraId="01FDB694"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7D520B87" w14:textId="77777777" w:rsidR="0087351F" w:rsidRPr="001C16AB" w:rsidRDefault="0087351F" w:rsidP="0087351F">
      <w:pPr>
        <w:pStyle w:val="PL"/>
        <w:rPr>
          <w:rFonts w:cs="Courier New"/>
          <w:noProof w:val="0"/>
          <w:szCs w:val="16"/>
        </w:rPr>
      </w:pPr>
    </w:p>
    <w:p w14:paraId="4F9129FD" w14:textId="77777777" w:rsidR="0087351F" w:rsidRPr="001C16AB" w:rsidRDefault="0087351F" w:rsidP="0087351F">
      <w:pPr>
        <w:pStyle w:val="H6"/>
      </w:pPr>
      <w:r w:rsidRPr="001C16AB">
        <w:t>(4)</w:t>
      </w:r>
    </w:p>
    <w:p w14:paraId="0F04A7B4"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40A2613C"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30790128"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re-INVITE from the SS (MCVideo Server) to upgrade the ongoing MCVideo Group Call to a MCVideo Emergency Group Call with Reception Control }</w:t>
      </w:r>
    </w:p>
    <w:p w14:paraId="2D2E2483"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to the SIP re-INVITE request with a SIP 200 (OK) </w:t>
      </w:r>
      <w:r w:rsidRPr="001C16AB">
        <w:rPr>
          <w:b/>
          <w:bCs/>
          <w:noProof w:val="0"/>
        </w:rPr>
        <w:t>and</w:t>
      </w:r>
      <w:r w:rsidRPr="001C16AB">
        <w:rPr>
          <w:noProof w:val="0"/>
        </w:rPr>
        <w:t xml:space="preserve"> considers the call as being upgraded to an Emergency Group) }</w:t>
      </w:r>
    </w:p>
    <w:p w14:paraId="5E3B8C48"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D818611" w14:textId="77777777" w:rsidR="0087351F" w:rsidRPr="001C16AB" w:rsidRDefault="0087351F" w:rsidP="0087351F">
      <w:pPr>
        <w:pStyle w:val="PL"/>
        <w:rPr>
          <w:rFonts w:cs="Courier New"/>
          <w:noProof w:val="0"/>
          <w:szCs w:val="16"/>
        </w:rPr>
      </w:pPr>
    </w:p>
    <w:p w14:paraId="5D0100D5" w14:textId="77777777" w:rsidR="0087351F" w:rsidRPr="001C16AB" w:rsidRDefault="0087351F" w:rsidP="0087351F">
      <w:pPr>
        <w:pStyle w:val="H6"/>
      </w:pPr>
      <w:r w:rsidRPr="001C16AB">
        <w:lastRenderedPageBreak/>
        <w:t>(5)</w:t>
      </w:r>
    </w:p>
    <w:p w14:paraId="0A89D03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that was upgraded to an Emergency Group Call}</w:t>
      </w:r>
    </w:p>
    <w:p w14:paraId="64065401"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1D18BC5"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Client)receives a SIP re-INVITE from the SS (MCVideo Server) to cancel the ongoing MCVideo Emergency state}</w:t>
      </w:r>
    </w:p>
    <w:p w14:paraId="3EEBE380"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to the SIP re-INVITE request with a SIP 200 (OK) </w:t>
      </w:r>
      <w:r w:rsidRPr="001C16AB">
        <w:rPr>
          <w:b/>
          <w:noProof w:val="0"/>
        </w:rPr>
        <w:t>and</w:t>
      </w:r>
      <w:r w:rsidRPr="001C16AB">
        <w:rPr>
          <w:noProof w:val="0"/>
        </w:rPr>
        <w:t xml:space="preserve"> considers the emergency state cancelled }</w:t>
      </w:r>
    </w:p>
    <w:p w14:paraId="7A8384A8"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2851519" w14:textId="77777777" w:rsidR="0087351F" w:rsidRPr="001C16AB" w:rsidRDefault="0087351F" w:rsidP="0087351F">
      <w:pPr>
        <w:pStyle w:val="PL"/>
        <w:rPr>
          <w:rFonts w:cs="Courier New"/>
          <w:noProof w:val="0"/>
          <w:szCs w:val="16"/>
        </w:rPr>
      </w:pPr>
    </w:p>
    <w:p w14:paraId="6687217E" w14:textId="77777777" w:rsidR="0087351F" w:rsidRPr="001C16AB" w:rsidRDefault="0087351F" w:rsidP="0087351F">
      <w:pPr>
        <w:pStyle w:val="H6"/>
      </w:pPr>
      <w:r w:rsidRPr="001C16AB">
        <w:t>(6)</w:t>
      </w:r>
    </w:p>
    <w:p w14:paraId="691CCE90"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112D6AD1"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16679B1C"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Client)receives a SIP re-INVITE from the SS (MCVideo Server) to upgrade the ongoing MCVideo Group Call to a MCVideo Imminent Peril Group Call with Reception Control }</w:t>
      </w:r>
    </w:p>
    <w:p w14:paraId="1FB64A14"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to the SIP re-INVITE request with a SIP 200 (OK) response </w:t>
      </w:r>
      <w:r w:rsidRPr="001C16AB">
        <w:rPr>
          <w:b/>
          <w:noProof w:val="0"/>
        </w:rPr>
        <w:t>and</w:t>
      </w:r>
      <w:r w:rsidRPr="001C16AB">
        <w:rPr>
          <w:noProof w:val="0"/>
        </w:rPr>
        <w:t xml:space="preserve"> considers the call as being upgraded to an Imminent Peril Group Call }</w:t>
      </w:r>
    </w:p>
    <w:p w14:paraId="2F44B0FE"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7946BDF0" w14:textId="77777777" w:rsidR="0087351F" w:rsidRPr="001C16AB" w:rsidRDefault="0087351F" w:rsidP="0087351F">
      <w:pPr>
        <w:pStyle w:val="PL"/>
        <w:rPr>
          <w:rFonts w:cs="Courier New"/>
          <w:noProof w:val="0"/>
          <w:szCs w:val="16"/>
        </w:rPr>
      </w:pPr>
    </w:p>
    <w:p w14:paraId="29F18CD6" w14:textId="77777777" w:rsidR="0087351F" w:rsidRPr="001C16AB" w:rsidRDefault="0087351F" w:rsidP="0087351F">
      <w:pPr>
        <w:pStyle w:val="H6"/>
      </w:pPr>
      <w:r w:rsidRPr="001C16AB">
        <w:t>(7)</w:t>
      </w:r>
    </w:p>
    <w:p w14:paraId="32B4AFE8"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that was upgraded to an Imminent Peril Group Call }</w:t>
      </w:r>
    </w:p>
    <w:p w14:paraId="58CD19AB"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4F5E8C69"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Client)receives a SIP re-INVITE from the SS (MCVideo Server) to cancel the ongoing MCVideo Imminent Peril state }</w:t>
      </w:r>
    </w:p>
    <w:p w14:paraId="793D896F"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to the SIP re-INVITE request with a SIP 200 (OK) </w:t>
      </w:r>
      <w:r w:rsidRPr="001C16AB">
        <w:rPr>
          <w:b/>
          <w:noProof w:val="0"/>
        </w:rPr>
        <w:t>and</w:t>
      </w:r>
      <w:r w:rsidRPr="001C16AB">
        <w:rPr>
          <w:noProof w:val="0"/>
        </w:rPr>
        <w:t xml:space="preserve"> considers the Imminent Peril state cancelled }</w:t>
      </w:r>
    </w:p>
    <w:p w14:paraId="48CE59BD"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F558F96" w14:textId="77777777" w:rsidR="0087351F" w:rsidRPr="001C16AB" w:rsidRDefault="0087351F" w:rsidP="0087351F">
      <w:pPr>
        <w:pStyle w:val="PL"/>
        <w:rPr>
          <w:noProof w:val="0"/>
        </w:rPr>
      </w:pPr>
    </w:p>
    <w:p w14:paraId="007244DD" w14:textId="77777777" w:rsidR="0087351F" w:rsidRPr="001C16AB" w:rsidRDefault="0087351F" w:rsidP="0087351F">
      <w:pPr>
        <w:pStyle w:val="H6"/>
      </w:pPr>
      <w:r w:rsidRPr="001C16AB">
        <w:t>(8)</w:t>
      </w:r>
    </w:p>
    <w:p w14:paraId="3AC87DD2"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388FA939"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7A5BBD08"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end the RTP media reception }</w:t>
      </w:r>
    </w:p>
    <w:p w14:paraId="2C6FC721"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Media Reception End Request message }</w:t>
      </w:r>
    </w:p>
    <w:p w14:paraId="57371421"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770C1957" w14:textId="77777777" w:rsidR="0087351F" w:rsidRPr="001C16AB" w:rsidRDefault="0087351F" w:rsidP="0087351F">
      <w:pPr>
        <w:pStyle w:val="PL"/>
        <w:rPr>
          <w:rFonts w:cs="Courier New"/>
          <w:noProof w:val="0"/>
          <w:szCs w:val="16"/>
        </w:rPr>
      </w:pPr>
    </w:p>
    <w:p w14:paraId="26351944" w14:textId="77777777" w:rsidR="0087351F" w:rsidRPr="001C16AB" w:rsidRDefault="0087351F" w:rsidP="0087351F">
      <w:pPr>
        <w:pStyle w:val="H6"/>
      </w:pPr>
      <w:r w:rsidRPr="001C16AB">
        <w:rPr>
          <w:rFonts w:cs="Arial"/>
        </w:rPr>
        <w:t>(9)</w:t>
      </w:r>
    </w:p>
    <w:p w14:paraId="5E170684"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3461D45D"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81CC888"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BYE message }</w:t>
      </w:r>
    </w:p>
    <w:p w14:paraId="7345CD97" w14:textId="77777777" w:rsidR="0087351F" w:rsidRPr="001C16AB" w:rsidRDefault="0087351F" w:rsidP="0087351F">
      <w:pPr>
        <w:pStyle w:val="PL"/>
        <w:rPr>
          <w:rFonts w:cs="Courier New"/>
          <w:noProof w:val="0"/>
          <w:szCs w:val="16"/>
        </w:rPr>
      </w:pPr>
      <w:r w:rsidRPr="001C16AB">
        <w:rPr>
          <w:noProof w:val="0"/>
        </w:rPr>
        <w:t xml:space="preserve">    </w:t>
      </w:r>
      <w:r w:rsidRPr="001C16AB">
        <w:rPr>
          <w:b/>
          <w:noProof w:val="0"/>
        </w:rPr>
        <w:t>then</w:t>
      </w:r>
      <w:r w:rsidRPr="001C16AB">
        <w:rPr>
          <w:noProof w:val="0"/>
        </w:rPr>
        <w:t xml:space="preserve"> { the UE (MCVideo Client) sends a SIP 200 (OK) message and leaves the MCVideo session }</w:t>
      </w:r>
    </w:p>
    <w:p w14:paraId="57ECFEEF"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9FCF203" w14:textId="77777777" w:rsidR="0087351F" w:rsidRPr="001C16AB" w:rsidRDefault="0087351F" w:rsidP="0087351F">
      <w:pPr>
        <w:pStyle w:val="PL"/>
        <w:rPr>
          <w:rFonts w:cs="Courier New"/>
          <w:noProof w:val="0"/>
          <w:szCs w:val="16"/>
        </w:rPr>
      </w:pPr>
    </w:p>
    <w:p w14:paraId="37DD391A" w14:textId="77777777" w:rsidR="0087351F" w:rsidRPr="001C16AB" w:rsidRDefault="0087351F" w:rsidP="0087351F">
      <w:pPr>
        <w:pStyle w:val="H6"/>
      </w:pPr>
      <w:bookmarkStart w:id="366" w:name="_Toc52787489"/>
      <w:bookmarkStart w:id="367" w:name="_Toc52787669"/>
      <w:r w:rsidRPr="001C16AB">
        <w:t>6.1.1.2.2</w:t>
      </w:r>
      <w:r w:rsidRPr="001C16AB">
        <w:tab/>
        <w:t>Conformance requirements</w:t>
      </w:r>
      <w:bookmarkEnd w:id="366"/>
      <w:bookmarkEnd w:id="367"/>
    </w:p>
    <w:p w14:paraId="3CE47662" w14:textId="77777777" w:rsidR="0087351F" w:rsidRPr="001C16AB" w:rsidRDefault="0087351F" w:rsidP="0087351F">
      <w:r w:rsidRPr="001C16AB">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39E6293" w14:textId="77777777" w:rsidR="0087351F" w:rsidRPr="001C16AB" w:rsidRDefault="0087351F" w:rsidP="0087351F">
      <w:r w:rsidRPr="001C16AB">
        <w:t>[TS 24.281, clause 6.2.3.1.1]</w:t>
      </w:r>
    </w:p>
    <w:p w14:paraId="0E385422" w14:textId="77777777" w:rsidR="0087351F" w:rsidRPr="001C16AB" w:rsidRDefault="0087351F" w:rsidP="0087351F">
      <w:r w:rsidRPr="001C16AB">
        <w:t>When performing the automatic commencement mode procedures, the MCVideo client:</w:t>
      </w:r>
    </w:p>
    <w:p w14:paraId="22004EB5" w14:textId="77777777" w:rsidR="0087351F" w:rsidRPr="001C16AB" w:rsidRDefault="0087351F" w:rsidP="0087351F">
      <w:pPr>
        <w:pStyle w:val="B1"/>
      </w:pPr>
      <w:r w:rsidRPr="001C16AB">
        <w:t>1)</w:t>
      </w:r>
      <w:r w:rsidRPr="001C16AB">
        <w:tab/>
        <w:t>shall accept the SIP INVITE request and generate a SIP 200 (OK) response according to rules and procedures of 3GPP TS 24.229 [11];</w:t>
      </w:r>
    </w:p>
    <w:p w14:paraId="00D82BA2" w14:textId="77777777" w:rsidR="0087351F" w:rsidRPr="001C16AB" w:rsidRDefault="0087351F" w:rsidP="0087351F">
      <w:pPr>
        <w:pStyle w:val="B1"/>
      </w:pPr>
      <w:r w:rsidRPr="001C16AB">
        <w:t>2)</w:t>
      </w:r>
      <w:r w:rsidRPr="001C16AB">
        <w:tab/>
        <w:t>shall include the option tag "timer" in a Require header field of the SIP 200 (OK) response;</w:t>
      </w:r>
    </w:p>
    <w:p w14:paraId="000E89F9" w14:textId="77777777" w:rsidR="0087351F" w:rsidRPr="001C16AB" w:rsidRDefault="0087351F" w:rsidP="0087351F">
      <w:pPr>
        <w:pStyle w:val="B1"/>
      </w:pPr>
      <w:r w:rsidRPr="001C16AB">
        <w:t>3)</w:t>
      </w:r>
      <w:r w:rsidRPr="001C16AB">
        <w:tab/>
        <w:t>shall include the g.3gpp.mc</w:t>
      </w:r>
      <w:r w:rsidRPr="001C16AB">
        <w:rPr>
          <w:lang w:eastAsia="zh-CN"/>
        </w:rPr>
        <w:t>video</w:t>
      </w:r>
      <w:r w:rsidRPr="001C16AB">
        <w:t xml:space="preserve"> media feature tag in the Contact header field of the SIP 200 (OK) response;</w:t>
      </w:r>
    </w:p>
    <w:p w14:paraId="48CFB7B3" w14:textId="77777777" w:rsidR="0087351F" w:rsidRPr="001C16AB" w:rsidRDefault="0087351F" w:rsidP="0087351F">
      <w:pPr>
        <w:pStyle w:val="B1"/>
      </w:pPr>
      <w:r w:rsidRPr="001C16AB">
        <w:lastRenderedPageBreak/>
        <w:t>4)</w:t>
      </w:r>
      <w:r w:rsidRPr="001C16AB">
        <w:tab/>
        <w:t xml:space="preserve">shall include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in the Contact header field of the SIP 200 (OK) response;</w:t>
      </w:r>
    </w:p>
    <w:p w14:paraId="63C733BD" w14:textId="77777777" w:rsidR="0087351F" w:rsidRPr="001C16AB" w:rsidRDefault="0087351F" w:rsidP="0087351F">
      <w:pPr>
        <w:pStyle w:val="B1"/>
      </w:pPr>
      <w:r w:rsidRPr="001C16AB">
        <w:t>5)</w:t>
      </w:r>
      <w:r w:rsidRPr="001C16AB">
        <w:tab/>
        <w:t>shall include the Session-Expires header field in the SIP 200 (OK) response and start the SIP session timer according to IETF RFC 4028 [23]. The "refresher" parameter in the Session-Expires header field shall be set to "uas";</w:t>
      </w:r>
    </w:p>
    <w:p w14:paraId="6C18C7F4" w14:textId="77777777" w:rsidR="0087351F" w:rsidRPr="001C16AB" w:rsidRDefault="0087351F" w:rsidP="0087351F">
      <w:pPr>
        <w:pStyle w:val="B1"/>
      </w:pPr>
      <w:r w:rsidRPr="001C16AB">
        <w:t>6)</w:t>
      </w:r>
      <w:r w:rsidRPr="001C16A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DBBC3DF" w14:textId="77777777" w:rsidR="0087351F" w:rsidRPr="001C16AB" w:rsidRDefault="0087351F" w:rsidP="0087351F">
      <w:pPr>
        <w:pStyle w:val="B1"/>
      </w:pPr>
      <w:r w:rsidRPr="001C16AB">
        <w:t>7)</w:t>
      </w:r>
      <w:r w:rsidRPr="001C16A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755E899" w14:textId="77777777" w:rsidR="0087351F" w:rsidRPr="001C16AB" w:rsidRDefault="0087351F" w:rsidP="0087351F">
      <w:pPr>
        <w:pStyle w:val="NO"/>
      </w:pPr>
      <w:r w:rsidRPr="001C16AB">
        <w:t>NOTE:</w:t>
      </w:r>
      <w:r w:rsidRPr="001C16AB">
        <w:tab/>
        <w:t>In the case of a new emergency call where the terminating client is using a pre-established session, the SIP INVITE request containing a Replaces header is used to replace the pre-established session.</w:t>
      </w:r>
    </w:p>
    <w:p w14:paraId="35C92454" w14:textId="77777777" w:rsidR="0087351F" w:rsidRPr="001C16AB" w:rsidRDefault="0087351F" w:rsidP="0087351F">
      <w:pPr>
        <w:pStyle w:val="B1"/>
      </w:pPr>
      <w:r w:rsidRPr="001C16AB">
        <w:t>8)</w:t>
      </w:r>
      <w:r w:rsidRPr="001C16AB">
        <w:tab/>
        <w:t>shall send the SIP 200 (OK) response towards the MCVideo server according to rules and procedures of 3GPP TS 24.229 [11];</w:t>
      </w:r>
    </w:p>
    <w:p w14:paraId="00836FFA" w14:textId="77777777" w:rsidR="0087351F" w:rsidRPr="001C16AB" w:rsidRDefault="0087351F" w:rsidP="0087351F">
      <w:pPr>
        <w:pStyle w:val="B1"/>
      </w:pPr>
      <w:r w:rsidRPr="001C16AB">
        <w:t>9)</w:t>
      </w:r>
      <w:r w:rsidRPr="001C16AB">
        <w:tab/>
        <w:t>shall, if the incoming SIP INVITE request contains a Replaces header field, release the pre-established session identified by the contents of the Replaces header field; and</w:t>
      </w:r>
    </w:p>
    <w:p w14:paraId="4D6B8BE8" w14:textId="77777777" w:rsidR="0087351F" w:rsidRPr="001C16AB" w:rsidRDefault="0087351F" w:rsidP="0087351F">
      <w:pPr>
        <w:pStyle w:val="B1"/>
      </w:pPr>
      <w:r w:rsidRPr="001C16AB">
        <w:t>10)</w:t>
      </w:r>
      <w:r w:rsidRPr="001C16AB">
        <w:tab/>
        <w:t>shall interact with the media plane as specified in 3GPP TS 24.</w:t>
      </w:r>
      <w:r w:rsidRPr="001C16AB">
        <w:rPr>
          <w:lang w:eastAsia="zh-CN"/>
        </w:rPr>
        <w:t>581</w:t>
      </w:r>
      <w:r w:rsidRPr="001C16AB">
        <w:t xml:space="preserve"> [5]. </w:t>
      </w:r>
    </w:p>
    <w:p w14:paraId="31E32511" w14:textId="77777777" w:rsidR="0087351F" w:rsidRPr="001C16AB" w:rsidRDefault="0087351F" w:rsidP="0087351F">
      <w:r w:rsidRPr="001C16AB">
        <w:t>When NAT traversal is supported by the MCVideo client and when the MCVideo client is behind a NAT, generation of SIP responses is done as specified in this subclause and as specified in IETF RFC 5626 [35].</w:t>
      </w:r>
    </w:p>
    <w:p w14:paraId="7211BDB0" w14:textId="77777777" w:rsidR="0087351F" w:rsidRPr="001C16AB" w:rsidRDefault="0087351F" w:rsidP="0087351F">
      <w:r w:rsidRPr="001C16AB">
        <w:t>[TS 24.281, clause 6.2.3.1.2]</w:t>
      </w:r>
    </w:p>
    <w:p w14:paraId="2DA6F1D7" w14:textId="77777777" w:rsidR="0087351F" w:rsidRPr="001C16AB" w:rsidRDefault="0087351F" w:rsidP="0087351F">
      <w:r w:rsidRPr="001C16AB">
        <w:t>When performing the automatic commencement mode procedures, the MCVideo client shall follow the procedures in subclause 6.2.3.1.1 with the following clarification:</w:t>
      </w:r>
    </w:p>
    <w:p w14:paraId="789883F8" w14:textId="77777777" w:rsidR="0087351F" w:rsidRPr="001C16AB" w:rsidRDefault="0087351F" w:rsidP="0087351F">
      <w:pPr>
        <w:pStyle w:val="B1"/>
      </w:pPr>
      <w:r w:rsidRPr="001C16AB">
        <w:t>-</w:t>
      </w:r>
      <w:r w:rsidRPr="001C16AB">
        <w:tab/>
        <w:t>The MCVideo client may include a P-Answer-State header field with the value "Confirmed" as specified in IETF RFC 4964 [30] in the SIP 200 (OK) response.</w:t>
      </w:r>
    </w:p>
    <w:p w14:paraId="0E0BAA26" w14:textId="77777777" w:rsidR="0087351F" w:rsidRPr="001C16AB" w:rsidRDefault="0087351F" w:rsidP="0087351F">
      <w:bookmarkStart w:id="368" w:name="14f4399e2adfb55a__Toc427695827"/>
      <w:bookmarkStart w:id="369" w:name="14f4399e2adfb55a__Toc427696227"/>
      <w:bookmarkStart w:id="370" w:name="14f4399e2adfb55a__Toc427696626"/>
      <w:bookmarkStart w:id="371" w:name="14f4399e2adfb55a__Toc427698228"/>
      <w:bookmarkEnd w:id="368"/>
      <w:bookmarkEnd w:id="369"/>
      <w:bookmarkEnd w:id="370"/>
      <w:bookmarkEnd w:id="371"/>
      <w:r w:rsidRPr="001C16AB">
        <w:t>[TS 24.281, clause 9.2.1.2.1.2]</w:t>
      </w:r>
    </w:p>
    <w:p w14:paraId="708B1A64" w14:textId="77777777" w:rsidR="0087351F" w:rsidRPr="001C16AB" w:rsidRDefault="0087351F" w:rsidP="0087351F">
      <w:r w:rsidRPr="001C16AB">
        <w:t>In the procedures in this subclause:</w:t>
      </w:r>
    </w:p>
    <w:p w14:paraId="23805D13" w14:textId="77777777" w:rsidR="0087351F" w:rsidRPr="001C16AB" w:rsidRDefault="0087351F" w:rsidP="0087351F">
      <w:pPr>
        <w:pStyle w:val="B1"/>
      </w:pPr>
      <w:r w:rsidRPr="001C16AB">
        <w:t>1)</w:t>
      </w:r>
      <w:r w:rsidRPr="001C16AB">
        <w:tab/>
        <w:t>emergency indication in an incoming SIP INVITE request refers to the &lt;emergency-ind&gt; element of the application/vnd.3gpp.mc</w:t>
      </w:r>
      <w:r w:rsidRPr="001C16AB">
        <w:rPr>
          <w:lang w:eastAsia="zh-CN"/>
        </w:rPr>
        <w:t>video</w:t>
      </w:r>
      <w:r w:rsidRPr="001C16AB">
        <w:t>-info+xml MIME body; and</w:t>
      </w:r>
    </w:p>
    <w:p w14:paraId="0E7F675D" w14:textId="77777777" w:rsidR="0087351F" w:rsidRPr="001C16AB" w:rsidRDefault="0087351F" w:rsidP="0087351F">
      <w:pPr>
        <w:pStyle w:val="B1"/>
      </w:pPr>
      <w:r w:rsidRPr="001C16AB">
        <w:t>2)</w:t>
      </w:r>
      <w:r w:rsidRPr="001C16AB">
        <w:tab/>
        <w:t>imminent peril indication in an incoming SIP INVITE request refers to the &lt;imminentperil-ind&gt; element of the application/vnd.3gpp.mc</w:t>
      </w:r>
      <w:r w:rsidRPr="001C16AB">
        <w:rPr>
          <w:lang w:eastAsia="zh-CN"/>
        </w:rPr>
        <w:t>video</w:t>
      </w:r>
      <w:r w:rsidRPr="001C16AB">
        <w:t>-info+xml MIME body.</w:t>
      </w:r>
    </w:p>
    <w:p w14:paraId="48AD1CDF" w14:textId="77777777" w:rsidR="0087351F" w:rsidRPr="001C16AB" w:rsidRDefault="0087351F" w:rsidP="0087351F">
      <w:r w:rsidRPr="001C16AB">
        <w:t>Upon receipt of an initial SIP INVITE request, the MCVideo client shall follow the procedures for termination of multimedia sessions in the IM CN subsystem as specified in 3GPP TS 24.229 [</w:t>
      </w:r>
      <w:r w:rsidRPr="001C16AB">
        <w:rPr>
          <w:lang w:eastAsia="zh-CN"/>
        </w:rPr>
        <w:t>11</w:t>
      </w:r>
      <w:r w:rsidRPr="001C16AB">
        <w:t>] with the clarifications below.</w:t>
      </w:r>
    </w:p>
    <w:p w14:paraId="343978CB" w14:textId="77777777" w:rsidR="0087351F" w:rsidRPr="001C16AB" w:rsidRDefault="0087351F" w:rsidP="0087351F">
      <w:r w:rsidRPr="001C16AB">
        <w:t>The MCVideo client:</w:t>
      </w:r>
    </w:p>
    <w:p w14:paraId="1BDBDF29" w14:textId="77777777" w:rsidR="0087351F" w:rsidRPr="001C16AB" w:rsidRDefault="0087351F" w:rsidP="0087351F">
      <w:pPr>
        <w:pStyle w:val="B1"/>
      </w:pPr>
      <w:r w:rsidRPr="001C16AB">
        <w:t>1)</w:t>
      </w:r>
      <w:r w:rsidRPr="001C16AB">
        <w:tab/>
        <w:t>may reject the SIP INVITE request if either of the following conditions are met:</w:t>
      </w:r>
    </w:p>
    <w:p w14:paraId="5D0CF272" w14:textId="77777777" w:rsidR="0087351F" w:rsidRPr="001C16AB" w:rsidRDefault="0087351F" w:rsidP="0087351F">
      <w:pPr>
        <w:pStyle w:val="B2"/>
      </w:pPr>
      <w:r w:rsidRPr="001C16AB">
        <w:t>a)</w:t>
      </w:r>
      <w:r w:rsidRPr="001C16AB">
        <w:tab/>
        <w:t>MCVideo client does not have enough resources to handle the call; or</w:t>
      </w:r>
    </w:p>
    <w:p w14:paraId="54BDF55A" w14:textId="77777777" w:rsidR="0087351F" w:rsidRPr="001C16AB" w:rsidRDefault="0087351F" w:rsidP="0087351F">
      <w:pPr>
        <w:pStyle w:val="B2"/>
      </w:pPr>
      <w:r w:rsidRPr="001C16AB">
        <w:t>b)</w:t>
      </w:r>
      <w:r w:rsidRPr="001C16AB">
        <w:tab/>
        <w:t>any other reason outside the scope of this specification;</w:t>
      </w:r>
    </w:p>
    <w:p w14:paraId="167A53CA" w14:textId="77777777" w:rsidR="0087351F" w:rsidRPr="001C16AB" w:rsidRDefault="0087351F" w:rsidP="0087351F">
      <w:pPr>
        <w:pStyle w:val="B1"/>
      </w:pPr>
      <w:r w:rsidRPr="001C16AB">
        <w:t>2)</w:t>
      </w:r>
      <w:r w:rsidRPr="001C16AB">
        <w:tab/>
        <w:t>if the SIP INVITE request is rejected in step 1), shall respond toward participating MCVideo function either with appropriate reject code as specified in 3GPP TS 24.229 [51] and warning texts as specified in subclause </w:t>
      </w:r>
      <w:r w:rsidRPr="001C16AB">
        <w:rPr>
          <w:lang w:eastAsia="zh-CN"/>
        </w:rPr>
        <w:t>4.4.2</w:t>
      </w:r>
      <w:r w:rsidRPr="001C16AB">
        <w:t xml:space="preserve"> or with SIP 480 (Temporarily unavailable) response not including warning texts if the user is authorised to restrict the reason for failure and skip the rest of the steps of this subclause;</w:t>
      </w:r>
    </w:p>
    <w:p w14:paraId="6DED3AE8" w14:textId="77777777" w:rsidR="0087351F" w:rsidRPr="001C16AB" w:rsidRDefault="0087351F" w:rsidP="0087351F">
      <w:pPr>
        <w:pStyle w:val="NO"/>
      </w:pPr>
      <w:r w:rsidRPr="001C16AB">
        <w:t>NOTE:</w:t>
      </w:r>
      <w:r w:rsidRPr="001C16AB">
        <w:tab/>
        <w:t>If the SIP INVITE request contains an emergency indication or imminent peril indication, the MCVideo client can by means beyond the scope of this specification choose to accept the request.</w:t>
      </w:r>
    </w:p>
    <w:p w14:paraId="40F9BDE8" w14:textId="77777777" w:rsidR="0087351F" w:rsidRPr="001C16AB" w:rsidRDefault="0087351F" w:rsidP="0087351F">
      <w:pPr>
        <w:pStyle w:val="B1"/>
      </w:pPr>
      <w:r w:rsidRPr="001C16AB">
        <w:lastRenderedPageBreak/>
        <w:t>3)</w:t>
      </w:r>
      <w:r w:rsidRPr="001C16AB">
        <w:tab/>
        <w:t>shall check if a Resource-Priority header field is included in the incoming SIP INVITE request and may perform further actions outside the scope of this specification to act upon an included Resource-Priority header field as specified in 3GPP TS 24.229 [</w:t>
      </w:r>
      <w:r w:rsidRPr="001C16AB">
        <w:rPr>
          <w:lang w:eastAsia="zh-CN"/>
        </w:rPr>
        <w:t>11</w:t>
      </w:r>
      <w:r w:rsidRPr="001C16AB">
        <w:t>];</w:t>
      </w:r>
    </w:p>
    <w:p w14:paraId="47F74F36" w14:textId="77777777" w:rsidR="0087351F" w:rsidRPr="001C16AB" w:rsidRDefault="0087351F" w:rsidP="0087351F">
      <w:pPr>
        <w:pStyle w:val="B1"/>
      </w:pPr>
      <w:r w:rsidRPr="001C16AB">
        <w:t>4)</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&lt;emergency-ind&gt; element set to a value of "true":</w:t>
      </w:r>
    </w:p>
    <w:p w14:paraId="75A6B3F7" w14:textId="77777777" w:rsidR="0087351F" w:rsidRPr="001C16AB" w:rsidRDefault="0087351F" w:rsidP="0087351F">
      <w:pPr>
        <w:pStyle w:val="B2"/>
      </w:pPr>
      <w:r w:rsidRPr="001C16AB">
        <w:t>a)</w:t>
      </w:r>
      <w:r w:rsidRPr="001C16AB">
        <w:tab/>
        <w:t>should display to the MCVideo user an indication that this is a SIP INVITE request for an MCVideo emergency group call and:</w:t>
      </w:r>
    </w:p>
    <w:p w14:paraId="1752F368" w14:textId="77777777" w:rsidR="0087351F" w:rsidRPr="001C16AB" w:rsidRDefault="0087351F" w:rsidP="0087351F">
      <w:pPr>
        <w:pStyle w:val="B3"/>
      </w:pPr>
      <w:r w:rsidRPr="001C16AB">
        <w:t>i)</w:t>
      </w:r>
      <w:r w:rsidRPr="001C16AB">
        <w:tab/>
        <w:t>should display the MCVideo ID of the originator of the MCVideo emergency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w:t>
      </w:r>
    </w:p>
    <w:p w14:paraId="6450AD2D" w14:textId="77777777" w:rsidR="0087351F" w:rsidRPr="001C16AB" w:rsidRDefault="0087351F" w:rsidP="0087351F">
      <w:pPr>
        <w:pStyle w:val="B3"/>
      </w:pPr>
      <w:r w:rsidRPr="001C16AB">
        <w:t>ii)</w:t>
      </w:r>
      <w:r w:rsidRPr="001C16AB">
        <w:tab/>
        <w:t>should display the MCVideo group identity of the group with the emergency condition contained in the &lt;mc</w:t>
      </w:r>
      <w:r w:rsidRPr="001C16AB">
        <w:rPr>
          <w:lang w:eastAsia="zh-CN"/>
        </w:rPr>
        <w:t>video</w:t>
      </w:r>
      <w:r w:rsidRPr="001C16AB">
        <w:t>-calling-group-id&gt; element; and</w:t>
      </w:r>
    </w:p>
    <w:p w14:paraId="061093BC" w14:textId="77777777" w:rsidR="0087351F" w:rsidRPr="001C16AB" w:rsidRDefault="0087351F" w:rsidP="0087351F">
      <w:pPr>
        <w:pStyle w:val="B3"/>
      </w:pPr>
      <w:r w:rsidRPr="001C16AB">
        <w:t>iii)</w:t>
      </w:r>
      <w:r w:rsidRPr="001C16AB">
        <w:tab/>
        <w:t>if the &lt;alert-ind&gt; element is set to "true", should display to the MCVideo user an indication of the MCVideo emergency alert and associated information;</w:t>
      </w:r>
    </w:p>
    <w:p w14:paraId="4500347D" w14:textId="77777777" w:rsidR="0087351F" w:rsidRPr="001C16AB" w:rsidRDefault="0087351F" w:rsidP="0087351F">
      <w:pPr>
        <w:pStyle w:val="B2"/>
      </w:pPr>
      <w:r w:rsidRPr="001C16AB">
        <w:t>b)</w:t>
      </w:r>
      <w:r w:rsidRPr="001C16AB">
        <w:tab/>
        <w:t>shall set the MCVideo emergency group state to "MVEG 2: in-progress";</w:t>
      </w:r>
    </w:p>
    <w:p w14:paraId="33EA8B28" w14:textId="77777777" w:rsidR="0087351F" w:rsidRPr="001C16AB" w:rsidRDefault="0087351F" w:rsidP="0087351F">
      <w:pPr>
        <w:pStyle w:val="B2"/>
      </w:pPr>
      <w:r w:rsidRPr="001C16AB">
        <w:t>c)</w:t>
      </w:r>
      <w:r w:rsidRPr="001C16AB">
        <w:tab/>
        <w:t>shall set the MCVideo imminent peril group state to "MVIG 1: no-imminent-peril"; and</w:t>
      </w:r>
    </w:p>
    <w:p w14:paraId="47E95F03" w14:textId="77777777" w:rsidR="0087351F" w:rsidRPr="001C16AB" w:rsidRDefault="0087351F" w:rsidP="0087351F">
      <w:pPr>
        <w:pStyle w:val="B2"/>
      </w:pPr>
      <w:r w:rsidRPr="001C16AB">
        <w:t>d)</w:t>
      </w:r>
      <w:r w:rsidRPr="001C16AB">
        <w:tab/>
        <w:t>shall set the MCVideo imminent peril group call state to "MVIGC 1: imminent-peril-gc-capable"; otherwise</w:t>
      </w:r>
    </w:p>
    <w:p w14:paraId="5EEEDBFE" w14:textId="77777777" w:rsidR="0087351F" w:rsidRPr="001C16AB" w:rsidRDefault="0087351F" w:rsidP="0087351F">
      <w:pPr>
        <w:pStyle w:val="B1"/>
      </w:pPr>
      <w:r w:rsidRPr="001C16AB">
        <w:t>5)</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&lt;imminentperil-ind&gt; element set to a value of "true":</w:t>
      </w:r>
    </w:p>
    <w:p w14:paraId="0C7A7A51" w14:textId="77777777" w:rsidR="0087351F" w:rsidRPr="001C16AB" w:rsidRDefault="0087351F" w:rsidP="0087351F">
      <w:pPr>
        <w:pStyle w:val="B2"/>
      </w:pPr>
      <w:r w:rsidRPr="001C16AB">
        <w:t>a)</w:t>
      </w:r>
      <w:r w:rsidRPr="001C16AB">
        <w:tab/>
        <w:t>should display to the MCVideo user an indication that this is a SIP INVITE request for an MCVideo imminent peril group call and:</w:t>
      </w:r>
    </w:p>
    <w:p w14:paraId="51B31D23" w14:textId="77777777" w:rsidR="0087351F" w:rsidRPr="001C16AB" w:rsidRDefault="0087351F" w:rsidP="0087351F">
      <w:pPr>
        <w:pStyle w:val="B3"/>
      </w:pPr>
      <w:r w:rsidRPr="001C16AB">
        <w:t>i)</w:t>
      </w:r>
      <w:r w:rsidRPr="001C16AB">
        <w:tab/>
        <w:t>should display the MCVideo ID of the originator of the MCVideo imminent peril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 and</w:t>
      </w:r>
    </w:p>
    <w:p w14:paraId="5F71ABE4" w14:textId="77777777" w:rsidR="0087351F" w:rsidRPr="001C16AB" w:rsidRDefault="0087351F" w:rsidP="0087351F">
      <w:pPr>
        <w:pStyle w:val="B3"/>
      </w:pPr>
      <w:r w:rsidRPr="001C16AB">
        <w:t>ii)</w:t>
      </w:r>
      <w:r w:rsidRPr="001C16AB">
        <w:tab/>
        <w:t>should display the MCVideo group identity of the group with the imminent peril condition contained in the &lt;mc</w:t>
      </w:r>
      <w:r w:rsidRPr="001C16AB">
        <w:rPr>
          <w:lang w:eastAsia="zh-CN"/>
        </w:rPr>
        <w:t>video</w:t>
      </w:r>
      <w:r w:rsidRPr="001C16AB">
        <w:t>-calling-group-id&gt; element; and</w:t>
      </w:r>
    </w:p>
    <w:p w14:paraId="26DC446A" w14:textId="77777777" w:rsidR="0087351F" w:rsidRPr="001C16AB" w:rsidRDefault="0087351F" w:rsidP="0087351F">
      <w:pPr>
        <w:pStyle w:val="B2"/>
      </w:pPr>
      <w:r w:rsidRPr="001C16AB">
        <w:t>b)</w:t>
      </w:r>
      <w:r w:rsidRPr="001C16AB">
        <w:tab/>
        <w:t>shall set the MCVideo imminent peril group state to "MVIG 2: in-progress";</w:t>
      </w:r>
    </w:p>
    <w:p w14:paraId="6B395046" w14:textId="77777777" w:rsidR="0087351F" w:rsidRPr="001C16AB" w:rsidRDefault="0087351F" w:rsidP="0087351F">
      <w:pPr>
        <w:pStyle w:val="B1"/>
      </w:pPr>
      <w:r w:rsidRPr="001C16AB">
        <w:t>6)</w:t>
      </w:r>
      <w:r w:rsidRPr="001C16AB">
        <w:tab/>
        <w:t>may display to the MCVideo user the MCVideo ID of the inviting MCVideo user;</w:t>
      </w:r>
    </w:p>
    <w:p w14:paraId="10C98F5C" w14:textId="77777777" w:rsidR="0087351F" w:rsidRPr="001C16AB" w:rsidRDefault="0087351F" w:rsidP="0087351F">
      <w:pPr>
        <w:pStyle w:val="B1"/>
      </w:pPr>
      <w:r w:rsidRPr="001C16AB">
        <w:t>7)</w:t>
      </w:r>
      <w:r w:rsidRPr="001C16AB">
        <w:tab/>
        <w:t>shall perform the automatic commencement procedures specified in subclause </w:t>
      </w:r>
      <w:r w:rsidRPr="001C16AB">
        <w:rPr>
          <w:lang w:eastAsia="zh-CN"/>
        </w:rPr>
        <w:t>6.2.3.1.2</w:t>
      </w:r>
      <w:r w:rsidRPr="001C16AB">
        <w:t xml:space="preserve"> if one of the following conditions are met:</w:t>
      </w:r>
    </w:p>
    <w:p w14:paraId="1F8D6EB3" w14:textId="77777777" w:rsidR="0087351F" w:rsidRPr="001C16AB" w:rsidRDefault="0087351F" w:rsidP="0087351F">
      <w:pPr>
        <w:pStyle w:val="B2"/>
      </w:pPr>
      <w:r w:rsidRPr="001C16AB">
        <w:t>a)</w:t>
      </w:r>
      <w:r w:rsidRPr="001C16AB">
        <w:tab/>
        <w:t>SIP INVITE request contains an Answer-Mode header field with the value "Auto" and the MCVideo service setting at the invited MCVideo client for answering the call is set to automatic commencement mode; or</w:t>
      </w:r>
    </w:p>
    <w:p w14:paraId="0FDC9E4D" w14:textId="77777777" w:rsidR="0087351F" w:rsidRPr="001C16AB" w:rsidRDefault="0087351F" w:rsidP="0087351F">
      <w:pPr>
        <w:pStyle w:val="B2"/>
      </w:pPr>
      <w:r w:rsidRPr="001C16AB">
        <w:t>b)</w:t>
      </w:r>
      <w:r w:rsidRPr="001C16A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DB19836" w14:textId="77777777" w:rsidR="0087351F" w:rsidRPr="001C16AB" w:rsidRDefault="0087351F" w:rsidP="0087351F">
      <w:pPr>
        <w:pStyle w:val="B1"/>
      </w:pPr>
      <w:r w:rsidRPr="001C16AB">
        <w:t>8)</w:t>
      </w:r>
      <w:r w:rsidRPr="001C16AB">
        <w:tab/>
        <w:t>shall perform the manual commencement procedures specified in subclause </w:t>
      </w:r>
      <w:r w:rsidRPr="001C16AB">
        <w:rPr>
          <w:lang w:eastAsia="zh-CN"/>
        </w:rPr>
        <w:t>6.2.3.2.2</w:t>
      </w:r>
      <w:r w:rsidRPr="001C16AB">
        <w:t xml:space="preserve"> if one of the following conditions are met:</w:t>
      </w:r>
    </w:p>
    <w:p w14:paraId="412917D9" w14:textId="77777777" w:rsidR="0087351F" w:rsidRPr="001C16AB" w:rsidRDefault="0087351F" w:rsidP="0087351F">
      <w:pPr>
        <w:pStyle w:val="B2"/>
      </w:pPr>
      <w:r w:rsidRPr="001C16AB">
        <w:t>a)</w:t>
      </w:r>
      <w:r w:rsidRPr="001C16AB">
        <w:tab/>
        <w:t>SIP INVITE request contains an Answer-Mode header field with the value "Manual" and the MCVideo service setting at the invited MCVideo client for answering the call is to use manual commencement mode; or</w:t>
      </w:r>
    </w:p>
    <w:p w14:paraId="6084BD91" w14:textId="77777777" w:rsidR="0087351F" w:rsidRPr="001C16AB" w:rsidRDefault="0087351F" w:rsidP="0087351F">
      <w:pPr>
        <w:pStyle w:val="B2"/>
      </w:pPr>
      <w:r w:rsidRPr="001C16AB">
        <w:t>b)</w:t>
      </w:r>
      <w:r w:rsidRPr="001C16A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F69466E" w14:textId="77777777" w:rsidR="0087351F" w:rsidRPr="001C16AB" w:rsidRDefault="0087351F" w:rsidP="0087351F">
      <w:pPr>
        <w:pStyle w:val="B1"/>
      </w:pPr>
      <w:r w:rsidRPr="001C16AB">
        <w:t>9)</w:t>
      </w:r>
      <w:r w:rsidRPr="001C16AB">
        <w:tab/>
        <w:t>when the SIP 200 (OK) response to the SIP INVITE request is sent, may subscribe to the conference event package as specified in subclause </w:t>
      </w:r>
      <w:r w:rsidRPr="001C16AB">
        <w:rPr>
          <w:lang w:eastAsia="zh-CN"/>
        </w:rPr>
        <w:t>9.1.3.1</w:t>
      </w:r>
      <w:r w:rsidRPr="001C16AB">
        <w:t>.</w:t>
      </w:r>
    </w:p>
    <w:p w14:paraId="64BFD33C" w14:textId="77777777" w:rsidR="0087351F" w:rsidRPr="001C16AB" w:rsidRDefault="0087351F" w:rsidP="0087351F">
      <w:r w:rsidRPr="001C16AB">
        <w:lastRenderedPageBreak/>
        <w:t>[TS 24.281, clause 9.2.1.2.1.4]</w:t>
      </w:r>
    </w:p>
    <w:p w14:paraId="2E178681" w14:textId="77777777" w:rsidR="0087351F" w:rsidRPr="001C16AB" w:rsidRDefault="0087351F" w:rsidP="0087351F">
      <w:r w:rsidRPr="001C16AB">
        <w:t>This subclause covers both on-demand session and pre-established sessions.</w:t>
      </w:r>
    </w:p>
    <w:p w14:paraId="578FD74E" w14:textId="77777777" w:rsidR="0087351F" w:rsidRPr="001C16AB" w:rsidRDefault="0087351F" w:rsidP="0087351F">
      <w:r w:rsidRPr="001C16AB">
        <w:t>Upon receiving a request from an MCVideo user to cancel the in-progress emergency condition on a prearranged MCVideo group, the MCVideo client shall generate a SIP re-INVITE request by following the UE originating session procedures specified in 3GPP TS 24.229 [</w:t>
      </w:r>
      <w:r w:rsidRPr="001C16AB">
        <w:rPr>
          <w:lang w:eastAsia="zh-CN"/>
        </w:rPr>
        <w:t>11</w:t>
      </w:r>
      <w:r w:rsidRPr="001C16AB">
        <w:t>], with the clarifications given below.</w:t>
      </w:r>
    </w:p>
    <w:p w14:paraId="4443C060" w14:textId="77777777" w:rsidR="0087351F" w:rsidRPr="001C16AB" w:rsidRDefault="0087351F" w:rsidP="0087351F">
      <w:r w:rsidRPr="001C16AB">
        <w:t>The MCVideo client:</w:t>
      </w:r>
    </w:p>
    <w:p w14:paraId="7637F212" w14:textId="77777777" w:rsidR="0087351F" w:rsidRPr="001C16AB" w:rsidRDefault="0087351F" w:rsidP="0087351F">
      <w:pPr>
        <w:pStyle w:val="B1"/>
      </w:pPr>
      <w:r w:rsidRPr="001C16AB">
        <w:t>1)</w:t>
      </w:r>
      <w:r w:rsidRPr="001C16AB">
        <w:tab/>
        <w:t>if the MCVideo user is not authorised to cancel the in-progress emergency group state of the MCVideo group as determined by the procedures of subclause </w:t>
      </w:r>
      <w:r w:rsidRPr="001C16AB">
        <w:rPr>
          <w:lang w:eastAsia="zh-CN"/>
        </w:rPr>
        <w:t>6.2.8.1.7</w:t>
      </w:r>
      <w:r w:rsidRPr="001C16AB">
        <w:t>, the MCVideo client:</w:t>
      </w:r>
    </w:p>
    <w:p w14:paraId="5B4E9C84" w14:textId="77777777" w:rsidR="0087351F" w:rsidRPr="001C16AB" w:rsidRDefault="0087351F" w:rsidP="0087351F">
      <w:pPr>
        <w:pStyle w:val="B2"/>
      </w:pPr>
      <w:r w:rsidRPr="001C16AB">
        <w:t>a)</w:t>
      </w:r>
      <w:r w:rsidRPr="001C16AB">
        <w:tab/>
        <w:t>should indicate to the MCVideo user that they are not authorised to cancel the in-progress emergency group state of the MCVideo group; and</w:t>
      </w:r>
    </w:p>
    <w:p w14:paraId="71D75715" w14:textId="77777777" w:rsidR="0087351F" w:rsidRPr="001C16AB" w:rsidRDefault="0087351F" w:rsidP="0087351F">
      <w:pPr>
        <w:pStyle w:val="B2"/>
      </w:pPr>
      <w:r w:rsidRPr="001C16AB">
        <w:t>b)</w:t>
      </w:r>
      <w:r w:rsidRPr="001C16AB">
        <w:tab/>
        <w:t>shall skip the remaining steps of the current subclause;</w:t>
      </w:r>
    </w:p>
    <w:p w14:paraId="6D34A661" w14:textId="77777777" w:rsidR="0087351F" w:rsidRPr="001C16AB" w:rsidRDefault="0087351F" w:rsidP="0087351F">
      <w:pPr>
        <w:pStyle w:val="B2"/>
      </w:pPr>
      <w:r w:rsidRPr="001C16AB">
        <w:t>…</w:t>
      </w:r>
    </w:p>
    <w:p w14:paraId="17DFCADB" w14:textId="77777777" w:rsidR="0087351F" w:rsidRPr="001C16AB" w:rsidRDefault="0087351F" w:rsidP="0087351F">
      <w:r w:rsidRPr="001C16AB">
        <w:t>[TS 24.281, clause 9.2.1.2.1.6]</w:t>
      </w:r>
    </w:p>
    <w:p w14:paraId="7F75F185" w14:textId="77777777" w:rsidR="0087351F" w:rsidRPr="001C16AB" w:rsidRDefault="0087351F" w:rsidP="0087351F">
      <w:r w:rsidRPr="001C16AB">
        <w:t>This subclause covers both on-demand session.</w:t>
      </w:r>
    </w:p>
    <w:p w14:paraId="6ABF83D5" w14:textId="77777777" w:rsidR="0087351F" w:rsidRPr="001C16AB" w:rsidRDefault="0087351F" w:rsidP="0087351F">
      <w:r w:rsidRPr="001C16AB">
        <w:t>Upon receipt of a SIP re-INVITE request the MCVideo client:</w:t>
      </w:r>
    </w:p>
    <w:p w14:paraId="503180C8" w14:textId="77777777" w:rsidR="0087351F" w:rsidRPr="001C16AB" w:rsidRDefault="0087351F" w:rsidP="0087351F">
      <w:pPr>
        <w:pStyle w:val="B1"/>
      </w:pPr>
      <w:r w:rsidRPr="001C16AB">
        <w:t>1)</w:t>
      </w:r>
      <w:r w:rsidRPr="001C16AB">
        <w:tab/>
        <w:t>if the SIP re-INVITE request contains an application/vnd.3gpp.mcvideo-info+xml MIME body with the &lt;mcvideoinfo&gt; element containing the &lt;mcvideo-Params&gt; element with the &lt;emergency-ind&gt; element set to a value of "true":</w:t>
      </w:r>
    </w:p>
    <w:p w14:paraId="162662E8" w14:textId="77777777" w:rsidR="0087351F" w:rsidRPr="001C16AB" w:rsidRDefault="0087351F" w:rsidP="0087351F">
      <w:pPr>
        <w:pStyle w:val="B2"/>
      </w:pPr>
      <w:r w:rsidRPr="001C16AB">
        <w:t>a)</w:t>
      </w:r>
      <w:r w:rsidRPr="001C16AB">
        <w:tab/>
        <w:t>should display to the MCVideo user the MCVideo ID of the originator of the MCVideo emergency group call and an indication that this is an MCVideo emergency group call;</w:t>
      </w:r>
    </w:p>
    <w:p w14:paraId="59AD277C" w14:textId="77777777" w:rsidR="0087351F" w:rsidRPr="001C16AB" w:rsidRDefault="0087351F" w:rsidP="0087351F">
      <w:pPr>
        <w:pStyle w:val="B2"/>
      </w:pPr>
      <w:r w:rsidRPr="001C16AB">
        <w:t>b)</w:t>
      </w:r>
      <w:r w:rsidRPr="001C16AB">
        <w:tab/>
        <w:t>if the &lt;mcvideoinfo&gt; element containing the &lt;mcvideo-Params&gt; element contains an &lt;alert-ind&gt; element set to "true", should display to the MCVideo user an indication of the MCVideo emergency alert and associated information;</w:t>
      </w:r>
    </w:p>
    <w:p w14:paraId="62D0ABA4" w14:textId="77777777" w:rsidR="0087351F" w:rsidRPr="001C16AB" w:rsidRDefault="0087351F" w:rsidP="0087351F">
      <w:pPr>
        <w:pStyle w:val="B2"/>
      </w:pPr>
      <w:r w:rsidRPr="001C16AB">
        <w:t>c)</w:t>
      </w:r>
      <w:r w:rsidRPr="001C16AB">
        <w:tab/>
        <w:t xml:space="preserve">shall set the MCVideo emergency group state to "MVEG 2: in-progress"; </w:t>
      </w:r>
    </w:p>
    <w:p w14:paraId="7A55AC7C" w14:textId="77777777" w:rsidR="0087351F" w:rsidRPr="001C16AB" w:rsidRDefault="0087351F" w:rsidP="0087351F">
      <w:pPr>
        <w:pStyle w:val="B2"/>
      </w:pPr>
      <w:r w:rsidRPr="001C16AB">
        <w:t>d)</w:t>
      </w:r>
      <w:r w:rsidRPr="001C16AB">
        <w:tab/>
        <w:t>shall set the MCVideo imminent peril group state to "MVIG 1: no-imminent-peril"; and</w:t>
      </w:r>
    </w:p>
    <w:p w14:paraId="43C6FF31" w14:textId="77777777" w:rsidR="0087351F" w:rsidRPr="001C16AB" w:rsidRDefault="0087351F" w:rsidP="0087351F">
      <w:pPr>
        <w:pStyle w:val="B2"/>
      </w:pPr>
      <w:r w:rsidRPr="001C16AB">
        <w:t>e)</w:t>
      </w:r>
      <w:r w:rsidRPr="001C16AB">
        <w:tab/>
        <w:t>shall set the MCVideo imminent peril group call state to "MVIGC 1: imminent-peril-gc-capable";</w:t>
      </w:r>
    </w:p>
    <w:p w14:paraId="4438D53D" w14:textId="77777777" w:rsidR="0087351F" w:rsidRPr="001C16AB" w:rsidRDefault="0087351F" w:rsidP="0087351F">
      <w:pPr>
        <w:pStyle w:val="B1"/>
      </w:pPr>
      <w:r w:rsidRPr="001C16AB">
        <w:t>2)</w:t>
      </w:r>
      <w:r w:rsidRPr="001C16AB">
        <w:tab/>
        <w:t>if the SIP re-INVITE request contains an application/vnd.3gpp.mcvideo-info+xml MIME body with the &lt;mcvideoinfo&gt; element containing the &lt;mcvideo-Params&gt; element with the &lt;imminentperil-ind&gt; element set to a value of "true":</w:t>
      </w:r>
    </w:p>
    <w:p w14:paraId="53596837" w14:textId="77777777" w:rsidR="0087351F" w:rsidRPr="001C16AB" w:rsidRDefault="0087351F" w:rsidP="0087351F">
      <w:pPr>
        <w:pStyle w:val="B2"/>
      </w:pPr>
      <w:r w:rsidRPr="001C16AB">
        <w:t>a)</w:t>
      </w:r>
      <w:r w:rsidRPr="001C16AB">
        <w:tab/>
        <w:t>should display to the MCVideo user the MCVideo ID of the originator of the MCVideo imminent peril group call and an indication that this is an MCVideo imminent peril group call; and</w:t>
      </w:r>
    </w:p>
    <w:p w14:paraId="27FFE4C4" w14:textId="77777777" w:rsidR="0087351F" w:rsidRPr="001C16AB" w:rsidRDefault="0087351F" w:rsidP="0087351F">
      <w:pPr>
        <w:pStyle w:val="B2"/>
      </w:pPr>
      <w:r w:rsidRPr="001C16AB">
        <w:t>b)</w:t>
      </w:r>
      <w:r w:rsidRPr="001C16AB">
        <w:tab/>
        <w:t>shall set the MCVideo imminent peril group state to "MIG 2: in-progress";</w:t>
      </w:r>
    </w:p>
    <w:p w14:paraId="1EF8046E" w14:textId="77777777" w:rsidR="0087351F" w:rsidRPr="001C16AB" w:rsidRDefault="0087351F" w:rsidP="0087351F">
      <w:pPr>
        <w:pStyle w:val="B1"/>
      </w:pPr>
      <w:r w:rsidRPr="001C16AB">
        <w:t>3)</w:t>
      </w:r>
      <w:r w:rsidRPr="001C16AB">
        <w:tab/>
        <w:t>if the SIP re-INVITE request contains an application/vnd.3gpp.mcvideo-info+xml MIME body with the &lt;mcvideoinfo&gt; element containing the &lt;mcvideo-Params&gt; element with the &lt;emergency-ind&gt; element set to a value of "false":</w:t>
      </w:r>
    </w:p>
    <w:p w14:paraId="2BCE9F8B" w14:textId="77777777" w:rsidR="0087351F" w:rsidRPr="001C16AB" w:rsidRDefault="0087351F" w:rsidP="0087351F">
      <w:pPr>
        <w:pStyle w:val="B2"/>
      </w:pPr>
      <w:r w:rsidRPr="001C16AB">
        <w:t>a)</w:t>
      </w:r>
      <w:r w:rsidRPr="001C16AB">
        <w:tab/>
        <w:t>should display to the MCVideo user the MCVideo ID of the MCVideo user cancelling the MCVideo emergency group call;</w:t>
      </w:r>
    </w:p>
    <w:p w14:paraId="30CB5816" w14:textId="77777777" w:rsidR="0087351F" w:rsidRPr="001C16AB" w:rsidRDefault="0087351F" w:rsidP="0087351F">
      <w:pPr>
        <w:pStyle w:val="B2"/>
      </w:pPr>
      <w:r w:rsidRPr="001C16AB">
        <w:t>b)</w:t>
      </w:r>
      <w:r w:rsidRPr="001C16AB">
        <w:tab/>
        <w:t>if the &lt;mcvideoinfo&gt; element containing the &lt;mcvideo-Params&gt; element contains an &lt;alert-ind&gt; element set to "false":</w:t>
      </w:r>
    </w:p>
    <w:p w14:paraId="03FF0D80" w14:textId="77777777" w:rsidR="0087351F" w:rsidRPr="001C16AB" w:rsidRDefault="0087351F" w:rsidP="0087351F">
      <w:pPr>
        <w:pStyle w:val="B3"/>
      </w:pPr>
      <w:r w:rsidRPr="001C16AB">
        <w:t>i)</w:t>
      </w:r>
      <w:r w:rsidRPr="001C16AB">
        <w:tab/>
        <w:t>should display to the MCVideo user an indication of the MCVideo emergency alert cancellation and the MCVideo ID of the MCVideo user cancelling the MCVideo emergency alert; and</w:t>
      </w:r>
    </w:p>
    <w:p w14:paraId="6AB5A23E" w14:textId="77777777" w:rsidR="0087351F" w:rsidRPr="001C16AB" w:rsidRDefault="0087351F" w:rsidP="0087351F">
      <w:pPr>
        <w:pStyle w:val="B3"/>
      </w:pPr>
      <w:r w:rsidRPr="001C16AB">
        <w:t>ii)</w:t>
      </w:r>
      <w:r w:rsidRPr="001C16AB">
        <w:tab/>
        <w:t>if the SIP re-INVITE request contains an application/vnd.3gpp.mcvideo-info+xml MIME body including an &lt;originated-by&gt; element:</w:t>
      </w:r>
    </w:p>
    <w:p w14:paraId="551E0DF2" w14:textId="77777777" w:rsidR="0087351F" w:rsidRPr="001C16AB" w:rsidRDefault="0087351F" w:rsidP="0087351F">
      <w:pPr>
        <w:pStyle w:val="B4"/>
      </w:pPr>
      <w:r w:rsidRPr="001C16AB">
        <w:lastRenderedPageBreak/>
        <w:t>A)</w:t>
      </w:r>
      <w:r w:rsidRPr="001C16AB">
        <w:tab/>
        <w:t>should display to the MCVideo user the MCVideo ID contained in the &lt;originated-by&gt; element of the MCVideo user that originated the MCVideo emergency alert; and</w:t>
      </w:r>
    </w:p>
    <w:p w14:paraId="7D09EC8E" w14:textId="77777777" w:rsidR="0087351F" w:rsidRPr="001C16AB" w:rsidRDefault="0087351F" w:rsidP="0087351F">
      <w:pPr>
        <w:pStyle w:val="B4"/>
      </w:pPr>
      <w:r w:rsidRPr="001C16AB">
        <w:t>B)</w:t>
      </w:r>
      <w:r w:rsidRPr="001C16AB">
        <w:tab/>
        <w:t>if the MCVideo ID contained in the &lt;originated-by&gt; element is the MCVideo ID of the receiving MCVideo user shall set the MCVideo emergency alert state to "MVEA 1: no-alert";</w:t>
      </w:r>
    </w:p>
    <w:p w14:paraId="00C4F628" w14:textId="77777777" w:rsidR="0087351F" w:rsidRPr="001C16AB" w:rsidRDefault="0087351F" w:rsidP="0087351F">
      <w:pPr>
        <w:pStyle w:val="B2"/>
      </w:pPr>
      <w:r w:rsidRPr="001C16AB">
        <w:t>c)</w:t>
      </w:r>
      <w:r w:rsidRPr="001C16AB">
        <w:tab/>
        <w:t>shall set the MCVideo emergency group state to "MVEG 1: no-emergency"; and</w:t>
      </w:r>
    </w:p>
    <w:p w14:paraId="1F2405AB" w14:textId="77777777" w:rsidR="0087351F" w:rsidRPr="001C16AB" w:rsidRDefault="0087351F" w:rsidP="0087351F">
      <w:pPr>
        <w:pStyle w:val="B2"/>
      </w:pPr>
      <w:r w:rsidRPr="001C16AB">
        <w:t>d)</w:t>
      </w:r>
      <w:r w:rsidRPr="001C16AB">
        <w:tab/>
        <w:t>if the MCVideo emergency group call state of the group is set to "MVEGC 3: emergency-call-granted", shall set the MCVideo emergency group call state of the group to "MVEGC 1: emergency-gc-capable";</w:t>
      </w:r>
    </w:p>
    <w:p w14:paraId="43FA403F" w14:textId="77777777" w:rsidR="0087351F" w:rsidRPr="001C16AB" w:rsidRDefault="0087351F" w:rsidP="0087351F">
      <w:pPr>
        <w:pStyle w:val="B1"/>
      </w:pPr>
      <w:r w:rsidRPr="001C16AB">
        <w:t>4)</w:t>
      </w:r>
      <w:r w:rsidRPr="001C16AB">
        <w:tab/>
        <w:t>if the SIP re-INVITE request contains an application/vnd.3gpp.mcvideo-info+xml MIME body with the &lt;mcvideoinfo&gt; element containing the &lt;mcvideo-Params&gt; element with the &lt;imminentperil-ind&gt; element set to a value of "false":</w:t>
      </w:r>
    </w:p>
    <w:p w14:paraId="727F8F08" w14:textId="77777777" w:rsidR="0087351F" w:rsidRPr="001C16AB" w:rsidRDefault="0087351F" w:rsidP="0087351F">
      <w:pPr>
        <w:pStyle w:val="B2"/>
      </w:pPr>
      <w:r w:rsidRPr="001C16AB">
        <w:t>a)</w:t>
      </w:r>
      <w:r w:rsidRPr="001C16AB">
        <w:tab/>
        <w:t xml:space="preserve">should display to the MCVideo user the MCVideo ID of the MCVideo user cancelling the MCVideo imminent peril group call and an indication that this is an MCVideo imminent peril group call; </w:t>
      </w:r>
    </w:p>
    <w:p w14:paraId="229F1BD8" w14:textId="77777777" w:rsidR="0087351F" w:rsidRPr="001C16AB" w:rsidRDefault="0087351F" w:rsidP="0087351F">
      <w:pPr>
        <w:pStyle w:val="B2"/>
      </w:pPr>
      <w:r w:rsidRPr="001C16AB">
        <w:t>b)</w:t>
      </w:r>
      <w:r w:rsidRPr="001C16AB">
        <w:tab/>
        <w:t>shall set the MCVideo imminent peril group state to "MVIG 1: no-imminent-peril"; and</w:t>
      </w:r>
    </w:p>
    <w:p w14:paraId="4CFC03B6" w14:textId="77777777" w:rsidR="0087351F" w:rsidRPr="001C16AB" w:rsidRDefault="0087351F" w:rsidP="0087351F">
      <w:pPr>
        <w:pStyle w:val="B2"/>
      </w:pPr>
      <w:r w:rsidRPr="001C16AB">
        <w:t>c)</w:t>
      </w:r>
      <w:r w:rsidRPr="001C16AB">
        <w:tab/>
        <w:t>shall set the MCVideo imminent peril group call state to "MVIGC 1: imminent-peril-gc-capable";</w:t>
      </w:r>
    </w:p>
    <w:p w14:paraId="7B273993" w14:textId="77777777" w:rsidR="0087351F" w:rsidRPr="001C16AB" w:rsidRDefault="0087351F" w:rsidP="0087351F">
      <w:pPr>
        <w:pStyle w:val="B1"/>
      </w:pPr>
      <w:r w:rsidRPr="001C16AB">
        <w:t>5)</w:t>
      </w:r>
      <w:r w:rsidRPr="001C16A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1C16AB">
        <w:rPr>
          <w:lang w:eastAsia="zh-CN"/>
        </w:rPr>
        <w:t>11</w:t>
      </w:r>
      <w:r w:rsidRPr="001C16AB">
        <w:t>];</w:t>
      </w:r>
    </w:p>
    <w:p w14:paraId="2AD8C227" w14:textId="77777777" w:rsidR="0087351F" w:rsidRPr="001C16AB" w:rsidRDefault="0087351F" w:rsidP="0087351F">
      <w:pPr>
        <w:pStyle w:val="B1"/>
      </w:pPr>
      <w:r w:rsidRPr="001C16AB">
        <w:t>6)</w:t>
      </w:r>
      <w:r w:rsidRPr="001C16AB">
        <w:tab/>
        <w:t>shall accept the SIP re-INVITE request and generate a SIP 200 (OK) response according to rules and procedures of 3GPP TS 24.229 [</w:t>
      </w:r>
      <w:r w:rsidRPr="001C16AB">
        <w:rPr>
          <w:lang w:eastAsia="zh-CN"/>
        </w:rPr>
        <w:t>11</w:t>
      </w:r>
      <w:r w:rsidRPr="001C16AB">
        <w:t>];</w:t>
      </w:r>
    </w:p>
    <w:p w14:paraId="589D0E7C" w14:textId="77777777" w:rsidR="0087351F" w:rsidRPr="001C16AB" w:rsidRDefault="0087351F" w:rsidP="0087351F">
      <w:pPr>
        <w:pStyle w:val="B1"/>
      </w:pPr>
      <w:r w:rsidRPr="001C16AB">
        <w:t>7)</w:t>
      </w:r>
      <w:r w:rsidRPr="001C16AB">
        <w:tab/>
        <w:t>shall include the g.3gpp.mcvideo media feature tag in the Contact header field of the SIP 200 (OK) response;</w:t>
      </w:r>
    </w:p>
    <w:p w14:paraId="1C418D5B" w14:textId="77777777" w:rsidR="0087351F" w:rsidRPr="001C16AB" w:rsidRDefault="0087351F" w:rsidP="0087351F">
      <w:pPr>
        <w:pStyle w:val="B1"/>
      </w:pPr>
      <w:r w:rsidRPr="001C16AB">
        <w:t>8)</w:t>
      </w:r>
      <w:r w:rsidRPr="001C16AB">
        <w:tab/>
        <w:t xml:space="preserve">shall include the </w:t>
      </w:r>
      <w:r w:rsidRPr="001C16AB">
        <w:rPr>
          <w:lang w:eastAsia="zh-CN"/>
        </w:rPr>
        <w:t>g.3gpp.icsi-ref</w:t>
      </w:r>
      <w:r w:rsidRPr="001C16AB">
        <w:t xml:space="preserve"> media feature tag containing the value of "urn:urn-7:3gpp-service.ims.icsi.mcvideo" in the Contact header field of the SIP 200 (OK) response;</w:t>
      </w:r>
    </w:p>
    <w:p w14:paraId="19D89B87" w14:textId="77777777" w:rsidR="0087351F" w:rsidRPr="001C16AB" w:rsidRDefault="0087351F" w:rsidP="0087351F">
      <w:pPr>
        <w:pStyle w:val="B1"/>
      </w:pPr>
      <w:r w:rsidRPr="001C16AB">
        <w:t>9)</w:t>
      </w:r>
      <w:r w:rsidRPr="001C16AB">
        <w:tab/>
        <w:t>if the SIP re-INVITE request was received within an on-demand session, shall include an SDP answer in the SIP 200 (OK) response to the SDP offer in the incoming SIP re-INVITE request according to 3GPP TS 24.229 [</w:t>
      </w:r>
      <w:r w:rsidRPr="001C16AB">
        <w:rPr>
          <w:lang w:eastAsia="zh-CN"/>
        </w:rPr>
        <w:t>11</w:t>
      </w:r>
      <w:r w:rsidRPr="001C16AB">
        <w:t>] with the clarifications given in subclause </w:t>
      </w:r>
      <w:r w:rsidRPr="001C16AB">
        <w:rPr>
          <w:lang w:eastAsia="zh-CN"/>
        </w:rPr>
        <w:t>6.2.2</w:t>
      </w:r>
      <w:r w:rsidRPr="001C16AB">
        <w:t>;</w:t>
      </w:r>
    </w:p>
    <w:p w14:paraId="25D337C0" w14:textId="77777777" w:rsidR="0087351F" w:rsidRPr="001C16AB" w:rsidRDefault="0087351F" w:rsidP="0087351F">
      <w:pPr>
        <w:pStyle w:val="B1"/>
      </w:pPr>
      <w:r w:rsidRPr="001C16AB">
        <w:t>10)</w:t>
      </w:r>
      <w:r w:rsidRPr="001C16AB">
        <w:tab/>
        <w:t>shall send the SIP 200 (OK) response towards the MCVideo server according to rules and procedures of 3GPP TS 24.229 [</w:t>
      </w:r>
      <w:r w:rsidRPr="001C16AB">
        <w:rPr>
          <w:lang w:eastAsia="zh-CN"/>
        </w:rPr>
        <w:t>11</w:t>
      </w:r>
      <w:r w:rsidRPr="001C16AB">
        <w:t>]; and</w:t>
      </w:r>
    </w:p>
    <w:p w14:paraId="330E92F3" w14:textId="77777777" w:rsidR="0087351F" w:rsidRPr="001C16AB" w:rsidRDefault="0087351F" w:rsidP="0087351F">
      <w:pPr>
        <w:pStyle w:val="B1"/>
      </w:pPr>
      <w:r w:rsidRPr="001C16AB">
        <w:t>11)</w:t>
      </w:r>
      <w:r w:rsidRPr="001C16AB">
        <w:tab/>
        <w:t>shall interact with the media plane as specified in 3GPP TS 24.581 [</w:t>
      </w:r>
      <w:r w:rsidRPr="001C16AB">
        <w:rPr>
          <w:lang w:eastAsia="zh-CN"/>
        </w:rPr>
        <w:t>5</w:t>
      </w:r>
      <w:r w:rsidRPr="001C16AB">
        <w:t>].</w:t>
      </w:r>
    </w:p>
    <w:p w14:paraId="512831B8" w14:textId="77777777" w:rsidR="0087351F" w:rsidRPr="001C16AB" w:rsidRDefault="0087351F" w:rsidP="0087351F">
      <w:r w:rsidRPr="001C16AB">
        <w:t>.</w:t>
      </w:r>
    </w:p>
    <w:p w14:paraId="0E083797" w14:textId="77777777" w:rsidR="0087351F" w:rsidRPr="001C16AB" w:rsidRDefault="0087351F" w:rsidP="0087351F">
      <w:bookmarkStart w:id="372" w:name="14f4399e2adfb55a__Toc427695833"/>
      <w:bookmarkStart w:id="373" w:name="14f4399e2adfb55a__Toc427696233"/>
      <w:bookmarkStart w:id="374" w:name="14f4399e2adfb55a__Toc427696632"/>
      <w:bookmarkStart w:id="375" w:name="14f4399e2adfb55a__Toc427698234"/>
      <w:bookmarkEnd w:id="372"/>
      <w:bookmarkEnd w:id="373"/>
      <w:bookmarkEnd w:id="374"/>
      <w:bookmarkEnd w:id="375"/>
      <w:r w:rsidRPr="001C16AB">
        <w:t>[TS 24.581, Clause 6.3.4.3.6]</w:t>
      </w:r>
    </w:p>
    <w:p w14:paraId="6C4943DD" w14:textId="77777777" w:rsidR="0087351F" w:rsidRPr="001C16AB" w:rsidRDefault="0087351F" w:rsidP="0087351F">
      <w:r w:rsidRPr="001C16AB">
        <w:t xml:space="preserve">Upon receiving an implicit Transmission request due to an upgrade to an emergency group call or due to an upgrade to imminent peril call, the transmission control arbitration logic in the transmission control server: </w:t>
      </w:r>
    </w:p>
    <w:p w14:paraId="51BD7556" w14:textId="77777777" w:rsidR="0087351F" w:rsidRPr="001C16AB" w:rsidRDefault="0087351F" w:rsidP="0087351F">
      <w:pPr>
        <w:pStyle w:val="B1"/>
      </w:pPr>
      <w:r w:rsidRPr="001C16AB">
        <w:t>1.</w:t>
      </w:r>
      <w:r w:rsidRPr="001C16AB">
        <w:tab/>
        <w:t>shall reject the request if there is only one MCVideo client in the MCVideo call;</w:t>
      </w:r>
    </w:p>
    <w:p w14:paraId="6C4B4E6A" w14:textId="77777777" w:rsidR="0087351F" w:rsidRPr="001C16AB" w:rsidRDefault="0087351F" w:rsidP="0087351F">
      <w:pPr>
        <w:pStyle w:val="B1"/>
      </w:pPr>
      <w:r w:rsidRPr="001C16AB">
        <w:t>2.</w:t>
      </w:r>
      <w:r w:rsidRPr="001C16AB">
        <w:tab/>
        <w:t>if the Transmission request is rejected the transmission control server:</w:t>
      </w:r>
    </w:p>
    <w:p w14:paraId="200C211C" w14:textId="77777777" w:rsidR="0087351F" w:rsidRPr="001C16AB" w:rsidRDefault="0087351F" w:rsidP="0087351F">
      <w:pPr>
        <w:pStyle w:val="B2"/>
      </w:pPr>
      <w:r w:rsidRPr="001C16AB">
        <w:t>a.</w:t>
      </w:r>
      <w:r w:rsidRPr="001C16AB">
        <w:tab/>
        <w:t>shall send the Transmission Reject message. The Transmission Reject message:</w:t>
      </w:r>
    </w:p>
    <w:p w14:paraId="0C5EF888" w14:textId="77777777" w:rsidR="0087351F" w:rsidRPr="001C16AB" w:rsidRDefault="0087351F" w:rsidP="0087351F">
      <w:pPr>
        <w:pStyle w:val="B3"/>
      </w:pPr>
      <w:r w:rsidRPr="001C16AB">
        <w:t>i.</w:t>
      </w:r>
      <w:r w:rsidRPr="001C16AB">
        <w:tab/>
        <w:t>shall include in the Reject Cause field the &lt;Reject Cause&gt; value cause #3 (Only one participant); and</w:t>
      </w:r>
    </w:p>
    <w:p w14:paraId="32712637" w14:textId="77777777" w:rsidR="0087351F" w:rsidRPr="001C16AB" w:rsidRDefault="0087351F" w:rsidP="0087351F">
      <w:pPr>
        <w:pStyle w:val="B3"/>
      </w:pPr>
      <w:r w:rsidRPr="001C16AB">
        <w:t>ii.</w:t>
      </w:r>
      <w:r w:rsidRPr="001C16AB">
        <w:tab/>
        <w:t>may include in the Reject Cause field an additional text string explaining the reason for rejecting the Transmission request in the &lt;Reject Phrase&gt; value; and</w:t>
      </w:r>
    </w:p>
    <w:p w14:paraId="39D3D749" w14:textId="77777777" w:rsidR="0087351F" w:rsidRPr="001C16AB" w:rsidRDefault="0087351F" w:rsidP="0087351F">
      <w:pPr>
        <w:pStyle w:val="B2"/>
      </w:pPr>
      <w:r w:rsidRPr="001C16AB">
        <w:t>b.</w:t>
      </w:r>
      <w:r w:rsidRPr="001C16AB">
        <w:tab/>
        <w:t>shall remain in the 'G: Transmit Idle' state; and</w:t>
      </w:r>
    </w:p>
    <w:p w14:paraId="0EF6D40E" w14:textId="77777777" w:rsidR="0087351F" w:rsidRPr="001C16AB" w:rsidRDefault="0087351F" w:rsidP="0087351F">
      <w:pPr>
        <w:pStyle w:val="B1"/>
      </w:pPr>
      <w:r w:rsidRPr="001C16AB">
        <w:t>3.</w:t>
      </w:r>
      <w:r w:rsidRPr="001C16AB">
        <w:tab/>
        <w:t>if the Transmission request is granted the transmission control server:</w:t>
      </w:r>
    </w:p>
    <w:p w14:paraId="2E31C9F8" w14:textId="77777777" w:rsidR="0087351F" w:rsidRPr="001C16AB" w:rsidRDefault="0087351F" w:rsidP="0087351F">
      <w:pPr>
        <w:pStyle w:val="B2"/>
      </w:pPr>
      <w:r w:rsidRPr="001C16AB">
        <w:t>a.</w:t>
      </w:r>
      <w:r w:rsidRPr="001C16AB">
        <w:tab/>
        <w:t>shall stop the timer T1 (Inactivity);</w:t>
      </w:r>
    </w:p>
    <w:p w14:paraId="471E015D" w14:textId="77777777" w:rsidR="0087351F" w:rsidRPr="001C16AB" w:rsidRDefault="0087351F" w:rsidP="0087351F">
      <w:pPr>
        <w:pStyle w:val="B2"/>
      </w:pPr>
      <w:r w:rsidRPr="001C16AB">
        <w:lastRenderedPageBreak/>
        <w:t>b.</w:t>
      </w:r>
      <w:r w:rsidRPr="001C16AB">
        <w:tab/>
        <w:t>shall stop the timer T2 (Transmit Idle);</w:t>
      </w:r>
    </w:p>
    <w:p w14:paraId="6527378E" w14:textId="77777777" w:rsidR="0087351F" w:rsidRPr="001C16AB" w:rsidRDefault="0087351F" w:rsidP="0087351F">
      <w:pPr>
        <w:pStyle w:val="B2"/>
      </w:pPr>
      <w:r w:rsidRPr="001C16AB">
        <w:t>c.</w:t>
      </w:r>
      <w:r w:rsidRPr="001C16AB">
        <w:tab/>
        <w:t>shall store the SSRC of transmission participant granted the permission to send media until the transmission is released associated to that Transmission request; and</w:t>
      </w:r>
    </w:p>
    <w:p w14:paraId="2C8B3C92" w14:textId="77777777" w:rsidR="0087351F" w:rsidRPr="001C16AB" w:rsidRDefault="0087351F" w:rsidP="0087351F">
      <w:pPr>
        <w:pStyle w:val="B2"/>
      </w:pPr>
      <w:r w:rsidRPr="001C16AB">
        <w:t>d.</w:t>
      </w:r>
      <w:r w:rsidRPr="001C16AB">
        <w:tab/>
        <w:t>shall enter the 'G: Transmit Taken' state as specified in the subclause 6.3.4.4.2.</w:t>
      </w:r>
    </w:p>
    <w:p w14:paraId="749F7BC9" w14:textId="77777777" w:rsidR="0087351F" w:rsidRPr="001C16AB" w:rsidRDefault="0087351F" w:rsidP="0087351F">
      <w:r w:rsidRPr="001C16AB">
        <w:t>[TS 24.581, clause 6.3.4.4.12]</w:t>
      </w:r>
    </w:p>
    <w:p w14:paraId="255CCA8D" w14:textId="77777777" w:rsidR="0087351F" w:rsidRPr="001C16AB" w:rsidRDefault="0087351F" w:rsidP="0087351F">
      <w:r w:rsidRPr="001C16AB">
        <w:t xml:space="preserve">Upon receiving an implicit Transmission request due to an upgrade to an emergency group call or due to an upgrade to imminent peril call, the transmission control arbitration logic in the transmission control server: </w:t>
      </w:r>
    </w:p>
    <w:p w14:paraId="73D358DD" w14:textId="77777777" w:rsidR="0087351F" w:rsidRPr="001C16AB" w:rsidRDefault="0087351F" w:rsidP="0087351F">
      <w:pPr>
        <w:pStyle w:val="B1"/>
      </w:pPr>
      <w:r w:rsidRPr="001C16AB">
        <w:t>1.</w:t>
      </w:r>
      <w:r w:rsidRPr="001C16AB">
        <w:tab/>
        <w:t>if counter Cx (Simultaneous transmission video) has not reached its upper limit:</w:t>
      </w:r>
    </w:p>
    <w:p w14:paraId="0E0507BB" w14:textId="77777777" w:rsidR="0087351F" w:rsidRPr="001C16AB" w:rsidRDefault="0087351F" w:rsidP="0087351F">
      <w:pPr>
        <w:pStyle w:val="B2"/>
      </w:pPr>
      <w:r w:rsidRPr="001C16AB">
        <w:t>a.</w:t>
      </w:r>
      <w:r w:rsidRPr="001C16AB">
        <w:tab/>
        <w:t>shall perform the actions specified in the subclause 6.3.4.4.2;</w:t>
      </w:r>
    </w:p>
    <w:p w14:paraId="720644B5" w14:textId="77777777" w:rsidR="0087351F" w:rsidRPr="001C16AB" w:rsidRDefault="0087351F" w:rsidP="0087351F">
      <w:pPr>
        <w:pStyle w:val="B1"/>
      </w:pPr>
      <w:r w:rsidRPr="001C16AB">
        <w:t>2.</w:t>
      </w:r>
      <w:r w:rsidRPr="001C16AB">
        <w:tab/>
        <w:t>if counter Cx (Simultaneous transmission video) has reached its upper limit:</w:t>
      </w:r>
    </w:p>
    <w:p w14:paraId="7586C14C" w14:textId="77777777" w:rsidR="0087351F" w:rsidRPr="001C16AB" w:rsidRDefault="0087351F" w:rsidP="0087351F">
      <w:pPr>
        <w:pStyle w:val="B2"/>
      </w:pPr>
      <w:r w:rsidRPr="001C16AB">
        <w:t>a.</w:t>
      </w:r>
      <w:r w:rsidRPr="001C16AB">
        <w:tab/>
        <w:t>select one of the transmission participants with permission to send media without the pre-emptive priority or low effective priority;</w:t>
      </w:r>
    </w:p>
    <w:p w14:paraId="4DB27007" w14:textId="77777777" w:rsidR="0087351F" w:rsidRPr="001C16AB" w:rsidRDefault="0087351F" w:rsidP="0087351F">
      <w:pPr>
        <w:pStyle w:val="B2"/>
      </w:pPr>
      <w:r w:rsidRPr="001C16AB">
        <w:t>b.</w:t>
      </w:r>
      <w:r w:rsidRPr="001C16AB">
        <w:tab/>
        <w:t>shall stop timer T4 (Transmission Grant), if running;</w:t>
      </w:r>
    </w:p>
    <w:p w14:paraId="51809A47" w14:textId="77777777" w:rsidR="0087351F" w:rsidRPr="001C16AB" w:rsidRDefault="0087351F" w:rsidP="0087351F">
      <w:pPr>
        <w:pStyle w:val="B2"/>
      </w:pPr>
      <w:r w:rsidRPr="001C16AB">
        <w:t>c.</w:t>
      </w:r>
      <w:r w:rsidRPr="001C16AB">
        <w:tab/>
        <w:t>shall set the Reject Cause field in the Transmission Revoke message to #4 (Media Transmission pre-empted);</w:t>
      </w:r>
    </w:p>
    <w:p w14:paraId="4DAB788C" w14:textId="77777777" w:rsidR="0087351F" w:rsidRPr="001C16AB" w:rsidRDefault="0087351F" w:rsidP="0087351F">
      <w:pPr>
        <w:pStyle w:val="B2"/>
      </w:pPr>
      <w:r w:rsidRPr="001C16AB">
        <w:t>d.</w:t>
      </w:r>
      <w:r w:rsidRPr="001C16AB">
        <w:tab/>
        <w:t>shall enter the 'G: pending Transmission Revoke' state as specified in the subclause 6.3.4.5.2;</w:t>
      </w:r>
    </w:p>
    <w:p w14:paraId="463C7C22" w14:textId="77777777" w:rsidR="0087351F" w:rsidRPr="001C16AB" w:rsidRDefault="0087351F" w:rsidP="0087351F">
      <w:pPr>
        <w:pStyle w:val="B2"/>
      </w:pPr>
      <w:r w:rsidRPr="001C16AB">
        <w:t>e.</w:t>
      </w:r>
      <w:r w:rsidRPr="001C16AB">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9730610" w14:textId="77777777" w:rsidR="0087351F" w:rsidRPr="001C16AB" w:rsidRDefault="0087351F" w:rsidP="0087351F">
      <w:pPr>
        <w:pStyle w:val="B2"/>
      </w:pPr>
      <w:r w:rsidRPr="001C16AB">
        <w:t>f.</w:t>
      </w:r>
      <w:r w:rsidRPr="001C16AB">
        <w:tab/>
        <w:t>shall send a Transmission Queue Position Info message to the requesting transmission participant, if negotiated support of queueing Transmission requests as specified in clause 14. The Queue Position Request message:</w:t>
      </w:r>
    </w:p>
    <w:p w14:paraId="6CBC41E4" w14:textId="77777777" w:rsidR="0087351F" w:rsidRPr="001C16AB" w:rsidRDefault="0087351F" w:rsidP="0087351F">
      <w:pPr>
        <w:pStyle w:val="B3"/>
      </w:pPr>
      <w:r w:rsidRPr="001C16AB">
        <w:t>i.</w:t>
      </w:r>
      <w:r w:rsidRPr="001C16AB">
        <w:tab/>
        <w:t>shall include the queue position and transmission priority in the Queue Info field; and</w:t>
      </w:r>
    </w:p>
    <w:p w14:paraId="0D38BCDF" w14:textId="77777777" w:rsidR="0087351F" w:rsidRPr="001C16AB" w:rsidRDefault="0087351F" w:rsidP="0087351F">
      <w:pPr>
        <w:pStyle w:val="B3"/>
      </w:pPr>
      <w:r w:rsidRPr="001C16AB">
        <w:t>ii.</w:t>
      </w:r>
      <w:r w:rsidRPr="001C16AB">
        <w:tab/>
        <w:t>if a group call is a broadcast group call, a system call, an emergency call, an imminent peril call, or a temporary group session, shall include the Transmission Indicator field with appropriate indications.</w:t>
      </w:r>
    </w:p>
    <w:p w14:paraId="54B25FFF" w14:textId="77777777" w:rsidR="0087351F" w:rsidRPr="001C16AB" w:rsidRDefault="0087351F" w:rsidP="0087351F">
      <w:r w:rsidRPr="001C16AB">
        <w:t>[TS 24.581, clause 6.3.5.3.9]</w:t>
      </w:r>
    </w:p>
    <w:p w14:paraId="5A19A130" w14:textId="77777777" w:rsidR="0087351F" w:rsidRPr="001C16AB" w:rsidRDefault="0087351F" w:rsidP="0087351F">
      <w:r w:rsidRPr="001C16AB">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4498954" w14:textId="77777777" w:rsidR="0087351F" w:rsidRPr="001C16AB" w:rsidRDefault="0087351F" w:rsidP="0087351F">
      <w:pPr>
        <w:pStyle w:val="B1"/>
      </w:pPr>
      <w:r w:rsidRPr="001C16AB">
        <w:t>1.</w:t>
      </w:r>
      <w:r w:rsidRPr="001C16AB">
        <w:tab/>
        <w:t>shall indicate to the transmission control server arbitration logic that an implicit Transmission request is received due to an upgrade to an emergency group call; and</w:t>
      </w:r>
    </w:p>
    <w:p w14:paraId="34261BA8" w14:textId="77777777" w:rsidR="0087351F" w:rsidRPr="001C16AB" w:rsidRDefault="0087351F" w:rsidP="0087351F">
      <w:pPr>
        <w:pStyle w:val="B1"/>
      </w:pPr>
      <w:r w:rsidRPr="001C16AB">
        <w:t>2.</w:t>
      </w:r>
      <w:r w:rsidRPr="001C16AB">
        <w:tab/>
        <w:t>shall remain in the 'U: not permitted and Transmit Idle' state.</w:t>
      </w:r>
    </w:p>
    <w:p w14:paraId="34FFC217" w14:textId="77777777" w:rsidR="0087351F" w:rsidRPr="001C16AB" w:rsidRDefault="0087351F" w:rsidP="0087351F">
      <w:r w:rsidRPr="001C16AB">
        <w:t>[TS 24.581, clause 6.3.5.4.8]</w:t>
      </w:r>
    </w:p>
    <w:p w14:paraId="52C5BFD3" w14:textId="77777777" w:rsidR="0087351F" w:rsidRPr="001C16AB" w:rsidRDefault="0087351F" w:rsidP="0087351F">
      <w:r w:rsidRPr="001C16AB">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075CE8D5" w14:textId="77777777" w:rsidR="0087351F" w:rsidRPr="001C16AB" w:rsidRDefault="0087351F" w:rsidP="0087351F">
      <w:pPr>
        <w:pStyle w:val="B1"/>
      </w:pPr>
      <w:r w:rsidRPr="001C16AB">
        <w:t>1.</w:t>
      </w:r>
      <w:r w:rsidRPr="001C16AB">
        <w:tab/>
        <w:t>shall indicate to the transmission control server arbitration logic that an implicit Transmission request is received due to an upgrade to an emergency group call; and</w:t>
      </w:r>
    </w:p>
    <w:p w14:paraId="125CEB6E" w14:textId="77777777" w:rsidR="0087351F" w:rsidRPr="001C16AB" w:rsidRDefault="0087351F" w:rsidP="0087351F">
      <w:pPr>
        <w:pStyle w:val="B1"/>
      </w:pPr>
      <w:r w:rsidRPr="001C16AB">
        <w:t>2.</w:t>
      </w:r>
      <w:r w:rsidRPr="001C16AB">
        <w:tab/>
        <w:t>shall remain in the 'U: not permitted and Transmit Taken' state.</w:t>
      </w:r>
    </w:p>
    <w:p w14:paraId="11C08958" w14:textId="77777777" w:rsidR="0087351F" w:rsidRPr="001C16AB" w:rsidRDefault="0087351F" w:rsidP="0087351F">
      <w:pPr>
        <w:pStyle w:val="H6"/>
      </w:pPr>
      <w:bookmarkStart w:id="376" w:name="_Toc52787490"/>
      <w:bookmarkStart w:id="377" w:name="_Toc52787670"/>
      <w:r w:rsidRPr="001C16AB">
        <w:lastRenderedPageBreak/>
        <w:t>6.1.1.2.3</w:t>
      </w:r>
      <w:r w:rsidRPr="001C16AB">
        <w:tab/>
        <w:t>Test description</w:t>
      </w:r>
      <w:bookmarkEnd w:id="376"/>
      <w:bookmarkEnd w:id="377"/>
    </w:p>
    <w:p w14:paraId="2261B928" w14:textId="77777777" w:rsidR="0087351F" w:rsidRPr="001C16AB" w:rsidRDefault="0087351F" w:rsidP="0087351F">
      <w:pPr>
        <w:pStyle w:val="H6"/>
      </w:pPr>
      <w:r w:rsidRPr="001C16AB">
        <w:t>6.1.1.2.3.1</w:t>
      </w:r>
      <w:r w:rsidRPr="001C16AB">
        <w:tab/>
        <w:t>Pre-test conditions</w:t>
      </w:r>
    </w:p>
    <w:p w14:paraId="1A08F240" w14:textId="77777777" w:rsidR="0087351F" w:rsidRPr="001C16AB" w:rsidRDefault="0087351F" w:rsidP="0087351F">
      <w:pPr>
        <w:pStyle w:val="H6"/>
      </w:pPr>
      <w:r w:rsidRPr="001C16AB">
        <w:t>System Simulator:</w:t>
      </w:r>
    </w:p>
    <w:p w14:paraId="644235FF" w14:textId="77777777" w:rsidR="0087351F" w:rsidRPr="001C16AB" w:rsidRDefault="0087351F" w:rsidP="0087351F">
      <w:pPr>
        <w:pStyle w:val="B1"/>
      </w:pPr>
      <w:r w:rsidRPr="001C16AB">
        <w:t>-</w:t>
      </w:r>
      <w:r w:rsidRPr="001C16AB">
        <w:tab/>
        <w:t>SS (MCVideo server)</w:t>
      </w:r>
    </w:p>
    <w:p w14:paraId="5B1E730B"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304D0E" w14:textId="77777777" w:rsidR="0087351F" w:rsidRPr="001C16AB" w:rsidRDefault="0087351F" w:rsidP="0087351F">
      <w:pPr>
        <w:pStyle w:val="H6"/>
      </w:pPr>
      <w:r w:rsidRPr="001C16AB">
        <w:t>IUT:</w:t>
      </w:r>
    </w:p>
    <w:p w14:paraId="6A08E6AE" w14:textId="77777777" w:rsidR="0087351F" w:rsidRPr="001C16AB" w:rsidRDefault="0087351F" w:rsidP="0087351F">
      <w:pPr>
        <w:pStyle w:val="B1"/>
      </w:pPr>
      <w:r w:rsidRPr="001C16AB">
        <w:t>-</w:t>
      </w:r>
      <w:r w:rsidRPr="001C16AB">
        <w:tab/>
        <w:t>UE (MCVideo client)</w:t>
      </w:r>
    </w:p>
    <w:p w14:paraId="72867DD2" w14:textId="77777777" w:rsidR="0087351F" w:rsidRPr="001C16AB" w:rsidRDefault="0087351F" w:rsidP="0087351F">
      <w:pPr>
        <w:pStyle w:val="B1"/>
      </w:pPr>
      <w:r w:rsidRPr="001C16AB">
        <w:t>-</w:t>
      </w:r>
      <w:r w:rsidRPr="001C16AB">
        <w:tab/>
        <w:t>The test USIM set as defined in TS 36.579-1 [2], subclause 5.5.10 is inserted.</w:t>
      </w:r>
    </w:p>
    <w:p w14:paraId="2C95CE9C" w14:textId="77777777" w:rsidR="0087351F" w:rsidRPr="001C16AB" w:rsidRDefault="0087351F" w:rsidP="0087351F">
      <w:pPr>
        <w:pStyle w:val="H6"/>
      </w:pPr>
      <w:r w:rsidRPr="001C16AB">
        <w:t>Preamble:</w:t>
      </w:r>
    </w:p>
    <w:p w14:paraId="0A24111D"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24B1423B"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3F4689DB" w14:textId="77777777" w:rsidR="0087351F" w:rsidRPr="001C16AB" w:rsidRDefault="0087351F" w:rsidP="0087351F">
      <w:pPr>
        <w:pStyle w:val="B1"/>
      </w:pPr>
      <w:r w:rsidRPr="001C16AB">
        <w:t>-</w:t>
      </w:r>
      <w:r w:rsidRPr="001C16AB">
        <w:tab/>
        <w:t>UE States at the end of the preamble</w:t>
      </w:r>
    </w:p>
    <w:p w14:paraId="102367C9" w14:textId="77777777" w:rsidR="0087351F" w:rsidRPr="001C16AB" w:rsidRDefault="0087351F" w:rsidP="0087351F">
      <w:pPr>
        <w:pStyle w:val="B2"/>
      </w:pPr>
      <w:r w:rsidRPr="001C16AB">
        <w:t>-</w:t>
      </w:r>
      <w:r w:rsidRPr="001C16AB">
        <w:tab/>
        <w:t>The UE is in E-UTRA Registered, Idle Mode state.</w:t>
      </w:r>
    </w:p>
    <w:p w14:paraId="3951399A"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7C1B8988" w14:textId="77777777" w:rsidR="0087351F" w:rsidRPr="001C16AB" w:rsidRDefault="0087351F" w:rsidP="0087351F">
      <w:pPr>
        <w:pStyle w:val="H6"/>
      </w:pPr>
      <w:r w:rsidRPr="001C16AB">
        <w:t>6.1.1.2.3.2</w:t>
      </w:r>
      <w:r w:rsidRPr="001C16AB">
        <w:tab/>
        <w:t>Test procedure sequence</w:t>
      </w:r>
    </w:p>
    <w:p w14:paraId="47781646" w14:textId="77777777" w:rsidR="0087351F" w:rsidRPr="001C16AB" w:rsidRDefault="0087351F" w:rsidP="0087351F">
      <w:pPr>
        <w:pStyle w:val="TH"/>
      </w:pPr>
      <w:r w:rsidRPr="001C16AB">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87351F" w:rsidRPr="001C16AB" w14:paraId="1DB42ECB" w14:textId="77777777" w:rsidTr="00E64CC8">
        <w:trPr>
          <w:tblHeader/>
        </w:trPr>
        <w:tc>
          <w:tcPr>
            <w:tcW w:w="715" w:type="dxa"/>
            <w:tcBorders>
              <w:top w:val="single" w:sz="4" w:space="0" w:color="auto"/>
              <w:left w:val="single" w:sz="4" w:space="0" w:color="auto"/>
              <w:bottom w:val="nil"/>
              <w:right w:val="single" w:sz="4" w:space="0" w:color="auto"/>
            </w:tcBorders>
            <w:hideMark/>
          </w:tcPr>
          <w:p w14:paraId="64FB5C9C" w14:textId="77777777" w:rsidR="0087351F" w:rsidRPr="001C16AB" w:rsidRDefault="0087351F" w:rsidP="00E64CC8">
            <w:pPr>
              <w:pStyle w:val="TAH"/>
              <w:keepNext w:val="0"/>
              <w:keepLines w:val="0"/>
              <w:widowControl w:val="0"/>
            </w:pPr>
            <w:r w:rsidRPr="001C16AB">
              <w:t>St</w:t>
            </w:r>
          </w:p>
        </w:tc>
        <w:tc>
          <w:tcPr>
            <w:tcW w:w="3902" w:type="dxa"/>
            <w:tcBorders>
              <w:top w:val="single" w:sz="4" w:space="0" w:color="auto"/>
              <w:left w:val="single" w:sz="4" w:space="0" w:color="auto"/>
              <w:bottom w:val="nil"/>
              <w:right w:val="single" w:sz="4" w:space="0" w:color="auto"/>
            </w:tcBorders>
            <w:hideMark/>
          </w:tcPr>
          <w:p w14:paraId="1A1CBD11" w14:textId="77777777" w:rsidR="0087351F" w:rsidRPr="001C16AB" w:rsidRDefault="0087351F" w:rsidP="00E64CC8">
            <w:pPr>
              <w:pStyle w:val="TAH"/>
              <w:keepNext w:val="0"/>
              <w:keepLines w:val="0"/>
              <w:widowControl w:val="0"/>
            </w:pPr>
            <w:r w:rsidRPr="001C16A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B8DFA55" w14:textId="77777777" w:rsidR="0087351F" w:rsidRPr="001C16AB" w:rsidRDefault="0087351F" w:rsidP="00E64CC8">
            <w:pPr>
              <w:pStyle w:val="TAH"/>
              <w:keepNext w:val="0"/>
              <w:keepLines w:val="0"/>
              <w:widowControl w:val="0"/>
            </w:pPr>
            <w:r w:rsidRPr="001C16AB">
              <w:t>Message Sequence</w:t>
            </w:r>
          </w:p>
        </w:tc>
        <w:tc>
          <w:tcPr>
            <w:tcW w:w="567" w:type="dxa"/>
            <w:tcBorders>
              <w:top w:val="single" w:sz="4" w:space="0" w:color="auto"/>
              <w:left w:val="single" w:sz="4" w:space="0" w:color="auto"/>
              <w:bottom w:val="nil"/>
              <w:right w:val="single" w:sz="4" w:space="0" w:color="auto"/>
            </w:tcBorders>
            <w:hideMark/>
          </w:tcPr>
          <w:p w14:paraId="70C981D1" w14:textId="77777777" w:rsidR="0087351F" w:rsidRPr="001C16AB" w:rsidRDefault="0087351F" w:rsidP="00E64CC8">
            <w:pPr>
              <w:pStyle w:val="TAH"/>
              <w:keepNext w:val="0"/>
              <w:keepLines w:val="0"/>
              <w:widowControl w:val="0"/>
            </w:pPr>
            <w:r w:rsidRPr="001C16AB">
              <w:t>TP</w:t>
            </w:r>
          </w:p>
        </w:tc>
        <w:tc>
          <w:tcPr>
            <w:tcW w:w="892" w:type="dxa"/>
            <w:tcBorders>
              <w:top w:val="single" w:sz="4" w:space="0" w:color="auto"/>
              <w:left w:val="single" w:sz="4" w:space="0" w:color="auto"/>
              <w:bottom w:val="nil"/>
              <w:right w:val="single" w:sz="4" w:space="0" w:color="auto"/>
            </w:tcBorders>
            <w:hideMark/>
          </w:tcPr>
          <w:p w14:paraId="7D862130" w14:textId="77777777" w:rsidR="0087351F" w:rsidRPr="001C16AB" w:rsidRDefault="0087351F" w:rsidP="00E64CC8">
            <w:pPr>
              <w:pStyle w:val="TAH"/>
              <w:keepNext w:val="0"/>
              <w:keepLines w:val="0"/>
              <w:widowControl w:val="0"/>
            </w:pPr>
            <w:r w:rsidRPr="001C16AB">
              <w:t>Verdict</w:t>
            </w:r>
          </w:p>
        </w:tc>
      </w:tr>
      <w:tr w:rsidR="0087351F" w:rsidRPr="001C16AB" w14:paraId="0B5396BC" w14:textId="77777777" w:rsidTr="00E64CC8">
        <w:trPr>
          <w:tblHeader/>
        </w:trPr>
        <w:tc>
          <w:tcPr>
            <w:tcW w:w="715" w:type="dxa"/>
            <w:tcBorders>
              <w:top w:val="nil"/>
              <w:left w:val="single" w:sz="4" w:space="0" w:color="auto"/>
              <w:bottom w:val="single" w:sz="4" w:space="0" w:color="auto"/>
              <w:right w:val="single" w:sz="4" w:space="0" w:color="auto"/>
            </w:tcBorders>
          </w:tcPr>
          <w:p w14:paraId="2473DB11" w14:textId="77777777" w:rsidR="0087351F" w:rsidRPr="001C16AB" w:rsidRDefault="0087351F" w:rsidP="00E64CC8">
            <w:pPr>
              <w:pStyle w:val="TAH"/>
              <w:keepNext w:val="0"/>
              <w:keepLines w:val="0"/>
              <w:widowControl w:val="0"/>
            </w:pPr>
          </w:p>
        </w:tc>
        <w:tc>
          <w:tcPr>
            <w:tcW w:w="3902" w:type="dxa"/>
            <w:tcBorders>
              <w:top w:val="nil"/>
              <w:left w:val="single" w:sz="4" w:space="0" w:color="auto"/>
              <w:bottom w:val="single" w:sz="4" w:space="0" w:color="auto"/>
              <w:right w:val="single" w:sz="4" w:space="0" w:color="auto"/>
            </w:tcBorders>
          </w:tcPr>
          <w:p w14:paraId="0BA7F34C" w14:textId="77777777" w:rsidR="0087351F" w:rsidRPr="001C16AB" w:rsidRDefault="0087351F" w:rsidP="00E64CC8">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452D4F19" w14:textId="77777777" w:rsidR="0087351F" w:rsidRPr="001C16AB" w:rsidRDefault="0087351F" w:rsidP="00E64CC8">
            <w:pPr>
              <w:pStyle w:val="TAH"/>
              <w:keepNext w:val="0"/>
              <w:keepLines w:val="0"/>
              <w:widowControl w:val="0"/>
            </w:pPr>
            <w:r w:rsidRPr="001C16AB">
              <w:t>U - S</w:t>
            </w:r>
          </w:p>
        </w:tc>
        <w:tc>
          <w:tcPr>
            <w:tcW w:w="2977" w:type="dxa"/>
            <w:tcBorders>
              <w:top w:val="single" w:sz="4" w:space="0" w:color="auto"/>
              <w:left w:val="single" w:sz="4" w:space="0" w:color="auto"/>
              <w:bottom w:val="single" w:sz="4" w:space="0" w:color="auto"/>
              <w:right w:val="single" w:sz="4" w:space="0" w:color="auto"/>
            </w:tcBorders>
            <w:hideMark/>
          </w:tcPr>
          <w:p w14:paraId="76405D87" w14:textId="77777777" w:rsidR="0087351F" w:rsidRPr="001C16AB" w:rsidRDefault="0087351F" w:rsidP="00E64CC8">
            <w:pPr>
              <w:pStyle w:val="TAH"/>
              <w:keepNext w:val="0"/>
              <w:keepLines w:val="0"/>
              <w:widowControl w:val="0"/>
            </w:pPr>
            <w:r w:rsidRPr="001C16AB">
              <w:t>Message</w:t>
            </w:r>
          </w:p>
        </w:tc>
        <w:tc>
          <w:tcPr>
            <w:tcW w:w="567" w:type="dxa"/>
            <w:tcBorders>
              <w:top w:val="nil"/>
              <w:left w:val="single" w:sz="4" w:space="0" w:color="auto"/>
              <w:bottom w:val="single" w:sz="4" w:space="0" w:color="auto"/>
              <w:right w:val="single" w:sz="4" w:space="0" w:color="auto"/>
            </w:tcBorders>
          </w:tcPr>
          <w:p w14:paraId="1E50F004" w14:textId="77777777" w:rsidR="0087351F" w:rsidRPr="001C16AB" w:rsidRDefault="0087351F" w:rsidP="00E64CC8">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2214998E" w14:textId="77777777" w:rsidR="0087351F" w:rsidRPr="001C16AB" w:rsidRDefault="0087351F" w:rsidP="00E64CC8">
            <w:pPr>
              <w:pStyle w:val="TAH"/>
              <w:keepNext w:val="0"/>
              <w:keepLines w:val="0"/>
              <w:widowControl w:val="0"/>
            </w:pPr>
          </w:p>
        </w:tc>
      </w:tr>
      <w:tr w:rsidR="0087351F" w:rsidRPr="001C16AB" w14:paraId="41B30CE0"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20CA5BFA" w14:textId="77777777" w:rsidR="0087351F" w:rsidRPr="001C16AB" w:rsidRDefault="0087351F" w:rsidP="00E64CC8">
            <w:pPr>
              <w:pStyle w:val="TAC"/>
              <w:keepNext w:val="0"/>
              <w:keepLines w:val="0"/>
              <w:widowControl w:val="0"/>
            </w:pPr>
            <w:r w:rsidRPr="001C16AB">
              <w:t>1</w:t>
            </w:r>
          </w:p>
        </w:tc>
        <w:tc>
          <w:tcPr>
            <w:tcW w:w="3902" w:type="dxa"/>
            <w:tcBorders>
              <w:top w:val="single" w:sz="4" w:space="0" w:color="auto"/>
              <w:left w:val="single" w:sz="4" w:space="0" w:color="auto"/>
              <w:bottom w:val="single" w:sz="4" w:space="0" w:color="auto"/>
              <w:right w:val="single" w:sz="4" w:space="0" w:color="auto"/>
            </w:tcBorders>
            <w:hideMark/>
          </w:tcPr>
          <w:p w14:paraId="0E3749B5" w14:textId="563CF2B5" w:rsidR="0087351F" w:rsidRPr="001C16AB" w:rsidRDefault="0087351F" w:rsidP="00E64CC8">
            <w:pPr>
              <w:pStyle w:val="TAL"/>
              <w:keepNext w:val="0"/>
              <w:keepLines w:val="0"/>
              <w:widowControl w:val="0"/>
            </w:pPr>
            <w:r w:rsidRPr="001C16AB">
              <w:rPr>
                <w:lang w:eastAsia="ko-KR"/>
              </w:rPr>
              <w:t xml:space="preserve">Check: Does the UE (MCVideo client) correctly perform test procedure 'MCX CT session establishment/modification without provisional responses other than 100 Trying' as described in TS 36.579-1 [2] Table 5.3.4.3-1 </w:t>
            </w:r>
            <w:r w:rsidRPr="001C16AB">
              <w:t>to establish an On-demand Pre-arranged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A136DF5" w14:textId="77777777" w:rsidR="0087351F" w:rsidRPr="001C16AB" w:rsidRDefault="0087351F" w:rsidP="00E64CC8">
            <w:pPr>
              <w:pStyle w:val="TAC"/>
              <w:keepNext w:val="0"/>
              <w:keepLines w:val="0"/>
              <w:widowControl w:val="0"/>
            </w:pPr>
            <w:r w:rsidRPr="001C16AB">
              <w:rPr>
                <w:rFonts w:cs="Arial"/>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6E3B9A" w14:textId="77777777" w:rsidR="0087351F" w:rsidRPr="001C16AB" w:rsidRDefault="0087351F" w:rsidP="00E64CC8">
            <w:pPr>
              <w:pStyle w:val="TAL"/>
              <w:keepNext w:val="0"/>
              <w:keepLines w:val="0"/>
              <w:widowControl w:val="0"/>
            </w:pPr>
            <w:r w:rsidRPr="001C16AB">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5DF1567D" w14:textId="77777777" w:rsidR="0087351F" w:rsidRPr="001C16AB" w:rsidRDefault="0087351F" w:rsidP="00E64CC8">
            <w:pPr>
              <w:pStyle w:val="TAC"/>
              <w:keepNext w:val="0"/>
              <w:keepLines w:val="0"/>
              <w:widowControl w:val="0"/>
            </w:pPr>
            <w:r w:rsidRPr="001C16AB">
              <w:t>1</w:t>
            </w:r>
          </w:p>
        </w:tc>
        <w:tc>
          <w:tcPr>
            <w:tcW w:w="892" w:type="dxa"/>
            <w:tcBorders>
              <w:top w:val="single" w:sz="4" w:space="0" w:color="auto"/>
              <w:left w:val="single" w:sz="4" w:space="0" w:color="auto"/>
              <w:bottom w:val="single" w:sz="4" w:space="0" w:color="auto"/>
              <w:right w:val="single" w:sz="4" w:space="0" w:color="auto"/>
            </w:tcBorders>
            <w:hideMark/>
          </w:tcPr>
          <w:p w14:paraId="0E8FE78F" w14:textId="77777777" w:rsidR="0087351F" w:rsidRPr="001C16AB" w:rsidRDefault="0087351F" w:rsidP="00E64CC8">
            <w:pPr>
              <w:pStyle w:val="TAC"/>
              <w:keepNext w:val="0"/>
              <w:keepLines w:val="0"/>
              <w:widowControl w:val="0"/>
            </w:pPr>
            <w:r w:rsidRPr="001C16AB">
              <w:t>P</w:t>
            </w:r>
          </w:p>
        </w:tc>
      </w:tr>
      <w:tr w:rsidR="0087351F" w:rsidRPr="001C16AB" w14:paraId="5A9D2CB9"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D01C27F" w14:textId="77777777" w:rsidR="0087351F" w:rsidRPr="001C16AB" w:rsidRDefault="0087351F" w:rsidP="00E64CC8">
            <w:pPr>
              <w:pStyle w:val="TAC"/>
              <w:keepNext w:val="0"/>
              <w:keepLines w:val="0"/>
              <w:widowControl w:val="0"/>
            </w:pPr>
            <w:r w:rsidRPr="001C16AB">
              <w:t>2-4</w:t>
            </w:r>
          </w:p>
        </w:tc>
        <w:tc>
          <w:tcPr>
            <w:tcW w:w="3902" w:type="dxa"/>
            <w:tcBorders>
              <w:top w:val="single" w:sz="4" w:space="0" w:color="auto"/>
              <w:left w:val="single" w:sz="4" w:space="0" w:color="auto"/>
              <w:bottom w:val="single" w:sz="4" w:space="0" w:color="auto"/>
              <w:right w:val="single" w:sz="4" w:space="0" w:color="auto"/>
            </w:tcBorders>
            <w:hideMark/>
          </w:tcPr>
          <w:p w14:paraId="178F42CD" w14:textId="77777777" w:rsidR="0087351F" w:rsidRPr="001C16AB" w:rsidRDefault="0087351F" w:rsidP="00E64CC8">
            <w:pPr>
              <w:pStyle w:val="TAL"/>
              <w:keepNext w:val="0"/>
              <w:keepLines w:val="0"/>
              <w:widowControl w:val="0"/>
              <w:rPr>
                <w:rFonts w:cs="Arial"/>
                <w:szCs w:val="18"/>
                <w:bdr w:val="none" w:sz="0" w:space="0" w:color="auto" w:frame="1"/>
                <w:shd w:val="clear" w:color="auto" w:fill="FFFFFF"/>
              </w:rPr>
            </w:pPr>
            <w:r w:rsidRPr="001C16A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6E0282F1"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71665AE6"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EBA136D"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43882FC3" w14:textId="77777777" w:rsidR="0087351F" w:rsidRPr="001C16AB" w:rsidRDefault="0087351F" w:rsidP="00E64CC8">
            <w:pPr>
              <w:pStyle w:val="TAC"/>
              <w:keepNext w:val="0"/>
              <w:keepLines w:val="0"/>
              <w:widowControl w:val="0"/>
            </w:pPr>
            <w:r w:rsidRPr="001C16AB">
              <w:t>-</w:t>
            </w:r>
          </w:p>
        </w:tc>
      </w:tr>
      <w:tr w:rsidR="0087351F" w:rsidRPr="001C16AB" w14:paraId="744BBEB8"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AC989BA" w14:textId="77777777" w:rsidR="0087351F" w:rsidRPr="001C16AB" w:rsidRDefault="0087351F" w:rsidP="00E64CC8">
            <w:pPr>
              <w:pStyle w:val="TAC"/>
              <w:keepNext w:val="0"/>
              <w:keepLines w:val="0"/>
              <w:widowControl w:val="0"/>
            </w:pPr>
            <w:r w:rsidRPr="001C16AB">
              <w:t>5</w:t>
            </w:r>
          </w:p>
        </w:tc>
        <w:tc>
          <w:tcPr>
            <w:tcW w:w="3902" w:type="dxa"/>
            <w:tcBorders>
              <w:top w:val="single" w:sz="4" w:space="0" w:color="auto"/>
              <w:left w:val="single" w:sz="4" w:space="0" w:color="auto"/>
              <w:bottom w:val="single" w:sz="4" w:space="0" w:color="auto"/>
              <w:right w:val="single" w:sz="4" w:space="0" w:color="auto"/>
            </w:tcBorders>
            <w:hideMark/>
          </w:tcPr>
          <w:p w14:paraId="00B57A38" w14:textId="2DA107AC"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D1E5B0F"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2098287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08543BC4" w14:textId="77777777" w:rsidR="0087351F" w:rsidRPr="001C16AB" w:rsidRDefault="0087351F" w:rsidP="00E64CC8">
            <w:pPr>
              <w:pStyle w:val="TAC"/>
              <w:keepNext w:val="0"/>
              <w:keepLines w:val="0"/>
              <w:widowControl w:val="0"/>
            </w:pPr>
            <w:r w:rsidRPr="001C16AB">
              <w:t>2</w:t>
            </w:r>
          </w:p>
        </w:tc>
        <w:tc>
          <w:tcPr>
            <w:tcW w:w="892" w:type="dxa"/>
            <w:tcBorders>
              <w:top w:val="single" w:sz="4" w:space="0" w:color="auto"/>
              <w:left w:val="single" w:sz="4" w:space="0" w:color="auto"/>
              <w:bottom w:val="single" w:sz="4" w:space="0" w:color="auto"/>
              <w:right w:val="single" w:sz="4" w:space="0" w:color="auto"/>
            </w:tcBorders>
            <w:hideMark/>
          </w:tcPr>
          <w:p w14:paraId="228570F9" w14:textId="77777777" w:rsidR="0087351F" w:rsidRPr="001C16AB" w:rsidRDefault="0087351F" w:rsidP="00E64CC8">
            <w:pPr>
              <w:pStyle w:val="TAC"/>
              <w:keepNext w:val="0"/>
              <w:keepLines w:val="0"/>
              <w:widowControl w:val="0"/>
            </w:pPr>
            <w:r w:rsidRPr="001C16AB">
              <w:t>P</w:t>
            </w:r>
          </w:p>
        </w:tc>
      </w:tr>
      <w:tr w:rsidR="0087351F" w:rsidRPr="001C16AB" w14:paraId="4F68DBE6"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18E096E0" w14:textId="77777777" w:rsidR="0087351F" w:rsidRPr="001C16AB" w:rsidRDefault="0087351F" w:rsidP="00E64CC8">
            <w:pPr>
              <w:pStyle w:val="TAC"/>
              <w:keepNext w:val="0"/>
              <w:keepLines w:val="0"/>
              <w:widowControl w:val="0"/>
            </w:pPr>
            <w:r w:rsidRPr="001C16AB">
              <w:t>5A-8</w:t>
            </w:r>
          </w:p>
        </w:tc>
        <w:tc>
          <w:tcPr>
            <w:tcW w:w="3902" w:type="dxa"/>
            <w:tcBorders>
              <w:top w:val="single" w:sz="4" w:space="0" w:color="auto"/>
              <w:left w:val="single" w:sz="4" w:space="0" w:color="auto"/>
              <w:bottom w:val="single" w:sz="4" w:space="0" w:color="auto"/>
              <w:right w:val="single" w:sz="4" w:space="0" w:color="auto"/>
            </w:tcBorders>
            <w:hideMark/>
          </w:tcPr>
          <w:p w14:paraId="7B08D6EE"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1D2A5436"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7BED56E2"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B2B0FF0"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1E0F6380" w14:textId="77777777" w:rsidR="0087351F" w:rsidRPr="001C16AB" w:rsidRDefault="0087351F" w:rsidP="00E64CC8">
            <w:pPr>
              <w:pStyle w:val="TAC"/>
              <w:keepNext w:val="0"/>
              <w:keepLines w:val="0"/>
              <w:widowControl w:val="0"/>
            </w:pPr>
            <w:r w:rsidRPr="001C16AB">
              <w:t>-</w:t>
            </w:r>
          </w:p>
        </w:tc>
      </w:tr>
      <w:tr w:rsidR="0087351F" w:rsidRPr="001C16AB" w14:paraId="63DEDD49"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4C8DB74" w14:textId="77777777" w:rsidR="0087351F" w:rsidRPr="001C16AB" w:rsidRDefault="0087351F" w:rsidP="00E64CC8">
            <w:pPr>
              <w:pStyle w:val="TAC"/>
              <w:keepNext w:val="0"/>
              <w:keepLines w:val="0"/>
              <w:widowControl w:val="0"/>
            </w:pPr>
            <w:r w:rsidRPr="001C16AB">
              <w:t>9</w:t>
            </w:r>
          </w:p>
        </w:tc>
        <w:tc>
          <w:tcPr>
            <w:tcW w:w="3902" w:type="dxa"/>
            <w:tcBorders>
              <w:top w:val="single" w:sz="4" w:space="0" w:color="auto"/>
              <w:left w:val="single" w:sz="4" w:space="0" w:color="auto"/>
              <w:bottom w:val="single" w:sz="4" w:space="0" w:color="auto"/>
              <w:right w:val="single" w:sz="4" w:space="0" w:color="auto"/>
            </w:tcBorders>
            <w:hideMark/>
          </w:tcPr>
          <w:p w14:paraId="28979CE7"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32FAD831" w14:textId="77777777" w:rsidR="0087351F" w:rsidRPr="001C16AB" w:rsidRDefault="0087351F" w:rsidP="00E64CC8">
            <w:pPr>
              <w:pStyle w:val="TAL"/>
              <w:keepNext w:val="0"/>
              <w:keepLines w:val="0"/>
              <w:widowControl w:val="0"/>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5C449DCD"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4F669EAF"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2EE277EB"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411F2BC4" w14:textId="77777777" w:rsidR="0087351F" w:rsidRPr="001C16AB" w:rsidRDefault="0087351F" w:rsidP="00E64CC8">
            <w:pPr>
              <w:pStyle w:val="TAC"/>
              <w:keepNext w:val="0"/>
              <w:keepLines w:val="0"/>
              <w:widowControl w:val="0"/>
            </w:pPr>
            <w:r w:rsidRPr="001C16AB">
              <w:t>P</w:t>
            </w:r>
          </w:p>
        </w:tc>
      </w:tr>
      <w:tr w:rsidR="0087351F" w:rsidRPr="001C16AB" w14:paraId="254D6B4C"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77DC269D" w14:textId="77777777" w:rsidR="0087351F" w:rsidRPr="001C16AB" w:rsidRDefault="0087351F" w:rsidP="00E64CC8">
            <w:pPr>
              <w:pStyle w:val="TAC"/>
              <w:keepNext w:val="0"/>
              <w:keepLines w:val="0"/>
              <w:widowControl w:val="0"/>
            </w:pPr>
            <w:r w:rsidRPr="001C16AB">
              <w:t>9A</w:t>
            </w:r>
          </w:p>
        </w:tc>
        <w:tc>
          <w:tcPr>
            <w:tcW w:w="3902" w:type="dxa"/>
            <w:tcBorders>
              <w:top w:val="single" w:sz="4" w:space="0" w:color="auto"/>
              <w:left w:val="single" w:sz="4" w:space="0" w:color="auto"/>
              <w:bottom w:val="single" w:sz="4" w:space="0" w:color="auto"/>
              <w:right w:val="single" w:sz="4" w:space="0" w:color="auto"/>
            </w:tcBorders>
            <w:hideMark/>
          </w:tcPr>
          <w:p w14:paraId="53C240DB" w14:textId="08020980" w:rsidR="0087351F" w:rsidRPr="001C16AB" w:rsidRDefault="0087351F" w:rsidP="00E64CC8">
            <w:pPr>
              <w:pStyle w:val="TAL"/>
              <w:keepNext w:val="0"/>
              <w:keepLines w:val="0"/>
              <w:widowControl w:val="0"/>
            </w:pPr>
            <w:r w:rsidRPr="001C16AB">
              <w:t xml:space="preserve">Check: Does the UE (MCVideo client) correctly perform test procedure 'MCVideo Media Reception End Request CT' as described in </w:t>
            </w:r>
            <w:r w:rsidRPr="001C16AB">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E3EFA15"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310CE06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608C087"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28CEEC56" w14:textId="77777777" w:rsidR="0087351F" w:rsidRPr="001C16AB" w:rsidRDefault="0087351F" w:rsidP="00E64CC8">
            <w:pPr>
              <w:pStyle w:val="TAC"/>
              <w:keepNext w:val="0"/>
              <w:keepLines w:val="0"/>
              <w:widowControl w:val="0"/>
            </w:pPr>
            <w:r w:rsidRPr="001C16AB">
              <w:t>P</w:t>
            </w:r>
          </w:p>
        </w:tc>
      </w:tr>
      <w:tr w:rsidR="0087351F" w:rsidRPr="001C16AB" w14:paraId="479D8977"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261A0419" w14:textId="77777777" w:rsidR="0087351F" w:rsidRPr="001C16AB" w:rsidRDefault="0087351F" w:rsidP="00E64CC8">
            <w:pPr>
              <w:pStyle w:val="TAC"/>
              <w:keepNext w:val="0"/>
              <w:keepLines w:val="0"/>
              <w:widowControl w:val="0"/>
            </w:pPr>
            <w:r w:rsidRPr="001C16AB">
              <w:t>10</w:t>
            </w:r>
          </w:p>
        </w:tc>
        <w:tc>
          <w:tcPr>
            <w:tcW w:w="3902" w:type="dxa"/>
            <w:tcBorders>
              <w:top w:val="single" w:sz="4" w:space="0" w:color="auto"/>
              <w:left w:val="single" w:sz="4" w:space="0" w:color="auto"/>
              <w:bottom w:val="single" w:sz="4" w:space="0" w:color="auto"/>
              <w:right w:val="single" w:sz="4" w:space="0" w:color="auto"/>
            </w:tcBorders>
            <w:hideMark/>
          </w:tcPr>
          <w:p w14:paraId="4F1C037B" w14:textId="7596F2E3" w:rsidR="0087351F" w:rsidRPr="001C16AB" w:rsidRDefault="0087351F" w:rsidP="00E64CC8">
            <w:pPr>
              <w:pStyle w:val="TAL"/>
              <w:keepNext w:val="0"/>
              <w:keepLines w:val="0"/>
              <w:widowControl w:val="0"/>
            </w:pPr>
            <w:r w:rsidRPr="001C16AB">
              <w:rPr>
                <w:lang w:eastAsia="ko-KR"/>
              </w:rPr>
              <w:t xml:space="preserve">Check: Does the UE (MCVideo client) </w:t>
            </w:r>
            <w:r w:rsidRPr="001C16AB">
              <w:rPr>
                <w:lang w:eastAsia="ko-KR"/>
              </w:rPr>
              <w:lastRenderedPageBreak/>
              <w:t xml:space="preserve">correctly perform test procedure 'MCX CT session establishment/modification without provisional responses other than 100 Trying' as described in TS 36.579-1 [2] Table 5.3.4.3-1 </w:t>
            </w:r>
            <w:r w:rsidRPr="001C16AB">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0BE5BB5" w14:textId="77777777" w:rsidR="0087351F" w:rsidRPr="001C16AB" w:rsidRDefault="0087351F" w:rsidP="00E64CC8">
            <w:pPr>
              <w:pStyle w:val="TAC"/>
              <w:keepNext w:val="0"/>
              <w:keepLines w:val="0"/>
              <w:widowControl w:val="0"/>
            </w:pPr>
            <w:r w:rsidRPr="001C16AB">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21D0CFF3"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62C662A9" w14:textId="77777777" w:rsidR="0087351F" w:rsidRPr="001C16AB" w:rsidRDefault="0087351F" w:rsidP="00E64CC8">
            <w:pPr>
              <w:pStyle w:val="TAC"/>
              <w:keepNext w:val="0"/>
              <w:keepLines w:val="0"/>
              <w:widowControl w:val="0"/>
            </w:pPr>
            <w:r w:rsidRPr="001C16AB">
              <w:t>4</w:t>
            </w:r>
          </w:p>
        </w:tc>
        <w:tc>
          <w:tcPr>
            <w:tcW w:w="892" w:type="dxa"/>
            <w:tcBorders>
              <w:top w:val="single" w:sz="4" w:space="0" w:color="auto"/>
              <w:left w:val="single" w:sz="4" w:space="0" w:color="auto"/>
              <w:bottom w:val="single" w:sz="4" w:space="0" w:color="auto"/>
              <w:right w:val="single" w:sz="4" w:space="0" w:color="auto"/>
            </w:tcBorders>
            <w:hideMark/>
          </w:tcPr>
          <w:p w14:paraId="6FC3DA60" w14:textId="77777777" w:rsidR="0087351F" w:rsidRPr="001C16AB" w:rsidRDefault="0087351F" w:rsidP="00E64CC8">
            <w:pPr>
              <w:pStyle w:val="TAC"/>
              <w:keepNext w:val="0"/>
              <w:keepLines w:val="0"/>
              <w:widowControl w:val="0"/>
            </w:pPr>
            <w:r w:rsidRPr="001C16AB">
              <w:t>P</w:t>
            </w:r>
          </w:p>
        </w:tc>
      </w:tr>
      <w:tr w:rsidR="0087351F" w:rsidRPr="001C16AB" w14:paraId="1AE50F4B"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1AF65FD" w14:textId="77777777" w:rsidR="0087351F" w:rsidRPr="001C16AB" w:rsidRDefault="0087351F" w:rsidP="00E64CC8">
            <w:pPr>
              <w:pStyle w:val="TAC"/>
              <w:keepNext w:val="0"/>
              <w:keepLines w:val="0"/>
              <w:widowControl w:val="0"/>
            </w:pPr>
            <w:r w:rsidRPr="001C16AB">
              <w:t>11-13</w:t>
            </w:r>
          </w:p>
        </w:tc>
        <w:tc>
          <w:tcPr>
            <w:tcW w:w="3902" w:type="dxa"/>
            <w:tcBorders>
              <w:top w:val="single" w:sz="4" w:space="0" w:color="auto"/>
              <w:left w:val="single" w:sz="4" w:space="0" w:color="auto"/>
              <w:bottom w:val="single" w:sz="4" w:space="0" w:color="auto"/>
              <w:right w:val="single" w:sz="4" w:space="0" w:color="auto"/>
            </w:tcBorders>
            <w:hideMark/>
          </w:tcPr>
          <w:p w14:paraId="40E84086" w14:textId="77777777" w:rsidR="0087351F" w:rsidRPr="001C16AB" w:rsidRDefault="0087351F" w:rsidP="00E64CC8">
            <w:pPr>
              <w:pStyle w:val="TAL"/>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29003591"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0813C0D7"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8D99E51"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4F9B7BB1" w14:textId="77777777" w:rsidR="0087351F" w:rsidRPr="001C16AB" w:rsidRDefault="0087351F" w:rsidP="00E64CC8">
            <w:pPr>
              <w:pStyle w:val="TAC"/>
              <w:keepNext w:val="0"/>
              <w:keepLines w:val="0"/>
              <w:widowControl w:val="0"/>
            </w:pPr>
            <w:r w:rsidRPr="001C16AB">
              <w:t>-</w:t>
            </w:r>
          </w:p>
        </w:tc>
      </w:tr>
      <w:tr w:rsidR="0087351F" w:rsidRPr="001C16AB" w14:paraId="3490F9E9" w14:textId="77777777" w:rsidTr="00E64CC8">
        <w:trPr>
          <w:trHeight w:val="647"/>
        </w:trPr>
        <w:tc>
          <w:tcPr>
            <w:tcW w:w="715" w:type="dxa"/>
            <w:tcBorders>
              <w:top w:val="single" w:sz="4" w:space="0" w:color="auto"/>
              <w:left w:val="single" w:sz="4" w:space="0" w:color="auto"/>
              <w:bottom w:val="single" w:sz="4" w:space="0" w:color="auto"/>
              <w:right w:val="single" w:sz="4" w:space="0" w:color="auto"/>
            </w:tcBorders>
            <w:hideMark/>
          </w:tcPr>
          <w:p w14:paraId="6088697D" w14:textId="77777777" w:rsidR="0087351F" w:rsidRPr="001C16AB" w:rsidRDefault="0087351F" w:rsidP="00E64CC8">
            <w:pPr>
              <w:pStyle w:val="TAC"/>
              <w:keepNext w:val="0"/>
              <w:keepLines w:val="0"/>
              <w:widowControl w:val="0"/>
            </w:pPr>
            <w:r w:rsidRPr="001C16AB">
              <w:t>14</w:t>
            </w:r>
          </w:p>
        </w:tc>
        <w:tc>
          <w:tcPr>
            <w:tcW w:w="3902" w:type="dxa"/>
            <w:tcBorders>
              <w:top w:val="single" w:sz="4" w:space="0" w:color="auto"/>
              <w:left w:val="single" w:sz="4" w:space="0" w:color="auto"/>
              <w:bottom w:val="single" w:sz="4" w:space="0" w:color="auto"/>
              <w:right w:val="single" w:sz="4" w:space="0" w:color="auto"/>
            </w:tcBorders>
            <w:hideMark/>
          </w:tcPr>
          <w:p w14:paraId="6C43D7EB" w14:textId="44607191"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1BF47B7"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222ED5FA"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9D3AEE3" w14:textId="77777777" w:rsidR="0087351F" w:rsidRPr="001C16AB" w:rsidRDefault="0087351F" w:rsidP="00E64CC8">
            <w:pPr>
              <w:pStyle w:val="TAC"/>
              <w:keepNext w:val="0"/>
              <w:keepLines w:val="0"/>
              <w:widowControl w:val="0"/>
            </w:pPr>
            <w:r w:rsidRPr="001C16AB">
              <w:t>2,3</w:t>
            </w:r>
          </w:p>
        </w:tc>
        <w:tc>
          <w:tcPr>
            <w:tcW w:w="892" w:type="dxa"/>
            <w:tcBorders>
              <w:top w:val="single" w:sz="4" w:space="0" w:color="auto"/>
              <w:left w:val="single" w:sz="4" w:space="0" w:color="auto"/>
              <w:bottom w:val="single" w:sz="4" w:space="0" w:color="auto"/>
              <w:right w:val="single" w:sz="4" w:space="0" w:color="auto"/>
            </w:tcBorders>
            <w:hideMark/>
          </w:tcPr>
          <w:p w14:paraId="48E92DDB" w14:textId="77777777" w:rsidR="0087351F" w:rsidRPr="001C16AB" w:rsidRDefault="0087351F" w:rsidP="00E64CC8">
            <w:pPr>
              <w:pStyle w:val="TAC"/>
              <w:keepNext w:val="0"/>
              <w:keepLines w:val="0"/>
              <w:widowControl w:val="0"/>
            </w:pPr>
            <w:r w:rsidRPr="001C16AB">
              <w:t>P</w:t>
            </w:r>
          </w:p>
        </w:tc>
      </w:tr>
      <w:tr w:rsidR="0087351F" w:rsidRPr="001C16AB" w14:paraId="669E7289"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38D020D5" w14:textId="77777777" w:rsidR="0087351F" w:rsidRPr="001C16AB" w:rsidRDefault="0087351F" w:rsidP="00E64CC8">
            <w:pPr>
              <w:pStyle w:val="TAC"/>
              <w:keepNext w:val="0"/>
              <w:keepLines w:val="0"/>
              <w:widowControl w:val="0"/>
            </w:pPr>
            <w:r w:rsidRPr="001C16AB">
              <w:t>14A-17</w:t>
            </w:r>
          </w:p>
        </w:tc>
        <w:tc>
          <w:tcPr>
            <w:tcW w:w="3902" w:type="dxa"/>
            <w:tcBorders>
              <w:top w:val="single" w:sz="4" w:space="0" w:color="auto"/>
              <w:left w:val="single" w:sz="4" w:space="0" w:color="auto"/>
              <w:bottom w:val="single" w:sz="4" w:space="0" w:color="auto"/>
              <w:right w:val="single" w:sz="4" w:space="0" w:color="auto"/>
            </w:tcBorders>
            <w:hideMark/>
          </w:tcPr>
          <w:p w14:paraId="23886645"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42C82535"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348285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23F5888"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63344095" w14:textId="77777777" w:rsidR="0087351F" w:rsidRPr="001C16AB" w:rsidRDefault="0087351F" w:rsidP="00E64CC8">
            <w:pPr>
              <w:pStyle w:val="TAC"/>
              <w:keepNext w:val="0"/>
              <w:keepLines w:val="0"/>
              <w:widowControl w:val="0"/>
            </w:pPr>
            <w:r w:rsidRPr="001C16AB">
              <w:t>-</w:t>
            </w:r>
          </w:p>
        </w:tc>
      </w:tr>
      <w:tr w:rsidR="0087351F" w:rsidRPr="001C16AB" w14:paraId="51CD0B3C"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679CECE0" w14:textId="77777777" w:rsidR="0087351F" w:rsidRPr="001C16AB" w:rsidRDefault="0087351F" w:rsidP="00E64CC8">
            <w:pPr>
              <w:pStyle w:val="TAC"/>
              <w:keepNext w:val="0"/>
              <w:keepLines w:val="0"/>
              <w:widowControl w:val="0"/>
            </w:pPr>
            <w:r w:rsidRPr="001C16AB">
              <w:t>18</w:t>
            </w:r>
          </w:p>
        </w:tc>
        <w:tc>
          <w:tcPr>
            <w:tcW w:w="3902" w:type="dxa"/>
            <w:tcBorders>
              <w:top w:val="single" w:sz="4" w:space="0" w:color="auto"/>
              <w:left w:val="single" w:sz="4" w:space="0" w:color="auto"/>
              <w:bottom w:val="single" w:sz="4" w:space="0" w:color="auto"/>
              <w:right w:val="single" w:sz="4" w:space="0" w:color="auto"/>
            </w:tcBorders>
            <w:hideMark/>
          </w:tcPr>
          <w:p w14:paraId="0A3837ED"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353E2FAD" w14:textId="77777777" w:rsidR="0087351F" w:rsidRPr="001C16AB" w:rsidRDefault="0087351F" w:rsidP="00E64CC8">
            <w:pPr>
              <w:pStyle w:val="TAL"/>
              <w:keepNext w:val="0"/>
              <w:keepLines w:val="0"/>
              <w:widowControl w:val="0"/>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2DB7D4E5"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006F0EE4"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3F9AEF0F"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35D1EF10" w14:textId="77777777" w:rsidR="0087351F" w:rsidRPr="001C16AB" w:rsidRDefault="0087351F" w:rsidP="00E64CC8">
            <w:pPr>
              <w:jc w:val="center"/>
              <w:rPr>
                <w:rFonts w:ascii="Arial" w:hAnsi="Arial" w:cs="Arial"/>
                <w:sz w:val="18"/>
                <w:szCs w:val="18"/>
              </w:rPr>
            </w:pPr>
            <w:r w:rsidRPr="001C16AB">
              <w:t>P</w:t>
            </w:r>
          </w:p>
        </w:tc>
      </w:tr>
      <w:tr w:rsidR="0087351F" w:rsidRPr="001C16AB" w14:paraId="6740AEEB"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4234CF25" w14:textId="77777777" w:rsidR="0087351F" w:rsidRPr="001C16AB" w:rsidRDefault="0087351F" w:rsidP="00E64CC8">
            <w:pPr>
              <w:pStyle w:val="TAC"/>
              <w:keepNext w:val="0"/>
              <w:keepLines w:val="0"/>
              <w:widowControl w:val="0"/>
            </w:pPr>
            <w:r w:rsidRPr="001C16AB">
              <w:t>18A</w:t>
            </w:r>
          </w:p>
        </w:tc>
        <w:tc>
          <w:tcPr>
            <w:tcW w:w="3902" w:type="dxa"/>
            <w:tcBorders>
              <w:top w:val="single" w:sz="4" w:space="0" w:color="auto"/>
              <w:left w:val="single" w:sz="4" w:space="0" w:color="auto"/>
              <w:bottom w:val="single" w:sz="4" w:space="0" w:color="auto"/>
              <w:right w:val="single" w:sz="4" w:space="0" w:color="auto"/>
            </w:tcBorders>
            <w:hideMark/>
          </w:tcPr>
          <w:p w14:paraId="7EFB89D1" w14:textId="26EDD50F" w:rsidR="0087351F" w:rsidRPr="001C16AB" w:rsidRDefault="0087351F" w:rsidP="00E64CC8">
            <w:pPr>
              <w:pStyle w:val="TAL"/>
              <w:keepNext w:val="0"/>
              <w:keepLines w:val="0"/>
              <w:widowControl w:val="0"/>
            </w:pPr>
            <w:r w:rsidRPr="001C16AB">
              <w:t xml:space="preserve">Check: Does the UE (MCVideo client) correctly perform test procedure 'MCVideo Media Reception End Request CT' as described in </w:t>
            </w:r>
            <w:r w:rsidRPr="001C16AB">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12E30CCB"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2B6E7095"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46E1DDBE"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6204A527" w14:textId="77777777" w:rsidR="0087351F" w:rsidRPr="001C16AB" w:rsidRDefault="0087351F" w:rsidP="00E64CC8">
            <w:pPr>
              <w:jc w:val="center"/>
            </w:pPr>
            <w:r w:rsidRPr="001C16AB">
              <w:t>P</w:t>
            </w:r>
          </w:p>
        </w:tc>
      </w:tr>
      <w:tr w:rsidR="0087351F" w:rsidRPr="001C16AB" w14:paraId="36479158" w14:textId="77777777" w:rsidTr="00E64CC8">
        <w:trPr>
          <w:trHeight w:val="548"/>
        </w:trPr>
        <w:tc>
          <w:tcPr>
            <w:tcW w:w="715" w:type="dxa"/>
            <w:tcBorders>
              <w:top w:val="single" w:sz="4" w:space="0" w:color="auto"/>
              <w:left w:val="single" w:sz="4" w:space="0" w:color="auto"/>
              <w:bottom w:val="single" w:sz="4" w:space="0" w:color="auto"/>
              <w:right w:val="single" w:sz="4" w:space="0" w:color="auto"/>
            </w:tcBorders>
            <w:hideMark/>
          </w:tcPr>
          <w:p w14:paraId="378360D6" w14:textId="77777777" w:rsidR="0087351F" w:rsidRPr="001C16AB" w:rsidRDefault="0087351F" w:rsidP="00E64CC8">
            <w:pPr>
              <w:pStyle w:val="TAC"/>
              <w:keepNext w:val="0"/>
              <w:keepLines w:val="0"/>
              <w:widowControl w:val="0"/>
            </w:pPr>
            <w:r w:rsidRPr="001C16AB">
              <w:t>19</w:t>
            </w:r>
          </w:p>
        </w:tc>
        <w:tc>
          <w:tcPr>
            <w:tcW w:w="3902" w:type="dxa"/>
            <w:tcBorders>
              <w:top w:val="single" w:sz="4" w:space="0" w:color="auto"/>
              <w:left w:val="single" w:sz="4" w:space="0" w:color="auto"/>
              <w:bottom w:val="single" w:sz="4" w:space="0" w:color="auto"/>
              <w:right w:val="single" w:sz="4" w:space="0" w:color="auto"/>
            </w:tcBorders>
            <w:hideMark/>
          </w:tcPr>
          <w:p w14:paraId="4626C80F" w14:textId="38C032FE" w:rsidR="0087351F" w:rsidRPr="001C16AB" w:rsidRDefault="0087351F" w:rsidP="00E64CC8">
            <w:pPr>
              <w:pStyle w:val="TAL"/>
              <w:keepNext w:val="0"/>
              <w:keepLines w:val="0"/>
              <w:widowControl w:val="0"/>
            </w:pPr>
            <w:r w:rsidRPr="001C16AB">
              <w:rPr>
                <w:lang w:eastAsia="ko-KR"/>
              </w:rPr>
              <w:t>Check: Does the UE (MCVideo client) correctly perform test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8D5CAE1"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CD4F50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30C7E3FB" w14:textId="77777777" w:rsidR="0087351F" w:rsidRPr="001C16AB" w:rsidRDefault="0087351F" w:rsidP="00E64CC8">
            <w:pPr>
              <w:pStyle w:val="TAC"/>
              <w:keepNext w:val="0"/>
              <w:keepLines w:val="0"/>
              <w:widowControl w:val="0"/>
            </w:pPr>
            <w:r w:rsidRPr="001C16AB">
              <w:t>5</w:t>
            </w:r>
          </w:p>
        </w:tc>
        <w:tc>
          <w:tcPr>
            <w:tcW w:w="892" w:type="dxa"/>
            <w:tcBorders>
              <w:top w:val="single" w:sz="4" w:space="0" w:color="auto"/>
              <w:left w:val="single" w:sz="4" w:space="0" w:color="auto"/>
              <w:bottom w:val="single" w:sz="4" w:space="0" w:color="auto"/>
              <w:right w:val="single" w:sz="4" w:space="0" w:color="auto"/>
            </w:tcBorders>
            <w:hideMark/>
          </w:tcPr>
          <w:p w14:paraId="7F81EBFF" w14:textId="77777777" w:rsidR="0087351F" w:rsidRPr="001C16AB" w:rsidRDefault="0087351F" w:rsidP="00E64CC8">
            <w:pPr>
              <w:jc w:val="center"/>
            </w:pPr>
            <w:r w:rsidRPr="001C16AB">
              <w:t>P</w:t>
            </w:r>
          </w:p>
        </w:tc>
      </w:tr>
      <w:tr w:rsidR="0087351F" w:rsidRPr="001C16AB" w14:paraId="33831FBF"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729FB29C" w14:textId="77777777" w:rsidR="0087351F" w:rsidRPr="001C16AB" w:rsidRDefault="0087351F" w:rsidP="00E64CC8">
            <w:pPr>
              <w:pStyle w:val="TAC"/>
              <w:keepNext w:val="0"/>
              <w:keepLines w:val="0"/>
              <w:widowControl w:val="0"/>
            </w:pPr>
            <w:r w:rsidRPr="001C16AB">
              <w:t>20-22</w:t>
            </w:r>
          </w:p>
        </w:tc>
        <w:tc>
          <w:tcPr>
            <w:tcW w:w="3902" w:type="dxa"/>
            <w:tcBorders>
              <w:top w:val="single" w:sz="4" w:space="0" w:color="auto"/>
              <w:left w:val="single" w:sz="4" w:space="0" w:color="auto"/>
              <w:bottom w:val="single" w:sz="4" w:space="0" w:color="auto"/>
              <w:right w:val="single" w:sz="4" w:space="0" w:color="auto"/>
            </w:tcBorders>
            <w:hideMark/>
          </w:tcPr>
          <w:p w14:paraId="7393FC1C" w14:textId="77777777" w:rsidR="0087351F" w:rsidRPr="001C16AB" w:rsidRDefault="0087351F" w:rsidP="00E64CC8">
            <w:pPr>
              <w:pStyle w:val="TAL"/>
              <w:keepNext w:val="0"/>
              <w:keepLines w:val="0"/>
              <w:widowControl w:val="0"/>
            </w:pPr>
            <w:r w:rsidRPr="001C16A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F3BBEAD"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020EBA1C"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0A066DB0"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33AA9E2E" w14:textId="77777777" w:rsidR="0087351F" w:rsidRPr="001C16AB" w:rsidRDefault="0087351F" w:rsidP="00E64CC8">
            <w:pPr>
              <w:pStyle w:val="TAC"/>
              <w:keepNext w:val="0"/>
              <w:keepLines w:val="0"/>
              <w:widowControl w:val="0"/>
            </w:pPr>
            <w:r w:rsidRPr="001C16AB">
              <w:t>-</w:t>
            </w:r>
          </w:p>
        </w:tc>
      </w:tr>
      <w:tr w:rsidR="0087351F" w:rsidRPr="001C16AB" w14:paraId="3AE0C8AB"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4865B332" w14:textId="77777777" w:rsidR="0087351F" w:rsidRPr="001C16AB" w:rsidRDefault="0087351F" w:rsidP="00E64CC8">
            <w:pPr>
              <w:pStyle w:val="TAC"/>
              <w:keepNext w:val="0"/>
              <w:keepLines w:val="0"/>
              <w:widowControl w:val="0"/>
            </w:pPr>
            <w:r w:rsidRPr="001C16AB">
              <w:t>23</w:t>
            </w:r>
          </w:p>
        </w:tc>
        <w:tc>
          <w:tcPr>
            <w:tcW w:w="3902" w:type="dxa"/>
            <w:tcBorders>
              <w:top w:val="single" w:sz="4" w:space="0" w:color="auto"/>
              <w:left w:val="single" w:sz="4" w:space="0" w:color="auto"/>
              <w:bottom w:val="single" w:sz="4" w:space="0" w:color="auto"/>
              <w:right w:val="single" w:sz="4" w:space="0" w:color="auto"/>
            </w:tcBorders>
            <w:hideMark/>
          </w:tcPr>
          <w:p w14:paraId="00986E55" w14:textId="7FBB5358"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2CD508C"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4998085D"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6885C6C0" w14:textId="77777777" w:rsidR="0087351F" w:rsidRPr="001C16AB" w:rsidRDefault="0087351F" w:rsidP="00E64CC8">
            <w:pPr>
              <w:pStyle w:val="TAC"/>
              <w:keepNext w:val="0"/>
              <w:keepLines w:val="0"/>
              <w:widowControl w:val="0"/>
            </w:pPr>
            <w:r w:rsidRPr="001C16AB">
              <w:t>2,3</w:t>
            </w:r>
          </w:p>
        </w:tc>
        <w:tc>
          <w:tcPr>
            <w:tcW w:w="892" w:type="dxa"/>
            <w:tcBorders>
              <w:top w:val="single" w:sz="4" w:space="0" w:color="auto"/>
              <w:left w:val="single" w:sz="4" w:space="0" w:color="auto"/>
              <w:bottom w:val="single" w:sz="4" w:space="0" w:color="auto"/>
              <w:right w:val="single" w:sz="4" w:space="0" w:color="auto"/>
            </w:tcBorders>
            <w:hideMark/>
          </w:tcPr>
          <w:p w14:paraId="6F26B453" w14:textId="77777777" w:rsidR="0087351F" w:rsidRPr="001C16AB" w:rsidRDefault="0087351F" w:rsidP="00E64CC8">
            <w:pPr>
              <w:pStyle w:val="TAC"/>
              <w:keepNext w:val="0"/>
              <w:keepLines w:val="0"/>
              <w:widowControl w:val="0"/>
            </w:pPr>
            <w:r w:rsidRPr="001C16AB">
              <w:t>P</w:t>
            </w:r>
          </w:p>
        </w:tc>
      </w:tr>
      <w:tr w:rsidR="0087351F" w:rsidRPr="001C16AB" w14:paraId="0DF10E06"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C7F0CFB" w14:textId="77777777" w:rsidR="0087351F" w:rsidRPr="001C16AB" w:rsidRDefault="0087351F" w:rsidP="00E64CC8">
            <w:pPr>
              <w:pStyle w:val="TAC"/>
              <w:keepNext w:val="0"/>
              <w:keepLines w:val="0"/>
              <w:widowControl w:val="0"/>
            </w:pPr>
            <w:r w:rsidRPr="001C16AB">
              <w:t>23A- 26</w:t>
            </w:r>
          </w:p>
        </w:tc>
        <w:tc>
          <w:tcPr>
            <w:tcW w:w="3902" w:type="dxa"/>
            <w:tcBorders>
              <w:top w:val="single" w:sz="4" w:space="0" w:color="auto"/>
              <w:left w:val="single" w:sz="4" w:space="0" w:color="auto"/>
              <w:bottom w:val="single" w:sz="4" w:space="0" w:color="auto"/>
              <w:right w:val="single" w:sz="4" w:space="0" w:color="auto"/>
            </w:tcBorders>
            <w:hideMark/>
          </w:tcPr>
          <w:p w14:paraId="1121D041"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593F03A3"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617B5CA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49D7337"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3759DFF2" w14:textId="77777777" w:rsidR="0087351F" w:rsidRPr="001C16AB" w:rsidRDefault="0087351F" w:rsidP="00E64CC8">
            <w:pPr>
              <w:pStyle w:val="TAC"/>
              <w:keepNext w:val="0"/>
              <w:keepLines w:val="0"/>
              <w:widowControl w:val="0"/>
            </w:pPr>
            <w:r w:rsidRPr="001C16AB">
              <w:t>-</w:t>
            </w:r>
          </w:p>
        </w:tc>
      </w:tr>
      <w:tr w:rsidR="0087351F" w:rsidRPr="001C16AB" w14:paraId="10C7FC38"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73B3BE1D" w14:textId="77777777" w:rsidR="0087351F" w:rsidRPr="001C16AB" w:rsidRDefault="0087351F" w:rsidP="00E64CC8">
            <w:pPr>
              <w:pStyle w:val="TAC"/>
              <w:keepNext w:val="0"/>
              <w:keepLines w:val="0"/>
              <w:widowControl w:val="0"/>
            </w:pPr>
            <w:r w:rsidRPr="001C16AB">
              <w:t>27</w:t>
            </w:r>
          </w:p>
        </w:tc>
        <w:tc>
          <w:tcPr>
            <w:tcW w:w="3902" w:type="dxa"/>
            <w:tcBorders>
              <w:top w:val="single" w:sz="4" w:space="0" w:color="auto"/>
              <w:left w:val="single" w:sz="4" w:space="0" w:color="auto"/>
              <w:bottom w:val="single" w:sz="4" w:space="0" w:color="auto"/>
              <w:right w:val="single" w:sz="4" w:space="0" w:color="auto"/>
            </w:tcBorders>
            <w:hideMark/>
          </w:tcPr>
          <w:p w14:paraId="519158BE"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1DEE40E3" w14:textId="77777777" w:rsidR="0087351F" w:rsidRPr="001C16AB" w:rsidRDefault="0087351F" w:rsidP="00E64CC8">
            <w:pPr>
              <w:pStyle w:val="TAL"/>
              <w:keepNext w:val="0"/>
              <w:keepLines w:val="0"/>
              <w:widowControl w:val="0"/>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583C16F6"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449B4AF"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6AA564D4" w14:textId="77777777" w:rsidR="0087351F" w:rsidRPr="001C16AB" w:rsidRDefault="0087351F" w:rsidP="00E64CC8">
            <w:pPr>
              <w:pStyle w:val="TAC"/>
              <w:keepNext w:val="0"/>
              <w:keepLines w:val="0"/>
              <w:widowControl w:val="0"/>
            </w:pPr>
            <w:r w:rsidRPr="001C16AB">
              <w:t>2</w:t>
            </w:r>
          </w:p>
        </w:tc>
        <w:tc>
          <w:tcPr>
            <w:tcW w:w="892" w:type="dxa"/>
            <w:tcBorders>
              <w:top w:val="single" w:sz="4" w:space="0" w:color="auto"/>
              <w:left w:val="single" w:sz="4" w:space="0" w:color="auto"/>
              <w:bottom w:val="single" w:sz="4" w:space="0" w:color="auto"/>
              <w:right w:val="single" w:sz="4" w:space="0" w:color="auto"/>
            </w:tcBorders>
            <w:hideMark/>
          </w:tcPr>
          <w:p w14:paraId="661A0F40" w14:textId="77777777" w:rsidR="0087351F" w:rsidRPr="001C16AB" w:rsidRDefault="0087351F" w:rsidP="00E64CC8">
            <w:pPr>
              <w:pStyle w:val="TAC"/>
              <w:keepNext w:val="0"/>
              <w:keepLines w:val="0"/>
              <w:widowControl w:val="0"/>
            </w:pPr>
            <w:r w:rsidRPr="001C16AB">
              <w:t>P</w:t>
            </w:r>
          </w:p>
        </w:tc>
      </w:tr>
      <w:tr w:rsidR="0087351F" w:rsidRPr="001C16AB" w14:paraId="14891DF1"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6323AE62" w14:textId="77777777" w:rsidR="0087351F" w:rsidRPr="001C16AB" w:rsidRDefault="0087351F" w:rsidP="00E64CC8">
            <w:pPr>
              <w:pStyle w:val="TAC"/>
              <w:keepNext w:val="0"/>
              <w:keepLines w:val="0"/>
              <w:widowControl w:val="0"/>
            </w:pPr>
            <w:r w:rsidRPr="001C16AB">
              <w:t>27A</w:t>
            </w:r>
          </w:p>
        </w:tc>
        <w:tc>
          <w:tcPr>
            <w:tcW w:w="3902" w:type="dxa"/>
            <w:tcBorders>
              <w:top w:val="single" w:sz="4" w:space="0" w:color="auto"/>
              <w:left w:val="single" w:sz="4" w:space="0" w:color="auto"/>
              <w:bottom w:val="single" w:sz="4" w:space="0" w:color="auto"/>
              <w:right w:val="single" w:sz="4" w:space="0" w:color="auto"/>
            </w:tcBorders>
            <w:hideMark/>
          </w:tcPr>
          <w:p w14:paraId="6AE5CEB9" w14:textId="76D7487C" w:rsidR="0087351F" w:rsidRPr="001C16AB" w:rsidRDefault="0087351F" w:rsidP="00E64CC8">
            <w:pPr>
              <w:pStyle w:val="TAL"/>
              <w:keepNext w:val="0"/>
              <w:keepLines w:val="0"/>
              <w:widowControl w:val="0"/>
            </w:pPr>
            <w:r w:rsidRPr="001C16AB">
              <w:t xml:space="preserve">Check: Does the UE (MCVideo client) correctly perform test procedure 'MCVideo Media Reception End Request CT' as described in </w:t>
            </w:r>
            <w:r w:rsidRPr="001C16AB">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D388958"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4CF9AB7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2132E9EA"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39448402" w14:textId="77777777" w:rsidR="0087351F" w:rsidRPr="001C16AB" w:rsidRDefault="0087351F" w:rsidP="00E64CC8">
            <w:pPr>
              <w:pStyle w:val="TAC"/>
              <w:keepNext w:val="0"/>
              <w:keepLines w:val="0"/>
              <w:widowControl w:val="0"/>
            </w:pPr>
            <w:r w:rsidRPr="001C16AB">
              <w:t>P</w:t>
            </w:r>
          </w:p>
        </w:tc>
      </w:tr>
      <w:tr w:rsidR="0087351F" w:rsidRPr="001C16AB" w14:paraId="18E80E74"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6B4E5887" w14:textId="77777777" w:rsidR="0087351F" w:rsidRPr="001C16AB" w:rsidRDefault="0087351F" w:rsidP="00E64CC8">
            <w:pPr>
              <w:pStyle w:val="TAC"/>
              <w:keepNext w:val="0"/>
              <w:keepLines w:val="0"/>
              <w:widowControl w:val="0"/>
            </w:pPr>
            <w:r w:rsidRPr="001C16AB">
              <w:t>28</w:t>
            </w:r>
          </w:p>
        </w:tc>
        <w:tc>
          <w:tcPr>
            <w:tcW w:w="3902" w:type="dxa"/>
            <w:tcBorders>
              <w:top w:val="single" w:sz="4" w:space="0" w:color="auto"/>
              <w:left w:val="single" w:sz="4" w:space="0" w:color="auto"/>
              <w:bottom w:val="single" w:sz="4" w:space="0" w:color="auto"/>
              <w:right w:val="single" w:sz="4" w:space="0" w:color="auto"/>
            </w:tcBorders>
            <w:hideMark/>
          </w:tcPr>
          <w:p w14:paraId="37A712CD" w14:textId="11C8CE12" w:rsidR="0087351F" w:rsidRPr="001C16AB" w:rsidRDefault="0087351F" w:rsidP="00E64CC8">
            <w:pPr>
              <w:pStyle w:val="TAL"/>
              <w:keepNext w:val="0"/>
              <w:keepLines w:val="0"/>
              <w:widowControl w:val="0"/>
            </w:pPr>
            <w:r w:rsidRPr="001C16AB">
              <w:rPr>
                <w:lang w:eastAsia="ko-KR"/>
              </w:rPr>
              <w:t>Check: Does the UE (MCVideo client) correctly perform test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1F8921B5"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6ADEF16C"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05E09FD1" w14:textId="77777777" w:rsidR="0087351F" w:rsidRPr="001C16AB" w:rsidRDefault="0087351F" w:rsidP="00E64CC8">
            <w:pPr>
              <w:pStyle w:val="TAC"/>
              <w:keepNext w:val="0"/>
              <w:keepLines w:val="0"/>
              <w:widowControl w:val="0"/>
            </w:pPr>
            <w:r w:rsidRPr="001C16AB">
              <w:t>6</w:t>
            </w:r>
          </w:p>
        </w:tc>
        <w:tc>
          <w:tcPr>
            <w:tcW w:w="892" w:type="dxa"/>
            <w:tcBorders>
              <w:top w:val="single" w:sz="4" w:space="0" w:color="auto"/>
              <w:left w:val="single" w:sz="4" w:space="0" w:color="auto"/>
              <w:bottom w:val="single" w:sz="4" w:space="0" w:color="auto"/>
              <w:right w:val="single" w:sz="4" w:space="0" w:color="auto"/>
            </w:tcBorders>
            <w:hideMark/>
          </w:tcPr>
          <w:p w14:paraId="155FD7D7" w14:textId="77777777" w:rsidR="0087351F" w:rsidRPr="001C16AB" w:rsidRDefault="0087351F" w:rsidP="00E64CC8">
            <w:pPr>
              <w:pStyle w:val="TAC"/>
              <w:keepNext w:val="0"/>
              <w:keepLines w:val="0"/>
              <w:widowControl w:val="0"/>
            </w:pPr>
            <w:r w:rsidRPr="001C16AB">
              <w:t>P</w:t>
            </w:r>
          </w:p>
        </w:tc>
      </w:tr>
      <w:tr w:rsidR="0087351F" w:rsidRPr="001C16AB" w14:paraId="6FEE9F8D"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197F2639" w14:textId="77777777" w:rsidR="0087351F" w:rsidRPr="001C16AB" w:rsidRDefault="0087351F" w:rsidP="00E64CC8">
            <w:pPr>
              <w:pStyle w:val="TAC"/>
              <w:keepNext w:val="0"/>
              <w:keepLines w:val="0"/>
              <w:widowControl w:val="0"/>
            </w:pPr>
            <w:r w:rsidRPr="001C16AB">
              <w:t>29-31</w:t>
            </w:r>
          </w:p>
        </w:tc>
        <w:tc>
          <w:tcPr>
            <w:tcW w:w="3902" w:type="dxa"/>
            <w:tcBorders>
              <w:top w:val="single" w:sz="4" w:space="0" w:color="auto"/>
              <w:left w:val="single" w:sz="4" w:space="0" w:color="auto"/>
              <w:bottom w:val="single" w:sz="4" w:space="0" w:color="auto"/>
              <w:right w:val="single" w:sz="4" w:space="0" w:color="auto"/>
            </w:tcBorders>
            <w:hideMark/>
          </w:tcPr>
          <w:p w14:paraId="3DEA2762" w14:textId="77777777" w:rsidR="0087351F" w:rsidRPr="001C16AB" w:rsidRDefault="0087351F" w:rsidP="00E64CC8">
            <w:pPr>
              <w:pStyle w:val="TAL"/>
              <w:keepNext w:val="0"/>
              <w:keepLines w:val="0"/>
              <w:widowControl w:val="0"/>
            </w:pPr>
            <w:r w:rsidRPr="001C16A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AF5A9CD"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D7FF717"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136EA1F"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42C08D04" w14:textId="77777777" w:rsidR="0087351F" w:rsidRPr="001C16AB" w:rsidRDefault="0087351F" w:rsidP="00E64CC8">
            <w:pPr>
              <w:pStyle w:val="TAC"/>
              <w:keepNext w:val="0"/>
              <w:keepLines w:val="0"/>
              <w:widowControl w:val="0"/>
            </w:pPr>
            <w:r w:rsidRPr="001C16AB">
              <w:t>-</w:t>
            </w:r>
          </w:p>
        </w:tc>
      </w:tr>
      <w:tr w:rsidR="0087351F" w:rsidRPr="001C16AB" w14:paraId="7FC69FA1"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306BE0E8" w14:textId="77777777" w:rsidR="0087351F" w:rsidRPr="001C16AB" w:rsidRDefault="0087351F" w:rsidP="00E64CC8">
            <w:pPr>
              <w:pStyle w:val="TAC"/>
              <w:keepNext w:val="0"/>
              <w:keepLines w:val="0"/>
              <w:widowControl w:val="0"/>
            </w:pPr>
            <w:r w:rsidRPr="001C16AB">
              <w:t>32</w:t>
            </w:r>
          </w:p>
        </w:tc>
        <w:tc>
          <w:tcPr>
            <w:tcW w:w="3902" w:type="dxa"/>
            <w:tcBorders>
              <w:top w:val="single" w:sz="4" w:space="0" w:color="auto"/>
              <w:left w:val="single" w:sz="4" w:space="0" w:color="auto"/>
              <w:bottom w:val="single" w:sz="4" w:space="0" w:color="auto"/>
              <w:right w:val="single" w:sz="4" w:space="0" w:color="auto"/>
            </w:tcBorders>
            <w:hideMark/>
          </w:tcPr>
          <w:p w14:paraId="359FE159" w14:textId="24BF5224"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194EE98"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59922033"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5EA1C58" w14:textId="77777777" w:rsidR="0087351F" w:rsidRPr="001C16AB" w:rsidRDefault="0087351F" w:rsidP="00E64CC8">
            <w:pPr>
              <w:pStyle w:val="TAC"/>
              <w:keepNext w:val="0"/>
              <w:keepLines w:val="0"/>
              <w:widowControl w:val="0"/>
            </w:pPr>
            <w:r w:rsidRPr="001C16AB">
              <w:t>2,3</w:t>
            </w:r>
          </w:p>
        </w:tc>
        <w:tc>
          <w:tcPr>
            <w:tcW w:w="892" w:type="dxa"/>
            <w:tcBorders>
              <w:top w:val="single" w:sz="4" w:space="0" w:color="auto"/>
              <w:left w:val="single" w:sz="4" w:space="0" w:color="auto"/>
              <w:bottom w:val="single" w:sz="4" w:space="0" w:color="auto"/>
              <w:right w:val="single" w:sz="4" w:space="0" w:color="auto"/>
            </w:tcBorders>
            <w:hideMark/>
          </w:tcPr>
          <w:p w14:paraId="114E3151" w14:textId="77777777" w:rsidR="0087351F" w:rsidRPr="001C16AB" w:rsidRDefault="0087351F" w:rsidP="00E64CC8">
            <w:pPr>
              <w:pStyle w:val="TAC"/>
              <w:keepNext w:val="0"/>
              <w:keepLines w:val="0"/>
              <w:widowControl w:val="0"/>
            </w:pPr>
            <w:r w:rsidRPr="001C16AB">
              <w:t>P</w:t>
            </w:r>
          </w:p>
        </w:tc>
      </w:tr>
      <w:tr w:rsidR="0087351F" w:rsidRPr="001C16AB" w14:paraId="1ABCD8E6"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1E6CDF7" w14:textId="77777777" w:rsidR="0087351F" w:rsidRPr="001C16AB" w:rsidRDefault="0087351F" w:rsidP="00E64CC8">
            <w:pPr>
              <w:pStyle w:val="TAC"/>
              <w:keepNext w:val="0"/>
              <w:keepLines w:val="0"/>
              <w:widowControl w:val="0"/>
            </w:pPr>
            <w:r w:rsidRPr="001C16AB">
              <w:t>33-35</w:t>
            </w:r>
          </w:p>
        </w:tc>
        <w:tc>
          <w:tcPr>
            <w:tcW w:w="3902" w:type="dxa"/>
            <w:tcBorders>
              <w:top w:val="single" w:sz="4" w:space="0" w:color="auto"/>
              <w:left w:val="single" w:sz="4" w:space="0" w:color="auto"/>
              <w:bottom w:val="single" w:sz="4" w:space="0" w:color="auto"/>
              <w:right w:val="single" w:sz="4" w:space="0" w:color="auto"/>
            </w:tcBorders>
            <w:hideMark/>
          </w:tcPr>
          <w:p w14:paraId="0E78348E"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3484EB6E"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6A489C25"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E9B38B0"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23DAC4CE" w14:textId="77777777" w:rsidR="0087351F" w:rsidRPr="001C16AB" w:rsidRDefault="0087351F" w:rsidP="00E64CC8">
            <w:pPr>
              <w:pStyle w:val="TAC"/>
              <w:keepNext w:val="0"/>
              <w:keepLines w:val="0"/>
              <w:widowControl w:val="0"/>
            </w:pPr>
            <w:r w:rsidRPr="001C16AB">
              <w:t>-</w:t>
            </w:r>
          </w:p>
        </w:tc>
      </w:tr>
      <w:tr w:rsidR="0087351F" w:rsidRPr="001C16AB" w14:paraId="0EAF2989"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9D99CA9" w14:textId="77777777" w:rsidR="0087351F" w:rsidRPr="001C16AB" w:rsidRDefault="0087351F" w:rsidP="00E64CC8">
            <w:pPr>
              <w:pStyle w:val="TAC"/>
              <w:keepNext w:val="0"/>
              <w:keepLines w:val="0"/>
              <w:widowControl w:val="0"/>
            </w:pPr>
            <w:r w:rsidRPr="001C16AB">
              <w:t>36</w:t>
            </w:r>
          </w:p>
        </w:tc>
        <w:tc>
          <w:tcPr>
            <w:tcW w:w="3902" w:type="dxa"/>
            <w:tcBorders>
              <w:top w:val="single" w:sz="4" w:space="0" w:color="auto"/>
              <w:left w:val="single" w:sz="4" w:space="0" w:color="auto"/>
              <w:bottom w:val="single" w:sz="4" w:space="0" w:color="auto"/>
              <w:right w:val="single" w:sz="4" w:space="0" w:color="auto"/>
            </w:tcBorders>
            <w:hideMark/>
          </w:tcPr>
          <w:p w14:paraId="0C5BE693"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460D0985" w14:textId="77777777" w:rsidR="0087351F" w:rsidRPr="001C16AB" w:rsidRDefault="0087351F" w:rsidP="00E64CC8">
            <w:pPr>
              <w:pStyle w:val="TAL"/>
              <w:keepNext w:val="0"/>
              <w:keepLines w:val="0"/>
              <w:widowControl w:val="0"/>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7D331DDC"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2D0D8C5D"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BCEA6F8"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41E87A78" w14:textId="77777777" w:rsidR="0087351F" w:rsidRPr="001C16AB" w:rsidRDefault="0087351F" w:rsidP="00E64CC8">
            <w:pPr>
              <w:pStyle w:val="TAC"/>
              <w:keepNext w:val="0"/>
              <w:keepLines w:val="0"/>
              <w:widowControl w:val="0"/>
            </w:pPr>
            <w:r w:rsidRPr="001C16AB">
              <w:t>P</w:t>
            </w:r>
          </w:p>
        </w:tc>
      </w:tr>
      <w:tr w:rsidR="0087351F" w:rsidRPr="001C16AB" w14:paraId="56516BE0"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70D91B5F" w14:textId="77777777" w:rsidR="0087351F" w:rsidRPr="001C16AB" w:rsidRDefault="0087351F" w:rsidP="00E64CC8">
            <w:pPr>
              <w:pStyle w:val="TAC"/>
              <w:keepNext w:val="0"/>
              <w:keepLines w:val="0"/>
              <w:widowControl w:val="0"/>
            </w:pPr>
            <w:r w:rsidRPr="001C16AB">
              <w:t>36A</w:t>
            </w:r>
          </w:p>
        </w:tc>
        <w:tc>
          <w:tcPr>
            <w:tcW w:w="3902" w:type="dxa"/>
            <w:tcBorders>
              <w:top w:val="single" w:sz="4" w:space="0" w:color="auto"/>
              <w:left w:val="single" w:sz="4" w:space="0" w:color="auto"/>
              <w:bottom w:val="single" w:sz="4" w:space="0" w:color="auto"/>
              <w:right w:val="single" w:sz="4" w:space="0" w:color="auto"/>
            </w:tcBorders>
            <w:hideMark/>
          </w:tcPr>
          <w:p w14:paraId="53FC0AF7" w14:textId="7184D0CF" w:rsidR="0087351F" w:rsidRPr="001C16AB" w:rsidRDefault="0087351F" w:rsidP="00E64CC8">
            <w:pPr>
              <w:pStyle w:val="TAL"/>
              <w:keepNext w:val="0"/>
              <w:keepLines w:val="0"/>
              <w:widowControl w:val="0"/>
            </w:pPr>
            <w:r w:rsidRPr="001C16AB">
              <w:t xml:space="preserve">Check: Does the UE (MCVideo client) correctly perform test procedure 'MCVideo </w:t>
            </w:r>
            <w:r w:rsidRPr="001C16AB">
              <w:lastRenderedPageBreak/>
              <w:t xml:space="preserve">Media Reception End Request CT' as described in </w:t>
            </w:r>
            <w:r w:rsidRPr="001C16AB">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73D7E86" w14:textId="77777777" w:rsidR="0087351F" w:rsidRPr="001C16AB" w:rsidRDefault="0087351F" w:rsidP="00E64CC8">
            <w:pPr>
              <w:pStyle w:val="TAC"/>
              <w:keepNext w:val="0"/>
              <w:keepLines w:val="0"/>
              <w:widowControl w:val="0"/>
            </w:pPr>
            <w:r w:rsidRPr="001C16AB">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5D2B9785"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6C60B609"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5534669D" w14:textId="77777777" w:rsidR="0087351F" w:rsidRPr="001C16AB" w:rsidRDefault="0087351F" w:rsidP="00E64CC8">
            <w:pPr>
              <w:pStyle w:val="TAC"/>
              <w:keepNext w:val="0"/>
              <w:keepLines w:val="0"/>
              <w:widowControl w:val="0"/>
            </w:pPr>
            <w:r w:rsidRPr="001C16AB">
              <w:t>P</w:t>
            </w:r>
          </w:p>
        </w:tc>
      </w:tr>
      <w:tr w:rsidR="0087351F" w:rsidRPr="001C16AB" w14:paraId="28D4D928"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CA45E39" w14:textId="77777777" w:rsidR="0087351F" w:rsidRPr="001C16AB" w:rsidRDefault="0087351F" w:rsidP="00E64CC8">
            <w:pPr>
              <w:pStyle w:val="TAC"/>
              <w:keepNext w:val="0"/>
              <w:keepLines w:val="0"/>
              <w:widowControl w:val="0"/>
            </w:pPr>
            <w:r w:rsidRPr="001C16AB">
              <w:t>37</w:t>
            </w:r>
          </w:p>
        </w:tc>
        <w:tc>
          <w:tcPr>
            <w:tcW w:w="3902" w:type="dxa"/>
            <w:tcBorders>
              <w:top w:val="single" w:sz="4" w:space="0" w:color="auto"/>
              <w:left w:val="single" w:sz="4" w:space="0" w:color="auto"/>
              <w:bottom w:val="single" w:sz="4" w:space="0" w:color="auto"/>
              <w:right w:val="single" w:sz="4" w:space="0" w:color="auto"/>
            </w:tcBorders>
            <w:hideMark/>
          </w:tcPr>
          <w:p w14:paraId="18BF6F20" w14:textId="18DC3257" w:rsidR="0087351F" w:rsidRPr="001C16AB" w:rsidRDefault="0087351F" w:rsidP="00E64CC8">
            <w:pPr>
              <w:pStyle w:val="TAL"/>
              <w:keepNext w:val="0"/>
              <w:keepLines w:val="0"/>
              <w:widowControl w:val="0"/>
            </w:pPr>
            <w:r w:rsidRPr="001C16AB">
              <w:rPr>
                <w:lang w:eastAsia="ko-KR"/>
              </w:rPr>
              <w:t>Check: Does the UE (MCVideo client) correctly perform test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316DDDE"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F4A4CD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0071A621" w14:textId="77777777" w:rsidR="0087351F" w:rsidRPr="001C16AB" w:rsidRDefault="0087351F" w:rsidP="00E64CC8">
            <w:pPr>
              <w:pStyle w:val="TAC"/>
              <w:keepNext w:val="0"/>
              <w:keepLines w:val="0"/>
              <w:widowControl w:val="0"/>
            </w:pPr>
            <w:r w:rsidRPr="001C16AB">
              <w:t>7</w:t>
            </w:r>
          </w:p>
        </w:tc>
        <w:tc>
          <w:tcPr>
            <w:tcW w:w="892" w:type="dxa"/>
            <w:tcBorders>
              <w:top w:val="single" w:sz="4" w:space="0" w:color="auto"/>
              <w:left w:val="single" w:sz="4" w:space="0" w:color="auto"/>
              <w:bottom w:val="single" w:sz="4" w:space="0" w:color="auto"/>
              <w:right w:val="single" w:sz="4" w:space="0" w:color="auto"/>
            </w:tcBorders>
            <w:hideMark/>
          </w:tcPr>
          <w:p w14:paraId="22FEECF3" w14:textId="77777777" w:rsidR="0087351F" w:rsidRPr="001C16AB" w:rsidRDefault="0087351F" w:rsidP="00E64CC8">
            <w:pPr>
              <w:pStyle w:val="TAC"/>
              <w:keepNext w:val="0"/>
              <w:keepLines w:val="0"/>
              <w:widowControl w:val="0"/>
            </w:pPr>
            <w:r w:rsidRPr="001C16AB">
              <w:t>P</w:t>
            </w:r>
          </w:p>
        </w:tc>
      </w:tr>
      <w:tr w:rsidR="0087351F" w:rsidRPr="001C16AB" w14:paraId="3B73153E"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89B9F53" w14:textId="77777777" w:rsidR="0087351F" w:rsidRPr="001C16AB" w:rsidRDefault="0087351F" w:rsidP="00E64CC8">
            <w:pPr>
              <w:pStyle w:val="TAC"/>
              <w:keepNext w:val="0"/>
              <w:keepLines w:val="0"/>
              <w:widowControl w:val="0"/>
            </w:pPr>
            <w:r w:rsidRPr="001C16AB">
              <w:t>38-40</w:t>
            </w:r>
          </w:p>
        </w:tc>
        <w:tc>
          <w:tcPr>
            <w:tcW w:w="3902" w:type="dxa"/>
            <w:tcBorders>
              <w:top w:val="single" w:sz="4" w:space="0" w:color="auto"/>
              <w:left w:val="single" w:sz="4" w:space="0" w:color="auto"/>
              <w:bottom w:val="single" w:sz="4" w:space="0" w:color="auto"/>
              <w:right w:val="single" w:sz="4" w:space="0" w:color="auto"/>
            </w:tcBorders>
            <w:hideMark/>
          </w:tcPr>
          <w:p w14:paraId="553BEF6E" w14:textId="77777777" w:rsidR="0087351F" w:rsidRPr="001C16AB" w:rsidRDefault="0087351F" w:rsidP="00E64CC8">
            <w:pPr>
              <w:pStyle w:val="TAL"/>
              <w:keepNext w:val="0"/>
              <w:keepLines w:val="0"/>
              <w:widowControl w:val="0"/>
            </w:pPr>
            <w:r w:rsidRPr="001C16AB">
              <w:rPr>
                <w:rFonts w:cs="Arial"/>
                <w:szCs w:val="18"/>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75D40F6"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4F921866"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32BEE4C9"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605BC3CA" w14:textId="77777777" w:rsidR="0087351F" w:rsidRPr="001C16AB" w:rsidRDefault="0087351F" w:rsidP="00E64CC8">
            <w:pPr>
              <w:pStyle w:val="TAC"/>
              <w:keepNext w:val="0"/>
              <w:keepLines w:val="0"/>
              <w:widowControl w:val="0"/>
            </w:pPr>
            <w:r w:rsidRPr="001C16AB">
              <w:t>-</w:t>
            </w:r>
          </w:p>
        </w:tc>
      </w:tr>
      <w:tr w:rsidR="0087351F" w:rsidRPr="001C16AB" w14:paraId="55339D3F"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4902C4D6" w14:textId="77777777" w:rsidR="0087351F" w:rsidRPr="001C16AB" w:rsidRDefault="0087351F" w:rsidP="00E64CC8">
            <w:pPr>
              <w:pStyle w:val="TAC"/>
              <w:keepNext w:val="0"/>
              <w:keepLines w:val="0"/>
              <w:widowControl w:val="0"/>
            </w:pPr>
            <w:r w:rsidRPr="001C16AB">
              <w:t>41</w:t>
            </w:r>
          </w:p>
        </w:tc>
        <w:tc>
          <w:tcPr>
            <w:tcW w:w="3902" w:type="dxa"/>
            <w:tcBorders>
              <w:top w:val="single" w:sz="4" w:space="0" w:color="auto"/>
              <w:left w:val="single" w:sz="4" w:space="0" w:color="auto"/>
              <w:bottom w:val="single" w:sz="4" w:space="0" w:color="auto"/>
              <w:right w:val="single" w:sz="4" w:space="0" w:color="auto"/>
            </w:tcBorders>
            <w:hideMark/>
          </w:tcPr>
          <w:p w14:paraId="0A46335E" w14:textId="2BCE8513"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22D46A9"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5DFC8CFF"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3CB9F70B" w14:textId="77777777" w:rsidR="0087351F" w:rsidRPr="001C16AB" w:rsidRDefault="0087351F" w:rsidP="00E64CC8">
            <w:pPr>
              <w:pStyle w:val="TAC"/>
              <w:keepNext w:val="0"/>
              <w:keepLines w:val="0"/>
              <w:widowControl w:val="0"/>
            </w:pPr>
            <w:r w:rsidRPr="001C16AB">
              <w:t>2,3</w:t>
            </w:r>
          </w:p>
        </w:tc>
        <w:tc>
          <w:tcPr>
            <w:tcW w:w="892" w:type="dxa"/>
            <w:tcBorders>
              <w:top w:val="single" w:sz="4" w:space="0" w:color="auto"/>
              <w:left w:val="single" w:sz="4" w:space="0" w:color="auto"/>
              <w:bottom w:val="single" w:sz="4" w:space="0" w:color="auto"/>
              <w:right w:val="single" w:sz="4" w:space="0" w:color="auto"/>
            </w:tcBorders>
            <w:hideMark/>
          </w:tcPr>
          <w:p w14:paraId="454723C2" w14:textId="77777777" w:rsidR="0087351F" w:rsidRPr="001C16AB" w:rsidRDefault="0087351F" w:rsidP="00E64CC8">
            <w:pPr>
              <w:pStyle w:val="TAC"/>
              <w:keepNext w:val="0"/>
              <w:keepLines w:val="0"/>
              <w:widowControl w:val="0"/>
            </w:pPr>
            <w:r w:rsidRPr="001C16AB">
              <w:t>P</w:t>
            </w:r>
          </w:p>
        </w:tc>
      </w:tr>
      <w:tr w:rsidR="0087351F" w:rsidRPr="001C16AB" w14:paraId="281CDB48"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38245693" w14:textId="77777777" w:rsidR="0087351F" w:rsidRPr="001C16AB" w:rsidRDefault="0087351F" w:rsidP="00E64CC8">
            <w:pPr>
              <w:pStyle w:val="TAC"/>
              <w:keepNext w:val="0"/>
              <w:keepLines w:val="0"/>
              <w:widowControl w:val="0"/>
            </w:pPr>
            <w:r w:rsidRPr="001C16AB">
              <w:t>41A-44</w:t>
            </w:r>
          </w:p>
        </w:tc>
        <w:tc>
          <w:tcPr>
            <w:tcW w:w="3902" w:type="dxa"/>
            <w:tcBorders>
              <w:top w:val="single" w:sz="4" w:space="0" w:color="auto"/>
              <w:left w:val="single" w:sz="4" w:space="0" w:color="auto"/>
              <w:bottom w:val="single" w:sz="4" w:space="0" w:color="auto"/>
              <w:right w:val="single" w:sz="4" w:space="0" w:color="auto"/>
            </w:tcBorders>
            <w:hideMark/>
          </w:tcPr>
          <w:p w14:paraId="651A1353"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346453C2"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07EE15F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3CC7792"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6613FEA5" w14:textId="77777777" w:rsidR="0087351F" w:rsidRPr="001C16AB" w:rsidRDefault="0087351F" w:rsidP="00E64CC8">
            <w:pPr>
              <w:pStyle w:val="TAC"/>
              <w:keepNext w:val="0"/>
              <w:keepLines w:val="0"/>
              <w:widowControl w:val="0"/>
            </w:pPr>
            <w:r w:rsidRPr="001C16AB">
              <w:t>-</w:t>
            </w:r>
          </w:p>
        </w:tc>
      </w:tr>
      <w:tr w:rsidR="0087351F" w:rsidRPr="001C16AB" w14:paraId="675C24FE"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76151CBD" w14:textId="77777777" w:rsidR="0087351F" w:rsidRPr="001C16AB" w:rsidRDefault="0087351F" w:rsidP="00E64CC8">
            <w:pPr>
              <w:pStyle w:val="TAC"/>
              <w:keepNext w:val="0"/>
              <w:keepLines w:val="0"/>
              <w:widowControl w:val="0"/>
            </w:pPr>
            <w:r w:rsidRPr="001C16AB">
              <w:t>45</w:t>
            </w:r>
          </w:p>
        </w:tc>
        <w:tc>
          <w:tcPr>
            <w:tcW w:w="3902" w:type="dxa"/>
            <w:tcBorders>
              <w:top w:val="single" w:sz="4" w:space="0" w:color="auto"/>
              <w:left w:val="single" w:sz="4" w:space="0" w:color="auto"/>
              <w:bottom w:val="single" w:sz="4" w:space="0" w:color="auto"/>
              <w:right w:val="single" w:sz="4" w:space="0" w:color="auto"/>
            </w:tcBorders>
            <w:hideMark/>
          </w:tcPr>
          <w:p w14:paraId="22FC78B8"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5D15463A" w14:textId="77777777" w:rsidR="0087351F" w:rsidRPr="001C16AB" w:rsidRDefault="0087351F" w:rsidP="00E64CC8">
            <w:pPr>
              <w:pStyle w:val="TAL"/>
              <w:keepNext w:val="0"/>
              <w:keepLines w:val="0"/>
              <w:widowControl w:val="0"/>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1434172F"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2D6A2012"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B5D1CA4"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1E20B212" w14:textId="77777777" w:rsidR="0087351F" w:rsidRPr="001C16AB" w:rsidRDefault="0087351F" w:rsidP="00E64CC8">
            <w:pPr>
              <w:pStyle w:val="TAC"/>
              <w:keepNext w:val="0"/>
              <w:keepLines w:val="0"/>
              <w:widowControl w:val="0"/>
            </w:pPr>
            <w:r w:rsidRPr="001C16AB">
              <w:t>P</w:t>
            </w:r>
          </w:p>
        </w:tc>
      </w:tr>
      <w:tr w:rsidR="0087351F" w:rsidRPr="001C16AB" w14:paraId="1F282BD2"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50416EA" w14:textId="77777777" w:rsidR="0087351F" w:rsidRPr="001C16AB" w:rsidRDefault="0087351F" w:rsidP="00E64CC8">
            <w:pPr>
              <w:pStyle w:val="TAC"/>
              <w:keepNext w:val="0"/>
              <w:keepLines w:val="0"/>
              <w:widowControl w:val="0"/>
            </w:pPr>
            <w:r w:rsidRPr="001C16AB">
              <w:t>46</w:t>
            </w:r>
          </w:p>
        </w:tc>
        <w:tc>
          <w:tcPr>
            <w:tcW w:w="3902" w:type="dxa"/>
            <w:tcBorders>
              <w:top w:val="single" w:sz="4" w:space="0" w:color="auto"/>
              <w:left w:val="single" w:sz="4" w:space="0" w:color="auto"/>
              <w:bottom w:val="single" w:sz="4" w:space="0" w:color="auto"/>
              <w:right w:val="single" w:sz="4" w:space="0" w:color="auto"/>
            </w:tcBorders>
            <w:hideMark/>
          </w:tcPr>
          <w:p w14:paraId="18EFE567" w14:textId="77777777" w:rsidR="0087351F" w:rsidRPr="001C16AB" w:rsidRDefault="0087351F" w:rsidP="00E64CC8">
            <w:pPr>
              <w:pStyle w:val="TAL"/>
              <w:keepNext w:val="0"/>
              <w:keepLines w:val="0"/>
              <w:widowControl w:val="0"/>
            </w:pPr>
            <w:r w:rsidRPr="001C16AB">
              <w:t>Make the UE (MCVideo client) request end of reception.</w:t>
            </w:r>
          </w:p>
          <w:p w14:paraId="2F5A8D49" w14:textId="77777777" w:rsidR="0087351F" w:rsidRPr="001C16AB" w:rsidRDefault="0087351F" w:rsidP="00E64CC8">
            <w:pPr>
              <w:pStyle w:val="TAL"/>
              <w:keepNext w:val="0"/>
              <w:keepLines w:val="0"/>
              <w:widowControl w:val="0"/>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3FEAE683"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319A03E3"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C93DC33"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4F738E55" w14:textId="77777777" w:rsidR="0087351F" w:rsidRPr="001C16AB" w:rsidRDefault="0087351F" w:rsidP="00E64CC8">
            <w:pPr>
              <w:pStyle w:val="TAC"/>
              <w:keepNext w:val="0"/>
              <w:keepLines w:val="0"/>
              <w:widowControl w:val="0"/>
            </w:pPr>
            <w:r w:rsidRPr="001C16AB">
              <w:t>-</w:t>
            </w:r>
          </w:p>
        </w:tc>
      </w:tr>
      <w:tr w:rsidR="0087351F" w:rsidRPr="001C16AB" w14:paraId="1D4C8580"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6325E211" w14:textId="77777777" w:rsidR="0087351F" w:rsidRPr="001C16AB" w:rsidRDefault="0087351F" w:rsidP="00E64CC8">
            <w:pPr>
              <w:pStyle w:val="TAC"/>
              <w:keepNext w:val="0"/>
              <w:keepLines w:val="0"/>
              <w:widowControl w:val="0"/>
            </w:pPr>
            <w:r w:rsidRPr="001C16AB">
              <w:t>47</w:t>
            </w:r>
          </w:p>
        </w:tc>
        <w:tc>
          <w:tcPr>
            <w:tcW w:w="3902" w:type="dxa"/>
            <w:tcBorders>
              <w:top w:val="single" w:sz="4" w:space="0" w:color="auto"/>
              <w:left w:val="single" w:sz="4" w:space="0" w:color="auto"/>
              <w:bottom w:val="single" w:sz="4" w:space="0" w:color="auto"/>
              <w:right w:val="single" w:sz="4" w:space="0" w:color="auto"/>
            </w:tcBorders>
            <w:hideMark/>
          </w:tcPr>
          <w:p w14:paraId="3F5E8AA8" w14:textId="58B04C34" w:rsidR="0087351F" w:rsidRPr="001C16AB" w:rsidRDefault="0087351F" w:rsidP="00E64CC8">
            <w:pPr>
              <w:pStyle w:val="TAL"/>
              <w:keepNext w:val="0"/>
              <w:keepLines w:val="0"/>
              <w:widowControl w:val="0"/>
            </w:pPr>
            <w:r w:rsidRPr="001C16AB">
              <w:t xml:space="preserve">Check: Does the UE (MCVideo client) correctly perform test procedure 'MCVideo Media Reception End Request CO' as described in </w:t>
            </w:r>
            <w:r w:rsidRPr="001C16AB">
              <w:rPr>
                <w:lang w:eastAsia="ko-KR"/>
              </w:rPr>
              <w:t>TS 36.579-1 [2] Table 5.3B.8.3-1</w:t>
            </w:r>
            <w:r w:rsidRPr="001C16AB">
              <w:t>?</w:t>
            </w:r>
          </w:p>
        </w:tc>
        <w:tc>
          <w:tcPr>
            <w:tcW w:w="709" w:type="dxa"/>
            <w:tcBorders>
              <w:top w:val="single" w:sz="4" w:space="0" w:color="auto"/>
              <w:left w:val="single" w:sz="4" w:space="0" w:color="auto"/>
              <w:bottom w:val="single" w:sz="4" w:space="0" w:color="auto"/>
              <w:right w:val="single" w:sz="4" w:space="0" w:color="auto"/>
            </w:tcBorders>
            <w:hideMark/>
          </w:tcPr>
          <w:p w14:paraId="28FA18C3"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D94C07E"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6EA95878" w14:textId="77777777" w:rsidR="0087351F" w:rsidRPr="001C16AB" w:rsidRDefault="0087351F" w:rsidP="00E64CC8">
            <w:pPr>
              <w:pStyle w:val="TAC"/>
              <w:keepNext w:val="0"/>
              <w:keepLines w:val="0"/>
              <w:widowControl w:val="0"/>
            </w:pPr>
            <w:r w:rsidRPr="001C16AB">
              <w:t>8</w:t>
            </w:r>
          </w:p>
        </w:tc>
        <w:tc>
          <w:tcPr>
            <w:tcW w:w="892" w:type="dxa"/>
            <w:tcBorders>
              <w:top w:val="single" w:sz="4" w:space="0" w:color="auto"/>
              <w:left w:val="single" w:sz="4" w:space="0" w:color="auto"/>
              <w:bottom w:val="single" w:sz="4" w:space="0" w:color="auto"/>
              <w:right w:val="single" w:sz="4" w:space="0" w:color="auto"/>
            </w:tcBorders>
            <w:hideMark/>
          </w:tcPr>
          <w:p w14:paraId="71B3E45C" w14:textId="77777777" w:rsidR="0087351F" w:rsidRPr="001C16AB" w:rsidRDefault="0087351F" w:rsidP="00E64CC8">
            <w:pPr>
              <w:pStyle w:val="TAC"/>
              <w:keepNext w:val="0"/>
              <w:keepLines w:val="0"/>
              <w:widowControl w:val="0"/>
            </w:pPr>
            <w:r w:rsidRPr="001C16AB">
              <w:t>P</w:t>
            </w:r>
          </w:p>
        </w:tc>
      </w:tr>
      <w:tr w:rsidR="0087351F" w:rsidRPr="001C16AB" w14:paraId="58CD74B0"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1BAA3E84" w14:textId="77777777" w:rsidR="0087351F" w:rsidRPr="001C16AB" w:rsidRDefault="0087351F" w:rsidP="00E64CC8">
            <w:pPr>
              <w:pStyle w:val="TAC"/>
              <w:keepNext w:val="0"/>
              <w:keepLines w:val="0"/>
              <w:widowControl w:val="0"/>
            </w:pPr>
            <w:r w:rsidRPr="001C16AB">
              <w:t>48-49</w:t>
            </w:r>
          </w:p>
        </w:tc>
        <w:tc>
          <w:tcPr>
            <w:tcW w:w="3902" w:type="dxa"/>
            <w:tcBorders>
              <w:top w:val="single" w:sz="4" w:space="0" w:color="auto"/>
              <w:left w:val="single" w:sz="4" w:space="0" w:color="auto"/>
              <w:bottom w:val="single" w:sz="4" w:space="0" w:color="auto"/>
              <w:right w:val="single" w:sz="4" w:space="0" w:color="auto"/>
            </w:tcBorders>
            <w:hideMark/>
          </w:tcPr>
          <w:p w14:paraId="6D2D1E93"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76FAD852"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049C9CA"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9CEF191"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131647CE" w14:textId="77777777" w:rsidR="0087351F" w:rsidRPr="001C16AB" w:rsidRDefault="0087351F" w:rsidP="00E64CC8">
            <w:pPr>
              <w:pStyle w:val="TAC"/>
              <w:keepNext w:val="0"/>
              <w:keepLines w:val="0"/>
              <w:widowControl w:val="0"/>
            </w:pPr>
            <w:r w:rsidRPr="001C16AB">
              <w:t>-</w:t>
            </w:r>
          </w:p>
        </w:tc>
      </w:tr>
      <w:tr w:rsidR="0087351F" w:rsidRPr="001C16AB" w14:paraId="75AF44F9"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D026F62" w14:textId="77777777" w:rsidR="0087351F" w:rsidRPr="001C16AB" w:rsidRDefault="0087351F" w:rsidP="00E64CC8">
            <w:pPr>
              <w:pStyle w:val="TAC"/>
              <w:keepNext w:val="0"/>
              <w:keepLines w:val="0"/>
              <w:widowControl w:val="0"/>
            </w:pPr>
            <w:r w:rsidRPr="001C16AB">
              <w:t>50</w:t>
            </w:r>
          </w:p>
        </w:tc>
        <w:tc>
          <w:tcPr>
            <w:tcW w:w="3902" w:type="dxa"/>
            <w:tcBorders>
              <w:top w:val="single" w:sz="4" w:space="0" w:color="auto"/>
              <w:left w:val="single" w:sz="4" w:space="0" w:color="auto"/>
              <w:bottom w:val="single" w:sz="4" w:space="0" w:color="auto"/>
              <w:right w:val="single" w:sz="4" w:space="0" w:color="auto"/>
            </w:tcBorders>
            <w:hideMark/>
          </w:tcPr>
          <w:p w14:paraId="4177EE93" w14:textId="4AB28F6A" w:rsidR="0087351F" w:rsidRPr="001C16AB" w:rsidRDefault="0087351F" w:rsidP="00E64CC8">
            <w:pPr>
              <w:pStyle w:val="TAL"/>
              <w:keepNext w:val="0"/>
              <w:keepLines w:val="0"/>
              <w:widowControl w:val="0"/>
            </w:pPr>
            <w:r w:rsidRPr="001C16AB">
              <w:rPr>
                <w:rFonts w:eastAsia="Calibri"/>
              </w:rPr>
              <w:t>Check: Does the UE (MCVideo client) correctly perform test procedure '</w:t>
            </w:r>
            <w:r w:rsidRPr="001C16AB">
              <w:t xml:space="preserve">MCX CT call release' </w:t>
            </w:r>
            <w:r w:rsidRPr="001C16AB">
              <w:rPr>
                <w:rFonts w:eastAsia="Calibri"/>
              </w:rPr>
              <w:t xml:space="preserve">as described in </w:t>
            </w:r>
            <w:r w:rsidRPr="001C16AB">
              <w:t>TS 36.579-1 [2] Table 5.3.12.3-1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1084D6D"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268F2824"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D03A2E0" w14:textId="77777777" w:rsidR="0087351F" w:rsidRPr="001C16AB" w:rsidRDefault="0087351F" w:rsidP="00E64CC8">
            <w:pPr>
              <w:pStyle w:val="TAC"/>
              <w:keepNext w:val="0"/>
              <w:keepLines w:val="0"/>
              <w:widowControl w:val="0"/>
            </w:pPr>
            <w:r w:rsidRPr="001C16AB">
              <w:t>9</w:t>
            </w:r>
          </w:p>
        </w:tc>
        <w:tc>
          <w:tcPr>
            <w:tcW w:w="892" w:type="dxa"/>
            <w:tcBorders>
              <w:top w:val="single" w:sz="4" w:space="0" w:color="auto"/>
              <w:left w:val="single" w:sz="4" w:space="0" w:color="auto"/>
              <w:bottom w:val="single" w:sz="4" w:space="0" w:color="auto"/>
              <w:right w:val="single" w:sz="4" w:space="0" w:color="auto"/>
            </w:tcBorders>
            <w:hideMark/>
          </w:tcPr>
          <w:p w14:paraId="6F8C553F" w14:textId="77777777" w:rsidR="0087351F" w:rsidRPr="001C16AB" w:rsidRDefault="0087351F" w:rsidP="00E64CC8">
            <w:pPr>
              <w:pStyle w:val="TAC"/>
              <w:keepNext w:val="0"/>
              <w:keepLines w:val="0"/>
              <w:widowControl w:val="0"/>
            </w:pPr>
            <w:r w:rsidRPr="001C16AB">
              <w:t>P</w:t>
            </w:r>
          </w:p>
        </w:tc>
      </w:tr>
      <w:tr w:rsidR="0087351F" w:rsidRPr="001C16AB" w14:paraId="556EB00F"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FF604A8" w14:textId="77777777" w:rsidR="0087351F" w:rsidRPr="001C16AB" w:rsidRDefault="0087351F" w:rsidP="00E64CC8">
            <w:pPr>
              <w:pStyle w:val="TAC"/>
              <w:keepNext w:val="0"/>
              <w:keepLines w:val="0"/>
              <w:widowControl w:val="0"/>
            </w:pPr>
            <w:r w:rsidRPr="001C16AB">
              <w:t>51</w:t>
            </w:r>
          </w:p>
        </w:tc>
        <w:tc>
          <w:tcPr>
            <w:tcW w:w="3902" w:type="dxa"/>
            <w:tcBorders>
              <w:top w:val="single" w:sz="4" w:space="0" w:color="auto"/>
              <w:left w:val="single" w:sz="4" w:space="0" w:color="auto"/>
              <w:bottom w:val="single" w:sz="4" w:space="0" w:color="auto"/>
              <w:right w:val="single" w:sz="4" w:space="0" w:color="auto"/>
            </w:tcBorders>
            <w:hideMark/>
          </w:tcPr>
          <w:p w14:paraId="7C1D9923"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1688DA70"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B30C4F2"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39002B9E"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56960C9C" w14:textId="77777777" w:rsidR="0087351F" w:rsidRPr="001C16AB" w:rsidRDefault="0087351F" w:rsidP="00E64CC8">
            <w:pPr>
              <w:pStyle w:val="TAC"/>
              <w:keepNext w:val="0"/>
              <w:keepLines w:val="0"/>
              <w:widowControl w:val="0"/>
            </w:pPr>
            <w:r w:rsidRPr="001C16AB">
              <w:t>-</w:t>
            </w:r>
          </w:p>
        </w:tc>
      </w:tr>
      <w:tr w:rsidR="0087351F" w:rsidRPr="001C16AB" w14:paraId="4D4F7D72" w14:textId="77777777" w:rsidTr="00E64CC8">
        <w:tc>
          <w:tcPr>
            <w:tcW w:w="9762" w:type="dxa"/>
            <w:gridSpan w:val="6"/>
            <w:tcBorders>
              <w:top w:val="single" w:sz="4" w:space="0" w:color="auto"/>
              <w:left w:val="single" w:sz="4" w:space="0" w:color="auto"/>
              <w:bottom w:val="single" w:sz="4" w:space="0" w:color="auto"/>
              <w:right w:val="single" w:sz="4" w:space="0" w:color="auto"/>
            </w:tcBorders>
            <w:hideMark/>
          </w:tcPr>
          <w:p w14:paraId="1265252A" w14:textId="77777777" w:rsidR="0087351F" w:rsidRPr="001C16AB" w:rsidRDefault="0087351F" w:rsidP="00E64CC8">
            <w:pPr>
              <w:pStyle w:val="TAN"/>
            </w:pPr>
            <w:r w:rsidRPr="001C16AB">
              <w:t>NOTE: This is expected to be done via a suitable implementation dependent MMI.</w:t>
            </w:r>
          </w:p>
        </w:tc>
      </w:tr>
    </w:tbl>
    <w:p w14:paraId="7D8C594C" w14:textId="77777777" w:rsidR="0087351F" w:rsidRPr="001C16AB" w:rsidRDefault="0087351F" w:rsidP="0087351F"/>
    <w:p w14:paraId="0C4AC57A" w14:textId="77777777" w:rsidR="0087351F" w:rsidRPr="001C16AB" w:rsidRDefault="0087351F" w:rsidP="0087351F">
      <w:pPr>
        <w:pStyle w:val="H6"/>
      </w:pPr>
      <w:r w:rsidRPr="001C16AB">
        <w:t>6.1.1.2.3.3</w:t>
      </w:r>
      <w:r w:rsidRPr="001C16AB">
        <w:tab/>
        <w:t xml:space="preserve">Specific message contents </w:t>
      </w:r>
    </w:p>
    <w:p w14:paraId="2B869F61" w14:textId="77777777" w:rsidR="0087351F" w:rsidRPr="001C16AB" w:rsidRDefault="0087351F" w:rsidP="0087351F">
      <w:pPr>
        <w:pStyle w:val="TH"/>
      </w:pPr>
      <w:r w:rsidRPr="001C16AB">
        <w:t xml:space="preserve">Table 6.1.1.2.3.3-1: SIP INVITE from the SS (Step 1, Table 6.1.1.2.3.2-1; </w:t>
      </w:r>
      <w:r w:rsidRPr="001C16AB">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34D649EE"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9D1FB5" w14:textId="77777777" w:rsidR="0087351F" w:rsidRPr="001C16AB" w:rsidRDefault="0087351F" w:rsidP="00E64CC8">
            <w:pPr>
              <w:pStyle w:val="TAL"/>
              <w:keepNext w:val="0"/>
            </w:pPr>
            <w:r w:rsidRPr="001C16AB">
              <w:t>Derivation Path: TS 36-579-1 [2], Table 5.5.2.5.2-1</w:t>
            </w:r>
          </w:p>
        </w:tc>
      </w:tr>
      <w:tr w:rsidR="0087351F" w:rsidRPr="001C16AB" w14:paraId="15600E96"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1BDF0DE0"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23F8C1"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AEEAA"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3072AE79"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A9C3312"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6A28C9D5"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211C4A30" w14:textId="77777777" w:rsidR="0087351F" w:rsidRPr="001C16AB" w:rsidRDefault="0087351F" w:rsidP="00E64CC8">
            <w:pPr>
              <w:pStyle w:val="TAL"/>
              <w:rPr>
                <w:bCs/>
              </w:rPr>
            </w:pPr>
            <w:r w:rsidRPr="001C16A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556E808"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02105786"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47FA5046"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68E667CB" w14:textId="77777777" w:rsidR="0087351F" w:rsidRPr="001C16AB" w:rsidRDefault="0087351F" w:rsidP="00E64CC8">
            <w:pPr>
              <w:pStyle w:val="TAL"/>
            </w:pPr>
          </w:p>
        </w:tc>
      </w:tr>
      <w:tr w:rsidR="0087351F" w:rsidRPr="001C16AB" w14:paraId="65851AF2"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9D3F095" w14:textId="77777777" w:rsidR="0087351F" w:rsidRPr="001C16AB" w:rsidRDefault="0087351F" w:rsidP="00E64CC8">
            <w:pPr>
              <w:pStyle w:val="TAL"/>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C155CE"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1E0572DD" w14:textId="77777777" w:rsidR="0087351F" w:rsidRPr="001C16AB" w:rsidRDefault="0087351F" w:rsidP="00E64CC8">
            <w:pPr>
              <w:pStyle w:val="TAL"/>
              <w:rPr>
                <w:bCs/>
              </w:rPr>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2145682"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7147AB57" w14:textId="77777777" w:rsidR="0087351F" w:rsidRPr="001C16AB" w:rsidRDefault="0087351F" w:rsidP="00E64CC8">
            <w:pPr>
              <w:pStyle w:val="TAL"/>
            </w:pPr>
          </w:p>
        </w:tc>
      </w:tr>
      <w:tr w:rsidR="0087351F" w:rsidRPr="001C16AB" w14:paraId="0D54DDB4"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E6796F2" w14:textId="77777777" w:rsidR="0087351F" w:rsidRPr="001C16AB" w:rsidRDefault="0087351F" w:rsidP="00E64CC8">
            <w:pPr>
              <w:pStyle w:val="TAL"/>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2716A45F" w14:textId="77777777" w:rsidR="0087351F" w:rsidRPr="001C16AB" w:rsidRDefault="0087351F" w:rsidP="00E64CC8">
            <w:pPr>
              <w:pStyle w:val="TAL"/>
            </w:pPr>
            <w:r w:rsidRPr="001C16AB">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2AAC9DEA"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B32E5D6"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2AA815B0" w14:textId="77777777" w:rsidR="0087351F" w:rsidRPr="001C16AB" w:rsidRDefault="0087351F" w:rsidP="00E64CC8">
            <w:pPr>
              <w:pStyle w:val="TAL"/>
            </w:pPr>
          </w:p>
        </w:tc>
      </w:tr>
      <w:tr w:rsidR="0087351F" w:rsidRPr="001C16AB" w14:paraId="686A5BB3"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0BC9F0ED" w14:textId="77777777" w:rsidR="0087351F" w:rsidRPr="001C16AB" w:rsidRDefault="0087351F" w:rsidP="00E64CC8">
            <w:pPr>
              <w:pStyle w:val="TAH"/>
              <w:jc w:val="left"/>
              <w:rPr>
                <w:b w:val="0"/>
              </w:rPr>
            </w:pPr>
            <w:r w:rsidRPr="001C16AB">
              <w:rPr>
                <w:b w:val="0"/>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2C5FDB" w14:textId="77777777" w:rsidR="0087351F" w:rsidRPr="001C16AB" w:rsidRDefault="0087351F" w:rsidP="00E64CC8">
            <w:pPr>
              <w:pStyle w:val="TAH"/>
              <w:jc w:val="left"/>
              <w:rPr>
                <w:b w:val="0"/>
              </w:rPr>
            </w:pPr>
          </w:p>
        </w:tc>
        <w:tc>
          <w:tcPr>
            <w:tcW w:w="2127" w:type="dxa"/>
            <w:tcBorders>
              <w:top w:val="single" w:sz="4" w:space="0" w:color="auto"/>
              <w:left w:val="single" w:sz="4" w:space="0" w:color="auto"/>
              <w:bottom w:val="single" w:sz="4" w:space="0" w:color="auto"/>
              <w:right w:val="single" w:sz="4" w:space="0" w:color="auto"/>
            </w:tcBorders>
            <w:hideMark/>
          </w:tcPr>
          <w:p w14:paraId="0A663166" w14:textId="77777777" w:rsidR="0087351F" w:rsidRPr="001C16AB" w:rsidRDefault="0087351F" w:rsidP="00E64CC8">
            <w:pPr>
              <w:pStyle w:val="TAH"/>
              <w:jc w:val="left"/>
              <w:rPr>
                <w:bCs/>
              </w:rPr>
            </w:pPr>
            <w:r w:rsidRPr="001C16AB">
              <w:rPr>
                <w:bCs/>
              </w:rPr>
              <w:t>MCVideo-Info</w:t>
            </w:r>
          </w:p>
        </w:tc>
        <w:tc>
          <w:tcPr>
            <w:tcW w:w="1419" w:type="dxa"/>
            <w:tcBorders>
              <w:top w:val="single" w:sz="4" w:space="0" w:color="auto"/>
              <w:left w:val="single" w:sz="4" w:space="0" w:color="auto"/>
              <w:bottom w:val="single" w:sz="4" w:space="0" w:color="auto"/>
              <w:right w:val="single" w:sz="4" w:space="0" w:color="auto"/>
            </w:tcBorders>
          </w:tcPr>
          <w:p w14:paraId="0D81CB8F" w14:textId="77777777" w:rsidR="0087351F" w:rsidRPr="001C16AB" w:rsidRDefault="0087351F" w:rsidP="00E64CC8">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476AD496" w14:textId="77777777" w:rsidR="0087351F" w:rsidRPr="001C16AB" w:rsidRDefault="0087351F" w:rsidP="00E64CC8">
            <w:pPr>
              <w:pStyle w:val="TAH"/>
              <w:jc w:val="left"/>
              <w:rPr>
                <w:b w:val="0"/>
              </w:rPr>
            </w:pPr>
          </w:p>
        </w:tc>
      </w:tr>
      <w:tr w:rsidR="0087351F" w:rsidRPr="001C16AB" w14:paraId="08C97F81"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534CE0BB" w14:textId="77777777" w:rsidR="0087351F" w:rsidRPr="001C16AB" w:rsidRDefault="0087351F" w:rsidP="00E64CC8">
            <w:pPr>
              <w:pStyle w:val="TAH"/>
              <w:jc w:val="left"/>
              <w:rPr>
                <w:b w:val="0"/>
              </w:rPr>
            </w:pPr>
            <w:r w:rsidRPr="001C16AB">
              <w:rPr>
                <w:b w:val="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5645B1" w14:textId="77777777" w:rsidR="0087351F" w:rsidRPr="001C16AB" w:rsidRDefault="0087351F" w:rsidP="00E64CC8">
            <w:pPr>
              <w:pStyle w:val="TAH"/>
              <w:jc w:val="left"/>
              <w:rPr>
                <w:b w:val="0"/>
              </w:rPr>
            </w:pPr>
            <w:r w:rsidRPr="001C16AB">
              <w:rPr>
                <w:b w:val="0"/>
              </w:rP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53BC7662" w14:textId="77777777" w:rsidR="0087351F" w:rsidRPr="001C16AB" w:rsidRDefault="0087351F" w:rsidP="00E64CC8">
            <w:pPr>
              <w:pStyle w:val="TAH"/>
              <w:jc w:val="left"/>
              <w:rPr>
                <w:b w:val="0"/>
              </w:rPr>
            </w:pPr>
          </w:p>
        </w:tc>
        <w:tc>
          <w:tcPr>
            <w:tcW w:w="1419" w:type="dxa"/>
            <w:tcBorders>
              <w:top w:val="single" w:sz="4" w:space="0" w:color="auto"/>
              <w:left w:val="single" w:sz="4" w:space="0" w:color="auto"/>
              <w:bottom w:val="single" w:sz="4" w:space="0" w:color="auto"/>
              <w:right w:val="single" w:sz="4" w:space="0" w:color="auto"/>
            </w:tcBorders>
          </w:tcPr>
          <w:p w14:paraId="00167AB4" w14:textId="77777777" w:rsidR="0087351F" w:rsidRPr="001C16AB" w:rsidRDefault="0087351F" w:rsidP="00E64CC8">
            <w:pPr>
              <w:pStyle w:val="TAH"/>
              <w:jc w:val="left"/>
              <w:rPr>
                <w:b w:val="0"/>
              </w:rPr>
            </w:pPr>
          </w:p>
        </w:tc>
        <w:tc>
          <w:tcPr>
            <w:tcW w:w="1135" w:type="dxa"/>
            <w:tcBorders>
              <w:top w:val="single" w:sz="4" w:space="0" w:color="auto"/>
              <w:left w:val="single" w:sz="4" w:space="0" w:color="auto"/>
              <w:bottom w:val="single" w:sz="4" w:space="0" w:color="auto"/>
              <w:right w:val="single" w:sz="4" w:space="0" w:color="auto"/>
            </w:tcBorders>
          </w:tcPr>
          <w:p w14:paraId="796DEA7C" w14:textId="77777777" w:rsidR="0087351F" w:rsidRPr="001C16AB" w:rsidRDefault="0087351F" w:rsidP="00E64CC8">
            <w:pPr>
              <w:pStyle w:val="TAH"/>
              <w:jc w:val="left"/>
              <w:rPr>
                <w:b w:val="0"/>
              </w:rPr>
            </w:pPr>
          </w:p>
        </w:tc>
      </w:tr>
    </w:tbl>
    <w:p w14:paraId="352D1AB5" w14:textId="77777777" w:rsidR="0087351F" w:rsidRPr="001C16AB" w:rsidRDefault="0087351F" w:rsidP="0087351F"/>
    <w:p w14:paraId="1E6656FD" w14:textId="77777777" w:rsidR="0087351F" w:rsidRPr="001C16AB" w:rsidRDefault="0087351F" w:rsidP="0087351F">
      <w:pPr>
        <w:pStyle w:val="TH"/>
      </w:pPr>
      <w:r w:rsidRPr="001C16AB">
        <w:t xml:space="preserve">Table 6.1.1.2.3.3-1A: </w:t>
      </w:r>
      <w:r w:rsidRPr="001C16AB">
        <w:rPr>
          <w:lang w:eastAsia="ko-KR"/>
        </w:rPr>
        <w:t>SDP in SIP INVITE</w:t>
      </w:r>
      <w:r w:rsidRPr="001C16AB">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1A727F4A"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5723FB74" w14:textId="77777777" w:rsidR="0087351F" w:rsidRPr="001C16AB" w:rsidRDefault="0087351F" w:rsidP="00E64CC8">
            <w:pPr>
              <w:pStyle w:val="TAL"/>
            </w:pPr>
            <w:r w:rsidRPr="001C16AB">
              <w:t>Derivation Path: TS 36.579-1 [2], Table 5.5.3.1.2-2 condition INITIAL_SDP_OFFER</w:t>
            </w:r>
          </w:p>
        </w:tc>
      </w:tr>
    </w:tbl>
    <w:p w14:paraId="3589EDCF" w14:textId="77777777" w:rsidR="0087351F" w:rsidRPr="001C16AB" w:rsidRDefault="0087351F" w:rsidP="0087351F"/>
    <w:p w14:paraId="0774F352" w14:textId="77777777" w:rsidR="0087351F" w:rsidRPr="001C16AB" w:rsidRDefault="0087351F" w:rsidP="0087351F">
      <w:pPr>
        <w:pStyle w:val="TH"/>
      </w:pPr>
      <w:r w:rsidRPr="001C16AB">
        <w:rPr>
          <w:color w:val="000000"/>
        </w:rP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29EC9F9E"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CA75174" w14:textId="77777777" w:rsidR="0087351F" w:rsidRPr="001C16AB" w:rsidRDefault="0087351F" w:rsidP="00E64CC8">
            <w:pPr>
              <w:pStyle w:val="TAL"/>
              <w:keepNext w:val="0"/>
              <w:keepLines w:val="0"/>
              <w:widowControl w:val="0"/>
              <w:rPr>
                <w:color w:val="000000"/>
              </w:rPr>
            </w:pPr>
            <w:r w:rsidRPr="001C16AB">
              <w:t xml:space="preserve">Derivation Path: TS 56.379-1 [2], Table 5.5.3.2.2-2, </w:t>
            </w:r>
            <w:r w:rsidRPr="001C16AB">
              <w:rPr>
                <w:color w:val="000000"/>
              </w:rPr>
              <w:t>condition GROUP CALL</w:t>
            </w:r>
          </w:p>
        </w:tc>
      </w:tr>
    </w:tbl>
    <w:p w14:paraId="75B42705" w14:textId="77777777" w:rsidR="0087351F" w:rsidRPr="001C16AB" w:rsidRDefault="0087351F" w:rsidP="0087351F">
      <w:pPr>
        <w:rPr>
          <w:color w:val="000000"/>
        </w:rPr>
      </w:pPr>
    </w:p>
    <w:p w14:paraId="1B49D49E" w14:textId="77777777" w:rsidR="0087351F" w:rsidRPr="001C16AB" w:rsidRDefault="0087351F" w:rsidP="0087351F">
      <w:pPr>
        <w:pStyle w:val="TH"/>
      </w:pPr>
      <w:bookmarkStart w:id="378" w:name="_Hlk97907364"/>
      <w:r w:rsidRPr="001C16AB">
        <w:t xml:space="preserve">Table 6.1.1.2.3.3-3: SIP 200 (OK) from the UE (Steps 1, 10, 19, 28, 37, Table 6.1.1.2.3.2-1; </w:t>
      </w:r>
      <w:r w:rsidRPr="001C16AB">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7ADE177D"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A6E7727"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5.5.2.17.1.1-1, condition INVITE-RSP, GROUP-CALL</w:t>
            </w:r>
          </w:p>
        </w:tc>
      </w:tr>
      <w:tr w:rsidR="0087351F" w:rsidRPr="001C16AB" w14:paraId="687DC233" w14:textId="77777777" w:rsidTr="00E64CC8">
        <w:trPr>
          <w:tblHeader/>
        </w:trPr>
        <w:tc>
          <w:tcPr>
            <w:tcW w:w="2708" w:type="dxa"/>
            <w:tcBorders>
              <w:top w:val="single" w:sz="4" w:space="0" w:color="auto"/>
              <w:left w:val="single" w:sz="4" w:space="0" w:color="auto"/>
              <w:bottom w:val="single" w:sz="4" w:space="0" w:color="auto"/>
              <w:right w:val="single" w:sz="4" w:space="0" w:color="auto"/>
            </w:tcBorders>
            <w:hideMark/>
          </w:tcPr>
          <w:p w14:paraId="35380E39"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2866544"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8E7C343"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2E3AA7D9"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B4606C0"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2647B484"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3B8FFF2F" w14:textId="77777777" w:rsidR="0087351F" w:rsidRPr="001C16AB" w:rsidRDefault="0087351F" w:rsidP="00E64CC8">
            <w:pPr>
              <w:pStyle w:val="TAL"/>
              <w:keepNext w:val="0"/>
              <w:keepLines w:val="0"/>
              <w:widowControl w:val="0"/>
              <w:rPr>
                <w:rFonts w:cs="Arial"/>
                <w:b/>
                <w:color w:val="000000"/>
                <w:szCs w:val="18"/>
              </w:rPr>
            </w:pPr>
            <w:r w:rsidRPr="001C16AB">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1E3D940E" w14:textId="77777777" w:rsidR="0087351F" w:rsidRPr="001C16AB" w:rsidRDefault="0087351F" w:rsidP="00E64CC8">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B6598BB"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43A107E3"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3B87406" w14:textId="77777777" w:rsidR="0087351F" w:rsidRPr="001C16AB" w:rsidRDefault="0087351F" w:rsidP="00E64CC8">
            <w:pPr>
              <w:pStyle w:val="TAL"/>
              <w:keepNext w:val="0"/>
              <w:keepLines w:val="0"/>
              <w:widowControl w:val="0"/>
              <w:rPr>
                <w:color w:val="000000"/>
              </w:rPr>
            </w:pPr>
          </w:p>
        </w:tc>
      </w:tr>
      <w:tr w:rsidR="0087351F" w:rsidRPr="001C16AB" w14:paraId="73517ACE"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27E4F77C" w14:textId="77777777" w:rsidR="0087351F" w:rsidRPr="001C16AB" w:rsidRDefault="0087351F" w:rsidP="00E64CC8">
            <w:pPr>
              <w:pStyle w:val="TAL"/>
              <w:rPr>
                <w:color w:val="000000"/>
              </w:rPr>
            </w:pPr>
            <w:r w:rsidRPr="001C16A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15F7071F" w14:textId="77777777" w:rsidR="0087351F" w:rsidRPr="001C16AB" w:rsidRDefault="0087351F" w:rsidP="00E64CC8">
            <w:pPr>
              <w:pStyle w:val="TAL"/>
              <w:rPr>
                <w:color w:val="000000"/>
              </w:rPr>
            </w:pPr>
          </w:p>
        </w:tc>
        <w:tc>
          <w:tcPr>
            <w:tcW w:w="2186" w:type="dxa"/>
            <w:tcBorders>
              <w:top w:val="single" w:sz="4" w:space="0" w:color="auto"/>
              <w:left w:val="single" w:sz="4" w:space="0" w:color="auto"/>
              <w:bottom w:val="single" w:sz="4" w:space="0" w:color="auto"/>
              <w:right w:val="single" w:sz="4" w:space="0" w:color="auto"/>
            </w:tcBorders>
          </w:tcPr>
          <w:p w14:paraId="40D8F725" w14:textId="77777777" w:rsidR="0087351F" w:rsidRPr="001C16AB" w:rsidRDefault="0087351F" w:rsidP="00E64CC8">
            <w:pPr>
              <w:pStyle w:val="TAL"/>
              <w:rPr>
                <w:color w:val="000000"/>
              </w:rPr>
            </w:pPr>
            <w:r w:rsidRPr="001C16AB">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5E8E19D6" w14:textId="77777777" w:rsidR="0087351F" w:rsidRPr="001C16AB" w:rsidRDefault="0087351F" w:rsidP="00E64CC8">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C8206F4" w14:textId="77777777" w:rsidR="0087351F" w:rsidRPr="001C16AB" w:rsidRDefault="0087351F" w:rsidP="00E64CC8">
            <w:pPr>
              <w:pStyle w:val="TAL"/>
              <w:rPr>
                <w:color w:val="000000"/>
              </w:rPr>
            </w:pPr>
          </w:p>
        </w:tc>
      </w:tr>
      <w:tr w:rsidR="0087351F" w:rsidRPr="001C16AB" w14:paraId="1FBE4DD5"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17E12B92" w14:textId="77777777" w:rsidR="0087351F" w:rsidRPr="001C16AB" w:rsidRDefault="0087351F" w:rsidP="00E64CC8">
            <w:pPr>
              <w:pStyle w:val="TAL"/>
              <w:rPr>
                <w:color w:val="000000"/>
              </w:rPr>
            </w:pPr>
            <w:r w:rsidRPr="001C16A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345147E5" w14:textId="77777777" w:rsidR="0087351F" w:rsidRPr="001C16AB" w:rsidRDefault="0087351F" w:rsidP="00E64CC8">
            <w:pPr>
              <w:pStyle w:val="TAL"/>
              <w:rPr>
                <w:color w:val="000000"/>
              </w:rPr>
            </w:pPr>
            <w:r w:rsidRPr="001C16AB">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D3FFD73" w14:textId="77777777" w:rsidR="0087351F" w:rsidRPr="001C16AB" w:rsidRDefault="0087351F" w:rsidP="00E64CC8">
            <w:pPr>
              <w:pStyle w:val="TAL"/>
              <w:rPr>
                <w:color w:val="000000"/>
              </w:rPr>
            </w:pPr>
          </w:p>
        </w:tc>
        <w:tc>
          <w:tcPr>
            <w:tcW w:w="1366" w:type="dxa"/>
            <w:tcBorders>
              <w:top w:val="single" w:sz="4" w:space="0" w:color="auto"/>
              <w:left w:val="single" w:sz="4" w:space="0" w:color="auto"/>
              <w:bottom w:val="single" w:sz="4" w:space="0" w:color="auto"/>
              <w:right w:val="single" w:sz="4" w:space="0" w:color="auto"/>
            </w:tcBorders>
          </w:tcPr>
          <w:p w14:paraId="0AEAF5C7" w14:textId="77777777" w:rsidR="0087351F" w:rsidRPr="001C16AB" w:rsidRDefault="0087351F" w:rsidP="00E64CC8">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2E39454" w14:textId="77777777" w:rsidR="0087351F" w:rsidRPr="001C16AB" w:rsidRDefault="0087351F" w:rsidP="00E64CC8">
            <w:pPr>
              <w:pStyle w:val="TAL"/>
              <w:rPr>
                <w:color w:val="000000"/>
              </w:rPr>
            </w:pPr>
          </w:p>
        </w:tc>
      </w:tr>
      <w:tr w:rsidR="0087351F" w:rsidRPr="001C16AB" w14:paraId="3572F672"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62BCACD5" w14:textId="77777777" w:rsidR="0087351F" w:rsidRPr="001C16AB" w:rsidRDefault="0087351F" w:rsidP="00E64CC8">
            <w:pPr>
              <w:pStyle w:val="TAL"/>
              <w:rPr>
                <w:color w:val="000000"/>
              </w:rPr>
            </w:pPr>
            <w:r w:rsidRPr="001C16A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B3F5A04" w14:textId="77777777" w:rsidR="0087351F" w:rsidRPr="001C16AB" w:rsidRDefault="0087351F" w:rsidP="00E64CC8">
            <w:pPr>
              <w:pStyle w:val="TAL"/>
              <w:rPr>
                <w:color w:val="000000"/>
              </w:rPr>
            </w:pPr>
          </w:p>
        </w:tc>
        <w:tc>
          <w:tcPr>
            <w:tcW w:w="2186" w:type="dxa"/>
            <w:tcBorders>
              <w:top w:val="single" w:sz="4" w:space="0" w:color="auto"/>
              <w:left w:val="single" w:sz="4" w:space="0" w:color="auto"/>
              <w:bottom w:val="single" w:sz="4" w:space="0" w:color="auto"/>
              <w:right w:val="single" w:sz="4" w:space="0" w:color="auto"/>
            </w:tcBorders>
            <w:hideMark/>
          </w:tcPr>
          <w:p w14:paraId="486D4835" w14:textId="77777777" w:rsidR="0087351F" w:rsidRPr="001C16AB" w:rsidRDefault="0087351F" w:rsidP="00E64CC8">
            <w:pPr>
              <w:pStyle w:val="TAL"/>
              <w:rPr>
                <w:b/>
                <w:bCs/>
                <w:color w:val="000000"/>
              </w:rPr>
            </w:pPr>
            <w:r w:rsidRPr="001C16AB">
              <w:rPr>
                <w:b/>
                <w:bCs/>
                <w:color w:val="000000"/>
              </w:rPr>
              <w:t>MCVideo-Info</w:t>
            </w:r>
          </w:p>
        </w:tc>
        <w:tc>
          <w:tcPr>
            <w:tcW w:w="1366" w:type="dxa"/>
            <w:tcBorders>
              <w:top w:val="single" w:sz="4" w:space="0" w:color="auto"/>
              <w:left w:val="single" w:sz="4" w:space="0" w:color="auto"/>
              <w:bottom w:val="single" w:sz="4" w:space="0" w:color="auto"/>
              <w:right w:val="single" w:sz="4" w:space="0" w:color="auto"/>
            </w:tcBorders>
          </w:tcPr>
          <w:p w14:paraId="237803BB" w14:textId="77777777" w:rsidR="0087351F" w:rsidRPr="001C16AB" w:rsidRDefault="0087351F" w:rsidP="00E64CC8">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E33D4AE" w14:textId="77777777" w:rsidR="0087351F" w:rsidRPr="001C16AB" w:rsidRDefault="0087351F" w:rsidP="00E64CC8">
            <w:pPr>
              <w:pStyle w:val="TAL"/>
              <w:rPr>
                <w:color w:val="000000"/>
              </w:rPr>
            </w:pPr>
          </w:p>
        </w:tc>
      </w:tr>
      <w:tr w:rsidR="0087351F" w:rsidRPr="001C16AB" w14:paraId="7D7E2DA2"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16654816" w14:textId="77777777" w:rsidR="0087351F" w:rsidRPr="001C16AB" w:rsidRDefault="0087351F" w:rsidP="00E64CC8">
            <w:pPr>
              <w:pStyle w:val="TAL"/>
              <w:keepNext w:val="0"/>
              <w:keepLines w:val="0"/>
              <w:widowControl w:val="0"/>
              <w:rPr>
                <w:color w:val="000000"/>
              </w:rPr>
            </w:pPr>
            <w:r w:rsidRPr="001C16A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8B3135" w14:textId="77777777" w:rsidR="0087351F" w:rsidRPr="001C16AB" w:rsidRDefault="0087351F" w:rsidP="00E64CC8">
            <w:pPr>
              <w:pStyle w:val="TAL"/>
              <w:keepNext w:val="0"/>
              <w:keepLines w:val="0"/>
              <w:widowControl w:val="0"/>
              <w:rPr>
                <w:color w:val="000000"/>
              </w:rPr>
            </w:pPr>
            <w:r w:rsidRPr="001C16AB">
              <w:rPr>
                <w:color w:val="000000"/>
              </w:rP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64EBA774"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3F83E7E1"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2637B4E" w14:textId="77777777" w:rsidR="0087351F" w:rsidRPr="001C16AB" w:rsidRDefault="0087351F" w:rsidP="00E64CC8">
            <w:pPr>
              <w:pStyle w:val="TAL"/>
              <w:keepNext w:val="0"/>
              <w:keepLines w:val="0"/>
              <w:widowControl w:val="0"/>
              <w:rPr>
                <w:color w:val="000000"/>
              </w:rPr>
            </w:pPr>
          </w:p>
        </w:tc>
      </w:tr>
      <w:bookmarkEnd w:id="378"/>
    </w:tbl>
    <w:p w14:paraId="6CA998EF" w14:textId="77777777" w:rsidR="0087351F" w:rsidRPr="001C16AB" w:rsidRDefault="0087351F" w:rsidP="0087351F">
      <w:pPr>
        <w:rPr>
          <w:color w:val="000000"/>
        </w:rPr>
      </w:pPr>
    </w:p>
    <w:p w14:paraId="415CF70B" w14:textId="77777777" w:rsidR="0087351F" w:rsidRPr="001C16AB" w:rsidRDefault="0087351F" w:rsidP="0087351F">
      <w:pPr>
        <w:pStyle w:val="TH"/>
      </w:pPr>
      <w:r w:rsidRPr="001C16AB">
        <w:t xml:space="preserve">Table 6.1.1.2.3.3-3A: </w:t>
      </w:r>
      <w:r w:rsidRPr="001C16AB">
        <w:rPr>
          <w:lang w:eastAsia="ko-KR"/>
        </w:rPr>
        <w:t xml:space="preserve">SDP in SIP 200 (OK) </w:t>
      </w:r>
      <w:r w:rsidRPr="001C16AB">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4C3687B"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267E4254" w14:textId="77777777" w:rsidR="0087351F" w:rsidRPr="001C16AB" w:rsidRDefault="0087351F" w:rsidP="00E64CC8">
            <w:pPr>
              <w:pStyle w:val="TAL"/>
            </w:pPr>
            <w:r w:rsidRPr="001C16AB">
              <w:t>Derivation Path: TS 36.579-1 [2], Table 5.5.3.1.1-2, condition SDP_ANSWER</w:t>
            </w:r>
          </w:p>
        </w:tc>
      </w:tr>
    </w:tbl>
    <w:p w14:paraId="678C19F6" w14:textId="77777777" w:rsidR="0087351F" w:rsidRPr="001C16AB" w:rsidRDefault="0087351F" w:rsidP="0087351F"/>
    <w:p w14:paraId="04CCE60F" w14:textId="77777777" w:rsidR="0087351F" w:rsidRPr="001C16AB" w:rsidRDefault="0087351F" w:rsidP="0087351F">
      <w:pPr>
        <w:pStyle w:val="TH"/>
      </w:pPr>
      <w:r w:rsidRPr="001C16AB">
        <w:rPr>
          <w:color w:val="000000"/>
        </w:rP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4ED3B7C4"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3A2924F" w14:textId="77777777" w:rsidR="0087351F" w:rsidRPr="001C16AB" w:rsidRDefault="0087351F" w:rsidP="00E64CC8">
            <w:pPr>
              <w:pStyle w:val="TAL"/>
              <w:keepNext w:val="0"/>
              <w:keepLines w:val="0"/>
              <w:widowControl w:val="0"/>
              <w:rPr>
                <w:color w:val="000000"/>
              </w:rPr>
            </w:pPr>
            <w:r w:rsidRPr="001C16AB">
              <w:t xml:space="preserve">Derivation Path: TS 56.379-1 [2], Table 5.5.3.2.1-2, </w:t>
            </w:r>
            <w:r w:rsidRPr="001C16AB">
              <w:rPr>
                <w:color w:val="000000"/>
              </w:rPr>
              <w:t>condition INVITE-RSP</w:t>
            </w:r>
          </w:p>
        </w:tc>
      </w:tr>
    </w:tbl>
    <w:p w14:paraId="2B3DB697" w14:textId="77777777" w:rsidR="0087351F" w:rsidRPr="001C16AB" w:rsidRDefault="0087351F" w:rsidP="0087351F"/>
    <w:p w14:paraId="79929745" w14:textId="77777777" w:rsidR="0087351F" w:rsidRPr="001C16AB" w:rsidRDefault="0087351F" w:rsidP="0087351F">
      <w:pPr>
        <w:pStyle w:val="TH"/>
      </w:pPr>
      <w:r w:rsidRPr="001C16AB">
        <w:t xml:space="preserve">Table 6.1.1.2.3.3-4: SIP INVITE from the SS (Step 10, Table 6.1.1.2.3.2-1; </w:t>
      </w:r>
      <w:r w:rsidRPr="001C16AB">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3C3DFEC9"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7C218CC" w14:textId="3F34A4C9" w:rsidR="0087351F" w:rsidRPr="001C16AB" w:rsidRDefault="0087351F" w:rsidP="00E64CC8">
            <w:pPr>
              <w:pStyle w:val="TAL"/>
            </w:pPr>
            <w:r w:rsidRPr="001C16AB">
              <w:t>Derivation Path: TS 36.579-1 [2], Table 5.5.2.5.2-1, condition re_INVITE</w:t>
            </w:r>
          </w:p>
        </w:tc>
      </w:tr>
      <w:tr w:rsidR="0087351F" w:rsidRPr="001C16AB" w14:paraId="6424AE5D"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31643319" w14:textId="77777777" w:rsidR="0087351F" w:rsidRPr="001C16AB" w:rsidRDefault="0087351F" w:rsidP="00E64CC8">
            <w:pPr>
              <w:pStyle w:val="TAH"/>
              <w:keepLines w:val="0"/>
              <w:widowControl w:val="0"/>
              <w:rPr>
                <w:bCs/>
                <w:color w:val="000000"/>
              </w:rPr>
            </w:pPr>
            <w:r w:rsidRPr="001C16A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903E5" w14:textId="77777777" w:rsidR="0087351F" w:rsidRPr="001C16AB" w:rsidRDefault="0087351F" w:rsidP="00E64CC8">
            <w:pPr>
              <w:pStyle w:val="TAH"/>
            </w:pPr>
            <w:r w:rsidRPr="001C16AB">
              <w:t>Value/remark</w:t>
            </w:r>
          </w:p>
        </w:tc>
        <w:tc>
          <w:tcPr>
            <w:tcW w:w="2127" w:type="dxa"/>
            <w:tcBorders>
              <w:top w:val="single" w:sz="4" w:space="0" w:color="auto"/>
              <w:left w:val="single" w:sz="4" w:space="0" w:color="auto"/>
              <w:bottom w:val="single" w:sz="4" w:space="0" w:color="auto"/>
              <w:right w:val="single" w:sz="4" w:space="0" w:color="auto"/>
            </w:tcBorders>
            <w:hideMark/>
          </w:tcPr>
          <w:p w14:paraId="30E762C6" w14:textId="77777777" w:rsidR="0087351F" w:rsidRPr="001C16AB" w:rsidRDefault="0087351F" w:rsidP="00E64CC8">
            <w:pPr>
              <w:pStyle w:val="TAH"/>
              <w:keepLines w:val="0"/>
              <w:widowControl w:val="0"/>
              <w:rPr>
                <w:bCs/>
                <w:color w:val="000000"/>
              </w:rPr>
            </w:pPr>
            <w:r w:rsidRPr="001C16A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37C52610" w14:textId="77777777" w:rsidR="0087351F" w:rsidRPr="001C16AB" w:rsidRDefault="0087351F" w:rsidP="00E64CC8">
            <w:pPr>
              <w:pStyle w:val="TAH"/>
              <w:keepLines w:val="0"/>
              <w:widowControl w:val="0"/>
              <w:rPr>
                <w:bCs/>
                <w:color w:val="000000"/>
              </w:rPr>
            </w:pPr>
            <w:r w:rsidRPr="001C16A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21520F61" w14:textId="77777777" w:rsidR="0087351F" w:rsidRPr="001C16AB" w:rsidRDefault="0087351F" w:rsidP="00E64CC8">
            <w:pPr>
              <w:pStyle w:val="TAH"/>
              <w:keepLines w:val="0"/>
              <w:widowControl w:val="0"/>
              <w:rPr>
                <w:bCs/>
                <w:color w:val="000000"/>
              </w:rPr>
            </w:pPr>
            <w:r w:rsidRPr="001C16AB">
              <w:rPr>
                <w:bCs/>
                <w:color w:val="000000"/>
              </w:rPr>
              <w:t>Condition</w:t>
            </w:r>
          </w:p>
        </w:tc>
      </w:tr>
      <w:tr w:rsidR="0087351F" w:rsidRPr="001C16AB" w14:paraId="2A5D186E"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6E42137A" w14:textId="77777777" w:rsidR="0087351F" w:rsidRPr="001C16AB" w:rsidRDefault="0087351F" w:rsidP="00E64CC8">
            <w:pPr>
              <w:pStyle w:val="TAL"/>
              <w:keepLines w:val="0"/>
              <w:widowControl w:val="0"/>
              <w:rPr>
                <w:b/>
                <w:bCs/>
                <w:color w:val="000000"/>
              </w:rPr>
            </w:pPr>
            <w:r w:rsidRPr="001C16A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7F22C86" w14:textId="77777777" w:rsidR="0087351F" w:rsidRPr="001C16AB" w:rsidRDefault="0087351F" w:rsidP="00E64CC8">
            <w:pPr>
              <w:pStyle w:val="TAL"/>
              <w:keepLines w:val="0"/>
              <w:widowControl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0A2FE9A" w14:textId="77777777" w:rsidR="0087351F" w:rsidRPr="001C16AB" w:rsidRDefault="0087351F" w:rsidP="00E64CC8">
            <w:pPr>
              <w:pStyle w:val="TAL"/>
              <w:keepLines w:val="0"/>
              <w:widowControl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280E1F68" w14:textId="77777777" w:rsidR="0087351F" w:rsidRPr="001C16AB" w:rsidRDefault="0087351F" w:rsidP="00E64CC8">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0D79ADE" w14:textId="77777777" w:rsidR="0087351F" w:rsidRPr="001C16AB" w:rsidRDefault="0087351F" w:rsidP="00E64CC8">
            <w:pPr>
              <w:pStyle w:val="TAL"/>
              <w:keepLines w:val="0"/>
              <w:widowControl w:val="0"/>
              <w:rPr>
                <w:color w:val="000000"/>
              </w:rPr>
            </w:pPr>
          </w:p>
        </w:tc>
      </w:tr>
      <w:tr w:rsidR="0087351F" w:rsidRPr="001C16AB" w14:paraId="0FD7C4D4"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507F0F5F" w14:textId="77777777" w:rsidR="0087351F" w:rsidRPr="001C16AB" w:rsidRDefault="0087351F" w:rsidP="00E64CC8">
            <w:pPr>
              <w:pStyle w:val="TAL"/>
              <w:keepLines w:val="0"/>
              <w:widowControl w:val="0"/>
              <w:rPr>
                <w:color w:val="000000"/>
              </w:rPr>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7DA06E" w14:textId="77777777" w:rsidR="0087351F" w:rsidRPr="001C16AB" w:rsidRDefault="0087351F" w:rsidP="00E64CC8">
            <w:pPr>
              <w:pStyle w:val="TAL"/>
              <w:keepLines w:val="0"/>
              <w:widowControl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F806B89" w14:textId="77777777" w:rsidR="0087351F" w:rsidRPr="001C16AB" w:rsidRDefault="0087351F" w:rsidP="00E64CC8">
            <w:pPr>
              <w:pStyle w:val="TAL"/>
              <w:keepLines w:val="0"/>
              <w:widowControl w:val="0"/>
              <w:rPr>
                <w:color w:val="000000"/>
              </w:rPr>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CAA3CDC" w14:textId="77777777" w:rsidR="0087351F" w:rsidRPr="001C16AB" w:rsidRDefault="0087351F" w:rsidP="00E64CC8">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9EDB8CF" w14:textId="77777777" w:rsidR="0087351F" w:rsidRPr="001C16AB" w:rsidRDefault="0087351F" w:rsidP="00E64CC8">
            <w:pPr>
              <w:pStyle w:val="TAL"/>
              <w:keepLines w:val="0"/>
              <w:widowControl w:val="0"/>
              <w:rPr>
                <w:color w:val="000000"/>
              </w:rPr>
            </w:pPr>
          </w:p>
        </w:tc>
      </w:tr>
      <w:tr w:rsidR="0087351F" w:rsidRPr="001C16AB" w14:paraId="03B824CC"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63A6B482" w14:textId="77777777" w:rsidR="0087351F" w:rsidRPr="001C16AB" w:rsidRDefault="0087351F" w:rsidP="00E64CC8">
            <w:pPr>
              <w:pStyle w:val="TAL"/>
              <w:keepLines w:val="0"/>
              <w:widowControl w:val="0"/>
              <w:rPr>
                <w:color w:val="000000"/>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0D67C19C" w14:textId="77777777" w:rsidR="0087351F" w:rsidRPr="001C16AB" w:rsidRDefault="0087351F" w:rsidP="00E64CC8">
            <w:pPr>
              <w:pStyle w:val="TAL"/>
              <w:keepLines w:val="0"/>
              <w:widowControl w:val="0"/>
              <w:rPr>
                <w:color w:val="000000"/>
              </w:rPr>
            </w:pPr>
            <w:r w:rsidRPr="001C16AB">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07B441A" w14:textId="77777777" w:rsidR="0087351F" w:rsidRPr="001C16AB" w:rsidRDefault="0087351F" w:rsidP="00E64CC8">
            <w:pPr>
              <w:pStyle w:val="TAL"/>
              <w:keepLines w:val="0"/>
              <w:widowControl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73F08FC1" w14:textId="77777777" w:rsidR="0087351F" w:rsidRPr="001C16AB" w:rsidRDefault="0087351F" w:rsidP="00E64CC8">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6EC7D80C" w14:textId="77777777" w:rsidR="0087351F" w:rsidRPr="001C16AB" w:rsidRDefault="0087351F" w:rsidP="00E64CC8">
            <w:pPr>
              <w:pStyle w:val="TAL"/>
              <w:keepLines w:val="0"/>
              <w:widowControl w:val="0"/>
              <w:rPr>
                <w:color w:val="000000"/>
              </w:rPr>
            </w:pPr>
          </w:p>
        </w:tc>
      </w:tr>
      <w:tr w:rsidR="0087351F" w:rsidRPr="001C16AB" w14:paraId="0D5EBBBA"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4A6850E5" w14:textId="77777777" w:rsidR="0087351F" w:rsidRPr="001C16AB" w:rsidRDefault="0087351F" w:rsidP="00E64CC8">
            <w:pPr>
              <w:pStyle w:val="TAL"/>
              <w:keepLines w:val="0"/>
              <w:widowControl w:val="0"/>
              <w:rPr>
                <w:color w:val="000000"/>
              </w:rPr>
            </w:pPr>
            <w:r w:rsidRPr="001C16A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F4302B" w14:textId="77777777" w:rsidR="0087351F" w:rsidRPr="001C16AB" w:rsidRDefault="0087351F" w:rsidP="00E64CC8">
            <w:pPr>
              <w:pStyle w:val="TAL"/>
              <w:keepLines w:val="0"/>
              <w:widowControl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8E8A655" w14:textId="77777777" w:rsidR="0087351F" w:rsidRPr="001C16AB" w:rsidRDefault="0087351F" w:rsidP="00E64CC8">
            <w:pPr>
              <w:pStyle w:val="TAL"/>
              <w:keepLines w:val="0"/>
              <w:widowControl w:val="0"/>
              <w:rPr>
                <w:color w:val="000000"/>
              </w:rPr>
            </w:pPr>
            <w:r w:rsidRPr="001C16AB">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3041D403" w14:textId="77777777" w:rsidR="0087351F" w:rsidRPr="001C16AB" w:rsidRDefault="0087351F" w:rsidP="00E64CC8">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686F355A" w14:textId="77777777" w:rsidR="0087351F" w:rsidRPr="001C16AB" w:rsidRDefault="0087351F" w:rsidP="00E64CC8">
            <w:pPr>
              <w:pStyle w:val="TAL"/>
              <w:keepLines w:val="0"/>
              <w:widowControl w:val="0"/>
              <w:rPr>
                <w:color w:val="000000"/>
              </w:rPr>
            </w:pPr>
          </w:p>
        </w:tc>
      </w:tr>
      <w:tr w:rsidR="0087351F" w:rsidRPr="001C16AB" w14:paraId="61C9191E"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065495FB" w14:textId="77777777" w:rsidR="0087351F" w:rsidRPr="001C16AB" w:rsidRDefault="0087351F" w:rsidP="00E64CC8">
            <w:pPr>
              <w:pStyle w:val="TAL"/>
              <w:keepLines w:val="0"/>
              <w:widowControl w:val="0"/>
              <w:rPr>
                <w:color w:val="000000"/>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760A75A1" w14:textId="77777777" w:rsidR="0087351F" w:rsidRPr="001C16AB" w:rsidRDefault="0087351F" w:rsidP="00E64CC8">
            <w:pPr>
              <w:pStyle w:val="TAL"/>
              <w:keepLines w:val="0"/>
              <w:widowControl w:val="0"/>
              <w:rPr>
                <w:color w:val="000000"/>
              </w:rPr>
            </w:pPr>
            <w:r w:rsidRPr="001C16AB">
              <w:rPr>
                <w:color w:val="000000"/>
              </w:rP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A4F8B37" w14:textId="77777777" w:rsidR="0087351F" w:rsidRPr="001C16AB" w:rsidRDefault="0087351F" w:rsidP="00E64CC8">
            <w:pPr>
              <w:pStyle w:val="TAL"/>
              <w:keepLines w:val="0"/>
              <w:widowControl w:val="0"/>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289C7BD9" w14:textId="77777777" w:rsidR="0087351F" w:rsidRPr="001C16AB" w:rsidRDefault="0087351F" w:rsidP="00E64CC8">
            <w:pPr>
              <w:pStyle w:val="TAL"/>
              <w:keepLines w:val="0"/>
              <w:widowControl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647F685" w14:textId="77777777" w:rsidR="0087351F" w:rsidRPr="001C16AB" w:rsidRDefault="0087351F" w:rsidP="00E64CC8">
            <w:pPr>
              <w:pStyle w:val="TAL"/>
              <w:keepLines w:val="0"/>
              <w:widowControl w:val="0"/>
              <w:rPr>
                <w:color w:val="000000"/>
              </w:rPr>
            </w:pPr>
          </w:p>
        </w:tc>
      </w:tr>
    </w:tbl>
    <w:p w14:paraId="7AD574B4" w14:textId="77777777" w:rsidR="0087351F" w:rsidRPr="001C16AB" w:rsidRDefault="0087351F" w:rsidP="0087351F">
      <w:bookmarkStart w:id="379" w:name="_Hlk98252472"/>
    </w:p>
    <w:p w14:paraId="69EB114D" w14:textId="77777777" w:rsidR="0087351F" w:rsidRPr="001C16AB" w:rsidRDefault="0087351F" w:rsidP="0087351F">
      <w:pPr>
        <w:pStyle w:val="TH"/>
      </w:pPr>
      <w:bookmarkStart w:id="380" w:name="_Hlk97908350"/>
      <w:bookmarkEnd w:id="379"/>
      <w:r w:rsidRPr="001C16AB">
        <w:t xml:space="preserve">Table 6.1.1.2.3.3-4A: </w:t>
      </w:r>
      <w:r w:rsidRPr="001C16AB">
        <w:rPr>
          <w:lang w:eastAsia="ko-KR"/>
        </w:rPr>
        <w:t>SDP in SIP INVITE</w:t>
      </w:r>
      <w:r w:rsidRPr="001C16AB">
        <w:rPr>
          <w:lang w:eastAsia="ko-KR"/>
        </w:rPr>
        <w:br/>
      </w:r>
      <w:r w:rsidRPr="001C16AB">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7B970B04"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7A03B72C" w14:textId="61A278B3" w:rsidR="0087351F" w:rsidRPr="001C16AB" w:rsidRDefault="0087351F" w:rsidP="00E64CC8">
            <w:pPr>
              <w:pStyle w:val="TAL"/>
            </w:pPr>
            <w:r w:rsidRPr="001C16AB">
              <w:t>Derivation Path: TS 36.579-1 [2], Table 5.5.3.1.2-2, condition SDP_OFFER</w:t>
            </w:r>
          </w:p>
        </w:tc>
      </w:tr>
    </w:tbl>
    <w:p w14:paraId="6C8E985A" w14:textId="77777777" w:rsidR="0087351F" w:rsidRPr="001C16AB" w:rsidRDefault="0087351F" w:rsidP="0087351F"/>
    <w:p w14:paraId="3577B74C" w14:textId="77777777" w:rsidR="0087351F" w:rsidRPr="001C16AB" w:rsidRDefault="0087351F" w:rsidP="0087351F">
      <w:pPr>
        <w:pStyle w:val="TH"/>
      </w:pPr>
      <w:r w:rsidRPr="001C16AB">
        <w:rPr>
          <w:color w:val="000000"/>
        </w:rP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6FC97FD4"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CBFA92A" w14:textId="77777777" w:rsidR="0087351F" w:rsidRPr="001C16AB" w:rsidRDefault="0087351F" w:rsidP="00E64CC8">
            <w:pPr>
              <w:pStyle w:val="TAL"/>
              <w:keepNext w:val="0"/>
              <w:keepLines w:val="0"/>
              <w:widowControl w:val="0"/>
              <w:rPr>
                <w:color w:val="000000"/>
              </w:rPr>
            </w:pPr>
            <w:r w:rsidRPr="001C16AB">
              <w:t xml:space="preserve">Derivation Path: TS 56.379-1 [2], Table 5.5.3.2.2-2, </w:t>
            </w:r>
            <w:r w:rsidRPr="001C16AB">
              <w:rPr>
                <w:color w:val="000000"/>
              </w:rPr>
              <w:t>condition GROUP CALL, EMERGENCY-CALL</w:t>
            </w:r>
          </w:p>
        </w:tc>
      </w:tr>
      <w:bookmarkEnd w:id="380"/>
    </w:tbl>
    <w:p w14:paraId="2039E479" w14:textId="77777777" w:rsidR="0087351F" w:rsidRPr="001C16AB" w:rsidRDefault="0087351F" w:rsidP="0087351F">
      <w:pPr>
        <w:rPr>
          <w:color w:val="000000"/>
        </w:rPr>
      </w:pPr>
    </w:p>
    <w:p w14:paraId="67FEC48E" w14:textId="77777777" w:rsidR="0087351F" w:rsidRPr="001C16AB" w:rsidRDefault="0087351F" w:rsidP="0087351F">
      <w:pPr>
        <w:pStyle w:val="TH"/>
      </w:pPr>
      <w:r w:rsidRPr="001C16AB">
        <w:rPr>
          <w:color w:val="000000"/>
        </w:rPr>
        <w:t xml:space="preserve">Table 6.1.1.2.3.3-5..9: </w:t>
      </w:r>
      <w:r w:rsidRPr="001C16AB">
        <w:t>Void</w:t>
      </w:r>
    </w:p>
    <w:p w14:paraId="33C76A2E" w14:textId="77777777" w:rsidR="0087351F" w:rsidRPr="001C16AB" w:rsidRDefault="0087351F" w:rsidP="0087351F">
      <w:pPr>
        <w:pStyle w:val="TH"/>
      </w:pPr>
      <w:r w:rsidRPr="001C16AB">
        <w:t xml:space="preserve">Table 6.1.1.2.3.3-9A: Media Transmission Notification from the SS (Step 14, Table 6.1.1.2.3.2-1; </w:t>
      </w:r>
      <w:r w:rsidRPr="001C16AB">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6EBAC2B"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04414473" w14:textId="77777777" w:rsidR="0087351F" w:rsidRPr="001C16AB" w:rsidRDefault="0087351F" w:rsidP="00E64CC8">
            <w:pPr>
              <w:pStyle w:val="TAL"/>
              <w:keepNext w:val="0"/>
            </w:pPr>
            <w:r w:rsidRPr="001C16AB">
              <w:t>Derivation Path: TS 36.579-1 [2], Table 5.5.11.2.7-1 condition</w:t>
            </w:r>
            <w:r w:rsidRPr="001C16AB">
              <w:rPr>
                <w:color w:val="000000"/>
              </w:rPr>
              <w:t xml:space="preserve"> EMERGENCY-CALL</w:t>
            </w:r>
          </w:p>
        </w:tc>
      </w:tr>
    </w:tbl>
    <w:p w14:paraId="2A38D6E6" w14:textId="77777777" w:rsidR="0087351F" w:rsidRPr="001C16AB" w:rsidRDefault="0087351F" w:rsidP="0087351F"/>
    <w:p w14:paraId="6198F0E5" w14:textId="2E89955B" w:rsidR="0087351F" w:rsidRPr="001C16AB" w:rsidRDefault="0087351F" w:rsidP="0087351F">
      <w:pPr>
        <w:pStyle w:val="TH"/>
      </w:pPr>
      <w:r w:rsidRPr="001C16AB">
        <w:lastRenderedPageBreak/>
        <w:t>Table 6.1.1.2.3.3-9B..10: Void</w:t>
      </w:r>
    </w:p>
    <w:p w14:paraId="70CC281F" w14:textId="77777777" w:rsidR="0087351F" w:rsidRPr="001C16AB" w:rsidRDefault="0087351F" w:rsidP="0087351F">
      <w:pPr>
        <w:pStyle w:val="TH"/>
      </w:pPr>
      <w:r w:rsidRPr="001C16AB">
        <w:rPr>
          <w:color w:val="000000"/>
        </w:rPr>
        <w:t>Table 6.1.1.2.3.3-10A: Media Reception End Request from the SS (Step 18A, Table 6.1.1.2.3.2-1</w:t>
      </w:r>
      <w:r w:rsidRPr="001C16AB">
        <w:t xml:space="preserve">; </w:t>
      </w:r>
      <w:r w:rsidRPr="001C16AB">
        <w:br/>
        <w:t>Step 1, TS 36.579-1 [2] Table 5.3B.10.3-1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319F56FB"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632C32A2" w14:textId="77777777" w:rsidR="0087351F" w:rsidRPr="001C16AB" w:rsidRDefault="0087351F" w:rsidP="00E64CC8">
            <w:pPr>
              <w:pStyle w:val="TAL"/>
              <w:keepNext w:val="0"/>
              <w:rPr>
                <w:color w:val="000000"/>
              </w:rPr>
            </w:pPr>
            <w:r w:rsidRPr="001C16AB">
              <w:rPr>
                <w:color w:val="000000"/>
              </w:rPr>
              <w:t>Derivation Path: TS 36.579-1 [2], Table 5.5.11.3.3-1 condition EMERGENCY-CALL</w:t>
            </w:r>
          </w:p>
        </w:tc>
      </w:tr>
    </w:tbl>
    <w:p w14:paraId="48D8A4C3" w14:textId="77777777" w:rsidR="0087351F" w:rsidRPr="001C16AB" w:rsidRDefault="0087351F" w:rsidP="0087351F">
      <w:pPr>
        <w:rPr>
          <w:color w:val="000000"/>
        </w:rPr>
      </w:pPr>
    </w:p>
    <w:p w14:paraId="3A35B4EA" w14:textId="77777777" w:rsidR="0087351F" w:rsidRPr="001C16AB" w:rsidRDefault="0087351F" w:rsidP="0087351F">
      <w:pPr>
        <w:pStyle w:val="TH"/>
      </w:pPr>
      <w:r w:rsidRPr="001C16AB">
        <w:rPr>
          <w:color w:val="000000"/>
        </w:rPr>
        <w:t>Table 6.1.1.2.3.3-10B: Transmission Idle from the SS (Step 18A, Table 6.1.1.2.3.2-1</w:t>
      </w:r>
      <w:r w:rsidRPr="001C16AB">
        <w:t xml:space="preserve">; </w:t>
      </w:r>
      <w:r w:rsidRPr="001C16AB">
        <w:br/>
        <w:t>Step 4, TS 36.579-1 [2] Table 5.3B.10.3-1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401778B8"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396A5A50" w14:textId="77777777" w:rsidR="0087351F" w:rsidRPr="001C16AB" w:rsidRDefault="0087351F" w:rsidP="00E64CC8">
            <w:pPr>
              <w:pStyle w:val="TAL"/>
              <w:keepNext w:val="0"/>
              <w:rPr>
                <w:color w:val="000000"/>
              </w:rPr>
            </w:pPr>
            <w:r w:rsidRPr="001C16AB">
              <w:rPr>
                <w:color w:val="000000"/>
              </w:rPr>
              <w:t>Derivation Path: TS 36.579-1 [2], Table 5.5.11.2.16-1 condition EMERGENCY-CALL</w:t>
            </w:r>
          </w:p>
        </w:tc>
      </w:tr>
    </w:tbl>
    <w:p w14:paraId="5F7EF386" w14:textId="77777777" w:rsidR="0087351F" w:rsidRPr="001C16AB" w:rsidRDefault="0087351F" w:rsidP="0087351F">
      <w:pPr>
        <w:rPr>
          <w:color w:val="000000"/>
        </w:rPr>
      </w:pPr>
    </w:p>
    <w:p w14:paraId="24513CDD" w14:textId="77777777" w:rsidR="0087351F" w:rsidRPr="001C16AB" w:rsidRDefault="0087351F" w:rsidP="0087351F">
      <w:pPr>
        <w:pStyle w:val="TH"/>
      </w:pPr>
      <w:r w:rsidRPr="001C16AB">
        <w:rPr>
          <w:color w:val="000000"/>
        </w:rPr>
        <w:t>Table 6.1.1.2.3.3-11: SIP INVITE from the SS (Step 19, Table 6.1.1.2.3.2-1</w:t>
      </w:r>
      <w:r w:rsidRPr="001C16AB">
        <w:t xml:space="preserve">; </w:t>
      </w:r>
      <w:r w:rsidRPr="001C16AB">
        <w:br/>
        <w:t>Step 2, TS 36.579-1 [2] Table 5.3.4.3-1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0C4A4C97"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B98B450" w14:textId="77777777" w:rsidR="0087351F" w:rsidRPr="001C16AB" w:rsidRDefault="0087351F" w:rsidP="00E64CC8">
            <w:pPr>
              <w:pStyle w:val="TAL"/>
              <w:keepNext w:val="0"/>
              <w:rPr>
                <w:color w:val="000000"/>
              </w:rPr>
            </w:pPr>
            <w:r w:rsidRPr="001C16AB">
              <w:rPr>
                <w:color w:val="000000"/>
              </w:rPr>
              <w:t>Derivation Path: TS 36.579-1 [2], Table 5.5.2.5.2-1, condition re_INVITE</w:t>
            </w:r>
          </w:p>
        </w:tc>
      </w:tr>
      <w:tr w:rsidR="0087351F" w:rsidRPr="001C16AB" w14:paraId="54157D20"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1968E312" w14:textId="77777777" w:rsidR="0087351F" w:rsidRPr="001C16AB" w:rsidRDefault="0087351F" w:rsidP="00E64CC8">
            <w:pPr>
              <w:pStyle w:val="TAH"/>
              <w:keepNext w:val="0"/>
              <w:rPr>
                <w:bCs/>
                <w:color w:val="000000"/>
              </w:rPr>
            </w:pPr>
            <w:r w:rsidRPr="001C16A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DBF570" w14:textId="77777777" w:rsidR="0087351F" w:rsidRPr="001C16AB" w:rsidRDefault="0087351F" w:rsidP="00E64CC8">
            <w:pPr>
              <w:pStyle w:val="TAH"/>
              <w:keepNext w:val="0"/>
              <w:rPr>
                <w:bCs/>
                <w:color w:val="000000"/>
              </w:rPr>
            </w:pPr>
            <w:r w:rsidRPr="001C16A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63C9F6" w14:textId="77777777" w:rsidR="0087351F" w:rsidRPr="001C16AB" w:rsidRDefault="0087351F" w:rsidP="00E64CC8">
            <w:pPr>
              <w:pStyle w:val="TAH"/>
              <w:keepNext w:val="0"/>
              <w:rPr>
                <w:bCs/>
                <w:color w:val="000000"/>
              </w:rPr>
            </w:pPr>
            <w:r w:rsidRPr="001C16A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B47E160" w14:textId="77777777" w:rsidR="0087351F" w:rsidRPr="001C16AB" w:rsidRDefault="0087351F" w:rsidP="00E64CC8">
            <w:pPr>
              <w:pStyle w:val="TAH"/>
              <w:keepNext w:val="0"/>
              <w:rPr>
                <w:bCs/>
                <w:color w:val="000000"/>
              </w:rPr>
            </w:pPr>
            <w:r w:rsidRPr="001C16A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2F9DCEDB" w14:textId="77777777" w:rsidR="0087351F" w:rsidRPr="001C16AB" w:rsidRDefault="0087351F" w:rsidP="00E64CC8">
            <w:pPr>
              <w:pStyle w:val="TAH"/>
              <w:keepNext w:val="0"/>
              <w:rPr>
                <w:bCs/>
                <w:color w:val="000000"/>
              </w:rPr>
            </w:pPr>
            <w:r w:rsidRPr="001C16AB">
              <w:rPr>
                <w:bCs/>
                <w:color w:val="000000"/>
              </w:rPr>
              <w:t>Condition</w:t>
            </w:r>
          </w:p>
        </w:tc>
      </w:tr>
      <w:tr w:rsidR="0087351F" w:rsidRPr="001C16AB" w14:paraId="75748224"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576E1F19" w14:textId="77777777" w:rsidR="0087351F" w:rsidRPr="001C16AB" w:rsidRDefault="0087351F" w:rsidP="00E64CC8">
            <w:pPr>
              <w:pStyle w:val="TAL"/>
              <w:keepNext w:val="0"/>
              <w:rPr>
                <w:b/>
                <w:bCs/>
                <w:color w:val="000000"/>
              </w:rPr>
            </w:pPr>
            <w:r w:rsidRPr="001C16A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36ABE031"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7AC49708"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62E308F0"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ADAC2EB" w14:textId="77777777" w:rsidR="0087351F" w:rsidRPr="001C16AB" w:rsidRDefault="0087351F" w:rsidP="00E64CC8">
            <w:pPr>
              <w:pStyle w:val="TAL"/>
              <w:keepNext w:val="0"/>
              <w:rPr>
                <w:color w:val="000000"/>
              </w:rPr>
            </w:pPr>
          </w:p>
        </w:tc>
      </w:tr>
      <w:tr w:rsidR="0087351F" w:rsidRPr="001C16AB" w14:paraId="0A308534"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11B197F1" w14:textId="77777777" w:rsidR="0087351F" w:rsidRPr="001C16AB" w:rsidRDefault="0087351F" w:rsidP="00E64CC8">
            <w:pPr>
              <w:pStyle w:val="TAL"/>
              <w:keepNext w:val="0"/>
              <w:rPr>
                <w:color w:val="000000"/>
              </w:rPr>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1EAB93"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4A91AFD" w14:textId="77777777" w:rsidR="0087351F" w:rsidRPr="001C16AB" w:rsidRDefault="0087351F" w:rsidP="00E64CC8">
            <w:pPr>
              <w:pStyle w:val="TAL"/>
              <w:keepNext w:val="0"/>
              <w:rPr>
                <w:color w:val="000000"/>
              </w:rPr>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67D4E07"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0272E85" w14:textId="77777777" w:rsidR="0087351F" w:rsidRPr="001C16AB" w:rsidRDefault="0087351F" w:rsidP="00E64CC8">
            <w:pPr>
              <w:pStyle w:val="TAL"/>
              <w:keepNext w:val="0"/>
              <w:rPr>
                <w:color w:val="000000"/>
              </w:rPr>
            </w:pPr>
          </w:p>
        </w:tc>
      </w:tr>
      <w:tr w:rsidR="0087351F" w:rsidRPr="001C16AB" w14:paraId="5E2343BB"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0272CA0D" w14:textId="77777777" w:rsidR="0087351F" w:rsidRPr="001C16AB" w:rsidRDefault="0087351F" w:rsidP="00E64CC8">
            <w:pPr>
              <w:pStyle w:val="TAL"/>
              <w:keepNext w:val="0"/>
              <w:rPr>
                <w:color w:val="000000"/>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08BE0402" w14:textId="77777777" w:rsidR="0087351F" w:rsidRPr="001C16AB" w:rsidRDefault="0087351F" w:rsidP="00E64CC8">
            <w:pPr>
              <w:pStyle w:val="TAL"/>
              <w:keepNext w:val="0"/>
              <w:rPr>
                <w:color w:val="000000"/>
              </w:rPr>
            </w:pPr>
            <w:r w:rsidRPr="001C16AB">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7CAC6571" w14:textId="77777777" w:rsidR="0087351F" w:rsidRPr="001C16AB" w:rsidRDefault="0087351F" w:rsidP="00E64CC8">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7CBC9108"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6914CDAD" w14:textId="77777777" w:rsidR="0087351F" w:rsidRPr="001C16AB" w:rsidRDefault="0087351F" w:rsidP="00E64CC8">
            <w:pPr>
              <w:pStyle w:val="TAL"/>
              <w:keepNext w:val="0"/>
              <w:rPr>
                <w:color w:val="000000"/>
              </w:rPr>
            </w:pPr>
          </w:p>
        </w:tc>
      </w:tr>
      <w:tr w:rsidR="0087351F" w:rsidRPr="001C16AB" w14:paraId="2A609C8F"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09EA4DA1" w14:textId="77777777" w:rsidR="0087351F" w:rsidRPr="001C16AB" w:rsidRDefault="0087351F" w:rsidP="00E64CC8">
            <w:pPr>
              <w:pStyle w:val="TAL"/>
              <w:keepNext w:val="0"/>
              <w:rPr>
                <w:color w:val="000000"/>
              </w:rPr>
            </w:pPr>
            <w:r w:rsidRPr="001C16A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B0D427"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6C7E4FD" w14:textId="77777777" w:rsidR="0087351F" w:rsidRPr="001C16AB" w:rsidRDefault="0087351F" w:rsidP="00E64CC8">
            <w:pPr>
              <w:pStyle w:val="TAL"/>
              <w:keepNext w:val="0"/>
              <w:rPr>
                <w:color w:val="000000"/>
              </w:rPr>
            </w:pPr>
            <w:r w:rsidRPr="001C16AB">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5DA88B76"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5FB07A2" w14:textId="77777777" w:rsidR="0087351F" w:rsidRPr="001C16AB" w:rsidRDefault="0087351F" w:rsidP="00E64CC8">
            <w:pPr>
              <w:pStyle w:val="TAL"/>
              <w:keepNext w:val="0"/>
              <w:rPr>
                <w:color w:val="000000"/>
              </w:rPr>
            </w:pPr>
          </w:p>
        </w:tc>
      </w:tr>
      <w:tr w:rsidR="0087351F" w:rsidRPr="001C16AB" w14:paraId="7B58FD54"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5762D118" w14:textId="77777777" w:rsidR="0087351F" w:rsidRPr="001C16AB" w:rsidRDefault="0087351F" w:rsidP="00E64CC8">
            <w:pPr>
              <w:pStyle w:val="TAL"/>
              <w:keepNext w:val="0"/>
              <w:rPr>
                <w:color w:val="000000"/>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04FC79F0" w14:textId="77777777" w:rsidR="0087351F" w:rsidRPr="001C16AB" w:rsidRDefault="0087351F" w:rsidP="00E64CC8">
            <w:pPr>
              <w:pStyle w:val="TAL"/>
              <w:keepNext w:val="0"/>
              <w:rPr>
                <w:color w:val="000000"/>
              </w:rPr>
            </w:pPr>
            <w:r w:rsidRPr="001C16AB">
              <w:rPr>
                <w:color w:val="000000"/>
              </w:rP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64DE9519" w14:textId="77777777" w:rsidR="0087351F" w:rsidRPr="001C16AB" w:rsidRDefault="0087351F" w:rsidP="00E64CC8">
            <w:pPr>
              <w:pStyle w:val="TAL"/>
              <w:keepNext w:val="0"/>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4A0AC0AA"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98E18C5" w14:textId="77777777" w:rsidR="0087351F" w:rsidRPr="001C16AB" w:rsidRDefault="0087351F" w:rsidP="00E64CC8">
            <w:pPr>
              <w:pStyle w:val="TAL"/>
              <w:keepNext w:val="0"/>
              <w:rPr>
                <w:color w:val="000000"/>
              </w:rPr>
            </w:pPr>
          </w:p>
        </w:tc>
      </w:tr>
    </w:tbl>
    <w:p w14:paraId="1FFB6F76" w14:textId="77777777" w:rsidR="0087351F" w:rsidRPr="001C16AB" w:rsidRDefault="0087351F" w:rsidP="0087351F">
      <w:pPr>
        <w:rPr>
          <w:color w:val="000000"/>
        </w:rPr>
      </w:pPr>
    </w:p>
    <w:p w14:paraId="0BEFC3BC" w14:textId="77777777" w:rsidR="0087351F" w:rsidRPr="001C16AB" w:rsidRDefault="0087351F" w:rsidP="0087351F">
      <w:pPr>
        <w:pStyle w:val="TH"/>
      </w:pPr>
      <w:r w:rsidRPr="001C16AB">
        <w:t xml:space="preserve">Table 6.1.1.2.3.3-11A: </w:t>
      </w:r>
      <w:r w:rsidRPr="001C16AB">
        <w:rPr>
          <w:lang w:eastAsia="ko-KR"/>
        </w:rPr>
        <w:t>MCVideo-Info in SIP INVITE</w:t>
      </w:r>
      <w:r w:rsidRPr="001C16AB">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676351F9"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0834A9D0" w14:textId="77777777" w:rsidR="0087351F" w:rsidRPr="001C16AB" w:rsidRDefault="0087351F" w:rsidP="00E64CC8">
            <w:pPr>
              <w:pStyle w:val="TAL"/>
            </w:pPr>
            <w:r w:rsidRPr="001C16AB">
              <w:t>Derivation Path: TS 36.579-1 [2], Table 5.5.3.2.2-2 condition GROUP-CALL</w:t>
            </w:r>
          </w:p>
        </w:tc>
      </w:tr>
      <w:tr w:rsidR="0087351F" w:rsidRPr="001C16AB" w14:paraId="2A1269F4"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684CAD3F" w14:textId="77777777" w:rsidR="0087351F" w:rsidRPr="001C16AB" w:rsidRDefault="0087351F" w:rsidP="00E64CC8">
            <w:pPr>
              <w:pStyle w:val="TAH"/>
            </w:pPr>
            <w:r w:rsidRPr="001C16AB">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F4A63" w14:textId="77777777" w:rsidR="0087351F" w:rsidRPr="001C16AB" w:rsidRDefault="0087351F" w:rsidP="00E64CC8">
            <w:pPr>
              <w:pStyle w:val="TAH"/>
            </w:pPr>
            <w:r w:rsidRPr="001C16AB">
              <w:t>Value/remark</w:t>
            </w:r>
          </w:p>
        </w:tc>
        <w:tc>
          <w:tcPr>
            <w:tcW w:w="2126" w:type="dxa"/>
            <w:tcBorders>
              <w:top w:val="single" w:sz="4" w:space="0" w:color="auto"/>
              <w:left w:val="single" w:sz="4" w:space="0" w:color="auto"/>
              <w:bottom w:val="single" w:sz="4" w:space="0" w:color="auto"/>
              <w:right w:val="single" w:sz="4" w:space="0" w:color="auto"/>
            </w:tcBorders>
            <w:hideMark/>
          </w:tcPr>
          <w:p w14:paraId="59F5A582" w14:textId="77777777" w:rsidR="0087351F" w:rsidRPr="001C16AB" w:rsidRDefault="0087351F" w:rsidP="00E64CC8">
            <w:pPr>
              <w:pStyle w:val="TAH"/>
            </w:pPr>
            <w:r w:rsidRPr="001C16AB">
              <w:t>Comment</w:t>
            </w:r>
          </w:p>
        </w:tc>
        <w:tc>
          <w:tcPr>
            <w:tcW w:w="1418" w:type="dxa"/>
            <w:tcBorders>
              <w:top w:val="single" w:sz="4" w:space="0" w:color="auto"/>
              <w:left w:val="single" w:sz="4" w:space="0" w:color="auto"/>
              <w:bottom w:val="single" w:sz="4" w:space="0" w:color="auto"/>
              <w:right w:val="single" w:sz="4" w:space="0" w:color="auto"/>
            </w:tcBorders>
            <w:hideMark/>
          </w:tcPr>
          <w:p w14:paraId="3FDB5B7F" w14:textId="77777777" w:rsidR="0087351F" w:rsidRPr="001C16AB" w:rsidRDefault="0087351F" w:rsidP="00E64CC8">
            <w:pPr>
              <w:pStyle w:val="TAH"/>
            </w:pPr>
            <w:r w:rsidRPr="001C16AB">
              <w:t>Reference</w:t>
            </w:r>
          </w:p>
        </w:tc>
        <w:tc>
          <w:tcPr>
            <w:tcW w:w="1134" w:type="dxa"/>
            <w:tcBorders>
              <w:top w:val="single" w:sz="4" w:space="0" w:color="auto"/>
              <w:left w:val="single" w:sz="4" w:space="0" w:color="auto"/>
              <w:bottom w:val="single" w:sz="4" w:space="0" w:color="auto"/>
              <w:right w:val="single" w:sz="4" w:space="0" w:color="auto"/>
            </w:tcBorders>
            <w:hideMark/>
          </w:tcPr>
          <w:p w14:paraId="5D51E6DC" w14:textId="77777777" w:rsidR="0087351F" w:rsidRPr="001C16AB" w:rsidRDefault="0087351F" w:rsidP="00E64CC8">
            <w:pPr>
              <w:pStyle w:val="TAH"/>
            </w:pPr>
            <w:r w:rsidRPr="001C16AB">
              <w:t>Condition</w:t>
            </w:r>
          </w:p>
        </w:tc>
      </w:tr>
      <w:tr w:rsidR="0087351F" w:rsidRPr="001C16AB" w14:paraId="3CC1E74C"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1F777BED" w14:textId="77777777" w:rsidR="0087351F" w:rsidRPr="001C16AB" w:rsidRDefault="0087351F" w:rsidP="00E64CC8">
            <w:pPr>
              <w:pStyle w:val="TAL"/>
            </w:pPr>
            <w:r w:rsidRPr="001C16AB">
              <w:t>mcvideoinfo</w:t>
            </w:r>
          </w:p>
        </w:tc>
        <w:tc>
          <w:tcPr>
            <w:tcW w:w="2126" w:type="dxa"/>
            <w:tcBorders>
              <w:top w:val="single" w:sz="4" w:space="0" w:color="auto"/>
              <w:left w:val="single" w:sz="4" w:space="0" w:color="auto"/>
              <w:bottom w:val="single" w:sz="4" w:space="0" w:color="auto"/>
              <w:right w:val="single" w:sz="4" w:space="0" w:color="auto"/>
            </w:tcBorders>
          </w:tcPr>
          <w:p w14:paraId="45D9F51C" w14:textId="77777777" w:rsidR="0087351F" w:rsidRPr="001C16AB" w:rsidRDefault="0087351F"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559D0DFC"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052E5C16"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8F5BCE" w14:textId="77777777" w:rsidR="0087351F" w:rsidRPr="001C16AB" w:rsidRDefault="0087351F" w:rsidP="00E64CC8">
            <w:pPr>
              <w:pStyle w:val="TAL"/>
            </w:pPr>
          </w:p>
        </w:tc>
      </w:tr>
      <w:tr w:rsidR="0087351F" w:rsidRPr="001C16AB" w14:paraId="0D5E2987"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75D312F1" w14:textId="77777777" w:rsidR="0087351F" w:rsidRPr="001C16AB" w:rsidRDefault="0087351F" w:rsidP="00E64CC8">
            <w:pPr>
              <w:pStyle w:val="TAL"/>
            </w:pPr>
            <w:r w:rsidRPr="001C16AB">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D8A9A91" w14:textId="77777777" w:rsidR="0087351F" w:rsidRPr="001C16AB" w:rsidRDefault="0087351F"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09587FA0"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2324D386"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D39093" w14:textId="77777777" w:rsidR="0087351F" w:rsidRPr="001C16AB" w:rsidRDefault="0087351F" w:rsidP="00E64CC8">
            <w:pPr>
              <w:pStyle w:val="TAL"/>
            </w:pPr>
          </w:p>
        </w:tc>
      </w:tr>
      <w:tr w:rsidR="0087351F" w:rsidRPr="001C16AB" w14:paraId="6EC3F1AF"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706BD683" w14:textId="77777777" w:rsidR="0087351F" w:rsidRPr="001C16AB" w:rsidRDefault="0087351F" w:rsidP="00E64CC8">
            <w:pPr>
              <w:pStyle w:val="TAL"/>
            </w:pPr>
            <w:r w:rsidRPr="001C16AB">
              <w:t xml:space="preserve">    emergency-ind</w:t>
            </w:r>
          </w:p>
        </w:tc>
        <w:tc>
          <w:tcPr>
            <w:tcW w:w="2126" w:type="dxa"/>
            <w:tcBorders>
              <w:top w:val="single" w:sz="4" w:space="0" w:color="auto"/>
              <w:left w:val="single" w:sz="4" w:space="0" w:color="auto"/>
              <w:bottom w:val="single" w:sz="4" w:space="0" w:color="auto"/>
              <w:right w:val="single" w:sz="4" w:space="0" w:color="auto"/>
            </w:tcBorders>
            <w:hideMark/>
          </w:tcPr>
          <w:p w14:paraId="741161D0" w14:textId="77777777" w:rsidR="0087351F" w:rsidRPr="001C16AB" w:rsidRDefault="0087351F" w:rsidP="00E64CC8">
            <w:pPr>
              <w:pStyle w:val="TAL"/>
            </w:pPr>
            <w:r w:rsidRPr="001C16AB">
              <w:rPr>
                <w:color w:val="000000"/>
              </w:rPr>
              <w:t>"false"</w:t>
            </w:r>
          </w:p>
        </w:tc>
        <w:tc>
          <w:tcPr>
            <w:tcW w:w="2126" w:type="dxa"/>
            <w:tcBorders>
              <w:top w:val="single" w:sz="4" w:space="0" w:color="auto"/>
              <w:left w:val="single" w:sz="4" w:space="0" w:color="auto"/>
              <w:bottom w:val="single" w:sz="4" w:space="0" w:color="auto"/>
              <w:right w:val="single" w:sz="4" w:space="0" w:color="auto"/>
            </w:tcBorders>
          </w:tcPr>
          <w:p w14:paraId="59E25D13"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5C198D20"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47DBB1" w14:textId="77777777" w:rsidR="0087351F" w:rsidRPr="001C16AB" w:rsidRDefault="0087351F" w:rsidP="00E64CC8">
            <w:pPr>
              <w:pStyle w:val="TAL"/>
            </w:pPr>
          </w:p>
        </w:tc>
      </w:tr>
      <w:tr w:rsidR="0087351F" w:rsidRPr="001C16AB" w14:paraId="79047836"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6E1BC55A" w14:textId="77777777" w:rsidR="0087351F" w:rsidRPr="001C16AB" w:rsidRDefault="0087351F" w:rsidP="00E64CC8">
            <w:pPr>
              <w:pStyle w:val="TAL"/>
            </w:pPr>
            <w:r w:rsidRPr="001C16AB">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A6EF46C" w14:textId="77777777" w:rsidR="0087351F" w:rsidRPr="001C16AB" w:rsidRDefault="0087351F" w:rsidP="00E64CC8">
            <w:pPr>
              <w:pStyle w:val="TAL"/>
              <w:rPr>
                <w:color w:val="000000"/>
              </w:rPr>
            </w:pPr>
            <w:r w:rsidRPr="001C16AB">
              <w:rPr>
                <w:color w:val="000000"/>
              </w:rPr>
              <w:t>"false"</w:t>
            </w:r>
          </w:p>
        </w:tc>
        <w:tc>
          <w:tcPr>
            <w:tcW w:w="2126" w:type="dxa"/>
            <w:tcBorders>
              <w:top w:val="single" w:sz="4" w:space="0" w:color="auto"/>
              <w:left w:val="single" w:sz="4" w:space="0" w:color="auto"/>
              <w:bottom w:val="single" w:sz="4" w:space="0" w:color="auto"/>
              <w:right w:val="single" w:sz="4" w:space="0" w:color="auto"/>
            </w:tcBorders>
          </w:tcPr>
          <w:p w14:paraId="4DA3AE46"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1B618182"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B2160C" w14:textId="77777777" w:rsidR="0087351F" w:rsidRPr="001C16AB" w:rsidRDefault="0087351F" w:rsidP="00E64CC8">
            <w:pPr>
              <w:pStyle w:val="TAL"/>
            </w:pPr>
          </w:p>
        </w:tc>
      </w:tr>
    </w:tbl>
    <w:p w14:paraId="3B84B61D" w14:textId="77777777" w:rsidR="0087351F" w:rsidRPr="001C16AB" w:rsidRDefault="0087351F" w:rsidP="0087351F"/>
    <w:p w14:paraId="6D4B522C" w14:textId="77777777" w:rsidR="0087351F" w:rsidRPr="001C16AB" w:rsidRDefault="0087351F" w:rsidP="0087351F">
      <w:pPr>
        <w:pStyle w:val="TH"/>
      </w:pPr>
      <w:r w:rsidRPr="001C16AB">
        <w:rPr>
          <w:color w:val="000000"/>
        </w:rPr>
        <w:t>Table 6.1.1.2.3.3-12: SIP INVITE from the SS (Step 28, Table 6.1.1.2.3.2-1</w:t>
      </w:r>
      <w:r w:rsidRPr="001C16AB">
        <w:t xml:space="preserve">; </w:t>
      </w:r>
      <w:r w:rsidRPr="001C16AB">
        <w:br/>
        <w:t>Step 2, TS 36.579-1 [2] Table 5.3.4.3-1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6E8775C6"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9C4171" w14:textId="77777777" w:rsidR="0087351F" w:rsidRPr="001C16AB" w:rsidRDefault="0087351F" w:rsidP="00E64CC8">
            <w:pPr>
              <w:pStyle w:val="TAL"/>
              <w:keepNext w:val="0"/>
              <w:rPr>
                <w:color w:val="000000"/>
              </w:rPr>
            </w:pPr>
            <w:r w:rsidRPr="001C16AB">
              <w:rPr>
                <w:color w:val="000000"/>
              </w:rPr>
              <w:t xml:space="preserve">Derivation Path: TS 36.579-1 [2], Table 5.5.2.5.2-1, condition </w:t>
            </w:r>
            <w:r w:rsidRPr="001C16AB">
              <w:t>re_INVITE</w:t>
            </w:r>
          </w:p>
        </w:tc>
      </w:tr>
      <w:tr w:rsidR="0087351F" w:rsidRPr="001C16AB" w14:paraId="557F7688"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5DBE1228" w14:textId="77777777" w:rsidR="0087351F" w:rsidRPr="001C16AB" w:rsidRDefault="0087351F" w:rsidP="00E64CC8">
            <w:pPr>
              <w:pStyle w:val="TAH"/>
              <w:keepNext w:val="0"/>
              <w:rPr>
                <w:bCs/>
                <w:color w:val="000000"/>
              </w:rPr>
            </w:pPr>
            <w:r w:rsidRPr="001C16A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CB71A7" w14:textId="77777777" w:rsidR="0087351F" w:rsidRPr="001C16AB" w:rsidRDefault="0087351F" w:rsidP="00E64CC8">
            <w:pPr>
              <w:pStyle w:val="TAH"/>
              <w:keepNext w:val="0"/>
              <w:rPr>
                <w:bCs/>
                <w:color w:val="000000"/>
              </w:rPr>
            </w:pPr>
            <w:r w:rsidRPr="001C16A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D40DCE" w14:textId="77777777" w:rsidR="0087351F" w:rsidRPr="001C16AB" w:rsidRDefault="0087351F" w:rsidP="00E64CC8">
            <w:pPr>
              <w:pStyle w:val="TAH"/>
              <w:keepNext w:val="0"/>
              <w:rPr>
                <w:bCs/>
                <w:color w:val="000000"/>
              </w:rPr>
            </w:pPr>
            <w:r w:rsidRPr="001C16A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54224E28" w14:textId="77777777" w:rsidR="0087351F" w:rsidRPr="001C16AB" w:rsidRDefault="0087351F" w:rsidP="00E64CC8">
            <w:pPr>
              <w:pStyle w:val="TAH"/>
              <w:keepNext w:val="0"/>
              <w:rPr>
                <w:bCs/>
                <w:color w:val="000000"/>
              </w:rPr>
            </w:pPr>
            <w:r w:rsidRPr="001C16A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31D48D2" w14:textId="77777777" w:rsidR="0087351F" w:rsidRPr="001C16AB" w:rsidRDefault="0087351F" w:rsidP="00E64CC8">
            <w:pPr>
              <w:pStyle w:val="TAH"/>
              <w:keepNext w:val="0"/>
              <w:rPr>
                <w:bCs/>
                <w:color w:val="000000"/>
              </w:rPr>
            </w:pPr>
            <w:r w:rsidRPr="001C16AB">
              <w:rPr>
                <w:bCs/>
                <w:color w:val="000000"/>
              </w:rPr>
              <w:t>Condition</w:t>
            </w:r>
          </w:p>
        </w:tc>
      </w:tr>
      <w:tr w:rsidR="0087351F" w:rsidRPr="001C16AB" w14:paraId="43C1BE0E"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15F31BDF" w14:textId="77777777" w:rsidR="0087351F" w:rsidRPr="001C16AB" w:rsidRDefault="0087351F" w:rsidP="00E64CC8">
            <w:pPr>
              <w:pStyle w:val="TAL"/>
              <w:keepNext w:val="0"/>
              <w:rPr>
                <w:b/>
                <w:bCs/>
                <w:color w:val="000000"/>
              </w:rPr>
            </w:pPr>
            <w:r w:rsidRPr="001C16A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2A80F309"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FF85C83"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6601E8ED"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251B60B" w14:textId="77777777" w:rsidR="0087351F" w:rsidRPr="001C16AB" w:rsidRDefault="0087351F" w:rsidP="00E64CC8">
            <w:pPr>
              <w:pStyle w:val="TAL"/>
              <w:keepNext w:val="0"/>
              <w:rPr>
                <w:color w:val="000000"/>
              </w:rPr>
            </w:pPr>
          </w:p>
        </w:tc>
      </w:tr>
      <w:tr w:rsidR="0087351F" w:rsidRPr="001C16AB" w14:paraId="27685778"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7AA4F4E0" w14:textId="77777777" w:rsidR="0087351F" w:rsidRPr="001C16AB" w:rsidRDefault="0087351F" w:rsidP="00E64CC8">
            <w:pPr>
              <w:pStyle w:val="TAL"/>
              <w:keepNext w:val="0"/>
              <w:rPr>
                <w:color w:val="000000"/>
              </w:rPr>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55334C1"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41BA1DD" w14:textId="77777777" w:rsidR="0087351F" w:rsidRPr="001C16AB" w:rsidRDefault="0087351F" w:rsidP="00E64CC8">
            <w:pPr>
              <w:pStyle w:val="TAL"/>
              <w:rPr>
                <w:color w:val="000000"/>
              </w:rPr>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1D5548"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075D7544" w14:textId="77777777" w:rsidR="0087351F" w:rsidRPr="001C16AB" w:rsidRDefault="0087351F" w:rsidP="00E64CC8">
            <w:pPr>
              <w:pStyle w:val="TAL"/>
              <w:keepNext w:val="0"/>
              <w:rPr>
                <w:color w:val="000000"/>
              </w:rPr>
            </w:pPr>
          </w:p>
        </w:tc>
      </w:tr>
      <w:tr w:rsidR="0087351F" w:rsidRPr="001C16AB" w14:paraId="144AED7A"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68F05F0C" w14:textId="77777777" w:rsidR="0087351F" w:rsidRPr="001C16AB" w:rsidRDefault="0087351F" w:rsidP="00E64CC8">
            <w:pPr>
              <w:pStyle w:val="TAL"/>
              <w:keepNext w:val="0"/>
              <w:rPr>
                <w:color w:val="000000"/>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687B41FF" w14:textId="77777777" w:rsidR="0087351F" w:rsidRPr="001C16AB" w:rsidRDefault="0087351F" w:rsidP="00E64CC8">
            <w:pPr>
              <w:pStyle w:val="TAL"/>
              <w:keepNext w:val="0"/>
              <w:rPr>
                <w:color w:val="000000"/>
              </w:rPr>
            </w:pPr>
            <w:r w:rsidRPr="001C16AB">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B9FD064" w14:textId="77777777" w:rsidR="0087351F" w:rsidRPr="001C16AB" w:rsidRDefault="0087351F" w:rsidP="00E64CC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D0A76BB"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994B6" w14:textId="77777777" w:rsidR="0087351F" w:rsidRPr="001C16AB" w:rsidRDefault="0087351F" w:rsidP="00E64CC8">
            <w:pPr>
              <w:pStyle w:val="TAL"/>
              <w:keepNext w:val="0"/>
              <w:rPr>
                <w:color w:val="000000"/>
              </w:rPr>
            </w:pPr>
          </w:p>
        </w:tc>
      </w:tr>
      <w:tr w:rsidR="0087351F" w:rsidRPr="001C16AB" w14:paraId="39EEAECA"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19850F41" w14:textId="77777777" w:rsidR="0087351F" w:rsidRPr="001C16AB" w:rsidRDefault="0087351F" w:rsidP="00E64CC8">
            <w:pPr>
              <w:pStyle w:val="TAL"/>
              <w:keepNext w:val="0"/>
              <w:rPr>
                <w:b/>
                <w:bCs/>
                <w:color w:val="000000"/>
              </w:rPr>
            </w:pPr>
            <w:r w:rsidRPr="001C16A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0A6F15B"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F85E123" w14:textId="77777777" w:rsidR="0087351F" w:rsidRPr="001C16AB" w:rsidRDefault="0087351F" w:rsidP="00E64CC8">
            <w:pPr>
              <w:pStyle w:val="TAL"/>
              <w:rPr>
                <w:b/>
                <w:bCs/>
              </w:rPr>
            </w:pPr>
            <w:r w:rsidRPr="001C16AB">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0E1AD495"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65A1BF1" w14:textId="77777777" w:rsidR="0087351F" w:rsidRPr="001C16AB" w:rsidRDefault="0087351F" w:rsidP="00E64CC8">
            <w:pPr>
              <w:pStyle w:val="TAL"/>
              <w:keepNext w:val="0"/>
              <w:rPr>
                <w:color w:val="000000"/>
              </w:rPr>
            </w:pPr>
          </w:p>
        </w:tc>
      </w:tr>
      <w:tr w:rsidR="0087351F" w:rsidRPr="001C16AB" w14:paraId="24C1375C"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14B444BE" w14:textId="77777777" w:rsidR="0087351F" w:rsidRPr="001C16AB" w:rsidRDefault="0087351F" w:rsidP="00E64CC8">
            <w:pPr>
              <w:pStyle w:val="TAL"/>
              <w:keepNext w:val="0"/>
              <w:rPr>
                <w:b/>
                <w:bCs/>
                <w:color w:val="000000"/>
              </w:rPr>
            </w:pPr>
            <w:r w:rsidRPr="001C16AB">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BDD9D4" w14:textId="77777777" w:rsidR="0087351F" w:rsidRPr="001C16AB" w:rsidRDefault="0087351F" w:rsidP="00E64CC8">
            <w:pPr>
              <w:pStyle w:val="TAL"/>
              <w:keepNext w:val="0"/>
              <w:rPr>
                <w:color w:val="000000"/>
              </w:rPr>
            </w:pPr>
            <w:r w:rsidRPr="001C16AB">
              <w:rPr>
                <w:color w:val="000000"/>
              </w:rP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285A8BAF"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4AD811B"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F3EBC0D" w14:textId="77777777" w:rsidR="0087351F" w:rsidRPr="001C16AB" w:rsidRDefault="0087351F" w:rsidP="00E64CC8">
            <w:pPr>
              <w:pStyle w:val="TAL"/>
              <w:keepNext w:val="0"/>
              <w:rPr>
                <w:color w:val="000000"/>
              </w:rPr>
            </w:pPr>
          </w:p>
        </w:tc>
      </w:tr>
    </w:tbl>
    <w:p w14:paraId="237588FC" w14:textId="77777777" w:rsidR="0087351F" w:rsidRPr="001C16AB" w:rsidRDefault="0087351F" w:rsidP="0087351F">
      <w:pPr>
        <w:rPr>
          <w:color w:val="000000"/>
        </w:rPr>
      </w:pPr>
    </w:p>
    <w:p w14:paraId="6F14E6BD" w14:textId="77777777" w:rsidR="0087351F" w:rsidRPr="001C16AB" w:rsidRDefault="0087351F" w:rsidP="0087351F">
      <w:pPr>
        <w:pStyle w:val="TH"/>
      </w:pPr>
      <w:r w:rsidRPr="001C16AB">
        <w:rPr>
          <w:color w:val="000000"/>
        </w:rP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7ADB166"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FE4CD89"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5.5.3.2.2-2, condition GROUP-CALL, </w:t>
            </w:r>
            <w:r w:rsidRPr="001C16AB">
              <w:t>IMMPERIL-CALL</w:t>
            </w:r>
          </w:p>
        </w:tc>
      </w:tr>
    </w:tbl>
    <w:p w14:paraId="3D7B6B79" w14:textId="77777777" w:rsidR="0087351F" w:rsidRPr="001C16AB" w:rsidRDefault="0087351F" w:rsidP="0087351F"/>
    <w:p w14:paraId="42D6DD7E" w14:textId="77777777" w:rsidR="0087351F" w:rsidRPr="001C16AB" w:rsidRDefault="0087351F" w:rsidP="0087351F">
      <w:pPr>
        <w:pStyle w:val="TH"/>
      </w:pPr>
      <w:r w:rsidRPr="001C16AB">
        <w:lastRenderedPageBreak/>
        <w:t>Table 6.1.1.2.3.3-14..15: Void</w:t>
      </w:r>
    </w:p>
    <w:p w14:paraId="47FC1120" w14:textId="77777777" w:rsidR="0087351F" w:rsidRPr="001C16AB" w:rsidRDefault="0087351F" w:rsidP="0087351F">
      <w:pPr>
        <w:pStyle w:val="TH"/>
      </w:pPr>
      <w:r w:rsidRPr="001C16AB">
        <w:t xml:space="preserve">Table 6.1.1.2.3.3-15A: Media Transmission Notification from the SS (Step 32, Table 6.1.1.2.3.2-1; </w:t>
      </w:r>
      <w:r w:rsidRPr="001C16AB">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C2E28E2"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2C29D71C" w14:textId="77777777" w:rsidR="0087351F" w:rsidRPr="001C16AB" w:rsidRDefault="0087351F" w:rsidP="00E64CC8">
            <w:pPr>
              <w:pStyle w:val="TAL"/>
              <w:keepNext w:val="0"/>
            </w:pPr>
            <w:r w:rsidRPr="001C16AB">
              <w:t>Derivation Path: TS 36.579-1 [2], Table 5.5.11.2.7-1 condition</w:t>
            </w:r>
            <w:r w:rsidRPr="001C16AB">
              <w:rPr>
                <w:color w:val="000000"/>
              </w:rPr>
              <w:t xml:space="preserve"> </w:t>
            </w:r>
            <w:r w:rsidRPr="001C16AB">
              <w:t>IMMPERIL-CALL</w:t>
            </w:r>
          </w:p>
        </w:tc>
      </w:tr>
    </w:tbl>
    <w:p w14:paraId="71E34C87" w14:textId="77777777" w:rsidR="0087351F" w:rsidRPr="001C16AB" w:rsidRDefault="0087351F" w:rsidP="0087351F"/>
    <w:p w14:paraId="37FBBC7F" w14:textId="61EA306A" w:rsidR="0087351F" w:rsidRPr="001C16AB" w:rsidRDefault="0087351F" w:rsidP="0087351F">
      <w:pPr>
        <w:pStyle w:val="TH"/>
      </w:pPr>
      <w:r w:rsidRPr="001C16AB">
        <w:t>Table 6.1.1.2.3.3-15B..16: Void</w:t>
      </w:r>
    </w:p>
    <w:p w14:paraId="33842F11" w14:textId="77777777" w:rsidR="0087351F" w:rsidRPr="001C16AB" w:rsidRDefault="0087351F" w:rsidP="0087351F">
      <w:pPr>
        <w:pStyle w:val="TH"/>
      </w:pPr>
      <w:r w:rsidRPr="001C16AB">
        <w:rPr>
          <w:color w:val="000000"/>
        </w:rPr>
        <w:t>Table 6.1.1.2.3.3-16A: Media Reception End Request from the SS (Step 36A, Table 6.1.1.2.3.2-1</w:t>
      </w:r>
      <w:r w:rsidRPr="001C16AB">
        <w:t xml:space="preserve">; </w:t>
      </w:r>
      <w:r w:rsidRPr="001C16AB">
        <w:br/>
        <w:t>Step 1, TS 36.579-1 [2] Table 5.3B.10.3-1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3C3DA6F"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710E7C4F" w14:textId="77777777" w:rsidR="0087351F" w:rsidRPr="001C16AB" w:rsidRDefault="0087351F" w:rsidP="00E64CC8">
            <w:pPr>
              <w:pStyle w:val="TAL"/>
              <w:keepNext w:val="0"/>
              <w:rPr>
                <w:color w:val="000000"/>
              </w:rPr>
            </w:pPr>
            <w:r w:rsidRPr="001C16AB">
              <w:rPr>
                <w:color w:val="000000"/>
              </w:rPr>
              <w:t>Derivation Path: TS 36.579-1 [2], Table 5.5.11.3.3-1 condition IMMPERIL-CALL</w:t>
            </w:r>
          </w:p>
        </w:tc>
      </w:tr>
    </w:tbl>
    <w:p w14:paraId="1B9FB85B" w14:textId="77777777" w:rsidR="0087351F" w:rsidRPr="001C16AB" w:rsidRDefault="0087351F" w:rsidP="0087351F">
      <w:pPr>
        <w:rPr>
          <w:color w:val="000000"/>
        </w:rPr>
      </w:pPr>
    </w:p>
    <w:p w14:paraId="59704157" w14:textId="77777777" w:rsidR="0087351F" w:rsidRPr="001C16AB" w:rsidRDefault="0087351F" w:rsidP="0087351F">
      <w:pPr>
        <w:pStyle w:val="TH"/>
      </w:pPr>
      <w:bookmarkStart w:id="381" w:name="_Hlk117709388"/>
      <w:r w:rsidRPr="001C16AB">
        <w:rPr>
          <w:color w:val="000000"/>
        </w:rPr>
        <w:t>Table 6.1.1.2.3.3-16B: Transmission Idle from the SS (Step 36A, Table 6.1.1.2.3.2-1</w:t>
      </w:r>
      <w:r w:rsidRPr="001C16AB">
        <w:t xml:space="preserve">; </w:t>
      </w:r>
      <w:r w:rsidRPr="001C16AB">
        <w:br/>
        <w:t>Step 4, TS 36.579-1 [2] Table 5.3B.10.3-1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65850DFF"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42878EFB" w14:textId="77777777" w:rsidR="0087351F" w:rsidRPr="001C16AB" w:rsidRDefault="0087351F" w:rsidP="00E64CC8">
            <w:pPr>
              <w:pStyle w:val="TAL"/>
              <w:keepNext w:val="0"/>
              <w:rPr>
                <w:color w:val="000000"/>
              </w:rPr>
            </w:pPr>
            <w:r w:rsidRPr="001C16AB">
              <w:rPr>
                <w:color w:val="000000"/>
              </w:rPr>
              <w:t>Derivation Path: TS 36.579-1 [2], Table 5.5.11.2.16-1 condition IMMPERIL-CALL</w:t>
            </w:r>
          </w:p>
        </w:tc>
      </w:tr>
    </w:tbl>
    <w:p w14:paraId="3C76CF2C" w14:textId="77777777" w:rsidR="0087351F" w:rsidRPr="001C16AB" w:rsidRDefault="0087351F" w:rsidP="0087351F">
      <w:pPr>
        <w:rPr>
          <w:color w:val="000000"/>
        </w:rPr>
      </w:pPr>
    </w:p>
    <w:bookmarkEnd w:id="381"/>
    <w:p w14:paraId="34F6952A" w14:textId="77777777" w:rsidR="0087351F" w:rsidRPr="001C16AB" w:rsidRDefault="0087351F" w:rsidP="0087351F">
      <w:pPr>
        <w:pStyle w:val="TH"/>
      </w:pPr>
      <w:r w:rsidRPr="001C16AB">
        <w:t>Table 6.1.1.2.3.3-17..20: Void</w:t>
      </w:r>
    </w:p>
    <w:p w14:paraId="72C53F5A" w14:textId="77777777" w:rsidR="0087351F" w:rsidRPr="001C16AB" w:rsidRDefault="0087351F" w:rsidP="0087351F">
      <w:pPr>
        <w:pStyle w:val="TH"/>
      </w:pPr>
      <w:r w:rsidRPr="001C16AB">
        <w:rPr>
          <w:color w:val="000000"/>
        </w:rPr>
        <w:t>Table 6.1.1.2.3.3-21: SIP INVITE from the SS (Step 37, Table 6.1.1.2.3.2-1</w:t>
      </w:r>
      <w:r w:rsidRPr="001C16AB">
        <w:t xml:space="preserve">; </w:t>
      </w:r>
      <w:r w:rsidRPr="001C16AB">
        <w:br/>
        <w:t>Step 2, TS 36.579-1 [2] Table 5.3.4.3-1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1C5ED158"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1C4A65" w14:textId="77777777" w:rsidR="0087351F" w:rsidRPr="001C16AB" w:rsidRDefault="0087351F" w:rsidP="00E64CC8">
            <w:pPr>
              <w:pStyle w:val="TAL"/>
              <w:keepNext w:val="0"/>
              <w:rPr>
                <w:color w:val="000000"/>
              </w:rPr>
            </w:pPr>
            <w:r w:rsidRPr="001C16AB">
              <w:rPr>
                <w:color w:val="000000"/>
              </w:rPr>
              <w:t>Derivation Path: TS 36.579-1 [2], Table 5.5.2.5.2-1, condition re_INVITE</w:t>
            </w:r>
          </w:p>
        </w:tc>
      </w:tr>
      <w:tr w:rsidR="0087351F" w:rsidRPr="001C16AB" w14:paraId="6795788B"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7C91EFD6" w14:textId="77777777" w:rsidR="0087351F" w:rsidRPr="001C16AB" w:rsidRDefault="0087351F" w:rsidP="00E64CC8">
            <w:pPr>
              <w:pStyle w:val="TAH"/>
              <w:keepNext w:val="0"/>
              <w:rPr>
                <w:bCs/>
                <w:color w:val="000000"/>
              </w:rPr>
            </w:pPr>
            <w:r w:rsidRPr="001C16A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AE0E7" w14:textId="77777777" w:rsidR="0087351F" w:rsidRPr="001C16AB" w:rsidRDefault="0087351F" w:rsidP="00E64CC8">
            <w:pPr>
              <w:pStyle w:val="TAH"/>
              <w:keepNext w:val="0"/>
              <w:rPr>
                <w:bCs/>
                <w:color w:val="000000"/>
              </w:rPr>
            </w:pPr>
            <w:r w:rsidRPr="001C16A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82B0A6" w14:textId="77777777" w:rsidR="0087351F" w:rsidRPr="001C16AB" w:rsidRDefault="0087351F" w:rsidP="00E64CC8">
            <w:pPr>
              <w:pStyle w:val="TAH"/>
              <w:keepNext w:val="0"/>
              <w:rPr>
                <w:bCs/>
                <w:color w:val="000000"/>
              </w:rPr>
            </w:pPr>
            <w:r w:rsidRPr="001C16A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3BBF82A8" w14:textId="77777777" w:rsidR="0087351F" w:rsidRPr="001C16AB" w:rsidRDefault="0087351F" w:rsidP="00E64CC8">
            <w:pPr>
              <w:pStyle w:val="TAH"/>
              <w:keepNext w:val="0"/>
              <w:rPr>
                <w:bCs/>
                <w:color w:val="000000"/>
              </w:rPr>
            </w:pPr>
            <w:r w:rsidRPr="001C16AB">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D044345" w14:textId="77777777" w:rsidR="0087351F" w:rsidRPr="001C16AB" w:rsidRDefault="0087351F" w:rsidP="00E64CC8">
            <w:pPr>
              <w:pStyle w:val="TAH"/>
              <w:keepNext w:val="0"/>
              <w:rPr>
                <w:bCs/>
                <w:color w:val="000000"/>
              </w:rPr>
            </w:pPr>
            <w:r w:rsidRPr="001C16AB">
              <w:rPr>
                <w:bCs/>
                <w:color w:val="000000"/>
              </w:rPr>
              <w:t>Condition</w:t>
            </w:r>
          </w:p>
        </w:tc>
      </w:tr>
      <w:tr w:rsidR="0087351F" w:rsidRPr="001C16AB" w14:paraId="33C9ADFB"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6C3E5B76" w14:textId="77777777" w:rsidR="0087351F" w:rsidRPr="001C16AB" w:rsidRDefault="0087351F" w:rsidP="00E64CC8">
            <w:pPr>
              <w:pStyle w:val="TAL"/>
              <w:keepNext w:val="0"/>
              <w:rPr>
                <w:b/>
                <w:bCs/>
                <w:color w:val="000000"/>
              </w:rPr>
            </w:pPr>
            <w:r w:rsidRPr="001C16AB">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2F47BE72"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E61E990" w14:textId="77777777" w:rsidR="0087351F" w:rsidRPr="001C16AB" w:rsidRDefault="0087351F" w:rsidP="00E64CC8">
            <w:pPr>
              <w:pStyle w:val="TAL"/>
            </w:pPr>
            <w:r w:rsidRPr="001C16AB">
              <w:t>MCVideo-Info</w:t>
            </w:r>
          </w:p>
        </w:tc>
        <w:tc>
          <w:tcPr>
            <w:tcW w:w="1419" w:type="dxa"/>
            <w:tcBorders>
              <w:top w:val="single" w:sz="4" w:space="0" w:color="auto"/>
              <w:left w:val="single" w:sz="4" w:space="0" w:color="auto"/>
              <w:bottom w:val="single" w:sz="4" w:space="0" w:color="auto"/>
              <w:right w:val="single" w:sz="4" w:space="0" w:color="auto"/>
            </w:tcBorders>
          </w:tcPr>
          <w:p w14:paraId="3D4A2476"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6065931D" w14:textId="77777777" w:rsidR="0087351F" w:rsidRPr="001C16AB" w:rsidRDefault="0087351F" w:rsidP="00E64CC8">
            <w:pPr>
              <w:pStyle w:val="TAL"/>
              <w:keepNext w:val="0"/>
              <w:rPr>
                <w:color w:val="000000"/>
              </w:rPr>
            </w:pPr>
          </w:p>
        </w:tc>
      </w:tr>
      <w:tr w:rsidR="0087351F" w:rsidRPr="001C16AB" w14:paraId="6D4B6D2B"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5B2445FB" w14:textId="77777777" w:rsidR="0087351F" w:rsidRPr="001C16AB" w:rsidRDefault="0087351F" w:rsidP="00E64CC8">
            <w:pPr>
              <w:pStyle w:val="TAL"/>
              <w:keepNext w:val="0"/>
              <w:rPr>
                <w:color w:val="000000"/>
              </w:rPr>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9D992F"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4E0A623C" w14:textId="77777777" w:rsidR="0087351F" w:rsidRPr="001C16AB" w:rsidRDefault="0087351F" w:rsidP="00E64CC8">
            <w:pPr>
              <w:pStyle w:val="TAL"/>
              <w:keepNext w:val="0"/>
              <w:rPr>
                <w:color w:val="000000"/>
              </w:rPr>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F67808B"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0BB5227" w14:textId="77777777" w:rsidR="0087351F" w:rsidRPr="001C16AB" w:rsidRDefault="0087351F" w:rsidP="00E64CC8">
            <w:pPr>
              <w:pStyle w:val="TAL"/>
              <w:keepNext w:val="0"/>
              <w:rPr>
                <w:color w:val="000000"/>
              </w:rPr>
            </w:pPr>
          </w:p>
        </w:tc>
      </w:tr>
      <w:tr w:rsidR="0087351F" w:rsidRPr="001C16AB" w14:paraId="1F29A40A"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01A80402" w14:textId="77777777" w:rsidR="0087351F" w:rsidRPr="001C16AB" w:rsidRDefault="0087351F" w:rsidP="00E64CC8">
            <w:pPr>
              <w:pStyle w:val="TAL"/>
              <w:keepNext w:val="0"/>
              <w:rPr>
                <w:color w:val="000000"/>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25AE7E18" w14:textId="77777777" w:rsidR="0087351F" w:rsidRPr="001C16AB" w:rsidRDefault="0087351F" w:rsidP="00E64CC8">
            <w:pPr>
              <w:pStyle w:val="TAL"/>
              <w:keepNext w:val="0"/>
              <w:rPr>
                <w:color w:val="000000"/>
              </w:rPr>
            </w:pPr>
            <w:r w:rsidRPr="001C16AB">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32282F7E" w14:textId="77777777" w:rsidR="0087351F" w:rsidRPr="001C16AB" w:rsidRDefault="0087351F" w:rsidP="00E64CC8">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AB2D2C5"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494CB787" w14:textId="77777777" w:rsidR="0087351F" w:rsidRPr="001C16AB" w:rsidRDefault="0087351F" w:rsidP="00E64CC8">
            <w:pPr>
              <w:pStyle w:val="TAL"/>
              <w:keepNext w:val="0"/>
              <w:rPr>
                <w:color w:val="000000"/>
              </w:rPr>
            </w:pPr>
          </w:p>
        </w:tc>
      </w:tr>
      <w:tr w:rsidR="0087351F" w:rsidRPr="001C16AB" w14:paraId="29019EDE"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1B86DFFD" w14:textId="77777777" w:rsidR="0087351F" w:rsidRPr="001C16AB" w:rsidRDefault="0087351F" w:rsidP="00E64CC8">
            <w:pPr>
              <w:pStyle w:val="TAL"/>
              <w:keepNext w:val="0"/>
              <w:rPr>
                <w:color w:val="000000"/>
              </w:rPr>
            </w:pPr>
            <w:r w:rsidRPr="001C16AB">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04BA3E9" w14:textId="77777777" w:rsidR="0087351F" w:rsidRPr="001C16AB" w:rsidRDefault="0087351F" w:rsidP="00E64CC8">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0DBE190" w14:textId="77777777" w:rsidR="0087351F" w:rsidRPr="001C16AB" w:rsidRDefault="0087351F" w:rsidP="00E64CC8">
            <w:pPr>
              <w:pStyle w:val="TAL"/>
              <w:keepNext w:val="0"/>
              <w:rPr>
                <w:color w:val="000000"/>
              </w:rPr>
            </w:pPr>
            <w:r w:rsidRPr="001C16AB">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5E690277"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906F0F" w14:textId="77777777" w:rsidR="0087351F" w:rsidRPr="001C16AB" w:rsidRDefault="0087351F" w:rsidP="00E64CC8">
            <w:pPr>
              <w:pStyle w:val="TAL"/>
              <w:keepNext w:val="0"/>
              <w:rPr>
                <w:color w:val="000000"/>
              </w:rPr>
            </w:pPr>
          </w:p>
        </w:tc>
      </w:tr>
      <w:tr w:rsidR="0087351F" w:rsidRPr="001C16AB" w14:paraId="27E7E98C"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3E386D69" w14:textId="77777777" w:rsidR="0087351F" w:rsidRPr="001C16AB" w:rsidRDefault="0087351F" w:rsidP="00E64CC8">
            <w:pPr>
              <w:pStyle w:val="TAL"/>
              <w:keepNext w:val="0"/>
              <w:rPr>
                <w:b/>
                <w:color w:val="000000"/>
              </w:rPr>
            </w:pPr>
            <w:r w:rsidRPr="001C16AB">
              <w:rPr>
                <w:color w:val="000000"/>
              </w:rP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15CA28EB" w14:textId="77777777" w:rsidR="0087351F" w:rsidRPr="001C16AB" w:rsidRDefault="0087351F" w:rsidP="00E64CC8">
            <w:pPr>
              <w:pStyle w:val="TAL"/>
              <w:keepNext w:val="0"/>
              <w:rPr>
                <w:color w:val="000000"/>
              </w:rPr>
            </w:pPr>
            <w:r w:rsidRPr="001C16AB">
              <w:rPr>
                <w:color w:val="000000"/>
              </w:rP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079075B3" w14:textId="77777777" w:rsidR="0087351F" w:rsidRPr="001C16AB" w:rsidRDefault="0087351F" w:rsidP="00E64CC8">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BFFFB97" w14:textId="77777777" w:rsidR="0087351F" w:rsidRPr="001C16AB" w:rsidRDefault="0087351F" w:rsidP="00E64CC8">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663A619" w14:textId="77777777" w:rsidR="0087351F" w:rsidRPr="001C16AB" w:rsidRDefault="0087351F" w:rsidP="00E64CC8">
            <w:pPr>
              <w:pStyle w:val="TAL"/>
              <w:keepNext w:val="0"/>
              <w:rPr>
                <w:color w:val="000000"/>
              </w:rPr>
            </w:pPr>
          </w:p>
        </w:tc>
      </w:tr>
    </w:tbl>
    <w:p w14:paraId="06F758E2" w14:textId="77777777" w:rsidR="0087351F" w:rsidRPr="001C16AB" w:rsidRDefault="0087351F" w:rsidP="0087351F">
      <w:pPr>
        <w:rPr>
          <w:color w:val="000000"/>
        </w:rPr>
      </w:pPr>
    </w:p>
    <w:p w14:paraId="5A199258" w14:textId="77777777" w:rsidR="0087351F" w:rsidRPr="001C16AB" w:rsidRDefault="0087351F" w:rsidP="0087351F">
      <w:pPr>
        <w:pStyle w:val="TH"/>
      </w:pPr>
      <w:r w:rsidRPr="001C16AB">
        <w:t xml:space="preserve">Table 6.1.1.2.3.3-22: </w:t>
      </w:r>
      <w:r w:rsidRPr="001C16AB">
        <w:rPr>
          <w:lang w:eastAsia="ko-KR"/>
        </w:rPr>
        <w:t>MCVideo-Info in SIP INVITE</w:t>
      </w:r>
      <w:r w:rsidRPr="001C16AB">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5E0E3B48"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2210154F" w14:textId="77777777" w:rsidR="0087351F" w:rsidRPr="001C16AB" w:rsidRDefault="0087351F" w:rsidP="00E64CC8">
            <w:pPr>
              <w:pStyle w:val="TAL"/>
            </w:pPr>
            <w:r w:rsidRPr="001C16AB">
              <w:t>Derivation Path: TS 36.579-1 [2], Table 5.5.3.2.2-2 condition GROUP-CALL</w:t>
            </w:r>
          </w:p>
        </w:tc>
      </w:tr>
      <w:tr w:rsidR="0087351F" w:rsidRPr="001C16AB" w14:paraId="071830D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3053336" w14:textId="77777777" w:rsidR="0087351F" w:rsidRPr="001C16AB" w:rsidRDefault="0087351F" w:rsidP="00E64CC8">
            <w:pPr>
              <w:pStyle w:val="TAH"/>
            </w:pPr>
            <w:r w:rsidRPr="001C16A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8A9AB2" w14:textId="77777777" w:rsidR="0087351F" w:rsidRPr="001C16AB" w:rsidRDefault="0087351F" w:rsidP="00E64CC8">
            <w:pPr>
              <w:pStyle w:val="TAH"/>
            </w:pPr>
            <w:r w:rsidRPr="001C16AB">
              <w:t>Value/remark</w:t>
            </w:r>
          </w:p>
        </w:tc>
        <w:tc>
          <w:tcPr>
            <w:tcW w:w="2127" w:type="dxa"/>
            <w:tcBorders>
              <w:top w:val="single" w:sz="4" w:space="0" w:color="auto"/>
              <w:left w:val="single" w:sz="4" w:space="0" w:color="auto"/>
              <w:bottom w:val="single" w:sz="4" w:space="0" w:color="auto"/>
              <w:right w:val="single" w:sz="4" w:space="0" w:color="auto"/>
            </w:tcBorders>
            <w:hideMark/>
          </w:tcPr>
          <w:p w14:paraId="355D9713" w14:textId="77777777" w:rsidR="0087351F" w:rsidRPr="001C16AB" w:rsidRDefault="0087351F" w:rsidP="00E64CC8">
            <w:pPr>
              <w:pStyle w:val="TAH"/>
            </w:pPr>
            <w:r w:rsidRPr="001C16AB">
              <w:t>Comment</w:t>
            </w:r>
          </w:p>
        </w:tc>
        <w:tc>
          <w:tcPr>
            <w:tcW w:w="1419" w:type="dxa"/>
            <w:tcBorders>
              <w:top w:val="single" w:sz="4" w:space="0" w:color="auto"/>
              <w:left w:val="single" w:sz="4" w:space="0" w:color="auto"/>
              <w:bottom w:val="single" w:sz="4" w:space="0" w:color="auto"/>
              <w:right w:val="single" w:sz="4" w:space="0" w:color="auto"/>
            </w:tcBorders>
            <w:hideMark/>
          </w:tcPr>
          <w:p w14:paraId="627989C5" w14:textId="77777777" w:rsidR="0087351F" w:rsidRPr="001C16AB" w:rsidRDefault="0087351F" w:rsidP="00E64CC8">
            <w:pPr>
              <w:pStyle w:val="TAH"/>
            </w:pPr>
            <w:r w:rsidRPr="001C16AB">
              <w:t>Reference</w:t>
            </w:r>
          </w:p>
        </w:tc>
        <w:tc>
          <w:tcPr>
            <w:tcW w:w="1135" w:type="dxa"/>
            <w:tcBorders>
              <w:top w:val="single" w:sz="4" w:space="0" w:color="auto"/>
              <w:left w:val="single" w:sz="4" w:space="0" w:color="auto"/>
              <w:bottom w:val="single" w:sz="4" w:space="0" w:color="auto"/>
              <w:right w:val="single" w:sz="4" w:space="0" w:color="auto"/>
            </w:tcBorders>
            <w:hideMark/>
          </w:tcPr>
          <w:p w14:paraId="6BA72A8C" w14:textId="77777777" w:rsidR="0087351F" w:rsidRPr="001C16AB" w:rsidRDefault="0087351F" w:rsidP="00E64CC8">
            <w:pPr>
              <w:pStyle w:val="TAH"/>
            </w:pPr>
            <w:r w:rsidRPr="001C16AB">
              <w:t>Condition</w:t>
            </w:r>
          </w:p>
        </w:tc>
      </w:tr>
      <w:tr w:rsidR="0087351F" w:rsidRPr="001C16AB" w14:paraId="182E0F86"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4616D590" w14:textId="77777777" w:rsidR="0087351F" w:rsidRPr="001C16AB" w:rsidRDefault="0087351F" w:rsidP="00E64CC8">
            <w:pPr>
              <w:pStyle w:val="TAL"/>
            </w:pPr>
            <w:r w:rsidRPr="001C16AB">
              <w:t>mcvideoinfo</w:t>
            </w:r>
          </w:p>
        </w:tc>
        <w:tc>
          <w:tcPr>
            <w:tcW w:w="2127" w:type="dxa"/>
            <w:tcBorders>
              <w:top w:val="single" w:sz="4" w:space="0" w:color="auto"/>
              <w:left w:val="single" w:sz="4" w:space="0" w:color="auto"/>
              <w:bottom w:val="single" w:sz="4" w:space="0" w:color="auto"/>
              <w:right w:val="single" w:sz="4" w:space="0" w:color="auto"/>
            </w:tcBorders>
          </w:tcPr>
          <w:p w14:paraId="750BE241"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63F3DBDC"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1D4677B1"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6A82F0" w14:textId="77777777" w:rsidR="0087351F" w:rsidRPr="001C16AB" w:rsidRDefault="0087351F" w:rsidP="00E64CC8">
            <w:pPr>
              <w:pStyle w:val="TAL"/>
            </w:pPr>
          </w:p>
        </w:tc>
      </w:tr>
      <w:tr w:rsidR="0087351F" w:rsidRPr="001C16AB" w14:paraId="18CAB525"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3A165575" w14:textId="77777777" w:rsidR="0087351F" w:rsidRPr="001C16AB" w:rsidRDefault="0087351F" w:rsidP="00E64CC8">
            <w:pPr>
              <w:pStyle w:val="TAL"/>
            </w:pPr>
            <w:r w:rsidRPr="001C16A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5D931D0"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7858B6E6"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7E6D9A8D"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CEFCF2" w14:textId="77777777" w:rsidR="0087351F" w:rsidRPr="001C16AB" w:rsidRDefault="0087351F" w:rsidP="00E64CC8">
            <w:pPr>
              <w:pStyle w:val="TAL"/>
            </w:pPr>
          </w:p>
        </w:tc>
      </w:tr>
      <w:tr w:rsidR="0087351F" w:rsidRPr="001C16AB" w14:paraId="53218392"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33940F21" w14:textId="77777777" w:rsidR="0087351F" w:rsidRPr="001C16AB" w:rsidRDefault="0087351F" w:rsidP="00E64CC8">
            <w:pPr>
              <w:pStyle w:val="TAL"/>
            </w:pPr>
            <w:r w:rsidRPr="001C16AB">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21531CA" w14:textId="77777777" w:rsidR="0087351F" w:rsidRPr="001C16AB" w:rsidRDefault="0087351F" w:rsidP="00E64CC8">
            <w:pPr>
              <w:pStyle w:val="TAL"/>
            </w:pPr>
            <w:r w:rsidRPr="001C16AB">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1223F331"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08356C5B"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8A9277" w14:textId="77777777" w:rsidR="0087351F" w:rsidRPr="001C16AB" w:rsidRDefault="0087351F" w:rsidP="00E64CC8">
            <w:pPr>
              <w:pStyle w:val="TAL"/>
            </w:pPr>
          </w:p>
        </w:tc>
      </w:tr>
    </w:tbl>
    <w:p w14:paraId="47C1558D" w14:textId="77777777" w:rsidR="0087351F" w:rsidRPr="001C16AB" w:rsidRDefault="0087351F" w:rsidP="0087351F">
      <w:pPr>
        <w:rPr>
          <w:color w:val="000000"/>
        </w:rPr>
      </w:pPr>
    </w:p>
    <w:p w14:paraId="5EFBD012" w14:textId="77777777" w:rsidR="0087351F" w:rsidRPr="001C16AB" w:rsidRDefault="0087351F" w:rsidP="0087351F">
      <w:pPr>
        <w:pStyle w:val="Heading4"/>
      </w:pPr>
      <w:bookmarkStart w:id="382" w:name="_Toc75906918"/>
      <w:bookmarkStart w:id="383" w:name="_Toc75907255"/>
      <w:bookmarkStart w:id="384" w:name="_Toc84345715"/>
      <w:bookmarkStart w:id="385" w:name="_Toc52787491"/>
      <w:bookmarkStart w:id="386" w:name="_Toc52787671"/>
      <w:bookmarkStart w:id="387" w:name="_Toc123748465"/>
      <w:r w:rsidRPr="001C16AB">
        <w:t>6.1.1.3</w:t>
      </w:r>
      <w:r w:rsidRPr="001C16AB">
        <w:tab/>
        <w:t>On-network / On-demand Pre-arranged Group Call / Manual Commencement Mode / Client Originated (CO)</w:t>
      </w:r>
      <w:bookmarkEnd w:id="382"/>
      <w:bookmarkEnd w:id="383"/>
      <w:bookmarkEnd w:id="384"/>
      <w:bookmarkEnd w:id="387"/>
    </w:p>
    <w:p w14:paraId="7D6A382C" w14:textId="77777777" w:rsidR="0087351F" w:rsidRPr="001C16AB" w:rsidRDefault="0087351F" w:rsidP="0087351F">
      <w:pPr>
        <w:pStyle w:val="H6"/>
      </w:pPr>
      <w:r w:rsidRPr="001C16AB">
        <w:t>6.1.1.3.1</w:t>
      </w:r>
      <w:r w:rsidRPr="001C16AB">
        <w:tab/>
        <w:t>Test Purpose (TP)</w:t>
      </w:r>
    </w:p>
    <w:p w14:paraId="6EF9F6ED" w14:textId="77777777" w:rsidR="0087351F" w:rsidRPr="001C16AB" w:rsidRDefault="0087351F" w:rsidP="0087351F">
      <w:pPr>
        <w:pStyle w:val="H6"/>
      </w:pPr>
      <w:r w:rsidRPr="001C16AB">
        <w:t>(1)</w:t>
      </w:r>
    </w:p>
    <w:p w14:paraId="0682E78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Service }</w:t>
      </w:r>
    </w:p>
    <w:p w14:paraId="66F9ACAA"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1361E88D"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the establishment of an MCVideo On-demand Pre-arranged Group Call with Manual Commencement Mode and implicit Transmission Control }</w:t>
      </w:r>
    </w:p>
    <w:p w14:paraId="2E232731"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requests On-demand Manual Commencement Mode Pre-arranged Group Call establishment with implicit Transmission Control by sending a SIP INVITE message }</w:t>
      </w:r>
    </w:p>
    <w:p w14:paraId="15A33E99" w14:textId="77777777" w:rsidR="0087351F" w:rsidRPr="001C16AB" w:rsidRDefault="0087351F" w:rsidP="0087351F">
      <w:pPr>
        <w:pStyle w:val="PL"/>
        <w:rPr>
          <w:noProof w:val="0"/>
        </w:rPr>
      </w:pPr>
      <w:r w:rsidRPr="001C16AB">
        <w:rPr>
          <w:noProof w:val="0"/>
        </w:rPr>
        <w:t xml:space="preserve">            }</w:t>
      </w:r>
    </w:p>
    <w:p w14:paraId="32A5251C" w14:textId="77777777" w:rsidR="0087351F" w:rsidRPr="001C16AB" w:rsidRDefault="0087351F" w:rsidP="0087351F">
      <w:pPr>
        <w:pStyle w:val="PL"/>
        <w:rPr>
          <w:noProof w:val="0"/>
        </w:rPr>
      </w:pPr>
    </w:p>
    <w:p w14:paraId="048D7F7D" w14:textId="77777777" w:rsidR="0087351F" w:rsidRPr="001C16AB" w:rsidRDefault="0087351F" w:rsidP="0087351F">
      <w:pPr>
        <w:pStyle w:val="H6"/>
      </w:pPr>
      <w:r w:rsidRPr="001C16AB">
        <w:lastRenderedPageBreak/>
        <w:t>(2)</w:t>
      </w:r>
    </w:p>
    <w:p w14:paraId="4360897E" w14:textId="77777777" w:rsidR="0087351F" w:rsidRPr="001C16AB" w:rsidRDefault="0087351F" w:rsidP="0087351F">
      <w:pPr>
        <w:pStyle w:val="PL"/>
        <w:rPr>
          <w:noProof w:val="0"/>
        </w:rPr>
      </w:pPr>
      <w:r w:rsidRPr="001C16AB">
        <w:rPr>
          <w:b/>
          <w:noProof w:val="0"/>
        </w:rPr>
        <w:t>with</w:t>
      </w:r>
      <w:r w:rsidRPr="001C16AB">
        <w:rPr>
          <w:noProof w:val="0"/>
        </w:rPr>
        <w:t xml:space="preserve"> {the UE (MCVideo Client) having an ongoing MCVideo On-demand Pre-arranged Group Call with Manual Commencement Mode }</w:t>
      </w:r>
    </w:p>
    <w:p w14:paraId="6987919E"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10EA5B5A"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Transmission Granted message from the SS (MCVideo Server } </w:t>
      </w:r>
    </w:p>
    <w:p w14:paraId="09BF5654"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provides transmission granted notification to the MCVideo User </w:t>
      </w:r>
      <w:r w:rsidRPr="001C16AB">
        <w:rPr>
          <w:b/>
          <w:bCs/>
          <w:noProof w:val="0"/>
        </w:rPr>
        <w:t>and</w:t>
      </w:r>
      <w:r w:rsidRPr="001C16AB">
        <w:rPr>
          <w:noProof w:val="0"/>
        </w:rPr>
        <w:t xml:space="preserve"> respects the Transmission Control imposed by the SS (MCVideo Server) ( Transmission Granted, Transmission Control ACK, Transmission Idle,  Transmission End Request, Transmission End Response }</w:t>
      </w:r>
    </w:p>
    <w:p w14:paraId="0C5F84B3"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477272A3" w14:textId="77777777" w:rsidR="0087351F" w:rsidRPr="001C16AB" w:rsidRDefault="0087351F" w:rsidP="0087351F">
      <w:pPr>
        <w:pStyle w:val="PL"/>
        <w:rPr>
          <w:rFonts w:cs="Courier New"/>
          <w:noProof w:val="0"/>
          <w:szCs w:val="16"/>
        </w:rPr>
      </w:pPr>
    </w:p>
    <w:p w14:paraId="0CA4A61E" w14:textId="77777777" w:rsidR="0087351F" w:rsidRPr="001C16AB" w:rsidRDefault="0087351F" w:rsidP="0087351F">
      <w:pPr>
        <w:pStyle w:val="H6"/>
      </w:pPr>
      <w:r w:rsidRPr="001C16AB">
        <w:t>(3)</w:t>
      </w:r>
    </w:p>
    <w:p w14:paraId="23858AA4"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Manual Commencement Mode }</w:t>
      </w:r>
    </w:p>
    <w:p w14:paraId="552482D4"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74BBE344"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terminate the ongoing MCVideo Group Call }</w:t>
      </w:r>
    </w:p>
    <w:p w14:paraId="670AA941"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BYE request </w:t>
      </w:r>
      <w:r w:rsidRPr="001C16AB">
        <w:rPr>
          <w:b/>
          <w:bCs/>
          <w:noProof w:val="0"/>
        </w:rPr>
        <w:t>and</w:t>
      </w:r>
      <w:r w:rsidRPr="001C16AB">
        <w:rPr>
          <w:noProof w:val="0"/>
        </w:rPr>
        <w:t xml:space="preserve"> leaves the MCVideo session }</w:t>
      </w:r>
    </w:p>
    <w:p w14:paraId="1F0BFEB4"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A36FBEF" w14:textId="77777777" w:rsidR="0087351F" w:rsidRPr="001C16AB" w:rsidRDefault="0087351F" w:rsidP="0087351F">
      <w:pPr>
        <w:pStyle w:val="PL"/>
        <w:rPr>
          <w:rFonts w:cs="Courier New"/>
          <w:noProof w:val="0"/>
          <w:szCs w:val="16"/>
        </w:rPr>
      </w:pPr>
    </w:p>
    <w:p w14:paraId="1A6BD0AD" w14:textId="77777777" w:rsidR="0087351F" w:rsidRPr="001C16AB" w:rsidRDefault="0087351F" w:rsidP="0087351F">
      <w:pPr>
        <w:pStyle w:val="H6"/>
      </w:pPr>
      <w:r w:rsidRPr="001C16AB">
        <w:t>6.1.1.3.2</w:t>
      </w:r>
      <w:r w:rsidRPr="001C16AB">
        <w:tab/>
        <w:t>Conformance requirements</w:t>
      </w:r>
    </w:p>
    <w:p w14:paraId="35312FF3" w14:textId="77777777" w:rsidR="0087351F" w:rsidRPr="001C16AB" w:rsidRDefault="0087351F" w:rsidP="0087351F">
      <w:r w:rsidRPr="001C16AB">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B095279" w14:textId="77777777" w:rsidR="0087351F" w:rsidRPr="001C16AB" w:rsidRDefault="0087351F" w:rsidP="0087351F">
      <w:r w:rsidRPr="001C16AB">
        <w:t>[TS 24.281, clause 9.2.1.2.1.1]</w:t>
      </w:r>
    </w:p>
    <w:p w14:paraId="6FADB396" w14:textId="77777777" w:rsidR="0087351F" w:rsidRPr="001C16AB" w:rsidRDefault="0087351F" w:rsidP="0087351F">
      <w:r w:rsidRPr="001C16AB">
        <w:t>Upon receiving a request from an MCVideo user to establish an MCVideo prearranged group session the MCVideo client shall generate an initial SIP INVITE request by following the UE originating session procedures specified in 3GPP TS 24.229 [</w:t>
      </w:r>
      <w:r w:rsidRPr="001C16AB">
        <w:rPr>
          <w:lang w:eastAsia="zh-CN"/>
        </w:rPr>
        <w:t>11</w:t>
      </w:r>
      <w:r w:rsidRPr="001C16AB">
        <w:t>], with the clarifications given below.</w:t>
      </w:r>
    </w:p>
    <w:p w14:paraId="75CF7434" w14:textId="77777777" w:rsidR="0087351F" w:rsidRPr="001C16AB" w:rsidRDefault="0087351F" w:rsidP="0087351F">
      <w:r w:rsidRPr="001C16AB">
        <w:t>The MC</w:t>
      </w:r>
      <w:r w:rsidRPr="001C16AB">
        <w:rPr>
          <w:lang w:eastAsia="zh-CN"/>
        </w:rPr>
        <w:t>Video</w:t>
      </w:r>
      <w:r w:rsidRPr="001C16AB">
        <w:t xml:space="preserve"> client:</w:t>
      </w:r>
    </w:p>
    <w:p w14:paraId="32A9F2B1" w14:textId="77777777" w:rsidR="0087351F" w:rsidRPr="001C16AB" w:rsidRDefault="0087351F" w:rsidP="0087351F">
      <w:r w:rsidRPr="001C16AB">
        <w:t>…</w:t>
      </w:r>
    </w:p>
    <w:p w14:paraId="3CD03742" w14:textId="77777777" w:rsidR="0087351F" w:rsidRPr="001C16AB" w:rsidRDefault="0087351F" w:rsidP="0087351F">
      <w:pPr>
        <w:pStyle w:val="B1"/>
      </w:pPr>
      <w:r w:rsidRPr="001C16AB">
        <w:t>4)</w:t>
      </w:r>
      <w:r w:rsidRPr="001C16AB">
        <w:tab/>
        <w:t>shall include the g.3gpp.mc</w:t>
      </w:r>
      <w:r w:rsidRPr="001C16AB">
        <w:rPr>
          <w:lang w:eastAsia="zh-CN"/>
        </w:rPr>
        <w:t>video</w:t>
      </w:r>
      <w:r w:rsidRPr="001C16AB">
        <w:t xml:space="preserve"> media feature tag and the g.3gpp.icsi-ref media feature tag with the value of "urn:urn-7:3gpp-service.ims.icsi.mc</w:t>
      </w:r>
      <w:r w:rsidRPr="001C16AB">
        <w:rPr>
          <w:lang w:eastAsia="zh-CN"/>
        </w:rPr>
        <w:t>video</w:t>
      </w:r>
      <w:r w:rsidRPr="001C16AB">
        <w:t xml:space="preserve">" in the Contact header field of the SIP </w:t>
      </w:r>
      <w:r w:rsidRPr="001C16AB">
        <w:rPr>
          <w:lang w:eastAsia="zh-CN"/>
        </w:rPr>
        <w:t>INVITE</w:t>
      </w:r>
      <w:r w:rsidRPr="001C16AB">
        <w:t xml:space="preserve"> request according to IETF RFC 3840 [</w:t>
      </w:r>
      <w:r w:rsidRPr="001C16AB">
        <w:rPr>
          <w:lang w:eastAsia="zh-CN"/>
        </w:rPr>
        <w:t>22</w:t>
      </w:r>
      <w:r w:rsidRPr="001C16AB">
        <w:t>];</w:t>
      </w:r>
    </w:p>
    <w:p w14:paraId="1AE4B958" w14:textId="77777777" w:rsidR="0087351F" w:rsidRPr="001C16AB" w:rsidRDefault="0087351F" w:rsidP="0087351F">
      <w:pPr>
        <w:pStyle w:val="B1"/>
      </w:pPr>
      <w:r w:rsidRPr="001C16AB">
        <w:t>5)</w:t>
      </w:r>
      <w:r w:rsidRPr="001C16AB">
        <w:tab/>
        <w:t>shall include an Accept-Contact header field containing the g.3gpp.mc</w:t>
      </w:r>
      <w:r w:rsidRPr="001C16AB">
        <w:rPr>
          <w:lang w:eastAsia="zh-CN"/>
        </w:rPr>
        <w:t>video</w:t>
      </w:r>
      <w:r w:rsidRPr="001C16AB">
        <w:t xml:space="preserve"> media feature tag along with the "require" and "explicit" header field parameters according to IETF RFC 3841 [</w:t>
      </w:r>
      <w:r w:rsidRPr="001C16AB">
        <w:rPr>
          <w:lang w:eastAsia="zh-CN"/>
        </w:rPr>
        <w:t>20</w:t>
      </w:r>
      <w:r w:rsidRPr="001C16AB">
        <w:t>];</w:t>
      </w:r>
    </w:p>
    <w:p w14:paraId="53A71AB1" w14:textId="77777777" w:rsidR="0087351F" w:rsidRPr="001C16AB" w:rsidRDefault="0087351F" w:rsidP="0087351F">
      <w:pPr>
        <w:pStyle w:val="B1"/>
      </w:pPr>
      <w:r w:rsidRPr="001C16AB">
        <w:t>6)</w:t>
      </w:r>
      <w:r w:rsidRPr="001C16AB">
        <w:tab/>
        <w:t>shall include the ICSI value "urn:urn-7:3gpp-service.ims.icsi.mc</w:t>
      </w:r>
      <w:r w:rsidRPr="001C16AB">
        <w:rPr>
          <w:lang w:eastAsia="zh-CN"/>
        </w:rPr>
        <w:t>video</w:t>
      </w:r>
      <w:r w:rsidRPr="001C16AB">
        <w:t>" (</w:t>
      </w:r>
      <w:r w:rsidRPr="001C16AB">
        <w:rPr>
          <w:lang w:eastAsia="zh-CN"/>
        </w:rPr>
        <w:t xml:space="preserve">coded as specified in </w:t>
      </w:r>
      <w:r w:rsidRPr="001C16AB">
        <w:t>3GPP TS 24.229 [</w:t>
      </w:r>
      <w:r w:rsidRPr="001C16AB">
        <w:rPr>
          <w:lang w:eastAsia="zh-CN"/>
        </w:rPr>
        <w:t>11</w:t>
      </w:r>
      <w:r w:rsidRPr="001C16AB">
        <w:t>]</w:t>
      </w:r>
      <w:r w:rsidRPr="001C16AB">
        <w:rPr>
          <w:lang w:eastAsia="zh-CN"/>
        </w:rPr>
        <w:t xml:space="preserve">), </w:t>
      </w:r>
      <w:r w:rsidRPr="001C16AB">
        <w:t>in a P-Preferred-Service header field according to IETF </w:t>
      </w:r>
      <w:r w:rsidRPr="001C16AB">
        <w:rPr>
          <w:rFonts w:eastAsia="Yu Gothic"/>
        </w:rPr>
        <w:t>RFC 6050 [</w:t>
      </w:r>
      <w:r w:rsidRPr="001C16AB">
        <w:rPr>
          <w:lang w:eastAsia="zh-CN"/>
        </w:rPr>
        <w:t>14</w:t>
      </w:r>
      <w:r w:rsidRPr="001C16AB">
        <w:rPr>
          <w:rFonts w:eastAsia="Yu Gothic"/>
        </w:rPr>
        <w:t xml:space="preserve">] </w:t>
      </w:r>
      <w:r w:rsidRPr="001C16AB">
        <w:t>in the SIP INVITE request;</w:t>
      </w:r>
    </w:p>
    <w:p w14:paraId="4CB7DB35" w14:textId="77777777" w:rsidR="0087351F" w:rsidRPr="001C16AB" w:rsidRDefault="0087351F" w:rsidP="0087351F">
      <w:pPr>
        <w:pStyle w:val="B1"/>
      </w:pPr>
      <w:r w:rsidRPr="001C16AB">
        <w:t>7)</w:t>
      </w:r>
      <w:r w:rsidRPr="001C16AB">
        <w:tab/>
        <w:t xml:space="preserve">shall include an Accept-Contact header field with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along with the "require" and "explicit" header field parameters according to IETF RFC 3841 [</w:t>
      </w:r>
      <w:r w:rsidRPr="001C16AB">
        <w:rPr>
          <w:lang w:eastAsia="zh-CN"/>
        </w:rPr>
        <w:t>20</w:t>
      </w:r>
      <w:r w:rsidRPr="001C16AB">
        <w:t>];</w:t>
      </w:r>
    </w:p>
    <w:p w14:paraId="4461511A" w14:textId="77777777" w:rsidR="0087351F" w:rsidRPr="001C16AB" w:rsidRDefault="0087351F" w:rsidP="0087351F">
      <w:pPr>
        <w:pStyle w:val="B1"/>
      </w:pPr>
      <w:r w:rsidRPr="001C16AB">
        <w:t>8)</w:t>
      </w:r>
      <w:r w:rsidRPr="001C16AB">
        <w:tab/>
        <w:t>should include the "timer" option tag in the Supported header field;</w:t>
      </w:r>
    </w:p>
    <w:p w14:paraId="64712BE8" w14:textId="77777777" w:rsidR="0087351F" w:rsidRPr="001C16AB" w:rsidRDefault="0087351F" w:rsidP="0087351F">
      <w:pPr>
        <w:pStyle w:val="B1"/>
      </w:pPr>
      <w:r w:rsidRPr="001C16AB">
        <w:t>9)</w:t>
      </w:r>
      <w:r w:rsidRPr="001C16AB">
        <w:tab/>
        <w:t>should include the Session-Expires header field according to IETF RFC 4028 [</w:t>
      </w:r>
      <w:r w:rsidRPr="001C16AB">
        <w:rPr>
          <w:lang w:eastAsia="zh-CN"/>
        </w:rPr>
        <w:t>23</w:t>
      </w:r>
      <w:r w:rsidRPr="001C16AB">
        <w:t>]. It is recommended that the "refresher" header field parameter is omitted. If included, the "refresher" header field parameter shall be set to "uac";</w:t>
      </w:r>
    </w:p>
    <w:p w14:paraId="64AE5ED6" w14:textId="77777777" w:rsidR="0087351F" w:rsidRPr="001C16AB" w:rsidRDefault="0087351F" w:rsidP="0087351F">
      <w:pPr>
        <w:pStyle w:val="B1"/>
      </w:pPr>
      <w:r w:rsidRPr="001C16AB">
        <w:t>10)</w:t>
      </w:r>
      <w:r w:rsidRPr="001C16AB">
        <w:tab/>
        <w:t>shall set the Request-URI of the SIP INVITE request to the public service identity identifying the participating MCVideo function serving the MCVideo user;</w:t>
      </w:r>
    </w:p>
    <w:p w14:paraId="107925BD" w14:textId="77777777" w:rsidR="0087351F" w:rsidRPr="001C16AB" w:rsidRDefault="0087351F" w:rsidP="0087351F">
      <w:pPr>
        <w:pStyle w:val="NO"/>
      </w:pPr>
      <w:r w:rsidRPr="001C16AB">
        <w:t>NOTE 1:</w:t>
      </w:r>
      <w:r w:rsidRPr="001C16AB">
        <w:tab/>
        <w:t>The MCVideo client is configured with public service identity identifying the participating MCVideo function serving the MCVideo user.</w:t>
      </w:r>
    </w:p>
    <w:p w14:paraId="12A99004" w14:textId="77777777" w:rsidR="0087351F" w:rsidRPr="001C16AB" w:rsidRDefault="0087351F" w:rsidP="0087351F">
      <w:pPr>
        <w:pStyle w:val="B1"/>
      </w:pPr>
      <w:r w:rsidRPr="001C16AB">
        <w:t>11)</w:t>
      </w:r>
      <w:r w:rsidRPr="001C16AB">
        <w:tab/>
        <w:t>may include a P-Preferred-Identity header field in the SIP INVITE request containing a public user identity as specified in 3GPP TS 24.229 [</w:t>
      </w:r>
      <w:r w:rsidRPr="001C16AB">
        <w:rPr>
          <w:lang w:eastAsia="zh-CN"/>
        </w:rPr>
        <w:t>11</w:t>
      </w:r>
      <w:r w:rsidRPr="001C16AB">
        <w:t>];</w:t>
      </w:r>
    </w:p>
    <w:p w14:paraId="0E06A074" w14:textId="77777777" w:rsidR="0087351F" w:rsidRPr="001C16AB" w:rsidRDefault="0087351F" w:rsidP="0087351F">
      <w:pPr>
        <w:ind w:left="568" w:hanging="284"/>
      </w:pPr>
      <w:r w:rsidRPr="001C16AB">
        <w:lastRenderedPageBreak/>
        <w:t>…</w:t>
      </w:r>
    </w:p>
    <w:p w14:paraId="2F46420E" w14:textId="77777777" w:rsidR="0087351F" w:rsidRPr="001C16AB" w:rsidRDefault="0087351F" w:rsidP="0087351F">
      <w:pPr>
        <w:pStyle w:val="B1"/>
      </w:pPr>
      <w:r w:rsidRPr="001C16AB">
        <w:t>14)</w:t>
      </w:r>
      <w:r w:rsidRPr="001C16AB">
        <w:tab/>
        <w:t>shall contain in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3560EA9A" w14:textId="77777777" w:rsidR="0087351F" w:rsidRPr="001C16AB" w:rsidRDefault="0087351F" w:rsidP="0087351F">
      <w:pPr>
        <w:pStyle w:val="B2"/>
      </w:pPr>
      <w:r w:rsidRPr="001C16AB">
        <w:t>a)</w:t>
      </w:r>
      <w:r w:rsidRPr="001C16AB">
        <w:tab/>
        <w:t>the &lt;session-type&gt; element set to a value of "prearranged";</w:t>
      </w:r>
    </w:p>
    <w:p w14:paraId="6214F5C7"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5925B958" w14:textId="77777777" w:rsidR="0087351F" w:rsidRPr="001C16AB" w:rsidRDefault="0087351F" w:rsidP="0087351F">
      <w:pPr>
        <w:pStyle w:val="B2"/>
      </w:pPr>
      <w:r w:rsidRPr="001C16AB">
        <w:t>c)</w:t>
      </w:r>
      <w:r w:rsidRPr="001C16AB">
        <w:tab/>
        <w:t>the &lt;mc</w:t>
      </w:r>
      <w:r w:rsidRPr="001C16AB">
        <w:rPr>
          <w:lang w:eastAsia="zh-CN"/>
        </w:rPr>
        <w:t>video</w:t>
      </w:r>
      <w:r w:rsidRPr="001C16AB">
        <w:t>-client-id&gt; element set to the MC</w:t>
      </w:r>
      <w:r w:rsidRPr="001C16AB">
        <w:rPr>
          <w:lang w:eastAsia="zh-CN"/>
        </w:rPr>
        <w:t>Video</w:t>
      </w:r>
      <w:r w:rsidRPr="001C16AB">
        <w:t xml:space="preserve"> client ID of the originating MC</w:t>
      </w:r>
      <w:r w:rsidRPr="001C16AB">
        <w:rPr>
          <w:lang w:eastAsia="zh-CN"/>
        </w:rPr>
        <w:t>Video</w:t>
      </w:r>
      <w:r w:rsidRPr="001C16AB">
        <w:t xml:space="preserve"> client; and</w:t>
      </w:r>
    </w:p>
    <w:p w14:paraId="17444DF2" w14:textId="77777777" w:rsidR="0087351F" w:rsidRPr="001C16AB" w:rsidRDefault="0087351F" w:rsidP="0087351F">
      <w:pPr>
        <w:pStyle w:val="NO"/>
      </w:pPr>
      <w:r w:rsidRPr="001C16AB">
        <w:t>NOTE 2:</w:t>
      </w:r>
      <w:r w:rsidRPr="001C16AB">
        <w:tab/>
        <w:t>The MC</w:t>
      </w:r>
      <w:r w:rsidRPr="001C16AB">
        <w:rPr>
          <w:lang w:eastAsia="zh-CN"/>
        </w:rPr>
        <w:t>Video</w:t>
      </w:r>
      <w:r w:rsidRPr="001C16AB">
        <w:t xml:space="preserve"> client does not include the MC</w:t>
      </w:r>
      <w:r w:rsidRPr="001C16AB">
        <w:rPr>
          <w:lang w:eastAsia="zh-CN"/>
        </w:rPr>
        <w:t>Video</w:t>
      </w:r>
      <w:r w:rsidRPr="001C16AB">
        <w:t xml:space="preserve"> ID of the originating MC</w:t>
      </w:r>
      <w:r w:rsidRPr="001C16AB">
        <w:rPr>
          <w:lang w:eastAsia="zh-CN"/>
        </w:rPr>
        <w:t>Video</w:t>
      </w:r>
      <w:r w:rsidRPr="001C16AB">
        <w:t xml:space="preserve"> user in the body, as this will be inserted into the body of the SIP INVITE request that is sent from the originating participating MC</w:t>
      </w:r>
      <w:r w:rsidRPr="001C16AB">
        <w:rPr>
          <w:lang w:eastAsia="zh-CN"/>
        </w:rPr>
        <w:t>Video</w:t>
      </w:r>
      <w:r w:rsidRPr="001C16AB">
        <w:t xml:space="preserve"> function.</w:t>
      </w:r>
    </w:p>
    <w:p w14:paraId="326F02C0" w14:textId="77777777" w:rsidR="0087351F" w:rsidRPr="001C16AB" w:rsidRDefault="0087351F" w:rsidP="0087351F">
      <w:pPr>
        <w:pStyle w:val="B2"/>
      </w:pPr>
      <w:r w:rsidRPr="001C16AB">
        <w:t>d)</w:t>
      </w:r>
      <w:r w:rsidRPr="001C16AB">
        <w:tab/>
        <w:t>if the group identity can be determined to be a TGI and if the MC</w:t>
      </w:r>
      <w:r w:rsidRPr="001C16AB">
        <w:rPr>
          <w:lang w:eastAsia="zh-CN"/>
        </w:rPr>
        <w:t>Video</w:t>
      </w:r>
      <w:r w:rsidRPr="001C16AB">
        <w:t xml:space="preserve"> client can associate the TGI with a MCVideo group ID, the &lt;associated-group-id&gt; element set to the MCVideo group ID;</w:t>
      </w:r>
    </w:p>
    <w:p w14:paraId="67C93E50" w14:textId="77777777" w:rsidR="0087351F" w:rsidRPr="001C16AB" w:rsidRDefault="0087351F" w:rsidP="0087351F">
      <w:pPr>
        <w:pStyle w:val="NO"/>
      </w:pPr>
      <w:r w:rsidRPr="001C16AB">
        <w:t>NOTE 3:</w:t>
      </w:r>
      <w:r w:rsidRPr="001C16AB">
        <w:tab/>
        <w:t>The text "can associate the TGI with a MC</w:t>
      </w:r>
      <w:r w:rsidRPr="001C16AB">
        <w:rPr>
          <w:lang w:eastAsia="zh-CN"/>
        </w:rPr>
        <w:t>Video</w:t>
      </w:r>
      <w:r w:rsidRPr="001C16AB">
        <w:t xml:space="preserve"> group ID" means that the MC</w:t>
      </w:r>
      <w:r w:rsidRPr="001C16AB">
        <w:rPr>
          <w:lang w:eastAsia="zh-CN"/>
        </w:rPr>
        <w:t>Video</w:t>
      </w:r>
      <w:r w:rsidRPr="001C16AB">
        <w:t xml:space="preserve"> client is able to determine that there is a constituent group of the temporary group that it is a member of.</w:t>
      </w:r>
    </w:p>
    <w:p w14:paraId="2E68769A" w14:textId="77777777" w:rsidR="0087351F" w:rsidRPr="001C16AB" w:rsidRDefault="0087351F" w:rsidP="0087351F">
      <w:pPr>
        <w:pStyle w:val="NO"/>
      </w:pPr>
      <w:r w:rsidRPr="001C16AB">
        <w:t>NOTE 4:</w:t>
      </w:r>
      <w:r w:rsidRPr="001C16AB">
        <w:tab/>
        <w:t>The MC</w:t>
      </w:r>
      <w:r w:rsidRPr="001C16AB">
        <w:rPr>
          <w:lang w:eastAsia="zh-CN"/>
        </w:rPr>
        <w:t>Video</w:t>
      </w:r>
      <w:r w:rsidRPr="001C16AB">
        <w:t xml:space="preserve"> client is informed about temporary groups and regrouping of MC</w:t>
      </w:r>
      <w:r w:rsidRPr="001C16AB">
        <w:rPr>
          <w:lang w:eastAsia="zh-CN"/>
        </w:rPr>
        <w:t>Video</w:t>
      </w:r>
      <w:r w:rsidRPr="001C16AB">
        <w:t xml:space="preserve"> groups that the user is a member of as specified in 3GPP TS 24.481 [</w:t>
      </w:r>
      <w:r w:rsidRPr="001C16AB">
        <w:rPr>
          <w:lang w:eastAsia="zh-CN"/>
        </w:rPr>
        <w:t>24</w:t>
      </w:r>
      <w:r w:rsidRPr="001C16AB">
        <w:t>].</w:t>
      </w:r>
    </w:p>
    <w:p w14:paraId="789ACF3A" w14:textId="77777777" w:rsidR="0087351F" w:rsidRPr="001C16AB" w:rsidRDefault="0087351F" w:rsidP="0087351F">
      <w:pPr>
        <w:pStyle w:val="NO"/>
      </w:pPr>
      <w:r w:rsidRPr="001C16AB">
        <w:t>NOTE 5:</w:t>
      </w:r>
      <w:r w:rsidRPr="001C16AB">
        <w:tab/>
        <w:t>If the MC</w:t>
      </w:r>
      <w:r w:rsidRPr="001C16AB">
        <w:rPr>
          <w:lang w:eastAsia="zh-CN"/>
        </w:rPr>
        <w:t>Video</w:t>
      </w:r>
      <w:r w:rsidRPr="001C16AB">
        <w:t xml:space="preserve"> user selected a TGI where there are several MC</w:t>
      </w:r>
      <w:r w:rsidRPr="001C16AB">
        <w:rPr>
          <w:lang w:eastAsia="zh-CN"/>
        </w:rPr>
        <w:t>Video</w:t>
      </w:r>
      <w:r w:rsidRPr="001C16AB">
        <w:t xml:space="preserve"> groups where the MC</w:t>
      </w:r>
      <w:r w:rsidRPr="001C16AB">
        <w:rPr>
          <w:lang w:eastAsia="zh-CN"/>
        </w:rPr>
        <w:t>Video</w:t>
      </w:r>
      <w:r w:rsidRPr="001C16AB">
        <w:t xml:space="preserve"> user is a member, the MC</w:t>
      </w:r>
      <w:r w:rsidRPr="001C16AB">
        <w:rPr>
          <w:lang w:eastAsia="zh-CN"/>
        </w:rPr>
        <w:t>Video</w:t>
      </w:r>
      <w:r w:rsidRPr="001C16AB">
        <w:t xml:space="preserve"> client selects one of those MC</w:t>
      </w:r>
      <w:r w:rsidRPr="001C16AB">
        <w:rPr>
          <w:lang w:eastAsia="zh-CN"/>
        </w:rPr>
        <w:t>Video</w:t>
      </w:r>
      <w:r w:rsidRPr="001C16AB">
        <w:t xml:space="preserve"> groups.</w:t>
      </w:r>
    </w:p>
    <w:p w14:paraId="660CE9BE" w14:textId="77777777" w:rsidR="0087351F" w:rsidRPr="001C16AB" w:rsidRDefault="0087351F" w:rsidP="0087351F">
      <w:pPr>
        <w:pStyle w:val="B1"/>
      </w:pPr>
      <w:r w:rsidRPr="001C16AB">
        <w:t>15)</w:t>
      </w:r>
      <w:r w:rsidRPr="001C16AB">
        <w:tab/>
        <w:t>shall include an SDP offer according to 3GPP TS 24.229 [</w:t>
      </w:r>
      <w:r w:rsidRPr="001C16AB">
        <w:rPr>
          <w:lang w:eastAsia="zh-CN"/>
        </w:rPr>
        <w:t>11</w:t>
      </w:r>
      <w:r w:rsidRPr="001C16AB">
        <w:t>] with the clarifications given in subclause </w:t>
      </w:r>
      <w:r w:rsidRPr="001C16AB">
        <w:rPr>
          <w:lang w:eastAsia="zh-CN"/>
        </w:rPr>
        <w:t>6.2.1</w:t>
      </w:r>
      <w:r w:rsidRPr="001C16AB">
        <w:t xml:space="preserve">; </w:t>
      </w:r>
    </w:p>
    <w:p w14:paraId="186FF9AA" w14:textId="77777777" w:rsidR="0087351F" w:rsidRPr="001C16AB" w:rsidRDefault="0087351F" w:rsidP="0087351F">
      <w:pPr>
        <w:pStyle w:val="B1"/>
      </w:pPr>
      <w:r w:rsidRPr="001C16AB">
        <w:t>16)</w:t>
      </w:r>
      <w:r w:rsidRPr="001C16AB">
        <w:tab/>
        <w:t>if an implicit transmission request is required, shall indicate this as specified in subclause 6.4; and</w:t>
      </w:r>
    </w:p>
    <w:p w14:paraId="1AC9A7DB" w14:textId="77777777" w:rsidR="0087351F" w:rsidRPr="001C16AB" w:rsidRDefault="0087351F" w:rsidP="0087351F">
      <w:pPr>
        <w:pStyle w:val="B1"/>
      </w:pPr>
      <w:r w:rsidRPr="001C16AB">
        <w:t>17)</w:t>
      </w:r>
      <w:r w:rsidRPr="001C16AB">
        <w:tab/>
        <w:t>shall send the SIP INVITE request towards the MCVideo server according to 3GPP TS 24.229 [</w:t>
      </w:r>
      <w:r w:rsidRPr="001C16AB">
        <w:rPr>
          <w:lang w:eastAsia="zh-CN"/>
        </w:rPr>
        <w:t>11</w:t>
      </w:r>
      <w:r w:rsidRPr="001C16AB">
        <w:t>].</w:t>
      </w:r>
    </w:p>
    <w:p w14:paraId="45393FC5" w14:textId="77777777" w:rsidR="0087351F" w:rsidRPr="001C16AB" w:rsidRDefault="0087351F" w:rsidP="0087351F">
      <w:r w:rsidRPr="001C16AB">
        <w:t>On receiving a SIP 2xx response to the SIP INVITE request, the MCVideo client:</w:t>
      </w:r>
    </w:p>
    <w:p w14:paraId="40503FC9" w14:textId="77777777" w:rsidR="0087351F" w:rsidRPr="001C16AB" w:rsidRDefault="0087351F" w:rsidP="0087351F">
      <w:pPr>
        <w:pStyle w:val="B1"/>
      </w:pPr>
      <w:r w:rsidRPr="001C16AB">
        <w:t>1)</w:t>
      </w:r>
      <w:r w:rsidRPr="001C16AB">
        <w:tab/>
        <w:t>shall interact with the user plane as specified in 3GPP TS 24.581 [5] ;</w:t>
      </w:r>
    </w:p>
    <w:p w14:paraId="61ABC5FA" w14:textId="77777777" w:rsidR="0087351F" w:rsidRPr="001C16AB" w:rsidRDefault="0087351F" w:rsidP="0087351F">
      <w:r w:rsidRPr="001C16AB">
        <w:t>[TS 24.281, clause 6.2.1]</w:t>
      </w:r>
    </w:p>
    <w:p w14:paraId="15D6FE5C" w14:textId="77777777" w:rsidR="0087351F" w:rsidRPr="001C16AB" w:rsidRDefault="0087351F" w:rsidP="0087351F">
      <w:r w:rsidRPr="001C16AB">
        <w:t xml:space="preserve">The SDP offer shall contain </w:t>
      </w:r>
      <w:r w:rsidRPr="001C16AB">
        <w:rPr>
          <w:lang w:eastAsia="zh-CN"/>
        </w:rPr>
        <w:t xml:space="preserve">two </w:t>
      </w:r>
      <w:r w:rsidRPr="001C16AB">
        <w:t>SDP media-level section</w:t>
      </w:r>
      <w:r w:rsidRPr="001C16AB">
        <w:rPr>
          <w:lang w:eastAsia="zh-CN"/>
        </w:rPr>
        <w:t>s</w:t>
      </w:r>
      <w:r w:rsidRPr="001C16AB">
        <w:t xml:space="preserve"> for MCVideo video media according to 3GPP TS 24.229 [11] and, if transmission control shall be used during the session, shall contain one SDP media-level section for a media- transmission control entity according to 3GPP TS 24.</w:t>
      </w:r>
      <w:r w:rsidRPr="001C16AB">
        <w:rPr>
          <w:lang w:eastAsia="zh-CN"/>
        </w:rPr>
        <w:t>581</w:t>
      </w:r>
      <w:r w:rsidRPr="001C16AB">
        <w:t> [5].</w:t>
      </w:r>
    </w:p>
    <w:p w14:paraId="73E8D088" w14:textId="77777777" w:rsidR="0087351F" w:rsidRPr="001C16AB" w:rsidRDefault="0087351F" w:rsidP="0087351F">
      <w:r w:rsidRPr="001C16AB">
        <w:t>When composing an SDP offer according to 3GPP TS 24.229 [11] the MCVideo client:</w:t>
      </w:r>
    </w:p>
    <w:p w14:paraId="4594EBB0" w14:textId="77777777" w:rsidR="0087351F" w:rsidRPr="001C16AB" w:rsidRDefault="0087351F" w:rsidP="0087351F">
      <w:pPr>
        <w:pStyle w:val="B1"/>
      </w:pPr>
      <w:r w:rsidRPr="001C16AB">
        <w:t>1)</w:t>
      </w:r>
      <w:r w:rsidRPr="001C16AB">
        <w:tab/>
        <w:t>shall set the IP address of the MCVideo client for the offered MCVideo video media stream and, if transmission</w:t>
      </w:r>
      <w:r w:rsidRPr="001C16AB">
        <w:rPr>
          <w:lang w:eastAsia="zh-CN"/>
        </w:rPr>
        <w:t xml:space="preserve"> </w:t>
      </w:r>
      <w:r w:rsidRPr="001C16AB">
        <w:t>control shall be used, for the offered media-transmission</w:t>
      </w:r>
      <w:r w:rsidRPr="001C16AB">
        <w:rPr>
          <w:lang w:eastAsia="zh-CN"/>
        </w:rPr>
        <w:t xml:space="preserve"> </w:t>
      </w:r>
      <w:r w:rsidRPr="001C16AB">
        <w:t>control entity;</w:t>
      </w:r>
    </w:p>
    <w:p w14:paraId="7D22A98F" w14:textId="77777777" w:rsidR="0087351F" w:rsidRPr="001C16AB" w:rsidRDefault="0087351F" w:rsidP="0087351F">
      <w:pPr>
        <w:pStyle w:val="NO"/>
      </w:pPr>
      <w:r w:rsidRPr="001C16AB">
        <w:t>NOTE:</w:t>
      </w:r>
      <w:r w:rsidRPr="001C16AB">
        <w:tab/>
        <w:t>If the MCVideo client is behind a NAT the IP address and port included in the SDP offer can be a different IP address and port than the actual IP address and port of the MCVideo client depending on the NAT traversal method used by the SIP/IP Core.</w:t>
      </w:r>
    </w:p>
    <w:p w14:paraId="35CFBEFF" w14:textId="77777777" w:rsidR="0087351F" w:rsidRPr="001C16AB" w:rsidRDefault="0087351F" w:rsidP="0087351F">
      <w:pPr>
        <w:pStyle w:val="B1"/>
      </w:pPr>
      <w:r w:rsidRPr="001C16AB">
        <w:t>2)</w:t>
      </w:r>
      <w:r w:rsidRPr="001C16AB">
        <w:tab/>
        <w:t>shall include an "m=audio" media-level section for the MCVideo media stream consisting of:</w:t>
      </w:r>
    </w:p>
    <w:p w14:paraId="7DDF13C6" w14:textId="77777777" w:rsidR="0087351F" w:rsidRPr="001C16AB" w:rsidRDefault="0087351F" w:rsidP="0087351F">
      <w:pPr>
        <w:pStyle w:val="B2"/>
      </w:pPr>
      <w:r w:rsidRPr="001C16AB">
        <w:t>a)</w:t>
      </w:r>
      <w:r w:rsidRPr="001C16AB">
        <w:tab/>
        <w:t>the port number for the media stream selected; and</w:t>
      </w:r>
    </w:p>
    <w:p w14:paraId="72069CA5" w14:textId="77777777" w:rsidR="0087351F" w:rsidRPr="001C16AB" w:rsidRDefault="0087351F" w:rsidP="0087351F">
      <w:pPr>
        <w:pStyle w:val="B2"/>
      </w:pPr>
      <w:r w:rsidRPr="001C16AB">
        <w:t>b)</w:t>
      </w:r>
      <w:r w:rsidRPr="001C16AB">
        <w:tab/>
        <w:t>the codec(s) and media parameters and attributes with the following clarification:</w:t>
      </w:r>
    </w:p>
    <w:p w14:paraId="02B460C1" w14:textId="77777777" w:rsidR="0087351F" w:rsidRPr="001C16AB" w:rsidRDefault="0087351F" w:rsidP="0087351F">
      <w:pPr>
        <w:pStyle w:val="B3"/>
      </w:pPr>
      <w:r w:rsidRPr="001C16AB">
        <w:t>i)</w:t>
      </w:r>
      <w:r w:rsidRPr="001C16AB">
        <w:tab/>
        <w:t>if the MCVideo client is initiating a call to a group identity;</w:t>
      </w:r>
    </w:p>
    <w:p w14:paraId="5CF07480" w14:textId="77777777" w:rsidR="0087351F" w:rsidRPr="001C16AB" w:rsidRDefault="0087351F" w:rsidP="0087351F">
      <w:pPr>
        <w:pStyle w:val="B3"/>
      </w:pPr>
      <w:r w:rsidRPr="001C16AB">
        <w:t>ii)</w:t>
      </w:r>
      <w:r w:rsidRPr="001C16AB">
        <w:tab/>
        <w:t>if the &lt;preferred-voice-encodings&gt; element is present in the group document retrieved by the group management client as specified in 3GPP TS 24.481 [24] containing an &lt;encoding&gt; element with a "name" attribute; and</w:t>
      </w:r>
    </w:p>
    <w:p w14:paraId="0FB228AC" w14:textId="77777777" w:rsidR="0087351F" w:rsidRPr="001C16AB" w:rsidRDefault="0087351F" w:rsidP="0087351F">
      <w:pPr>
        <w:pStyle w:val="B3"/>
      </w:pPr>
      <w:r w:rsidRPr="001C16AB">
        <w:t>iii)</w:t>
      </w:r>
      <w:r w:rsidRPr="001C16AB">
        <w:tab/>
        <w:t>if the MCVideo client supports the encoding name indicated in the value of the "name" attribute;</w:t>
      </w:r>
    </w:p>
    <w:p w14:paraId="40CF149E" w14:textId="77777777" w:rsidR="0087351F" w:rsidRPr="001C16AB" w:rsidRDefault="0087351F" w:rsidP="0087351F">
      <w:pPr>
        <w:pStyle w:val="B3"/>
      </w:pPr>
      <w:r w:rsidRPr="001C16AB">
        <w:t>then the MCVideo client:</w:t>
      </w:r>
    </w:p>
    <w:p w14:paraId="6356CBD6" w14:textId="77777777" w:rsidR="0087351F" w:rsidRPr="001C16AB" w:rsidRDefault="0087351F" w:rsidP="0087351F">
      <w:pPr>
        <w:pStyle w:val="B3"/>
      </w:pPr>
      <w:r w:rsidRPr="001C16AB">
        <w:lastRenderedPageBreak/>
        <w:t>i)</w:t>
      </w:r>
      <w:r w:rsidRPr="001C16AB">
        <w:tab/>
        <w:t>shall insert the value of the "name" attribute in the &lt;encoding name&gt; field of the "a=rtpmap" attribute as defined in IETF RFC 4566 [2]; and</w:t>
      </w:r>
    </w:p>
    <w:p w14:paraId="13D6B3CD" w14:textId="77777777" w:rsidR="0087351F" w:rsidRPr="001C16AB" w:rsidRDefault="0087351F" w:rsidP="0087351F">
      <w:pPr>
        <w:pStyle w:val="B2"/>
        <w:rPr>
          <w:lang w:eastAsia="zh-CN"/>
        </w:rPr>
      </w:pPr>
      <w:r w:rsidRPr="001C16AB">
        <w:t>c)</w:t>
      </w:r>
      <w:r w:rsidRPr="001C16AB">
        <w:tab/>
        <w:t>"i=" field set to "</w:t>
      </w:r>
      <w:r w:rsidRPr="001C16AB">
        <w:rPr>
          <w:lang w:eastAsia="zh-CN"/>
        </w:rPr>
        <w:t xml:space="preserve">audio </w:t>
      </w:r>
      <w:r w:rsidRPr="001C16AB">
        <w:t>component of MCVideo" according to 3GPP TS 24.229 [11];</w:t>
      </w:r>
    </w:p>
    <w:p w14:paraId="2EBC77E5" w14:textId="77777777" w:rsidR="0087351F" w:rsidRPr="001C16AB" w:rsidRDefault="0087351F" w:rsidP="0087351F">
      <w:pPr>
        <w:pStyle w:val="B1"/>
      </w:pPr>
      <w:r w:rsidRPr="001C16AB">
        <w:rPr>
          <w:lang w:eastAsia="zh-CN"/>
        </w:rPr>
        <w:t>3</w:t>
      </w:r>
      <w:r w:rsidRPr="001C16AB">
        <w:t>)</w:t>
      </w:r>
      <w:r w:rsidRPr="001C16AB">
        <w:tab/>
        <w:t>shall include an "m=</w:t>
      </w:r>
      <w:r w:rsidRPr="001C16AB">
        <w:rPr>
          <w:lang w:eastAsia="zh-CN"/>
        </w:rPr>
        <w:t>video</w:t>
      </w:r>
      <w:r w:rsidRPr="001C16AB">
        <w:t>" media-level section for the MC</w:t>
      </w:r>
      <w:r w:rsidRPr="001C16AB">
        <w:rPr>
          <w:lang w:eastAsia="zh-CN"/>
        </w:rPr>
        <w:t>Video</w:t>
      </w:r>
      <w:r w:rsidRPr="001C16AB">
        <w:t xml:space="preserve"> media stream consisting of:</w:t>
      </w:r>
    </w:p>
    <w:p w14:paraId="0F505D6B" w14:textId="77777777" w:rsidR="0087351F" w:rsidRPr="001C16AB" w:rsidRDefault="0087351F" w:rsidP="0087351F">
      <w:pPr>
        <w:pStyle w:val="B2"/>
      </w:pPr>
      <w:r w:rsidRPr="001C16AB">
        <w:t>a)</w:t>
      </w:r>
      <w:r w:rsidRPr="001C16AB">
        <w:tab/>
        <w:t>the port number for the media stream selected; and</w:t>
      </w:r>
    </w:p>
    <w:p w14:paraId="191C8174" w14:textId="77777777" w:rsidR="0087351F" w:rsidRPr="001C16AB" w:rsidRDefault="0087351F" w:rsidP="0087351F">
      <w:pPr>
        <w:pStyle w:val="B2"/>
      </w:pPr>
      <w:r w:rsidRPr="001C16AB">
        <w:t>b)</w:t>
      </w:r>
      <w:r w:rsidRPr="001C16AB">
        <w:tab/>
        <w:t>the codec(s) and media parameters and attributes with the following clarification:</w:t>
      </w:r>
    </w:p>
    <w:p w14:paraId="759EFFBA" w14:textId="77777777" w:rsidR="0087351F" w:rsidRPr="001C16AB" w:rsidRDefault="0087351F" w:rsidP="0087351F">
      <w:pPr>
        <w:pStyle w:val="B3"/>
      </w:pPr>
      <w:r w:rsidRPr="001C16AB">
        <w:t>i)</w:t>
      </w:r>
      <w:r w:rsidRPr="001C16AB">
        <w:tab/>
        <w:t>if the MC</w:t>
      </w:r>
      <w:r w:rsidRPr="001C16AB">
        <w:rPr>
          <w:lang w:eastAsia="zh-CN"/>
        </w:rPr>
        <w:t>Video</w:t>
      </w:r>
      <w:r w:rsidRPr="001C16AB">
        <w:t xml:space="preserve"> client is initiating a call to a group identity;</w:t>
      </w:r>
    </w:p>
    <w:p w14:paraId="6FC57270" w14:textId="77777777" w:rsidR="0087351F" w:rsidRPr="001C16AB" w:rsidRDefault="0087351F" w:rsidP="0087351F">
      <w:pPr>
        <w:pStyle w:val="B3"/>
      </w:pPr>
      <w:r w:rsidRPr="001C16AB">
        <w:t>ii)</w:t>
      </w:r>
      <w:r w:rsidRPr="001C16AB">
        <w:tab/>
        <w:t>if the &lt;preferred-v</w:t>
      </w:r>
      <w:r w:rsidRPr="001C16AB">
        <w:rPr>
          <w:lang w:eastAsia="zh-CN"/>
        </w:rPr>
        <w:t>ideo</w:t>
      </w:r>
      <w:r w:rsidRPr="001C16AB">
        <w:t>-encodings&gt; element is present in the group document retrieved by the group management client as specified in 3GPP TS 24.</w:t>
      </w:r>
      <w:r w:rsidRPr="001C16AB">
        <w:rPr>
          <w:lang w:eastAsia="zh-CN"/>
        </w:rPr>
        <w:t>4</w:t>
      </w:r>
      <w:r w:rsidRPr="001C16AB">
        <w:t>81 [24] containing an &lt;encoding&gt; element with a "name" attribute; and</w:t>
      </w:r>
    </w:p>
    <w:p w14:paraId="04C413E0" w14:textId="77777777" w:rsidR="0087351F" w:rsidRPr="001C16AB" w:rsidRDefault="0087351F" w:rsidP="0087351F">
      <w:pPr>
        <w:pStyle w:val="B3"/>
      </w:pPr>
      <w:r w:rsidRPr="001C16AB">
        <w:t>iii)</w:t>
      </w:r>
      <w:r w:rsidRPr="001C16AB">
        <w:tab/>
        <w:t>if the MCVideo client supports the encoding name indicated in the value of the "name" attribute;</w:t>
      </w:r>
    </w:p>
    <w:p w14:paraId="713B1C1D" w14:textId="77777777" w:rsidR="0087351F" w:rsidRPr="001C16AB" w:rsidRDefault="0087351F" w:rsidP="0087351F">
      <w:pPr>
        <w:pStyle w:val="B3"/>
      </w:pPr>
      <w:r w:rsidRPr="001C16AB">
        <w:t>then the MCVideo client:</w:t>
      </w:r>
    </w:p>
    <w:p w14:paraId="03B27708" w14:textId="77777777" w:rsidR="0087351F" w:rsidRPr="001C16AB" w:rsidRDefault="0087351F" w:rsidP="0087351F">
      <w:pPr>
        <w:pStyle w:val="B3"/>
      </w:pPr>
      <w:r w:rsidRPr="001C16AB">
        <w:t>i)</w:t>
      </w:r>
      <w:r w:rsidRPr="001C16AB">
        <w:tab/>
        <w:t>shall insert the value of the "name" attribute in the &lt;encoding name&gt; field of the "a=rtpmap" attribute as defined in IETF RFC 4566 [2]; and</w:t>
      </w:r>
    </w:p>
    <w:p w14:paraId="708D0FFF" w14:textId="77777777" w:rsidR="0087351F" w:rsidRPr="001C16AB" w:rsidRDefault="0087351F" w:rsidP="0087351F">
      <w:pPr>
        <w:pStyle w:val="B2"/>
        <w:rPr>
          <w:lang w:eastAsia="zh-CN"/>
        </w:rPr>
      </w:pPr>
      <w:r w:rsidRPr="001C16AB">
        <w:t>c)</w:t>
      </w:r>
      <w:r w:rsidRPr="001C16AB">
        <w:tab/>
        <w:t>"i=" field set to "</w:t>
      </w:r>
      <w:r w:rsidRPr="001C16AB">
        <w:rPr>
          <w:lang w:eastAsia="zh-CN"/>
        </w:rPr>
        <w:t>video component of MCVideo</w:t>
      </w:r>
      <w:r w:rsidRPr="001C16AB">
        <w:t>" according to 3GPP TS 24.229 [11];</w:t>
      </w:r>
    </w:p>
    <w:p w14:paraId="6EAB9C46" w14:textId="77777777" w:rsidR="0087351F" w:rsidRPr="001C16AB" w:rsidRDefault="0087351F" w:rsidP="0087351F">
      <w:pPr>
        <w:pStyle w:val="B1"/>
      </w:pPr>
      <w:r w:rsidRPr="001C16AB">
        <w:rPr>
          <w:lang w:eastAsia="zh-CN"/>
        </w:rPr>
        <w:t>4</w:t>
      </w:r>
      <w:r w:rsidRPr="001C16AB">
        <w:t>)</w:t>
      </w:r>
      <w:r w:rsidRPr="001C16AB">
        <w:tab/>
        <w:t>if transmission control shall be used during the session, shall include an "m=application" media-level section as specified in 3GPP TS 24.581 [5] clause 12 for a media-transmission control entity, consisting of:</w:t>
      </w:r>
    </w:p>
    <w:p w14:paraId="48972656" w14:textId="77777777" w:rsidR="0087351F" w:rsidRPr="001C16AB" w:rsidRDefault="0087351F" w:rsidP="0087351F">
      <w:pPr>
        <w:pStyle w:val="B2"/>
      </w:pPr>
      <w:r w:rsidRPr="001C16AB">
        <w:t>a)</w:t>
      </w:r>
      <w:r w:rsidRPr="001C16AB">
        <w:tab/>
        <w:t>the port number for the media-transmission control entity selected as specified in 3GPP TS 24.581 [5]; and</w:t>
      </w:r>
    </w:p>
    <w:p w14:paraId="69A68349" w14:textId="77777777" w:rsidR="0087351F" w:rsidRPr="001C16AB" w:rsidRDefault="0087351F" w:rsidP="0087351F">
      <w:pPr>
        <w:pStyle w:val="B2"/>
      </w:pPr>
      <w:r w:rsidRPr="001C16AB">
        <w:t>b)</w:t>
      </w:r>
      <w:r w:rsidRPr="001C16AB">
        <w:tab/>
        <w:t>the 'fmtp' attributes as specified in 3GPP TS 24.581 [5] clause 14; and</w:t>
      </w:r>
    </w:p>
    <w:p w14:paraId="340783C0" w14:textId="77777777" w:rsidR="0087351F" w:rsidRPr="001C16AB" w:rsidRDefault="0087351F" w:rsidP="0087351F">
      <w:pPr>
        <w:pStyle w:val="B1"/>
      </w:pPr>
      <w:r w:rsidRPr="001C16AB">
        <w:rPr>
          <w:lang w:eastAsia="zh-CN"/>
        </w:rPr>
        <w:t>5</w:t>
      </w:r>
      <w:r w:rsidRPr="001C16AB">
        <w:t>)</w:t>
      </w:r>
      <w:r w:rsidRPr="001C16AB">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1F563CBC" w14:textId="77777777" w:rsidR="0087351F" w:rsidRPr="001C16AB" w:rsidRDefault="0087351F" w:rsidP="0087351F">
      <w:r w:rsidRPr="001C16AB">
        <w:t>[TS 24.281, clause 6.4]</w:t>
      </w:r>
    </w:p>
    <w:p w14:paraId="4A64C5EC" w14:textId="77777777" w:rsidR="0087351F" w:rsidRPr="001C16AB" w:rsidRDefault="0087351F" w:rsidP="0087351F">
      <w:r w:rsidRPr="001C16AB">
        <w:t>An initial SIP INVITE request fulfilling the following criteria shall be regarded by the MCVideo server as an implicit transmit media request by the originating MCVideo client when the MCVideo client:</w:t>
      </w:r>
    </w:p>
    <w:p w14:paraId="1709CF78" w14:textId="77777777" w:rsidR="0087351F" w:rsidRPr="001C16AB" w:rsidRDefault="0087351F" w:rsidP="0087351F">
      <w:pPr>
        <w:pStyle w:val="B1"/>
      </w:pPr>
      <w:r w:rsidRPr="001C16AB">
        <w:t>1)</w:t>
      </w:r>
      <w:r w:rsidRPr="001C16AB">
        <w:tab/>
        <w:t>initiates an MCVideo session; and</w:t>
      </w:r>
    </w:p>
    <w:p w14:paraId="6E68F52C" w14:textId="77777777" w:rsidR="0087351F" w:rsidRPr="001C16AB" w:rsidRDefault="0087351F" w:rsidP="0087351F">
      <w:pPr>
        <w:pStyle w:val="B1"/>
      </w:pPr>
      <w:r w:rsidRPr="001C16AB">
        <w:t>2)</w:t>
      </w:r>
      <w:r w:rsidRPr="001C16AB">
        <w:tab/>
        <w:t>includes the "mc_implicit_request" 'fmtp' attribute in the associated UDP stream for the transmission control in the SDP offer/answer as specified in 3GPP TS 24.581 [5] clause 12.</w:t>
      </w:r>
    </w:p>
    <w:p w14:paraId="4B929D3C" w14:textId="77777777" w:rsidR="0087351F" w:rsidRPr="001C16AB" w:rsidRDefault="0087351F" w:rsidP="0087351F">
      <w:r w:rsidRPr="001C16AB">
        <w:t>A SIP re-INVITE request fulfilling the following criteria shall be regarded by the MCVideo server as an implicit transmit media request when the MCVideo client:</w:t>
      </w:r>
    </w:p>
    <w:p w14:paraId="52A6D133" w14:textId="77777777" w:rsidR="0087351F" w:rsidRPr="001C16AB" w:rsidRDefault="0087351F" w:rsidP="0087351F">
      <w:pPr>
        <w:pStyle w:val="B1"/>
      </w:pPr>
      <w:r w:rsidRPr="001C16AB">
        <w:t>1)</w:t>
      </w:r>
      <w:r w:rsidRPr="001C16AB">
        <w:tab/>
        <w:t>performs an upgrade of:</w:t>
      </w:r>
    </w:p>
    <w:p w14:paraId="64B47987" w14:textId="77777777" w:rsidR="0087351F" w:rsidRPr="001C16AB" w:rsidRDefault="0087351F" w:rsidP="0087351F">
      <w:pPr>
        <w:pStyle w:val="B2"/>
      </w:pPr>
      <w:r w:rsidRPr="001C16AB">
        <w:t>a)</w:t>
      </w:r>
      <w:r w:rsidRPr="001C16AB">
        <w:tab/>
        <w:t>an MCVideo group call to an emergency MCVideo group call;</w:t>
      </w:r>
    </w:p>
    <w:p w14:paraId="7AA70E60" w14:textId="77777777" w:rsidR="0087351F" w:rsidRPr="001C16AB" w:rsidRDefault="0087351F" w:rsidP="0087351F">
      <w:pPr>
        <w:pStyle w:val="B2"/>
      </w:pPr>
      <w:r w:rsidRPr="001C16AB">
        <w:t>b)</w:t>
      </w:r>
      <w:r w:rsidRPr="001C16AB">
        <w:tab/>
        <w:t>an MCVideo group call to an imminent peril MCVideo group call; and</w:t>
      </w:r>
    </w:p>
    <w:p w14:paraId="75DF6D03" w14:textId="77777777" w:rsidR="0087351F" w:rsidRPr="001C16AB" w:rsidRDefault="0087351F" w:rsidP="0087351F">
      <w:pPr>
        <w:pStyle w:val="B1"/>
      </w:pPr>
      <w:r w:rsidRPr="001C16AB">
        <w:t>2)</w:t>
      </w:r>
      <w:r w:rsidRPr="001C16AB">
        <w:tab/>
        <w:t>includes the "mc_implicit_request" 'fmtp' attribute in the associated UDP stream for the transmission control in the SDP offer/answer as specified in 3GPP TS 24.581 [5] clause 12.</w:t>
      </w:r>
    </w:p>
    <w:p w14:paraId="1765FAE9" w14:textId="77777777" w:rsidR="0087351F" w:rsidRPr="001C16AB" w:rsidRDefault="0087351F" w:rsidP="0087351F">
      <w:r w:rsidRPr="001C16AB">
        <w:t>In all other cases the SIP (re-)INVITE request shall be regarded as received without an implicit transmit media request.</w:t>
      </w:r>
    </w:p>
    <w:p w14:paraId="3E5788FF" w14:textId="77777777" w:rsidR="0087351F" w:rsidRPr="001C16AB" w:rsidRDefault="0087351F" w:rsidP="0087351F">
      <w:r w:rsidRPr="001C16AB">
        <w:t>[TS 24.581, clause 6.2.1]</w:t>
      </w:r>
    </w:p>
    <w:p w14:paraId="3F2F7BFF" w14:textId="77777777" w:rsidR="0087351F" w:rsidRPr="001C16AB" w:rsidRDefault="0087351F" w:rsidP="0087351F">
      <w:r w:rsidRPr="001C16AB">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BB4CBEB" w14:textId="77777777" w:rsidR="0087351F" w:rsidRPr="001C16AB" w:rsidRDefault="0087351F" w:rsidP="0087351F">
      <w:r w:rsidRPr="001C16AB">
        <w:lastRenderedPageBreak/>
        <w:t>The SIP INVITE request sent by the application and signalling plane:</w:t>
      </w:r>
    </w:p>
    <w:p w14:paraId="01FFA787" w14:textId="77777777" w:rsidR="0087351F" w:rsidRPr="001C16AB" w:rsidRDefault="0087351F" w:rsidP="0087351F">
      <w:pPr>
        <w:pStyle w:val="B1"/>
      </w:pPr>
      <w:r w:rsidRPr="001C16AB">
        <w:t>1.</w:t>
      </w:r>
      <w:r w:rsidRPr="001C16AB">
        <w:tab/>
        <w:t>shall be regarded an implicit Transmission request when an implicit Transmission request is negotiated; and</w:t>
      </w:r>
    </w:p>
    <w:p w14:paraId="47CA9F83" w14:textId="77777777" w:rsidR="0087351F" w:rsidRPr="001C16AB" w:rsidRDefault="0087351F" w:rsidP="0087351F">
      <w:pPr>
        <w:pStyle w:val="B1"/>
      </w:pPr>
      <w:r w:rsidRPr="001C16AB">
        <w:t>2.</w:t>
      </w:r>
      <w:r w:rsidRPr="001C16AB">
        <w:tab/>
        <w:t>shall not be regarded as an implicit Transmission request in case of a rejoin to an already on-going group call.</w:t>
      </w:r>
    </w:p>
    <w:p w14:paraId="43564AA5" w14:textId="77777777" w:rsidR="0087351F" w:rsidRPr="001C16AB" w:rsidRDefault="0087351F" w:rsidP="0087351F">
      <w:pPr>
        <w:pStyle w:val="NO"/>
      </w:pPr>
      <w:r w:rsidRPr="001C16AB">
        <w:t>NOTE:</w:t>
      </w:r>
      <w:r w:rsidRPr="001C16AB">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607A758E" w14:textId="77777777" w:rsidR="0087351F" w:rsidRPr="001C16AB" w:rsidRDefault="0087351F" w:rsidP="0087351F">
      <w:r w:rsidRPr="001C16AB">
        <w:t>[TS 24.581, clause 6.2.2]</w:t>
      </w:r>
    </w:p>
    <w:p w14:paraId="54FCABB7" w14:textId="77777777" w:rsidR="0087351F" w:rsidRPr="001C16AB" w:rsidRDefault="0087351F" w:rsidP="0087351F">
      <w:r w:rsidRPr="001C16AB">
        <w:t>The MCVideo call release (whether it is initiated by the transmission participant or transmission control server) is a two-step procedure.</w:t>
      </w:r>
    </w:p>
    <w:p w14:paraId="7C54713B" w14:textId="77777777" w:rsidR="0087351F" w:rsidRPr="001C16AB" w:rsidRDefault="0087351F" w:rsidP="0087351F">
      <w:pPr>
        <w:pStyle w:val="B1"/>
        <w:ind w:left="1136" w:hanging="852"/>
        <w:rPr>
          <w:rFonts w:eastAsia="Malgun Gothic"/>
        </w:rPr>
      </w:pPr>
      <w:r w:rsidRPr="001C16AB">
        <w:rPr>
          <w:rFonts w:eastAsia="Malgun Gothic"/>
        </w:rPr>
        <w:t>Step 1</w:t>
      </w:r>
      <w:r w:rsidRPr="001C16AB">
        <w:rPr>
          <w:rFonts w:eastAsia="Malgun Gothic"/>
        </w:rPr>
        <w:tab/>
        <w:t>The transmission participant stops sending transmission control and reception control messages and the MCVideo client stops sending and receiving RTP media packets.</w:t>
      </w:r>
    </w:p>
    <w:p w14:paraId="4E88D7E6" w14:textId="77777777" w:rsidR="0087351F" w:rsidRPr="001C16AB" w:rsidRDefault="0087351F" w:rsidP="0087351F">
      <w:pPr>
        <w:pStyle w:val="B1"/>
        <w:ind w:left="1136" w:hanging="852"/>
        <w:rPr>
          <w:rFonts w:eastAsia="Malgun Gothic"/>
        </w:rPr>
      </w:pPr>
      <w:r w:rsidRPr="001C16AB">
        <w:rPr>
          <w:rFonts w:eastAsia="Malgun Gothic"/>
        </w:rPr>
        <w:t>Step 2</w:t>
      </w:r>
      <w:r w:rsidRPr="001C16AB">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72CF68F2" w14:textId="77777777" w:rsidR="0087351F" w:rsidRPr="001C16AB" w:rsidRDefault="0087351F" w:rsidP="0087351F">
      <w:r w:rsidRPr="001C16AB">
        <w:t>The user plane can initiate the release step 1, but the application and signalling plane always initiates the release step 2.</w:t>
      </w:r>
    </w:p>
    <w:p w14:paraId="19F9F651" w14:textId="77777777" w:rsidR="0087351F" w:rsidRPr="001C16AB" w:rsidRDefault="0087351F" w:rsidP="0087351F">
      <w:r w:rsidRPr="001C16AB">
        <w:t>[TS 24.581, clause 12.1.2.1]</w:t>
      </w:r>
    </w:p>
    <w:p w14:paraId="256B3235" w14:textId="77777777" w:rsidR="0087351F" w:rsidRPr="001C16AB" w:rsidRDefault="0087351F" w:rsidP="0087351F">
      <w:r w:rsidRPr="001C16AB">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1C71D83F" w14:textId="77777777" w:rsidR="0087351F" w:rsidRPr="001C16AB" w:rsidRDefault="0087351F" w:rsidP="0087351F">
      <w:r w:rsidRPr="001C16AB">
        <w:t>[TS 24.581, clause 12.1.2.2]</w:t>
      </w:r>
    </w:p>
    <w:p w14:paraId="5681BD2E" w14:textId="77777777" w:rsidR="0087351F" w:rsidRPr="001C16AB" w:rsidRDefault="0087351F" w:rsidP="0087351F">
      <w:r w:rsidRPr="001C16AB">
        <w:t>In an SDP offer and answer, the "mc_queueing" fmtp attribute is used to indicate support of the Transmission Request message queueing mechanism, as defined in the present specification.</w:t>
      </w:r>
    </w:p>
    <w:p w14:paraId="4A4374D0" w14:textId="77777777" w:rsidR="0087351F" w:rsidRPr="001C16AB" w:rsidRDefault="0087351F" w:rsidP="0087351F">
      <w:r w:rsidRPr="001C16AB">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18E52702" w14:textId="77777777" w:rsidR="0087351F" w:rsidRPr="001C16AB" w:rsidRDefault="0087351F" w:rsidP="0087351F">
      <w:pPr>
        <w:pStyle w:val="NO"/>
      </w:pPr>
      <w:r w:rsidRPr="001C16AB">
        <w:t>NOTE 1:</w:t>
      </w:r>
      <w:r w:rsidRPr="001C16AB">
        <w:tab/>
        <w:t>If the "mc_priority" fmtp attribute is not used within an SDP offer or answer, a default priority value is assumed.</w:t>
      </w:r>
    </w:p>
    <w:p w14:paraId="2A162A3B" w14:textId="77777777" w:rsidR="0087351F" w:rsidRPr="001C16AB" w:rsidRDefault="0087351F" w:rsidP="0087351F">
      <w:r w:rsidRPr="001C16AB">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2F5EDD3F" w14:textId="77777777" w:rsidR="0087351F" w:rsidRPr="001C16AB" w:rsidRDefault="0087351F" w:rsidP="0087351F">
      <w:pPr>
        <w:pStyle w:val="NO"/>
      </w:pPr>
      <w:r w:rsidRPr="001C16AB">
        <w:t>NOTE 2:</w:t>
      </w:r>
      <w:r w:rsidRPr="001C16AB">
        <w:tab/>
        <w:t>If the "mc_reception_priority" fmtp attribute is not used within an SDP offer or answer, a default reception priority value is assumed.</w:t>
      </w:r>
    </w:p>
    <w:p w14:paraId="655A7C1F" w14:textId="77777777" w:rsidR="0087351F" w:rsidRPr="001C16AB" w:rsidRDefault="0087351F" w:rsidP="0087351F">
      <w:r w:rsidRPr="001C16AB">
        <w:t>In an SDP offer, the "mc_granted" fmtp attribute parameter indicates that the offerer supports the procedure where the answerer indicates, using the fmtp attribute in the associated SDP answer, that the permission to transmit has been granted to the offerer.</w:t>
      </w:r>
    </w:p>
    <w:p w14:paraId="5B58A0FA" w14:textId="77777777" w:rsidR="0087351F" w:rsidRPr="001C16AB" w:rsidRDefault="0087351F" w:rsidP="0087351F">
      <w:pPr>
        <w:pStyle w:val="NO"/>
      </w:pPr>
      <w:r w:rsidRPr="001C16AB">
        <w:t>NOTE 3:</w:t>
      </w:r>
      <w:r w:rsidRPr="001C16AB">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224905A" w14:textId="77777777" w:rsidR="0087351F" w:rsidRPr="001C16AB" w:rsidRDefault="0087351F" w:rsidP="0087351F">
      <w:pPr>
        <w:pStyle w:val="NO"/>
      </w:pPr>
      <w:r w:rsidRPr="001C16AB">
        <w:lastRenderedPageBreak/>
        <w:t>NOTE 4:</w:t>
      </w:r>
      <w:r w:rsidRPr="001C16AB">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7FC2BE5C" w14:textId="77777777" w:rsidR="0087351F" w:rsidRPr="001C16AB" w:rsidRDefault="0087351F" w:rsidP="0087351F">
      <w:r w:rsidRPr="001C16AB">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6D0DBE63" w14:textId="77777777" w:rsidR="0087351F" w:rsidRPr="001C16AB" w:rsidRDefault="0087351F" w:rsidP="0087351F">
      <w:pPr>
        <w:pStyle w:val="NO"/>
      </w:pPr>
      <w:r w:rsidRPr="001C16AB">
        <w:t>NOTE 5:</w:t>
      </w:r>
      <w:r w:rsidRPr="001C16AB">
        <w:tab/>
        <w:t>The usage of the "mc_implicit_request" fmtp attribute in an SDP answer does not mean that the answerer has granted the permission to Transmission to the offerer, only that the answerer has accepted the implicit Transmission Request.</w:t>
      </w:r>
    </w:p>
    <w:p w14:paraId="434DDC9E" w14:textId="77777777" w:rsidR="0087351F" w:rsidRPr="001C16AB" w:rsidRDefault="0087351F" w:rsidP="0087351F">
      <w:r w:rsidRPr="001C16AB">
        <w:t>[TS 24.581, clause 14.2.1]</w:t>
      </w:r>
    </w:p>
    <w:p w14:paraId="1D156E98" w14:textId="77777777" w:rsidR="0087351F" w:rsidRPr="001C16AB" w:rsidRDefault="0087351F" w:rsidP="0087351F">
      <w:r w:rsidRPr="001C16AB">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5A4084D9" w14:textId="77777777" w:rsidR="0087351F" w:rsidRPr="001C16AB" w:rsidRDefault="0087351F" w:rsidP="0087351F">
      <w:pPr>
        <w:pStyle w:val="NO"/>
      </w:pPr>
      <w:r w:rsidRPr="001C16AB">
        <w:t>NOTE:</w:t>
      </w:r>
      <w:r w:rsidRPr="001C16AB">
        <w:tab/>
        <w:t>"Initial offer" refers to the offer when the media plane control channel is initially negotiated. It might, or might not, be the initial offer within the session.</w:t>
      </w:r>
    </w:p>
    <w:p w14:paraId="78356B8B" w14:textId="77777777" w:rsidR="0087351F" w:rsidRPr="001C16AB" w:rsidRDefault="0087351F" w:rsidP="0087351F">
      <w:r w:rsidRPr="001C16AB">
        <w:t xml:space="preserve"> [TS 24.581, clause 14.2.4]</w:t>
      </w:r>
    </w:p>
    <w:p w14:paraId="346BB739" w14:textId="77777777" w:rsidR="0087351F" w:rsidRPr="001C16AB" w:rsidRDefault="0087351F" w:rsidP="0087351F">
      <w:pPr>
        <w:rPr>
          <w:lang w:eastAsia="x-none"/>
        </w:rPr>
      </w:pPr>
      <w:r w:rsidRPr="001C16AB">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360C5C6" w14:textId="77777777" w:rsidR="0087351F" w:rsidRPr="001C16AB" w:rsidRDefault="0087351F" w:rsidP="0087351F">
      <w:r w:rsidRPr="001C16AB">
        <w:t>[TS 24.581, clause 14.2.5]</w:t>
      </w:r>
    </w:p>
    <w:p w14:paraId="528FFC05" w14:textId="77777777" w:rsidR="0087351F" w:rsidRPr="001C16AB" w:rsidRDefault="0087351F" w:rsidP="0087351F">
      <w:pPr>
        <w:rPr>
          <w:lang w:eastAsia="x-none"/>
        </w:rPr>
      </w:pPr>
      <w:r w:rsidRPr="001C16AB">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78C42368" w14:textId="77777777" w:rsidR="0087351F" w:rsidRPr="001C16AB" w:rsidRDefault="0087351F" w:rsidP="0087351F">
      <w:pPr>
        <w:pStyle w:val="H6"/>
      </w:pPr>
      <w:r w:rsidRPr="001C16AB">
        <w:t>6.1.1.3.3</w:t>
      </w:r>
      <w:r w:rsidRPr="001C16AB">
        <w:tab/>
        <w:t>Test description</w:t>
      </w:r>
    </w:p>
    <w:p w14:paraId="178F3396" w14:textId="77777777" w:rsidR="0087351F" w:rsidRPr="001C16AB" w:rsidRDefault="0087351F" w:rsidP="0087351F">
      <w:pPr>
        <w:pStyle w:val="H6"/>
      </w:pPr>
      <w:r w:rsidRPr="001C16AB">
        <w:t>6.1.1.3.3.1</w:t>
      </w:r>
      <w:r w:rsidRPr="001C16AB">
        <w:tab/>
        <w:t>Pre-test conditions</w:t>
      </w:r>
    </w:p>
    <w:p w14:paraId="6BBABD0F" w14:textId="77777777" w:rsidR="0087351F" w:rsidRPr="001C16AB" w:rsidRDefault="0087351F" w:rsidP="0087351F">
      <w:pPr>
        <w:pStyle w:val="H6"/>
      </w:pPr>
      <w:r w:rsidRPr="001C16AB">
        <w:t>System Simulator:</w:t>
      </w:r>
    </w:p>
    <w:p w14:paraId="75F3D1CC" w14:textId="77777777" w:rsidR="0087351F" w:rsidRPr="001C16AB" w:rsidRDefault="0087351F" w:rsidP="0087351F">
      <w:pPr>
        <w:pStyle w:val="B1"/>
      </w:pPr>
      <w:r w:rsidRPr="001C16AB">
        <w:t>-</w:t>
      </w:r>
      <w:r w:rsidRPr="001C16AB">
        <w:tab/>
        <w:t>SS (MCVideo server)</w:t>
      </w:r>
    </w:p>
    <w:p w14:paraId="25C467F0" w14:textId="77777777" w:rsidR="0087351F" w:rsidRPr="001C16AB" w:rsidRDefault="0087351F" w:rsidP="0087351F">
      <w:pPr>
        <w:pStyle w:val="H6"/>
      </w:pPr>
      <w:r w:rsidRPr="001C16AB">
        <w:t>IUT:</w:t>
      </w:r>
    </w:p>
    <w:p w14:paraId="7AD41A28" w14:textId="5038D55F" w:rsidR="0087351F" w:rsidRPr="001C16AB" w:rsidRDefault="0087351F" w:rsidP="0087351F">
      <w:pPr>
        <w:pStyle w:val="B1"/>
      </w:pPr>
      <w:r w:rsidRPr="001C16AB">
        <w:t>-</w:t>
      </w:r>
      <w:r w:rsidRPr="001C16AB">
        <w:tab/>
        <w:t>UE (MCVideo client)</w:t>
      </w:r>
    </w:p>
    <w:p w14:paraId="35FC64AC" w14:textId="77777777" w:rsidR="0087351F" w:rsidRPr="001C16AB" w:rsidRDefault="0087351F" w:rsidP="0087351F">
      <w:pPr>
        <w:pStyle w:val="B2"/>
      </w:pPr>
      <w:r w:rsidRPr="001C16AB">
        <w:t>-</w:t>
      </w:r>
      <w:r w:rsidRPr="001C16AB">
        <w:tab/>
        <w:t>The test USIM (Universal Subscriber Identity Module - SIM Card - should apply to Video) set as defined in subclause 5.5.10 is inserted.</w:t>
      </w:r>
    </w:p>
    <w:p w14:paraId="2EAEE2F1" w14:textId="77777777" w:rsidR="0087351F" w:rsidRPr="001C16AB" w:rsidRDefault="0087351F" w:rsidP="0087351F">
      <w:pPr>
        <w:pStyle w:val="B2"/>
      </w:pPr>
      <w:r w:rsidRPr="001C16AB">
        <w:t>-</w:t>
      </w:r>
      <w:r w:rsidRPr="001C16AB">
        <w:tab/>
        <w:t>The UE shall be switched off.</w:t>
      </w:r>
    </w:p>
    <w:p w14:paraId="064503D5" w14:textId="77777777" w:rsidR="0087351F" w:rsidRPr="001C16AB" w:rsidRDefault="0087351F" w:rsidP="0087351F">
      <w:pPr>
        <w:pStyle w:val="H6"/>
      </w:pPr>
      <w:r w:rsidRPr="001C16AB">
        <w:t>Preamble:</w:t>
      </w:r>
    </w:p>
    <w:p w14:paraId="20B0B269"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 (Procedure shown under IUT above).</w:t>
      </w:r>
    </w:p>
    <w:p w14:paraId="35B92A2E"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1B93FDDB" w14:textId="77777777" w:rsidR="0087351F" w:rsidRPr="001C16AB" w:rsidRDefault="0087351F" w:rsidP="0087351F">
      <w:pPr>
        <w:pStyle w:val="B1"/>
      </w:pPr>
      <w:r w:rsidRPr="001C16AB">
        <w:t>-</w:t>
      </w:r>
      <w:r w:rsidRPr="001C16AB">
        <w:tab/>
        <w:t>UE States at the end of the preamble</w:t>
      </w:r>
    </w:p>
    <w:p w14:paraId="177E778E" w14:textId="77777777" w:rsidR="0087351F" w:rsidRPr="001C16AB" w:rsidRDefault="0087351F" w:rsidP="0087351F">
      <w:pPr>
        <w:pStyle w:val="B2"/>
      </w:pPr>
      <w:r w:rsidRPr="001C16AB">
        <w:t>-</w:t>
      </w:r>
      <w:r w:rsidRPr="001C16AB">
        <w:tab/>
        <w:t xml:space="preserve">The UE is in E-UTRA Registered, Idle Mode state. </w:t>
      </w:r>
    </w:p>
    <w:p w14:paraId="69BD3084" w14:textId="77777777" w:rsidR="0087351F" w:rsidRPr="001C16AB" w:rsidRDefault="0087351F" w:rsidP="0087351F">
      <w:pPr>
        <w:pStyle w:val="B2"/>
      </w:pPr>
      <w:r w:rsidRPr="001C16AB">
        <w:lastRenderedPageBreak/>
        <w:t>-</w:t>
      </w:r>
      <w:r w:rsidRPr="001C16AB">
        <w:tab/>
        <w:t>The MCVideo Client Application has been activated and User has registered-in as the MCVideo User with the Server as active user at the Client.</w:t>
      </w:r>
    </w:p>
    <w:p w14:paraId="19FB1F0F" w14:textId="77777777" w:rsidR="0087351F" w:rsidRPr="001C16AB" w:rsidRDefault="0087351F" w:rsidP="0087351F">
      <w:pPr>
        <w:pStyle w:val="H6"/>
      </w:pPr>
      <w:r w:rsidRPr="001C16AB">
        <w:t>6.1.1.3.3.2</w:t>
      </w:r>
      <w:r w:rsidRPr="001C16AB">
        <w:tab/>
        <w:t>Test procedure sequence</w:t>
      </w:r>
    </w:p>
    <w:p w14:paraId="51E33387" w14:textId="77777777" w:rsidR="0087351F" w:rsidRPr="001C16AB" w:rsidRDefault="0087351F" w:rsidP="0087351F">
      <w:pPr>
        <w:pStyle w:val="TH"/>
      </w:pPr>
      <w:r w:rsidRPr="001C16AB">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87351F" w:rsidRPr="001C16AB" w14:paraId="445CD799" w14:textId="77777777" w:rsidTr="00E64CC8">
        <w:tc>
          <w:tcPr>
            <w:tcW w:w="648" w:type="dxa"/>
            <w:tcBorders>
              <w:top w:val="single" w:sz="4" w:space="0" w:color="auto"/>
              <w:left w:val="single" w:sz="4" w:space="0" w:color="auto"/>
              <w:bottom w:val="nil"/>
              <w:right w:val="single" w:sz="4" w:space="0" w:color="auto"/>
            </w:tcBorders>
            <w:hideMark/>
          </w:tcPr>
          <w:p w14:paraId="143C9AE9" w14:textId="77777777" w:rsidR="0087351F" w:rsidRPr="001C16AB" w:rsidRDefault="0087351F" w:rsidP="00E64CC8">
            <w:pPr>
              <w:pStyle w:val="TAH"/>
              <w:keepNext w:val="0"/>
              <w:keepLines w:val="0"/>
              <w:widowControl w:val="0"/>
            </w:pPr>
            <w:r w:rsidRPr="001C16AB">
              <w:t>St</w:t>
            </w:r>
          </w:p>
        </w:tc>
        <w:tc>
          <w:tcPr>
            <w:tcW w:w="3969" w:type="dxa"/>
            <w:tcBorders>
              <w:top w:val="single" w:sz="4" w:space="0" w:color="auto"/>
              <w:left w:val="single" w:sz="4" w:space="0" w:color="auto"/>
              <w:bottom w:val="nil"/>
              <w:right w:val="single" w:sz="4" w:space="0" w:color="auto"/>
            </w:tcBorders>
            <w:hideMark/>
          </w:tcPr>
          <w:p w14:paraId="740FA074" w14:textId="77777777" w:rsidR="0087351F" w:rsidRPr="001C16AB" w:rsidRDefault="0087351F" w:rsidP="00E64CC8">
            <w:pPr>
              <w:pStyle w:val="TAH"/>
              <w:keepNext w:val="0"/>
              <w:keepLines w:val="0"/>
              <w:widowControl w:val="0"/>
            </w:pPr>
            <w:r w:rsidRPr="001C16A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8B6ABE" w14:textId="77777777" w:rsidR="0087351F" w:rsidRPr="001C16AB" w:rsidRDefault="0087351F" w:rsidP="00E64CC8">
            <w:pPr>
              <w:pStyle w:val="TAH"/>
              <w:keepNext w:val="0"/>
              <w:keepLines w:val="0"/>
              <w:widowControl w:val="0"/>
            </w:pPr>
            <w:r w:rsidRPr="001C16AB">
              <w:t>Message Sequence</w:t>
            </w:r>
          </w:p>
        </w:tc>
        <w:tc>
          <w:tcPr>
            <w:tcW w:w="567" w:type="dxa"/>
            <w:tcBorders>
              <w:top w:val="single" w:sz="4" w:space="0" w:color="auto"/>
              <w:left w:val="single" w:sz="4" w:space="0" w:color="auto"/>
              <w:bottom w:val="nil"/>
              <w:right w:val="single" w:sz="4" w:space="0" w:color="auto"/>
            </w:tcBorders>
            <w:hideMark/>
          </w:tcPr>
          <w:p w14:paraId="7D8AC460" w14:textId="77777777" w:rsidR="0087351F" w:rsidRPr="001C16AB" w:rsidRDefault="0087351F" w:rsidP="00E64CC8">
            <w:pPr>
              <w:pStyle w:val="TAH"/>
              <w:keepNext w:val="0"/>
              <w:keepLines w:val="0"/>
              <w:widowControl w:val="0"/>
            </w:pPr>
            <w:r w:rsidRPr="001C16AB">
              <w:t>TP</w:t>
            </w:r>
          </w:p>
        </w:tc>
        <w:tc>
          <w:tcPr>
            <w:tcW w:w="892" w:type="dxa"/>
            <w:tcBorders>
              <w:top w:val="single" w:sz="4" w:space="0" w:color="auto"/>
              <w:left w:val="single" w:sz="4" w:space="0" w:color="auto"/>
              <w:bottom w:val="nil"/>
              <w:right w:val="single" w:sz="4" w:space="0" w:color="auto"/>
            </w:tcBorders>
            <w:hideMark/>
          </w:tcPr>
          <w:p w14:paraId="4F9C9068" w14:textId="77777777" w:rsidR="0087351F" w:rsidRPr="001C16AB" w:rsidRDefault="0087351F" w:rsidP="00E64CC8">
            <w:pPr>
              <w:pStyle w:val="TAH"/>
              <w:keepNext w:val="0"/>
              <w:keepLines w:val="0"/>
              <w:widowControl w:val="0"/>
            </w:pPr>
            <w:r w:rsidRPr="001C16AB">
              <w:t>Verdict</w:t>
            </w:r>
          </w:p>
        </w:tc>
      </w:tr>
      <w:tr w:rsidR="0087351F" w:rsidRPr="001C16AB" w14:paraId="2EC61DD8" w14:textId="77777777" w:rsidTr="00E64CC8">
        <w:tc>
          <w:tcPr>
            <w:tcW w:w="648" w:type="dxa"/>
            <w:tcBorders>
              <w:top w:val="nil"/>
              <w:left w:val="single" w:sz="4" w:space="0" w:color="auto"/>
              <w:bottom w:val="single" w:sz="4" w:space="0" w:color="auto"/>
              <w:right w:val="single" w:sz="4" w:space="0" w:color="auto"/>
            </w:tcBorders>
          </w:tcPr>
          <w:p w14:paraId="38C7DF0D" w14:textId="77777777" w:rsidR="0087351F" w:rsidRPr="001C16AB" w:rsidRDefault="0087351F" w:rsidP="00E64CC8">
            <w:pPr>
              <w:pStyle w:val="TAH"/>
              <w:keepNext w:val="0"/>
              <w:keepLines w:val="0"/>
              <w:widowControl w:val="0"/>
            </w:pPr>
          </w:p>
        </w:tc>
        <w:tc>
          <w:tcPr>
            <w:tcW w:w="3969" w:type="dxa"/>
            <w:tcBorders>
              <w:top w:val="nil"/>
              <w:left w:val="single" w:sz="4" w:space="0" w:color="auto"/>
              <w:bottom w:val="single" w:sz="4" w:space="0" w:color="auto"/>
              <w:right w:val="single" w:sz="4" w:space="0" w:color="auto"/>
            </w:tcBorders>
          </w:tcPr>
          <w:p w14:paraId="66C4C0B9" w14:textId="77777777" w:rsidR="0087351F" w:rsidRPr="001C16AB" w:rsidRDefault="0087351F" w:rsidP="00E64CC8">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25227298" w14:textId="77777777" w:rsidR="0087351F" w:rsidRPr="001C16AB" w:rsidRDefault="0087351F" w:rsidP="00E64CC8">
            <w:pPr>
              <w:pStyle w:val="TAH"/>
              <w:keepNext w:val="0"/>
              <w:keepLines w:val="0"/>
              <w:widowControl w:val="0"/>
            </w:pPr>
            <w:r w:rsidRPr="001C16AB">
              <w:t>U - S</w:t>
            </w:r>
          </w:p>
        </w:tc>
        <w:tc>
          <w:tcPr>
            <w:tcW w:w="2977" w:type="dxa"/>
            <w:tcBorders>
              <w:top w:val="single" w:sz="4" w:space="0" w:color="auto"/>
              <w:left w:val="single" w:sz="4" w:space="0" w:color="auto"/>
              <w:bottom w:val="single" w:sz="4" w:space="0" w:color="auto"/>
              <w:right w:val="single" w:sz="4" w:space="0" w:color="auto"/>
            </w:tcBorders>
            <w:hideMark/>
          </w:tcPr>
          <w:p w14:paraId="3592EE96" w14:textId="77777777" w:rsidR="0087351F" w:rsidRPr="001C16AB" w:rsidRDefault="0087351F" w:rsidP="00E64CC8">
            <w:pPr>
              <w:pStyle w:val="TAH"/>
              <w:keepNext w:val="0"/>
              <w:keepLines w:val="0"/>
              <w:widowControl w:val="0"/>
            </w:pPr>
            <w:r w:rsidRPr="001C16AB">
              <w:t>Message</w:t>
            </w:r>
          </w:p>
        </w:tc>
        <w:tc>
          <w:tcPr>
            <w:tcW w:w="567" w:type="dxa"/>
            <w:tcBorders>
              <w:top w:val="nil"/>
              <w:left w:val="single" w:sz="4" w:space="0" w:color="auto"/>
              <w:bottom w:val="single" w:sz="4" w:space="0" w:color="auto"/>
              <w:right w:val="single" w:sz="4" w:space="0" w:color="auto"/>
            </w:tcBorders>
          </w:tcPr>
          <w:p w14:paraId="60D7C143" w14:textId="77777777" w:rsidR="0087351F" w:rsidRPr="001C16AB" w:rsidRDefault="0087351F" w:rsidP="00E64CC8">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501E2033" w14:textId="77777777" w:rsidR="0087351F" w:rsidRPr="001C16AB" w:rsidRDefault="0087351F" w:rsidP="00E64CC8">
            <w:pPr>
              <w:pStyle w:val="TAH"/>
              <w:keepNext w:val="0"/>
              <w:keepLines w:val="0"/>
              <w:widowControl w:val="0"/>
            </w:pPr>
          </w:p>
        </w:tc>
      </w:tr>
      <w:tr w:rsidR="0087351F" w:rsidRPr="001C16AB" w14:paraId="738E1DBF"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0173AEBB" w14:textId="77777777" w:rsidR="0087351F" w:rsidRPr="001C16AB" w:rsidRDefault="0087351F" w:rsidP="00E64CC8">
            <w:pPr>
              <w:pStyle w:val="TAC"/>
              <w:keepNext w:val="0"/>
              <w:keepLines w:val="0"/>
              <w:widowControl w:val="0"/>
            </w:pPr>
            <w:r w:rsidRPr="001C16AB">
              <w:t>1</w:t>
            </w:r>
          </w:p>
        </w:tc>
        <w:tc>
          <w:tcPr>
            <w:tcW w:w="3969" w:type="dxa"/>
            <w:tcBorders>
              <w:top w:val="single" w:sz="4" w:space="0" w:color="auto"/>
              <w:left w:val="single" w:sz="4" w:space="0" w:color="auto"/>
              <w:bottom w:val="single" w:sz="4" w:space="0" w:color="auto"/>
              <w:right w:val="single" w:sz="4" w:space="0" w:color="auto"/>
            </w:tcBorders>
            <w:hideMark/>
          </w:tcPr>
          <w:p w14:paraId="4E02E571" w14:textId="77777777" w:rsidR="0087351F" w:rsidRPr="001C16AB" w:rsidRDefault="0087351F" w:rsidP="00E64CC8">
            <w:pPr>
              <w:pStyle w:val="TAL"/>
              <w:keepNext w:val="0"/>
              <w:keepLines w:val="0"/>
              <w:widowControl w:val="0"/>
            </w:pPr>
            <w:r w:rsidRPr="001C16AB">
              <w:t>Make the UE (MCVideo client) request the establishment of a group call with manual commencement mode and implicit transmission request.</w:t>
            </w:r>
          </w:p>
          <w:p w14:paraId="22A51353" w14:textId="77777777" w:rsidR="0087351F" w:rsidRPr="001C16AB" w:rsidRDefault="0087351F" w:rsidP="00E64CC8">
            <w:pPr>
              <w:pStyle w:val="TAL"/>
              <w:keepNext w:val="0"/>
              <w:keepLines w:val="0"/>
              <w:widowControl w:val="0"/>
            </w:pPr>
            <w:r w:rsidRPr="001C16AB">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1E311E6"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6F32679D"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BBDE1AD"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3E879C90" w14:textId="77777777" w:rsidR="0087351F" w:rsidRPr="001C16AB" w:rsidRDefault="0087351F" w:rsidP="00E64CC8">
            <w:pPr>
              <w:pStyle w:val="TAC"/>
              <w:keepNext w:val="0"/>
              <w:keepLines w:val="0"/>
              <w:widowControl w:val="0"/>
            </w:pPr>
            <w:r w:rsidRPr="001C16AB">
              <w:t>-</w:t>
            </w:r>
          </w:p>
        </w:tc>
      </w:tr>
      <w:tr w:rsidR="0087351F" w:rsidRPr="001C16AB" w14:paraId="2B7FEE35"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2E1815A2" w14:textId="77777777" w:rsidR="0087351F" w:rsidRPr="001C16AB" w:rsidRDefault="0087351F" w:rsidP="00E64CC8">
            <w:pPr>
              <w:pStyle w:val="TAC"/>
              <w:keepNext w:val="0"/>
              <w:keepLines w:val="0"/>
              <w:widowControl w:val="0"/>
            </w:pPr>
            <w:r w:rsidRPr="001C16AB">
              <w:t>2</w:t>
            </w:r>
          </w:p>
        </w:tc>
        <w:tc>
          <w:tcPr>
            <w:tcW w:w="3969" w:type="dxa"/>
            <w:tcBorders>
              <w:top w:val="single" w:sz="4" w:space="0" w:color="auto"/>
              <w:left w:val="single" w:sz="4" w:space="0" w:color="auto"/>
              <w:bottom w:val="single" w:sz="4" w:space="0" w:color="auto"/>
              <w:right w:val="single" w:sz="4" w:space="0" w:color="auto"/>
            </w:tcBorders>
            <w:hideMark/>
          </w:tcPr>
          <w:p w14:paraId="6D02BB65" w14:textId="45DC42B9" w:rsidR="0087351F" w:rsidRPr="001C16AB" w:rsidRDefault="0087351F" w:rsidP="00E64CC8">
            <w:pPr>
              <w:pStyle w:val="TAL"/>
              <w:keepNext w:val="0"/>
              <w:keepLines w:val="0"/>
              <w:widowControl w:val="0"/>
              <w:rPr>
                <w:color w:val="000000"/>
              </w:rPr>
            </w:pPr>
            <w:r w:rsidRPr="001C16AB">
              <w:t xml:space="preserve">Check: Does the UE (MCVideo client) </w:t>
            </w:r>
            <w:r w:rsidRPr="001C16AB">
              <w:rPr>
                <w:rFonts w:eastAsia="Calibri"/>
              </w:rPr>
              <w:t>correctly perform test procedure '</w:t>
            </w:r>
            <w:r w:rsidRPr="001C16AB">
              <w:t>MCVideo CO session establishment/modification without provisional responses other than 100 Trying'</w:t>
            </w:r>
            <w:r w:rsidRPr="001C16AB">
              <w:rPr>
                <w:rFonts w:eastAsia="Calibri"/>
              </w:rPr>
              <w:t xml:space="preserve"> as described in TS 36.579-1 [2] Table 5.3B.1.3-1 </w:t>
            </w:r>
            <w:r w:rsidRPr="001C16AB">
              <w:t>to establish an MCVideo On-demand Pre-arranged Group Call, Manual Commencement Mode,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CDBFFD7"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3EF28F2E"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7A6BBAC3" w14:textId="77777777" w:rsidR="0087351F" w:rsidRPr="001C16AB" w:rsidRDefault="0087351F" w:rsidP="00E64CC8">
            <w:pPr>
              <w:pStyle w:val="TAC"/>
              <w:keepNext w:val="0"/>
              <w:keepLines w:val="0"/>
              <w:widowControl w:val="0"/>
            </w:pPr>
            <w:r w:rsidRPr="001C16AB">
              <w:t>1, 2</w:t>
            </w:r>
          </w:p>
        </w:tc>
        <w:tc>
          <w:tcPr>
            <w:tcW w:w="892" w:type="dxa"/>
            <w:tcBorders>
              <w:top w:val="single" w:sz="4" w:space="0" w:color="auto"/>
              <w:left w:val="single" w:sz="4" w:space="0" w:color="auto"/>
              <w:bottom w:val="single" w:sz="4" w:space="0" w:color="auto"/>
              <w:right w:val="single" w:sz="4" w:space="0" w:color="auto"/>
            </w:tcBorders>
            <w:hideMark/>
          </w:tcPr>
          <w:p w14:paraId="11E8CFFE" w14:textId="77777777" w:rsidR="0087351F" w:rsidRPr="001C16AB" w:rsidRDefault="0087351F" w:rsidP="00E64CC8">
            <w:pPr>
              <w:pStyle w:val="TAC"/>
              <w:keepNext w:val="0"/>
              <w:keepLines w:val="0"/>
              <w:widowControl w:val="0"/>
            </w:pPr>
            <w:r w:rsidRPr="001C16AB">
              <w:t>P</w:t>
            </w:r>
          </w:p>
        </w:tc>
      </w:tr>
      <w:tr w:rsidR="0087351F" w:rsidRPr="001C16AB" w14:paraId="1B99A9ED"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65E2442A" w14:textId="77777777" w:rsidR="0087351F" w:rsidRPr="001C16AB" w:rsidRDefault="0087351F" w:rsidP="00E64CC8">
            <w:pPr>
              <w:pStyle w:val="TAC"/>
              <w:keepNext w:val="0"/>
              <w:keepLines w:val="0"/>
              <w:widowControl w:val="0"/>
            </w:pPr>
            <w:r w:rsidRPr="001C16AB">
              <w:t>3-7</w:t>
            </w:r>
          </w:p>
        </w:tc>
        <w:tc>
          <w:tcPr>
            <w:tcW w:w="3969" w:type="dxa"/>
            <w:tcBorders>
              <w:top w:val="single" w:sz="4" w:space="0" w:color="auto"/>
              <w:left w:val="single" w:sz="4" w:space="0" w:color="auto"/>
              <w:bottom w:val="single" w:sz="4" w:space="0" w:color="auto"/>
              <w:right w:val="single" w:sz="4" w:space="0" w:color="auto"/>
            </w:tcBorders>
            <w:hideMark/>
          </w:tcPr>
          <w:p w14:paraId="345DE217"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10B7563D" w14:textId="77777777" w:rsidR="0087351F" w:rsidRPr="001C16AB" w:rsidRDefault="0087351F" w:rsidP="00E64CC8">
            <w:pPr>
              <w:pStyle w:val="TAC"/>
              <w:keepNext w:val="0"/>
              <w:keepLines w:val="0"/>
              <w:widowControl w:val="0"/>
              <w:rPr>
                <w:szCs w:val="18"/>
              </w:rPr>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64741961"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4FE996B"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46508F63" w14:textId="77777777" w:rsidR="0087351F" w:rsidRPr="001C16AB" w:rsidRDefault="0087351F" w:rsidP="00E64CC8">
            <w:pPr>
              <w:pStyle w:val="TAC"/>
              <w:keepNext w:val="0"/>
              <w:keepLines w:val="0"/>
              <w:widowControl w:val="0"/>
            </w:pPr>
            <w:r w:rsidRPr="001C16AB">
              <w:t>-</w:t>
            </w:r>
          </w:p>
        </w:tc>
      </w:tr>
      <w:tr w:rsidR="0087351F" w:rsidRPr="001C16AB" w14:paraId="3746035E"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71189E38" w14:textId="77777777" w:rsidR="0087351F" w:rsidRPr="001C16AB" w:rsidRDefault="0087351F" w:rsidP="00E64CC8">
            <w:pPr>
              <w:pStyle w:val="TAC"/>
              <w:keepNext w:val="0"/>
              <w:keepLines w:val="0"/>
              <w:widowControl w:val="0"/>
            </w:pPr>
            <w:r w:rsidRPr="001C16AB">
              <w:t>8</w:t>
            </w:r>
          </w:p>
        </w:tc>
        <w:tc>
          <w:tcPr>
            <w:tcW w:w="3969" w:type="dxa"/>
            <w:tcBorders>
              <w:top w:val="single" w:sz="4" w:space="0" w:color="auto"/>
              <w:left w:val="single" w:sz="4" w:space="0" w:color="auto"/>
              <w:bottom w:val="single" w:sz="4" w:space="0" w:color="auto"/>
              <w:right w:val="single" w:sz="4" w:space="0" w:color="auto"/>
            </w:tcBorders>
            <w:hideMark/>
          </w:tcPr>
          <w:p w14:paraId="587AC23A" w14:textId="77777777" w:rsidR="0087351F" w:rsidRPr="001C16AB" w:rsidRDefault="0087351F" w:rsidP="00E64CC8">
            <w:pPr>
              <w:pStyle w:val="TAL"/>
              <w:keepNext w:val="0"/>
              <w:keepLines w:val="0"/>
              <w:widowControl w:val="0"/>
            </w:pPr>
            <w:r w:rsidRPr="001C16AB">
              <w:t>Check: Does the UE (MCVideo client) provide transmission granted notification to the user?</w:t>
            </w:r>
          </w:p>
          <w:p w14:paraId="7FB306EE" w14:textId="77777777" w:rsidR="0087351F" w:rsidRPr="001C16AB" w:rsidRDefault="0087351F" w:rsidP="00E64CC8">
            <w:pPr>
              <w:pStyle w:val="TAL"/>
              <w:keepNext w:val="0"/>
              <w:keepLines w:val="0"/>
              <w:widowControl w:val="0"/>
            </w:pPr>
            <w:r w:rsidRPr="001C16AB">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21DC9FB"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1BDA5CDB"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2328F9A7" w14:textId="77777777" w:rsidR="0087351F" w:rsidRPr="001C16AB" w:rsidRDefault="0087351F" w:rsidP="00E64CC8">
            <w:pPr>
              <w:pStyle w:val="TAC"/>
              <w:keepNext w:val="0"/>
              <w:keepLines w:val="0"/>
              <w:widowControl w:val="0"/>
            </w:pPr>
            <w:r w:rsidRPr="001C16AB">
              <w:t>2</w:t>
            </w:r>
          </w:p>
        </w:tc>
        <w:tc>
          <w:tcPr>
            <w:tcW w:w="892" w:type="dxa"/>
            <w:tcBorders>
              <w:top w:val="single" w:sz="4" w:space="0" w:color="auto"/>
              <w:left w:val="single" w:sz="4" w:space="0" w:color="auto"/>
              <w:bottom w:val="single" w:sz="4" w:space="0" w:color="auto"/>
              <w:right w:val="single" w:sz="4" w:space="0" w:color="auto"/>
            </w:tcBorders>
            <w:hideMark/>
          </w:tcPr>
          <w:p w14:paraId="75FE4911" w14:textId="77777777" w:rsidR="0087351F" w:rsidRPr="001C16AB" w:rsidRDefault="0087351F" w:rsidP="00E64CC8">
            <w:pPr>
              <w:pStyle w:val="TAC"/>
              <w:keepNext w:val="0"/>
              <w:keepLines w:val="0"/>
              <w:widowControl w:val="0"/>
            </w:pPr>
            <w:r w:rsidRPr="001C16AB">
              <w:t>P</w:t>
            </w:r>
          </w:p>
        </w:tc>
      </w:tr>
      <w:tr w:rsidR="0087351F" w:rsidRPr="001C16AB" w14:paraId="7505EC01"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13FC0019" w14:textId="77777777" w:rsidR="0087351F" w:rsidRPr="001C16AB" w:rsidRDefault="0087351F" w:rsidP="00E64CC8">
            <w:pPr>
              <w:pStyle w:val="TAC"/>
              <w:keepNext w:val="0"/>
              <w:keepLines w:val="0"/>
              <w:widowControl w:val="0"/>
            </w:pPr>
            <w:r w:rsidRPr="001C16AB">
              <w:t>9</w:t>
            </w:r>
          </w:p>
        </w:tc>
        <w:tc>
          <w:tcPr>
            <w:tcW w:w="3969" w:type="dxa"/>
            <w:tcBorders>
              <w:top w:val="single" w:sz="4" w:space="0" w:color="auto"/>
              <w:left w:val="single" w:sz="4" w:space="0" w:color="auto"/>
              <w:bottom w:val="single" w:sz="4" w:space="0" w:color="auto"/>
              <w:right w:val="single" w:sz="4" w:space="0" w:color="auto"/>
            </w:tcBorders>
            <w:hideMark/>
          </w:tcPr>
          <w:p w14:paraId="459C757B" w14:textId="77777777" w:rsidR="0087351F" w:rsidRPr="001C16AB" w:rsidRDefault="0087351F" w:rsidP="00E64CC8">
            <w:pPr>
              <w:pStyle w:val="TAL"/>
              <w:keepNext w:val="0"/>
              <w:keepLines w:val="0"/>
              <w:widowControl w:val="0"/>
            </w:pPr>
            <w:r w:rsidRPr="001C16AB">
              <w:t>Make the UE (MCVideo client) request end of transmission.</w:t>
            </w:r>
          </w:p>
          <w:p w14:paraId="0EA933E4" w14:textId="77777777" w:rsidR="0087351F" w:rsidRPr="001C16AB" w:rsidRDefault="0087351F" w:rsidP="00E64CC8">
            <w:pPr>
              <w:pStyle w:val="TAL"/>
              <w:keepNext w:val="0"/>
              <w:keepLines w:val="0"/>
              <w:widowControl w:val="0"/>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0C38684E"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6B062DD5"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671938BE"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4DA2AE4F" w14:textId="77777777" w:rsidR="0087351F" w:rsidRPr="001C16AB" w:rsidRDefault="0087351F" w:rsidP="00E64CC8">
            <w:pPr>
              <w:pStyle w:val="TAC"/>
              <w:keepNext w:val="0"/>
              <w:keepLines w:val="0"/>
              <w:widowControl w:val="0"/>
            </w:pPr>
            <w:r w:rsidRPr="001C16AB">
              <w:t>-</w:t>
            </w:r>
          </w:p>
        </w:tc>
      </w:tr>
      <w:tr w:rsidR="0087351F" w:rsidRPr="001C16AB" w14:paraId="5B101663"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7F3BE45C" w14:textId="77777777" w:rsidR="0087351F" w:rsidRPr="001C16AB" w:rsidRDefault="0087351F" w:rsidP="00E64CC8">
            <w:pPr>
              <w:pStyle w:val="TAC"/>
              <w:keepNext w:val="0"/>
              <w:keepLines w:val="0"/>
              <w:widowControl w:val="0"/>
            </w:pPr>
            <w:r w:rsidRPr="001C16AB">
              <w:t>10</w:t>
            </w:r>
          </w:p>
        </w:tc>
        <w:tc>
          <w:tcPr>
            <w:tcW w:w="3969" w:type="dxa"/>
            <w:tcBorders>
              <w:top w:val="single" w:sz="4" w:space="0" w:color="auto"/>
              <w:left w:val="single" w:sz="4" w:space="0" w:color="auto"/>
              <w:bottom w:val="single" w:sz="4" w:space="0" w:color="auto"/>
              <w:right w:val="single" w:sz="4" w:space="0" w:color="auto"/>
            </w:tcBorders>
            <w:hideMark/>
          </w:tcPr>
          <w:p w14:paraId="37B4A352" w14:textId="76AF5575" w:rsidR="0087351F" w:rsidRPr="001C16AB" w:rsidRDefault="0087351F" w:rsidP="00E64CC8">
            <w:pPr>
              <w:pStyle w:val="TAL"/>
              <w:keepNext w:val="0"/>
              <w:keepLines w:val="0"/>
              <w:widowControl w:val="0"/>
            </w:pPr>
            <w:r w:rsidRPr="001C16AB">
              <w:t xml:space="preserve">Check: Does the UE (MCVideo client) </w:t>
            </w:r>
            <w:r w:rsidRPr="001C16AB">
              <w:rPr>
                <w:rFonts w:eastAsia="Calibri"/>
              </w:rPr>
              <w:t>correctly perform test procedure '</w:t>
            </w:r>
            <w:r w:rsidRPr="001C16AB">
              <w:t>MCVideo transmission End Request CO'</w:t>
            </w:r>
            <w:r w:rsidRPr="001C16AB">
              <w:rPr>
                <w:rFonts w:eastAsia="Calibri"/>
              </w:rPr>
              <w:t xml:space="preserve"> as described in TS 36.579-1 [2] Table 5.3B.7.3-1</w:t>
            </w:r>
            <w:r w:rsidRPr="001C16AB">
              <w:t>?</w:t>
            </w:r>
          </w:p>
        </w:tc>
        <w:tc>
          <w:tcPr>
            <w:tcW w:w="709" w:type="dxa"/>
            <w:tcBorders>
              <w:top w:val="single" w:sz="4" w:space="0" w:color="auto"/>
              <w:left w:val="single" w:sz="4" w:space="0" w:color="auto"/>
              <w:bottom w:val="single" w:sz="4" w:space="0" w:color="auto"/>
              <w:right w:val="single" w:sz="4" w:space="0" w:color="auto"/>
            </w:tcBorders>
            <w:hideMark/>
          </w:tcPr>
          <w:p w14:paraId="27EA4B0B"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624DBF0F"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5BA78906" w14:textId="77777777" w:rsidR="0087351F" w:rsidRPr="001C16AB" w:rsidRDefault="0087351F" w:rsidP="00E64CC8">
            <w:pPr>
              <w:pStyle w:val="TAC"/>
              <w:keepNext w:val="0"/>
              <w:keepLines w:val="0"/>
              <w:widowControl w:val="0"/>
            </w:pPr>
            <w:r w:rsidRPr="001C16AB">
              <w:t>2</w:t>
            </w:r>
          </w:p>
        </w:tc>
        <w:tc>
          <w:tcPr>
            <w:tcW w:w="892" w:type="dxa"/>
            <w:tcBorders>
              <w:top w:val="single" w:sz="4" w:space="0" w:color="auto"/>
              <w:left w:val="single" w:sz="4" w:space="0" w:color="auto"/>
              <w:bottom w:val="single" w:sz="4" w:space="0" w:color="auto"/>
              <w:right w:val="single" w:sz="4" w:space="0" w:color="auto"/>
            </w:tcBorders>
            <w:hideMark/>
          </w:tcPr>
          <w:p w14:paraId="45409E92" w14:textId="77777777" w:rsidR="0087351F" w:rsidRPr="001C16AB" w:rsidRDefault="0087351F" w:rsidP="00E64CC8">
            <w:pPr>
              <w:pStyle w:val="TAC"/>
              <w:keepNext w:val="0"/>
              <w:keepLines w:val="0"/>
              <w:widowControl w:val="0"/>
            </w:pPr>
            <w:r w:rsidRPr="001C16AB">
              <w:t>P</w:t>
            </w:r>
          </w:p>
        </w:tc>
      </w:tr>
      <w:tr w:rsidR="0087351F" w:rsidRPr="001C16AB" w14:paraId="395B7D5F"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1337BB85" w14:textId="77777777" w:rsidR="0087351F" w:rsidRPr="001C16AB" w:rsidRDefault="0087351F" w:rsidP="00E64CC8">
            <w:pPr>
              <w:pStyle w:val="TAC"/>
              <w:keepNext w:val="0"/>
              <w:keepLines w:val="0"/>
              <w:widowControl w:val="0"/>
            </w:pPr>
            <w:r w:rsidRPr="001C16AB">
              <w:t>11-14</w:t>
            </w:r>
          </w:p>
        </w:tc>
        <w:tc>
          <w:tcPr>
            <w:tcW w:w="3969" w:type="dxa"/>
            <w:tcBorders>
              <w:top w:val="single" w:sz="4" w:space="0" w:color="auto"/>
              <w:left w:val="single" w:sz="4" w:space="0" w:color="auto"/>
              <w:bottom w:val="single" w:sz="4" w:space="0" w:color="auto"/>
              <w:right w:val="single" w:sz="4" w:space="0" w:color="auto"/>
            </w:tcBorders>
            <w:hideMark/>
          </w:tcPr>
          <w:p w14:paraId="5C2191D7"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0EE4CB9C"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7A63E5BA"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65710A67"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3CA8F8BF" w14:textId="77777777" w:rsidR="0087351F" w:rsidRPr="001C16AB" w:rsidRDefault="0087351F" w:rsidP="00E64CC8">
            <w:pPr>
              <w:pStyle w:val="TAC"/>
              <w:keepNext w:val="0"/>
              <w:keepLines w:val="0"/>
              <w:widowControl w:val="0"/>
            </w:pPr>
            <w:r w:rsidRPr="001C16AB">
              <w:t>-</w:t>
            </w:r>
          </w:p>
        </w:tc>
      </w:tr>
      <w:tr w:rsidR="0087351F" w:rsidRPr="001C16AB" w14:paraId="0FCA92A0"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05E57204" w14:textId="77777777" w:rsidR="0087351F" w:rsidRPr="001C16AB" w:rsidRDefault="0087351F" w:rsidP="00E64CC8">
            <w:pPr>
              <w:pStyle w:val="TAC"/>
              <w:keepNext w:val="0"/>
              <w:keepLines w:val="0"/>
              <w:widowControl w:val="0"/>
            </w:pPr>
            <w:r w:rsidRPr="001C16AB">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4E53C863"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release the call.</w:t>
            </w:r>
          </w:p>
          <w:p w14:paraId="23454445" w14:textId="77777777" w:rsidR="0087351F" w:rsidRPr="001C16AB" w:rsidRDefault="0087351F" w:rsidP="00E64CC8">
            <w:pPr>
              <w:pStyle w:val="TAL"/>
              <w:keepNext w:val="0"/>
              <w:keepLines w:val="0"/>
              <w:widowControl w:val="0"/>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358BDA5" w14:textId="77777777" w:rsidR="0087351F" w:rsidRPr="001C16AB" w:rsidRDefault="0087351F" w:rsidP="00E64CC8">
            <w:pPr>
              <w:pStyle w:val="TAC"/>
              <w:keepNext w:val="0"/>
              <w:keepLines w:val="0"/>
              <w:widowControl w:val="0"/>
            </w:pPr>
            <w:r w:rsidRPr="001C16AB">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E702DB8" w14:textId="77777777" w:rsidR="0087351F" w:rsidRPr="001C16AB" w:rsidRDefault="0087351F" w:rsidP="00E64CC8">
            <w:pPr>
              <w:pStyle w:val="TAL"/>
              <w:keepNext w:val="0"/>
              <w:keepLines w:val="0"/>
              <w:widowControl w:val="0"/>
            </w:pPr>
            <w:r w:rsidRPr="001C16AB">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96D052" w14:textId="77777777" w:rsidR="0087351F" w:rsidRPr="001C16AB" w:rsidRDefault="0087351F" w:rsidP="00E64CC8">
            <w:pPr>
              <w:pStyle w:val="TAC"/>
              <w:keepNext w:val="0"/>
              <w:keepLines w:val="0"/>
              <w:widowControl w:val="0"/>
            </w:pPr>
            <w:r w:rsidRPr="001C16AB">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4C2C9F6" w14:textId="77777777" w:rsidR="0087351F" w:rsidRPr="001C16AB" w:rsidRDefault="0087351F" w:rsidP="00E64CC8">
            <w:pPr>
              <w:pStyle w:val="TAC"/>
              <w:keepNext w:val="0"/>
              <w:keepLines w:val="0"/>
              <w:widowControl w:val="0"/>
            </w:pPr>
            <w:r w:rsidRPr="001C16AB">
              <w:rPr>
                <w:rFonts w:eastAsia="Calibri"/>
                <w:szCs w:val="22"/>
              </w:rPr>
              <w:t>-</w:t>
            </w:r>
          </w:p>
        </w:tc>
      </w:tr>
      <w:tr w:rsidR="0087351F" w:rsidRPr="001C16AB" w14:paraId="122A146F"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6967B6B3" w14:textId="77777777" w:rsidR="0087351F" w:rsidRPr="001C16AB" w:rsidRDefault="0087351F" w:rsidP="00E64CC8">
            <w:pPr>
              <w:pStyle w:val="TAC"/>
              <w:keepNext w:val="0"/>
              <w:keepLines w:val="0"/>
              <w:widowControl w:val="0"/>
            </w:pPr>
            <w:r w:rsidRPr="001C16AB">
              <w:t>15</w:t>
            </w:r>
          </w:p>
        </w:tc>
        <w:tc>
          <w:tcPr>
            <w:tcW w:w="3969" w:type="dxa"/>
            <w:tcBorders>
              <w:top w:val="single" w:sz="4" w:space="0" w:color="auto"/>
              <w:left w:val="single" w:sz="4" w:space="0" w:color="auto"/>
              <w:bottom w:val="single" w:sz="4" w:space="0" w:color="auto"/>
              <w:right w:val="single" w:sz="4" w:space="0" w:color="auto"/>
            </w:tcBorders>
            <w:hideMark/>
          </w:tcPr>
          <w:p w14:paraId="4AD8E22B" w14:textId="13B978CB" w:rsidR="0087351F" w:rsidRPr="001C16AB" w:rsidRDefault="0087351F" w:rsidP="00E64CC8">
            <w:pPr>
              <w:pStyle w:val="TAL"/>
              <w:keepNext w:val="0"/>
              <w:keepLines w:val="0"/>
              <w:widowControl w:val="0"/>
            </w:pPr>
            <w:r w:rsidRPr="001C16AB">
              <w:t xml:space="preserve">Check: Does the UE (MCVideo client) </w:t>
            </w:r>
            <w:r w:rsidRPr="001C16AB">
              <w:rPr>
                <w:rFonts w:eastAsia="Calibri"/>
              </w:rPr>
              <w:t xml:space="preserve">correctly </w:t>
            </w:r>
            <w:r w:rsidRPr="001C16AB">
              <w:t>perform test procedure 'MCX CO call release' as described in TS 36.579-1 [2] Table 5.3.10.3-1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7D697019" w14:textId="77777777" w:rsidR="0087351F" w:rsidRPr="001C16AB" w:rsidRDefault="0087351F" w:rsidP="00E64CC8">
            <w:pPr>
              <w:pStyle w:val="TAC"/>
              <w:keepNext w:val="0"/>
              <w:keepLines w:val="0"/>
              <w:widowControl w:val="0"/>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50FE5F2D"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499610FF" w14:textId="77777777" w:rsidR="0087351F" w:rsidRPr="001C16AB" w:rsidRDefault="0087351F" w:rsidP="00E64CC8">
            <w:pPr>
              <w:pStyle w:val="TAC"/>
              <w:keepNext w:val="0"/>
              <w:keepLines w:val="0"/>
              <w:widowControl w:val="0"/>
            </w:pPr>
            <w:r w:rsidRPr="001C16AB">
              <w:t>3</w:t>
            </w:r>
          </w:p>
        </w:tc>
        <w:tc>
          <w:tcPr>
            <w:tcW w:w="892" w:type="dxa"/>
            <w:tcBorders>
              <w:top w:val="single" w:sz="4" w:space="0" w:color="auto"/>
              <w:left w:val="single" w:sz="4" w:space="0" w:color="auto"/>
              <w:bottom w:val="single" w:sz="4" w:space="0" w:color="auto"/>
              <w:right w:val="single" w:sz="4" w:space="0" w:color="auto"/>
            </w:tcBorders>
            <w:hideMark/>
          </w:tcPr>
          <w:p w14:paraId="1D16E3B3" w14:textId="77777777" w:rsidR="0087351F" w:rsidRPr="001C16AB" w:rsidRDefault="0087351F" w:rsidP="00E64CC8">
            <w:pPr>
              <w:pStyle w:val="TAC"/>
              <w:keepNext w:val="0"/>
              <w:keepLines w:val="0"/>
              <w:widowControl w:val="0"/>
            </w:pPr>
            <w:r w:rsidRPr="001C16AB">
              <w:t>P</w:t>
            </w:r>
          </w:p>
        </w:tc>
      </w:tr>
      <w:tr w:rsidR="0087351F" w:rsidRPr="001C16AB" w14:paraId="5207259B"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735EA7F5" w14:textId="77777777" w:rsidR="0087351F" w:rsidRPr="001C16AB" w:rsidRDefault="0087351F" w:rsidP="00E64CC8">
            <w:pPr>
              <w:pStyle w:val="TAC"/>
            </w:pPr>
            <w:r w:rsidRPr="001C16AB">
              <w:t>16</w:t>
            </w:r>
          </w:p>
        </w:tc>
        <w:tc>
          <w:tcPr>
            <w:tcW w:w="3969" w:type="dxa"/>
            <w:tcBorders>
              <w:top w:val="single" w:sz="4" w:space="0" w:color="auto"/>
              <w:left w:val="single" w:sz="4" w:space="0" w:color="auto"/>
              <w:bottom w:val="single" w:sz="4" w:space="0" w:color="auto"/>
              <w:right w:val="single" w:sz="4" w:space="0" w:color="auto"/>
            </w:tcBorders>
            <w:hideMark/>
          </w:tcPr>
          <w:p w14:paraId="115E66B5"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6D96D53D" w14:textId="77777777" w:rsidR="0087351F" w:rsidRPr="001C16AB" w:rsidRDefault="0087351F" w:rsidP="00E64CC8">
            <w:pPr>
              <w:pStyle w:val="TAC"/>
              <w:keepNext w:val="0"/>
              <w:keepLines w:val="0"/>
              <w:widowControl w:val="0"/>
              <w:rPr>
                <w:szCs w:val="18"/>
              </w:rPr>
            </w:pPr>
            <w:r w:rsidRPr="001C16AB">
              <w:t>-</w:t>
            </w:r>
          </w:p>
        </w:tc>
        <w:tc>
          <w:tcPr>
            <w:tcW w:w="2977" w:type="dxa"/>
            <w:tcBorders>
              <w:top w:val="single" w:sz="4" w:space="0" w:color="auto"/>
              <w:left w:val="single" w:sz="4" w:space="0" w:color="auto"/>
              <w:bottom w:val="single" w:sz="4" w:space="0" w:color="auto"/>
              <w:right w:val="single" w:sz="4" w:space="0" w:color="auto"/>
            </w:tcBorders>
            <w:hideMark/>
          </w:tcPr>
          <w:p w14:paraId="4E7F7ACC" w14:textId="77777777" w:rsidR="0087351F" w:rsidRPr="001C16AB" w:rsidRDefault="0087351F" w:rsidP="00E64CC8">
            <w:pPr>
              <w:pStyle w:val="TAL"/>
              <w:keepNext w:val="0"/>
              <w:keepLines w:val="0"/>
              <w:widowControl w:val="0"/>
            </w:pPr>
            <w:r w:rsidRPr="001C16AB">
              <w:t>-</w:t>
            </w:r>
          </w:p>
        </w:tc>
        <w:tc>
          <w:tcPr>
            <w:tcW w:w="567" w:type="dxa"/>
            <w:tcBorders>
              <w:top w:val="single" w:sz="4" w:space="0" w:color="auto"/>
              <w:left w:val="single" w:sz="4" w:space="0" w:color="auto"/>
              <w:bottom w:val="single" w:sz="4" w:space="0" w:color="auto"/>
              <w:right w:val="single" w:sz="4" w:space="0" w:color="auto"/>
            </w:tcBorders>
            <w:hideMark/>
          </w:tcPr>
          <w:p w14:paraId="0B96C4D8" w14:textId="77777777" w:rsidR="0087351F" w:rsidRPr="001C16AB" w:rsidRDefault="0087351F" w:rsidP="00E64CC8">
            <w:pPr>
              <w:pStyle w:val="TAC"/>
              <w:keepNext w:val="0"/>
              <w:keepLines w:val="0"/>
              <w:widowControl w:val="0"/>
            </w:pPr>
            <w:r w:rsidRPr="001C16AB">
              <w:t>-</w:t>
            </w:r>
          </w:p>
        </w:tc>
        <w:tc>
          <w:tcPr>
            <w:tcW w:w="892" w:type="dxa"/>
            <w:tcBorders>
              <w:top w:val="single" w:sz="4" w:space="0" w:color="auto"/>
              <w:left w:val="single" w:sz="4" w:space="0" w:color="auto"/>
              <w:bottom w:val="single" w:sz="4" w:space="0" w:color="auto"/>
              <w:right w:val="single" w:sz="4" w:space="0" w:color="auto"/>
            </w:tcBorders>
            <w:hideMark/>
          </w:tcPr>
          <w:p w14:paraId="320A590D" w14:textId="77777777" w:rsidR="0087351F" w:rsidRPr="001C16AB" w:rsidRDefault="0087351F" w:rsidP="00E64CC8">
            <w:pPr>
              <w:pStyle w:val="TAC"/>
              <w:keepNext w:val="0"/>
              <w:keepLines w:val="0"/>
              <w:widowControl w:val="0"/>
            </w:pPr>
            <w:r w:rsidRPr="001C16AB">
              <w:t>-</w:t>
            </w:r>
          </w:p>
        </w:tc>
      </w:tr>
      <w:tr w:rsidR="0087351F" w:rsidRPr="001C16AB" w14:paraId="1E7F8D09" w14:textId="77777777" w:rsidTr="00E64CC8">
        <w:tc>
          <w:tcPr>
            <w:tcW w:w="9762" w:type="dxa"/>
            <w:gridSpan w:val="6"/>
            <w:tcBorders>
              <w:top w:val="single" w:sz="4" w:space="0" w:color="auto"/>
              <w:left w:val="single" w:sz="4" w:space="0" w:color="auto"/>
              <w:bottom w:val="single" w:sz="4" w:space="0" w:color="auto"/>
              <w:right w:val="single" w:sz="4" w:space="0" w:color="auto"/>
            </w:tcBorders>
            <w:hideMark/>
          </w:tcPr>
          <w:p w14:paraId="773A9BFF" w14:textId="77777777" w:rsidR="0087351F" w:rsidRPr="001C16AB" w:rsidRDefault="0087351F" w:rsidP="00E64CC8">
            <w:pPr>
              <w:pStyle w:val="TAC"/>
              <w:keepNext w:val="0"/>
              <w:keepLines w:val="0"/>
              <w:widowControl w:val="0"/>
              <w:jc w:val="left"/>
            </w:pPr>
            <w:r w:rsidRPr="001C16AB">
              <w:t>NOTE 1: This is expected to be done via a suitable implementation dependent MMI.</w:t>
            </w:r>
          </w:p>
        </w:tc>
      </w:tr>
    </w:tbl>
    <w:p w14:paraId="1E524E70" w14:textId="77777777" w:rsidR="0087351F" w:rsidRPr="001C16AB" w:rsidRDefault="0087351F" w:rsidP="0087351F"/>
    <w:p w14:paraId="5697F30E" w14:textId="77777777" w:rsidR="0087351F" w:rsidRPr="001C16AB" w:rsidRDefault="0087351F" w:rsidP="0087351F">
      <w:pPr>
        <w:pStyle w:val="H6"/>
      </w:pPr>
      <w:r w:rsidRPr="001C16AB">
        <w:t>6.1.1.3.3.3</w:t>
      </w:r>
      <w:r w:rsidRPr="001C16AB">
        <w:tab/>
        <w:t>Specific message contents</w:t>
      </w:r>
    </w:p>
    <w:p w14:paraId="1E544E28" w14:textId="77777777" w:rsidR="0087351F" w:rsidRPr="001C16AB" w:rsidRDefault="0087351F" w:rsidP="0087351F">
      <w:pPr>
        <w:pStyle w:val="TH"/>
      </w:pPr>
      <w:r w:rsidRPr="001C16AB">
        <w:t xml:space="preserve">Table 6.1.1.3.3.3-1: SIP INVITE from the UE (Step 2, Table 6.1.1.3.3.2-1; </w:t>
      </w:r>
      <w:r w:rsidRPr="001C16AB">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87351F" w:rsidRPr="001C16AB" w14:paraId="7BD0AF6E"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34727DB" w14:textId="77777777" w:rsidR="0087351F" w:rsidRPr="001C16AB" w:rsidRDefault="0087351F" w:rsidP="00E64CC8">
            <w:pPr>
              <w:pStyle w:val="TAL"/>
            </w:pPr>
            <w:r w:rsidRPr="001C16AB">
              <w:t>Derivation Path: TS 36.579-1 [2], Table 5.5.2.5.1-1, condition MANUAL</w:t>
            </w:r>
          </w:p>
        </w:tc>
      </w:tr>
      <w:tr w:rsidR="0087351F" w:rsidRPr="001C16AB" w14:paraId="278436A1" w14:textId="77777777" w:rsidTr="00E64CC8">
        <w:trPr>
          <w:tblHeader/>
        </w:trPr>
        <w:tc>
          <w:tcPr>
            <w:tcW w:w="2830" w:type="dxa"/>
            <w:tcBorders>
              <w:top w:val="single" w:sz="4" w:space="0" w:color="auto"/>
              <w:left w:val="single" w:sz="4" w:space="0" w:color="auto"/>
              <w:bottom w:val="single" w:sz="4" w:space="0" w:color="auto"/>
              <w:right w:val="single" w:sz="4" w:space="0" w:color="auto"/>
            </w:tcBorders>
            <w:hideMark/>
          </w:tcPr>
          <w:p w14:paraId="0FE71BFB" w14:textId="77777777" w:rsidR="0087351F" w:rsidRPr="001C16AB" w:rsidRDefault="0087351F" w:rsidP="00E64CC8">
            <w:pPr>
              <w:pStyle w:val="TAH"/>
              <w:rPr>
                <w:bCs/>
              </w:rPr>
            </w:pPr>
            <w:r w:rsidRPr="001C16A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2919F7" w14:textId="77777777" w:rsidR="0087351F" w:rsidRPr="001C16AB" w:rsidRDefault="0087351F" w:rsidP="00E64CC8">
            <w:pPr>
              <w:pStyle w:val="TAH"/>
              <w:rPr>
                <w:bCs/>
              </w:rPr>
            </w:pPr>
            <w:r w:rsidRPr="001C16AB">
              <w:rPr>
                <w:bCs/>
              </w:rPr>
              <w:t>Value/remark</w:t>
            </w:r>
          </w:p>
        </w:tc>
        <w:tc>
          <w:tcPr>
            <w:tcW w:w="2125" w:type="dxa"/>
            <w:tcBorders>
              <w:top w:val="single" w:sz="4" w:space="0" w:color="auto"/>
              <w:left w:val="single" w:sz="4" w:space="0" w:color="auto"/>
              <w:bottom w:val="single" w:sz="4" w:space="0" w:color="auto"/>
              <w:right w:val="single" w:sz="4" w:space="0" w:color="auto"/>
            </w:tcBorders>
            <w:hideMark/>
          </w:tcPr>
          <w:p w14:paraId="33D5F1E5" w14:textId="77777777" w:rsidR="0087351F" w:rsidRPr="001C16AB" w:rsidRDefault="0087351F" w:rsidP="00E64CC8">
            <w:pPr>
              <w:pStyle w:val="TAH"/>
              <w:rPr>
                <w:bCs/>
              </w:rPr>
            </w:pPr>
            <w:r w:rsidRPr="001C16A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ADBDE0" w14:textId="77777777" w:rsidR="0087351F" w:rsidRPr="001C16AB" w:rsidRDefault="0087351F" w:rsidP="00E64CC8">
            <w:pPr>
              <w:pStyle w:val="TAH"/>
              <w:rPr>
                <w:bCs/>
              </w:rPr>
            </w:pPr>
            <w:r w:rsidRPr="001C16A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5A127D" w14:textId="77777777" w:rsidR="0087351F" w:rsidRPr="001C16AB" w:rsidRDefault="0087351F" w:rsidP="00E64CC8">
            <w:pPr>
              <w:pStyle w:val="TAH"/>
              <w:rPr>
                <w:bCs/>
              </w:rPr>
            </w:pPr>
            <w:r w:rsidRPr="001C16AB">
              <w:rPr>
                <w:bCs/>
              </w:rPr>
              <w:t>Condition</w:t>
            </w:r>
          </w:p>
        </w:tc>
      </w:tr>
      <w:tr w:rsidR="0087351F" w:rsidRPr="001C16AB" w14:paraId="670E8897" w14:textId="77777777" w:rsidTr="00E64CC8">
        <w:trPr>
          <w:tblHeader/>
        </w:trPr>
        <w:tc>
          <w:tcPr>
            <w:tcW w:w="2830" w:type="dxa"/>
            <w:tcBorders>
              <w:top w:val="single" w:sz="4" w:space="0" w:color="auto"/>
              <w:left w:val="single" w:sz="4" w:space="0" w:color="auto"/>
              <w:bottom w:val="single" w:sz="4" w:space="0" w:color="auto"/>
              <w:right w:val="single" w:sz="4" w:space="0" w:color="auto"/>
            </w:tcBorders>
            <w:hideMark/>
          </w:tcPr>
          <w:p w14:paraId="163083A6" w14:textId="77777777" w:rsidR="0087351F" w:rsidRPr="001C16AB" w:rsidRDefault="0087351F" w:rsidP="00E64CC8">
            <w:pPr>
              <w:pStyle w:val="TAL"/>
              <w:rPr>
                <w:b/>
                <w:bCs/>
              </w:rPr>
            </w:pPr>
            <w:r w:rsidRPr="001C16A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3743E1" w14:textId="77777777" w:rsidR="0087351F" w:rsidRPr="001C16AB" w:rsidRDefault="0087351F" w:rsidP="00E64CC8">
            <w:pPr>
              <w:pStyle w:val="TAL"/>
            </w:pPr>
          </w:p>
        </w:tc>
        <w:tc>
          <w:tcPr>
            <w:tcW w:w="2125" w:type="dxa"/>
            <w:tcBorders>
              <w:top w:val="single" w:sz="4" w:space="0" w:color="auto"/>
              <w:left w:val="single" w:sz="4" w:space="0" w:color="auto"/>
              <w:bottom w:val="single" w:sz="4" w:space="0" w:color="auto"/>
              <w:right w:val="single" w:sz="4" w:space="0" w:color="auto"/>
            </w:tcBorders>
          </w:tcPr>
          <w:p w14:paraId="09340102"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2B175D47"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3A62456F" w14:textId="77777777" w:rsidR="0087351F" w:rsidRPr="001C16AB" w:rsidRDefault="0087351F" w:rsidP="00E64CC8">
            <w:pPr>
              <w:pStyle w:val="TAL"/>
            </w:pPr>
          </w:p>
        </w:tc>
      </w:tr>
      <w:tr w:rsidR="0087351F" w:rsidRPr="001C16AB" w14:paraId="09D127EE" w14:textId="77777777" w:rsidTr="00E64CC8">
        <w:trPr>
          <w:tblHeader/>
        </w:trPr>
        <w:tc>
          <w:tcPr>
            <w:tcW w:w="2830" w:type="dxa"/>
            <w:tcBorders>
              <w:top w:val="single" w:sz="4" w:space="0" w:color="auto"/>
              <w:left w:val="single" w:sz="4" w:space="0" w:color="auto"/>
              <w:bottom w:val="single" w:sz="4" w:space="0" w:color="auto"/>
              <w:right w:val="single" w:sz="4" w:space="0" w:color="auto"/>
            </w:tcBorders>
            <w:hideMark/>
          </w:tcPr>
          <w:p w14:paraId="339AFDD2" w14:textId="77777777" w:rsidR="0087351F" w:rsidRPr="001C16AB" w:rsidRDefault="0087351F" w:rsidP="00E64CC8">
            <w:pPr>
              <w:pStyle w:val="TAL"/>
              <w:rPr>
                <w:b/>
                <w:bCs/>
              </w:rPr>
            </w:pPr>
            <w:r w:rsidRPr="001C16A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82985" w14:textId="77777777" w:rsidR="0087351F" w:rsidRPr="001C16AB" w:rsidRDefault="0087351F" w:rsidP="00E64CC8">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02DB10D" w14:textId="77777777" w:rsidR="0087351F" w:rsidRPr="001C16AB" w:rsidRDefault="0087351F" w:rsidP="00E64CC8">
            <w:pPr>
              <w:pStyle w:val="TAL"/>
              <w:rPr>
                <w:b/>
                <w:bCs/>
              </w:rPr>
            </w:pPr>
            <w:r w:rsidRPr="001C16AB">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33EE227B"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51AD8B98" w14:textId="77777777" w:rsidR="0087351F" w:rsidRPr="001C16AB" w:rsidRDefault="0087351F" w:rsidP="00E64CC8">
            <w:pPr>
              <w:pStyle w:val="TAL"/>
            </w:pPr>
          </w:p>
        </w:tc>
      </w:tr>
      <w:tr w:rsidR="0087351F" w:rsidRPr="001C16AB" w14:paraId="22992A01" w14:textId="77777777" w:rsidTr="00E64CC8">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7F5838B" w14:textId="77777777" w:rsidR="0087351F" w:rsidRPr="001C16AB" w:rsidRDefault="0087351F" w:rsidP="00E64CC8">
            <w:pPr>
              <w:pStyle w:val="TAL"/>
              <w:rPr>
                <w:b/>
                <w:bCs/>
              </w:rPr>
            </w:pPr>
            <w:r w:rsidRPr="001C16A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0C43A2B" w14:textId="77777777" w:rsidR="0087351F" w:rsidRPr="001C16AB" w:rsidRDefault="0087351F" w:rsidP="00E64CC8">
            <w:pPr>
              <w:pStyle w:val="TAL"/>
            </w:pPr>
            <w:r w:rsidRPr="001C16AB">
              <w:t xml:space="preserve">SDP Message as described in </w:t>
            </w:r>
            <w:r w:rsidRPr="001C16AB">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62F8792F"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714DD9B0"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52A51811" w14:textId="77777777" w:rsidR="0087351F" w:rsidRPr="001C16AB" w:rsidRDefault="0087351F" w:rsidP="00E64CC8">
            <w:pPr>
              <w:pStyle w:val="TAL"/>
            </w:pPr>
          </w:p>
        </w:tc>
      </w:tr>
      <w:tr w:rsidR="0087351F" w:rsidRPr="001C16AB" w14:paraId="2A364F5A" w14:textId="77777777" w:rsidTr="00E64CC8">
        <w:trPr>
          <w:tblHeader/>
        </w:trPr>
        <w:tc>
          <w:tcPr>
            <w:tcW w:w="2830" w:type="dxa"/>
            <w:tcBorders>
              <w:top w:val="single" w:sz="4" w:space="0" w:color="auto"/>
              <w:left w:val="single" w:sz="4" w:space="0" w:color="auto"/>
              <w:bottom w:val="single" w:sz="4" w:space="0" w:color="auto"/>
              <w:right w:val="single" w:sz="4" w:space="0" w:color="auto"/>
            </w:tcBorders>
            <w:hideMark/>
          </w:tcPr>
          <w:p w14:paraId="68ED3C6E" w14:textId="77777777" w:rsidR="0087351F" w:rsidRPr="001C16AB" w:rsidRDefault="0087351F" w:rsidP="00E64CC8">
            <w:pPr>
              <w:pStyle w:val="TAL"/>
            </w:pPr>
            <w:r w:rsidRPr="001C16A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44085" w14:textId="77777777" w:rsidR="0087351F" w:rsidRPr="001C16AB" w:rsidRDefault="0087351F" w:rsidP="00E64CC8">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F9C1220" w14:textId="77777777" w:rsidR="0087351F" w:rsidRPr="001C16AB" w:rsidRDefault="0087351F" w:rsidP="00E64CC8">
            <w:pPr>
              <w:pStyle w:val="TAL"/>
              <w:rPr>
                <w:b/>
                <w:bCs/>
              </w:rPr>
            </w:pPr>
            <w:r w:rsidRPr="001C16AB">
              <w:rPr>
                <w:b/>
                <w:bCs/>
              </w:rPr>
              <w:t>MCVideo-Info</w:t>
            </w:r>
          </w:p>
        </w:tc>
        <w:tc>
          <w:tcPr>
            <w:tcW w:w="1418" w:type="dxa"/>
            <w:tcBorders>
              <w:top w:val="single" w:sz="4" w:space="0" w:color="auto"/>
              <w:left w:val="single" w:sz="4" w:space="0" w:color="auto"/>
              <w:bottom w:val="single" w:sz="4" w:space="0" w:color="auto"/>
              <w:right w:val="single" w:sz="4" w:space="0" w:color="auto"/>
            </w:tcBorders>
          </w:tcPr>
          <w:p w14:paraId="41700701"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1C97FBE" w14:textId="77777777" w:rsidR="0087351F" w:rsidRPr="001C16AB" w:rsidRDefault="0087351F" w:rsidP="00E64CC8">
            <w:pPr>
              <w:pStyle w:val="TAL"/>
            </w:pPr>
          </w:p>
        </w:tc>
      </w:tr>
      <w:tr w:rsidR="0087351F" w:rsidRPr="001C16AB" w14:paraId="552A0FF9" w14:textId="77777777" w:rsidTr="00E64CC8">
        <w:trPr>
          <w:tblHeader/>
        </w:trPr>
        <w:tc>
          <w:tcPr>
            <w:tcW w:w="2830" w:type="dxa"/>
            <w:tcBorders>
              <w:top w:val="single" w:sz="4" w:space="0" w:color="auto"/>
              <w:left w:val="single" w:sz="4" w:space="0" w:color="auto"/>
              <w:bottom w:val="single" w:sz="4" w:space="0" w:color="auto"/>
              <w:right w:val="single" w:sz="4" w:space="0" w:color="auto"/>
            </w:tcBorders>
            <w:hideMark/>
          </w:tcPr>
          <w:p w14:paraId="008EF370" w14:textId="77777777" w:rsidR="0087351F" w:rsidRPr="001C16AB" w:rsidRDefault="0087351F" w:rsidP="00E64CC8">
            <w:pPr>
              <w:pStyle w:val="TAL"/>
            </w:pPr>
            <w:r w:rsidRPr="001C16A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1DBB99" w14:textId="77777777" w:rsidR="0087351F" w:rsidRPr="001C16AB" w:rsidRDefault="0087351F" w:rsidP="00E64CC8">
            <w:pPr>
              <w:pStyle w:val="TAL"/>
            </w:pPr>
            <w:r w:rsidRPr="001C16AB">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AB2A0FF" w14:textId="77777777" w:rsidR="0087351F" w:rsidRPr="001C16AB" w:rsidRDefault="0087351F"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51D70F65"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42767317" w14:textId="77777777" w:rsidR="0087351F" w:rsidRPr="001C16AB" w:rsidRDefault="0087351F" w:rsidP="00E64CC8">
            <w:pPr>
              <w:pStyle w:val="TAL"/>
            </w:pPr>
          </w:p>
        </w:tc>
      </w:tr>
    </w:tbl>
    <w:p w14:paraId="49B39C66" w14:textId="77777777" w:rsidR="0087351F" w:rsidRPr="001C16AB" w:rsidRDefault="0087351F" w:rsidP="0087351F"/>
    <w:p w14:paraId="0A83BFD6" w14:textId="77777777" w:rsidR="0087351F" w:rsidRPr="001C16AB" w:rsidRDefault="0087351F" w:rsidP="0087351F">
      <w:pPr>
        <w:pStyle w:val="TH"/>
      </w:pPr>
      <w:r w:rsidRPr="001C16AB">
        <w:rPr>
          <w:color w:val="000000"/>
        </w:rPr>
        <w:lastRenderedPageBreak/>
        <w:t>Table 6.1.1.3.3.3-1A: SDP</w:t>
      </w:r>
      <w:r w:rsidRPr="001C16AB">
        <w:rPr>
          <w:lang w:eastAsia="ko-KR"/>
        </w:rPr>
        <w:t xml:space="preserve"> message</w:t>
      </w:r>
      <w:r w:rsidRPr="001C16AB">
        <w:rPr>
          <w:color w:val="000000"/>
        </w:rP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27A2EBA7"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7B6332DB"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5.5.3.1.1-2, condition </w:t>
            </w:r>
            <w:r w:rsidRPr="001C16AB">
              <w:t>INITIAL_SDP_OFFER, IMPLICIT_GRANT_REQUESTED</w:t>
            </w:r>
          </w:p>
        </w:tc>
      </w:tr>
    </w:tbl>
    <w:p w14:paraId="30373551" w14:textId="77777777" w:rsidR="0087351F" w:rsidRPr="001C16AB" w:rsidRDefault="0087351F" w:rsidP="0087351F"/>
    <w:p w14:paraId="5105417C" w14:textId="77777777" w:rsidR="0087351F" w:rsidRPr="001C16AB" w:rsidRDefault="0087351F" w:rsidP="0087351F">
      <w:pPr>
        <w:pStyle w:val="TH"/>
      </w:pPr>
      <w:r w:rsidRPr="001C16AB">
        <w:rPr>
          <w:color w:val="000000"/>
        </w:rP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207A6D91"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51AE22D0"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5.5.3.2.1-2, condition GROUP CALL, INVITE_REFER</w:t>
            </w:r>
          </w:p>
        </w:tc>
      </w:tr>
    </w:tbl>
    <w:p w14:paraId="13CA0BA6" w14:textId="77777777" w:rsidR="0087351F" w:rsidRPr="001C16AB" w:rsidRDefault="0087351F" w:rsidP="0087351F"/>
    <w:p w14:paraId="492DAD14" w14:textId="77777777" w:rsidR="0087351F" w:rsidRPr="001C16AB" w:rsidRDefault="0087351F" w:rsidP="0087351F">
      <w:pPr>
        <w:pStyle w:val="TH"/>
      </w:pPr>
      <w:r w:rsidRPr="001C16AB">
        <w:t xml:space="preserve">Table 6.1.1.3.3.3-3: SIP 200 (OK) from the SS (Step 2, Table 6.1.1.3.3.2-1; </w:t>
      </w:r>
      <w:r w:rsidRPr="001C16AB">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87351F" w:rsidRPr="001C16AB" w14:paraId="0DBDA388"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855C6EE"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5.5.2.17.1.2-1, condition INVITE-RSP</w:t>
            </w:r>
          </w:p>
        </w:tc>
      </w:tr>
      <w:tr w:rsidR="0087351F" w:rsidRPr="001C16AB" w14:paraId="0E73E73F" w14:textId="77777777" w:rsidTr="00E64CC8">
        <w:trPr>
          <w:tblHeader/>
        </w:trPr>
        <w:tc>
          <w:tcPr>
            <w:tcW w:w="2651" w:type="dxa"/>
            <w:tcBorders>
              <w:top w:val="single" w:sz="4" w:space="0" w:color="auto"/>
              <w:left w:val="single" w:sz="4" w:space="0" w:color="auto"/>
              <w:bottom w:val="single" w:sz="4" w:space="0" w:color="auto"/>
              <w:right w:val="single" w:sz="4" w:space="0" w:color="auto"/>
            </w:tcBorders>
            <w:hideMark/>
          </w:tcPr>
          <w:p w14:paraId="3F3750AE"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41" w:type="dxa"/>
            <w:tcBorders>
              <w:top w:val="single" w:sz="4" w:space="0" w:color="auto"/>
              <w:left w:val="single" w:sz="4" w:space="0" w:color="auto"/>
              <w:bottom w:val="single" w:sz="4" w:space="0" w:color="auto"/>
              <w:right w:val="single" w:sz="4" w:space="0" w:color="auto"/>
            </w:tcBorders>
            <w:hideMark/>
          </w:tcPr>
          <w:p w14:paraId="481EE67F"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41" w:type="dxa"/>
            <w:tcBorders>
              <w:top w:val="single" w:sz="4" w:space="0" w:color="auto"/>
              <w:left w:val="single" w:sz="4" w:space="0" w:color="auto"/>
              <w:bottom w:val="single" w:sz="4" w:space="0" w:color="auto"/>
              <w:right w:val="single" w:sz="4" w:space="0" w:color="auto"/>
            </w:tcBorders>
            <w:hideMark/>
          </w:tcPr>
          <w:p w14:paraId="647D7452"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39" w:type="dxa"/>
            <w:tcBorders>
              <w:top w:val="single" w:sz="4" w:space="0" w:color="auto"/>
              <w:left w:val="single" w:sz="4" w:space="0" w:color="auto"/>
              <w:bottom w:val="single" w:sz="4" w:space="0" w:color="auto"/>
              <w:right w:val="single" w:sz="4" w:space="0" w:color="auto"/>
            </w:tcBorders>
            <w:hideMark/>
          </w:tcPr>
          <w:p w14:paraId="3BE453FE"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362" w:type="dxa"/>
            <w:tcBorders>
              <w:top w:val="single" w:sz="4" w:space="0" w:color="auto"/>
              <w:left w:val="single" w:sz="4" w:space="0" w:color="auto"/>
              <w:bottom w:val="single" w:sz="4" w:space="0" w:color="auto"/>
              <w:right w:val="single" w:sz="4" w:space="0" w:color="auto"/>
            </w:tcBorders>
            <w:hideMark/>
          </w:tcPr>
          <w:p w14:paraId="417707D2"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509E0181" w14:textId="77777777" w:rsidTr="00E64CC8">
        <w:trPr>
          <w:tblHeader/>
        </w:trPr>
        <w:tc>
          <w:tcPr>
            <w:tcW w:w="2651" w:type="dxa"/>
            <w:tcBorders>
              <w:top w:val="single" w:sz="4" w:space="0" w:color="auto"/>
              <w:left w:val="single" w:sz="4" w:space="0" w:color="auto"/>
              <w:bottom w:val="single" w:sz="4" w:space="0" w:color="auto"/>
              <w:right w:val="single" w:sz="4" w:space="0" w:color="auto"/>
            </w:tcBorders>
            <w:hideMark/>
          </w:tcPr>
          <w:p w14:paraId="0F7B1B34" w14:textId="77777777" w:rsidR="0087351F" w:rsidRPr="001C16AB" w:rsidRDefault="0087351F" w:rsidP="00E64CC8">
            <w:pPr>
              <w:pStyle w:val="TAL"/>
            </w:pPr>
            <w:r w:rsidRPr="001C16AB">
              <w:t>Message-body</w:t>
            </w:r>
          </w:p>
        </w:tc>
        <w:tc>
          <w:tcPr>
            <w:tcW w:w="2141" w:type="dxa"/>
            <w:tcBorders>
              <w:top w:val="single" w:sz="4" w:space="0" w:color="auto"/>
              <w:left w:val="single" w:sz="4" w:space="0" w:color="auto"/>
              <w:bottom w:val="single" w:sz="4" w:space="0" w:color="auto"/>
              <w:right w:val="single" w:sz="4" w:space="0" w:color="auto"/>
            </w:tcBorders>
          </w:tcPr>
          <w:p w14:paraId="00CF6007" w14:textId="77777777" w:rsidR="0087351F" w:rsidRPr="001C16AB" w:rsidRDefault="0087351F" w:rsidP="00E64CC8">
            <w:pPr>
              <w:pStyle w:val="TAL"/>
            </w:pPr>
          </w:p>
        </w:tc>
        <w:tc>
          <w:tcPr>
            <w:tcW w:w="2141" w:type="dxa"/>
            <w:tcBorders>
              <w:top w:val="single" w:sz="4" w:space="0" w:color="auto"/>
              <w:left w:val="single" w:sz="4" w:space="0" w:color="auto"/>
              <w:bottom w:val="single" w:sz="4" w:space="0" w:color="auto"/>
              <w:right w:val="single" w:sz="4" w:space="0" w:color="auto"/>
            </w:tcBorders>
          </w:tcPr>
          <w:p w14:paraId="2EA3A09F" w14:textId="77777777" w:rsidR="0087351F" w:rsidRPr="001C16AB" w:rsidRDefault="0087351F" w:rsidP="00E64CC8">
            <w:pPr>
              <w:pStyle w:val="TAL"/>
            </w:pPr>
          </w:p>
        </w:tc>
        <w:tc>
          <w:tcPr>
            <w:tcW w:w="1339" w:type="dxa"/>
            <w:tcBorders>
              <w:top w:val="single" w:sz="4" w:space="0" w:color="auto"/>
              <w:left w:val="single" w:sz="4" w:space="0" w:color="auto"/>
              <w:bottom w:val="single" w:sz="4" w:space="0" w:color="auto"/>
              <w:right w:val="single" w:sz="4" w:space="0" w:color="auto"/>
            </w:tcBorders>
          </w:tcPr>
          <w:p w14:paraId="5655B074" w14:textId="77777777" w:rsidR="0087351F" w:rsidRPr="001C16AB" w:rsidRDefault="0087351F" w:rsidP="00E64CC8">
            <w:pPr>
              <w:pStyle w:val="TAL"/>
            </w:pPr>
          </w:p>
        </w:tc>
        <w:tc>
          <w:tcPr>
            <w:tcW w:w="1362" w:type="dxa"/>
            <w:tcBorders>
              <w:top w:val="single" w:sz="4" w:space="0" w:color="auto"/>
              <w:left w:val="single" w:sz="4" w:space="0" w:color="auto"/>
              <w:bottom w:val="single" w:sz="4" w:space="0" w:color="auto"/>
              <w:right w:val="single" w:sz="4" w:space="0" w:color="auto"/>
            </w:tcBorders>
          </w:tcPr>
          <w:p w14:paraId="305F3C6D" w14:textId="77777777" w:rsidR="0087351F" w:rsidRPr="001C16AB" w:rsidRDefault="0087351F" w:rsidP="00E64CC8">
            <w:pPr>
              <w:pStyle w:val="TAL"/>
            </w:pPr>
          </w:p>
        </w:tc>
      </w:tr>
      <w:tr w:rsidR="0087351F" w:rsidRPr="001C16AB" w14:paraId="2892CC96" w14:textId="77777777" w:rsidTr="00E64CC8">
        <w:trPr>
          <w:tblHeader/>
        </w:trPr>
        <w:tc>
          <w:tcPr>
            <w:tcW w:w="2651" w:type="dxa"/>
            <w:tcBorders>
              <w:top w:val="single" w:sz="4" w:space="0" w:color="auto"/>
              <w:left w:val="single" w:sz="4" w:space="0" w:color="auto"/>
              <w:bottom w:val="single" w:sz="4" w:space="0" w:color="auto"/>
              <w:right w:val="single" w:sz="4" w:space="0" w:color="auto"/>
            </w:tcBorders>
            <w:hideMark/>
          </w:tcPr>
          <w:p w14:paraId="58AC9EE2" w14:textId="77777777" w:rsidR="0087351F" w:rsidRPr="001C16AB" w:rsidRDefault="0087351F" w:rsidP="00E64CC8">
            <w:pPr>
              <w:pStyle w:val="TAL"/>
            </w:pPr>
            <w:r w:rsidRPr="001C16AB">
              <w:t xml:space="preserve">  SDP Message</w:t>
            </w:r>
          </w:p>
        </w:tc>
        <w:tc>
          <w:tcPr>
            <w:tcW w:w="2141" w:type="dxa"/>
            <w:tcBorders>
              <w:top w:val="single" w:sz="4" w:space="0" w:color="auto"/>
              <w:left w:val="single" w:sz="4" w:space="0" w:color="auto"/>
              <w:bottom w:val="single" w:sz="4" w:space="0" w:color="auto"/>
              <w:right w:val="single" w:sz="4" w:space="0" w:color="auto"/>
            </w:tcBorders>
            <w:hideMark/>
          </w:tcPr>
          <w:p w14:paraId="715828F4" w14:textId="77777777" w:rsidR="0087351F" w:rsidRPr="001C16AB" w:rsidRDefault="0087351F" w:rsidP="00E64CC8">
            <w:pPr>
              <w:pStyle w:val="TAL"/>
            </w:pPr>
            <w:r w:rsidRPr="001C16AB">
              <w:t xml:space="preserve">SDP Message as described in </w:t>
            </w:r>
            <w:r w:rsidRPr="001C16AB">
              <w:rPr>
                <w:color w:val="000000"/>
              </w:rPr>
              <w:t>Table 6.1.1.3.3.3-3A</w:t>
            </w:r>
          </w:p>
        </w:tc>
        <w:tc>
          <w:tcPr>
            <w:tcW w:w="2141" w:type="dxa"/>
            <w:tcBorders>
              <w:top w:val="single" w:sz="4" w:space="0" w:color="auto"/>
              <w:left w:val="single" w:sz="4" w:space="0" w:color="auto"/>
              <w:bottom w:val="single" w:sz="4" w:space="0" w:color="auto"/>
              <w:right w:val="single" w:sz="4" w:space="0" w:color="auto"/>
            </w:tcBorders>
          </w:tcPr>
          <w:p w14:paraId="5E280536" w14:textId="77777777" w:rsidR="0087351F" w:rsidRPr="001C16AB" w:rsidRDefault="0087351F" w:rsidP="00E64CC8">
            <w:pPr>
              <w:pStyle w:val="TAL"/>
            </w:pPr>
          </w:p>
        </w:tc>
        <w:tc>
          <w:tcPr>
            <w:tcW w:w="1339" w:type="dxa"/>
            <w:tcBorders>
              <w:top w:val="single" w:sz="4" w:space="0" w:color="auto"/>
              <w:left w:val="single" w:sz="4" w:space="0" w:color="auto"/>
              <w:bottom w:val="single" w:sz="4" w:space="0" w:color="auto"/>
              <w:right w:val="single" w:sz="4" w:space="0" w:color="auto"/>
            </w:tcBorders>
          </w:tcPr>
          <w:p w14:paraId="405CCA19" w14:textId="77777777" w:rsidR="0087351F" w:rsidRPr="001C16AB" w:rsidRDefault="0087351F" w:rsidP="00E64CC8">
            <w:pPr>
              <w:pStyle w:val="TAL"/>
            </w:pPr>
          </w:p>
        </w:tc>
        <w:tc>
          <w:tcPr>
            <w:tcW w:w="1362" w:type="dxa"/>
            <w:tcBorders>
              <w:top w:val="single" w:sz="4" w:space="0" w:color="auto"/>
              <w:left w:val="single" w:sz="4" w:space="0" w:color="auto"/>
              <w:bottom w:val="single" w:sz="4" w:space="0" w:color="auto"/>
              <w:right w:val="single" w:sz="4" w:space="0" w:color="auto"/>
            </w:tcBorders>
          </w:tcPr>
          <w:p w14:paraId="42C206FC" w14:textId="77777777" w:rsidR="0087351F" w:rsidRPr="001C16AB" w:rsidRDefault="0087351F" w:rsidP="00E64CC8">
            <w:pPr>
              <w:pStyle w:val="TAL"/>
            </w:pPr>
          </w:p>
        </w:tc>
      </w:tr>
    </w:tbl>
    <w:p w14:paraId="22BF6492" w14:textId="77777777" w:rsidR="0087351F" w:rsidRPr="001C16AB" w:rsidRDefault="0087351F" w:rsidP="0087351F"/>
    <w:p w14:paraId="2381F2DB" w14:textId="77777777" w:rsidR="0087351F" w:rsidRPr="001C16AB" w:rsidRDefault="0087351F" w:rsidP="0087351F">
      <w:pPr>
        <w:pStyle w:val="TH"/>
      </w:pPr>
      <w:r w:rsidRPr="001C16AB">
        <w:t>Table 6.1.1.3.3.3-3A: SDP</w:t>
      </w:r>
      <w:r w:rsidRPr="001C16AB">
        <w:rPr>
          <w:lang w:eastAsia="ko-KR"/>
        </w:rPr>
        <w:t xml:space="preserve"> message</w:t>
      </w:r>
      <w:r w:rsidRPr="001C16AB">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1FEEA56E"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4B4E8FC7"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5.5.3.1.2-2, condition </w:t>
            </w:r>
            <w:r w:rsidRPr="001C16AB">
              <w:t>SDP_ANSWER, IMPLICIT_GRANT_REQUESTED</w:t>
            </w:r>
          </w:p>
        </w:tc>
      </w:tr>
    </w:tbl>
    <w:p w14:paraId="214D222A" w14:textId="77777777" w:rsidR="0087351F" w:rsidRPr="001C16AB" w:rsidRDefault="0087351F" w:rsidP="0087351F"/>
    <w:p w14:paraId="27245763" w14:textId="77777777" w:rsidR="0087351F" w:rsidRPr="001C16AB" w:rsidRDefault="0087351F" w:rsidP="0087351F">
      <w:pPr>
        <w:pStyle w:val="TH"/>
      </w:pPr>
      <w:r w:rsidRPr="001C16AB">
        <w:t>Table 6.1.1.3.3.3-4..10: Void</w:t>
      </w:r>
    </w:p>
    <w:p w14:paraId="3839384C" w14:textId="77777777" w:rsidR="0087351F" w:rsidRPr="001C16AB" w:rsidRDefault="0087351F" w:rsidP="0087351F"/>
    <w:p w14:paraId="06319275" w14:textId="77777777" w:rsidR="0087351F" w:rsidRPr="001C16AB" w:rsidRDefault="0087351F" w:rsidP="0087351F">
      <w:pPr>
        <w:pStyle w:val="Heading4"/>
      </w:pPr>
      <w:bookmarkStart w:id="388" w:name="_Toc75906919"/>
      <w:bookmarkStart w:id="389" w:name="_Toc75907256"/>
      <w:bookmarkStart w:id="390" w:name="_Toc84345716"/>
      <w:bookmarkStart w:id="391" w:name="_Toc123748466"/>
      <w:r w:rsidRPr="001C16AB">
        <w:t>6.1.1.4</w:t>
      </w:r>
      <w:r w:rsidRPr="001C16AB">
        <w:tab/>
        <w:t>On-network / On-demand Pre-arranged Group Call / Manual Commencement Mode / Client Terminated (CT)</w:t>
      </w:r>
      <w:bookmarkEnd w:id="388"/>
      <w:bookmarkEnd w:id="389"/>
      <w:bookmarkEnd w:id="390"/>
      <w:bookmarkEnd w:id="391"/>
    </w:p>
    <w:p w14:paraId="36CC33A0" w14:textId="77777777" w:rsidR="0087351F" w:rsidRPr="001C16AB" w:rsidRDefault="0087351F" w:rsidP="0087351F">
      <w:pPr>
        <w:pStyle w:val="H6"/>
      </w:pPr>
      <w:bookmarkStart w:id="392" w:name="_Toc52787496"/>
      <w:bookmarkStart w:id="393" w:name="_Toc52787676"/>
      <w:r w:rsidRPr="001C16AB">
        <w:t>6.1.1.4.1</w:t>
      </w:r>
      <w:r w:rsidRPr="001C16AB">
        <w:tab/>
        <w:t>Test Purpose (TP)</w:t>
      </w:r>
      <w:bookmarkEnd w:id="392"/>
      <w:bookmarkEnd w:id="393"/>
    </w:p>
    <w:p w14:paraId="52E53F8A" w14:textId="77777777" w:rsidR="0087351F" w:rsidRPr="001C16AB" w:rsidRDefault="0087351F" w:rsidP="0087351F">
      <w:pPr>
        <w:pStyle w:val="H6"/>
      </w:pPr>
      <w:r w:rsidRPr="001C16AB">
        <w:t>(1)</w:t>
      </w:r>
    </w:p>
    <w:p w14:paraId="3FC376B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w:t>
      </w:r>
    </w:p>
    <w:p w14:paraId="48AEEFD3" w14:textId="77777777" w:rsidR="0087351F" w:rsidRPr="001C16AB" w:rsidRDefault="0087351F" w:rsidP="0087351F">
      <w:pPr>
        <w:pStyle w:val="PL"/>
        <w:rPr>
          <w:noProof w:val="0"/>
          <w:color w:val="000000"/>
        </w:rPr>
      </w:pPr>
      <w:r w:rsidRPr="001C16AB">
        <w:rPr>
          <w:b/>
          <w:noProof w:val="0"/>
        </w:rPr>
        <w:t>ensure that</w:t>
      </w:r>
      <w:r w:rsidRPr="001C16AB">
        <w:rPr>
          <w:noProof w:val="0"/>
        </w:rPr>
        <w:t xml:space="preserve"> {</w:t>
      </w:r>
    </w:p>
    <w:p w14:paraId="7A335035"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INVITE from the SS (MCVideo Server)to initiate an On-demand Pre-arranged group call with Manual Commencement Mode </w:t>
      </w:r>
      <w:r w:rsidRPr="001C16AB">
        <w:rPr>
          <w:b/>
          <w:bCs/>
          <w:noProof w:val="0"/>
        </w:rPr>
        <w:t>and</w:t>
      </w:r>
      <w:r w:rsidRPr="001C16AB">
        <w:rPr>
          <w:noProof w:val="0"/>
        </w:rPr>
        <w:t xml:space="preserve"> the MCVideo User requests to answer the call }</w:t>
      </w:r>
    </w:p>
    <w:p w14:paraId="1D990A4D"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by sending a SIP 200 (OK) message }</w:t>
      </w:r>
    </w:p>
    <w:p w14:paraId="132CE7FE" w14:textId="77777777" w:rsidR="0087351F" w:rsidRPr="001C16AB" w:rsidRDefault="0087351F" w:rsidP="0087351F">
      <w:pPr>
        <w:pStyle w:val="PL"/>
        <w:rPr>
          <w:noProof w:val="0"/>
        </w:rPr>
      </w:pPr>
      <w:r w:rsidRPr="001C16AB">
        <w:rPr>
          <w:noProof w:val="0"/>
        </w:rPr>
        <w:t xml:space="preserve">            }</w:t>
      </w:r>
    </w:p>
    <w:p w14:paraId="3CCCC1B5" w14:textId="77777777" w:rsidR="0087351F" w:rsidRPr="001C16AB" w:rsidRDefault="0087351F" w:rsidP="0087351F">
      <w:pPr>
        <w:pStyle w:val="PL"/>
        <w:rPr>
          <w:noProof w:val="0"/>
        </w:rPr>
      </w:pPr>
    </w:p>
    <w:p w14:paraId="16300CB5" w14:textId="77777777" w:rsidR="0087351F" w:rsidRPr="001C16AB" w:rsidRDefault="0087351F" w:rsidP="0087351F">
      <w:pPr>
        <w:rPr>
          <w:rFonts w:ascii="Arial" w:hAnsi="Arial" w:cs="Arial"/>
        </w:rPr>
      </w:pPr>
      <w:r w:rsidRPr="001C16AB">
        <w:rPr>
          <w:rFonts w:ascii="Arial" w:hAnsi="Arial" w:cs="Arial"/>
        </w:rPr>
        <w:t>(</w:t>
      </w:r>
      <w:r w:rsidRPr="001C16AB">
        <w:rPr>
          <w:rStyle w:val="H6Char"/>
        </w:rPr>
        <w:t>2</w:t>
      </w:r>
      <w:r w:rsidRPr="001C16AB">
        <w:rPr>
          <w:rFonts w:ascii="Arial" w:hAnsi="Arial" w:cs="Arial"/>
        </w:rPr>
        <w:t>)</w:t>
      </w:r>
    </w:p>
    <w:p w14:paraId="4C6427F6" w14:textId="77777777" w:rsidR="0087351F" w:rsidRPr="001C16AB" w:rsidRDefault="0087351F" w:rsidP="0087351F">
      <w:pPr>
        <w:pStyle w:val="PL"/>
        <w:rPr>
          <w:noProof w:val="0"/>
          <w:color w:val="000000"/>
        </w:rPr>
      </w:pPr>
      <w:r w:rsidRPr="001C16AB">
        <w:rPr>
          <w:b/>
          <w:bCs/>
          <w:noProof w:val="0"/>
          <w:color w:val="000000"/>
        </w:rPr>
        <w:t>with</w:t>
      </w:r>
      <w:r w:rsidRPr="001C16AB">
        <w:rPr>
          <w:noProof w:val="0"/>
          <w:color w:val="000000"/>
        </w:rPr>
        <w:t xml:space="preserve"> { the UE (MCVideo Client) having an ongoing On-demand Pre-arranged Group Call with Manual Commencement Mode }</w:t>
      </w:r>
    </w:p>
    <w:p w14:paraId="395DE8A7" w14:textId="77777777" w:rsidR="0087351F" w:rsidRPr="001C16AB" w:rsidRDefault="0087351F" w:rsidP="0087351F">
      <w:pPr>
        <w:pStyle w:val="PL"/>
        <w:rPr>
          <w:noProof w:val="0"/>
          <w:color w:val="000000"/>
        </w:rPr>
      </w:pPr>
      <w:r w:rsidRPr="001C16AB">
        <w:rPr>
          <w:b/>
          <w:bCs/>
          <w:noProof w:val="0"/>
          <w:color w:val="000000"/>
        </w:rPr>
        <w:t>ensure that</w:t>
      </w:r>
      <w:r w:rsidRPr="001C16AB">
        <w:rPr>
          <w:noProof w:val="0"/>
          <w:color w:val="000000"/>
        </w:rPr>
        <w:t xml:space="preserve"> {</w:t>
      </w:r>
    </w:p>
    <w:p w14:paraId="62B311CD" w14:textId="77777777" w:rsidR="0087351F" w:rsidRPr="001C16AB" w:rsidRDefault="0087351F" w:rsidP="0087351F">
      <w:pPr>
        <w:pStyle w:val="PL"/>
        <w:rPr>
          <w:noProof w:val="0"/>
          <w:color w:val="000000"/>
        </w:rPr>
      </w:pPr>
      <w:r w:rsidRPr="001C16AB">
        <w:rPr>
          <w:noProof w:val="0"/>
          <w:color w:val="000000"/>
        </w:rPr>
        <w:t xml:space="preserve">  </w:t>
      </w:r>
      <w:r w:rsidRPr="001C16AB">
        <w:rPr>
          <w:b/>
          <w:bCs/>
          <w:noProof w:val="0"/>
          <w:color w:val="000000"/>
        </w:rPr>
        <w:t>when</w:t>
      </w:r>
      <w:r w:rsidRPr="001C16AB">
        <w:rPr>
          <w:noProof w:val="0"/>
          <w:color w:val="000000"/>
        </w:rPr>
        <w:t xml:space="preserve"> { the UE (MCVideo Client) receives a Media Transmission Notification message from the SS (MCVideo Server) }</w:t>
      </w:r>
    </w:p>
    <w:p w14:paraId="0ABEDC16" w14:textId="77777777" w:rsidR="0087351F" w:rsidRPr="001C16AB" w:rsidRDefault="0087351F" w:rsidP="0087351F">
      <w:pPr>
        <w:pStyle w:val="PL"/>
        <w:rPr>
          <w:noProof w:val="0"/>
          <w:color w:val="000000"/>
        </w:rPr>
      </w:pPr>
      <w:r w:rsidRPr="001C16AB">
        <w:rPr>
          <w:noProof w:val="0"/>
          <w:color w:val="000000"/>
        </w:rPr>
        <w:t xml:space="preserve">    </w:t>
      </w:r>
      <w:r w:rsidRPr="001C16AB">
        <w:rPr>
          <w:b/>
          <w:bCs/>
          <w:noProof w:val="0"/>
          <w:color w:val="000000"/>
        </w:rPr>
        <w:t>then</w:t>
      </w:r>
      <w:r w:rsidRPr="001C16AB">
        <w:rPr>
          <w:noProof w:val="0"/>
          <w:color w:val="000000"/>
        </w:rPr>
        <w:t xml:space="preserve"> { the </w:t>
      </w:r>
      <w:r w:rsidRPr="001C16AB">
        <w:rPr>
          <w:noProof w:val="0"/>
        </w:rPr>
        <w:t>UE (MCVideo Client) provides media transmission notification to the  MCVideo User</w:t>
      </w:r>
      <w:r w:rsidRPr="001C16AB">
        <w:rPr>
          <w:noProof w:val="0"/>
          <w:color w:val="000000"/>
        </w:rPr>
        <w:t xml:space="preserve"> }</w:t>
      </w:r>
    </w:p>
    <w:p w14:paraId="570E0012" w14:textId="77777777" w:rsidR="0087351F" w:rsidRPr="001C16AB" w:rsidRDefault="0087351F" w:rsidP="0087351F">
      <w:pPr>
        <w:pStyle w:val="PL"/>
        <w:rPr>
          <w:noProof w:val="0"/>
        </w:rPr>
      </w:pPr>
    </w:p>
    <w:p w14:paraId="4F25A8B3" w14:textId="77777777" w:rsidR="0087351F" w:rsidRPr="001C16AB" w:rsidRDefault="0087351F" w:rsidP="0087351F">
      <w:pPr>
        <w:pStyle w:val="H6"/>
      </w:pPr>
      <w:r w:rsidRPr="001C16AB">
        <w:t>(3)</w:t>
      </w:r>
    </w:p>
    <w:p w14:paraId="72C5C606" w14:textId="77777777" w:rsidR="0087351F" w:rsidRPr="001C16AB" w:rsidRDefault="0087351F" w:rsidP="0087351F">
      <w:pPr>
        <w:pStyle w:val="PL"/>
        <w:rPr>
          <w:noProof w:val="0"/>
          <w:color w:val="000000"/>
        </w:rPr>
      </w:pPr>
      <w:r w:rsidRPr="001C16AB">
        <w:rPr>
          <w:b/>
          <w:noProof w:val="0"/>
          <w:color w:val="000000"/>
        </w:rPr>
        <w:t>with</w:t>
      </w:r>
      <w:r w:rsidRPr="001C16AB">
        <w:rPr>
          <w:noProof w:val="0"/>
          <w:color w:val="000000"/>
        </w:rPr>
        <w:t xml:space="preserve"> { the UE (MCVideo Client) having received a Media Transmission Notification message from the SS (MCVideo Server) }</w:t>
      </w:r>
    </w:p>
    <w:p w14:paraId="284ABCB5" w14:textId="77777777" w:rsidR="0087351F" w:rsidRPr="001C16AB" w:rsidRDefault="0087351F" w:rsidP="0087351F">
      <w:pPr>
        <w:pStyle w:val="PL"/>
        <w:rPr>
          <w:noProof w:val="0"/>
          <w:color w:val="000000"/>
        </w:rPr>
      </w:pPr>
      <w:r w:rsidRPr="001C16AB">
        <w:rPr>
          <w:b/>
          <w:noProof w:val="0"/>
          <w:color w:val="000000"/>
        </w:rPr>
        <w:t>ensure that</w:t>
      </w:r>
      <w:r w:rsidRPr="001C16AB">
        <w:rPr>
          <w:noProof w:val="0"/>
          <w:color w:val="000000"/>
        </w:rPr>
        <w:t xml:space="preserve"> {</w:t>
      </w:r>
    </w:p>
    <w:p w14:paraId="56362E37" w14:textId="77777777" w:rsidR="0087351F" w:rsidRPr="001C16AB" w:rsidRDefault="0087351F" w:rsidP="0087351F">
      <w:pPr>
        <w:pStyle w:val="PL"/>
        <w:rPr>
          <w:noProof w:val="0"/>
          <w:color w:val="000000"/>
        </w:rPr>
      </w:pPr>
      <w:r w:rsidRPr="001C16AB">
        <w:rPr>
          <w:noProof w:val="0"/>
          <w:color w:val="000000"/>
        </w:rPr>
        <w:t xml:space="preserve">  </w:t>
      </w:r>
      <w:r w:rsidRPr="001C16AB">
        <w:rPr>
          <w:b/>
          <w:noProof w:val="0"/>
          <w:color w:val="000000"/>
        </w:rPr>
        <w:t>when</w:t>
      </w:r>
      <w:r w:rsidRPr="001C16AB">
        <w:rPr>
          <w:noProof w:val="0"/>
          <w:color w:val="000000"/>
        </w:rPr>
        <w:t xml:space="preserve"> { the MCVideo User requests </w:t>
      </w:r>
      <w:r w:rsidRPr="001C16AB">
        <w:rPr>
          <w:noProof w:val="0"/>
        </w:rPr>
        <w:t xml:space="preserve">permission to receive media </w:t>
      </w:r>
      <w:r w:rsidRPr="001C16AB">
        <w:rPr>
          <w:noProof w:val="0"/>
          <w:color w:val="000000"/>
        </w:rPr>
        <w:t>}</w:t>
      </w:r>
    </w:p>
    <w:p w14:paraId="7797D23D" w14:textId="77777777" w:rsidR="0087351F" w:rsidRPr="001C16AB" w:rsidRDefault="0087351F" w:rsidP="0087351F">
      <w:pPr>
        <w:pStyle w:val="PL"/>
        <w:rPr>
          <w:noProof w:val="0"/>
          <w:color w:val="000000"/>
        </w:rPr>
      </w:pPr>
      <w:r w:rsidRPr="001C16AB">
        <w:rPr>
          <w:noProof w:val="0"/>
          <w:color w:val="000000"/>
        </w:rPr>
        <w:t xml:space="preserve">    </w:t>
      </w:r>
      <w:r w:rsidRPr="001C16AB">
        <w:rPr>
          <w:b/>
          <w:noProof w:val="0"/>
          <w:color w:val="000000"/>
        </w:rPr>
        <w:t>then</w:t>
      </w:r>
      <w:r w:rsidRPr="001C16AB">
        <w:rPr>
          <w:noProof w:val="0"/>
          <w:color w:val="000000"/>
        </w:rPr>
        <w:t xml:space="preserve"> { the UE (MCVideo Client) sends a Receive Media Request message }</w:t>
      </w:r>
    </w:p>
    <w:p w14:paraId="16695B55" w14:textId="77777777" w:rsidR="0087351F" w:rsidRPr="001C16AB" w:rsidRDefault="0087351F" w:rsidP="0087351F">
      <w:pPr>
        <w:pStyle w:val="PL"/>
        <w:rPr>
          <w:noProof w:val="0"/>
          <w:color w:val="000000"/>
        </w:rPr>
      </w:pPr>
      <w:r w:rsidRPr="001C16AB">
        <w:rPr>
          <w:noProof w:val="0"/>
          <w:color w:val="000000"/>
        </w:rPr>
        <w:t xml:space="preserve">            }</w:t>
      </w:r>
    </w:p>
    <w:p w14:paraId="62E19861" w14:textId="77777777" w:rsidR="0087351F" w:rsidRPr="001C16AB" w:rsidRDefault="0087351F" w:rsidP="0087351F">
      <w:pPr>
        <w:pStyle w:val="PL"/>
        <w:rPr>
          <w:noProof w:val="0"/>
          <w:color w:val="000000"/>
        </w:rPr>
      </w:pPr>
    </w:p>
    <w:p w14:paraId="039FAC8A" w14:textId="77777777" w:rsidR="0087351F" w:rsidRPr="001C16AB" w:rsidRDefault="0087351F" w:rsidP="0087351F">
      <w:pPr>
        <w:pStyle w:val="H6"/>
      </w:pPr>
      <w:r w:rsidRPr="001C16AB">
        <w:lastRenderedPageBreak/>
        <w:t>(4)</w:t>
      </w:r>
    </w:p>
    <w:p w14:paraId="1FAAE1CF"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Manual  Commencement Mode }</w:t>
      </w:r>
    </w:p>
    <w:p w14:paraId="79A57419"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5B63E23C"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BYE message from the SS (MCVideo Server) }</w:t>
      </w:r>
    </w:p>
    <w:p w14:paraId="21EAFB14"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with a SIP 200 (OK) message }</w:t>
      </w:r>
    </w:p>
    <w:p w14:paraId="4EAEFB97" w14:textId="77777777" w:rsidR="0087351F" w:rsidRPr="001C16AB" w:rsidRDefault="0087351F" w:rsidP="0087351F">
      <w:pPr>
        <w:pStyle w:val="PL"/>
        <w:rPr>
          <w:noProof w:val="0"/>
        </w:rPr>
      </w:pPr>
      <w:r w:rsidRPr="001C16AB">
        <w:rPr>
          <w:noProof w:val="0"/>
        </w:rPr>
        <w:t xml:space="preserve">             </w:t>
      </w:r>
    </w:p>
    <w:p w14:paraId="29F6BB14" w14:textId="77777777" w:rsidR="0087351F" w:rsidRPr="001C16AB" w:rsidRDefault="0087351F" w:rsidP="0087351F">
      <w:pPr>
        <w:pStyle w:val="PL"/>
        <w:rPr>
          <w:noProof w:val="0"/>
        </w:rPr>
      </w:pPr>
    </w:p>
    <w:p w14:paraId="7973C554" w14:textId="77777777" w:rsidR="0087351F" w:rsidRPr="001C16AB" w:rsidRDefault="0087351F" w:rsidP="0087351F">
      <w:pPr>
        <w:pStyle w:val="H6"/>
      </w:pPr>
      <w:bookmarkStart w:id="394" w:name="_Toc52787497"/>
      <w:bookmarkStart w:id="395" w:name="_Toc52787677"/>
      <w:r w:rsidRPr="001C16AB">
        <w:t>6.1.1.4.2</w:t>
      </w:r>
      <w:r w:rsidRPr="001C16AB">
        <w:tab/>
        <w:t>Conformance requirements</w:t>
      </w:r>
      <w:bookmarkEnd w:id="394"/>
      <w:bookmarkEnd w:id="395"/>
    </w:p>
    <w:p w14:paraId="69662A43" w14:textId="77777777" w:rsidR="0087351F" w:rsidRPr="001C16AB" w:rsidRDefault="0087351F" w:rsidP="0087351F">
      <w:r w:rsidRPr="001C16AB">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704B32" w14:textId="77777777" w:rsidR="0087351F" w:rsidRPr="001C16AB" w:rsidRDefault="0087351F" w:rsidP="0087351F">
      <w:r w:rsidRPr="001C16AB">
        <w:t>[TS 24.281, clause 9.2.1.2.1.2]</w:t>
      </w:r>
    </w:p>
    <w:p w14:paraId="6201847E" w14:textId="77777777" w:rsidR="0087351F" w:rsidRPr="001C16AB" w:rsidRDefault="0087351F" w:rsidP="0087351F">
      <w:r w:rsidRPr="001C16AB">
        <w:t>Upon receipt of an initial SIP INVITE request, the MCVideo client shall follow the procedures for termination of multimedia sessions in the IM CN subsystem as specified in 3GPP TS 24.229 [</w:t>
      </w:r>
      <w:r w:rsidRPr="001C16AB">
        <w:rPr>
          <w:lang w:eastAsia="zh-CN"/>
        </w:rPr>
        <w:t>11</w:t>
      </w:r>
      <w:r w:rsidRPr="001C16AB">
        <w:t>] with the clarifications below.</w:t>
      </w:r>
    </w:p>
    <w:p w14:paraId="6F44D2FA" w14:textId="77777777" w:rsidR="0087351F" w:rsidRPr="001C16AB" w:rsidRDefault="0087351F" w:rsidP="0087351F">
      <w:r w:rsidRPr="001C16AB">
        <w:t>The MCVideo client:</w:t>
      </w:r>
    </w:p>
    <w:p w14:paraId="3E5EAEAA" w14:textId="77777777" w:rsidR="0087351F" w:rsidRPr="001C16AB" w:rsidRDefault="0087351F" w:rsidP="0087351F">
      <w:pPr>
        <w:pStyle w:val="B1"/>
      </w:pPr>
      <w:r w:rsidRPr="001C16AB">
        <w:t>1)</w:t>
      </w:r>
      <w:r w:rsidRPr="001C16AB">
        <w:tab/>
        <w:t>may reject the SIP INVITE request if either of the following conditions are met:</w:t>
      </w:r>
    </w:p>
    <w:p w14:paraId="515F94AF" w14:textId="77777777" w:rsidR="0087351F" w:rsidRPr="001C16AB" w:rsidRDefault="0087351F" w:rsidP="0087351F">
      <w:pPr>
        <w:pStyle w:val="B2"/>
      </w:pPr>
      <w:r w:rsidRPr="001C16AB">
        <w:t>a)</w:t>
      </w:r>
      <w:r w:rsidRPr="001C16AB">
        <w:tab/>
        <w:t>MCVideo client does not have enough resources to handle the call; or</w:t>
      </w:r>
    </w:p>
    <w:p w14:paraId="5AD7F11D" w14:textId="77777777" w:rsidR="0087351F" w:rsidRPr="001C16AB" w:rsidRDefault="0087351F" w:rsidP="0087351F">
      <w:pPr>
        <w:pStyle w:val="B2"/>
      </w:pPr>
      <w:r w:rsidRPr="001C16AB">
        <w:t>b)</w:t>
      </w:r>
      <w:r w:rsidRPr="001C16AB">
        <w:tab/>
        <w:t>any other reason outside the scope of this specification;</w:t>
      </w:r>
    </w:p>
    <w:p w14:paraId="2949C2D3" w14:textId="77777777" w:rsidR="0087351F" w:rsidRPr="001C16AB" w:rsidRDefault="0087351F" w:rsidP="0087351F">
      <w:pPr>
        <w:pStyle w:val="B1"/>
      </w:pPr>
      <w:r w:rsidRPr="001C16AB">
        <w:t>2)</w:t>
      </w:r>
      <w:r w:rsidRPr="001C16AB">
        <w:tab/>
        <w:t>if the SIP INVITE request is rejected in step 1), shall respond toward participating MCVideo function either with appropriate reject code as specified in 3GPP TS 24.229 [51] and warning texts as specified in subclause </w:t>
      </w:r>
      <w:r w:rsidRPr="001C16AB">
        <w:rPr>
          <w:lang w:eastAsia="zh-CN"/>
        </w:rPr>
        <w:t>4.4.2</w:t>
      </w:r>
      <w:r w:rsidRPr="001C16AB">
        <w:t xml:space="preserve"> or with SIP 480 (Temporarily unavailable) response not including warning texts if the user is authorised to restrict the reason for failure and skip the rest of the steps of this subclause;</w:t>
      </w:r>
    </w:p>
    <w:p w14:paraId="0DC3D19A" w14:textId="77777777" w:rsidR="0087351F" w:rsidRPr="001C16AB" w:rsidRDefault="0087351F" w:rsidP="0087351F">
      <w:pPr>
        <w:pStyle w:val="NO"/>
      </w:pPr>
      <w:r w:rsidRPr="001C16AB">
        <w:t>NOTE:</w:t>
      </w:r>
      <w:r w:rsidRPr="001C16AB">
        <w:tab/>
        <w:t>If the SIP INVITE request contains an emergency indication or imminent peril indication, the MCVideo client can by means beyond the scope of this specification choose to accept the request.</w:t>
      </w:r>
    </w:p>
    <w:p w14:paraId="2C4CB639" w14:textId="77777777" w:rsidR="0087351F" w:rsidRPr="001C16AB" w:rsidRDefault="0087351F" w:rsidP="0087351F">
      <w:pPr>
        <w:pStyle w:val="B1"/>
      </w:pPr>
      <w:r w:rsidRPr="001C16AB">
        <w:t>…</w:t>
      </w:r>
    </w:p>
    <w:p w14:paraId="15F761CE" w14:textId="77777777" w:rsidR="0087351F" w:rsidRPr="001C16AB" w:rsidRDefault="0087351F" w:rsidP="0087351F">
      <w:pPr>
        <w:pStyle w:val="B1"/>
      </w:pPr>
      <w:r w:rsidRPr="001C16AB">
        <w:t>6)</w:t>
      </w:r>
      <w:r w:rsidRPr="001C16AB">
        <w:tab/>
        <w:t>may display to the MCVideo user the MCVideo ID of the inviting MCVideo user;</w:t>
      </w:r>
    </w:p>
    <w:p w14:paraId="4E6FDF0C" w14:textId="77777777" w:rsidR="0087351F" w:rsidRPr="001C16AB" w:rsidRDefault="0087351F" w:rsidP="0087351F">
      <w:pPr>
        <w:pStyle w:val="B1"/>
      </w:pPr>
      <w:r w:rsidRPr="001C16AB">
        <w:t>…</w:t>
      </w:r>
    </w:p>
    <w:p w14:paraId="34CCA694" w14:textId="77777777" w:rsidR="0087351F" w:rsidRPr="001C16AB" w:rsidRDefault="0087351F" w:rsidP="0087351F">
      <w:pPr>
        <w:pStyle w:val="B1"/>
      </w:pPr>
      <w:r w:rsidRPr="001C16AB">
        <w:t>8)</w:t>
      </w:r>
      <w:r w:rsidRPr="001C16AB">
        <w:tab/>
        <w:t>shall perform the manual commencement procedures specified in subclause </w:t>
      </w:r>
      <w:r w:rsidRPr="001C16AB">
        <w:rPr>
          <w:lang w:eastAsia="zh-CN"/>
        </w:rPr>
        <w:t>6.2.3.2.2</w:t>
      </w:r>
      <w:r w:rsidRPr="001C16AB">
        <w:t xml:space="preserve"> if one of the following conditions are met:</w:t>
      </w:r>
    </w:p>
    <w:p w14:paraId="2A1F3FBA" w14:textId="77777777" w:rsidR="0087351F" w:rsidRPr="001C16AB" w:rsidRDefault="0087351F" w:rsidP="0087351F">
      <w:pPr>
        <w:pStyle w:val="B2"/>
      </w:pPr>
      <w:r w:rsidRPr="001C16AB">
        <w:t>a)</w:t>
      </w:r>
      <w:r w:rsidRPr="001C16AB">
        <w:tab/>
        <w:t>SIP INVITE request contains an Answer-Mode header field with the value "Manual" and the MCVideo service setting at the invited MCVideo client for answering the call is to use manual commencement mode; or</w:t>
      </w:r>
    </w:p>
    <w:p w14:paraId="0BDC92BF" w14:textId="77777777" w:rsidR="0087351F" w:rsidRPr="001C16AB" w:rsidRDefault="0087351F" w:rsidP="0087351F">
      <w:pPr>
        <w:pStyle w:val="B2"/>
      </w:pPr>
      <w:r w:rsidRPr="001C16AB">
        <w:t>b)</w:t>
      </w:r>
      <w:r w:rsidRPr="001C16A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7F66A80" w14:textId="77777777" w:rsidR="0087351F" w:rsidRPr="001C16AB" w:rsidRDefault="0087351F" w:rsidP="0087351F">
      <w:pPr>
        <w:pStyle w:val="B1"/>
      </w:pPr>
      <w:r w:rsidRPr="001C16AB">
        <w:t>9)</w:t>
      </w:r>
      <w:r w:rsidRPr="001C16AB">
        <w:tab/>
        <w:t>when the SIP 200 (OK) response to the SIP INVITE request is sent, may subscribe to the conference event package as specified in subclause </w:t>
      </w:r>
      <w:r w:rsidRPr="001C16AB">
        <w:rPr>
          <w:lang w:eastAsia="zh-CN"/>
        </w:rPr>
        <w:t>9.1.3.1</w:t>
      </w:r>
      <w:r w:rsidRPr="001C16AB">
        <w:t>.</w:t>
      </w:r>
    </w:p>
    <w:p w14:paraId="3360846C" w14:textId="77777777" w:rsidR="0087351F" w:rsidRPr="001C16AB" w:rsidRDefault="0087351F" w:rsidP="0087351F">
      <w:r w:rsidRPr="001C16AB">
        <w:t>[TS 24.281, clause 6.2.3.2.2]</w:t>
      </w:r>
    </w:p>
    <w:p w14:paraId="18C4E77F" w14:textId="77777777" w:rsidR="0087351F" w:rsidRPr="001C16AB" w:rsidRDefault="0087351F" w:rsidP="0087351F">
      <w:r w:rsidRPr="001C16AB">
        <w:t>When performing the manual commencement mode procedures:</w:t>
      </w:r>
    </w:p>
    <w:p w14:paraId="54F1B8D2" w14:textId="77777777" w:rsidR="0087351F" w:rsidRPr="001C16AB" w:rsidRDefault="0087351F" w:rsidP="0087351F">
      <w:pPr>
        <w:pStyle w:val="B1"/>
      </w:pPr>
      <w:r w:rsidRPr="001C16AB">
        <w:t>1)</w:t>
      </w:r>
      <w:r w:rsidRPr="001C16AB">
        <w:tab/>
        <w:t>the terminating MCVideo client may automatically generate a SIP 183 (Session Progress) in accordance with 3GPP TS 24.229 [11], prior to the MCVideo user's acknowledgement; and</w:t>
      </w:r>
    </w:p>
    <w:p w14:paraId="584C2748" w14:textId="77777777" w:rsidR="0087351F" w:rsidRPr="001C16AB" w:rsidRDefault="0087351F" w:rsidP="0087351F">
      <w:pPr>
        <w:pStyle w:val="B1"/>
      </w:pPr>
      <w:r w:rsidRPr="001C16AB">
        <w:t>2)</w:t>
      </w:r>
      <w:r w:rsidRPr="001C16AB">
        <w:tab/>
        <w:t xml:space="preserve">if the MCVideo user declines the MCVideo session invitation the MCVideo client shall send a SIP 480 (Temporarily Unavailable) response towards the MCVideo server with the warning text set to: "110 user </w:t>
      </w:r>
      <w:r w:rsidRPr="001C16AB">
        <w:lastRenderedPageBreak/>
        <w:t>declined the call invitation" in a Warning header field as specified in subclause 4.4, and not continue with the rest of the steps in this subclause.</w:t>
      </w:r>
    </w:p>
    <w:p w14:paraId="7C8BCA92" w14:textId="77777777" w:rsidR="0087351F" w:rsidRPr="001C16AB" w:rsidRDefault="0087351F" w:rsidP="0087351F">
      <w:r w:rsidRPr="001C16AB">
        <w:t>When generating a SIP 183 (Session Progress) response, the MCVideo client:</w:t>
      </w:r>
    </w:p>
    <w:p w14:paraId="19E745F1" w14:textId="77777777" w:rsidR="0087351F" w:rsidRPr="001C16AB" w:rsidRDefault="0087351F" w:rsidP="0087351F">
      <w:pPr>
        <w:pStyle w:val="B1"/>
      </w:pPr>
      <w:r w:rsidRPr="001C16AB">
        <w:t>1)</w:t>
      </w:r>
      <w:r w:rsidRPr="001C16AB">
        <w:tab/>
        <w:t>shall include the following in the Contact header field:</w:t>
      </w:r>
    </w:p>
    <w:p w14:paraId="5872EE9D" w14:textId="77777777" w:rsidR="0087351F" w:rsidRPr="001C16AB" w:rsidRDefault="0087351F" w:rsidP="0087351F">
      <w:pPr>
        <w:pStyle w:val="B2"/>
      </w:pPr>
      <w:r w:rsidRPr="001C16AB">
        <w:t>a)</w:t>
      </w:r>
      <w:r w:rsidRPr="001C16AB">
        <w:tab/>
        <w:t>the g.3gpp.mc</w:t>
      </w:r>
      <w:r w:rsidRPr="001C16AB">
        <w:rPr>
          <w:lang w:eastAsia="zh-CN"/>
        </w:rPr>
        <w:t>video</w:t>
      </w:r>
      <w:r w:rsidRPr="001C16AB">
        <w:t xml:space="preserve"> media feature tag; and</w:t>
      </w:r>
    </w:p>
    <w:p w14:paraId="4C38E27D" w14:textId="77777777" w:rsidR="0087351F" w:rsidRPr="001C16AB" w:rsidRDefault="0087351F" w:rsidP="0087351F">
      <w:pPr>
        <w:pStyle w:val="B2"/>
      </w:pPr>
      <w:r w:rsidRPr="001C16AB">
        <w:t>b)</w:t>
      </w:r>
      <w:r w:rsidRPr="001C16AB">
        <w:tab/>
        <w:t xml:space="preserve">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and</w:t>
      </w:r>
    </w:p>
    <w:p w14:paraId="3D55AD00" w14:textId="77777777" w:rsidR="0087351F" w:rsidRPr="001C16AB" w:rsidRDefault="0087351F" w:rsidP="0087351F">
      <w:pPr>
        <w:pStyle w:val="B1"/>
      </w:pPr>
      <w:r w:rsidRPr="001C16AB">
        <w:t>2)</w:t>
      </w:r>
      <w:r w:rsidRPr="001C16AB">
        <w:tab/>
        <w:t>may include a P-Answer-State header field with the value "Unconfirmed" as specified in IETF RFC 4964 [30];</w:t>
      </w:r>
    </w:p>
    <w:p w14:paraId="1ADABFCE" w14:textId="77777777" w:rsidR="0087351F" w:rsidRPr="001C16AB" w:rsidRDefault="0087351F" w:rsidP="0087351F">
      <w:r w:rsidRPr="001C16AB">
        <w:t>When sending the SIP 200 (OK) response to the incoming SIP INVITE request, the MCVideo client shall follow the procedures in subclause 6.2.3.1.2.</w:t>
      </w:r>
    </w:p>
    <w:p w14:paraId="54FCFD67" w14:textId="77777777" w:rsidR="0087351F" w:rsidRPr="001C16AB" w:rsidRDefault="0087351F" w:rsidP="0087351F">
      <w:r w:rsidRPr="001C16AB">
        <w:t>When NAT traversal is supported by the MCVideo client and when the MCVideo client is behind a NAT, generation of SIP responses is done as specified in this subclause and as specified in IETF RFC 5626 [35]</w:t>
      </w:r>
    </w:p>
    <w:p w14:paraId="089241C5" w14:textId="77777777" w:rsidR="0087351F" w:rsidRPr="001C16AB" w:rsidRDefault="0087351F" w:rsidP="0087351F">
      <w:r w:rsidRPr="001C16AB">
        <w:t>[TS 24.281, clause 9.2.1.2.3.3]</w:t>
      </w:r>
    </w:p>
    <w:p w14:paraId="6DF1E4E0" w14:textId="77777777" w:rsidR="0087351F" w:rsidRPr="001C16AB" w:rsidRDefault="0087351F" w:rsidP="0087351F">
      <w:r w:rsidRPr="001C16AB">
        <w:t>Upon receiving a SIP BYE request for releasing the prearranged MCVideo group call, the MCVideo client shall follow the procedures as specified in subclause </w:t>
      </w:r>
      <w:r w:rsidRPr="001C16AB">
        <w:rPr>
          <w:lang w:eastAsia="zh-CN"/>
        </w:rPr>
        <w:t>6.2.6</w:t>
      </w:r>
      <w:r w:rsidRPr="001C16AB">
        <w:t>.</w:t>
      </w:r>
    </w:p>
    <w:p w14:paraId="73E65C0F" w14:textId="77777777" w:rsidR="0087351F" w:rsidRPr="001C16AB" w:rsidRDefault="0087351F" w:rsidP="0087351F">
      <w:r w:rsidRPr="001C16AB">
        <w:t>[TS 24.281, clause 6.2.6]</w:t>
      </w:r>
    </w:p>
    <w:p w14:paraId="6766A0DC" w14:textId="77777777" w:rsidR="0087351F" w:rsidRPr="001C16AB" w:rsidRDefault="0087351F" w:rsidP="0087351F">
      <w:r w:rsidRPr="001C16AB">
        <w:t>Upon receiving a SIP BYE request, the MCVideo client:</w:t>
      </w:r>
    </w:p>
    <w:p w14:paraId="67360A09" w14:textId="77777777" w:rsidR="0087351F" w:rsidRPr="001C16AB" w:rsidRDefault="0087351F" w:rsidP="0087351F">
      <w:pPr>
        <w:pStyle w:val="B1"/>
      </w:pPr>
      <w:r w:rsidRPr="001C16AB">
        <w:t>1)</w:t>
      </w:r>
      <w:r w:rsidRPr="001C16AB">
        <w:tab/>
        <w:t>shall interact with the media plane as specified in 3GPP TS 24.</w:t>
      </w:r>
      <w:r w:rsidRPr="001C16AB">
        <w:rPr>
          <w:lang w:eastAsia="zh-CN"/>
        </w:rPr>
        <w:t>581</w:t>
      </w:r>
      <w:r w:rsidRPr="001C16AB">
        <w:t>[5]; and</w:t>
      </w:r>
    </w:p>
    <w:p w14:paraId="1F2BED9D" w14:textId="77777777" w:rsidR="0087351F" w:rsidRPr="001C16AB" w:rsidRDefault="0087351F" w:rsidP="0087351F">
      <w:pPr>
        <w:pStyle w:val="B1"/>
      </w:pPr>
      <w:r w:rsidRPr="001C16AB">
        <w:t>2)</w:t>
      </w:r>
      <w:r w:rsidRPr="001C16AB">
        <w:tab/>
        <w:t>shall send SIP 200 (OK) response towards MCVideo server according to 3GPP TS 24.229 [11].</w:t>
      </w:r>
    </w:p>
    <w:p w14:paraId="73475A8D" w14:textId="77777777" w:rsidR="0087351F" w:rsidRPr="001C16AB" w:rsidRDefault="0087351F" w:rsidP="0087351F">
      <w:r w:rsidRPr="001C16AB">
        <w:t>[TS 24.581, clause 6.2.5.2.2]</w:t>
      </w:r>
    </w:p>
    <w:p w14:paraId="1369CE1C" w14:textId="77777777" w:rsidR="0087351F" w:rsidRPr="001C16AB" w:rsidRDefault="0087351F" w:rsidP="0087351F">
      <w:r w:rsidRPr="001C16AB">
        <w:t>When an MCVideo call is established, the terminating transmission participant:</w:t>
      </w:r>
    </w:p>
    <w:p w14:paraId="5D14B773" w14:textId="77777777" w:rsidR="0087351F" w:rsidRPr="001C16AB" w:rsidRDefault="0087351F" w:rsidP="0087351F">
      <w:pPr>
        <w:pStyle w:val="B1"/>
      </w:pPr>
      <w:r w:rsidRPr="001C16AB">
        <w:t>1.</w:t>
      </w:r>
      <w:r w:rsidRPr="001C16AB">
        <w:tab/>
        <w:t>shall create an instance of a 'Transmission participant state transition diagram for general reception control operation'; and</w:t>
      </w:r>
    </w:p>
    <w:p w14:paraId="7ECEA837" w14:textId="77777777" w:rsidR="0087351F" w:rsidRPr="001C16AB" w:rsidRDefault="0087351F" w:rsidP="0087351F">
      <w:pPr>
        <w:pStyle w:val="B1"/>
      </w:pPr>
      <w:r w:rsidRPr="001C16AB">
        <w:t>2.</w:t>
      </w:r>
      <w:r w:rsidRPr="001C16AB">
        <w:tab/>
        <w:t>shall enter the 'U: reception controller' state.</w:t>
      </w:r>
    </w:p>
    <w:p w14:paraId="59184655" w14:textId="77777777" w:rsidR="0087351F" w:rsidRPr="001C16AB" w:rsidRDefault="0087351F" w:rsidP="0087351F">
      <w:pPr>
        <w:pStyle w:val="NO"/>
      </w:pPr>
      <w:r w:rsidRPr="001C16AB">
        <w:t>NOTE:</w:t>
      </w:r>
      <w:r w:rsidRPr="001C16AB">
        <w:tab/>
        <w:t>From a transmission participant perspective the MCVideo call is established when the application and signalling plane sends the SIP 200 (OK) response.</w:t>
      </w:r>
    </w:p>
    <w:p w14:paraId="134F0A91" w14:textId="77777777" w:rsidR="0087351F" w:rsidRPr="001C16AB" w:rsidRDefault="0087351F" w:rsidP="0087351F">
      <w:r w:rsidRPr="001C16AB">
        <w:t>[TS 24.581, clause 6.2.5.3.2]</w:t>
      </w:r>
    </w:p>
    <w:p w14:paraId="5A550E6D" w14:textId="77777777" w:rsidR="0087351F" w:rsidRPr="001C16AB" w:rsidRDefault="0087351F" w:rsidP="0087351F">
      <w:r w:rsidRPr="001C16AB">
        <w:t>Upon receiving the media transmission notification from the transmission control server, the transmission participant:</w:t>
      </w:r>
    </w:p>
    <w:p w14:paraId="0C175CD1" w14:textId="4D5BCB74" w:rsidR="0087351F" w:rsidRPr="001C16AB" w:rsidRDefault="0087351F" w:rsidP="0087351F">
      <w:pPr>
        <w:pStyle w:val="B1"/>
      </w:pPr>
      <w:r w:rsidRPr="001C16AB">
        <w:t>1.</w:t>
      </w:r>
      <w:r w:rsidRPr="001C16AB">
        <w:tab/>
        <w:t>if the first bit in the subtype of the media transmission notification message is set to '1' (Acknowledgment is required) as described in clause 9.2.2.1, shall send a Transmission control Ack message. The Transmission control Ack message:</w:t>
      </w:r>
    </w:p>
    <w:p w14:paraId="77508302" w14:textId="77777777" w:rsidR="0087351F" w:rsidRPr="001C16AB" w:rsidRDefault="0087351F" w:rsidP="0087351F">
      <w:pPr>
        <w:pStyle w:val="B2"/>
      </w:pPr>
      <w:r w:rsidRPr="001C16AB">
        <w:t>a.</w:t>
      </w:r>
      <w:r w:rsidRPr="001C16AB">
        <w:tab/>
        <w:t>shall include the Message Type field set to '6' (Media transmission notification); and</w:t>
      </w:r>
    </w:p>
    <w:p w14:paraId="66BECFB2" w14:textId="77777777" w:rsidR="0087351F" w:rsidRPr="001C16AB" w:rsidRDefault="0087351F" w:rsidP="0087351F">
      <w:pPr>
        <w:pStyle w:val="B2"/>
      </w:pPr>
      <w:r w:rsidRPr="001C16AB">
        <w:t>b.</w:t>
      </w:r>
      <w:r w:rsidRPr="001C16AB">
        <w:tab/>
        <w:t>shall include the Source field set to '0' (the transmission participant is the source);</w:t>
      </w:r>
    </w:p>
    <w:p w14:paraId="4132D620" w14:textId="77777777" w:rsidR="0087351F" w:rsidRPr="001C16AB" w:rsidRDefault="0087351F" w:rsidP="0087351F">
      <w:pPr>
        <w:pStyle w:val="B1"/>
      </w:pPr>
      <w:r w:rsidRPr="001C16AB">
        <w:t>2.</w:t>
      </w:r>
      <w:r w:rsidRPr="001C16AB">
        <w:tab/>
        <w:t>shall provide media transmission notification to the user;</w:t>
      </w:r>
    </w:p>
    <w:p w14:paraId="564D6A22" w14:textId="77777777" w:rsidR="0087351F" w:rsidRPr="001C16AB" w:rsidRDefault="0087351F" w:rsidP="0087351F">
      <w:pPr>
        <w:pStyle w:val="B1"/>
      </w:pPr>
      <w:r w:rsidRPr="001C16AB">
        <w:t>3.</w:t>
      </w:r>
      <w:r w:rsidRPr="001C16AB">
        <w:tab/>
        <w:t>shall store the User ID and the SSRC of the user transmitting the media;</w:t>
      </w:r>
    </w:p>
    <w:p w14:paraId="72ED7264" w14:textId="77777777" w:rsidR="0087351F" w:rsidRPr="001C16AB" w:rsidRDefault="0087351F" w:rsidP="0087351F">
      <w:pPr>
        <w:pStyle w:val="B1"/>
      </w:pPr>
      <w:r w:rsidRPr="001C16AB">
        <w:t>4.</w:t>
      </w:r>
      <w:r w:rsidRPr="001C16AB">
        <w:tab/>
        <w:t>if the Reception Mode field is set to '0' indicating automatic reception mode:</w:t>
      </w:r>
    </w:p>
    <w:p w14:paraId="1A4A5094" w14:textId="77777777" w:rsidR="0087351F" w:rsidRPr="001C16AB" w:rsidRDefault="0087351F" w:rsidP="0087351F">
      <w:pPr>
        <w:pStyle w:val="B2"/>
      </w:pPr>
      <w:r w:rsidRPr="001C16AB">
        <w:t>a.</w:t>
      </w:r>
      <w:r w:rsidRPr="001C16AB">
        <w:tab/>
        <w:t>shall create an instance of the 'Transmission participant state transition diagram for basic reception control operation';</w:t>
      </w:r>
    </w:p>
    <w:p w14:paraId="3002071F" w14:textId="77777777" w:rsidR="0087351F" w:rsidRPr="001C16AB" w:rsidRDefault="0087351F" w:rsidP="0087351F">
      <w:pPr>
        <w:pStyle w:val="B2"/>
      </w:pPr>
      <w:r w:rsidRPr="001C16AB">
        <w:t>b.</w:t>
      </w:r>
      <w:r w:rsidRPr="001C16AB">
        <w:tab/>
        <w:t>shall map the stored User ID and the SSRC of the user transmitting the media with the instance of 'Transmission participant state transition diagram for basic reception control operation' created in step a); and</w:t>
      </w:r>
    </w:p>
    <w:p w14:paraId="58D8036E" w14:textId="77777777" w:rsidR="0087351F" w:rsidRPr="001C16AB" w:rsidRDefault="0087351F" w:rsidP="0087351F">
      <w:pPr>
        <w:pStyle w:val="B2"/>
      </w:pPr>
      <w:r w:rsidRPr="001C16AB">
        <w:lastRenderedPageBreak/>
        <w:t>c.</w:t>
      </w:r>
      <w:r w:rsidRPr="001C16AB">
        <w:tab/>
        <w:t>shall enter the 'U: has permission to receive' state;</w:t>
      </w:r>
    </w:p>
    <w:p w14:paraId="720884A0" w14:textId="5598F476" w:rsidR="0087351F" w:rsidRPr="001C16AB" w:rsidRDefault="0087351F" w:rsidP="0087351F">
      <w:pPr>
        <w:pStyle w:val="B1"/>
      </w:pPr>
      <w:r w:rsidRPr="001C16AB">
        <w:t>5.</w:t>
      </w:r>
      <w:r w:rsidRPr="001C16AB">
        <w:tab/>
        <w:t>may display the details of the incoming media to the user; and</w:t>
      </w:r>
    </w:p>
    <w:p w14:paraId="4BD4DD05" w14:textId="67E72C1B" w:rsidR="0087351F" w:rsidRPr="001C16AB" w:rsidRDefault="0087351F" w:rsidP="0087351F">
      <w:pPr>
        <w:pStyle w:val="B1"/>
      </w:pPr>
      <w:r w:rsidRPr="001C16AB">
        <w:t>6.</w:t>
      </w:r>
      <w:r w:rsidRPr="001C16AB">
        <w:tab/>
        <w:t>shall remain in the 'U: reception controller' state.</w:t>
      </w:r>
    </w:p>
    <w:p w14:paraId="402FDC10" w14:textId="77777777" w:rsidR="0087351F" w:rsidRPr="001C16AB" w:rsidRDefault="0087351F" w:rsidP="0087351F">
      <w:r w:rsidRPr="001C16AB">
        <w:t>[TS 24.581, clause 6.2.5.3.3]</w:t>
      </w:r>
    </w:p>
    <w:p w14:paraId="071A2416" w14:textId="77777777" w:rsidR="0087351F" w:rsidRPr="001C16AB" w:rsidRDefault="0087351F" w:rsidP="0087351F">
      <w:r w:rsidRPr="001C16AB">
        <w:t>Upon receiving an indication from the user to request permission to receive media, the transmission participant:</w:t>
      </w:r>
    </w:p>
    <w:p w14:paraId="10E72468" w14:textId="77777777" w:rsidR="0087351F" w:rsidRPr="001C16AB" w:rsidRDefault="0087351F" w:rsidP="0087351F">
      <w:pPr>
        <w:pStyle w:val="B1"/>
      </w:pPr>
      <w:r w:rsidRPr="001C16AB">
        <w:t>1.</w:t>
      </w:r>
      <w:r w:rsidRPr="001C16AB">
        <w:tab/>
        <w:t>shall send the Receive Media Request message toward the transmission control server; The Receive Media Request message:</w:t>
      </w:r>
    </w:p>
    <w:p w14:paraId="0E6C570B" w14:textId="77777777" w:rsidR="0087351F" w:rsidRPr="001C16AB" w:rsidRDefault="0087351F" w:rsidP="0087351F">
      <w:pPr>
        <w:pStyle w:val="B2"/>
      </w:pPr>
      <w:r w:rsidRPr="001C16AB">
        <w:t>a.</w:t>
      </w:r>
      <w:r w:rsidRPr="001C16AB">
        <w:tab/>
        <w:t>if a different priority than the normal priority is required, shall include the Reception Priority field with the priority not higher than negotiated with the transmission control server as specified in subclause 14.3.3; and</w:t>
      </w:r>
    </w:p>
    <w:p w14:paraId="6D53E961" w14:textId="77777777" w:rsidR="0087351F" w:rsidRPr="001C16AB" w:rsidRDefault="0087351F" w:rsidP="0087351F">
      <w:pPr>
        <w:pStyle w:val="B2"/>
      </w:pPr>
      <w:r w:rsidRPr="001C16AB">
        <w:t>b.</w:t>
      </w:r>
      <w:r w:rsidRPr="001C16AB">
        <w:tab/>
        <w:t>if the receive media request is a broadcast group call, system call, emergency call or an imminent peril call, shall include a Transmission Indicator field indicating the relevant call types;</w:t>
      </w:r>
    </w:p>
    <w:p w14:paraId="472D2AC5" w14:textId="77777777" w:rsidR="0087351F" w:rsidRPr="001C16AB" w:rsidRDefault="0087351F" w:rsidP="0087351F">
      <w:pPr>
        <w:pStyle w:val="B1"/>
      </w:pPr>
      <w:r w:rsidRPr="001C16AB">
        <w:t>2.</w:t>
      </w:r>
      <w:r w:rsidRPr="001C16AB">
        <w:tab/>
        <w:t>shall create an instance of the 'Transmission participant state transition diagram for basic reception control operation';</w:t>
      </w:r>
    </w:p>
    <w:p w14:paraId="2ACE9D36" w14:textId="77777777" w:rsidR="0087351F" w:rsidRPr="001C16AB" w:rsidRDefault="0087351F" w:rsidP="0087351F">
      <w:pPr>
        <w:pStyle w:val="B1"/>
      </w:pPr>
      <w:r w:rsidRPr="001C16AB">
        <w:t>3.</w:t>
      </w:r>
      <w:r w:rsidRPr="001C16AB">
        <w:tab/>
        <w:t>shall map the stored User ID and the SSRC of the user transmitting the media with instance of 'Transmission participant state transition diagram for basic reception control operation' created in step 2; and</w:t>
      </w:r>
    </w:p>
    <w:p w14:paraId="5371EBB2" w14:textId="77777777" w:rsidR="0087351F" w:rsidRPr="001C16AB" w:rsidRDefault="0087351F" w:rsidP="0087351F">
      <w:pPr>
        <w:pStyle w:val="B1"/>
      </w:pPr>
      <w:r w:rsidRPr="001C16AB">
        <w:t>4.</w:t>
      </w:r>
      <w:r w:rsidRPr="001C16AB">
        <w:tab/>
        <w:t>shall remain in the 'U: reception controller' state.</w:t>
      </w:r>
    </w:p>
    <w:p w14:paraId="546BE5A7" w14:textId="77777777" w:rsidR="0087351F" w:rsidRPr="001C16AB" w:rsidRDefault="0087351F" w:rsidP="0087351F">
      <w:pPr>
        <w:pStyle w:val="H6"/>
      </w:pPr>
      <w:bookmarkStart w:id="396" w:name="_Toc52787498"/>
      <w:bookmarkStart w:id="397" w:name="_Toc52787678"/>
      <w:r w:rsidRPr="001C16AB">
        <w:t>6.1.1.4.3</w:t>
      </w:r>
      <w:r w:rsidRPr="001C16AB">
        <w:tab/>
        <w:t>Test description</w:t>
      </w:r>
      <w:bookmarkEnd w:id="396"/>
      <w:bookmarkEnd w:id="397"/>
    </w:p>
    <w:p w14:paraId="4A561747" w14:textId="77777777" w:rsidR="0087351F" w:rsidRPr="001C16AB" w:rsidRDefault="0087351F" w:rsidP="0087351F">
      <w:pPr>
        <w:pStyle w:val="H6"/>
      </w:pPr>
      <w:r w:rsidRPr="001C16AB">
        <w:t>6.1.1.4.3.1</w:t>
      </w:r>
      <w:r w:rsidRPr="001C16AB">
        <w:tab/>
        <w:t>Pre-test conditions</w:t>
      </w:r>
    </w:p>
    <w:p w14:paraId="63C7CFF0" w14:textId="77777777" w:rsidR="0087351F" w:rsidRPr="001C16AB" w:rsidRDefault="0087351F" w:rsidP="0087351F">
      <w:pPr>
        <w:pStyle w:val="H6"/>
      </w:pPr>
      <w:r w:rsidRPr="001C16AB">
        <w:t>System Simulator:</w:t>
      </w:r>
    </w:p>
    <w:p w14:paraId="03811F87" w14:textId="77777777" w:rsidR="0087351F" w:rsidRPr="001C16AB" w:rsidRDefault="0087351F" w:rsidP="0087351F">
      <w:pPr>
        <w:pStyle w:val="B1"/>
      </w:pPr>
      <w:r w:rsidRPr="001C16AB">
        <w:t>-</w:t>
      </w:r>
      <w:r w:rsidRPr="001C16AB">
        <w:tab/>
        <w:t>SS (MCVideo server)</w:t>
      </w:r>
    </w:p>
    <w:p w14:paraId="0BA342C1" w14:textId="77777777" w:rsidR="0087351F" w:rsidRPr="001C16AB" w:rsidRDefault="0087351F" w:rsidP="0087351F">
      <w:pPr>
        <w:pStyle w:val="B1"/>
      </w:pPr>
      <w:r w:rsidRPr="001C16AB">
        <w:t>-</w:t>
      </w:r>
      <w:r w:rsidRPr="001C16AB">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 </w:t>
      </w:r>
    </w:p>
    <w:p w14:paraId="1144AF3F" w14:textId="77777777" w:rsidR="0087351F" w:rsidRPr="001C16AB" w:rsidRDefault="0087351F" w:rsidP="0087351F">
      <w:pPr>
        <w:pStyle w:val="H6"/>
      </w:pPr>
      <w:r w:rsidRPr="001C16AB">
        <w:t>IUT:</w:t>
      </w:r>
    </w:p>
    <w:p w14:paraId="1303C228" w14:textId="77777777" w:rsidR="0087351F" w:rsidRPr="001C16AB" w:rsidRDefault="0087351F" w:rsidP="0087351F">
      <w:pPr>
        <w:pStyle w:val="B1"/>
      </w:pPr>
      <w:r w:rsidRPr="001C16AB">
        <w:t>-</w:t>
      </w:r>
      <w:r w:rsidRPr="001C16AB">
        <w:tab/>
        <w:t>UE (MCVideo client)</w:t>
      </w:r>
    </w:p>
    <w:p w14:paraId="123C29D6" w14:textId="77777777" w:rsidR="0087351F" w:rsidRPr="001C16AB" w:rsidRDefault="0087351F" w:rsidP="0087351F">
      <w:pPr>
        <w:pStyle w:val="B1"/>
      </w:pPr>
      <w:r w:rsidRPr="001C16AB">
        <w:t>-</w:t>
      </w:r>
      <w:r w:rsidRPr="001C16AB">
        <w:tab/>
        <w:t>The test USIM set as defined in TS 36.579-1 [2], subclause 5.5.10 is inserted.</w:t>
      </w:r>
    </w:p>
    <w:p w14:paraId="291DBE27" w14:textId="77777777" w:rsidR="0087351F" w:rsidRPr="001C16AB" w:rsidRDefault="0087351F" w:rsidP="0087351F">
      <w:pPr>
        <w:pStyle w:val="H6"/>
      </w:pPr>
      <w:r w:rsidRPr="001C16AB">
        <w:t>Preamble:</w:t>
      </w:r>
    </w:p>
    <w:p w14:paraId="7514959D"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31BC91C3"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2A30A4B5" w14:textId="77777777" w:rsidR="0087351F" w:rsidRPr="001C16AB" w:rsidRDefault="0087351F" w:rsidP="0087351F">
      <w:pPr>
        <w:pStyle w:val="B1"/>
      </w:pPr>
      <w:r w:rsidRPr="001C16AB">
        <w:t>-</w:t>
      </w:r>
      <w:r w:rsidRPr="001C16AB">
        <w:tab/>
        <w:t>UE States at the end of the preamble</w:t>
      </w:r>
    </w:p>
    <w:p w14:paraId="272B7671" w14:textId="77777777" w:rsidR="0087351F" w:rsidRPr="001C16AB" w:rsidRDefault="0087351F" w:rsidP="0087351F">
      <w:pPr>
        <w:pStyle w:val="B2"/>
      </w:pPr>
      <w:r w:rsidRPr="001C16AB">
        <w:t>-</w:t>
      </w:r>
      <w:r w:rsidRPr="001C16AB">
        <w:tab/>
        <w:t>The UE is in E-UTRA Registered, Idle Mode state.</w:t>
      </w:r>
    </w:p>
    <w:p w14:paraId="496B99DA"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3FFA2101" w14:textId="77777777" w:rsidR="0087351F" w:rsidRPr="001C16AB" w:rsidRDefault="0087351F" w:rsidP="0087351F">
      <w:pPr>
        <w:pStyle w:val="H6"/>
      </w:pPr>
      <w:r w:rsidRPr="001C16AB">
        <w:lastRenderedPageBreak/>
        <w:t>6.1.1.4.3.2</w:t>
      </w:r>
      <w:r w:rsidRPr="001C16AB">
        <w:tab/>
        <w:t>Test procedure sequence</w:t>
      </w:r>
    </w:p>
    <w:p w14:paraId="79D0F0E9" w14:textId="77777777" w:rsidR="0087351F" w:rsidRPr="001C16AB" w:rsidRDefault="0087351F" w:rsidP="0087351F">
      <w:pPr>
        <w:pStyle w:val="TH"/>
      </w:pPr>
      <w:r w:rsidRPr="001C16AB">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87351F" w:rsidRPr="001C16AB" w14:paraId="0EF0AEBD" w14:textId="77777777" w:rsidTr="00E64CC8">
        <w:trPr>
          <w:cantSplit/>
          <w:tblHeader/>
        </w:trPr>
        <w:tc>
          <w:tcPr>
            <w:tcW w:w="641" w:type="dxa"/>
            <w:tcBorders>
              <w:top w:val="single" w:sz="4" w:space="0" w:color="auto"/>
              <w:left w:val="single" w:sz="4" w:space="0" w:color="auto"/>
              <w:bottom w:val="nil"/>
              <w:right w:val="single" w:sz="4" w:space="0" w:color="auto"/>
            </w:tcBorders>
            <w:hideMark/>
          </w:tcPr>
          <w:p w14:paraId="5FB71AC5" w14:textId="77777777" w:rsidR="0087351F" w:rsidRPr="001C16AB" w:rsidRDefault="0087351F" w:rsidP="00E64CC8">
            <w:pPr>
              <w:pStyle w:val="TAH"/>
              <w:keepNext w:val="0"/>
              <w:keepLines w:val="0"/>
              <w:widowControl w:val="0"/>
            </w:pPr>
            <w:r w:rsidRPr="001C16AB">
              <w:t>St</w:t>
            </w:r>
          </w:p>
        </w:tc>
        <w:tc>
          <w:tcPr>
            <w:tcW w:w="3794" w:type="dxa"/>
            <w:tcBorders>
              <w:top w:val="single" w:sz="4" w:space="0" w:color="auto"/>
              <w:left w:val="single" w:sz="4" w:space="0" w:color="auto"/>
              <w:bottom w:val="nil"/>
              <w:right w:val="single" w:sz="4" w:space="0" w:color="auto"/>
            </w:tcBorders>
            <w:hideMark/>
          </w:tcPr>
          <w:p w14:paraId="0E8AE8C9" w14:textId="77777777" w:rsidR="0087351F" w:rsidRPr="001C16AB" w:rsidRDefault="0087351F" w:rsidP="00E64CC8">
            <w:pPr>
              <w:pStyle w:val="TAH"/>
              <w:keepNext w:val="0"/>
              <w:keepLines w:val="0"/>
              <w:widowControl w:val="0"/>
            </w:pPr>
            <w:r w:rsidRPr="001C16AB">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02112C1C" w14:textId="77777777" w:rsidR="0087351F" w:rsidRPr="001C16AB" w:rsidRDefault="0087351F" w:rsidP="00E64CC8">
            <w:pPr>
              <w:pStyle w:val="TAH"/>
              <w:keepNext w:val="0"/>
              <w:keepLines w:val="0"/>
              <w:widowControl w:val="0"/>
            </w:pPr>
            <w:r w:rsidRPr="001C16AB">
              <w:t>Message Sequence</w:t>
            </w:r>
          </w:p>
        </w:tc>
        <w:tc>
          <w:tcPr>
            <w:tcW w:w="561" w:type="dxa"/>
            <w:tcBorders>
              <w:top w:val="single" w:sz="4" w:space="0" w:color="auto"/>
              <w:left w:val="single" w:sz="4" w:space="0" w:color="auto"/>
              <w:bottom w:val="nil"/>
              <w:right w:val="single" w:sz="4" w:space="0" w:color="auto"/>
            </w:tcBorders>
            <w:hideMark/>
          </w:tcPr>
          <w:p w14:paraId="67D5CD6A" w14:textId="77777777" w:rsidR="0087351F" w:rsidRPr="001C16AB" w:rsidRDefault="0087351F" w:rsidP="00E64CC8">
            <w:pPr>
              <w:pStyle w:val="TAH"/>
              <w:keepNext w:val="0"/>
              <w:keepLines w:val="0"/>
              <w:widowControl w:val="0"/>
            </w:pPr>
            <w:r w:rsidRPr="001C16AB">
              <w:t>TP</w:t>
            </w:r>
          </w:p>
        </w:tc>
        <w:tc>
          <w:tcPr>
            <w:tcW w:w="1009" w:type="dxa"/>
            <w:tcBorders>
              <w:top w:val="single" w:sz="4" w:space="0" w:color="auto"/>
              <w:left w:val="single" w:sz="4" w:space="0" w:color="auto"/>
              <w:bottom w:val="nil"/>
              <w:right w:val="single" w:sz="4" w:space="0" w:color="auto"/>
            </w:tcBorders>
            <w:hideMark/>
          </w:tcPr>
          <w:p w14:paraId="103651E6" w14:textId="77777777" w:rsidR="0087351F" w:rsidRPr="001C16AB" w:rsidRDefault="0087351F" w:rsidP="00E64CC8">
            <w:pPr>
              <w:pStyle w:val="TAH"/>
              <w:keepNext w:val="0"/>
              <w:keepLines w:val="0"/>
              <w:widowControl w:val="0"/>
            </w:pPr>
            <w:r w:rsidRPr="001C16AB">
              <w:t>Verdict</w:t>
            </w:r>
          </w:p>
        </w:tc>
      </w:tr>
      <w:tr w:rsidR="0087351F" w:rsidRPr="001C16AB" w14:paraId="7624C9C2" w14:textId="77777777" w:rsidTr="00E64CC8">
        <w:trPr>
          <w:cantSplit/>
          <w:tblHeader/>
        </w:trPr>
        <w:tc>
          <w:tcPr>
            <w:tcW w:w="641" w:type="dxa"/>
            <w:tcBorders>
              <w:top w:val="nil"/>
              <w:left w:val="single" w:sz="4" w:space="0" w:color="auto"/>
              <w:bottom w:val="single" w:sz="4" w:space="0" w:color="auto"/>
              <w:right w:val="single" w:sz="4" w:space="0" w:color="auto"/>
            </w:tcBorders>
          </w:tcPr>
          <w:p w14:paraId="426C3564" w14:textId="77777777" w:rsidR="0087351F" w:rsidRPr="001C16AB" w:rsidRDefault="0087351F" w:rsidP="00E64CC8">
            <w:pPr>
              <w:pStyle w:val="TAH"/>
              <w:keepNext w:val="0"/>
              <w:keepLines w:val="0"/>
              <w:widowControl w:val="0"/>
            </w:pPr>
          </w:p>
        </w:tc>
        <w:tc>
          <w:tcPr>
            <w:tcW w:w="3794" w:type="dxa"/>
            <w:tcBorders>
              <w:top w:val="nil"/>
              <w:left w:val="single" w:sz="4" w:space="0" w:color="auto"/>
              <w:bottom w:val="single" w:sz="4" w:space="0" w:color="auto"/>
              <w:right w:val="single" w:sz="4" w:space="0" w:color="auto"/>
            </w:tcBorders>
          </w:tcPr>
          <w:p w14:paraId="4C492807" w14:textId="77777777" w:rsidR="0087351F" w:rsidRPr="001C16AB" w:rsidRDefault="0087351F" w:rsidP="00E64CC8">
            <w:pPr>
              <w:pStyle w:val="TAH"/>
              <w:keepNext w:val="0"/>
              <w:keepLines w:val="0"/>
              <w:widowControl w:val="0"/>
            </w:pPr>
          </w:p>
        </w:tc>
        <w:tc>
          <w:tcPr>
            <w:tcW w:w="701" w:type="dxa"/>
            <w:tcBorders>
              <w:top w:val="single" w:sz="4" w:space="0" w:color="auto"/>
              <w:left w:val="single" w:sz="4" w:space="0" w:color="auto"/>
              <w:bottom w:val="single" w:sz="4" w:space="0" w:color="auto"/>
              <w:right w:val="single" w:sz="4" w:space="0" w:color="auto"/>
            </w:tcBorders>
            <w:hideMark/>
          </w:tcPr>
          <w:p w14:paraId="2D916132" w14:textId="77777777" w:rsidR="0087351F" w:rsidRPr="001C16AB" w:rsidRDefault="0087351F" w:rsidP="00E64CC8">
            <w:pPr>
              <w:pStyle w:val="TAH"/>
              <w:keepNext w:val="0"/>
              <w:keepLines w:val="0"/>
              <w:widowControl w:val="0"/>
            </w:pPr>
            <w:r w:rsidRPr="001C16AB">
              <w:t>U - S</w:t>
            </w:r>
          </w:p>
        </w:tc>
        <w:tc>
          <w:tcPr>
            <w:tcW w:w="2928" w:type="dxa"/>
            <w:tcBorders>
              <w:top w:val="single" w:sz="4" w:space="0" w:color="auto"/>
              <w:left w:val="single" w:sz="4" w:space="0" w:color="auto"/>
              <w:bottom w:val="single" w:sz="4" w:space="0" w:color="auto"/>
              <w:right w:val="single" w:sz="4" w:space="0" w:color="auto"/>
            </w:tcBorders>
            <w:hideMark/>
          </w:tcPr>
          <w:p w14:paraId="3D4A8E09" w14:textId="77777777" w:rsidR="0087351F" w:rsidRPr="001C16AB" w:rsidRDefault="0087351F" w:rsidP="00E64CC8">
            <w:pPr>
              <w:pStyle w:val="TAH"/>
              <w:keepNext w:val="0"/>
              <w:keepLines w:val="0"/>
              <w:widowControl w:val="0"/>
            </w:pPr>
            <w:r w:rsidRPr="001C16AB">
              <w:t>Message</w:t>
            </w:r>
          </w:p>
        </w:tc>
        <w:tc>
          <w:tcPr>
            <w:tcW w:w="561" w:type="dxa"/>
            <w:tcBorders>
              <w:top w:val="nil"/>
              <w:left w:val="single" w:sz="4" w:space="0" w:color="auto"/>
              <w:bottom w:val="single" w:sz="4" w:space="0" w:color="auto"/>
              <w:right w:val="single" w:sz="4" w:space="0" w:color="auto"/>
            </w:tcBorders>
          </w:tcPr>
          <w:p w14:paraId="7037C50F" w14:textId="77777777" w:rsidR="0087351F" w:rsidRPr="001C16AB" w:rsidRDefault="0087351F" w:rsidP="00E64CC8">
            <w:pPr>
              <w:pStyle w:val="TAH"/>
              <w:keepNext w:val="0"/>
              <w:keepLines w:val="0"/>
              <w:widowControl w:val="0"/>
            </w:pPr>
          </w:p>
        </w:tc>
        <w:tc>
          <w:tcPr>
            <w:tcW w:w="1009" w:type="dxa"/>
            <w:tcBorders>
              <w:top w:val="nil"/>
              <w:left w:val="single" w:sz="4" w:space="0" w:color="auto"/>
              <w:bottom w:val="single" w:sz="4" w:space="0" w:color="auto"/>
              <w:right w:val="single" w:sz="4" w:space="0" w:color="auto"/>
            </w:tcBorders>
          </w:tcPr>
          <w:p w14:paraId="268FCFD4" w14:textId="77777777" w:rsidR="0087351F" w:rsidRPr="001C16AB" w:rsidRDefault="0087351F" w:rsidP="00E64CC8">
            <w:pPr>
              <w:pStyle w:val="TAH"/>
              <w:keepNext w:val="0"/>
              <w:keepLines w:val="0"/>
              <w:widowControl w:val="0"/>
            </w:pPr>
          </w:p>
        </w:tc>
      </w:tr>
      <w:tr w:rsidR="0087351F" w:rsidRPr="001C16AB" w14:paraId="550862DB" w14:textId="77777777" w:rsidTr="00E64CC8">
        <w:trPr>
          <w:cantSplit/>
        </w:trPr>
        <w:tc>
          <w:tcPr>
            <w:tcW w:w="641" w:type="dxa"/>
            <w:tcBorders>
              <w:top w:val="single" w:sz="4" w:space="0" w:color="auto"/>
              <w:left w:val="single" w:sz="4" w:space="0" w:color="auto"/>
              <w:bottom w:val="single" w:sz="4" w:space="0" w:color="auto"/>
              <w:right w:val="single" w:sz="4" w:space="0" w:color="auto"/>
            </w:tcBorders>
            <w:hideMark/>
          </w:tcPr>
          <w:p w14:paraId="7C5D1E32" w14:textId="77777777" w:rsidR="0087351F" w:rsidRPr="001C16AB" w:rsidRDefault="0087351F" w:rsidP="00E64CC8">
            <w:pPr>
              <w:pStyle w:val="TAC"/>
              <w:keepNext w:val="0"/>
              <w:keepLines w:val="0"/>
              <w:widowControl w:val="0"/>
            </w:pPr>
            <w:r w:rsidRPr="001C16AB">
              <w:t>1</w:t>
            </w:r>
          </w:p>
        </w:tc>
        <w:tc>
          <w:tcPr>
            <w:tcW w:w="3794" w:type="dxa"/>
            <w:tcBorders>
              <w:top w:val="single" w:sz="4" w:space="0" w:color="auto"/>
              <w:left w:val="single" w:sz="4" w:space="0" w:color="auto"/>
              <w:bottom w:val="single" w:sz="4" w:space="0" w:color="auto"/>
              <w:right w:val="single" w:sz="4" w:space="0" w:color="auto"/>
            </w:tcBorders>
            <w:hideMark/>
          </w:tcPr>
          <w:p w14:paraId="1B5C54C9" w14:textId="082FF8DE" w:rsidR="0087351F" w:rsidRPr="001C16AB" w:rsidRDefault="0087351F" w:rsidP="00E64CC8">
            <w:pPr>
              <w:pStyle w:val="TAL"/>
              <w:keepNext w:val="0"/>
              <w:keepLines w:val="0"/>
              <w:widowControl w:val="0"/>
            </w:pPr>
            <w:r w:rsidRPr="001C16AB">
              <w:t>Check: Does the UE (MCVideo client) correctly perform test procedure 'MCX CT group call establishment,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402D56CC" w14:textId="77777777" w:rsidR="0087351F" w:rsidRPr="001C16AB" w:rsidRDefault="0087351F" w:rsidP="00E64CC8">
            <w:pPr>
              <w:pStyle w:val="TAC"/>
              <w:keepNext w:val="0"/>
              <w:keepLines w:val="0"/>
              <w:widowControl w:val="0"/>
            </w:pPr>
            <w:r w:rsidRPr="001C16AB">
              <w:t>-</w:t>
            </w:r>
          </w:p>
        </w:tc>
        <w:tc>
          <w:tcPr>
            <w:tcW w:w="2928" w:type="dxa"/>
            <w:tcBorders>
              <w:top w:val="single" w:sz="4" w:space="0" w:color="auto"/>
              <w:left w:val="single" w:sz="4" w:space="0" w:color="auto"/>
              <w:bottom w:val="single" w:sz="4" w:space="0" w:color="auto"/>
              <w:right w:val="single" w:sz="4" w:space="0" w:color="auto"/>
            </w:tcBorders>
            <w:hideMark/>
          </w:tcPr>
          <w:p w14:paraId="2667974B" w14:textId="77777777" w:rsidR="0087351F" w:rsidRPr="001C16AB" w:rsidRDefault="0087351F" w:rsidP="00E64CC8">
            <w:pPr>
              <w:pStyle w:val="TAL"/>
              <w:keepNext w:val="0"/>
              <w:keepLines w:val="0"/>
              <w:widowControl w:val="0"/>
            </w:pPr>
            <w:r w:rsidRPr="001C16AB">
              <w:t>-</w:t>
            </w:r>
          </w:p>
        </w:tc>
        <w:tc>
          <w:tcPr>
            <w:tcW w:w="561" w:type="dxa"/>
            <w:tcBorders>
              <w:top w:val="single" w:sz="4" w:space="0" w:color="auto"/>
              <w:left w:val="single" w:sz="4" w:space="0" w:color="auto"/>
              <w:bottom w:val="single" w:sz="4" w:space="0" w:color="auto"/>
              <w:right w:val="single" w:sz="4" w:space="0" w:color="auto"/>
            </w:tcBorders>
            <w:hideMark/>
          </w:tcPr>
          <w:p w14:paraId="6F23E126" w14:textId="77777777" w:rsidR="0087351F" w:rsidRPr="001C16AB" w:rsidRDefault="0087351F" w:rsidP="00E64CC8">
            <w:pPr>
              <w:pStyle w:val="TAC"/>
              <w:keepNext w:val="0"/>
              <w:keepLines w:val="0"/>
              <w:widowControl w:val="0"/>
            </w:pPr>
            <w:r w:rsidRPr="001C16AB">
              <w:t>1</w:t>
            </w:r>
          </w:p>
        </w:tc>
        <w:tc>
          <w:tcPr>
            <w:tcW w:w="1009" w:type="dxa"/>
            <w:tcBorders>
              <w:top w:val="single" w:sz="4" w:space="0" w:color="auto"/>
              <w:left w:val="single" w:sz="4" w:space="0" w:color="auto"/>
              <w:bottom w:val="single" w:sz="4" w:space="0" w:color="auto"/>
              <w:right w:val="single" w:sz="4" w:space="0" w:color="auto"/>
            </w:tcBorders>
            <w:hideMark/>
          </w:tcPr>
          <w:p w14:paraId="4E8164E4" w14:textId="77777777" w:rsidR="0087351F" w:rsidRPr="001C16AB" w:rsidRDefault="0087351F" w:rsidP="00E64CC8">
            <w:pPr>
              <w:pStyle w:val="TAC"/>
              <w:keepNext w:val="0"/>
              <w:keepLines w:val="0"/>
              <w:widowControl w:val="0"/>
            </w:pPr>
            <w:r w:rsidRPr="001C16AB">
              <w:t>P</w:t>
            </w:r>
          </w:p>
        </w:tc>
      </w:tr>
      <w:tr w:rsidR="0087351F" w:rsidRPr="001C16AB" w14:paraId="7FD015F9" w14:textId="77777777" w:rsidTr="00E64CC8">
        <w:trPr>
          <w:cantSplit/>
        </w:trPr>
        <w:tc>
          <w:tcPr>
            <w:tcW w:w="641" w:type="dxa"/>
            <w:tcBorders>
              <w:top w:val="single" w:sz="4" w:space="0" w:color="auto"/>
              <w:left w:val="single" w:sz="4" w:space="0" w:color="auto"/>
              <w:bottom w:val="single" w:sz="4" w:space="0" w:color="auto"/>
              <w:right w:val="single" w:sz="4" w:space="0" w:color="auto"/>
            </w:tcBorders>
            <w:hideMark/>
          </w:tcPr>
          <w:p w14:paraId="3DC55834" w14:textId="77777777" w:rsidR="0087351F" w:rsidRPr="001C16AB" w:rsidRDefault="0087351F" w:rsidP="00E64CC8">
            <w:pPr>
              <w:pStyle w:val="TAC"/>
              <w:keepNext w:val="0"/>
              <w:keepLines w:val="0"/>
              <w:widowControl w:val="0"/>
            </w:pPr>
            <w:r w:rsidRPr="001C16AB">
              <w:t>2-5</w:t>
            </w:r>
          </w:p>
        </w:tc>
        <w:tc>
          <w:tcPr>
            <w:tcW w:w="3794" w:type="dxa"/>
            <w:tcBorders>
              <w:top w:val="single" w:sz="4" w:space="0" w:color="auto"/>
              <w:left w:val="single" w:sz="4" w:space="0" w:color="auto"/>
              <w:bottom w:val="single" w:sz="4" w:space="0" w:color="auto"/>
              <w:right w:val="single" w:sz="4" w:space="0" w:color="auto"/>
            </w:tcBorders>
            <w:hideMark/>
          </w:tcPr>
          <w:p w14:paraId="56D5AB44" w14:textId="77777777" w:rsidR="0087351F" w:rsidRPr="001C16AB" w:rsidRDefault="0087351F" w:rsidP="00E64CC8">
            <w:pPr>
              <w:pStyle w:val="TAL"/>
              <w:keepNext w:val="0"/>
              <w:keepLines w:val="0"/>
              <w:widowControl w:val="0"/>
            </w:pPr>
            <w:r w:rsidRPr="001C16AB">
              <w:t>Void</w:t>
            </w:r>
          </w:p>
        </w:tc>
        <w:tc>
          <w:tcPr>
            <w:tcW w:w="701" w:type="dxa"/>
            <w:tcBorders>
              <w:top w:val="single" w:sz="4" w:space="0" w:color="auto"/>
              <w:left w:val="single" w:sz="4" w:space="0" w:color="auto"/>
              <w:bottom w:val="single" w:sz="4" w:space="0" w:color="auto"/>
              <w:right w:val="single" w:sz="4" w:space="0" w:color="auto"/>
            </w:tcBorders>
            <w:hideMark/>
          </w:tcPr>
          <w:p w14:paraId="5E182A84" w14:textId="77777777" w:rsidR="0087351F" w:rsidRPr="001C16AB" w:rsidRDefault="0087351F" w:rsidP="00E64CC8">
            <w:pPr>
              <w:pStyle w:val="TAC"/>
              <w:keepNext w:val="0"/>
              <w:keepLines w:val="0"/>
              <w:widowControl w:val="0"/>
            </w:pPr>
            <w:r w:rsidRPr="001C16AB">
              <w:t>-</w:t>
            </w:r>
          </w:p>
        </w:tc>
        <w:tc>
          <w:tcPr>
            <w:tcW w:w="2928" w:type="dxa"/>
            <w:tcBorders>
              <w:top w:val="single" w:sz="4" w:space="0" w:color="auto"/>
              <w:left w:val="single" w:sz="4" w:space="0" w:color="auto"/>
              <w:bottom w:val="single" w:sz="4" w:space="0" w:color="auto"/>
              <w:right w:val="single" w:sz="4" w:space="0" w:color="auto"/>
            </w:tcBorders>
            <w:hideMark/>
          </w:tcPr>
          <w:p w14:paraId="6023E97C" w14:textId="77777777" w:rsidR="0087351F" w:rsidRPr="001C16AB" w:rsidRDefault="0087351F" w:rsidP="00E64CC8">
            <w:pPr>
              <w:pStyle w:val="TAL"/>
              <w:keepNext w:val="0"/>
              <w:keepLines w:val="0"/>
              <w:widowControl w:val="0"/>
            </w:pPr>
            <w:r w:rsidRPr="001C16AB">
              <w:t>-</w:t>
            </w:r>
          </w:p>
        </w:tc>
        <w:tc>
          <w:tcPr>
            <w:tcW w:w="561" w:type="dxa"/>
            <w:tcBorders>
              <w:top w:val="single" w:sz="4" w:space="0" w:color="auto"/>
              <w:left w:val="single" w:sz="4" w:space="0" w:color="auto"/>
              <w:bottom w:val="single" w:sz="4" w:space="0" w:color="auto"/>
              <w:right w:val="single" w:sz="4" w:space="0" w:color="auto"/>
            </w:tcBorders>
            <w:hideMark/>
          </w:tcPr>
          <w:p w14:paraId="5CC12A96" w14:textId="77777777" w:rsidR="0087351F" w:rsidRPr="001C16AB" w:rsidRDefault="0087351F" w:rsidP="00E64CC8">
            <w:pPr>
              <w:pStyle w:val="TAC"/>
              <w:keepNext w:val="0"/>
              <w:keepLines w:val="0"/>
              <w:widowControl w:val="0"/>
            </w:pPr>
            <w:r w:rsidRPr="001C16AB">
              <w:t>-</w:t>
            </w:r>
          </w:p>
        </w:tc>
        <w:tc>
          <w:tcPr>
            <w:tcW w:w="1009" w:type="dxa"/>
            <w:tcBorders>
              <w:top w:val="single" w:sz="4" w:space="0" w:color="auto"/>
              <w:left w:val="single" w:sz="4" w:space="0" w:color="auto"/>
              <w:bottom w:val="single" w:sz="4" w:space="0" w:color="auto"/>
              <w:right w:val="single" w:sz="4" w:space="0" w:color="auto"/>
            </w:tcBorders>
            <w:hideMark/>
          </w:tcPr>
          <w:p w14:paraId="798BB5F3" w14:textId="77777777" w:rsidR="0087351F" w:rsidRPr="001C16AB" w:rsidRDefault="0087351F" w:rsidP="00E64CC8">
            <w:pPr>
              <w:pStyle w:val="TAC"/>
              <w:keepNext w:val="0"/>
              <w:keepLines w:val="0"/>
              <w:widowControl w:val="0"/>
            </w:pPr>
            <w:r w:rsidRPr="001C16AB">
              <w:t>-</w:t>
            </w:r>
          </w:p>
        </w:tc>
      </w:tr>
      <w:tr w:rsidR="0087351F" w:rsidRPr="001C16AB" w14:paraId="2C65D0B6" w14:textId="77777777" w:rsidTr="00E64CC8">
        <w:trPr>
          <w:cantSplit/>
        </w:trPr>
        <w:tc>
          <w:tcPr>
            <w:tcW w:w="641" w:type="dxa"/>
            <w:tcBorders>
              <w:top w:val="single" w:sz="4" w:space="0" w:color="auto"/>
              <w:left w:val="single" w:sz="4" w:space="0" w:color="auto"/>
              <w:bottom w:val="single" w:sz="4" w:space="0" w:color="auto"/>
              <w:right w:val="single" w:sz="4" w:space="0" w:color="auto"/>
            </w:tcBorders>
            <w:hideMark/>
          </w:tcPr>
          <w:p w14:paraId="6CE7E478" w14:textId="77777777" w:rsidR="0087351F" w:rsidRPr="001C16AB" w:rsidRDefault="0087351F" w:rsidP="00E64CC8">
            <w:pPr>
              <w:pStyle w:val="TAC"/>
              <w:keepNext w:val="0"/>
              <w:keepLines w:val="0"/>
              <w:widowControl w:val="0"/>
            </w:pPr>
            <w:r w:rsidRPr="001C16AB">
              <w:t>6</w:t>
            </w:r>
          </w:p>
        </w:tc>
        <w:tc>
          <w:tcPr>
            <w:tcW w:w="3794" w:type="dxa"/>
            <w:tcBorders>
              <w:top w:val="single" w:sz="4" w:space="0" w:color="auto"/>
              <w:left w:val="single" w:sz="4" w:space="0" w:color="auto"/>
              <w:bottom w:val="single" w:sz="4" w:space="0" w:color="auto"/>
              <w:right w:val="single" w:sz="4" w:space="0" w:color="auto"/>
            </w:tcBorders>
            <w:hideMark/>
          </w:tcPr>
          <w:p w14:paraId="1734C8E8" w14:textId="2B25E684"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5F0C22C1" w14:textId="77777777" w:rsidR="0087351F" w:rsidRPr="001C16AB" w:rsidRDefault="0087351F" w:rsidP="00E64CC8">
            <w:pPr>
              <w:pStyle w:val="TAC"/>
              <w:keepNext w:val="0"/>
              <w:keepLines w:val="0"/>
              <w:widowControl w:val="0"/>
            </w:pPr>
            <w:r w:rsidRPr="001C16AB">
              <w:t>-</w:t>
            </w:r>
          </w:p>
        </w:tc>
        <w:tc>
          <w:tcPr>
            <w:tcW w:w="2928" w:type="dxa"/>
            <w:tcBorders>
              <w:top w:val="single" w:sz="4" w:space="0" w:color="auto"/>
              <w:left w:val="single" w:sz="4" w:space="0" w:color="auto"/>
              <w:bottom w:val="single" w:sz="4" w:space="0" w:color="auto"/>
              <w:right w:val="single" w:sz="4" w:space="0" w:color="auto"/>
            </w:tcBorders>
            <w:hideMark/>
          </w:tcPr>
          <w:p w14:paraId="6F9E21F9" w14:textId="77777777" w:rsidR="0087351F" w:rsidRPr="001C16AB" w:rsidRDefault="0087351F" w:rsidP="00E64CC8">
            <w:pPr>
              <w:pStyle w:val="TAL"/>
              <w:keepNext w:val="0"/>
              <w:keepLines w:val="0"/>
              <w:widowControl w:val="0"/>
            </w:pPr>
            <w:r w:rsidRPr="001C16AB">
              <w:t>-</w:t>
            </w:r>
          </w:p>
        </w:tc>
        <w:tc>
          <w:tcPr>
            <w:tcW w:w="561" w:type="dxa"/>
            <w:tcBorders>
              <w:top w:val="single" w:sz="4" w:space="0" w:color="auto"/>
              <w:left w:val="single" w:sz="4" w:space="0" w:color="auto"/>
              <w:bottom w:val="single" w:sz="4" w:space="0" w:color="auto"/>
              <w:right w:val="single" w:sz="4" w:space="0" w:color="auto"/>
            </w:tcBorders>
            <w:hideMark/>
          </w:tcPr>
          <w:p w14:paraId="208A41D3" w14:textId="77777777" w:rsidR="0087351F" w:rsidRPr="001C16AB" w:rsidRDefault="0087351F" w:rsidP="00E64CC8">
            <w:pPr>
              <w:pStyle w:val="TAC"/>
              <w:keepNext w:val="0"/>
              <w:keepLines w:val="0"/>
              <w:widowControl w:val="0"/>
            </w:pPr>
            <w:r w:rsidRPr="001C16AB">
              <w:t>2,3</w:t>
            </w:r>
          </w:p>
        </w:tc>
        <w:tc>
          <w:tcPr>
            <w:tcW w:w="1009" w:type="dxa"/>
            <w:tcBorders>
              <w:top w:val="single" w:sz="4" w:space="0" w:color="auto"/>
              <w:left w:val="single" w:sz="4" w:space="0" w:color="auto"/>
              <w:bottom w:val="single" w:sz="4" w:space="0" w:color="auto"/>
              <w:right w:val="single" w:sz="4" w:space="0" w:color="auto"/>
            </w:tcBorders>
            <w:hideMark/>
          </w:tcPr>
          <w:p w14:paraId="730BF292" w14:textId="77777777" w:rsidR="0087351F" w:rsidRPr="001C16AB" w:rsidRDefault="0087351F" w:rsidP="00E64CC8">
            <w:pPr>
              <w:pStyle w:val="TAC"/>
              <w:keepNext w:val="0"/>
              <w:keepLines w:val="0"/>
              <w:widowControl w:val="0"/>
            </w:pPr>
            <w:r w:rsidRPr="001C16AB">
              <w:t>P</w:t>
            </w:r>
          </w:p>
        </w:tc>
      </w:tr>
      <w:tr w:rsidR="0087351F" w:rsidRPr="001C16AB" w14:paraId="5C7A4AE0" w14:textId="77777777" w:rsidTr="00E64CC8">
        <w:trPr>
          <w:cantSplit/>
        </w:trPr>
        <w:tc>
          <w:tcPr>
            <w:tcW w:w="641" w:type="dxa"/>
            <w:tcBorders>
              <w:top w:val="single" w:sz="4" w:space="0" w:color="auto"/>
              <w:left w:val="single" w:sz="4" w:space="0" w:color="auto"/>
              <w:bottom w:val="single" w:sz="4" w:space="0" w:color="auto"/>
              <w:right w:val="single" w:sz="4" w:space="0" w:color="auto"/>
            </w:tcBorders>
            <w:hideMark/>
          </w:tcPr>
          <w:p w14:paraId="5904B1C1" w14:textId="77777777" w:rsidR="0087351F" w:rsidRPr="001C16AB" w:rsidRDefault="0087351F" w:rsidP="00E64CC8">
            <w:pPr>
              <w:pStyle w:val="TAC"/>
              <w:keepNext w:val="0"/>
              <w:keepLines w:val="0"/>
              <w:widowControl w:val="0"/>
            </w:pPr>
            <w:r w:rsidRPr="001C16AB">
              <w:t>7-10</w:t>
            </w:r>
          </w:p>
        </w:tc>
        <w:tc>
          <w:tcPr>
            <w:tcW w:w="3794" w:type="dxa"/>
            <w:tcBorders>
              <w:top w:val="single" w:sz="4" w:space="0" w:color="auto"/>
              <w:left w:val="single" w:sz="4" w:space="0" w:color="auto"/>
              <w:bottom w:val="single" w:sz="4" w:space="0" w:color="auto"/>
              <w:right w:val="single" w:sz="4" w:space="0" w:color="auto"/>
            </w:tcBorders>
            <w:hideMark/>
          </w:tcPr>
          <w:p w14:paraId="24241893" w14:textId="77777777" w:rsidR="0087351F" w:rsidRPr="001C16AB" w:rsidRDefault="0087351F" w:rsidP="00E64CC8">
            <w:pPr>
              <w:pStyle w:val="TAL"/>
              <w:keepNext w:val="0"/>
              <w:keepLines w:val="0"/>
              <w:widowControl w:val="0"/>
            </w:pPr>
            <w:r w:rsidRPr="001C16AB">
              <w:t>Void</w:t>
            </w:r>
          </w:p>
        </w:tc>
        <w:tc>
          <w:tcPr>
            <w:tcW w:w="701" w:type="dxa"/>
            <w:tcBorders>
              <w:top w:val="single" w:sz="4" w:space="0" w:color="auto"/>
              <w:left w:val="single" w:sz="4" w:space="0" w:color="auto"/>
              <w:bottom w:val="single" w:sz="4" w:space="0" w:color="auto"/>
              <w:right w:val="single" w:sz="4" w:space="0" w:color="auto"/>
            </w:tcBorders>
            <w:hideMark/>
          </w:tcPr>
          <w:p w14:paraId="17CF829E" w14:textId="77777777" w:rsidR="0087351F" w:rsidRPr="001C16AB" w:rsidRDefault="0087351F" w:rsidP="00E64CC8">
            <w:pPr>
              <w:pStyle w:val="TAC"/>
              <w:keepNext w:val="0"/>
              <w:keepLines w:val="0"/>
              <w:widowControl w:val="0"/>
            </w:pPr>
            <w:r w:rsidRPr="001C16AB">
              <w:t>-</w:t>
            </w:r>
          </w:p>
        </w:tc>
        <w:tc>
          <w:tcPr>
            <w:tcW w:w="2928" w:type="dxa"/>
            <w:tcBorders>
              <w:top w:val="single" w:sz="4" w:space="0" w:color="auto"/>
              <w:left w:val="single" w:sz="4" w:space="0" w:color="auto"/>
              <w:bottom w:val="single" w:sz="4" w:space="0" w:color="auto"/>
              <w:right w:val="single" w:sz="4" w:space="0" w:color="auto"/>
            </w:tcBorders>
            <w:hideMark/>
          </w:tcPr>
          <w:p w14:paraId="0ED29841" w14:textId="77777777" w:rsidR="0087351F" w:rsidRPr="001C16AB" w:rsidRDefault="0087351F" w:rsidP="00E64CC8">
            <w:pPr>
              <w:pStyle w:val="TAL"/>
              <w:keepNext w:val="0"/>
              <w:keepLines w:val="0"/>
              <w:widowControl w:val="0"/>
            </w:pPr>
            <w:r w:rsidRPr="001C16AB">
              <w:t>-</w:t>
            </w:r>
          </w:p>
        </w:tc>
        <w:tc>
          <w:tcPr>
            <w:tcW w:w="561" w:type="dxa"/>
            <w:tcBorders>
              <w:top w:val="single" w:sz="4" w:space="0" w:color="auto"/>
              <w:left w:val="single" w:sz="4" w:space="0" w:color="auto"/>
              <w:bottom w:val="single" w:sz="4" w:space="0" w:color="auto"/>
              <w:right w:val="single" w:sz="4" w:space="0" w:color="auto"/>
            </w:tcBorders>
            <w:hideMark/>
          </w:tcPr>
          <w:p w14:paraId="4027B993" w14:textId="77777777" w:rsidR="0087351F" w:rsidRPr="001C16AB" w:rsidRDefault="0087351F" w:rsidP="00E64CC8">
            <w:pPr>
              <w:pStyle w:val="TAC"/>
              <w:keepNext w:val="0"/>
              <w:keepLines w:val="0"/>
              <w:widowControl w:val="0"/>
            </w:pPr>
            <w:r w:rsidRPr="001C16AB">
              <w:t>-</w:t>
            </w:r>
          </w:p>
        </w:tc>
        <w:tc>
          <w:tcPr>
            <w:tcW w:w="1009" w:type="dxa"/>
            <w:tcBorders>
              <w:top w:val="single" w:sz="4" w:space="0" w:color="auto"/>
              <w:left w:val="single" w:sz="4" w:space="0" w:color="auto"/>
              <w:bottom w:val="single" w:sz="4" w:space="0" w:color="auto"/>
              <w:right w:val="single" w:sz="4" w:space="0" w:color="auto"/>
            </w:tcBorders>
            <w:hideMark/>
          </w:tcPr>
          <w:p w14:paraId="4F070C93" w14:textId="77777777" w:rsidR="0087351F" w:rsidRPr="001C16AB" w:rsidRDefault="0087351F" w:rsidP="00E64CC8">
            <w:pPr>
              <w:pStyle w:val="TAC"/>
              <w:keepNext w:val="0"/>
              <w:keepLines w:val="0"/>
              <w:widowControl w:val="0"/>
            </w:pPr>
            <w:r w:rsidRPr="001C16AB">
              <w:t>-</w:t>
            </w:r>
          </w:p>
        </w:tc>
      </w:tr>
      <w:tr w:rsidR="0087351F" w:rsidRPr="001C16AB" w14:paraId="199AE5E8" w14:textId="77777777" w:rsidTr="00E64CC8">
        <w:trPr>
          <w:cantSplit/>
        </w:trPr>
        <w:tc>
          <w:tcPr>
            <w:tcW w:w="641" w:type="dxa"/>
            <w:tcBorders>
              <w:top w:val="single" w:sz="4" w:space="0" w:color="auto"/>
              <w:left w:val="single" w:sz="4" w:space="0" w:color="auto"/>
              <w:bottom w:val="single" w:sz="4" w:space="0" w:color="auto"/>
              <w:right w:val="single" w:sz="4" w:space="0" w:color="auto"/>
            </w:tcBorders>
            <w:hideMark/>
          </w:tcPr>
          <w:p w14:paraId="5A976DA8" w14:textId="77777777" w:rsidR="0087351F" w:rsidRPr="001C16AB" w:rsidRDefault="0087351F" w:rsidP="00E64CC8">
            <w:pPr>
              <w:pStyle w:val="TAC"/>
              <w:keepNext w:val="0"/>
              <w:keepLines w:val="0"/>
              <w:widowControl w:val="0"/>
            </w:pPr>
            <w:r w:rsidRPr="001C16AB">
              <w:t>11</w:t>
            </w:r>
          </w:p>
        </w:tc>
        <w:tc>
          <w:tcPr>
            <w:tcW w:w="3794" w:type="dxa"/>
            <w:tcBorders>
              <w:top w:val="single" w:sz="4" w:space="0" w:color="auto"/>
              <w:left w:val="single" w:sz="4" w:space="0" w:color="auto"/>
              <w:bottom w:val="single" w:sz="4" w:space="0" w:color="auto"/>
              <w:right w:val="single" w:sz="4" w:space="0" w:color="auto"/>
            </w:tcBorders>
            <w:hideMark/>
          </w:tcPr>
          <w:p w14:paraId="7E56B0A7" w14:textId="35B54BDF" w:rsidR="0087351F" w:rsidRPr="001C16AB" w:rsidRDefault="0087351F" w:rsidP="00E64CC8">
            <w:pPr>
              <w:pStyle w:val="TAL"/>
              <w:keepNext w:val="0"/>
              <w:keepLines w:val="0"/>
              <w:widowControl w:val="0"/>
            </w:pPr>
            <w:r w:rsidRPr="001C16AB">
              <w:rPr>
                <w:rFonts w:eastAsia="Calibri"/>
              </w:rPr>
              <w:t>Check: Does the UE (MCVideo client) correctly perform test procedure '</w:t>
            </w:r>
            <w:r w:rsidRPr="001C16AB">
              <w:t xml:space="preserve">MCX CT call release' </w:t>
            </w:r>
            <w:r w:rsidRPr="001C16AB">
              <w:rPr>
                <w:rFonts w:eastAsia="Calibri"/>
              </w:rPr>
              <w:t xml:space="preserve">as described in </w:t>
            </w:r>
            <w:r w:rsidRPr="001C16AB">
              <w:t>TS 36.579-1 [2] Table 5.3.12.3-1 to release the call?</w:t>
            </w:r>
          </w:p>
        </w:tc>
        <w:tc>
          <w:tcPr>
            <w:tcW w:w="701" w:type="dxa"/>
            <w:tcBorders>
              <w:top w:val="single" w:sz="4" w:space="0" w:color="auto"/>
              <w:left w:val="single" w:sz="4" w:space="0" w:color="auto"/>
              <w:bottom w:val="single" w:sz="4" w:space="0" w:color="auto"/>
              <w:right w:val="single" w:sz="4" w:space="0" w:color="auto"/>
            </w:tcBorders>
            <w:hideMark/>
          </w:tcPr>
          <w:p w14:paraId="5EC3E2B7" w14:textId="77777777" w:rsidR="0087351F" w:rsidRPr="001C16AB" w:rsidRDefault="0087351F" w:rsidP="00E64CC8">
            <w:pPr>
              <w:pStyle w:val="TAC"/>
              <w:keepNext w:val="0"/>
              <w:keepLines w:val="0"/>
              <w:widowControl w:val="0"/>
            </w:pPr>
            <w:r w:rsidRPr="001C16AB">
              <w:t>-</w:t>
            </w:r>
          </w:p>
        </w:tc>
        <w:tc>
          <w:tcPr>
            <w:tcW w:w="2928" w:type="dxa"/>
            <w:tcBorders>
              <w:top w:val="single" w:sz="4" w:space="0" w:color="auto"/>
              <w:left w:val="single" w:sz="4" w:space="0" w:color="auto"/>
              <w:bottom w:val="single" w:sz="4" w:space="0" w:color="auto"/>
              <w:right w:val="single" w:sz="4" w:space="0" w:color="auto"/>
            </w:tcBorders>
            <w:hideMark/>
          </w:tcPr>
          <w:p w14:paraId="1BDD5DA0" w14:textId="77777777" w:rsidR="0087351F" w:rsidRPr="001C16AB" w:rsidRDefault="0087351F" w:rsidP="00E64CC8">
            <w:pPr>
              <w:pStyle w:val="TAL"/>
              <w:keepNext w:val="0"/>
              <w:keepLines w:val="0"/>
              <w:widowControl w:val="0"/>
            </w:pPr>
            <w:r w:rsidRPr="001C16AB">
              <w:t>-</w:t>
            </w:r>
          </w:p>
        </w:tc>
        <w:tc>
          <w:tcPr>
            <w:tcW w:w="561" w:type="dxa"/>
            <w:tcBorders>
              <w:top w:val="single" w:sz="4" w:space="0" w:color="auto"/>
              <w:left w:val="single" w:sz="4" w:space="0" w:color="auto"/>
              <w:bottom w:val="single" w:sz="4" w:space="0" w:color="auto"/>
              <w:right w:val="single" w:sz="4" w:space="0" w:color="auto"/>
            </w:tcBorders>
            <w:hideMark/>
          </w:tcPr>
          <w:p w14:paraId="165D801F" w14:textId="77777777" w:rsidR="0087351F" w:rsidRPr="001C16AB" w:rsidRDefault="0087351F" w:rsidP="00E64CC8">
            <w:pPr>
              <w:pStyle w:val="TAC"/>
              <w:keepNext w:val="0"/>
              <w:keepLines w:val="0"/>
              <w:widowControl w:val="0"/>
            </w:pPr>
            <w:r w:rsidRPr="001C16AB">
              <w:t>4</w:t>
            </w:r>
          </w:p>
        </w:tc>
        <w:tc>
          <w:tcPr>
            <w:tcW w:w="1009" w:type="dxa"/>
            <w:tcBorders>
              <w:top w:val="single" w:sz="4" w:space="0" w:color="auto"/>
              <w:left w:val="single" w:sz="4" w:space="0" w:color="auto"/>
              <w:bottom w:val="single" w:sz="4" w:space="0" w:color="auto"/>
              <w:right w:val="single" w:sz="4" w:space="0" w:color="auto"/>
            </w:tcBorders>
            <w:hideMark/>
          </w:tcPr>
          <w:p w14:paraId="1C08D332" w14:textId="77777777" w:rsidR="0087351F" w:rsidRPr="001C16AB" w:rsidRDefault="0087351F" w:rsidP="00E64CC8">
            <w:pPr>
              <w:pStyle w:val="TAC"/>
              <w:keepNext w:val="0"/>
              <w:keepLines w:val="0"/>
              <w:widowControl w:val="0"/>
            </w:pPr>
            <w:r w:rsidRPr="001C16AB">
              <w:t>P</w:t>
            </w:r>
          </w:p>
        </w:tc>
      </w:tr>
      <w:tr w:rsidR="0087351F" w:rsidRPr="001C16AB" w14:paraId="38551E40" w14:textId="77777777" w:rsidTr="00E64CC8">
        <w:trPr>
          <w:cantSplit/>
        </w:trPr>
        <w:tc>
          <w:tcPr>
            <w:tcW w:w="641" w:type="dxa"/>
            <w:tcBorders>
              <w:top w:val="single" w:sz="4" w:space="0" w:color="auto"/>
              <w:left w:val="single" w:sz="4" w:space="0" w:color="auto"/>
              <w:bottom w:val="single" w:sz="4" w:space="0" w:color="auto"/>
              <w:right w:val="single" w:sz="4" w:space="0" w:color="auto"/>
            </w:tcBorders>
            <w:hideMark/>
          </w:tcPr>
          <w:p w14:paraId="6672A65B" w14:textId="77777777" w:rsidR="0087351F" w:rsidRPr="001C16AB" w:rsidRDefault="0087351F" w:rsidP="00E64CC8">
            <w:pPr>
              <w:pStyle w:val="TAC"/>
              <w:keepNext w:val="0"/>
              <w:keepLines w:val="0"/>
              <w:widowControl w:val="0"/>
            </w:pPr>
            <w:r w:rsidRPr="001C16AB">
              <w:t>12</w:t>
            </w:r>
          </w:p>
        </w:tc>
        <w:tc>
          <w:tcPr>
            <w:tcW w:w="3794" w:type="dxa"/>
            <w:tcBorders>
              <w:top w:val="single" w:sz="4" w:space="0" w:color="auto"/>
              <w:left w:val="single" w:sz="4" w:space="0" w:color="auto"/>
              <w:bottom w:val="single" w:sz="4" w:space="0" w:color="auto"/>
              <w:right w:val="single" w:sz="4" w:space="0" w:color="auto"/>
            </w:tcBorders>
            <w:hideMark/>
          </w:tcPr>
          <w:p w14:paraId="5764F049" w14:textId="77777777" w:rsidR="0087351F" w:rsidRPr="001C16AB" w:rsidRDefault="0087351F" w:rsidP="00E64CC8">
            <w:pPr>
              <w:pStyle w:val="TAL"/>
              <w:keepNext w:val="0"/>
              <w:keepLines w:val="0"/>
              <w:widowControl w:val="0"/>
            </w:pPr>
            <w:r w:rsidRPr="001C16AB">
              <w:t>Void</w:t>
            </w:r>
          </w:p>
        </w:tc>
        <w:tc>
          <w:tcPr>
            <w:tcW w:w="701" w:type="dxa"/>
            <w:tcBorders>
              <w:top w:val="single" w:sz="4" w:space="0" w:color="auto"/>
              <w:left w:val="single" w:sz="4" w:space="0" w:color="auto"/>
              <w:bottom w:val="single" w:sz="4" w:space="0" w:color="auto"/>
              <w:right w:val="single" w:sz="4" w:space="0" w:color="auto"/>
            </w:tcBorders>
            <w:hideMark/>
          </w:tcPr>
          <w:p w14:paraId="56630AB1" w14:textId="77777777" w:rsidR="0087351F" w:rsidRPr="001C16AB" w:rsidRDefault="0087351F" w:rsidP="00E64CC8">
            <w:pPr>
              <w:pStyle w:val="TAC"/>
              <w:keepNext w:val="0"/>
              <w:keepLines w:val="0"/>
              <w:widowControl w:val="0"/>
            </w:pPr>
            <w:r w:rsidRPr="001C16AB">
              <w:t>-</w:t>
            </w:r>
          </w:p>
        </w:tc>
        <w:tc>
          <w:tcPr>
            <w:tcW w:w="2928" w:type="dxa"/>
            <w:tcBorders>
              <w:top w:val="single" w:sz="4" w:space="0" w:color="auto"/>
              <w:left w:val="single" w:sz="4" w:space="0" w:color="auto"/>
              <w:bottom w:val="single" w:sz="4" w:space="0" w:color="auto"/>
              <w:right w:val="single" w:sz="4" w:space="0" w:color="auto"/>
            </w:tcBorders>
            <w:hideMark/>
          </w:tcPr>
          <w:p w14:paraId="309E10E7" w14:textId="77777777" w:rsidR="0087351F" w:rsidRPr="001C16AB" w:rsidRDefault="0087351F" w:rsidP="00E64CC8">
            <w:pPr>
              <w:pStyle w:val="TAL"/>
              <w:keepNext w:val="0"/>
              <w:keepLines w:val="0"/>
              <w:widowControl w:val="0"/>
            </w:pPr>
            <w:r w:rsidRPr="001C16AB">
              <w:t>-</w:t>
            </w:r>
          </w:p>
        </w:tc>
        <w:tc>
          <w:tcPr>
            <w:tcW w:w="561" w:type="dxa"/>
            <w:tcBorders>
              <w:top w:val="single" w:sz="4" w:space="0" w:color="auto"/>
              <w:left w:val="single" w:sz="4" w:space="0" w:color="auto"/>
              <w:bottom w:val="single" w:sz="4" w:space="0" w:color="auto"/>
              <w:right w:val="single" w:sz="4" w:space="0" w:color="auto"/>
            </w:tcBorders>
            <w:hideMark/>
          </w:tcPr>
          <w:p w14:paraId="3AFB3746" w14:textId="77777777" w:rsidR="0087351F" w:rsidRPr="001C16AB" w:rsidRDefault="0087351F" w:rsidP="00E64CC8">
            <w:pPr>
              <w:pStyle w:val="TAC"/>
              <w:keepNext w:val="0"/>
              <w:keepLines w:val="0"/>
              <w:widowControl w:val="0"/>
            </w:pPr>
            <w:r w:rsidRPr="001C16AB">
              <w:t>-</w:t>
            </w:r>
          </w:p>
        </w:tc>
        <w:tc>
          <w:tcPr>
            <w:tcW w:w="1009" w:type="dxa"/>
            <w:tcBorders>
              <w:top w:val="single" w:sz="4" w:space="0" w:color="auto"/>
              <w:left w:val="single" w:sz="4" w:space="0" w:color="auto"/>
              <w:bottom w:val="single" w:sz="4" w:space="0" w:color="auto"/>
              <w:right w:val="single" w:sz="4" w:space="0" w:color="auto"/>
            </w:tcBorders>
            <w:hideMark/>
          </w:tcPr>
          <w:p w14:paraId="52844B99" w14:textId="77777777" w:rsidR="0087351F" w:rsidRPr="001C16AB" w:rsidRDefault="0087351F" w:rsidP="00E64CC8">
            <w:pPr>
              <w:pStyle w:val="TAC"/>
              <w:keepNext w:val="0"/>
              <w:keepLines w:val="0"/>
              <w:widowControl w:val="0"/>
            </w:pPr>
            <w:r w:rsidRPr="001C16AB">
              <w:t>-</w:t>
            </w:r>
          </w:p>
        </w:tc>
      </w:tr>
    </w:tbl>
    <w:p w14:paraId="347645C8" w14:textId="77777777" w:rsidR="0087351F" w:rsidRPr="001C16AB" w:rsidRDefault="0087351F" w:rsidP="0087351F"/>
    <w:p w14:paraId="385FDCE7" w14:textId="77777777" w:rsidR="0087351F" w:rsidRPr="001C16AB" w:rsidRDefault="0087351F" w:rsidP="0087351F">
      <w:pPr>
        <w:pStyle w:val="H6"/>
      </w:pPr>
      <w:r w:rsidRPr="001C16AB">
        <w:t>6.1.1.4.3.3</w:t>
      </w:r>
      <w:r w:rsidRPr="001C16AB">
        <w:tab/>
        <w:t>Specific message contents</w:t>
      </w:r>
    </w:p>
    <w:p w14:paraId="50AA5C30" w14:textId="77777777" w:rsidR="0087351F" w:rsidRPr="001C16AB" w:rsidRDefault="0087351F" w:rsidP="0087351F">
      <w:pPr>
        <w:pStyle w:val="TH"/>
      </w:pPr>
      <w:r w:rsidRPr="001C16AB">
        <w:t xml:space="preserve">Table 6.1.1.4.3.3-1: SIP INVITE from the SS (Step 1, Table 6.1.1.4.3.2-1; </w:t>
      </w:r>
      <w:r w:rsidRPr="001C16AB">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87351F" w:rsidRPr="001C16AB" w14:paraId="2D39533D"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29F8836" w14:textId="77777777" w:rsidR="0087351F" w:rsidRPr="001C16AB" w:rsidRDefault="0087351F" w:rsidP="00E64CC8">
            <w:pPr>
              <w:pStyle w:val="TAL"/>
              <w:keepLines w:val="0"/>
              <w:widowControl w:val="0"/>
              <w:rPr>
                <w:color w:val="000000"/>
              </w:rPr>
            </w:pPr>
            <w:r w:rsidRPr="001C16AB">
              <w:rPr>
                <w:color w:val="000000"/>
              </w:rPr>
              <w:t>Derivation Path: TS 36.579-1 [2], Table 5.5.2.5.2-1, condition MANUAL</w:t>
            </w:r>
          </w:p>
        </w:tc>
      </w:tr>
      <w:tr w:rsidR="0087351F" w:rsidRPr="001C16AB" w14:paraId="6B70F1BD" w14:textId="77777777" w:rsidTr="00E64CC8">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B3B19EA" w14:textId="77777777" w:rsidR="0087351F" w:rsidRPr="001C16AB" w:rsidRDefault="0087351F" w:rsidP="00E64CC8">
            <w:pPr>
              <w:pStyle w:val="TAH"/>
              <w:keepLines w:val="0"/>
              <w:widowControl w:val="0"/>
              <w:rPr>
                <w:bCs/>
                <w:color w:val="000000"/>
              </w:rPr>
            </w:pPr>
            <w:r w:rsidRPr="001C16AB">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5DD5CF" w14:textId="77777777" w:rsidR="0087351F" w:rsidRPr="001C16AB" w:rsidRDefault="0087351F" w:rsidP="00E64CC8">
            <w:pPr>
              <w:pStyle w:val="TAH"/>
              <w:keepLines w:val="0"/>
              <w:widowControl w:val="0"/>
              <w:rPr>
                <w:bCs/>
                <w:color w:val="000000"/>
              </w:rPr>
            </w:pPr>
            <w:r w:rsidRPr="001C16AB">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E0620F" w14:textId="77777777" w:rsidR="0087351F" w:rsidRPr="001C16AB" w:rsidRDefault="0087351F" w:rsidP="00E64CC8">
            <w:pPr>
              <w:pStyle w:val="TAH"/>
              <w:keepLines w:val="0"/>
              <w:widowControl w:val="0"/>
              <w:rPr>
                <w:bCs/>
                <w:color w:val="000000"/>
              </w:rPr>
            </w:pPr>
            <w:r w:rsidRPr="001C16AB">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5A1E96AA" w14:textId="77777777" w:rsidR="0087351F" w:rsidRPr="001C16AB" w:rsidRDefault="0087351F" w:rsidP="00E64CC8">
            <w:pPr>
              <w:pStyle w:val="TAH"/>
              <w:keepLines w:val="0"/>
              <w:widowControl w:val="0"/>
              <w:rPr>
                <w:bCs/>
                <w:color w:val="000000"/>
              </w:rPr>
            </w:pPr>
            <w:r w:rsidRPr="001C16AB">
              <w:rPr>
                <w:bCs/>
                <w:color w:val="000000"/>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286E0F5" w14:textId="77777777" w:rsidR="0087351F" w:rsidRPr="001C16AB" w:rsidRDefault="0087351F" w:rsidP="00E64CC8">
            <w:pPr>
              <w:pStyle w:val="TAH"/>
              <w:keepLines w:val="0"/>
              <w:widowControl w:val="0"/>
              <w:rPr>
                <w:bCs/>
                <w:color w:val="000000"/>
              </w:rPr>
            </w:pPr>
            <w:r w:rsidRPr="001C16AB">
              <w:rPr>
                <w:bCs/>
                <w:color w:val="000000"/>
              </w:rPr>
              <w:t>Condition</w:t>
            </w:r>
          </w:p>
        </w:tc>
      </w:tr>
      <w:tr w:rsidR="0087351F" w:rsidRPr="001C16AB" w14:paraId="7FFF9DCC" w14:textId="77777777" w:rsidTr="00E64CC8">
        <w:trPr>
          <w:tblHeader/>
        </w:trPr>
        <w:tc>
          <w:tcPr>
            <w:tcW w:w="2838" w:type="dxa"/>
            <w:tcBorders>
              <w:top w:val="single" w:sz="4" w:space="0" w:color="auto"/>
              <w:left w:val="single" w:sz="4" w:space="0" w:color="auto"/>
              <w:bottom w:val="single" w:sz="4" w:space="0" w:color="auto"/>
              <w:right w:val="single" w:sz="4" w:space="0" w:color="auto"/>
            </w:tcBorders>
            <w:hideMark/>
          </w:tcPr>
          <w:p w14:paraId="66F6DE96" w14:textId="77777777" w:rsidR="0087351F" w:rsidRPr="001C16AB" w:rsidRDefault="0087351F" w:rsidP="00E64CC8">
            <w:pPr>
              <w:pStyle w:val="TAL"/>
              <w:rPr>
                <w:b/>
                <w:bCs/>
              </w:rPr>
            </w:pPr>
            <w:r w:rsidRPr="001C16A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7C6154F"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752C31FE"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B86C340"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tcPr>
          <w:p w14:paraId="3BFD5055" w14:textId="77777777" w:rsidR="0087351F" w:rsidRPr="001C16AB" w:rsidRDefault="0087351F" w:rsidP="00E64CC8">
            <w:pPr>
              <w:pStyle w:val="TAL"/>
            </w:pPr>
          </w:p>
        </w:tc>
      </w:tr>
      <w:tr w:rsidR="0087351F" w:rsidRPr="001C16AB" w14:paraId="70D35533" w14:textId="77777777" w:rsidTr="00E64CC8">
        <w:trPr>
          <w:tblHeader/>
        </w:trPr>
        <w:tc>
          <w:tcPr>
            <w:tcW w:w="2838" w:type="dxa"/>
            <w:tcBorders>
              <w:top w:val="single" w:sz="4" w:space="0" w:color="auto"/>
              <w:left w:val="single" w:sz="4" w:space="0" w:color="auto"/>
              <w:bottom w:val="single" w:sz="4" w:space="0" w:color="auto"/>
              <w:right w:val="single" w:sz="4" w:space="0" w:color="auto"/>
            </w:tcBorders>
            <w:vAlign w:val="center"/>
          </w:tcPr>
          <w:p w14:paraId="0C55A1E9" w14:textId="77777777" w:rsidR="0087351F" w:rsidRPr="001C16AB" w:rsidRDefault="0087351F" w:rsidP="00E64CC8">
            <w:pPr>
              <w:pStyle w:val="TAL"/>
              <w:rPr>
                <w:b/>
                <w:bCs/>
              </w:rPr>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C31126E"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119CD4F0" w14:textId="77777777" w:rsidR="0087351F" w:rsidRPr="001C16AB" w:rsidRDefault="0087351F" w:rsidP="00E64CC8">
            <w:pPr>
              <w:pStyle w:val="TAL"/>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8A1BFE6"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tcPr>
          <w:p w14:paraId="004BA3B0" w14:textId="77777777" w:rsidR="0087351F" w:rsidRPr="001C16AB" w:rsidRDefault="0087351F" w:rsidP="00E64CC8">
            <w:pPr>
              <w:pStyle w:val="TAL"/>
            </w:pPr>
          </w:p>
        </w:tc>
      </w:tr>
      <w:tr w:rsidR="0087351F" w:rsidRPr="001C16AB" w14:paraId="359759E4" w14:textId="77777777" w:rsidTr="00E64CC8">
        <w:trPr>
          <w:tblHeader/>
        </w:trPr>
        <w:tc>
          <w:tcPr>
            <w:tcW w:w="2838" w:type="dxa"/>
            <w:tcBorders>
              <w:top w:val="single" w:sz="4" w:space="0" w:color="auto"/>
              <w:left w:val="single" w:sz="4" w:space="0" w:color="auto"/>
              <w:bottom w:val="single" w:sz="4" w:space="0" w:color="auto"/>
              <w:right w:val="single" w:sz="4" w:space="0" w:color="auto"/>
            </w:tcBorders>
            <w:vAlign w:val="center"/>
          </w:tcPr>
          <w:p w14:paraId="7678838E" w14:textId="77777777" w:rsidR="0087351F" w:rsidRPr="001C16AB" w:rsidRDefault="0087351F" w:rsidP="00E64CC8">
            <w:pPr>
              <w:pStyle w:val="TAL"/>
              <w:rPr>
                <w:b/>
                <w:bCs/>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085BDABF" w14:textId="77777777" w:rsidR="0087351F" w:rsidRPr="001C16AB" w:rsidRDefault="0087351F" w:rsidP="00E64CC8">
            <w:pPr>
              <w:pStyle w:val="TAL"/>
            </w:pPr>
            <w:r w:rsidRPr="001C16AB">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46E3841D"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1502541"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tcPr>
          <w:p w14:paraId="1AB1E47D" w14:textId="77777777" w:rsidR="0087351F" w:rsidRPr="001C16AB" w:rsidRDefault="0087351F" w:rsidP="00E64CC8">
            <w:pPr>
              <w:pStyle w:val="TAL"/>
            </w:pPr>
          </w:p>
        </w:tc>
      </w:tr>
      <w:tr w:rsidR="0087351F" w:rsidRPr="001C16AB" w14:paraId="0BC26FD6" w14:textId="77777777" w:rsidTr="00E64CC8">
        <w:trPr>
          <w:tblHeader/>
        </w:trPr>
        <w:tc>
          <w:tcPr>
            <w:tcW w:w="2838" w:type="dxa"/>
            <w:tcBorders>
              <w:top w:val="single" w:sz="4" w:space="0" w:color="auto"/>
              <w:left w:val="single" w:sz="4" w:space="0" w:color="auto"/>
              <w:bottom w:val="single" w:sz="4" w:space="0" w:color="auto"/>
              <w:right w:val="single" w:sz="4" w:space="0" w:color="auto"/>
            </w:tcBorders>
            <w:hideMark/>
          </w:tcPr>
          <w:p w14:paraId="0A604870" w14:textId="77777777" w:rsidR="0087351F" w:rsidRPr="001C16AB" w:rsidRDefault="0087351F" w:rsidP="00E64CC8">
            <w:pPr>
              <w:pStyle w:val="TAL"/>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AC7A48A"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8001048" w14:textId="77777777" w:rsidR="0087351F" w:rsidRPr="001C16AB" w:rsidRDefault="0087351F" w:rsidP="00E64CC8">
            <w:pPr>
              <w:pStyle w:val="TAL"/>
              <w:rPr>
                <w:b/>
                <w:bCs/>
              </w:rPr>
            </w:pPr>
            <w:r w:rsidRPr="001C16AB">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57D854E"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tcPr>
          <w:p w14:paraId="7B6FD16E" w14:textId="77777777" w:rsidR="0087351F" w:rsidRPr="001C16AB" w:rsidRDefault="0087351F" w:rsidP="00E64CC8">
            <w:pPr>
              <w:pStyle w:val="TAL"/>
            </w:pPr>
          </w:p>
        </w:tc>
      </w:tr>
      <w:tr w:rsidR="0087351F" w:rsidRPr="001C16AB" w14:paraId="2C4A3B18" w14:textId="77777777" w:rsidTr="00E64CC8">
        <w:trPr>
          <w:tblHeader/>
        </w:trPr>
        <w:tc>
          <w:tcPr>
            <w:tcW w:w="2838" w:type="dxa"/>
            <w:tcBorders>
              <w:top w:val="single" w:sz="4" w:space="0" w:color="auto"/>
              <w:left w:val="single" w:sz="4" w:space="0" w:color="auto"/>
              <w:bottom w:val="single" w:sz="4" w:space="0" w:color="auto"/>
              <w:right w:val="single" w:sz="4" w:space="0" w:color="auto"/>
            </w:tcBorders>
            <w:hideMark/>
          </w:tcPr>
          <w:p w14:paraId="3D49166C" w14:textId="77777777" w:rsidR="0087351F" w:rsidRPr="001C16AB" w:rsidRDefault="0087351F" w:rsidP="00E64CC8">
            <w:pPr>
              <w:pStyle w:val="TAL"/>
            </w:pPr>
            <w:r w:rsidRPr="001C16A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7EDF11F" w14:textId="77777777" w:rsidR="0087351F" w:rsidRPr="001C16AB" w:rsidRDefault="0087351F" w:rsidP="00E64CC8">
            <w:pPr>
              <w:pStyle w:val="TAL"/>
            </w:pPr>
            <w:r w:rsidRPr="001C16AB">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3E47FB78"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6A86EFD3" w14:textId="77777777" w:rsidR="0087351F" w:rsidRPr="001C16AB" w:rsidRDefault="0087351F" w:rsidP="00E64CC8">
            <w:pPr>
              <w:pStyle w:val="TAL"/>
            </w:pPr>
          </w:p>
        </w:tc>
        <w:tc>
          <w:tcPr>
            <w:tcW w:w="1134" w:type="dxa"/>
            <w:tcBorders>
              <w:top w:val="single" w:sz="4" w:space="0" w:color="auto"/>
              <w:left w:val="single" w:sz="4" w:space="0" w:color="auto"/>
              <w:bottom w:val="single" w:sz="4" w:space="0" w:color="auto"/>
              <w:right w:val="single" w:sz="4" w:space="0" w:color="auto"/>
            </w:tcBorders>
          </w:tcPr>
          <w:p w14:paraId="55AB6B8F" w14:textId="77777777" w:rsidR="0087351F" w:rsidRPr="001C16AB" w:rsidRDefault="0087351F" w:rsidP="00E64CC8">
            <w:pPr>
              <w:pStyle w:val="TAL"/>
            </w:pPr>
          </w:p>
        </w:tc>
      </w:tr>
    </w:tbl>
    <w:p w14:paraId="36C9E202" w14:textId="77777777" w:rsidR="0087351F" w:rsidRPr="001C16AB" w:rsidRDefault="0087351F" w:rsidP="0087351F"/>
    <w:p w14:paraId="79F03BD8" w14:textId="77777777" w:rsidR="0087351F" w:rsidRPr="001C16AB" w:rsidRDefault="0087351F" w:rsidP="0087351F">
      <w:pPr>
        <w:pStyle w:val="TH"/>
      </w:pPr>
      <w:r w:rsidRPr="001C16AB">
        <w:t xml:space="preserve">Table 6.1.1.4.3.3-1A: </w:t>
      </w:r>
      <w:r w:rsidRPr="001C16AB">
        <w:rPr>
          <w:lang w:eastAsia="ko-KR"/>
        </w:rPr>
        <w:t>SDP in SIP INVITE</w:t>
      </w:r>
      <w:r w:rsidRPr="001C16AB">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0FD3CAF"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1034B480" w14:textId="77777777" w:rsidR="0087351F" w:rsidRPr="001C16AB" w:rsidRDefault="0087351F" w:rsidP="00E64CC8">
            <w:pPr>
              <w:pStyle w:val="TAL"/>
            </w:pPr>
            <w:r w:rsidRPr="001C16AB">
              <w:t>Derivation Path: TS 36.579-1 [2], Table 5.5.3.1.2-2 condition INITIAL_SDP_OFFER</w:t>
            </w:r>
          </w:p>
        </w:tc>
      </w:tr>
    </w:tbl>
    <w:p w14:paraId="1E0DE988" w14:textId="77777777" w:rsidR="0087351F" w:rsidRPr="001C16AB" w:rsidRDefault="0087351F" w:rsidP="0087351F"/>
    <w:p w14:paraId="16C4C5B9" w14:textId="77777777" w:rsidR="0087351F" w:rsidRPr="001C16AB" w:rsidRDefault="0087351F" w:rsidP="0087351F">
      <w:pPr>
        <w:pStyle w:val="TH"/>
      </w:pPr>
      <w:r w:rsidRPr="001C16AB">
        <w:rPr>
          <w:color w:val="000000"/>
        </w:rP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1C99B40C"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E21058" w14:textId="77777777" w:rsidR="0087351F" w:rsidRPr="001C16AB" w:rsidRDefault="0087351F" w:rsidP="00E64CC8">
            <w:pPr>
              <w:pStyle w:val="TAL"/>
              <w:keepLines w:val="0"/>
              <w:widowControl w:val="0"/>
              <w:rPr>
                <w:color w:val="000000"/>
              </w:rPr>
            </w:pPr>
            <w:r w:rsidRPr="001C16AB">
              <w:rPr>
                <w:color w:val="000000"/>
              </w:rPr>
              <w:t>Derivation Path: TS 36.579-1 [2], Table 5.5.3.2.2-2, condition GROUP-CALL</w:t>
            </w:r>
          </w:p>
        </w:tc>
      </w:tr>
    </w:tbl>
    <w:p w14:paraId="4F9CED0D" w14:textId="77777777" w:rsidR="0087351F" w:rsidRPr="001C16AB" w:rsidRDefault="0087351F" w:rsidP="0087351F"/>
    <w:p w14:paraId="523EEA82" w14:textId="77777777" w:rsidR="0087351F" w:rsidRPr="001C16AB" w:rsidRDefault="0087351F" w:rsidP="0087351F">
      <w:pPr>
        <w:pStyle w:val="TH"/>
      </w:pPr>
      <w:r w:rsidRPr="001C16AB">
        <w:t>Table 6.1.1.4.3.3-3..4: Void</w:t>
      </w:r>
    </w:p>
    <w:p w14:paraId="52B74E73" w14:textId="77777777" w:rsidR="0087351F" w:rsidRPr="001C16AB" w:rsidRDefault="0087351F" w:rsidP="0087351F">
      <w:pPr>
        <w:pStyle w:val="TH"/>
      </w:pPr>
      <w:r w:rsidRPr="001C16AB">
        <w:t xml:space="preserve">Table 6.1.1.4.3.3-5: SIP 200 (OK) from the UE (Step 1, Table 6.1.1.4.3.2-1; </w:t>
      </w:r>
      <w:r w:rsidRPr="001C16AB">
        <w:br/>
        <w:t>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641CE4CB"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4967B8" w14:textId="77777777" w:rsidR="0087351F" w:rsidRPr="001C16AB" w:rsidRDefault="0087351F" w:rsidP="00E64CC8">
            <w:pPr>
              <w:pStyle w:val="TAL"/>
              <w:keepNext w:val="0"/>
              <w:keepLines w:val="0"/>
              <w:widowControl w:val="0"/>
              <w:rPr>
                <w:color w:val="000000"/>
              </w:rPr>
            </w:pPr>
            <w:r w:rsidRPr="001C16AB">
              <w:rPr>
                <w:rFonts w:cs="Arial"/>
                <w:szCs w:val="18"/>
              </w:rPr>
              <w:t>Derivation Path: TS 36.579-1 [2]</w:t>
            </w:r>
            <w:r w:rsidRPr="001C16AB">
              <w:rPr>
                <w:color w:val="000000"/>
              </w:rPr>
              <w:t xml:space="preserve">, </w:t>
            </w:r>
            <w:r w:rsidRPr="001C16AB">
              <w:t xml:space="preserve">Table 5.5.2.17.1.1-1, </w:t>
            </w:r>
            <w:r w:rsidRPr="001C16AB">
              <w:rPr>
                <w:color w:val="000000"/>
              </w:rPr>
              <w:t>condition</w:t>
            </w:r>
            <w:r w:rsidRPr="001C16AB">
              <w:t xml:space="preserve"> INVITE-RSP</w:t>
            </w:r>
          </w:p>
        </w:tc>
      </w:tr>
      <w:tr w:rsidR="0087351F" w:rsidRPr="001C16AB" w14:paraId="75430D41" w14:textId="77777777" w:rsidTr="00E64CC8">
        <w:trPr>
          <w:tblHeader/>
        </w:trPr>
        <w:tc>
          <w:tcPr>
            <w:tcW w:w="2708" w:type="dxa"/>
            <w:tcBorders>
              <w:top w:val="single" w:sz="4" w:space="0" w:color="auto"/>
              <w:left w:val="single" w:sz="4" w:space="0" w:color="auto"/>
              <w:bottom w:val="single" w:sz="4" w:space="0" w:color="auto"/>
              <w:right w:val="single" w:sz="4" w:space="0" w:color="auto"/>
            </w:tcBorders>
            <w:hideMark/>
          </w:tcPr>
          <w:p w14:paraId="43822F9D"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697B24"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DA5FD81"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33FB0738"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4050C284"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14B5F0FB"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28606582" w14:textId="77777777" w:rsidR="0087351F" w:rsidRPr="001C16AB" w:rsidRDefault="0087351F" w:rsidP="00E64CC8">
            <w:pPr>
              <w:pStyle w:val="TAL"/>
              <w:keepNext w:val="0"/>
              <w:keepLines w:val="0"/>
              <w:widowControl w:val="0"/>
              <w:rPr>
                <w:rFonts w:cs="Arial"/>
                <w:b/>
                <w:color w:val="000000"/>
                <w:szCs w:val="18"/>
              </w:rPr>
            </w:pPr>
            <w:r w:rsidRPr="001C16AB">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1522FF7A" w14:textId="77777777" w:rsidR="0087351F" w:rsidRPr="001C16AB" w:rsidRDefault="0087351F" w:rsidP="00E64CC8">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7AAF973A"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3D4976D8"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661102A" w14:textId="77777777" w:rsidR="0087351F" w:rsidRPr="001C16AB" w:rsidRDefault="0087351F" w:rsidP="00E64CC8">
            <w:pPr>
              <w:pStyle w:val="TAL"/>
              <w:keepNext w:val="0"/>
              <w:keepLines w:val="0"/>
              <w:widowControl w:val="0"/>
              <w:rPr>
                <w:color w:val="000000"/>
              </w:rPr>
            </w:pPr>
          </w:p>
        </w:tc>
      </w:tr>
      <w:tr w:rsidR="0087351F" w:rsidRPr="001C16AB" w14:paraId="5943FF31"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22EA78DE" w14:textId="77777777" w:rsidR="0087351F" w:rsidRPr="001C16AB" w:rsidRDefault="0087351F" w:rsidP="00E64CC8">
            <w:pPr>
              <w:pStyle w:val="TAL"/>
              <w:keepNext w:val="0"/>
              <w:keepLines w:val="0"/>
              <w:widowControl w:val="0"/>
              <w:rPr>
                <w:rFonts w:cs="Arial"/>
                <w:b/>
                <w:color w:val="000000"/>
                <w:szCs w:val="18"/>
              </w:rPr>
            </w:pPr>
            <w:r w:rsidRPr="001C16A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182BB285" w14:textId="77777777" w:rsidR="0087351F" w:rsidRPr="001C16AB" w:rsidRDefault="0087351F" w:rsidP="00E64CC8">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5F6C51EF" w14:textId="77777777" w:rsidR="0087351F" w:rsidRPr="001C16AB" w:rsidRDefault="0087351F" w:rsidP="00E64CC8">
            <w:pPr>
              <w:pStyle w:val="TAL"/>
              <w:keepNext w:val="0"/>
              <w:keepLines w:val="0"/>
              <w:widowControl w:val="0"/>
              <w:rPr>
                <w:color w:val="000000"/>
              </w:rPr>
            </w:pPr>
            <w:r w:rsidRPr="001C16AB">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599031D0"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BD3D94C" w14:textId="77777777" w:rsidR="0087351F" w:rsidRPr="001C16AB" w:rsidRDefault="0087351F" w:rsidP="00E64CC8">
            <w:pPr>
              <w:pStyle w:val="TAL"/>
              <w:keepNext w:val="0"/>
              <w:keepLines w:val="0"/>
              <w:widowControl w:val="0"/>
              <w:rPr>
                <w:color w:val="000000"/>
              </w:rPr>
            </w:pPr>
          </w:p>
        </w:tc>
      </w:tr>
      <w:tr w:rsidR="0087351F" w:rsidRPr="001C16AB" w14:paraId="4AA6C7AC"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20A1D8B0" w14:textId="77777777" w:rsidR="0087351F" w:rsidRPr="001C16AB" w:rsidRDefault="0087351F" w:rsidP="00E64CC8">
            <w:pPr>
              <w:pStyle w:val="TAL"/>
              <w:keepNext w:val="0"/>
              <w:keepLines w:val="0"/>
              <w:widowControl w:val="0"/>
              <w:rPr>
                <w:rFonts w:cs="Arial"/>
                <w:b/>
                <w:color w:val="000000"/>
                <w:szCs w:val="18"/>
              </w:rPr>
            </w:pPr>
            <w:r w:rsidRPr="001C16A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7C02A243" w14:textId="77777777" w:rsidR="0087351F" w:rsidRPr="001C16AB" w:rsidRDefault="0087351F" w:rsidP="00E64CC8">
            <w:pPr>
              <w:pStyle w:val="TAL"/>
              <w:keepNext w:val="0"/>
              <w:keepLines w:val="0"/>
              <w:widowControl w:val="0"/>
              <w:rPr>
                <w:color w:val="000000"/>
              </w:rPr>
            </w:pPr>
            <w:r w:rsidRPr="001C16AB">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C17EBBD"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0CBB6DD5"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D713263" w14:textId="77777777" w:rsidR="0087351F" w:rsidRPr="001C16AB" w:rsidRDefault="0087351F" w:rsidP="00E64CC8">
            <w:pPr>
              <w:pStyle w:val="TAL"/>
              <w:keepNext w:val="0"/>
              <w:keepLines w:val="0"/>
              <w:widowControl w:val="0"/>
              <w:rPr>
                <w:color w:val="000000"/>
              </w:rPr>
            </w:pPr>
          </w:p>
        </w:tc>
      </w:tr>
      <w:tr w:rsidR="0087351F" w:rsidRPr="001C16AB" w14:paraId="00CA5831"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7B46E4CD" w14:textId="77777777" w:rsidR="0087351F" w:rsidRPr="001C16AB" w:rsidRDefault="0087351F" w:rsidP="00E64CC8">
            <w:pPr>
              <w:pStyle w:val="TAL"/>
              <w:keepNext w:val="0"/>
              <w:keepLines w:val="0"/>
              <w:widowControl w:val="0"/>
              <w:rPr>
                <w:b/>
                <w:color w:val="000000"/>
              </w:rPr>
            </w:pPr>
            <w:r w:rsidRPr="001C16AB">
              <w:rPr>
                <w:color w:val="000000"/>
              </w:rPr>
              <w:lastRenderedPageBreak/>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9C48C13" w14:textId="77777777" w:rsidR="0087351F" w:rsidRPr="001C16AB" w:rsidRDefault="0087351F" w:rsidP="00E64CC8">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hideMark/>
          </w:tcPr>
          <w:p w14:paraId="343E9BA1" w14:textId="77777777" w:rsidR="0087351F" w:rsidRPr="001C16AB" w:rsidRDefault="0087351F" w:rsidP="00E64CC8">
            <w:pPr>
              <w:pStyle w:val="TAL"/>
              <w:keepNext w:val="0"/>
              <w:keepLines w:val="0"/>
              <w:widowControl w:val="0"/>
              <w:rPr>
                <w:b/>
                <w:bCs/>
                <w:color w:val="000000"/>
              </w:rPr>
            </w:pPr>
            <w:r w:rsidRPr="001C16AB">
              <w:rPr>
                <w:b/>
                <w:bCs/>
                <w:color w:val="000000"/>
              </w:rPr>
              <w:t>MCVideo-Info</w:t>
            </w:r>
          </w:p>
        </w:tc>
        <w:tc>
          <w:tcPr>
            <w:tcW w:w="1366" w:type="dxa"/>
            <w:tcBorders>
              <w:top w:val="single" w:sz="4" w:space="0" w:color="auto"/>
              <w:left w:val="single" w:sz="4" w:space="0" w:color="auto"/>
              <w:bottom w:val="single" w:sz="4" w:space="0" w:color="auto"/>
              <w:right w:val="single" w:sz="4" w:space="0" w:color="auto"/>
            </w:tcBorders>
          </w:tcPr>
          <w:p w14:paraId="60E54A73"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7660B3F" w14:textId="77777777" w:rsidR="0087351F" w:rsidRPr="001C16AB" w:rsidRDefault="0087351F" w:rsidP="00E64CC8">
            <w:pPr>
              <w:pStyle w:val="TAL"/>
              <w:keepNext w:val="0"/>
              <w:keepLines w:val="0"/>
              <w:widowControl w:val="0"/>
              <w:rPr>
                <w:color w:val="000000"/>
              </w:rPr>
            </w:pPr>
          </w:p>
        </w:tc>
      </w:tr>
      <w:tr w:rsidR="0087351F" w:rsidRPr="001C16AB" w14:paraId="67AA7872"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6DA5FD48" w14:textId="77777777" w:rsidR="0087351F" w:rsidRPr="001C16AB" w:rsidRDefault="0087351F" w:rsidP="00E64CC8">
            <w:pPr>
              <w:pStyle w:val="TAL"/>
              <w:keepNext w:val="0"/>
              <w:keepLines w:val="0"/>
              <w:widowControl w:val="0"/>
              <w:rPr>
                <w:color w:val="000000"/>
              </w:rPr>
            </w:pPr>
            <w:r w:rsidRPr="001C16A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3F296D1" w14:textId="77777777" w:rsidR="0087351F" w:rsidRPr="001C16AB" w:rsidRDefault="0087351F" w:rsidP="00E64CC8">
            <w:pPr>
              <w:pStyle w:val="TAL"/>
              <w:keepNext w:val="0"/>
              <w:keepLines w:val="0"/>
              <w:widowControl w:val="0"/>
              <w:rPr>
                <w:color w:val="000000"/>
              </w:rPr>
            </w:pPr>
            <w:r w:rsidRPr="001C16AB">
              <w:rPr>
                <w:color w:val="000000"/>
              </w:rP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5C907EE8"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2E615FDA"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68A6F24E" w14:textId="77777777" w:rsidR="0087351F" w:rsidRPr="001C16AB" w:rsidRDefault="0087351F" w:rsidP="00E64CC8">
            <w:pPr>
              <w:pStyle w:val="TAL"/>
              <w:keepNext w:val="0"/>
              <w:keepLines w:val="0"/>
              <w:widowControl w:val="0"/>
              <w:rPr>
                <w:color w:val="000000"/>
              </w:rPr>
            </w:pPr>
          </w:p>
        </w:tc>
      </w:tr>
    </w:tbl>
    <w:p w14:paraId="11DB8CA7" w14:textId="77777777" w:rsidR="0087351F" w:rsidRPr="001C16AB" w:rsidRDefault="0087351F" w:rsidP="0087351F">
      <w:pPr>
        <w:rPr>
          <w:color w:val="000000"/>
        </w:rPr>
      </w:pPr>
    </w:p>
    <w:p w14:paraId="2EAF90FA" w14:textId="77777777" w:rsidR="0087351F" w:rsidRPr="001C16AB" w:rsidRDefault="0087351F" w:rsidP="0087351F">
      <w:pPr>
        <w:pStyle w:val="TH"/>
      </w:pPr>
      <w:r w:rsidRPr="001C16AB">
        <w:t xml:space="preserve">Table 6.1.1.4.3.3-5A: </w:t>
      </w:r>
      <w:r w:rsidRPr="001C16AB">
        <w:rPr>
          <w:lang w:eastAsia="ko-KR"/>
        </w:rPr>
        <w:t xml:space="preserve">SDP in SIP 200 (OK) </w:t>
      </w:r>
      <w:r w:rsidRPr="001C16AB">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252B3679"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2059840A" w14:textId="77777777" w:rsidR="0087351F" w:rsidRPr="001C16AB" w:rsidRDefault="0087351F" w:rsidP="00E64CC8">
            <w:pPr>
              <w:pStyle w:val="TAL"/>
            </w:pPr>
            <w:r w:rsidRPr="001C16AB">
              <w:t>Derivation Path: TS 36.579-1 [2], Table 5.5.3.1.1-2, condition SDP_ANSWER</w:t>
            </w:r>
          </w:p>
        </w:tc>
      </w:tr>
    </w:tbl>
    <w:p w14:paraId="05D57456" w14:textId="77777777" w:rsidR="0087351F" w:rsidRPr="001C16AB" w:rsidRDefault="0087351F" w:rsidP="0087351F"/>
    <w:p w14:paraId="68DCB971" w14:textId="77777777" w:rsidR="0087351F" w:rsidRPr="001C16AB" w:rsidRDefault="0087351F" w:rsidP="0087351F">
      <w:pPr>
        <w:pStyle w:val="TH"/>
      </w:pPr>
      <w:r w:rsidRPr="001C16AB">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3597F734"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6C318B6" w14:textId="77777777" w:rsidR="0087351F" w:rsidRPr="001C16AB" w:rsidRDefault="0087351F" w:rsidP="00E64CC8">
            <w:pPr>
              <w:pStyle w:val="TAL"/>
              <w:keepNext w:val="0"/>
              <w:keepLines w:val="0"/>
              <w:widowControl w:val="0"/>
              <w:rPr>
                <w:color w:val="000000"/>
              </w:rPr>
            </w:pPr>
            <w:bookmarkStart w:id="398" w:name="_Hlk97909248"/>
            <w:bookmarkStart w:id="399" w:name="_Hlk97909348"/>
            <w:r w:rsidRPr="001C16AB">
              <w:t xml:space="preserve">Derivation Path: TS 56.379-1 [2], Table 5.5.3.2.1-2, </w:t>
            </w:r>
            <w:r w:rsidRPr="001C16AB">
              <w:rPr>
                <w:color w:val="000000"/>
              </w:rPr>
              <w:t>condition INVITE-RSP</w:t>
            </w:r>
          </w:p>
        </w:tc>
      </w:tr>
      <w:bookmarkEnd w:id="398"/>
    </w:tbl>
    <w:p w14:paraId="21F34DC0" w14:textId="77777777" w:rsidR="0087351F" w:rsidRPr="001C16AB" w:rsidRDefault="0087351F" w:rsidP="0087351F"/>
    <w:bookmarkEnd w:id="399"/>
    <w:p w14:paraId="0DFA79A6" w14:textId="77777777" w:rsidR="0087351F" w:rsidRPr="001C16AB" w:rsidRDefault="0087351F" w:rsidP="0087351F">
      <w:pPr>
        <w:pStyle w:val="TH"/>
      </w:pPr>
      <w:r w:rsidRPr="001C16AB">
        <w:rPr>
          <w:color w:val="000000"/>
        </w:rPr>
        <w:t>Table 6.1.1.4.3.6-7: Void</w:t>
      </w:r>
    </w:p>
    <w:p w14:paraId="5D197FF0" w14:textId="77777777" w:rsidR="0087351F" w:rsidRPr="001C16AB" w:rsidRDefault="0087351F" w:rsidP="0087351F">
      <w:pPr>
        <w:keepNext/>
        <w:widowControl w:val="0"/>
        <w:rPr>
          <w:color w:val="000000"/>
        </w:rPr>
      </w:pPr>
    </w:p>
    <w:p w14:paraId="364E0197" w14:textId="77777777" w:rsidR="0087351F" w:rsidRPr="001C16AB" w:rsidRDefault="0087351F" w:rsidP="0087351F">
      <w:pPr>
        <w:pStyle w:val="Heading4"/>
      </w:pPr>
      <w:bookmarkStart w:id="400" w:name="_Toc75906920"/>
      <w:bookmarkStart w:id="401" w:name="_Toc75907257"/>
      <w:bookmarkStart w:id="402" w:name="_Toc84345717"/>
      <w:bookmarkStart w:id="403" w:name="_Toc123748467"/>
      <w:bookmarkEnd w:id="385"/>
      <w:bookmarkEnd w:id="386"/>
      <w:r w:rsidRPr="001C16AB">
        <w:t>6.1.1.5</w:t>
      </w:r>
      <w:r w:rsidRPr="001C16AB">
        <w:tab/>
        <w:t>On-network / On-demand Pre-arranged Group Call / Emergency Group Call / Client Originated (CO)</w:t>
      </w:r>
      <w:bookmarkEnd w:id="400"/>
      <w:bookmarkEnd w:id="401"/>
      <w:bookmarkEnd w:id="402"/>
      <w:bookmarkEnd w:id="403"/>
    </w:p>
    <w:p w14:paraId="699FCACE" w14:textId="77777777" w:rsidR="0087351F" w:rsidRPr="001C16AB" w:rsidRDefault="0087351F" w:rsidP="0087351F">
      <w:pPr>
        <w:pStyle w:val="H6"/>
      </w:pPr>
      <w:bookmarkStart w:id="404" w:name="_Toc52787500"/>
      <w:bookmarkStart w:id="405" w:name="_Toc52787680"/>
      <w:r w:rsidRPr="001C16AB">
        <w:t>6.1.1.5.1</w:t>
      </w:r>
      <w:r w:rsidRPr="001C16AB">
        <w:tab/>
        <w:t>Test Purpose (TP)</w:t>
      </w:r>
      <w:bookmarkEnd w:id="404"/>
      <w:bookmarkEnd w:id="405"/>
    </w:p>
    <w:p w14:paraId="32342F95" w14:textId="77777777" w:rsidR="0087351F" w:rsidRPr="001C16AB" w:rsidRDefault="0087351F" w:rsidP="0087351F">
      <w:pPr>
        <w:pStyle w:val="H6"/>
      </w:pPr>
      <w:r w:rsidRPr="001C16AB">
        <w:t>(1)</w:t>
      </w:r>
    </w:p>
    <w:p w14:paraId="17122C71"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authorized for MCVideo Service }</w:t>
      </w:r>
    </w:p>
    <w:p w14:paraId="2F3F9F34"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36CB518D"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the establishment of a MCVideo On-demand Pre-arranged Emergency Group Call, with implicit Transmission Control }</w:t>
      </w:r>
    </w:p>
    <w:p w14:paraId="310468E3" w14:textId="77777777" w:rsidR="0087351F" w:rsidRPr="001C16AB" w:rsidRDefault="0087351F" w:rsidP="0087351F">
      <w:pPr>
        <w:pStyle w:val="PL"/>
        <w:rPr>
          <w:b/>
          <w:noProof w:val="0"/>
        </w:rPr>
      </w:pPr>
      <w:r w:rsidRPr="001C16AB">
        <w:rPr>
          <w:noProof w:val="0"/>
        </w:rPr>
        <w:t xml:space="preserve">    </w:t>
      </w:r>
      <w:r w:rsidRPr="001C16AB">
        <w:rPr>
          <w:b/>
          <w:noProof w:val="0"/>
        </w:rPr>
        <w:t>then</w:t>
      </w:r>
      <w:r w:rsidRPr="001C16AB">
        <w:rPr>
          <w:noProof w:val="0"/>
        </w:rPr>
        <w:t xml:space="preserve"> { the UE (MCVideo Client) requests On-demand Pre-arranged Emergency Group Call by sending a SIP INVITE message </w:t>
      </w:r>
      <w:r w:rsidRPr="001C16AB">
        <w:rPr>
          <w:b/>
          <w:noProof w:val="0"/>
        </w:rPr>
        <w:t>and</w:t>
      </w:r>
      <w:r w:rsidRPr="001C16AB">
        <w:rPr>
          <w:bCs/>
          <w:noProof w:val="0"/>
        </w:rPr>
        <w:t>,</w:t>
      </w:r>
      <w:r w:rsidRPr="001C16AB">
        <w:rPr>
          <w:noProof w:val="0"/>
        </w:rPr>
        <w:t xml:space="preserve"> after indication from the SS (MCVideo Server) that the call was established, provides transmission granted notification to the MCVideo User }</w:t>
      </w:r>
    </w:p>
    <w:p w14:paraId="11389E11"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44149E3C" w14:textId="77777777" w:rsidR="0087351F" w:rsidRPr="001C16AB" w:rsidRDefault="0087351F" w:rsidP="0087351F">
      <w:pPr>
        <w:pStyle w:val="PL"/>
        <w:rPr>
          <w:rFonts w:cs="Courier New"/>
          <w:noProof w:val="0"/>
          <w:szCs w:val="16"/>
        </w:rPr>
      </w:pPr>
    </w:p>
    <w:p w14:paraId="66073624" w14:textId="77777777" w:rsidR="0087351F" w:rsidRPr="001C16AB" w:rsidRDefault="0087351F" w:rsidP="0087351F">
      <w:pPr>
        <w:pStyle w:val="H6"/>
      </w:pPr>
      <w:r w:rsidRPr="001C16AB">
        <w:t>(2)</w:t>
      </w:r>
    </w:p>
    <w:p w14:paraId="3DB4F4D2"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established an MCVideo On-demand Pre-arranged Group Call }</w:t>
      </w:r>
    </w:p>
    <w:p w14:paraId="6220EBC9"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4027382"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{the MCVideo User engages in communication with the invited MCVideo User(s)}</w:t>
      </w:r>
    </w:p>
    <w:p w14:paraId="0D1614E0"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respects the Transmission Control imposed by the SS (MCVideo Server) (Transmission Granted, Transmission Control ACK, Transmission End Request, Transmission End Response, Transmission Idle ) }</w:t>
      </w:r>
    </w:p>
    <w:p w14:paraId="232B9644"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5A306DB7" w14:textId="77777777" w:rsidR="0087351F" w:rsidRPr="001C16AB" w:rsidRDefault="0087351F" w:rsidP="0087351F">
      <w:pPr>
        <w:pStyle w:val="PL"/>
        <w:rPr>
          <w:rFonts w:cs="Courier New"/>
          <w:noProof w:val="0"/>
          <w:szCs w:val="16"/>
        </w:rPr>
      </w:pPr>
    </w:p>
    <w:p w14:paraId="0EEDFC78" w14:textId="77777777" w:rsidR="0087351F" w:rsidRPr="001C16AB" w:rsidRDefault="0087351F" w:rsidP="0087351F">
      <w:pPr>
        <w:pStyle w:val="H6"/>
      </w:pPr>
      <w:r w:rsidRPr="001C16AB">
        <w:t>(3)</w:t>
      </w:r>
    </w:p>
    <w:p w14:paraId="5AFB4C27"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Emergency Group Call, with implicit Transmission Control }</w:t>
      </w:r>
    </w:p>
    <w:p w14:paraId="75A555B9"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2D68713"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terminate the ongoing MCVideo Group Call }</w:t>
      </w:r>
    </w:p>
    <w:p w14:paraId="5B08E142"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Transmission End Request, </w:t>
      </w:r>
      <w:r w:rsidRPr="001C16AB">
        <w:rPr>
          <w:b/>
          <w:bCs/>
          <w:noProof w:val="0"/>
        </w:rPr>
        <w:t>and</w:t>
      </w:r>
      <w:r w:rsidRPr="001C16AB">
        <w:rPr>
          <w:noProof w:val="0"/>
        </w:rPr>
        <w:t xml:space="preserve"> acknowledges the Transmission End Response with a Transmission Control ACK, </w:t>
      </w:r>
      <w:r w:rsidRPr="001C16AB">
        <w:rPr>
          <w:b/>
          <w:bCs/>
          <w:noProof w:val="0"/>
        </w:rPr>
        <w:t>and</w:t>
      </w:r>
      <w:r w:rsidRPr="001C16AB">
        <w:rPr>
          <w:noProof w:val="0"/>
        </w:rPr>
        <w:t xml:space="preserve"> then sends a SIP BYE request </w:t>
      </w:r>
      <w:r w:rsidRPr="001C16AB">
        <w:rPr>
          <w:b/>
          <w:bCs/>
          <w:noProof w:val="0"/>
        </w:rPr>
        <w:t>and</w:t>
      </w:r>
      <w:r w:rsidRPr="001C16AB">
        <w:rPr>
          <w:noProof w:val="0"/>
        </w:rPr>
        <w:t xml:space="preserve"> leaves the MCVideo Session }</w:t>
      </w:r>
    </w:p>
    <w:p w14:paraId="7EB67664"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8E8DD3B" w14:textId="77777777" w:rsidR="0087351F" w:rsidRPr="001C16AB" w:rsidRDefault="0087351F" w:rsidP="0087351F">
      <w:pPr>
        <w:pStyle w:val="PL"/>
        <w:rPr>
          <w:noProof w:val="0"/>
        </w:rPr>
      </w:pPr>
    </w:p>
    <w:p w14:paraId="587BE07F" w14:textId="77777777" w:rsidR="0087351F" w:rsidRPr="001C16AB" w:rsidRDefault="0087351F" w:rsidP="0087351F">
      <w:pPr>
        <w:pStyle w:val="H6"/>
      </w:pPr>
      <w:bookmarkStart w:id="406" w:name="_Toc52787501"/>
      <w:bookmarkStart w:id="407" w:name="_Toc52787681"/>
      <w:r w:rsidRPr="001C16AB">
        <w:t>6.1.1.5.2</w:t>
      </w:r>
      <w:r w:rsidRPr="001C16AB">
        <w:tab/>
        <w:t>Conformance requirements</w:t>
      </w:r>
      <w:bookmarkEnd w:id="406"/>
      <w:bookmarkEnd w:id="407"/>
    </w:p>
    <w:p w14:paraId="23604D97" w14:textId="77777777" w:rsidR="0087351F" w:rsidRPr="001C16AB" w:rsidRDefault="0087351F" w:rsidP="0087351F">
      <w:r w:rsidRPr="001C16AB">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08D7172" w14:textId="77777777" w:rsidR="0087351F" w:rsidRPr="001C16AB" w:rsidRDefault="0087351F" w:rsidP="0087351F">
      <w:r w:rsidRPr="001C16AB">
        <w:lastRenderedPageBreak/>
        <w:t>[TS 24.281, clause 9.2.1.2.1.1]</w:t>
      </w:r>
    </w:p>
    <w:p w14:paraId="0D460938" w14:textId="77777777" w:rsidR="0087351F" w:rsidRPr="001C16AB" w:rsidRDefault="0087351F" w:rsidP="0087351F">
      <w:r w:rsidRPr="001C16AB">
        <w:t>Upon receiving a request from an MCVideo user to establish an MCVideo prearranged group session the MCVideo client shall generate an initial SIP INVITE request by following the UE originating session procedures specified in 3GPP TS 24.229 [</w:t>
      </w:r>
      <w:r w:rsidRPr="001C16AB">
        <w:rPr>
          <w:lang w:eastAsia="zh-CN"/>
        </w:rPr>
        <w:t>11</w:t>
      </w:r>
      <w:r w:rsidRPr="001C16AB">
        <w:t>], with the clarifications given below.</w:t>
      </w:r>
    </w:p>
    <w:p w14:paraId="52DC64E9" w14:textId="77777777" w:rsidR="0087351F" w:rsidRPr="001C16AB" w:rsidRDefault="0087351F" w:rsidP="0087351F">
      <w:r w:rsidRPr="001C16AB">
        <w:t>The MC</w:t>
      </w:r>
      <w:r w:rsidRPr="001C16AB">
        <w:rPr>
          <w:lang w:eastAsia="zh-CN"/>
        </w:rPr>
        <w:t>Video</w:t>
      </w:r>
      <w:r w:rsidRPr="001C16AB">
        <w:t xml:space="preserve"> client:</w:t>
      </w:r>
    </w:p>
    <w:p w14:paraId="6C1827FE" w14:textId="77777777" w:rsidR="0087351F" w:rsidRPr="001C16AB" w:rsidRDefault="0087351F" w:rsidP="0087351F">
      <w:pPr>
        <w:pStyle w:val="B1"/>
      </w:pPr>
      <w:r w:rsidRPr="001C16AB">
        <w:t>1)</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emergency group call or is originating an MC</w:t>
      </w:r>
      <w:r w:rsidRPr="001C16AB">
        <w:rPr>
          <w:lang w:eastAsia="zh-CN"/>
        </w:rPr>
        <w:t>Video</w:t>
      </w:r>
      <w:r w:rsidRPr="001C16AB">
        <w:t xml:space="preserve"> prearranged group call and the MCVideo emergency state is already set, the MC</w:t>
      </w:r>
      <w:r w:rsidRPr="001C16AB">
        <w:rPr>
          <w:lang w:eastAsia="zh-CN"/>
        </w:rPr>
        <w:t>Video</w:t>
      </w:r>
      <w:r w:rsidRPr="001C16AB">
        <w:t xml:space="preserve"> client shall comply with the procedures in subclause 6.2.8.1.1;</w:t>
      </w:r>
    </w:p>
    <w:p w14:paraId="75C323F2"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imminent peril group call, the MC</w:t>
      </w:r>
      <w:r w:rsidRPr="001C16AB">
        <w:rPr>
          <w:lang w:eastAsia="zh-CN"/>
        </w:rPr>
        <w:t>Video</w:t>
      </w:r>
      <w:r w:rsidRPr="001C16AB">
        <w:t xml:space="preserve"> client shall comply with the procedures in subclause </w:t>
      </w:r>
      <w:r w:rsidRPr="001C16AB">
        <w:rPr>
          <w:lang w:eastAsia="zh-CN"/>
        </w:rPr>
        <w:t>6.2.8.1.9</w:t>
      </w:r>
      <w:r w:rsidRPr="001C16AB">
        <w:t>;</w:t>
      </w:r>
    </w:p>
    <w:p w14:paraId="5A46F1AD" w14:textId="77777777" w:rsidR="0087351F" w:rsidRPr="001C16AB" w:rsidRDefault="0087351F" w:rsidP="0087351F">
      <w:pPr>
        <w:pStyle w:val="B1"/>
      </w:pPr>
      <w:r w:rsidRPr="001C16AB">
        <w:t>3)</w:t>
      </w:r>
      <w:r w:rsidRPr="001C16AB">
        <w:tab/>
        <w:t>if the MC</w:t>
      </w:r>
      <w:r w:rsidRPr="001C16AB">
        <w:rPr>
          <w:lang w:eastAsia="zh-CN"/>
        </w:rPr>
        <w:t>Video</w:t>
      </w:r>
      <w:r w:rsidRPr="001C16AB">
        <w:t xml:space="preserve"> user has requested the origination of a broadcast group call, the MC</w:t>
      </w:r>
      <w:r w:rsidRPr="001C16AB">
        <w:rPr>
          <w:lang w:eastAsia="zh-CN"/>
        </w:rPr>
        <w:t>Video</w:t>
      </w:r>
      <w:r w:rsidRPr="001C16AB">
        <w:t xml:space="preserve"> client shall comply with the procedures in subclause </w:t>
      </w:r>
      <w:r w:rsidRPr="001C16AB">
        <w:rPr>
          <w:lang w:eastAsia="zh-CN"/>
        </w:rPr>
        <w:t>6.2.8.2</w:t>
      </w:r>
      <w:r w:rsidRPr="001C16AB">
        <w:t>;</w:t>
      </w:r>
    </w:p>
    <w:p w14:paraId="6EB24FF0" w14:textId="77777777" w:rsidR="0087351F" w:rsidRPr="001C16AB" w:rsidRDefault="0087351F" w:rsidP="0087351F">
      <w:pPr>
        <w:pStyle w:val="B1"/>
      </w:pPr>
      <w:r w:rsidRPr="001C16AB">
        <w:t>4)</w:t>
      </w:r>
      <w:r w:rsidRPr="001C16AB">
        <w:tab/>
        <w:t>shall include the g.3gpp.mc</w:t>
      </w:r>
      <w:r w:rsidRPr="001C16AB">
        <w:rPr>
          <w:lang w:eastAsia="zh-CN"/>
        </w:rPr>
        <w:t>video</w:t>
      </w:r>
      <w:r w:rsidRPr="001C16AB">
        <w:t xml:space="preserve"> media feature tag and the g.3gpp.icsi-ref media feature tag with the value of "urn:urn-7:3gpp-service.ims.icsi.mc</w:t>
      </w:r>
      <w:r w:rsidRPr="001C16AB">
        <w:rPr>
          <w:lang w:eastAsia="zh-CN"/>
        </w:rPr>
        <w:t>video</w:t>
      </w:r>
      <w:r w:rsidRPr="001C16AB">
        <w:t xml:space="preserve">" in the Contact header field of the SIP </w:t>
      </w:r>
      <w:r w:rsidRPr="001C16AB">
        <w:rPr>
          <w:lang w:eastAsia="zh-CN"/>
        </w:rPr>
        <w:t>INVITE</w:t>
      </w:r>
      <w:r w:rsidRPr="001C16AB">
        <w:t xml:space="preserve"> request according to IETF RFC 3840 [</w:t>
      </w:r>
      <w:r w:rsidRPr="001C16AB">
        <w:rPr>
          <w:lang w:eastAsia="zh-CN"/>
        </w:rPr>
        <w:t>22</w:t>
      </w:r>
      <w:r w:rsidRPr="001C16AB">
        <w:t>];</w:t>
      </w:r>
    </w:p>
    <w:p w14:paraId="49B19F13" w14:textId="77777777" w:rsidR="0087351F" w:rsidRPr="001C16AB" w:rsidRDefault="0087351F" w:rsidP="0087351F">
      <w:pPr>
        <w:pStyle w:val="B1"/>
      </w:pPr>
      <w:r w:rsidRPr="001C16AB">
        <w:t>5)</w:t>
      </w:r>
      <w:r w:rsidRPr="001C16AB">
        <w:tab/>
        <w:t>shall include an Accept-Contact header field containing the g.3gpp.mc</w:t>
      </w:r>
      <w:r w:rsidRPr="001C16AB">
        <w:rPr>
          <w:lang w:eastAsia="zh-CN"/>
        </w:rPr>
        <w:t>video</w:t>
      </w:r>
      <w:r w:rsidRPr="001C16AB">
        <w:t xml:space="preserve"> media feature tag along with the "require" and "explicit" header field parameters according to IETF RFC 3841 [</w:t>
      </w:r>
      <w:r w:rsidRPr="001C16AB">
        <w:rPr>
          <w:lang w:eastAsia="zh-CN"/>
        </w:rPr>
        <w:t>20</w:t>
      </w:r>
      <w:r w:rsidRPr="001C16AB">
        <w:t>];</w:t>
      </w:r>
    </w:p>
    <w:p w14:paraId="3E308387" w14:textId="77777777" w:rsidR="0087351F" w:rsidRPr="001C16AB" w:rsidRDefault="0087351F" w:rsidP="0087351F">
      <w:pPr>
        <w:pStyle w:val="B1"/>
      </w:pPr>
      <w:r w:rsidRPr="001C16AB">
        <w:t>6)</w:t>
      </w:r>
      <w:r w:rsidRPr="001C16AB">
        <w:tab/>
        <w:t>shall include the ICSI value "urn:urn-7:3gpp-service.ims.icsi.mc</w:t>
      </w:r>
      <w:r w:rsidRPr="001C16AB">
        <w:rPr>
          <w:lang w:eastAsia="zh-CN"/>
        </w:rPr>
        <w:t>video</w:t>
      </w:r>
      <w:r w:rsidRPr="001C16AB">
        <w:t>" (</w:t>
      </w:r>
      <w:r w:rsidRPr="001C16AB">
        <w:rPr>
          <w:lang w:eastAsia="zh-CN"/>
        </w:rPr>
        <w:t xml:space="preserve">coded as specified in </w:t>
      </w:r>
      <w:r w:rsidRPr="001C16AB">
        <w:t>3GPP TS 24.229 [</w:t>
      </w:r>
      <w:r w:rsidRPr="001C16AB">
        <w:rPr>
          <w:lang w:eastAsia="zh-CN"/>
        </w:rPr>
        <w:t>11</w:t>
      </w:r>
      <w:r w:rsidRPr="001C16AB">
        <w:t>]</w:t>
      </w:r>
      <w:r w:rsidRPr="001C16AB">
        <w:rPr>
          <w:lang w:eastAsia="zh-CN"/>
        </w:rPr>
        <w:t xml:space="preserve">), </w:t>
      </w:r>
      <w:r w:rsidRPr="001C16AB">
        <w:t>in a P-Preferred-Service header field according to IETF </w:t>
      </w:r>
      <w:r w:rsidRPr="001C16AB">
        <w:rPr>
          <w:rFonts w:eastAsia="Yu Gothic"/>
        </w:rPr>
        <w:t>RFC 6050 [</w:t>
      </w:r>
      <w:r w:rsidRPr="001C16AB">
        <w:rPr>
          <w:lang w:eastAsia="zh-CN"/>
        </w:rPr>
        <w:t>14</w:t>
      </w:r>
      <w:r w:rsidRPr="001C16AB">
        <w:rPr>
          <w:rFonts w:eastAsia="Yu Gothic"/>
        </w:rPr>
        <w:t xml:space="preserve">] </w:t>
      </w:r>
      <w:r w:rsidRPr="001C16AB">
        <w:t>in the SIP INVITE request;</w:t>
      </w:r>
    </w:p>
    <w:p w14:paraId="6632B3E6" w14:textId="77777777" w:rsidR="0087351F" w:rsidRPr="001C16AB" w:rsidRDefault="0087351F" w:rsidP="0087351F">
      <w:pPr>
        <w:pStyle w:val="B1"/>
      </w:pPr>
      <w:r w:rsidRPr="001C16AB">
        <w:t>7)</w:t>
      </w:r>
      <w:r w:rsidRPr="001C16AB">
        <w:tab/>
        <w:t xml:space="preserve">shall include an Accept-Contact header field with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along with the "require" and "explicit" header field parameters according to IETF RFC 3841 [</w:t>
      </w:r>
      <w:r w:rsidRPr="001C16AB">
        <w:rPr>
          <w:lang w:eastAsia="zh-CN"/>
        </w:rPr>
        <w:t>20</w:t>
      </w:r>
      <w:r w:rsidRPr="001C16AB">
        <w:t>];</w:t>
      </w:r>
    </w:p>
    <w:p w14:paraId="422C60F0" w14:textId="77777777" w:rsidR="0087351F" w:rsidRPr="001C16AB" w:rsidRDefault="0087351F" w:rsidP="0087351F">
      <w:pPr>
        <w:pStyle w:val="B1"/>
      </w:pPr>
      <w:r w:rsidRPr="001C16AB">
        <w:t>8)</w:t>
      </w:r>
      <w:r w:rsidRPr="001C16AB">
        <w:tab/>
        <w:t>should include the "timer" option tag in the Supported header field;</w:t>
      </w:r>
    </w:p>
    <w:p w14:paraId="3B8F9D9F" w14:textId="77777777" w:rsidR="0087351F" w:rsidRPr="001C16AB" w:rsidRDefault="0087351F" w:rsidP="0087351F">
      <w:pPr>
        <w:pStyle w:val="B1"/>
      </w:pPr>
      <w:r w:rsidRPr="001C16AB">
        <w:t>9)</w:t>
      </w:r>
      <w:r w:rsidRPr="001C16AB">
        <w:tab/>
        <w:t>should include the Session-Expires header field according to IETF RFC 4028 [</w:t>
      </w:r>
      <w:r w:rsidRPr="001C16AB">
        <w:rPr>
          <w:lang w:eastAsia="zh-CN"/>
        </w:rPr>
        <w:t>23</w:t>
      </w:r>
      <w:r w:rsidRPr="001C16AB">
        <w:t>]. It is recommended that the "refresher" header field parameter is omitted. If included, the "refresher" header field parameter shall be set to "uac";</w:t>
      </w:r>
    </w:p>
    <w:p w14:paraId="0F9EACB7" w14:textId="77777777" w:rsidR="0087351F" w:rsidRPr="001C16AB" w:rsidRDefault="0087351F" w:rsidP="0087351F">
      <w:pPr>
        <w:pStyle w:val="B1"/>
      </w:pPr>
      <w:r w:rsidRPr="001C16AB">
        <w:t>10)</w:t>
      </w:r>
      <w:r w:rsidRPr="001C16AB">
        <w:tab/>
        <w:t>shall set the Request-URI of the SIP INVITE request to the public service identity identifying the participating MCVideo function serving the MCVideo user;</w:t>
      </w:r>
    </w:p>
    <w:p w14:paraId="555494B0" w14:textId="77777777" w:rsidR="0087351F" w:rsidRPr="001C16AB" w:rsidRDefault="0087351F" w:rsidP="0087351F">
      <w:pPr>
        <w:pStyle w:val="NO"/>
      </w:pPr>
      <w:r w:rsidRPr="001C16AB">
        <w:t>NOTE 1:</w:t>
      </w:r>
      <w:r w:rsidRPr="001C16AB">
        <w:tab/>
        <w:t>The MC</w:t>
      </w:r>
      <w:r w:rsidRPr="001C16AB">
        <w:rPr>
          <w:lang w:eastAsia="zh-CN"/>
        </w:rPr>
        <w:t>Video</w:t>
      </w:r>
      <w:r w:rsidRPr="001C16AB">
        <w:t xml:space="preserve"> client is configured with public service identity identifying the participating MC</w:t>
      </w:r>
      <w:r w:rsidRPr="001C16AB">
        <w:rPr>
          <w:lang w:eastAsia="zh-CN"/>
        </w:rPr>
        <w:t>Video</w:t>
      </w:r>
      <w:r w:rsidRPr="001C16AB">
        <w:t xml:space="preserve"> function serving the MCVideo user.</w:t>
      </w:r>
    </w:p>
    <w:p w14:paraId="28D90439" w14:textId="77777777" w:rsidR="0087351F" w:rsidRPr="001C16AB" w:rsidRDefault="0087351F" w:rsidP="0087351F">
      <w:pPr>
        <w:pStyle w:val="B1"/>
      </w:pPr>
      <w:r w:rsidRPr="001C16AB">
        <w:t>11)</w:t>
      </w:r>
      <w:r w:rsidRPr="001C16AB">
        <w:tab/>
        <w:t>may include a P-Preferred-Identity header field in the SIP INVITE request containing a public user identity as specified in 3GPP TS 24.229 [</w:t>
      </w:r>
      <w:r w:rsidRPr="001C16AB">
        <w:rPr>
          <w:lang w:eastAsia="zh-CN"/>
        </w:rPr>
        <w:t>11</w:t>
      </w:r>
      <w:r w:rsidRPr="001C16AB">
        <w:t>];</w:t>
      </w:r>
    </w:p>
    <w:p w14:paraId="2883C1D8" w14:textId="77777777" w:rsidR="0087351F" w:rsidRPr="001C16AB" w:rsidRDefault="0087351F" w:rsidP="0087351F">
      <w:pPr>
        <w:pStyle w:val="B1"/>
      </w:pPr>
      <w:r w:rsidRPr="001C16AB">
        <w:t>12)</w:t>
      </w:r>
      <w:r w:rsidRPr="001C16AB">
        <w:tab/>
        <w:t>if the MC</w:t>
      </w:r>
      <w:r w:rsidRPr="001C16AB">
        <w:rPr>
          <w:lang w:eastAsia="zh-CN"/>
        </w:rPr>
        <w:t>Video</w:t>
      </w:r>
      <w:r w:rsidRPr="001C16AB">
        <w:t xml:space="preserve"> emergency state is already set or the MC</w:t>
      </w:r>
      <w:r w:rsidRPr="001C16AB">
        <w:rPr>
          <w:lang w:eastAsia="zh-CN"/>
        </w:rPr>
        <w:t>Video</w:t>
      </w:r>
      <w:r w:rsidRPr="001C16AB">
        <w:t xml:space="preserve"> client emergency group state for this group is set to "MVEG 2: in-progress", the MC</w:t>
      </w:r>
      <w:r w:rsidRPr="001C16AB">
        <w:rPr>
          <w:lang w:eastAsia="zh-CN"/>
        </w:rPr>
        <w:t>Video</w:t>
      </w:r>
      <w:r w:rsidRPr="001C16AB">
        <w:t xml:space="preserve"> client shall include the Resource-Priority header field and comply with the procedures in subclause </w:t>
      </w:r>
      <w:r w:rsidRPr="001C16AB">
        <w:rPr>
          <w:lang w:eastAsia="zh-CN"/>
        </w:rPr>
        <w:t>6.2.8.1.2</w:t>
      </w:r>
      <w:r w:rsidRPr="001C16AB">
        <w:t>;</w:t>
      </w:r>
    </w:p>
    <w:p w14:paraId="61B04BB7" w14:textId="77777777" w:rsidR="0087351F" w:rsidRPr="001C16AB" w:rsidRDefault="0087351F" w:rsidP="0087351F">
      <w:pPr>
        <w:pStyle w:val="B1"/>
      </w:pPr>
      <w:r w:rsidRPr="001C16AB">
        <w:t>13)</w:t>
      </w:r>
      <w:r w:rsidRPr="001C16AB">
        <w:tab/>
        <w:t>if the MC</w:t>
      </w:r>
      <w:r w:rsidRPr="001C16AB">
        <w:rPr>
          <w:lang w:eastAsia="zh-CN"/>
        </w:rPr>
        <w:t>Video</w:t>
      </w:r>
      <w:r w:rsidRPr="001C16AB">
        <w:t xml:space="preserve"> client imminent peril group state for this group is set to "MVIG 2: in-progress" or "MVIG 4: confirm-pending" shall include the Resource-Priority header field and comply with the procedures in subclause </w:t>
      </w:r>
      <w:r w:rsidRPr="001C16AB">
        <w:rPr>
          <w:lang w:eastAsia="zh-CN"/>
        </w:rPr>
        <w:t>6.2.8.1.12</w:t>
      </w:r>
      <w:r w:rsidRPr="001C16AB">
        <w:t>;</w:t>
      </w:r>
    </w:p>
    <w:p w14:paraId="435599ED" w14:textId="77777777" w:rsidR="0087351F" w:rsidRPr="001C16AB" w:rsidRDefault="0087351F" w:rsidP="0087351F">
      <w:pPr>
        <w:pStyle w:val="B1"/>
      </w:pPr>
      <w:r w:rsidRPr="001C16AB">
        <w:t>14)</w:t>
      </w:r>
      <w:r w:rsidRPr="001C16AB">
        <w:tab/>
        <w:t>shall contain in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45FEE8E5" w14:textId="77777777" w:rsidR="0087351F" w:rsidRPr="001C16AB" w:rsidRDefault="0087351F" w:rsidP="0087351F">
      <w:pPr>
        <w:pStyle w:val="B2"/>
      </w:pPr>
      <w:r w:rsidRPr="001C16AB">
        <w:t>a)</w:t>
      </w:r>
      <w:r w:rsidRPr="001C16AB">
        <w:tab/>
        <w:t>the &lt;session-type&gt; element set to a value of "prearranged";</w:t>
      </w:r>
    </w:p>
    <w:p w14:paraId="5F398430"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3C910DF7" w14:textId="77777777" w:rsidR="0087351F" w:rsidRPr="001C16AB" w:rsidRDefault="0087351F" w:rsidP="0087351F">
      <w:pPr>
        <w:pStyle w:val="B2"/>
      </w:pPr>
      <w:r w:rsidRPr="001C16AB">
        <w:t>c)</w:t>
      </w:r>
      <w:r w:rsidRPr="001C16AB">
        <w:tab/>
        <w:t>the &lt;mc</w:t>
      </w:r>
      <w:r w:rsidRPr="001C16AB">
        <w:rPr>
          <w:lang w:eastAsia="zh-CN"/>
        </w:rPr>
        <w:t>video</w:t>
      </w:r>
      <w:r w:rsidRPr="001C16AB">
        <w:t>-client-id&gt; element set to the MC</w:t>
      </w:r>
      <w:r w:rsidRPr="001C16AB">
        <w:rPr>
          <w:lang w:eastAsia="zh-CN"/>
        </w:rPr>
        <w:t>Video</w:t>
      </w:r>
      <w:r w:rsidRPr="001C16AB">
        <w:t xml:space="preserve"> client ID of the originating MC</w:t>
      </w:r>
      <w:r w:rsidRPr="001C16AB">
        <w:rPr>
          <w:lang w:eastAsia="zh-CN"/>
        </w:rPr>
        <w:t>Video</w:t>
      </w:r>
      <w:r w:rsidRPr="001C16AB">
        <w:t xml:space="preserve"> client; and</w:t>
      </w:r>
    </w:p>
    <w:p w14:paraId="23D17F1E" w14:textId="77777777" w:rsidR="0087351F" w:rsidRPr="001C16AB" w:rsidRDefault="0087351F" w:rsidP="0087351F">
      <w:pPr>
        <w:pStyle w:val="NO"/>
      </w:pPr>
      <w:r w:rsidRPr="001C16AB">
        <w:lastRenderedPageBreak/>
        <w:t>NOTE 2:</w:t>
      </w:r>
      <w:r w:rsidRPr="001C16AB">
        <w:tab/>
        <w:t>The MC</w:t>
      </w:r>
      <w:r w:rsidRPr="001C16AB">
        <w:rPr>
          <w:lang w:eastAsia="zh-CN"/>
        </w:rPr>
        <w:t>Video</w:t>
      </w:r>
      <w:r w:rsidRPr="001C16AB">
        <w:t xml:space="preserve"> client does not include the MC</w:t>
      </w:r>
      <w:r w:rsidRPr="001C16AB">
        <w:rPr>
          <w:lang w:eastAsia="zh-CN"/>
        </w:rPr>
        <w:t>Video</w:t>
      </w:r>
      <w:r w:rsidRPr="001C16AB">
        <w:t xml:space="preserve"> ID of the originating MC</w:t>
      </w:r>
      <w:r w:rsidRPr="001C16AB">
        <w:rPr>
          <w:lang w:eastAsia="zh-CN"/>
        </w:rPr>
        <w:t>Video</w:t>
      </w:r>
      <w:r w:rsidRPr="001C16AB">
        <w:t xml:space="preserve"> user in the body, as this will be inserted into the body of the SIP INVITE request that is sent from the originating participating MC</w:t>
      </w:r>
      <w:r w:rsidRPr="001C16AB">
        <w:rPr>
          <w:lang w:eastAsia="zh-CN"/>
        </w:rPr>
        <w:t>Video</w:t>
      </w:r>
      <w:r w:rsidRPr="001C16AB">
        <w:t xml:space="preserve"> function.</w:t>
      </w:r>
    </w:p>
    <w:p w14:paraId="37067931" w14:textId="77777777" w:rsidR="0087351F" w:rsidRPr="001C16AB" w:rsidRDefault="0087351F" w:rsidP="0087351F">
      <w:pPr>
        <w:pStyle w:val="B2"/>
      </w:pPr>
      <w:r w:rsidRPr="001C16AB">
        <w:t>d)</w:t>
      </w:r>
      <w:r w:rsidRPr="001C16AB">
        <w:tab/>
        <w:t>if the group identity can be determined to be a TGI and if the MC</w:t>
      </w:r>
      <w:r w:rsidRPr="001C16AB">
        <w:rPr>
          <w:lang w:eastAsia="zh-CN"/>
        </w:rPr>
        <w:t>Video</w:t>
      </w:r>
      <w:r w:rsidRPr="001C16AB">
        <w:t xml:space="preserve"> client can associate the TGI with a MCVideo group ID, the &lt;associated-group-id&gt; element set to the MCVideo group ID;</w:t>
      </w:r>
    </w:p>
    <w:p w14:paraId="0E6417BC" w14:textId="77777777" w:rsidR="0087351F" w:rsidRPr="001C16AB" w:rsidRDefault="0087351F" w:rsidP="0087351F">
      <w:pPr>
        <w:pStyle w:val="NO"/>
      </w:pPr>
      <w:r w:rsidRPr="001C16AB">
        <w:t>NOTE 3:</w:t>
      </w:r>
      <w:r w:rsidRPr="001C16AB">
        <w:tab/>
        <w:t>The text "can associate the TGI with a MC</w:t>
      </w:r>
      <w:r w:rsidRPr="001C16AB">
        <w:rPr>
          <w:lang w:eastAsia="zh-CN"/>
        </w:rPr>
        <w:t>Video</w:t>
      </w:r>
      <w:r w:rsidRPr="001C16AB">
        <w:t xml:space="preserve"> group ID" means that the MC</w:t>
      </w:r>
      <w:r w:rsidRPr="001C16AB">
        <w:rPr>
          <w:lang w:eastAsia="zh-CN"/>
        </w:rPr>
        <w:t>Video</w:t>
      </w:r>
      <w:r w:rsidRPr="001C16AB">
        <w:t xml:space="preserve"> client is able to determine that there is a constituent group of the temporary group that it is a member of.</w:t>
      </w:r>
    </w:p>
    <w:p w14:paraId="30EF2CFD" w14:textId="77777777" w:rsidR="0087351F" w:rsidRPr="001C16AB" w:rsidRDefault="0087351F" w:rsidP="0087351F">
      <w:pPr>
        <w:pStyle w:val="NO"/>
      </w:pPr>
      <w:r w:rsidRPr="001C16AB">
        <w:t>NOTE 4:</w:t>
      </w:r>
      <w:r w:rsidRPr="001C16AB">
        <w:tab/>
        <w:t>The MC</w:t>
      </w:r>
      <w:r w:rsidRPr="001C16AB">
        <w:rPr>
          <w:lang w:eastAsia="zh-CN"/>
        </w:rPr>
        <w:t>Video</w:t>
      </w:r>
      <w:r w:rsidRPr="001C16AB">
        <w:t xml:space="preserve"> client is informed about temporary groups and regrouping of MC</w:t>
      </w:r>
      <w:r w:rsidRPr="001C16AB">
        <w:rPr>
          <w:lang w:eastAsia="zh-CN"/>
        </w:rPr>
        <w:t>Video</w:t>
      </w:r>
      <w:r w:rsidRPr="001C16AB">
        <w:t xml:space="preserve"> groups that the user is a member of as specified in 3GPP TS 24.481 [</w:t>
      </w:r>
      <w:r w:rsidRPr="001C16AB">
        <w:rPr>
          <w:lang w:eastAsia="zh-CN"/>
        </w:rPr>
        <w:t>24</w:t>
      </w:r>
      <w:r w:rsidRPr="001C16AB">
        <w:t>].</w:t>
      </w:r>
    </w:p>
    <w:p w14:paraId="629DA765" w14:textId="77777777" w:rsidR="0087351F" w:rsidRPr="001C16AB" w:rsidRDefault="0087351F" w:rsidP="0087351F">
      <w:pPr>
        <w:pStyle w:val="NO"/>
      </w:pPr>
      <w:r w:rsidRPr="001C16AB">
        <w:t>NOTE 5:</w:t>
      </w:r>
      <w:r w:rsidRPr="001C16AB">
        <w:tab/>
        <w:t>If the MC</w:t>
      </w:r>
      <w:r w:rsidRPr="001C16AB">
        <w:rPr>
          <w:lang w:eastAsia="zh-CN"/>
        </w:rPr>
        <w:t>Video</w:t>
      </w:r>
      <w:r w:rsidRPr="001C16AB">
        <w:t xml:space="preserve"> user selected a TGI where there are several MC</w:t>
      </w:r>
      <w:r w:rsidRPr="001C16AB">
        <w:rPr>
          <w:lang w:eastAsia="zh-CN"/>
        </w:rPr>
        <w:t>Video</w:t>
      </w:r>
      <w:r w:rsidRPr="001C16AB">
        <w:t xml:space="preserve"> groups where the MC</w:t>
      </w:r>
      <w:r w:rsidRPr="001C16AB">
        <w:rPr>
          <w:lang w:eastAsia="zh-CN"/>
        </w:rPr>
        <w:t>Video</w:t>
      </w:r>
      <w:r w:rsidRPr="001C16AB">
        <w:t xml:space="preserve"> user is a member, the MC</w:t>
      </w:r>
      <w:r w:rsidRPr="001C16AB">
        <w:rPr>
          <w:lang w:eastAsia="zh-CN"/>
        </w:rPr>
        <w:t>Video</w:t>
      </w:r>
      <w:r w:rsidRPr="001C16AB">
        <w:t xml:space="preserve"> client selects one of those MC</w:t>
      </w:r>
      <w:r w:rsidRPr="001C16AB">
        <w:rPr>
          <w:lang w:eastAsia="zh-CN"/>
        </w:rPr>
        <w:t>Video</w:t>
      </w:r>
      <w:r w:rsidRPr="001C16AB">
        <w:t xml:space="preserve"> groups.</w:t>
      </w:r>
    </w:p>
    <w:p w14:paraId="552BC474" w14:textId="77777777" w:rsidR="0087351F" w:rsidRPr="001C16AB" w:rsidRDefault="0087351F" w:rsidP="0087351F">
      <w:pPr>
        <w:pStyle w:val="B1"/>
      </w:pPr>
      <w:r w:rsidRPr="001C16AB">
        <w:t>15)</w:t>
      </w:r>
      <w:r w:rsidRPr="001C16AB">
        <w:tab/>
        <w:t>shall include an SDP offer according to 3GPP TS 24.229 [</w:t>
      </w:r>
      <w:r w:rsidRPr="001C16AB">
        <w:rPr>
          <w:lang w:eastAsia="zh-CN"/>
        </w:rPr>
        <w:t>11</w:t>
      </w:r>
      <w:r w:rsidRPr="001C16AB">
        <w:t>] with the clarifications given in subclause </w:t>
      </w:r>
      <w:r w:rsidRPr="001C16AB">
        <w:rPr>
          <w:color w:val="FF0000"/>
          <w:lang w:eastAsia="zh-CN"/>
        </w:rPr>
        <w:t>6.2.1</w:t>
      </w:r>
      <w:r w:rsidRPr="001C16AB">
        <w:t xml:space="preserve">; </w:t>
      </w:r>
    </w:p>
    <w:p w14:paraId="0B1C6C29" w14:textId="77777777" w:rsidR="0087351F" w:rsidRPr="001C16AB" w:rsidRDefault="0087351F" w:rsidP="0087351F">
      <w:pPr>
        <w:pStyle w:val="B1"/>
      </w:pPr>
      <w:r w:rsidRPr="001C16AB">
        <w:t>16)</w:t>
      </w:r>
      <w:r w:rsidRPr="001C16AB">
        <w:tab/>
        <w:t>if an implicit transmission request is required, shall indicate this as specified in subclause 6.4; and</w:t>
      </w:r>
    </w:p>
    <w:p w14:paraId="5C6E2873" w14:textId="77777777" w:rsidR="0087351F" w:rsidRPr="001C16AB" w:rsidRDefault="0087351F" w:rsidP="0087351F">
      <w:pPr>
        <w:pStyle w:val="B1"/>
      </w:pPr>
      <w:r w:rsidRPr="001C16AB">
        <w:t>17)</w:t>
      </w:r>
      <w:r w:rsidRPr="001C16AB">
        <w:tab/>
        <w:t>shall send the SIP INVITE request towards the MCVideo server according to 3GPP TS 24.229 [</w:t>
      </w:r>
      <w:r w:rsidRPr="001C16AB">
        <w:rPr>
          <w:lang w:eastAsia="zh-CN"/>
        </w:rPr>
        <w:t>11</w:t>
      </w:r>
      <w:r w:rsidRPr="001C16AB">
        <w:t>].</w:t>
      </w:r>
    </w:p>
    <w:p w14:paraId="0912AF87" w14:textId="77777777" w:rsidR="0087351F" w:rsidRPr="001C16AB" w:rsidRDefault="0087351F" w:rsidP="0087351F">
      <w:r w:rsidRPr="001C16AB">
        <w:t>On receiving a SIP 2xx response to the SIP INVITE request, the MCVideo client:</w:t>
      </w:r>
    </w:p>
    <w:p w14:paraId="2CE4892A" w14:textId="77777777" w:rsidR="0087351F" w:rsidRPr="001C16AB" w:rsidRDefault="0087351F" w:rsidP="0087351F">
      <w:pPr>
        <w:pStyle w:val="B1"/>
      </w:pPr>
      <w:r w:rsidRPr="001C16AB">
        <w:t>1)</w:t>
      </w:r>
      <w:r w:rsidRPr="001C16AB">
        <w:tab/>
        <w:t>shall interact with the user plane as specified in 3GPP TS 24.581 [5] ;</w:t>
      </w:r>
    </w:p>
    <w:p w14:paraId="566ECFCC"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1C16AB">
        <w:rPr>
          <w:lang w:eastAsia="zh-CN"/>
        </w:rPr>
        <w:t>6.2.8.1.4</w:t>
      </w:r>
      <w:r w:rsidRPr="001C16AB">
        <w:t>; and</w:t>
      </w:r>
    </w:p>
    <w:p w14:paraId="7426A025" w14:textId="77777777" w:rsidR="0087351F" w:rsidRPr="001C16AB" w:rsidRDefault="0087351F" w:rsidP="0087351F">
      <w:pPr>
        <w:pStyle w:val="B1"/>
      </w:pPr>
      <w:r w:rsidRPr="001C16AB">
        <w:t>3)</w:t>
      </w:r>
      <w:r w:rsidRPr="001C16AB">
        <w:tab/>
        <w:t>may subscribe to the conference event package as specified in subclause </w:t>
      </w:r>
      <w:r w:rsidRPr="001C16AB">
        <w:rPr>
          <w:lang w:eastAsia="zh-CN"/>
        </w:rPr>
        <w:t>9.1.3.1</w:t>
      </w:r>
      <w:r w:rsidRPr="001C16AB">
        <w:t>.</w:t>
      </w:r>
    </w:p>
    <w:p w14:paraId="08DA9FE2" w14:textId="77777777" w:rsidR="0087351F" w:rsidRPr="001C16AB" w:rsidRDefault="0087351F" w:rsidP="0087351F">
      <w:r w:rsidRPr="001C16AB">
        <w:t>On receiving a SIP 4xx response, a SIP 5xx response or a SIP 6xx response to the SIP INVITE request:</w:t>
      </w:r>
    </w:p>
    <w:p w14:paraId="46345F11" w14:textId="77777777" w:rsidR="0087351F" w:rsidRPr="001C16AB" w:rsidRDefault="0087351F" w:rsidP="0087351F">
      <w:pPr>
        <w:pStyle w:val="B1"/>
      </w:pPr>
      <w:r w:rsidRPr="001C16AB">
        <w:t>1)</w:t>
      </w:r>
      <w:r w:rsidRPr="001C16AB">
        <w:tab/>
        <w:t>if the MC</w:t>
      </w:r>
      <w:r w:rsidRPr="001C16AB">
        <w:rPr>
          <w:lang w:eastAsia="zh-CN"/>
        </w:rPr>
        <w:t>Video</w:t>
      </w:r>
      <w:r w:rsidRPr="001C16AB">
        <w:t xml:space="preserve"> emergency group call state is set to "MVEGC 2: emergency-call-requested" or "MVEGC 3: emergency-call-granted"; or</w:t>
      </w:r>
    </w:p>
    <w:p w14:paraId="622FF155"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imminent peril group call state is set to "MVIGC 2: imminent-peril-call-requested" or "MVIGC 3: imminent-peril-call-granted";</w:t>
      </w:r>
    </w:p>
    <w:p w14:paraId="644A21C5" w14:textId="77777777" w:rsidR="0087351F" w:rsidRPr="001C16AB" w:rsidRDefault="0087351F" w:rsidP="0087351F">
      <w:pPr>
        <w:pStyle w:val="B1"/>
        <w:ind w:left="0" w:firstLine="0"/>
      </w:pPr>
      <w:r w:rsidRPr="001C16AB">
        <w:t>the MC</w:t>
      </w:r>
      <w:r w:rsidRPr="001C16AB">
        <w:rPr>
          <w:lang w:eastAsia="zh-CN"/>
        </w:rPr>
        <w:t>Video</w:t>
      </w:r>
      <w:r w:rsidRPr="001C16AB">
        <w:t xml:space="preserve"> client shall perform the actions specified in subclause </w:t>
      </w:r>
      <w:r w:rsidRPr="001C16AB">
        <w:rPr>
          <w:lang w:eastAsia="zh-CN"/>
        </w:rPr>
        <w:t>6.2.8.1.5</w:t>
      </w:r>
      <w:r w:rsidRPr="001C16AB">
        <w:t>.</w:t>
      </w:r>
    </w:p>
    <w:p w14:paraId="0AFE5EE2" w14:textId="77777777" w:rsidR="0087351F" w:rsidRPr="001C16AB" w:rsidRDefault="0087351F" w:rsidP="0087351F">
      <w:r w:rsidRPr="001C16AB">
        <w:t>On receiving a SIP INFO request where the Request-URI contains an MC</w:t>
      </w:r>
      <w:r w:rsidRPr="001C16AB">
        <w:rPr>
          <w:lang w:eastAsia="zh-CN"/>
        </w:rPr>
        <w:t>Video</w:t>
      </w:r>
      <w:r w:rsidRPr="001C16AB">
        <w:t xml:space="preserve"> session ID identifying an ongoing group session, the MC</w:t>
      </w:r>
      <w:r w:rsidRPr="001C16AB">
        <w:rPr>
          <w:lang w:eastAsia="zh-CN"/>
        </w:rPr>
        <w:t>Video</w:t>
      </w:r>
      <w:r w:rsidRPr="001C16AB">
        <w:t xml:space="preserve"> client shall follow the actions specified in subclause </w:t>
      </w:r>
      <w:r w:rsidRPr="001C16AB">
        <w:rPr>
          <w:lang w:eastAsia="zh-CN"/>
        </w:rPr>
        <w:t>6.2.8.1.13</w:t>
      </w:r>
      <w:r w:rsidRPr="001C16AB">
        <w:t>.</w:t>
      </w:r>
    </w:p>
    <w:p w14:paraId="5B8AAF2F" w14:textId="77777777" w:rsidR="0087351F" w:rsidRPr="001C16AB" w:rsidRDefault="0087351F" w:rsidP="0087351F">
      <w:r w:rsidRPr="001C16AB">
        <w:t>[TS 24.281, clause 6.2.8.1.1]</w:t>
      </w:r>
    </w:p>
    <w:p w14:paraId="726F88EB" w14:textId="77777777" w:rsidR="0087351F" w:rsidRPr="001C16AB" w:rsidRDefault="0087351F" w:rsidP="0087351F">
      <w:r w:rsidRPr="001C16AB">
        <w:t>This subclause is referenced from other procedures.</w:t>
      </w:r>
    </w:p>
    <w:p w14:paraId="3BE4A053" w14:textId="77777777" w:rsidR="0087351F" w:rsidRPr="001C16AB" w:rsidRDefault="0087351F" w:rsidP="0087351F">
      <w:r w:rsidRPr="001C16AB">
        <w:t>When the MCVideo emergency state is set and this MCVideo user and MCVideo group are authorized to initiate MCVideo emergency group calls as determined by the procedures of subclause 6.2.8.1.8, the MCVideo client:</w:t>
      </w:r>
    </w:p>
    <w:p w14:paraId="4CE75ADB" w14:textId="77777777" w:rsidR="0087351F" w:rsidRPr="001C16AB" w:rsidRDefault="0087351F" w:rsidP="0087351F">
      <w:pPr>
        <w:pStyle w:val="B1"/>
      </w:pPr>
      <w:r w:rsidRPr="001C16AB">
        <w:t>1)</w:t>
      </w:r>
      <w:r w:rsidRPr="001C16AB">
        <w:tab/>
        <w:t>shall include in the application/vnd.3gpp.mc</w:t>
      </w:r>
      <w:r w:rsidRPr="001C16AB">
        <w:rPr>
          <w:lang w:eastAsia="zh-CN"/>
        </w:rPr>
        <w:t>video</w:t>
      </w:r>
      <w:r w:rsidRPr="001C16AB">
        <w:t>-info+xml MIME body in the SIP INVITE request, an &lt;emergency-ind&gt; element set to "true" and if the MCVideo emergency group call state is set to "MVEGC 1: emergency-gc-capable", shall set the MCVideo emergency group call state to "MVEGC 2: emergency-call-requested";</w:t>
      </w:r>
    </w:p>
    <w:p w14:paraId="62956111" w14:textId="77777777" w:rsidR="0087351F" w:rsidRPr="001C16AB" w:rsidRDefault="0087351F" w:rsidP="0087351F">
      <w:pPr>
        <w:pStyle w:val="B1"/>
      </w:pPr>
      <w:r w:rsidRPr="001C16AB">
        <w:t>2)</w:t>
      </w:r>
      <w:r w:rsidRPr="001C16AB">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17B9BD64" w14:textId="77777777" w:rsidR="0087351F" w:rsidRPr="001C16AB" w:rsidRDefault="0087351F" w:rsidP="0087351F">
      <w:pPr>
        <w:pStyle w:val="B2"/>
      </w:pPr>
      <w:r w:rsidRPr="001C16AB">
        <w:t>a)</w:t>
      </w:r>
      <w:r w:rsidRPr="001C16AB">
        <w:tab/>
        <w:t>set the &lt;alert-ind&gt; element of the application/vnd.3gpp.mc</w:t>
      </w:r>
      <w:r w:rsidRPr="001C16AB">
        <w:rPr>
          <w:lang w:eastAsia="zh-CN"/>
        </w:rPr>
        <w:t>video</w:t>
      </w:r>
      <w:r w:rsidRPr="001C16AB">
        <w:t>-info+xml MIME body to "true" and set the MCVideo emergency alert state to "MVEA 2: emergency-alert-confirm-pending"; and</w:t>
      </w:r>
    </w:p>
    <w:p w14:paraId="4BA3749A" w14:textId="77777777" w:rsidR="0087351F" w:rsidRPr="001C16AB" w:rsidRDefault="0087351F" w:rsidP="0087351F">
      <w:pPr>
        <w:pStyle w:val="B2"/>
      </w:pPr>
      <w:r w:rsidRPr="001C16AB">
        <w:t>b)</w:t>
      </w:r>
      <w:r w:rsidRPr="001C16AB">
        <w:tab/>
        <w:t>perform the procedures specified in subclause 6.2.9.1 for the MCVideo emergency alert trigger;</w:t>
      </w:r>
    </w:p>
    <w:p w14:paraId="58BD1887" w14:textId="77777777" w:rsidR="0087351F" w:rsidRPr="001C16AB" w:rsidRDefault="0087351F" w:rsidP="0087351F">
      <w:pPr>
        <w:pStyle w:val="B1"/>
      </w:pPr>
      <w:r w:rsidRPr="001C16AB">
        <w:lastRenderedPageBreak/>
        <w:t>3)</w:t>
      </w:r>
      <w:r w:rsidRPr="001C16AB">
        <w:tab/>
        <w:t>if the MCVideo user has not requested an MCVideo emergency alert to be sent and the MCVideo emergency alert state is set to "MVEA 1: no-alert", shall set the &lt;alert-ind&gt; element of the application/vnd.3gpp.mc</w:t>
      </w:r>
      <w:r w:rsidRPr="001C16AB">
        <w:rPr>
          <w:lang w:eastAsia="zh-CN"/>
        </w:rPr>
        <w:t>video</w:t>
      </w:r>
      <w:r w:rsidRPr="001C16AB">
        <w:t>-info+xml MIME body to "false"; and</w:t>
      </w:r>
    </w:p>
    <w:p w14:paraId="6962D20D" w14:textId="77777777" w:rsidR="0087351F" w:rsidRPr="001C16AB" w:rsidRDefault="0087351F" w:rsidP="0087351F">
      <w:pPr>
        <w:pStyle w:val="B1"/>
      </w:pPr>
      <w:r w:rsidRPr="001C16AB">
        <w:t>4)</w:t>
      </w:r>
      <w:r w:rsidRPr="001C16AB">
        <w:tab/>
        <w:t>if the MCVideo client emergency group state of the group is set to a value other than "MVEG 2: in-progress" set the MCVideo client emergency group state of the MCVideo group to "MVEG 3: confirm-pending".</w:t>
      </w:r>
    </w:p>
    <w:p w14:paraId="0F2122DA" w14:textId="77777777" w:rsidR="0087351F" w:rsidRPr="001C16AB" w:rsidRDefault="0087351F" w:rsidP="0087351F">
      <w:pPr>
        <w:pStyle w:val="NO"/>
      </w:pPr>
      <w:r w:rsidRPr="001C16AB">
        <w:t>NOTE 1:</w:t>
      </w:r>
      <w:r w:rsidRPr="001C16AB">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0542CEC7" w14:textId="77777777" w:rsidR="0087351F" w:rsidRPr="001C16AB" w:rsidRDefault="0087351F" w:rsidP="0087351F">
      <w:r w:rsidRPr="001C16AB">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F036A01" w14:textId="77777777" w:rsidR="0087351F" w:rsidRPr="001C16AB" w:rsidRDefault="0087351F" w:rsidP="0087351F">
      <w:pPr>
        <w:pStyle w:val="B1"/>
      </w:pPr>
      <w:r w:rsidRPr="001C16AB">
        <w:t>1)</w:t>
      </w:r>
      <w:r w:rsidRPr="001C16AB">
        <w:tab/>
        <w:t>shall include in the application/vnd.3gpp.mc</w:t>
      </w:r>
      <w:r w:rsidRPr="001C16AB">
        <w:rPr>
          <w:lang w:eastAsia="zh-CN"/>
        </w:rPr>
        <w:t>video</w:t>
      </w:r>
      <w:r w:rsidRPr="001C16AB">
        <w:t>-info+xml MIME body in the SIP INVITE request an &lt;emergency-ind&gt; element set to "true" and set the MCVideo emergency group call state to "MVEGC 2: emergency-call-requested" state;</w:t>
      </w:r>
    </w:p>
    <w:p w14:paraId="71068DAA" w14:textId="77777777" w:rsidR="0087351F" w:rsidRPr="001C16AB" w:rsidRDefault="0087351F" w:rsidP="0087351F">
      <w:pPr>
        <w:pStyle w:val="B1"/>
      </w:pPr>
      <w:r w:rsidRPr="001C16AB">
        <w:t>2)</w:t>
      </w:r>
      <w:r w:rsidRPr="001C16AB">
        <w:tab/>
        <w:t>if the MCVideo user has also requested an MCVideo emergency alert to be sent and this is an authorized request for MCVideo emergency alert as determined by the procedures of subclause 6.2.8.1.6, shall:</w:t>
      </w:r>
    </w:p>
    <w:p w14:paraId="2375A2C7" w14:textId="77777777" w:rsidR="0087351F" w:rsidRPr="001C16AB" w:rsidRDefault="0087351F" w:rsidP="0087351F">
      <w:pPr>
        <w:pStyle w:val="B2"/>
      </w:pPr>
      <w:r w:rsidRPr="001C16AB">
        <w:t>a)</w:t>
      </w:r>
      <w:r w:rsidRPr="001C16AB">
        <w:tab/>
        <w:t>include in the application/vnd.3gpp.mc</w:t>
      </w:r>
      <w:r w:rsidRPr="001C16AB">
        <w:rPr>
          <w:lang w:eastAsia="zh-CN"/>
        </w:rPr>
        <w:t>video</w:t>
      </w:r>
      <w:r w:rsidRPr="001C16AB">
        <w:t>-info+xml MIME body the &lt;alert-ind&gt; element set to "true" and set the MCVideo emergency alert state to "MVEA 2: emergency-alert-confirm-pending"; and</w:t>
      </w:r>
    </w:p>
    <w:p w14:paraId="72F2750C" w14:textId="77777777" w:rsidR="0087351F" w:rsidRPr="001C16AB" w:rsidRDefault="0087351F" w:rsidP="0087351F">
      <w:pPr>
        <w:pStyle w:val="B2"/>
      </w:pPr>
      <w:r w:rsidRPr="001C16AB">
        <w:t>b)</w:t>
      </w:r>
      <w:r w:rsidRPr="001C16AB">
        <w:tab/>
        <w:t>perform the procedures specified in subclause 6.2.9.1 for the MCVideo emergency alert trigger;</w:t>
      </w:r>
    </w:p>
    <w:p w14:paraId="5A813582" w14:textId="77777777" w:rsidR="0087351F" w:rsidRPr="001C16AB" w:rsidRDefault="0087351F" w:rsidP="0087351F">
      <w:pPr>
        <w:pStyle w:val="B1"/>
      </w:pPr>
      <w:r w:rsidRPr="001C16AB">
        <w:t>3)</w:t>
      </w:r>
      <w:r w:rsidRPr="001C16AB">
        <w:tab/>
        <w:t>if the MCVideo user has not requested an MCVideo emergency alert to be sent, shall set the &lt;alert-ind&gt; element of the application/vnd.3gpp.mc</w:t>
      </w:r>
      <w:r w:rsidRPr="001C16AB">
        <w:rPr>
          <w:lang w:eastAsia="zh-CN"/>
        </w:rPr>
        <w:t>video</w:t>
      </w:r>
      <w:r w:rsidRPr="001C16AB">
        <w:t>-info+xml MIME body to "false"; and</w:t>
      </w:r>
    </w:p>
    <w:p w14:paraId="29EEA8A6" w14:textId="77777777" w:rsidR="0087351F" w:rsidRPr="001C16AB" w:rsidRDefault="0087351F" w:rsidP="0087351F">
      <w:pPr>
        <w:pStyle w:val="B1"/>
      </w:pPr>
      <w:r w:rsidRPr="001C16AB">
        <w:t>4)</w:t>
      </w:r>
      <w:r w:rsidRPr="001C16AB">
        <w:tab/>
        <w:t>if the MCVideo client emergency group state of the group is set to a value other than "MVEG 2: in-progress" shall set the MCVideo client emergency group state of the MCVideo group to "MVEG 3: confirm-pending".</w:t>
      </w:r>
    </w:p>
    <w:p w14:paraId="43C8BBC6" w14:textId="77777777" w:rsidR="0087351F" w:rsidRPr="001C16AB" w:rsidRDefault="0087351F" w:rsidP="0087351F">
      <w:pPr>
        <w:pStyle w:val="NO"/>
      </w:pPr>
      <w:r w:rsidRPr="001C16AB">
        <w:t>NOTE 2:</w:t>
      </w:r>
      <w:r w:rsidRPr="001C16AB">
        <w:tab/>
        <w:t>This is the case of an initial MCVideo emergency group call and optionally an MCVideo emergency alert being sent. As the MCVideo emergency state is not sent, there is no MCVideo emergency alert outstanding.</w:t>
      </w:r>
    </w:p>
    <w:p w14:paraId="06D8821C" w14:textId="77777777" w:rsidR="0087351F" w:rsidRPr="001C16AB" w:rsidRDefault="0087351F" w:rsidP="0087351F">
      <w:pPr>
        <w:pStyle w:val="NO"/>
      </w:pPr>
      <w:r w:rsidRPr="001C16AB">
        <w:t>NOTE 3:</w:t>
      </w:r>
      <w:r w:rsidRPr="001C16AB">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sidRPr="001C16AB">
        <w:rPr>
          <w:lang w:eastAsia="zh-CN"/>
        </w:rPr>
        <w:t>video</w:t>
      </w:r>
      <w:r w:rsidRPr="001C16AB">
        <w:t>-info+xml MIME body do not need to be included in this case and hence no action needs to be taken in this subclause.</w:t>
      </w:r>
    </w:p>
    <w:p w14:paraId="3B042438" w14:textId="77777777" w:rsidR="0087351F" w:rsidRPr="001C16AB" w:rsidRDefault="0087351F" w:rsidP="0087351F">
      <w:r w:rsidRPr="001C16AB">
        <w:t>[TS 24.281, clause 6.2.8.1.2]</w:t>
      </w:r>
    </w:p>
    <w:p w14:paraId="28EE4D17" w14:textId="77777777" w:rsidR="0087351F" w:rsidRPr="001C16AB" w:rsidRDefault="0087351F" w:rsidP="0087351F">
      <w:r w:rsidRPr="001C16AB">
        <w:t>This subclause is referenced from other procedures.</w:t>
      </w:r>
    </w:p>
    <w:p w14:paraId="59102F8A" w14:textId="77777777" w:rsidR="0087351F" w:rsidRPr="001C16AB" w:rsidRDefault="0087351F" w:rsidP="0087351F">
      <w:r w:rsidRPr="001C16AB">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5CFCA636" w14:textId="77777777" w:rsidR="0087351F" w:rsidRPr="001C16AB" w:rsidRDefault="0087351F" w:rsidP="0087351F">
      <w:pPr>
        <w:pStyle w:val="NO"/>
      </w:pPr>
      <w:r w:rsidRPr="001C16AB">
        <w:t>NOTE:</w:t>
      </w:r>
      <w:r w:rsidRPr="001C16AB">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38140BA" w14:textId="77777777" w:rsidR="0087351F" w:rsidRPr="001C16AB" w:rsidRDefault="0087351F" w:rsidP="0087351F">
      <w:r w:rsidRPr="001C16AB">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709D1AF9" w14:textId="77777777" w:rsidR="0087351F" w:rsidRPr="001C16AB" w:rsidRDefault="0087351F" w:rsidP="0087351F">
      <w:r w:rsidRPr="001C16AB">
        <w:lastRenderedPageBreak/>
        <w:t>[TS 24.281, clause 6.2.8.1.3]</w:t>
      </w:r>
    </w:p>
    <w:p w14:paraId="5620C8E1" w14:textId="77777777" w:rsidR="0087351F" w:rsidRPr="001C16AB" w:rsidRDefault="0087351F" w:rsidP="0087351F">
      <w:r w:rsidRPr="001C16AB">
        <w:t>This subclause is referenced from other procedures.</w:t>
      </w:r>
    </w:p>
    <w:p w14:paraId="42C7347B" w14:textId="77777777" w:rsidR="0087351F" w:rsidRPr="001C16AB" w:rsidRDefault="0087351F" w:rsidP="0087351F">
      <w:r w:rsidRPr="001C16AB">
        <w:t>Upon receiving a SIP INFO request within the dialog of the SIP request for a priority group call:</w:t>
      </w:r>
    </w:p>
    <w:p w14:paraId="6F353D3B" w14:textId="77777777" w:rsidR="0087351F" w:rsidRPr="001C16AB" w:rsidRDefault="0087351F" w:rsidP="0087351F">
      <w:pPr>
        <w:pStyle w:val="B1"/>
      </w:pPr>
      <w:r w:rsidRPr="001C16AB">
        <w:t>-</w:t>
      </w:r>
      <w:r w:rsidRPr="001C16AB">
        <w:tab/>
        <w:t>with the Info-Package header field containing the g.3gpp.mc</w:t>
      </w:r>
      <w:r w:rsidRPr="001C16AB">
        <w:rPr>
          <w:lang w:eastAsia="zh-CN"/>
        </w:rPr>
        <w:t>video</w:t>
      </w:r>
      <w:r w:rsidRPr="001C16AB">
        <w:t>-info package name;</w:t>
      </w:r>
    </w:p>
    <w:p w14:paraId="687AE582" w14:textId="77777777" w:rsidR="0087351F" w:rsidRPr="001C16AB" w:rsidRDefault="0087351F" w:rsidP="0087351F">
      <w:pPr>
        <w:pStyle w:val="B1"/>
      </w:pPr>
      <w:r w:rsidRPr="001C16AB">
        <w:t>-</w:t>
      </w:r>
      <w:r w:rsidRPr="001C16AB">
        <w:tab/>
        <w:t>with the application/vnd.3gpp.mc</w:t>
      </w:r>
      <w:r w:rsidRPr="001C16AB">
        <w:rPr>
          <w:lang w:eastAsia="zh-CN"/>
        </w:rPr>
        <w:t>video</w:t>
      </w:r>
      <w:r w:rsidRPr="001C16AB">
        <w:t>-info+xml MIME body associated with the info package according to IETF RFC 6086 [54]; and</w:t>
      </w:r>
    </w:p>
    <w:p w14:paraId="4DC3ADC7" w14:textId="77777777" w:rsidR="0087351F" w:rsidRPr="001C16AB" w:rsidRDefault="0087351F" w:rsidP="0087351F">
      <w:pPr>
        <w:pStyle w:val="B1"/>
      </w:pPr>
      <w:r w:rsidRPr="001C16AB">
        <w:t>-</w:t>
      </w:r>
      <w:r w:rsidRPr="001C16AB">
        <w:tab/>
        <w:t>with one or more of the &lt;alert-ind&gt;, &lt;imminentperil-ind&gt; and &lt;emergency-ind&gt; elements set in the application/vnd.3gpp.mc</w:t>
      </w:r>
      <w:r w:rsidRPr="001C16AB">
        <w:rPr>
          <w:lang w:eastAsia="zh-CN"/>
        </w:rPr>
        <w:t>video</w:t>
      </w:r>
      <w:r w:rsidRPr="001C16AB">
        <w:t>-info+xml MIME body;</w:t>
      </w:r>
    </w:p>
    <w:p w14:paraId="66EE874E" w14:textId="77777777" w:rsidR="0087351F" w:rsidRPr="001C16AB" w:rsidRDefault="0087351F" w:rsidP="0087351F">
      <w:r w:rsidRPr="001C16AB">
        <w:t>the MCVideo client:</w:t>
      </w:r>
    </w:p>
    <w:p w14:paraId="67C99745" w14:textId="77777777" w:rsidR="0087351F" w:rsidRPr="001C16AB" w:rsidRDefault="0087351F" w:rsidP="0087351F">
      <w:pPr>
        <w:pStyle w:val="B1"/>
        <w:rPr>
          <w:rFonts w:eastAsia="SimSun"/>
        </w:rPr>
      </w:pPr>
      <w:r w:rsidRPr="001C16AB">
        <w:rPr>
          <w:rFonts w:eastAsia="SimSun"/>
        </w:rPr>
        <w:t>1)</w:t>
      </w:r>
      <w:r w:rsidRPr="001C16AB">
        <w:rPr>
          <w:rFonts w:eastAsia="SimSun"/>
        </w:rPr>
        <w:tab/>
        <w:t>shall send a SIP 200 (OK) response to the SIP INFO request as specified in 3GPP TS 24.229 [4];</w:t>
      </w:r>
    </w:p>
    <w:p w14:paraId="3BBD2D66" w14:textId="77777777" w:rsidR="0087351F" w:rsidRPr="001C16AB" w:rsidRDefault="0087351F" w:rsidP="0087351F">
      <w:pPr>
        <w:pStyle w:val="B1"/>
      </w:pPr>
      <w:r w:rsidRPr="001C16AB">
        <w:t>2)</w:t>
      </w:r>
      <w:r w:rsidRPr="001C16AB">
        <w:tab/>
        <w:t>if the MCVideo emergency group call state is set to "MVEGC 3: emergency-call-granted":</w:t>
      </w:r>
    </w:p>
    <w:p w14:paraId="63837B25" w14:textId="77777777" w:rsidR="0087351F" w:rsidRPr="001C16AB" w:rsidRDefault="0087351F" w:rsidP="0087351F">
      <w:pPr>
        <w:pStyle w:val="B2"/>
      </w:pPr>
      <w:r w:rsidRPr="001C16AB">
        <w:t>a)</w:t>
      </w:r>
      <w:r w:rsidRPr="001C16AB">
        <w:tab/>
        <w:t>if the MCVideo emergency alert state is set to "MVEA 2: emergency-alert-confirm-pending":</w:t>
      </w:r>
    </w:p>
    <w:p w14:paraId="46181328" w14:textId="77777777" w:rsidR="0087351F" w:rsidRPr="001C16AB" w:rsidRDefault="0087351F" w:rsidP="0087351F">
      <w:pPr>
        <w:pStyle w:val="B3"/>
      </w:pPr>
      <w:r w:rsidRPr="001C16AB">
        <w:t>i)</w:t>
      </w:r>
      <w:r w:rsidRPr="001C16AB">
        <w:tab/>
        <w:t>if the &lt;alert-ind&gt; element is set to a value of "false", shall set the MCVideo emergency alert state to "MVEA 1: no-alert"; and</w:t>
      </w:r>
    </w:p>
    <w:p w14:paraId="24A3C1C5" w14:textId="77777777" w:rsidR="0087351F" w:rsidRPr="001C16AB" w:rsidRDefault="0087351F" w:rsidP="0087351F">
      <w:pPr>
        <w:pStyle w:val="B3"/>
      </w:pPr>
      <w:r w:rsidRPr="001C16AB">
        <w:t>ii)</w:t>
      </w:r>
      <w:r w:rsidRPr="001C16AB">
        <w:tab/>
        <w:t>if the &lt;alert-ind&gt; element is set to a value of "true", shall set the MCVideo emergency alert state to "MVEA 3: emergency-alert-initiated";</w:t>
      </w:r>
    </w:p>
    <w:p w14:paraId="394D6D0C" w14:textId="77777777" w:rsidR="0087351F" w:rsidRPr="001C16AB" w:rsidRDefault="0087351F" w:rsidP="0087351F">
      <w:pPr>
        <w:pStyle w:val="B1"/>
      </w:pPr>
      <w:r w:rsidRPr="001C16AB">
        <w:t>3)</w:t>
      </w:r>
      <w:r w:rsidRPr="001C16AB">
        <w:tab/>
        <w:t>if the MCVideo imminent peril group call state is set to "MVIGC 2: imminent-peril-call-requested" or "MVIGC 3: imminent-peril-call-granted":</w:t>
      </w:r>
    </w:p>
    <w:p w14:paraId="6A5D2DF6" w14:textId="77777777" w:rsidR="0087351F" w:rsidRPr="001C16AB" w:rsidRDefault="0087351F" w:rsidP="0087351F">
      <w:pPr>
        <w:pStyle w:val="B2"/>
      </w:pPr>
      <w:r w:rsidRPr="001C16AB">
        <w:t>a)</w:t>
      </w:r>
      <w:r w:rsidRPr="001C16AB">
        <w:tab/>
        <w:t>if the &lt;imminentperil-ind&gt; element is set to a value of "false" and an &lt;emergency-ind&gt; element is set to a value of "true", shall:</w:t>
      </w:r>
    </w:p>
    <w:p w14:paraId="13B936F2" w14:textId="77777777" w:rsidR="0087351F" w:rsidRPr="001C16AB" w:rsidRDefault="0087351F" w:rsidP="0087351F">
      <w:pPr>
        <w:pStyle w:val="B3"/>
      </w:pPr>
      <w:r w:rsidRPr="001C16AB">
        <w:t>i)</w:t>
      </w:r>
      <w:r w:rsidRPr="001C16AB">
        <w:tab/>
        <w:t>set the MCVideo imminent peril group state to "MVIG 1: no-imminent-peril";</w:t>
      </w:r>
    </w:p>
    <w:p w14:paraId="437DB010" w14:textId="77777777" w:rsidR="0087351F" w:rsidRPr="001C16AB" w:rsidRDefault="0087351F" w:rsidP="0087351F">
      <w:pPr>
        <w:pStyle w:val="B3"/>
      </w:pPr>
      <w:r w:rsidRPr="001C16AB">
        <w:t>ii)</w:t>
      </w:r>
      <w:r w:rsidRPr="001C16AB">
        <w:tab/>
        <w:t>set the MCVideo imminent peril group call state to "MVIGC 1: imminent-peril-capable"; and</w:t>
      </w:r>
    </w:p>
    <w:p w14:paraId="47D840F6" w14:textId="77777777" w:rsidR="0087351F" w:rsidRPr="001C16AB" w:rsidRDefault="0087351F" w:rsidP="0087351F">
      <w:pPr>
        <w:pStyle w:val="B3"/>
      </w:pPr>
      <w:r w:rsidRPr="001C16AB">
        <w:t>iii)</w:t>
      </w:r>
      <w:r w:rsidRPr="001C16AB">
        <w:tab/>
        <w:t>set the MCVideo client emergency group state of the group to "MVEG 2: in-progress"; and</w:t>
      </w:r>
    </w:p>
    <w:p w14:paraId="4E40ED77" w14:textId="77777777" w:rsidR="0087351F" w:rsidRPr="001C16AB" w:rsidRDefault="0087351F" w:rsidP="0087351F">
      <w:pPr>
        <w:pStyle w:val="NO"/>
      </w:pPr>
      <w:r w:rsidRPr="001C16AB">
        <w:t>NOTE 1:</w:t>
      </w:r>
      <w:r w:rsidRPr="001C16AB">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2BE2CEBD" w14:textId="77777777" w:rsidR="0087351F" w:rsidRPr="001C16AB" w:rsidRDefault="0087351F" w:rsidP="0087351F">
      <w:pPr>
        <w:pStyle w:val="NO"/>
      </w:pPr>
      <w:r w:rsidRPr="001C16AB">
        <w:t>NOTE 2:</w:t>
      </w:r>
      <w:r w:rsidRPr="001C16AB">
        <w:tab/>
        <w:t>the MCVideo client emergency group state above is the MCVideo client's view of the in-progress emergency state of the group.</w:t>
      </w:r>
    </w:p>
    <w:p w14:paraId="372200B4" w14:textId="77777777" w:rsidR="0087351F" w:rsidRPr="001C16AB" w:rsidRDefault="0087351F" w:rsidP="0087351F">
      <w:pPr>
        <w:pStyle w:val="B1"/>
      </w:pPr>
      <w:r w:rsidRPr="001C16AB">
        <w:t>4)</w:t>
      </w:r>
      <w:r w:rsidRPr="001C16AB">
        <w:tab/>
        <w:t>if the SIP request for a priority group call sent by the MCVideo client did not contain an &lt;originated-by&gt; element and if the MCVideo emergency alert state is set to "MVEA 4: Emergency-alert-cancel-pending":</w:t>
      </w:r>
    </w:p>
    <w:p w14:paraId="2E81BD47" w14:textId="77777777" w:rsidR="0087351F" w:rsidRPr="001C16AB" w:rsidRDefault="0087351F" w:rsidP="0087351F">
      <w:pPr>
        <w:pStyle w:val="B2"/>
      </w:pPr>
      <w:r w:rsidRPr="001C16AB">
        <w:t>a)</w:t>
      </w:r>
      <w:r w:rsidRPr="001C16AB">
        <w:tab/>
        <w:t>if the &lt;alert-ind&gt; element contained in the SIP INFO request is set to a value of "true", shall set the MCVideo emergency alert state to "MVEA 3: emergency-alert-initiated"; and</w:t>
      </w:r>
    </w:p>
    <w:p w14:paraId="42471600" w14:textId="77777777" w:rsidR="0087351F" w:rsidRPr="001C16AB" w:rsidRDefault="0087351F" w:rsidP="0087351F">
      <w:pPr>
        <w:pStyle w:val="B2"/>
      </w:pPr>
      <w:r w:rsidRPr="001C16AB">
        <w:t>b)</w:t>
      </w:r>
      <w:r w:rsidRPr="001C16AB">
        <w:tab/>
        <w:t>if the &lt;alert-ind&gt; element contained in the SIP INFO request is set to a value of "false", shall set the MCVideo emergency alert state to "MVEA 1: no-alert".</w:t>
      </w:r>
    </w:p>
    <w:p w14:paraId="3C23C33C" w14:textId="77777777" w:rsidR="0087351F" w:rsidRPr="001C16AB" w:rsidRDefault="0087351F" w:rsidP="0087351F">
      <w:r w:rsidRPr="001C16AB">
        <w:t>[TS 24.281, clause 6.2.8.1.4]</w:t>
      </w:r>
    </w:p>
    <w:p w14:paraId="4305A858" w14:textId="77777777" w:rsidR="0087351F" w:rsidRPr="001C16AB" w:rsidRDefault="0087351F" w:rsidP="0087351F">
      <w:r w:rsidRPr="001C16AB">
        <w:t>In the procedures in this subclause, a priority group call refers to an MCVideo emergency group call or an MCVideo imminent peril group call.</w:t>
      </w:r>
    </w:p>
    <w:p w14:paraId="4B17FFC0" w14:textId="77777777" w:rsidR="0087351F" w:rsidRPr="001C16AB" w:rsidRDefault="0087351F" w:rsidP="0087351F">
      <w:r w:rsidRPr="001C16AB">
        <w:t>On receiving a SIP 2xx response to a SIP request for a priority group call, the MCVideo client:</w:t>
      </w:r>
    </w:p>
    <w:p w14:paraId="72BB4309" w14:textId="77777777" w:rsidR="0087351F" w:rsidRPr="001C16AB" w:rsidRDefault="0087351F" w:rsidP="0087351F">
      <w:pPr>
        <w:pStyle w:val="B1"/>
      </w:pPr>
      <w:r w:rsidRPr="001C16AB">
        <w:t>1)</w:t>
      </w:r>
      <w:r w:rsidRPr="001C16AB">
        <w:tab/>
        <w:t>if the MCVideo emergency group call state is set to "MVEGC 2: emergency-call-requested" or "MVEGC 3: emergency-call-granted":</w:t>
      </w:r>
    </w:p>
    <w:p w14:paraId="1507ABC1" w14:textId="77777777" w:rsidR="0087351F" w:rsidRPr="001C16AB" w:rsidRDefault="0087351F" w:rsidP="0087351F">
      <w:pPr>
        <w:pStyle w:val="B2"/>
      </w:pPr>
      <w:r w:rsidRPr="001C16AB">
        <w:lastRenderedPageBreak/>
        <w:t>a)</w:t>
      </w:r>
      <w:r w:rsidRPr="001C16AB">
        <w:tab/>
        <w:t>shall set the MCVideo client emergency group state of the group to "MVEG 2: in-progress" if it was not already set;</w:t>
      </w:r>
    </w:p>
    <w:p w14:paraId="6254CBC6" w14:textId="77777777" w:rsidR="0087351F" w:rsidRPr="001C16AB" w:rsidRDefault="0087351F" w:rsidP="0087351F">
      <w:pPr>
        <w:pStyle w:val="B2"/>
      </w:pPr>
      <w:r w:rsidRPr="001C16AB">
        <w:t>b)</w:t>
      </w:r>
      <w:r w:rsidRPr="001C16AB">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sidRPr="001C16AB">
        <w:rPr>
          <w:lang w:eastAsia="zh-CN"/>
        </w:rPr>
        <w:t>mcvideo</w:t>
      </w:r>
      <w:r w:rsidRPr="001C16AB">
        <w:t>-warn-code set to "149", shall set the MCVideo emergency alert state to "MVEA 3: emergency-alert-initiated;</w:t>
      </w:r>
    </w:p>
    <w:p w14:paraId="6A1A61C4" w14:textId="77777777" w:rsidR="0087351F" w:rsidRPr="001C16AB" w:rsidRDefault="0087351F" w:rsidP="0087351F">
      <w:pPr>
        <w:pStyle w:val="B2"/>
      </w:pPr>
      <w:r w:rsidRPr="001C16AB">
        <w:t>c)</w:t>
      </w:r>
      <w:r w:rsidRPr="001C16AB">
        <w:tab/>
        <w:t>shall set the MCVideo emergency group call state to "MVEGC 3: emergency-call-granted"; and</w:t>
      </w:r>
    </w:p>
    <w:p w14:paraId="11257931" w14:textId="77777777" w:rsidR="0087351F" w:rsidRPr="001C16AB" w:rsidRDefault="0087351F" w:rsidP="0087351F">
      <w:pPr>
        <w:pStyle w:val="B2"/>
      </w:pPr>
      <w:r w:rsidRPr="001C16AB">
        <w:t>d)</w:t>
      </w:r>
      <w:r w:rsidRPr="001C16AB">
        <w:tab/>
        <w:t>shall set the MCVideo imminent peril group call state to "MVIGC 1: imminent-peril-capable" and the MCVideo imminent peril group state to "MVIG 1: no-imminent-peril"; or</w:t>
      </w:r>
    </w:p>
    <w:p w14:paraId="65A7103C" w14:textId="77777777" w:rsidR="0087351F" w:rsidRPr="001C16AB" w:rsidRDefault="0087351F" w:rsidP="0087351F">
      <w:pPr>
        <w:pStyle w:val="B1"/>
      </w:pPr>
      <w:r w:rsidRPr="001C16AB">
        <w:t>2)</w:t>
      </w:r>
      <w:r w:rsidRPr="001C16AB">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sidRPr="001C16AB">
        <w:rPr>
          <w:lang w:eastAsia="zh-CN"/>
        </w:rPr>
        <w:t>video</w:t>
      </w:r>
      <w:r w:rsidRPr="001C16AB">
        <w:t>-warn-code set to "149":</w:t>
      </w:r>
    </w:p>
    <w:p w14:paraId="5526B9EB" w14:textId="77777777" w:rsidR="0087351F" w:rsidRPr="001C16AB" w:rsidRDefault="0087351F" w:rsidP="0087351F">
      <w:pPr>
        <w:pStyle w:val="B2"/>
      </w:pPr>
      <w:r w:rsidRPr="001C16AB">
        <w:t>a)</w:t>
      </w:r>
      <w:r w:rsidRPr="001C16AB">
        <w:tab/>
        <w:t>set the MCVideo imminent peril group call state to "MVIGC 3: imminent-peril-call-granted"; and</w:t>
      </w:r>
    </w:p>
    <w:p w14:paraId="49B74A55" w14:textId="77777777" w:rsidR="0087351F" w:rsidRPr="001C16AB" w:rsidRDefault="0087351F" w:rsidP="0087351F">
      <w:pPr>
        <w:pStyle w:val="B2"/>
      </w:pPr>
      <w:r w:rsidRPr="001C16AB">
        <w:t>b)</w:t>
      </w:r>
      <w:r w:rsidRPr="001C16AB">
        <w:tab/>
        <w:t>set the MCVideo imminent peril group state to "MVIG 2: in-progress".</w:t>
      </w:r>
    </w:p>
    <w:p w14:paraId="17AB702E" w14:textId="77777777" w:rsidR="0087351F" w:rsidRPr="001C16AB" w:rsidRDefault="0087351F" w:rsidP="0087351F">
      <w:r w:rsidRPr="001C16AB">
        <w:t>[TS 24.281, clause 6.2.1]</w:t>
      </w:r>
    </w:p>
    <w:p w14:paraId="26FB4B43" w14:textId="77777777" w:rsidR="0087351F" w:rsidRPr="001C16AB" w:rsidRDefault="0087351F" w:rsidP="0087351F">
      <w:r w:rsidRPr="001C16AB">
        <w:t xml:space="preserve">The SDP offer shall contain </w:t>
      </w:r>
      <w:r w:rsidRPr="001C16AB">
        <w:rPr>
          <w:lang w:eastAsia="zh-CN"/>
        </w:rPr>
        <w:t xml:space="preserve">two </w:t>
      </w:r>
      <w:r w:rsidRPr="001C16AB">
        <w:t>SDP media-level section</w:t>
      </w:r>
      <w:r w:rsidRPr="001C16AB">
        <w:rPr>
          <w:lang w:eastAsia="zh-CN"/>
        </w:rPr>
        <w:t>s</w:t>
      </w:r>
      <w:r w:rsidRPr="001C16AB">
        <w:t xml:space="preserve"> for MCVideo video media according to 3GPP TS 24.229 [11] and, if transmission control shall be used during the session, shall contain one SDP media-level section for a media- transmission control entity according to 3GPP TS 24.</w:t>
      </w:r>
      <w:r w:rsidRPr="001C16AB">
        <w:rPr>
          <w:lang w:eastAsia="zh-CN"/>
        </w:rPr>
        <w:t>581</w:t>
      </w:r>
      <w:r w:rsidRPr="001C16AB">
        <w:t> [5].</w:t>
      </w:r>
    </w:p>
    <w:p w14:paraId="118305CF" w14:textId="77777777" w:rsidR="0087351F" w:rsidRPr="001C16AB" w:rsidRDefault="0087351F" w:rsidP="0087351F">
      <w:r w:rsidRPr="001C16AB">
        <w:t>When composing an SDP offer according to 3GPP TS 24.229 [11] the MCVideo client:</w:t>
      </w:r>
    </w:p>
    <w:p w14:paraId="6A82A014" w14:textId="77777777" w:rsidR="0087351F" w:rsidRPr="001C16AB" w:rsidRDefault="0087351F" w:rsidP="0087351F">
      <w:pPr>
        <w:pStyle w:val="B1"/>
      </w:pPr>
      <w:r w:rsidRPr="001C16AB">
        <w:t>1)</w:t>
      </w:r>
      <w:r w:rsidRPr="001C16AB">
        <w:tab/>
        <w:t>shall set the IP address of the MCVideo client for the offered MCVideo video media stream and, if transmission</w:t>
      </w:r>
      <w:r w:rsidRPr="001C16AB">
        <w:rPr>
          <w:lang w:eastAsia="zh-CN"/>
        </w:rPr>
        <w:t xml:space="preserve"> </w:t>
      </w:r>
      <w:r w:rsidRPr="001C16AB">
        <w:t>control shall be used, for the offered media-transmission</w:t>
      </w:r>
      <w:r w:rsidRPr="001C16AB">
        <w:rPr>
          <w:lang w:eastAsia="zh-CN"/>
        </w:rPr>
        <w:t xml:space="preserve"> </w:t>
      </w:r>
      <w:r w:rsidRPr="001C16AB">
        <w:t>control entity;</w:t>
      </w:r>
    </w:p>
    <w:p w14:paraId="3043FCDA" w14:textId="77777777" w:rsidR="0087351F" w:rsidRPr="001C16AB" w:rsidRDefault="0087351F" w:rsidP="0087351F">
      <w:pPr>
        <w:pStyle w:val="NO"/>
      </w:pPr>
      <w:r w:rsidRPr="001C16AB">
        <w:t>NOTE:</w:t>
      </w:r>
      <w:r w:rsidRPr="001C16AB">
        <w:tab/>
        <w:t>If the MCVideo client is behind a NAT the IP address and port included in the SDP offer can be a different IP address and port than the actual IP address and port of the MCVideo client depending on the NAT traversal method used by the SIP/IP Core.</w:t>
      </w:r>
    </w:p>
    <w:p w14:paraId="3B480C04" w14:textId="77777777" w:rsidR="0087351F" w:rsidRPr="001C16AB" w:rsidRDefault="0087351F" w:rsidP="0087351F">
      <w:pPr>
        <w:pStyle w:val="B1"/>
      </w:pPr>
      <w:r w:rsidRPr="001C16AB">
        <w:t>2)</w:t>
      </w:r>
      <w:r w:rsidRPr="001C16AB">
        <w:tab/>
        <w:t>shall include an "m=audio" media-level section for the MCVideo media stream consisting of:</w:t>
      </w:r>
    </w:p>
    <w:p w14:paraId="5601C09B" w14:textId="77777777" w:rsidR="0087351F" w:rsidRPr="001C16AB" w:rsidRDefault="0087351F" w:rsidP="0087351F">
      <w:pPr>
        <w:pStyle w:val="B2"/>
      </w:pPr>
      <w:r w:rsidRPr="001C16AB">
        <w:t>a)</w:t>
      </w:r>
      <w:r w:rsidRPr="001C16AB">
        <w:tab/>
        <w:t>the port number for the media stream selected; and</w:t>
      </w:r>
    </w:p>
    <w:p w14:paraId="1C46DB45" w14:textId="77777777" w:rsidR="0087351F" w:rsidRPr="001C16AB" w:rsidRDefault="0087351F" w:rsidP="0087351F">
      <w:pPr>
        <w:pStyle w:val="B2"/>
      </w:pPr>
      <w:r w:rsidRPr="001C16AB">
        <w:t>b)</w:t>
      </w:r>
      <w:r w:rsidRPr="001C16AB">
        <w:tab/>
        <w:t>the codec(s) and media parameters and attributes with the following clarification:</w:t>
      </w:r>
    </w:p>
    <w:p w14:paraId="65569B30" w14:textId="77777777" w:rsidR="0087351F" w:rsidRPr="001C16AB" w:rsidRDefault="0087351F" w:rsidP="0087351F">
      <w:pPr>
        <w:pStyle w:val="B3"/>
      </w:pPr>
      <w:r w:rsidRPr="001C16AB">
        <w:t>i)</w:t>
      </w:r>
      <w:r w:rsidRPr="001C16AB">
        <w:tab/>
        <w:t>if the MCVideo client is initiating a call to a group identity;</w:t>
      </w:r>
    </w:p>
    <w:p w14:paraId="468C7853" w14:textId="77777777" w:rsidR="0087351F" w:rsidRPr="001C16AB" w:rsidRDefault="0087351F" w:rsidP="0087351F">
      <w:pPr>
        <w:pStyle w:val="B3"/>
      </w:pPr>
      <w:r w:rsidRPr="001C16AB">
        <w:t>ii)</w:t>
      </w:r>
      <w:r w:rsidRPr="001C16AB">
        <w:tab/>
        <w:t>if the &lt;preferred-voice-encodings&gt; element is present in the group document retrieved by the group management client as specified in 3GPP TS 24.</w:t>
      </w:r>
      <w:r w:rsidRPr="001C16AB">
        <w:rPr>
          <w:lang w:eastAsia="zh-CN"/>
        </w:rPr>
        <w:t>4</w:t>
      </w:r>
      <w:r w:rsidRPr="001C16AB">
        <w:t>81 [24] containing an &lt;encoding&gt; element with a "name" attribute; and</w:t>
      </w:r>
    </w:p>
    <w:p w14:paraId="15F0D39C" w14:textId="77777777" w:rsidR="0087351F" w:rsidRPr="001C16AB" w:rsidRDefault="0087351F" w:rsidP="0087351F">
      <w:pPr>
        <w:pStyle w:val="B3"/>
      </w:pPr>
      <w:r w:rsidRPr="001C16AB">
        <w:t>iii)</w:t>
      </w:r>
      <w:r w:rsidRPr="001C16AB">
        <w:tab/>
        <w:t>if the MCVideo client supports the encoding name indicated in the value of the "name" attribute;</w:t>
      </w:r>
    </w:p>
    <w:p w14:paraId="52F2B7C6" w14:textId="77777777" w:rsidR="0087351F" w:rsidRPr="001C16AB" w:rsidRDefault="0087351F" w:rsidP="0087351F">
      <w:pPr>
        <w:pStyle w:val="B3"/>
      </w:pPr>
      <w:r w:rsidRPr="001C16AB">
        <w:t>then the MCVideo client:</w:t>
      </w:r>
    </w:p>
    <w:p w14:paraId="4481184C" w14:textId="77777777" w:rsidR="0087351F" w:rsidRPr="001C16AB" w:rsidRDefault="0087351F" w:rsidP="0087351F">
      <w:pPr>
        <w:pStyle w:val="B3"/>
      </w:pPr>
      <w:r w:rsidRPr="001C16AB">
        <w:t>i)</w:t>
      </w:r>
      <w:r w:rsidRPr="001C16AB">
        <w:tab/>
        <w:t>shall insert the value of the "name" attribute in the &lt;encoding name&gt; field of the "a=rtpmap" attribute as defined in IETF RFC 4566 [2]; and</w:t>
      </w:r>
    </w:p>
    <w:p w14:paraId="278DEEA2" w14:textId="77777777" w:rsidR="0087351F" w:rsidRPr="001C16AB" w:rsidRDefault="0087351F" w:rsidP="0087351F">
      <w:pPr>
        <w:pStyle w:val="B2"/>
        <w:rPr>
          <w:lang w:eastAsia="zh-CN"/>
        </w:rPr>
      </w:pPr>
      <w:r w:rsidRPr="001C16AB">
        <w:t>c)</w:t>
      </w:r>
      <w:r w:rsidRPr="001C16AB">
        <w:tab/>
        <w:t>"i=" field set to "</w:t>
      </w:r>
      <w:r w:rsidRPr="001C16AB">
        <w:rPr>
          <w:lang w:eastAsia="zh-CN"/>
        </w:rPr>
        <w:t xml:space="preserve">audio </w:t>
      </w:r>
      <w:r w:rsidRPr="001C16AB">
        <w:t>component of MCVideo" according to 3GPP TS 24.229 [11];</w:t>
      </w:r>
    </w:p>
    <w:p w14:paraId="0B087A39" w14:textId="77777777" w:rsidR="0087351F" w:rsidRPr="001C16AB" w:rsidRDefault="0087351F" w:rsidP="0087351F">
      <w:pPr>
        <w:pStyle w:val="B1"/>
      </w:pPr>
      <w:r w:rsidRPr="001C16AB">
        <w:rPr>
          <w:lang w:eastAsia="zh-CN"/>
        </w:rPr>
        <w:t>3</w:t>
      </w:r>
      <w:r w:rsidRPr="001C16AB">
        <w:t>)</w:t>
      </w:r>
      <w:r w:rsidRPr="001C16AB">
        <w:tab/>
        <w:t>shall include an "m=</w:t>
      </w:r>
      <w:r w:rsidRPr="001C16AB">
        <w:rPr>
          <w:lang w:eastAsia="zh-CN"/>
        </w:rPr>
        <w:t>video</w:t>
      </w:r>
      <w:r w:rsidRPr="001C16AB">
        <w:t>" media-level section for the MC</w:t>
      </w:r>
      <w:r w:rsidRPr="001C16AB">
        <w:rPr>
          <w:lang w:eastAsia="zh-CN"/>
        </w:rPr>
        <w:t>Video</w:t>
      </w:r>
      <w:r w:rsidRPr="001C16AB">
        <w:t xml:space="preserve"> media stream consisting of:</w:t>
      </w:r>
    </w:p>
    <w:p w14:paraId="5F45871D" w14:textId="77777777" w:rsidR="0087351F" w:rsidRPr="001C16AB" w:rsidRDefault="0087351F" w:rsidP="0087351F">
      <w:pPr>
        <w:pStyle w:val="B2"/>
      </w:pPr>
      <w:r w:rsidRPr="001C16AB">
        <w:t>a)</w:t>
      </w:r>
      <w:r w:rsidRPr="001C16AB">
        <w:tab/>
        <w:t>the port number for the media stream selected; and</w:t>
      </w:r>
    </w:p>
    <w:p w14:paraId="095D5C66" w14:textId="77777777" w:rsidR="0087351F" w:rsidRPr="001C16AB" w:rsidRDefault="0087351F" w:rsidP="0087351F">
      <w:pPr>
        <w:pStyle w:val="B2"/>
      </w:pPr>
      <w:r w:rsidRPr="001C16AB">
        <w:t>b)</w:t>
      </w:r>
      <w:r w:rsidRPr="001C16AB">
        <w:tab/>
        <w:t>the codec(s) and media parameters and attributes with the following clarification:</w:t>
      </w:r>
    </w:p>
    <w:p w14:paraId="5DAE6801" w14:textId="77777777" w:rsidR="0087351F" w:rsidRPr="001C16AB" w:rsidRDefault="0087351F" w:rsidP="0087351F">
      <w:pPr>
        <w:pStyle w:val="B3"/>
      </w:pPr>
      <w:r w:rsidRPr="001C16AB">
        <w:t>i)</w:t>
      </w:r>
      <w:r w:rsidRPr="001C16AB">
        <w:tab/>
        <w:t>if the MC</w:t>
      </w:r>
      <w:r w:rsidRPr="001C16AB">
        <w:rPr>
          <w:lang w:eastAsia="zh-CN"/>
        </w:rPr>
        <w:t>Video</w:t>
      </w:r>
      <w:r w:rsidRPr="001C16AB">
        <w:t xml:space="preserve"> client is initiating a call to a group identity;</w:t>
      </w:r>
    </w:p>
    <w:p w14:paraId="06D8DBFD" w14:textId="77777777" w:rsidR="0087351F" w:rsidRPr="001C16AB" w:rsidRDefault="0087351F" w:rsidP="0087351F">
      <w:pPr>
        <w:pStyle w:val="B3"/>
      </w:pPr>
      <w:r w:rsidRPr="001C16AB">
        <w:lastRenderedPageBreak/>
        <w:t>ii)</w:t>
      </w:r>
      <w:r w:rsidRPr="001C16AB">
        <w:tab/>
        <w:t>if the &lt;preferred-v</w:t>
      </w:r>
      <w:r w:rsidRPr="001C16AB">
        <w:rPr>
          <w:lang w:eastAsia="zh-CN"/>
        </w:rPr>
        <w:t>ideo</w:t>
      </w:r>
      <w:r w:rsidRPr="001C16AB">
        <w:t>-encodings&gt; element is present in the group document retrieved by the group management client as specified in 3GPP TS 24.</w:t>
      </w:r>
      <w:r w:rsidRPr="001C16AB">
        <w:rPr>
          <w:lang w:eastAsia="zh-CN"/>
        </w:rPr>
        <w:t>4</w:t>
      </w:r>
      <w:r w:rsidRPr="001C16AB">
        <w:t>81 [24] containing an &lt;encoding&gt; element with a "name" attribute; and</w:t>
      </w:r>
    </w:p>
    <w:p w14:paraId="487C226C" w14:textId="77777777" w:rsidR="0087351F" w:rsidRPr="001C16AB" w:rsidRDefault="0087351F" w:rsidP="0087351F">
      <w:pPr>
        <w:pStyle w:val="B3"/>
      </w:pPr>
      <w:r w:rsidRPr="001C16AB">
        <w:t>iii)</w:t>
      </w:r>
      <w:r w:rsidRPr="001C16AB">
        <w:tab/>
        <w:t>if the MCVideo client supports the encoding name indicated in the value of the "name" attribute;</w:t>
      </w:r>
    </w:p>
    <w:p w14:paraId="5D4154D6" w14:textId="77777777" w:rsidR="0087351F" w:rsidRPr="001C16AB" w:rsidRDefault="0087351F" w:rsidP="0087351F">
      <w:pPr>
        <w:pStyle w:val="B3"/>
      </w:pPr>
      <w:r w:rsidRPr="001C16AB">
        <w:t>then the MCVideo client:</w:t>
      </w:r>
    </w:p>
    <w:p w14:paraId="2E607A26" w14:textId="77777777" w:rsidR="0087351F" w:rsidRPr="001C16AB" w:rsidRDefault="0087351F" w:rsidP="0087351F">
      <w:pPr>
        <w:pStyle w:val="B3"/>
      </w:pPr>
      <w:r w:rsidRPr="001C16AB">
        <w:t>i)</w:t>
      </w:r>
      <w:r w:rsidRPr="001C16AB">
        <w:tab/>
        <w:t xml:space="preserve">shall insert the value of the "name" attribute in the &lt;encoding name&gt; field of the "a=rtpmap" attribute as defined in IETF RFC 4566 [2]; </w:t>
      </w:r>
    </w:p>
    <w:p w14:paraId="463AC691" w14:textId="77777777" w:rsidR="0087351F" w:rsidRPr="001C16AB" w:rsidRDefault="0087351F" w:rsidP="0087351F">
      <w:pPr>
        <w:pStyle w:val="B2"/>
      </w:pPr>
      <w:r w:rsidRPr="001C16AB">
        <w:t>c)</w:t>
      </w:r>
      <w:r w:rsidRPr="001C16AB">
        <w:tab/>
        <w:t>if the SDP offer is for an ambient viewing call:</w:t>
      </w:r>
    </w:p>
    <w:p w14:paraId="57E07C72" w14:textId="77777777" w:rsidR="0087351F" w:rsidRPr="001C16AB" w:rsidRDefault="0087351F" w:rsidP="0087351F">
      <w:pPr>
        <w:pStyle w:val="B3"/>
      </w:pPr>
      <w:r w:rsidRPr="001C16AB">
        <w:t>i)</w:t>
      </w:r>
      <w:r w:rsidRPr="001C16AB">
        <w:tab/>
        <w:t>if this is a remotely initiated ambient viewing call, include an "a=recvonly" attribute; or</w:t>
      </w:r>
    </w:p>
    <w:p w14:paraId="5A12FE19" w14:textId="77777777" w:rsidR="0087351F" w:rsidRPr="001C16AB" w:rsidRDefault="0087351F" w:rsidP="0087351F">
      <w:pPr>
        <w:pStyle w:val="B3"/>
      </w:pPr>
      <w:r w:rsidRPr="001C16AB">
        <w:t>ii)</w:t>
      </w:r>
      <w:r w:rsidRPr="001C16AB">
        <w:tab/>
        <w:t>if this is a locally initiated ambient viewing call, include an "a=sendonly" attribute; and</w:t>
      </w:r>
    </w:p>
    <w:p w14:paraId="25AAF95F" w14:textId="77777777" w:rsidR="0087351F" w:rsidRPr="001C16AB" w:rsidRDefault="0087351F" w:rsidP="0087351F">
      <w:pPr>
        <w:pStyle w:val="B2"/>
        <w:rPr>
          <w:lang w:eastAsia="zh-CN"/>
        </w:rPr>
      </w:pPr>
      <w:r w:rsidRPr="001C16AB">
        <w:t>d)</w:t>
      </w:r>
      <w:r w:rsidRPr="001C16AB">
        <w:tab/>
        <w:t>"i=" field set to "</w:t>
      </w:r>
      <w:r w:rsidRPr="001C16AB">
        <w:rPr>
          <w:lang w:eastAsia="zh-CN"/>
        </w:rPr>
        <w:t>video component of MCVideo</w:t>
      </w:r>
      <w:r w:rsidRPr="001C16AB">
        <w:t>" according to 3GPP TS 24.229 [11];</w:t>
      </w:r>
    </w:p>
    <w:p w14:paraId="2B2D87C1" w14:textId="77777777" w:rsidR="0087351F" w:rsidRPr="001C16AB" w:rsidRDefault="0087351F" w:rsidP="0087351F">
      <w:pPr>
        <w:pStyle w:val="B1"/>
      </w:pPr>
      <w:r w:rsidRPr="001C16AB">
        <w:rPr>
          <w:lang w:eastAsia="zh-CN"/>
        </w:rPr>
        <w:t>4</w:t>
      </w:r>
      <w:r w:rsidRPr="001C16AB">
        <w:t>)</w:t>
      </w:r>
      <w:r w:rsidRPr="001C16AB">
        <w:tab/>
        <w:t>if transmission control shall be used during the session, shall include an "m=application" media-level section as specified in 3GPP TS 24.581 [5] clause 12 for a media-transmission control entity, consisting of:</w:t>
      </w:r>
    </w:p>
    <w:p w14:paraId="0CBDD394" w14:textId="77777777" w:rsidR="0087351F" w:rsidRPr="001C16AB" w:rsidRDefault="0087351F" w:rsidP="0087351F">
      <w:pPr>
        <w:pStyle w:val="B2"/>
      </w:pPr>
      <w:r w:rsidRPr="001C16AB">
        <w:t>a)</w:t>
      </w:r>
      <w:r w:rsidRPr="001C16AB">
        <w:tab/>
        <w:t>the port number for the media-transmission control entity selected as specified in 3GPP TS 24.581 [5]; and</w:t>
      </w:r>
    </w:p>
    <w:p w14:paraId="696A8DC9" w14:textId="77777777" w:rsidR="0087351F" w:rsidRPr="001C16AB" w:rsidRDefault="0087351F" w:rsidP="0087351F">
      <w:pPr>
        <w:pStyle w:val="B2"/>
      </w:pPr>
      <w:r w:rsidRPr="001C16AB">
        <w:t>b)</w:t>
      </w:r>
      <w:r w:rsidRPr="001C16AB">
        <w:tab/>
        <w:t>the 'fmtp' attributes as specified in 3GPP TS 24.581 [5] clause 14; and</w:t>
      </w:r>
    </w:p>
    <w:p w14:paraId="37CE3AA0" w14:textId="77777777" w:rsidR="0087351F" w:rsidRPr="001C16AB" w:rsidRDefault="0087351F" w:rsidP="0087351F">
      <w:pPr>
        <w:pStyle w:val="B1"/>
      </w:pPr>
      <w:r w:rsidRPr="001C16AB">
        <w:rPr>
          <w:lang w:eastAsia="zh-CN"/>
        </w:rPr>
        <w:t>5</w:t>
      </w:r>
      <w:r w:rsidRPr="001C16AB">
        <w:t>)</w:t>
      </w:r>
      <w:r w:rsidRPr="001C16AB">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DABE776" w14:textId="77777777" w:rsidR="0087351F" w:rsidRPr="001C16AB" w:rsidRDefault="0087351F" w:rsidP="0087351F">
      <w:pPr>
        <w:pStyle w:val="B1"/>
      </w:pPr>
      <w:r w:rsidRPr="001C16AB">
        <w:t>[TS 24.581, clause 6.2.4.4.6]</w:t>
      </w:r>
    </w:p>
    <w:p w14:paraId="46DB83D1" w14:textId="77777777" w:rsidR="0087351F" w:rsidRPr="001C16AB" w:rsidRDefault="0087351F" w:rsidP="0087351F">
      <w:r w:rsidRPr="001C16AB">
        <w:t>Upon receiving a Transmission Granted message from the transmission control server, the transmission participant:</w:t>
      </w:r>
    </w:p>
    <w:p w14:paraId="6E5CBCC5" w14:textId="77777777" w:rsidR="0087351F" w:rsidRPr="001C16AB" w:rsidRDefault="0087351F" w:rsidP="0087351F">
      <w:pPr>
        <w:pStyle w:val="B1"/>
      </w:pPr>
      <w:r w:rsidRPr="001C16AB">
        <w:t>1.</w:t>
      </w:r>
      <w:r w:rsidRPr="001C16AB">
        <w:tab/>
        <w:t>if the first bit in the subtype of the Transmission Granted message is set to '1' (Acknowledgment is required) as described in subclause 9.2.2.1, shall send a Transmission control Ack message. The Transmission control Ack message:</w:t>
      </w:r>
    </w:p>
    <w:p w14:paraId="76C2B538" w14:textId="77777777" w:rsidR="0087351F" w:rsidRPr="001C16AB" w:rsidRDefault="0087351F" w:rsidP="0087351F">
      <w:pPr>
        <w:pStyle w:val="B2"/>
      </w:pPr>
      <w:r w:rsidRPr="001C16AB">
        <w:t>a.</w:t>
      </w:r>
      <w:r w:rsidRPr="001C16AB">
        <w:tab/>
        <w:t>shall include the Message Type field set to '0' (Transmission Granted); and</w:t>
      </w:r>
    </w:p>
    <w:p w14:paraId="26AF15AA" w14:textId="77777777" w:rsidR="0087351F" w:rsidRPr="001C16AB" w:rsidRDefault="0087351F" w:rsidP="0087351F">
      <w:pPr>
        <w:pStyle w:val="B2"/>
      </w:pPr>
      <w:r w:rsidRPr="001C16AB">
        <w:t>b.</w:t>
      </w:r>
      <w:r w:rsidRPr="001C16AB">
        <w:tab/>
        <w:t>shall include the Source field set to '0' (the transmission participant is the source);</w:t>
      </w:r>
    </w:p>
    <w:p w14:paraId="25DED906" w14:textId="77777777" w:rsidR="0087351F" w:rsidRPr="001C16AB" w:rsidRDefault="0087351F" w:rsidP="0087351F">
      <w:pPr>
        <w:pStyle w:val="B1"/>
      </w:pPr>
      <w:r w:rsidRPr="001C16AB">
        <w:t>2.</w:t>
      </w:r>
      <w:r w:rsidRPr="001C16AB">
        <w:tab/>
        <w:t>shall store the SSRC of granted transmission participant received in the Transmission Granted message and use it in the RTP media packets until the transmission is relased;</w:t>
      </w:r>
    </w:p>
    <w:p w14:paraId="713892D8" w14:textId="77777777" w:rsidR="0087351F" w:rsidRPr="001C16AB" w:rsidRDefault="0087351F" w:rsidP="0087351F">
      <w:pPr>
        <w:pStyle w:val="B1"/>
      </w:pPr>
      <w:r w:rsidRPr="001C16AB">
        <w:t>3.</w:t>
      </w:r>
      <w:r w:rsidRPr="001C16AB">
        <w:tab/>
        <w:t>shall provide Transmission granted notification to the user, if not already done;</w:t>
      </w:r>
    </w:p>
    <w:p w14:paraId="2266563E" w14:textId="77777777" w:rsidR="0087351F" w:rsidRPr="001C16AB" w:rsidRDefault="0087351F" w:rsidP="0087351F">
      <w:pPr>
        <w:pStyle w:val="B1"/>
      </w:pPr>
      <w:r w:rsidRPr="001C16AB">
        <w:t>4.</w:t>
      </w:r>
      <w:r w:rsidRPr="001C16AB">
        <w:tab/>
        <w:t>shall stop timer T100 (Transmission Request); and</w:t>
      </w:r>
    </w:p>
    <w:p w14:paraId="4B07400C" w14:textId="77777777" w:rsidR="0087351F" w:rsidRPr="001C16AB" w:rsidRDefault="0087351F" w:rsidP="0087351F">
      <w:pPr>
        <w:pStyle w:val="B1"/>
      </w:pPr>
      <w:r w:rsidRPr="001C16AB">
        <w:t>5.</w:t>
      </w:r>
      <w:r w:rsidRPr="001C16AB">
        <w:tab/>
        <w:t>shall enter the 'U: has permission to transmit' state.</w:t>
      </w:r>
    </w:p>
    <w:p w14:paraId="7030D6B0" w14:textId="77777777" w:rsidR="0087351F" w:rsidRPr="001C16AB" w:rsidRDefault="0087351F" w:rsidP="0087351F">
      <w:pPr>
        <w:pStyle w:val="H6"/>
      </w:pPr>
      <w:bookmarkStart w:id="408" w:name="_Toc52787502"/>
      <w:bookmarkStart w:id="409" w:name="_Toc52787682"/>
      <w:r w:rsidRPr="001C16AB">
        <w:t>6.1.1.5.3</w:t>
      </w:r>
      <w:r w:rsidRPr="001C16AB">
        <w:tab/>
        <w:t>Test description</w:t>
      </w:r>
      <w:bookmarkEnd w:id="408"/>
      <w:bookmarkEnd w:id="409"/>
    </w:p>
    <w:p w14:paraId="1CA8FEF9" w14:textId="77777777" w:rsidR="0087351F" w:rsidRPr="001C16AB" w:rsidRDefault="0087351F" w:rsidP="0087351F">
      <w:pPr>
        <w:pStyle w:val="H6"/>
      </w:pPr>
      <w:r w:rsidRPr="001C16AB">
        <w:t>6.1.1.5.3.1</w:t>
      </w:r>
      <w:r w:rsidRPr="001C16AB">
        <w:tab/>
        <w:t>Pre-test conditions</w:t>
      </w:r>
    </w:p>
    <w:p w14:paraId="1A4A52A1" w14:textId="77777777" w:rsidR="0087351F" w:rsidRPr="001C16AB" w:rsidRDefault="0087351F" w:rsidP="0087351F">
      <w:pPr>
        <w:pStyle w:val="H6"/>
      </w:pPr>
      <w:r w:rsidRPr="001C16AB">
        <w:t>System Simulator:</w:t>
      </w:r>
    </w:p>
    <w:p w14:paraId="3050987F" w14:textId="77777777" w:rsidR="0087351F" w:rsidRPr="001C16AB" w:rsidRDefault="0087351F" w:rsidP="0087351F">
      <w:pPr>
        <w:pStyle w:val="B1"/>
      </w:pPr>
      <w:r w:rsidRPr="001C16AB">
        <w:t>-</w:t>
      </w:r>
      <w:r w:rsidRPr="001C16AB">
        <w:tab/>
        <w:t>SS (MCVideo server)</w:t>
      </w:r>
    </w:p>
    <w:p w14:paraId="1EF707D8"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5F4BCCB" w14:textId="77777777" w:rsidR="0087351F" w:rsidRPr="001C16AB" w:rsidRDefault="0087351F" w:rsidP="0087351F">
      <w:pPr>
        <w:pStyle w:val="H6"/>
      </w:pPr>
      <w:r w:rsidRPr="001C16AB">
        <w:lastRenderedPageBreak/>
        <w:t>IUT:</w:t>
      </w:r>
    </w:p>
    <w:p w14:paraId="18FB6AA0" w14:textId="77777777" w:rsidR="0087351F" w:rsidRPr="001C16AB" w:rsidRDefault="0087351F" w:rsidP="0087351F">
      <w:pPr>
        <w:pStyle w:val="B1"/>
      </w:pPr>
      <w:r w:rsidRPr="001C16AB">
        <w:t>-</w:t>
      </w:r>
      <w:r w:rsidRPr="001C16AB">
        <w:tab/>
        <w:t>UE (MCVideo client)</w:t>
      </w:r>
    </w:p>
    <w:p w14:paraId="00363C6B" w14:textId="77777777" w:rsidR="0087351F" w:rsidRPr="001C16AB" w:rsidRDefault="0087351F" w:rsidP="0087351F">
      <w:pPr>
        <w:pStyle w:val="B1"/>
        <w:ind w:left="284" w:firstLine="0"/>
      </w:pPr>
      <w:r w:rsidRPr="001C16AB">
        <w:t>-</w:t>
      </w:r>
      <w:r w:rsidRPr="001C16AB">
        <w:tab/>
        <w:t>The test USIM set as defined in TS 36.579-1 [2], subclause 5.5.10 is inserted.</w:t>
      </w:r>
    </w:p>
    <w:p w14:paraId="3BB88281" w14:textId="77777777" w:rsidR="0087351F" w:rsidRPr="001C16AB" w:rsidRDefault="0087351F" w:rsidP="0087351F">
      <w:pPr>
        <w:pStyle w:val="H6"/>
      </w:pPr>
      <w:r w:rsidRPr="001C16AB">
        <w:t>Preamble:</w:t>
      </w:r>
    </w:p>
    <w:p w14:paraId="30735A18"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54541AAB"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398FE4B1" w14:textId="77777777" w:rsidR="0087351F" w:rsidRPr="001C16AB" w:rsidRDefault="0087351F" w:rsidP="0087351F">
      <w:pPr>
        <w:pStyle w:val="B1"/>
      </w:pPr>
      <w:r w:rsidRPr="001C16AB">
        <w:t>-</w:t>
      </w:r>
      <w:r w:rsidRPr="001C16AB">
        <w:tab/>
        <w:t>UE States at the end of the preamble</w:t>
      </w:r>
    </w:p>
    <w:p w14:paraId="60453A95" w14:textId="77777777" w:rsidR="0087351F" w:rsidRPr="001C16AB" w:rsidRDefault="0087351F" w:rsidP="0087351F">
      <w:pPr>
        <w:pStyle w:val="B2"/>
      </w:pPr>
      <w:r w:rsidRPr="001C16AB">
        <w:t>-</w:t>
      </w:r>
      <w:r w:rsidRPr="001C16AB">
        <w:tab/>
        <w:t>The UE is in E-UTRA Registered, Idle Mode state.</w:t>
      </w:r>
    </w:p>
    <w:p w14:paraId="5AE54FA0"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2A2CA3BD" w14:textId="77777777" w:rsidR="0087351F" w:rsidRPr="001C16AB" w:rsidRDefault="0087351F" w:rsidP="0087351F">
      <w:pPr>
        <w:pStyle w:val="H6"/>
      </w:pPr>
      <w:r w:rsidRPr="001C16AB">
        <w:t>6.1.1.5.3.2</w:t>
      </w:r>
      <w:r w:rsidRPr="001C16AB">
        <w:tab/>
        <w:t>Test procedure sequence</w:t>
      </w:r>
    </w:p>
    <w:p w14:paraId="0D9251BF" w14:textId="77777777" w:rsidR="0087351F" w:rsidRPr="001C16AB" w:rsidRDefault="0087351F" w:rsidP="0087351F">
      <w:pPr>
        <w:pStyle w:val="TH"/>
      </w:pPr>
      <w:r w:rsidRPr="001C16AB">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87351F" w:rsidRPr="001C16AB" w14:paraId="2F469AE2" w14:textId="77777777" w:rsidTr="00E64CC8">
        <w:trPr>
          <w:trHeight w:val="201"/>
          <w:tblHeader/>
          <w:jc w:val="center"/>
        </w:trPr>
        <w:tc>
          <w:tcPr>
            <w:tcW w:w="625" w:type="dxa"/>
            <w:tcBorders>
              <w:top w:val="single" w:sz="4" w:space="0" w:color="auto"/>
              <w:left w:val="single" w:sz="4" w:space="0" w:color="auto"/>
              <w:bottom w:val="nil"/>
              <w:right w:val="single" w:sz="4" w:space="0" w:color="auto"/>
            </w:tcBorders>
            <w:hideMark/>
          </w:tcPr>
          <w:p w14:paraId="4156B5D3" w14:textId="77777777" w:rsidR="0087351F" w:rsidRPr="001C16AB" w:rsidRDefault="0087351F" w:rsidP="00E64CC8">
            <w:pPr>
              <w:pStyle w:val="TAH"/>
            </w:pPr>
            <w:r w:rsidRPr="001C16AB">
              <w:t>St</w:t>
            </w:r>
          </w:p>
        </w:tc>
        <w:tc>
          <w:tcPr>
            <w:tcW w:w="3942" w:type="dxa"/>
            <w:tcBorders>
              <w:top w:val="single" w:sz="4" w:space="0" w:color="auto"/>
              <w:left w:val="single" w:sz="4" w:space="0" w:color="auto"/>
              <w:bottom w:val="nil"/>
              <w:right w:val="single" w:sz="4" w:space="0" w:color="auto"/>
            </w:tcBorders>
            <w:hideMark/>
          </w:tcPr>
          <w:p w14:paraId="368A244A" w14:textId="77777777" w:rsidR="0087351F" w:rsidRPr="001C16AB" w:rsidRDefault="0087351F" w:rsidP="00E64CC8">
            <w:pPr>
              <w:pStyle w:val="TAH"/>
            </w:pPr>
            <w:r w:rsidRPr="001C16AB">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6C9EED0B" w14:textId="77777777" w:rsidR="0087351F" w:rsidRPr="001C16AB" w:rsidRDefault="0087351F" w:rsidP="00E64CC8">
            <w:pPr>
              <w:pStyle w:val="TAH"/>
            </w:pPr>
            <w:r w:rsidRPr="001C16AB">
              <w:t>Message Sequence</w:t>
            </w:r>
          </w:p>
        </w:tc>
        <w:tc>
          <w:tcPr>
            <w:tcW w:w="547" w:type="dxa"/>
            <w:tcBorders>
              <w:top w:val="single" w:sz="4" w:space="0" w:color="auto"/>
              <w:left w:val="single" w:sz="4" w:space="0" w:color="auto"/>
              <w:bottom w:val="nil"/>
              <w:right w:val="single" w:sz="4" w:space="0" w:color="auto"/>
            </w:tcBorders>
            <w:hideMark/>
          </w:tcPr>
          <w:p w14:paraId="27F8A7BF" w14:textId="77777777" w:rsidR="0087351F" w:rsidRPr="001C16AB" w:rsidRDefault="0087351F" w:rsidP="00E64CC8">
            <w:pPr>
              <w:pStyle w:val="TAH"/>
            </w:pPr>
            <w:r w:rsidRPr="001C16AB">
              <w:t>TP</w:t>
            </w:r>
          </w:p>
        </w:tc>
        <w:tc>
          <w:tcPr>
            <w:tcW w:w="859" w:type="dxa"/>
            <w:tcBorders>
              <w:top w:val="single" w:sz="4" w:space="0" w:color="auto"/>
              <w:left w:val="single" w:sz="4" w:space="0" w:color="auto"/>
              <w:bottom w:val="nil"/>
              <w:right w:val="single" w:sz="4" w:space="0" w:color="auto"/>
            </w:tcBorders>
            <w:hideMark/>
          </w:tcPr>
          <w:p w14:paraId="094821D5" w14:textId="77777777" w:rsidR="0087351F" w:rsidRPr="001C16AB" w:rsidRDefault="0087351F" w:rsidP="00E64CC8">
            <w:pPr>
              <w:pStyle w:val="TAH"/>
            </w:pPr>
            <w:r w:rsidRPr="001C16AB">
              <w:t>Verdict</w:t>
            </w:r>
          </w:p>
        </w:tc>
      </w:tr>
      <w:tr w:rsidR="0087351F" w:rsidRPr="001C16AB" w14:paraId="12149728" w14:textId="77777777" w:rsidTr="00E64CC8">
        <w:trPr>
          <w:trHeight w:val="201"/>
          <w:tblHeader/>
          <w:jc w:val="center"/>
        </w:trPr>
        <w:tc>
          <w:tcPr>
            <w:tcW w:w="625" w:type="dxa"/>
            <w:tcBorders>
              <w:top w:val="nil"/>
              <w:left w:val="single" w:sz="4" w:space="0" w:color="auto"/>
              <w:bottom w:val="single" w:sz="4" w:space="0" w:color="auto"/>
              <w:right w:val="single" w:sz="4" w:space="0" w:color="auto"/>
            </w:tcBorders>
          </w:tcPr>
          <w:p w14:paraId="42B093E9" w14:textId="77777777" w:rsidR="0087351F" w:rsidRPr="001C16AB" w:rsidRDefault="0087351F" w:rsidP="00E64CC8">
            <w:pPr>
              <w:pStyle w:val="TAH"/>
            </w:pPr>
          </w:p>
        </w:tc>
        <w:tc>
          <w:tcPr>
            <w:tcW w:w="3942" w:type="dxa"/>
            <w:tcBorders>
              <w:top w:val="nil"/>
              <w:left w:val="single" w:sz="4" w:space="0" w:color="auto"/>
              <w:bottom w:val="single" w:sz="4" w:space="0" w:color="auto"/>
              <w:right w:val="single" w:sz="4" w:space="0" w:color="auto"/>
            </w:tcBorders>
          </w:tcPr>
          <w:p w14:paraId="0B273A3F" w14:textId="77777777" w:rsidR="0087351F" w:rsidRPr="001C16AB" w:rsidRDefault="0087351F" w:rsidP="00E64CC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F24C3D" w14:textId="77777777" w:rsidR="0087351F" w:rsidRPr="001C16AB" w:rsidRDefault="0087351F" w:rsidP="00E64CC8">
            <w:pPr>
              <w:pStyle w:val="TAH"/>
            </w:pPr>
            <w:r w:rsidRPr="001C16AB">
              <w:t>U - S</w:t>
            </w:r>
          </w:p>
        </w:tc>
        <w:tc>
          <w:tcPr>
            <w:tcW w:w="2738" w:type="dxa"/>
            <w:tcBorders>
              <w:top w:val="single" w:sz="4" w:space="0" w:color="auto"/>
              <w:left w:val="single" w:sz="4" w:space="0" w:color="auto"/>
              <w:bottom w:val="single" w:sz="4" w:space="0" w:color="auto"/>
              <w:right w:val="single" w:sz="4" w:space="0" w:color="auto"/>
            </w:tcBorders>
            <w:hideMark/>
          </w:tcPr>
          <w:p w14:paraId="3C63B9B2" w14:textId="77777777" w:rsidR="0087351F" w:rsidRPr="001C16AB" w:rsidRDefault="0087351F" w:rsidP="00E64CC8">
            <w:pPr>
              <w:pStyle w:val="TAH"/>
            </w:pPr>
            <w:r w:rsidRPr="001C16AB">
              <w:t>Message</w:t>
            </w:r>
          </w:p>
        </w:tc>
        <w:tc>
          <w:tcPr>
            <w:tcW w:w="547" w:type="dxa"/>
            <w:tcBorders>
              <w:top w:val="nil"/>
              <w:left w:val="single" w:sz="4" w:space="0" w:color="auto"/>
              <w:bottom w:val="single" w:sz="4" w:space="0" w:color="auto"/>
              <w:right w:val="single" w:sz="4" w:space="0" w:color="auto"/>
            </w:tcBorders>
          </w:tcPr>
          <w:p w14:paraId="58D7AD1E" w14:textId="77777777" w:rsidR="0087351F" w:rsidRPr="001C16AB" w:rsidRDefault="0087351F" w:rsidP="00E64CC8">
            <w:pPr>
              <w:pStyle w:val="TAH"/>
            </w:pPr>
          </w:p>
        </w:tc>
        <w:tc>
          <w:tcPr>
            <w:tcW w:w="859" w:type="dxa"/>
            <w:tcBorders>
              <w:top w:val="nil"/>
              <w:left w:val="single" w:sz="4" w:space="0" w:color="auto"/>
              <w:bottom w:val="single" w:sz="4" w:space="0" w:color="auto"/>
              <w:right w:val="single" w:sz="4" w:space="0" w:color="auto"/>
            </w:tcBorders>
          </w:tcPr>
          <w:p w14:paraId="65192E5D" w14:textId="77777777" w:rsidR="0087351F" w:rsidRPr="001C16AB" w:rsidRDefault="0087351F" w:rsidP="00E64CC8">
            <w:pPr>
              <w:pStyle w:val="TAH"/>
            </w:pPr>
          </w:p>
        </w:tc>
      </w:tr>
      <w:tr w:rsidR="0087351F" w:rsidRPr="001C16AB" w14:paraId="04014A74" w14:textId="77777777" w:rsidTr="0066502E">
        <w:trPr>
          <w:jc w:val="center"/>
        </w:trPr>
        <w:tc>
          <w:tcPr>
            <w:tcW w:w="625" w:type="dxa"/>
            <w:tcBorders>
              <w:top w:val="single" w:sz="4" w:space="0" w:color="auto"/>
              <w:left w:val="single" w:sz="4" w:space="0" w:color="auto"/>
              <w:bottom w:val="single" w:sz="4" w:space="0" w:color="auto"/>
              <w:right w:val="single" w:sz="4" w:space="0" w:color="auto"/>
            </w:tcBorders>
            <w:hideMark/>
          </w:tcPr>
          <w:p w14:paraId="3AF78630" w14:textId="77777777" w:rsidR="0087351F" w:rsidRPr="001C16AB" w:rsidRDefault="0087351F" w:rsidP="00E64CC8">
            <w:pPr>
              <w:pStyle w:val="TAC"/>
            </w:pPr>
            <w:r w:rsidRPr="001C16AB">
              <w:t>1</w:t>
            </w:r>
          </w:p>
        </w:tc>
        <w:tc>
          <w:tcPr>
            <w:tcW w:w="3942" w:type="dxa"/>
            <w:tcBorders>
              <w:top w:val="single" w:sz="4" w:space="0" w:color="auto"/>
              <w:left w:val="single" w:sz="4" w:space="0" w:color="auto"/>
              <w:bottom w:val="single" w:sz="4" w:space="0" w:color="auto"/>
              <w:right w:val="single" w:sz="4" w:space="0" w:color="auto"/>
            </w:tcBorders>
            <w:hideMark/>
          </w:tcPr>
          <w:p w14:paraId="44E3C32B" w14:textId="77777777" w:rsidR="0087351F" w:rsidRPr="001C16AB" w:rsidRDefault="0087351F" w:rsidP="00E64CC8">
            <w:pPr>
              <w:pStyle w:val="TAL"/>
            </w:pPr>
            <w:r w:rsidRPr="001C16AB">
              <w:t>Make the UE (MCVideo client) request the establishment of a emergency group call with implicit transmission request.</w:t>
            </w:r>
          </w:p>
          <w:p w14:paraId="07B20A31" w14:textId="77777777" w:rsidR="0087351F" w:rsidRPr="001C16AB" w:rsidRDefault="0087351F" w:rsidP="00E64CC8">
            <w:pPr>
              <w:pStyle w:val="TAL"/>
              <w:rPr>
                <w:shd w:val="clear" w:color="auto" w:fill="FF0000"/>
              </w:rPr>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543DACD3" w14:textId="77777777" w:rsidR="0087351F" w:rsidRPr="001C16AB" w:rsidRDefault="0087351F" w:rsidP="00E64CC8">
            <w:pPr>
              <w:pStyle w:val="TAC"/>
            </w:pPr>
            <w:r w:rsidRPr="001C16AB">
              <w:t>-</w:t>
            </w:r>
          </w:p>
        </w:tc>
        <w:tc>
          <w:tcPr>
            <w:tcW w:w="2738" w:type="dxa"/>
            <w:tcBorders>
              <w:top w:val="single" w:sz="4" w:space="0" w:color="auto"/>
              <w:left w:val="single" w:sz="4" w:space="0" w:color="auto"/>
              <w:bottom w:val="single" w:sz="4" w:space="0" w:color="auto"/>
              <w:right w:val="single" w:sz="4" w:space="0" w:color="auto"/>
            </w:tcBorders>
            <w:hideMark/>
          </w:tcPr>
          <w:p w14:paraId="5D1C0F3D"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18818947" w14:textId="77777777" w:rsidR="0087351F" w:rsidRPr="001C16AB" w:rsidRDefault="0087351F" w:rsidP="00E64CC8">
            <w:pPr>
              <w:pStyle w:val="TAC"/>
            </w:pPr>
            <w:r w:rsidRPr="001C16AB">
              <w:t>-</w:t>
            </w:r>
          </w:p>
        </w:tc>
        <w:tc>
          <w:tcPr>
            <w:tcW w:w="859" w:type="dxa"/>
            <w:tcBorders>
              <w:top w:val="single" w:sz="4" w:space="0" w:color="auto"/>
              <w:left w:val="single" w:sz="4" w:space="0" w:color="auto"/>
              <w:bottom w:val="single" w:sz="4" w:space="0" w:color="auto"/>
              <w:right w:val="single" w:sz="4" w:space="0" w:color="auto"/>
            </w:tcBorders>
            <w:hideMark/>
          </w:tcPr>
          <w:p w14:paraId="3C7C34C5" w14:textId="77777777" w:rsidR="0087351F" w:rsidRPr="001C16AB" w:rsidRDefault="0087351F" w:rsidP="00E64CC8">
            <w:pPr>
              <w:pStyle w:val="TAC"/>
            </w:pPr>
            <w:r w:rsidRPr="001C16AB">
              <w:t>-</w:t>
            </w:r>
          </w:p>
        </w:tc>
      </w:tr>
      <w:tr w:rsidR="0087351F" w:rsidRPr="001C16AB" w14:paraId="7D994BB5" w14:textId="77777777" w:rsidTr="00E64CC8">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4091F24C" w14:textId="77777777" w:rsidR="0087351F" w:rsidRPr="001C16AB" w:rsidRDefault="0087351F" w:rsidP="00E64CC8">
            <w:pPr>
              <w:pStyle w:val="TAC"/>
            </w:pPr>
            <w:r w:rsidRPr="001C16AB">
              <w:t>2</w:t>
            </w:r>
          </w:p>
        </w:tc>
        <w:tc>
          <w:tcPr>
            <w:tcW w:w="3942" w:type="dxa"/>
            <w:tcBorders>
              <w:top w:val="single" w:sz="4" w:space="0" w:color="auto"/>
              <w:left w:val="single" w:sz="4" w:space="0" w:color="auto"/>
              <w:bottom w:val="single" w:sz="4" w:space="0" w:color="auto"/>
              <w:right w:val="single" w:sz="4" w:space="0" w:color="auto"/>
            </w:tcBorders>
            <w:hideMark/>
          </w:tcPr>
          <w:p w14:paraId="3A092341" w14:textId="3B8FBA06" w:rsidR="0087351F" w:rsidRPr="001C16AB" w:rsidRDefault="0087351F" w:rsidP="00E64CC8">
            <w:pPr>
              <w:pStyle w:val="TAL"/>
            </w:pPr>
            <w:r w:rsidRPr="001C16AB">
              <w:t xml:space="preserve">Check: Does the UE (MCVideo client) </w:t>
            </w:r>
            <w:r w:rsidRPr="001C16AB">
              <w:rPr>
                <w:rFonts w:eastAsia="Calibri"/>
              </w:rPr>
              <w:t>correctly perform test procedure '</w:t>
            </w:r>
            <w:r w:rsidRPr="001C16AB">
              <w:t>MCVideo CO session establishment/modification without provisional responses other than 100 Trying'</w:t>
            </w:r>
            <w:r w:rsidRPr="001C16AB">
              <w:rPr>
                <w:rFonts w:eastAsia="Calibri"/>
              </w:rPr>
              <w:t xml:space="preserve"> as described in TS 36.579-1 [2] Table 5.3B.1.3-1</w:t>
            </w:r>
            <w:r w:rsidRPr="001C16AB">
              <w:t xml:space="preserve"> to establish an MCVideo On-demand pre-arranged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0B9A3FB2" w14:textId="77777777" w:rsidR="0087351F" w:rsidRPr="001C16AB" w:rsidRDefault="0087351F" w:rsidP="00E64CC8">
            <w:pPr>
              <w:pStyle w:val="TAC"/>
              <w:rPr>
                <w:rFonts w:eastAsia="Calibri" w:cs="Arial"/>
                <w:szCs w:val="18"/>
              </w:rPr>
            </w:pPr>
            <w:r w:rsidRPr="001C16AB">
              <w:t>-</w:t>
            </w:r>
          </w:p>
        </w:tc>
        <w:tc>
          <w:tcPr>
            <w:tcW w:w="2738" w:type="dxa"/>
            <w:tcBorders>
              <w:top w:val="single" w:sz="4" w:space="0" w:color="auto"/>
              <w:left w:val="single" w:sz="4" w:space="0" w:color="auto"/>
              <w:bottom w:val="single" w:sz="4" w:space="0" w:color="auto"/>
              <w:right w:val="single" w:sz="4" w:space="0" w:color="auto"/>
            </w:tcBorders>
            <w:hideMark/>
          </w:tcPr>
          <w:p w14:paraId="378A434A"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4E444D7E" w14:textId="77777777" w:rsidR="0087351F" w:rsidRPr="001C16AB" w:rsidRDefault="0087351F" w:rsidP="00E64CC8">
            <w:pPr>
              <w:pStyle w:val="TAC"/>
            </w:pPr>
            <w:r w:rsidRPr="001C16AB">
              <w:t>1,2</w:t>
            </w:r>
          </w:p>
        </w:tc>
        <w:tc>
          <w:tcPr>
            <w:tcW w:w="859" w:type="dxa"/>
            <w:tcBorders>
              <w:top w:val="single" w:sz="4" w:space="0" w:color="auto"/>
              <w:left w:val="single" w:sz="4" w:space="0" w:color="auto"/>
              <w:bottom w:val="single" w:sz="4" w:space="0" w:color="auto"/>
              <w:right w:val="single" w:sz="4" w:space="0" w:color="auto"/>
            </w:tcBorders>
            <w:hideMark/>
          </w:tcPr>
          <w:p w14:paraId="2D5DABEC" w14:textId="77777777" w:rsidR="0087351F" w:rsidRPr="001C16AB" w:rsidRDefault="0087351F" w:rsidP="00E64CC8">
            <w:pPr>
              <w:pStyle w:val="TAC"/>
            </w:pPr>
            <w:r w:rsidRPr="001C16AB">
              <w:t>P</w:t>
            </w:r>
          </w:p>
        </w:tc>
      </w:tr>
      <w:tr w:rsidR="0087351F" w:rsidRPr="001C16AB" w14:paraId="18E4ACC3" w14:textId="77777777" w:rsidTr="00E64CC8">
        <w:trPr>
          <w:jc w:val="center"/>
        </w:trPr>
        <w:tc>
          <w:tcPr>
            <w:tcW w:w="625" w:type="dxa"/>
            <w:tcBorders>
              <w:top w:val="single" w:sz="4" w:space="0" w:color="auto"/>
              <w:left w:val="single" w:sz="4" w:space="0" w:color="auto"/>
              <w:bottom w:val="single" w:sz="4" w:space="0" w:color="auto"/>
              <w:right w:val="single" w:sz="4" w:space="0" w:color="auto"/>
            </w:tcBorders>
            <w:hideMark/>
          </w:tcPr>
          <w:p w14:paraId="7CFA49D3" w14:textId="77777777" w:rsidR="0087351F" w:rsidRPr="001C16AB" w:rsidRDefault="0087351F" w:rsidP="00E64CC8">
            <w:pPr>
              <w:pStyle w:val="TAC"/>
            </w:pPr>
            <w:r w:rsidRPr="001C16AB">
              <w:rPr>
                <w:rFonts w:eastAsia="Calibri"/>
                <w:szCs w:val="22"/>
              </w:rPr>
              <w:t>3-7</w:t>
            </w:r>
          </w:p>
        </w:tc>
        <w:tc>
          <w:tcPr>
            <w:tcW w:w="3942" w:type="dxa"/>
            <w:tcBorders>
              <w:top w:val="single" w:sz="4" w:space="0" w:color="auto"/>
              <w:left w:val="single" w:sz="4" w:space="0" w:color="auto"/>
              <w:bottom w:val="single" w:sz="4" w:space="0" w:color="auto"/>
              <w:right w:val="single" w:sz="4" w:space="0" w:color="auto"/>
            </w:tcBorders>
            <w:hideMark/>
          </w:tcPr>
          <w:p w14:paraId="28EF1339" w14:textId="77777777" w:rsidR="0087351F" w:rsidRPr="001C16AB" w:rsidRDefault="0087351F" w:rsidP="00E64CC8">
            <w:pPr>
              <w:pStyle w:val="TAL"/>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C13703" w14:textId="77777777" w:rsidR="0087351F" w:rsidRPr="001C16AB" w:rsidRDefault="0087351F" w:rsidP="00E64CC8">
            <w:pPr>
              <w:pStyle w:val="TAC"/>
            </w:pPr>
            <w:r w:rsidRPr="001C16AB">
              <w:t>-</w:t>
            </w:r>
          </w:p>
        </w:tc>
        <w:tc>
          <w:tcPr>
            <w:tcW w:w="2738" w:type="dxa"/>
            <w:tcBorders>
              <w:top w:val="single" w:sz="4" w:space="0" w:color="auto"/>
              <w:left w:val="single" w:sz="4" w:space="0" w:color="auto"/>
              <w:bottom w:val="single" w:sz="4" w:space="0" w:color="auto"/>
              <w:right w:val="single" w:sz="4" w:space="0" w:color="auto"/>
            </w:tcBorders>
            <w:hideMark/>
          </w:tcPr>
          <w:p w14:paraId="6D686EF7"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5A75E3C1" w14:textId="77777777" w:rsidR="0087351F" w:rsidRPr="001C16AB" w:rsidRDefault="0087351F" w:rsidP="00E64CC8">
            <w:pPr>
              <w:pStyle w:val="TAC"/>
            </w:pPr>
            <w:r w:rsidRPr="001C16AB">
              <w:t>-</w:t>
            </w:r>
          </w:p>
        </w:tc>
        <w:tc>
          <w:tcPr>
            <w:tcW w:w="859" w:type="dxa"/>
            <w:tcBorders>
              <w:top w:val="single" w:sz="4" w:space="0" w:color="auto"/>
              <w:left w:val="single" w:sz="4" w:space="0" w:color="auto"/>
              <w:bottom w:val="single" w:sz="4" w:space="0" w:color="auto"/>
              <w:right w:val="single" w:sz="4" w:space="0" w:color="auto"/>
            </w:tcBorders>
            <w:hideMark/>
          </w:tcPr>
          <w:p w14:paraId="77AF3DD9" w14:textId="77777777" w:rsidR="0087351F" w:rsidRPr="001C16AB" w:rsidRDefault="0087351F" w:rsidP="00E64CC8">
            <w:pPr>
              <w:pStyle w:val="TAC"/>
            </w:pPr>
            <w:r w:rsidRPr="001C16AB">
              <w:t>-</w:t>
            </w:r>
          </w:p>
        </w:tc>
      </w:tr>
      <w:tr w:rsidR="0087351F" w:rsidRPr="001C16AB" w14:paraId="6E60DE95" w14:textId="77777777" w:rsidTr="00E64CC8">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7C4834B" w14:textId="77777777" w:rsidR="0087351F" w:rsidRPr="001C16AB" w:rsidRDefault="0087351F" w:rsidP="00E64CC8">
            <w:pPr>
              <w:pStyle w:val="TAC"/>
              <w:keepNext w:val="0"/>
              <w:keepLines w:val="0"/>
              <w:widowControl w:val="0"/>
              <w:rPr>
                <w:rFonts w:eastAsia="Calibri"/>
              </w:rPr>
            </w:pPr>
            <w:r w:rsidRPr="001C16AB">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8ED8E8A" w14:textId="77777777" w:rsidR="0087351F" w:rsidRPr="001C16AB" w:rsidRDefault="0087351F" w:rsidP="00E64CC8">
            <w:pPr>
              <w:pStyle w:val="TAL"/>
            </w:pPr>
            <w:r w:rsidRPr="001C16AB">
              <w:t>Check: Does the UE (MCVideo client) provide transmission granted notification to the user?</w:t>
            </w:r>
          </w:p>
          <w:p w14:paraId="2896562E" w14:textId="77777777" w:rsidR="0087351F" w:rsidRPr="001C16AB" w:rsidRDefault="0087351F" w:rsidP="00E64CC8">
            <w:pPr>
              <w:pStyle w:val="TAL"/>
              <w:keepNext w:val="0"/>
              <w:keepLines w:val="0"/>
              <w:widowControl w:val="0"/>
            </w:pPr>
            <w:r w:rsidRPr="001C16AB">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2A74ECAB" w14:textId="77777777" w:rsidR="0087351F" w:rsidRPr="001C16AB" w:rsidRDefault="0087351F" w:rsidP="00E64CC8">
            <w:pPr>
              <w:pStyle w:val="TAC"/>
              <w:keepNext w:val="0"/>
              <w:keepLines w:val="0"/>
              <w:widowControl w:val="0"/>
              <w:rPr>
                <w:rFonts w:eastAsia="Calibri"/>
              </w:rPr>
            </w:pPr>
            <w:r w:rsidRPr="001C16AB">
              <w:t>-</w:t>
            </w:r>
          </w:p>
        </w:tc>
        <w:tc>
          <w:tcPr>
            <w:tcW w:w="2738" w:type="dxa"/>
            <w:tcBorders>
              <w:top w:val="single" w:sz="4" w:space="0" w:color="auto"/>
              <w:left w:val="single" w:sz="4" w:space="0" w:color="auto"/>
              <w:bottom w:val="single" w:sz="4" w:space="0" w:color="auto"/>
              <w:right w:val="single" w:sz="4" w:space="0" w:color="auto"/>
            </w:tcBorders>
            <w:hideMark/>
          </w:tcPr>
          <w:p w14:paraId="62A81A4F" w14:textId="77777777" w:rsidR="0087351F" w:rsidRPr="001C16AB" w:rsidRDefault="0087351F" w:rsidP="00E64CC8">
            <w:pPr>
              <w:pStyle w:val="TAL"/>
              <w:keepNext w:val="0"/>
              <w:keepLines w:val="0"/>
              <w:widowControl w:val="0"/>
              <w:rPr>
                <w:rFonts w:eastAsia="Calibri"/>
              </w:rPr>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66063FC2" w14:textId="77777777" w:rsidR="0087351F" w:rsidRPr="001C16AB" w:rsidRDefault="0087351F" w:rsidP="00E64CC8">
            <w:pPr>
              <w:pStyle w:val="TAC"/>
            </w:pPr>
            <w:r w:rsidRPr="001C16AB">
              <w:t>1</w:t>
            </w:r>
          </w:p>
        </w:tc>
        <w:tc>
          <w:tcPr>
            <w:tcW w:w="859" w:type="dxa"/>
            <w:tcBorders>
              <w:top w:val="single" w:sz="4" w:space="0" w:color="auto"/>
              <w:left w:val="single" w:sz="4" w:space="0" w:color="auto"/>
              <w:bottom w:val="single" w:sz="4" w:space="0" w:color="auto"/>
              <w:right w:val="single" w:sz="4" w:space="0" w:color="auto"/>
            </w:tcBorders>
            <w:hideMark/>
          </w:tcPr>
          <w:p w14:paraId="18C8E75F" w14:textId="77777777" w:rsidR="0087351F" w:rsidRPr="001C16AB" w:rsidRDefault="0087351F" w:rsidP="00E64CC8">
            <w:pPr>
              <w:pStyle w:val="TAC"/>
            </w:pPr>
            <w:r w:rsidRPr="001C16AB">
              <w:t>P</w:t>
            </w:r>
          </w:p>
        </w:tc>
      </w:tr>
      <w:tr w:rsidR="0087351F" w:rsidRPr="001C16AB" w14:paraId="53467128" w14:textId="77777777" w:rsidTr="00E64CC8">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1547E761" w14:textId="77777777" w:rsidR="0087351F" w:rsidRPr="001C16AB" w:rsidRDefault="0087351F" w:rsidP="00E64CC8">
            <w:pPr>
              <w:pStyle w:val="TAC"/>
              <w:keepNext w:val="0"/>
              <w:keepLines w:val="0"/>
              <w:widowControl w:val="0"/>
              <w:rPr>
                <w:rFonts w:eastAsia="Calibri"/>
              </w:rPr>
            </w:pPr>
            <w:r w:rsidRPr="001C16AB">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0284216D"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release the call.</w:t>
            </w:r>
          </w:p>
          <w:p w14:paraId="665817BE" w14:textId="77777777" w:rsidR="0087351F" w:rsidRPr="001C16AB" w:rsidRDefault="0087351F" w:rsidP="00E64CC8">
            <w:pPr>
              <w:pStyle w:val="TAL"/>
              <w:keepNext w:val="0"/>
              <w:keepLines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C93C025" w14:textId="77777777" w:rsidR="0087351F" w:rsidRPr="001C16AB" w:rsidRDefault="0087351F" w:rsidP="00E64CC8">
            <w:pPr>
              <w:pStyle w:val="TAC"/>
              <w:keepNext w:val="0"/>
              <w:keepLines w:val="0"/>
              <w:widowControl w:val="0"/>
              <w:rPr>
                <w:rFonts w:eastAsia="Calibri"/>
              </w:rPr>
            </w:pPr>
            <w:r w:rsidRPr="001C16A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B3F2967"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312425B7" w14:textId="77777777" w:rsidR="0087351F" w:rsidRPr="001C16AB" w:rsidRDefault="0087351F" w:rsidP="00E64CC8">
            <w:pPr>
              <w:pStyle w:val="TAC"/>
            </w:pPr>
            <w:r w:rsidRPr="001C16AB">
              <w:t>-</w:t>
            </w:r>
          </w:p>
        </w:tc>
        <w:tc>
          <w:tcPr>
            <w:tcW w:w="859" w:type="dxa"/>
            <w:tcBorders>
              <w:top w:val="single" w:sz="4" w:space="0" w:color="auto"/>
              <w:left w:val="single" w:sz="4" w:space="0" w:color="auto"/>
              <w:bottom w:val="single" w:sz="4" w:space="0" w:color="auto"/>
              <w:right w:val="single" w:sz="4" w:space="0" w:color="auto"/>
            </w:tcBorders>
            <w:hideMark/>
          </w:tcPr>
          <w:p w14:paraId="52C7BA64" w14:textId="77777777" w:rsidR="0087351F" w:rsidRPr="001C16AB" w:rsidRDefault="0087351F" w:rsidP="00E64CC8">
            <w:pPr>
              <w:pStyle w:val="TAC"/>
            </w:pPr>
            <w:r w:rsidRPr="001C16AB">
              <w:t>-</w:t>
            </w:r>
          </w:p>
        </w:tc>
      </w:tr>
      <w:tr w:rsidR="0087351F" w:rsidRPr="001C16AB" w14:paraId="10B50CB5" w14:textId="77777777" w:rsidTr="00E64CC8">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06FFBC6" w14:textId="77777777" w:rsidR="0087351F" w:rsidRPr="001C16AB" w:rsidRDefault="0087351F" w:rsidP="00E64CC8">
            <w:pPr>
              <w:pStyle w:val="TAC"/>
              <w:keepNext w:val="0"/>
              <w:keepLines w:val="0"/>
              <w:widowControl w:val="0"/>
              <w:rPr>
                <w:rFonts w:eastAsia="Calibri"/>
              </w:rPr>
            </w:pPr>
            <w:r w:rsidRPr="001C16AB">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731AB883" w14:textId="7D4DE8A0" w:rsidR="0087351F" w:rsidRPr="001C16AB" w:rsidRDefault="0087351F" w:rsidP="00E64CC8">
            <w:pPr>
              <w:pStyle w:val="TAL"/>
              <w:keepNext w:val="0"/>
              <w:keepLines w:val="0"/>
              <w:widowControl w:val="0"/>
              <w:rPr>
                <w:rFonts w:eastAsia="Calibri"/>
              </w:rPr>
            </w:pPr>
            <w:r w:rsidRPr="001C16AB">
              <w:rPr>
                <w:rFonts w:eastAsia="Calibri"/>
              </w:rPr>
              <w:t>Check: Does the UE (MCVideo client) correctly perform test procedure '</w:t>
            </w:r>
            <w:r w:rsidRPr="001C16AB">
              <w:t>MCVideo transmission End Request CO'</w:t>
            </w:r>
            <w:r w:rsidRPr="001C16AB">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32574C5" w14:textId="77777777" w:rsidR="0087351F" w:rsidRPr="001C16AB" w:rsidRDefault="0087351F" w:rsidP="00E64CC8">
            <w:pPr>
              <w:pStyle w:val="TAC"/>
              <w:keepNext w:val="0"/>
              <w:keepLines w:val="0"/>
              <w:widowControl w:val="0"/>
              <w:rPr>
                <w:rFonts w:eastAsia="Calibri"/>
                <w:szCs w:val="22"/>
              </w:rPr>
            </w:pPr>
            <w:r w:rsidRPr="001C16A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EFD9B16"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52335596" w14:textId="77777777" w:rsidR="0087351F" w:rsidRPr="001C16AB" w:rsidRDefault="0087351F" w:rsidP="00E64CC8">
            <w:pPr>
              <w:pStyle w:val="TAC"/>
            </w:pPr>
            <w:r w:rsidRPr="001C16AB">
              <w:t>3</w:t>
            </w:r>
          </w:p>
        </w:tc>
        <w:tc>
          <w:tcPr>
            <w:tcW w:w="859" w:type="dxa"/>
            <w:tcBorders>
              <w:top w:val="single" w:sz="4" w:space="0" w:color="auto"/>
              <w:left w:val="single" w:sz="4" w:space="0" w:color="auto"/>
              <w:bottom w:val="single" w:sz="4" w:space="0" w:color="auto"/>
              <w:right w:val="single" w:sz="4" w:space="0" w:color="auto"/>
            </w:tcBorders>
            <w:hideMark/>
          </w:tcPr>
          <w:p w14:paraId="166736FC" w14:textId="77777777" w:rsidR="0087351F" w:rsidRPr="001C16AB" w:rsidRDefault="0087351F" w:rsidP="00E64CC8">
            <w:pPr>
              <w:pStyle w:val="TAC"/>
            </w:pPr>
            <w:r w:rsidRPr="001C16AB">
              <w:t>P</w:t>
            </w:r>
          </w:p>
        </w:tc>
      </w:tr>
      <w:tr w:rsidR="0087351F" w:rsidRPr="001C16AB" w14:paraId="077EA64F" w14:textId="77777777" w:rsidTr="00E64CC8">
        <w:trPr>
          <w:jc w:val="center"/>
        </w:trPr>
        <w:tc>
          <w:tcPr>
            <w:tcW w:w="625" w:type="dxa"/>
            <w:tcBorders>
              <w:top w:val="single" w:sz="4" w:space="0" w:color="auto"/>
              <w:left w:val="single" w:sz="4" w:space="0" w:color="auto"/>
              <w:bottom w:val="single" w:sz="4" w:space="0" w:color="auto"/>
              <w:right w:val="single" w:sz="4" w:space="0" w:color="auto"/>
            </w:tcBorders>
            <w:hideMark/>
          </w:tcPr>
          <w:p w14:paraId="0CB54736" w14:textId="77777777" w:rsidR="0087351F" w:rsidRPr="001C16AB" w:rsidRDefault="0087351F" w:rsidP="00E64CC8">
            <w:pPr>
              <w:pStyle w:val="TAC"/>
              <w:keepNext w:val="0"/>
              <w:keepLines w:val="0"/>
              <w:widowControl w:val="0"/>
              <w:rPr>
                <w:rFonts w:eastAsia="Calibri"/>
              </w:rPr>
            </w:pPr>
            <w:r w:rsidRPr="001C16AB">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217992B9"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FFE8E36" w14:textId="77777777" w:rsidR="0087351F" w:rsidRPr="001C16AB" w:rsidRDefault="0087351F" w:rsidP="00E64CC8">
            <w:pPr>
              <w:pStyle w:val="TAC"/>
              <w:keepNext w:val="0"/>
              <w:keepLines w:val="0"/>
              <w:widowControl w:val="0"/>
              <w:rPr>
                <w:rFonts w:eastAsia="Calibri"/>
                <w:szCs w:val="22"/>
              </w:rPr>
            </w:pPr>
            <w:r w:rsidRPr="001C16A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73A280A3"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3C2DD0F2" w14:textId="77777777" w:rsidR="0087351F" w:rsidRPr="001C16AB" w:rsidRDefault="0087351F" w:rsidP="00E64CC8">
            <w:pPr>
              <w:pStyle w:val="TAC"/>
            </w:pPr>
            <w:r w:rsidRPr="001C16AB">
              <w:t>-</w:t>
            </w:r>
          </w:p>
        </w:tc>
        <w:tc>
          <w:tcPr>
            <w:tcW w:w="859" w:type="dxa"/>
            <w:tcBorders>
              <w:top w:val="single" w:sz="4" w:space="0" w:color="auto"/>
              <w:left w:val="single" w:sz="4" w:space="0" w:color="auto"/>
              <w:bottom w:val="single" w:sz="4" w:space="0" w:color="auto"/>
              <w:right w:val="single" w:sz="4" w:space="0" w:color="auto"/>
            </w:tcBorders>
            <w:hideMark/>
          </w:tcPr>
          <w:p w14:paraId="44B5A4C3" w14:textId="77777777" w:rsidR="0087351F" w:rsidRPr="001C16AB" w:rsidRDefault="0087351F" w:rsidP="00E64CC8">
            <w:pPr>
              <w:pStyle w:val="TAC"/>
            </w:pPr>
            <w:r w:rsidRPr="001C16AB">
              <w:t>-</w:t>
            </w:r>
          </w:p>
        </w:tc>
      </w:tr>
      <w:tr w:rsidR="0087351F" w:rsidRPr="001C16AB" w14:paraId="4A752B10" w14:textId="77777777" w:rsidTr="00E64CC8">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20BED388" w14:textId="77777777" w:rsidR="0087351F" w:rsidRPr="001C16AB" w:rsidRDefault="0087351F" w:rsidP="00E64CC8">
            <w:pPr>
              <w:pStyle w:val="TAC"/>
              <w:keepNext w:val="0"/>
              <w:keepLines w:val="0"/>
              <w:widowControl w:val="0"/>
              <w:rPr>
                <w:rFonts w:eastAsia="Calibri"/>
              </w:rPr>
            </w:pPr>
            <w:r w:rsidRPr="001C16AB">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3C5D009" w14:textId="72AD071F" w:rsidR="0087351F" w:rsidRPr="001C16AB" w:rsidRDefault="0087351F" w:rsidP="00E64CC8">
            <w:pPr>
              <w:pStyle w:val="TAL"/>
              <w:keepNext w:val="0"/>
              <w:keepLines w:val="0"/>
              <w:widowControl w:val="0"/>
              <w:rPr>
                <w:rFonts w:eastAsia="Calibri"/>
              </w:rPr>
            </w:pPr>
            <w:r w:rsidRPr="001C16AB">
              <w:t xml:space="preserve">Check: Does the UE </w:t>
            </w:r>
            <w:r w:rsidRPr="001C16AB">
              <w:rPr>
                <w:rFonts w:eastAsia="Calibri"/>
              </w:rPr>
              <w:t xml:space="preserve">(MCVideo client) correctly </w:t>
            </w:r>
            <w:r w:rsidRPr="001C16AB">
              <w:t>perform test procedure 'MCX CO call release' as described in TS 36.579-1 [2] Table 5.3.10.3-1</w:t>
            </w:r>
            <w:r w:rsidRPr="001C16AB">
              <w:rPr>
                <w:rFonts w:eastAsia="Calibri"/>
              </w:rPr>
              <w:t xml:space="preserve"> to release the call?</w:t>
            </w:r>
          </w:p>
        </w:tc>
        <w:tc>
          <w:tcPr>
            <w:tcW w:w="709" w:type="dxa"/>
            <w:tcBorders>
              <w:top w:val="single" w:sz="4" w:space="0" w:color="auto"/>
              <w:left w:val="single" w:sz="4" w:space="0" w:color="auto"/>
              <w:bottom w:val="single" w:sz="4" w:space="0" w:color="auto"/>
              <w:right w:val="single" w:sz="4" w:space="0" w:color="auto"/>
            </w:tcBorders>
            <w:hideMark/>
          </w:tcPr>
          <w:p w14:paraId="66CADBFC" w14:textId="77777777" w:rsidR="0087351F" w:rsidRPr="001C16AB" w:rsidRDefault="0087351F" w:rsidP="00E64CC8">
            <w:pPr>
              <w:pStyle w:val="TAC"/>
              <w:keepNext w:val="0"/>
              <w:keepLines w:val="0"/>
              <w:widowControl w:val="0"/>
              <w:rPr>
                <w:rFonts w:eastAsia="Calibri"/>
                <w:szCs w:val="22"/>
              </w:rPr>
            </w:pPr>
            <w:r w:rsidRPr="001C16A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F662FE9"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5E48BD8F" w14:textId="77777777" w:rsidR="0087351F" w:rsidRPr="001C16AB" w:rsidRDefault="0087351F" w:rsidP="00E64CC8">
            <w:pPr>
              <w:pStyle w:val="TAC"/>
            </w:pPr>
            <w:r w:rsidRPr="001C16AB">
              <w:t>3</w:t>
            </w:r>
          </w:p>
        </w:tc>
        <w:tc>
          <w:tcPr>
            <w:tcW w:w="859" w:type="dxa"/>
            <w:tcBorders>
              <w:top w:val="single" w:sz="4" w:space="0" w:color="auto"/>
              <w:left w:val="single" w:sz="4" w:space="0" w:color="auto"/>
              <w:bottom w:val="single" w:sz="4" w:space="0" w:color="auto"/>
              <w:right w:val="single" w:sz="4" w:space="0" w:color="auto"/>
            </w:tcBorders>
            <w:hideMark/>
          </w:tcPr>
          <w:p w14:paraId="279CEE78" w14:textId="77777777" w:rsidR="0087351F" w:rsidRPr="001C16AB" w:rsidRDefault="0087351F" w:rsidP="00E64CC8">
            <w:pPr>
              <w:pStyle w:val="TAC"/>
            </w:pPr>
            <w:r w:rsidRPr="001C16AB">
              <w:t>P</w:t>
            </w:r>
          </w:p>
        </w:tc>
      </w:tr>
      <w:tr w:rsidR="0087351F" w:rsidRPr="001C16AB" w14:paraId="7BE88F78" w14:textId="77777777" w:rsidTr="00E64CC8">
        <w:trPr>
          <w:jc w:val="center"/>
        </w:trPr>
        <w:tc>
          <w:tcPr>
            <w:tcW w:w="625" w:type="dxa"/>
            <w:tcBorders>
              <w:top w:val="single" w:sz="4" w:space="0" w:color="auto"/>
              <w:left w:val="single" w:sz="4" w:space="0" w:color="auto"/>
              <w:bottom w:val="single" w:sz="4" w:space="0" w:color="auto"/>
              <w:right w:val="single" w:sz="4" w:space="0" w:color="auto"/>
            </w:tcBorders>
            <w:hideMark/>
          </w:tcPr>
          <w:p w14:paraId="0C01EADE" w14:textId="77777777" w:rsidR="0087351F" w:rsidRPr="001C16AB" w:rsidRDefault="0087351F" w:rsidP="00E64CC8">
            <w:pPr>
              <w:pStyle w:val="TAC"/>
              <w:keepNext w:val="0"/>
              <w:keepLines w:val="0"/>
              <w:widowControl w:val="0"/>
              <w:rPr>
                <w:rFonts w:eastAsia="Calibri"/>
              </w:rPr>
            </w:pPr>
            <w:r w:rsidRPr="001C16AB">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09C0943"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3D1C152C" w14:textId="77777777" w:rsidR="0087351F" w:rsidRPr="001C16AB" w:rsidRDefault="0087351F" w:rsidP="00E64CC8">
            <w:pPr>
              <w:pStyle w:val="TAC"/>
              <w:keepNext w:val="0"/>
              <w:keepLines w:val="0"/>
              <w:widowControl w:val="0"/>
              <w:rPr>
                <w:rFonts w:eastAsia="Calibri"/>
                <w:szCs w:val="22"/>
              </w:rPr>
            </w:pPr>
            <w:r w:rsidRPr="001C16AB">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79651DE9"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3739672F" w14:textId="77777777" w:rsidR="0087351F" w:rsidRPr="001C16AB" w:rsidRDefault="0087351F" w:rsidP="00E64CC8">
            <w:pPr>
              <w:pStyle w:val="TAC"/>
            </w:pPr>
            <w:r w:rsidRPr="001C16AB">
              <w:t>-</w:t>
            </w:r>
          </w:p>
        </w:tc>
        <w:tc>
          <w:tcPr>
            <w:tcW w:w="859" w:type="dxa"/>
            <w:tcBorders>
              <w:top w:val="single" w:sz="4" w:space="0" w:color="auto"/>
              <w:left w:val="single" w:sz="4" w:space="0" w:color="auto"/>
              <w:bottom w:val="single" w:sz="4" w:space="0" w:color="auto"/>
              <w:right w:val="single" w:sz="4" w:space="0" w:color="auto"/>
            </w:tcBorders>
            <w:hideMark/>
          </w:tcPr>
          <w:p w14:paraId="30385383" w14:textId="77777777" w:rsidR="0087351F" w:rsidRPr="001C16AB" w:rsidRDefault="0087351F" w:rsidP="00E64CC8">
            <w:pPr>
              <w:pStyle w:val="TAC"/>
            </w:pPr>
            <w:r w:rsidRPr="001C16AB">
              <w:t>-</w:t>
            </w:r>
          </w:p>
        </w:tc>
      </w:tr>
      <w:tr w:rsidR="0087351F" w:rsidRPr="001C16AB" w14:paraId="39E2A4FB" w14:textId="77777777" w:rsidTr="00E64CC8">
        <w:trPr>
          <w:trHeight w:val="420"/>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23D4E85B" w14:textId="77777777" w:rsidR="0087351F" w:rsidRPr="001C16AB" w:rsidRDefault="0087351F" w:rsidP="00E64CC8">
            <w:pPr>
              <w:pStyle w:val="TAC"/>
              <w:jc w:val="left"/>
            </w:pPr>
            <w:r w:rsidRPr="001C16AB">
              <w:rPr>
                <w:rFonts w:eastAsia="Calibri"/>
              </w:rPr>
              <w:t>NOTE 1: This is expected to be done via a suitable implementation-dependent MMI.</w:t>
            </w:r>
          </w:p>
        </w:tc>
      </w:tr>
    </w:tbl>
    <w:p w14:paraId="46DFF452" w14:textId="77777777" w:rsidR="0087351F" w:rsidRPr="001C16AB" w:rsidRDefault="0087351F" w:rsidP="0087351F"/>
    <w:p w14:paraId="18ACBE0A" w14:textId="77777777" w:rsidR="0087351F" w:rsidRPr="001C16AB" w:rsidRDefault="0087351F" w:rsidP="0087351F">
      <w:pPr>
        <w:pStyle w:val="H6"/>
      </w:pPr>
      <w:r w:rsidRPr="001C16AB">
        <w:lastRenderedPageBreak/>
        <w:t>6.1.1.5.3.3</w:t>
      </w:r>
      <w:r w:rsidRPr="001C16AB">
        <w:tab/>
        <w:t>Specific message contents</w:t>
      </w:r>
    </w:p>
    <w:p w14:paraId="36034DB7" w14:textId="77777777" w:rsidR="0087351F" w:rsidRPr="001C16AB" w:rsidRDefault="0087351F" w:rsidP="0087351F">
      <w:pPr>
        <w:pStyle w:val="TH"/>
      </w:pPr>
      <w:r w:rsidRPr="001C16AB">
        <w:t xml:space="preserve">Table 6.1.1.5.3.3-1: SIP INVITE from the UE (Step 2, Table 6.1.1.5.3.2-1; </w:t>
      </w:r>
      <w:r w:rsidRPr="001C16AB">
        <w:br/>
        <w:t>Step 2,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87351F" w:rsidRPr="001C16AB" w14:paraId="3D0DCFCB"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7C93548" w14:textId="77777777" w:rsidR="0087351F" w:rsidRPr="001C16AB" w:rsidRDefault="0087351F" w:rsidP="00E64CC8">
            <w:pPr>
              <w:pStyle w:val="TAL"/>
            </w:pPr>
            <w:r w:rsidRPr="001C16AB">
              <w:t>Derivation Path: TS 36.579-1 [2], Table 5.5.2.5.1-1, condition EMERGENCY-CALL</w:t>
            </w:r>
          </w:p>
        </w:tc>
      </w:tr>
      <w:tr w:rsidR="0087351F" w:rsidRPr="001C16AB" w14:paraId="77117332" w14:textId="77777777" w:rsidTr="00E64CC8">
        <w:trPr>
          <w:tblHeader/>
        </w:trPr>
        <w:tc>
          <w:tcPr>
            <w:tcW w:w="2831" w:type="dxa"/>
            <w:tcBorders>
              <w:top w:val="single" w:sz="4" w:space="0" w:color="auto"/>
              <w:left w:val="single" w:sz="4" w:space="0" w:color="auto"/>
              <w:bottom w:val="single" w:sz="4" w:space="0" w:color="auto"/>
              <w:right w:val="single" w:sz="4" w:space="0" w:color="auto"/>
            </w:tcBorders>
            <w:hideMark/>
          </w:tcPr>
          <w:p w14:paraId="55E960E8" w14:textId="77777777" w:rsidR="0087351F" w:rsidRPr="001C16AB" w:rsidRDefault="0087351F" w:rsidP="00E64CC8">
            <w:pPr>
              <w:pStyle w:val="TAH"/>
              <w:rPr>
                <w:bCs/>
              </w:rPr>
            </w:pPr>
            <w:r w:rsidRPr="001C16A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378D07" w14:textId="77777777" w:rsidR="0087351F" w:rsidRPr="001C16AB" w:rsidRDefault="0087351F" w:rsidP="00E64CC8">
            <w:pPr>
              <w:pStyle w:val="TAH"/>
              <w:rPr>
                <w:bCs/>
              </w:rPr>
            </w:pPr>
            <w:r w:rsidRPr="001C16AB">
              <w:rPr>
                <w:bCs/>
              </w:rPr>
              <w:t>Value/remark</w:t>
            </w:r>
          </w:p>
        </w:tc>
        <w:tc>
          <w:tcPr>
            <w:tcW w:w="2125" w:type="dxa"/>
            <w:tcBorders>
              <w:top w:val="single" w:sz="4" w:space="0" w:color="auto"/>
              <w:left w:val="single" w:sz="4" w:space="0" w:color="auto"/>
              <w:bottom w:val="single" w:sz="4" w:space="0" w:color="auto"/>
              <w:right w:val="single" w:sz="4" w:space="0" w:color="auto"/>
            </w:tcBorders>
            <w:hideMark/>
          </w:tcPr>
          <w:p w14:paraId="6F2A4332" w14:textId="77777777" w:rsidR="0087351F" w:rsidRPr="001C16AB" w:rsidRDefault="0087351F" w:rsidP="00E64CC8">
            <w:pPr>
              <w:pStyle w:val="TAH"/>
              <w:rPr>
                <w:bCs/>
              </w:rPr>
            </w:pPr>
            <w:r w:rsidRPr="001C16AB">
              <w:rPr>
                <w:bCs/>
              </w:rPr>
              <w:t>Comment</w:t>
            </w:r>
          </w:p>
        </w:tc>
        <w:tc>
          <w:tcPr>
            <w:tcW w:w="1417" w:type="dxa"/>
            <w:tcBorders>
              <w:top w:val="single" w:sz="4" w:space="0" w:color="auto"/>
              <w:left w:val="single" w:sz="4" w:space="0" w:color="auto"/>
              <w:bottom w:val="single" w:sz="4" w:space="0" w:color="auto"/>
              <w:right w:val="single" w:sz="4" w:space="0" w:color="auto"/>
            </w:tcBorders>
            <w:hideMark/>
          </w:tcPr>
          <w:p w14:paraId="4360C688" w14:textId="77777777" w:rsidR="0087351F" w:rsidRPr="001C16AB" w:rsidRDefault="0087351F" w:rsidP="00E64CC8">
            <w:pPr>
              <w:pStyle w:val="TAH"/>
              <w:rPr>
                <w:bCs/>
              </w:rPr>
            </w:pPr>
            <w:r w:rsidRPr="001C16A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AD2280" w14:textId="77777777" w:rsidR="0087351F" w:rsidRPr="001C16AB" w:rsidRDefault="0087351F" w:rsidP="00E64CC8">
            <w:pPr>
              <w:pStyle w:val="TAH"/>
              <w:rPr>
                <w:bCs/>
              </w:rPr>
            </w:pPr>
            <w:r w:rsidRPr="001C16AB">
              <w:rPr>
                <w:bCs/>
              </w:rPr>
              <w:t>Condition</w:t>
            </w:r>
          </w:p>
        </w:tc>
      </w:tr>
      <w:tr w:rsidR="0087351F" w:rsidRPr="001C16AB" w14:paraId="0EC95D12" w14:textId="77777777" w:rsidTr="00E64CC8">
        <w:trPr>
          <w:tblHeader/>
        </w:trPr>
        <w:tc>
          <w:tcPr>
            <w:tcW w:w="2831" w:type="dxa"/>
            <w:tcBorders>
              <w:top w:val="single" w:sz="4" w:space="0" w:color="auto"/>
              <w:left w:val="single" w:sz="4" w:space="0" w:color="auto"/>
              <w:bottom w:val="single" w:sz="4" w:space="0" w:color="auto"/>
              <w:right w:val="single" w:sz="4" w:space="0" w:color="auto"/>
            </w:tcBorders>
            <w:hideMark/>
          </w:tcPr>
          <w:p w14:paraId="737D382D" w14:textId="77777777" w:rsidR="0087351F" w:rsidRPr="001C16AB" w:rsidRDefault="0087351F" w:rsidP="00E64CC8">
            <w:pPr>
              <w:pStyle w:val="TAL"/>
              <w:rPr>
                <w:b/>
                <w:bCs/>
              </w:rPr>
            </w:pPr>
            <w:r w:rsidRPr="001C16AB">
              <w:rPr>
                <w:b/>
                <w:bCs/>
              </w:rPr>
              <w:t>Message Body</w:t>
            </w:r>
          </w:p>
        </w:tc>
        <w:tc>
          <w:tcPr>
            <w:tcW w:w="2126" w:type="dxa"/>
            <w:tcBorders>
              <w:top w:val="single" w:sz="4" w:space="0" w:color="auto"/>
              <w:left w:val="single" w:sz="4" w:space="0" w:color="auto"/>
              <w:bottom w:val="single" w:sz="4" w:space="0" w:color="auto"/>
              <w:right w:val="single" w:sz="4" w:space="0" w:color="auto"/>
            </w:tcBorders>
          </w:tcPr>
          <w:p w14:paraId="25E10FA9" w14:textId="77777777" w:rsidR="0087351F" w:rsidRPr="001C16AB" w:rsidRDefault="0087351F" w:rsidP="00E64CC8">
            <w:pPr>
              <w:pStyle w:val="TAL"/>
            </w:pPr>
          </w:p>
        </w:tc>
        <w:tc>
          <w:tcPr>
            <w:tcW w:w="2125" w:type="dxa"/>
            <w:tcBorders>
              <w:top w:val="single" w:sz="4" w:space="0" w:color="auto"/>
              <w:left w:val="single" w:sz="4" w:space="0" w:color="auto"/>
              <w:bottom w:val="single" w:sz="4" w:space="0" w:color="auto"/>
              <w:right w:val="single" w:sz="4" w:space="0" w:color="auto"/>
            </w:tcBorders>
          </w:tcPr>
          <w:p w14:paraId="46227CDE" w14:textId="77777777" w:rsidR="0087351F" w:rsidRPr="001C16AB" w:rsidRDefault="0087351F" w:rsidP="00E64CC8">
            <w:pPr>
              <w:pStyle w:val="TAL"/>
            </w:pPr>
          </w:p>
        </w:tc>
        <w:tc>
          <w:tcPr>
            <w:tcW w:w="1417" w:type="dxa"/>
            <w:tcBorders>
              <w:top w:val="single" w:sz="4" w:space="0" w:color="auto"/>
              <w:left w:val="single" w:sz="4" w:space="0" w:color="auto"/>
              <w:bottom w:val="single" w:sz="4" w:space="0" w:color="auto"/>
              <w:right w:val="single" w:sz="4" w:space="0" w:color="auto"/>
            </w:tcBorders>
          </w:tcPr>
          <w:p w14:paraId="341D2C83"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5E416B97" w14:textId="77777777" w:rsidR="0087351F" w:rsidRPr="001C16AB" w:rsidRDefault="0087351F" w:rsidP="00E64CC8">
            <w:pPr>
              <w:pStyle w:val="TAL"/>
            </w:pPr>
          </w:p>
        </w:tc>
      </w:tr>
      <w:tr w:rsidR="0087351F" w:rsidRPr="001C16AB" w14:paraId="4A7D3194" w14:textId="77777777" w:rsidTr="00E64CC8">
        <w:trPr>
          <w:tblHeader/>
        </w:trPr>
        <w:tc>
          <w:tcPr>
            <w:tcW w:w="2831" w:type="dxa"/>
            <w:tcBorders>
              <w:top w:val="single" w:sz="4" w:space="0" w:color="auto"/>
              <w:left w:val="single" w:sz="4" w:space="0" w:color="auto"/>
              <w:bottom w:val="single" w:sz="4" w:space="0" w:color="auto"/>
              <w:right w:val="single" w:sz="4" w:space="0" w:color="auto"/>
            </w:tcBorders>
            <w:hideMark/>
          </w:tcPr>
          <w:p w14:paraId="5E042D84" w14:textId="77777777" w:rsidR="0087351F" w:rsidRPr="001C16AB" w:rsidRDefault="0087351F" w:rsidP="00E64CC8">
            <w:pPr>
              <w:pStyle w:val="TAL"/>
              <w:rPr>
                <w:b/>
                <w:bCs/>
              </w:rPr>
            </w:pPr>
            <w:r w:rsidRPr="001C16A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15300B6" w14:textId="77777777" w:rsidR="0087351F" w:rsidRPr="001C16AB" w:rsidRDefault="0087351F" w:rsidP="00E64CC8">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84F2533" w14:textId="77777777" w:rsidR="0087351F" w:rsidRPr="001C16AB" w:rsidRDefault="0087351F" w:rsidP="00E64CC8">
            <w:pPr>
              <w:pStyle w:val="TAL"/>
              <w:rPr>
                <w:b/>
                <w:bCs/>
              </w:rPr>
            </w:pPr>
            <w:r w:rsidRPr="001C16AB">
              <w:rPr>
                <w:b/>
                <w:bCs/>
              </w:rPr>
              <w:t>SDP message</w:t>
            </w:r>
          </w:p>
        </w:tc>
        <w:tc>
          <w:tcPr>
            <w:tcW w:w="1417" w:type="dxa"/>
            <w:tcBorders>
              <w:top w:val="single" w:sz="4" w:space="0" w:color="auto"/>
              <w:left w:val="single" w:sz="4" w:space="0" w:color="auto"/>
              <w:bottom w:val="single" w:sz="4" w:space="0" w:color="auto"/>
              <w:right w:val="single" w:sz="4" w:space="0" w:color="auto"/>
            </w:tcBorders>
          </w:tcPr>
          <w:p w14:paraId="1F5302A0"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4E987995" w14:textId="77777777" w:rsidR="0087351F" w:rsidRPr="001C16AB" w:rsidRDefault="0087351F" w:rsidP="00E64CC8">
            <w:pPr>
              <w:pStyle w:val="TAL"/>
            </w:pPr>
          </w:p>
        </w:tc>
      </w:tr>
      <w:tr w:rsidR="0087351F" w:rsidRPr="001C16AB" w14:paraId="2A1B50A9" w14:textId="77777777" w:rsidTr="00E64CC8">
        <w:trPr>
          <w:tblHeader/>
        </w:trPr>
        <w:tc>
          <w:tcPr>
            <w:tcW w:w="2831" w:type="dxa"/>
            <w:tcBorders>
              <w:top w:val="single" w:sz="4" w:space="0" w:color="auto"/>
              <w:left w:val="single" w:sz="4" w:space="0" w:color="auto"/>
              <w:bottom w:val="single" w:sz="4" w:space="0" w:color="auto"/>
              <w:right w:val="single" w:sz="4" w:space="0" w:color="auto"/>
            </w:tcBorders>
            <w:vAlign w:val="center"/>
            <w:hideMark/>
          </w:tcPr>
          <w:p w14:paraId="3FE3DC8C" w14:textId="77777777" w:rsidR="0087351F" w:rsidRPr="001C16AB" w:rsidRDefault="0087351F" w:rsidP="00E64CC8">
            <w:pPr>
              <w:pStyle w:val="TAL"/>
              <w:rPr>
                <w:b/>
                <w:bCs/>
              </w:rPr>
            </w:pPr>
            <w:r w:rsidRPr="001C16A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390C246" w14:textId="77777777" w:rsidR="0087351F" w:rsidRPr="001C16AB" w:rsidRDefault="0087351F" w:rsidP="00E64CC8">
            <w:pPr>
              <w:pStyle w:val="TAL"/>
            </w:pPr>
            <w:r w:rsidRPr="001C16AB">
              <w:t xml:space="preserve">SDP Message as described in </w:t>
            </w:r>
            <w:r w:rsidRPr="001C16AB">
              <w:rPr>
                <w:color w:val="000000"/>
              </w:rPr>
              <w:t>Table 6.1.1.5.3.3-1A</w:t>
            </w:r>
          </w:p>
        </w:tc>
        <w:tc>
          <w:tcPr>
            <w:tcW w:w="2125" w:type="dxa"/>
            <w:tcBorders>
              <w:top w:val="single" w:sz="4" w:space="0" w:color="auto"/>
              <w:left w:val="single" w:sz="4" w:space="0" w:color="auto"/>
              <w:bottom w:val="single" w:sz="4" w:space="0" w:color="auto"/>
              <w:right w:val="single" w:sz="4" w:space="0" w:color="auto"/>
            </w:tcBorders>
          </w:tcPr>
          <w:p w14:paraId="0379C1FD" w14:textId="77777777" w:rsidR="0087351F" w:rsidRPr="001C16AB" w:rsidRDefault="0087351F" w:rsidP="00E64CC8">
            <w:pPr>
              <w:pStyle w:val="TAL"/>
            </w:pPr>
          </w:p>
        </w:tc>
        <w:tc>
          <w:tcPr>
            <w:tcW w:w="1417" w:type="dxa"/>
            <w:tcBorders>
              <w:top w:val="single" w:sz="4" w:space="0" w:color="auto"/>
              <w:left w:val="single" w:sz="4" w:space="0" w:color="auto"/>
              <w:bottom w:val="single" w:sz="4" w:space="0" w:color="auto"/>
              <w:right w:val="single" w:sz="4" w:space="0" w:color="auto"/>
            </w:tcBorders>
          </w:tcPr>
          <w:p w14:paraId="7113B01E"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1B586B5B" w14:textId="77777777" w:rsidR="0087351F" w:rsidRPr="001C16AB" w:rsidRDefault="0087351F" w:rsidP="00E64CC8">
            <w:pPr>
              <w:pStyle w:val="TAL"/>
            </w:pPr>
          </w:p>
        </w:tc>
      </w:tr>
      <w:tr w:rsidR="0087351F" w:rsidRPr="001C16AB" w14:paraId="6ECB9ABD" w14:textId="77777777" w:rsidTr="00E64CC8">
        <w:trPr>
          <w:tblHeader/>
        </w:trPr>
        <w:tc>
          <w:tcPr>
            <w:tcW w:w="2831" w:type="dxa"/>
            <w:tcBorders>
              <w:top w:val="single" w:sz="4" w:space="0" w:color="auto"/>
              <w:left w:val="single" w:sz="4" w:space="0" w:color="auto"/>
              <w:bottom w:val="single" w:sz="4" w:space="0" w:color="auto"/>
              <w:right w:val="single" w:sz="4" w:space="0" w:color="auto"/>
            </w:tcBorders>
            <w:hideMark/>
          </w:tcPr>
          <w:p w14:paraId="74F22B9F" w14:textId="77777777" w:rsidR="0087351F" w:rsidRPr="001C16AB" w:rsidRDefault="0087351F" w:rsidP="00E64CC8">
            <w:pPr>
              <w:pStyle w:val="TAL"/>
            </w:pPr>
            <w:r w:rsidRPr="001C16AB">
              <w:t xml:space="preserve">  MIME-body-part</w:t>
            </w:r>
          </w:p>
        </w:tc>
        <w:tc>
          <w:tcPr>
            <w:tcW w:w="2126" w:type="dxa"/>
            <w:tcBorders>
              <w:top w:val="single" w:sz="4" w:space="0" w:color="auto"/>
              <w:left w:val="single" w:sz="4" w:space="0" w:color="auto"/>
              <w:bottom w:val="single" w:sz="4" w:space="0" w:color="auto"/>
              <w:right w:val="single" w:sz="4" w:space="0" w:color="auto"/>
            </w:tcBorders>
          </w:tcPr>
          <w:p w14:paraId="098076DD" w14:textId="77777777" w:rsidR="0087351F" w:rsidRPr="001C16AB" w:rsidRDefault="0087351F" w:rsidP="00E64CC8">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05CB8C1" w14:textId="77777777" w:rsidR="0087351F" w:rsidRPr="001C16AB" w:rsidRDefault="0087351F" w:rsidP="00E64CC8">
            <w:pPr>
              <w:pStyle w:val="TAL"/>
              <w:rPr>
                <w:b/>
                <w:bCs/>
              </w:rPr>
            </w:pPr>
            <w:r w:rsidRPr="001C16AB">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0288DFF"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4EDC26DC" w14:textId="77777777" w:rsidR="0087351F" w:rsidRPr="001C16AB" w:rsidRDefault="0087351F" w:rsidP="00E64CC8">
            <w:pPr>
              <w:pStyle w:val="TAL"/>
            </w:pPr>
          </w:p>
        </w:tc>
      </w:tr>
      <w:tr w:rsidR="0087351F" w:rsidRPr="001C16AB" w14:paraId="24059F50" w14:textId="77777777" w:rsidTr="00E64CC8">
        <w:trPr>
          <w:tblHeader/>
        </w:trPr>
        <w:tc>
          <w:tcPr>
            <w:tcW w:w="2831" w:type="dxa"/>
            <w:tcBorders>
              <w:top w:val="single" w:sz="4" w:space="0" w:color="auto"/>
              <w:left w:val="single" w:sz="4" w:space="0" w:color="auto"/>
              <w:bottom w:val="single" w:sz="4" w:space="0" w:color="auto"/>
              <w:right w:val="single" w:sz="4" w:space="0" w:color="auto"/>
            </w:tcBorders>
            <w:hideMark/>
          </w:tcPr>
          <w:p w14:paraId="13FC362E" w14:textId="77777777" w:rsidR="0087351F" w:rsidRPr="001C16AB" w:rsidRDefault="0087351F" w:rsidP="00E64CC8">
            <w:pPr>
              <w:pStyle w:val="TAL"/>
            </w:pPr>
            <w:r w:rsidRPr="001C16A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DB73D61" w14:textId="77777777" w:rsidR="0087351F" w:rsidRPr="001C16AB" w:rsidRDefault="0087351F" w:rsidP="00E64CC8">
            <w:pPr>
              <w:pStyle w:val="TAL"/>
            </w:pPr>
            <w:r w:rsidRPr="001C16AB">
              <w:t>MCVideo-Info as described in Table 6.1.1.5.3.3-2</w:t>
            </w:r>
          </w:p>
        </w:tc>
        <w:tc>
          <w:tcPr>
            <w:tcW w:w="2125" w:type="dxa"/>
            <w:tcBorders>
              <w:top w:val="single" w:sz="4" w:space="0" w:color="auto"/>
              <w:left w:val="single" w:sz="4" w:space="0" w:color="auto"/>
              <w:bottom w:val="single" w:sz="4" w:space="0" w:color="auto"/>
              <w:right w:val="single" w:sz="4" w:space="0" w:color="auto"/>
            </w:tcBorders>
          </w:tcPr>
          <w:p w14:paraId="09BA94B3" w14:textId="77777777" w:rsidR="0087351F" w:rsidRPr="001C16AB" w:rsidRDefault="0087351F" w:rsidP="00E64CC8">
            <w:pPr>
              <w:pStyle w:val="TAL"/>
            </w:pPr>
          </w:p>
        </w:tc>
        <w:tc>
          <w:tcPr>
            <w:tcW w:w="1417" w:type="dxa"/>
            <w:tcBorders>
              <w:top w:val="single" w:sz="4" w:space="0" w:color="auto"/>
              <w:left w:val="single" w:sz="4" w:space="0" w:color="auto"/>
              <w:bottom w:val="single" w:sz="4" w:space="0" w:color="auto"/>
              <w:right w:val="single" w:sz="4" w:space="0" w:color="auto"/>
            </w:tcBorders>
          </w:tcPr>
          <w:p w14:paraId="55E73E10"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2344DE01" w14:textId="77777777" w:rsidR="0087351F" w:rsidRPr="001C16AB" w:rsidRDefault="0087351F" w:rsidP="00E64CC8">
            <w:pPr>
              <w:pStyle w:val="TAL"/>
            </w:pPr>
          </w:p>
        </w:tc>
      </w:tr>
    </w:tbl>
    <w:p w14:paraId="06BD7677" w14:textId="77777777" w:rsidR="0087351F" w:rsidRPr="001C16AB" w:rsidRDefault="0087351F" w:rsidP="0087351F"/>
    <w:p w14:paraId="2D7661C3" w14:textId="77777777" w:rsidR="0087351F" w:rsidRPr="001C16AB" w:rsidRDefault="0087351F" w:rsidP="0087351F">
      <w:pPr>
        <w:pStyle w:val="TH"/>
      </w:pPr>
      <w:r w:rsidRPr="001C16AB">
        <w:rPr>
          <w:color w:val="000000"/>
        </w:rPr>
        <w:t>Table 6.1.1.5.3.3-1A: SDP</w:t>
      </w:r>
      <w:r w:rsidRPr="001C16AB">
        <w:rPr>
          <w:lang w:eastAsia="ko-KR"/>
        </w:rPr>
        <w:t xml:space="preserve"> message</w:t>
      </w:r>
      <w:r w:rsidRPr="001C16AB">
        <w:rPr>
          <w:color w:val="000000"/>
        </w:rP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2D828534"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319147F6"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5.5.3.1.1-2, condition </w:t>
            </w:r>
            <w:r w:rsidRPr="001C16AB">
              <w:t>INITIAL_SDP_OFFER, IMPLICIT_GRANT_REQUESTED</w:t>
            </w:r>
          </w:p>
        </w:tc>
      </w:tr>
    </w:tbl>
    <w:p w14:paraId="033CF7C2" w14:textId="77777777" w:rsidR="0087351F" w:rsidRPr="001C16AB" w:rsidRDefault="0087351F" w:rsidP="0087351F"/>
    <w:p w14:paraId="54F9751D" w14:textId="77777777" w:rsidR="0087351F" w:rsidRPr="001C16AB" w:rsidRDefault="0087351F" w:rsidP="0087351F">
      <w:pPr>
        <w:pStyle w:val="TH"/>
      </w:pPr>
      <w:r w:rsidRPr="001C16AB">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2C85ACBB" w14:textId="77777777" w:rsidTr="00E64CC8">
        <w:tc>
          <w:tcPr>
            <w:tcW w:w="9531" w:type="dxa"/>
            <w:tcBorders>
              <w:top w:val="single" w:sz="4" w:space="0" w:color="auto"/>
              <w:left w:val="single" w:sz="4" w:space="0" w:color="auto"/>
              <w:bottom w:val="single" w:sz="4" w:space="0" w:color="auto"/>
              <w:right w:val="single" w:sz="4" w:space="0" w:color="auto"/>
            </w:tcBorders>
            <w:hideMark/>
          </w:tcPr>
          <w:p w14:paraId="010EB6C1" w14:textId="77777777" w:rsidR="0087351F" w:rsidRPr="001C16AB" w:rsidRDefault="0087351F" w:rsidP="00E64CC8">
            <w:pPr>
              <w:pStyle w:val="TAL"/>
              <w:keepNext w:val="0"/>
              <w:keepLines w:val="0"/>
              <w:widowControl w:val="0"/>
            </w:pPr>
            <w:r w:rsidRPr="001C16AB">
              <w:rPr>
                <w:color w:val="000000"/>
              </w:rPr>
              <w:t xml:space="preserve">Derivation Path: TS 36.579-1 [2], Table 5.5.3.2.1-2, </w:t>
            </w:r>
            <w:r w:rsidRPr="001C16AB">
              <w:t>condition GROUP-CALL, EMERGENCY-CALL</w:t>
            </w:r>
            <w:r w:rsidRPr="001C16AB">
              <w:rPr>
                <w:color w:val="000000"/>
              </w:rPr>
              <w:t>, INVITE_REFER</w:t>
            </w:r>
          </w:p>
        </w:tc>
      </w:tr>
    </w:tbl>
    <w:p w14:paraId="1F4058A1" w14:textId="77777777" w:rsidR="0087351F" w:rsidRPr="001C16AB" w:rsidRDefault="0087351F" w:rsidP="0087351F"/>
    <w:p w14:paraId="0294DD8A" w14:textId="77777777" w:rsidR="0087351F" w:rsidRPr="001C16AB" w:rsidRDefault="0087351F" w:rsidP="0087351F">
      <w:pPr>
        <w:pStyle w:val="TH"/>
      </w:pPr>
      <w:r w:rsidRPr="001C16AB">
        <w:t xml:space="preserve">Table 6.1.1.5.3.3-3: SIP 200 (OK) from the SS (Step 2, Table 6.1.1.5.3.2-1; </w:t>
      </w:r>
      <w:r w:rsidRPr="001C16AB">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3B070C2C"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03A614" w14:textId="77777777" w:rsidR="0087351F" w:rsidRPr="001C16AB" w:rsidRDefault="0087351F" w:rsidP="00E64CC8">
            <w:pPr>
              <w:pStyle w:val="TAL"/>
              <w:keepNext w:val="0"/>
              <w:keepLines w:val="0"/>
              <w:widowControl w:val="0"/>
              <w:rPr>
                <w:color w:val="000000"/>
              </w:rPr>
            </w:pPr>
            <w:r w:rsidRPr="001C16AB">
              <w:t>Derivation Path: TS 36.579-1 [2], Table 5.5.2.17.1.2-1, condition INVITE-RSP</w:t>
            </w:r>
          </w:p>
        </w:tc>
      </w:tr>
      <w:tr w:rsidR="0087351F" w:rsidRPr="001C16AB" w14:paraId="0C0682B1"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186ABDFB"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206F4A3"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6FE402BB"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1949A0E5"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38AE2677"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7F822A96"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70D08382" w14:textId="77777777" w:rsidR="0087351F" w:rsidRPr="001C16AB" w:rsidRDefault="0087351F" w:rsidP="00E64CC8">
            <w:pPr>
              <w:pStyle w:val="TAL"/>
              <w:rPr>
                <w:b/>
                <w:bCs/>
              </w:rPr>
            </w:pPr>
            <w:r w:rsidRPr="001C16AB">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0A520FCF" w14:textId="77777777" w:rsidR="0087351F" w:rsidRPr="001C16AB" w:rsidRDefault="0087351F" w:rsidP="00E64CC8">
            <w:pPr>
              <w:pStyle w:val="TAL"/>
            </w:pPr>
          </w:p>
        </w:tc>
        <w:tc>
          <w:tcPr>
            <w:tcW w:w="2187" w:type="dxa"/>
            <w:tcBorders>
              <w:top w:val="single" w:sz="4" w:space="0" w:color="auto"/>
              <w:left w:val="single" w:sz="4" w:space="0" w:color="auto"/>
              <w:bottom w:val="single" w:sz="4" w:space="0" w:color="auto"/>
              <w:right w:val="single" w:sz="4" w:space="0" w:color="auto"/>
            </w:tcBorders>
          </w:tcPr>
          <w:p w14:paraId="09353C2A" w14:textId="77777777" w:rsidR="0087351F" w:rsidRPr="001C16AB" w:rsidRDefault="0087351F"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5A51C111" w14:textId="77777777" w:rsidR="0087351F" w:rsidRPr="001C16AB" w:rsidRDefault="0087351F" w:rsidP="00E64CC8">
            <w:pPr>
              <w:pStyle w:val="TAL"/>
            </w:pPr>
          </w:p>
        </w:tc>
        <w:tc>
          <w:tcPr>
            <w:tcW w:w="1184" w:type="dxa"/>
            <w:tcBorders>
              <w:top w:val="single" w:sz="4" w:space="0" w:color="auto"/>
              <w:left w:val="single" w:sz="4" w:space="0" w:color="auto"/>
              <w:bottom w:val="single" w:sz="4" w:space="0" w:color="auto"/>
              <w:right w:val="single" w:sz="4" w:space="0" w:color="auto"/>
            </w:tcBorders>
          </w:tcPr>
          <w:p w14:paraId="0D6890A8" w14:textId="77777777" w:rsidR="0087351F" w:rsidRPr="001C16AB" w:rsidRDefault="0087351F" w:rsidP="00E64CC8">
            <w:pPr>
              <w:pStyle w:val="TAL"/>
            </w:pPr>
          </w:p>
        </w:tc>
      </w:tr>
      <w:tr w:rsidR="0087351F" w:rsidRPr="001C16AB" w14:paraId="3DB6F01C"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3FA8A71E" w14:textId="77777777" w:rsidR="0087351F" w:rsidRPr="001C16AB" w:rsidRDefault="0087351F" w:rsidP="00E64CC8">
            <w:pPr>
              <w:pStyle w:val="TAL"/>
            </w:pPr>
            <w:r w:rsidRPr="001C16AB">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441FEFA8" w14:textId="77777777" w:rsidR="0087351F" w:rsidRPr="001C16AB" w:rsidRDefault="0087351F" w:rsidP="00E64CC8">
            <w:pPr>
              <w:pStyle w:val="TAL"/>
            </w:pPr>
            <w:r w:rsidRPr="001C16AB">
              <w:t>SDP Message as described in Table 6.1.1.5.3.3-3A</w:t>
            </w:r>
          </w:p>
        </w:tc>
        <w:tc>
          <w:tcPr>
            <w:tcW w:w="2187" w:type="dxa"/>
            <w:tcBorders>
              <w:top w:val="single" w:sz="4" w:space="0" w:color="auto"/>
              <w:left w:val="single" w:sz="4" w:space="0" w:color="auto"/>
              <w:bottom w:val="single" w:sz="4" w:space="0" w:color="auto"/>
              <w:right w:val="single" w:sz="4" w:space="0" w:color="auto"/>
            </w:tcBorders>
          </w:tcPr>
          <w:p w14:paraId="1839DDFE" w14:textId="77777777" w:rsidR="0087351F" w:rsidRPr="001C16AB" w:rsidRDefault="0087351F"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7F062A91" w14:textId="77777777" w:rsidR="0087351F" w:rsidRPr="001C16AB" w:rsidRDefault="0087351F" w:rsidP="00E64CC8">
            <w:pPr>
              <w:pStyle w:val="TAL"/>
            </w:pPr>
          </w:p>
        </w:tc>
        <w:tc>
          <w:tcPr>
            <w:tcW w:w="1184" w:type="dxa"/>
            <w:tcBorders>
              <w:top w:val="single" w:sz="4" w:space="0" w:color="auto"/>
              <w:left w:val="single" w:sz="4" w:space="0" w:color="auto"/>
              <w:bottom w:val="single" w:sz="4" w:space="0" w:color="auto"/>
              <w:right w:val="single" w:sz="4" w:space="0" w:color="auto"/>
            </w:tcBorders>
          </w:tcPr>
          <w:p w14:paraId="2A9BFFF4" w14:textId="77777777" w:rsidR="0087351F" w:rsidRPr="001C16AB" w:rsidRDefault="0087351F" w:rsidP="00E64CC8">
            <w:pPr>
              <w:pStyle w:val="TAL"/>
            </w:pPr>
          </w:p>
        </w:tc>
      </w:tr>
    </w:tbl>
    <w:p w14:paraId="2E262C0D" w14:textId="77777777" w:rsidR="0087351F" w:rsidRPr="001C16AB" w:rsidRDefault="0087351F" w:rsidP="0087351F"/>
    <w:p w14:paraId="0974CC50" w14:textId="77777777" w:rsidR="0087351F" w:rsidRPr="001C16AB" w:rsidRDefault="0087351F" w:rsidP="0087351F">
      <w:pPr>
        <w:pStyle w:val="TH"/>
      </w:pPr>
      <w:r w:rsidRPr="001C16AB">
        <w:t>Table 6.1.1.5.3.3-3A: SDP</w:t>
      </w:r>
      <w:r w:rsidRPr="001C16AB">
        <w:rPr>
          <w:lang w:eastAsia="ko-KR"/>
        </w:rPr>
        <w:t xml:space="preserve"> message</w:t>
      </w:r>
      <w:r w:rsidRPr="001C16AB">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77C90477"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60CEC784"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5.5.3.1.2-2, condition </w:t>
            </w:r>
            <w:r w:rsidRPr="001C16AB">
              <w:t>SDP_ANSWER, IMPLICIT_GRANT_REQUESTED</w:t>
            </w:r>
          </w:p>
        </w:tc>
      </w:tr>
    </w:tbl>
    <w:p w14:paraId="75BD508C" w14:textId="77777777" w:rsidR="0087351F" w:rsidRPr="001C16AB" w:rsidRDefault="0087351F" w:rsidP="0087351F"/>
    <w:p w14:paraId="7AC80CDB" w14:textId="77777777" w:rsidR="0087351F" w:rsidRPr="001C16AB" w:rsidRDefault="0087351F" w:rsidP="0087351F">
      <w:pPr>
        <w:pStyle w:val="TH"/>
      </w:pPr>
      <w:r w:rsidRPr="001C16AB">
        <w:t xml:space="preserve">Table 6.1.1.5.3.3-4: Transmission Granted from the SS (Step 2, Table 6.1.1.5.3.2-1; </w:t>
      </w:r>
      <w:r w:rsidRPr="001C16AB">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549CD9C2" w14:textId="77777777" w:rsidTr="00E64CC8">
        <w:trPr>
          <w:tblHeader/>
        </w:trPr>
        <w:tc>
          <w:tcPr>
            <w:tcW w:w="9630" w:type="dxa"/>
            <w:tcBorders>
              <w:top w:val="single" w:sz="4" w:space="0" w:color="auto"/>
              <w:left w:val="single" w:sz="4" w:space="0" w:color="auto"/>
              <w:bottom w:val="single" w:sz="4" w:space="0" w:color="auto"/>
              <w:right w:val="single" w:sz="4" w:space="0" w:color="auto"/>
            </w:tcBorders>
            <w:hideMark/>
          </w:tcPr>
          <w:p w14:paraId="67A23374" w14:textId="77777777" w:rsidR="0087351F" w:rsidRPr="001C16AB" w:rsidRDefault="0087351F" w:rsidP="00E64CC8">
            <w:pPr>
              <w:pStyle w:val="TAL"/>
              <w:keepLines w:val="0"/>
              <w:widowControl w:val="0"/>
              <w:rPr>
                <w:color w:val="000000"/>
              </w:rPr>
            </w:pPr>
            <w:r w:rsidRPr="001C16AB">
              <w:rPr>
                <w:color w:val="000000"/>
              </w:rPr>
              <w:t xml:space="preserve">Derivation Path: TS 36.579-1 [2], Table 5.5.11.2.1-1, </w:t>
            </w:r>
            <w:r w:rsidRPr="001C16AB">
              <w:t>condition EMERGENCY-CALL</w:t>
            </w:r>
          </w:p>
        </w:tc>
      </w:tr>
    </w:tbl>
    <w:p w14:paraId="205AC18B" w14:textId="77777777" w:rsidR="0087351F" w:rsidRPr="001C16AB" w:rsidRDefault="0087351F" w:rsidP="0087351F"/>
    <w:p w14:paraId="54BFB1B5" w14:textId="77777777" w:rsidR="0087351F" w:rsidRPr="001C16AB" w:rsidRDefault="0087351F" w:rsidP="0087351F">
      <w:pPr>
        <w:pStyle w:val="TH"/>
      </w:pPr>
      <w:r w:rsidRPr="001C16AB">
        <w:t xml:space="preserve">Table 6.1.1.5.3.3-5: Transmission Idle from the SS (Step 10, Table 6.1.1.5.3.2-1; </w:t>
      </w:r>
      <w:r w:rsidRPr="001C16AB">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0AA23ACB"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59116024"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5.5.11.2.16-1, </w:t>
            </w:r>
            <w:r w:rsidRPr="001C16AB">
              <w:t>condition EMERGENCY-CALL</w:t>
            </w:r>
          </w:p>
        </w:tc>
      </w:tr>
    </w:tbl>
    <w:p w14:paraId="0CB63EF0" w14:textId="77777777" w:rsidR="0087351F" w:rsidRPr="001C16AB" w:rsidRDefault="0087351F" w:rsidP="0087351F"/>
    <w:p w14:paraId="7E14F99E" w14:textId="77777777" w:rsidR="0087351F" w:rsidRPr="001C16AB" w:rsidRDefault="0087351F" w:rsidP="0087351F">
      <w:pPr>
        <w:pStyle w:val="TH"/>
      </w:pPr>
      <w:r w:rsidRPr="001C16AB">
        <w:t>Table 6.1.1.5.3.3-6..8: Void</w:t>
      </w:r>
    </w:p>
    <w:p w14:paraId="05B90ED3" w14:textId="77777777" w:rsidR="0087351F" w:rsidRPr="001C16AB" w:rsidRDefault="0087351F" w:rsidP="0087351F"/>
    <w:p w14:paraId="277A61D6" w14:textId="77777777" w:rsidR="0087351F" w:rsidRPr="001C16AB" w:rsidRDefault="0087351F" w:rsidP="0087351F">
      <w:pPr>
        <w:pStyle w:val="Heading4"/>
      </w:pPr>
      <w:bookmarkStart w:id="410" w:name="_Toc75906921"/>
      <w:bookmarkStart w:id="411" w:name="_Toc75907258"/>
      <w:bookmarkStart w:id="412" w:name="_Toc84345718"/>
      <w:bookmarkStart w:id="413" w:name="_Toc123748468"/>
      <w:r w:rsidRPr="001C16AB">
        <w:lastRenderedPageBreak/>
        <w:t>6.1.1.6</w:t>
      </w:r>
      <w:r w:rsidRPr="001C16AB">
        <w:tab/>
        <w:t>On-network / On-demand Pre-arranged Group Call / Emergency Group Call / Client Terminated (CT)</w:t>
      </w:r>
      <w:bookmarkEnd w:id="410"/>
      <w:bookmarkEnd w:id="411"/>
      <w:bookmarkEnd w:id="412"/>
      <w:bookmarkEnd w:id="413"/>
    </w:p>
    <w:p w14:paraId="1D081687" w14:textId="77777777" w:rsidR="0087351F" w:rsidRPr="001C16AB" w:rsidRDefault="0087351F" w:rsidP="0087351F">
      <w:pPr>
        <w:pStyle w:val="H6"/>
      </w:pPr>
      <w:bookmarkStart w:id="414" w:name="_Toc52787504"/>
      <w:bookmarkStart w:id="415" w:name="_Toc52787684"/>
      <w:r w:rsidRPr="001C16AB">
        <w:t>6.1.1.6.1</w:t>
      </w:r>
      <w:r w:rsidRPr="001C16AB">
        <w:tab/>
        <w:t>Test Purpose (TP)</w:t>
      </w:r>
      <w:bookmarkEnd w:id="414"/>
      <w:bookmarkEnd w:id="415"/>
    </w:p>
    <w:p w14:paraId="5A54ECF8" w14:textId="77777777" w:rsidR="0087351F" w:rsidRPr="001C16AB" w:rsidRDefault="0087351F" w:rsidP="0087351F">
      <w:pPr>
        <w:pStyle w:val="H6"/>
      </w:pPr>
      <w:r w:rsidRPr="001C16AB">
        <w:t>(1)</w:t>
      </w:r>
    </w:p>
    <w:p w14:paraId="0713BB37"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Service }</w:t>
      </w:r>
    </w:p>
    <w:p w14:paraId="1B01EDA5"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3406A36A"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INVITE message from the SS (MCVideo Server) with an emergency indication for a MCVideo On-demand Pre-arranged Emergency Group Call }</w:t>
      </w:r>
    </w:p>
    <w:p w14:paraId="7DB7F67E" w14:textId="77777777" w:rsidR="0087351F" w:rsidRPr="001C16AB" w:rsidRDefault="0087351F" w:rsidP="0087351F">
      <w:pPr>
        <w:pStyle w:val="PL"/>
        <w:rPr>
          <w:noProof w:val="0"/>
        </w:rPr>
      </w:pPr>
      <w:r w:rsidRPr="001C16AB">
        <w:rPr>
          <w:bCs/>
          <w:noProof w:val="0"/>
        </w:rPr>
        <w:t xml:space="preserve">    </w:t>
      </w:r>
      <w:r w:rsidRPr="001C16AB">
        <w:rPr>
          <w:b/>
          <w:noProof w:val="0"/>
        </w:rPr>
        <w:t>then</w:t>
      </w:r>
      <w:r w:rsidRPr="001C16AB">
        <w:rPr>
          <w:noProof w:val="0"/>
        </w:rPr>
        <w:t xml:space="preserve"> { the UE (MCVideo Client) displays an indication for the Pre-arranged MCVideo Emergency Group Call to the MCVideo User </w:t>
      </w:r>
      <w:r w:rsidRPr="001C16AB">
        <w:rPr>
          <w:b/>
          <w:noProof w:val="0"/>
        </w:rPr>
        <w:t>and</w:t>
      </w:r>
      <w:r w:rsidRPr="001C16AB">
        <w:rPr>
          <w:noProof w:val="0"/>
        </w:rPr>
        <w:t xml:space="preserve"> responds to the SS (MCVideo Server) with a SIP 200 (OK) message }</w:t>
      </w:r>
    </w:p>
    <w:p w14:paraId="15782993"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DDFB229" w14:textId="77777777" w:rsidR="0087351F" w:rsidRPr="001C16AB" w:rsidRDefault="0087351F" w:rsidP="0087351F">
      <w:pPr>
        <w:pStyle w:val="PL"/>
        <w:rPr>
          <w:rFonts w:cs="Courier New"/>
          <w:noProof w:val="0"/>
          <w:szCs w:val="16"/>
        </w:rPr>
      </w:pPr>
    </w:p>
    <w:p w14:paraId="49C2ACDB" w14:textId="77777777" w:rsidR="0087351F" w:rsidRPr="001C16AB" w:rsidRDefault="0087351F" w:rsidP="0087351F">
      <w:pPr>
        <w:pStyle w:val="H6"/>
      </w:pPr>
      <w:r w:rsidRPr="001C16AB">
        <w:t>(2)</w:t>
      </w:r>
    </w:p>
    <w:p w14:paraId="4C6E1EDB"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incoming Pre-arranged Emergency Group Call, with implicit Transmission Control }</w:t>
      </w:r>
    </w:p>
    <w:p w14:paraId="37A29478"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7326A26C"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Client) receives a Media Transmission Notification message from the SS (MCVideo Server) }</w:t>
      </w:r>
    </w:p>
    <w:p w14:paraId="2C31F97A" w14:textId="77777777" w:rsidR="0087351F" w:rsidRPr="001C16AB" w:rsidRDefault="0087351F" w:rsidP="0087351F">
      <w:pPr>
        <w:pStyle w:val="PL"/>
        <w:rPr>
          <w:noProof w:val="0"/>
        </w:rPr>
      </w:pPr>
      <w:r w:rsidRPr="001C16AB">
        <w:rPr>
          <w:b/>
          <w:noProof w:val="0"/>
        </w:rPr>
        <w:t xml:space="preserve">    then</w:t>
      </w:r>
      <w:r w:rsidRPr="001C16AB">
        <w:rPr>
          <w:noProof w:val="0"/>
        </w:rPr>
        <w:t xml:space="preserve"> {the UE (MCVideo Client) provides media transmission notification to the MCVideo User </w:t>
      </w:r>
      <w:r w:rsidRPr="001C16AB">
        <w:rPr>
          <w:b/>
          <w:bCs/>
          <w:noProof w:val="0"/>
        </w:rPr>
        <w:t>and</w:t>
      </w:r>
      <w:r w:rsidRPr="001C16AB">
        <w:rPr>
          <w:noProof w:val="0"/>
        </w:rPr>
        <w:t xml:space="preserve"> sends a Receive Media Request message to the SS (MCVideo Server) </w:t>
      </w:r>
      <w:r w:rsidRPr="001C16AB">
        <w:rPr>
          <w:b/>
          <w:bCs/>
          <w:noProof w:val="0"/>
        </w:rPr>
        <w:t>and</w:t>
      </w:r>
      <w:r w:rsidRPr="001C16AB">
        <w:rPr>
          <w:noProof w:val="0"/>
        </w:rPr>
        <w:t xml:space="preserve"> respects the Reception Control imposed by the SS (MCVideo Server) (Media Transmission Notification, Receive Media Request, Receive Media Response, Media Reception End Request, Media Reception End Response) }</w:t>
      </w:r>
    </w:p>
    <w:p w14:paraId="143C9B0F"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74154AD7" w14:textId="77777777" w:rsidR="0087351F" w:rsidRPr="001C16AB" w:rsidRDefault="0087351F" w:rsidP="0087351F">
      <w:pPr>
        <w:pStyle w:val="PL"/>
        <w:rPr>
          <w:rFonts w:cs="Courier New"/>
          <w:noProof w:val="0"/>
          <w:szCs w:val="16"/>
        </w:rPr>
      </w:pPr>
    </w:p>
    <w:p w14:paraId="6FE50361" w14:textId="77777777" w:rsidR="0087351F" w:rsidRPr="001C16AB" w:rsidRDefault="0087351F" w:rsidP="0087351F">
      <w:pPr>
        <w:pStyle w:val="H6"/>
      </w:pPr>
      <w:r w:rsidRPr="001C16AB">
        <w:t>(3)</w:t>
      </w:r>
    </w:p>
    <w:p w14:paraId="3FBF8205"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sent a Receive Media Request message }</w:t>
      </w:r>
    </w:p>
    <w:p w14:paraId="30EBD54E"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262E2DB"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Client) receives a Receive Media Response message from the SS (MCVideo Server) }</w:t>
      </w:r>
    </w:p>
    <w:p w14:paraId="06A5DD61" w14:textId="77777777" w:rsidR="0087351F" w:rsidRPr="001C16AB" w:rsidRDefault="0087351F" w:rsidP="0087351F">
      <w:pPr>
        <w:pStyle w:val="PL"/>
        <w:rPr>
          <w:noProof w:val="0"/>
        </w:rPr>
      </w:pPr>
      <w:r w:rsidRPr="001C16AB">
        <w:rPr>
          <w:b/>
          <w:noProof w:val="0"/>
        </w:rPr>
        <w:t xml:space="preserve">    then</w:t>
      </w:r>
      <w:r w:rsidRPr="001C16AB">
        <w:rPr>
          <w:noProof w:val="0"/>
        </w:rPr>
        <w:t xml:space="preserve"> {the UE (MCVideo Client) provides receive media success notification to the MCVideo User }</w:t>
      </w:r>
    </w:p>
    <w:p w14:paraId="242A8258"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0DD734FA" w14:textId="77777777" w:rsidR="0087351F" w:rsidRPr="001C16AB" w:rsidRDefault="0087351F" w:rsidP="0087351F">
      <w:pPr>
        <w:pStyle w:val="PL"/>
        <w:rPr>
          <w:rFonts w:cs="Courier New"/>
          <w:noProof w:val="0"/>
          <w:szCs w:val="16"/>
        </w:rPr>
      </w:pPr>
    </w:p>
    <w:p w14:paraId="1418077B" w14:textId="77777777" w:rsidR="0087351F" w:rsidRPr="001C16AB" w:rsidRDefault="0087351F" w:rsidP="0087351F">
      <w:pPr>
        <w:pStyle w:val="H6"/>
      </w:pPr>
      <w:r w:rsidRPr="001C16AB">
        <w:t>(4)</w:t>
      </w:r>
    </w:p>
    <w:p w14:paraId="78E3B70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Emergency Group Call, with implicit Transmission Control }</w:t>
      </w:r>
    </w:p>
    <w:p w14:paraId="52F23E7F"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325460C9"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{the MCVideo User requests to terminate the ongoing MCVideo Emergency Group Call }</w:t>
      </w:r>
    </w:p>
    <w:p w14:paraId="6A11BFE8"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Media Reception End Request message .</w:t>
      </w:r>
    </w:p>
    <w:p w14:paraId="45FC0CA9" w14:textId="77777777" w:rsidR="0087351F" w:rsidRPr="001C16AB" w:rsidRDefault="0087351F" w:rsidP="0087351F">
      <w:pPr>
        <w:pStyle w:val="PL"/>
        <w:rPr>
          <w:noProof w:val="0"/>
        </w:rPr>
      </w:pPr>
      <w:r w:rsidRPr="001C16AB">
        <w:rPr>
          <w:noProof w:val="0"/>
        </w:rPr>
        <w:t>}</w:t>
      </w:r>
    </w:p>
    <w:p w14:paraId="717E8004"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1D020461" w14:textId="77777777" w:rsidR="0087351F" w:rsidRPr="001C16AB" w:rsidRDefault="0087351F" w:rsidP="0087351F">
      <w:pPr>
        <w:pStyle w:val="PL"/>
        <w:rPr>
          <w:rFonts w:cs="Courier New"/>
          <w:noProof w:val="0"/>
          <w:szCs w:val="16"/>
        </w:rPr>
      </w:pPr>
    </w:p>
    <w:p w14:paraId="716EB881" w14:textId="77777777" w:rsidR="0087351F" w:rsidRPr="001C16AB" w:rsidRDefault="0087351F" w:rsidP="0087351F">
      <w:pPr>
        <w:pStyle w:val="H6"/>
      </w:pPr>
      <w:bookmarkStart w:id="416" w:name="_Toc52787505"/>
      <w:bookmarkStart w:id="417" w:name="_Toc52787685"/>
      <w:r w:rsidRPr="001C16AB">
        <w:rPr>
          <w:rFonts w:cs="Arial"/>
        </w:rPr>
        <w:t>(5</w:t>
      </w:r>
    </w:p>
    <w:p w14:paraId="3FA920B4"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56586C56"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1940FC02"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BYE message }</w:t>
      </w:r>
    </w:p>
    <w:p w14:paraId="6D108741" w14:textId="77777777" w:rsidR="0087351F" w:rsidRPr="001C16AB" w:rsidRDefault="0087351F" w:rsidP="0087351F">
      <w:pPr>
        <w:pStyle w:val="PL"/>
        <w:rPr>
          <w:rFonts w:cs="Courier New"/>
          <w:noProof w:val="0"/>
          <w:szCs w:val="16"/>
        </w:rPr>
      </w:pPr>
      <w:r w:rsidRPr="001C16AB">
        <w:rPr>
          <w:noProof w:val="0"/>
        </w:rPr>
        <w:t xml:space="preserve">    </w:t>
      </w:r>
      <w:r w:rsidRPr="001C16AB">
        <w:rPr>
          <w:b/>
          <w:noProof w:val="0"/>
        </w:rPr>
        <w:t>then</w:t>
      </w:r>
      <w:r w:rsidRPr="001C16AB">
        <w:rPr>
          <w:noProof w:val="0"/>
        </w:rPr>
        <w:t xml:space="preserve"> { the UE (MCVideo Client) sends a SIP 200 (OK) message and leaves the MCVideo session }</w:t>
      </w:r>
    </w:p>
    <w:p w14:paraId="2E21C119"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5FF9B8EB" w14:textId="77777777" w:rsidR="0087351F" w:rsidRPr="001C16AB" w:rsidRDefault="0087351F" w:rsidP="0087351F">
      <w:pPr>
        <w:pStyle w:val="PL"/>
        <w:rPr>
          <w:rFonts w:cs="Courier New"/>
          <w:noProof w:val="0"/>
          <w:szCs w:val="16"/>
        </w:rPr>
      </w:pPr>
    </w:p>
    <w:p w14:paraId="0A37EB3D" w14:textId="77777777" w:rsidR="0087351F" w:rsidRPr="001C16AB" w:rsidRDefault="0087351F" w:rsidP="0087351F">
      <w:pPr>
        <w:pStyle w:val="H6"/>
      </w:pPr>
      <w:r w:rsidRPr="001C16AB">
        <w:t>6.1.1.6.2</w:t>
      </w:r>
      <w:r w:rsidRPr="001C16AB">
        <w:tab/>
        <w:t>Conformance requirements</w:t>
      </w:r>
      <w:bookmarkEnd w:id="416"/>
      <w:bookmarkEnd w:id="417"/>
    </w:p>
    <w:p w14:paraId="1E482ACD" w14:textId="77777777" w:rsidR="0087351F" w:rsidRPr="001C16AB" w:rsidRDefault="0087351F" w:rsidP="0087351F">
      <w:r w:rsidRPr="001C16AB">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19EB152" w14:textId="77777777" w:rsidR="0087351F" w:rsidRPr="001C16AB" w:rsidRDefault="0087351F" w:rsidP="0087351F">
      <w:r w:rsidRPr="001C16AB">
        <w:t>[TS 24.281, clause 9.2.1.2.1.2]</w:t>
      </w:r>
    </w:p>
    <w:p w14:paraId="50056F21" w14:textId="77777777" w:rsidR="0087351F" w:rsidRPr="001C16AB" w:rsidRDefault="0087351F" w:rsidP="0087351F">
      <w:r w:rsidRPr="001C16AB">
        <w:t>In the procedures in this subclause:</w:t>
      </w:r>
    </w:p>
    <w:p w14:paraId="7B8524BE" w14:textId="77777777" w:rsidR="0087351F" w:rsidRPr="001C16AB" w:rsidRDefault="0087351F" w:rsidP="0087351F">
      <w:r w:rsidRPr="001C16AB">
        <w:t>1)</w:t>
      </w:r>
      <w:r w:rsidRPr="001C16AB">
        <w:tab/>
        <w:t>emergency indication in an incoming SIP INVITE request refers to the &lt;emergency-ind&gt; element of the application/vnd.3gpp.mc</w:t>
      </w:r>
      <w:r w:rsidRPr="001C16AB">
        <w:rPr>
          <w:lang w:eastAsia="zh-CN"/>
        </w:rPr>
        <w:t>video</w:t>
      </w:r>
      <w:r w:rsidRPr="001C16AB">
        <w:t>-info+xml MIME body; and</w:t>
      </w:r>
    </w:p>
    <w:p w14:paraId="3DDF9279" w14:textId="77777777" w:rsidR="0087351F" w:rsidRPr="001C16AB" w:rsidRDefault="0087351F" w:rsidP="0087351F">
      <w:r w:rsidRPr="001C16AB">
        <w:lastRenderedPageBreak/>
        <w:t>2)</w:t>
      </w:r>
      <w:r w:rsidRPr="001C16AB">
        <w:tab/>
        <w:t>imminent peril indication in an incoming SIP INVITE request refers to the &lt;imminentperil-ind&gt; element of the application/vnd.3gpp.mc</w:t>
      </w:r>
      <w:r w:rsidRPr="001C16AB">
        <w:rPr>
          <w:lang w:eastAsia="zh-CN"/>
        </w:rPr>
        <w:t>video</w:t>
      </w:r>
      <w:r w:rsidRPr="001C16AB">
        <w:t>-info+xml MIME body.</w:t>
      </w:r>
    </w:p>
    <w:p w14:paraId="4502F2C4" w14:textId="77777777" w:rsidR="0087351F" w:rsidRPr="001C16AB" w:rsidRDefault="0087351F" w:rsidP="0087351F">
      <w:r w:rsidRPr="001C16AB">
        <w:t>Upon receipt of an initial SIP INVITE request, the MCVideo client shall follow the procedures for termination of multimedia sessions in the IM CN subsystem as specified in 3GPP TS 24.229 [</w:t>
      </w:r>
      <w:r w:rsidRPr="001C16AB">
        <w:rPr>
          <w:lang w:eastAsia="zh-CN"/>
        </w:rPr>
        <w:t>11</w:t>
      </w:r>
      <w:r w:rsidRPr="001C16AB">
        <w:t>] with the clarifications below.</w:t>
      </w:r>
    </w:p>
    <w:p w14:paraId="1D2815A2" w14:textId="77777777" w:rsidR="0087351F" w:rsidRPr="001C16AB" w:rsidRDefault="0087351F" w:rsidP="0087351F">
      <w:r w:rsidRPr="001C16AB">
        <w:t>The MCVideo client:</w:t>
      </w:r>
    </w:p>
    <w:p w14:paraId="25D2A5D2" w14:textId="77777777" w:rsidR="0087351F" w:rsidRPr="001C16AB" w:rsidRDefault="0087351F" w:rsidP="0087351F">
      <w:r w:rsidRPr="001C16AB">
        <w:t>1)</w:t>
      </w:r>
      <w:r w:rsidRPr="001C16AB">
        <w:tab/>
        <w:t>may reject the SIP INVITE request if either of the following conditions are met:</w:t>
      </w:r>
    </w:p>
    <w:p w14:paraId="1D302516" w14:textId="77777777" w:rsidR="0087351F" w:rsidRPr="001C16AB" w:rsidRDefault="0087351F" w:rsidP="0087351F">
      <w:r w:rsidRPr="001C16AB">
        <w:t>a)</w:t>
      </w:r>
      <w:r w:rsidRPr="001C16AB">
        <w:tab/>
        <w:t>MCVideo client does not have enough resources to handle the call; or</w:t>
      </w:r>
    </w:p>
    <w:p w14:paraId="5B0B6E85" w14:textId="77777777" w:rsidR="0087351F" w:rsidRPr="001C16AB" w:rsidRDefault="0087351F" w:rsidP="0087351F">
      <w:r w:rsidRPr="001C16AB">
        <w:t>b)</w:t>
      </w:r>
      <w:r w:rsidRPr="001C16AB">
        <w:tab/>
        <w:t>any other reason outside the scope of this specification;</w:t>
      </w:r>
    </w:p>
    <w:p w14:paraId="609BC0A0" w14:textId="77777777" w:rsidR="0087351F" w:rsidRPr="001C16AB" w:rsidRDefault="0087351F" w:rsidP="0087351F">
      <w:r w:rsidRPr="001C16AB">
        <w:t>2)</w:t>
      </w:r>
      <w:r w:rsidRPr="001C16AB">
        <w:tab/>
        <w:t>if the SIP INVITE request is rejected in step 1), shall respond toward participating MCVideo function either with appropriate reject code as specified in 3GPP TS 24.229 [51] and warning texts as specified in subclause </w:t>
      </w:r>
      <w:r w:rsidRPr="001C16AB">
        <w:rPr>
          <w:lang w:eastAsia="zh-CN"/>
        </w:rPr>
        <w:t>4.4.2</w:t>
      </w:r>
      <w:r w:rsidRPr="001C16AB">
        <w:t xml:space="preserve"> or with SIP 480 (Temporarily unavailable) response not including warning texts if the user is authorized to restrict the reason for failure and skip the rest of the steps of this subclause;</w:t>
      </w:r>
    </w:p>
    <w:p w14:paraId="5239B1EF" w14:textId="77777777" w:rsidR="0087351F" w:rsidRPr="001C16AB" w:rsidRDefault="0087351F" w:rsidP="0087351F">
      <w:r w:rsidRPr="001C16AB">
        <w:t>NOTE:</w:t>
      </w:r>
      <w:r w:rsidRPr="001C16AB">
        <w:tab/>
        <w:t>If the SIP INVITE request contains an emergency indication or imminent peril indication, the MCVideo client can by means beyond the scope of this specification choose to accept the request.</w:t>
      </w:r>
    </w:p>
    <w:p w14:paraId="0A6C08AD" w14:textId="77777777" w:rsidR="0087351F" w:rsidRPr="001C16AB" w:rsidRDefault="0087351F" w:rsidP="0087351F">
      <w:r w:rsidRPr="001C16AB">
        <w:t>3)</w:t>
      </w:r>
      <w:r w:rsidRPr="001C16AB">
        <w:tab/>
        <w:t>shall check if a Resource-Priority header field is included in the incoming SIP INVITE request and may perform further actions outside the scope of this specification to act upon an included Resource-Priority header field as specified in 3GPP TS 24.229 [</w:t>
      </w:r>
      <w:r w:rsidRPr="001C16AB">
        <w:rPr>
          <w:lang w:eastAsia="zh-CN"/>
        </w:rPr>
        <w:t>11</w:t>
      </w:r>
      <w:r w:rsidRPr="001C16AB">
        <w:t>];</w:t>
      </w:r>
    </w:p>
    <w:p w14:paraId="6D958912" w14:textId="77777777" w:rsidR="0087351F" w:rsidRPr="001C16AB" w:rsidRDefault="0087351F" w:rsidP="0087351F">
      <w:r w:rsidRPr="001C16AB">
        <w:t>4)</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&lt;emergency-ind&gt; element set to a value of "true":</w:t>
      </w:r>
    </w:p>
    <w:p w14:paraId="1CB86889" w14:textId="77777777" w:rsidR="0087351F" w:rsidRPr="001C16AB" w:rsidRDefault="0087351F" w:rsidP="0087351F">
      <w:r w:rsidRPr="001C16AB">
        <w:t>a)</w:t>
      </w:r>
      <w:r w:rsidRPr="001C16AB">
        <w:tab/>
        <w:t>should display to the MCVideo user an indication that this is a SIP INVITE request for an MCVideo emergency group call and:</w:t>
      </w:r>
    </w:p>
    <w:p w14:paraId="698EFFF2" w14:textId="77777777" w:rsidR="0087351F" w:rsidRPr="001C16AB" w:rsidRDefault="0087351F" w:rsidP="0087351F">
      <w:r w:rsidRPr="001C16AB">
        <w:t>i)</w:t>
      </w:r>
      <w:r w:rsidRPr="001C16AB">
        <w:tab/>
        <w:t>should display the MCVideo ID of the originator of the MCVideo emergency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w:t>
      </w:r>
    </w:p>
    <w:p w14:paraId="2DFDDF40" w14:textId="77777777" w:rsidR="0087351F" w:rsidRPr="001C16AB" w:rsidRDefault="0087351F" w:rsidP="0087351F">
      <w:r w:rsidRPr="001C16AB">
        <w:t>ii)</w:t>
      </w:r>
      <w:r w:rsidRPr="001C16AB">
        <w:tab/>
        <w:t>should display the MCVideo group identity of the group with the emergency condition contained in the &lt;mc</w:t>
      </w:r>
      <w:r w:rsidRPr="001C16AB">
        <w:rPr>
          <w:lang w:eastAsia="zh-CN"/>
        </w:rPr>
        <w:t>video</w:t>
      </w:r>
      <w:r w:rsidRPr="001C16AB">
        <w:t>-calling-group-id&gt; element; and</w:t>
      </w:r>
    </w:p>
    <w:p w14:paraId="7F6A6925" w14:textId="77777777" w:rsidR="0087351F" w:rsidRPr="001C16AB" w:rsidRDefault="0087351F" w:rsidP="0087351F">
      <w:r w:rsidRPr="001C16AB">
        <w:t>iii)</w:t>
      </w:r>
      <w:r w:rsidRPr="001C16AB">
        <w:tab/>
        <w:t>if the &lt;alert-ind&gt; element is set to "true", should display to the MCVideo user an indication of the MCVideo emergency alert and associated information;</w:t>
      </w:r>
    </w:p>
    <w:p w14:paraId="3050BAE9" w14:textId="77777777" w:rsidR="0087351F" w:rsidRPr="001C16AB" w:rsidRDefault="0087351F" w:rsidP="0087351F">
      <w:r w:rsidRPr="001C16AB">
        <w:t>b)</w:t>
      </w:r>
      <w:r w:rsidRPr="001C16AB">
        <w:tab/>
        <w:t>shall set the MCVideo emergency group state to "MVEG 2: in-progress";</w:t>
      </w:r>
    </w:p>
    <w:p w14:paraId="241F49E6" w14:textId="77777777" w:rsidR="0087351F" w:rsidRPr="001C16AB" w:rsidRDefault="0087351F" w:rsidP="0087351F">
      <w:r w:rsidRPr="001C16AB">
        <w:t>c)</w:t>
      </w:r>
      <w:r w:rsidRPr="001C16AB">
        <w:tab/>
        <w:t>shall set the MCVideo imminent peril group state to "MVIG 1: no-imminent-peril"; and</w:t>
      </w:r>
    </w:p>
    <w:p w14:paraId="5F62BA72" w14:textId="77777777" w:rsidR="0087351F" w:rsidRPr="001C16AB" w:rsidRDefault="0087351F" w:rsidP="0087351F">
      <w:r w:rsidRPr="001C16AB">
        <w:t>d)</w:t>
      </w:r>
      <w:r w:rsidRPr="001C16AB">
        <w:tab/>
        <w:t>shall set the MCVideo imminent peril group call state to "MVIGC 1: imminent-peril-gc-capable"; otherwise</w:t>
      </w:r>
    </w:p>
    <w:p w14:paraId="69978299" w14:textId="77777777" w:rsidR="0087351F" w:rsidRPr="001C16AB" w:rsidRDefault="0087351F" w:rsidP="0087351F">
      <w:r w:rsidRPr="001C16AB">
        <w:t>5)</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&lt;imminentperil-ind&gt; element set to a value of "true":</w:t>
      </w:r>
    </w:p>
    <w:p w14:paraId="747A29F4" w14:textId="77777777" w:rsidR="0087351F" w:rsidRPr="001C16AB" w:rsidRDefault="0087351F" w:rsidP="0087351F">
      <w:r w:rsidRPr="001C16AB">
        <w:t>a)</w:t>
      </w:r>
      <w:r w:rsidRPr="001C16AB">
        <w:tab/>
        <w:t>should display to the MCVideo user an indication that this is a SIP INVITE request for an MCVideo imminent peril group call and:</w:t>
      </w:r>
    </w:p>
    <w:p w14:paraId="0DA877F2" w14:textId="77777777" w:rsidR="0087351F" w:rsidRPr="001C16AB" w:rsidRDefault="0087351F" w:rsidP="0087351F">
      <w:r w:rsidRPr="001C16AB">
        <w:t>i)</w:t>
      </w:r>
      <w:r w:rsidRPr="001C16AB">
        <w:tab/>
        <w:t>should display the MCVideo ID of the originator of the MCVideo imminent peril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 and</w:t>
      </w:r>
    </w:p>
    <w:p w14:paraId="130E2D99" w14:textId="77777777" w:rsidR="0087351F" w:rsidRPr="001C16AB" w:rsidRDefault="0087351F" w:rsidP="0087351F">
      <w:r w:rsidRPr="001C16AB">
        <w:t>ii)</w:t>
      </w:r>
      <w:r w:rsidRPr="001C16AB">
        <w:tab/>
        <w:t>should display the MCVideo group identity of the group with the imminent peril condition contained in the &lt;mc</w:t>
      </w:r>
      <w:r w:rsidRPr="001C16AB">
        <w:rPr>
          <w:lang w:eastAsia="zh-CN"/>
        </w:rPr>
        <w:t>video</w:t>
      </w:r>
      <w:r w:rsidRPr="001C16AB">
        <w:t>-calling-group-id&gt; element; and</w:t>
      </w:r>
    </w:p>
    <w:p w14:paraId="21F80047" w14:textId="77777777" w:rsidR="0087351F" w:rsidRPr="001C16AB" w:rsidRDefault="0087351F" w:rsidP="0087351F">
      <w:r w:rsidRPr="001C16AB">
        <w:t>b)</w:t>
      </w:r>
      <w:r w:rsidRPr="001C16AB">
        <w:tab/>
        <w:t>shall set the MCVideo imminent peril group state to "MVIG 2: in-progress";</w:t>
      </w:r>
    </w:p>
    <w:p w14:paraId="422F7863" w14:textId="77777777" w:rsidR="0087351F" w:rsidRPr="001C16AB" w:rsidRDefault="0087351F" w:rsidP="0087351F">
      <w:r w:rsidRPr="001C16AB">
        <w:t>6)</w:t>
      </w:r>
      <w:r w:rsidRPr="001C16AB">
        <w:tab/>
        <w:t>may display to the MCVideo user the MCVideo ID of the inviting MCVideo user;</w:t>
      </w:r>
    </w:p>
    <w:p w14:paraId="322A4A94" w14:textId="77777777" w:rsidR="0087351F" w:rsidRPr="001C16AB" w:rsidRDefault="0087351F" w:rsidP="0087351F">
      <w:r w:rsidRPr="001C16AB">
        <w:t>7)</w:t>
      </w:r>
      <w:r w:rsidRPr="001C16AB">
        <w:tab/>
        <w:t>shall perform the automatic commencement procedures specified in subclause </w:t>
      </w:r>
      <w:r w:rsidRPr="001C16AB">
        <w:rPr>
          <w:lang w:eastAsia="zh-CN"/>
        </w:rPr>
        <w:t>6.2.3.1.2</w:t>
      </w:r>
      <w:r w:rsidRPr="001C16AB">
        <w:t xml:space="preserve"> if one of the following conditions are met:</w:t>
      </w:r>
    </w:p>
    <w:p w14:paraId="1B7BD6BA" w14:textId="77777777" w:rsidR="0087351F" w:rsidRPr="001C16AB" w:rsidRDefault="0087351F" w:rsidP="0087351F">
      <w:r w:rsidRPr="001C16AB">
        <w:lastRenderedPageBreak/>
        <w:t>a)</w:t>
      </w:r>
      <w:r w:rsidRPr="001C16AB">
        <w:tab/>
        <w:t>SIP INVITE request contains an Answer-Mode header field with the value "Auto" and the MCVideo service setting at the invited MCVideo client for answering the call is set to automatic commencement mode; or</w:t>
      </w:r>
    </w:p>
    <w:p w14:paraId="78E95191" w14:textId="77777777" w:rsidR="0087351F" w:rsidRPr="001C16AB" w:rsidRDefault="0087351F" w:rsidP="0087351F">
      <w:r w:rsidRPr="001C16AB">
        <w:t>b)</w:t>
      </w:r>
      <w:r w:rsidRPr="001C16A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9EB2A21" w14:textId="77777777" w:rsidR="0087351F" w:rsidRPr="001C16AB" w:rsidRDefault="0087351F" w:rsidP="0087351F">
      <w:r w:rsidRPr="001C16AB">
        <w:t>8)</w:t>
      </w:r>
      <w:r w:rsidRPr="001C16AB">
        <w:tab/>
        <w:t>shall perform the manual commencement procedures specified in subclause </w:t>
      </w:r>
      <w:r w:rsidRPr="001C16AB">
        <w:rPr>
          <w:lang w:eastAsia="zh-CN"/>
        </w:rPr>
        <w:t>6.2.3.2.2</w:t>
      </w:r>
      <w:r w:rsidRPr="001C16AB">
        <w:t xml:space="preserve"> if one of the following conditions are met:</w:t>
      </w:r>
    </w:p>
    <w:p w14:paraId="3DBBF09B" w14:textId="77777777" w:rsidR="0087351F" w:rsidRPr="001C16AB" w:rsidRDefault="0087351F" w:rsidP="0087351F">
      <w:r w:rsidRPr="001C16AB">
        <w:t>a)</w:t>
      </w:r>
      <w:r w:rsidRPr="001C16AB">
        <w:tab/>
        <w:t>SIP INVITE request contains an Answer-Mode header field with the value "Manual" and the MCVideo service setting at the invited MCVideo client for answering the call is to use manual commencement mode; or</w:t>
      </w:r>
    </w:p>
    <w:p w14:paraId="6E0A421F" w14:textId="77777777" w:rsidR="0087351F" w:rsidRPr="001C16AB" w:rsidRDefault="0087351F" w:rsidP="0087351F">
      <w:r w:rsidRPr="001C16AB">
        <w:t>b)</w:t>
      </w:r>
      <w:r w:rsidRPr="001C16A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1A979AF9" w14:textId="77777777" w:rsidR="0087351F" w:rsidRPr="001C16AB" w:rsidRDefault="0087351F" w:rsidP="0087351F">
      <w:r w:rsidRPr="001C16AB">
        <w:t>9)</w:t>
      </w:r>
      <w:r w:rsidRPr="001C16AB">
        <w:tab/>
        <w:t>when the SIP 200 (OK) response to the SIP INVITE request is sent, may subscribe to the conference event package as specified in subclause </w:t>
      </w:r>
      <w:r w:rsidRPr="001C16AB">
        <w:rPr>
          <w:lang w:eastAsia="zh-CN"/>
        </w:rPr>
        <w:t>9.1.3.1</w:t>
      </w:r>
      <w:bookmarkStart w:id="418" w:name="_Toc20151565"/>
      <w:bookmarkStart w:id="419" w:name="_Toc27494230"/>
      <w:bookmarkStart w:id="420" w:name="_Toc45193486"/>
      <w:r w:rsidRPr="001C16AB">
        <w:rPr>
          <w:lang w:eastAsia="zh-CN"/>
        </w:rPr>
        <w:t>9</w:t>
      </w:r>
      <w:r w:rsidRPr="001C16AB">
        <w:t>.</w:t>
      </w:r>
      <w:r w:rsidRPr="001C16AB">
        <w:rPr>
          <w:lang w:eastAsia="zh-CN"/>
        </w:rPr>
        <w:t>2</w:t>
      </w:r>
      <w:r w:rsidRPr="001C16AB">
        <w:t>.</w:t>
      </w:r>
      <w:r w:rsidRPr="001C16AB">
        <w:rPr>
          <w:lang w:eastAsia="zh-CN"/>
        </w:rPr>
        <w:t>1</w:t>
      </w:r>
      <w:r w:rsidRPr="001C16AB">
        <w:t>.2.1.6</w:t>
      </w:r>
      <w:r w:rsidRPr="001C16AB">
        <w:tab/>
        <w:t>MCVideo client receives SIP re-INVITE request</w:t>
      </w:r>
      <w:bookmarkEnd w:id="418"/>
      <w:bookmarkEnd w:id="419"/>
      <w:bookmarkEnd w:id="420"/>
    </w:p>
    <w:p w14:paraId="4520F1BD" w14:textId="77777777" w:rsidR="0087351F" w:rsidRPr="001C16AB" w:rsidRDefault="0087351F" w:rsidP="0087351F">
      <w:r w:rsidRPr="001C16AB">
        <w:t>This subclause covers both on-demand session.</w:t>
      </w:r>
    </w:p>
    <w:p w14:paraId="1BE6AABE" w14:textId="77777777" w:rsidR="0087351F" w:rsidRPr="001C16AB" w:rsidRDefault="0087351F" w:rsidP="0087351F">
      <w:r w:rsidRPr="001C16AB">
        <w:t>Upon receipt of a SIP re-INVITE request the MCVideo client:</w:t>
      </w:r>
    </w:p>
    <w:p w14:paraId="7B30EEA5" w14:textId="77777777" w:rsidR="0087351F" w:rsidRPr="001C16AB" w:rsidRDefault="0087351F" w:rsidP="0087351F">
      <w:r w:rsidRPr="001C16AB">
        <w:t>1)</w:t>
      </w:r>
      <w:r w:rsidRPr="001C16AB">
        <w:tab/>
        <w:t>if the SIP re-INVITE request contains an application/vnd.3gpp.mcvideo-info+xml MIME body with the &lt;mcvideoinfo&gt; element containing the &lt;mcvideo-Params&gt; element with the &lt;emergency-ind&gt; element set to a value of "true":</w:t>
      </w:r>
    </w:p>
    <w:p w14:paraId="1F4035EA" w14:textId="77777777" w:rsidR="0087351F" w:rsidRPr="001C16AB" w:rsidRDefault="0087351F" w:rsidP="0087351F">
      <w:r w:rsidRPr="001C16AB">
        <w:t>a)</w:t>
      </w:r>
      <w:r w:rsidRPr="001C16AB">
        <w:tab/>
        <w:t xml:space="preserve">should display to the MCVideo </w:t>
      </w:r>
      <w:r w:rsidRPr="001C16AB">
        <w:rPr>
          <w:lang w:eastAsia="ko-KR"/>
        </w:rPr>
        <w:t>u</w:t>
      </w:r>
      <w:r w:rsidRPr="001C16AB">
        <w:t>ser the MCVideo ID of the originator of the MCVideo emergency group call and an indication that this is an MCVideo emergency group call;</w:t>
      </w:r>
    </w:p>
    <w:p w14:paraId="7D612327" w14:textId="77777777" w:rsidR="0087351F" w:rsidRPr="001C16AB" w:rsidRDefault="0087351F" w:rsidP="0087351F">
      <w:r w:rsidRPr="001C16AB">
        <w:t>b)</w:t>
      </w:r>
      <w:r w:rsidRPr="001C16AB">
        <w:tab/>
        <w:t>if the &lt;mcvideoinfo&gt; element containing the &lt;mcvideo-Params&gt; element contains an &lt;alert-ind&gt; element set to "true", should display to the MCVideo user an indication of the MCVideo emergency alert and associated information;</w:t>
      </w:r>
    </w:p>
    <w:p w14:paraId="128E8482" w14:textId="77777777" w:rsidR="0087351F" w:rsidRPr="001C16AB" w:rsidRDefault="0087351F" w:rsidP="0087351F">
      <w:r w:rsidRPr="001C16AB">
        <w:t>c)</w:t>
      </w:r>
      <w:r w:rsidRPr="001C16AB">
        <w:tab/>
        <w:t xml:space="preserve">shall set the MCVideo emergency group state to "MVEG 2: in-progress"; </w:t>
      </w:r>
    </w:p>
    <w:p w14:paraId="007E3417" w14:textId="77777777" w:rsidR="0087351F" w:rsidRPr="001C16AB" w:rsidRDefault="0087351F" w:rsidP="0087351F">
      <w:r w:rsidRPr="001C16AB">
        <w:t>d)</w:t>
      </w:r>
      <w:r w:rsidRPr="001C16AB">
        <w:tab/>
        <w:t>shall set the MCVideo imminent peril group state to "MVIG 1: no-imminent-peril"; and</w:t>
      </w:r>
    </w:p>
    <w:p w14:paraId="04A10710" w14:textId="77777777" w:rsidR="0087351F" w:rsidRPr="001C16AB" w:rsidRDefault="0087351F" w:rsidP="0087351F">
      <w:r w:rsidRPr="001C16AB">
        <w:t>e)</w:t>
      </w:r>
      <w:r w:rsidRPr="001C16AB">
        <w:tab/>
        <w:t>shall set the MCVideo imminent peril group call state to "MVIGC 1: imminent-peril-gc-capable";</w:t>
      </w:r>
    </w:p>
    <w:p w14:paraId="3098A6D7" w14:textId="77777777" w:rsidR="0087351F" w:rsidRPr="001C16AB" w:rsidRDefault="0087351F" w:rsidP="0087351F">
      <w:r w:rsidRPr="001C16AB">
        <w:t>2)</w:t>
      </w:r>
      <w:r w:rsidRPr="001C16AB">
        <w:tab/>
        <w:t>if the SIP re-INVITE request contains an application/vnd.3gpp.mcvideo-info+xml MIME body with the &lt;mcvideoinfo&gt; element containing the &lt;mcvideo-Params&gt; element with the &lt;imminentperil-ind&gt; element set to a value of "true":</w:t>
      </w:r>
    </w:p>
    <w:p w14:paraId="6B4543A7" w14:textId="77777777" w:rsidR="0087351F" w:rsidRPr="001C16AB" w:rsidRDefault="0087351F" w:rsidP="0087351F">
      <w:r w:rsidRPr="001C16AB">
        <w:t>a)</w:t>
      </w:r>
      <w:r w:rsidRPr="001C16AB">
        <w:tab/>
        <w:t xml:space="preserve">should display to the MCVideo </w:t>
      </w:r>
      <w:r w:rsidRPr="001C16AB">
        <w:rPr>
          <w:lang w:eastAsia="ko-KR"/>
        </w:rPr>
        <w:t>u</w:t>
      </w:r>
      <w:r w:rsidRPr="001C16AB">
        <w:t>ser the MCVideo ID of the originator of the MCVideo imminent peril group call and an indication that this is an MCVideo imminent peril group call; and</w:t>
      </w:r>
    </w:p>
    <w:p w14:paraId="5B414B66" w14:textId="77777777" w:rsidR="0087351F" w:rsidRPr="001C16AB" w:rsidRDefault="0087351F" w:rsidP="0087351F">
      <w:r w:rsidRPr="001C16AB">
        <w:t>b)</w:t>
      </w:r>
      <w:r w:rsidRPr="001C16AB">
        <w:tab/>
        <w:t>shall set the MCVideo imminent peril group state to "MIG 2: in-progress";</w:t>
      </w:r>
    </w:p>
    <w:p w14:paraId="72F675AC" w14:textId="77777777" w:rsidR="0087351F" w:rsidRPr="001C16AB" w:rsidRDefault="0087351F" w:rsidP="0087351F">
      <w:r w:rsidRPr="001C16AB">
        <w:t>3)</w:t>
      </w:r>
      <w:r w:rsidRPr="001C16AB">
        <w:tab/>
        <w:t>if the SIP re-INVITE request contains an application/vnd.3gpp.mcvideo-info+xml MIME body with the &lt;mcvideoinfo&gt; element containing the &lt;mcvideo-Params&gt; element with the &lt;emergency-ind&gt; element set to a value of "false":</w:t>
      </w:r>
    </w:p>
    <w:p w14:paraId="740D3DB8" w14:textId="77777777" w:rsidR="0087351F" w:rsidRPr="001C16AB" w:rsidRDefault="0087351F" w:rsidP="0087351F">
      <w:r w:rsidRPr="001C16AB">
        <w:t>a)</w:t>
      </w:r>
      <w:r w:rsidRPr="001C16AB">
        <w:tab/>
        <w:t xml:space="preserve">should display to the MCVideo </w:t>
      </w:r>
      <w:r w:rsidRPr="001C16AB">
        <w:rPr>
          <w:lang w:eastAsia="ko-KR"/>
        </w:rPr>
        <w:t>u</w:t>
      </w:r>
      <w:r w:rsidRPr="001C16AB">
        <w:t>ser the MCVideo ID of the MCVideo user cancelling the MCVideo emergency group call;</w:t>
      </w:r>
    </w:p>
    <w:p w14:paraId="3B05ADF6" w14:textId="77777777" w:rsidR="0087351F" w:rsidRPr="001C16AB" w:rsidRDefault="0087351F" w:rsidP="0087351F">
      <w:r w:rsidRPr="001C16AB">
        <w:t>b)</w:t>
      </w:r>
      <w:r w:rsidRPr="001C16AB">
        <w:tab/>
        <w:t>if the &lt;mcvideoinfo&gt; element containing the &lt;mcvideo-Params&gt; element contains an &lt;alert-ind&gt; element set to "false":</w:t>
      </w:r>
    </w:p>
    <w:p w14:paraId="63EF826B" w14:textId="77777777" w:rsidR="0087351F" w:rsidRPr="001C16AB" w:rsidRDefault="0087351F" w:rsidP="0087351F">
      <w:r w:rsidRPr="001C16AB">
        <w:t>i)</w:t>
      </w:r>
      <w:r w:rsidRPr="001C16AB">
        <w:tab/>
        <w:t>should display to the MCVideo user an indication of the MCVideo emergency alert cancellation and the MCVideo ID of the MCVideo user cancelling the MCVideo emergency alert; and</w:t>
      </w:r>
    </w:p>
    <w:p w14:paraId="766B2AB8" w14:textId="77777777" w:rsidR="0087351F" w:rsidRPr="001C16AB" w:rsidRDefault="0087351F" w:rsidP="0087351F">
      <w:r w:rsidRPr="001C16AB">
        <w:t>ii)</w:t>
      </w:r>
      <w:r w:rsidRPr="001C16AB">
        <w:tab/>
        <w:t>if the SIP re-INVITE request contains an application/vnd.3gpp.mcvideo-info+xml MIME body including an &lt;originated-by&gt; element:</w:t>
      </w:r>
    </w:p>
    <w:p w14:paraId="0852CB9C" w14:textId="77777777" w:rsidR="0087351F" w:rsidRPr="001C16AB" w:rsidRDefault="0087351F" w:rsidP="0087351F">
      <w:r w:rsidRPr="001C16AB">
        <w:lastRenderedPageBreak/>
        <w:t>A)</w:t>
      </w:r>
      <w:r w:rsidRPr="001C16AB">
        <w:tab/>
        <w:t>should display to the MCVideo user the MCVideo ID contained in the &lt;originated-by&gt; element of the MCVideo user that originated the MCVideo emergency alert; and</w:t>
      </w:r>
    </w:p>
    <w:p w14:paraId="6B59CF66" w14:textId="77777777" w:rsidR="0087351F" w:rsidRPr="001C16AB" w:rsidRDefault="0087351F" w:rsidP="0087351F">
      <w:r w:rsidRPr="001C16AB">
        <w:t>B)</w:t>
      </w:r>
      <w:r w:rsidRPr="001C16AB">
        <w:tab/>
        <w:t>if the MCVideo ID contained in the &lt;originated-by&gt; element is the MCVideo ID of the receiving MCVideo user shall set the MCVideo emergency alert state to "MVEA 1: no-alert";</w:t>
      </w:r>
    </w:p>
    <w:p w14:paraId="6F7670F1" w14:textId="77777777" w:rsidR="0087351F" w:rsidRPr="001C16AB" w:rsidRDefault="0087351F" w:rsidP="0087351F">
      <w:r w:rsidRPr="001C16AB">
        <w:t>c)</w:t>
      </w:r>
      <w:r w:rsidRPr="001C16AB">
        <w:tab/>
        <w:t>shall set the MCVideo emergency group state to "MVEG 1: no-emergency"; and</w:t>
      </w:r>
    </w:p>
    <w:p w14:paraId="2DD7B52E" w14:textId="77777777" w:rsidR="0087351F" w:rsidRPr="001C16AB" w:rsidRDefault="0087351F" w:rsidP="0087351F">
      <w:r w:rsidRPr="001C16AB">
        <w:t>d)</w:t>
      </w:r>
      <w:r w:rsidRPr="001C16AB">
        <w:tab/>
        <w:t>if the MCVideo emergency group call state of the group is set to "MVEGC 3: emergency-call-granted", shall set the MCVideo emergency group call state of the group to "MVEGC 1: emergency-gc-capable";</w:t>
      </w:r>
    </w:p>
    <w:p w14:paraId="474E6147" w14:textId="77777777" w:rsidR="0087351F" w:rsidRPr="001C16AB" w:rsidRDefault="0087351F" w:rsidP="0087351F">
      <w:r w:rsidRPr="001C16AB">
        <w:t>4)</w:t>
      </w:r>
      <w:r w:rsidRPr="001C16AB">
        <w:tab/>
        <w:t>if the SIP re-INVITE request contains an application/vnd.3gpp.mcvideo-info+xml MIME body with the &lt;mcvideoinfo&gt; element containing the &lt;mcvideo-Params&gt; element with the &lt;imminentperil-ind&gt; element set to a value of "false":</w:t>
      </w:r>
    </w:p>
    <w:p w14:paraId="24F6CA25" w14:textId="77777777" w:rsidR="0087351F" w:rsidRPr="001C16AB" w:rsidRDefault="0087351F" w:rsidP="0087351F">
      <w:r w:rsidRPr="001C16AB">
        <w:t>a)</w:t>
      </w:r>
      <w:r w:rsidRPr="001C16AB">
        <w:tab/>
        <w:t xml:space="preserve">should display to the MCVideo </w:t>
      </w:r>
      <w:r w:rsidRPr="001C16AB">
        <w:rPr>
          <w:lang w:eastAsia="ko-KR"/>
        </w:rPr>
        <w:t>u</w:t>
      </w:r>
      <w:r w:rsidRPr="001C16AB">
        <w:t xml:space="preserve">ser the MCVideo ID of the MCVideo user cancelling the MCVideo imminent peril group call and an indication that this is an MCVideo imminent peril group call; </w:t>
      </w:r>
    </w:p>
    <w:p w14:paraId="2AB5AFC1" w14:textId="77777777" w:rsidR="0087351F" w:rsidRPr="001C16AB" w:rsidRDefault="0087351F" w:rsidP="0087351F">
      <w:r w:rsidRPr="001C16AB">
        <w:t>b)</w:t>
      </w:r>
      <w:r w:rsidRPr="001C16AB">
        <w:tab/>
        <w:t>shall set the MCVideo imminent peril group state to "MVIG 1: no-imminent-peril"; and</w:t>
      </w:r>
    </w:p>
    <w:p w14:paraId="17244F70" w14:textId="77777777" w:rsidR="0087351F" w:rsidRPr="001C16AB" w:rsidRDefault="0087351F" w:rsidP="0087351F">
      <w:r w:rsidRPr="001C16AB">
        <w:t>c)</w:t>
      </w:r>
      <w:r w:rsidRPr="001C16AB">
        <w:tab/>
        <w:t>shall set the MCVideo imminent peril group call state to "MVIGC 1: imminent-peril-gc-capable";</w:t>
      </w:r>
    </w:p>
    <w:p w14:paraId="67084ABC" w14:textId="77777777" w:rsidR="0087351F" w:rsidRPr="001C16AB" w:rsidRDefault="0087351F" w:rsidP="0087351F">
      <w:pPr>
        <w:rPr>
          <w:lang w:eastAsia="ko-KR"/>
        </w:rPr>
      </w:pPr>
      <w:r w:rsidRPr="001C16AB">
        <w:t>5)</w:t>
      </w:r>
      <w:r w:rsidRPr="001C16AB">
        <w:tab/>
        <w:t>shall check if a Resource-Priority header field is included in the incoming SIP re-INVITE request and may perform further actions outside the scope of this specification to act upon an included Resource-Priority header field as specified in 3GPP TS 24.229 [</w:t>
      </w:r>
      <w:r w:rsidRPr="001C16AB">
        <w:rPr>
          <w:lang w:eastAsia="zh-CN"/>
        </w:rPr>
        <w:t>11</w:t>
      </w:r>
      <w:r w:rsidRPr="001C16AB">
        <w:t>]</w:t>
      </w:r>
      <w:r w:rsidRPr="001C16AB">
        <w:rPr>
          <w:lang w:eastAsia="ko-KR"/>
        </w:rPr>
        <w:t>;</w:t>
      </w:r>
    </w:p>
    <w:p w14:paraId="44280056" w14:textId="77777777" w:rsidR="0087351F" w:rsidRPr="001C16AB" w:rsidRDefault="0087351F" w:rsidP="0087351F">
      <w:r w:rsidRPr="001C16AB">
        <w:t>6</w:t>
      </w:r>
      <w:r w:rsidRPr="001C16AB">
        <w:rPr>
          <w:lang w:eastAsia="ko-KR"/>
        </w:rPr>
        <w:t>)</w:t>
      </w:r>
      <w:r w:rsidRPr="001C16AB">
        <w:rPr>
          <w:lang w:eastAsia="ko-KR"/>
        </w:rPr>
        <w:tab/>
      </w:r>
      <w:r w:rsidRPr="001C16AB">
        <w:t>shall accept the SIP re-INVITE request and generate a SIP 200 (OK) response according to rules and procedures of 3GPP TS 24.229 [</w:t>
      </w:r>
      <w:r w:rsidRPr="001C16AB">
        <w:rPr>
          <w:lang w:eastAsia="zh-CN"/>
        </w:rPr>
        <w:t>11</w:t>
      </w:r>
      <w:r w:rsidRPr="001C16AB">
        <w:t>];</w:t>
      </w:r>
    </w:p>
    <w:p w14:paraId="4DA1CE9D" w14:textId="77777777" w:rsidR="0087351F" w:rsidRPr="001C16AB" w:rsidRDefault="0087351F" w:rsidP="0087351F">
      <w:r w:rsidRPr="001C16AB">
        <w:t>7)</w:t>
      </w:r>
      <w:r w:rsidRPr="001C16AB">
        <w:tab/>
        <w:t>shall include the g.3gpp.mcvideo media feature tag in the Contact header field of the SIP 200 (OK) response;</w:t>
      </w:r>
    </w:p>
    <w:p w14:paraId="5380420A" w14:textId="77777777" w:rsidR="0087351F" w:rsidRPr="001C16AB" w:rsidRDefault="0087351F" w:rsidP="0087351F">
      <w:r w:rsidRPr="001C16AB">
        <w:t>8)</w:t>
      </w:r>
      <w:r w:rsidRPr="001C16AB">
        <w:tab/>
        <w:t xml:space="preserve">shall include the </w:t>
      </w:r>
      <w:r w:rsidRPr="001C16AB">
        <w:rPr>
          <w:lang w:eastAsia="zh-CN"/>
        </w:rPr>
        <w:t>g.3gpp.icsi-ref</w:t>
      </w:r>
      <w:r w:rsidRPr="001C16AB">
        <w:t xml:space="preserve"> media feature tag containing the value of "urn:urn-7:3gpp-service.ims.icsi.mcvideo" in the Contact header field of the SIP 200 (OK) response;</w:t>
      </w:r>
    </w:p>
    <w:p w14:paraId="7A724DC6" w14:textId="77777777" w:rsidR="0087351F" w:rsidRPr="001C16AB" w:rsidRDefault="0087351F" w:rsidP="0087351F">
      <w:pPr>
        <w:rPr>
          <w:lang w:eastAsia="ko-KR"/>
        </w:rPr>
      </w:pPr>
      <w:r w:rsidRPr="001C16AB">
        <w:t>9)</w:t>
      </w:r>
      <w:r w:rsidRPr="001C16AB">
        <w:tab/>
        <w:t>if the SIP re-INVITE request was received within an on-demand session, shall include an SDP answer in the SIP 200 (OK) response to the SDP offer in the incoming SIP re-INVITE request according to 3GPP TS 24.229 [</w:t>
      </w:r>
      <w:r w:rsidRPr="001C16AB">
        <w:rPr>
          <w:lang w:eastAsia="zh-CN"/>
        </w:rPr>
        <w:t>11</w:t>
      </w:r>
      <w:r w:rsidRPr="001C16AB">
        <w:t>] with the clarifications given in subclause </w:t>
      </w:r>
      <w:r w:rsidRPr="001C16AB">
        <w:rPr>
          <w:lang w:eastAsia="zh-CN"/>
        </w:rPr>
        <w:t>6.2.2</w:t>
      </w:r>
      <w:r w:rsidRPr="001C16AB">
        <w:rPr>
          <w:lang w:eastAsia="ko-KR"/>
        </w:rPr>
        <w:t>;</w:t>
      </w:r>
    </w:p>
    <w:p w14:paraId="0E1EA476" w14:textId="77777777" w:rsidR="0087351F" w:rsidRPr="001C16AB" w:rsidRDefault="0087351F" w:rsidP="0087351F">
      <w:r w:rsidRPr="001C16AB">
        <w:rPr>
          <w:lang w:eastAsia="ko-KR"/>
        </w:rPr>
        <w:t>10)</w:t>
      </w:r>
      <w:r w:rsidRPr="001C16AB">
        <w:rPr>
          <w:lang w:eastAsia="ko-KR"/>
        </w:rPr>
        <w:tab/>
        <w:t>shall send the SIP 200 (OK) response towards the MCVideo server according to rules and procedures of 3GPP TS 24.229 [</w:t>
      </w:r>
      <w:r w:rsidRPr="001C16AB">
        <w:rPr>
          <w:lang w:eastAsia="zh-CN"/>
        </w:rPr>
        <w:t>11</w:t>
      </w:r>
      <w:r w:rsidRPr="001C16AB">
        <w:rPr>
          <w:lang w:eastAsia="ko-KR"/>
        </w:rPr>
        <w:t>]; and</w:t>
      </w:r>
    </w:p>
    <w:p w14:paraId="4897FC56" w14:textId="77777777" w:rsidR="0087351F" w:rsidRPr="001C16AB" w:rsidRDefault="0087351F" w:rsidP="0087351F">
      <w:pPr>
        <w:rPr>
          <w:lang w:eastAsia="ko-KR"/>
        </w:rPr>
      </w:pPr>
      <w:r w:rsidRPr="001C16AB">
        <w:rPr>
          <w:lang w:eastAsia="ko-KR"/>
        </w:rPr>
        <w:t>11)</w:t>
      </w:r>
      <w:r w:rsidRPr="001C16AB">
        <w:rPr>
          <w:lang w:eastAsia="ko-KR"/>
        </w:rPr>
        <w:tab/>
        <w:t>shall interact with the media plane as specified in 3GPP TS 24.581 [</w:t>
      </w:r>
      <w:r w:rsidRPr="001C16AB">
        <w:rPr>
          <w:lang w:eastAsia="zh-CN"/>
        </w:rPr>
        <w:t>5</w:t>
      </w:r>
      <w:r w:rsidRPr="001C16AB">
        <w:rPr>
          <w:lang w:eastAsia="ko-KR"/>
        </w:rPr>
        <w:t>].</w:t>
      </w:r>
    </w:p>
    <w:p w14:paraId="09B8554C" w14:textId="77777777" w:rsidR="0087351F" w:rsidRPr="001C16AB" w:rsidRDefault="0087351F" w:rsidP="0087351F">
      <w:r w:rsidRPr="001C16AB">
        <w:t>[TS 24.281, clause 6.2.3.1.2]</w:t>
      </w:r>
    </w:p>
    <w:p w14:paraId="7FAD0738" w14:textId="77777777" w:rsidR="0087351F" w:rsidRPr="001C16AB" w:rsidRDefault="0087351F" w:rsidP="0087351F">
      <w:r w:rsidRPr="001C16AB">
        <w:t>When performing the automatic commencement mode procedures, the MCVideo client shall follow the procedures in subclause 6.2.3.1.1 with the following clarification:</w:t>
      </w:r>
    </w:p>
    <w:p w14:paraId="2BFADB8B" w14:textId="77777777" w:rsidR="0087351F" w:rsidRPr="001C16AB" w:rsidRDefault="0087351F" w:rsidP="0087351F">
      <w:r w:rsidRPr="001C16AB">
        <w:t>-</w:t>
      </w:r>
      <w:r w:rsidRPr="001C16AB">
        <w:tab/>
        <w:t>The MCVideo client may include a P-Answer-State header field with the value "Confirmed" as specified in IETF RFC 4964 [30] in the SIP 200 (OK) response.</w:t>
      </w:r>
    </w:p>
    <w:p w14:paraId="51C5220F" w14:textId="77777777" w:rsidR="0087351F" w:rsidRPr="001C16AB" w:rsidRDefault="0087351F" w:rsidP="0087351F">
      <w:r w:rsidRPr="001C16AB">
        <w:t>[TS 24.281, clause 6.2.6]</w:t>
      </w:r>
    </w:p>
    <w:p w14:paraId="12B88CFE" w14:textId="77777777" w:rsidR="0087351F" w:rsidRPr="001C16AB" w:rsidRDefault="0087351F" w:rsidP="0087351F">
      <w:r w:rsidRPr="001C16AB">
        <w:t>Upon receiving a SIP BYE request, the MCVideo client:</w:t>
      </w:r>
    </w:p>
    <w:p w14:paraId="4D05A332" w14:textId="77777777" w:rsidR="0087351F" w:rsidRPr="001C16AB" w:rsidRDefault="0087351F" w:rsidP="0087351F">
      <w:pPr>
        <w:rPr>
          <w:lang w:eastAsia="ko-KR"/>
        </w:rPr>
      </w:pPr>
      <w:r w:rsidRPr="001C16AB">
        <w:rPr>
          <w:lang w:eastAsia="ko-KR"/>
        </w:rPr>
        <w:t>1)</w:t>
      </w:r>
      <w:r w:rsidRPr="001C16AB">
        <w:rPr>
          <w:lang w:eastAsia="ko-KR"/>
        </w:rPr>
        <w:tab/>
        <w:t>s</w:t>
      </w:r>
      <w:r w:rsidRPr="001C16AB">
        <w:t xml:space="preserve">hall interact with the </w:t>
      </w:r>
      <w:r w:rsidRPr="001C16AB">
        <w:rPr>
          <w:lang w:eastAsia="ko-KR"/>
        </w:rPr>
        <w:t>media plane as specified in 3GPP TS 24.</w:t>
      </w:r>
      <w:r w:rsidRPr="001C16AB">
        <w:rPr>
          <w:lang w:eastAsia="zh-CN"/>
        </w:rPr>
        <w:t>581</w:t>
      </w:r>
      <w:r w:rsidRPr="001C16AB">
        <w:rPr>
          <w:lang w:eastAsia="ko-KR"/>
        </w:rPr>
        <w:t>[5]; and</w:t>
      </w:r>
    </w:p>
    <w:p w14:paraId="6C529478" w14:textId="77777777" w:rsidR="0087351F" w:rsidRPr="001C16AB" w:rsidRDefault="0087351F" w:rsidP="0087351F">
      <w:pPr>
        <w:rPr>
          <w:lang w:eastAsia="ko-KR"/>
        </w:rPr>
      </w:pPr>
      <w:r w:rsidRPr="001C16AB">
        <w:rPr>
          <w:lang w:eastAsia="ko-KR"/>
        </w:rPr>
        <w:t>2)</w:t>
      </w:r>
      <w:r w:rsidRPr="001C16AB">
        <w:rPr>
          <w:lang w:eastAsia="ko-KR"/>
        </w:rPr>
        <w:tab/>
        <w:t>shall send SIP 200 (OK) response towards MCVideo server according to 3GPP TS 24.229 [11].</w:t>
      </w:r>
    </w:p>
    <w:p w14:paraId="3716C198" w14:textId="77777777" w:rsidR="0087351F" w:rsidRPr="001C16AB" w:rsidRDefault="0087351F" w:rsidP="0087351F">
      <w:pPr>
        <w:pStyle w:val="H6"/>
      </w:pPr>
      <w:bookmarkStart w:id="421" w:name="_Toc52787506"/>
      <w:bookmarkStart w:id="422" w:name="_Toc52787686"/>
      <w:r w:rsidRPr="001C16AB">
        <w:t>6.1.1.6.3</w:t>
      </w:r>
      <w:r w:rsidRPr="001C16AB">
        <w:tab/>
        <w:t>Test description</w:t>
      </w:r>
      <w:bookmarkEnd w:id="421"/>
      <w:bookmarkEnd w:id="422"/>
    </w:p>
    <w:p w14:paraId="7F0DC3C0" w14:textId="77777777" w:rsidR="0087351F" w:rsidRPr="001C16AB" w:rsidRDefault="0087351F" w:rsidP="0087351F">
      <w:pPr>
        <w:pStyle w:val="H6"/>
      </w:pPr>
      <w:r w:rsidRPr="001C16AB">
        <w:t>6.1.1.6.3.1</w:t>
      </w:r>
      <w:r w:rsidRPr="001C16AB">
        <w:tab/>
        <w:t>Pre-test conditions</w:t>
      </w:r>
    </w:p>
    <w:p w14:paraId="4E1B8D4B" w14:textId="77777777" w:rsidR="0087351F" w:rsidRPr="001C16AB" w:rsidRDefault="0087351F" w:rsidP="0087351F">
      <w:pPr>
        <w:pStyle w:val="H6"/>
      </w:pPr>
      <w:r w:rsidRPr="001C16AB">
        <w:t>System Simulator:</w:t>
      </w:r>
    </w:p>
    <w:p w14:paraId="1208497F" w14:textId="77777777" w:rsidR="0087351F" w:rsidRPr="001C16AB" w:rsidRDefault="0087351F" w:rsidP="0087351F">
      <w:pPr>
        <w:pStyle w:val="B1"/>
      </w:pPr>
      <w:r w:rsidRPr="001C16AB">
        <w:t>-</w:t>
      </w:r>
      <w:r w:rsidRPr="001C16AB">
        <w:tab/>
        <w:t>SS (MCVideo server)</w:t>
      </w:r>
    </w:p>
    <w:p w14:paraId="62F8390B" w14:textId="77777777" w:rsidR="0087351F" w:rsidRPr="001C16AB" w:rsidRDefault="0087351F" w:rsidP="0087351F">
      <w:pPr>
        <w:pStyle w:val="B1"/>
        <w:rPr>
          <w:color w:val="000000"/>
        </w:rPr>
      </w:pPr>
      <w:r w:rsidRPr="001C16AB">
        <w:lastRenderedPageBreak/>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B145C4" w14:textId="77777777" w:rsidR="0087351F" w:rsidRPr="001C16AB" w:rsidRDefault="0087351F" w:rsidP="0087351F">
      <w:pPr>
        <w:pStyle w:val="H6"/>
      </w:pPr>
      <w:r w:rsidRPr="001C16AB">
        <w:t>IUT:</w:t>
      </w:r>
    </w:p>
    <w:p w14:paraId="16CE6A30" w14:textId="72F7169C" w:rsidR="0087351F" w:rsidRPr="001C16AB" w:rsidRDefault="0087351F" w:rsidP="0087351F">
      <w:pPr>
        <w:pStyle w:val="B1"/>
      </w:pPr>
      <w:r w:rsidRPr="001C16AB">
        <w:t>-</w:t>
      </w:r>
      <w:r w:rsidRPr="001C16AB">
        <w:tab/>
        <w:t>UE (MCVideo client)</w:t>
      </w:r>
    </w:p>
    <w:p w14:paraId="07CC8231" w14:textId="77777777" w:rsidR="0087351F" w:rsidRPr="001C16AB" w:rsidRDefault="0087351F" w:rsidP="0087351F">
      <w:pPr>
        <w:pStyle w:val="B1"/>
      </w:pPr>
      <w:r w:rsidRPr="001C16AB">
        <w:t>-</w:t>
      </w:r>
      <w:r w:rsidRPr="001C16AB">
        <w:tab/>
        <w:t>The test USIM set as defined in TS 36.579-1 [2], subclause 5.5.10 is inserted.</w:t>
      </w:r>
    </w:p>
    <w:p w14:paraId="4BAB419B" w14:textId="77777777" w:rsidR="0087351F" w:rsidRPr="001C16AB" w:rsidRDefault="0087351F" w:rsidP="0087351F">
      <w:pPr>
        <w:pStyle w:val="H6"/>
      </w:pPr>
      <w:r w:rsidRPr="001C16AB">
        <w:t>Preamble:</w:t>
      </w:r>
    </w:p>
    <w:p w14:paraId="0400ACCE" w14:textId="77777777" w:rsidR="0087351F" w:rsidRPr="001C16AB" w:rsidRDefault="0087351F" w:rsidP="0087351F">
      <w:pPr>
        <w:pStyle w:val="B1"/>
      </w:pPr>
      <w:r w:rsidRPr="001C16AB">
        <w:t>-</w:t>
      </w:r>
      <w:r w:rsidRPr="001C16AB">
        <w:tab/>
        <w:t>The UE has performed the Generic Test Procedure for MCVideoUE registration as specified in TS 36.579-1 [2], subclause 5.4.2A.</w:t>
      </w:r>
    </w:p>
    <w:p w14:paraId="28F217FB"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6A8EB40D" w14:textId="77777777" w:rsidR="0087351F" w:rsidRPr="001C16AB" w:rsidRDefault="0087351F" w:rsidP="0087351F">
      <w:pPr>
        <w:pStyle w:val="B1"/>
      </w:pPr>
      <w:r w:rsidRPr="001C16AB">
        <w:t>-</w:t>
      </w:r>
      <w:r w:rsidRPr="001C16AB">
        <w:tab/>
        <w:t>UE States at the end of the preamble</w:t>
      </w:r>
    </w:p>
    <w:p w14:paraId="7F9E3594" w14:textId="77777777" w:rsidR="0087351F" w:rsidRPr="001C16AB" w:rsidRDefault="0087351F" w:rsidP="0087351F">
      <w:pPr>
        <w:pStyle w:val="B2"/>
      </w:pPr>
      <w:r w:rsidRPr="001C16AB">
        <w:t>-</w:t>
      </w:r>
      <w:r w:rsidRPr="001C16AB">
        <w:tab/>
        <w:t>The UE is in E-UTRA Registered, Idle Mode state.</w:t>
      </w:r>
    </w:p>
    <w:p w14:paraId="737A6D51"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3AC0B4B0" w14:textId="77777777" w:rsidR="0087351F" w:rsidRPr="001C16AB" w:rsidRDefault="0087351F" w:rsidP="0087351F">
      <w:pPr>
        <w:pStyle w:val="H6"/>
      </w:pPr>
      <w:r w:rsidRPr="001C16AB">
        <w:t>6.1.1.6.3.2</w:t>
      </w:r>
      <w:r w:rsidRPr="001C16AB">
        <w:tab/>
        <w:t>Test procedure sequence</w:t>
      </w:r>
    </w:p>
    <w:p w14:paraId="0DE08BF2" w14:textId="77777777" w:rsidR="0087351F" w:rsidRPr="001C16AB" w:rsidRDefault="0087351F" w:rsidP="0087351F">
      <w:pPr>
        <w:pStyle w:val="TH"/>
      </w:pPr>
      <w:r w:rsidRPr="001C16AB">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87351F" w:rsidRPr="001C16AB" w14:paraId="2958CC33" w14:textId="77777777" w:rsidTr="00E64CC8">
        <w:trPr>
          <w:trHeight w:val="199"/>
          <w:tblHeader/>
          <w:jc w:val="center"/>
        </w:trPr>
        <w:tc>
          <w:tcPr>
            <w:tcW w:w="624" w:type="dxa"/>
            <w:tcBorders>
              <w:top w:val="single" w:sz="4" w:space="0" w:color="auto"/>
              <w:left w:val="single" w:sz="4" w:space="0" w:color="auto"/>
              <w:bottom w:val="nil"/>
              <w:right w:val="single" w:sz="4" w:space="0" w:color="auto"/>
            </w:tcBorders>
            <w:hideMark/>
          </w:tcPr>
          <w:p w14:paraId="7A658BBE" w14:textId="77777777" w:rsidR="0087351F" w:rsidRPr="001C16AB" w:rsidRDefault="0087351F" w:rsidP="00E64CC8">
            <w:pPr>
              <w:pStyle w:val="TAH"/>
              <w:keepNext w:val="0"/>
              <w:keepLines w:val="0"/>
              <w:widowControl w:val="0"/>
            </w:pPr>
            <w:r w:rsidRPr="001C16AB">
              <w:t>St</w:t>
            </w:r>
          </w:p>
        </w:tc>
        <w:tc>
          <w:tcPr>
            <w:tcW w:w="3824" w:type="dxa"/>
            <w:tcBorders>
              <w:top w:val="single" w:sz="4" w:space="0" w:color="auto"/>
              <w:left w:val="single" w:sz="4" w:space="0" w:color="auto"/>
              <w:bottom w:val="nil"/>
              <w:right w:val="single" w:sz="4" w:space="0" w:color="auto"/>
            </w:tcBorders>
            <w:hideMark/>
          </w:tcPr>
          <w:p w14:paraId="24AEE725" w14:textId="77777777" w:rsidR="0087351F" w:rsidRPr="001C16AB" w:rsidRDefault="0087351F" w:rsidP="00E64CC8">
            <w:pPr>
              <w:pStyle w:val="TAH"/>
              <w:keepNext w:val="0"/>
              <w:keepLines w:val="0"/>
              <w:widowControl w:val="0"/>
            </w:pPr>
            <w:r w:rsidRPr="001C16AB">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64E6384D" w14:textId="77777777" w:rsidR="0087351F" w:rsidRPr="001C16AB" w:rsidRDefault="0087351F" w:rsidP="00E64CC8">
            <w:pPr>
              <w:pStyle w:val="TAH"/>
              <w:keepNext w:val="0"/>
              <w:keepLines w:val="0"/>
              <w:widowControl w:val="0"/>
            </w:pPr>
            <w:r w:rsidRPr="001C16AB">
              <w:t>Message Sequence</w:t>
            </w:r>
          </w:p>
        </w:tc>
        <w:tc>
          <w:tcPr>
            <w:tcW w:w="544" w:type="dxa"/>
            <w:tcBorders>
              <w:top w:val="single" w:sz="4" w:space="0" w:color="auto"/>
              <w:left w:val="single" w:sz="4" w:space="0" w:color="auto"/>
              <w:bottom w:val="nil"/>
              <w:right w:val="single" w:sz="4" w:space="0" w:color="auto"/>
            </w:tcBorders>
            <w:hideMark/>
          </w:tcPr>
          <w:p w14:paraId="6F0AD536" w14:textId="77777777" w:rsidR="0087351F" w:rsidRPr="001C16AB" w:rsidRDefault="0087351F" w:rsidP="00E64CC8">
            <w:pPr>
              <w:pStyle w:val="TAH"/>
              <w:keepNext w:val="0"/>
              <w:keepLines w:val="0"/>
              <w:widowControl w:val="0"/>
            </w:pPr>
            <w:r w:rsidRPr="001C16AB">
              <w:t>TP</w:t>
            </w:r>
          </w:p>
        </w:tc>
        <w:tc>
          <w:tcPr>
            <w:tcW w:w="858" w:type="dxa"/>
            <w:tcBorders>
              <w:top w:val="single" w:sz="4" w:space="0" w:color="auto"/>
              <w:left w:val="single" w:sz="4" w:space="0" w:color="auto"/>
              <w:bottom w:val="nil"/>
              <w:right w:val="single" w:sz="4" w:space="0" w:color="auto"/>
            </w:tcBorders>
            <w:hideMark/>
          </w:tcPr>
          <w:p w14:paraId="0DA26065" w14:textId="77777777" w:rsidR="0087351F" w:rsidRPr="001C16AB" w:rsidRDefault="0087351F" w:rsidP="00E64CC8">
            <w:pPr>
              <w:pStyle w:val="TAH"/>
              <w:keepNext w:val="0"/>
              <w:keepLines w:val="0"/>
              <w:widowControl w:val="0"/>
            </w:pPr>
            <w:r w:rsidRPr="001C16AB">
              <w:t>Verdict</w:t>
            </w:r>
          </w:p>
        </w:tc>
      </w:tr>
      <w:tr w:rsidR="0087351F" w:rsidRPr="001C16AB" w14:paraId="4AEEFB53" w14:textId="77777777" w:rsidTr="00E64CC8">
        <w:trPr>
          <w:trHeight w:val="199"/>
          <w:tblHeader/>
          <w:jc w:val="center"/>
        </w:trPr>
        <w:tc>
          <w:tcPr>
            <w:tcW w:w="624" w:type="dxa"/>
            <w:tcBorders>
              <w:top w:val="nil"/>
              <w:left w:val="single" w:sz="4" w:space="0" w:color="auto"/>
              <w:bottom w:val="single" w:sz="4" w:space="0" w:color="auto"/>
              <w:right w:val="single" w:sz="4" w:space="0" w:color="auto"/>
            </w:tcBorders>
          </w:tcPr>
          <w:p w14:paraId="4E9E7B45" w14:textId="77777777" w:rsidR="0087351F" w:rsidRPr="001C16AB" w:rsidRDefault="0087351F" w:rsidP="00E64CC8">
            <w:pPr>
              <w:pStyle w:val="TAH"/>
              <w:keepNext w:val="0"/>
              <w:keepLines w:val="0"/>
              <w:widowControl w:val="0"/>
            </w:pPr>
          </w:p>
        </w:tc>
        <w:tc>
          <w:tcPr>
            <w:tcW w:w="3824" w:type="dxa"/>
            <w:tcBorders>
              <w:top w:val="nil"/>
              <w:left w:val="single" w:sz="4" w:space="0" w:color="auto"/>
              <w:bottom w:val="single" w:sz="4" w:space="0" w:color="auto"/>
              <w:right w:val="single" w:sz="4" w:space="0" w:color="auto"/>
            </w:tcBorders>
          </w:tcPr>
          <w:p w14:paraId="30EBEF7E" w14:textId="77777777" w:rsidR="0087351F" w:rsidRPr="001C16AB" w:rsidRDefault="0087351F" w:rsidP="00E64CC8">
            <w:pPr>
              <w:pStyle w:val="TAH"/>
              <w:keepNext w:val="0"/>
              <w:keepLines w:val="0"/>
              <w:widowControl w:val="0"/>
            </w:pPr>
          </w:p>
        </w:tc>
        <w:tc>
          <w:tcPr>
            <w:tcW w:w="680" w:type="dxa"/>
            <w:tcBorders>
              <w:top w:val="single" w:sz="4" w:space="0" w:color="auto"/>
              <w:left w:val="single" w:sz="4" w:space="0" w:color="auto"/>
              <w:bottom w:val="single" w:sz="4" w:space="0" w:color="auto"/>
              <w:right w:val="single" w:sz="4" w:space="0" w:color="auto"/>
            </w:tcBorders>
            <w:hideMark/>
          </w:tcPr>
          <w:p w14:paraId="664F7E0D" w14:textId="77777777" w:rsidR="0087351F" w:rsidRPr="001C16AB" w:rsidRDefault="0087351F" w:rsidP="00E64CC8">
            <w:pPr>
              <w:pStyle w:val="TAH"/>
              <w:keepNext w:val="0"/>
              <w:keepLines w:val="0"/>
              <w:widowControl w:val="0"/>
            </w:pPr>
            <w:r w:rsidRPr="001C16AB">
              <w:t>U - S</w:t>
            </w:r>
          </w:p>
        </w:tc>
        <w:tc>
          <w:tcPr>
            <w:tcW w:w="2871" w:type="dxa"/>
            <w:tcBorders>
              <w:top w:val="single" w:sz="4" w:space="0" w:color="auto"/>
              <w:left w:val="single" w:sz="4" w:space="0" w:color="auto"/>
              <w:bottom w:val="single" w:sz="4" w:space="0" w:color="auto"/>
              <w:right w:val="single" w:sz="4" w:space="0" w:color="auto"/>
            </w:tcBorders>
            <w:hideMark/>
          </w:tcPr>
          <w:p w14:paraId="12A3AB4B" w14:textId="77777777" w:rsidR="0087351F" w:rsidRPr="001C16AB" w:rsidRDefault="0087351F" w:rsidP="00E64CC8">
            <w:pPr>
              <w:pStyle w:val="TAH"/>
              <w:keepNext w:val="0"/>
              <w:keepLines w:val="0"/>
              <w:widowControl w:val="0"/>
            </w:pPr>
            <w:r w:rsidRPr="001C16AB">
              <w:t>Message</w:t>
            </w:r>
          </w:p>
        </w:tc>
        <w:tc>
          <w:tcPr>
            <w:tcW w:w="544" w:type="dxa"/>
            <w:tcBorders>
              <w:top w:val="nil"/>
              <w:left w:val="single" w:sz="4" w:space="0" w:color="auto"/>
              <w:bottom w:val="single" w:sz="4" w:space="0" w:color="auto"/>
              <w:right w:val="single" w:sz="4" w:space="0" w:color="auto"/>
            </w:tcBorders>
          </w:tcPr>
          <w:p w14:paraId="2BEF054F" w14:textId="77777777" w:rsidR="0087351F" w:rsidRPr="001C16AB" w:rsidRDefault="0087351F" w:rsidP="00E64CC8">
            <w:pPr>
              <w:pStyle w:val="TAH"/>
              <w:keepNext w:val="0"/>
              <w:keepLines w:val="0"/>
              <w:widowControl w:val="0"/>
            </w:pPr>
          </w:p>
        </w:tc>
        <w:tc>
          <w:tcPr>
            <w:tcW w:w="858" w:type="dxa"/>
            <w:tcBorders>
              <w:top w:val="nil"/>
              <w:left w:val="single" w:sz="4" w:space="0" w:color="auto"/>
              <w:bottom w:val="single" w:sz="4" w:space="0" w:color="auto"/>
              <w:right w:val="single" w:sz="4" w:space="0" w:color="auto"/>
            </w:tcBorders>
          </w:tcPr>
          <w:p w14:paraId="0BAB6FDC" w14:textId="77777777" w:rsidR="0087351F" w:rsidRPr="001C16AB" w:rsidRDefault="0087351F" w:rsidP="00E64CC8">
            <w:pPr>
              <w:pStyle w:val="TAH"/>
              <w:keepNext w:val="0"/>
              <w:keepLines w:val="0"/>
              <w:widowControl w:val="0"/>
            </w:pPr>
          </w:p>
        </w:tc>
      </w:tr>
      <w:tr w:rsidR="0087351F" w:rsidRPr="001C16AB" w14:paraId="201987A8" w14:textId="77777777" w:rsidTr="00E64CC8">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4D2C8607" w14:textId="77777777" w:rsidR="0087351F" w:rsidRPr="001C16AB" w:rsidRDefault="0087351F" w:rsidP="00E64CC8">
            <w:pPr>
              <w:pStyle w:val="TAC"/>
              <w:keepNext w:val="0"/>
              <w:keepLines w:val="0"/>
              <w:widowControl w:val="0"/>
              <w:rPr>
                <w:szCs w:val="18"/>
              </w:rPr>
            </w:pPr>
            <w:r w:rsidRPr="001C16AB">
              <w:rPr>
                <w:szCs w:val="18"/>
              </w:rPr>
              <w:t>1</w:t>
            </w:r>
          </w:p>
        </w:tc>
        <w:tc>
          <w:tcPr>
            <w:tcW w:w="3824" w:type="dxa"/>
            <w:tcBorders>
              <w:top w:val="single" w:sz="4" w:space="0" w:color="auto"/>
              <w:left w:val="single" w:sz="4" w:space="0" w:color="auto"/>
              <w:bottom w:val="single" w:sz="4" w:space="0" w:color="auto"/>
              <w:right w:val="single" w:sz="4" w:space="0" w:color="auto"/>
            </w:tcBorders>
            <w:hideMark/>
          </w:tcPr>
          <w:p w14:paraId="401EA371" w14:textId="691F8CFE" w:rsidR="0087351F" w:rsidRPr="001C16AB" w:rsidRDefault="0087351F" w:rsidP="00E64CC8">
            <w:pPr>
              <w:pStyle w:val="TAL"/>
              <w:keepNext w:val="0"/>
              <w:keepLines w:val="0"/>
              <w:widowControl w:val="0"/>
              <w:rPr>
                <w:szCs w:val="18"/>
              </w:rPr>
            </w:pPr>
            <w:r w:rsidRPr="001C16AB">
              <w:rPr>
                <w:lang w:eastAsia="ko-KR"/>
              </w:rPr>
              <w:t xml:space="preserve">Check: Does the UE (MCVideo client) correctly perform test procedure 'MCX CT session establishment/modification without provisional responses other than 100 Trying' as described in TS 36.579-1 [2] Table 5.3.4.3-1 </w:t>
            </w:r>
            <w:r w:rsidRPr="001C16AB">
              <w:rPr>
                <w:szCs w:val="18"/>
              </w:rPr>
              <w:t>to establish an on-demand pre-arranged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72710B47" w14:textId="77777777" w:rsidR="0087351F" w:rsidRPr="001C16AB" w:rsidRDefault="0087351F" w:rsidP="00E64CC8">
            <w:pPr>
              <w:pStyle w:val="TAC"/>
              <w:keepNext w:val="0"/>
              <w:keepLines w:val="0"/>
              <w:widowControl w:val="0"/>
            </w:pPr>
            <w:r w:rsidRPr="001C16AB">
              <w:t>-</w:t>
            </w:r>
          </w:p>
        </w:tc>
        <w:tc>
          <w:tcPr>
            <w:tcW w:w="2871" w:type="dxa"/>
            <w:tcBorders>
              <w:top w:val="single" w:sz="4" w:space="0" w:color="auto"/>
              <w:left w:val="single" w:sz="4" w:space="0" w:color="auto"/>
              <w:bottom w:val="single" w:sz="4" w:space="0" w:color="auto"/>
              <w:right w:val="single" w:sz="4" w:space="0" w:color="auto"/>
            </w:tcBorders>
            <w:hideMark/>
          </w:tcPr>
          <w:p w14:paraId="75CA8BD7" w14:textId="77777777" w:rsidR="0087351F" w:rsidRPr="001C16AB" w:rsidRDefault="0087351F" w:rsidP="00E64CC8">
            <w:pPr>
              <w:pStyle w:val="TAL"/>
              <w:keepNext w:val="0"/>
              <w:keepLines w:val="0"/>
              <w:widowControl w:val="0"/>
            </w:pPr>
            <w:r w:rsidRPr="001C16AB">
              <w:t>-</w:t>
            </w:r>
          </w:p>
        </w:tc>
        <w:tc>
          <w:tcPr>
            <w:tcW w:w="544" w:type="dxa"/>
            <w:tcBorders>
              <w:top w:val="single" w:sz="4" w:space="0" w:color="auto"/>
              <w:left w:val="single" w:sz="4" w:space="0" w:color="auto"/>
              <w:bottom w:val="single" w:sz="4" w:space="0" w:color="auto"/>
              <w:right w:val="single" w:sz="4" w:space="0" w:color="auto"/>
            </w:tcBorders>
            <w:hideMark/>
          </w:tcPr>
          <w:p w14:paraId="7663AA6B" w14:textId="77777777" w:rsidR="0087351F" w:rsidRPr="001C16AB" w:rsidRDefault="0087351F" w:rsidP="00E64CC8">
            <w:pPr>
              <w:pStyle w:val="TAC"/>
              <w:keepNext w:val="0"/>
              <w:keepLines w:val="0"/>
              <w:widowControl w:val="0"/>
            </w:pPr>
            <w:r w:rsidRPr="001C16AB">
              <w:t>1</w:t>
            </w:r>
          </w:p>
        </w:tc>
        <w:tc>
          <w:tcPr>
            <w:tcW w:w="858" w:type="dxa"/>
            <w:tcBorders>
              <w:top w:val="single" w:sz="4" w:space="0" w:color="auto"/>
              <w:left w:val="single" w:sz="4" w:space="0" w:color="auto"/>
              <w:bottom w:val="single" w:sz="4" w:space="0" w:color="auto"/>
              <w:right w:val="single" w:sz="4" w:space="0" w:color="auto"/>
            </w:tcBorders>
            <w:hideMark/>
          </w:tcPr>
          <w:p w14:paraId="688DB9B0" w14:textId="77777777" w:rsidR="0087351F" w:rsidRPr="001C16AB" w:rsidRDefault="0087351F" w:rsidP="00E64CC8">
            <w:pPr>
              <w:pStyle w:val="TAC"/>
              <w:keepNext w:val="0"/>
              <w:keepLines w:val="0"/>
              <w:widowControl w:val="0"/>
            </w:pPr>
            <w:r w:rsidRPr="001C16AB">
              <w:t>P</w:t>
            </w:r>
          </w:p>
        </w:tc>
      </w:tr>
      <w:tr w:rsidR="0087351F" w:rsidRPr="001C16AB" w14:paraId="7009EF46" w14:textId="77777777" w:rsidTr="00E64CC8">
        <w:trPr>
          <w:jc w:val="center"/>
        </w:trPr>
        <w:tc>
          <w:tcPr>
            <w:tcW w:w="624" w:type="dxa"/>
            <w:tcBorders>
              <w:top w:val="single" w:sz="4" w:space="0" w:color="auto"/>
              <w:left w:val="single" w:sz="4" w:space="0" w:color="auto"/>
              <w:bottom w:val="single" w:sz="4" w:space="0" w:color="auto"/>
              <w:right w:val="single" w:sz="4" w:space="0" w:color="auto"/>
            </w:tcBorders>
            <w:hideMark/>
          </w:tcPr>
          <w:p w14:paraId="0E75EF08" w14:textId="77777777" w:rsidR="0087351F" w:rsidRPr="001C16AB" w:rsidRDefault="0087351F" w:rsidP="00E64CC8">
            <w:pPr>
              <w:pStyle w:val="TAC"/>
              <w:keepNext w:val="0"/>
              <w:keepLines w:val="0"/>
              <w:widowControl w:val="0"/>
            </w:pPr>
            <w:r w:rsidRPr="001C16AB">
              <w:t>2-4</w:t>
            </w:r>
          </w:p>
        </w:tc>
        <w:tc>
          <w:tcPr>
            <w:tcW w:w="3824" w:type="dxa"/>
            <w:tcBorders>
              <w:top w:val="single" w:sz="4" w:space="0" w:color="auto"/>
              <w:left w:val="single" w:sz="4" w:space="0" w:color="auto"/>
              <w:bottom w:val="single" w:sz="4" w:space="0" w:color="auto"/>
              <w:right w:val="single" w:sz="4" w:space="0" w:color="auto"/>
            </w:tcBorders>
            <w:hideMark/>
          </w:tcPr>
          <w:p w14:paraId="5D5FC5D2"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hideMark/>
          </w:tcPr>
          <w:p w14:paraId="3E34E0CE" w14:textId="77777777" w:rsidR="0087351F" w:rsidRPr="001C16AB" w:rsidRDefault="0087351F" w:rsidP="00E64CC8">
            <w:pPr>
              <w:pStyle w:val="TAC"/>
              <w:keepNext w:val="0"/>
              <w:keepLines w:val="0"/>
              <w:widowControl w:val="0"/>
            </w:pPr>
            <w:r w:rsidRPr="001C16AB">
              <w:t>-</w:t>
            </w:r>
          </w:p>
        </w:tc>
        <w:tc>
          <w:tcPr>
            <w:tcW w:w="2871" w:type="dxa"/>
            <w:tcBorders>
              <w:top w:val="single" w:sz="4" w:space="0" w:color="auto"/>
              <w:left w:val="single" w:sz="4" w:space="0" w:color="auto"/>
              <w:bottom w:val="single" w:sz="4" w:space="0" w:color="auto"/>
              <w:right w:val="single" w:sz="4" w:space="0" w:color="auto"/>
            </w:tcBorders>
            <w:hideMark/>
          </w:tcPr>
          <w:p w14:paraId="0DA11EAC" w14:textId="77777777" w:rsidR="0087351F" w:rsidRPr="001C16AB" w:rsidRDefault="0087351F" w:rsidP="00E64CC8">
            <w:pPr>
              <w:pStyle w:val="TAL"/>
              <w:keepNext w:val="0"/>
              <w:keepLines w:val="0"/>
              <w:widowControl w:val="0"/>
            </w:pPr>
            <w:r w:rsidRPr="001C16AB">
              <w:t>-</w:t>
            </w:r>
          </w:p>
        </w:tc>
        <w:tc>
          <w:tcPr>
            <w:tcW w:w="544" w:type="dxa"/>
            <w:tcBorders>
              <w:top w:val="single" w:sz="4" w:space="0" w:color="auto"/>
              <w:left w:val="single" w:sz="4" w:space="0" w:color="auto"/>
              <w:bottom w:val="single" w:sz="4" w:space="0" w:color="auto"/>
              <w:right w:val="single" w:sz="4" w:space="0" w:color="auto"/>
            </w:tcBorders>
            <w:hideMark/>
          </w:tcPr>
          <w:p w14:paraId="79226C2C" w14:textId="77777777" w:rsidR="0087351F" w:rsidRPr="001C16AB" w:rsidRDefault="0087351F" w:rsidP="00E64CC8">
            <w:pPr>
              <w:pStyle w:val="TAC"/>
              <w:keepNext w:val="0"/>
              <w:keepLines w:val="0"/>
              <w:widowControl w:val="0"/>
            </w:pPr>
            <w:r w:rsidRPr="001C16AB">
              <w:t>-</w:t>
            </w:r>
          </w:p>
        </w:tc>
        <w:tc>
          <w:tcPr>
            <w:tcW w:w="858" w:type="dxa"/>
            <w:tcBorders>
              <w:top w:val="single" w:sz="4" w:space="0" w:color="auto"/>
              <w:left w:val="single" w:sz="4" w:space="0" w:color="auto"/>
              <w:bottom w:val="single" w:sz="4" w:space="0" w:color="auto"/>
              <w:right w:val="single" w:sz="4" w:space="0" w:color="auto"/>
            </w:tcBorders>
            <w:hideMark/>
          </w:tcPr>
          <w:p w14:paraId="389CBCF6" w14:textId="77777777" w:rsidR="0087351F" w:rsidRPr="001C16AB" w:rsidRDefault="0087351F" w:rsidP="00E64CC8">
            <w:pPr>
              <w:pStyle w:val="TAC"/>
              <w:keepNext w:val="0"/>
              <w:keepLines w:val="0"/>
              <w:widowControl w:val="0"/>
            </w:pPr>
            <w:r w:rsidRPr="001C16AB">
              <w:t>-</w:t>
            </w:r>
          </w:p>
        </w:tc>
      </w:tr>
      <w:tr w:rsidR="0087351F" w:rsidRPr="001C16AB" w14:paraId="6A8DE718" w14:textId="77777777" w:rsidTr="00E64CC8">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482D3C54" w14:textId="77777777" w:rsidR="0087351F" w:rsidRPr="001C16AB" w:rsidRDefault="0087351F" w:rsidP="00E64CC8">
            <w:pPr>
              <w:pStyle w:val="TAC"/>
              <w:keepNext w:val="0"/>
              <w:keepLines w:val="0"/>
              <w:widowControl w:val="0"/>
            </w:pPr>
            <w:r w:rsidRPr="001C16AB">
              <w:t>5</w:t>
            </w:r>
          </w:p>
        </w:tc>
        <w:tc>
          <w:tcPr>
            <w:tcW w:w="3824" w:type="dxa"/>
            <w:tcBorders>
              <w:top w:val="single" w:sz="4" w:space="0" w:color="auto"/>
              <w:left w:val="single" w:sz="4" w:space="0" w:color="auto"/>
              <w:bottom w:val="single" w:sz="4" w:space="0" w:color="auto"/>
              <w:right w:val="single" w:sz="4" w:space="0" w:color="auto"/>
            </w:tcBorders>
            <w:hideMark/>
          </w:tcPr>
          <w:p w14:paraId="0A702B93" w14:textId="77777777" w:rsidR="0087351F" w:rsidRPr="001C16AB" w:rsidRDefault="0087351F" w:rsidP="00E64CC8">
            <w:pPr>
              <w:pStyle w:val="TAL"/>
              <w:keepNext w:val="0"/>
              <w:keepLines w:val="0"/>
              <w:widowControl w:val="0"/>
            </w:pPr>
            <w:r w:rsidRPr="001C16AB">
              <w:t>Check: Does the UE (MCVideo client) notify the user of the emergency group call?</w:t>
            </w:r>
          </w:p>
          <w:p w14:paraId="35CB77D1" w14:textId="77777777" w:rsidR="0087351F" w:rsidRPr="001C16AB" w:rsidRDefault="0087351F" w:rsidP="00E64CC8">
            <w:pPr>
              <w:pStyle w:val="TAL"/>
              <w:keepNext w:val="0"/>
              <w:keepLines w:val="0"/>
              <w:widowControl w:val="0"/>
              <w:rPr>
                <w:rFonts w:eastAsia="SimSun"/>
                <w:lang w:eastAsia="zh-CN"/>
              </w:rPr>
            </w:pPr>
            <w:r w:rsidRPr="001C16AB">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59C053F5" w14:textId="77777777" w:rsidR="0087351F" w:rsidRPr="001C16AB" w:rsidRDefault="0087351F" w:rsidP="00E64CC8">
            <w:pPr>
              <w:pStyle w:val="TAC"/>
              <w:keepNext w:val="0"/>
              <w:keepLines w:val="0"/>
              <w:widowControl w:val="0"/>
            </w:pPr>
            <w:r w:rsidRPr="001C16AB">
              <w:t>-</w:t>
            </w:r>
          </w:p>
        </w:tc>
        <w:tc>
          <w:tcPr>
            <w:tcW w:w="2871" w:type="dxa"/>
            <w:tcBorders>
              <w:top w:val="single" w:sz="4" w:space="0" w:color="auto"/>
              <w:left w:val="single" w:sz="4" w:space="0" w:color="auto"/>
              <w:bottom w:val="single" w:sz="4" w:space="0" w:color="auto"/>
              <w:right w:val="single" w:sz="4" w:space="0" w:color="auto"/>
            </w:tcBorders>
            <w:hideMark/>
          </w:tcPr>
          <w:p w14:paraId="4261BF56" w14:textId="77777777" w:rsidR="0087351F" w:rsidRPr="001C16AB" w:rsidRDefault="0087351F" w:rsidP="00E64CC8">
            <w:pPr>
              <w:pStyle w:val="TAL"/>
              <w:keepNext w:val="0"/>
              <w:keepLines w:val="0"/>
              <w:widowControl w:val="0"/>
            </w:pPr>
            <w:r w:rsidRPr="001C16AB">
              <w:t>-</w:t>
            </w:r>
          </w:p>
        </w:tc>
        <w:tc>
          <w:tcPr>
            <w:tcW w:w="544" w:type="dxa"/>
            <w:tcBorders>
              <w:top w:val="single" w:sz="4" w:space="0" w:color="auto"/>
              <w:left w:val="single" w:sz="4" w:space="0" w:color="auto"/>
              <w:bottom w:val="single" w:sz="4" w:space="0" w:color="auto"/>
              <w:right w:val="single" w:sz="4" w:space="0" w:color="auto"/>
            </w:tcBorders>
            <w:hideMark/>
          </w:tcPr>
          <w:p w14:paraId="3AF61E35" w14:textId="77777777" w:rsidR="0087351F" w:rsidRPr="001C16AB" w:rsidRDefault="0087351F" w:rsidP="00E64CC8">
            <w:pPr>
              <w:pStyle w:val="TAC"/>
              <w:keepNext w:val="0"/>
              <w:keepLines w:val="0"/>
              <w:widowControl w:val="0"/>
            </w:pPr>
            <w:r w:rsidRPr="001C16AB">
              <w:t>1</w:t>
            </w:r>
          </w:p>
        </w:tc>
        <w:tc>
          <w:tcPr>
            <w:tcW w:w="858" w:type="dxa"/>
            <w:tcBorders>
              <w:top w:val="single" w:sz="4" w:space="0" w:color="auto"/>
              <w:left w:val="single" w:sz="4" w:space="0" w:color="auto"/>
              <w:bottom w:val="single" w:sz="4" w:space="0" w:color="auto"/>
              <w:right w:val="single" w:sz="4" w:space="0" w:color="auto"/>
            </w:tcBorders>
            <w:hideMark/>
          </w:tcPr>
          <w:p w14:paraId="0EF1BA8A" w14:textId="77777777" w:rsidR="0087351F" w:rsidRPr="001C16AB" w:rsidRDefault="0087351F" w:rsidP="00E64CC8">
            <w:pPr>
              <w:pStyle w:val="TAC"/>
              <w:keepNext w:val="0"/>
              <w:keepLines w:val="0"/>
              <w:widowControl w:val="0"/>
            </w:pPr>
            <w:r w:rsidRPr="001C16AB">
              <w:t>P</w:t>
            </w:r>
          </w:p>
        </w:tc>
      </w:tr>
      <w:tr w:rsidR="0087351F" w:rsidRPr="001C16AB" w14:paraId="38887F0C" w14:textId="77777777" w:rsidTr="00E64CC8">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0E76EF0" w14:textId="77777777" w:rsidR="0087351F" w:rsidRPr="001C16AB" w:rsidRDefault="0087351F" w:rsidP="00E64CC8">
            <w:pPr>
              <w:pStyle w:val="TAC"/>
              <w:keepNext w:val="0"/>
              <w:keepLines w:val="0"/>
              <w:widowControl w:val="0"/>
              <w:rPr>
                <w:szCs w:val="18"/>
              </w:rPr>
            </w:pPr>
            <w:r w:rsidRPr="001C16AB">
              <w:rPr>
                <w:szCs w:val="18"/>
              </w:rPr>
              <w:t>6</w:t>
            </w:r>
          </w:p>
        </w:tc>
        <w:tc>
          <w:tcPr>
            <w:tcW w:w="3824" w:type="dxa"/>
            <w:tcBorders>
              <w:top w:val="single" w:sz="4" w:space="0" w:color="auto"/>
              <w:left w:val="single" w:sz="4" w:space="0" w:color="auto"/>
              <w:bottom w:val="single" w:sz="4" w:space="0" w:color="auto"/>
              <w:right w:val="single" w:sz="4" w:space="0" w:color="auto"/>
            </w:tcBorders>
            <w:hideMark/>
          </w:tcPr>
          <w:p w14:paraId="2997EA9F" w14:textId="2A9A7EFD" w:rsidR="0087351F" w:rsidRPr="001C16AB" w:rsidRDefault="0087351F" w:rsidP="00E64CC8">
            <w:pPr>
              <w:pStyle w:val="TAL"/>
              <w:keepNext w:val="0"/>
              <w:keepLines w:val="0"/>
              <w:widowControl w:val="0"/>
              <w:rPr>
                <w:szCs w:val="18"/>
              </w:rPr>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4108BC9" w14:textId="77777777" w:rsidR="0087351F" w:rsidRPr="001C16AB" w:rsidRDefault="0087351F" w:rsidP="00E64CC8">
            <w:pPr>
              <w:pStyle w:val="TAC"/>
              <w:keepNext w:val="0"/>
              <w:keepLines w:val="0"/>
              <w:widowControl w:val="0"/>
              <w:rPr>
                <w:szCs w:val="18"/>
              </w:rPr>
            </w:pPr>
            <w:r w:rsidRPr="001C16AB">
              <w:t>-</w:t>
            </w:r>
          </w:p>
        </w:tc>
        <w:tc>
          <w:tcPr>
            <w:tcW w:w="2871" w:type="dxa"/>
            <w:tcBorders>
              <w:top w:val="single" w:sz="4" w:space="0" w:color="auto"/>
              <w:left w:val="single" w:sz="4" w:space="0" w:color="auto"/>
              <w:bottom w:val="single" w:sz="4" w:space="0" w:color="auto"/>
              <w:right w:val="single" w:sz="4" w:space="0" w:color="auto"/>
            </w:tcBorders>
            <w:hideMark/>
          </w:tcPr>
          <w:p w14:paraId="49CF766F" w14:textId="77777777" w:rsidR="0087351F" w:rsidRPr="001C16AB" w:rsidRDefault="0087351F" w:rsidP="00E64CC8">
            <w:pPr>
              <w:pStyle w:val="TAL"/>
              <w:keepNext w:val="0"/>
              <w:keepLines w:val="0"/>
              <w:widowControl w:val="0"/>
              <w:rPr>
                <w:szCs w:val="18"/>
              </w:rPr>
            </w:pPr>
            <w:r w:rsidRPr="001C16AB">
              <w:t>-</w:t>
            </w:r>
          </w:p>
        </w:tc>
        <w:tc>
          <w:tcPr>
            <w:tcW w:w="544" w:type="dxa"/>
            <w:tcBorders>
              <w:top w:val="single" w:sz="4" w:space="0" w:color="auto"/>
              <w:left w:val="single" w:sz="4" w:space="0" w:color="auto"/>
              <w:bottom w:val="single" w:sz="4" w:space="0" w:color="auto"/>
              <w:right w:val="single" w:sz="4" w:space="0" w:color="auto"/>
            </w:tcBorders>
            <w:hideMark/>
          </w:tcPr>
          <w:p w14:paraId="36FF670D" w14:textId="77777777" w:rsidR="0087351F" w:rsidRPr="001C16AB" w:rsidRDefault="0087351F" w:rsidP="00E64CC8">
            <w:pPr>
              <w:pStyle w:val="TAC"/>
              <w:keepNext w:val="0"/>
              <w:keepLines w:val="0"/>
              <w:widowControl w:val="0"/>
              <w:rPr>
                <w:szCs w:val="18"/>
              </w:rPr>
            </w:pPr>
            <w:r w:rsidRPr="001C16AB">
              <w:rPr>
                <w:szCs w:val="18"/>
              </w:rPr>
              <w:t>2</w:t>
            </w:r>
          </w:p>
        </w:tc>
        <w:tc>
          <w:tcPr>
            <w:tcW w:w="858" w:type="dxa"/>
            <w:tcBorders>
              <w:top w:val="single" w:sz="4" w:space="0" w:color="auto"/>
              <w:left w:val="single" w:sz="4" w:space="0" w:color="auto"/>
              <w:bottom w:val="single" w:sz="4" w:space="0" w:color="auto"/>
              <w:right w:val="single" w:sz="4" w:space="0" w:color="auto"/>
            </w:tcBorders>
            <w:hideMark/>
          </w:tcPr>
          <w:p w14:paraId="7F2138AF" w14:textId="77777777" w:rsidR="0087351F" w:rsidRPr="001C16AB" w:rsidRDefault="0087351F" w:rsidP="00E64CC8">
            <w:pPr>
              <w:pStyle w:val="TAC"/>
              <w:keepNext w:val="0"/>
              <w:keepLines w:val="0"/>
              <w:widowControl w:val="0"/>
              <w:rPr>
                <w:szCs w:val="18"/>
              </w:rPr>
            </w:pPr>
            <w:r w:rsidRPr="001C16AB">
              <w:rPr>
                <w:szCs w:val="18"/>
              </w:rPr>
              <w:t>P</w:t>
            </w:r>
          </w:p>
        </w:tc>
      </w:tr>
      <w:tr w:rsidR="0087351F" w:rsidRPr="001C16AB" w14:paraId="50D7699E" w14:textId="77777777" w:rsidTr="00E64CC8">
        <w:trPr>
          <w:jc w:val="center"/>
        </w:trPr>
        <w:tc>
          <w:tcPr>
            <w:tcW w:w="624" w:type="dxa"/>
            <w:tcBorders>
              <w:top w:val="single" w:sz="4" w:space="0" w:color="auto"/>
              <w:left w:val="single" w:sz="4" w:space="0" w:color="auto"/>
              <w:bottom w:val="single" w:sz="4" w:space="0" w:color="auto"/>
              <w:right w:val="single" w:sz="4" w:space="0" w:color="auto"/>
            </w:tcBorders>
            <w:hideMark/>
          </w:tcPr>
          <w:p w14:paraId="677EB15E" w14:textId="77777777" w:rsidR="0087351F" w:rsidRPr="001C16AB" w:rsidRDefault="0087351F" w:rsidP="00E64CC8">
            <w:pPr>
              <w:pStyle w:val="TAC"/>
              <w:keepNext w:val="0"/>
              <w:keepLines w:val="0"/>
              <w:widowControl w:val="0"/>
              <w:rPr>
                <w:szCs w:val="18"/>
              </w:rPr>
            </w:pPr>
            <w:r w:rsidRPr="001C16AB">
              <w:rPr>
                <w:szCs w:val="18"/>
              </w:rPr>
              <w:t>7-10</w:t>
            </w:r>
          </w:p>
        </w:tc>
        <w:tc>
          <w:tcPr>
            <w:tcW w:w="3824" w:type="dxa"/>
            <w:tcBorders>
              <w:top w:val="single" w:sz="4" w:space="0" w:color="auto"/>
              <w:left w:val="single" w:sz="4" w:space="0" w:color="auto"/>
              <w:bottom w:val="single" w:sz="4" w:space="0" w:color="auto"/>
              <w:right w:val="single" w:sz="4" w:space="0" w:color="auto"/>
            </w:tcBorders>
            <w:hideMark/>
          </w:tcPr>
          <w:p w14:paraId="02676454"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hideMark/>
          </w:tcPr>
          <w:p w14:paraId="5380A3AF" w14:textId="77777777" w:rsidR="0087351F" w:rsidRPr="001C16AB" w:rsidRDefault="0087351F" w:rsidP="00E64CC8">
            <w:pPr>
              <w:pStyle w:val="TAC"/>
              <w:keepNext w:val="0"/>
              <w:keepLines w:val="0"/>
              <w:widowControl w:val="0"/>
            </w:pPr>
            <w:r w:rsidRPr="001C16A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0914611F" w14:textId="77777777" w:rsidR="0087351F" w:rsidRPr="001C16AB" w:rsidRDefault="0087351F" w:rsidP="00E64CC8">
            <w:pPr>
              <w:pStyle w:val="TAL"/>
              <w:keepNext w:val="0"/>
              <w:keepLines w:val="0"/>
              <w:widowControl w:val="0"/>
            </w:pPr>
            <w:r w:rsidRPr="001C16A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6DDEA5FF" w14:textId="77777777" w:rsidR="0087351F" w:rsidRPr="001C16AB" w:rsidRDefault="0087351F" w:rsidP="00E64CC8">
            <w:pPr>
              <w:pStyle w:val="TAC"/>
              <w:keepNext w:val="0"/>
              <w:keepLines w:val="0"/>
              <w:widowControl w:val="0"/>
              <w:rPr>
                <w:szCs w:val="18"/>
              </w:rPr>
            </w:pPr>
            <w:r w:rsidRPr="001C16AB">
              <w:rPr>
                <w:szCs w:val="18"/>
              </w:rPr>
              <w:t>2</w:t>
            </w:r>
          </w:p>
        </w:tc>
        <w:tc>
          <w:tcPr>
            <w:tcW w:w="858" w:type="dxa"/>
            <w:tcBorders>
              <w:top w:val="single" w:sz="4" w:space="0" w:color="auto"/>
              <w:left w:val="single" w:sz="4" w:space="0" w:color="auto"/>
              <w:bottom w:val="single" w:sz="4" w:space="0" w:color="auto"/>
              <w:right w:val="single" w:sz="4" w:space="0" w:color="auto"/>
            </w:tcBorders>
            <w:hideMark/>
          </w:tcPr>
          <w:p w14:paraId="11930945" w14:textId="77777777" w:rsidR="0087351F" w:rsidRPr="001C16AB" w:rsidRDefault="0087351F" w:rsidP="00E64CC8">
            <w:pPr>
              <w:pStyle w:val="TAC"/>
              <w:keepNext w:val="0"/>
              <w:keepLines w:val="0"/>
              <w:widowControl w:val="0"/>
              <w:rPr>
                <w:szCs w:val="18"/>
              </w:rPr>
            </w:pPr>
            <w:r w:rsidRPr="001C16AB">
              <w:rPr>
                <w:szCs w:val="18"/>
              </w:rPr>
              <w:t>P</w:t>
            </w:r>
          </w:p>
        </w:tc>
      </w:tr>
      <w:tr w:rsidR="0087351F" w:rsidRPr="001C16AB" w14:paraId="6F3F4421" w14:textId="77777777" w:rsidTr="00E64CC8">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72FBAC29" w14:textId="77777777" w:rsidR="0087351F" w:rsidRPr="001C16AB" w:rsidRDefault="0087351F" w:rsidP="00E64CC8">
            <w:pPr>
              <w:pStyle w:val="TAC"/>
              <w:keepNext w:val="0"/>
              <w:keepLines w:val="0"/>
              <w:widowControl w:val="0"/>
              <w:rPr>
                <w:rFonts w:cs="Arial"/>
                <w:szCs w:val="18"/>
              </w:rPr>
            </w:pPr>
            <w:r w:rsidRPr="001C16AB">
              <w:rPr>
                <w:rFonts w:cs="Arial"/>
                <w:szCs w:val="18"/>
              </w:rPr>
              <w:t>11</w:t>
            </w:r>
          </w:p>
        </w:tc>
        <w:tc>
          <w:tcPr>
            <w:tcW w:w="3824" w:type="dxa"/>
            <w:tcBorders>
              <w:top w:val="single" w:sz="4" w:space="0" w:color="auto"/>
              <w:left w:val="single" w:sz="4" w:space="0" w:color="auto"/>
              <w:bottom w:val="single" w:sz="4" w:space="0" w:color="auto"/>
              <w:right w:val="single" w:sz="4" w:space="0" w:color="auto"/>
            </w:tcBorders>
            <w:hideMark/>
          </w:tcPr>
          <w:p w14:paraId="3C0891F6"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02A4D077" w14:textId="77777777" w:rsidR="0087351F" w:rsidRPr="001C16AB" w:rsidRDefault="0087351F" w:rsidP="00E64CC8">
            <w:pPr>
              <w:pStyle w:val="TAL"/>
              <w:keepNext w:val="0"/>
              <w:keepLines w:val="0"/>
              <w:widowControl w:val="0"/>
            </w:pPr>
            <w:r w:rsidRPr="001C16AB">
              <w:t>(NOTE 1)</w:t>
            </w:r>
          </w:p>
        </w:tc>
        <w:tc>
          <w:tcPr>
            <w:tcW w:w="680" w:type="dxa"/>
            <w:tcBorders>
              <w:top w:val="single" w:sz="4" w:space="0" w:color="auto"/>
              <w:left w:val="single" w:sz="4" w:space="0" w:color="auto"/>
              <w:bottom w:val="single" w:sz="4" w:space="0" w:color="auto"/>
              <w:right w:val="single" w:sz="4" w:space="0" w:color="auto"/>
            </w:tcBorders>
            <w:hideMark/>
          </w:tcPr>
          <w:p w14:paraId="07DE0A06" w14:textId="77777777" w:rsidR="0087351F" w:rsidRPr="001C16AB" w:rsidRDefault="0087351F" w:rsidP="00E64CC8">
            <w:pPr>
              <w:pStyle w:val="TAC"/>
              <w:keepNext w:val="0"/>
              <w:keepLines w:val="0"/>
              <w:widowControl w:val="0"/>
            </w:pPr>
            <w:r w:rsidRPr="001C16AB">
              <w:t>-</w:t>
            </w:r>
          </w:p>
        </w:tc>
        <w:tc>
          <w:tcPr>
            <w:tcW w:w="2871" w:type="dxa"/>
            <w:tcBorders>
              <w:top w:val="single" w:sz="4" w:space="0" w:color="auto"/>
              <w:left w:val="single" w:sz="4" w:space="0" w:color="auto"/>
              <w:bottom w:val="single" w:sz="4" w:space="0" w:color="auto"/>
              <w:right w:val="single" w:sz="4" w:space="0" w:color="auto"/>
            </w:tcBorders>
            <w:hideMark/>
          </w:tcPr>
          <w:p w14:paraId="6C3342C6" w14:textId="77777777" w:rsidR="0087351F" w:rsidRPr="001C16AB" w:rsidRDefault="0087351F" w:rsidP="00E64CC8">
            <w:pPr>
              <w:pStyle w:val="TAL"/>
              <w:keepNext w:val="0"/>
              <w:keepLines w:val="0"/>
              <w:widowControl w:val="0"/>
            </w:pPr>
            <w:r w:rsidRPr="001C16AB">
              <w:t>-</w:t>
            </w:r>
          </w:p>
        </w:tc>
        <w:tc>
          <w:tcPr>
            <w:tcW w:w="544" w:type="dxa"/>
            <w:tcBorders>
              <w:top w:val="single" w:sz="4" w:space="0" w:color="auto"/>
              <w:left w:val="single" w:sz="4" w:space="0" w:color="auto"/>
              <w:bottom w:val="single" w:sz="4" w:space="0" w:color="auto"/>
              <w:right w:val="single" w:sz="4" w:space="0" w:color="auto"/>
            </w:tcBorders>
            <w:hideMark/>
          </w:tcPr>
          <w:p w14:paraId="0595986A" w14:textId="77777777" w:rsidR="0087351F" w:rsidRPr="001C16AB" w:rsidRDefault="0087351F" w:rsidP="00E64CC8">
            <w:pPr>
              <w:pStyle w:val="TAC"/>
              <w:keepNext w:val="0"/>
              <w:keepLines w:val="0"/>
              <w:widowControl w:val="0"/>
              <w:rPr>
                <w:szCs w:val="18"/>
              </w:rPr>
            </w:pPr>
            <w:r w:rsidRPr="001C16AB">
              <w:rPr>
                <w:szCs w:val="18"/>
              </w:rPr>
              <w:t>3</w:t>
            </w:r>
          </w:p>
        </w:tc>
        <w:tc>
          <w:tcPr>
            <w:tcW w:w="858" w:type="dxa"/>
            <w:tcBorders>
              <w:top w:val="single" w:sz="4" w:space="0" w:color="auto"/>
              <w:left w:val="single" w:sz="4" w:space="0" w:color="auto"/>
              <w:bottom w:val="single" w:sz="4" w:space="0" w:color="auto"/>
              <w:right w:val="single" w:sz="4" w:space="0" w:color="auto"/>
            </w:tcBorders>
            <w:hideMark/>
          </w:tcPr>
          <w:p w14:paraId="5704D3D4" w14:textId="77777777" w:rsidR="0087351F" w:rsidRPr="001C16AB" w:rsidRDefault="0087351F" w:rsidP="00E64CC8">
            <w:pPr>
              <w:pStyle w:val="TAC"/>
              <w:keepNext w:val="0"/>
              <w:keepLines w:val="0"/>
              <w:widowControl w:val="0"/>
              <w:rPr>
                <w:szCs w:val="18"/>
              </w:rPr>
            </w:pPr>
            <w:r w:rsidRPr="001C16AB">
              <w:rPr>
                <w:szCs w:val="18"/>
              </w:rPr>
              <w:t>P</w:t>
            </w:r>
          </w:p>
        </w:tc>
      </w:tr>
      <w:tr w:rsidR="0087351F" w:rsidRPr="001C16AB" w14:paraId="5238500D" w14:textId="77777777" w:rsidTr="00E64CC8">
        <w:trPr>
          <w:jc w:val="center"/>
        </w:trPr>
        <w:tc>
          <w:tcPr>
            <w:tcW w:w="624" w:type="dxa"/>
            <w:tcBorders>
              <w:top w:val="single" w:sz="4" w:space="0" w:color="auto"/>
              <w:left w:val="single" w:sz="4" w:space="0" w:color="auto"/>
              <w:bottom w:val="single" w:sz="4" w:space="0" w:color="auto"/>
              <w:right w:val="single" w:sz="4" w:space="0" w:color="auto"/>
            </w:tcBorders>
            <w:hideMark/>
          </w:tcPr>
          <w:p w14:paraId="69259734" w14:textId="77777777" w:rsidR="0087351F" w:rsidRPr="001C16AB" w:rsidRDefault="0087351F" w:rsidP="00E64CC8">
            <w:pPr>
              <w:pStyle w:val="TAC"/>
              <w:keepNext w:val="0"/>
              <w:keepLines w:val="0"/>
              <w:widowControl w:val="0"/>
              <w:rPr>
                <w:rFonts w:cs="Arial"/>
                <w:szCs w:val="18"/>
              </w:rPr>
            </w:pPr>
            <w:r w:rsidRPr="001C16AB">
              <w:t>12</w:t>
            </w:r>
          </w:p>
        </w:tc>
        <w:tc>
          <w:tcPr>
            <w:tcW w:w="3824" w:type="dxa"/>
            <w:tcBorders>
              <w:top w:val="single" w:sz="4" w:space="0" w:color="auto"/>
              <w:left w:val="single" w:sz="4" w:space="0" w:color="auto"/>
              <w:bottom w:val="single" w:sz="4" w:space="0" w:color="auto"/>
              <w:right w:val="single" w:sz="4" w:space="0" w:color="auto"/>
            </w:tcBorders>
            <w:hideMark/>
          </w:tcPr>
          <w:p w14:paraId="7CA55C15" w14:textId="5499B945" w:rsidR="0087351F" w:rsidRPr="001C16AB" w:rsidRDefault="0087351F" w:rsidP="00E64CC8">
            <w:pPr>
              <w:pStyle w:val="TAL"/>
            </w:pPr>
            <w:r w:rsidRPr="001C16AB">
              <w:t>Make the UE (MCVideo client) request end of reception.</w:t>
            </w:r>
            <w:r w:rsidRPr="001C16AB">
              <w:br/>
              <w:t>(NOTE 1)</w:t>
            </w:r>
          </w:p>
        </w:tc>
        <w:tc>
          <w:tcPr>
            <w:tcW w:w="680" w:type="dxa"/>
            <w:tcBorders>
              <w:top w:val="single" w:sz="4" w:space="0" w:color="auto"/>
              <w:left w:val="single" w:sz="4" w:space="0" w:color="auto"/>
              <w:bottom w:val="single" w:sz="4" w:space="0" w:color="auto"/>
              <w:right w:val="single" w:sz="4" w:space="0" w:color="auto"/>
            </w:tcBorders>
            <w:hideMark/>
          </w:tcPr>
          <w:p w14:paraId="6ECA83E4" w14:textId="77777777" w:rsidR="0087351F" w:rsidRPr="001C16AB" w:rsidRDefault="0087351F" w:rsidP="00E64CC8">
            <w:pPr>
              <w:pStyle w:val="TAC"/>
              <w:keepNext w:val="0"/>
              <w:keepLines w:val="0"/>
              <w:widowControl w:val="0"/>
              <w:rPr>
                <w:szCs w:val="18"/>
              </w:rPr>
            </w:pPr>
            <w:r w:rsidRPr="001C16A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6A32C22E"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38503E65" w14:textId="77777777" w:rsidR="0087351F" w:rsidRPr="001C16AB" w:rsidRDefault="0087351F" w:rsidP="00E64CC8">
            <w:pPr>
              <w:pStyle w:val="TAC"/>
              <w:keepNext w:val="0"/>
              <w:keepLines w:val="0"/>
              <w:widowControl w:val="0"/>
              <w:rPr>
                <w:szCs w:val="18"/>
              </w:rPr>
            </w:pPr>
            <w:r w:rsidRPr="001C16A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797680CE" w14:textId="77777777" w:rsidR="0087351F" w:rsidRPr="001C16AB" w:rsidRDefault="0087351F" w:rsidP="00E64CC8">
            <w:pPr>
              <w:pStyle w:val="TAC"/>
              <w:keepNext w:val="0"/>
              <w:keepLines w:val="0"/>
              <w:widowControl w:val="0"/>
              <w:rPr>
                <w:szCs w:val="18"/>
              </w:rPr>
            </w:pPr>
            <w:r w:rsidRPr="001C16AB">
              <w:rPr>
                <w:szCs w:val="18"/>
              </w:rPr>
              <w:t>-</w:t>
            </w:r>
          </w:p>
        </w:tc>
      </w:tr>
      <w:tr w:rsidR="0087351F" w:rsidRPr="001C16AB" w14:paraId="77060709" w14:textId="77777777" w:rsidTr="00E64CC8">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5563EE3E" w14:textId="77777777" w:rsidR="0087351F" w:rsidRPr="001C16AB" w:rsidRDefault="0087351F" w:rsidP="00E64CC8">
            <w:pPr>
              <w:pStyle w:val="TAC"/>
              <w:keepNext w:val="0"/>
              <w:keepLines w:val="0"/>
              <w:widowControl w:val="0"/>
              <w:rPr>
                <w:rFonts w:cs="Arial"/>
                <w:szCs w:val="18"/>
              </w:rPr>
            </w:pPr>
            <w:r w:rsidRPr="001C16AB">
              <w:t>13</w:t>
            </w:r>
          </w:p>
        </w:tc>
        <w:tc>
          <w:tcPr>
            <w:tcW w:w="3824" w:type="dxa"/>
            <w:tcBorders>
              <w:top w:val="single" w:sz="4" w:space="0" w:color="auto"/>
              <w:left w:val="single" w:sz="4" w:space="0" w:color="auto"/>
              <w:bottom w:val="single" w:sz="4" w:space="0" w:color="auto"/>
              <w:right w:val="single" w:sz="4" w:space="0" w:color="auto"/>
            </w:tcBorders>
            <w:hideMark/>
          </w:tcPr>
          <w:p w14:paraId="75B7B376" w14:textId="2865799D" w:rsidR="0087351F" w:rsidRPr="001C16AB" w:rsidRDefault="0087351F" w:rsidP="00E64CC8">
            <w:pPr>
              <w:pStyle w:val="TAL"/>
              <w:keepNext w:val="0"/>
              <w:keepLines w:val="0"/>
              <w:widowControl w:val="0"/>
              <w:rPr>
                <w:rFonts w:cs="Arial"/>
                <w:szCs w:val="18"/>
              </w:rPr>
            </w:pPr>
            <w:r w:rsidRPr="001C16AB">
              <w:t xml:space="preserve">Check: Does the UE (MCVideo client) correctly perform test procedure 'MCVideo Media Reception End Request CO' as described in </w:t>
            </w:r>
            <w:r w:rsidRPr="001C16AB">
              <w:rPr>
                <w:lang w:eastAsia="ko-KR"/>
              </w:rPr>
              <w:t>TS 36.579-1 [2] Table 5.3B.8.3-1</w:t>
            </w:r>
            <w:r w:rsidRPr="001C16AB">
              <w:t>?</w:t>
            </w:r>
          </w:p>
        </w:tc>
        <w:tc>
          <w:tcPr>
            <w:tcW w:w="680" w:type="dxa"/>
            <w:tcBorders>
              <w:top w:val="single" w:sz="4" w:space="0" w:color="auto"/>
              <w:left w:val="single" w:sz="4" w:space="0" w:color="auto"/>
              <w:bottom w:val="single" w:sz="4" w:space="0" w:color="auto"/>
              <w:right w:val="single" w:sz="4" w:space="0" w:color="auto"/>
            </w:tcBorders>
            <w:hideMark/>
          </w:tcPr>
          <w:p w14:paraId="236CA823" w14:textId="77777777" w:rsidR="0087351F" w:rsidRPr="001C16AB" w:rsidRDefault="0087351F" w:rsidP="00E64CC8">
            <w:pPr>
              <w:pStyle w:val="TAC"/>
              <w:keepNext w:val="0"/>
              <w:keepLines w:val="0"/>
              <w:widowControl w:val="0"/>
              <w:rPr>
                <w:szCs w:val="18"/>
              </w:rPr>
            </w:pPr>
            <w:r w:rsidRPr="001C16AB">
              <w:rPr>
                <w:szCs w:val="18"/>
              </w:rPr>
              <w:t>-</w:t>
            </w:r>
          </w:p>
        </w:tc>
        <w:tc>
          <w:tcPr>
            <w:tcW w:w="2871" w:type="dxa"/>
            <w:tcBorders>
              <w:top w:val="single" w:sz="4" w:space="0" w:color="auto"/>
              <w:left w:val="single" w:sz="4" w:space="0" w:color="auto"/>
              <w:bottom w:val="single" w:sz="4" w:space="0" w:color="auto"/>
              <w:right w:val="single" w:sz="4" w:space="0" w:color="auto"/>
            </w:tcBorders>
            <w:hideMark/>
          </w:tcPr>
          <w:p w14:paraId="1A7AFA58"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7AE2BB36" w14:textId="77777777" w:rsidR="0087351F" w:rsidRPr="001C16AB" w:rsidRDefault="0087351F" w:rsidP="00E64CC8">
            <w:pPr>
              <w:pStyle w:val="TAC"/>
              <w:keepNext w:val="0"/>
              <w:keepLines w:val="0"/>
              <w:widowControl w:val="0"/>
              <w:rPr>
                <w:szCs w:val="18"/>
              </w:rPr>
            </w:pPr>
            <w:r w:rsidRPr="001C16AB">
              <w:t>4</w:t>
            </w:r>
          </w:p>
        </w:tc>
        <w:tc>
          <w:tcPr>
            <w:tcW w:w="858" w:type="dxa"/>
            <w:tcBorders>
              <w:top w:val="single" w:sz="4" w:space="0" w:color="auto"/>
              <w:left w:val="single" w:sz="4" w:space="0" w:color="auto"/>
              <w:bottom w:val="single" w:sz="4" w:space="0" w:color="auto"/>
              <w:right w:val="single" w:sz="4" w:space="0" w:color="auto"/>
            </w:tcBorders>
            <w:hideMark/>
          </w:tcPr>
          <w:p w14:paraId="6734FE20" w14:textId="77777777" w:rsidR="0087351F" w:rsidRPr="001C16AB" w:rsidRDefault="0087351F" w:rsidP="00E64CC8">
            <w:pPr>
              <w:pStyle w:val="TAC"/>
              <w:keepNext w:val="0"/>
              <w:keepLines w:val="0"/>
              <w:widowControl w:val="0"/>
              <w:rPr>
                <w:szCs w:val="18"/>
              </w:rPr>
            </w:pPr>
            <w:r w:rsidRPr="001C16AB">
              <w:t>P</w:t>
            </w:r>
          </w:p>
        </w:tc>
      </w:tr>
      <w:tr w:rsidR="0087351F" w:rsidRPr="001C16AB" w14:paraId="32EB50AF" w14:textId="77777777" w:rsidTr="00E64CC8">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D48D650" w14:textId="77777777" w:rsidR="0087351F" w:rsidRPr="001C16AB" w:rsidRDefault="0087351F" w:rsidP="00E64CC8">
            <w:pPr>
              <w:pStyle w:val="TAC"/>
              <w:keepNext w:val="0"/>
              <w:keepLines w:val="0"/>
              <w:widowControl w:val="0"/>
              <w:rPr>
                <w:rFonts w:cs="Arial"/>
                <w:szCs w:val="18"/>
              </w:rPr>
            </w:pPr>
            <w:r w:rsidRPr="001C16AB">
              <w:rPr>
                <w:rFonts w:cs="Arial"/>
                <w:szCs w:val="18"/>
              </w:rPr>
              <w:t>14-15</w:t>
            </w:r>
          </w:p>
        </w:tc>
        <w:tc>
          <w:tcPr>
            <w:tcW w:w="3824" w:type="dxa"/>
            <w:tcBorders>
              <w:top w:val="single" w:sz="4" w:space="0" w:color="auto"/>
              <w:left w:val="single" w:sz="4" w:space="0" w:color="auto"/>
              <w:bottom w:val="single" w:sz="4" w:space="0" w:color="auto"/>
              <w:right w:val="single" w:sz="4" w:space="0" w:color="auto"/>
            </w:tcBorders>
            <w:hideMark/>
          </w:tcPr>
          <w:p w14:paraId="2E528039" w14:textId="77777777" w:rsidR="0087351F" w:rsidRPr="001C16AB" w:rsidRDefault="0087351F" w:rsidP="00E64CC8">
            <w:pPr>
              <w:pStyle w:val="TAL"/>
              <w:keepNext w:val="0"/>
              <w:keepLines w:val="0"/>
              <w:widowControl w:val="0"/>
            </w:pPr>
            <w:r w:rsidRPr="001C16AB">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E0DD749" w14:textId="77777777" w:rsidR="0087351F" w:rsidRPr="001C16AB" w:rsidRDefault="0087351F" w:rsidP="00E64CC8">
            <w:pPr>
              <w:pStyle w:val="TAC"/>
              <w:keepNext w:val="0"/>
              <w:keepLines w:val="0"/>
              <w:widowControl w:val="0"/>
            </w:pPr>
            <w:r w:rsidRPr="001C16AB">
              <w:t>-</w:t>
            </w:r>
          </w:p>
        </w:tc>
        <w:tc>
          <w:tcPr>
            <w:tcW w:w="2871" w:type="dxa"/>
            <w:tcBorders>
              <w:top w:val="single" w:sz="4" w:space="0" w:color="auto"/>
              <w:left w:val="single" w:sz="4" w:space="0" w:color="auto"/>
              <w:bottom w:val="single" w:sz="4" w:space="0" w:color="auto"/>
              <w:right w:val="single" w:sz="4" w:space="0" w:color="auto"/>
            </w:tcBorders>
            <w:hideMark/>
          </w:tcPr>
          <w:p w14:paraId="6408D76C" w14:textId="77777777" w:rsidR="0087351F" w:rsidRPr="001C16AB" w:rsidRDefault="0087351F" w:rsidP="00E64CC8">
            <w:pPr>
              <w:pStyle w:val="TAL"/>
              <w:keepNext w:val="0"/>
              <w:keepLines w:val="0"/>
              <w:widowControl w:val="0"/>
            </w:pPr>
            <w:r w:rsidRPr="001C16A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423D2426" w14:textId="77777777" w:rsidR="0087351F" w:rsidRPr="001C16AB" w:rsidRDefault="0087351F" w:rsidP="00E64CC8">
            <w:pPr>
              <w:pStyle w:val="TAC"/>
              <w:keepNext w:val="0"/>
              <w:keepLines w:val="0"/>
              <w:widowControl w:val="0"/>
            </w:pPr>
            <w:r w:rsidRPr="001C16A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3EA09E72" w14:textId="77777777" w:rsidR="0087351F" w:rsidRPr="001C16AB" w:rsidRDefault="0087351F" w:rsidP="00E64CC8">
            <w:pPr>
              <w:pStyle w:val="TAC"/>
              <w:keepNext w:val="0"/>
              <w:keepLines w:val="0"/>
              <w:widowControl w:val="0"/>
            </w:pPr>
            <w:r w:rsidRPr="001C16AB">
              <w:rPr>
                <w:szCs w:val="18"/>
              </w:rPr>
              <w:t>-</w:t>
            </w:r>
          </w:p>
        </w:tc>
      </w:tr>
      <w:tr w:rsidR="0087351F" w:rsidRPr="001C16AB" w14:paraId="4D51066E" w14:textId="77777777" w:rsidTr="00E64CC8">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0883182D" w14:textId="77777777" w:rsidR="0087351F" w:rsidRPr="001C16AB" w:rsidRDefault="0087351F" w:rsidP="00E64CC8">
            <w:pPr>
              <w:pStyle w:val="TAC"/>
              <w:keepNext w:val="0"/>
              <w:keepLines w:val="0"/>
              <w:widowControl w:val="0"/>
              <w:rPr>
                <w:szCs w:val="18"/>
              </w:rPr>
            </w:pPr>
            <w:r w:rsidRPr="001C16AB">
              <w:rPr>
                <w:rFonts w:cs="Arial"/>
                <w:szCs w:val="18"/>
              </w:rPr>
              <w:t>16</w:t>
            </w:r>
          </w:p>
        </w:tc>
        <w:tc>
          <w:tcPr>
            <w:tcW w:w="3824" w:type="dxa"/>
            <w:tcBorders>
              <w:top w:val="single" w:sz="4" w:space="0" w:color="auto"/>
              <w:left w:val="single" w:sz="4" w:space="0" w:color="auto"/>
              <w:bottom w:val="single" w:sz="4" w:space="0" w:color="auto"/>
              <w:right w:val="single" w:sz="4" w:space="0" w:color="auto"/>
            </w:tcBorders>
            <w:hideMark/>
          </w:tcPr>
          <w:p w14:paraId="28433E95" w14:textId="1963DE76" w:rsidR="0087351F" w:rsidRPr="001C16AB" w:rsidRDefault="0087351F" w:rsidP="00E64CC8">
            <w:pPr>
              <w:pStyle w:val="TAL"/>
              <w:keepNext w:val="0"/>
              <w:keepLines w:val="0"/>
              <w:widowControl w:val="0"/>
              <w:rPr>
                <w:color w:val="000000"/>
                <w:szCs w:val="18"/>
              </w:rPr>
            </w:pPr>
            <w:r w:rsidRPr="001C16AB">
              <w:rPr>
                <w:rFonts w:eastAsia="Calibri"/>
              </w:rPr>
              <w:t xml:space="preserve">Check: Does the UE (MCVideo client) </w:t>
            </w:r>
            <w:r w:rsidRPr="001C16AB">
              <w:rPr>
                <w:rFonts w:eastAsia="Calibri"/>
              </w:rPr>
              <w:lastRenderedPageBreak/>
              <w:t>correctly perform test procedure '</w:t>
            </w:r>
            <w:r w:rsidRPr="001C16AB">
              <w:t xml:space="preserve">MCX CT call release' </w:t>
            </w:r>
            <w:r w:rsidRPr="001C16AB">
              <w:rPr>
                <w:rFonts w:eastAsia="Calibri"/>
              </w:rPr>
              <w:t xml:space="preserve">as described in </w:t>
            </w:r>
            <w:r w:rsidRPr="001C16AB">
              <w:t xml:space="preserve">TS 36.579-1 [2] Table 5.3.12.3-1 </w:t>
            </w:r>
            <w:r w:rsidRPr="001C16AB">
              <w:rPr>
                <w:rFonts w:cs="Arial"/>
                <w:color w:val="000000"/>
                <w:szCs w:val="18"/>
              </w:rPr>
              <w:t>to release the call?</w:t>
            </w:r>
          </w:p>
        </w:tc>
        <w:tc>
          <w:tcPr>
            <w:tcW w:w="680" w:type="dxa"/>
            <w:tcBorders>
              <w:top w:val="single" w:sz="4" w:space="0" w:color="auto"/>
              <w:left w:val="single" w:sz="4" w:space="0" w:color="auto"/>
              <w:bottom w:val="single" w:sz="4" w:space="0" w:color="auto"/>
              <w:right w:val="single" w:sz="4" w:space="0" w:color="auto"/>
            </w:tcBorders>
            <w:hideMark/>
          </w:tcPr>
          <w:p w14:paraId="36C49180" w14:textId="77777777" w:rsidR="0087351F" w:rsidRPr="001C16AB" w:rsidRDefault="0087351F" w:rsidP="00E64CC8">
            <w:pPr>
              <w:pStyle w:val="TAC"/>
              <w:keepNext w:val="0"/>
              <w:keepLines w:val="0"/>
              <w:widowControl w:val="0"/>
              <w:rPr>
                <w:szCs w:val="18"/>
              </w:rPr>
            </w:pPr>
            <w:r w:rsidRPr="001C16AB">
              <w:lastRenderedPageBreak/>
              <w:t>-</w:t>
            </w:r>
          </w:p>
        </w:tc>
        <w:tc>
          <w:tcPr>
            <w:tcW w:w="2871" w:type="dxa"/>
            <w:tcBorders>
              <w:top w:val="single" w:sz="4" w:space="0" w:color="auto"/>
              <w:left w:val="single" w:sz="4" w:space="0" w:color="auto"/>
              <w:bottom w:val="single" w:sz="4" w:space="0" w:color="auto"/>
              <w:right w:val="single" w:sz="4" w:space="0" w:color="auto"/>
            </w:tcBorders>
            <w:hideMark/>
          </w:tcPr>
          <w:p w14:paraId="2E0EBE42" w14:textId="77777777" w:rsidR="0087351F" w:rsidRPr="001C16AB" w:rsidRDefault="0087351F" w:rsidP="00E64CC8">
            <w:pPr>
              <w:pStyle w:val="TAL"/>
              <w:keepNext w:val="0"/>
              <w:keepLines w:val="0"/>
              <w:widowControl w:val="0"/>
              <w:rPr>
                <w:szCs w:val="18"/>
              </w:rPr>
            </w:pPr>
            <w:r w:rsidRPr="001C16A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06A5ACE4" w14:textId="77777777" w:rsidR="0087351F" w:rsidRPr="001C16AB" w:rsidRDefault="0087351F" w:rsidP="00E64CC8">
            <w:pPr>
              <w:pStyle w:val="TAC"/>
              <w:keepNext w:val="0"/>
              <w:keepLines w:val="0"/>
              <w:widowControl w:val="0"/>
              <w:rPr>
                <w:szCs w:val="18"/>
              </w:rPr>
            </w:pPr>
            <w:r w:rsidRPr="001C16AB">
              <w:rPr>
                <w:szCs w:val="18"/>
              </w:rPr>
              <w:t>5</w:t>
            </w:r>
          </w:p>
        </w:tc>
        <w:tc>
          <w:tcPr>
            <w:tcW w:w="858" w:type="dxa"/>
            <w:tcBorders>
              <w:top w:val="single" w:sz="4" w:space="0" w:color="auto"/>
              <w:left w:val="single" w:sz="4" w:space="0" w:color="auto"/>
              <w:bottom w:val="single" w:sz="4" w:space="0" w:color="auto"/>
              <w:right w:val="single" w:sz="4" w:space="0" w:color="auto"/>
            </w:tcBorders>
            <w:hideMark/>
          </w:tcPr>
          <w:p w14:paraId="1CE6622C" w14:textId="77777777" w:rsidR="0087351F" w:rsidRPr="001C16AB" w:rsidRDefault="0087351F" w:rsidP="00E64CC8">
            <w:pPr>
              <w:pStyle w:val="TAC"/>
              <w:keepNext w:val="0"/>
              <w:keepLines w:val="0"/>
              <w:widowControl w:val="0"/>
              <w:rPr>
                <w:szCs w:val="18"/>
              </w:rPr>
            </w:pPr>
            <w:r w:rsidRPr="001C16AB">
              <w:rPr>
                <w:szCs w:val="18"/>
              </w:rPr>
              <w:t>P</w:t>
            </w:r>
          </w:p>
        </w:tc>
      </w:tr>
      <w:tr w:rsidR="0087351F" w:rsidRPr="001C16AB" w14:paraId="4C53A040" w14:textId="77777777" w:rsidTr="00E64CC8">
        <w:trPr>
          <w:jc w:val="center"/>
        </w:trPr>
        <w:tc>
          <w:tcPr>
            <w:tcW w:w="624" w:type="dxa"/>
            <w:tcBorders>
              <w:top w:val="single" w:sz="4" w:space="0" w:color="auto"/>
              <w:left w:val="single" w:sz="4" w:space="0" w:color="auto"/>
              <w:bottom w:val="single" w:sz="4" w:space="0" w:color="auto"/>
              <w:right w:val="single" w:sz="4" w:space="0" w:color="auto"/>
            </w:tcBorders>
            <w:hideMark/>
          </w:tcPr>
          <w:p w14:paraId="387078A3" w14:textId="77777777" w:rsidR="0087351F" w:rsidRPr="001C16AB" w:rsidRDefault="0087351F" w:rsidP="00E64CC8">
            <w:pPr>
              <w:pStyle w:val="TAC"/>
              <w:keepNext w:val="0"/>
              <w:keepLines w:val="0"/>
              <w:widowControl w:val="0"/>
              <w:rPr>
                <w:szCs w:val="18"/>
              </w:rPr>
            </w:pPr>
            <w:r w:rsidRPr="001C16AB">
              <w:rPr>
                <w:szCs w:val="18"/>
              </w:rPr>
              <w:t>17</w:t>
            </w:r>
          </w:p>
        </w:tc>
        <w:tc>
          <w:tcPr>
            <w:tcW w:w="3824" w:type="dxa"/>
            <w:tcBorders>
              <w:top w:val="single" w:sz="4" w:space="0" w:color="auto"/>
              <w:left w:val="single" w:sz="4" w:space="0" w:color="auto"/>
              <w:bottom w:val="single" w:sz="4" w:space="0" w:color="auto"/>
              <w:right w:val="single" w:sz="4" w:space="0" w:color="auto"/>
            </w:tcBorders>
            <w:hideMark/>
          </w:tcPr>
          <w:p w14:paraId="4DD0D46A" w14:textId="77777777" w:rsidR="0087351F" w:rsidRPr="001C16AB" w:rsidRDefault="0087351F" w:rsidP="00E64CC8">
            <w:pPr>
              <w:pStyle w:val="TAL"/>
              <w:keepNext w:val="0"/>
              <w:keepLines w:val="0"/>
              <w:widowControl w:val="0"/>
              <w:rPr>
                <w:color w:val="000000"/>
                <w:szCs w:val="18"/>
              </w:rPr>
            </w:pPr>
            <w:r w:rsidRPr="001C16AB">
              <w:rPr>
                <w:color w:val="000000"/>
              </w:rPr>
              <w:t>Void</w:t>
            </w:r>
          </w:p>
        </w:tc>
        <w:tc>
          <w:tcPr>
            <w:tcW w:w="680" w:type="dxa"/>
            <w:tcBorders>
              <w:top w:val="single" w:sz="4" w:space="0" w:color="auto"/>
              <w:left w:val="single" w:sz="4" w:space="0" w:color="auto"/>
              <w:bottom w:val="single" w:sz="4" w:space="0" w:color="auto"/>
              <w:right w:val="single" w:sz="4" w:space="0" w:color="auto"/>
            </w:tcBorders>
            <w:hideMark/>
          </w:tcPr>
          <w:p w14:paraId="5F71C01F" w14:textId="77777777" w:rsidR="0087351F" w:rsidRPr="001C16AB" w:rsidRDefault="0087351F" w:rsidP="00E64CC8">
            <w:pPr>
              <w:pStyle w:val="TAC"/>
              <w:keepNext w:val="0"/>
              <w:keepLines w:val="0"/>
              <w:widowControl w:val="0"/>
              <w:rPr>
                <w:szCs w:val="18"/>
              </w:rPr>
            </w:pPr>
            <w:r w:rsidRPr="001C16AB">
              <w:t>-</w:t>
            </w:r>
          </w:p>
        </w:tc>
        <w:tc>
          <w:tcPr>
            <w:tcW w:w="2871" w:type="dxa"/>
            <w:tcBorders>
              <w:top w:val="single" w:sz="4" w:space="0" w:color="auto"/>
              <w:left w:val="single" w:sz="4" w:space="0" w:color="auto"/>
              <w:bottom w:val="single" w:sz="4" w:space="0" w:color="auto"/>
              <w:right w:val="single" w:sz="4" w:space="0" w:color="auto"/>
            </w:tcBorders>
            <w:hideMark/>
          </w:tcPr>
          <w:p w14:paraId="29E44865" w14:textId="77777777" w:rsidR="0087351F" w:rsidRPr="001C16AB" w:rsidRDefault="0087351F" w:rsidP="00E64CC8">
            <w:pPr>
              <w:pStyle w:val="TAL"/>
              <w:keepNext w:val="0"/>
              <w:keepLines w:val="0"/>
              <w:widowControl w:val="0"/>
              <w:rPr>
                <w:szCs w:val="18"/>
              </w:rPr>
            </w:pPr>
            <w:r w:rsidRPr="001C16AB">
              <w:rPr>
                <w:rFonts w:cs="Arial"/>
                <w:szCs w:val="18"/>
              </w:rPr>
              <w:t>-</w:t>
            </w:r>
          </w:p>
        </w:tc>
        <w:tc>
          <w:tcPr>
            <w:tcW w:w="544" w:type="dxa"/>
            <w:tcBorders>
              <w:top w:val="single" w:sz="4" w:space="0" w:color="auto"/>
              <w:left w:val="single" w:sz="4" w:space="0" w:color="auto"/>
              <w:bottom w:val="single" w:sz="4" w:space="0" w:color="auto"/>
              <w:right w:val="single" w:sz="4" w:space="0" w:color="auto"/>
            </w:tcBorders>
            <w:hideMark/>
          </w:tcPr>
          <w:p w14:paraId="35BA0A15" w14:textId="77777777" w:rsidR="0087351F" w:rsidRPr="001C16AB" w:rsidRDefault="0087351F" w:rsidP="00E64CC8">
            <w:pPr>
              <w:pStyle w:val="TAC"/>
              <w:keepNext w:val="0"/>
              <w:keepLines w:val="0"/>
              <w:widowControl w:val="0"/>
              <w:rPr>
                <w:szCs w:val="18"/>
              </w:rPr>
            </w:pPr>
            <w:r w:rsidRPr="001C16AB">
              <w:rPr>
                <w:szCs w:val="18"/>
              </w:rPr>
              <w:t>-</w:t>
            </w:r>
          </w:p>
        </w:tc>
        <w:tc>
          <w:tcPr>
            <w:tcW w:w="858" w:type="dxa"/>
            <w:tcBorders>
              <w:top w:val="single" w:sz="4" w:space="0" w:color="auto"/>
              <w:left w:val="single" w:sz="4" w:space="0" w:color="auto"/>
              <w:bottom w:val="single" w:sz="4" w:space="0" w:color="auto"/>
              <w:right w:val="single" w:sz="4" w:space="0" w:color="auto"/>
            </w:tcBorders>
            <w:hideMark/>
          </w:tcPr>
          <w:p w14:paraId="3D2194BB" w14:textId="77777777" w:rsidR="0087351F" w:rsidRPr="001C16AB" w:rsidRDefault="0087351F" w:rsidP="00E64CC8">
            <w:pPr>
              <w:pStyle w:val="TAC"/>
              <w:keepNext w:val="0"/>
              <w:keepLines w:val="0"/>
              <w:widowControl w:val="0"/>
              <w:rPr>
                <w:szCs w:val="18"/>
              </w:rPr>
            </w:pPr>
            <w:r w:rsidRPr="001C16AB">
              <w:rPr>
                <w:szCs w:val="18"/>
              </w:rPr>
              <w:t>-</w:t>
            </w:r>
          </w:p>
        </w:tc>
      </w:tr>
      <w:tr w:rsidR="0087351F" w:rsidRPr="001C16AB" w14:paraId="5335E079" w14:textId="77777777" w:rsidTr="00E64CC8">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3F379AAE" w14:textId="77777777" w:rsidR="0087351F" w:rsidRPr="001C16AB" w:rsidRDefault="0087351F" w:rsidP="00E64CC8">
            <w:pPr>
              <w:pStyle w:val="TAC"/>
              <w:keepLines w:val="0"/>
              <w:jc w:val="left"/>
            </w:pPr>
            <w:r w:rsidRPr="001C16AB">
              <w:rPr>
                <w:rFonts w:eastAsia="SimSun"/>
                <w:lang w:eastAsia="zh-CN"/>
              </w:rPr>
              <w:t>NOTE 1: This is expected to be done via a suitable implementation dependent MMI.</w:t>
            </w:r>
          </w:p>
        </w:tc>
      </w:tr>
    </w:tbl>
    <w:p w14:paraId="54F164F0" w14:textId="77777777" w:rsidR="0087351F" w:rsidRPr="001C16AB" w:rsidRDefault="0087351F" w:rsidP="0087351F"/>
    <w:p w14:paraId="4BBA2301" w14:textId="77777777" w:rsidR="0087351F" w:rsidRPr="001C16AB" w:rsidRDefault="0087351F" w:rsidP="0087351F">
      <w:pPr>
        <w:pStyle w:val="H6"/>
      </w:pPr>
      <w:r w:rsidRPr="001C16AB">
        <w:t>6.1.1.6.3.3</w:t>
      </w:r>
      <w:r w:rsidRPr="001C16AB">
        <w:tab/>
        <w:t>Specific message contents</w:t>
      </w:r>
    </w:p>
    <w:p w14:paraId="3EDDB2B5" w14:textId="77777777" w:rsidR="0087351F" w:rsidRPr="001C16AB" w:rsidRDefault="0087351F" w:rsidP="0087351F">
      <w:pPr>
        <w:pStyle w:val="TH"/>
      </w:pPr>
      <w:r w:rsidRPr="001C16AB">
        <w:t xml:space="preserve">Table 6.1.1.6.3.3-1: SIP INVITE from the SS (Step 1, Table 6.1.1.6.3.2-1; </w:t>
      </w:r>
      <w:r w:rsidRPr="001C16AB">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3D75F743"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1D9F52" w14:textId="77777777" w:rsidR="0087351F" w:rsidRPr="001C16AB" w:rsidRDefault="0087351F" w:rsidP="00E64CC8">
            <w:pPr>
              <w:pStyle w:val="TAL"/>
              <w:keepNext w:val="0"/>
            </w:pPr>
            <w:r w:rsidRPr="001C16AB">
              <w:t>Derivation Path: TS 36-579-1 [2], Table 5.5.2.5.2-1</w:t>
            </w:r>
          </w:p>
        </w:tc>
      </w:tr>
      <w:tr w:rsidR="0087351F" w:rsidRPr="001C16AB" w14:paraId="42EFBA5A"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719BA372" w14:textId="77777777" w:rsidR="0087351F" w:rsidRPr="001C16AB" w:rsidRDefault="0087351F" w:rsidP="00E64CC8">
            <w:pPr>
              <w:pStyle w:val="TAH"/>
              <w:keepNext w:val="0"/>
              <w:rPr>
                <w:bCs/>
              </w:rPr>
            </w:pPr>
            <w:r w:rsidRPr="001C16A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DA5202" w14:textId="77777777" w:rsidR="0087351F" w:rsidRPr="001C16AB" w:rsidRDefault="0087351F" w:rsidP="00E64CC8">
            <w:pPr>
              <w:pStyle w:val="TAH"/>
              <w:keepNext w:val="0"/>
              <w:rPr>
                <w:bCs/>
              </w:rPr>
            </w:pPr>
            <w:r w:rsidRPr="001C16A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8911D6" w14:textId="77777777" w:rsidR="0087351F" w:rsidRPr="001C16AB" w:rsidRDefault="0087351F" w:rsidP="00E64CC8">
            <w:pPr>
              <w:pStyle w:val="TAH"/>
              <w:keepNext w:val="0"/>
              <w:rPr>
                <w:bCs/>
              </w:rPr>
            </w:pPr>
            <w:r w:rsidRPr="001C16A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7E0301" w14:textId="77777777" w:rsidR="0087351F" w:rsidRPr="001C16AB" w:rsidRDefault="0087351F" w:rsidP="00E64CC8">
            <w:pPr>
              <w:pStyle w:val="TAH"/>
              <w:keepNext w:val="0"/>
              <w:rPr>
                <w:bCs/>
              </w:rPr>
            </w:pPr>
            <w:r w:rsidRPr="001C16A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6030C" w14:textId="77777777" w:rsidR="0087351F" w:rsidRPr="001C16AB" w:rsidRDefault="0087351F" w:rsidP="00E64CC8">
            <w:pPr>
              <w:pStyle w:val="TAH"/>
              <w:keepNext w:val="0"/>
              <w:rPr>
                <w:bCs/>
              </w:rPr>
            </w:pPr>
            <w:r w:rsidRPr="001C16AB">
              <w:rPr>
                <w:bCs/>
              </w:rPr>
              <w:t>Condition</w:t>
            </w:r>
          </w:p>
        </w:tc>
      </w:tr>
      <w:tr w:rsidR="0087351F" w:rsidRPr="001C16AB" w14:paraId="67D168CA"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1CCE41E" w14:textId="77777777" w:rsidR="0087351F" w:rsidRPr="001C16AB" w:rsidRDefault="0087351F" w:rsidP="00E64CC8">
            <w:pPr>
              <w:pStyle w:val="TAL"/>
              <w:rPr>
                <w:b/>
                <w:bCs/>
              </w:rPr>
            </w:pPr>
            <w:r w:rsidRPr="001C16AB">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C580913"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860DDE5"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472D6951"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2E1B13" w14:textId="77777777" w:rsidR="0087351F" w:rsidRPr="001C16AB" w:rsidRDefault="0087351F" w:rsidP="00E64CC8">
            <w:pPr>
              <w:pStyle w:val="TAL"/>
            </w:pPr>
          </w:p>
        </w:tc>
      </w:tr>
      <w:tr w:rsidR="0087351F" w:rsidRPr="001C16AB" w14:paraId="3E6B2071"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67ADF2C2" w14:textId="77777777" w:rsidR="0087351F" w:rsidRPr="001C16AB" w:rsidRDefault="0087351F" w:rsidP="00E64CC8">
            <w:pPr>
              <w:pStyle w:val="TAL"/>
              <w:rPr>
                <w:b/>
                <w:bCs/>
              </w:rPr>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46F377"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17F6E0CB" w14:textId="77777777" w:rsidR="0087351F" w:rsidRPr="001C16AB" w:rsidRDefault="0087351F" w:rsidP="00E64CC8">
            <w:pPr>
              <w:pStyle w:val="TAL"/>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51A86F0"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79210" w14:textId="77777777" w:rsidR="0087351F" w:rsidRPr="001C16AB" w:rsidRDefault="0087351F" w:rsidP="00E64CC8">
            <w:pPr>
              <w:pStyle w:val="TAL"/>
            </w:pPr>
          </w:p>
        </w:tc>
      </w:tr>
      <w:tr w:rsidR="0087351F" w:rsidRPr="001C16AB" w14:paraId="5953149A"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2EC86478" w14:textId="77777777" w:rsidR="0087351F" w:rsidRPr="001C16AB" w:rsidRDefault="0087351F" w:rsidP="00E64CC8">
            <w:pPr>
              <w:pStyle w:val="TAL"/>
              <w:rPr>
                <w:b/>
                <w:bCs/>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58C32C21" w14:textId="77777777" w:rsidR="0087351F" w:rsidRPr="001C16AB" w:rsidRDefault="0087351F" w:rsidP="00E64CC8">
            <w:pPr>
              <w:pStyle w:val="TAL"/>
            </w:pPr>
            <w:r w:rsidRPr="001C16AB">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5280D457"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35EEC17"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40A11" w14:textId="77777777" w:rsidR="0087351F" w:rsidRPr="001C16AB" w:rsidRDefault="0087351F" w:rsidP="00E64CC8">
            <w:pPr>
              <w:pStyle w:val="TAL"/>
            </w:pPr>
          </w:p>
        </w:tc>
      </w:tr>
      <w:tr w:rsidR="0087351F" w:rsidRPr="001C16AB" w14:paraId="7B242A95"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34A3D65" w14:textId="77777777" w:rsidR="0087351F" w:rsidRPr="001C16AB" w:rsidRDefault="0087351F" w:rsidP="00E64CC8">
            <w:pPr>
              <w:pStyle w:val="TAL"/>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2249A6"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7025BE" w14:textId="77777777" w:rsidR="0087351F" w:rsidRPr="001C16AB" w:rsidRDefault="0087351F" w:rsidP="00E64CC8">
            <w:pPr>
              <w:pStyle w:val="TAL"/>
              <w:rPr>
                <w:b/>
                <w:bCs/>
              </w:rPr>
            </w:pPr>
            <w:r w:rsidRPr="001C16AB">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3164CBF5"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F138FE" w14:textId="77777777" w:rsidR="0087351F" w:rsidRPr="001C16AB" w:rsidRDefault="0087351F" w:rsidP="00E64CC8">
            <w:pPr>
              <w:pStyle w:val="TAL"/>
            </w:pPr>
          </w:p>
        </w:tc>
      </w:tr>
      <w:tr w:rsidR="0087351F" w:rsidRPr="001C16AB" w14:paraId="7BC24E02"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828CD2" w14:textId="77777777" w:rsidR="0087351F" w:rsidRPr="001C16AB" w:rsidRDefault="0087351F" w:rsidP="00E64CC8">
            <w:pPr>
              <w:pStyle w:val="TAL"/>
            </w:pPr>
            <w:r w:rsidRPr="001C16A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61140D" w14:textId="77777777" w:rsidR="0087351F" w:rsidRPr="001C16AB" w:rsidRDefault="0087351F" w:rsidP="00E64CC8">
            <w:pPr>
              <w:pStyle w:val="TAL"/>
            </w:pPr>
            <w:r w:rsidRPr="001C16AB">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634B26AA"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5172FFB"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98A36C" w14:textId="77777777" w:rsidR="0087351F" w:rsidRPr="001C16AB" w:rsidRDefault="0087351F" w:rsidP="00E64CC8">
            <w:pPr>
              <w:pStyle w:val="TAL"/>
            </w:pPr>
          </w:p>
        </w:tc>
      </w:tr>
    </w:tbl>
    <w:p w14:paraId="68379298" w14:textId="77777777" w:rsidR="0087351F" w:rsidRPr="001C16AB" w:rsidRDefault="0087351F" w:rsidP="0087351F"/>
    <w:p w14:paraId="36FFB267" w14:textId="77777777" w:rsidR="0087351F" w:rsidRPr="001C16AB" w:rsidRDefault="0087351F" w:rsidP="0087351F">
      <w:pPr>
        <w:pStyle w:val="TH"/>
      </w:pPr>
      <w:r w:rsidRPr="001C16AB">
        <w:t xml:space="preserve">Table 6.1.1.6.3.3-1A: </w:t>
      </w:r>
      <w:r w:rsidRPr="001C16AB">
        <w:rPr>
          <w:lang w:eastAsia="ko-KR"/>
        </w:rPr>
        <w:t>SDP in SIP INVITE</w:t>
      </w:r>
      <w:r w:rsidRPr="001C16AB">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680177EF"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0A6BE373" w14:textId="77777777" w:rsidR="0087351F" w:rsidRPr="001C16AB" w:rsidRDefault="0087351F" w:rsidP="00E64CC8">
            <w:pPr>
              <w:pStyle w:val="TAL"/>
            </w:pPr>
            <w:r w:rsidRPr="001C16AB">
              <w:t>Derivation Path: TS 36.579-1 [2], Table 5.5.3.1.2-2 condition INITIAL_SDP_OFFER</w:t>
            </w:r>
          </w:p>
        </w:tc>
      </w:tr>
    </w:tbl>
    <w:p w14:paraId="1B62FEC4" w14:textId="77777777" w:rsidR="0087351F" w:rsidRPr="001C16AB" w:rsidRDefault="0087351F" w:rsidP="0087351F"/>
    <w:p w14:paraId="3FD4711B" w14:textId="77777777" w:rsidR="0087351F" w:rsidRPr="001C16AB" w:rsidRDefault="0087351F" w:rsidP="0087351F">
      <w:pPr>
        <w:pStyle w:val="TH"/>
      </w:pPr>
      <w:r w:rsidRPr="001C16AB">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36837BD9"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03F2B9" w14:textId="77777777" w:rsidR="0087351F" w:rsidRPr="001C16AB" w:rsidRDefault="0087351F" w:rsidP="00E64CC8">
            <w:pPr>
              <w:pStyle w:val="TAL"/>
              <w:keepLines w:val="0"/>
              <w:widowControl w:val="0"/>
            </w:pPr>
            <w:r w:rsidRPr="001C16AB">
              <w:t>Derivation Path: TS 56.379-1 [2], Table 5.5.3.2.2-2, condition GROUP-CALL, EMERGENCY-CALL</w:t>
            </w:r>
          </w:p>
        </w:tc>
      </w:tr>
    </w:tbl>
    <w:p w14:paraId="6D330919" w14:textId="77777777" w:rsidR="0087351F" w:rsidRPr="001C16AB" w:rsidRDefault="0087351F" w:rsidP="0087351F"/>
    <w:p w14:paraId="59F0F90B" w14:textId="77777777" w:rsidR="0087351F" w:rsidRPr="001C16AB" w:rsidRDefault="0087351F" w:rsidP="0087351F">
      <w:pPr>
        <w:pStyle w:val="TH"/>
      </w:pPr>
      <w:r w:rsidRPr="001C16AB">
        <w:t xml:space="preserve">Table 6.1.1.6.3.3-3: SIP 200 (OK) from the UE (Step 1, Table 6.1.1.6.3.2-1; </w:t>
      </w:r>
      <w:r w:rsidRPr="001C16AB">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6672A376"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8F09AB" w14:textId="77777777" w:rsidR="0087351F" w:rsidRPr="001C16AB" w:rsidRDefault="0087351F" w:rsidP="00E64CC8">
            <w:pPr>
              <w:pStyle w:val="TAL"/>
              <w:keepNext w:val="0"/>
              <w:keepLines w:val="0"/>
              <w:widowControl w:val="0"/>
            </w:pPr>
            <w:r w:rsidRPr="001C16AB">
              <w:t>Derivation Path: TS 36.579-1 [2], Table 5.5.2.17.1.1-1, condition INVITE-RSP, GROUP-CALL</w:t>
            </w:r>
          </w:p>
        </w:tc>
      </w:tr>
      <w:tr w:rsidR="0087351F" w:rsidRPr="001C16AB" w14:paraId="333E1596" w14:textId="77777777" w:rsidTr="00E64CC8">
        <w:trPr>
          <w:tblHeader/>
        </w:trPr>
        <w:tc>
          <w:tcPr>
            <w:tcW w:w="2708" w:type="dxa"/>
            <w:tcBorders>
              <w:top w:val="single" w:sz="4" w:space="0" w:color="auto"/>
              <w:left w:val="single" w:sz="4" w:space="0" w:color="auto"/>
              <w:bottom w:val="single" w:sz="4" w:space="0" w:color="auto"/>
              <w:right w:val="single" w:sz="4" w:space="0" w:color="auto"/>
            </w:tcBorders>
            <w:hideMark/>
          </w:tcPr>
          <w:p w14:paraId="56F5C480" w14:textId="77777777" w:rsidR="0087351F" w:rsidRPr="001C16AB" w:rsidRDefault="0087351F" w:rsidP="00E64CC8">
            <w:pPr>
              <w:pStyle w:val="TAH"/>
              <w:keepNext w:val="0"/>
              <w:keepLines w:val="0"/>
              <w:widowControl w:val="0"/>
            </w:pPr>
            <w:r w:rsidRPr="001C16AB">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04C26" w14:textId="77777777" w:rsidR="0087351F" w:rsidRPr="001C16AB" w:rsidRDefault="0087351F" w:rsidP="00E64CC8">
            <w:pPr>
              <w:pStyle w:val="TAH"/>
              <w:keepNext w:val="0"/>
              <w:keepLines w:val="0"/>
              <w:widowControl w:val="0"/>
            </w:pPr>
            <w:r w:rsidRPr="001C16AB">
              <w:t>Value/remark</w:t>
            </w:r>
          </w:p>
        </w:tc>
        <w:tc>
          <w:tcPr>
            <w:tcW w:w="2186" w:type="dxa"/>
            <w:tcBorders>
              <w:top w:val="single" w:sz="4" w:space="0" w:color="auto"/>
              <w:left w:val="single" w:sz="4" w:space="0" w:color="auto"/>
              <w:bottom w:val="single" w:sz="4" w:space="0" w:color="auto"/>
              <w:right w:val="single" w:sz="4" w:space="0" w:color="auto"/>
            </w:tcBorders>
            <w:hideMark/>
          </w:tcPr>
          <w:p w14:paraId="2DF62BFE" w14:textId="77777777" w:rsidR="0087351F" w:rsidRPr="001C16AB" w:rsidRDefault="0087351F" w:rsidP="00E64CC8">
            <w:pPr>
              <w:pStyle w:val="TAH"/>
              <w:keepNext w:val="0"/>
              <w:keepLines w:val="0"/>
              <w:widowControl w:val="0"/>
            </w:pPr>
            <w:r w:rsidRPr="001C16AB">
              <w:t>Comment</w:t>
            </w:r>
          </w:p>
        </w:tc>
        <w:tc>
          <w:tcPr>
            <w:tcW w:w="1366" w:type="dxa"/>
            <w:tcBorders>
              <w:top w:val="single" w:sz="4" w:space="0" w:color="auto"/>
              <w:left w:val="single" w:sz="4" w:space="0" w:color="auto"/>
              <w:bottom w:val="single" w:sz="4" w:space="0" w:color="auto"/>
              <w:right w:val="single" w:sz="4" w:space="0" w:color="auto"/>
            </w:tcBorders>
            <w:hideMark/>
          </w:tcPr>
          <w:p w14:paraId="58026F1C" w14:textId="77777777" w:rsidR="0087351F" w:rsidRPr="001C16AB" w:rsidRDefault="0087351F" w:rsidP="00E64CC8">
            <w:pPr>
              <w:pStyle w:val="TAH"/>
              <w:keepNext w:val="0"/>
              <w:keepLines w:val="0"/>
              <w:widowControl w:val="0"/>
            </w:pPr>
            <w:r w:rsidRPr="001C16AB">
              <w:t>Reference</w:t>
            </w:r>
          </w:p>
        </w:tc>
        <w:tc>
          <w:tcPr>
            <w:tcW w:w="1184" w:type="dxa"/>
            <w:tcBorders>
              <w:top w:val="single" w:sz="4" w:space="0" w:color="auto"/>
              <w:left w:val="single" w:sz="4" w:space="0" w:color="auto"/>
              <w:bottom w:val="single" w:sz="4" w:space="0" w:color="auto"/>
              <w:right w:val="single" w:sz="4" w:space="0" w:color="auto"/>
            </w:tcBorders>
            <w:hideMark/>
          </w:tcPr>
          <w:p w14:paraId="706D7C15" w14:textId="77777777" w:rsidR="0087351F" w:rsidRPr="001C16AB" w:rsidRDefault="0087351F" w:rsidP="00E64CC8">
            <w:pPr>
              <w:pStyle w:val="TAH"/>
              <w:keepNext w:val="0"/>
              <w:keepLines w:val="0"/>
              <w:widowControl w:val="0"/>
            </w:pPr>
            <w:r w:rsidRPr="001C16AB">
              <w:t>Condition</w:t>
            </w:r>
          </w:p>
        </w:tc>
      </w:tr>
      <w:tr w:rsidR="0087351F" w:rsidRPr="001C16AB" w14:paraId="192B6BCC"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6FCEDAF4" w14:textId="77777777" w:rsidR="0087351F" w:rsidRPr="001C16AB" w:rsidRDefault="0087351F" w:rsidP="00E64CC8">
            <w:pPr>
              <w:pStyle w:val="TAL"/>
              <w:keepNext w:val="0"/>
              <w:keepLines w:val="0"/>
              <w:widowControl w:val="0"/>
              <w:rPr>
                <w:rFonts w:cs="Arial"/>
                <w:b/>
                <w:szCs w:val="18"/>
              </w:rPr>
            </w:pPr>
            <w:r w:rsidRPr="001C16AB">
              <w:rPr>
                <w:rFonts w:cs="Arial"/>
                <w:b/>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DB2BD12" w14:textId="77777777" w:rsidR="0087351F" w:rsidRPr="001C16AB" w:rsidRDefault="0087351F" w:rsidP="00E64CC8">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7D0C543F" w14:textId="77777777" w:rsidR="0087351F" w:rsidRPr="001C16AB" w:rsidRDefault="0087351F" w:rsidP="00E64CC8">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5D08E6B4"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39875DEF" w14:textId="77777777" w:rsidR="0087351F" w:rsidRPr="001C16AB" w:rsidRDefault="0087351F" w:rsidP="00E64CC8">
            <w:pPr>
              <w:pStyle w:val="TAL"/>
              <w:keepNext w:val="0"/>
              <w:keepLines w:val="0"/>
              <w:widowControl w:val="0"/>
            </w:pPr>
          </w:p>
        </w:tc>
      </w:tr>
      <w:tr w:rsidR="0087351F" w:rsidRPr="001C16AB" w14:paraId="02DAA3A2"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31D34003" w14:textId="77777777" w:rsidR="0087351F" w:rsidRPr="001C16AB" w:rsidRDefault="0087351F" w:rsidP="00E64CC8">
            <w:pPr>
              <w:pStyle w:val="TAL"/>
              <w:keepNext w:val="0"/>
              <w:keepLines w:val="0"/>
              <w:widowControl w:val="0"/>
              <w:rPr>
                <w:rFonts w:cs="Arial"/>
                <w:b/>
                <w:szCs w:val="18"/>
              </w:rPr>
            </w:pPr>
            <w:r w:rsidRPr="001C16A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104B70D6" w14:textId="77777777" w:rsidR="0087351F" w:rsidRPr="001C16AB" w:rsidRDefault="0087351F" w:rsidP="00E64CC8">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393468A1" w14:textId="77777777" w:rsidR="0087351F" w:rsidRPr="001C16AB" w:rsidRDefault="0087351F" w:rsidP="00E64CC8">
            <w:pPr>
              <w:pStyle w:val="TAL"/>
              <w:keepNext w:val="0"/>
              <w:keepLines w:val="0"/>
              <w:widowControl w:val="0"/>
            </w:pPr>
            <w:r w:rsidRPr="001C16AB">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2A9ECCBE"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9217036" w14:textId="77777777" w:rsidR="0087351F" w:rsidRPr="001C16AB" w:rsidRDefault="0087351F" w:rsidP="00E64CC8">
            <w:pPr>
              <w:pStyle w:val="TAL"/>
              <w:keepNext w:val="0"/>
              <w:keepLines w:val="0"/>
              <w:widowControl w:val="0"/>
            </w:pPr>
          </w:p>
        </w:tc>
      </w:tr>
      <w:tr w:rsidR="0087351F" w:rsidRPr="001C16AB" w14:paraId="1A02CF67"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18C4336E" w14:textId="77777777" w:rsidR="0087351F" w:rsidRPr="001C16AB" w:rsidRDefault="0087351F" w:rsidP="00E64CC8">
            <w:pPr>
              <w:pStyle w:val="TAL"/>
              <w:keepNext w:val="0"/>
              <w:keepLines w:val="0"/>
              <w:widowControl w:val="0"/>
              <w:rPr>
                <w:rFonts w:cs="Arial"/>
                <w:b/>
                <w:szCs w:val="18"/>
              </w:rPr>
            </w:pPr>
            <w:r w:rsidRPr="001C16A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39F5B192" w14:textId="77777777" w:rsidR="0087351F" w:rsidRPr="001C16AB" w:rsidRDefault="0087351F" w:rsidP="00E64CC8">
            <w:pPr>
              <w:pStyle w:val="TAL"/>
              <w:keepNext w:val="0"/>
              <w:keepLines w:val="0"/>
              <w:widowControl w:val="0"/>
            </w:pPr>
            <w:r w:rsidRPr="001C16AB">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21A9F7C5" w14:textId="77777777" w:rsidR="0087351F" w:rsidRPr="001C16AB" w:rsidRDefault="0087351F" w:rsidP="00E64CC8">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10931038"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74E1EB0A" w14:textId="77777777" w:rsidR="0087351F" w:rsidRPr="001C16AB" w:rsidRDefault="0087351F" w:rsidP="00E64CC8">
            <w:pPr>
              <w:pStyle w:val="TAL"/>
              <w:keepNext w:val="0"/>
              <w:keepLines w:val="0"/>
              <w:widowControl w:val="0"/>
            </w:pPr>
          </w:p>
        </w:tc>
      </w:tr>
      <w:tr w:rsidR="0087351F" w:rsidRPr="001C16AB" w14:paraId="160A4E3C"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78DB6420" w14:textId="77777777" w:rsidR="0087351F" w:rsidRPr="001C16AB" w:rsidRDefault="0087351F" w:rsidP="00E64CC8">
            <w:pPr>
              <w:pStyle w:val="TAL"/>
            </w:pPr>
            <w:r w:rsidRPr="001C16AB">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39D2B4B" w14:textId="77777777" w:rsidR="0087351F" w:rsidRPr="001C16AB" w:rsidRDefault="0087351F" w:rsidP="00E64CC8">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F92A5E7" w14:textId="77777777" w:rsidR="0087351F" w:rsidRPr="001C16AB" w:rsidRDefault="0087351F" w:rsidP="00E64CC8">
            <w:pPr>
              <w:pStyle w:val="TAL"/>
              <w:rPr>
                <w:b/>
                <w:bCs/>
              </w:rPr>
            </w:pPr>
            <w:r w:rsidRPr="001C16AB">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7F3579A" w14:textId="77777777" w:rsidR="0087351F" w:rsidRPr="001C16AB" w:rsidRDefault="0087351F"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7469C4" w14:textId="77777777" w:rsidR="0087351F" w:rsidRPr="001C16AB" w:rsidRDefault="0087351F" w:rsidP="00E64CC8">
            <w:pPr>
              <w:pStyle w:val="TAL"/>
            </w:pPr>
          </w:p>
        </w:tc>
      </w:tr>
      <w:tr w:rsidR="0087351F" w:rsidRPr="001C16AB" w14:paraId="6CDBC6BA"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246818F5" w14:textId="77777777" w:rsidR="0087351F" w:rsidRPr="001C16AB" w:rsidRDefault="0087351F" w:rsidP="00E64CC8">
            <w:pPr>
              <w:pStyle w:val="TAL"/>
              <w:keepNext w:val="0"/>
              <w:keepLines w:val="0"/>
              <w:widowControl w:val="0"/>
              <w:rPr>
                <w:rFonts w:cs="Arial"/>
                <w:szCs w:val="18"/>
              </w:rPr>
            </w:pPr>
            <w:r w:rsidRPr="001C16AB">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8923B95" w14:textId="77777777" w:rsidR="0087351F" w:rsidRPr="001C16AB" w:rsidRDefault="0087351F" w:rsidP="00E64CC8">
            <w:pPr>
              <w:pStyle w:val="TAL"/>
              <w:keepNext w:val="0"/>
              <w:keepLines w:val="0"/>
              <w:widowControl w:val="0"/>
            </w:pPr>
            <w:r w:rsidRPr="001C16AB">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2D048F08" w14:textId="77777777" w:rsidR="0087351F" w:rsidRPr="001C16AB" w:rsidRDefault="0087351F" w:rsidP="00E64CC8">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22EFFFD3"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6C35F3ED" w14:textId="77777777" w:rsidR="0087351F" w:rsidRPr="001C16AB" w:rsidRDefault="0087351F" w:rsidP="00E64CC8">
            <w:pPr>
              <w:pStyle w:val="TAL"/>
              <w:keepNext w:val="0"/>
              <w:keepLines w:val="0"/>
              <w:widowControl w:val="0"/>
            </w:pPr>
          </w:p>
        </w:tc>
      </w:tr>
    </w:tbl>
    <w:p w14:paraId="4663C2AF" w14:textId="77777777" w:rsidR="0087351F" w:rsidRPr="001C16AB" w:rsidRDefault="0087351F" w:rsidP="0087351F"/>
    <w:p w14:paraId="7C3089D0" w14:textId="77777777" w:rsidR="0087351F" w:rsidRPr="001C16AB" w:rsidRDefault="0087351F" w:rsidP="0087351F">
      <w:pPr>
        <w:pStyle w:val="TH"/>
      </w:pPr>
      <w:r w:rsidRPr="001C16AB">
        <w:t xml:space="preserve">Table 6.1.1.6.3.3-3A: </w:t>
      </w:r>
      <w:r w:rsidRPr="001C16AB">
        <w:rPr>
          <w:lang w:eastAsia="ko-KR"/>
        </w:rPr>
        <w:t xml:space="preserve">SDP in SIP 200 (OK) </w:t>
      </w:r>
      <w:r w:rsidRPr="001C16AB">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173CFC80"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6D23F363" w14:textId="77777777" w:rsidR="0087351F" w:rsidRPr="001C16AB" w:rsidRDefault="0087351F" w:rsidP="00E64CC8">
            <w:pPr>
              <w:pStyle w:val="TAL"/>
            </w:pPr>
            <w:r w:rsidRPr="001C16AB">
              <w:t>Derivation Path: TS 36.579-1 [2], Table 5.5.3.1.1-2, condition SDP_ANSWER</w:t>
            </w:r>
          </w:p>
        </w:tc>
      </w:tr>
    </w:tbl>
    <w:p w14:paraId="19AF84C2" w14:textId="77777777" w:rsidR="0087351F" w:rsidRPr="001C16AB" w:rsidRDefault="0087351F" w:rsidP="0087351F"/>
    <w:p w14:paraId="7D84BA2C" w14:textId="77777777" w:rsidR="0087351F" w:rsidRPr="001C16AB" w:rsidRDefault="0087351F" w:rsidP="0087351F">
      <w:pPr>
        <w:pStyle w:val="TH"/>
      </w:pPr>
      <w:r w:rsidRPr="001C16AB">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2C32EF33"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E736EC" w14:textId="77777777" w:rsidR="0087351F" w:rsidRPr="001C16AB" w:rsidRDefault="0087351F" w:rsidP="00E64CC8">
            <w:pPr>
              <w:pStyle w:val="TAL"/>
              <w:keepLines w:val="0"/>
              <w:widowControl w:val="0"/>
            </w:pPr>
            <w:r w:rsidRPr="001C16AB">
              <w:t>Derivation Path: TS 56.379-1 [2], Table 5.5.3.2.1-2, condition INVITE-RSP</w:t>
            </w:r>
          </w:p>
        </w:tc>
      </w:tr>
    </w:tbl>
    <w:p w14:paraId="390F4DD8" w14:textId="77777777" w:rsidR="0087351F" w:rsidRPr="001C16AB" w:rsidRDefault="0087351F" w:rsidP="0087351F"/>
    <w:p w14:paraId="1B2A3AE7" w14:textId="77777777" w:rsidR="0087351F" w:rsidRPr="001C16AB" w:rsidRDefault="0087351F" w:rsidP="0087351F">
      <w:pPr>
        <w:pStyle w:val="TH"/>
      </w:pPr>
      <w:r w:rsidRPr="001C16AB">
        <w:lastRenderedPageBreak/>
        <w:t xml:space="preserve">Table 6.1.1.6.3.3-4A: Media Transmission Notification from the SS (Step 6, Table 6.1.1.6.3.2-1; </w:t>
      </w:r>
      <w:r w:rsidRPr="001C16AB">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488288E8"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3E2264D1" w14:textId="77777777" w:rsidR="0087351F" w:rsidRPr="001C16AB" w:rsidRDefault="0087351F" w:rsidP="00E64CC8">
            <w:pPr>
              <w:pStyle w:val="TAL"/>
              <w:keepNext w:val="0"/>
            </w:pPr>
            <w:r w:rsidRPr="001C16AB">
              <w:t>Derivation Path: TS 36.579-1 [2], Table 5.5.11.2.7-1 condition</w:t>
            </w:r>
            <w:r w:rsidRPr="001C16AB">
              <w:rPr>
                <w:color w:val="000000"/>
              </w:rPr>
              <w:t xml:space="preserve"> EMERGENCY-CALL</w:t>
            </w:r>
          </w:p>
        </w:tc>
      </w:tr>
    </w:tbl>
    <w:p w14:paraId="52CB0419" w14:textId="77777777" w:rsidR="0087351F" w:rsidRPr="001C16AB" w:rsidRDefault="0087351F" w:rsidP="0087351F"/>
    <w:p w14:paraId="5169086D" w14:textId="275A1B27" w:rsidR="0087351F" w:rsidRPr="001C16AB" w:rsidRDefault="0087351F" w:rsidP="0087351F">
      <w:pPr>
        <w:pStyle w:val="TH"/>
      </w:pPr>
      <w:r w:rsidRPr="001C16AB">
        <w:t>Table 6.1.1.6.3.3-4B..5: Void</w:t>
      </w:r>
    </w:p>
    <w:p w14:paraId="254EB55E" w14:textId="77777777" w:rsidR="0087351F" w:rsidRPr="001C16AB" w:rsidRDefault="0087351F" w:rsidP="0087351F">
      <w:pPr>
        <w:pStyle w:val="TH"/>
      </w:pPr>
      <w:r w:rsidRPr="001C16AB">
        <w:t xml:space="preserve">Table 6.1.1.6.3.3-5A: Media Reception End Request from the UE (Step 13, Table 6.1.1.6.3.2-1; </w:t>
      </w:r>
      <w:r w:rsidRPr="001C16AB">
        <w:br/>
        <w:t>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61E04E3D"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57909CE8" w14:textId="77777777" w:rsidR="0087351F" w:rsidRPr="001C16AB" w:rsidRDefault="0087351F" w:rsidP="00E64CC8">
            <w:pPr>
              <w:pStyle w:val="TAL"/>
              <w:keepNext w:val="0"/>
              <w:keepLines w:val="0"/>
              <w:widowControl w:val="0"/>
            </w:pPr>
            <w:r w:rsidRPr="001C16AB">
              <w:rPr>
                <w:rFonts w:cs="Arial"/>
                <w:szCs w:val="18"/>
              </w:rPr>
              <w:t>Derivation Path: TS 36.579-1 [2], Table 5.5.11.3.3-1, condition EMERGENCY-CALL</w:t>
            </w:r>
          </w:p>
        </w:tc>
      </w:tr>
    </w:tbl>
    <w:p w14:paraId="752671D1" w14:textId="77777777" w:rsidR="0087351F" w:rsidRPr="001C16AB" w:rsidRDefault="0087351F" w:rsidP="0087351F"/>
    <w:p w14:paraId="5EE96233" w14:textId="77777777" w:rsidR="0087351F" w:rsidRPr="001C16AB" w:rsidRDefault="0087351F" w:rsidP="0087351F">
      <w:pPr>
        <w:pStyle w:val="TH"/>
      </w:pPr>
      <w:r w:rsidRPr="001C16AB">
        <w:rPr>
          <w:color w:val="000000"/>
        </w:rPr>
        <w:t>Table 6.1.1.6.3.3-5B: Transmission Idle from the SS (Step 13, Table 6.1.1.6.3.2-1</w:t>
      </w:r>
      <w:r w:rsidRPr="001C16AB">
        <w:t xml:space="preserve">; </w:t>
      </w:r>
      <w:r w:rsidRPr="001C16AB">
        <w:br/>
        <w:t>Step 3, TS 36.579-1 [2] Table 5.3B.8.3-1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6E31904C"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3A69215C" w14:textId="77777777" w:rsidR="0087351F" w:rsidRPr="001C16AB" w:rsidRDefault="0087351F" w:rsidP="00E64CC8">
            <w:pPr>
              <w:pStyle w:val="TAL"/>
              <w:keepNext w:val="0"/>
              <w:rPr>
                <w:color w:val="000000"/>
              </w:rPr>
            </w:pPr>
            <w:r w:rsidRPr="001C16AB">
              <w:rPr>
                <w:color w:val="000000"/>
              </w:rPr>
              <w:t>Derivation Path: TS 36.579-1 [2], Table 5.5.11.2.16-1 condition EMERGENCY-CALL</w:t>
            </w:r>
          </w:p>
        </w:tc>
      </w:tr>
    </w:tbl>
    <w:p w14:paraId="7E79B78E" w14:textId="77777777" w:rsidR="0087351F" w:rsidRPr="001C16AB" w:rsidRDefault="0087351F" w:rsidP="0087351F">
      <w:pPr>
        <w:rPr>
          <w:color w:val="000000"/>
        </w:rPr>
      </w:pPr>
    </w:p>
    <w:p w14:paraId="1E83BDD8" w14:textId="77777777" w:rsidR="0087351F" w:rsidRPr="001C16AB" w:rsidRDefault="0087351F" w:rsidP="0087351F">
      <w:pPr>
        <w:pStyle w:val="TH"/>
      </w:pPr>
      <w:r w:rsidRPr="001C16AB">
        <w:t>Table 6.1.1.6.3.3-6..7: Void</w:t>
      </w:r>
    </w:p>
    <w:p w14:paraId="3F16D9AA" w14:textId="77777777" w:rsidR="0087351F" w:rsidRPr="001C16AB" w:rsidRDefault="0087351F" w:rsidP="0087351F"/>
    <w:p w14:paraId="6AA9328F" w14:textId="77777777" w:rsidR="0087351F" w:rsidRPr="001C16AB" w:rsidRDefault="0087351F" w:rsidP="0087351F">
      <w:pPr>
        <w:pStyle w:val="Heading4"/>
      </w:pPr>
      <w:bookmarkStart w:id="423" w:name="_Toc75906922"/>
      <w:bookmarkStart w:id="424" w:name="_Toc75907259"/>
      <w:bookmarkStart w:id="425" w:name="_Toc84345719"/>
      <w:bookmarkStart w:id="426" w:name="_Toc123748469"/>
      <w:r w:rsidRPr="001C16AB">
        <w:t>6.1.1.7</w:t>
      </w:r>
      <w:r w:rsidRPr="001C16AB">
        <w:tab/>
        <w:t>On-network / On-demand Pre-arranged Group Call / Broadcast Group Call / Client Originated (CO)</w:t>
      </w:r>
      <w:bookmarkEnd w:id="423"/>
      <w:bookmarkEnd w:id="424"/>
      <w:bookmarkEnd w:id="425"/>
      <w:bookmarkEnd w:id="426"/>
    </w:p>
    <w:p w14:paraId="7805960D" w14:textId="77777777" w:rsidR="0087351F" w:rsidRPr="001C16AB" w:rsidRDefault="0087351F" w:rsidP="0087351F">
      <w:pPr>
        <w:pStyle w:val="H6"/>
      </w:pPr>
      <w:bookmarkStart w:id="427" w:name="_Toc52787508"/>
      <w:bookmarkStart w:id="428" w:name="_Toc52787688"/>
      <w:r w:rsidRPr="001C16AB">
        <w:t>6.1.1.7.1</w:t>
      </w:r>
      <w:r w:rsidRPr="001C16AB">
        <w:tab/>
        <w:t>Test Purpose (TP)</w:t>
      </w:r>
      <w:bookmarkEnd w:id="427"/>
      <w:bookmarkEnd w:id="428"/>
    </w:p>
    <w:p w14:paraId="095A6577" w14:textId="77777777" w:rsidR="0087351F" w:rsidRPr="001C16AB" w:rsidRDefault="0087351F" w:rsidP="0087351F">
      <w:pPr>
        <w:pStyle w:val="H6"/>
      </w:pPr>
      <w:r w:rsidRPr="001C16AB">
        <w:t>(1)</w:t>
      </w:r>
    </w:p>
    <w:p w14:paraId="6BF339B4"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authorized for MCVideo Service }</w:t>
      </w:r>
    </w:p>
    <w:p w14:paraId="6CF9A66C"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40727D23"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the establishment of a MCVideo On-demand Pre-Arranged Broadcast Group Call }</w:t>
      </w:r>
    </w:p>
    <w:p w14:paraId="033783F5"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requests an On-demand Pre-Arranged Broadcast Group Call by sending a SIP INVITE message </w:t>
      </w:r>
      <w:r w:rsidRPr="001C16AB">
        <w:rPr>
          <w:b/>
          <w:bCs/>
          <w:noProof w:val="0"/>
        </w:rPr>
        <w:t>and</w:t>
      </w:r>
      <w:r w:rsidRPr="001C16AB">
        <w:rPr>
          <w:noProof w:val="0"/>
        </w:rPr>
        <w:t xml:space="preserve"> acknowledges the SIP 200 (OK) message from the SS (MCVideo Server) upon receipt }</w:t>
      </w:r>
    </w:p>
    <w:p w14:paraId="03CDF220" w14:textId="77777777" w:rsidR="0087351F" w:rsidRPr="001C16AB" w:rsidRDefault="0087351F" w:rsidP="0087351F">
      <w:pPr>
        <w:pStyle w:val="PL"/>
        <w:rPr>
          <w:noProof w:val="0"/>
        </w:rPr>
      </w:pPr>
      <w:r w:rsidRPr="001C16AB">
        <w:rPr>
          <w:noProof w:val="0"/>
        </w:rPr>
        <w:t xml:space="preserve">            }</w:t>
      </w:r>
    </w:p>
    <w:p w14:paraId="0ECE57DF" w14:textId="77777777" w:rsidR="0087351F" w:rsidRPr="001C16AB" w:rsidRDefault="0087351F" w:rsidP="0087351F">
      <w:pPr>
        <w:pStyle w:val="PL"/>
        <w:rPr>
          <w:noProof w:val="0"/>
        </w:rPr>
      </w:pPr>
    </w:p>
    <w:p w14:paraId="1D0DD0DC" w14:textId="77777777" w:rsidR="0087351F" w:rsidRPr="001C16AB" w:rsidRDefault="0087351F" w:rsidP="0087351F">
      <w:pPr>
        <w:pStyle w:val="H6"/>
      </w:pPr>
      <w:r w:rsidRPr="001C16AB">
        <w:t>(2)</w:t>
      </w:r>
    </w:p>
    <w:p w14:paraId="36123DC2"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established an MCVideo On-demand Pre-arranged Broadcast Group Call with Automatic Commencement Mode }</w:t>
      </w:r>
    </w:p>
    <w:p w14:paraId="74D815A6"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0C3857B"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engages in communication with the invited MCVideo User(s) }</w:t>
      </w:r>
    </w:p>
    <w:p w14:paraId="07E4830C"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provides transmission granted notification to the MCVideo User </w:t>
      </w:r>
      <w:r w:rsidRPr="001C16AB">
        <w:rPr>
          <w:b/>
          <w:noProof w:val="0"/>
        </w:rPr>
        <w:t>and</w:t>
      </w:r>
      <w:r w:rsidRPr="001C16AB">
        <w:rPr>
          <w:noProof w:val="0"/>
        </w:rPr>
        <w:t xml:space="preserve"> respects the Transmission Control imposed by the MCVideo Server }</w:t>
      </w:r>
    </w:p>
    <w:p w14:paraId="64842226" w14:textId="77777777" w:rsidR="0087351F" w:rsidRPr="001C16AB" w:rsidRDefault="0087351F" w:rsidP="0087351F">
      <w:pPr>
        <w:pStyle w:val="PL"/>
        <w:rPr>
          <w:noProof w:val="0"/>
        </w:rPr>
      </w:pPr>
      <w:r w:rsidRPr="001C16AB">
        <w:rPr>
          <w:noProof w:val="0"/>
        </w:rPr>
        <w:t xml:space="preserve">            }</w:t>
      </w:r>
    </w:p>
    <w:p w14:paraId="3C1EEDE3" w14:textId="77777777" w:rsidR="0087351F" w:rsidRPr="001C16AB" w:rsidRDefault="0087351F" w:rsidP="0087351F">
      <w:pPr>
        <w:pStyle w:val="PL"/>
        <w:rPr>
          <w:noProof w:val="0"/>
        </w:rPr>
      </w:pPr>
    </w:p>
    <w:p w14:paraId="0998EE64" w14:textId="77777777" w:rsidR="0087351F" w:rsidRPr="001C16AB" w:rsidRDefault="0087351F" w:rsidP="0087351F">
      <w:pPr>
        <w:pStyle w:val="H6"/>
      </w:pPr>
      <w:r w:rsidRPr="001C16AB">
        <w:t>(3)</w:t>
      </w:r>
    </w:p>
    <w:p w14:paraId="4AFE2C66"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Broadcast Group Call}</w:t>
      </w:r>
    </w:p>
    <w:p w14:paraId="13FA1621"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7C2FB7FE"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{the UE (MCVideo User) requests to release to end the permission to send RTP media }</w:t>
      </w:r>
    </w:p>
    <w:p w14:paraId="4DB27A77"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Transmission End Request message </w:t>
      </w:r>
      <w:r w:rsidRPr="001C16AB">
        <w:rPr>
          <w:b/>
          <w:bCs/>
          <w:noProof w:val="0"/>
        </w:rPr>
        <w:t>and</w:t>
      </w:r>
      <w:r w:rsidRPr="001C16AB">
        <w:rPr>
          <w:noProof w:val="0"/>
        </w:rPr>
        <w:t xml:space="preserve"> acknowledges the Transmission End Response from the SS (MCVideo Server) </w:t>
      </w:r>
      <w:r w:rsidRPr="001C16AB">
        <w:rPr>
          <w:b/>
          <w:bCs/>
          <w:noProof w:val="0"/>
        </w:rPr>
        <w:t>and</w:t>
      </w:r>
      <w:r w:rsidRPr="001C16AB">
        <w:rPr>
          <w:noProof w:val="0"/>
        </w:rPr>
        <w:t xml:space="preserve"> sends a SIP BYE message </w:t>
      </w:r>
      <w:r w:rsidRPr="001C16AB">
        <w:rPr>
          <w:b/>
          <w:bCs/>
          <w:noProof w:val="0"/>
        </w:rPr>
        <w:t>and</w:t>
      </w:r>
      <w:r w:rsidRPr="001C16AB">
        <w:rPr>
          <w:noProof w:val="0"/>
        </w:rPr>
        <w:t xml:space="preserve"> leaves the MCVideo Session }</w:t>
      </w:r>
    </w:p>
    <w:p w14:paraId="53111659" w14:textId="77777777" w:rsidR="0087351F" w:rsidRPr="001C16AB" w:rsidRDefault="0087351F" w:rsidP="0087351F">
      <w:pPr>
        <w:pStyle w:val="PL"/>
        <w:rPr>
          <w:noProof w:val="0"/>
        </w:rPr>
      </w:pPr>
      <w:r w:rsidRPr="001C16AB">
        <w:rPr>
          <w:noProof w:val="0"/>
        </w:rPr>
        <w:t xml:space="preserve">            }</w:t>
      </w:r>
    </w:p>
    <w:p w14:paraId="51933C7B" w14:textId="77777777" w:rsidR="0087351F" w:rsidRPr="001C16AB" w:rsidRDefault="0087351F" w:rsidP="0087351F">
      <w:pPr>
        <w:pStyle w:val="PL"/>
        <w:rPr>
          <w:noProof w:val="0"/>
        </w:rPr>
      </w:pPr>
    </w:p>
    <w:p w14:paraId="188426F5" w14:textId="77777777" w:rsidR="0087351F" w:rsidRPr="001C16AB" w:rsidRDefault="0087351F" w:rsidP="0087351F">
      <w:pPr>
        <w:pStyle w:val="H6"/>
      </w:pPr>
      <w:bookmarkStart w:id="429" w:name="_Toc52787509"/>
      <w:bookmarkStart w:id="430" w:name="_Toc52787689"/>
      <w:r w:rsidRPr="001C16AB">
        <w:t>6.1.1.7.2</w:t>
      </w:r>
      <w:r w:rsidRPr="001C16AB">
        <w:tab/>
        <w:t>Conformance requirements</w:t>
      </w:r>
      <w:bookmarkEnd w:id="429"/>
      <w:bookmarkEnd w:id="430"/>
    </w:p>
    <w:p w14:paraId="20D74A8A" w14:textId="77777777" w:rsidR="0087351F" w:rsidRPr="001C16AB" w:rsidRDefault="0087351F" w:rsidP="0087351F">
      <w:r w:rsidRPr="001C16AB">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E53592F" w14:textId="77777777" w:rsidR="0087351F" w:rsidRPr="001C16AB" w:rsidRDefault="0087351F" w:rsidP="0087351F">
      <w:r w:rsidRPr="001C16AB">
        <w:lastRenderedPageBreak/>
        <w:t>[TS 24.281, clause 6.2.8.2]</w:t>
      </w:r>
    </w:p>
    <w:p w14:paraId="5E916419" w14:textId="77777777" w:rsidR="0087351F" w:rsidRPr="001C16AB" w:rsidRDefault="0087351F" w:rsidP="0087351F">
      <w:pPr>
        <w:pStyle w:val="NO"/>
        <w:ind w:left="0" w:firstLine="720"/>
      </w:pPr>
      <w:r w:rsidRPr="001C16AB">
        <w:t>NOTE:</w:t>
      </w:r>
      <w:r w:rsidRPr="001C16AB">
        <w:tab/>
        <w:t>This subclause is referenced from other procedures.</w:t>
      </w:r>
    </w:p>
    <w:p w14:paraId="0AB9EF06" w14:textId="77777777" w:rsidR="0087351F" w:rsidRPr="001C16AB" w:rsidRDefault="0087351F" w:rsidP="0087351F">
      <w:r w:rsidRPr="001C16AB">
        <w:t>When the MCVideo user initiates a broadcast group call, the MCVideo client:</w:t>
      </w:r>
    </w:p>
    <w:p w14:paraId="1A1367CA" w14:textId="77777777" w:rsidR="0087351F" w:rsidRPr="001C16AB" w:rsidRDefault="0087351F" w:rsidP="0087351F">
      <w:pPr>
        <w:pStyle w:val="B1"/>
      </w:pPr>
      <w:r w:rsidRPr="001C16AB">
        <w:t>1)</w:t>
      </w:r>
      <w:r w:rsidRPr="001C16AB">
        <w:tab/>
        <w:t>in the case of the prearranged group call is initiated on-demand, shall include in the application/vnd.3gpp.mc</w:t>
      </w:r>
      <w:r w:rsidRPr="001C16AB">
        <w:rPr>
          <w:lang w:eastAsia="zh-CN"/>
        </w:rPr>
        <w:t>video</w:t>
      </w:r>
      <w:r w:rsidRPr="001C16AB">
        <w:t>-info+xml MIME body the &lt;broadcast-ind&gt; element set to "true" as defined in clause F.1; and</w:t>
      </w:r>
    </w:p>
    <w:p w14:paraId="7581631B" w14:textId="77777777" w:rsidR="0087351F" w:rsidRPr="001C16AB" w:rsidRDefault="0087351F" w:rsidP="0087351F">
      <w:pPr>
        <w:pStyle w:val="B1"/>
      </w:pPr>
      <w:r w:rsidRPr="001C16AB">
        <w:t>2)</w:t>
      </w:r>
      <w:r w:rsidRPr="001C16AB">
        <w:tab/>
        <w:t>in the case the prearranged group call is initiated using a pre-established session, shall include in the application/vnd.3gpp.mc</w:t>
      </w:r>
      <w:r w:rsidRPr="001C16AB">
        <w:rPr>
          <w:lang w:eastAsia="zh-CN"/>
        </w:rPr>
        <w:t>video</w:t>
      </w:r>
      <w:r w:rsidRPr="001C16AB">
        <w:t>-info+xml MIME body in the "body" URI header field in the Refer-To header field the &lt;broadcast-ind&gt; element set to "true" as defined in clause F.1.</w:t>
      </w:r>
    </w:p>
    <w:p w14:paraId="7FC401E2" w14:textId="77777777" w:rsidR="0087351F" w:rsidRPr="001C16AB" w:rsidRDefault="0087351F" w:rsidP="0087351F">
      <w:r w:rsidRPr="001C16AB">
        <w:t>[TS 24.281, clause 9.2.1.2.1.1]</w:t>
      </w:r>
    </w:p>
    <w:p w14:paraId="1D893DB4" w14:textId="77777777" w:rsidR="0087351F" w:rsidRPr="001C16AB" w:rsidRDefault="0087351F" w:rsidP="0087351F">
      <w:r w:rsidRPr="001C16AB">
        <w:t>Upon receiving a request from an MCVideo user to establish an MCVideo prearranged group session the MCVideo client shall generate an initial SIP INVITE request by following the UE originating session procedures specified in 3GPP TS 24.229 [</w:t>
      </w:r>
      <w:r w:rsidRPr="001C16AB">
        <w:rPr>
          <w:lang w:eastAsia="zh-CN"/>
        </w:rPr>
        <w:t>11</w:t>
      </w:r>
      <w:r w:rsidRPr="001C16AB">
        <w:t>], with the clarifications given below.</w:t>
      </w:r>
    </w:p>
    <w:p w14:paraId="3510ECF2" w14:textId="77777777" w:rsidR="0087351F" w:rsidRPr="001C16AB" w:rsidRDefault="0087351F" w:rsidP="0087351F">
      <w:r w:rsidRPr="001C16AB">
        <w:t>The MC</w:t>
      </w:r>
      <w:r w:rsidRPr="001C16AB">
        <w:rPr>
          <w:lang w:eastAsia="zh-CN"/>
        </w:rPr>
        <w:t>Video</w:t>
      </w:r>
      <w:r w:rsidRPr="001C16AB">
        <w:t xml:space="preserve"> client:</w:t>
      </w:r>
    </w:p>
    <w:p w14:paraId="655ECF7C" w14:textId="77777777" w:rsidR="0087351F" w:rsidRPr="001C16AB" w:rsidRDefault="0087351F" w:rsidP="0087351F">
      <w:r w:rsidRPr="001C16AB">
        <w:t>…</w:t>
      </w:r>
    </w:p>
    <w:p w14:paraId="014AC482" w14:textId="77777777" w:rsidR="0087351F" w:rsidRPr="001C16AB" w:rsidRDefault="0087351F" w:rsidP="0087351F">
      <w:pPr>
        <w:pStyle w:val="B1"/>
      </w:pPr>
      <w:r w:rsidRPr="001C16AB">
        <w:t>3)</w:t>
      </w:r>
      <w:r w:rsidRPr="001C16AB">
        <w:tab/>
        <w:t>if the MC</w:t>
      </w:r>
      <w:r w:rsidRPr="001C16AB">
        <w:rPr>
          <w:lang w:eastAsia="zh-CN"/>
        </w:rPr>
        <w:t>Video</w:t>
      </w:r>
      <w:r w:rsidRPr="001C16AB">
        <w:t xml:space="preserve"> user has requested the origination of a broadcast group call, the MC</w:t>
      </w:r>
      <w:r w:rsidRPr="001C16AB">
        <w:rPr>
          <w:lang w:eastAsia="zh-CN"/>
        </w:rPr>
        <w:t>Video</w:t>
      </w:r>
      <w:r w:rsidRPr="001C16AB">
        <w:t xml:space="preserve"> client shall comply with the procedures in subclause </w:t>
      </w:r>
      <w:r w:rsidRPr="001C16AB">
        <w:rPr>
          <w:lang w:eastAsia="zh-CN"/>
        </w:rPr>
        <w:t>6.2.8.2</w:t>
      </w:r>
      <w:r w:rsidRPr="001C16AB">
        <w:t>;</w:t>
      </w:r>
    </w:p>
    <w:p w14:paraId="2C615764" w14:textId="77777777" w:rsidR="0087351F" w:rsidRPr="001C16AB" w:rsidRDefault="0087351F" w:rsidP="0087351F">
      <w:pPr>
        <w:pStyle w:val="B1"/>
      </w:pPr>
      <w:r w:rsidRPr="001C16AB">
        <w:t>4)</w:t>
      </w:r>
      <w:r w:rsidRPr="001C16AB">
        <w:tab/>
        <w:t>shall include the g.3gpp.mc</w:t>
      </w:r>
      <w:r w:rsidRPr="001C16AB">
        <w:rPr>
          <w:lang w:eastAsia="zh-CN"/>
        </w:rPr>
        <w:t>video</w:t>
      </w:r>
      <w:r w:rsidRPr="001C16AB">
        <w:t xml:space="preserve"> media feature tag and the g.3gpp.icsi-ref media feature tag with the value of "urn:urn-7:3gpp-service.ims.icsi.mc</w:t>
      </w:r>
      <w:r w:rsidRPr="001C16AB">
        <w:rPr>
          <w:lang w:eastAsia="zh-CN"/>
        </w:rPr>
        <w:t>video</w:t>
      </w:r>
      <w:r w:rsidRPr="001C16AB">
        <w:t xml:space="preserve">" in the Contact header field of the SIP </w:t>
      </w:r>
      <w:r w:rsidRPr="001C16AB">
        <w:rPr>
          <w:lang w:eastAsia="zh-CN"/>
        </w:rPr>
        <w:t>INVITE</w:t>
      </w:r>
      <w:r w:rsidRPr="001C16AB">
        <w:t xml:space="preserve"> request according to IETF RFC 3840 [</w:t>
      </w:r>
      <w:r w:rsidRPr="001C16AB">
        <w:rPr>
          <w:lang w:eastAsia="zh-CN"/>
        </w:rPr>
        <w:t>22</w:t>
      </w:r>
      <w:r w:rsidRPr="001C16AB">
        <w:t>];</w:t>
      </w:r>
    </w:p>
    <w:p w14:paraId="2D625898" w14:textId="77777777" w:rsidR="0087351F" w:rsidRPr="001C16AB" w:rsidRDefault="0087351F" w:rsidP="0087351F">
      <w:pPr>
        <w:pStyle w:val="B1"/>
      </w:pPr>
      <w:r w:rsidRPr="001C16AB">
        <w:t>5)</w:t>
      </w:r>
      <w:r w:rsidRPr="001C16AB">
        <w:tab/>
        <w:t>shall include an Accept-Contact header field containing the g.3gpp.mc</w:t>
      </w:r>
      <w:r w:rsidRPr="001C16AB">
        <w:rPr>
          <w:lang w:eastAsia="zh-CN"/>
        </w:rPr>
        <w:t>video</w:t>
      </w:r>
      <w:r w:rsidRPr="001C16AB">
        <w:t xml:space="preserve"> media feature tag along with the "require" and "explicit" header field parameters according to IETF RFC 3841 [</w:t>
      </w:r>
      <w:r w:rsidRPr="001C16AB">
        <w:rPr>
          <w:lang w:eastAsia="zh-CN"/>
        </w:rPr>
        <w:t>20</w:t>
      </w:r>
      <w:r w:rsidRPr="001C16AB">
        <w:t>];</w:t>
      </w:r>
    </w:p>
    <w:p w14:paraId="30ED8637" w14:textId="77777777" w:rsidR="0087351F" w:rsidRPr="001C16AB" w:rsidRDefault="0087351F" w:rsidP="0087351F">
      <w:pPr>
        <w:pStyle w:val="B1"/>
      </w:pPr>
      <w:r w:rsidRPr="001C16AB">
        <w:t>6)</w:t>
      </w:r>
      <w:r w:rsidRPr="001C16AB">
        <w:tab/>
        <w:t>shall include the ICSI value "urn:urn-7:3gpp-service.ims.icsi.mc</w:t>
      </w:r>
      <w:r w:rsidRPr="001C16AB">
        <w:rPr>
          <w:lang w:eastAsia="zh-CN"/>
        </w:rPr>
        <w:t>video</w:t>
      </w:r>
      <w:r w:rsidRPr="001C16AB">
        <w:t>" (</w:t>
      </w:r>
      <w:r w:rsidRPr="001C16AB">
        <w:rPr>
          <w:lang w:eastAsia="zh-CN"/>
        </w:rPr>
        <w:t xml:space="preserve">coded as specified in </w:t>
      </w:r>
      <w:r w:rsidRPr="001C16AB">
        <w:t>3GPP TS 24.229 [</w:t>
      </w:r>
      <w:r w:rsidRPr="001C16AB">
        <w:rPr>
          <w:lang w:eastAsia="zh-CN"/>
        </w:rPr>
        <w:t>11</w:t>
      </w:r>
      <w:r w:rsidRPr="001C16AB">
        <w:t>]</w:t>
      </w:r>
      <w:r w:rsidRPr="001C16AB">
        <w:rPr>
          <w:lang w:eastAsia="zh-CN"/>
        </w:rPr>
        <w:t xml:space="preserve">), </w:t>
      </w:r>
      <w:r w:rsidRPr="001C16AB">
        <w:t>in a P-Preferred-Service header field according to IETF </w:t>
      </w:r>
      <w:r w:rsidRPr="001C16AB">
        <w:rPr>
          <w:rFonts w:eastAsia="Yu Gothic"/>
        </w:rPr>
        <w:t>RFC 6050 [</w:t>
      </w:r>
      <w:r w:rsidRPr="001C16AB">
        <w:rPr>
          <w:lang w:eastAsia="zh-CN"/>
        </w:rPr>
        <w:t>14</w:t>
      </w:r>
      <w:r w:rsidRPr="001C16AB">
        <w:rPr>
          <w:rFonts w:eastAsia="Yu Gothic"/>
        </w:rPr>
        <w:t xml:space="preserve">] </w:t>
      </w:r>
      <w:r w:rsidRPr="001C16AB">
        <w:t>in the SIP INVITE request;</w:t>
      </w:r>
    </w:p>
    <w:p w14:paraId="2342B6A6" w14:textId="77777777" w:rsidR="0087351F" w:rsidRPr="001C16AB" w:rsidRDefault="0087351F" w:rsidP="0087351F">
      <w:pPr>
        <w:pStyle w:val="B1"/>
      </w:pPr>
      <w:r w:rsidRPr="001C16AB">
        <w:t>7)</w:t>
      </w:r>
      <w:r w:rsidRPr="001C16AB">
        <w:tab/>
        <w:t xml:space="preserve">shall include an Accept-Contact header field with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along with the "require" and "explicit" header field parameters according to IETF RFC 3841 [</w:t>
      </w:r>
      <w:r w:rsidRPr="001C16AB">
        <w:rPr>
          <w:lang w:eastAsia="zh-CN"/>
        </w:rPr>
        <w:t>20</w:t>
      </w:r>
      <w:r w:rsidRPr="001C16AB">
        <w:t>];</w:t>
      </w:r>
    </w:p>
    <w:p w14:paraId="5165C526" w14:textId="77777777" w:rsidR="0087351F" w:rsidRPr="001C16AB" w:rsidRDefault="0087351F" w:rsidP="0087351F">
      <w:pPr>
        <w:pStyle w:val="B1"/>
      </w:pPr>
      <w:r w:rsidRPr="001C16AB">
        <w:t>8)</w:t>
      </w:r>
      <w:r w:rsidRPr="001C16AB">
        <w:tab/>
        <w:t>should include the "timer" option tag in the Supported header field;</w:t>
      </w:r>
    </w:p>
    <w:p w14:paraId="484925E6" w14:textId="77777777" w:rsidR="0087351F" w:rsidRPr="001C16AB" w:rsidRDefault="0087351F" w:rsidP="0087351F">
      <w:pPr>
        <w:pStyle w:val="B1"/>
      </w:pPr>
      <w:r w:rsidRPr="001C16AB">
        <w:t>9)</w:t>
      </w:r>
      <w:r w:rsidRPr="001C16AB">
        <w:tab/>
        <w:t>should include the Session-Expires header field according to IETF RFC 4028 [</w:t>
      </w:r>
      <w:r w:rsidRPr="001C16AB">
        <w:rPr>
          <w:lang w:eastAsia="zh-CN"/>
        </w:rPr>
        <w:t>23</w:t>
      </w:r>
      <w:r w:rsidRPr="001C16AB">
        <w:t>]. It is recommended that the "refresher" header field parameter is omitted. If included, the "refresher" header field parameter shall be set to "uac";</w:t>
      </w:r>
    </w:p>
    <w:p w14:paraId="393FB7AE" w14:textId="77777777" w:rsidR="0087351F" w:rsidRPr="001C16AB" w:rsidRDefault="0087351F" w:rsidP="0087351F">
      <w:pPr>
        <w:pStyle w:val="B1"/>
      </w:pPr>
      <w:r w:rsidRPr="001C16AB">
        <w:t>10)</w:t>
      </w:r>
      <w:r w:rsidRPr="001C16AB">
        <w:tab/>
        <w:t>shall set the Request-URI of the SIP INVITE request to the public service identity identifying the participating MCVideo function serving the MCVideo user;</w:t>
      </w:r>
    </w:p>
    <w:p w14:paraId="5C7660DB" w14:textId="77777777" w:rsidR="0087351F" w:rsidRPr="001C16AB" w:rsidRDefault="0087351F" w:rsidP="0087351F">
      <w:pPr>
        <w:pStyle w:val="NO"/>
      </w:pPr>
      <w:r w:rsidRPr="001C16AB">
        <w:t>NOTE 1:</w:t>
      </w:r>
      <w:r w:rsidRPr="001C16AB">
        <w:tab/>
        <w:t>The MC</w:t>
      </w:r>
      <w:r w:rsidRPr="001C16AB">
        <w:rPr>
          <w:lang w:eastAsia="zh-CN"/>
        </w:rPr>
        <w:t>Video</w:t>
      </w:r>
      <w:r w:rsidRPr="001C16AB">
        <w:t xml:space="preserve"> client is configured with public service identity identifying the participating MC</w:t>
      </w:r>
      <w:r w:rsidRPr="001C16AB">
        <w:rPr>
          <w:lang w:eastAsia="zh-CN"/>
        </w:rPr>
        <w:t>Video</w:t>
      </w:r>
      <w:r w:rsidRPr="001C16AB">
        <w:t xml:space="preserve"> function serving the MCVideo user.</w:t>
      </w:r>
    </w:p>
    <w:p w14:paraId="446E98CF" w14:textId="77777777" w:rsidR="0087351F" w:rsidRPr="001C16AB" w:rsidRDefault="0087351F" w:rsidP="0087351F">
      <w:pPr>
        <w:pStyle w:val="B1"/>
      </w:pPr>
      <w:r w:rsidRPr="001C16AB">
        <w:t>11)</w:t>
      </w:r>
      <w:r w:rsidRPr="001C16AB">
        <w:tab/>
        <w:t>may include a P-Preferred-Identity header field in the SIP INVITE request containing a public user identity as specified in 3GPP TS 24.229 [</w:t>
      </w:r>
      <w:r w:rsidRPr="001C16AB">
        <w:rPr>
          <w:lang w:eastAsia="zh-CN"/>
        </w:rPr>
        <w:t>11</w:t>
      </w:r>
      <w:r w:rsidRPr="001C16AB">
        <w:t>];</w:t>
      </w:r>
    </w:p>
    <w:p w14:paraId="61E92293" w14:textId="77777777" w:rsidR="0087351F" w:rsidRPr="001C16AB" w:rsidRDefault="0087351F" w:rsidP="0087351F">
      <w:pPr>
        <w:pStyle w:val="B1"/>
      </w:pPr>
      <w:r w:rsidRPr="001C16AB">
        <w:t>…</w:t>
      </w:r>
    </w:p>
    <w:p w14:paraId="47E05863" w14:textId="77777777" w:rsidR="0087351F" w:rsidRPr="001C16AB" w:rsidRDefault="0087351F" w:rsidP="0087351F">
      <w:pPr>
        <w:pStyle w:val="B1"/>
      </w:pPr>
      <w:r w:rsidRPr="001C16AB">
        <w:t>14)</w:t>
      </w:r>
      <w:r w:rsidRPr="001C16AB">
        <w:tab/>
        <w:t>shall contain in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04ABB8E4" w14:textId="77777777" w:rsidR="0087351F" w:rsidRPr="001C16AB" w:rsidRDefault="0087351F" w:rsidP="0087351F">
      <w:pPr>
        <w:pStyle w:val="B2"/>
      </w:pPr>
      <w:r w:rsidRPr="001C16AB">
        <w:t>a)</w:t>
      </w:r>
      <w:r w:rsidRPr="001C16AB">
        <w:tab/>
        <w:t>the &lt;session-type&gt; element set to a value of "prearranged";</w:t>
      </w:r>
    </w:p>
    <w:p w14:paraId="4AE0BE05"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2AE6B2B0" w14:textId="77777777" w:rsidR="0087351F" w:rsidRPr="001C16AB" w:rsidRDefault="0087351F" w:rsidP="0087351F">
      <w:pPr>
        <w:pStyle w:val="B2"/>
      </w:pPr>
      <w:r w:rsidRPr="001C16AB">
        <w:t>c)</w:t>
      </w:r>
      <w:r w:rsidRPr="001C16AB">
        <w:tab/>
        <w:t>the &lt;mc</w:t>
      </w:r>
      <w:r w:rsidRPr="001C16AB">
        <w:rPr>
          <w:lang w:eastAsia="zh-CN"/>
        </w:rPr>
        <w:t>video</w:t>
      </w:r>
      <w:r w:rsidRPr="001C16AB">
        <w:t>-client-id&gt; element set to the MC</w:t>
      </w:r>
      <w:r w:rsidRPr="001C16AB">
        <w:rPr>
          <w:lang w:eastAsia="zh-CN"/>
        </w:rPr>
        <w:t>Video</w:t>
      </w:r>
      <w:r w:rsidRPr="001C16AB">
        <w:t xml:space="preserve"> client ID of the originating MC</w:t>
      </w:r>
      <w:r w:rsidRPr="001C16AB">
        <w:rPr>
          <w:lang w:eastAsia="zh-CN"/>
        </w:rPr>
        <w:t>Video</w:t>
      </w:r>
      <w:r w:rsidRPr="001C16AB">
        <w:t xml:space="preserve"> client; and</w:t>
      </w:r>
    </w:p>
    <w:p w14:paraId="6F61E0DA" w14:textId="77777777" w:rsidR="0087351F" w:rsidRPr="001C16AB" w:rsidRDefault="0087351F" w:rsidP="0087351F">
      <w:pPr>
        <w:pStyle w:val="NO"/>
      </w:pPr>
      <w:r w:rsidRPr="001C16AB">
        <w:lastRenderedPageBreak/>
        <w:t>NOTE 2:</w:t>
      </w:r>
      <w:r w:rsidRPr="001C16AB">
        <w:tab/>
        <w:t>The MC</w:t>
      </w:r>
      <w:r w:rsidRPr="001C16AB">
        <w:rPr>
          <w:lang w:eastAsia="zh-CN"/>
        </w:rPr>
        <w:t>Video</w:t>
      </w:r>
      <w:r w:rsidRPr="001C16AB">
        <w:t xml:space="preserve"> client does not include the MC</w:t>
      </w:r>
      <w:r w:rsidRPr="001C16AB">
        <w:rPr>
          <w:lang w:eastAsia="zh-CN"/>
        </w:rPr>
        <w:t>Video</w:t>
      </w:r>
      <w:r w:rsidRPr="001C16AB">
        <w:t xml:space="preserve"> ID of the originating MC</w:t>
      </w:r>
      <w:r w:rsidRPr="001C16AB">
        <w:rPr>
          <w:lang w:eastAsia="zh-CN"/>
        </w:rPr>
        <w:t>Video</w:t>
      </w:r>
      <w:r w:rsidRPr="001C16AB">
        <w:t xml:space="preserve"> user in the body, as this will be inserted into the body of the SIP INVITE request that is sent from the originating participating MC</w:t>
      </w:r>
      <w:r w:rsidRPr="001C16AB">
        <w:rPr>
          <w:lang w:eastAsia="zh-CN"/>
        </w:rPr>
        <w:t>Video</w:t>
      </w:r>
      <w:r w:rsidRPr="001C16AB">
        <w:t xml:space="preserve"> function.</w:t>
      </w:r>
    </w:p>
    <w:p w14:paraId="18FC0003" w14:textId="77777777" w:rsidR="0087351F" w:rsidRPr="001C16AB" w:rsidRDefault="0087351F" w:rsidP="0087351F">
      <w:pPr>
        <w:pStyle w:val="B2"/>
      </w:pPr>
      <w:r w:rsidRPr="001C16AB">
        <w:t>d)</w:t>
      </w:r>
      <w:r w:rsidRPr="001C16AB">
        <w:tab/>
        <w:t>if the group identity can be determined to be a TGI and if the MC</w:t>
      </w:r>
      <w:r w:rsidRPr="001C16AB">
        <w:rPr>
          <w:lang w:eastAsia="zh-CN"/>
        </w:rPr>
        <w:t>Video</w:t>
      </w:r>
      <w:r w:rsidRPr="001C16AB">
        <w:t xml:space="preserve"> client can associate the TGI with a MCVideo group ID, the &lt;associated-group-id&gt; element set to the MCVideo group ID;</w:t>
      </w:r>
    </w:p>
    <w:p w14:paraId="16992D76" w14:textId="77777777" w:rsidR="0087351F" w:rsidRPr="001C16AB" w:rsidRDefault="0087351F" w:rsidP="0087351F">
      <w:pPr>
        <w:pStyle w:val="NO"/>
      </w:pPr>
      <w:r w:rsidRPr="001C16AB">
        <w:t>NOTE 3:</w:t>
      </w:r>
      <w:r w:rsidRPr="001C16AB">
        <w:tab/>
        <w:t>The text "can associate the TGI with a MC</w:t>
      </w:r>
      <w:r w:rsidRPr="001C16AB">
        <w:rPr>
          <w:lang w:eastAsia="zh-CN"/>
        </w:rPr>
        <w:t>Video</w:t>
      </w:r>
      <w:r w:rsidRPr="001C16AB">
        <w:t xml:space="preserve"> group ID" means that the MC</w:t>
      </w:r>
      <w:r w:rsidRPr="001C16AB">
        <w:rPr>
          <w:lang w:eastAsia="zh-CN"/>
        </w:rPr>
        <w:t>Video</w:t>
      </w:r>
      <w:r w:rsidRPr="001C16AB">
        <w:t xml:space="preserve"> client is able to determine that there is a constituent group of the temporary group that it is a member of.</w:t>
      </w:r>
    </w:p>
    <w:p w14:paraId="0D71CE74" w14:textId="77777777" w:rsidR="0087351F" w:rsidRPr="001C16AB" w:rsidRDefault="0087351F" w:rsidP="0087351F">
      <w:pPr>
        <w:pStyle w:val="NO"/>
      </w:pPr>
      <w:r w:rsidRPr="001C16AB">
        <w:t>NOTE 4:</w:t>
      </w:r>
      <w:r w:rsidRPr="001C16AB">
        <w:tab/>
        <w:t>The MC</w:t>
      </w:r>
      <w:r w:rsidRPr="001C16AB">
        <w:rPr>
          <w:lang w:eastAsia="zh-CN"/>
        </w:rPr>
        <w:t>Video</w:t>
      </w:r>
      <w:r w:rsidRPr="001C16AB">
        <w:t xml:space="preserve"> client is informed about temporary groups and regrouping of MC</w:t>
      </w:r>
      <w:r w:rsidRPr="001C16AB">
        <w:rPr>
          <w:lang w:eastAsia="zh-CN"/>
        </w:rPr>
        <w:t>Video</w:t>
      </w:r>
      <w:r w:rsidRPr="001C16AB">
        <w:t xml:space="preserve"> groups that the user is a member of as specified in 3GPP TS 24.481 [</w:t>
      </w:r>
      <w:r w:rsidRPr="001C16AB">
        <w:rPr>
          <w:lang w:eastAsia="zh-CN"/>
        </w:rPr>
        <w:t>24</w:t>
      </w:r>
      <w:r w:rsidRPr="001C16AB">
        <w:t>].</w:t>
      </w:r>
    </w:p>
    <w:p w14:paraId="6209EFA9" w14:textId="77777777" w:rsidR="0087351F" w:rsidRPr="001C16AB" w:rsidRDefault="0087351F" w:rsidP="0087351F">
      <w:pPr>
        <w:pStyle w:val="NO"/>
      </w:pPr>
      <w:r w:rsidRPr="001C16AB">
        <w:t>NOTE 5:</w:t>
      </w:r>
      <w:r w:rsidRPr="001C16AB">
        <w:tab/>
        <w:t>If the MC</w:t>
      </w:r>
      <w:r w:rsidRPr="001C16AB">
        <w:rPr>
          <w:lang w:eastAsia="zh-CN"/>
        </w:rPr>
        <w:t>Video</w:t>
      </w:r>
      <w:r w:rsidRPr="001C16AB">
        <w:t xml:space="preserve"> user selected a TGI where there are several MC</w:t>
      </w:r>
      <w:r w:rsidRPr="001C16AB">
        <w:rPr>
          <w:lang w:eastAsia="zh-CN"/>
        </w:rPr>
        <w:t>Video</w:t>
      </w:r>
      <w:r w:rsidRPr="001C16AB">
        <w:t xml:space="preserve"> groups where the MC</w:t>
      </w:r>
      <w:r w:rsidRPr="001C16AB">
        <w:rPr>
          <w:lang w:eastAsia="zh-CN"/>
        </w:rPr>
        <w:t>Video</w:t>
      </w:r>
      <w:r w:rsidRPr="001C16AB">
        <w:t xml:space="preserve"> user is a member, the MC</w:t>
      </w:r>
      <w:r w:rsidRPr="001C16AB">
        <w:rPr>
          <w:lang w:eastAsia="zh-CN"/>
        </w:rPr>
        <w:t>Video</w:t>
      </w:r>
      <w:r w:rsidRPr="001C16AB">
        <w:t xml:space="preserve"> client selects one of those MC</w:t>
      </w:r>
      <w:r w:rsidRPr="001C16AB">
        <w:rPr>
          <w:lang w:eastAsia="zh-CN"/>
        </w:rPr>
        <w:t>Video</w:t>
      </w:r>
      <w:r w:rsidRPr="001C16AB">
        <w:t xml:space="preserve"> groups.</w:t>
      </w:r>
    </w:p>
    <w:p w14:paraId="323C1716" w14:textId="77777777" w:rsidR="0087351F" w:rsidRPr="001C16AB" w:rsidRDefault="0087351F" w:rsidP="0087351F">
      <w:pPr>
        <w:pStyle w:val="B1"/>
      </w:pPr>
      <w:r w:rsidRPr="001C16AB">
        <w:t>15)</w:t>
      </w:r>
      <w:r w:rsidRPr="001C16AB">
        <w:tab/>
        <w:t>shall include an SDP offer according to 3GPP TS 24.229 [</w:t>
      </w:r>
      <w:r w:rsidRPr="001C16AB">
        <w:rPr>
          <w:lang w:eastAsia="zh-CN"/>
        </w:rPr>
        <w:t>11</w:t>
      </w:r>
      <w:r w:rsidRPr="001C16AB">
        <w:t>] with the clarifications given in subclause </w:t>
      </w:r>
      <w:r w:rsidRPr="001C16AB">
        <w:rPr>
          <w:lang w:eastAsia="zh-CN"/>
        </w:rPr>
        <w:t>6.2.1</w:t>
      </w:r>
      <w:r w:rsidRPr="001C16AB">
        <w:t xml:space="preserve">; </w:t>
      </w:r>
    </w:p>
    <w:p w14:paraId="464E8806" w14:textId="77777777" w:rsidR="0087351F" w:rsidRPr="001C16AB" w:rsidRDefault="0087351F" w:rsidP="0087351F">
      <w:pPr>
        <w:pStyle w:val="B1"/>
      </w:pPr>
      <w:r w:rsidRPr="001C16AB">
        <w:t>16)</w:t>
      </w:r>
      <w:r w:rsidRPr="001C16AB">
        <w:tab/>
        <w:t>if an implicit transmission request is required, shall indicate this as specified in subclause 6.4; and</w:t>
      </w:r>
    </w:p>
    <w:p w14:paraId="4DC530A3" w14:textId="77777777" w:rsidR="0087351F" w:rsidRPr="001C16AB" w:rsidRDefault="0087351F" w:rsidP="0087351F">
      <w:pPr>
        <w:pStyle w:val="B1"/>
      </w:pPr>
      <w:r w:rsidRPr="001C16AB">
        <w:t>17)</w:t>
      </w:r>
      <w:r w:rsidRPr="001C16AB">
        <w:tab/>
        <w:t>shall send the SIP INVITE request towards the MCVideo server according to 3GPP TS 24.229 [</w:t>
      </w:r>
      <w:r w:rsidRPr="001C16AB">
        <w:rPr>
          <w:lang w:eastAsia="zh-CN"/>
        </w:rPr>
        <w:t>11</w:t>
      </w:r>
      <w:r w:rsidRPr="001C16AB">
        <w:t>].</w:t>
      </w:r>
    </w:p>
    <w:p w14:paraId="20E7AA9E" w14:textId="77777777" w:rsidR="0087351F" w:rsidRPr="001C16AB" w:rsidRDefault="0087351F" w:rsidP="0087351F">
      <w:r w:rsidRPr="001C16AB">
        <w:t>[TS 24.581, clause 6.2.4.2.2]</w:t>
      </w:r>
    </w:p>
    <w:p w14:paraId="72893B39" w14:textId="77777777" w:rsidR="0087351F" w:rsidRPr="001C16AB" w:rsidRDefault="0087351F" w:rsidP="0087351F">
      <w:r w:rsidRPr="001C16AB">
        <w:t>When a call is initiated as described in 3GPP TS 24.281 [2], the transmission participant:</w:t>
      </w:r>
    </w:p>
    <w:p w14:paraId="15B1F305" w14:textId="77777777" w:rsidR="0087351F" w:rsidRPr="001C16AB" w:rsidRDefault="0087351F" w:rsidP="0087351F">
      <w:pPr>
        <w:pStyle w:val="B1"/>
      </w:pPr>
      <w:r w:rsidRPr="001C16AB">
        <w:t>1.</w:t>
      </w:r>
      <w:r w:rsidRPr="001C16AB">
        <w:tab/>
        <w:t>shall create an instance of the 'Transmission participant state transition diagram for basic transmission control operation';</w:t>
      </w:r>
    </w:p>
    <w:p w14:paraId="66C4BD4A" w14:textId="77777777" w:rsidR="0087351F" w:rsidRPr="001C16AB" w:rsidRDefault="0087351F" w:rsidP="0087351F">
      <w:pPr>
        <w:pStyle w:val="B1"/>
      </w:pPr>
      <w:r w:rsidRPr="001C16AB">
        <w:t>2.</w:t>
      </w:r>
      <w:r w:rsidRPr="001C16AB">
        <w:tab/>
        <w:t>if the originating transmission participant receives a transmission control message before it receives the SIP 200 (OK) response, shall store the transmission control message;</w:t>
      </w:r>
    </w:p>
    <w:p w14:paraId="249E9BBF" w14:textId="77777777" w:rsidR="0087351F" w:rsidRPr="001C16AB" w:rsidRDefault="0087351F" w:rsidP="0087351F">
      <w:pPr>
        <w:pStyle w:val="NO"/>
      </w:pPr>
      <w:r w:rsidRPr="001C16AB">
        <w:t>NOTE:</w:t>
      </w:r>
      <w:r w:rsidRPr="001C16AB">
        <w:tab/>
        <w:t>The originating transmission participant might receive a transmission control message before the SIP 200 (OK) response when initiating, joining or rejoining a call because of processing delays of the SIP 200 (OK) response in the SIP core.</w:t>
      </w:r>
    </w:p>
    <w:p w14:paraId="73C9BC62" w14:textId="77777777" w:rsidR="0087351F" w:rsidRPr="001C16AB" w:rsidRDefault="0087351F" w:rsidP="0087351F">
      <w:pPr>
        <w:pStyle w:val="B1"/>
      </w:pPr>
      <w:r w:rsidRPr="001C16AB">
        <w:t>3.</w:t>
      </w:r>
      <w:r w:rsidRPr="001C16AB">
        <w:tab/>
        <w:t>if the established MCVideo call is a chat group call and the SIP INVITE request is not an implicit Transmission request, shall enter the 'U: has no permission to transmit' state;</w:t>
      </w:r>
    </w:p>
    <w:p w14:paraId="1D4CFF2E" w14:textId="77777777" w:rsidR="0087351F" w:rsidRPr="001C16AB" w:rsidRDefault="0087351F" w:rsidP="0087351F">
      <w:pPr>
        <w:pStyle w:val="B1"/>
      </w:pPr>
      <w:r w:rsidRPr="001C16AB">
        <w:t>4.</w:t>
      </w:r>
      <w:r w:rsidRPr="001C16AB">
        <w:tab/>
        <w:t>if for the established MCVideo call the SIP INVITE request is an implicit Transmission request:</w:t>
      </w:r>
    </w:p>
    <w:p w14:paraId="2DE639B1" w14:textId="77777777" w:rsidR="0087351F" w:rsidRPr="001C16AB" w:rsidRDefault="0087351F" w:rsidP="0087351F">
      <w:pPr>
        <w:pStyle w:val="B2"/>
      </w:pPr>
      <w:r w:rsidRPr="001C16AB">
        <w:t>a.</w:t>
      </w:r>
      <w:r w:rsidRPr="001C16AB">
        <w:tab/>
        <w:t>shall start timer T100 (Transmission Request) and initialise counter C100 (Transmission Request) to 1;</w:t>
      </w:r>
    </w:p>
    <w:p w14:paraId="743FF4B1" w14:textId="77777777" w:rsidR="0087351F" w:rsidRPr="001C16AB" w:rsidRDefault="0087351F" w:rsidP="0087351F">
      <w:pPr>
        <w:pStyle w:val="B2"/>
      </w:pPr>
      <w:r w:rsidRPr="001C16AB">
        <w:t>b.</w:t>
      </w:r>
      <w:r w:rsidRPr="001C16AB">
        <w:tab/>
        <w:t>shall enter the 'U: pending request to transmit' state; and</w:t>
      </w:r>
    </w:p>
    <w:p w14:paraId="549B2FBF" w14:textId="77777777" w:rsidR="0087351F" w:rsidRPr="001C16AB" w:rsidRDefault="0087351F" w:rsidP="0087351F">
      <w:pPr>
        <w:pStyle w:val="B2"/>
      </w:pPr>
      <w:r w:rsidRPr="001C16AB">
        <w:t>c.</w:t>
      </w:r>
      <w:r w:rsidRPr="001C16A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0839F8E" w14:textId="77777777" w:rsidR="0087351F" w:rsidRPr="001C16AB" w:rsidRDefault="0087351F" w:rsidP="0087351F">
      <w:pPr>
        <w:pStyle w:val="B1"/>
      </w:pPr>
      <w:r w:rsidRPr="001C16AB">
        <w:t>5.</w:t>
      </w:r>
      <w:r w:rsidRPr="001C16AB">
        <w:tab/>
        <w:t>if the established MCVideo call is a broadcast group call, shall enter the 'U: has permission to transmit' state.</w:t>
      </w:r>
    </w:p>
    <w:p w14:paraId="348CFD61" w14:textId="77777777" w:rsidR="0087351F" w:rsidRPr="001C16AB" w:rsidRDefault="0087351F" w:rsidP="0087351F">
      <w:r w:rsidRPr="001C16AB">
        <w:t>When the transmission participant is rejoining an ongoing MCVideo call as described in 3GPP TS 24.281 [2] the transmission participant shall enter the 'U: has no permission to transmit' state.</w:t>
      </w:r>
    </w:p>
    <w:p w14:paraId="1FE13035" w14:textId="77777777" w:rsidR="0087351F" w:rsidRPr="001C16AB" w:rsidRDefault="0087351F" w:rsidP="0087351F">
      <w:r w:rsidRPr="001C16AB">
        <w:t>[TS 24.581, clause 6.2.4.5.3]</w:t>
      </w:r>
    </w:p>
    <w:p w14:paraId="1D031D0D" w14:textId="77777777" w:rsidR="0087351F" w:rsidRPr="001C16AB" w:rsidRDefault="0087351F" w:rsidP="0087351F">
      <w:r w:rsidRPr="001C16AB">
        <w:t>Upon receiving an indication from the user to end the permission to send RTP media, the transmission participant:</w:t>
      </w:r>
    </w:p>
    <w:p w14:paraId="1B7E2D41" w14:textId="77777777" w:rsidR="0087351F" w:rsidRPr="001C16AB" w:rsidRDefault="0087351F" w:rsidP="0087351F">
      <w:pPr>
        <w:pStyle w:val="B1"/>
      </w:pPr>
      <w:r w:rsidRPr="001C16AB">
        <w:t>1.</w:t>
      </w:r>
      <w:r w:rsidRPr="001C16A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29ACC90" w14:textId="77777777" w:rsidR="0087351F" w:rsidRPr="001C16AB" w:rsidRDefault="0087351F" w:rsidP="0087351F">
      <w:pPr>
        <w:pStyle w:val="B1"/>
      </w:pPr>
      <w:r w:rsidRPr="001C16AB">
        <w:t>2.</w:t>
      </w:r>
      <w:r w:rsidRPr="001C16AB">
        <w:tab/>
        <w:t>shall start timer T101 (Transmission End Request) and initialize counter C101 (Transmission End Request) to 1; and</w:t>
      </w:r>
    </w:p>
    <w:p w14:paraId="17A681C3" w14:textId="77777777" w:rsidR="0087351F" w:rsidRPr="001C16AB" w:rsidRDefault="0087351F" w:rsidP="0087351F">
      <w:pPr>
        <w:pStyle w:val="B1"/>
      </w:pPr>
      <w:r w:rsidRPr="001C16AB">
        <w:t>3.</w:t>
      </w:r>
      <w:r w:rsidRPr="001C16AB">
        <w:tab/>
        <w:t>shall enter the 'U: pending end of transmission' state.</w:t>
      </w:r>
    </w:p>
    <w:p w14:paraId="69CCDA52" w14:textId="77777777" w:rsidR="0087351F" w:rsidRPr="001C16AB" w:rsidRDefault="0087351F" w:rsidP="0087351F">
      <w:r w:rsidRPr="001C16AB">
        <w:lastRenderedPageBreak/>
        <w:t>[TS 24.581, clause 6.2.4.6.4]</w:t>
      </w:r>
    </w:p>
    <w:p w14:paraId="72E07CBD" w14:textId="77777777" w:rsidR="0087351F" w:rsidRPr="001C16AB" w:rsidRDefault="0087351F" w:rsidP="0087351F">
      <w:r w:rsidRPr="001C16AB">
        <w:t>Upon receiving a Transmission end response message, the transmission participant:</w:t>
      </w:r>
    </w:p>
    <w:p w14:paraId="291E4FA7" w14:textId="77777777" w:rsidR="0087351F" w:rsidRPr="001C16AB" w:rsidRDefault="0087351F" w:rsidP="0087351F">
      <w:pPr>
        <w:pStyle w:val="B1"/>
      </w:pPr>
      <w:r w:rsidRPr="001C16AB">
        <w:t>1.</w:t>
      </w:r>
      <w:r w:rsidRPr="001C16AB">
        <w:tab/>
        <w:t>if the first bit in the subtype of the Transmission end response message to '1' (Acknowledgment is required) as described in subclause 9.2.2.1, shall send a Transmission control Ack message. The Transmission control Ack message:</w:t>
      </w:r>
    </w:p>
    <w:p w14:paraId="0AE29037" w14:textId="77777777" w:rsidR="0087351F" w:rsidRPr="001C16AB" w:rsidRDefault="0087351F" w:rsidP="0087351F">
      <w:pPr>
        <w:pStyle w:val="B2"/>
      </w:pPr>
      <w:r w:rsidRPr="001C16AB">
        <w:t>a.</w:t>
      </w:r>
      <w:r w:rsidRPr="001C16AB">
        <w:tab/>
        <w:t>shall include the Message Type field set to '1' (Transmission end response); and</w:t>
      </w:r>
    </w:p>
    <w:p w14:paraId="30C33997" w14:textId="77777777" w:rsidR="0087351F" w:rsidRPr="001C16AB" w:rsidRDefault="0087351F" w:rsidP="0087351F">
      <w:pPr>
        <w:pStyle w:val="B2"/>
      </w:pPr>
      <w:r w:rsidRPr="001C16AB">
        <w:t>b.</w:t>
      </w:r>
      <w:r w:rsidRPr="001C16AB">
        <w:tab/>
        <w:t>shall include the Source field set to '0' (the transmission participant is the source);</w:t>
      </w:r>
    </w:p>
    <w:p w14:paraId="4C8524C1" w14:textId="77777777" w:rsidR="0087351F" w:rsidRPr="001C16AB" w:rsidRDefault="0087351F" w:rsidP="0087351F">
      <w:pPr>
        <w:pStyle w:val="B1"/>
      </w:pPr>
      <w:r w:rsidRPr="001C16AB">
        <w:t>2.</w:t>
      </w:r>
      <w:r w:rsidRPr="001C16AB">
        <w:tab/>
        <w:t>may provide a Transmission end notification to the MCVideo user;</w:t>
      </w:r>
    </w:p>
    <w:p w14:paraId="2ADFE438" w14:textId="77777777" w:rsidR="0087351F" w:rsidRPr="001C16AB" w:rsidRDefault="0087351F" w:rsidP="0087351F">
      <w:pPr>
        <w:pStyle w:val="B1"/>
      </w:pPr>
      <w:r w:rsidRPr="001C16AB">
        <w:t>3.</w:t>
      </w:r>
      <w:r w:rsidRPr="001C16AB">
        <w:tab/>
        <w:t>if the Transmission Indicator field is included and the B-bit set to '1' (Broadcast group call), shall provide a notification to the user indicating the type of call;</w:t>
      </w:r>
    </w:p>
    <w:p w14:paraId="6A430598" w14:textId="77777777" w:rsidR="0087351F" w:rsidRPr="001C16AB" w:rsidRDefault="0087351F" w:rsidP="0087351F">
      <w:pPr>
        <w:pStyle w:val="B1"/>
      </w:pPr>
      <w:r w:rsidRPr="001C16AB">
        <w:t>4.</w:t>
      </w:r>
      <w:r w:rsidRPr="001C16AB">
        <w:tab/>
        <w:t>shall stop timer T101 (Transmission End Request);</w:t>
      </w:r>
    </w:p>
    <w:p w14:paraId="283A7C79" w14:textId="77777777" w:rsidR="0087351F" w:rsidRPr="001C16AB" w:rsidRDefault="0087351F" w:rsidP="0087351F">
      <w:pPr>
        <w:pStyle w:val="B1"/>
      </w:pPr>
      <w:r w:rsidRPr="001C16AB">
        <w:t>5.</w:t>
      </w:r>
      <w:r w:rsidRPr="001C16AB">
        <w:tab/>
        <w:t>if the session is not a broadcast group call or if the A-bit in the Transmission Indicator field is set to '1' (Normal call), shall enter the 'U: has no permission to transmit' state; and</w:t>
      </w:r>
    </w:p>
    <w:p w14:paraId="66C60925" w14:textId="77777777" w:rsidR="0087351F" w:rsidRPr="001C16AB" w:rsidRDefault="0087351F" w:rsidP="0087351F">
      <w:pPr>
        <w:pStyle w:val="B1"/>
      </w:pPr>
      <w:r w:rsidRPr="001C16AB">
        <w:t>6.</w:t>
      </w:r>
      <w:r w:rsidRPr="001C16AB">
        <w:tab/>
        <w:t>if the session was initiated as a broadcast group call:</w:t>
      </w:r>
    </w:p>
    <w:p w14:paraId="5659AC74" w14:textId="77777777" w:rsidR="0087351F" w:rsidRPr="001C16AB" w:rsidRDefault="0087351F" w:rsidP="0087351F">
      <w:pPr>
        <w:pStyle w:val="B2"/>
      </w:pPr>
      <w:r w:rsidRPr="001C16AB">
        <w:t>a.</w:t>
      </w:r>
      <w:r w:rsidRPr="001C16AB">
        <w:tab/>
        <w:t>shall indicate to the MCVideo client the media transmission is completed; and</w:t>
      </w:r>
    </w:p>
    <w:p w14:paraId="4939BA14" w14:textId="77777777" w:rsidR="0087351F" w:rsidRPr="001C16AB" w:rsidRDefault="0087351F" w:rsidP="0087351F">
      <w:pPr>
        <w:pStyle w:val="B2"/>
      </w:pPr>
      <w:r w:rsidRPr="001C16AB">
        <w:t>b</w:t>
      </w:r>
      <w:r w:rsidRPr="001C16AB">
        <w:tab/>
        <w:t>shall enter the 'Call releasing' state.</w:t>
      </w:r>
    </w:p>
    <w:p w14:paraId="46A4663C" w14:textId="77777777" w:rsidR="0087351F" w:rsidRPr="001C16AB" w:rsidRDefault="0087351F" w:rsidP="0087351F">
      <w:pPr>
        <w:pStyle w:val="H6"/>
      </w:pPr>
      <w:bookmarkStart w:id="431" w:name="_Toc52787510"/>
      <w:bookmarkStart w:id="432" w:name="_Toc52787690"/>
      <w:r w:rsidRPr="001C16AB">
        <w:t>6.1.1.7.3</w:t>
      </w:r>
      <w:r w:rsidRPr="001C16AB">
        <w:tab/>
        <w:t>Test description</w:t>
      </w:r>
      <w:bookmarkEnd w:id="431"/>
      <w:bookmarkEnd w:id="432"/>
    </w:p>
    <w:p w14:paraId="2BF2E4E3" w14:textId="77777777" w:rsidR="0087351F" w:rsidRPr="001C16AB" w:rsidRDefault="0087351F" w:rsidP="0087351F">
      <w:pPr>
        <w:pStyle w:val="H6"/>
      </w:pPr>
      <w:r w:rsidRPr="001C16AB">
        <w:t>6.1.1.7.3.1</w:t>
      </w:r>
      <w:r w:rsidRPr="001C16AB">
        <w:tab/>
        <w:t>Pre-test conditions</w:t>
      </w:r>
    </w:p>
    <w:p w14:paraId="2043B12F" w14:textId="77777777" w:rsidR="0087351F" w:rsidRPr="001C16AB" w:rsidRDefault="0087351F" w:rsidP="0087351F">
      <w:pPr>
        <w:pStyle w:val="H6"/>
      </w:pPr>
      <w:r w:rsidRPr="001C16AB">
        <w:t>System Simulator:</w:t>
      </w:r>
    </w:p>
    <w:p w14:paraId="5FF10DF2" w14:textId="77777777" w:rsidR="0087351F" w:rsidRPr="001C16AB" w:rsidRDefault="0087351F" w:rsidP="0087351F">
      <w:pPr>
        <w:pStyle w:val="B1"/>
      </w:pPr>
      <w:r w:rsidRPr="001C16AB">
        <w:t>-</w:t>
      </w:r>
      <w:r w:rsidRPr="001C16AB">
        <w:tab/>
        <w:t>SS (MCVideo server)</w:t>
      </w:r>
    </w:p>
    <w:p w14:paraId="3DB0EDC2"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79DF415" w14:textId="77777777" w:rsidR="0087351F" w:rsidRPr="001C16AB" w:rsidRDefault="0087351F" w:rsidP="0087351F">
      <w:pPr>
        <w:pStyle w:val="H6"/>
      </w:pPr>
      <w:r w:rsidRPr="001C16AB">
        <w:t>IUT:</w:t>
      </w:r>
    </w:p>
    <w:p w14:paraId="11A9A3D9" w14:textId="77777777" w:rsidR="0087351F" w:rsidRPr="001C16AB" w:rsidRDefault="0087351F" w:rsidP="0087351F">
      <w:pPr>
        <w:pStyle w:val="B1"/>
        <w:ind w:left="284" w:firstLine="0"/>
      </w:pPr>
      <w:r w:rsidRPr="001C16AB">
        <w:t>-</w:t>
      </w:r>
      <w:r w:rsidRPr="001C16AB">
        <w:tab/>
        <w:t>UE (MCVideo client)</w:t>
      </w:r>
    </w:p>
    <w:p w14:paraId="33FF639F" w14:textId="77777777" w:rsidR="0087351F" w:rsidRPr="001C16AB" w:rsidRDefault="0087351F" w:rsidP="0087351F">
      <w:pPr>
        <w:pStyle w:val="B1"/>
        <w:ind w:left="284" w:firstLine="0"/>
      </w:pPr>
      <w:r w:rsidRPr="001C16AB">
        <w:t>-</w:t>
      </w:r>
      <w:r w:rsidRPr="001C16AB">
        <w:tab/>
        <w:t>The test USIM set as defined in TS 36.579-1 [2], subclause 5.5.10 is inserted.</w:t>
      </w:r>
    </w:p>
    <w:p w14:paraId="679D8F8B" w14:textId="77777777" w:rsidR="0087351F" w:rsidRPr="001C16AB" w:rsidRDefault="0087351F" w:rsidP="0087351F">
      <w:pPr>
        <w:pStyle w:val="H6"/>
      </w:pPr>
      <w:r w:rsidRPr="001C16AB">
        <w:t>Preamble:</w:t>
      </w:r>
    </w:p>
    <w:p w14:paraId="2298BDF6"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58BC4083"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4903B9A1" w14:textId="77777777" w:rsidR="0087351F" w:rsidRPr="001C16AB" w:rsidRDefault="0087351F" w:rsidP="0087351F">
      <w:pPr>
        <w:pStyle w:val="B1"/>
      </w:pPr>
      <w:r w:rsidRPr="001C16AB">
        <w:t>-</w:t>
      </w:r>
      <w:r w:rsidRPr="001C16AB">
        <w:tab/>
        <w:t>UE States at the end of the preamble</w:t>
      </w:r>
    </w:p>
    <w:p w14:paraId="2EF53FBD" w14:textId="77777777" w:rsidR="0087351F" w:rsidRPr="001C16AB" w:rsidRDefault="0087351F" w:rsidP="0087351F">
      <w:pPr>
        <w:pStyle w:val="B2"/>
      </w:pPr>
      <w:r w:rsidRPr="001C16AB">
        <w:t>-</w:t>
      </w:r>
      <w:r w:rsidRPr="001C16AB">
        <w:tab/>
        <w:t>The UE is in E-UTRA Registered, Idle Mode state.</w:t>
      </w:r>
    </w:p>
    <w:p w14:paraId="119AFEDE"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02304FE3" w14:textId="77777777" w:rsidR="0087351F" w:rsidRPr="001C16AB" w:rsidRDefault="0087351F" w:rsidP="0087351F">
      <w:pPr>
        <w:pStyle w:val="H6"/>
      </w:pPr>
      <w:r w:rsidRPr="001C16AB">
        <w:lastRenderedPageBreak/>
        <w:t>6.1.1.7.3.2</w:t>
      </w:r>
      <w:r w:rsidRPr="001C16AB">
        <w:tab/>
        <w:t>Test procedure sequence</w:t>
      </w:r>
    </w:p>
    <w:p w14:paraId="127564A6" w14:textId="77777777" w:rsidR="0087351F" w:rsidRPr="001C16AB" w:rsidRDefault="0087351F" w:rsidP="0087351F">
      <w:pPr>
        <w:pStyle w:val="TH"/>
      </w:pPr>
      <w:r w:rsidRPr="001C16AB">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87351F" w:rsidRPr="001C16AB" w14:paraId="0B76832B" w14:textId="77777777" w:rsidTr="00E64CC8">
        <w:trPr>
          <w:trHeight w:val="199"/>
          <w:tblHeader/>
          <w:jc w:val="center"/>
        </w:trPr>
        <w:tc>
          <w:tcPr>
            <w:tcW w:w="616" w:type="dxa"/>
            <w:tcBorders>
              <w:top w:val="single" w:sz="4" w:space="0" w:color="auto"/>
              <w:left w:val="single" w:sz="4" w:space="0" w:color="auto"/>
              <w:bottom w:val="nil"/>
              <w:right w:val="single" w:sz="4" w:space="0" w:color="auto"/>
            </w:tcBorders>
            <w:hideMark/>
          </w:tcPr>
          <w:p w14:paraId="3CA2FC17" w14:textId="77777777" w:rsidR="0087351F" w:rsidRPr="001C16AB" w:rsidRDefault="0087351F" w:rsidP="00E64CC8">
            <w:pPr>
              <w:pStyle w:val="TAH"/>
              <w:keepNext w:val="0"/>
              <w:keepLines w:val="0"/>
            </w:pPr>
            <w:r w:rsidRPr="001C16AB">
              <w:t>St</w:t>
            </w:r>
          </w:p>
        </w:tc>
        <w:tc>
          <w:tcPr>
            <w:tcW w:w="4039" w:type="dxa"/>
            <w:tcBorders>
              <w:top w:val="single" w:sz="4" w:space="0" w:color="auto"/>
              <w:left w:val="single" w:sz="4" w:space="0" w:color="auto"/>
              <w:bottom w:val="nil"/>
              <w:right w:val="single" w:sz="4" w:space="0" w:color="auto"/>
            </w:tcBorders>
            <w:hideMark/>
          </w:tcPr>
          <w:p w14:paraId="53ADC948" w14:textId="77777777" w:rsidR="0087351F" w:rsidRPr="001C16AB" w:rsidRDefault="0087351F" w:rsidP="00E64CC8">
            <w:pPr>
              <w:pStyle w:val="TAH"/>
              <w:keepNext w:val="0"/>
              <w:keepLines w:val="0"/>
            </w:pPr>
            <w:r w:rsidRPr="001C16AB">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4D0FC192" w14:textId="77777777" w:rsidR="0087351F" w:rsidRPr="001C16AB" w:rsidRDefault="0087351F" w:rsidP="00E64CC8">
            <w:pPr>
              <w:pStyle w:val="TAH"/>
              <w:keepNext w:val="0"/>
              <w:keepLines w:val="0"/>
            </w:pPr>
            <w:r w:rsidRPr="001C16AB">
              <w:t>Message Sequence</w:t>
            </w:r>
          </w:p>
        </w:tc>
        <w:tc>
          <w:tcPr>
            <w:tcW w:w="540" w:type="dxa"/>
            <w:tcBorders>
              <w:top w:val="single" w:sz="4" w:space="0" w:color="auto"/>
              <w:left w:val="single" w:sz="4" w:space="0" w:color="auto"/>
              <w:bottom w:val="nil"/>
              <w:right w:val="single" w:sz="4" w:space="0" w:color="auto"/>
            </w:tcBorders>
            <w:hideMark/>
          </w:tcPr>
          <w:p w14:paraId="7081E5E3" w14:textId="77777777" w:rsidR="0087351F" w:rsidRPr="001C16AB" w:rsidRDefault="0087351F" w:rsidP="00E64CC8">
            <w:pPr>
              <w:pStyle w:val="TAH"/>
              <w:keepNext w:val="0"/>
              <w:keepLines w:val="0"/>
            </w:pPr>
            <w:r w:rsidRPr="001C16AB">
              <w:t>TP</w:t>
            </w:r>
          </w:p>
        </w:tc>
        <w:tc>
          <w:tcPr>
            <w:tcW w:w="849" w:type="dxa"/>
            <w:tcBorders>
              <w:top w:val="single" w:sz="4" w:space="0" w:color="auto"/>
              <w:left w:val="single" w:sz="4" w:space="0" w:color="auto"/>
              <w:bottom w:val="nil"/>
              <w:right w:val="single" w:sz="4" w:space="0" w:color="auto"/>
            </w:tcBorders>
            <w:hideMark/>
          </w:tcPr>
          <w:p w14:paraId="425D2C3A" w14:textId="77777777" w:rsidR="0087351F" w:rsidRPr="001C16AB" w:rsidRDefault="0087351F" w:rsidP="00E64CC8">
            <w:pPr>
              <w:pStyle w:val="TAH"/>
              <w:keepNext w:val="0"/>
              <w:keepLines w:val="0"/>
            </w:pPr>
            <w:r w:rsidRPr="001C16AB">
              <w:t>Verdict</w:t>
            </w:r>
          </w:p>
        </w:tc>
      </w:tr>
      <w:tr w:rsidR="0087351F" w:rsidRPr="001C16AB" w14:paraId="392C5BCC" w14:textId="77777777" w:rsidTr="00E64CC8">
        <w:trPr>
          <w:trHeight w:val="199"/>
          <w:tblHeader/>
          <w:jc w:val="center"/>
        </w:trPr>
        <w:tc>
          <w:tcPr>
            <w:tcW w:w="616" w:type="dxa"/>
            <w:tcBorders>
              <w:top w:val="nil"/>
              <w:left w:val="single" w:sz="4" w:space="0" w:color="auto"/>
              <w:bottom w:val="single" w:sz="4" w:space="0" w:color="auto"/>
              <w:right w:val="single" w:sz="4" w:space="0" w:color="auto"/>
            </w:tcBorders>
          </w:tcPr>
          <w:p w14:paraId="5C92B0C8" w14:textId="77777777" w:rsidR="0087351F" w:rsidRPr="001C16AB" w:rsidRDefault="0087351F" w:rsidP="00E64CC8">
            <w:pPr>
              <w:pStyle w:val="TAH"/>
              <w:keepNext w:val="0"/>
              <w:keepLines w:val="0"/>
            </w:pPr>
          </w:p>
        </w:tc>
        <w:tc>
          <w:tcPr>
            <w:tcW w:w="4039" w:type="dxa"/>
            <w:tcBorders>
              <w:top w:val="nil"/>
              <w:left w:val="single" w:sz="4" w:space="0" w:color="auto"/>
              <w:bottom w:val="single" w:sz="4" w:space="0" w:color="auto"/>
              <w:right w:val="single" w:sz="4" w:space="0" w:color="auto"/>
            </w:tcBorders>
          </w:tcPr>
          <w:p w14:paraId="0294D049" w14:textId="77777777" w:rsidR="0087351F" w:rsidRPr="001C16AB" w:rsidRDefault="0087351F" w:rsidP="00E64CC8">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hideMark/>
          </w:tcPr>
          <w:p w14:paraId="22073C04" w14:textId="77777777" w:rsidR="0087351F" w:rsidRPr="001C16AB" w:rsidRDefault="0087351F" w:rsidP="00E64CC8">
            <w:pPr>
              <w:pStyle w:val="TAH"/>
              <w:keepNext w:val="0"/>
              <w:keepLines w:val="0"/>
            </w:pPr>
            <w:r w:rsidRPr="001C16AB">
              <w:t>U – S</w:t>
            </w:r>
          </w:p>
        </w:tc>
        <w:tc>
          <w:tcPr>
            <w:tcW w:w="2562" w:type="dxa"/>
            <w:tcBorders>
              <w:top w:val="single" w:sz="4" w:space="0" w:color="auto"/>
              <w:left w:val="single" w:sz="4" w:space="0" w:color="auto"/>
              <w:bottom w:val="single" w:sz="4" w:space="0" w:color="auto"/>
              <w:right w:val="single" w:sz="4" w:space="0" w:color="auto"/>
            </w:tcBorders>
            <w:hideMark/>
          </w:tcPr>
          <w:p w14:paraId="0A96217A" w14:textId="77777777" w:rsidR="0087351F" w:rsidRPr="001C16AB" w:rsidRDefault="0087351F" w:rsidP="00E64CC8">
            <w:pPr>
              <w:pStyle w:val="TAH"/>
              <w:keepNext w:val="0"/>
              <w:keepLines w:val="0"/>
            </w:pPr>
            <w:r w:rsidRPr="001C16AB">
              <w:t>Message</w:t>
            </w:r>
          </w:p>
        </w:tc>
        <w:tc>
          <w:tcPr>
            <w:tcW w:w="540" w:type="dxa"/>
            <w:tcBorders>
              <w:top w:val="nil"/>
              <w:left w:val="single" w:sz="4" w:space="0" w:color="auto"/>
              <w:bottom w:val="single" w:sz="4" w:space="0" w:color="auto"/>
              <w:right w:val="single" w:sz="4" w:space="0" w:color="auto"/>
            </w:tcBorders>
          </w:tcPr>
          <w:p w14:paraId="3C8EFC65" w14:textId="77777777" w:rsidR="0087351F" w:rsidRPr="001C16AB" w:rsidRDefault="0087351F" w:rsidP="00E64CC8">
            <w:pPr>
              <w:pStyle w:val="TAH"/>
              <w:keepNext w:val="0"/>
              <w:keepLines w:val="0"/>
            </w:pPr>
          </w:p>
        </w:tc>
        <w:tc>
          <w:tcPr>
            <w:tcW w:w="849" w:type="dxa"/>
            <w:tcBorders>
              <w:top w:val="nil"/>
              <w:left w:val="single" w:sz="4" w:space="0" w:color="auto"/>
              <w:bottom w:val="single" w:sz="4" w:space="0" w:color="auto"/>
              <w:right w:val="single" w:sz="4" w:space="0" w:color="auto"/>
            </w:tcBorders>
          </w:tcPr>
          <w:p w14:paraId="54757593" w14:textId="77777777" w:rsidR="0087351F" w:rsidRPr="001C16AB" w:rsidRDefault="0087351F" w:rsidP="00E64CC8">
            <w:pPr>
              <w:pStyle w:val="TAH"/>
              <w:keepNext w:val="0"/>
              <w:keepLines w:val="0"/>
            </w:pPr>
          </w:p>
        </w:tc>
      </w:tr>
      <w:tr w:rsidR="0087351F" w:rsidRPr="001C16AB" w14:paraId="5FED6F20" w14:textId="77777777" w:rsidTr="0066502E">
        <w:trPr>
          <w:jc w:val="center"/>
        </w:trPr>
        <w:tc>
          <w:tcPr>
            <w:tcW w:w="616" w:type="dxa"/>
            <w:tcBorders>
              <w:top w:val="single" w:sz="4" w:space="0" w:color="auto"/>
              <w:left w:val="single" w:sz="4" w:space="0" w:color="auto"/>
              <w:bottom w:val="single" w:sz="4" w:space="0" w:color="auto"/>
              <w:right w:val="single" w:sz="4" w:space="0" w:color="auto"/>
            </w:tcBorders>
            <w:hideMark/>
          </w:tcPr>
          <w:p w14:paraId="75CA8150" w14:textId="77777777" w:rsidR="0087351F" w:rsidRPr="001C16AB" w:rsidRDefault="0087351F" w:rsidP="00E64CC8">
            <w:pPr>
              <w:pStyle w:val="NF"/>
              <w:keepNext w:val="0"/>
              <w:keepLines w:val="0"/>
              <w:widowControl w:val="0"/>
            </w:pPr>
            <w:r w:rsidRPr="001C16AB">
              <w:t>1</w:t>
            </w:r>
          </w:p>
        </w:tc>
        <w:tc>
          <w:tcPr>
            <w:tcW w:w="4039" w:type="dxa"/>
            <w:tcBorders>
              <w:top w:val="single" w:sz="4" w:space="0" w:color="auto"/>
              <w:left w:val="single" w:sz="4" w:space="0" w:color="auto"/>
              <w:bottom w:val="single" w:sz="4" w:space="0" w:color="auto"/>
              <w:right w:val="single" w:sz="4" w:space="0" w:color="auto"/>
            </w:tcBorders>
            <w:hideMark/>
          </w:tcPr>
          <w:p w14:paraId="74CFE2F4" w14:textId="77777777" w:rsidR="0087351F" w:rsidRPr="001C16AB" w:rsidRDefault="0087351F" w:rsidP="00E64CC8">
            <w:pPr>
              <w:pStyle w:val="TAL"/>
              <w:keepNext w:val="0"/>
              <w:widowControl w:val="0"/>
            </w:pPr>
            <w:r w:rsidRPr="001C16AB">
              <w:t>Make the UE (MCVideo client) request the establishment of a broadcast group call with implicit transmission request.</w:t>
            </w:r>
          </w:p>
          <w:p w14:paraId="25D1FB87" w14:textId="77777777" w:rsidR="0087351F" w:rsidRPr="001C16AB" w:rsidRDefault="0087351F" w:rsidP="00E64CC8">
            <w:pPr>
              <w:pStyle w:val="TAL"/>
              <w:keepNext w:val="0"/>
              <w:widowControl w:val="0"/>
              <w:rPr>
                <w:shd w:val="clear" w:color="auto" w:fill="FF0000"/>
              </w:rPr>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03AB4037" w14:textId="77777777" w:rsidR="0087351F" w:rsidRPr="001C16AB" w:rsidRDefault="0087351F" w:rsidP="00E64CC8">
            <w:pPr>
              <w:pStyle w:val="TAC"/>
              <w:keepNext w:val="0"/>
              <w:keepLines w:val="0"/>
            </w:pPr>
            <w:r w:rsidRPr="001C16AB">
              <w:t>-</w:t>
            </w:r>
          </w:p>
        </w:tc>
        <w:tc>
          <w:tcPr>
            <w:tcW w:w="2562" w:type="dxa"/>
            <w:tcBorders>
              <w:top w:val="single" w:sz="4" w:space="0" w:color="auto"/>
              <w:left w:val="single" w:sz="4" w:space="0" w:color="auto"/>
              <w:bottom w:val="single" w:sz="4" w:space="0" w:color="auto"/>
              <w:right w:val="single" w:sz="4" w:space="0" w:color="auto"/>
            </w:tcBorders>
            <w:hideMark/>
          </w:tcPr>
          <w:p w14:paraId="5BCB2D1C" w14:textId="77777777" w:rsidR="0087351F" w:rsidRPr="001C16AB" w:rsidRDefault="0087351F" w:rsidP="00E64CC8">
            <w:pPr>
              <w:pStyle w:val="TAL"/>
              <w:keepNext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1C8E6EAE" w14:textId="77777777" w:rsidR="0087351F" w:rsidRPr="001C16AB" w:rsidRDefault="0087351F" w:rsidP="00E64CC8">
            <w:pPr>
              <w:pStyle w:val="TAC"/>
              <w:keepNext w:val="0"/>
              <w:keepLines w:val="0"/>
            </w:pPr>
            <w:r w:rsidRPr="001C16AB">
              <w:t>-</w:t>
            </w:r>
          </w:p>
        </w:tc>
        <w:tc>
          <w:tcPr>
            <w:tcW w:w="849" w:type="dxa"/>
            <w:tcBorders>
              <w:top w:val="single" w:sz="4" w:space="0" w:color="auto"/>
              <w:left w:val="single" w:sz="4" w:space="0" w:color="auto"/>
              <w:bottom w:val="single" w:sz="4" w:space="0" w:color="auto"/>
              <w:right w:val="single" w:sz="4" w:space="0" w:color="auto"/>
            </w:tcBorders>
            <w:hideMark/>
          </w:tcPr>
          <w:p w14:paraId="1F38C515" w14:textId="77777777" w:rsidR="0087351F" w:rsidRPr="001C16AB" w:rsidRDefault="0087351F" w:rsidP="00E64CC8">
            <w:pPr>
              <w:pStyle w:val="TAC"/>
              <w:keepNext w:val="0"/>
              <w:keepLines w:val="0"/>
            </w:pPr>
            <w:r w:rsidRPr="001C16AB">
              <w:t>-</w:t>
            </w:r>
          </w:p>
        </w:tc>
      </w:tr>
      <w:tr w:rsidR="0087351F" w:rsidRPr="001C16AB" w14:paraId="050EC8C0" w14:textId="77777777" w:rsidTr="00E64CC8">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2CCF6D1" w14:textId="77777777" w:rsidR="0087351F" w:rsidRPr="001C16AB" w:rsidRDefault="0087351F" w:rsidP="00E64CC8">
            <w:pPr>
              <w:pStyle w:val="NF"/>
              <w:keepNext w:val="0"/>
              <w:keepLines w:val="0"/>
              <w:widowControl w:val="0"/>
            </w:pPr>
            <w:r w:rsidRPr="001C16AB">
              <w:t>2</w:t>
            </w:r>
          </w:p>
        </w:tc>
        <w:tc>
          <w:tcPr>
            <w:tcW w:w="4039" w:type="dxa"/>
            <w:tcBorders>
              <w:top w:val="single" w:sz="4" w:space="0" w:color="auto"/>
              <w:left w:val="single" w:sz="4" w:space="0" w:color="auto"/>
              <w:bottom w:val="single" w:sz="4" w:space="0" w:color="auto"/>
              <w:right w:val="single" w:sz="4" w:space="0" w:color="auto"/>
            </w:tcBorders>
            <w:hideMark/>
          </w:tcPr>
          <w:p w14:paraId="7C2581BE" w14:textId="04A7FCEB" w:rsidR="0087351F" w:rsidRPr="001C16AB" w:rsidRDefault="0087351F" w:rsidP="00E64CC8">
            <w:pPr>
              <w:pStyle w:val="TAL"/>
              <w:keepNext w:val="0"/>
              <w:widowControl w:val="0"/>
            </w:pPr>
            <w:r w:rsidRPr="001C16AB">
              <w:t xml:space="preserve">Check: Does the UE (MCVideo client) </w:t>
            </w:r>
            <w:r w:rsidRPr="001C16AB">
              <w:rPr>
                <w:rFonts w:eastAsia="Calibri"/>
              </w:rPr>
              <w:t>correctly perform test procedure '</w:t>
            </w:r>
            <w:r w:rsidRPr="001C16AB">
              <w:t>MCVideo CO session establishment/modification without provisional responses other than 100 Trying'</w:t>
            </w:r>
            <w:r w:rsidRPr="001C16AB">
              <w:rPr>
                <w:rFonts w:eastAsia="Calibri"/>
              </w:rPr>
              <w:t xml:space="preserve"> as described in TS 36.579-1 [2] Table 5.3B.1.3-1</w:t>
            </w:r>
            <w:r w:rsidRPr="001C16AB">
              <w:t xml:space="preserve"> to establish an MCVideo On-demand Pre-arranged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45EF63B6" w14:textId="77777777" w:rsidR="0087351F" w:rsidRPr="001C16AB" w:rsidRDefault="0087351F" w:rsidP="00E64CC8">
            <w:pPr>
              <w:pStyle w:val="Default"/>
              <w:widowControl w:val="0"/>
              <w:rPr>
                <w:color w:val="auto"/>
                <w:sz w:val="18"/>
                <w:szCs w:val="18"/>
                <w:lang w:val="en-GB"/>
              </w:rPr>
            </w:pPr>
            <w:r w:rsidRPr="001C16AB">
              <w:rPr>
                <w:lang w:val="en-GB"/>
              </w:rPr>
              <w:t>-</w:t>
            </w:r>
          </w:p>
        </w:tc>
        <w:tc>
          <w:tcPr>
            <w:tcW w:w="2562" w:type="dxa"/>
            <w:tcBorders>
              <w:top w:val="single" w:sz="4" w:space="0" w:color="auto"/>
              <w:left w:val="single" w:sz="4" w:space="0" w:color="auto"/>
              <w:bottom w:val="single" w:sz="4" w:space="0" w:color="auto"/>
              <w:right w:val="single" w:sz="4" w:space="0" w:color="auto"/>
            </w:tcBorders>
            <w:hideMark/>
          </w:tcPr>
          <w:p w14:paraId="0BD1298B" w14:textId="77777777" w:rsidR="0087351F" w:rsidRPr="001C16AB" w:rsidRDefault="0087351F" w:rsidP="00E64CC8">
            <w:pPr>
              <w:pStyle w:val="TAL"/>
              <w:keepNext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7233669A" w14:textId="77777777" w:rsidR="0087351F" w:rsidRPr="001C16AB" w:rsidRDefault="0087351F" w:rsidP="00E64CC8">
            <w:pPr>
              <w:pStyle w:val="TAC"/>
              <w:keepNext w:val="0"/>
              <w:keepLines w:val="0"/>
            </w:pPr>
            <w:r w:rsidRPr="001C16AB">
              <w:t>1,2</w:t>
            </w:r>
          </w:p>
        </w:tc>
        <w:tc>
          <w:tcPr>
            <w:tcW w:w="849" w:type="dxa"/>
            <w:tcBorders>
              <w:top w:val="single" w:sz="4" w:space="0" w:color="auto"/>
              <w:left w:val="single" w:sz="4" w:space="0" w:color="auto"/>
              <w:bottom w:val="single" w:sz="4" w:space="0" w:color="auto"/>
              <w:right w:val="single" w:sz="4" w:space="0" w:color="auto"/>
            </w:tcBorders>
            <w:hideMark/>
          </w:tcPr>
          <w:p w14:paraId="38F4091F" w14:textId="77777777" w:rsidR="0087351F" w:rsidRPr="001C16AB" w:rsidRDefault="0087351F" w:rsidP="00E64CC8">
            <w:pPr>
              <w:pStyle w:val="TAC"/>
              <w:keepNext w:val="0"/>
              <w:keepLines w:val="0"/>
            </w:pPr>
            <w:r w:rsidRPr="001C16AB">
              <w:t>P</w:t>
            </w:r>
          </w:p>
        </w:tc>
      </w:tr>
      <w:tr w:rsidR="0087351F" w:rsidRPr="001C16AB" w14:paraId="37762AC6" w14:textId="77777777" w:rsidTr="00E64CC8">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2338231A" w14:textId="77777777" w:rsidR="0087351F" w:rsidRPr="001C16AB" w:rsidRDefault="0087351F" w:rsidP="00E64CC8">
            <w:pPr>
              <w:pStyle w:val="TAC"/>
              <w:keepNext w:val="0"/>
              <w:keepLines w:val="0"/>
              <w:widowControl w:val="0"/>
            </w:pPr>
            <w:r w:rsidRPr="001C16AB">
              <w:t>3-7</w:t>
            </w:r>
          </w:p>
        </w:tc>
        <w:tc>
          <w:tcPr>
            <w:tcW w:w="4039" w:type="dxa"/>
            <w:tcBorders>
              <w:top w:val="single" w:sz="4" w:space="0" w:color="auto"/>
              <w:left w:val="single" w:sz="4" w:space="0" w:color="auto"/>
              <w:bottom w:val="single" w:sz="4" w:space="0" w:color="auto"/>
              <w:right w:val="single" w:sz="4" w:space="0" w:color="auto"/>
            </w:tcBorders>
            <w:hideMark/>
          </w:tcPr>
          <w:p w14:paraId="3BA75C82"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1E94CCAF" w14:textId="77777777" w:rsidR="0087351F" w:rsidRPr="001C16AB" w:rsidRDefault="0087351F" w:rsidP="00E64CC8">
            <w:pPr>
              <w:pStyle w:val="TAC"/>
              <w:keepNext w:val="0"/>
              <w:keepLines w:val="0"/>
              <w:widowControl w:val="0"/>
            </w:pPr>
            <w:r w:rsidRPr="001C16AB">
              <w:t>-</w:t>
            </w:r>
          </w:p>
        </w:tc>
        <w:tc>
          <w:tcPr>
            <w:tcW w:w="2562" w:type="dxa"/>
            <w:tcBorders>
              <w:top w:val="single" w:sz="4" w:space="0" w:color="auto"/>
              <w:left w:val="single" w:sz="4" w:space="0" w:color="auto"/>
              <w:bottom w:val="single" w:sz="4" w:space="0" w:color="auto"/>
              <w:right w:val="single" w:sz="4" w:space="0" w:color="auto"/>
            </w:tcBorders>
            <w:hideMark/>
          </w:tcPr>
          <w:p w14:paraId="4D7D06CD" w14:textId="77777777" w:rsidR="0087351F" w:rsidRPr="001C16AB" w:rsidRDefault="0087351F" w:rsidP="00E64CC8">
            <w:pPr>
              <w:pStyle w:val="TAL"/>
              <w:keepNext w:val="0"/>
              <w:keepLines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507ACD46" w14:textId="77777777" w:rsidR="0087351F" w:rsidRPr="001C16AB" w:rsidRDefault="0087351F" w:rsidP="00E64CC8">
            <w:pPr>
              <w:pStyle w:val="TAC"/>
              <w:keepNext w:val="0"/>
              <w:keepLines w:val="0"/>
              <w:widowControl w:val="0"/>
            </w:pPr>
            <w:r w:rsidRPr="001C16AB">
              <w:t>-</w:t>
            </w:r>
          </w:p>
        </w:tc>
        <w:tc>
          <w:tcPr>
            <w:tcW w:w="849" w:type="dxa"/>
            <w:tcBorders>
              <w:top w:val="single" w:sz="4" w:space="0" w:color="auto"/>
              <w:left w:val="single" w:sz="4" w:space="0" w:color="auto"/>
              <w:bottom w:val="single" w:sz="4" w:space="0" w:color="auto"/>
              <w:right w:val="single" w:sz="4" w:space="0" w:color="auto"/>
            </w:tcBorders>
            <w:hideMark/>
          </w:tcPr>
          <w:p w14:paraId="1221D85D" w14:textId="77777777" w:rsidR="0087351F" w:rsidRPr="001C16AB" w:rsidRDefault="0087351F" w:rsidP="00E64CC8">
            <w:pPr>
              <w:pStyle w:val="TAC"/>
              <w:keepNext w:val="0"/>
              <w:keepLines w:val="0"/>
              <w:widowControl w:val="0"/>
            </w:pPr>
            <w:r w:rsidRPr="001C16AB">
              <w:t>-</w:t>
            </w:r>
          </w:p>
        </w:tc>
      </w:tr>
      <w:tr w:rsidR="0087351F" w:rsidRPr="001C16AB" w14:paraId="78167189" w14:textId="77777777" w:rsidTr="00E64CC8">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B53B03E" w14:textId="77777777" w:rsidR="0087351F" w:rsidRPr="001C16AB" w:rsidRDefault="0087351F" w:rsidP="00E64CC8">
            <w:pPr>
              <w:pStyle w:val="TAC"/>
              <w:keepNext w:val="0"/>
              <w:keepLines w:val="0"/>
              <w:widowControl w:val="0"/>
            </w:pPr>
            <w:r w:rsidRPr="001C16AB">
              <w:t>8</w:t>
            </w:r>
          </w:p>
        </w:tc>
        <w:tc>
          <w:tcPr>
            <w:tcW w:w="4039" w:type="dxa"/>
            <w:tcBorders>
              <w:top w:val="single" w:sz="4" w:space="0" w:color="auto"/>
              <w:left w:val="single" w:sz="4" w:space="0" w:color="auto"/>
              <w:bottom w:val="single" w:sz="4" w:space="0" w:color="auto"/>
              <w:right w:val="single" w:sz="4" w:space="0" w:color="auto"/>
            </w:tcBorders>
            <w:hideMark/>
          </w:tcPr>
          <w:p w14:paraId="649D0AD8" w14:textId="77777777" w:rsidR="0087351F" w:rsidRPr="001C16AB" w:rsidRDefault="0087351F" w:rsidP="00E64CC8">
            <w:pPr>
              <w:pStyle w:val="TAL"/>
              <w:keepNext w:val="0"/>
              <w:keepLines w:val="0"/>
              <w:widowControl w:val="0"/>
            </w:pPr>
            <w:r w:rsidRPr="001C16AB">
              <w:t>Check: Does the UE (MCVideo client) provide transmission granted notification to the user?</w:t>
            </w:r>
          </w:p>
          <w:p w14:paraId="1AA6AAC8" w14:textId="77777777" w:rsidR="0087351F" w:rsidRPr="001C16AB" w:rsidRDefault="0087351F" w:rsidP="00E64CC8">
            <w:pPr>
              <w:pStyle w:val="TAL"/>
              <w:keepNext w:val="0"/>
              <w:widowControl w:val="0"/>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6F27FD2" w14:textId="77777777" w:rsidR="0087351F" w:rsidRPr="001C16AB" w:rsidRDefault="0087351F" w:rsidP="00E64CC8">
            <w:pPr>
              <w:pStyle w:val="TAC"/>
              <w:keepNext w:val="0"/>
              <w:keepLines w:val="0"/>
            </w:pPr>
            <w:r w:rsidRPr="001C16AB">
              <w:t>-</w:t>
            </w:r>
          </w:p>
        </w:tc>
        <w:tc>
          <w:tcPr>
            <w:tcW w:w="2562" w:type="dxa"/>
            <w:tcBorders>
              <w:top w:val="single" w:sz="4" w:space="0" w:color="auto"/>
              <w:left w:val="single" w:sz="4" w:space="0" w:color="auto"/>
              <w:bottom w:val="single" w:sz="4" w:space="0" w:color="auto"/>
              <w:right w:val="single" w:sz="4" w:space="0" w:color="auto"/>
            </w:tcBorders>
            <w:hideMark/>
          </w:tcPr>
          <w:p w14:paraId="201E4181" w14:textId="77777777" w:rsidR="0087351F" w:rsidRPr="001C16AB" w:rsidRDefault="0087351F" w:rsidP="00E64CC8">
            <w:pPr>
              <w:pStyle w:val="TAL"/>
              <w:keepNext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43C3BDC4" w14:textId="77777777" w:rsidR="0087351F" w:rsidRPr="001C16AB" w:rsidRDefault="0087351F" w:rsidP="00E64CC8">
            <w:pPr>
              <w:pStyle w:val="TAC"/>
              <w:keepNext w:val="0"/>
              <w:keepLines w:val="0"/>
            </w:pPr>
            <w:r w:rsidRPr="001C16AB">
              <w:t>2</w:t>
            </w:r>
          </w:p>
        </w:tc>
        <w:tc>
          <w:tcPr>
            <w:tcW w:w="849" w:type="dxa"/>
            <w:tcBorders>
              <w:top w:val="single" w:sz="4" w:space="0" w:color="auto"/>
              <w:left w:val="single" w:sz="4" w:space="0" w:color="auto"/>
              <w:bottom w:val="single" w:sz="4" w:space="0" w:color="auto"/>
              <w:right w:val="single" w:sz="4" w:space="0" w:color="auto"/>
            </w:tcBorders>
            <w:hideMark/>
          </w:tcPr>
          <w:p w14:paraId="4753E21E" w14:textId="77777777" w:rsidR="0087351F" w:rsidRPr="001C16AB" w:rsidRDefault="0087351F" w:rsidP="00E64CC8">
            <w:pPr>
              <w:pStyle w:val="TAC"/>
              <w:keepNext w:val="0"/>
              <w:keepLines w:val="0"/>
            </w:pPr>
            <w:r w:rsidRPr="001C16AB">
              <w:t>P</w:t>
            </w:r>
          </w:p>
        </w:tc>
      </w:tr>
      <w:tr w:rsidR="0087351F" w:rsidRPr="001C16AB" w14:paraId="17222509" w14:textId="77777777" w:rsidTr="00E64CC8">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100E9068" w14:textId="77777777" w:rsidR="0087351F" w:rsidRPr="001C16AB" w:rsidRDefault="0087351F" w:rsidP="00E64CC8">
            <w:pPr>
              <w:pStyle w:val="TAC"/>
              <w:keepNext w:val="0"/>
              <w:keepLines w:val="0"/>
              <w:widowControl w:val="0"/>
            </w:pPr>
            <w:r w:rsidRPr="001C16AB">
              <w:t>9</w:t>
            </w:r>
          </w:p>
        </w:tc>
        <w:tc>
          <w:tcPr>
            <w:tcW w:w="4039" w:type="dxa"/>
            <w:tcBorders>
              <w:top w:val="single" w:sz="4" w:space="0" w:color="auto"/>
              <w:left w:val="single" w:sz="4" w:space="0" w:color="auto"/>
              <w:bottom w:val="single" w:sz="4" w:space="0" w:color="auto"/>
              <w:right w:val="single" w:sz="4" w:space="0" w:color="auto"/>
            </w:tcBorders>
            <w:hideMark/>
          </w:tcPr>
          <w:p w14:paraId="19C68E2C" w14:textId="77777777" w:rsidR="0087351F" w:rsidRPr="001C16AB" w:rsidRDefault="0087351F" w:rsidP="00E64CC8">
            <w:pPr>
              <w:pStyle w:val="TAL"/>
              <w:keepNext w:val="0"/>
              <w:keepLines w:val="0"/>
              <w:widowControl w:val="0"/>
            </w:pPr>
            <w:r w:rsidRPr="001C16AB">
              <w:t>Make the UE (MCVideo client) request end of transmission.</w:t>
            </w:r>
          </w:p>
          <w:p w14:paraId="137163E1" w14:textId="77777777" w:rsidR="0087351F" w:rsidRPr="001C16AB" w:rsidRDefault="0087351F" w:rsidP="00E64CC8">
            <w:pPr>
              <w:pStyle w:val="TAL"/>
              <w:keepNext w:val="0"/>
              <w:widowControl w:val="0"/>
              <w:rPr>
                <w:rFonts w:eastAsia="Calibri"/>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116BF5" w14:textId="77777777" w:rsidR="0087351F" w:rsidRPr="001C16AB" w:rsidRDefault="0087351F" w:rsidP="00E64CC8">
            <w:pPr>
              <w:pStyle w:val="TAC"/>
              <w:keepNext w:val="0"/>
              <w:keepLines w:val="0"/>
            </w:pPr>
            <w:r w:rsidRPr="001C16AB">
              <w:t>-</w:t>
            </w:r>
          </w:p>
        </w:tc>
        <w:tc>
          <w:tcPr>
            <w:tcW w:w="2562" w:type="dxa"/>
            <w:tcBorders>
              <w:top w:val="single" w:sz="4" w:space="0" w:color="auto"/>
              <w:left w:val="single" w:sz="4" w:space="0" w:color="auto"/>
              <w:bottom w:val="single" w:sz="4" w:space="0" w:color="auto"/>
              <w:right w:val="single" w:sz="4" w:space="0" w:color="auto"/>
            </w:tcBorders>
            <w:hideMark/>
          </w:tcPr>
          <w:p w14:paraId="376758D7" w14:textId="77777777" w:rsidR="0087351F" w:rsidRPr="001C16AB" w:rsidRDefault="0087351F" w:rsidP="00E64CC8">
            <w:pPr>
              <w:pStyle w:val="TAL"/>
              <w:keepNext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12C80AD9" w14:textId="77777777" w:rsidR="0087351F" w:rsidRPr="001C16AB" w:rsidRDefault="0087351F" w:rsidP="00E64CC8">
            <w:pPr>
              <w:pStyle w:val="TAC"/>
              <w:keepNext w:val="0"/>
              <w:keepLines w:val="0"/>
            </w:pPr>
            <w:r w:rsidRPr="001C16AB">
              <w:t>-</w:t>
            </w:r>
          </w:p>
        </w:tc>
        <w:tc>
          <w:tcPr>
            <w:tcW w:w="849" w:type="dxa"/>
            <w:tcBorders>
              <w:top w:val="single" w:sz="4" w:space="0" w:color="auto"/>
              <w:left w:val="single" w:sz="4" w:space="0" w:color="auto"/>
              <w:bottom w:val="single" w:sz="4" w:space="0" w:color="auto"/>
              <w:right w:val="single" w:sz="4" w:space="0" w:color="auto"/>
            </w:tcBorders>
            <w:hideMark/>
          </w:tcPr>
          <w:p w14:paraId="1F54E6AC" w14:textId="77777777" w:rsidR="0087351F" w:rsidRPr="001C16AB" w:rsidRDefault="0087351F" w:rsidP="00E64CC8">
            <w:pPr>
              <w:pStyle w:val="TAC"/>
              <w:keepNext w:val="0"/>
              <w:keepLines w:val="0"/>
            </w:pPr>
            <w:r w:rsidRPr="001C16AB">
              <w:t>-</w:t>
            </w:r>
          </w:p>
        </w:tc>
      </w:tr>
      <w:tr w:rsidR="0087351F" w:rsidRPr="001C16AB" w14:paraId="2993F1CE" w14:textId="77777777" w:rsidTr="00E64CC8">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13F387DD" w14:textId="77777777" w:rsidR="0087351F" w:rsidRPr="001C16AB" w:rsidRDefault="0087351F" w:rsidP="00E64CC8">
            <w:pPr>
              <w:pStyle w:val="TAC"/>
              <w:keepNext w:val="0"/>
              <w:keepLines w:val="0"/>
              <w:widowControl w:val="0"/>
            </w:pPr>
            <w:r w:rsidRPr="001C16AB">
              <w:t>10</w:t>
            </w:r>
          </w:p>
        </w:tc>
        <w:tc>
          <w:tcPr>
            <w:tcW w:w="4039" w:type="dxa"/>
            <w:tcBorders>
              <w:top w:val="single" w:sz="4" w:space="0" w:color="auto"/>
              <w:left w:val="single" w:sz="4" w:space="0" w:color="auto"/>
              <w:bottom w:val="single" w:sz="4" w:space="0" w:color="auto"/>
              <w:right w:val="single" w:sz="4" w:space="0" w:color="auto"/>
            </w:tcBorders>
            <w:hideMark/>
          </w:tcPr>
          <w:p w14:paraId="00AFE89B" w14:textId="706ACD9C" w:rsidR="0087351F" w:rsidRPr="001C16AB" w:rsidRDefault="0087351F" w:rsidP="00E64CC8">
            <w:pPr>
              <w:pStyle w:val="TAL"/>
              <w:keepNext w:val="0"/>
              <w:widowControl w:val="0"/>
            </w:pPr>
            <w:r w:rsidRPr="001C16AB">
              <w:t xml:space="preserve">Check: Does the UE (MCVideo client) </w:t>
            </w:r>
            <w:r w:rsidRPr="001C16AB">
              <w:rPr>
                <w:rFonts w:eastAsia="Calibri"/>
              </w:rPr>
              <w:t>correctly perform test procedure '</w:t>
            </w:r>
            <w:r w:rsidRPr="001C16AB">
              <w:t>MCVideo transmission End Request CO'</w:t>
            </w:r>
            <w:r w:rsidRPr="001C16AB">
              <w:rPr>
                <w:rFonts w:eastAsia="Calibri"/>
              </w:rPr>
              <w:t xml:space="preserve"> as described in TS 36.579-1 [2] Table 5.3B.7.3-1</w:t>
            </w:r>
            <w:r w:rsidRPr="001C16AB">
              <w:t>?</w:t>
            </w:r>
          </w:p>
        </w:tc>
        <w:tc>
          <w:tcPr>
            <w:tcW w:w="709" w:type="dxa"/>
            <w:tcBorders>
              <w:top w:val="single" w:sz="4" w:space="0" w:color="auto"/>
              <w:left w:val="single" w:sz="4" w:space="0" w:color="auto"/>
              <w:bottom w:val="single" w:sz="4" w:space="0" w:color="auto"/>
              <w:right w:val="single" w:sz="4" w:space="0" w:color="auto"/>
            </w:tcBorders>
            <w:hideMark/>
          </w:tcPr>
          <w:p w14:paraId="777B2213" w14:textId="77777777" w:rsidR="0087351F" w:rsidRPr="001C16AB" w:rsidRDefault="0087351F" w:rsidP="00E64CC8">
            <w:pPr>
              <w:pStyle w:val="TAC"/>
              <w:keepNext w:val="0"/>
              <w:keepLines w:val="0"/>
            </w:pPr>
            <w:r w:rsidRPr="001C16AB">
              <w:t>-</w:t>
            </w:r>
          </w:p>
        </w:tc>
        <w:tc>
          <w:tcPr>
            <w:tcW w:w="2562" w:type="dxa"/>
            <w:tcBorders>
              <w:top w:val="single" w:sz="4" w:space="0" w:color="auto"/>
              <w:left w:val="single" w:sz="4" w:space="0" w:color="auto"/>
              <w:bottom w:val="single" w:sz="4" w:space="0" w:color="auto"/>
              <w:right w:val="single" w:sz="4" w:space="0" w:color="auto"/>
            </w:tcBorders>
            <w:hideMark/>
          </w:tcPr>
          <w:p w14:paraId="49D733B4" w14:textId="77777777" w:rsidR="0087351F" w:rsidRPr="001C16AB" w:rsidRDefault="0087351F" w:rsidP="00E64CC8">
            <w:pPr>
              <w:pStyle w:val="TAL"/>
              <w:keepNext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5FE76F0F" w14:textId="77777777" w:rsidR="0087351F" w:rsidRPr="001C16AB" w:rsidRDefault="0087351F" w:rsidP="00E64CC8">
            <w:pPr>
              <w:pStyle w:val="TAC"/>
              <w:keepNext w:val="0"/>
              <w:keepLines w:val="0"/>
            </w:pPr>
            <w:r w:rsidRPr="001C16AB">
              <w:t>3</w:t>
            </w:r>
          </w:p>
        </w:tc>
        <w:tc>
          <w:tcPr>
            <w:tcW w:w="849" w:type="dxa"/>
            <w:tcBorders>
              <w:top w:val="single" w:sz="4" w:space="0" w:color="auto"/>
              <w:left w:val="single" w:sz="4" w:space="0" w:color="auto"/>
              <w:bottom w:val="single" w:sz="4" w:space="0" w:color="auto"/>
              <w:right w:val="single" w:sz="4" w:space="0" w:color="auto"/>
            </w:tcBorders>
            <w:hideMark/>
          </w:tcPr>
          <w:p w14:paraId="4C9C7727" w14:textId="77777777" w:rsidR="0087351F" w:rsidRPr="001C16AB" w:rsidRDefault="0087351F" w:rsidP="00E64CC8">
            <w:pPr>
              <w:pStyle w:val="TAC"/>
              <w:keepNext w:val="0"/>
              <w:keepLines w:val="0"/>
            </w:pPr>
            <w:r w:rsidRPr="001C16AB">
              <w:t>P</w:t>
            </w:r>
          </w:p>
        </w:tc>
      </w:tr>
      <w:tr w:rsidR="0087351F" w:rsidRPr="001C16AB" w14:paraId="6E67E189" w14:textId="77777777" w:rsidTr="00E64CC8">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BB02F20" w14:textId="77777777" w:rsidR="0087351F" w:rsidRPr="001C16AB" w:rsidRDefault="0087351F" w:rsidP="00E64CC8">
            <w:pPr>
              <w:pStyle w:val="TAC"/>
              <w:keepNext w:val="0"/>
              <w:keepLines w:val="0"/>
              <w:widowControl w:val="0"/>
            </w:pPr>
            <w:r w:rsidRPr="001C16AB">
              <w:t>11-12</w:t>
            </w:r>
          </w:p>
        </w:tc>
        <w:tc>
          <w:tcPr>
            <w:tcW w:w="4039" w:type="dxa"/>
            <w:tcBorders>
              <w:top w:val="single" w:sz="4" w:space="0" w:color="auto"/>
              <w:left w:val="single" w:sz="4" w:space="0" w:color="auto"/>
              <w:bottom w:val="single" w:sz="4" w:space="0" w:color="auto"/>
              <w:right w:val="single" w:sz="4" w:space="0" w:color="auto"/>
            </w:tcBorders>
            <w:hideMark/>
          </w:tcPr>
          <w:p w14:paraId="210C9673" w14:textId="77777777" w:rsidR="0087351F" w:rsidRPr="001C16AB" w:rsidRDefault="0087351F" w:rsidP="00E64CC8">
            <w:pPr>
              <w:pStyle w:val="TAL"/>
              <w:keepNext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7AF4799D" w14:textId="77777777" w:rsidR="0087351F" w:rsidRPr="001C16AB" w:rsidRDefault="0087351F" w:rsidP="00E64CC8">
            <w:pPr>
              <w:pStyle w:val="TAC"/>
              <w:keepNext w:val="0"/>
              <w:keepLines w:val="0"/>
            </w:pPr>
            <w:r w:rsidRPr="001C16AB">
              <w:t>-</w:t>
            </w:r>
          </w:p>
        </w:tc>
        <w:tc>
          <w:tcPr>
            <w:tcW w:w="2562" w:type="dxa"/>
            <w:tcBorders>
              <w:top w:val="single" w:sz="4" w:space="0" w:color="auto"/>
              <w:left w:val="single" w:sz="4" w:space="0" w:color="auto"/>
              <w:bottom w:val="single" w:sz="4" w:space="0" w:color="auto"/>
              <w:right w:val="single" w:sz="4" w:space="0" w:color="auto"/>
            </w:tcBorders>
            <w:hideMark/>
          </w:tcPr>
          <w:p w14:paraId="0FEA72F3" w14:textId="77777777" w:rsidR="0087351F" w:rsidRPr="001C16AB" w:rsidRDefault="0087351F" w:rsidP="00E64CC8">
            <w:pPr>
              <w:pStyle w:val="TAL"/>
              <w:keepNext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304891F2" w14:textId="77777777" w:rsidR="0087351F" w:rsidRPr="001C16AB" w:rsidRDefault="0087351F" w:rsidP="00E64CC8">
            <w:pPr>
              <w:pStyle w:val="TAC"/>
              <w:keepNext w:val="0"/>
              <w:keepLines w:val="0"/>
            </w:pPr>
            <w:r w:rsidRPr="001C16AB">
              <w:t>-</w:t>
            </w:r>
          </w:p>
        </w:tc>
        <w:tc>
          <w:tcPr>
            <w:tcW w:w="849" w:type="dxa"/>
            <w:tcBorders>
              <w:top w:val="single" w:sz="4" w:space="0" w:color="auto"/>
              <w:left w:val="single" w:sz="4" w:space="0" w:color="auto"/>
              <w:bottom w:val="single" w:sz="4" w:space="0" w:color="auto"/>
              <w:right w:val="single" w:sz="4" w:space="0" w:color="auto"/>
            </w:tcBorders>
            <w:hideMark/>
          </w:tcPr>
          <w:p w14:paraId="6B13B732" w14:textId="77777777" w:rsidR="0087351F" w:rsidRPr="001C16AB" w:rsidRDefault="0087351F" w:rsidP="00E64CC8">
            <w:pPr>
              <w:pStyle w:val="TAC"/>
              <w:keepNext w:val="0"/>
              <w:keepLines w:val="0"/>
            </w:pPr>
            <w:r w:rsidRPr="001C16AB">
              <w:t>-</w:t>
            </w:r>
          </w:p>
        </w:tc>
      </w:tr>
      <w:tr w:rsidR="0087351F" w:rsidRPr="001C16AB" w14:paraId="60CEA2AF" w14:textId="77777777" w:rsidTr="00E64CC8">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2444606" w14:textId="77777777" w:rsidR="0087351F" w:rsidRPr="001C16AB" w:rsidRDefault="0087351F" w:rsidP="00E64CC8">
            <w:pPr>
              <w:pStyle w:val="TAC"/>
              <w:keepNext w:val="0"/>
              <w:keepLines w:val="0"/>
              <w:widowControl w:val="0"/>
            </w:pPr>
            <w:r w:rsidRPr="001C16AB">
              <w:t>12A</w:t>
            </w:r>
          </w:p>
        </w:tc>
        <w:tc>
          <w:tcPr>
            <w:tcW w:w="4039" w:type="dxa"/>
            <w:tcBorders>
              <w:top w:val="single" w:sz="4" w:space="0" w:color="auto"/>
              <w:left w:val="single" w:sz="4" w:space="0" w:color="auto"/>
              <w:bottom w:val="single" w:sz="4" w:space="0" w:color="auto"/>
              <w:right w:val="single" w:sz="4" w:space="0" w:color="auto"/>
            </w:tcBorders>
            <w:hideMark/>
          </w:tcPr>
          <w:p w14:paraId="303F1465"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release the call.</w:t>
            </w:r>
          </w:p>
          <w:p w14:paraId="7912E931" w14:textId="77777777" w:rsidR="0087351F" w:rsidRPr="001C16AB" w:rsidRDefault="0087351F" w:rsidP="00E64CC8">
            <w:pPr>
              <w:pStyle w:val="TAL"/>
              <w:keepNext w:val="0"/>
              <w:keepLines w:val="0"/>
              <w:widowControl w:val="0"/>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588E46D" w14:textId="77777777" w:rsidR="0087351F" w:rsidRPr="001C16AB" w:rsidRDefault="0087351F" w:rsidP="00E64CC8">
            <w:pPr>
              <w:pStyle w:val="TAC"/>
              <w:keepNext w:val="0"/>
              <w:keepLines w:val="0"/>
            </w:pPr>
            <w:r w:rsidRPr="001C16A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4FB00B87" w14:textId="77777777" w:rsidR="0087351F" w:rsidRPr="001C16AB" w:rsidRDefault="0087351F" w:rsidP="00E64CC8">
            <w:pPr>
              <w:pStyle w:val="TAL"/>
              <w:keepNext w:val="0"/>
              <w:widowControl w:val="0"/>
            </w:pPr>
            <w:r w:rsidRPr="001C16A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FB72365" w14:textId="77777777" w:rsidR="0087351F" w:rsidRPr="001C16AB" w:rsidRDefault="0087351F" w:rsidP="00E64CC8">
            <w:pPr>
              <w:pStyle w:val="TAC"/>
              <w:keepNext w:val="0"/>
              <w:keepLines w:val="0"/>
            </w:pPr>
            <w:r w:rsidRPr="001C16AB">
              <w:rPr>
                <w:rFonts w:eastAsia="Calibri"/>
                <w:szCs w:val="22"/>
              </w:rPr>
              <w:t>-</w:t>
            </w:r>
          </w:p>
        </w:tc>
        <w:tc>
          <w:tcPr>
            <w:tcW w:w="849" w:type="dxa"/>
            <w:tcBorders>
              <w:top w:val="single" w:sz="4" w:space="0" w:color="auto"/>
              <w:left w:val="single" w:sz="4" w:space="0" w:color="auto"/>
              <w:bottom w:val="single" w:sz="4" w:space="0" w:color="auto"/>
              <w:right w:val="single" w:sz="4" w:space="0" w:color="auto"/>
            </w:tcBorders>
            <w:hideMark/>
          </w:tcPr>
          <w:p w14:paraId="1FD59C01" w14:textId="77777777" w:rsidR="0087351F" w:rsidRPr="001C16AB" w:rsidRDefault="0087351F" w:rsidP="00E64CC8">
            <w:pPr>
              <w:pStyle w:val="TAC"/>
              <w:keepNext w:val="0"/>
              <w:keepLines w:val="0"/>
            </w:pPr>
            <w:r w:rsidRPr="001C16AB">
              <w:rPr>
                <w:rFonts w:eastAsia="Calibri"/>
                <w:szCs w:val="22"/>
              </w:rPr>
              <w:t>-</w:t>
            </w:r>
          </w:p>
        </w:tc>
      </w:tr>
      <w:tr w:rsidR="0087351F" w:rsidRPr="001C16AB" w14:paraId="2D10131C" w14:textId="77777777" w:rsidTr="00E64CC8">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24408FC" w14:textId="77777777" w:rsidR="0087351F" w:rsidRPr="001C16AB" w:rsidRDefault="0087351F" w:rsidP="00E64CC8">
            <w:pPr>
              <w:pStyle w:val="TAC"/>
              <w:keepNext w:val="0"/>
              <w:keepLines w:val="0"/>
              <w:widowControl w:val="0"/>
            </w:pPr>
            <w:r w:rsidRPr="001C16AB">
              <w:t>13</w:t>
            </w:r>
          </w:p>
        </w:tc>
        <w:tc>
          <w:tcPr>
            <w:tcW w:w="4039" w:type="dxa"/>
            <w:tcBorders>
              <w:top w:val="single" w:sz="4" w:space="0" w:color="auto"/>
              <w:left w:val="single" w:sz="4" w:space="0" w:color="auto"/>
              <w:bottom w:val="single" w:sz="4" w:space="0" w:color="auto"/>
              <w:right w:val="single" w:sz="4" w:space="0" w:color="auto"/>
            </w:tcBorders>
            <w:hideMark/>
          </w:tcPr>
          <w:p w14:paraId="37199D97" w14:textId="7345695A" w:rsidR="0087351F" w:rsidRPr="001C16AB" w:rsidRDefault="0087351F" w:rsidP="00E64CC8">
            <w:pPr>
              <w:pStyle w:val="TAL"/>
              <w:keepNext w:val="0"/>
              <w:widowControl w:val="0"/>
            </w:pPr>
            <w:r w:rsidRPr="001C16AB">
              <w:t xml:space="preserve">Check: Does the UE (MCVideo client) </w:t>
            </w:r>
            <w:r w:rsidRPr="001C16AB">
              <w:rPr>
                <w:rFonts w:eastAsia="Calibri"/>
              </w:rPr>
              <w:t xml:space="preserve">correctly </w:t>
            </w:r>
            <w:r w:rsidRPr="001C16AB">
              <w:t>perform test procedure 'MCX CO call release' as described in TS 36.579-1 [2] Table 5.3.10.3-1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6CBF6F03" w14:textId="77777777" w:rsidR="0087351F" w:rsidRPr="001C16AB" w:rsidRDefault="0087351F" w:rsidP="00E64CC8">
            <w:pPr>
              <w:pStyle w:val="TAC"/>
              <w:keepNext w:val="0"/>
              <w:keepLines w:val="0"/>
            </w:pPr>
            <w:r w:rsidRPr="001C16A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0712B909" w14:textId="77777777" w:rsidR="0087351F" w:rsidRPr="001C16AB" w:rsidRDefault="0087351F" w:rsidP="00E64CC8">
            <w:pPr>
              <w:pStyle w:val="TAL"/>
              <w:keepNext w:val="0"/>
              <w:widowControl w:val="0"/>
            </w:pPr>
            <w:r w:rsidRPr="001C16A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45133F5" w14:textId="77777777" w:rsidR="0087351F" w:rsidRPr="001C16AB" w:rsidRDefault="0087351F" w:rsidP="00E64CC8">
            <w:pPr>
              <w:pStyle w:val="TAC"/>
              <w:keepNext w:val="0"/>
              <w:keepLines w:val="0"/>
            </w:pPr>
            <w:r w:rsidRPr="001C16AB">
              <w:t>3</w:t>
            </w:r>
          </w:p>
        </w:tc>
        <w:tc>
          <w:tcPr>
            <w:tcW w:w="849" w:type="dxa"/>
            <w:tcBorders>
              <w:top w:val="single" w:sz="4" w:space="0" w:color="auto"/>
              <w:left w:val="single" w:sz="4" w:space="0" w:color="auto"/>
              <w:bottom w:val="single" w:sz="4" w:space="0" w:color="auto"/>
              <w:right w:val="single" w:sz="4" w:space="0" w:color="auto"/>
            </w:tcBorders>
            <w:hideMark/>
          </w:tcPr>
          <w:p w14:paraId="6A4325DA" w14:textId="77777777" w:rsidR="0087351F" w:rsidRPr="001C16AB" w:rsidRDefault="0087351F" w:rsidP="00E64CC8">
            <w:pPr>
              <w:pStyle w:val="TAC"/>
              <w:keepNext w:val="0"/>
              <w:keepLines w:val="0"/>
            </w:pPr>
            <w:r w:rsidRPr="001C16AB">
              <w:t>P</w:t>
            </w:r>
          </w:p>
        </w:tc>
      </w:tr>
      <w:tr w:rsidR="0087351F" w:rsidRPr="001C16AB" w14:paraId="3273F90D" w14:textId="77777777" w:rsidTr="00E64CC8">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CB9D6C3" w14:textId="77777777" w:rsidR="0087351F" w:rsidRPr="001C16AB" w:rsidRDefault="0087351F" w:rsidP="00E64CC8">
            <w:pPr>
              <w:pStyle w:val="TAC"/>
              <w:keepNext w:val="0"/>
              <w:keepLines w:val="0"/>
              <w:widowControl w:val="0"/>
            </w:pPr>
            <w:r w:rsidRPr="001C16AB">
              <w:t>14</w:t>
            </w:r>
          </w:p>
        </w:tc>
        <w:tc>
          <w:tcPr>
            <w:tcW w:w="4039" w:type="dxa"/>
            <w:tcBorders>
              <w:top w:val="single" w:sz="4" w:space="0" w:color="auto"/>
              <w:left w:val="single" w:sz="4" w:space="0" w:color="auto"/>
              <w:bottom w:val="single" w:sz="4" w:space="0" w:color="auto"/>
              <w:right w:val="single" w:sz="4" w:space="0" w:color="auto"/>
            </w:tcBorders>
            <w:hideMark/>
          </w:tcPr>
          <w:p w14:paraId="6070DC84" w14:textId="77777777" w:rsidR="0087351F" w:rsidRPr="001C16AB" w:rsidRDefault="0087351F" w:rsidP="00E64CC8">
            <w:pPr>
              <w:pStyle w:val="TAL"/>
              <w:keepNext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64C8A073" w14:textId="77777777" w:rsidR="0087351F" w:rsidRPr="001C16AB" w:rsidRDefault="0087351F" w:rsidP="00E64CC8">
            <w:pPr>
              <w:pStyle w:val="TAC"/>
              <w:keepNext w:val="0"/>
              <w:keepLines w:val="0"/>
            </w:pPr>
            <w:r w:rsidRPr="001C16AB">
              <w:rPr>
                <w:rFonts w:eastAsia="Calibri"/>
                <w:szCs w:val="22"/>
              </w:rPr>
              <w:t>-</w:t>
            </w:r>
          </w:p>
        </w:tc>
        <w:tc>
          <w:tcPr>
            <w:tcW w:w="2562" w:type="dxa"/>
            <w:tcBorders>
              <w:top w:val="single" w:sz="4" w:space="0" w:color="auto"/>
              <w:left w:val="single" w:sz="4" w:space="0" w:color="auto"/>
              <w:bottom w:val="single" w:sz="4" w:space="0" w:color="auto"/>
              <w:right w:val="single" w:sz="4" w:space="0" w:color="auto"/>
            </w:tcBorders>
            <w:hideMark/>
          </w:tcPr>
          <w:p w14:paraId="7FC03636" w14:textId="77777777" w:rsidR="0087351F" w:rsidRPr="001C16AB" w:rsidRDefault="0087351F" w:rsidP="00E64CC8">
            <w:pPr>
              <w:pStyle w:val="TAL"/>
              <w:keepNext w:val="0"/>
              <w:widowControl w:val="0"/>
            </w:pPr>
            <w:r w:rsidRPr="001C16AB">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BECBF0A" w14:textId="77777777" w:rsidR="0087351F" w:rsidRPr="001C16AB" w:rsidRDefault="0087351F" w:rsidP="00E64CC8">
            <w:pPr>
              <w:pStyle w:val="TAC"/>
              <w:keepNext w:val="0"/>
              <w:keepLines w:val="0"/>
            </w:pPr>
            <w:r w:rsidRPr="001C16AB">
              <w:t>-</w:t>
            </w:r>
          </w:p>
        </w:tc>
        <w:tc>
          <w:tcPr>
            <w:tcW w:w="849" w:type="dxa"/>
            <w:tcBorders>
              <w:top w:val="single" w:sz="4" w:space="0" w:color="auto"/>
              <w:left w:val="single" w:sz="4" w:space="0" w:color="auto"/>
              <w:bottom w:val="single" w:sz="4" w:space="0" w:color="auto"/>
              <w:right w:val="single" w:sz="4" w:space="0" w:color="auto"/>
            </w:tcBorders>
            <w:hideMark/>
          </w:tcPr>
          <w:p w14:paraId="14699B35" w14:textId="77777777" w:rsidR="0087351F" w:rsidRPr="001C16AB" w:rsidRDefault="0087351F" w:rsidP="00E64CC8">
            <w:pPr>
              <w:pStyle w:val="TAC"/>
              <w:keepNext w:val="0"/>
              <w:keepLines w:val="0"/>
            </w:pPr>
            <w:r w:rsidRPr="001C16AB">
              <w:t>-</w:t>
            </w:r>
          </w:p>
        </w:tc>
      </w:tr>
      <w:tr w:rsidR="0087351F" w:rsidRPr="001C16AB" w14:paraId="22DC57F0" w14:textId="77777777" w:rsidTr="00E64CC8">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2626356D" w14:textId="77777777" w:rsidR="0087351F" w:rsidRPr="001C16AB" w:rsidRDefault="0087351F" w:rsidP="00E64CC8">
            <w:pPr>
              <w:pStyle w:val="TAC"/>
              <w:keepLines w:val="0"/>
              <w:jc w:val="left"/>
            </w:pPr>
            <w:r w:rsidRPr="001C16AB">
              <w:t>NOTE 1: This is expected to be done via a suitable implementation dependent MMI.</w:t>
            </w:r>
          </w:p>
        </w:tc>
      </w:tr>
    </w:tbl>
    <w:p w14:paraId="7A2654A5" w14:textId="77777777" w:rsidR="0087351F" w:rsidRPr="001C16AB" w:rsidRDefault="0087351F" w:rsidP="0087351F"/>
    <w:p w14:paraId="2B8A4291" w14:textId="77777777" w:rsidR="0087351F" w:rsidRPr="001C16AB" w:rsidRDefault="0087351F" w:rsidP="0087351F">
      <w:pPr>
        <w:pStyle w:val="H6"/>
        <w:keepLines w:val="0"/>
        <w:widowControl w:val="0"/>
        <w:ind w:left="1987" w:hanging="1987"/>
      </w:pPr>
      <w:r w:rsidRPr="001C16AB">
        <w:t>6.1.1.7.3.3</w:t>
      </w:r>
      <w:r w:rsidRPr="001C16AB">
        <w:tab/>
        <w:t>Specific message contents</w:t>
      </w:r>
    </w:p>
    <w:p w14:paraId="72287BA1" w14:textId="77777777" w:rsidR="0087351F" w:rsidRPr="001C16AB" w:rsidRDefault="0087351F" w:rsidP="0087351F">
      <w:pPr>
        <w:pStyle w:val="TH"/>
      </w:pPr>
      <w:r w:rsidRPr="001C16AB">
        <w:t xml:space="preserve">Table 6.1.1.7.3.3-1: SIP INVITE from the UE (Step 2, Table 6.1.1.7.3.2-1; </w:t>
      </w:r>
      <w:r w:rsidRPr="001C16AB">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87351F" w:rsidRPr="001C16AB" w14:paraId="440FAA38"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61BD038" w14:textId="77777777" w:rsidR="0087351F" w:rsidRPr="001C16AB" w:rsidRDefault="0087351F" w:rsidP="00E64CC8">
            <w:pPr>
              <w:pStyle w:val="TAL"/>
              <w:keepNext w:val="0"/>
              <w:keepLines w:val="0"/>
              <w:widowControl w:val="0"/>
            </w:pPr>
            <w:r w:rsidRPr="001C16AB">
              <w:t>Derivation Path: TS 36.579-1 [2], Table 5.5.2.5.1-1</w:t>
            </w:r>
          </w:p>
        </w:tc>
      </w:tr>
      <w:tr w:rsidR="0087351F" w:rsidRPr="001C16AB" w14:paraId="7469F090"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2801F0D3" w14:textId="77777777" w:rsidR="0087351F" w:rsidRPr="001C16AB" w:rsidRDefault="0087351F" w:rsidP="00E64CC8">
            <w:pPr>
              <w:pStyle w:val="TAH"/>
              <w:keepNext w:val="0"/>
              <w:keepLines w:val="0"/>
              <w:widowControl w:val="0"/>
            </w:pPr>
            <w:r w:rsidRPr="001C16A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D809741" w14:textId="77777777" w:rsidR="0087351F" w:rsidRPr="001C16AB" w:rsidRDefault="0087351F" w:rsidP="00E64CC8">
            <w:pPr>
              <w:pStyle w:val="TAH"/>
              <w:keepNext w:val="0"/>
              <w:keepLines w:val="0"/>
              <w:widowControl w:val="0"/>
            </w:pPr>
            <w:r w:rsidRPr="001C16AB">
              <w:t>Value/remark</w:t>
            </w:r>
          </w:p>
        </w:tc>
        <w:tc>
          <w:tcPr>
            <w:tcW w:w="2190" w:type="dxa"/>
            <w:tcBorders>
              <w:top w:val="single" w:sz="4" w:space="0" w:color="auto"/>
              <w:left w:val="single" w:sz="4" w:space="0" w:color="auto"/>
              <w:bottom w:val="single" w:sz="4" w:space="0" w:color="auto"/>
              <w:right w:val="single" w:sz="4" w:space="0" w:color="auto"/>
            </w:tcBorders>
            <w:hideMark/>
          </w:tcPr>
          <w:p w14:paraId="79379930" w14:textId="77777777" w:rsidR="0087351F" w:rsidRPr="001C16AB" w:rsidRDefault="0087351F" w:rsidP="00E64CC8">
            <w:pPr>
              <w:pStyle w:val="TAH"/>
              <w:keepNext w:val="0"/>
              <w:keepLines w:val="0"/>
              <w:widowControl w:val="0"/>
            </w:pPr>
            <w:r w:rsidRPr="001C16AB">
              <w:t>Comment</w:t>
            </w:r>
          </w:p>
        </w:tc>
        <w:tc>
          <w:tcPr>
            <w:tcW w:w="1460" w:type="dxa"/>
            <w:tcBorders>
              <w:top w:val="single" w:sz="4" w:space="0" w:color="auto"/>
              <w:left w:val="single" w:sz="4" w:space="0" w:color="auto"/>
              <w:bottom w:val="single" w:sz="4" w:space="0" w:color="auto"/>
              <w:right w:val="single" w:sz="4" w:space="0" w:color="auto"/>
            </w:tcBorders>
            <w:hideMark/>
          </w:tcPr>
          <w:p w14:paraId="64FCBAF3" w14:textId="77777777" w:rsidR="0087351F" w:rsidRPr="001C16AB" w:rsidRDefault="0087351F" w:rsidP="00E64CC8">
            <w:pPr>
              <w:pStyle w:val="TAH"/>
              <w:keepNext w:val="0"/>
              <w:keepLines w:val="0"/>
              <w:widowControl w:val="0"/>
            </w:pPr>
            <w:r w:rsidRPr="001C16AB">
              <w:t>Reference</w:t>
            </w:r>
          </w:p>
        </w:tc>
        <w:tc>
          <w:tcPr>
            <w:tcW w:w="1186" w:type="dxa"/>
            <w:tcBorders>
              <w:top w:val="single" w:sz="4" w:space="0" w:color="auto"/>
              <w:left w:val="single" w:sz="4" w:space="0" w:color="auto"/>
              <w:bottom w:val="single" w:sz="4" w:space="0" w:color="auto"/>
              <w:right w:val="single" w:sz="4" w:space="0" w:color="auto"/>
            </w:tcBorders>
            <w:hideMark/>
          </w:tcPr>
          <w:p w14:paraId="4E9CE780" w14:textId="77777777" w:rsidR="0087351F" w:rsidRPr="001C16AB" w:rsidRDefault="0087351F" w:rsidP="00E64CC8">
            <w:pPr>
              <w:pStyle w:val="TAH"/>
              <w:keepNext w:val="0"/>
              <w:keepLines w:val="0"/>
              <w:widowControl w:val="0"/>
            </w:pPr>
            <w:r w:rsidRPr="001C16AB">
              <w:t>Condition</w:t>
            </w:r>
          </w:p>
        </w:tc>
      </w:tr>
      <w:tr w:rsidR="0087351F" w:rsidRPr="001C16AB" w14:paraId="1CB68D67"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1F3EC711" w14:textId="77777777" w:rsidR="0087351F" w:rsidRPr="001C16AB" w:rsidRDefault="0087351F" w:rsidP="00E64CC8">
            <w:pPr>
              <w:pStyle w:val="TAL"/>
              <w:rPr>
                <w:b/>
                <w:bCs/>
              </w:rPr>
            </w:pPr>
            <w:r w:rsidRPr="001C16A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4667894E" w14:textId="77777777" w:rsidR="0087351F" w:rsidRPr="001C16AB" w:rsidRDefault="0087351F" w:rsidP="00E64CC8">
            <w:pPr>
              <w:pStyle w:val="TAL"/>
            </w:pPr>
          </w:p>
        </w:tc>
        <w:tc>
          <w:tcPr>
            <w:tcW w:w="2190" w:type="dxa"/>
            <w:tcBorders>
              <w:top w:val="single" w:sz="4" w:space="0" w:color="auto"/>
              <w:left w:val="single" w:sz="4" w:space="0" w:color="auto"/>
              <w:bottom w:val="single" w:sz="4" w:space="0" w:color="auto"/>
              <w:right w:val="single" w:sz="4" w:space="0" w:color="auto"/>
            </w:tcBorders>
          </w:tcPr>
          <w:p w14:paraId="0D0B3CAC" w14:textId="77777777" w:rsidR="0087351F" w:rsidRPr="001C16AB" w:rsidRDefault="0087351F"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032342F8"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7ACCC535" w14:textId="77777777" w:rsidR="0087351F" w:rsidRPr="001C16AB" w:rsidRDefault="0087351F" w:rsidP="00E64CC8">
            <w:pPr>
              <w:pStyle w:val="TAL"/>
            </w:pPr>
          </w:p>
        </w:tc>
      </w:tr>
      <w:tr w:rsidR="0087351F" w:rsidRPr="001C16AB" w14:paraId="4AE5A880"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225B584D" w14:textId="77777777" w:rsidR="0087351F" w:rsidRPr="001C16AB" w:rsidRDefault="0087351F" w:rsidP="00E64CC8">
            <w:pPr>
              <w:pStyle w:val="TAL"/>
              <w:rPr>
                <w:b/>
                <w:bCs/>
              </w:rPr>
            </w:pPr>
            <w:r w:rsidRPr="001C16A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5573813" w14:textId="77777777" w:rsidR="0087351F" w:rsidRPr="001C16AB" w:rsidRDefault="0087351F" w:rsidP="00E64CC8">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0EE9ED" w14:textId="77777777" w:rsidR="0087351F" w:rsidRPr="001C16AB" w:rsidRDefault="0087351F" w:rsidP="00E64CC8">
            <w:pPr>
              <w:pStyle w:val="TAL"/>
              <w:rPr>
                <w:b/>
                <w:bCs/>
              </w:rPr>
            </w:pPr>
            <w:r w:rsidRPr="001C16A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D30E557"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17DB15F2" w14:textId="77777777" w:rsidR="0087351F" w:rsidRPr="001C16AB" w:rsidRDefault="0087351F" w:rsidP="00E64CC8">
            <w:pPr>
              <w:pStyle w:val="TAL"/>
            </w:pPr>
          </w:p>
        </w:tc>
      </w:tr>
      <w:tr w:rsidR="0087351F" w:rsidRPr="001C16AB" w14:paraId="42718B38" w14:textId="77777777" w:rsidTr="00E64CC8">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677E0A31" w14:textId="77777777" w:rsidR="0087351F" w:rsidRPr="001C16AB" w:rsidRDefault="0087351F" w:rsidP="00E64CC8">
            <w:pPr>
              <w:pStyle w:val="TAL"/>
              <w:rPr>
                <w:b/>
                <w:bCs/>
              </w:rPr>
            </w:pPr>
            <w:r w:rsidRPr="001C16A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959F5E1" w14:textId="77777777" w:rsidR="0087351F" w:rsidRPr="001C16AB" w:rsidRDefault="0087351F" w:rsidP="00E64CC8">
            <w:pPr>
              <w:pStyle w:val="TAL"/>
            </w:pPr>
            <w:r w:rsidRPr="001C16AB">
              <w:t xml:space="preserve">SDP Message as described in </w:t>
            </w:r>
            <w:r w:rsidRPr="001C16AB">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3B3AB126" w14:textId="77777777" w:rsidR="0087351F" w:rsidRPr="001C16AB" w:rsidRDefault="0087351F"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55AAD4AC"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15ADAA78" w14:textId="77777777" w:rsidR="0087351F" w:rsidRPr="001C16AB" w:rsidRDefault="0087351F" w:rsidP="00E64CC8">
            <w:pPr>
              <w:pStyle w:val="TAL"/>
            </w:pPr>
          </w:p>
        </w:tc>
      </w:tr>
      <w:tr w:rsidR="0087351F" w:rsidRPr="001C16AB" w14:paraId="3669A8E9"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18F6C414" w14:textId="77777777" w:rsidR="0087351F" w:rsidRPr="001C16AB" w:rsidRDefault="0087351F" w:rsidP="00E64CC8">
            <w:pPr>
              <w:pStyle w:val="TAL"/>
            </w:pPr>
            <w:r w:rsidRPr="001C16A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DCCF9D9" w14:textId="77777777" w:rsidR="0087351F" w:rsidRPr="001C16AB" w:rsidRDefault="0087351F" w:rsidP="00E64CC8">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B99D7B8" w14:textId="77777777" w:rsidR="0087351F" w:rsidRPr="001C16AB" w:rsidRDefault="0087351F" w:rsidP="00E64CC8">
            <w:pPr>
              <w:pStyle w:val="TAL"/>
              <w:rPr>
                <w:b/>
                <w:bCs/>
              </w:rPr>
            </w:pPr>
            <w:r w:rsidRPr="001C16AB">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67F5782C"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4F101104" w14:textId="77777777" w:rsidR="0087351F" w:rsidRPr="001C16AB" w:rsidRDefault="0087351F" w:rsidP="00E64CC8">
            <w:pPr>
              <w:pStyle w:val="TAL"/>
            </w:pPr>
          </w:p>
        </w:tc>
      </w:tr>
      <w:tr w:rsidR="0087351F" w:rsidRPr="001C16AB" w14:paraId="23A9F156"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0E81C00C" w14:textId="77777777" w:rsidR="0087351F" w:rsidRPr="001C16AB" w:rsidRDefault="0087351F" w:rsidP="00E64CC8">
            <w:pPr>
              <w:pStyle w:val="TAL"/>
            </w:pPr>
            <w:r w:rsidRPr="001C16A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2B15830" w14:textId="77777777" w:rsidR="0087351F" w:rsidRPr="001C16AB" w:rsidRDefault="0087351F" w:rsidP="00E64CC8">
            <w:pPr>
              <w:pStyle w:val="TAL"/>
            </w:pPr>
            <w:r w:rsidRPr="001C16AB">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0890FC63" w14:textId="77777777" w:rsidR="0087351F" w:rsidRPr="001C16AB" w:rsidRDefault="0087351F"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3D2F185D"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52C67CAE" w14:textId="77777777" w:rsidR="0087351F" w:rsidRPr="001C16AB" w:rsidRDefault="0087351F" w:rsidP="00E64CC8">
            <w:pPr>
              <w:pStyle w:val="TAL"/>
            </w:pPr>
          </w:p>
        </w:tc>
      </w:tr>
    </w:tbl>
    <w:p w14:paraId="499C26B7" w14:textId="77777777" w:rsidR="0087351F" w:rsidRPr="001C16AB" w:rsidRDefault="0087351F" w:rsidP="0087351F"/>
    <w:p w14:paraId="06861659" w14:textId="77777777" w:rsidR="0087351F" w:rsidRPr="001C16AB" w:rsidRDefault="0087351F" w:rsidP="0087351F">
      <w:pPr>
        <w:pStyle w:val="TH"/>
      </w:pPr>
      <w:r w:rsidRPr="001C16AB">
        <w:rPr>
          <w:color w:val="000000"/>
        </w:rPr>
        <w:t>Table 6.1.1.7.3.3-1A: SDP</w:t>
      </w:r>
      <w:r w:rsidRPr="001C16AB">
        <w:rPr>
          <w:lang w:eastAsia="ko-KR"/>
        </w:rPr>
        <w:t xml:space="preserve"> message</w:t>
      </w:r>
      <w:r w:rsidRPr="001C16AB">
        <w:rPr>
          <w:color w:val="000000"/>
        </w:rP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56B6364E"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6113FBF8"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5.5.3.1.1-2, condition </w:t>
            </w:r>
            <w:r w:rsidRPr="001C16AB">
              <w:t>INITIAL_SDP_OFFER, IMPLICIT_GRANT_REQUESTED</w:t>
            </w:r>
          </w:p>
        </w:tc>
      </w:tr>
    </w:tbl>
    <w:p w14:paraId="274E26AE" w14:textId="77777777" w:rsidR="0087351F" w:rsidRPr="001C16AB" w:rsidRDefault="0087351F" w:rsidP="0087351F"/>
    <w:p w14:paraId="7C2E9A9A" w14:textId="77777777" w:rsidR="0087351F" w:rsidRPr="001C16AB" w:rsidRDefault="0087351F" w:rsidP="0087351F">
      <w:pPr>
        <w:pStyle w:val="TH"/>
      </w:pPr>
      <w:r w:rsidRPr="001C16AB">
        <w:lastRenderedPageBreak/>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2137E880" w14:textId="77777777" w:rsidTr="0066502E">
        <w:tc>
          <w:tcPr>
            <w:tcW w:w="9630" w:type="dxa"/>
            <w:tcBorders>
              <w:top w:val="single" w:sz="4" w:space="0" w:color="auto"/>
              <w:left w:val="single" w:sz="4" w:space="0" w:color="auto"/>
              <w:bottom w:val="single" w:sz="4" w:space="0" w:color="auto"/>
              <w:right w:val="single" w:sz="4" w:space="0" w:color="auto"/>
            </w:tcBorders>
            <w:hideMark/>
          </w:tcPr>
          <w:p w14:paraId="22EE0B65" w14:textId="77777777" w:rsidR="0087351F" w:rsidRPr="001C16AB" w:rsidRDefault="0087351F" w:rsidP="00E64CC8">
            <w:pPr>
              <w:pStyle w:val="TAL"/>
              <w:keepNext w:val="0"/>
              <w:keepLines w:val="0"/>
              <w:widowControl w:val="0"/>
            </w:pPr>
            <w:r w:rsidRPr="001C16AB">
              <w:t>Derivation Path: TS 36.579-1 [2], Table 5.5.3.2.1-2, condition GROUP-CALL</w:t>
            </w:r>
            <w:r w:rsidRPr="001C16AB">
              <w:rPr>
                <w:color w:val="000000"/>
              </w:rPr>
              <w:t>, BROADCAST-CALL, INVITE_REFER</w:t>
            </w:r>
          </w:p>
        </w:tc>
      </w:tr>
    </w:tbl>
    <w:p w14:paraId="12153053" w14:textId="77777777" w:rsidR="0087351F" w:rsidRPr="001C16AB" w:rsidRDefault="0087351F" w:rsidP="0087351F">
      <w:pPr>
        <w:rPr>
          <w:color w:val="000000"/>
        </w:rPr>
      </w:pPr>
    </w:p>
    <w:p w14:paraId="51EB9367" w14:textId="77777777" w:rsidR="0087351F" w:rsidRPr="001C16AB" w:rsidRDefault="0087351F" w:rsidP="0087351F">
      <w:pPr>
        <w:pStyle w:val="TH"/>
      </w:pPr>
      <w:r w:rsidRPr="001C16AB">
        <w:t xml:space="preserve">Table 6.1.1.7.3.3-3: SIP 200 (OK) from the SS (Step 2, Table 6.1.1.7.3.2-1; </w:t>
      </w:r>
      <w:r w:rsidRPr="001C16AB">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1315159D"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582B98C" w14:textId="77777777" w:rsidR="0087351F" w:rsidRPr="001C16AB" w:rsidRDefault="0087351F" w:rsidP="00E64CC8">
            <w:pPr>
              <w:pStyle w:val="TAL"/>
              <w:keepNext w:val="0"/>
              <w:keepLines w:val="0"/>
              <w:widowControl w:val="0"/>
            </w:pPr>
            <w:r w:rsidRPr="001C16AB">
              <w:t>Derivation Path: TS 36.579-1 [2], Table 5.5.2.17.1.2-1, condition INVITE-RSP</w:t>
            </w:r>
          </w:p>
        </w:tc>
      </w:tr>
      <w:tr w:rsidR="0087351F" w:rsidRPr="001C16AB" w14:paraId="40A4C349"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2AEAF523"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2CB1609"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14191457"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212E0282"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7D22F1D7"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571538CA"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0BE49CDE" w14:textId="77777777" w:rsidR="0087351F" w:rsidRPr="001C16AB" w:rsidRDefault="0087351F" w:rsidP="00E64CC8">
            <w:pPr>
              <w:pStyle w:val="TAL"/>
              <w:keepNext w:val="0"/>
              <w:keepLines w:val="0"/>
              <w:widowControl w:val="0"/>
              <w:rPr>
                <w:rFonts w:cs="Arial"/>
                <w:b/>
                <w:color w:val="000000"/>
                <w:szCs w:val="18"/>
              </w:rPr>
            </w:pPr>
            <w:r w:rsidRPr="001C16A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5C629FDA" w14:textId="77777777" w:rsidR="0087351F" w:rsidRPr="001C16AB" w:rsidRDefault="0087351F" w:rsidP="00E64CC8">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4E9B58AB" w14:textId="77777777" w:rsidR="0087351F" w:rsidRPr="001C16AB" w:rsidRDefault="0087351F" w:rsidP="00E64CC8">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38A5763B"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EB594AB" w14:textId="77777777" w:rsidR="0087351F" w:rsidRPr="001C16AB" w:rsidRDefault="0087351F" w:rsidP="00E64CC8">
            <w:pPr>
              <w:pStyle w:val="TAL"/>
              <w:keepNext w:val="0"/>
              <w:keepLines w:val="0"/>
              <w:widowControl w:val="0"/>
              <w:rPr>
                <w:color w:val="000000"/>
              </w:rPr>
            </w:pPr>
          </w:p>
        </w:tc>
      </w:tr>
      <w:tr w:rsidR="0087351F" w:rsidRPr="001C16AB" w14:paraId="7B742A9C"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643080F6" w14:textId="77777777" w:rsidR="0087351F" w:rsidRPr="001C16AB" w:rsidRDefault="0087351F" w:rsidP="00E64CC8">
            <w:pPr>
              <w:pStyle w:val="TAL"/>
              <w:keepNext w:val="0"/>
              <w:keepLines w:val="0"/>
              <w:widowControl w:val="0"/>
              <w:rPr>
                <w:color w:val="000000"/>
              </w:rPr>
            </w:pPr>
            <w:r w:rsidRPr="001C16AB">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3D04691" w14:textId="77777777" w:rsidR="0087351F" w:rsidRPr="001C16AB" w:rsidRDefault="0087351F" w:rsidP="00E64CC8">
            <w:pPr>
              <w:pStyle w:val="TAL"/>
              <w:keepNext w:val="0"/>
              <w:keepLines w:val="0"/>
              <w:widowControl w:val="0"/>
              <w:rPr>
                <w:color w:val="000000"/>
              </w:rPr>
            </w:pPr>
            <w:r w:rsidRPr="001C16AB">
              <w:rPr>
                <w:color w:val="000000"/>
              </w:rPr>
              <w:t>SDP Message as described in Table 6.1.1.7.3.3-3A</w:t>
            </w:r>
          </w:p>
        </w:tc>
        <w:tc>
          <w:tcPr>
            <w:tcW w:w="2187" w:type="dxa"/>
            <w:tcBorders>
              <w:top w:val="single" w:sz="4" w:space="0" w:color="auto"/>
              <w:left w:val="single" w:sz="4" w:space="0" w:color="auto"/>
              <w:bottom w:val="single" w:sz="4" w:space="0" w:color="auto"/>
              <w:right w:val="single" w:sz="4" w:space="0" w:color="auto"/>
            </w:tcBorders>
          </w:tcPr>
          <w:p w14:paraId="5830036A" w14:textId="77777777" w:rsidR="0087351F" w:rsidRPr="001C16AB" w:rsidRDefault="0087351F" w:rsidP="00E64CC8">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44FFD213"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252AF134" w14:textId="77777777" w:rsidR="0087351F" w:rsidRPr="001C16AB" w:rsidRDefault="0087351F" w:rsidP="00E64CC8">
            <w:pPr>
              <w:pStyle w:val="TAL"/>
              <w:keepNext w:val="0"/>
              <w:keepLines w:val="0"/>
              <w:widowControl w:val="0"/>
              <w:rPr>
                <w:color w:val="000000"/>
              </w:rPr>
            </w:pPr>
          </w:p>
        </w:tc>
      </w:tr>
    </w:tbl>
    <w:p w14:paraId="329390E4" w14:textId="77777777" w:rsidR="0087351F" w:rsidRPr="001C16AB" w:rsidRDefault="0087351F" w:rsidP="0087351F"/>
    <w:p w14:paraId="622A5C29" w14:textId="77777777" w:rsidR="0087351F" w:rsidRPr="001C16AB" w:rsidRDefault="0087351F" w:rsidP="0087351F">
      <w:pPr>
        <w:pStyle w:val="TH"/>
      </w:pPr>
      <w:r w:rsidRPr="001C16AB">
        <w:t>Table 6.1.1.7.3.3-3A: SDP</w:t>
      </w:r>
      <w:r w:rsidRPr="001C16AB">
        <w:rPr>
          <w:lang w:eastAsia="ko-KR"/>
        </w:rPr>
        <w:t xml:space="preserve"> message</w:t>
      </w:r>
      <w:r w:rsidRPr="001C16AB">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3FA9A334"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0E1E68DD"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5.5.3.1.2-2, condition </w:t>
            </w:r>
            <w:r w:rsidRPr="001C16AB">
              <w:t>SDP_ANSWER, IMPLICIT_GRANT_REQUESTED</w:t>
            </w:r>
          </w:p>
        </w:tc>
      </w:tr>
    </w:tbl>
    <w:p w14:paraId="69E6CF37" w14:textId="77777777" w:rsidR="0087351F" w:rsidRPr="001C16AB" w:rsidRDefault="0087351F" w:rsidP="0087351F">
      <w:pPr>
        <w:rPr>
          <w:color w:val="000000"/>
        </w:rPr>
      </w:pPr>
    </w:p>
    <w:p w14:paraId="56A85C34" w14:textId="77777777" w:rsidR="0087351F" w:rsidRPr="001C16AB" w:rsidRDefault="0087351F" w:rsidP="0087351F">
      <w:pPr>
        <w:pStyle w:val="TH"/>
      </w:pPr>
      <w:r w:rsidRPr="001C16AB">
        <w:t xml:space="preserve">Table 6.1.1.7.3.3-4: Transmission Granted from the SS (Step 2, Table 6.1.1.7.3.2-1; </w:t>
      </w:r>
      <w:r w:rsidRPr="001C16AB">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7BB24C63" w14:textId="77777777" w:rsidTr="0066502E">
        <w:trPr>
          <w:tblHeader/>
        </w:trPr>
        <w:tc>
          <w:tcPr>
            <w:tcW w:w="9630" w:type="dxa"/>
            <w:tcBorders>
              <w:top w:val="single" w:sz="4" w:space="0" w:color="auto"/>
              <w:left w:val="single" w:sz="4" w:space="0" w:color="auto"/>
              <w:bottom w:val="single" w:sz="4" w:space="0" w:color="auto"/>
              <w:right w:val="single" w:sz="4" w:space="0" w:color="auto"/>
            </w:tcBorders>
            <w:hideMark/>
          </w:tcPr>
          <w:p w14:paraId="13E60DF6" w14:textId="77777777" w:rsidR="0087351F" w:rsidRPr="001C16AB" w:rsidRDefault="0087351F" w:rsidP="00E64CC8">
            <w:pPr>
              <w:pStyle w:val="TAL"/>
              <w:keepLines w:val="0"/>
              <w:widowControl w:val="0"/>
            </w:pPr>
            <w:r w:rsidRPr="001C16AB">
              <w:t>Derivation Path: TS 36.579-1 [2], Table 5.5.11.2.1-1, condition ACK, BROADCAST-CALL</w:t>
            </w:r>
          </w:p>
        </w:tc>
      </w:tr>
    </w:tbl>
    <w:p w14:paraId="127496D7" w14:textId="77777777" w:rsidR="0087351F" w:rsidRPr="001C16AB" w:rsidRDefault="0087351F" w:rsidP="0087351F"/>
    <w:p w14:paraId="1DCB6DB4" w14:textId="77777777" w:rsidR="0087351F" w:rsidRPr="001C16AB" w:rsidRDefault="0087351F" w:rsidP="0087351F">
      <w:pPr>
        <w:pStyle w:val="TH"/>
      </w:pPr>
      <w:r w:rsidRPr="001C16AB">
        <w:t xml:space="preserve">Table 6.1.1.7.3.3-4A: Transmission Idle from the SS (Step 10, Table 6.1.1.7.3.2-1; </w:t>
      </w:r>
      <w:r w:rsidRPr="001C16AB">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47C933D9" w14:textId="77777777" w:rsidTr="00E64CC8">
        <w:trPr>
          <w:tblHeader/>
        </w:trPr>
        <w:tc>
          <w:tcPr>
            <w:tcW w:w="9630" w:type="dxa"/>
            <w:tcBorders>
              <w:top w:val="single" w:sz="4" w:space="0" w:color="auto"/>
              <w:left w:val="single" w:sz="4" w:space="0" w:color="auto"/>
              <w:bottom w:val="single" w:sz="4" w:space="0" w:color="auto"/>
              <w:right w:val="single" w:sz="4" w:space="0" w:color="auto"/>
            </w:tcBorders>
            <w:hideMark/>
          </w:tcPr>
          <w:p w14:paraId="203C63B1" w14:textId="77777777" w:rsidR="0087351F" w:rsidRPr="001C16AB" w:rsidRDefault="0087351F" w:rsidP="00E64CC8">
            <w:pPr>
              <w:pStyle w:val="TAL"/>
              <w:keepLines w:val="0"/>
              <w:widowControl w:val="0"/>
            </w:pPr>
            <w:r w:rsidRPr="001C16AB">
              <w:rPr>
                <w:color w:val="000000"/>
              </w:rPr>
              <w:t>Derivation Path: TS 36.579-1 [2], Table 5.5.11.2.16-1, condition BROADCAST-CALL</w:t>
            </w:r>
          </w:p>
        </w:tc>
      </w:tr>
    </w:tbl>
    <w:p w14:paraId="2D3D2311" w14:textId="77777777" w:rsidR="0087351F" w:rsidRPr="001C16AB" w:rsidRDefault="0087351F" w:rsidP="0087351F"/>
    <w:p w14:paraId="1D76FC46" w14:textId="77777777" w:rsidR="0087351F" w:rsidRPr="001C16AB" w:rsidRDefault="0087351F" w:rsidP="0087351F">
      <w:pPr>
        <w:pStyle w:val="TH"/>
      </w:pPr>
      <w:r w:rsidRPr="001C16AB">
        <w:t>Table 6.1.1.7.3.3-5..7: Void</w:t>
      </w:r>
    </w:p>
    <w:p w14:paraId="78B8CCA3" w14:textId="77777777" w:rsidR="0087351F" w:rsidRPr="001C16AB" w:rsidRDefault="0087351F" w:rsidP="0087351F"/>
    <w:p w14:paraId="648F86CB" w14:textId="77777777" w:rsidR="0087351F" w:rsidRPr="001C16AB" w:rsidRDefault="0087351F" w:rsidP="0087351F">
      <w:pPr>
        <w:pStyle w:val="Heading4"/>
      </w:pPr>
      <w:bookmarkStart w:id="433" w:name="_Toc75906923"/>
      <w:bookmarkStart w:id="434" w:name="_Toc75907260"/>
      <w:bookmarkStart w:id="435" w:name="_Toc84345720"/>
      <w:bookmarkStart w:id="436" w:name="_Toc123748470"/>
      <w:r w:rsidRPr="001C16AB">
        <w:t>6.1.1.8</w:t>
      </w:r>
      <w:r w:rsidRPr="001C16AB">
        <w:tab/>
        <w:t>On-network / On-demand Pre-arranged Group Call / Broadcast Group Call / Client Terminated (CT)</w:t>
      </w:r>
      <w:bookmarkEnd w:id="433"/>
      <w:bookmarkEnd w:id="434"/>
      <w:bookmarkEnd w:id="435"/>
      <w:bookmarkEnd w:id="436"/>
    </w:p>
    <w:p w14:paraId="71330411" w14:textId="77777777" w:rsidR="0087351F" w:rsidRPr="001C16AB" w:rsidRDefault="0087351F" w:rsidP="0087351F">
      <w:pPr>
        <w:pStyle w:val="H6"/>
      </w:pPr>
      <w:bookmarkStart w:id="437" w:name="_Toc52787512"/>
      <w:bookmarkStart w:id="438" w:name="_Toc52787692"/>
      <w:r w:rsidRPr="001C16AB">
        <w:t>6.1.1.8.1</w:t>
      </w:r>
      <w:r w:rsidRPr="001C16AB">
        <w:tab/>
        <w:t>Test Purpose (TP)</w:t>
      </w:r>
      <w:bookmarkEnd w:id="437"/>
      <w:bookmarkEnd w:id="438"/>
    </w:p>
    <w:p w14:paraId="4D2FF6B6" w14:textId="77777777" w:rsidR="0087351F" w:rsidRPr="001C16AB" w:rsidRDefault="0087351F" w:rsidP="0087351F">
      <w:pPr>
        <w:pStyle w:val="H6"/>
        <w:rPr>
          <w:rFonts w:cs="Arial"/>
        </w:rPr>
      </w:pPr>
      <w:r w:rsidRPr="001C16AB">
        <w:rPr>
          <w:rFonts w:cs="Arial"/>
        </w:rPr>
        <w:t>(1)</w:t>
      </w:r>
    </w:p>
    <w:p w14:paraId="44188BBE" w14:textId="77777777" w:rsidR="0087351F" w:rsidRPr="001C16AB" w:rsidRDefault="0087351F" w:rsidP="0087351F">
      <w:pPr>
        <w:pStyle w:val="PL"/>
        <w:rPr>
          <w:rFonts w:cs="Courier New"/>
          <w:noProof w:val="0"/>
          <w:szCs w:val="16"/>
        </w:rPr>
      </w:pPr>
      <w:r w:rsidRPr="001C16AB">
        <w:rPr>
          <w:rFonts w:cs="Courier New"/>
          <w:b/>
          <w:noProof w:val="0"/>
          <w:szCs w:val="16"/>
        </w:rPr>
        <w:t>with</w:t>
      </w:r>
      <w:r w:rsidRPr="001C16AB">
        <w:rPr>
          <w:rFonts w:cs="Courier New"/>
          <w:noProof w:val="0"/>
          <w:szCs w:val="16"/>
        </w:rPr>
        <w:t xml:space="preserve"> { the UE (MCVideo Client) registered and authorised for MCVideo Service }</w:t>
      </w:r>
    </w:p>
    <w:p w14:paraId="7CB5D9E0" w14:textId="77777777" w:rsidR="0087351F" w:rsidRPr="001C16AB" w:rsidRDefault="0087351F" w:rsidP="0087351F">
      <w:pPr>
        <w:pStyle w:val="PL"/>
        <w:rPr>
          <w:rFonts w:cs="Courier New"/>
          <w:noProof w:val="0"/>
          <w:szCs w:val="16"/>
        </w:rPr>
      </w:pPr>
      <w:r w:rsidRPr="001C16AB">
        <w:rPr>
          <w:rFonts w:cs="Courier New"/>
          <w:b/>
          <w:noProof w:val="0"/>
          <w:szCs w:val="16"/>
        </w:rPr>
        <w:t>ensure that</w:t>
      </w:r>
      <w:r w:rsidRPr="001C16AB">
        <w:rPr>
          <w:rFonts w:cs="Courier New"/>
          <w:noProof w:val="0"/>
          <w:szCs w:val="16"/>
        </w:rPr>
        <w:t xml:space="preserve"> {</w:t>
      </w:r>
    </w:p>
    <w:p w14:paraId="67746F1E"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r w:rsidRPr="001C16AB">
        <w:rPr>
          <w:rFonts w:cs="Courier New"/>
          <w:b/>
          <w:noProof w:val="0"/>
          <w:szCs w:val="16"/>
        </w:rPr>
        <w:t>when</w:t>
      </w:r>
      <w:r w:rsidRPr="001C16AB">
        <w:rPr>
          <w:rFonts w:cs="Courier New"/>
          <w:noProof w:val="0"/>
          <w:szCs w:val="16"/>
        </w:rPr>
        <w:t xml:space="preserve"> { the MCVideo Client receives a SIP INVITE message of an MCVideo On-demand Pre-arranged Broadcast Group Call from the SS (MCVideo Server) }</w:t>
      </w:r>
    </w:p>
    <w:p w14:paraId="78D7BEC4" w14:textId="77777777" w:rsidR="0087351F" w:rsidRPr="001C16AB" w:rsidRDefault="0087351F" w:rsidP="0087351F">
      <w:pPr>
        <w:pStyle w:val="PL"/>
        <w:rPr>
          <w:rFonts w:cs="Courier New"/>
          <w:noProof w:val="0"/>
          <w:szCs w:val="16"/>
        </w:rPr>
      </w:pPr>
      <w:r w:rsidRPr="001C16AB">
        <w:rPr>
          <w:rFonts w:cs="Courier New"/>
          <w:b/>
          <w:noProof w:val="0"/>
          <w:szCs w:val="16"/>
        </w:rPr>
        <w:t xml:space="preserve">    then</w:t>
      </w:r>
      <w:r w:rsidRPr="001C16AB">
        <w:rPr>
          <w:rFonts w:cs="Courier New"/>
          <w:noProof w:val="0"/>
          <w:szCs w:val="16"/>
        </w:rPr>
        <w:t xml:space="preserve"> { the UE (MCVideo Client) responds with a SIP 200 (OK) message }</w:t>
      </w:r>
    </w:p>
    <w:p w14:paraId="07BE627D"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DD4FD80" w14:textId="77777777" w:rsidR="0087351F" w:rsidRPr="001C16AB" w:rsidRDefault="0087351F" w:rsidP="0087351F">
      <w:pPr>
        <w:pStyle w:val="PL"/>
        <w:rPr>
          <w:noProof w:val="0"/>
        </w:rPr>
      </w:pPr>
    </w:p>
    <w:p w14:paraId="5F0DD1CB" w14:textId="77777777" w:rsidR="0087351F" w:rsidRPr="001C16AB" w:rsidRDefault="0087351F" w:rsidP="0087351F">
      <w:pPr>
        <w:pStyle w:val="H6"/>
      </w:pPr>
      <w:r w:rsidRPr="001C16AB">
        <w:t>(2)</w:t>
      </w:r>
    </w:p>
    <w:p w14:paraId="30363EBA" w14:textId="77777777" w:rsidR="0087351F" w:rsidRPr="001C16AB" w:rsidRDefault="0087351F" w:rsidP="0087351F">
      <w:pPr>
        <w:pStyle w:val="PL"/>
        <w:rPr>
          <w:rFonts w:cs="Courier New"/>
          <w:noProof w:val="0"/>
          <w:szCs w:val="16"/>
        </w:rPr>
      </w:pPr>
      <w:r w:rsidRPr="001C16AB">
        <w:rPr>
          <w:rFonts w:cs="Courier New"/>
          <w:b/>
          <w:noProof w:val="0"/>
          <w:szCs w:val="16"/>
        </w:rPr>
        <w:t>with</w:t>
      </w:r>
      <w:r w:rsidRPr="001C16AB">
        <w:rPr>
          <w:rFonts w:cs="Courier New"/>
          <w:noProof w:val="0"/>
          <w:szCs w:val="16"/>
        </w:rPr>
        <w:t xml:space="preserve"> { the UE (MCVideo Client) having an ongoing On-demand Pre-arranged Broadcast Group Call, with implicit Reception Control }</w:t>
      </w:r>
    </w:p>
    <w:p w14:paraId="2C112137"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83404F0"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Media Transmission Notification message from the SS (MCVideo Server) and the MCVideo User requests permission to receive media }</w:t>
      </w:r>
    </w:p>
    <w:p w14:paraId="6EAE2960" w14:textId="77777777" w:rsidR="0087351F" w:rsidRPr="001C16AB" w:rsidRDefault="0087351F" w:rsidP="0087351F">
      <w:pPr>
        <w:pStyle w:val="PL"/>
        <w:rPr>
          <w:noProof w:val="0"/>
        </w:rPr>
      </w:pPr>
      <w:r w:rsidRPr="001C16AB">
        <w:rPr>
          <w:noProof w:val="0"/>
        </w:rPr>
        <w:t xml:space="preserve">    </w:t>
      </w:r>
      <w:r w:rsidRPr="001C16AB">
        <w:rPr>
          <w:b/>
          <w:bCs/>
          <w:noProof w:val="0"/>
        </w:rPr>
        <w:t>then</w:t>
      </w:r>
      <w:r w:rsidRPr="001C16AB">
        <w:rPr>
          <w:noProof w:val="0"/>
        </w:rPr>
        <w:t xml:space="preserve"> {the UE (MCVideo Client) sends a Receive Media Request message to the SS (MCVideo Server) </w:t>
      </w:r>
      <w:r w:rsidRPr="001C16AB">
        <w:rPr>
          <w:b/>
          <w:bCs/>
          <w:noProof w:val="0"/>
        </w:rPr>
        <w:t>and</w:t>
      </w:r>
      <w:r w:rsidRPr="001C16AB">
        <w:rPr>
          <w:noProof w:val="0"/>
        </w:rPr>
        <w:t xml:space="preserve"> provides receive media success notification to the MCVideo User and provides a notification to the MCVideo User indicating the type of call }</w:t>
      </w:r>
    </w:p>
    <w:p w14:paraId="2A763EF0" w14:textId="77777777" w:rsidR="0087351F" w:rsidRPr="001C16AB" w:rsidRDefault="0087351F" w:rsidP="0087351F">
      <w:pPr>
        <w:pStyle w:val="PL"/>
        <w:rPr>
          <w:noProof w:val="0"/>
        </w:rPr>
      </w:pPr>
      <w:r w:rsidRPr="001C16AB">
        <w:rPr>
          <w:noProof w:val="0"/>
        </w:rPr>
        <w:t xml:space="preserve">            </w:t>
      </w:r>
      <w:r w:rsidRPr="001C16AB">
        <w:rPr>
          <w:rFonts w:cs="Courier New"/>
          <w:noProof w:val="0"/>
          <w:szCs w:val="16"/>
        </w:rPr>
        <w:t>}</w:t>
      </w:r>
    </w:p>
    <w:p w14:paraId="155948CB" w14:textId="77777777" w:rsidR="0087351F" w:rsidRPr="001C16AB" w:rsidRDefault="0087351F" w:rsidP="0087351F">
      <w:pPr>
        <w:pStyle w:val="PL"/>
        <w:rPr>
          <w:rFonts w:cs="Courier New"/>
          <w:b/>
          <w:noProof w:val="0"/>
          <w:szCs w:val="16"/>
        </w:rPr>
      </w:pPr>
    </w:p>
    <w:p w14:paraId="1D4A51CA" w14:textId="77777777" w:rsidR="0087351F" w:rsidRPr="001C16AB" w:rsidRDefault="0087351F" w:rsidP="0087351F">
      <w:pPr>
        <w:pStyle w:val="H6"/>
        <w:rPr>
          <w:rFonts w:cs="Arial"/>
        </w:rPr>
      </w:pPr>
      <w:r w:rsidRPr="001C16AB">
        <w:rPr>
          <w:rFonts w:cs="Arial"/>
        </w:rPr>
        <w:lastRenderedPageBreak/>
        <w:t>(3)</w:t>
      </w:r>
    </w:p>
    <w:p w14:paraId="47307525" w14:textId="77777777" w:rsidR="0087351F" w:rsidRPr="001C16AB" w:rsidRDefault="0087351F" w:rsidP="0087351F">
      <w:pPr>
        <w:pStyle w:val="PL"/>
        <w:rPr>
          <w:rFonts w:cs="Courier New"/>
          <w:noProof w:val="0"/>
          <w:szCs w:val="16"/>
        </w:rPr>
      </w:pPr>
      <w:r w:rsidRPr="001C16AB">
        <w:rPr>
          <w:rFonts w:cs="Courier New"/>
          <w:b/>
          <w:noProof w:val="0"/>
          <w:szCs w:val="16"/>
        </w:rPr>
        <w:t>with</w:t>
      </w:r>
      <w:r w:rsidRPr="001C16AB">
        <w:rPr>
          <w:rFonts w:cs="Courier New"/>
          <w:noProof w:val="0"/>
          <w:szCs w:val="16"/>
        </w:rPr>
        <w:t xml:space="preserve"> { the UE (MCVideo Client) having an ongoing On-demand Pre-arranged Broadcast Group Call, with implicit Reception Control }</w:t>
      </w:r>
    </w:p>
    <w:p w14:paraId="290AE037" w14:textId="77777777" w:rsidR="0087351F" w:rsidRPr="001C16AB" w:rsidRDefault="0087351F" w:rsidP="0087351F">
      <w:pPr>
        <w:pStyle w:val="PL"/>
        <w:rPr>
          <w:rFonts w:cs="Courier New"/>
          <w:noProof w:val="0"/>
          <w:szCs w:val="16"/>
        </w:rPr>
      </w:pPr>
      <w:r w:rsidRPr="001C16AB">
        <w:rPr>
          <w:rFonts w:cs="Courier New"/>
          <w:b/>
          <w:noProof w:val="0"/>
          <w:szCs w:val="16"/>
        </w:rPr>
        <w:t>ensure that</w:t>
      </w:r>
      <w:r w:rsidRPr="001C16AB">
        <w:rPr>
          <w:rFonts w:cs="Courier New"/>
          <w:noProof w:val="0"/>
          <w:szCs w:val="16"/>
        </w:rPr>
        <w:t xml:space="preserve"> {</w:t>
      </w:r>
    </w:p>
    <w:p w14:paraId="2148544E"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r w:rsidRPr="001C16AB">
        <w:rPr>
          <w:rFonts w:cs="Courier New"/>
          <w:b/>
          <w:noProof w:val="0"/>
          <w:szCs w:val="16"/>
        </w:rPr>
        <w:t>when</w:t>
      </w:r>
      <w:r w:rsidRPr="001C16AB">
        <w:rPr>
          <w:rFonts w:cs="Courier New"/>
          <w:noProof w:val="0"/>
          <w:szCs w:val="16"/>
        </w:rPr>
        <w:t xml:space="preserve"> {the UE (MCVideo Client) receives a Media Reception End Request message }</w:t>
      </w:r>
    </w:p>
    <w:p w14:paraId="6ED70242"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r w:rsidRPr="001C16AB">
        <w:rPr>
          <w:rFonts w:cs="Courier New"/>
          <w:b/>
          <w:noProof w:val="0"/>
          <w:szCs w:val="16"/>
        </w:rPr>
        <w:t>then</w:t>
      </w:r>
      <w:r w:rsidRPr="001C16AB">
        <w:rPr>
          <w:rFonts w:cs="Courier New"/>
          <w:noProof w:val="0"/>
          <w:szCs w:val="16"/>
        </w:rPr>
        <w:t xml:space="preserve"> {UE (MCVideo Client) responds with a Media Reception End Response message </w:t>
      </w:r>
      <w:r w:rsidRPr="001C16AB">
        <w:rPr>
          <w:rFonts w:cs="Courier New"/>
          <w:b/>
          <w:bCs/>
          <w:noProof w:val="0"/>
          <w:szCs w:val="16"/>
        </w:rPr>
        <w:t>and</w:t>
      </w:r>
      <w:r w:rsidRPr="001C16AB">
        <w:rPr>
          <w:rFonts w:cs="Courier New"/>
          <w:noProof w:val="0"/>
          <w:szCs w:val="16"/>
        </w:rPr>
        <w:t xml:space="preserve"> </w:t>
      </w:r>
      <w:r w:rsidRPr="001C16AB">
        <w:rPr>
          <w:noProof w:val="0"/>
        </w:rPr>
        <w:t>informs the MCVideo User that the receiving RTP media is being ended and provides a notification to the MCVideo User indicating the type of call</w:t>
      </w:r>
      <w:r w:rsidRPr="001C16AB">
        <w:rPr>
          <w:rFonts w:cs="Courier New"/>
          <w:noProof w:val="0"/>
          <w:szCs w:val="16"/>
        </w:rPr>
        <w:t xml:space="preserve"> }</w:t>
      </w:r>
    </w:p>
    <w:p w14:paraId="497E9A95" w14:textId="77777777" w:rsidR="0087351F" w:rsidRPr="001C16AB" w:rsidRDefault="0087351F" w:rsidP="0087351F">
      <w:pPr>
        <w:pStyle w:val="PL"/>
        <w:rPr>
          <w:noProof w:val="0"/>
        </w:rPr>
      </w:pPr>
      <w:r w:rsidRPr="001C16AB">
        <w:rPr>
          <w:noProof w:val="0"/>
        </w:rPr>
        <w:t xml:space="preserve">            }</w:t>
      </w:r>
    </w:p>
    <w:p w14:paraId="18FD22AB" w14:textId="77777777" w:rsidR="0087351F" w:rsidRPr="001C16AB" w:rsidRDefault="0087351F" w:rsidP="0087351F">
      <w:pPr>
        <w:pStyle w:val="PL"/>
        <w:rPr>
          <w:rFonts w:cs="Courier New"/>
          <w:noProof w:val="0"/>
          <w:szCs w:val="16"/>
        </w:rPr>
      </w:pPr>
    </w:p>
    <w:p w14:paraId="4227BA1C" w14:textId="77777777" w:rsidR="0087351F" w:rsidRPr="001C16AB" w:rsidRDefault="0087351F" w:rsidP="0087351F">
      <w:pPr>
        <w:pStyle w:val="H6"/>
        <w:rPr>
          <w:rFonts w:cs="Arial"/>
        </w:rPr>
      </w:pPr>
      <w:r w:rsidRPr="001C16AB">
        <w:rPr>
          <w:rFonts w:cs="Arial"/>
        </w:rPr>
        <w:t>(4)</w:t>
      </w:r>
    </w:p>
    <w:p w14:paraId="091BA2A9" w14:textId="77777777" w:rsidR="0087351F" w:rsidRPr="001C16AB" w:rsidRDefault="0087351F" w:rsidP="0087351F">
      <w:pPr>
        <w:pStyle w:val="PL"/>
        <w:rPr>
          <w:rFonts w:cs="Courier New"/>
          <w:noProof w:val="0"/>
          <w:szCs w:val="16"/>
        </w:rPr>
      </w:pPr>
      <w:r w:rsidRPr="001C16AB">
        <w:rPr>
          <w:rFonts w:cs="Courier New"/>
          <w:b/>
          <w:noProof w:val="0"/>
          <w:szCs w:val="16"/>
        </w:rPr>
        <w:t>with</w:t>
      </w:r>
      <w:r w:rsidRPr="001C16AB">
        <w:rPr>
          <w:rFonts w:cs="Courier New"/>
          <w:noProof w:val="0"/>
          <w:szCs w:val="16"/>
        </w:rPr>
        <w:t xml:space="preserve"> { the UE (MCVideo Client) having received a Media Reception End Request message }</w:t>
      </w:r>
    </w:p>
    <w:p w14:paraId="043BE2BF" w14:textId="77777777" w:rsidR="0087351F" w:rsidRPr="001C16AB" w:rsidRDefault="0087351F" w:rsidP="0087351F">
      <w:pPr>
        <w:pStyle w:val="PL"/>
        <w:rPr>
          <w:rFonts w:cs="Courier New"/>
          <w:noProof w:val="0"/>
          <w:szCs w:val="16"/>
        </w:rPr>
      </w:pPr>
      <w:r w:rsidRPr="001C16AB">
        <w:rPr>
          <w:rFonts w:cs="Courier New"/>
          <w:b/>
          <w:noProof w:val="0"/>
          <w:szCs w:val="16"/>
        </w:rPr>
        <w:t>ensure that</w:t>
      </w:r>
      <w:r w:rsidRPr="001C16AB">
        <w:rPr>
          <w:rFonts w:cs="Courier New"/>
          <w:noProof w:val="0"/>
          <w:szCs w:val="16"/>
        </w:rPr>
        <w:t xml:space="preserve"> {</w:t>
      </w:r>
    </w:p>
    <w:p w14:paraId="08767974"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r w:rsidRPr="001C16AB">
        <w:rPr>
          <w:rFonts w:cs="Courier New"/>
          <w:b/>
          <w:noProof w:val="0"/>
          <w:szCs w:val="16"/>
        </w:rPr>
        <w:t>when</w:t>
      </w:r>
      <w:r w:rsidRPr="001C16AB">
        <w:rPr>
          <w:rFonts w:cs="Courier New"/>
          <w:noProof w:val="0"/>
          <w:szCs w:val="16"/>
        </w:rPr>
        <w:t xml:space="preserve"> {the UE (MCVideo Client) receives a SIP BYE message }</w:t>
      </w:r>
    </w:p>
    <w:p w14:paraId="441E163B"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r w:rsidRPr="001C16AB">
        <w:rPr>
          <w:rFonts w:cs="Courier New"/>
          <w:b/>
          <w:noProof w:val="0"/>
          <w:szCs w:val="16"/>
        </w:rPr>
        <w:t>then</w:t>
      </w:r>
      <w:r w:rsidRPr="001C16AB">
        <w:rPr>
          <w:rFonts w:cs="Courier New"/>
          <w:noProof w:val="0"/>
          <w:szCs w:val="16"/>
        </w:rPr>
        <w:t xml:space="preserve"> { the UE (MCVideo Client) responds with a SIP 200 (OK) message and leaves the call }</w:t>
      </w:r>
    </w:p>
    <w:p w14:paraId="5147AD06" w14:textId="77777777" w:rsidR="0087351F" w:rsidRPr="001C16AB" w:rsidRDefault="0087351F" w:rsidP="0087351F">
      <w:pPr>
        <w:pStyle w:val="PL"/>
        <w:rPr>
          <w:noProof w:val="0"/>
        </w:rPr>
      </w:pPr>
      <w:r w:rsidRPr="001C16AB">
        <w:rPr>
          <w:noProof w:val="0"/>
        </w:rPr>
        <w:t xml:space="preserve">            }</w:t>
      </w:r>
    </w:p>
    <w:p w14:paraId="45C5A5FB" w14:textId="77777777" w:rsidR="0087351F" w:rsidRPr="001C16AB" w:rsidRDefault="0087351F" w:rsidP="0087351F">
      <w:pPr>
        <w:pStyle w:val="PL"/>
        <w:rPr>
          <w:rFonts w:cs="Courier New"/>
          <w:noProof w:val="0"/>
          <w:szCs w:val="16"/>
        </w:rPr>
      </w:pPr>
    </w:p>
    <w:p w14:paraId="4A7D701D" w14:textId="77777777" w:rsidR="0087351F" w:rsidRPr="001C16AB" w:rsidRDefault="0087351F" w:rsidP="0087351F">
      <w:pPr>
        <w:pStyle w:val="H6"/>
      </w:pPr>
      <w:bookmarkStart w:id="439" w:name="_Toc52787513"/>
      <w:bookmarkStart w:id="440" w:name="_Toc52787693"/>
      <w:r w:rsidRPr="001C16AB">
        <w:t>6.1.1.8.2</w:t>
      </w:r>
      <w:r w:rsidRPr="001C16AB">
        <w:tab/>
        <w:t>Conformance requirements</w:t>
      </w:r>
      <w:bookmarkEnd w:id="439"/>
      <w:bookmarkEnd w:id="440"/>
    </w:p>
    <w:p w14:paraId="4942F1E2" w14:textId="77777777" w:rsidR="0087351F" w:rsidRPr="001C16AB" w:rsidRDefault="0087351F" w:rsidP="0087351F">
      <w:r w:rsidRPr="001C16AB">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84653C7" w14:textId="77777777" w:rsidR="0087351F" w:rsidRPr="001C16AB" w:rsidRDefault="0087351F" w:rsidP="0087351F">
      <w:r w:rsidRPr="001C16AB">
        <w:rPr>
          <w:lang w:eastAsia="zh-CN"/>
        </w:rPr>
        <w:t>[TS 24.281, clause 9</w:t>
      </w:r>
      <w:r w:rsidRPr="001C16AB">
        <w:t>.</w:t>
      </w:r>
      <w:r w:rsidRPr="001C16AB">
        <w:rPr>
          <w:lang w:eastAsia="zh-CN"/>
        </w:rPr>
        <w:t>2</w:t>
      </w:r>
      <w:r w:rsidRPr="001C16AB">
        <w:t>.</w:t>
      </w:r>
      <w:bookmarkStart w:id="441" w:name="14f4399e2adfb55a__Toc427698787"/>
      <w:r w:rsidRPr="001C16AB">
        <w:rPr>
          <w:lang w:eastAsia="zh-CN"/>
        </w:rPr>
        <w:t>1</w:t>
      </w:r>
      <w:r w:rsidRPr="001C16AB">
        <w:t>.2.1.2]</w:t>
      </w:r>
      <w:bookmarkEnd w:id="441"/>
    </w:p>
    <w:p w14:paraId="2D08C99E" w14:textId="77777777" w:rsidR="0087351F" w:rsidRPr="001C16AB" w:rsidRDefault="0087351F" w:rsidP="0087351F">
      <w:r w:rsidRPr="001C16AB">
        <w:t>In the procedures in this subclause:</w:t>
      </w:r>
    </w:p>
    <w:p w14:paraId="452B8173" w14:textId="77777777" w:rsidR="0087351F" w:rsidRPr="001C16AB" w:rsidRDefault="0087351F" w:rsidP="0087351F">
      <w:pPr>
        <w:pStyle w:val="B1"/>
      </w:pPr>
      <w:r w:rsidRPr="001C16AB">
        <w:t>1)</w:t>
      </w:r>
      <w:r w:rsidRPr="001C16AB">
        <w:tab/>
        <w:t>emergency indication in an incoming SIP INVITE request refers to the &lt;emergency-ind&gt; element of the application/vnd.3gpp.mc</w:t>
      </w:r>
      <w:r w:rsidRPr="001C16AB">
        <w:rPr>
          <w:lang w:eastAsia="zh-CN"/>
        </w:rPr>
        <w:t>video</w:t>
      </w:r>
      <w:r w:rsidRPr="001C16AB">
        <w:t>-info+xml MIME body; and</w:t>
      </w:r>
    </w:p>
    <w:p w14:paraId="3111E475" w14:textId="77777777" w:rsidR="0087351F" w:rsidRPr="001C16AB" w:rsidRDefault="0087351F" w:rsidP="0087351F">
      <w:pPr>
        <w:pStyle w:val="B1"/>
      </w:pPr>
      <w:r w:rsidRPr="001C16AB">
        <w:t>2)</w:t>
      </w:r>
      <w:r w:rsidRPr="001C16AB">
        <w:tab/>
        <w:t>imminent peril indication in an incoming SIP INVITE request refers to the &lt;imminentperil-ind&gt; element of the application/vnd.3gpp.mc</w:t>
      </w:r>
      <w:r w:rsidRPr="001C16AB">
        <w:rPr>
          <w:lang w:eastAsia="zh-CN"/>
        </w:rPr>
        <w:t>video</w:t>
      </w:r>
      <w:r w:rsidRPr="001C16AB">
        <w:t>-info+xml MIME body.</w:t>
      </w:r>
    </w:p>
    <w:p w14:paraId="16762184" w14:textId="77777777" w:rsidR="0087351F" w:rsidRPr="001C16AB" w:rsidRDefault="0087351F" w:rsidP="0087351F">
      <w:r w:rsidRPr="001C16AB">
        <w:t>Upon receipt of an initial SIP INVITE request, the MCVideo client shall follow the procedures for termination of multimedia sessions in the IM CN subsystem as specified in 3GPP TS 24.229 [</w:t>
      </w:r>
      <w:r w:rsidRPr="001C16AB">
        <w:rPr>
          <w:lang w:eastAsia="zh-CN"/>
        </w:rPr>
        <w:t>11</w:t>
      </w:r>
      <w:r w:rsidRPr="001C16AB">
        <w:t>] with the clarifications below.</w:t>
      </w:r>
    </w:p>
    <w:p w14:paraId="4CF08398" w14:textId="77777777" w:rsidR="0087351F" w:rsidRPr="001C16AB" w:rsidRDefault="0087351F" w:rsidP="0087351F">
      <w:r w:rsidRPr="001C16AB">
        <w:t>The MCVideo client:</w:t>
      </w:r>
    </w:p>
    <w:p w14:paraId="41F5325D" w14:textId="77777777" w:rsidR="0087351F" w:rsidRPr="001C16AB" w:rsidRDefault="0087351F" w:rsidP="0087351F">
      <w:pPr>
        <w:pStyle w:val="B1"/>
      </w:pPr>
      <w:r w:rsidRPr="001C16AB">
        <w:t>1)</w:t>
      </w:r>
      <w:r w:rsidRPr="001C16AB">
        <w:tab/>
        <w:t>may reject the SIP INVITE request if either of the following conditions are met:</w:t>
      </w:r>
    </w:p>
    <w:p w14:paraId="7699F2F2" w14:textId="77777777" w:rsidR="0087351F" w:rsidRPr="001C16AB" w:rsidRDefault="0087351F" w:rsidP="0087351F">
      <w:pPr>
        <w:pStyle w:val="B2"/>
      </w:pPr>
      <w:r w:rsidRPr="001C16AB">
        <w:t>a)</w:t>
      </w:r>
      <w:r w:rsidRPr="001C16AB">
        <w:tab/>
        <w:t>MCVideo client does not have enough resources to handle the call; or</w:t>
      </w:r>
    </w:p>
    <w:p w14:paraId="0B0A33F7" w14:textId="77777777" w:rsidR="0087351F" w:rsidRPr="001C16AB" w:rsidRDefault="0087351F" w:rsidP="0087351F">
      <w:pPr>
        <w:pStyle w:val="B2"/>
      </w:pPr>
      <w:r w:rsidRPr="001C16AB">
        <w:t>b)</w:t>
      </w:r>
      <w:r w:rsidRPr="001C16AB">
        <w:tab/>
        <w:t>any other reason outside the scope of this specification;</w:t>
      </w:r>
    </w:p>
    <w:p w14:paraId="21783C8F" w14:textId="77777777" w:rsidR="0087351F" w:rsidRPr="001C16AB" w:rsidRDefault="0087351F" w:rsidP="0087351F">
      <w:pPr>
        <w:pStyle w:val="B1"/>
      </w:pPr>
      <w:r w:rsidRPr="001C16AB">
        <w:t>2)</w:t>
      </w:r>
      <w:r w:rsidRPr="001C16AB">
        <w:tab/>
        <w:t>if the SIP INVITE request is rejected in step 1), shall respond toward participating MCVideo function either with appropriate reject code as specified in 3GPP TS 24.229 [51] and warning texts as specified in subclause </w:t>
      </w:r>
      <w:r w:rsidRPr="001C16AB">
        <w:rPr>
          <w:lang w:eastAsia="zh-CN"/>
        </w:rPr>
        <w:t>4.4.2</w:t>
      </w:r>
      <w:r w:rsidRPr="001C16AB">
        <w:t xml:space="preserve"> or with SIP 480 (Temporarily unavailable) response not including warning texts if the user is authorised to restrict the reason for failure and skip the rest of the steps of this subclause;</w:t>
      </w:r>
    </w:p>
    <w:p w14:paraId="1CB80BC6" w14:textId="77777777" w:rsidR="0087351F" w:rsidRPr="001C16AB" w:rsidRDefault="0087351F" w:rsidP="0087351F">
      <w:pPr>
        <w:pStyle w:val="NO"/>
      </w:pPr>
      <w:r w:rsidRPr="001C16AB">
        <w:t>NOTE:</w:t>
      </w:r>
      <w:r w:rsidRPr="001C16AB">
        <w:tab/>
        <w:t>If the SIP INVITE request contains an emergency indication or imminent peril indication, the MCVideo client can by means beyond the scope of this specification choose to accept the request.</w:t>
      </w:r>
    </w:p>
    <w:p w14:paraId="5BA86BE4" w14:textId="77777777" w:rsidR="0087351F" w:rsidRPr="001C16AB" w:rsidRDefault="0087351F" w:rsidP="0087351F">
      <w:pPr>
        <w:pStyle w:val="B1"/>
      </w:pPr>
      <w:r w:rsidRPr="001C16AB">
        <w:t>3)</w:t>
      </w:r>
      <w:r w:rsidRPr="001C16AB">
        <w:tab/>
        <w:t>shall check if a Resource-Priority header field is included in the incoming SIP INVITE request and may perform further actions outside the scope of this specification to act upon an included Resource-Priority header field as specified in 3GPP TS 24.229 [</w:t>
      </w:r>
      <w:r w:rsidRPr="001C16AB">
        <w:rPr>
          <w:lang w:eastAsia="zh-CN"/>
        </w:rPr>
        <w:t>11</w:t>
      </w:r>
      <w:r w:rsidRPr="001C16AB">
        <w:t>];</w:t>
      </w:r>
    </w:p>
    <w:p w14:paraId="673FF62C" w14:textId="77777777" w:rsidR="0087351F" w:rsidRPr="001C16AB" w:rsidRDefault="0087351F" w:rsidP="0087351F">
      <w:pPr>
        <w:pStyle w:val="B1"/>
      </w:pPr>
      <w:r w:rsidRPr="001C16AB">
        <w:t>4)</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&lt;emergency-ind&gt; element set to a value of "true":</w:t>
      </w:r>
    </w:p>
    <w:p w14:paraId="1BD3E8DA" w14:textId="77777777" w:rsidR="0087351F" w:rsidRPr="001C16AB" w:rsidRDefault="0087351F" w:rsidP="0087351F">
      <w:pPr>
        <w:pStyle w:val="B2"/>
      </w:pPr>
      <w:r w:rsidRPr="001C16AB">
        <w:t>a)</w:t>
      </w:r>
      <w:r w:rsidRPr="001C16AB">
        <w:tab/>
        <w:t>should display to the MCVideo user an indication that this is a SIP INVITE request for an MCVideo emergency group call and:</w:t>
      </w:r>
    </w:p>
    <w:p w14:paraId="2B98B822" w14:textId="77777777" w:rsidR="0087351F" w:rsidRPr="001C16AB" w:rsidRDefault="0087351F" w:rsidP="0087351F">
      <w:pPr>
        <w:pStyle w:val="B3"/>
      </w:pPr>
      <w:r w:rsidRPr="001C16AB">
        <w:lastRenderedPageBreak/>
        <w:t>i)</w:t>
      </w:r>
      <w:r w:rsidRPr="001C16AB">
        <w:tab/>
        <w:t>should display the MCVideo ID of the originator of the MCVideo emergency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w:t>
      </w:r>
    </w:p>
    <w:p w14:paraId="1CDCA807" w14:textId="77777777" w:rsidR="0087351F" w:rsidRPr="001C16AB" w:rsidRDefault="0087351F" w:rsidP="0087351F">
      <w:pPr>
        <w:pStyle w:val="B3"/>
      </w:pPr>
      <w:r w:rsidRPr="001C16AB">
        <w:t>ii)</w:t>
      </w:r>
      <w:r w:rsidRPr="001C16AB">
        <w:tab/>
        <w:t>should display the MCVideo group identity of the group with the emergency condition contained in the &lt;mc</w:t>
      </w:r>
      <w:r w:rsidRPr="001C16AB">
        <w:rPr>
          <w:lang w:eastAsia="zh-CN"/>
        </w:rPr>
        <w:t>video</w:t>
      </w:r>
      <w:r w:rsidRPr="001C16AB">
        <w:t>-calling-group-id&gt; element; and</w:t>
      </w:r>
    </w:p>
    <w:p w14:paraId="5826C672" w14:textId="77777777" w:rsidR="0087351F" w:rsidRPr="001C16AB" w:rsidRDefault="0087351F" w:rsidP="0087351F">
      <w:pPr>
        <w:pStyle w:val="B3"/>
      </w:pPr>
      <w:r w:rsidRPr="001C16AB">
        <w:t>iii)</w:t>
      </w:r>
      <w:r w:rsidRPr="001C16AB">
        <w:tab/>
        <w:t>if the &lt;alert-ind&gt; element is set to "true", should display to the MCVideo user an indication of the MCVideo emergency alert and associated information;</w:t>
      </w:r>
    </w:p>
    <w:p w14:paraId="6297DC34" w14:textId="77777777" w:rsidR="0087351F" w:rsidRPr="001C16AB" w:rsidRDefault="0087351F" w:rsidP="0087351F">
      <w:pPr>
        <w:pStyle w:val="B2"/>
      </w:pPr>
      <w:r w:rsidRPr="001C16AB">
        <w:t>b)</w:t>
      </w:r>
      <w:r w:rsidRPr="001C16AB">
        <w:tab/>
        <w:t>shall set the MCVideo emergency group state to "MVEG 2: in-progress";</w:t>
      </w:r>
    </w:p>
    <w:p w14:paraId="76E79A18" w14:textId="77777777" w:rsidR="0087351F" w:rsidRPr="001C16AB" w:rsidRDefault="0087351F" w:rsidP="0087351F">
      <w:pPr>
        <w:pStyle w:val="B2"/>
      </w:pPr>
      <w:r w:rsidRPr="001C16AB">
        <w:t>c)</w:t>
      </w:r>
      <w:r w:rsidRPr="001C16AB">
        <w:tab/>
        <w:t>shall set the MCVideo imminent peril group state to "MVIG 1: no-imminent-peril"; and</w:t>
      </w:r>
    </w:p>
    <w:p w14:paraId="2E0F7771" w14:textId="77777777" w:rsidR="0087351F" w:rsidRPr="001C16AB" w:rsidRDefault="0087351F" w:rsidP="0087351F">
      <w:pPr>
        <w:pStyle w:val="B2"/>
      </w:pPr>
      <w:r w:rsidRPr="001C16AB">
        <w:t>d)</w:t>
      </w:r>
      <w:r w:rsidRPr="001C16AB">
        <w:tab/>
        <w:t>shall set the MCVideo imminent peril group call state to "MVIGC 1: imminent-peril-gc-capable"; otherwise</w:t>
      </w:r>
    </w:p>
    <w:p w14:paraId="2265F31C" w14:textId="77777777" w:rsidR="0087351F" w:rsidRPr="001C16AB" w:rsidRDefault="0087351F" w:rsidP="0087351F">
      <w:pPr>
        <w:pStyle w:val="B1"/>
      </w:pPr>
      <w:r w:rsidRPr="001C16AB">
        <w:t>5)</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&lt;imminentperil-ind&gt; element set to a value of "true":</w:t>
      </w:r>
    </w:p>
    <w:p w14:paraId="3C2C3078" w14:textId="77777777" w:rsidR="0087351F" w:rsidRPr="001C16AB" w:rsidRDefault="0087351F" w:rsidP="0087351F">
      <w:pPr>
        <w:pStyle w:val="B2"/>
      </w:pPr>
      <w:r w:rsidRPr="001C16AB">
        <w:t>a)</w:t>
      </w:r>
      <w:r w:rsidRPr="001C16AB">
        <w:tab/>
        <w:t>should display to the MCVideo user an indication that this is a SIP INVITE request for an MCVideo imminent peril group call and:</w:t>
      </w:r>
    </w:p>
    <w:p w14:paraId="064C4762" w14:textId="77777777" w:rsidR="0087351F" w:rsidRPr="001C16AB" w:rsidRDefault="0087351F" w:rsidP="0087351F">
      <w:pPr>
        <w:pStyle w:val="B3"/>
      </w:pPr>
      <w:r w:rsidRPr="001C16AB">
        <w:t>i)</w:t>
      </w:r>
      <w:r w:rsidRPr="001C16AB">
        <w:tab/>
        <w:t>should display the MCVideo ID of the originator of the MCVideo imminent peril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 and</w:t>
      </w:r>
    </w:p>
    <w:p w14:paraId="375B41A2" w14:textId="77777777" w:rsidR="0087351F" w:rsidRPr="001C16AB" w:rsidRDefault="0087351F" w:rsidP="0087351F">
      <w:pPr>
        <w:pStyle w:val="B3"/>
      </w:pPr>
      <w:r w:rsidRPr="001C16AB">
        <w:t>ii)</w:t>
      </w:r>
      <w:r w:rsidRPr="001C16AB">
        <w:tab/>
        <w:t>should display the MCVideo group identity of the group with the imminent peril condition contained in the &lt;mc</w:t>
      </w:r>
      <w:r w:rsidRPr="001C16AB">
        <w:rPr>
          <w:lang w:eastAsia="zh-CN"/>
        </w:rPr>
        <w:t>video</w:t>
      </w:r>
      <w:r w:rsidRPr="001C16AB">
        <w:t>-calling-group-id&gt; element; and</w:t>
      </w:r>
    </w:p>
    <w:p w14:paraId="42F1C52F" w14:textId="77777777" w:rsidR="0087351F" w:rsidRPr="001C16AB" w:rsidRDefault="0087351F" w:rsidP="0087351F">
      <w:pPr>
        <w:pStyle w:val="B2"/>
      </w:pPr>
      <w:r w:rsidRPr="001C16AB">
        <w:t>b)</w:t>
      </w:r>
      <w:r w:rsidRPr="001C16AB">
        <w:tab/>
        <w:t>shall set the MCVideo imminent peril group state to "MVIG 2: in-progress";</w:t>
      </w:r>
    </w:p>
    <w:p w14:paraId="5026740A" w14:textId="77777777" w:rsidR="0087351F" w:rsidRPr="001C16AB" w:rsidRDefault="0087351F" w:rsidP="0087351F">
      <w:pPr>
        <w:pStyle w:val="B1"/>
      </w:pPr>
      <w:r w:rsidRPr="001C16AB">
        <w:t>6)</w:t>
      </w:r>
      <w:r w:rsidRPr="001C16AB">
        <w:tab/>
        <w:t>may display to the MCVideo user the MCVideo ID of the inviting MCVideo user;</w:t>
      </w:r>
    </w:p>
    <w:p w14:paraId="6E3E86E9" w14:textId="77777777" w:rsidR="0087351F" w:rsidRPr="001C16AB" w:rsidRDefault="0087351F" w:rsidP="0087351F">
      <w:pPr>
        <w:pStyle w:val="B1"/>
      </w:pPr>
      <w:r w:rsidRPr="001C16AB">
        <w:t>7)</w:t>
      </w:r>
      <w:r w:rsidRPr="001C16AB">
        <w:tab/>
        <w:t>shall perform the automatic commencement procedures specified in subclause </w:t>
      </w:r>
      <w:r w:rsidRPr="001C16AB">
        <w:rPr>
          <w:lang w:eastAsia="zh-CN"/>
        </w:rPr>
        <w:t>6.2.3.1.2</w:t>
      </w:r>
      <w:r w:rsidRPr="001C16AB">
        <w:t xml:space="preserve"> if one of the following conditions are met:</w:t>
      </w:r>
    </w:p>
    <w:p w14:paraId="6FCA8C55" w14:textId="77777777" w:rsidR="0087351F" w:rsidRPr="001C16AB" w:rsidRDefault="0087351F" w:rsidP="0087351F">
      <w:pPr>
        <w:pStyle w:val="B2"/>
      </w:pPr>
      <w:r w:rsidRPr="001C16AB">
        <w:t>a)</w:t>
      </w:r>
      <w:r w:rsidRPr="001C16AB">
        <w:tab/>
        <w:t>SIP INVITE request contains an Answer-Mode header field with the value "Auto" and the MCVideo service setting at the invited MCVideo client for answering the call is set to automatic commencement mode; or</w:t>
      </w:r>
    </w:p>
    <w:p w14:paraId="4876841A" w14:textId="77777777" w:rsidR="0087351F" w:rsidRPr="001C16AB" w:rsidRDefault="0087351F" w:rsidP="0087351F">
      <w:pPr>
        <w:pStyle w:val="B2"/>
      </w:pPr>
      <w:r w:rsidRPr="001C16AB">
        <w:t>b)</w:t>
      </w:r>
      <w:r w:rsidRPr="001C16A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5B6B097" w14:textId="77777777" w:rsidR="0087351F" w:rsidRPr="001C16AB" w:rsidRDefault="0087351F" w:rsidP="0087351F">
      <w:pPr>
        <w:pStyle w:val="B1"/>
      </w:pPr>
      <w:r w:rsidRPr="001C16AB">
        <w:t>8)</w:t>
      </w:r>
      <w:r w:rsidRPr="001C16AB">
        <w:tab/>
        <w:t>shall perform the manual commencement procedures specified in subclause </w:t>
      </w:r>
      <w:r w:rsidRPr="001C16AB">
        <w:rPr>
          <w:lang w:eastAsia="zh-CN"/>
        </w:rPr>
        <w:t>6.2.3.2.2</w:t>
      </w:r>
      <w:r w:rsidRPr="001C16AB">
        <w:t xml:space="preserve"> if one of the following conditions are met:</w:t>
      </w:r>
    </w:p>
    <w:p w14:paraId="4CA14DD9" w14:textId="77777777" w:rsidR="0087351F" w:rsidRPr="001C16AB" w:rsidRDefault="0087351F" w:rsidP="0087351F">
      <w:pPr>
        <w:pStyle w:val="B2"/>
      </w:pPr>
      <w:r w:rsidRPr="001C16AB">
        <w:t>a)</w:t>
      </w:r>
      <w:r w:rsidRPr="001C16AB">
        <w:tab/>
        <w:t>SIP INVITE request contains an Answer-Mode header field with the value "Manual" and the MCVideo service setting at the invited MCVideo client for answering the call is to use manual commencement mode; or</w:t>
      </w:r>
    </w:p>
    <w:p w14:paraId="63345220" w14:textId="77777777" w:rsidR="0087351F" w:rsidRPr="001C16AB" w:rsidRDefault="0087351F" w:rsidP="0087351F">
      <w:pPr>
        <w:pStyle w:val="B2"/>
      </w:pPr>
      <w:r w:rsidRPr="001C16AB">
        <w:t>b)</w:t>
      </w:r>
      <w:r w:rsidRPr="001C16A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93F7CB9" w14:textId="77777777" w:rsidR="0087351F" w:rsidRPr="001C16AB" w:rsidRDefault="0087351F" w:rsidP="0087351F">
      <w:pPr>
        <w:pStyle w:val="B1"/>
      </w:pPr>
      <w:r w:rsidRPr="001C16AB">
        <w:t>9)</w:t>
      </w:r>
      <w:r w:rsidRPr="001C16AB">
        <w:tab/>
        <w:t>when the SIP 200 (OK) response to the SIP INVITE request is sent, may subscribe to the conference event package as specified in subclause </w:t>
      </w:r>
      <w:r w:rsidRPr="001C16AB">
        <w:rPr>
          <w:lang w:eastAsia="zh-CN"/>
        </w:rPr>
        <w:t>9.1.3.1</w:t>
      </w:r>
      <w:r w:rsidRPr="001C16AB">
        <w:t>.</w:t>
      </w:r>
    </w:p>
    <w:p w14:paraId="43A0C303" w14:textId="77777777" w:rsidR="0087351F" w:rsidRPr="001C16AB" w:rsidRDefault="0087351F" w:rsidP="0087351F">
      <w:r w:rsidRPr="001C16AB">
        <w:t>[TS 24.281, clause 6.2.6]</w:t>
      </w:r>
    </w:p>
    <w:p w14:paraId="096622F5" w14:textId="77777777" w:rsidR="0087351F" w:rsidRPr="001C16AB" w:rsidRDefault="0087351F" w:rsidP="0087351F">
      <w:r w:rsidRPr="001C16AB">
        <w:t>Upon receiving a SIP BYE request, the MCVideo client:</w:t>
      </w:r>
    </w:p>
    <w:p w14:paraId="2E57D4D1" w14:textId="77777777" w:rsidR="0087351F" w:rsidRPr="001C16AB" w:rsidRDefault="0087351F" w:rsidP="0087351F">
      <w:pPr>
        <w:pStyle w:val="B1"/>
      </w:pPr>
      <w:r w:rsidRPr="001C16AB">
        <w:t>1)</w:t>
      </w:r>
      <w:r w:rsidRPr="001C16AB">
        <w:tab/>
        <w:t>shall interact with the media plane as specified in 3GPP TS 24.</w:t>
      </w:r>
      <w:r w:rsidRPr="001C16AB">
        <w:rPr>
          <w:lang w:eastAsia="zh-CN"/>
        </w:rPr>
        <w:t>581</w:t>
      </w:r>
      <w:r w:rsidRPr="001C16AB">
        <w:t>[5]; and</w:t>
      </w:r>
    </w:p>
    <w:p w14:paraId="7A8C1829" w14:textId="77777777" w:rsidR="0087351F" w:rsidRPr="001C16AB" w:rsidRDefault="0087351F" w:rsidP="0087351F">
      <w:pPr>
        <w:pStyle w:val="B1"/>
      </w:pPr>
      <w:r w:rsidRPr="001C16AB">
        <w:t>2)</w:t>
      </w:r>
      <w:r w:rsidRPr="001C16AB">
        <w:tab/>
        <w:t>shall send SIP 200 (OK) response towards MCVideo server according to 3GPP TS 24.229 [11].</w:t>
      </w:r>
    </w:p>
    <w:p w14:paraId="6B87CC9C" w14:textId="77777777" w:rsidR="0087351F" w:rsidRPr="001C16AB" w:rsidRDefault="0087351F" w:rsidP="0087351F">
      <w:r w:rsidRPr="001C16AB">
        <w:t>[TS 24.281, clause 10.2.2.2.2]</w:t>
      </w:r>
      <w:r w:rsidRPr="001C16AB">
        <w:tab/>
      </w:r>
    </w:p>
    <w:p w14:paraId="53C17648" w14:textId="77777777" w:rsidR="0087351F" w:rsidRPr="001C16AB" w:rsidRDefault="0087351F" w:rsidP="0087351F">
      <w:r w:rsidRPr="001C16AB">
        <w:lastRenderedPageBreak/>
        <w:t>Upon receipt of an initial SIP INVITE request, the MCVideo client shall follow the procedures for termination of multimedia sessions in the IM CN subsystem as specified in 3GPP TS 24.229 [11] with the clarifications below.</w:t>
      </w:r>
    </w:p>
    <w:p w14:paraId="3FE37A81" w14:textId="77777777" w:rsidR="0087351F" w:rsidRPr="001C16AB" w:rsidRDefault="0087351F" w:rsidP="0087351F">
      <w:r w:rsidRPr="001C16AB">
        <w:t>The MCVideo client:</w:t>
      </w:r>
    </w:p>
    <w:p w14:paraId="14DF723E" w14:textId="77777777" w:rsidR="0087351F" w:rsidRPr="001C16AB" w:rsidRDefault="0087351F" w:rsidP="0087351F">
      <w:pPr>
        <w:pStyle w:val="B1"/>
      </w:pPr>
      <w:r w:rsidRPr="001C16AB">
        <w:t>1)</w:t>
      </w:r>
      <w:r w:rsidRPr="001C16AB">
        <w:tab/>
        <w:t>may reject the SIP INVITE request if any of the following conditions are met:</w:t>
      </w:r>
    </w:p>
    <w:p w14:paraId="5B2E8405" w14:textId="77777777" w:rsidR="0087351F" w:rsidRPr="001C16AB" w:rsidRDefault="0087351F" w:rsidP="0087351F">
      <w:pPr>
        <w:pStyle w:val="B1"/>
      </w:pPr>
      <w:r w:rsidRPr="001C16AB">
        <w:t>a)</w:t>
      </w:r>
      <w:r w:rsidRPr="001C16AB">
        <w:tab/>
        <w:t>MCVideo client is already occupied in another session and the number of simultaneous sessions exceeds &lt;MaxCall&gt;, the maximum simultaneous MCVideo session for private call, as specified in TS 24.484 [25];</w:t>
      </w:r>
    </w:p>
    <w:p w14:paraId="228BA94E" w14:textId="77777777" w:rsidR="0087351F" w:rsidRPr="001C16AB" w:rsidRDefault="0087351F" w:rsidP="0087351F">
      <w:pPr>
        <w:pStyle w:val="B1"/>
      </w:pPr>
      <w:r w:rsidRPr="001C16AB">
        <w:t>b)</w:t>
      </w:r>
      <w:r w:rsidRPr="001C16AB">
        <w:tab/>
        <w:t>MCVideo client does not have enough resources to handle the call; or</w:t>
      </w:r>
    </w:p>
    <w:p w14:paraId="62EAE7FB" w14:textId="77777777" w:rsidR="0087351F" w:rsidRPr="001C16AB" w:rsidRDefault="0087351F" w:rsidP="0087351F">
      <w:pPr>
        <w:pStyle w:val="B1"/>
      </w:pPr>
      <w:r w:rsidRPr="001C16AB">
        <w:t>c)</w:t>
      </w:r>
      <w:r w:rsidRPr="001C16AB">
        <w:tab/>
        <w:t>any other reason outside the scope of this specification;</w:t>
      </w:r>
    </w:p>
    <w:p w14:paraId="68D26F6F" w14:textId="77777777" w:rsidR="0087351F" w:rsidRPr="001C16AB" w:rsidRDefault="0087351F" w:rsidP="0087351F">
      <w:r w:rsidRPr="001C16AB">
        <w:t>otherwise, continue with the rest of the steps.</w:t>
      </w:r>
    </w:p>
    <w:p w14:paraId="6C09DAB3" w14:textId="77777777" w:rsidR="0087351F" w:rsidRPr="001C16AB" w:rsidRDefault="0087351F" w:rsidP="0087351F">
      <w:pPr>
        <w:pStyle w:val="NO"/>
      </w:pPr>
      <w:r w:rsidRPr="001C16AB">
        <w:t>NOTE 1:</w:t>
      </w:r>
      <w:r w:rsidRPr="001C16AB">
        <w:tab/>
        <w:t>If the SIP INVITE request contains an application/vnd.3gpp.mcvideo-info+xml MIME body with the &lt;emergency-ind&gt; element set to a value of "true", the participating MCVideo function can choose to accept the request.</w:t>
      </w:r>
    </w:p>
    <w:p w14:paraId="5117FC03" w14:textId="77777777" w:rsidR="0087351F" w:rsidRPr="001C16AB" w:rsidRDefault="0087351F" w:rsidP="0087351F">
      <w:pPr>
        <w:pStyle w:val="B1"/>
      </w:pPr>
      <w:r w:rsidRPr="001C16AB">
        <w:t>2)</w:t>
      </w:r>
      <w:r w:rsidRPr="001C16AB">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202BEA04" w14:textId="77777777" w:rsidR="0087351F" w:rsidRPr="001C16AB" w:rsidRDefault="0087351F" w:rsidP="0087351F">
      <w:pPr>
        <w:pStyle w:val="B1"/>
      </w:pPr>
      <w:r w:rsidRPr="001C16AB">
        <w:t>3)</w:t>
      </w:r>
      <w:r w:rsidRPr="001C16AB">
        <w:tab/>
        <w:t>if the SIP INVITE request contains an application/vnd.3gpp.mcvideo-info+xml MIME body with the &lt;mcvideoinfo&gt; element containing the &lt;mcvideo-Params&gt; element with the &lt;emergency-ind&gt; element set to a value of "true":</w:t>
      </w:r>
    </w:p>
    <w:p w14:paraId="4FBD56A5" w14:textId="77777777" w:rsidR="0087351F" w:rsidRPr="001C16AB" w:rsidRDefault="0087351F" w:rsidP="0087351F">
      <w:pPr>
        <w:pStyle w:val="B2"/>
      </w:pPr>
      <w:r w:rsidRPr="001C16AB">
        <w:t>a)</w:t>
      </w:r>
      <w:r w:rsidRPr="001C16AB">
        <w:tab/>
        <w:t>should display to the MCVideo user an indication that this is a SIP INVITE request for an MCVideo emergency private call and:</w:t>
      </w:r>
    </w:p>
    <w:p w14:paraId="2DB1E4D0" w14:textId="77777777" w:rsidR="0087351F" w:rsidRPr="001C16AB" w:rsidRDefault="0087351F" w:rsidP="0087351F">
      <w:pPr>
        <w:pStyle w:val="B3"/>
      </w:pPr>
      <w:r w:rsidRPr="001C16AB">
        <w:t>i)</w:t>
      </w:r>
      <w:r w:rsidRPr="001C16AB">
        <w:tab/>
        <w:t>should display the MCVideo ID of the originator of the MCVideo emergency private call contained in the &lt;mcvideo-calling-user-id&gt; element of the application/vnd.3gpp.mcvideo-info+xml MIME body; and</w:t>
      </w:r>
    </w:p>
    <w:p w14:paraId="1CA3D67B" w14:textId="77777777" w:rsidR="0087351F" w:rsidRPr="001C16AB" w:rsidRDefault="0087351F" w:rsidP="0087351F">
      <w:pPr>
        <w:pStyle w:val="B3"/>
      </w:pPr>
      <w:r w:rsidRPr="001C16AB">
        <w:t>ii)</w:t>
      </w:r>
      <w:r w:rsidRPr="001C16AB">
        <w:tab/>
        <w:t>if the &lt;alert-ind&gt; element is set to "true", should display to the MCVideo user an indication of the MCVideo emergency alert and associated information; and</w:t>
      </w:r>
    </w:p>
    <w:p w14:paraId="5467FB22" w14:textId="77777777" w:rsidR="0087351F" w:rsidRPr="001C16AB" w:rsidRDefault="0087351F" w:rsidP="0087351F">
      <w:pPr>
        <w:pStyle w:val="B2"/>
      </w:pPr>
      <w:r w:rsidRPr="001C16AB">
        <w:t>b)</w:t>
      </w:r>
      <w:r w:rsidRPr="001C16AB">
        <w:tab/>
        <w:t>shall set the MCVideo emergency private priority state to "MVEPP 2: in-progress" for this private call;</w:t>
      </w:r>
    </w:p>
    <w:p w14:paraId="341A2803" w14:textId="77777777" w:rsidR="0087351F" w:rsidRPr="001C16AB" w:rsidRDefault="0087351F" w:rsidP="0087351F">
      <w:pPr>
        <w:pStyle w:val="B1"/>
      </w:pPr>
      <w:r w:rsidRPr="001C16AB">
        <w:t>4)</w:t>
      </w:r>
      <w:r w:rsidRPr="001C16AB">
        <w:tab/>
        <w:t>if the SDP offer of the SIP INVITE request contains an "a=key-mgmt" attribute field with a "mikey" attribute value containing a MIKEY-SAKKE I_MESSAGE:</w:t>
      </w:r>
    </w:p>
    <w:p w14:paraId="6A7DBAB4" w14:textId="77777777" w:rsidR="0087351F" w:rsidRPr="001C16AB" w:rsidRDefault="0087351F" w:rsidP="0087351F">
      <w:pPr>
        <w:pStyle w:val="B2"/>
      </w:pPr>
      <w:r w:rsidRPr="001C16AB">
        <w:t>a)</w:t>
      </w:r>
      <w:r w:rsidRPr="001C16AB">
        <w:tab/>
        <w:t>shall extract the MCVideo ID of the originating MCVideo client from the initiator field (IDRi) of the I_MESSAGE as described in 3GPP TS 33.180 [8];</w:t>
      </w:r>
    </w:p>
    <w:p w14:paraId="74706D65" w14:textId="77777777" w:rsidR="0087351F" w:rsidRPr="001C16AB" w:rsidRDefault="0087351F" w:rsidP="0087351F">
      <w:pPr>
        <w:pStyle w:val="B2"/>
      </w:pPr>
      <w:r w:rsidRPr="001C16AB">
        <w:t>b)</w:t>
      </w:r>
      <w:r w:rsidRPr="001C16AB">
        <w:tab/>
        <w:t>shall convert the MCVideo ID to a UID as described in 3GPP TS 33.180 [8];</w:t>
      </w:r>
    </w:p>
    <w:p w14:paraId="1821AC03" w14:textId="77777777" w:rsidR="0087351F" w:rsidRPr="001C16AB" w:rsidRDefault="0087351F" w:rsidP="0087351F">
      <w:pPr>
        <w:pStyle w:val="B2"/>
      </w:pPr>
      <w:r w:rsidRPr="001C16AB">
        <w:t>c)</w:t>
      </w:r>
      <w:r w:rsidRPr="001C16AB">
        <w:tab/>
        <w:t>shall use the UID to validate the signature of the MIKEY-SAKKE I_MESSAGE as described in 3GPP TS 33.180 [8];</w:t>
      </w:r>
    </w:p>
    <w:p w14:paraId="5ED0AD5B" w14:textId="77777777" w:rsidR="0087351F" w:rsidRPr="001C16AB" w:rsidRDefault="0087351F" w:rsidP="0087351F">
      <w:pPr>
        <w:pStyle w:val="B2"/>
      </w:pPr>
      <w:r w:rsidRPr="001C16AB">
        <w:t>d)</w:t>
      </w:r>
      <w:r w:rsidRPr="001C16AB">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69753BB" w14:textId="77777777" w:rsidR="0087351F" w:rsidRPr="001C16AB" w:rsidRDefault="0087351F" w:rsidP="0087351F">
      <w:pPr>
        <w:pStyle w:val="B2"/>
      </w:pPr>
      <w:r w:rsidRPr="001C16AB">
        <w:t>e)</w:t>
      </w:r>
      <w:r w:rsidRPr="001C16AB">
        <w:tab/>
        <w:t>if the signature of the MIKEY-SAKKE I_MESSAGE was successfully validated:</w:t>
      </w:r>
    </w:p>
    <w:p w14:paraId="7673CDF9" w14:textId="77777777" w:rsidR="0087351F" w:rsidRPr="001C16AB" w:rsidRDefault="0087351F" w:rsidP="0087351F">
      <w:pPr>
        <w:pStyle w:val="B3"/>
      </w:pPr>
      <w:r w:rsidRPr="001C16AB">
        <w:t>i)</w:t>
      </w:r>
      <w:r w:rsidRPr="001C16AB">
        <w:tab/>
        <w:t>shall extract and decrypt the encapsulated PCK using the terminating user's (KMS provisioned) UID key as described in 3GPP TS 33.180 [8]; and</w:t>
      </w:r>
    </w:p>
    <w:p w14:paraId="53B1CDA1" w14:textId="77777777" w:rsidR="0087351F" w:rsidRPr="001C16AB" w:rsidRDefault="0087351F" w:rsidP="0087351F">
      <w:pPr>
        <w:pStyle w:val="B3"/>
      </w:pPr>
      <w:r w:rsidRPr="001C16AB">
        <w:t>ii)</w:t>
      </w:r>
      <w:r w:rsidRPr="001C16AB">
        <w:tab/>
        <w:t>shall extract the PCK-ID, from the payload as specified in 3GPP TS 33.180 [8];</w:t>
      </w:r>
    </w:p>
    <w:p w14:paraId="672A8336" w14:textId="77777777" w:rsidR="0087351F" w:rsidRPr="001C16AB" w:rsidRDefault="0087351F" w:rsidP="0087351F">
      <w:pPr>
        <w:pStyle w:val="NO"/>
      </w:pPr>
      <w:r w:rsidRPr="001C16AB">
        <w:t>NOTE 2:</w:t>
      </w:r>
      <w:r w:rsidRPr="001C16AB">
        <w:tab/>
        <w:t>With the PCK successfully shared between the originating MCVideo client and the terminating MCVideo client, both clients are able to use SRTP/SRTCP to create an end-to-end secure session.</w:t>
      </w:r>
    </w:p>
    <w:p w14:paraId="64F893C5" w14:textId="77777777" w:rsidR="0087351F" w:rsidRPr="001C16AB" w:rsidRDefault="0087351F" w:rsidP="0087351F">
      <w:pPr>
        <w:pStyle w:val="B1"/>
      </w:pPr>
      <w:r w:rsidRPr="001C16AB">
        <w:lastRenderedPageBreak/>
        <w:t>5)</w:t>
      </w:r>
      <w:r w:rsidRPr="001C16AB">
        <w:tab/>
        <w:t>may check if a Resource-Priority header field is included in the incoming SIP INVITE request and may perform further actions outside the scope of this specification to act upon an included Resource-Priority header field as specified in 3GPP TS 24.229 [11];</w:t>
      </w:r>
    </w:p>
    <w:p w14:paraId="2F49CEA6" w14:textId="77777777" w:rsidR="0087351F" w:rsidRPr="001C16AB" w:rsidRDefault="0087351F" w:rsidP="0087351F">
      <w:pPr>
        <w:pStyle w:val="B1"/>
      </w:pPr>
      <w:r w:rsidRPr="001C16AB">
        <w:t>6)</w:t>
      </w:r>
      <w:r w:rsidRPr="001C16AB">
        <w:tab/>
        <w:t>may display to the MCVideo user the MCVideo ID of the inviting MCVideo user;</w:t>
      </w:r>
    </w:p>
    <w:p w14:paraId="3D89873A" w14:textId="77777777" w:rsidR="0087351F" w:rsidRPr="001C16AB" w:rsidRDefault="0087351F" w:rsidP="0087351F">
      <w:pPr>
        <w:pStyle w:val="B1"/>
      </w:pPr>
      <w:r w:rsidRPr="001C16AB">
        <w:t>7)</w:t>
      </w:r>
      <w:r w:rsidRPr="001C16AB">
        <w:tab/>
        <w:t>shall perform the automatic commencement procedures specified in subclause 6.2.3.1.1 if one of the following conditions are met:</w:t>
      </w:r>
    </w:p>
    <w:p w14:paraId="60159C80" w14:textId="77777777" w:rsidR="0087351F" w:rsidRPr="001C16AB" w:rsidRDefault="0087351F" w:rsidP="0087351F">
      <w:pPr>
        <w:pStyle w:val="B2"/>
      </w:pPr>
      <w:r w:rsidRPr="001C16AB">
        <w:t>a)</w:t>
      </w:r>
      <w:r w:rsidRPr="001C16AB">
        <w:tab/>
        <w:t>SIP INVITE request contains an Answer-Mode header field with the value "Auto" and the MCVideo service setting at the invited MCVideo client for answering the call is set to automatic commencement mode;</w:t>
      </w:r>
    </w:p>
    <w:p w14:paraId="3821D1F0" w14:textId="77777777" w:rsidR="0087351F" w:rsidRPr="001C16AB" w:rsidRDefault="0087351F" w:rsidP="0087351F">
      <w:pPr>
        <w:pStyle w:val="B2"/>
      </w:pPr>
      <w:r w:rsidRPr="001C16AB">
        <w:t>b)</w:t>
      </w:r>
      <w:r w:rsidRPr="001C16AB">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047FAC33" w14:textId="77777777" w:rsidR="0087351F" w:rsidRPr="001C16AB" w:rsidRDefault="0087351F" w:rsidP="0087351F">
      <w:pPr>
        <w:pStyle w:val="B2"/>
      </w:pPr>
      <w:r w:rsidRPr="001C16AB">
        <w:t>c)</w:t>
      </w:r>
      <w:r w:rsidRPr="001C16AB">
        <w:tab/>
        <w:t>SIP INVITE request contains a Priv-Answer-Mode header field with the value of "Auto"; and</w:t>
      </w:r>
    </w:p>
    <w:p w14:paraId="30FDC2FF" w14:textId="77777777" w:rsidR="0087351F" w:rsidRPr="001C16AB" w:rsidRDefault="0087351F" w:rsidP="0087351F">
      <w:pPr>
        <w:pStyle w:val="B1"/>
      </w:pPr>
      <w:r w:rsidRPr="001C16AB">
        <w:t>8)</w:t>
      </w:r>
      <w:r w:rsidRPr="001C16AB">
        <w:tab/>
        <w:t>shall perform the manual commencement procedures specified in subclause 6.2.3.2.1 if either of the following conditions are met:</w:t>
      </w:r>
    </w:p>
    <w:p w14:paraId="122E7965" w14:textId="77777777" w:rsidR="0087351F" w:rsidRPr="001C16AB" w:rsidRDefault="0087351F" w:rsidP="0087351F">
      <w:pPr>
        <w:pStyle w:val="B2"/>
      </w:pPr>
      <w:r w:rsidRPr="001C16AB">
        <w:t>a)</w:t>
      </w:r>
      <w:r w:rsidRPr="001C16AB">
        <w:tab/>
        <w:t>SIP INVITE request contains an Answer-Mode header field with the value "Manual" and the MCVideo service setting at the invited MCVideo client for answering the call is set to manual commencement mode;</w:t>
      </w:r>
    </w:p>
    <w:p w14:paraId="1BF3D97B" w14:textId="77777777" w:rsidR="0087351F" w:rsidRPr="001C16AB" w:rsidRDefault="0087351F" w:rsidP="0087351F">
      <w:pPr>
        <w:pStyle w:val="B2"/>
      </w:pPr>
      <w:r w:rsidRPr="001C16AB">
        <w:t>b)</w:t>
      </w:r>
      <w:r w:rsidRPr="001C16A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74EB0997" w14:textId="77777777" w:rsidR="0087351F" w:rsidRPr="001C16AB" w:rsidRDefault="0087351F" w:rsidP="0087351F">
      <w:pPr>
        <w:pStyle w:val="B2"/>
      </w:pPr>
      <w:r w:rsidRPr="001C16AB">
        <w:t>c)</w:t>
      </w:r>
      <w:r w:rsidRPr="001C16AB">
        <w:tab/>
        <w:t>SIP INVITE request contains a Priv-Answer-Mode header field with the value of "Manual".</w:t>
      </w:r>
    </w:p>
    <w:p w14:paraId="77DBD1C0" w14:textId="77777777" w:rsidR="0087351F" w:rsidRPr="001C16AB" w:rsidRDefault="0087351F" w:rsidP="0087351F">
      <w:r w:rsidRPr="001C16AB">
        <w:t>Upon receiving the SIP CANCEL request cancelling a SIP INVITE request for which a dialog exists at the MCVideo client and a SIP 200 (OK) response has not yet been sent to the SIP INVITE request then the MCVideo client:</w:t>
      </w:r>
    </w:p>
    <w:p w14:paraId="470AA22B" w14:textId="77777777" w:rsidR="0087351F" w:rsidRPr="001C16AB" w:rsidRDefault="0087351F" w:rsidP="0087351F">
      <w:pPr>
        <w:pStyle w:val="B1"/>
      </w:pPr>
      <w:r w:rsidRPr="001C16AB">
        <w:t>1)</w:t>
      </w:r>
      <w:r w:rsidRPr="001C16AB">
        <w:tab/>
        <w:t>shall send a SIP 200 (OK) response to the SIP CANCEL request according to 3GPP TS 24.229 [11]; and</w:t>
      </w:r>
    </w:p>
    <w:p w14:paraId="7DFC295A" w14:textId="77777777" w:rsidR="0087351F" w:rsidRPr="001C16AB" w:rsidRDefault="0087351F" w:rsidP="0087351F">
      <w:pPr>
        <w:pStyle w:val="B1"/>
      </w:pPr>
      <w:r w:rsidRPr="001C16AB">
        <w:t>2)</w:t>
      </w:r>
      <w:r w:rsidRPr="001C16AB">
        <w:tab/>
        <w:t>shall send a SIP 487 (Request Terminated) response to the SIP INVITE request according to 3GPP TS 24.229 [11].</w:t>
      </w:r>
    </w:p>
    <w:p w14:paraId="4DCB6AD0" w14:textId="77777777" w:rsidR="0087351F" w:rsidRPr="001C16AB" w:rsidRDefault="0087351F" w:rsidP="0087351F">
      <w:r w:rsidRPr="001C16AB">
        <w:t>Upon receiving a SIP BYE request for an established dialog, the MCVideo client:</w:t>
      </w:r>
    </w:p>
    <w:p w14:paraId="0FCD96FD" w14:textId="77777777" w:rsidR="0087351F" w:rsidRPr="001C16AB" w:rsidRDefault="0087351F" w:rsidP="0087351F">
      <w:pPr>
        <w:pStyle w:val="B1"/>
      </w:pPr>
      <w:r w:rsidRPr="001C16AB">
        <w:t>shall follow the procedures in subclause 10.2.5.2.</w:t>
      </w:r>
    </w:p>
    <w:p w14:paraId="5D263130" w14:textId="77777777" w:rsidR="0087351F" w:rsidRPr="001C16AB" w:rsidRDefault="0087351F" w:rsidP="0087351F">
      <w:r w:rsidRPr="001C16AB">
        <w:t>[TS 24.581, clause 6.2.5.3.3]</w:t>
      </w:r>
    </w:p>
    <w:p w14:paraId="1D39F101" w14:textId="77777777" w:rsidR="0087351F" w:rsidRPr="001C16AB" w:rsidRDefault="0087351F" w:rsidP="0087351F">
      <w:r w:rsidRPr="001C16AB">
        <w:t>Upon receiving an indication from the user to request permission to receive media, the transmission participant:</w:t>
      </w:r>
    </w:p>
    <w:p w14:paraId="52DF82C9" w14:textId="77777777" w:rsidR="0087351F" w:rsidRPr="001C16AB" w:rsidRDefault="0087351F" w:rsidP="0087351F">
      <w:pPr>
        <w:pStyle w:val="B1"/>
      </w:pPr>
      <w:r w:rsidRPr="001C16AB">
        <w:t>1.</w:t>
      </w:r>
      <w:r w:rsidRPr="001C16AB">
        <w:tab/>
        <w:t>shall send the Receive Media Request message toward the transmission control server; The Receive Media Request message:</w:t>
      </w:r>
    </w:p>
    <w:p w14:paraId="63A94789" w14:textId="77777777" w:rsidR="0087351F" w:rsidRPr="001C16AB" w:rsidRDefault="0087351F" w:rsidP="0087351F">
      <w:pPr>
        <w:pStyle w:val="B2"/>
      </w:pPr>
      <w:r w:rsidRPr="001C16AB">
        <w:t>a.</w:t>
      </w:r>
      <w:r w:rsidRPr="001C16AB">
        <w:tab/>
        <w:t>if a different priority than the normal priority is required, shall include the Reception Priority field with the priority not higher than negotiated with the transmission control server as specified in subclause 14.3.3; and</w:t>
      </w:r>
    </w:p>
    <w:p w14:paraId="702A4FE6" w14:textId="77777777" w:rsidR="0087351F" w:rsidRPr="001C16AB" w:rsidRDefault="0087351F" w:rsidP="0087351F">
      <w:pPr>
        <w:pStyle w:val="B2"/>
      </w:pPr>
      <w:r w:rsidRPr="001C16AB">
        <w:t>b.</w:t>
      </w:r>
      <w:r w:rsidRPr="001C16AB">
        <w:tab/>
        <w:t>if the receive media request is a broadcast group call, system call, emergency call or an imminent peril call, shall include a Transmission Indicator field indicating the relevant call types;</w:t>
      </w:r>
    </w:p>
    <w:p w14:paraId="2248116F" w14:textId="77777777" w:rsidR="0087351F" w:rsidRPr="001C16AB" w:rsidRDefault="0087351F" w:rsidP="0087351F">
      <w:pPr>
        <w:pStyle w:val="B1"/>
      </w:pPr>
      <w:r w:rsidRPr="001C16AB">
        <w:t>2.</w:t>
      </w:r>
      <w:r w:rsidRPr="001C16AB">
        <w:tab/>
        <w:t>shall create an instance of the 'Transmission participant state transition diagram for basic reception control operation';</w:t>
      </w:r>
    </w:p>
    <w:p w14:paraId="41D191F0" w14:textId="77777777" w:rsidR="0087351F" w:rsidRPr="001C16AB" w:rsidRDefault="0087351F" w:rsidP="0087351F">
      <w:pPr>
        <w:pStyle w:val="B1"/>
      </w:pPr>
      <w:r w:rsidRPr="001C16AB">
        <w:t>3.</w:t>
      </w:r>
      <w:r w:rsidRPr="001C16AB">
        <w:tab/>
        <w:t>shall map the stored User ID and the SSRC of the user transmitting the media with instance of 'Transmission participant state transition diagram for basic reception control operation' created in step 2; and</w:t>
      </w:r>
    </w:p>
    <w:p w14:paraId="1FD86A06" w14:textId="77777777" w:rsidR="0087351F" w:rsidRPr="001C16AB" w:rsidRDefault="0087351F" w:rsidP="0087351F">
      <w:pPr>
        <w:pStyle w:val="B1"/>
      </w:pPr>
      <w:r w:rsidRPr="001C16AB">
        <w:t>4.</w:t>
      </w:r>
      <w:r w:rsidRPr="001C16AB">
        <w:tab/>
        <w:t>shall remain in the 'U: reception controller' state.</w:t>
      </w:r>
    </w:p>
    <w:p w14:paraId="4C6826BF" w14:textId="77777777" w:rsidR="0087351F" w:rsidRPr="001C16AB" w:rsidRDefault="0087351F" w:rsidP="0087351F">
      <w:r w:rsidRPr="001C16AB">
        <w:t>[TS 24.581, clause 6.2.5.3.4]</w:t>
      </w:r>
    </w:p>
    <w:p w14:paraId="52A33A90" w14:textId="77777777" w:rsidR="0087351F" w:rsidRPr="001C16AB" w:rsidRDefault="0087351F" w:rsidP="0087351F">
      <w:r w:rsidRPr="001C16AB">
        <w:t>Upon receiving a Transmission end notify message, the transmission participant:</w:t>
      </w:r>
    </w:p>
    <w:p w14:paraId="5B0A8399" w14:textId="77777777" w:rsidR="0087351F" w:rsidRPr="001C16AB" w:rsidRDefault="0087351F" w:rsidP="0087351F">
      <w:pPr>
        <w:pStyle w:val="B1"/>
      </w:pPr>
      <w:r w:rsidRPr="001C16AB">
        <w:lastRenderedPageBreak/>
        <w:t>1.</w:t>
      </w:r>
      <w:r w:rsidRPr="001C16AB">
        <w:tab/>
        <w:t>shall inform the user about the media transmission ended by another user; and</w:t>
      </w:r>
    </w:p>
    <w:p w14:paraId="3D6763E4" w14:textId="77777777" w:rsidR="0087351F" w:rsidRPr="001C16AB" w:rsidRDefault="0087351F" w:rsidP="0087351F">
      <w:pPr>
        <w:pStyle w:val="B1"/>
      </w:pPr>
      <w:r w:rsidRPr="001C16AB">
        <w:t>2.</w:t>
      </w:r>
      <w:r w:rsidRPr="001C16AB">
        <w:tab/>
        <w:t>shall remain in the 'U: reception controller' state.</w:t>
      </w:r>
    </w:p>
    <w:p w14:paraId="426FFD77" w14:textId="77777777" w:rsidR="0087351F" w:rsidRPr="001C16AB" w:rsidRDefault="0087351F" w:rsidP="0087351F">
      <w:r w:rsidRPr="001C16AB">
        <w:t>[TS 24.581, clause 6.2.5.3.5]</w:t>
      </w:r>
    </w:p>
    <w:p w14:paraId="5D5B9DB0" w14:textId="77777777" w:rsidR="0087351F" w:rsidRPr="001C16AB" w:rsidRDefault="0087351F" w:rsidP="0087351F">
      <w:r w:rsidRPr="001C16AB">
        <w:t>Upon receiving an MCVideo call release step 1 request from the application and signalling plane when the MCVideo call is going to be released or when the transmission participant is leaving the MCVideo call, the transmission participant:</w:t>
      </w:r>
    </w:p>
    <w:p w14:paraId="1EBD5284" w14:textId="77777777" w:rsidR="0087351F" w:rsidRPr="001C16AB" w:rsidRDefault="0087351F" w:rsidP="0087351F">
      <w:pPr>
        <w:pStyle w:val="B1"/>
      </w:pPr>
      <w:r w:rsidRPr="001C16AB">
        <w:t>1.</w:t>
      </w:r>
      <w:r w:rsidRPr="001C16AB">
        <w:tab/>
        <w:t>shall stop receiving reception control messages;</w:t>
      </w:r>
    </w:p>
    <w:p w14:paraId="601342CE" w14:textId="77777777" w:rsidR="0087351F" w:rsidRPr="001C16AB" w:rsidRDefault="0087351F" w:rsidP="0087351F">
      <w:pPr>
        <w:pStyle w:val="B1"/>
      </w:pPr>
      <w:r w:rsidRPr="001C16AB">
        <w:t>2.</w:t>
      </w:r>
      <w:r w:rsidRPr="001C16AB">
        <w:tab/>
        <w:t>shall request the MCVideo client to stop receiving RTP media packets; and</w:t>
      </w:r>
    </w:p>
    <w:p w14:paraId="5DF6C328" w14:textId="77777777" w:rsidR="0087351F" w:rsidRPr="001C16AB" w:rsidRDefault="0087351F" w:rsidP="0087351F">
      <w:pPr>
        <w:pStyle w:val="B1"/>
      </w:pPr>
      <w:r w:rsidRPr="001C16AB">
        <w:t>3.</w:t>
      </w:r>
      <w:r w:rsidRPr="001C16AB">
        <w:tab/>
        <w:t>shall enter the 'Call releasing' state.</w:t>
      </w:r>
    </w:p>
    <w:p w14:paraId="5EA9CC11" w14:textId="77777777" w:rsidR="0087351F" w:rsidRPr="001C16AB" w:rsidRDefault="0087351F" w:rsidP="0087351F">
      <w:r w:rsidRPr="001C16AB">
        <w:t>[TS 24.581, clause 6.2.5.5.5]</w:t>
      </w:r>
    </w:p>
    <w:p w14:paraId="33068FA7" w14:textId="77777777" w:rsidR="0087351F" w:rsidRPr="001C16AB" w:rsidRDefault="0087351F" w:rsidP="0087351F">
      <w:r w:rsidRPr="001C16AB">
        <w:t>Upon receiving a Media reception end request message, the transmission participant:</w:t>
      </w:r>
    </w:p>
    <w:p w14:paraId="1DC1CD97" w14:textId="77777777" w:rsidR="0087351F" w:rsidRPr="001C16AB" w:rsidRDefault="0087351F" w:rsidP="0087351F">
      <w:pPr>
        <w:pStyle w:val="B1"/>
      </w:pPr>
      <w:r w:rsidRPr="001C16AB">
        <w:t>1.</w:t>
      </w:r>
      <w:r w:rsidRPr="001C16AB">
        <w:tab/>
        <w:t>if the first bit in the subtype of the Media reception end request message set to "1" (Acknowledgment is required) as described in subclause 8.3.2, shall send a Reception control Ack message. The Reception control Ack message:</w:t>
      </w:r>
    </w:p>
    <w:p w14:paraId="2EF8DE1E" w14:textId="77777777" w:rsidR="0087351F" w:rsidRPr="001C16AB" w:rsidRDefault="0087351F" w:rsidP="0087351F">
      <w:pPr>
        <w:pStyle w:val="B2"/>
      </w:pPr>
      <w:r w:rsidRPr="001C16AB">
        <w:rPr>
          <w:lang w:eastAsia="zh-CN"/>
        </w:rPr>
        <w:t>a.</w:t>
      </w:r>
      <w:r w:rsidRPr="001C16AB">
        <w:tab/>
        <w:t>shall include the Message Type field set to '2' (Media reception end request);</w:t>
      </w:r>
    </w:p>
    <w:p w14:paraId="1C6DEA96" w14:textId="77777777" w:rsidR="0087351F" w:rsidRPr="001C16AB" w:rsidRDefault="0087351F" w:rsidP="0087351F">
      <w:pPr>
        <w:pStyle w:val="B2"/>
      </w:pPr>
      <w:r w:rsidRPr="001C16AB">
        <w:rPr>
          <w:lang w:eastAsia="zh-CN"/>
        </w:rPr>
        <w:t>b.</w:t>
      </w:r>
      <w:r w:rsidRPr="001C16AB">
        <w:tab/>
        <w:t>shall include the Source field set to '0' (the transmission participant is the source); and</w:t>
      </w:r>
    </w:p>
    <w:p w14:paraId="3FCD2D1F" w14:textId="77777777" w:rsidR="0087351F" w:rsidRPr="001C16AB" w:rsidRDefault="0087351F" w:rsidP="0087351F">
      <w:pPr>
        <w:pStyle w:val="B2"/>
      </w:pPr>
      <w:r w:rsidRPr="001C16AB">
        <w:rPr>
          <w:lang w:eastAsia="zh-CN"/>
        </w:rPr>
        <w:t>c.</w:t>
      </w:r>
      <w:r w:rsidRPr="001C16AB">
        <w:tab/>
        <w:t>shall include the Message Name field set to MCV2.</w:t>
      </w:r>
    </w:p>
    <w:p w14:paraId="3D48D3AE" w14:textId="77777777" w:rsidR="0087351F" w:rsidRPr="001C16AB" w:rsidRDefault="0087351F" w:rsidP="0087351F">
      <w:pPr>
        <w:pStyle w:val="B1"/>
      </w:pPr>
      <w:r w:rsidRPr="001C16AB">
        <w:t>2.</w:t>
      </w:r>
      <w:r w:rsidRPr="001C16AB">
        <w:tab/>
        <w:t>shall inform the user that the receiving RTP media is being ended;</w:t>
      </w:r>
    </w:p>
    <w:p w14:paraId="2DED96C0" w14:textId="77777777" w:rsidR="0087351F" w:rsidRPr="001C16AB" w:rsidRDefault="0087351F" w:rsidP="0087351F">
      <w:pPr>
        <w:pStyle w:val="B1"/>
      </w:pPr>
      <w:r w:rsidRPr="001C16AB">
        <w:t>3.</w:t>
      </w:r>
      <w:r w:rsidRPr="001C16AB">
        <w:tab/>
        <w:t>may give information to the user about the reason for ending the received RTP media;</w:t>
      </w:r>
    </w:p>
    <w:p w14:paraId="0EBD03BE" w14:textId="77777777" w:rsidR="0087351F" w:rsidRPr="001C16AB" w:rsidRDefault="0087351F" w:rsidP="0087351F">
      <w:pPr>
        <w:pStyle w:val="B1"/>
      </w:pPr>
      <w:r w:rsidRPr="001C16AB">
        <w:t>4.</w:t>
      </w:r>
      <w:r w:rsidRPr="001C16AB">
        <w:tab/>
        <w:t>shall request the MCVideo client to discard any remaining buffered RTP media packets and stop displaying to user;</w:t>
      </w:r>
    </w:p>
    <w:p w14:paraId="04454826" w14:textId="77777777" w:rsidR="0087351F" w:rsidRPr="001C16AB" w:rsidRDefault="0087351F" w:rsidP="0087351F">
      <w:pPr>
        <w:pStyle w:val="B1"/>
      </w:pPr>
      <w:r w:rsidRPr="001C16AB">
        <w:t>5.</w:t>
      </w:r>
      <w:r w:rsidRPr="001C16AB">
        <w:tab/>
        <w:t>shall send a Media reception end response message towards the transmission control server;</w:t>
      </w:r>
    </w:p>
    <w:p w14:paraId="70ED8F27" w14:textId="77777777" w:rsidR="0087351F" w:rsidRPr="001C16AB" w:rsidRDefault="0087351F" w:rsidP="0087351F">
      <w:pPr>
        <w:pStyle w:val="B1"/>
      </w:pPr>
      <w:r w:rsidRPr="001C16AB">
        <w:t>6.</w:t>
      </w:r>
      <w:r w:rsidRPr="001C16AB">
        <w:tab/>
        <w:t>may provide a Media reception end notification to the MCVideo user;</w:t>
      </w:r>
    </w:p>
    <w:p w14:paraId="6499B198" w14:textId="77777777" w:rsidR="0087351F" w:rsidRPr="001C16AB" w:rsidRDefault="0087351F" w:rsidP="0087351F">
      <w:pPr>
        <w:pStyle w:val="B1"/>
      </w:pPr>
      <w:r w:rsidRPr="001C16AB">
        <w:t>7.</w:t>
      </w:r>
      <w:r w:rsidRPr="001C16AB">
        <w:tab/>
        <w:t>if the Receive Media Indicator field is included and the B-bit set to '1' (Broadcast group call), shall provide a notification to the user indicating the type of call; and</w:t>
      </w:r>
    </w:p>
    <w:p w14:paraId="773EF9BE" w14:textId="77777777" w:rsidR="0087351F" w:rsidRPr="001C16AB" w:rsidRDefault="0087351F" w:rsidP="0087351F">
      <w:pPr>
        <w:pStyle w:val="B1"/>
      </w:pPr>
      <w:r w:rsidRPr="001C16AB">
        <w:t>8.</w:t>
      </w:r>
      <w:r w:rsidRPr="001C16AB">
        <w:tab/>
        <w:t>shall enter the 'terminated' state.</w:t>
      </w:r>
    </w:p>
    <w:p w14:paraId="45FFF2F2" w14:textId="77777777" w:rsidR="0087351F" w:rsidRPr="001C16AB" w:rsidRDefault="0087351F" w:rsidP="0087351F">
      <w:pPr>
        <w:pStyle w:val="H6"/>
      </w:pPr>
      <w:bookmarkStart w:id="442" w:name="_Toc52787514"/>
      <w:bookmarkStart w:id="443" w:name="_Toc52787694"/>
      <w:r w:rsidRPr="001C16AB">
        <w:t>6.1.1.8.3</w:t>
      </w:r>
      <w:r w:rsidRPr="001C16AB">
        <w:tab/>
        <w:t>Test description</w:t>
      </w:r>
      <w:bookmarkEnd w:id="442"/>
      <w:bookmarkEnd w:id="443"/>
    </w:p>
    <w:p w14:paraId="071810C0" w14:textId="77777777" w:rsidR="0087351F" w:rsidRPr="001C16AB" w:rsidRDefault="0087351F" w:rsidP="0087351F">
      <w:pPr>
        <w:pStyle w:val="H6"/>
      </w:pPr>
      <w:r w:rsidRPr="001C16AB">
        <w:t>6.1.1.8.3.1</w:t>
      </w:r>
      <w:r w:rsidRPr="001C16AB">
        <w:tab/>
        <w:t>Pre-test conditions</w:t>
      </w:r>
    </w:p>
    <w:p w14:paraId="41473944" w14:textId="77777777" w:rsidR="0087351F" w:rsidRPr="001C16AB" w:rsidRDefault="0087351F" w:rsidP="0087351F">
      <w:pPr>
        <w:pStyle w:val="H6"/>
        <w:rPr>
          <w:rFonts w:cs="Arial"/>
        </w:rPr>
      </w:pPr>
      <w:r w:rsidRPr="001C16AB">
        <w:rPr>
          <w:rFonts w:cs="Arial"/>
        </w:rPr>
        <w:t>System Simulator:</w:t>
      </w:r>
    </w:p>
    <w:p w14:paraId="646CC349" w14:textId="77777777" w:rsidR="0087351F" w:rsidRPr="001C16AB" w:rsidRDefault="0087351F" w:rsidP="0087351F">
      <w:pPr>
        <w:pStyle w:val="B1"/>
      </w:pPr>
      <w:r w:rsidRPr="001C16AB">
        <w:t>-</w:t>
      </w:r>
      <w:r w:rsidRPr="001C16AB">
        <w:tab/>
        <w:t>SS (MCVideo server)</w:t>
      </w:r>
    </w:p>
    <w:p w14:paraId="3B8CC2B4"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2163E8C" w14:textId="77777777" w:rsidR="0087351F" w:rsidRPr="001C16AB" w:rsidRDefault="0087351F" w:rsidP="0087351F">
      <w:pPr>
        <w:pStyle w:val="H6"/>
        <w:rPr>
          <w:rFonts w:cs="Arial"/>
        </w:rPr>
      </w:pPr>
      <w:r w:rsidRPr="001C16AB">
        <w:rPr>
          <w:rFonts w:cs="Arial"/>
        </w:rPr>
        <w:t>IUT:</w:t>
      </w:r>
    </w:p>
    <w:p w14:paraId="4A6A3B74" w14:textId="77777777" w:rsidR="0087351F" w:rsidRPr="001C16AB" w:rsidRDefault="0087351F" w:rsidP="0087351F">
      <w:pPr>
        <w:pStyle w:val="B1"/>
      </w:pPr>
      <w:r w:rsidRPr="001C16AB">
        <w:t>-</w:t>
      </w:r>
      <w:r w:rsidRPr="001C16AB">
        <w:tab/>
        <w:t>UE (MCVideo client)</w:t>
      </w:r>
    </w:p>
    <w:p w14:paraId="6877ACA0" w14:textId="77777777" w:rsidR="0087351F" w:rsidRPr="001C16AB" w:rsidRDefault="0087351F" w:rsidP="0087351F">
      <w:pPr>
        <w:pStyle w:val="B1"/>
      </w:pPr>
      <w:r w:rsidRPr="001C16AB">
        <w:t>-</w:t>
      </w:r>
      <w:r w:rsidRPr="001C16AB">
        <w:tab/>
        <w:t>The test USIM set as defined in TS 36.579-1 [2], subclause 5.5.10 is inserted.</w:t>
      </w:r>
    </w:p>
    <w:p w14:paraId="52266E02" w14:textId="77777777" w:rsidR="0087351F" w:rsidRPr="001C16AB" w:rsidRDefault="0087351F" w:rsidP="0087351F">
      <w:pPr>
        <w:pStyle w:val="H6"/>
        <w:rPr>
          <w:rFonts w:cs="Arial"/>
        </w:rPr>
      </w:pPr>
      <w:r w:rsidRPr="001C16AB">
        <w:rPr>
          <w:rFonts w:cs="Arial"/>
        </w:rPr>
        <w:lastRenderedPageBreak/>
        <w:t>Preamble:</w:t>
      </w:r>
    </w:p>
    <w:p w14:paraId="2757348B"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57878EF6"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068464BD" w14:textId="77777777" w:rsidR="0087351F" w:rsidRPr="001C16AB" w:rsidRDefault="0087351F" w:rsidP="0087351F">
      <w:pPr>
        <w:pStyle w:val="B1"/>
      </w:pPr>
      <w:r w:rsidRPr="001C16AB">
        <w:t>-</w:t>
      </w:r>
      <w:r w:rsidRPr="001C16AB">
        <w:tab/>
        <w:t>UE States at the end of the preamble</w:t>
      </w:r>
    </w:p>
    <w:p w14:paraId="20195352" w14:textId="77777777" w:rsidR="0087351F" w:rsidRPr="001C16AB" w:rsidRDefault="0087351F" w:rsidP="0087351F">
      <w:pPr>
        <w:pStyle w:val="B2"/>
      </w:pPr>
      <w:r w:rsidRPr="001C16AB">
        <w:t>-</w:t>
      </w:r>
      <w:r w:rsidRPr="001C16AB">
        <w:tab/>
        <w:t>The UE is in E-UTRA Registered, Idle Mode state.</w:t>
      </w:r>
    </w:p>
    <w:p w14:paraId="069E2E29"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7D5D854D" w14:textId="77777777" w:rsidR="0087351F" w:rsidRPr="001C16AB" w:rsidRDefault="0087351F" w:rsidP="0087351F">
      <w:pPr>
        <w:pStyle w:val="H6"/>
      </w:pPr>
      <w:r w:rsidRPr="001C16AB">
        <w:t>6.1.1.8.3.2</w:t>
      </w:r>
      <w:r w:rsidRPr="001C16AB">
        <w:tab/>
        <w:t>Test procedure sequence</w:t>
      </w:r>
    </w:p>
    <w:p w14:paraId="07CFD3D6" w14:textId="77777777" w:rsidR="0087351F" w:rsidRPr="001C16AB" w:rsidRDefault="0087351F" w:rsidP="0087351F">
      <w:pPr>
        <w:pStyle w:val="TH"/>
      </w:pPr>
      <w:r w:rsidRPr="001C16AB">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87351F" w:rsidRPr="001C16AB" w14:paraId="3609B369" w14:textId="77777777" w:rsidTr="0066502E">
        <w:trPr>
          <w:trHeight w:val="204"/>
          <w:tblHeader/>
          <w:jc w:val="center"/>
        </w:trPr>
        <w:tc>
          <w:tcPr>
            <w:tcW w:w="623" w:type="dxa"/>
            <w:tcBorders>
              <w:top w:val="single" w:sz="4" w:space="0" w:color="auto"/>
              <w:left w:val="single" w:sz="4" w:space="0" w:color="auto"/>
              <w:bottom w:val="nil"/>
              <w:right w:val="single" w:sz="4" w:space="0" w:color="auto"/>
            </w:tcBorders>
            <w:hideMark/>
          </w:tcPr>
          <w:p w14:paraId="4AFE6BC5" w14:textId="77777777" w:rsidR="0087351F" w:rsidRPr="001C16AB" w:rsidRDefault="0087351F" w:rsidP="00E64CC8">
            <w:pPr>
              <w:pStyle w:val="TAH"/>
              <w:keepNext w:val="0"/>
              <w:keepLines w:val="0"/>
              <w:widowControl w:val="0"/>
            </w:pPr>
            <w:r w:rsidRPr="001C16AB">
              <w:t>St</w:t>
            </w:r>
          </w:p>
        </w:tc>
        <w:tc>
          <w:tcPr>
            <w:tcW w:w="4085" w:type="dxa"/>
            <w:tcBorders>
              <w:top w:val="single" w:sz="4" w:space="0" w:color="auto"/>
              <w:left w:val="single" w:sz="4" w:space="0" w:color="auto"/>
              <w:bottom w:val="nil"/>
              <w:right w:val="single" w:sz="4" w:space="0" w:color="auto"/>
            </w:tcBorders>
            <w:hideMark/>
          </w:tcPr>
          <w:p w14:paraId="1D7932CB" w14:textId="77777777" w:rsidR="0087351F" w:rsidRPr="001C16AB" w:rsidRDefault="0087351F" w:rsidP="00E64CC8">
            <w:pPr>
              <w:pStyle w:val="TAH"/>
              <w:keepNext w:val="0"/>
              <w:keepLines w:val="0"/>
              <w:widowControl w:val="0"/>
            </w:pPr>
            <w:r w:rsidRPr="001C16AB">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4D9E6180" w14:textId="77777777" w:rsidR="0087351F" w:rsidRPr="001C16AB" w:rsidRDefault="0087351F" w:rsidP="00E64CC8">
            <w:pPr>
              <w:pStyle w:val="TAH"/>
              <w:keepNext w:val="0"/>
              <w:keepLines w:val="0"/>
              <w:widowControl w:val="0"/>
            </w:pPr>
            <w:r w:rsidRPr="001C16AB">
              <w:t>Message Sequence</w:t>
            </w:r>
          </w:p>
        </w:tc>
        <w:tc>
          <w:tcPr>
            <w:tcW w:w="547" w:type="dxa"/>
            <w:tcBorders>
              <w:top w:val="single" w:sz="4" w:space="0" w:color="auto"/>
              <w:left w:val="single" w:sz="4" w:space="0" w:color="auto"/>
              <w:bottom w:val="nil"/>
              <w:right w:val="single" w:sz="4" w:space="0" w:color="auto"/>
            </w:tcBorders>
            <w:hideMark/>
          </w:tcPr>
          <w:p w14:paraId="500F377A" w14:textId="77777777" w:rsidR="0087351F" w:rsidRPr="001C16AB" w:rsidRDefault="0087351F" w:rsidP="00E64CC8">
            <w:pPr>
              <w:pStyle w:val="TAH"/>
              <w:keepNext w:val="0"/>
              <w:keepLines w:val="0"/>
              <w:widowControl w:val="0"/>
            </w:pPr>
            <w:r w:rsidRPr="001C16AB">
              <w:t>TP</w:t>
            </w:r>
          </w:p>
        </w:tc>
        <w:tc>
          <w:tcPr>
            <w:tcW w:w="860" w:type="dxa"/>
            <w:tcBorders>
              <w:top w:val="single" w:sz="4" w:space="0" w:color="auto"/>
              <w:left w:val="single" w:sz="4" w:space="0" w:color="auto"/>
              <w:bottom w:val="nil"/>
              <w:right w:val="single" w:sz="4" w:space="0" w:color="auto"/>
            </w:tcBorders>
            <w:hideMark/>
          </w:tcPr>
          <w:p w14:paraId="72D02433" w14:textId="77777777" w:rsidR="0087351F" w:rsidRPr="001C16AB" w:rsidRDefault="0087351F" w:rsidP="00E64CC8">
            <w:pPr>
              <w:pStyle w:val="TAH"/>
              <w:keepNext w:val="0"/>
              <w:keepLines w:val="0"/>
              <w:widowControl w:val="0"/>
            </w:pPr>
            <w:r w:rsidRPr="001C16AB">
              <w:t>Verdict</w:t>
            </w:r>
          </w:p>
        </w:tc>
      </w:tr>
      <w:tr w:rsidR="0087351F" w:rsidRPr="001C16AB" w14:paraId="47E5145B" w14:textId="77777777" w:rsidTr="0066502E">
        <w:trPr>
          <w:trHeight w:val="204"/>
          <w:tblHeader/>
          <w:jc w:val="center"/>
        </w:trPr>
        <w:tc>
          <w:tcPr>
            <w:tcW w:w="623" w:type="dxa"/>
            <w:tcBorders>
              <w:top w:val="nil"/>
              <w:left w:val="single" w:sz="4" w:space="0" w:color="auto"/>
              <w:bottom w:val="single" w:sz="4" w:space="0" w:color="auto"/>
              <w:right w:val="single" w:sz="4" w:space="0" w:color="auto"/>
            </w:tcBorders>
          </w:tcPr>
          <w:p w14:paraId="2D3498CA" w14:textId="77777777" w:rsidR="0087351F" w:rsidRPr="001C16AB" w:rsidRDefault="0087351F" w:rsidP="00E64CC8">
            <w:pPr>
              <w:pStyle w:val="TAH"/>
              <w:keepNext w:val="0"/>
              <w:keepLines w:val="0"/>
              <w:widowControl w:val="0"/>
            </w:pPr>
          </w:p>
        </w:tc>
        <w:tc>
          <w:tcPr>
            <w:tcW w:w="4085" w:type="dxa"/>
            <w:tcBorders>
              <w:top w:val="nil"/>
              <w:left w:val="single" w:sz="4" w:space="0" w:color="auto"/>
              <w:bottom w:val="single" w:sz="4" w:space="0" w:color="auto"/>
              <w:right w:val="single" w:sz="4" w:space="0" w:color="auto"/>
            </w:tcBorders>
          </w:tcPr>
          <w:p w14:paraId="55D64876" w14:textId="77777777" w:rsidR="0087351F" w:rsidRPr="001C16AB" w:rsidRDefault="0087351F" w:rsidP="00E64CC8">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18A6B0DC" w14:textId="77777777" w:rsidR="0087351F" w:rsidRPr="001C16AB" w:rsidRDefault="0087351F" w:rsidP="00E64CC8">
            <w:pPr>
              <w:pStyle w:val="TAH"/>
              <w:keepNext w:val="0"/>
              <w:keepLines w:val="0"/>
              <w:widowControl w:val="0"/>
            </w:pPr>
            <w:r w:rsidRPr="001C16AB">
              <w:t>U – S</w:t>
            </w:r>
          </w:p>
        </w:tc>
        <w:tc>
          <w:tcPr>
            <w:tcW w:w="2596" w:type="dxa"/>
            <w:tcBorders>
              <w:top w:val="single" w:sz="4" w:space="0" w:color="auto"/>
              <w:left w:val="single" w:sz="4" w:space="0" w:color="auto"/>
              <w:bottom w:val="single" w:sz="4" w:space="0" w:color="auto"/>
              <w:right w:val="single" w:sz="4" w:space="0" w:color="auto"/>
            </w:tcBorders>
            <w:hideMark/>
          </w:tcPr>
          <w:p w14:paraId="4DDBA12B" w14:textId="77777777" w:rsidR="0087351F" w:rsidRPr="001C16AB" w:rsidRDefault="0087351F" w:rsidP="00E64CC8">
            <w:pPr>
              <w:pStyle w:val="TAH"/>
              <w:keepNext w:val="0"/>
              <w:keepLines w:val="0"/>
              <w:widowControl w:val="0"/>
            </w:pPr>
            <w:r w:rsidRPr="001C16AB">
              <w:t>Message</w:t>
            </w:r>
          </w:p>
        </w:tc>
        <w:tc>
          <w:tcPr>
            <w:tcW w:w="547" w:type="dxa"/>
            <w:tcBorders>
              <w:top w:val="nil"/>
              <w:left w:val="single" w:sz="4" w:space="0" w:color="auto"/>
              <w:bottom w:val="single" w:sz="4" w:space="0" w:color="auto"/>
              <w:right w:val="single" w:sz="4" w:space="0" w:color="auto"/>
            </w:tcBorders>
          </w:tcPr>
          <w:p w14:paraId="7DC2BFC4" w14:textId="77777777" w:rsidR="0087351F" w:rsidRPr="001C16AB" w:rsidRDefault="0087351F" w:rsidP="00E64CC8">
            <w:pPr>
              <w:pStyle w:val="TAH"/>
              <w:keepNext w:val="0"/>
              <w:keepLines w:val="0"/>
              <w:widowControl w:val="0"/>
            </w:pPr>
          </w:p>
        </w:tc>
        <w:tc>
          <w:tcPr>
            <w:tcW w:w="860" w:type="dxa"/>
            <w:tcBorders>
              <w:top w:val="nil"/>
              <w:left w:val="single" w:sz="4" w:space="0" w:color="auto"/>
              <w:bottom w:val="single" w:sz="4" w:space="0" w:color="auto"/>
              <w:right w:val="single" w:sz="4" w:space="0" w:color="auto"/>
            </w:tcBorders>
          </w:tcPr>
          <w:p w14:paraId="3343B78B" w14:textId="77777777" w:rsidR="0087351F" w:rsidRPr="001C16AB" w:rsidRDefault="0087351F" w:rsidP="00E64CC8">
            <w:pPr>
              <w:pStyle w:val="TAH"/>
              <w:keepNext w:val="0"/>
              <w:keepLines w:val="0"/>
              <w:widowControl w:val="0"/>
            </w:pPr>
          </w:p>
        </w:tc>
      </w:tr>
      <w:tr w:rsidR="0087351F" w:rsidRPr="001C16AB" w14:paraId="4F58F911"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3A4ABE20" w14:textId="77777777" w:rsidR="0087351F" w:rsidRPr="001C16AB" w:rsidRDefault="0087351F" w:rsidP="00E64CC8">
            <w:pPr>
              <w:pStyle w:val="TAC"/>
              <w:keepNext w:val="0"/>
              <w:keepLines w:val="0"/>
              <w:widowControl w:val="0"/>
            </w:pPr>
            <w:r w:rsidRPr="001C16AB">
              <w:t>1</w:t>
            </w:r>
          </w:p>
        </w:tc>
        <w:tc>
          <w:tcPr>
            <w:tcW w:w="4085" w:type="dxa"/>
            <w:tcBorders>
              <w:top w:val="single" w:sz="4" w:space="0" w:color="auto"/>
              <w:left w:val="single" w:sz="4" w:space="0" w:color="auto"/>
              <w:bottom w:val="single" w:sz="4" w:space="0" w:color="auto"/>
              <w:right w:val="single" w:sz="4" w:space="0" w:color="auto"/>
            </w:tcBorders>
            <w:hideMark/>
          </w:tcPr>
          <w:p w14:paraId="606CAE03" w14:textId="49BCBE22" w:rsidR="0087351F" w:rsidRPr="001C16AB" w:rsidRDefault="0087351F" w:rsidP="00E64CC8">
            <w:pPr>
              <w:pStyle w:val="TAL"/>
              <w:keepNext w:val="0"/>
              <w:keepLines w:val="0"/>
              <w:widowControl w:val="0"/>
            </w:pPr>
            <w:r w:rsidRPr="001C16AB">
              <w:rPr>
                <w:lang w:eastAsia="ko-KR"/>
              </w:rPr>
              <w:t>Check: Does the UE (MCVideo client) correctly perform test procedure 'MCX CT session establishment/modification without provisional responses other than 100 Trying' as described in TS 36.579-1 [2] Table 5.3.4.3-1</w:t>
            </w:r>
            <w:r w:rsidRPr="001C16AB">
              <w:t xml:space="preserve"> to establish an on-demand pre-arranged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445C8181" w14:textId="77777777" w:rsidR="0087351F" w:rsidRPr="001C16AB" w:rsidRDefault="0087351F" w:rsidP="00E64CC8">
            <w:pPr>
              <w:pStyle w:val="TAC"/>
              <w:keepNext w:val="0"/>
              <w:keepLines w:val="0"/>
              <w:widowControl w:val="0"/>
            </w:pPr>
            <w:r w:rsidRPr="001C16AB">
              <w:rPr>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2BE11897" w14:textId="77777777" w:rsidR="0087351F" w:rsidRPr="001C16AB" w:rsidRDefault="0087351F" w:rsidP="00E64CC8">
            <w:pPr>
              <w:pStyle w:val="TAL"/>
              <w:keepNext w:val="0"/>
              <w:keepLines w:val="0"/>
              <w:widowControl w:val="0"/>
            </w:pPr>
            <w:r w:rsidRPr="001C16AB">
              <w:rPr>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757933D1" w14:textId="77777777" w:rsidR="0087351F" w:rsidRPr="001C16AB" w:rsidRDefault="0087351F" w:rsidP="00E64CC8">
            <w:pPr>
              <w:pStyle w:val="TAC"/>
              <w:keepNext w:val="0"/>
              <w:keepLines w:val="0"/>
              <w:widowControl w:val="0"/>
            </w:pPr>
            <w:r w:rsidRPr="001C16AB">
              <w:rPr>
                <w:szCs w:val="18"/>
              </w:rPr>
              <w:t>1</w:t>
            </w:r>
          </w:p>
        </w:tc>
        <w:tc>
          <w:tcPr>
            <w:tcW w:w="860" w:type="dxa"/>
            <w:tcBorders>
              <w:top w:val="single" w:sz="4" w:space="0" w:color="auto"/>
              <w:left w:val="single" w:sz="4" w:space="0" w:color="auto"/>
              <w:bottom w:val="single" w:sz="4" w:space="0" w:color="auto"/>
              <w:right w:val="single" w:sz="4" w:space="0" w:color="auto"/>
            </w:tcBorders>
            <w:hideMark/>
          </w:tcPr>
          <w:p w14:paraId="45C5C665" w14:textId="77777777" w:rsidR="0087351F" w:rsidRPr="001C16AB" w:rsidRDefault="0087351F" w:rsidP="00E64CC8">
            <w:pPr>
              <w:pStyle w:val="TAC"/>
              <w:keepNext w:val="0"/>
              <w:keepLines w:val="0"/>
              <w:widowControl w:val="0"/>
            </w:pPr>
            <w:r w:rsidRPr="001C16AB">
              <w:rPr>
                <w:szCs w:val="18"/>
              </w:rPr>
              <w:t>P</w:t>
            </w:r>
          </w:p>
        </w:tc>
      </w:tr>
      <w:tr w:rsidR="0087351F" w:rsidRPr="001C16AB" w14:paraId="41150E20"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2357DBFE" w14:textId="77777777" w:rsidR="0087351F" w:rsidRPr="001C16AB" w:rsidRDefault="0087351F" w:rsidP="00E64CC8">
            <w:pPr>
              <w:pStyle w:val="TAC"/>
              <w:keepNext w:val="0"/>
              <w:keepLines w:val="0"/>
              <w:widowControl w:val="0"/>
              <w:rPr>
                <w:rFonts w:cs="Arial"/>
              </w:rPr>
            </w:pPr>
            <w:r w:rsidRPr="001C16AB">
              <w:rPr>
                <w:rFonts w:cs="Arial"/>
              </w:rPr>
              <w:t>2-4</w:t>
            </w:r>
          </w:p>
        </w:tc>
        <w:tc>
          <w:tcPr>
            <w:tcW w:w="4085" w:type="dxa"/>
            <w:tcBorders>
              <w:top w:val="single" w:sz="4" w:space="0" w:color="auto"/>
              <w:left w:val="single" w:sz="4" w:space="0" w:color="auto"/>
              <w:bottom w:val="single" w:sz="4" w:space="0" w:color="auto"/>
              <w:right w:val="single" w:sz="4" w:space="0" w:color="auto"/>
            </w:tcBorders>
            <w:hideMark/>
          </w:tcPr>
          <w:p w14:paraId="7C9F5871" w14:textId="77777777" w:rsidR="0087351F" w:rsidRPr="001C16AB" w:rsidRDefault="0087351F" w:rsidP="00E64CC8">
            <w:pPr>
              <w:spacing w:after="0"/>
              <w:rPr>
                <w:rFonts w:ascii="Arial" w:hAnsi="Arial" w:cs="Arial"/>
                <w:color w:val="000000"/>
                <w:sz w:val="18"/>
                <w:szCs w:val="18"/>
              </w:rPr>
            </w:pPr>
            <w:r w:rsidRPr="001C16AB">
              <w:rPr>
                <w:rFonts w:ascii="Arial" w:hAnsi="Arial" w:cs="Arial"/>
                <w:sz w:val="18"/>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0810D799" w14:textId="77777777" w:rsidR="0087351F" w:rsidRPr="001C16AB" w:rsidRDefault="0087351F" w:rsidP="00E64CC8">
            <w:pPr>
              <w:pStyle w:val="TAC"/>
              <w:keepNext w:val="0"/>
              <w:keepLines w:val="0"/>
              <w:widowControl w:val="0"/>
              <w:rPr>
                <w:szCs w:val="18"/>
              </w:rPr>
            </w:pPr>
            <w:r w:rsidRPr="001C16AB">
              <w:rPr>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092BB578" w14:textId="77777777" w:rsidR="0087351F" w:rsidRPr="001C16AB" w:rsidRDefault="0087351F" w:rsidP="00E64CC8">
            <w:pPr>
              <w:pStyle w:val="TAL"/>
              <w:keepNext w:val="0"/>
              <w:keepLines w:val="0"/>
              <w:widowControl w:val="0"/>
              <w:rPr>
                <w:szCs w:val="18"/>
              </w:rPr>
            </w:pPr>
            <w:r w:rsidRPr="001C16AB">
              <w:rPr>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6CDD6880" w14:textId="77777777" w:rsidR="0087351F" w:rsidRPr="001C16AB" w:rsidRDefault="0087351F" w:rsidP="00E64CC8">
            <w:pPr>
              <w:pStyle w:val="TAC"/>
              <w:keepNext w:val="0"/>
              <w:keepLines w:val="0"/>
              <w:widowControl w:val="0"/>
              <w:rPr>
                <w:szCs w:val="18"/>
              </w:rPr>
            </w:pPr>
            <w:r w:rsidRPr="001C16AB">
              <w:rPr>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04FEE147" w14:textId="77777777" w:rsidR="0087351F" w:rsidRPr="001C16AB" w:rsidRDefault="0087351F" w:rsidP="00E64CC8">
            <w:pPr>
              <w:pStyle w:val="TAC"/>
              <w:keepNext w:val="0"/>
              <w:keepLines w:val="0"/>
              <w:widowControl w:val="0"/>
              <w:rPr>
                <w:szCs w:val="18"/>
              </w:rPr>
            </w:pPr>
            <w:r w:rsidRPr="001C16AB">
              <w:rPr>
                <w:szCs w:val="18"/>
              </w:rPr>
              <w:t>-</w:t>
            </w:r>
          </w:p>
        </w:tc>
      </w:tr>
      <w:tr w:rsidR="0087351F" w:rsidRPr="001C16AB" w14:paraId="44AD2843"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5FCBB757" w14:textId="77777777" w:rsidR="0087351F" w:rsidRPr="001C16AB" w:rsidRDefault="0087351F" w:rsidP="00E64CC8">
            <w:pPr>
              <w:pStyle w:val="TAC"/>
              <w:keepNext w:val="0"/>
              <w:keepLines w:val="0"/>
              <w:widowControl w:val="0"/>
              <w:rPr>
                <w:rFonts w:cs="Arial"/>
              </w:rPr>
            </w:pPr>
            <w:r w:rsidRPr="001C16AB">
              <w:rPr>
                <w:rFonts w:cs="Arial"/>
              </w:rPr>
              <w:t>5</w:t>
            </w:r>
          </w:p>
        </w:tc>
        <w:tc>
          <w:tcPr>
            <w:tcW w:w="4085" w:type="dxa"/>
            <w:tcBorders>
              <w:top w:val="single" w:sz="4" w:space="0" w:color="auto"/>
              <w:left w:val="single" w:sz="4" w:space="0" w:color="auto"/>
              <w:bottom w:val="single" w:sz="4" w:space="0" w:color="auto"/>
              <w:right w:val="single" w:sz="4" w:space="0" w:color="auto"/>
            </w:tcBorders>
            <w:hideMark/>
          </w:tcPr>
          <w:p w14:paraId="25457D04" w14:textId="1CF03F76" w:rsidR="0087351F" w:rsidRPr="001C16AB" w:rsidRDefault="0087351F" w:rsidP="00E64CC8">
            <w:pPr>
              <w:pStyle w:val="TAL"/>
              <w:keepNext w:val="0"/>
              <w:keepLines w:val="0"/>
              <w:widowControl w:val="0"/>
              <w:rPr>
                <w:rFonts w:cs="Arial"/>
              </w:rPr>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5D9D851"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414CA1C6"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33E6F6A2" w14:textId="77777777" w:rsidR="0087351F" w:rsidRPr="001C16AB" w:rsidRDefault="0087351F" w:rsidP="00E64CC8">
            <w:pPr>
              <w:pStyle w:val="TAC"/>
              <w:keepNext w:val="0"/>
              <w:keepLines w:val="0"/>
              <w:widowControl w:val="0"/>
              <w:rPr>
                <w:rFonts w:cs="Arial"/>
                <w:szCs w:val="18"/>
              </w:rPr>
            </w:pPr>
            <w:r w:rsidRPr="001C16AB">
              <w:rPr>
                <w:rFonts w:cs="Arial"/>
                <w:szCs w:val="18"/>
              </w:rPr>
              <w:t>2</w:t>
            </w:r>
          </w:p>
        </w:tc>
        <w:tc>
          <w:tcPr>
            <w:tcW w:w="860" w:type="dxa"/>
            <w:tcBorders>
              <w:top w:val="single" w:sz="4" w:space="0" w:color="auto"/>
              <w:left w:val="single" w:sz="4" w:space="0" w:color="auto"/>
              <w:bottom w:val="single" w:sz="4" w:space="0" w:color="auto"/>
              <w:right w:val="single" w:sz="4" w:space="0" w:color="auto"/>
            </w:tcBorders>
            <w:hideMark/>
          </w:tcPr>
          <w:p w14:paraId="3E906630" w14:textId="77777777" w:rsidR="0087351F" w:rsidRPr="001C16AB" w:rsidRDefault="0087351F" w:rsidP="00E64CC8">
            <w:pPr>
              <w:pStyle w:val="TAC"/>
              <w:keepNext w:val="0"/>
              <w:keepLines w:val="0"/>
              <w:widowControl w:val="0"/>
              <w:rPr>
                <w:rFonts w:cs="Arial"/>
                <w:szCs w:val="18"/>
              </w:rPr>
            </w:pPr>
            <w:r w:rsidRPr="001C16AB">
              <w:rPr>
                <w:rFonts w:cs="Arial"/>
                <w:szCs w:val="18"/>
              </w:rPr>
              <w:t>P</w:t>
            </w:r>
          </w:p>
        </w:tc>
      </w:tr>
      <w:tr w:rsidR="0087351F" w:rsidRPr="001C16AB" w14:paraId="0DB50198"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41EE709A" w14:textId="77777777" w:rsidR="0087351F" w:rsidRPr="001C16AB" w:rsidRDefault="0087351F" w:rsidP="00E64CC8">
            <w:pPr>
              <w:pStyle w:val="TAC"/>
              <w:keepNext w:val="0"/>
              <w:keepLines w:val="0"/>
              <w:widowControl w:val="0"/>
              <w:rPr>
                <w:rFonts w:cs="Arial"/>
              </w:rPr>
            </w:pPr>
            <w:r w:rsidRPr="001C16AB">
              <w:rPr>
                <w:rFonts w:cs="Arial"/>
              </w:rPr>
              <w:t>6-8</w:t>
            </w:r>
          </w:p>
        </w:tc>
        <w:tc>
          <w:tcPr>
            <w:tcW w:w="4085" w:type="dxa"/>
            <w:tcBorders>
              <w:top w:val="single" w:sz="4" w:space="0" w:color="auto"/>
              <w:left w:val="single" w:sz="4" w:space="0" w:color="auto"/>
              <w:bottom w:val="single" w:sz="4" w:space="0" w:color="auto"/>
              <w:right w:val="single" w:sz="4" w:space="0" w:color="auto"/>
            </w:tcBorders>
            <w:hideMark/>
          </w:tcPr>
          <w:p w14:paraId="73628AC0" w14:textId="77777777" w:rsidR="0087351F" w:rsidRPr="001C16AB" w:rsidRDefault="0087351F" w:rsidP="00E64CC8">
            <w:pPr>
              <w:pStyle w:val="TAL"/>
              <w:keepNext w:val="0"/>
              <w:keepLines w:val="0"/>
              <w:widowControl w:val="0"/>
              <w:rPr>
                <w:rFonts w:cs="Arial"/>
              </w:rPr>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2671DA8B"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78D9C475"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5552C506"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635D4F38"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r>
      <w:tr w:rsidR="0087351F" w:rsidRPr="001C16AB" w14:paraId="36453CF2"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740AED6C" w14:textId="77777777" w:rsidR="0087351F" w:rsidRPr="001C16AB" w:rsidRDefault="0087351F" w:rsidP="00E64CC8">
            <w:pPr>
              <w:pStyle w:val="TAC"/>
              <w:keepNext w:val="0"/>
              <w:keepLines w:val="0"/>
              <w:widowControl w:val="0"/>
              <w:rPr>
                <w:rFonts w:cs="Arial"/>
              </w:rPr>
            </w:pPr>
            <w:r w:rsidRPr="001C16AB">
              <w:rPr>
                <w:rFonts w:cs="Arial"/>
              </w:rPr>
              <w:t>9</w:t>
            </w:r>
          </w:p>
        </w:tc>
        <w:tc>
          <w:tcPr>
            <w:tcW w:w="4085" w:type="dxa"/>
            <w:tcBorders>
              <w:top w:val="single" w:sz="4" w:space="0" w:color="auto"/>
              <w:left w:val="single" w:sz="4" w:space="0" w:color="auto"/>
              <w:bottom w:val="single" w:sz="4" w:space="0" w:color="auto"/>
              <w:right w:val="single" w:sz="4" w:space="0" w:color="auto"/>
            </w:tcBorders>
            <w:hideMark/>
          </w:tcPr>
          <w:p w14:paraId="624333D4" w14:textId="77777777" w:rsidR="0087351F" w:rsidRPr="001C16AB" w:rsidRDefault="0087351F" w:rsidP="00E64CC8">
            <w:pPr>
              <w:pStyle w:val="TAL"/>
              <w:keepNext w:val="0"/>
              <w:keepLines w:val="0"/>
              <w:widowControl w:val="0"/>
              <w:rPr>
                <w:rFonts w:eastAsia="Calibri"/>
              </w:rPr>
            </w:pPr>
            <w:r w:rsidRPr="001C16AB">
              <w:rPr>
                <w:rFonts w:eastAsia="Calibri"/>
              </w:rPr>
              <w:t>Check: Does the UE (MCVideo client) provide receive media success notification and the type of call to the user?</w:t>
            </w:r>
          </w:p>
          <w:p w14:paraId="6F0F5CE0" w14:textId="77777777" w:rsidR="0087351F" w:rsidRPr="001C16AB" w:rsidRDefault="0087351F" w:rsidP="00E64CC8">
            <w:pPr>
              <w:pStyle w:val="TAL"/>
              <w:keepNext w:val="0"/>
              <w:keepLines w:val="0"/>
              <w:widowControl w:val="0"/>
              <w:rPr>
                <w:rFonts w:cs="Arial"/>
              </w:rPr>
            </w:pPr>
            <w:r w:rsidRPr="001C16AB">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B6AFE07"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12A027BD"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2521454B" w14:textId="77777777" w:rsidR="0087351F" w:rsidRPr="001C16AB" w:rsidRDefault="0087351F" w:rsidP="00E64CC8">
            <w:pPr>
              <w:pStyle w:val="TAC"/>
              <w:keepNext w:val="0"/>
              <w:keepLines w:val="0"/>
              <w:widowControl w:val="0"/>
              <w:rPr>
                <w:rFonts w:cs="Arial"/>
                <w:szCs w:val="18"/>
              </w:rPr>
            </w:pPr>
            <w:r w:rsidRPr="001C16AB">
              <w:rPr>
                <w:rFonts w:cs="Arial"/>
                <w:szCs w:val="18"/>
              </w:rPr>
              <w:t>2</w:t>
            </w:r>
          </w:p>
        </w:tc>
        <w:tc>
          <w:tcPr>
            <w:tcW w:w="860" w:type="dxa"/>
            <w:tcBorders>
              <w:top w:val="single" w:sz="4" w:space="0" w:color="auto"/>
              <w:left w:val="single" w:sz="4" w:space="0" w:color="auto"/>
              <w:bottom w:val="single" w:sz="4" w:space="0" w:color="auto"/>
              <w:right w:val="single" w:sz="4" w:space="0" w:color="auto"/>
            </w:tcBorders>
            <w:hideMark/>
          </w:tcPr>
          <w:p w14:paraId="086C1A9A" w14:textId="77777777" w:rsidR="0087351F" w:rsidRPr="001C16AB" w:rsidRDefault="0087351F" w:rsidP="00E64CC8">
            <w:pPr>
              <w:pStyle w:val="TAC"/>
              <w:keepNext w:val="0"/>
              <w:keepLines w:val="0"/>
              <w:widowControl w:val="0"/>
              <w:rPr>
                <w:rFonts w:cs="Arial"/>
                <w:szCs w:val="18"/>
              </w:rPr>
            </w:pPr>
            <w:r w:rsidRPr="001C16AB">
              <w:rPr>
                <w:rFonts w:cs="Arial"/>
                <w:szCs w:val="18"/>
              </w:rPr>
              <w:t>P</w:t>
            </w:r>
          </w:p>
        </w:tc>
      </w:tr>
      <w:tr w:rsidR="0087351F" w:rsidRPr="001C16AB" w14:paraId="50C3CA6F"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193FCFD5" w14:textId="77777777" w:rsidR="0087351F" w:rsidRPr="001C16AB" w:rsidRDefault="0087351F" w:rsidP="00E64CC8">
            <w:pPr>
              <w:pStyle w:val="TAC"/>
              <w:keepNext w:val="0"/>
              <w:keepLines w:val="0"/>
              <w:widowControl w:val="0"/>
              <w:rPr>
                <w:rFonts w:cs="Arial"/>
              </w:rPr>
            </w:pPr>
            <w:r w:rsidRPr="001C16AB">
              <w:rPr>
                <w:rFonts w:cs="Arial"/>
              </w:rPr>
              <w:t>10</w:t>
            </w:r>
          </w:p>
        </w:tc>
        <w:tc>
          <w:tcPr>
            <w:tcW w:w="4085" w:type="dxa"/>
            <w:tcBorders>
              <w:top w:val="single" w:sz="4" w:space="0" w:color="auto"/>
              <w:left w:val="single" w:sz="4" w:space="0" w:color="auto"/>
              <w:bottom w:val="single" w:sz="4" w:space="0" w:color="auto"/>
              <w:right w:val="single" w:sz="4" w:space="0" w:color="auto"/>
            </w:tcBorders>
            <w:hideMark/>
          </w:tcPr>
          <w:p w14:paraId="4014CF88" w14:textId="023F7DA8" w:rsidR="0087351F" w:rsidRPr="001C16AB" w:rsidRDefault="0087351F" w:rsidP="00E64CC8">
            <w:pPr>
              <w:pStyle w:val="TAL"/>
              <w:keepNext w:val="0"/>
              <w:keepLines w:val="0"/>
              <w:widowControl w:val="0"/>
            </w:pPr>
            <w:r w:rsidRPr="001C16AB">
              <w:t xml:space="preserve">Check: Does the UE (MCVideo client) correctly perform test procedure 'MCVideo Media Reception End Request CT' as described in </w:t>
            </w:r>
            <w:r w:rsidRPr="001C16AB">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796A743D" w14:textId="77777777" w:rsidR="0087351F" w:rsidRPr="001C16AB" w:rsidRDefault="0087351F" w:rsidP="00E64CC8">
            <w:pPr>
              <w:pStyle w:val="TAC"/>
              <w:keepNext w:val="0"/>
              <w:keepLines w:val="0"/>
              <w:widowControl w:val="0"/>
              <w:rPr>
                <w:szCs w:val="18"/>
              </w:rPr>
            </w:pPr>
            <w:r w:rsidRPr="001C16A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03FA2E37"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2FCBB6BE" w14:textId="77777777" w:rsidR="0087351F" w:rsidRPr="001C16AB" w:rsidRDefault="0087351F" w:rsidP="00E64CC8">
            <w:pPr>
              <w:pStyle w:val="TAC"/>
              <w:keepNext w:val="0"/>
              <w:keepLines w:val="0"/>
              <w:widowControl w:val="0"/>
              <w:rPr>
                <w:rFonts w:cs="Arial"/>
                <w:szCs w:val="18"/>
              </w:rPr>
            </w:pPr>
            <w:r w:rsidRPr="001C16AB">
              <w:rPr>
                <w:rFonts w:cs="Arial"/>
                <w:szCs w:val="18"/>
              </w:rPr>
              <w:t>3</w:t>
            </w:r>
          </w:p>
        </w:tc>
        <w:tc>
          <w:tcPr>
            <w:tcW w:w="860" w:type="dxa"/>
            <w:tcBorders>
              <w:top w:val="single" w:sz="4" w:space="0" w:color="auto"/>
              <w:left w:val="single" w:sz="4" w:space="0" w:color="auto"/>
              <w:bottom w:val="single" w:sz="4" w:space="0" w:color="auto"/>
              <w:right w:val="single" w:sz="4" w:space="0" w:color="auto"/>
            </w:tcBorders>
            <w:hideMark/>
          </w:tcPr>
          <w:p w14:paraId="352E6ACB" w14:textId="77777777" w:rsidR="0087351F" w:rsidRPr="001C16AB" w:rsidRDefault="0087351F" w:rsidP="00E64CC8">
            <w:pPr>
              <w:pStyle w:val="TAC"/>
              <w:keepNext w:val="0"/>
              <w:keepLines w:val="0"/>
              <w:widowControl w:val="0"/>
              <w:rPr>
                <w:rFonts w:cs="Arial"/>
                <w:szCs w:val="18"/>
              </w:rPr>
            </w:pPr>
            <w:r w:rsidRPr="001C16AB">
              <w:rPr>
                <w:rFonts w:cs="Arial"/>
                <w:szCs w:val="18"/>
              </w:rPr>
              <w:t>P</w:t>
            </w:r>
          </w:p>
        </w:tc>
      </w:tr>
      <w:tr w:rsidR="0087351F" w:rsidRPr="001C16AB" w14:paraId="51BB003D"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0239D241" w14:textId="77777777" w:rsidR="0087351F" w:rsidRPr="001C16AB" w:rsidRDefault="0087351F" w:rsidP="00E64CC8">
            <w:pPr>
              <w:pStyle w:val="TAC"/>
              <w:keepNext w:val="0"/>
              <w:keepLines w:val="0"/>
              <w:widowControl w:val="0"/>
              <w:rPr>
                <w:rFonts w:cs="Arial"/>
              </w:rPr>
            </w:pPr>
            <w:r w:rsidRPr="001C16AB">
              <w:rPr>
                <w:rFonts w:cs="Arial"/>
              </w:rPr>
              <w:t>11-12</w:t>
            </w:r>
          </w:p>
        </w:tc>
        <w:tc>
          <w:tcPr>
            <w:tcW w:w="4085" w:type="dxa"/>
            <w:tcBorders>
              <w:top w:val="single" w:sz="4" w:space="0" w:color="auto"/>
              <w:left w:val="single" w:sz="4" w:space="0" w:color="auto"/>
              <w:bottom w:val="single" w:sz="4" w:space="0" w:color="auto"/>
              <w:right w:val="single" w:sz="4" w:space="0" w:color="auto"/>
            </w:tcBorders>
            <w:hideMark/>
          </w:tcPr>
          <w:p w14:paraId="7F43B77D"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63E3393C"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1F17A943"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69C5297B"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860" w:type="dxa"/>
            <w:tcBorders>
              <w:top w:val="single" w:sz="4" w:space="0" w:color="auto"/>
              <w:left w:val="single" w:sz="4" w:space="0" w:color="auto"/>
              <w:bottom w:val="single" w:sz="4" w:space="0" w:color="auto"/>
              <w:right w:val="single" w:sz="4" w:space="0" w:color="auto"/>
            </w:tcBorders>
            <w:hideMark/>
          </w:tcPr>
          <w:p w14:paraId="4BD55216"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r>
      <w:tr w:rsidR="0087351F" w:rsidRPr="001C16AB" w14:paraId="6DC43D21" w14:textId="77777777" w:rsidTr="0066502E">
        <w:trPr>
          <w:jc w:val="center"/>
        </w:trPr>
        <w:tc>
          <w:tcPr>
            <w:tcW w:w="623" w:type="dxa"/>
            <w:tcBorders>
              <w:top w:val="single" w:sz="4" w:space="0" w:color="auto"/>
              <w:left w:val="single" w:sz="4" w:space="0" w:color="auto"/>
              <w:bottom w:val="single" w:sz="4" w:space="0" w:color="auto"/>
              <w:right w:val="single" w:sz="4" w:space="0" w:color="auto"/>
            </w:tcBorders>
            <w:hideMark/>
          </w:tcPr>
          <w:p w14:paraId="0E0513BB" w14:textId="77777777" w:rsidR="0087351F" w:rsidRPr="001C16AB" w:rsidRDefault="0087351F" w:rsidP="00E64CC8">
            <w:pPr>
              <w:pStyle w:val="TAC"/>
              <w:keepNext w:val="0"/>
              <w:keepLines w:val="0"/>
              <w:widowControl w:val="0"/>
              <w:rPr>
                <w:rFonts w:cs="Arial"/>
              </w:rPr>
            </w:pPr>
            <w:r w:rsidRPr="001C16AB">
              <w:rPr>
                <w:rFonts w:cs="Arial"/>
              </w:rPr>
              <w:t>13</w:t>
            </w:r>
          </w:p>
        </w:tc>
        <w:tc>
          <w:tcPr>
            <w:tcW w:w="4085" w:type="dxa"/>
            <w:tcBorders>
              <w:top w:val="single" w:sz="4" w:space="0" w:color="auto"/>
              <w:left w:val="single" w:sz="4" w:space="0" w:color="auto"/>
              <w:bottom w:val="single" w:sz="4" w:space="0" w:color="auto"/>
              <w:right w:val="single" w:sz="4" w:space="0" w:color="auto"/>
            </w:tcBorders>
            <w:hideMark/>
          </w:tcPr>
          <w:p w14:paraId="73D2B22A" w14:textId="111CC4A4" w:rsidR="0087351F" w:rsidRPr="001C16AB" w:rsidRDefault="0087351F" w:rsidP="00E64CC8">
            <w:pPr>
              <w:pStyle w:val="TAL"/>
              <w:keepNext w:val="0"/>
              <w:keepLines w:val="0"/>
              <w:widowControl w:val="0"/>
            </w:pPr>
            <w:r w:rsidRPr="001C16AB">
              <w:rPr>
                <w:rFonts w:eastAsia="Calibri"/>
              </w:rPr>
              <w:t>Check: Does the UE (MCVideo client) correctly perform test procedure '</w:t>
            </w:r>
            <w:r w:rsidRPr="001C16AB">
              <w:t xml:space="preserve">MCX CT call release' </w:t>
            </w:r>
            <w:r w:rsidRPr="001C16AB">
              <w:rPr>
                <w:rFonts w:eastAsia="Calibri"/>
              </w:rPr>
              <w:t xml:space="preserve">as described in </w:t>
            </w:r>
            <w:r w:rsidRPr="001C16AB">
              <w:t>TS 36.579-1 [2] Table 5.3.12.3-1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7509EF2A"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19290C7B"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56D085A7" w14:textId="77777777" w:rsidR="0087351F" w:rsidRPr="001C16AB" w:rsidRDefault="0087351F" w:rsidP="00E64CC8">
            <w:pPr>
              <w:pStyle w:val="TAC"/>
              <w:keepNext w:val="0"/>
              <w:keepLines w:val="0"/>
              <w:widowControl w:val="0"/>
              <w:rPr>
                <w:rFonts w:cs="Arial"/>
                <w:szCs w:val="18"/>
              </w:rPr>
            </w:pPr>
            <w:r w:rsidRPr="001C16AB">
              <w:rPr>
                <w:rFonts w:cs="Arial"/>
                <w:szCs w:val="18"/>
              </w:rPr>
              <w:t>4</w:t>
            </w:r>
          </w:p>
        </w:tc>
        <w:tc>
          <w:tcPr>
            <w:tcW w:w="860" w:type="dxa"/>
            <w:tcBorders>
              <w:top w:val="single" w:sz="4" w:space="0" w:color="auto"/>
              <w:left w:val="single" w:sz="4" w:space="0" w:color="auto"/>
              <w:bottom w:val="single" w:sz="4" w:space="0" w:color="auto"/>
              <w:right w:val="single" w:sz="4" w:space="0" w:color="auto"/>
            </w:tcBorders>
            <w:hideMark/>
          </w:tcPr>
          <w:p w14:paraId="18A42FA3" w14:textId="77777777" w:rsidR="0087351F" w:rsidRPr="001C16AB" w:rsidRDefault="0087351F" w:rsidP="00E64CC8">
            <w:pPr>
              <w:pStyle w:val="TAC"/>
              <w:keepNext w:val="0"/>
              <w:keepLines w:val="0"/>
              <w:widowControl w:val="0"/>
              <w:rPr>
                <w:rFonts w:cs="Arial"/>
                <w:szCs w:val="18"/>
              </w:rPr>
            </w:pPr>
            <w:r w:rsidRPr="001C16AB">
              <w:rPr>
                <w:rFonts w:cs="Arial"/>
                <w:szCs w:val="18"/>
              </w:rPr>
              <w:t>P</w:t>
            </w:r>
          </w:p>
        </w:tc>
      </w:tr>
      <w:tr w:rsidR="0087351F" w:rsidRPr="001C16AB" w14:paraId="0A33263D" w14:textId="77777777" w:rsidTr="0066502E">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1C6A0EAE" w14:textId="77777777" w:rsidR="0087351F" w:rsidRPr="001C16AB" w:rsidRDefault="0087351F" w:rsidP="00E64CC8">
            <w:pPr>
              <w:pStyle w:val="TAC"/>
              <w:keepNext w:val="0"/>
              <w:keepLines w:val="0"/>
              <w:widowControl w:val="0"/>
              <w:rPr>
                <w:rFonts w:cs="Arial"/>
              </w:rPr>
            </w:pPr>
            <w:r w:rsidRPr="001C16AB">
              <w:rPr>
                <w:rFonts w:cs="Arial"/>
              </w:rPr>
              <w:t>14</w:t>
            </w:r>
          </w:p>
        </w:tc>
        <w:tc>
          <w:tcPr>
            <w:tcW w:w="4085" w:type="dxa"/>
            <w:tcBorders>
              <w:top w:val="single" w:sz="4" w:space="0" w:color="auto"/>
              <w:left w:val="single" w:sz="4" w:space="0" w:color="auto"/>
              <w:bottom w:val="single" w:sz="4" w:space="0" w:color="auto"/>
              <w:right w:val="single" w:sz="4" w:space="0" w:color="auto"/>
            </w:tcBorders>
            <w:hideMark/>
          </w:tcPr>
          <w:p w14:paraId="2BC1EE12" w14:textId="77777777" w:rsidR="0087351F" w:rsidRPr="001C16AB" w:rsidRDefault="0087351F" w:rsidP="00E64CC8">
            <w:pPr>
              <w:pStyle w:val="TAL"/>
              <w:keepNext w:val="0"/>
              <w:keepLines w:val="0"/>
              <w:widowControl w:val="0"/>
              <w:rPr>
                <w:rFonts w:cs="Arial"/>
              </w:rPr>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49D6FF9B"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2596" w:type="dxa"/>
            <w:tcBorders>
              <w:top w:val="single" w:sz="4" w:space="0" w:color="auto"/>
              <w:left w:val="single" w:sz="4" w:space="0" w:color="auto"/>
              <w:bottom w:val="single" w:sz="4" w:space="0" w:color="auto"/>
              <w:right w:val="single" w:sz="4" w:space="0" w:color="auto"/>
            </w:tcBorders>
            <w:hideMark/>
          </w:tcPr>
          <w:p w14:paraId="5818B9B2"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4798BA14" w14:textId="77777777" w:rsidR="0087351F" w:rsidRPr="001C16AB" w:rsidRDefault="0087351F" w:rsidP="00E64CC8">
            <w:pPr>
              <w:pStyle w:val="TAC"/>
              <w:keepNext w:val="0"/>
              <w:keepLines w:val="0"/>
              <w:widowControl w:val="0"/>
              <w:rPr>
                <w:rFonts w:cs="Arial"/>
                <w:szCs w:val="18"/>
              </w:rPr>
            </w:pPr>
            <w:r w:rsidRPr="001C16AB">
              <w:rPr>
                <w:rFonts w:cs="Arial"/>
                <w:szCs w:val="18"/>
              </w:rPr>
              <w:t>4</w:t>
            </w:r>
          </w:p>
        </w:tc>
        <w:tc>
          <w:tcPr>
            <w:tcW w:w="860" w:type="dxa"/>
            <w:tcBorders>
              <w:top w:val="single" w:sz="4" w:space="0" w:color="auto"/>
              <w:left w:val="single" w:sz="4" w:space="0" w:color="auto"/>
              <w:bottom w:val="single" w:sz="4" w:space="0" w:color="auto"/>
              <w:right w:val="single" w:sz="4" w:space="0" w:color="auto"/>
            </w:tcBorders>
            <w:hideMark/>
          </w:tcPr>
          <w:p w14:paraId="492777FE" w14:textId="77777777" w:rsidR="0087351F" w:rsidRPr="001C16AB" w:rsidRDefault="0087351F" w:rsidP="00E64CC8">
            <w:pPr>
              <w:pStyle w:val="TAC"/>
              <w:keepNext w:val="0"/>
              <w:keepLines w:val="0"/>
              <w:widowControl w:val="0"/>
              <w:rPr>
                <w:rFonts w:cs="Arial"/>
                <w:szCs w:val="18"/>
              </w:rPr>
            </w:pPr>
            <w:r w:rsidRPr="001C16AB">
              <w:rPr>
                <w:rFonts w:cs="Arial"/>
                <w:szCs w:val="18"/>
              </w:rPr>
              <w:t>P</w:t>
            </w:r>
          </w:p>
        </w:tc>
      </w:tr>
      <w:tr w:rsidR="0087351F" w:rsidRPr="001C16AB" w14:paraId="52264E01" w14:textId="77777777" w:rsidTr="0066502E">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674EB944" w14:textId="77777777" w:rsidR="0087351F" w:rsidRPr="001C16AB" w:rsidRDefault="0087351F" w:rsidP="00E64CC8">
            <w:pPr>
              <w:pStyle w:val="TAC"/>
              <w:keepLines w:val="0"/>
              <w:jc w:val="left"/>
            </w:pPr>
            <w:r w:rsidRPr="001C16AB">
              <w:t>NOTE 1: This is expected to be done via a suitable implementation dependent MMI.</w:t>
            </w:r>
          </w:p>
        </w:tc>
      </w:tr>
    </w:tbl>
    <w:p w14:paraId="228B5036" w14:textId="77777777" w:rsidR="0087351F" w:rsidRPr="001C16AB" w:rsidRDefault="0087351F" w:rsidP="0087351F"/>
    <w:p w14:paraId="5590E4E8" w14:textId="77777777" w:rsidR="0087351F" w:rsidRPr="001C16AB" w:rsidRDefault="0087351F" w:rsidP="0087351F">
      <w:pPr>
        <w:pStyle w:val="H6"/>
      </w:pPr>
      <w:r w:rsidRPr="001C16AB">
        <w:t>6.1.1.8.3.3</w:t>
      </w:r>
      <w:r w:rsidRPr="001C16AB">
        <w:tab/>
        <w:t>Specific message contents</w:t>
      </w:r>
    </w:p>
    <w:p w14:paraId="32AA8873" w14:textId="77777777" w:rsidR="0087351F" w:rsidRPr="001C16AB" w:rsidRDefault="0087351F" w:rsidP="0087351F">
      <w:pPr>
        <w:pStyle w:val="TH"/>
      </w:pPr>
      <w:r w:rsidRPr="001C16AB">
        <w:t xml:space="preserve">Table 6.1.1.8.3.3-1: SIP INVITE from the SS (Step 1, Table 6.1.1.8.3.2-1; </w:t>
      </w:r>
      <w:r w:rsidRPr="001C16AB">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87351F" w:rsidRPr="001C16AB" w14:paraId="12014DA2"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3417A65" w14:textId="77777777" w:rsidR="0087351F" w:rsidRPr="001C16AB" w:rsidRDefault="0087351F" w:rsidP="00E64CC8">
            <w:pPr>
              <w:pStyle w:val="TAL"/>
              <w:keepNext w:val="0"/>
              <w:keepLines w:val="0"/>
              <w:widowControl w:val="0"/>
            </w:pPr>
            <w:r w:rsidRPr="001C16AB">
              <w:t>Derivation Path: TS 36-579-1 [2], Table 5.5.2.5.2-1</w:t>
            </w:r>
          </w:p>
        </w:tc>
      </w:tr>
      <w:tr w:rsidR="0087351F" w:rsidRPr="001C16AB" w14:paraId="657131AC"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570C0AA1" w14:textId="77777777" w:rsidR="0087351F" w:rsidRPr="001C16AB" w:rsidRDefault="0087351F" w:rsidP="00E64CC8">
            <w:pPr>
              <w:pStyle w:val="TAH"/>
              <w:keepNext w:val="0"/>
              <w:keepLines w:val="0"/>
              <w:widowControl w:val="0"/>
              <w:rPr>
                <w:bCs/>
              </w:rPr>
            </w:pPr>
            <w:r w:rsidRPr="001C16A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00A6F9" w14:textId="77777777" w:rsidR="0087351F" w:rsidRPr="001C16AB" w:rsidRDefault="0087351F" w:rsidP="00E64CC8">
            <w:pPr>
              <w:pStyle w:val="TAH"/>
              <w:keepNext w:val="0"/>
              <w:keepLines w:val="0"/>
              <w:widowControl w:val="0"/>
              <w:rPr>
                <w:bCs/>
              </w:rPr>
            </w:pPr>
            <w:r w:rsidRPr="001C16A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1241D3" w14:textId="77777777" w:rsidR="0087351F" w:rsidRPr="001C16AB" w:rsidRDefault="0087351F" w:rsidP="00E64CC8">
            <w:pPr>
              <w:pStyle w:val="TAH"/>
              <w:keepNext w:val="0"/>
              <w:keepLines w:val="0"/>
              <w:widowControl w:val="0"/>
              <w:rPr>
                <w:bCs/>
              </w:rPr>
            </w:pPr>
            <w:r w:rsidRPr="001C16A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740B4D" w14:textId="77777777" w:rsidR="0087351F" w:rsidRPr="001C16AB" w:rsidRDefault="0087351F" w:rsidP="00E64CC8">
            <w:pPr>
              <w:pStyle w:val="TAH"/>
              <w:keepNext w:val="0"/>
              <w:keepLines w:val="0"/>
              <w:widowControl w:val="0"/>
              <w:rPr>
                <w:bCs/>
              </w:rPr>
            </w:pPr>
            <w:r w:rsidRPr="001C16A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E2660A" w14:textId="77777777" w:rsidR="0087351F" w:rsidRPr="001C16AB" w:rsidRDefault="0087351F" w:rsidP="00E64CC8">
            <w:pPr>
              <w:pStyle w:val="TAH"/>
              <w:keepNext w:val="0"/>
              <w:keepLines w:val="0"/>
              <w:widowControl w:val="0"/>
              <w:rPr>
                <w:bCs/>
              </w:rPr>
            </w:pPr>
            <w:r w:rsidRPr="001C16AB">
              <w:rPr>
                <w:bCs/>
              </w:rPr>
              <w:t>Condition</w:t>
            </w:r>
          </w:p>
        </w:tc>
      </w:tr>
      <w:tr w:rsidR="0087351F" w:rsidRPr="001C16AB" w14:paraId="12CB3456"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28B7B7D" w14:textId="77777777" w:rsidR="0087351F" w:rsidRPr="001C16AB" w:rsidRDefault="0087351F" w:rsidP="00E64CC8">
            <w:pPr>
              <w:pStyle w:val="TAL"/>
              <w:rPr>
                <w:b/>
                <w:bCs/>
              </w:rPr>
            </w:pPr>
            <w:r w:rsidRPr="001C16AB">
              <w:rPr>
                <w:b/>
                <w:bCs/>
              </w:rPr>
              <w:lastRenderedPageBreak/>
              <w:t>Message-body</w:t>
            </w:r>
          </w:p>
        </w:tc>
        <w:tc>
          <w:tcPr>
            <w:tcW w:w="2127" w:type="dxa"/>
            <w:tcBorders>
              <w:top w:val="single" w:sz="4" w:space="0" w:color="auto"/>
              <w:left w:val="single" w:sz="4" w:space="0" w:color="auto"/>
              <w:bottom w:val="single" w:sz="4" w:space="0" w:color="auto"/>
              <w:right w:val="single" w:sz="4" w:space="0" w:color="auto"/>
            </w:tcBorders>
          </w:tcPr>
          <w:p w14:paraId="7C0D3962"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225F4FAD"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D80690E"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24B0353" w14:textId="77777777" w:rsidR="0087351F" w:rsidRPr="001C16AB" w:rsidRDefault="0087351F" w:rsidP="00E64CC8">
            <w:pPr>
              <w:pStyle w:val="TAL"/>
            </w:pPr>
          </w:p>
        </w:tc>
      </w:tr>
      <w:tr w:rsidR="0087351F" w:rsidRPr="001C16AB" w14:paraId="7306CB46"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18A38F07" w14:textId="77777777" w:rsidR="0087351F" w:rsidRPr="001C16AB" w:rsidRDefault="0087351F" w:rsidP="00E64CC8">
            <w:pPr>
              <w:pStyle w:val="TAL"/>
              <w:rPr>
                <w:b/>
                <w:bCs/>
              </w:rPr>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5B2CA78"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70E5002" w14:textId="77777777" w:rsidR="0087351F" w:rsidRPr="001C16AB" w:rsidRDefault="0087351F" w:rsidP="00E64CC8">
            <w:pPr>
              <w:pStyle w:val="TAL"/>
            </w:pPr>
            <w:r w:rsidRPr="001C16AB">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B204495" w14:textId="77777777" w:rsidR="0087351F" w:rsidRPr="001C16AB" w:rsidDel="00A72059"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6FF3B229" w14:textId="77777777" w:rsidR="0087351F" w:rsidRPr="001C16AB" w:rsidRDefault="0087351F" w:rsidP="00E64CC8">
            <w:pPr>
              <w:pStyle w:val="TAL"/>
            </w:pPr>
          </w:p>
        </w:tc>
      </w:tr>
      <w:tr w:rsidR="0087351F" w:rsidRPr="001C16AB" w14:paraId="753D212D"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66B12A59" w14:textId="77777777" w:rsidR="0087351F" w:rsidRPr="001C16AB" w:rsidRDefault="0087351F" w:rsidP="00E64CC8">
            <w:pPr>
              <w:pStyle w:val="TAL"/>
              <w:rPr>
                <w:b/>
                <w:bCs/>
              </w:rPr>
            </w:pPr>
            <w:r w:rsidRPr="001C16AB">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35B28428" w14:textId="77777777" w:rsidR="0087351F" w:rsidRPr="001C16AB" w:rsidRDefault="0087351F" w:rsidP="00E64CC8">
            <w:pPr>
              <w:pStyle w:val="TAL"/>
            </w:pPr>
            <w:r w:rsidRPr="001C16AB">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1C84B49F"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A11F32E" w14:textId="77777777" w:rsidR="0087351F" w:rsidRPr="001C16AB" w:rsidDel="00A72059"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DAB0720" w14:textId="77777777" w:rsidR="0087351F" w:rsidRPr="001C16AB" w:rsidRDefault="0087351F" w:rsidP="00E64CC8">
            <w:pPr>
              <w:pStyle w:val="TAL"/>
            </w:pPr>
          </w:p>
        </w:tc>
      </w:tr>
      <w:tr w:rsidR="0087351F" w:rsidRPr="001C16AB" w14:paraId="50B90318"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52EB149" w14:textId="77777777" w:rsidR="0087351F" w:rsidRPr="001C16AB" w:rsidRDefault="0087351F" w:rsidP="00E64CC8">
            <w:pPr>
              <w:pStyle w:val="TAL"/>
            </w:pPr>
            <w:r w:rsidRPr="001C16AB">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B5413C3" w14:textId="77777777" w:rsidR="0087351F" w:rsidRPr="001C16AB"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86FC4D" w14:textId="77777777" w:rsidR="0087351F" w:rsidRPr="001C16AB" w:rsidRDefault="0087351F" w:rsidP="00E64CC8">
            <w:pPr>
              <w:pStyle w:val="TAL"/>
              <w:rPr>
                <w:b/>
                <w:bCs/>
              </w:rPr>
            </w:pPr>
            <w:r w:rsidRPr="001C16AB">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C89F55A"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539686AA" w14:textId="77777777" w:rsidR="0087351F" w:rsidRPr="001C16AB" w:rsidRDefault="0087351F" w:rsidP="00E64CC8">
            <w:pPr>
              <w:pStyle w:val="TAL"/>
            </w:pPr>
          </w:p>
        </w:tc>
      </w:tr>
      <w:tr w:rsidR="0087351F" w:rsidRPr="001C16AB" w14:paraId="3D4C8347"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4B899AA" w14:textId="77777777" w:rsidR="0087351F" w:rsidRPr="001C16AB" w:rsidRDefault="0087351F" w:rsidP="00E64CC8">
            <w:pPr>
              <w:pStyle w:val="TAL"/>
            </w:pPr>
            <w:r w:rsidRPr="001C16AB">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EC08D2" w14:textId="77777777" w:rsidR="0087351F" w:rsidRPr="001C16AB" w:rsidRDefault="0087351F" w:rsidP="00E64CC8">
            <w:pPr>
              <w:pStyle w:val="TAL"/>
            </w:pPr>
            <w:r w:rsidRPr="001C16AB">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321B0FA5" w14:textId="77777777" w:rsidR="0087351F" w:rsidRPr="001C16AB"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333FEFD" w14:textId="77777777" w:rsidR="0087351F" w:rsidRPr="001C16AB"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CCA05C8" w14:textId="77777777" w:rsidR="0087351F" w:rsidRPr="001C16AB" w:rsidRDefault="0087351F" w:rsidP="00E64CC8">
            <w:pPr>
              <w:pStyle w:val="TAL"/>
            </w:pPr>
          </w:p>
        </w:tc>
      </w:tr>
    </w:tbl>
    <w:p w14:paraId="3B55086B" w14:textId="77777777" w:rsidR="0087351F" w:rsidRPr="001C16AB" w:rsidRDefault="0087351F" w:rsidP="0087351F"/>
    <w:p w14:paraId="4830D19A" w14:textId="77777777" w:rsidR="0087351F" w:rsidRPr="001C16AB" w:rsidRDefault="0087351F" w:rsidP="0087351F">
      <w:pPr>
        <w:pStyle w:val="TH"/>
      </w:pPr>
      <w:r w:rsidRPr="001C16AB">
        <w:t xml:space="preserve">Table 6.1.1.8.3.3-1A: </w:t>
      </w:r>
      <w:r w:rsidRPr="001C16AB">
        <w:rPr>
          <w:lang w:eastAsia="ko-KR"/>
        </w:rPr>
        <w:t>SDP in SIP INVITE</w:t>
      </w:r>
      <w:r w:rsidRPr="001C16AB">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76E421B6"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13E5EDE5" w14:textId="77777777" w:rsidR="0087351F" w:rsidRPr="001C16AB" w:rsidRDefault="0087351F" w:rsidP="00E64CC8">
            <w:pPr>
              <w:pStyle w:val="TAL"/>
            </w:pPr>
            <w:r w:rsidRPr="001C16AB">
              <w:t>Derivation Path: TS 36.579-1 [2], Table 5.5.3.1.2-2 condition INITIAL_SDP_OFFER</w:t>
            </w:r>
          </w:p>
        </w:tc>
      </w:tr>
    </w:tbl>
    <w:p w14:paraId="28EE33D0" w14:textId="77777777" w:rsidR="0087351F" w:rsidRPr="001C16AB" w:rsidRDefault="0087351F" w:rsidP="0087351F"/>
    <w:p w14:paraId="55466D3B" w14:textId="77777777" w:rsidR="0087351F" w:rsidRPr="001C16AB" w:rsidRDefault="0087351F" w:rsidP="0087351F">
      <w:pPr>
        <w:pStyle w:val="TH"/>
      </w:pPr>
      <w:r w:rsidRPr="001C16AB">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714DC23A" w14:textId="77777777" w:rsidTr="0066502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09D952E5" w14:textId="17B082D9" w:rsidR="0087351F" w:rsidRPr="001C16AB" w:rsidRDefault="0087351F" w:rsidP="00E64CC8">
            <w:pPr>
              <w:pStyle w:val="TAL"/>
              <w:keepNext w:val="0"/>
              <w:keepLines w:val="0"/>
              <w:widowControl w:val="0"/>
            </w:pPr>
            <w:r w:rsidRPr="001C16AB">
              <w:t>Derivation Path: TS 36.579-1 [2], Table 5.5.3.2.2-2, condition GROUP-CALL, BROADCAST-CALL</w:t>
            </w:r>
          </w:p>
        </w:tc>
      </w:tr>
    </w:tbl>
    <w:p w14:paraId="7B388ED4" w14:textId="77777777" w:rsidR="0087351F" w:rsidRPr="001C16AB" w:rsidRDefault="0087351F" w:rsidP="0087351F"/>
    <w:p w14:paraId="43CC51B4" w14:textId="77777777" w:rsidR="0087351F" w:rsidRPr="001C16AB" w:rsidRDefault="0087351F" w:rsidP="0087351F">
      <w:pPr>
        <w:pStyle w:val="TH"/>
      </w:pPr>
      <w:r w:rsidRPr="001C16AB">
        <w:t xml:space="preserve">Table 6.1.1.8.3.3-3: SIP 200 (OK) from the UE (Step 1, Table 6.1.1.8.3.2-1; </w:t>
      </w:r>
      <w:r w:rsidRPr="001C16AB">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6279FBBA"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0673571" w14:textId="77777777" w:rsidR="0087351F" w:rsidRPr="001C16AB" w:rsidRDefault="0087351F" w:rsidP="00E64CC8">
            <w:pPr>
              <w:pStyle w:val="TAL"/>
              <w:keepNext w:val="0"/>
              <w:keepLines w:val="0"/>
              <w:widowControl w:val="0"/>
            </w:pPr>
            <w:r w:rsidRPr="001C16AB">
              <w:t>Derivation Path: TS 36.579-1 [2], Table 5.5.2.17.1.1-1, condition INVITE-RSP</w:t>
            </w:r>
          </w:p>
        </w:tc>
      </w:tr>
      <w:tr w:rsidR="0087351F" w:rsidRPr="001C16AB" w14:paraId="66E97952" w14:textId="77777777" w:rsidTr="00E64CC8">
        <w:trPr>
          <w:tblHeader/>
        </w:trPr>
        <w:tc>
          <w:tcPr>
            <w:tcW w:w="2708" w:type="dxa"/>
            <w:tcBorders>
              <w:top w:val="single" w:sz="4" w:space="0" w:color="auto"/>
              <w:left w:val="single" w:sz="4" w:space="0" w:color="auto"/>
              <w:bottom w:val="single" w:sz="4" w:space="0" w:color="auto"/>
              <w:right w:val="single" w:sz="4" w:space="0" w:color="auto"/>
            </w:tcBorders>
            <w:hideMark/>
          </w:tcPr>
          <w:p w14:paraId="7CBAF9F0" w14:textId="77777777" w:rsidR="0087351F" w:rsidRPr="001C16AB" w:rsidRDefault="0087351F" w:rsidP="00E64CC8">
            <w:pPr>
              <w:pStyle w:val="TAH"/>
              <w:keepNext w:val="0"/>
              <w:keepLines w:val="0"/>
              <w:widowControl w:val="0"/>
            </w:pPr>
            <w:r w:rsidRPr="001C16AB">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13778E" w14:textId="77777777" w:rsidR="0087351F" w:rsidRPr="001C16AB" w:rsidRDefault="0087351F" w:rsidP="00E64CC8">
            <w:pPr>
              <w:pStyle w:val="TAH"/>
              <w:keepNext w:val="0"/>
              <w:keepLines w:val="0"/>
              <w:widowControl w:val="0"/>
            </w:pPr>
            <w:r w:rsidRPr="001C16AB">
              <w:t>Value/remark</w:t>
            </w:r>
          </w:p>
        </w:tc>
        <w:tc>
          <w:tcPr>
            <w:tcW w:w="2186" w:type="dxa"/>
            <w:tcBorders>
              <w:top w:val="single" w:sz="4" w:space="0" w:color="auto"/>
              <w:left w:val="single" w:sz="4" w:space="0" w:color="auto"/>
              <w:bottom w:val="single" w:sz="4" w:space="0" w:color="auto"/>
              <w:right w:val="single" w:sz="4" w:space="0" w:color="auto"/>
            </w:tcBorders>
            <w:hideMark/>
          </w:tcPr>
          <w:p w14:paraId="01DE56BC" w14:textId="77777777" w:rsidR="0087351F" w:rsidRPr="001C16AB" w:rsidRDefault="0087351F" w:rsidP="00E64CC8">
            <w:pPr>
              <w:pStyle w:val="TAH"/>
              <w:keepNext w:val="0"/>
              <w:keepLines w:val="0"/>
              <w:widowControl w:val="0"/>
            </w:pPr>
            <w:r w:rsidRPr="001C16AB">
              <w:t>Comment</w:t>
            </w:r>
          </w:p>
        </w:tc>
        <w:tc>
          <w:tcPr>
            <w:tcW w:w="1366" w:type="dxa"/>
            <w:tcBorders>
              <w:top w:val="single" w:sz="4" w:space="0" w:color="auto"/>
              <w:left w:val="single" w:sz="4" w:space="0" w:color="auto"/>
              <w:bottom w:val="single" w:sz="4" w:space="0" w:color="auto"/>
              <w:right w:val="single" w:sz="4" w:space="0" w:color="auto"/>
            </w:tcBorders>
            <w:hideMark/>
          </w:tcPr>
          <w:p w14:paraId="49B21D19" w14:textId="77777777" w:rsidR="0087351F" w:rsidRPr="001C16AB" w:rsidRDefault="0087351F" w:rsidP="00E64CC8">
            <w:pPr>
              <w:pStyle w:val="TAH"/>
              <w:keepNext w:val="0"/>
              <w:keepLines w:val="0"/>
              <w:widowControl w:val="0"/>
            </w:pPr>
            <w:r w:rsidRPr="001C16AB">
              <w:t>Reference</w:t>
            </w:r>
          </w:p>
        </w:tc>
        <w:tc>
          <w:tcPr>
            <w:tcW w:w="1184" w:type="dxa"/>
            <w:tcBorders>
              <w:top w:val="single" w:sz="4" w:space="0" w:color="auto"/>
              <w:left w:val="single" w:sz="4" w:space="0" w:color="auto"/>
              <w:bottom w:val="single" w:sz="4" w:space="0" w:color="auto"/>
              <w:right w:val="single" w:sz="4" w:space="0" w:color="auto"/>
            </w:tcBorders>
            <w:hideMark/>
          </w:tcPr>
          <w:p w14:paraId="511327C4" w14:textId="77777777" w:rsidR="0087351F" w:rsidRPr="001C16AB" w:rsidRDefault="0087351F" w:rsidP="00E64CC8">
            <w:pPr>
              <w:pStyle w:val="TAH"/>
              <w:keepNext w:val="0"/>
              <w:keepLines w:val="0"/>
              <w:widowControl w:val="0"/>
            </w:pPr>
            <w:r w:rsidRPr="001C16AB">
              <w:t>Condition</w:t>
            </w:r>
          </w:p>
        </w:tc>
      </w:tr>
      <w:tr w:rsidR="0087351F" w:rsidRPr="001C16AB" w14:paraId="22A2E956"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25E026F1" w14:textId="77777777" w:rsidR="0087351F" w:rsidRPr="001C16AB" w:rsidRDefault="0087351F" w:rsidP="00E64CC8">
            <w:pPr>
              <w:pStyle w:val="TAL"/>
              <w:keepNext w:val="0"/>
              <w:keepLines w:val="0"/>
              <w:widowControl w:val="0"/>
              <w:rPr>
                <w:rFonts w:cs="Arial"/>
                <w:b/>
                <w:szCs w:val="18"/>
              </w:rPr>
            </w:pPr>
            <w:r w:rsidRPr="001C16AB">
              <w:rPr>
                <w:rFonts w:cs="Arial"/>
                <w:b/>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2342B176" w14:textId="77777777" w:rsidR="0087351F" w:rsidRPr="001C16AB" w:rsidRDefault="0087351F" w:rsidP="00E64CC8">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509EC166" w14:textId="77777777" w:rsidR="0087351F" w:rsidRPr="001C16AB" w:rsidRDefault="0087351F" w:rsidP="00E64CC8">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756E5578"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4D1E09F" w14:textId="77777777" w:rsidR="0087351F" w:rsidRPr="001C16AB" w:rsidRDefault="0087351F" w:rsidP="00E64CC8">
            <w:pPr>
              <w:pStyle w:val="TAL"/>
              <w:keepNext w:val="0"/>
              <w:keepLines w:val="0"/>
              <w:widowControl w:val="0"/>
            </w:pPr>
          </w:p>
        </w:tc>
      </w:tr>
      <w:tr w:rsidR="0087351F" w:rsidRPr="001C16AB" w14:paraId="1E933188"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5EDE5D36" w14:textId="77777777" w:rsidR="0087351F" w:rsidRPr="001C16AB" w:rsidRDefault="0087351F" w:rsidP="00E64CC8">
            <w:pPr>
              <w:pStyle w:val="TAL"/>
              <w:keepNext w:val="0"/>
              <w:keepLines w:val="0"/>
              <w:widowControl w:val="0"/>
              <w:rPr>
                <w:rFonts w:cs="Arial"/>
                <w:b/>
                <w:szCs w:val="18"/>
              </w:rPr>
            </w:pPr>
            <w:r w:rsidRPr="001C16A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13AAB9B6" w14:textId="77777777" w:rsidR="0087351F" w:rsidRPr="001C16AB" w:rsidRDefault="0087351F" w:rsidP="00E64CC8">
            <w:pPr>
              <w:pStyle w:val="TAL"/>
              <w:keepNext w:val="0"/>
              <w:keepLines w:val="0"/>
              <w:widowControl w:val="0"/>
            </w:pPr>
          </w:p>
        </w:tc>
        <w:tc>
          <w:tcPr>
            <w:tcW w:w="2186" w:type="dxa"/>
            <w:tcBorders>
              <w:top w:val="single" w:sz="4" w:space="0" w:color="auto"/>
              <w:left w:val="single" w:sz="4" w:space="0" w:color="auto"/>
              <w:bottom w:val="single" w:sz="4" w:space="0" w:color="auto"/>
              <w:right w:val="single" w:sz="4" w:space="0" w:color="auto"/>
            </w:tcBorders>
          </w:tcPr>
          <w:p w14:paraId="17A32D79" w14:textId="77777777" w:rsidR="0087351F" w:rsidRPr="001C16AB" w:rsidRDefault="0087351F" w:rsidP="00E64CC8">
            <w:pPr>
              <w:pStyle w:val="TAL"/>
              <w:keepNext w:val="0"/>
              <w:keepLines w:val="0"/>
              <w:widowControl w:val="0"/>
            </w:pPr>
            <w:r w:rsidRPr="001C16AB">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A1430D4"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3A225DC" w14:textId="77777777" w:rsidR="0087351F" w:rsidRPr="001C16AB" w:rsidRDefault="0087351F" w:rsidP="00E64CC8">
            <w:pPr>
              <w:pStyle w:val="TAL"/>
              <w:keepNext w:val="0"/>
              <w:keepLines w:val="0"/>
              <w:widowControl w:val="0"/>
            </w:pPr>
          </w:p>
        </w:tc>
      </w:tr>
      <w:tr w:rsidR="0087351F" w:rsidRPr="001C16AB" w14:paraId="4D1D59C3"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0FDFE243" w14:textId="77777777" w:rsidR="0087351F" w:rsidRPr="001C16AB" w:rsidRDefault="0087351F" w:rsidP="00E64CC8">
            <w:pPr>
              <w:pStyle w:val="TAL"/>
              <w:keepNext w:val="0"/>
              <w:keepLines w:val="0"/>
              <w:widowControl w:val="0"/>
              <w:rPr>
                <w:rFonts w:cs="Arial"/>
                <w:b/>
                <w:szCs w:val="18"/>
              </w:rPr>
            </w:pPr>
            <w:r w:rsidRPr="001C16A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1AF7CC21" w14:textId="77777777" w:rsidR="0087351F" w:rsidRPr="001C16AB" w:rsidRDefault="0087351F" w:rsidP="00E64CC8">
            <w:pPr>
              <w:pStyle w:val="TAL"/>
              <w:keepNext w:val="0"/>
              <w:keepLines w:val="0"/>
              <w:widowControl w:val="0"/>
            </w:pPr>
            <w:r w:rsidRPr="001C16AB">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2F5ED2C6" w14:textId="77777777" w:rsidR="0087351F" w:rsidRPr="001C16AB" w:rsidRDefault="0087351F" w:rsidP="00E64CC8">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63C8C607"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861DB0D" w14:textId="77777777" w:rsidR="0087351F" w:rsidRPr="001C16AB" w:rsidRDefault="0087351F" w:rsidP="00E64CC8">
            <w:pPr>
              <w:pStyle w:val="TAL"/>
              <w:keepNext w:val="0"/>
              <w:keepLines w:val="0"/>
              <w:widowControl w:val="0"/>
            </w:pPr>
          </w:p>
        </w:tc>
      </w:tr>
      <w:tr w:rsidR="0087351F" w:rsidRPr="001C16AB" w14:paraId="594045CE"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7A097816" w14:textId="77777777" w:rsidR="0087351F" w:rsidRPr="001C16AB" w:rsidRDefault="0087351F" w:rsidP="00E64CC8">
            <w:pPr>
              <w:pStyle w:val="TAL"/>
            </w:pPr>
            <w:r w:rsidRPr="001C16AB">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850D38F" w14:textId="77777777" w:rsidR="0087351F" w:rsidRPr="001C16AB" w:rsidRDefault="0087351F" w:rsidP="00E64CC8">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FD1009F" w14:textId="77777777" w:rsidR="0087351F" w:rsidRPr="001C16AB" w:rsidRDefault="0087351F" w:rsidP="00E64CC8">
            <w:pPr>
              <w:pStyle w:val="TAL"/>
              <w:rPr>
                <w:b/>
                <w:bCs/>
              </w:rPr>
            </w:pPr>
            <w:r w:rsidRPr="001C16AB">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011AE48" w14:textId="77777777" w:rsidR="0087351F" w:rsidRPr="001C16AB" w:rsidRDefault="0087351F"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579D74" w14:textId="77777777" w:rsidR="0087351F" w:rsidRPr="001C16AB" w:rsidRDefault="0087351F" w:rsidP="00E64CC8">
            <w:pPr>
              <w:pStyle w:val="TAL"/>
            </w:pPr>
          </w:p>
        </w:tc>
      </w:tr>
      <w:tr w:rsidR="0087351F" w:rsidRPr="001C16AB" w14:paraId="266DD131"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11C2CF13" w14:textId="77777777" w:rsidR="0087351F" w:rsidRPr="001C16AB" w:rsidRDefault="0087351F" w:rsidP="00E64CC8">
            <w:pPr>
              <w:pStyle w:val="TAL"/>
              <w:keepNext w:val="0"/>
              <w:keepLines w:val="0"/>
              <w:widowControl w:val="0"/>
              <w:rPr>
                <w:rFonts w:cs="Arial"/>
                <w:szCs w:val="18"/>
              </w:rPr>
            </w:pPr>
            <w:r w:rsidRPr="001C16AB">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8EBA34" w14:textId="77777777" w:rsidR="0087351F" w:rsidRPr="001C16AB" w:rsidRDefault="0087351F" w:rsidP="00E64CC8">
            <w:pPr>
              <w:pStyle w:val="TAL"/>
              <w:keepNext w:val="0"/>
              <w:keepLines w:val="0"/>
              <w:widowControl w:val="0"/>
            </w:pPr>
            <w:r w:rsidRPr="001C16AB">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738A66D5" w14:textId="77777777" w:rsidR="0087351F" w:rsidRPr="001C16AB" w:rsidRDefault="0087351F" w:rsidP="00E64CC8">
            <w:pPr>
              <w:pStyle w:val="TAL"/>
              <w:keepNext w:val="0"/>
              <w:keepLines w:val="0"/>
              <w:widowControl w:val="0"/>
            </w:pPr>
          </w:p>
        </w:tc>
        <w:tc>
          <w:tcPr>
            <w:tcW w:w="1366" w:type="dxa"/>
            <w:tcBorders>
              <w:top w:val="single" w:sz="4" w:space="0" w:color="auto"/>
              <w:left w:val="single" w:sz="4" w:space="0" w:color="auto"/>
              <w:bottom w:val="single" w:sz="4" w:space="0" w:color="auto"/>
              <w:right w:val="single" w:sz="4" w:space="0" w:color="auto"/>
            </w:tcBorders>
          </w:tcPr>
          <w:p w14:paraId="1F97E2A8" w14:textId="77777777" w:rsidR="0087351F" w:rsidRPr="001C16AB"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20DF0274" w14:textId="77777777" w:rsidR="0087351F" w:rsidRPr="001C16AB" w:rsidRDefault="0087351F" w:rsidP="00E64CC8">
            <w:pPr>
              <w:pStyle w:val="TAL"/>
              <w:keepNext w:val="0"/>
              <w:keepLines w:val="0"/>
              <w:widowControl w:val="0"/>
            </w:pPr>
          </w:p>
        </w:tc>
      </w:tr>
    </w:tbl>
    <w:p w14:paraId="5DFF0F5A" w14:textId="77777777" w:rsidR="0087351F" w:rsidRPr="001C16AB" w:rsidRDefault="0087351F" w:rsidP="0087351F"/>
    <w:p w14:paraId="1CFCE5A3" w14:textId="77777777" w:rsidR="0087351F" w:rsidRPr="001C16AB" w:rsidRDefault="0087351F" w:rsidP="0087351F">
      <w:pPr>
        <w:pStyle w:val="TH"/>
      </w:pPr>
      <w:r w:rsidRPr="001C16AB">
        <w:t xml:space="preserve">Table 6.1.1.8.3.3-3A: </w:t>
      </w:r>
      <w:r w:rsidRPr="001C16AB">
        <w:rPr>
          <w:lang w:eastAsia="ko-KR"/>
        </w:rPr>
        <w:t xml:space="preserve">SDP in SIP 200 (OK) </w:t>
      </w:r>
      <w:r w:rsidRPr="001C16AB">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4C750B70"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2D024DF2" w14:textId="77777777" w:rsidR="0087351F" w:rsidRPr="001C16AB" w:rsidRDefault="0087351F" w:rsidP="00E64CC8">
            <w:pPr>
              <w:pStyle w:val="TAL"/>
            </w:pPr>
            <w:r w:rsidRPr="001C16AB">
              <w:t>Derivation Path: TS 36.579-1 [2], Table 5.5.3.1.1-2, condition SDP_ANSWER</w:t>
            </w:r>
          </w:p>
        </w:tc>
      </w:tr>
    </w:tbl>
    <w:p w14:paraId="4144AF50" w14:textId="77777777" w:rsidR="0087351F" w:rsidRPr="001C16AB" w:rsidRDefault="0087351F" w:rsidP="0087351F"/>
    <w:p w14:paraId="030671EC" w14:textId="77777777" w:rsidR="0087351F" w:rsidRPr="001C16AB" w:rsidRDefault="0087351F" w:rsidP="0087351F">
      <w:pPr>
        <w:pStyle w:val="TH"/>
      </w:pPr>
      <w:r w:rsidRPr="001C16AB">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0FD4808D" w14:textId="77777777" w:rsidTr="00E64CC8">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294D26C1" w14:textId="77777777" w:rsidR="0087351F" w:rsidRPr="001C16AB" w:rsidRDefault="0087351F" w:rsidP="00E64CC8">
            <w:pPr>
              <w:pStyle w:val="TAL"/>
              <w:keepNext w:val="0"/>
              <w:keepLines w:val="0"/>
              <w:widowControl w:val="0"/>
            </w:pPr>
            <w:r w:rsidRPr="001C16AB">
              <w:t>Derivation Path: TS 36.579-1 [2], Table 5.5.3.2.1-2, condition INVITE-RSP</w:t>
            </w:r>
          </w:p>
        </w:tc>
      </w:tr>
    </w:tbl>
    <w:p w14:paraId="665461CF" w14:textId="77777777" w:rsidR="0087351F" w:rsidRPr="001C16AB" w:rsidRDefault="0087351F" w:rsidP="0087351F"/>
    <w:p w14:paraId="4E393211" w14:textId="77777777" w:rsidR="0087351F" w:rsidRPr="001C16AB" w:rsidRDefault="0087351F" w:rsidP="0087351F">
      <w:pPr>
        <w:pStyle w:val="TH"/>
      </w:pPr>
      <w:r w:rsidRPr="001C16AB">
        <w:t xml:space="preserve">Table 6.1.1.8.3.3-4A: Media Transmission Notification from the SS (Step 5, Table 6.1.1.8.3.2-1; </w:t>
      </w:r>
      <w:r w:rsidRPr="001C16AB">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2CB28E95" w14:textId="77777777" w:rsidTr="00E64CC8">
        <w:trPr>
          <w:tblHeader/>
        </w:trPr>
        <w:tc>
          <w:tcPr>
            <w:tcW w:w="9645" w:type="dxa"/>
            <w:tcBorders>
              <w:top w:val="single" w:sz="4" w:space="0" w:color="auto"/>
              <w:left w:val="single" w:sz="4" w:space="0" w:color="auto"/>
              <w:bottom w:val="single" w:sz="4" w:space="0" w:color="auto"/>
              <w:right w:val="single" w:sz="4" w:space="0" w:color="auto"/>
            </w:tcBorders>
            <w:hideMark/>
          </w:tcPr>
          <w:p w14:paraId="03429749" w14:textId="77777777" w:rsidR="0087351F" w:rsidRPr="001C16AB" w:rsidRDefault="0087351F" w:rsidP="00E64CC8">
            <w:pPr>
              <w:pStyle w:val="TAL"/>
              <w:keepNext w:val="0"/>
            </w:pPr>
            <w:r w:rsidRPr="001C16AB">
              <w:t>Derivation Path: TS 36.579-1 [2], Table 5.5.11.2.7-1, condition BROADCAST-CALL</w:t>
            </w:r>
          </w:p>
        </w:tc>
      </w:tr>
    </w:tbl>
    <w:p w14:paraId="56836490" w14:textId="77777777" w:rsidR="0087351F" w:rsidRPr="001C16AB" w:rsidRDefault="0087351F" w:rsidP="0087351F"/>
    <w:p w14:paraId="09B5D63C" w14:textId="69988C4E" w:rsidR="0087351F" w:rsidRPr="001C16AB" w:rsidRDefault="0087351F" w:rsidP="0087351F">
      <w:pPr>
        <w:pStyle w:val="TH"/>
      </w:pPr>
      <w:r w:rsidRPr="001C16AB">
        <w:t>Table 6.1.1.8.3.3-5..6: Void</w:t>
      </w:r>
    </w:p>
    <w:p w14:paraId="2B7C3089" w14:textId="77777777" w:rsidR="0087351F" w:rsidRPr="001C16AB" w:rsidRDefault="0087351F" w:rsidP="0087351F">
      <w:pPr>
        <w:pStyle w:val="TH"/>
      </w:pPr>
      <w:r w:rsidRPr="001C16AB">
        <w:t xml:space="preserve">Table 6.1.1.8.3.3-7: Media Reception End Request from the SS (Step 10, Table 6.1.1.8.3.2-1; </w:t>
      </w:r>
      <w:r w:rsidRPr="001C16AB">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87351F" w:rsidRPr="001C16AB" w14:paraId="0F205966" w14:textId="77777777" w:rsidTr="0066502E">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65ED50E" w14:textId="77777777" w:rsidR="0087351F" w:rsidRPr="001C16AB" w:rsidRDefault="0087351F" w:rsidP="00E64CC8">
            <w:pPr>
              <w:pStyle w:val="TAL"/>
              <w:keepLines w:val="0"/>
              <w:widowControl w:val="0"/>
            </w:pPr>
            <w:r w:rsidRPr="001C16AB">
              <w:rPr>
                <w:color w:val="000000"/>
              </w:rPr>
              <w:t>Derivation Path: TS 36.579-1 [2], Table 5.5.11.3.3-1, condition BROADCAST-CALL</w:t>
            </w:r>
          </w:p>
        </w:tc>
      </w:tr>
    </w:tbl>
    <w:p w14:paraId="793FB405" w14:textId="77777777" w:rsidR="0087351F" w:rsidRPr="001C16AB" w:rsidRDefault="0087351F" w:rsidP="0087351F"/>
    <w:p w14:paraId="1BEA1C01" w14:textId="77777777" w:rsidR="0087351F" w:rsidRPr="001C16AB" w:rsidRDefault="0087351F" w:rsidP="0087351F">
      <w:pPr>
        <w:pStyle w:val="TH"/>
      </w:pPr>
      <w:r w:rsidRPr="001C16AB">
        <w:lastRenderedPageBreak/>
        <w:t xml:space="preserve">Table 6.1.1.8.3.3-7A: Transmission Idle from the SS (Step 10, Table 6.1.1.8.3.2-1; </w:t>
      </w:r>
      <w:r w:rsidRPr="001C16AB">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87351F" w:rsidRPr="001C16AB" w14:paraId="7E8F437F" w14:textId="77777777" w:rsidTr="0066502E">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F411353" w14:textId="77777777" w:rsidR="0087351F" w:rsidRPr="001C16AB" w:rsidRDefault="0087351F" w:rsidP="00E64CC8">
            <w:pPr>
              <w:pStyle w:val="TAL"/>
              <w:keepLines w:val="0"/>
              <w:widowControl w:val="0"/>
            </w:pPr>
            <w:r w:rsidRPr="001C16AB">
              <w:rPr>
                <w:color w:val="000000"/>
              </w:rPr>
              <w:t>Derivation Path: TS 36.579-1 [2], Table 5.5.11.2.16-1, condition BROADCAST-CALL</w:t>
            </w:r>
          </w:p>
        </w:tc>
      </w:tr>
    </w:tbl>
    <w:p w14:paraId="1548350F" w14:textId="77777777" w:rsidR="0087351F" w:rsidRPr="001C16AB" w:rsidRDefault="0087351F" w:rsidP="0087351F"/>
    <w:p w14:paraId="0E284AB5" w14:textId="77777777" w:rsidR="0087351F" w:rsidRPr="001C16AB" w:rsidRDefault="0087351F" w:rsidP="0087351F">
      <w:pPr>
        <w:pStyle w:val="TH"/>
      </w:pPr>
      <w:r w:rsidRPr="001C16AB">
        <w:t>Table 6.1.1.8.3.3-8..9: Void</w:t>
      </w:r>
    </w:p>
    <w:p w14:paraId="3AC6B574" w14:textId="77777777" w:rsidR="0087351F" w:rsidRPr="001C16AB" w:rsidRDefault="0087351F" w:rsidP="0087351F"/>
    <w:p w14:paraId="742C09B7" w14:textId="77777777" w:rsidR="0087351F" w:rsidRPr="001C16AB" w:rsidRDefault="0087351F" w:rsidP="0087351F">
      <w:pPr>
        <w:pStyle w:val="Heading4"/>
      </w:pPr>
      <w:bookmarkStart w:id="444" w:name="_Toc75906924"/>
      <w:bookmarkStart w:id="445" w:name="_Toc75907261"/>
      <w:bookmarkStart w:id="446" w:name="_Toc84345721"/>
      <w:bookmarkStart w:id="447" w:name="_Toc123748471"/>
      <w:r w:rsidRPr="001C16AB">
        <w:t>6.1.1.9</w:t>
      </w:r>
      <w:r w:rsidRPr="001C16AB">
        <w:tab/>
        <w:t>On-network / On-demand Pre-arranged Group Call / Broadcast Group Call with Temporary Group / Client Originated (CO)</w:t>
      </w:r>
      <w:bookmarkEnd w:id="444"/>
      <w:bookmarkEnd w:id="445"/>
      <w:bookmarkEnd w:id="446"/>
      <w:bookmarkEnd w:id="447"/>
    </w:p>
    <w:p w14:paraId="587DA4DE" w14:textId="77777777" w:rsidR="0087351F" w:rsidRPr="001C16AB" w:rsidRDefault="0087351F" w:rsidP="0087351F">
      <w:pPr>
        <w:pStyle w:val="H6"/>
      </w:pPr>
      <w:bookmarkStart w:id="448" w:name="_Toc52787516"/>
      <w:bookmarkStart w:id="449" w:name="_Toc52787696"/>
      <w:r w:rsidRPr="001C16AB">
        <w:t>6.1.1.9.1</w:t>
      </w:r>
      <w:r w:rsidRPr="001C16AB">
        <w:tab/>
        <w:t>Test Purpose (TP)</w:t>
      </w:r>
      <w:bookmarkEnd w:id="448"/>
      <w:bookmarkEnd w:id="449"/>
    </w:p>
    <w:p w14:paraId="672ACE5C" w14:textId="77777777" w:rsidR="0087351F" w:rsidRPr="001C16AB" w:rsidRDefault="0087351F" w:rsidP="0087351F">
      <w:pPr>
        <w:pStyle w:val="H6"/>
      </w:pPr>
      <w:r w:rsidRPr="001C16AB">
        <w:t>(1)</w:t>
      </w:r>
    </w:p>
    <w:p w14:paraId="703B86F8"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Service }</w:t>
      </w:r>
    </w:p>
    <w:p w14:paraId="36B5D959"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795FEB8B"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the establishment of a MCVideo On-demand Pre-arranged Broadcast Group Call with a Temporary Group }</w:t>
      </w:r>
    </w:p>
    <w:p w14:paraId="6FDC26E2" w14:textId="77777777" w:rsidR="0087351F" w:rsidRPr="001C16AB" w:rsidRDefault="0087351F" w:rsidP="0087351F">
      <w:pPr>
        <w:pStyle w:val="PL"/>
        <w:rPr>
          <w:rFonts w:cs="Courier New"/>
          <w:noProof w:val="0"/>
          <w:szCs w:val="16"/>
        </w:rPr>
      </w:pPr>
      <w:r w:rsidRPr="001C16AB">
        <w:rPr>
          <w:rStyle w:val="PLChar"/>
          <w:noProof w:val="0"/>
        </w:rPr>
        <w:t xml:space="preserve">    </w:t>
      </w:r>
      <w:r w:rsidRPr="001C16AB">
        <w:rPr>
          <w:rStyle w:val="PLChar"/>
          <w:b/>
          <w:bCs/>
          <w:noProof w:val="0"/>
        </w:rPr>
        <w:t>then</w:t>
      </w:r>
      <w:r w:rsidRPr="001C16AB">
        <w:rPr>
          <w:rStyle w:val="PLChar"/>
          <w:noProof w:val="0"/>
        </w:rPr>
        <w:t xml:space="preserve"> { the UE (MCVideo Client) requests On-demand Pre-arranged Broadcast Group Call by sending a SIP INVITE message and responds to a SIP 200 (OK) message with a SIP ACK message </w:t>
      </w:r>
      <w:r w:rsidRPr="001C16AB">
        <w:rPr>
          <w:rFonts w:cs="Courier New"/>
          <w:noProof w:val="0"/>
          <w:szCs w:val="16"/>
        </w:rPr>
        <w:t>}</w:t>
      </w:r>
    </w:p>
    <w:p w14:paraId="6BCCA1D0"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24689031" w14:textId="77777777" w:rsidR="0087351F" w:rsidRPr="001C16AB" w:rsidRDefault="0087351F" w:rsidP="0087351F">
      <w:pPr>
        <w:pStyle w:val="PL"/>
        <w:rPr>
          <w:rFonts w:cs="Courier New"/>
          <w:noProof w:val="0"/>
          <w:szCs w:val="16"/>
        </w:rPr>
      </w:pPr>
    </w:p>
    <w:p w14:paraId="5A70635E" w14:textId="77777777" w:rsidR="0087351F" w:rsidRPr="001C16AB" w:rsidRDefault="0087351F" w:rsidP="0087351F">
      <w:pPr>
        <w:pStyle w:val="H6"/>
      </w:pPr>
      <w:r w:rsidRPr="001C16AB">
        <w:t>(2)</w:t>
      </w:r>
    </w:p>
    <w:p w14:paraId="24A0F680"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Broadcast Group Call }</w:t>
      </w:r>
    </w:p>
    <w:p w14:paraId="4E1D4ED0"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556551E2"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terminate the ongoing MCVideo Broadcast Group Call before the Broadcast has been completed }</w:t>
      </w:r>
    </w:p>
    <w:p w14:paraId="2B034084"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BYE request and leaves the MCVideo Session }</w:t>
      </w:r>
    </w:p>
    <w:p w14:paraId="36CED3A2"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799B2DD" w14:textId="77777777" w:rsidR="0087351F" w:rsidRPr="001C16AB" w:rsidRDefault="0087351F" w:rsidP="0087351F">
      <w:pPr>
        <w:pStyle w:val="PL"/>
        <w:rPr>
          <w:rFonts w:cs="Courier New"/>
          <w:noProof w:val="0"/>
          <w:szCs w:val="16"/>
        </w:rPr>
      </w:pPr>
    </w:p>
    <w:p w14:paraId="1E6F86ED" w14:textId="77777777" w:rsidR="0087351F" w:rsidRPr="001C16AB" w:rsidRDefault="0087351F" w:rsidP="0087351F">
      <w:pPr>
        <w:pStyle w:val="H6"/>
      </w:pPr>
      <w:bookmarkStart w:id="450" w:name="_Toc52787517"/>
      <w:bookmarkStart w:id="451" w:name="_Toc52787697"/>
      <w:r w:rsidRPr="001C16AB">
        <w:t>6.1.1.9.2</w:t>
      </w:r>
      <w:r w:rsidRPr="001C16AB">
        <w:tab/>
        <w:t>Conformance requirements</w:t>
      </w:r>
      <w:bookmarkEnd w:id="450"/>
      <w:bookmarkEnd w:id="451"/>
    </w:p>
    <w:p w14:paraId="3798063E" w14:textId="77777777" w:rsidR="0087351F" w:rsidRPr="001C16AB" w:rsidRDefault="0087351F" w:rsidP="0087351F">
      <w:r w:rsidRPr="001C16AB">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E3451B0" w14:textId="77777777" w:rsidR="0087351F" w:rsidRPr="001C16AB" w:rsidRDefault="0087351F" w:rsidP="0087351F">
      <w:r w:rsidRPr="001C16AB">
        <w:t>[TS 24.281, clause 9.2.1.2.1.1]</w:t>
      </w:r>
    </w:p>
    <w:p w14:paraId="182EACA0" w14:textId="77777777" w:rsidR="0087351F" w:rsidRPr="001C16AB" w:rsidRDefault="0087351F" w:rsidP="0087351F">
      <w:r w:rsidRPr="001C16AB">
        <w:t>Upon receiving a request from an MCVideo user to establish an MCVideo prearranged group session the MCVideo client shall generate an initial SIP INVITE request by following the UE originating session procedures specified in 3GPP TS 24.229 [</w:t>
      </w:r>
      <w:r w:rsidRPr="001C16AB">
        <w:rPr>
          <w:lang w:eastAsia="zh-CN"/>
        </w:rPr>
        <w:t>11</w:t>
      </w:r>
      <w:r w:rsidRPr="001C16AB">
        <w:t>], with the clarifications given below.</w:t>
      </w:r>
    </w:p>
    <w:p w14:paraId="51A127E0" w14:textId="77777777" w:rsidR="0087351F" w:rsidRPr="001C16AB" w:rsidRDefault="0087351F" w:rsidP="0087351F">
      <w:r w:rsidRPr="001C16AB">
        <w:t>The MC</w:t>
      </w:r>
      <w:r w:rsidRPr="001C16AB">
        <w:rPr>
          <w:lang w:eastAsia="zh-CN"/>
        </w:rPr>
        <w:t>Video</w:t>
      </w:r>
      <w:r w:rsidRPr="001C16AB">
        <w:t xml:space="preserve"> client:</w:t>
      </w:r>
    </w:p>
    <w:p w14:paraId="2E83AD98" w14:textId="77777777" w:rsidR="0087351F" w:rsidRPr="001C16AB" w:rsidRDefault="0087351F" w:rsidP="0087351F">
      <w:r w:rsidRPr="001C16AB">
        <w:t>…</w:t>
      </w:r>
    </w:p>
    <w:p w14:paraId="0CA7654E" w14:textId="77777777" w:rsidR="0087351F" w:rsidRPr="001C16AB" w:rsidRDefault="0087351F" w:rsidP="0087351F">
      <w:pPr>
        <w:pStyle w:val="B1"/>
      </w:pPr>
      <w:r w:rsidRPr="001C16AB">
        <w:t>3)</w:t>
      </w:r>
      <w:r w:rsidRPr="001C16AB">
        <w:tab/>
        <w:t>if the MC</w:t>
      </w:r>
      <w:r w:rsidRPr="001C16AB">
        <w:rPr>
          <w:lang w:eastAsia="zh-CN"/>
        </w:rPr>
        <w:t>Video</w:t>
      </w:r>
      <w:r w:rsidRPr="001C16AB">
        <w:t xml:space="preserve"> user has requested the origination of a broadcast group call, the MC</w:t>
      </w:r>
      <w:r w:rsidRPr="001C16AB">
        <w:rPr>
          <w:lang w:eastAsia="zh-CN"/>
        </w:rPr>
        <w:t>Video</w:t>
      </w:r>
      <w:r w:rsidRPr="001C16AB">
        <w:t xml:space="preserve"> client shall comply with the procedures in subclause </w:t>
      </w:r>
      <w:r w:rsidRPr="001C16AB">
        <w:rPr>
          <w:lang w:eastAsia="zh-CN"/>
        </w:rPr>
        <w:t>6.2.8.2</w:t>
      </w:r>
      <w:r w:rsidRPr="001C16AB">
        <w:t>;</w:t>
      </w:r>
    </w:p>
    <w:p w14:paraId="0CE626F3" w14:textId="77777777" w:rsidR="0087351F" w:rsidRPr="001C16AB" w:rsidRDefault="0087351F" w:rsidP="0087351F">
      <w:pPr>
        <w:pStyle w:val="B1"/>
      </w:pPr>
      <w:r w:rsidRPr="001C16AB">
        <w:t>4)</w:t>
      </w:r>
      <w:r w:rsidRPr="001C16AB">
        <w:tab/>
        <w:t>shall include the g.3gpp.mc</w:t>
      </w:r>
      <w:r w:rsidRPr="001C16AB">
        <w:rPr>
          <w:lang w:eastAsia="zh-CN"/>
        </w:rPr>
        <w:t>video</w:t>
      </w:r>
      <w:r w:rsidRPr="001C16AB">
        <w:t xml:space="preserve"> media feature tag and the </w:t>
      </w:r>
      <w:r w:rsidRPr="001C16AB">
        <w:rPr>
          <w:lang w:eastAsia="ko-KR"/>
        </w:rPr>
        <w:t>g.3gpp.icsi-ref media feature tag with the value of "urn:urn-7:3gpp-service.ims.icsi.</w:t>
      </w:r>
      <w:r w:rsidRPr="001C16AB">
        <w:t>mc</w:t>
      </w:r>
      <w:r w:rsidRPr="001C16AB">
        <w:rPr>
          <w:lang w:eastAsia="zh-CN"/>
        </w:rPr>
        <w:t>video</w:t>
      </w:r>
      <w:r w:rsidRPr="001C16AB">
        <w:rPr>
          <w:lang w:eastAsia="ko-KR"/>
        </w:rPr>
        <w:t xml:space="preserve">" </w:t>
      </w:r>
      <w:r w:rsidRPr="001C16AB">
        <w:t xml:space="preserve">in the Contact header field of the SIP </w:t>
      </w:r>
      <w:r w:rsidRPr="001C16AB">
        <w:rPr>
          <w:lang w:eastAsia="zh-CN"/>
        </w:rPr>
        <w:t>INVITE</w:t>
      </w:r>
      <w:r w:rsidRPr="001C16AB">
        <w:t xml:space="preserve"> request according to IETF RFC 3840 [</w:t>
      </w:r>
      <w:r w:rsidRPr="001C16AB">
        <w:rPr>
          <w:lang w:eastAsia="zh-CN"/>
        </w:rPr>
        <w:t>22</w:t>
      </w:r>
      <w:r w:rsidRPr="001C16AB">
        <w:t>];</w:t>
      </w:r>
    </w:p>
    <w:p w14:paraId="7470E1EF" w14:textId="77777777" w:rsidR="0087351F" w:rsidRPr="001C16AB" w:rsidRDefault="0087351F" w:rsidP="0087351F">
      <w:pPr>
        <w:pStyle w:val="B1"/>
      </w:pPr>
      <w:r w:rsidRPr="001C16AB">
        <w:t>5)</w:t>
      </w:r>
      <w:r w:rsidRPr="001C16AB">
        <w:tab/>
        <w:t>shall include an Accept-Contact header field containing the g.3gpp.mc</w:t>
      </w:r>
      <w:r w:rsidRPr="001C16AB">
        <w:rPr>
          <w:lang w:eastAsia="zh-CN"/>
        </w:rPr>
        <w:t>video</w:t>
      </w:r>
      <w:r w:rsidRPr="001C16AB">
        <w:t xml:space="preserve"> media feature tag along with the "require" and "explicit" header field parameters according to IETF RFC 3841 [</w:t>
      </w:r>
      <w:r w:rsidRPr="001C16AB">
        <w:rPr>
          <w:lang w:eastAsia="zh-CN"/>
        </w:rPr>
        <w:t>20</w:t>
      </w:r>
      <w:r w:rsidRPr="001C16AB">
        <w:t>];</w:t>
      </w:r>
    </w:p>
    <w:p w14:paraId="29988DBA" w14:textId="77777777" w:rsidR="0087351F" w:rsidRPr="001C16AB" w:rsidRDefault="0087351F" w:rsidP="0087351F">
      <w:pPr>
        <w:pStyle w:val="B1"/>
      </w:pPr>
      <w:r w:rsidRPr="001C16AB">
        <w:t>6)</w:t>
      </w:r>
      <w:r w:rsidRPr="001C16AB">
        <w:tab/>
        <w:t>shall include the ICSI value "urn:urn-7:3gpp-service.ims.icsi.mc</w:t>
      </w:r>
      <w:r w:rsidRPr="001C16AB">
        <w:rPr>
          <w:lang w:eastAsia="zh-CN"/>
        </w:rPr>
        <w:t>video</w:t>
      </w:r>
      <w:r w:rsidRPr="001C16AB">
        <w:t>" (</w:t>
      </w:r>
      <w:r w:rsidRPr="001C16AB">
        <w:rPr>
          <w:lang w:eastAsia="zh-CN"/>
        </w:rPr>
        <w:t xml:space="preserve">coded as specified in </w:t>
      </w:r>
      <w:r w:rsidRPr="001C16AB">
        <w:t>3GPP TS 24.229 [</w:t>
      </w:r>
      <w:r w:rsidRPr="001C16AB">
        <w:rPr>
          <w:lang w:eastAsia="zh-CN"/>
        </w:rPr>
        <w:t>11</w:t>
      </w:r>
      <w:r w:rsidRPr="001C16AB">
        <w:t>]</w:t>
      </w:r>
      <w:r w:rsidRPr="001C16AB">
        <w:rPr>
          <w:lang w:eastAsia="zh-CN"/>
        </w:rPr>
        <w:t xml:space="preserve">), </w:t>
      </w:r>
      <w:r w:rsidRPr="001C16AB">
        <w:t>in a P-Preferred-Service header field according to IETF </w:t>
      </w:r>
      <w:r w:rsidRPr="001C16AB">
        <w:rPr>
          <w:rFonts w:eastAsia="MS Mincho"/>
        </w:rPr>
        <w:t>RFC 6050 [</w:t>
      </w:r>
      <w:r w:rsidRPr="001C16AB">
        <w:rPr>
          <w:lang w:eastAsia="zh-CN"/>
        </w:rPr>
        <w:t>14</w:t>
      </w:r>
      <w:r w:rsidRPr="001C16AB">
        <w:rPr>
          <w:rFonts w:eastAsia="MS Mincho"/>
        </w:rPr>
        <w:t xml:space="preserve">] </w:t>
      </w:r>
      <w:r w:rsidRPr="001C16AB">
        <w:t>in the SIP INVITE request;</w:t>
      </w:r>
    </w:p>
    <w:p w14:paraId="5C81F4CE" w14:textId="77777777" w:rsidR="0087351F" w:rsidRPr="001C16AB" w:rsidRDefault="0087351F" w:rsidP="0087351F">
      <w:pPr>
        <w:pStyle w:val="B1"/>
      </w:pPr>
      <w:r w:rsidRPr="001C16AB">
        <w:lastRenderedPageBreak/>
        <w:t>7)</w:t>
      </w:r>
      <w:r w:rsidRPr="001C16AB">
        <w:tab/>
        <w:t xml:space="preserve">shall include an Accept-Contact header field with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along with the "require" and "explicit" header field parameters according to IETF RFC 3841 [</w:t>
      </w:r>
      <w:r w:rsidRPr="001C16AB">
        <w:rPr>
          <w:lang w:eastAsia="zh-CN"/>
        </w:rPr>
        <w:t>20</w:t>
      </w:r>
      <w:r w:rsidRPr="001C16AB">
        <w:t>];</w:t>
      </w:r>
    </w:p>
    <w:p w14:paraId="009973AF" w14:textId="77777777" w:rsidR="0087351F" w:rsidRPr="001C16AB" w:rsidRDefault="0087351F" w:rsidP="0087351F">
      <w:pPr>
        <w:pStyle w:val="B1"/>
      </w:pPr>
      <w:r w:rsidRPr="001C16AB">
        <w:t>8)</w:t>
      </w:r>
      <w:r w:rsidRPr="001C16AB">
        <w:tab/>
        <w:t>should include the "timer" option tag in the Supported header field;</w:t>
      </w:r>
    </w:p>
    <w:p w14:paraId="19F7A2D2" w14:textId="77777777" w:rsidR="0087351F" w:rsidRPr="001C16AB" w:rsidRDefault="0087351F" w:rsidP="0087351F">
      <w:pPr>
        <w:pStyle w:val="B1"/>
      </w:pPr>
      <w:r w:rsidRPr="001C16AB">
        <w:t>9)</w:t>
      </w:r>
      <w:r w:rsidRPr="001C16AB">
        <w:tab/>
        <w:t>should include the Session-Expires header field according to IETF RFC 4028 [</w:t>
      </w:r>
      <w:r w:rsidRPr="001C16AB">
        <w:rPr>
          <w:lang w:eastAsia="zh-CN"/>
        </w:rPr>
        <w:t>23</w:t>
      </w:r>
      <w:r w:rsidRPr="001C16AB">
        <w:t>]. It is recommended that the "refresher" header field parameter is omitted. If included, the "refresher" header field parameter shall be set to "uac";</w:t>
      </w:r>
    </w:p>
    <w:p w14:paraId="4C2E0624" w14:textId="77777777" w:rsidR="0087351F" w:rsidRPr="001C16AB" w:rsidRDefault="0087351F" w:rsidP="0087351F">
      <w:pPr>
        <w:pStyle w:val="B1"/>
      </w:pPr>
      <w:r w:rsidRPr="001C16AB">
        <w:t>10)</w:t>
      </w:r>
      <w:r w:rsidRPr="001C16AB">
        <w:tab/>
        <w:t>shall set the Request-URI of the SIP INVITE request to the public service identity identifying the participating MCVideo function serving the MCVideo user;</w:t>
      </w:r>
    </w:p>
    <w:p w14:paraId="1CAE6CBB" w14:textId="77777777" w:rsidR="0087351F" w:rsidRPr="001C16AB" w:rsidRDefault="0087351F" w:rsidP="0087351F">
      <w:pPr>
        <w:pStyle w:val="NO"/>
      </w:pPr>
      <w:r w:rsidRPr="001C16AB">
        <w:t>NOTE 1:</w:t>
      </w:r>
      <w:r w:rsidRPr="001C16AB">
        <w:tab/>
        <w:t>The MC</w:t>
      </w:r>
      <w:r w:rsidRPr="001C16AB">
        <w:rPr>
          <w:lang w:eastAsia="zh-CN"/>
        </w:rPr>
        <w:t>Video</w:t>
      </w:r>
      <w:r w:rsidRPr="001C16AB">
        <w:t xml:space="preserve"> client is configured with public service identity identifying the participating MC</w:t>
      </w:r>
      <w:r w:rsidRPr="001C16AB">
        <w:rPr>
          <w:lang w:eastAsia="zh-CN"/>
        </w:rPr>
        <w:t>Video</w:t>
      </w:r>
      <w:r w:rsidRPr="001C16AB">
        <w:t xml:space="preserve"> function serving the MCVideo user.</w:t>
      </w:r>
    </w:p>
    <w:p w14:paraId="6A8E1567" w14:textId="77777777" w:rsidR="0087351F" w:rsidRPr="001C16AB" w:rsidRDefault="0087351F" w:rsidP="0087351F">
      <w:pPr>
        <w:pStyle w:val="B1"/>
      </w:pPr>
      <w:r w:rsidRPr="001C16AB">
        <w:t>11)</w:t>
      </w:r>
      <w:r w:rsidRPr="001C16AB">
        <w:tab/>
        <w:t>may include a P-Preferred-Identity header field in the SIP INVITE request containing a public user identity as specified in 3GPP TS 24.229 [</w:t>
      </w:r>
      <w:r w:rsidRPr="001C16AB">
        <w:rPr>
          <w:lang w:eastAsia="zh-CN"/>
        </w:rPr>
        <w:t>11</w:t>
      </w:r>
      <w:r w:rsidRPr="001C16AB">
        <w:t>];</w:t>
      </w:r>
    </w:p>
    <w:p w14:paraId="67D7F798" w14:textId="77777777" w:rsidR="0087351F" w:rsidRPr="001C16AB" w:rsidRDefault="0087351F" w:rsidP="0087351F">
      <w:pPr>
        <w:pStyle w:val="B1"/>
      </w:pPr>
      <w:r w:rsidRPr="001C16AB">
        <w:t>…</w:t>
      </w:r>
    </w:p>
    <w:p w14:paraId="634260A0" w14:textId="77777777" w:rsidR="0087351F" w:rsidRPr="001C16AB" w:rsidRDefault="0087351F" w:rsidP="0087351F">
      <w:pPr>
        <w:pStyle w:val="B1"/>
      </w:pPr>
      <w:r w:rsidRPr="001C16AB">
        <w:t>14)</w:t>
      </w:r>
      <w:r w:rsidRPr="001C16AB">
        <w:tab/>
        <w:t>shall contain in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0481D53C" w14:textId="77777777" w:rsidR="0087351F" w:rsidRPr="001C16AB" w:rsidRDefault="0087351F" w:rsidP="0087351F">
      <w:pPr>
        <w:pStyle w:val="B2"/>
      </w:pPr>
      <w:r w:rsidRPr="001C16AB">
        <w:t>a)</w:t>
      </w:r>
      <w:r w:rsidRPr="001C16AB">
        <w:tab/>
        <w:t>the &lt;session-type&gt; element set to a value of "prearranged";</w:t>
      </w:r>
    </w:p>
    <w:p w14:paraId="03DE22FC"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7BF0DC42" w14:textId="77777777" w:rsidR="0087351F" w:rsidRPr="001C16AB" w:rsidRDefault="0087351F" w:rsidP="0087351F">
      <w:pPr>
        <w:pStyle w:val="B2"/>
      </w:pPr>
      <w:r w:rsidRPr="001C16AB">
        <w:t>c)</w:t>
      </w:r>
      <w:r w:rsidRPr="001C16AB">
        <w:tab/>
        <w:t>the &lt;mc</w:t>
      </w:r>
      <w:r w:rsidRPr="001C16AB">
        <w:rPr>
          <w:lang w:eastAsia="zh-CN"/>
        </w:rPr>
        <w:t>video</w:t>
      </w:r>
      <w:r w:rsidRPr="001C16AB">
        <w:t>-client-id&gt; element set to the MC</w:t>
      </w:r>
      <w:r w:rsidRPr="001C16AB">
        <w:rPr>
          <w:lang w:eastAsia="zh-CN"/>
        </w:rPr>
        <w:t>Video</w:t>
      </w:r>
      <w:r w:rsidRPr="001C16AB">
        <w:t xml:space="preserve"> client ID of the originating MC</w:t>
      </w:r>
      <w:r w:rsidRPr="001C16AB">
        <w:rPr>
          <w:lang w:eastAsia="zh-CN"/>
        </w:rPr>
        <w:t>Video</w:t>
      </w:r>
      <w:r w:rsidRPr="001C16AB">
        <w:t xml:space="preserve"> client; and</w:t>
      </w:r>
    </w:p>
    <w:p w14:paraId="623ED173" w14:textId="77777777" w:rsidR="0087351F" w:rsidRPr="001C16AB" w:rsidRDefault="0087351F" w:rsidP="0087351F">
      <w:pPr>
        <w:pStyle w:val="NO"/>
      </w:pPr>
      <w:r w:rsidRPr="001C16AB">
        <w:t>NOTE 2:</w:t>
      </w:r>
      <w:r w:rsidRPr="001C16AB">
        <w:tab/>
        <w:t>The MC</w:t>
      </w:r>
      <w:r w:rsidRPr="001C16AB">
        <w:rPr>
          <w:lang w:eastAsia="zh-CN"/>
        </w:rPr>
        <w:t>Video</w:t>
      </w:r>
      <w:r w:rsidRPr="001C16AB">
        <w:t xml:space="preserve"> client does not include the MC</w:t>
      </w:r>
      <w:r w:rsidRPr="001C16AB">
        <w:rPr>
          <w:lang w:eastAsia="zh-CN"/>
        </w:rPr>
        <w:t>Video</w:t>
      </w:r>
      <w:r w:rsidRPr="001C16AB">
        <w:t xml:space="preserve"> ID of the originating MC</w:t>
      </w:r>
      <w:r w:rsidRPr="001C16AB">
        <w:rPr>
          <w:lang w:eastAsia="zh-CN"/>
        </w:rPr>
        <w:t>Video</w:t>
      </w:r>
      <w:r w:rsidRPr="001C16AB">
        <w:t xml:space="preserve"> user in the body, as this will be inserted into the body of the SIP INVITE request that is sent from the originating participating MC</w:t>
      </w:r>
      <w:r w:rsidRPr="001C16AB">
        <w:rPr>
          <w:lang w:eastAsia="zh-CN"/>
        </w:rPr>
        <w:t>Video</w:t>
      </w:r>
      <w:r w:rsidRPr="001C16AB">
        <w:t xml:space="preserve"> function.</w:t>
      </w:r>
    </w:p>
    <w:p w14:paraId="1EF62430" w14:textId="77777777" w:rsidR="0087351F" w:rsidRPr="001C16AB" w:rsidRDefault="0087351F" w:rsidP="0087351F">
      <w:pPr>
        <w:pStyle w:val="B2"/>
      </w:pPr>
      <w:r w:rsidRPr="001C16AB">
        <w:t>d)</w:t>
      </w:r>
      <w:r w:rsidRPr="001C16AB">
        <w:tab/>
        <w:t>if the group identity can be determined to be a TGI and if the MC</w:t>
      </w:r>
      <w:r w:rsidRPr="001C16AB">
        <w:rPr>
          <w:lang w:eastAsia="zh-CN"/>
        </w:rPr>
        <w:t>Video</w:t>
      </w:r>
      <w:r w:rsidRPr="001C16AB">
        <w:t xml:space="preserve"> client can associate the TGI with a MCVideo group ID, the &lt;associated-group-id&gt; element set to the MCVideo group ID;</w:t>
      </w:r>
    </w:p>
    <w:p w14:paraId="63D6FF21" w14:textId="77777777" w:rsidR="0087351F" w:rsidRPr="001C16AB" w:rsidRDefault="0087351F" w:rsidP="0087351F">
      <w:pPr>
        <w:pStyle w:val="NO"/>
      </w:pPr>
      <w:r w:rsidRPr="001C16AB">
        <w:t>NOTE 3:</w:t>
      </w:r>
      <w:r w:rsidRPr="001C16AB">
        <w:tab/>
        <w:t>The text "can associate the TGI with a MC</w:t>
      </w:r>
      <w:r w:rsidRPr="001C16AB">
        <w:rPr>
          <w:lang w:eastAsia="zh-CN"/>
        </w:rPr>
        <w:t>Video</w:t>
      </w:r>
      <w:r w:rsidRPr="001C16AB">
        <w:t xml:space="preserve"> group ID" means that the MC</w:t>
      </w:r>
      <w:r w:rsidRPr="001C16AB">
        <w:rPr>
          <w:lang w:eastAsia="zh-CN"/>
        </w:rPr>
        <w:t>Video</w:t>
      </w:r>
      <w:r w:rsidRPr="001C16AB">
        <w:t xml:space="preserve"> client is able to determine that there is a constituent group of the temporary group that it is a member of.</w:t>
      </w:r>
    </w:p>
    <w:p w14:paraId="4A068FF2" w14:textId="77777777" w:rsidR="0087351F" w:rsidRPr="001C16AB" w:rsidRDefault="0087351F" w:rsidP="0087351F">
      <w:pPr>
        <w:pStyle w:val="NO"/>
      </w:pPr>
      <w:r w:rsidRPr="001C16AB">
        <w:t>NOTE 4:</w:t>
      </w:r>
      <w:r w:rsidRPr="001C16AB">
        <w:tab/>
        <w:t>The MC</w:t>
      </w:r>
      <w:r w:rsidRPr="001C16AB">
        <w:rPr>
          <w:lang w:eastAsia="zh-CN"/>
        </w:rPr>
        <w:t>Video</w:t>
      </w:r>
      <w:r w:rsidRPr="001C16AB">
        <w:t xml:space="preserve"> client is informed about temporary groups and regouping of MC</w:t>
      </w:r>
      <w:r w:rsidRPr="001C16AB">
        <w:rPr>
          <w:lang w:eastAsia="zh-CN"/>
        </w:rPr>
        <w:t>Video</w:t>
      </w:r>
      <w:r w:rsidRPr="001C16AB">
        <w:t xml:space="preserve"> groups that the user is a member of as specified in 3GPP TS 24.481 [</w:t>
      </w:r>
      <w:r w:rsidRPr="001C16AB">
        <w:rPr>
          <w:lang w:eastAsia="zh-CN"/>
        </w:rPr>
        <w:t>24</w:t>
      </w:r>
      <w:r w:rsidRPr="001C16AB">
        <w:t>].</w:t>
      </w:r>
    </w:p>
    <w:p w14:paraId="78CD1386" w14:textId="77777777" w:rsidR="0087351F" w:rsidRPr="001C16AB" w:rsidRDefault="0087351F" w:rsidP="0087351F">
      <w:pPr>
        <w:pStyle w:val="NO"/>
      </w:pPr>
      <w:r w:rsidRPr="001C16AB">
        <w:t>NOTE 5:</w:t>
      </w:r>
      <w:r w:rsidRPr="001C16AB">
        <w:tab/>
        <w:t>If the MC</w:t>
      </w:r>
      <w:r w:rsidRPr="001C16AB">
        <w:rPr>
          <w:lang w:eastAsia="zh-CN"/>
        </w:rPr>
        <w:t>Video</w:t>
      </w:r>
      <w:r w:rsidRPr="001C16AB">
        <w:t xml:space="preserve"> user selected a TGI where there are several MC</w:t>
      </w:r>
      <w:r w:rsidRPr="001C16AB">
        <w:rPr>
          <w:lang w:eastAsia="zh-CN"/>
        </w:rPr>
        <w:t>Video</w:t>
      </w:r>
      <w:r w:rsidRPr="001C16AB">
        <w:t xml:space="preserve"> groups where the MC</w:t>
      </w:r>
      <w:r w:rsidRPr="001C16AB">
        <w:rPr>
          <w:lang w:eastAsia="zh-CN"/>
        </w:rPr>
        <w:t>Video</w:t>
      </w:r>
      <w:r w:rsidRPr="001C16AB">
        <w:t xml:space="preserve"> user is a member, the MC</w:t>
      </w:r>
      <w:r w:rsidRPr="001C16AB">
        <w:rPr>
          <w:lang w:eastAsia="zh-CN"/>
        </w:rPr>
        <w:t>Video</w:t>
      </w:r>
      <w:r w:rsidRPr="001C16AB">
        <w:t xml:space="preserve"> client selects one of those MC</w:t>
      </w:r>
      <w:r w:rsidRPr="001C16AB">
        <w:rPr>
          <w:lang w:eastAsia="zh-CN"/>
        </w:rPr>
        <w:t>Video</w:t>
      </w:r>
      <w:r w:rsidRPr="001C16AB">
        <w:t xml:space="preserve"> groups.</w:t>
      </w:r>
    </w:p>
    <w:p w14:paraId="6E72E8FF" w14:textId="77777777" w:rsidR="0087351F" w:rsidRPr="001C16AB" w:rsidRDefault="0087351F" w:rsidP="0087351F">
      <w:pPr>
        <w:pStyle w:val="B1"/>
      </w:pPr>
      <w:r w:rsidRPr="001C16AB">
        <w:t>15)</w:t>
      </w:r>
      <w:r w:rsidRPr="001C16AB">
        <w:tab/>
        <w:t>shall include an SDP offer according to 3GPP TS 24.229 [</w:t>
      </w:r>
      <w:r w:rsidRPr="001C16AB">
        <w:rPr>
          <w:lang w:eastAsia="zh-CN"/>
        </w:rPr>
        <w:t>11</w:t>
      </w:r>
      <w:r w:rsidRPr="001C16AB">
        <w:t>] with the clarifications given in subclause </w:t>
      </w:r>
      <w:r w:rsidRPr="001C16AB">
        <w:rPr>
          <w:lang w:eastAsia="zh-CN"/>
        </w:rPr>
        <w:t>6.2.1</w:t>
      </w:r>
      <w:r w:rsidRPr="001C16AB">
        <w:t xml:space="preserve">; </w:t>
      </w:r>
    </w:p>
    <w:p w14:paraId="49617F70" w14:textId="77777777" w:rsidR="0087351F" w:rsidRPr="001C16AB" w:rsidRDefault="0087351F" w:rsidP="0087351F">
      <w:pPr>
        <w:pStyle w:val="B1"/>
      </w:pPr>
      <w:r w:rsidRPr="001C16AB">
        <w:t>16)</w:t>
      </w:r>
      <w:r w:rsidRPr="001C16AB">
        <w:tab/>
        <w:t>if an implicit transmission request is required, shall indicate this as specified in subclause 6.4; and</w:t>
      </w:r>
    </w:p>
    <w:p w14:paraId="3C62CED1" w14:textId="77777777" w:rsidR="0087351F" w:rsidRPr="001C16AB" w:rsidRDefault="0087351F" w:rsidP="0087351F">
      <w:pPr>
        <w:pStyle w:val="B1"/>
      </w:pPr>
      <w:r w:rsidRPr="001C16AB">
        <w:t>17)</w:t>
      </w:r>
      <w:r w:rsidRPr="001C16AB">
        <w:tab/>
        <w:t>shall send the SIP INVITE request towards the MCVideo server according to 3GPP TS 24.229 [</w:t>
      </w:r>
      <w:r w:rsidRPr="001C16AB">
        <w:rPr>
          <w:lang w:eastAsia="zh-CN"/>
        </w:rPr>
        <w:t>11</w:t>
      </w:r>
      <w:r w:rsidRPr="001C16AB">
        <w:t>].</w:t>
      </w:r>
    </w:p>
    <w:p w14:paraId="35A50DAE" w14:textId="77777777" w:rsidR="0087351F" w:rsidRPr="001C16AB" w:rsidRDefault="0087351F" w:rsidP="0087351F">
      <w:r w:rsidRPr="001C16AB">
        <w:t>[TS 24.281, clause 6.2.8.2]</w:t>
      </w:r>
    </w:p>
    <w:p w14:paraId="180A9951" w14:textId="77777777" w:rsidR="0087351F" w:rsidRPr="001C16AB" w:rsidRDefault="0087351F" w:rsidP="0087351F">
      <w:pPr>
        <w:pStyle w:val="NO"/>
      </w:pPr>
      <w:r w:rsidRPr="001C16AB">
        <w:t>NOTE:</w:t>
      </w:r>
      <w:r w:rsidRPr="001C16AB">
        <w:tab/>
        <w:t>This subclause is referenced from other procedures.</w:t>
      </w:r>
    </w:p>
    <w:p w14:paraId="69A86861" w14:textId="77777777" w:rsidR="0087351F" w:rsidRPr="001C16AB" w:rsidRDefault="0087351F" w:rsidP="0087351F">
      <w:r w:rsidRPr="001C16AB">
        <w:t>When the MCVideo user initiates a broadcast group call, the MCVideo client:</w:t>
      </w:r>
    </w:p>
    <w:p w14:paraId="7CB934AA" w14:textId="77777777" w:rsidR="0087351F" w:rsidRPr="001C16AB" w:rsidRDefault="0087351F" w:rsidP="0087351F">
      <w:pPr>
        <w:pStyle w:val="B1"/>
      </w:pPr>
      <w:r w:rsidRPr="001C16AB">
        <w:t>1)</w:t>
      </w:r>
      <w:r w:rsidRPr="001C16AB">
        <w:tab/>
        <w:t>in the case of the prearranged group call is initiated on-demand, shall include in the application/vnd.3gpp.mc</w:t>
      </w:r>
      <w:r w:rsidRPr="001C16AB">
        <w:rPr>
          <w:lang w:eastAsia="zh-CN"/>
        </w:rPr>
        <w:t>video</w:t>
      </w:r>
      <w:r w:rsidRPr="001C16AB">
        <w:t>-info+xml MIME body the &lt;broadcast-ind&gt; element set to "true" as defined in clause F.1; and</w:t>
      </w:r>
    </w:p>
    <w:p w14:paraId="68265F62" w14:textId="77777777" w:rsidR="0087351F" w:rsidRPr="001C16AB" w:rsidRDefault="0087351F" w:rsidP="0087351F">
      <w:pPr>
        <w:pStyle w:val="B1"/>
      </w:pPr>
      <w:r w:rsidRPr="001C16AB">
        <w:t>2)</w:t>
      </w:r>
      <w:r w:rsidRPr="001C16AB">
        <w:tab/>
        <w:t>in the case the prearranged group call is initiated using a pre-established session, shall include in the application/vnd.3gpp.mc</w:t>
      </w:r>
      <w:r w:rsidRPr="001C16AB">
        <w:rPr>
          <w:lang w:eastAsia="zh-CN"/>
        </w:rPr>
        <w:t>video</w:t>
      </w:r>
      <w:r w:rsidRPr="001C16AB">
        <w:t>-info+xml MIME body in the "body" URI header field in the Refer-To header field the &lt;broadcast-ind&gt; element set to "true" as defined in clause F.1.</w:t>
      </w:r>
    </w:p>
    <w:p w14:paraId="232615BC" w14:textId="77777777" w:rsidR="0087351F" w:rsidRPr="001C16AB" w:rsidRDefault="0087351F" w:rsidP="0087351F">
      <w:r w:rsidRPr="001C16AB">
        <w:t>[TS 24.281, clause 6.2.4.1]</w:t>
      </w:r>
    </w:p>
    <w:p w14:paraId="071C8CB1" w14:textId="77777777" w:rsidR="0087351F" w:rsidRPr="001C16AB" w:rsidRDefault="0087351F" w:rsidP="0087351F">
      <w:r w:rsidRPr="001C16AB">
        <w:rPr>
          <w:lang w:eastAsia="ko-KR"/>
        </w:rPr>
        <w:lastRenderedPageBreak/>
        <w:t>Upon receiving a request from an MCVideo user to leave an MCVideo session established using on-demand session signalling, the MCVideo client:</w:t>
      </w:r>
    </w:p>
    <w:p w14:paraId="6D4E0909" w14:textId="77777777" w:rsidR="0087351F" w:rsidRPr="001C16AB" w:rsidRDefault="0087351F" w:rsidP="0087351F">
      <w:pPr>
        <w:pStyle w:val="B1"/>
        <w:rPr>
          <w:lang w:eastAsia="ko-KR"/>
        </w:rPr>
      </w:pPr>
      <w:r w:rsidRPr="001C16AB">
        <w:rPr>
          <w:lang w:eastAsia="ko-KR"/>
        </w:rPr>
        <w:t>1)</w:t>
      </w:r>
      <w:r w:rsidRPr="001C16AB">
        <w:rPr>
          <w:lang w:eastAsia="ko-KR"/>
        </w:rPr>
        <w:tab/>
        <w:t>s</w:t>
      </w:r>
      <w:r w:rsidRPr="001C16AB">
        <w:t xml:space="preserve">hall interact with the </w:t>
      </w:r>
      <w:r w:rsidRPr="001C16AB">
        <w:rPr>
          <w:lang w:eastAsia="ko-KR"/>
        </w:rPr>
        <w:t>media plane as specified in 3GPP TS 24.</w:t>
      </w:r>
      <w:r w:rsidRPr="001C16AB">
        <w:rPr>
          <w:lang w:eastAsia="zh-CN"/>
        </w:rPr>
        <w:t>581</w:t>
      </w:r>
      <w:r w:rsidRPr="001C16AB">
        <w:rPr>
          <w:lang w:eastAsia="ko-KR"/>
        </w:rPr>
        <w:t> [5];</w:t>
      </w:r>
    </w:p>
    <w:p w14:paraId="65BD9AF3" w14:textId="77777777" w:rsidR="0087351F" w:rsidRPr="001C16AB" w:rsidRDefault="0087351F" w:rsidP="0087351F">
      <w:pPr>
        <w:pStyle w:val="B1"/>
      </w:pPr>
      <w:r w:rsidRPr="001C16AB">
        <w:rPr>
          <w:lang w:eastAsia="ko-KR"/>
        </w:rPr>
        <w:t>2)</w:t>
      </w:r>
      <w:r w:rsidRPr="001C16AB">
        <w:rPr>
          <w:lang w:eastAsia="ko-KR"/>
        </w:rPr>
        <w:tab/>
        <w:t>shall generate a SIP BYE request according to 3GPP TS 24.229 [11];</w:t>
      </w:r>
    </w:p>
    <w:p w14:paraId="35EE3FB5" w14:textId="77777777" w:rsidR="0087351F" w:rsidRPr="001C16AB" w:rsidRDefault="0087351F" w:rsidP="0087351F">
      <w:pPr>
        <w:pStyle w:val="B1"/>
      </w:pPr>
      <w:r w:rsidRPr="001C16AB">
        <w:rPr>
          <w:lang w:eastAsia="ko-KR"/>
        </w:rPr>
        <w:t>3)</w:t>
      </w:r>
      <w:r w:rsidRPr="001C16AB">
        <w:rPr>
          <w:lang w:eastAsia="ko-KR"/>
        </w:rPr>
        <w:tab/>
        <w:t>shall set the Request-URI to the MCVideo session identity to leave; and</w:t>
      </w:r>
    </w:p>
    <w:p w14:paraId="100EDE05" w14:textId="77777777" w:rsidR="0087351F" w:rsidRPr="001C16AB" w:rsidRDefault="0087351F" w:rsidP="0087351F">
      <w:pPr>
        <w:pStyle w:val="B1"/>
      </w:pPr>
      <w:r w:rsidRPr="001C16AB">
        <w:rPr>
          <w:lang w:eastAsia="ko-KR"/>
        </w:rPr>
        <w:t>4)</w:t>
      </w:r>
      <w:r w:rsidRPr="001C16AB">
        <w:rPr>
          <w:lang w:eastAsia="ko-KR"/>
        </w:rPr>
        <w:tab/>
        <w:t>shall send a SIP BYE request towards MCVideo server according to 3GPP TS 24.229 [11].</w:t>
      </w:r>
    </w:p>
    <w:p w14:paraId="2568226F" w14:textId="77777777" w:rsidR="0087351F" w:rsidRPr="001C16AB" w:rsidRDefault="0087351F" w:rsidP="0087351F">
      <w:pPr>
        <w:rPr>
          <w:lang w:eastAsia="ko-KR"/>
        </w:rPr>
      </w:pPr>
      <w:r w:rsidRPr="001C16AB">
        <w:t xml:space="preserve">Upon receiving a SIP 200 </w:t>
      </w:r>
      <w:r w:rsidRPr="001C16AB">
        <w:rPr>
          <w:lang w:eastAsia="ko-KR"/>
        </w:rPr>
        <w:t>(</w:t>
      </w:r>
      <w:r w:rsidRPr="001C16AB">
        <w:t>OK</w:t>
      </w:r>
      <w:r w:rsidRPr="001C16AB">
        <w:rPr>
          <w:lang w:eastAsia="ko-KR"/>
        </w:rPr>
        <w:t>)</w:t>
      </w:r>
      <w:r w:rsidRPr="001C16AB">
        <w:t xml:space="preserve"> response to the SIP BYE request, the MCVideo client shall interact with the </w:t>
      </w:r>
      <w:r w:rsidRPr="001C16AB">
        <w:rPr>
          <w:lang w:eastAsia="ko-KR"/>
        </w:rPr>
        <w:t>media plane as specified in 3GPP TS 24.</w:t>
      </w:r>
      <w:r w:rsidRPr="001C16AB">
        <w:rPr>
          <w:lang w:eastAsia="zh-CN"/>
        </w:rPr>
        <w:t>581</w:t>
      </w:r>
      <w:r w:rsidRPr="001C16AB">
        <w:rPr>
          <w:lang w:eastAsia="ko-KR"/>
        </w:rPr>
        <w:t> [5].</w:t>
      </w:r>
    </w:p>
    <w:p w14:paraId="26FDD424" w14:textId="77777777" w:rsidR="0087351F" w:rsidRPr="001C16AB" w:rsidRDefault="0087351F" w:rsidP="0087351F">
      <w:r w:rsidRPr="001C16AB">
        <w:t>[TS 24.481, clause 6.3.14]</w:t>
      </w:r>
    </w:p>
    <w:p w14:paraId="72C03E6B" w14:textId="77777777" w:rsidR="0087351F" w:rsidRPr="001C16AB" w:rsidRDefault="0087351F" w:rsidP="0087351F">
      <w:r w:rsidRPr="001C16AB">
        <w:t>In order to form a temporary MCS group, a GMC shall send a HTTP POST request according to procedures specified in IETF RFC 2616 [21] and subclause 6.2.3. In the HTTP POST request, the GMC:</w:t>
      </w:r>
    </w:p>
    <w:p w14:paraId="54278ACD" w14:textId="77777777" w:rsidR="0087351F" w:rsidRPr="001C16AB" w:rsidRDefault="0087351F" w:rsidP="0087351F">
      <w:pPr>
        <w:pStyle w:val="B1"/>
      </w:pPr>
      <w:r w:rsidRPr="001C16AB">
        <w:t>a)</w:t>
      </w:r>
      <w:r w:rsidRPr="001C16AB">
        <w:tab/>
        <w:t>shall set the Request-URI to an XCAP URI:</w:t>
      </w:r>
    </w:p>
    <w:p w14:paraId="0C04C519" w14:textId="77777777" w:rsidR="0087351F" w:rsidRPr="001C16AB" w:rsidRDefault="0087351F" w:rsidP="0087351F">
      <w:pPr>
        <w:pStyle w:val="B2"/>
      </w:pPr>
      <w:r w:rsidRPr="001C16AB">
        <w:t>1)</w:t>
      </w:r>
      <w:r w:rsidRPr="001C16AB">
        <w:tab/>
        <w:t>in users tree where the XUI is set to a group creation XUI configuration parameter; and</w:t>
      </w:r>
    </w:p>
    <w:p w14:paraId="2E0A15C4" w14:textId="77777777" w:rsidR="0087351F" w:rsidRPr="001C16AB" w:rsidRDefault="0087351F" w:rsidP="0087351F">
      <w:pPr>
        <w:pStyle w:val="B2"/>
      </w:pPr>
      <w:r w:rsidRPr="001C16AB">
        <w:t>2)</w:t>
      </w:r>
      <w:r w:rsidRPr="001C16AB">
        <w:tab/>
        <w:t>with the document selector identifying the temporary MCS group to be created; and</w:t>
      </w:r>
    </w:p>
    <w:p w14:paraId="53F1D732" w14:textId="77777777" w:rsidR="0087351F" w:rsidRPr="001C16AB" w:rsidRDefault="0087351F" w:rsidP="0087351F">
      <w:pPr>
        <w:pStyle w:val="B1"/>
      </w:pPr>
      <w:r w:rsidRPr="001C16AB">
        <w:t>b)</w:t>
      </w:r>
      <w:r w:rsidRPr="001C16A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FD96E94" w14:textId="77777777" w:rsidR="0087351F" w:rsidRPr="001C16AB" w:rsidRDefault="0087351F" w:rsidP="0087351F">
      <w:r w:rsidRPr="001C16AB">
        <w:t>Upon reception of an HTTP 2xx response to the sent HTTP POST request, the GMC shall consider the temporary MCS group formation as successful.</w:t>
      </w:r>
    </w:p>
    <w:p w14:paraId="537426AA" w14:textId="77777777" w:rsidR="0087351F" w:rsidRPr="001C16AB" w:rsidRDefault="0087351F" w:rsidP="0087351F">
      <w:r w:rsidRPr="001C16A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29FC2E30" w14:textId="77777777" w:rsidR="0087351F" w:rsidRPr="001C16AB" w:rsidRDefault="0087351F" w:rsidP="0087351F">
      <w:pPr>
        <w:pStyle w:val="H6"/>
      </w:pPr>
      <w:bookmarkStart w:id="452" w:name="_Toc52787518"/>
      <w:bookmarkStart w:id="453" w:name="_Toc52787698"/>
      <w:r w:rsidRPr="001C16AB">
        <w:t>6.1.1.9.3</w:t>
      </w:r>
      <w:r w:rsidRPr="001C16AB">
        <w:tab/>
        <w:t>Test description</w:t>
      </w:r>
      <w:bookmarkEnd w:id="452"/>
      <w:bookmarkEnd w:id="453"/>
    </w:p>
    <w:p w14:paraId="4A84A687" w14:textId="77777777" w:rsidR="0087351F" w:rsidRPr="001C16AB" w:rsidRDefault="0087351F" w:rsidP="0087351F">
      <w:pPr>
        <w:pStyle w:val="H6"/>
      </w:pPr>
      <w:r w:rsidRPr="001C16AB">
        <w:t>6.1.1.9.3.1</w:t>
      </w:r>
      <w:r w:rsidRPr="001C16AB">
        <w:tab/>
        <w:t>Pre-test conditions</w:t>
      </w:r>
    </w:p>
    <w:p w14:paraId="5DF560A2" w14:textId="77777777" w:rsidR="0087351F" w:rsidRPr="001C16AB" w:rsidRDefault="0087351F" w:rsidP="0087351F">
      <w:pPr>
        <w:pStyle w:val="H6"/>
      </w:pPr>
      <w:r w:rsidRPr="001C16AB">
        <w:t>System Simulator:</w:t>
      </w:r>
    </w:p>
    <w:p w14:paraId="29890DA8" w14:textId="77777777" w:rsidR="0087351F" w:rsidRPr="001C16AB" w:rsidRDefault="0087351F" w:rsidP="0087351F">
      <w:pPr>
        <w:pStyle w:val="B1"/>
      </w:pPr>
      <w:r w:rsidRPr="001C16AB">
        <w:t>-</w:t>
      </w:r>
      <w:r w:rsidRPr="001C16AB">
        <w:tab/>
        <w:t>SS (MCVideo server)</w:t>
      </w:r>
    </w:p>
    <w:p w14:paraId="09DDA19A"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68D53EF" w14:textId="77777777" w:rsidR="0087351F" w:rsidRPr="001C16AB" w:rsidRDefault="0087351F" w:rsidP="0087351F">
      <w:pPr>
        <w:pStyle w:val="H6"/>
      </w:pPr>
      <w:r w:rsidRPr="001C16AB">
        <w:t>IUT:</w:t>
      </w:r>
    </w:p>
    <w:p w14:paraId="46D9BA23" w14:textId="77777777" w:rsidR="0087351F" w:rsidRPr="001C16AB" w:rsidRDefault="0087351F" w:rsidP="0087351F">
      <w:pPr>
        <w:pStyle w:val="B1"/>
      </w:pPr>
      <w:r w:rsidRPr="001C16AB">
        <w:t>-</w:t>
      </w:r>
      <w:r w:rsidRPr="001C16AB">
        <w:tab/>
        <w:t xml:space="preserve">UE (MCVideo client) </w:t>
      </w:r>
    </w:p>
    <w:p w14:paraId="29C6A10A" w14:textId="77777777" w:rsidR="0087351F" w:rsidRPr="001C16AB" w:rsidRDefault="0087351F" w:rsidP="0087351F">
      <w:pPr>
        <w:pStyle w:val="B1"/>
      </w:pPr>
      <w:r w:rsidRPr="001C16AB">
        <w:t>-</w:t>
      </w:r>
      <w:r w:rsidRPr="001C16AB">
        <w:tab/>
        <w:t>The test USIM set as defined in TS 36.579-1 [2], subclause 5.5.10 is inserted.</w:t>
      </w:r>
    </w:p>
    <w:p w14:paraId="441CCBAF" w14:textId="77777777" w:rsidR="0087351F" w:rsidRPr="001C16AB" w:rsidRDefault="0087351F" w:rsidP="0087351F">
      <w:pPr>
        <w:pStyle w:val="H6"/>
      </w:pPr>
      <w:r w:rsidRPr="001C16AB">
        <w:t>Preamble:</w:t>
      </w:r>
    </w:p>
    <w:p w14:paraId="1FBEC441"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747BB69F" w14:textId="77777777" w:rsidR="0087351F" w:rsidRPr="001C16AB" w:rsidRDefault="0087351F" w:rsidP="0087351F">
      <w:pPr>
        <w:pStyle w:val="B1"/>
      </w:pPr>
      <w:r w:rsidRPr="001C16AB">
        <w:lastRenderedPageBreak/>
        <w:t>-</w:t>
      </w:r>
      <w:r w:rsidRPr="001C16AB">
        <w:tab/>
        <w:t>The MCVideo User performs the Generic Test Procedure for MCVideo Authorization/Configuration and Key Generation as specified in TS 36.579-1 [2], subclause 5.3.2.</w:t>
      </w:r>
    </w:p>
    <w:p w14:paraId="4919D6C4" w14:textId="77777777" w:rsidR="0087351F" w:rsidRPr="001C16AB" w:rsidRDefault="0087351F" w:rsidP="0087351F">
      <w:pPr>
        <w:pStyle w:val="B1"/>
      </w:pPr>
      <w:r w:rsidRPr="001C16AB">
        <w:t>-</w:t>
      </w:r>
      <w:r w:rsidRPr="001C16AB">
        <w:tab/>
        <w:t>The UE has affiliated to a MCVideo temporary group identity TGI, identifying a MCVideo temporary group T as a member of MCVideo broadcast group A according to the MCX NW initiated temporary group creation as specified in TS 36.579-1 [2], subclause 5.3.22.</w:t>
      </w:r>
    </w:p>
    <w:p w14:paraId="7F50F158" w14:textId="77777777" w:rsidR="0087351F" w:rsidRPr="001C16AB" w:rsidRDefault="0087351F" w:rsidP="0087351F">
      <w:pPr>
        <w:pStyle w:val="B1"/>
      </w:pPr>
      <w:r w:rsidRPr="001C16AB">
        <w:t>-</w:t>
      </w:r>
      <w:r w:rsidRPr="001C16AB">
        <w:tab/>
        <w:t>UE States at the end of the preamble</w:t>
      </w:r>
    </w:p>
    <w:p w14:paraId="5F47BC7F" w14:textId="77777777" w:rsidR="0087351F" w:rsidRPr="001C16AB" w:rsidRDefault="0087351F" w:rsidP="0087351F">
      <w:pPr>
        <w:pStyle w:val="B2"/>
      </w:pPr>
      <w:r w:rsidRPr="001C16AB">
        <w:t>-</w:t>
      </w:r>
      <w:r w:rsidRPr="001C16AB">
        <w:tab/>
        <w:t>The UE is in E-UTRA Registered, Idle Mode state.</w:t>
      </w:r>
    </w:p>
    <w:p w14:paraId="5E1733F8"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3B319726" w14:textId="77777777" w:rsidR="0087351F" w:rsidRPr="001C16AB" w:rsidRDefault="0087351F" w:rsidP="0087351F">
      <w:pPr>
        <w:pStyle w:val="H6"/>
      </w:pPr>
      <w:r w:rsidRPr="001C16AB">
        <w:t>6.1.1.9.3.2</w:t>
      </w:r>
      <w:r w:rsidRPr="001C16AB">
        <w:tab/>
        <w:t>Test procedure sequence</w:t>
      </w:r>
    </w:p>
    <w:p w14:paraId="78804F6A" w14:textId="77777777" w:rsidR="0087351F" w:rsidRPr="001C16AB" w:rsidRDefault="0087351F" w:rsidP="0087351F">
      <w:pPr>
        <w:pStyle w:val="TH"/>
      </w:pPr>
      <w:r w:rsidRPr="001C16AB">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87351F" w:rsidRPr="001C16AB" w14:paraId="0F1A36FB" w14:textId="77777777" w:rsidTr="00E64CC8">
        <w:trPr>
          <w:trHeight w:val="200"/>
          <w:tblHeader/>
          <w:jc w:val="center"/>
        </w:trPr>
        <w:tc>
          <w:tcPr>
            <w:tcW w:w="626" w:type="dxa"/>
            <w:tcBorders>
              <w:top w:val="single" w:sz="4" w:space="0" w:color="auto"/>
              <w:left w:val="single" w:sz="4" w:space="0" w:color="auto"/>
              <w:bottom w:val="nil"/>
              <w:right w:val="single" w:sz="4" w:space="0" w:color="auto"/>
            </w:tcBorders>
            <w:hideMark/>
          </w:tcPr>
          <w:p w14:paraId="6D7381B4" w14:textId="77777777" w:rsidR="0087351F" w:rsidRPr="001C16AB" w:rsidRDefault="0087351F" w:rsidP="00E64CC8">
            <w:pPr>
              <w:pStyle w:val="TAH"/>
            </w:pPr>
            <w:r w:rsidRPr="001C16AB">
              <w:t>St</w:t>
            </w:r>
          </w:p>
        </w:tc>
        <w:tc>
          <w:tcPr>
            <w:tcW w:w="3923" w:type="dxa"/>
            <w:tcBorders>
              <w:top w:val="single" w:sz="4" w:space="0" w:color="auto"/>
              <w:left w:val="single" w:sz="4" w:space="0" w:color="auto"/>
              <w:bottom w:val="nil"/>
              <w:right w:val="single" w:sz="4" w:space="0" w:color="auto"/>
            </w:tcBorders>
            <w:hideMark/>
          </w:tcPr>
          <w:p w14:paraId="0343BB53" w14:textId="77777777" w:rsidR="0087351F" w:rsidRPr="001C16AB" w:rsidRDefault="0087351F" w:rsidP="00E64CC8">
            <w:pPr>
              <w:pStyle w:val="TAH"/>
            </w:pPr>
            <w:r w:rsidRPr="001C16AB">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5876060A" w14:textId="77777777" w:rsidR="0087351F" w:rsidRPr="001C16AB" w:rsidRDefault="0087351F" w:rsidP="00E64CC8">
            <w:pPr>
              <w:pStyle w:val="TAH"/>
            </w:pPr>
            <w:r w:rsidRPr="001C16AB">
              <w:t>Message Sequence</w:t>
            </w:r>
          </w:p>
        </w:tc>
        <w:tc>
          <w:tcPr>
            <w:tcW w:w="547" w:type="dxa"/>
            <w:tcBorders>
              <w:top w:val="single" w:sz="4" w:space="0" w:color="auto"/>
              <w:left w:val="single" w:sz="4" w:space="0" w:color="auto"/>
              <w:bottom w:val="nil"/>
              <w:right w:val="single" w:sz="4" w:space="0" w:color="auto"/>
            </w:tcBorders>
            <w:hideMark/>
          </w:tcPr>
          <w:p w14:paraId="42D291E4" w14:textId="77777777" w:rsidR="0087351F" w:rsidRPr="001C16AB" w:rsidRDefault="0087351F" w:rsidP="00E64CC8">
            <w:pPr>
              <w:pStyle w:val="TAH"/>
            </w:pPr>
            <w:r w:rsidRPr="001C16AB">
              <w:t>TP</w:t>
            </w:r>
          </w:p>
        </w:tc>
        <w:tc>
          <w:tcPr>
            <w:tcW w:w="858" w:type="dxa"/>
            <w:tcBorders>
              <w:top w:val="single" w:sz="4" w:space="0" w:color="auto"/>
              <w:left w:val="single" w:sz="4" w:space="0" w:color="auto"/>
              <w:bottom w:val="nil"/>
              <w:right w:val="single" w:sz="4" w:space="0" w:color="auto"/>
            </w:tcBorders>
            <w:hideMark/>
          </w:tcPr>
          <w:p w14:paraId="2333A3A8" w14:textId="77777777" w:rsidR="0087351F" w:rsidRPr="001C16AB" w:rsidRDefault="0087351F" w:rsidP="00E64CC8">
            <w:pPr>
              <w:pStyle w:val="TAH"/>
            </w:pPr>
            <w:r w:rsidRPr="001C16AB">
              <w:t>Verdict</w:t>
            </w:r>
          </w:p>
        </w:tc>
      </w:tr>
      <w:tr w:rsidR="0087351F" w:rsidRPr="001C16AB" w14:paraId="66FA1458" w14:textId="77777777" w:rsidTr="00E64CC8">
        <w:trPr>
          <w:trHeight w:val="200"/>
          <w:tblHeader/>
          <w:jc w:val="center"/>
        </w:trPr>
        <w:tc>
          <w:tcPr>
            <w:tcW w:w="626" w:type="dxa"/>
            <w:tcBorders>
              <w:top w:val="nil"/>
              <w:left w:val="single" w:sz="4" w:space="0" w:color="auto"/>
              <w:bottom w:val="single" w:sz="4" w:space="0" w:color="auto"/>
              <w:right w:val="single" w:sz="4" w:space="0" w:color="auto"/>
            </w:tcBorders>
          </w:tcPr>
          <w:p w14:paraId="7BBBF194" w14:textId="77777777" w:rsidR="0087351F" w:rsidRPr="001C16AB" w:rsidRDefault="0087351F" w:rsidP="00E64CC8">
            <w:pPr>
              <w:pStyle w:val="TAH"/>
            </w:pPr>
          </w:p>
        </w:tc>
        <w:tc>
          <w:tcPr>
            <w:tcW w:w="3923" w:type="dxa"/>
            <w:tcBorders>
              <w:top w:val="nil"/>
              <w:left w:val="single" w:sz="4" w:space="0" w:color="auto"/>
              <w:bottom w:val="single" w:sz="4" w:space="0" w:color="auto"/>
              <w:right w:val="single" w:sz="4" w:space="0" w:color="auto"/>
            </w:tcBorders>
          </w:tcPr>
          <w:p w14:paraId="742FB605" w14:textId="77777777" w:rsidR="0087351F" w:rsidRPr="001C16AB" w:rsidRDefault="0087351F" w:rsidP="00E64CC8">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6566D660" w14:textId="77777777" w:rsidR="0087351F" w:rsidRPr="001C16AB" w:rsidRDefault="0087351F" w:rsidP="00E64CC8">
            <w:pPr>
              <w:pStyle w:val="TAH"/>
            </w:pPr>
            <w:r w:rsidRPr="001C16AB">
              <w:t>U – S</w:t>
            </w:r>
          </w:p>
        </w:tc>
        <w:tc>
          <w:tcPr>
            <w:tcW w:w="2724" w:type="dxa"/>
            <w:tcBorders>
              <w:top w:val="single" w:sz="4" w:space="0" w:color="auto"/>
              <w:left w:val="single" w:sz="4" w:space="0" w:color="auto"/>
              <w:bottom w:val="single" w:sz="4" w:space="0" w:color="auto"/>
              <w:right w:val="single" w:sz="4" w:space="0" w:color="auto"/>
            </w:tcBorders>
            <w:hideMark/>
          </w:tcPr>
          <w:p w14:paraId="353B04C1" w14:textId="77777777" w:rsidR="0087351F" w:rsidRPr="001C16AB" w:rsidRDefault="0087351F" w:rsidP="00E64CC8">
            <w:pPr>
              <w:pStyle w:val="TAH"/>
            </w:pPr>
            <w:r w:rsidRPr="001C16AB">
              <w:t>Message</w:t>
            </w:r>
          </w:p>
        </w:tc>
        <w:tc>
          <w:tcPr>
            <w:tcW w:w="547" w:type="dxa"/>
            <w:tcBorders>
              <w:top w:val="nil"/>
              <w:left w:val="single" w:sz="4" w:space="0" w:color="auto"/>
              <w:bottom w:val="single" w:sz="4" w:space="0" w:color="auto"/>
              <w:right w:val="single" w:sz="4" w:space="0" w:color="auto"/>
            </w:tcBorders>
          </w:tcPr>
          <w:p w14:paraId="34323ED3" w14:textId="77777777" w:rsidR="0087351F" w:rsidRPr="001C16AB" w:rsidRDefault="0087351F" w:rsidP="00E64CC8">
            <w:pPr>
              <w:pStyle w:val="TAH"/>
            </w:pPr>
          </w:p>
        </w:tc>
        <w:tc>
          <w:tcPr>
            <w:tcW w:w="858" w:type="dxa"/>
            <w:tcBorders>
              <w:top w:val="nil"/>
              <w:left w:val="single" w:sz="4" w:space="0" w:color="auto"/>
              <w:bottom w:val="single" w:sz="4" w:space="0" w:color="auto"/>
              <w:right w:val="single" w:sz="4" w:space="0" w:color="auto"/>
            </w:tcBorders>
          </w:tcPr>
          <w:p w14:paraId="06A0EEE9" w14:textId="77777777" w:rsidR="0087351F" w:rsidRPr="001C16AB" w:rsidRDefault="0087351F" w:rsidP="00E64CC8">
            <w:pPr>
              <w:pStyle w:val="TAH"/>
            </w:pPr>
          </w:p>
        </w:tc>
      </w:tr>
      <w:tr w:rsidR="0087351F" w:rsidRPr="001C16AB" w14:paraId="3954F53D" w14:textId="77777777" w:rsidTr="0066502E">
        <w:trPr>
          <w:jc w:val="center"/>
        </w:trPr>
        <w:tc>
          <w:tcPr>
            <w:tcW w:w="626" w:type="dxa"/>
            <w:tcBorders>
              <w:top w:val="single" w:sz="4" w:space="0" w:color="auto"/>
              <w:left w:val="single" w:sz="4" w:space="0" w:color="auto"/>
              <w:bottom w:val="single" w:sz="4" w:space="0" w:color="auto"/>
              <w:right w:val="single" w:sz="4" w:space="0" w:color="auto"/>
            </w:tcBorders>
            <w:hideMark/>
          </w:tcPr>
          <w:p w14:paraId="22EB5A8C" w14:textId="77777777" w:rsidR="0087351F" w:rsidRPr="001C16AB" w:rsidRDefault="0087351F" w:rsidP="00E64CC8">
            <w:pPr>
              <w:spacing w:after="0"/>
              <w:jc w:val="center"/>
              <w:rPr>
                <w:rFonts w:ascii="Arial" w:hAnsi="Arial" w:cs="Arial"/>
                <w:sz w:val="18"/>
                <w:szCs w:val="18"/>
              </w:rPr>
            </w:pPr>
            <w:r w:rsidRPr="001C16AB">
              <w:rPr>
                <w:rFonts w:ascii="Arial" w:hAnsi="Arial" w:cs="Arial"/>
                <w:sz w:val="18"/>
                <w:szCs w:val="18"/>
              </w:rPr>
              <w:t>1</w:t>
            </w:r>
          </w:p>
        </w:tc>
        <w:tc>
          <w:tcPr>
            <w:tcW w:w="3923" w:type="dxa"/>
            <w:tcBorders>
              <w:top w:val="single" w:sz="4" w:space="0" w:color="auto"/>
              <w:left w:val="single" w:sz="4" w:space="0" w:color="auto"/>
              <w:bottom w:val="single" w:sz="4" w:space="0" w:color="auto"/>
              <w:right w:val="single" w:sz="4" w:space="0" w:color="auto"/>
            </w:tcBorders>
            <w:hideMark/>
          </w:tcPr>
          <w:p w14:paraId="39FD79E3" w14:textId="77777777" w:rsidR="0087351F" w:rsidRPr="001C16AB" w:rsidRDefault="0087351F" w:rsidP="00E64CC8">
            <w:pPr>
              <w:pStyle w:val="TAL"/>
            </w:pPr>
            <w:r w:rsidRPr="001C16AB">
              <w:t>Make the UE (MCVideo client) request the establishment of a broadcast group call for the selected MCVideo temporary group group T with implicit transmission request.</w:t>
            </w:r>
          </w:p>
          <w:p w14:paraId="5FD9BB1D" w14:textId="77777777" w:rsidR="0087351F" w:rsidRPr="001C16AB" w:rsidRDefault="0087351F" w:rsidP="00E64CC8">
            <w:pPr>
              <w:pStyle w:val="TAL"/>
              <w:rPr>
                <w:shd w:val="clear" w:color="auto" w:fill="FF0000"/>
              </w:rPr>
            </w:pPr>
            <w:r w:rsidRPr="001C16AB">
              <w:t>(NOTE 1)</w:t>
            </w:r>
          </w:p>
        </w:tc>
        <w:tc>
          <w:tcPr>
            <w:tcW w:w="710" w:type="dxa"/>
            <w:tcBorders>
              <w:top w:val="single" w:sz="4" w:space="0" w:color="auto"/>
              <w:left w:val="single" w:sz="4" w:space="0" w:color="auto"/>
              <w:bottom w:val="single" w:sz="4" w:space="0" w:color="auto"/>
              <w:right w:val="single" w:sz="4" w:space="0" w:color="auto"/>
            </w:tcBorders>
            <w:hideMark/>
          </w:tcPr>
          <w:p w14:paraId="3EEC226C" w14:textId="77777777" w:rsidR="0087351F" w:rsidRPr="001C16AB" w:rsidRDefault="0087351F" w:rsidP="00E64CC8">
            <w:pPr>
              <w:pStyle w:val="TAC"/>
            </w:pPr>
            <w:r w:rsidRPr="001C16AB">
              <w:t>-</w:t>
            </w:r>
          </w:p>
        </w:tc>
        <w:tc>
          <w:tcPr>
            <w:tcW w:w="2724" w:type="dxa"/>
            <w:tcBorders>
              <w:top w:val="single" w:sz="4" w:space="0" w:color="auto"/>
              <w:left w:val="single" w:sz="4" w:space="0" w:color="auto"/>
              <w:bottom w:val="single" w:sz="4" w:space="0" w:color="auto"/>
              <w:right w:val="single" w:sz="4" w:space="0" w:color="auto"/>
            </w:tcBorders>
            <w:hideMark/>
          </w:tcPr>
          <w:p w14:paraId="03F16FBE"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60586BB7" w14:textId="77777777" w:rsidR="0087351F" w:rsidRPr="001C16AB" w:rsidRDefault="0087351F" w:rsidP="00E64CC8">
            <w:pPr>
              <w:pStyle w:val="TAC"/>
            </w:pPr>
            <w:r w:rsidRPr="001C16AB">
              <w:t>-</w:t>
            </w:r>
          </w:p>
        </w:tc>
        <w:tc>
          <w:tcPr>
            <w:tcW w:w="858" w:type="dxa"/>
            <w:tcBorders>
              <w:top w:val="single" w:sz="4" w:space="0" w:color="auto"/>
              <w:left w:val="single" w:sz="4" w:space="0" w:color="auto"/>
              <w:bottom w:val="single" w:sz="4" w:space="0" w:color="auto"/>
              <w:right w:val="single" w:sz="4" w:space="0" w:color="auto"/>
            </w:tcBorders>
            <w:hideMark/>
          </w:tcPr>
          <w:p w14:paraId="3B294551" w14:textId="77777777" w:rsidR="0087351F" w:rsidRPr="001C16AB" w:rsidRDefault="0087351F" w:rsidP="00E64CC8">
            <w:pPr>
              <w:pStyle w:val="TAL"/>
              <w:jc w:val="center"/>
            </w:pPr>
            <w:r w:rsidRPr="001C16AB">
              <w:t>-</w:t>
            </w:r>
          </w:p>
        </w:tc>
      </w:tr>
      <w:tr w:rsidR="0087351F" w:rsidRPr="001C16AB" w14:paraId="29024CB8" w14:textId="77777777" w:rsidTr="0066502E">
        <w:trPr>
          <w:jc w:val="center"/>
        </w:trPr>
        <w:tc>
          <w:tcPr>
            <w:tcW w:w="626" w:type="dxa"/>
            <w:tcBorders>
              <w:top w:val="single" w:sz="4" w:space="0" w:color="auto"/>
              <w:left w:val="single" w:sz="4" w:space="0" w:color="auto"/>
              <w:bottom w:val="single" w:sz="4" w:space="0" w:color="auto"/>
              <w:right w:val="single" w:sz="4" w:space="0" w:color="auto"/>
            </w:tcBorders>
            <w:hideMark/>
          </w:tcPr>
          <w:p w14:paraId="0B510393" w14:textId="77777777" w:rsidR="0087351F" w:rsidRPr="001C16AB" w:rsidRDefault="0087351F" w:rsidP="00E64CC8">
            <w:pPr>
              <w:pStyle w:val="TAC"/>
            </w:pPr>
            <w:r w:rsidRPr="001C16AB">
              <w:t>2</w:t>
            </w:r>
          </w:p>
        </w:tc>
        <w:tc>
          <w:tcPr>
            <w:tcW w:w="3923" w:type="dxa"/>
            <w:tcBorders>
              <w:top w:val="single" w:sz="4" w:space="0" w:color="auto"/>
              <w:left w:val="single" w:sz="4" w:space="0" w:color="auto"/>
              <w:bottom w:val="single" w:sz="4" w:space="0" w:color="auto"/>
              <w:right w:val="single" w:sz="4" w:space="0" w:color="auto"/>
            </w:tcBorders>
            <w:hideMark/>
          </w:tcPr>
          <w:p w14:paraId="0C76FF35" w14:textId="212E64CF" w:rsidR="0087351F" w:rsidRPr="001C16AB" w:rsidRDefault="0087351F" w:rsidP="00E64CC8">
            <w:pPr>
              <w:pStyle w:val="TAL"/>
            </w:pPr>
            <w:r w:rsidRPr="001C16AB">
              <w:rPr>
                <w:rFonts w:eastAsia="Calibri"/>
              </w:rPr>
              <w:t>Check: Does the UE (MCVideo client) correctly perform test procedure '</w:t>
            </w:r>
            <w:r w:rsidRPr="001C16AB">
              <w:t>MCVideo CO session establishment/modification without provisional responses other than 100 Trying'</w:t>
            </w:r>
            <w:r w:rsidRPr="001C16AB">
              <w:rPr>
                <w:rFonts w:eastAsia="Calibri"/>
                <w:lang w:eastAsia="ko-KR"/>
              </w:rPr>
              <w:t xml:space="preserve"> </w:t>
            </w:r>
            <w:r w:rsidRPr="001C16AB">
              <w:rPr>
                <w:rFonts w:eastAsia="Calibri"/>
              </w:rPr>
              <w:t xml:space="preserve">as described in TS 36.579-1 [2] Table 5.3B.1.3-1 to </w:t>
            </w:r>
            <w:r w:rsidRPr="001C16AB">
              <w:t>establish an MCVideo On-demand pre-arranged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4C2952F8" w14:textId="77777777" w:rsidR="0087351F" w:rsidRPr="001C16AB" w:rsidRDefault="0087351F" w:rsidP="00E64CC8">
            <w:pPr>
              <w:pStyle w:val="TAC"/>
            </w:pPr>
            <w:r w:rsidRPr="001C16AB">
              <w:t>-</w:t>
            </w:r>
          </w:p>
        </w:tc>
        <w:tc>
          <w:tcPr>
            <w:tcW w:w="2724" w:type="dxa"/>
            <w:tcBorders>
              <w:top w:val="single" w:sz="4" w:space="0" w:color="auto"/>
              <w:left w:val="single" w:sz="4" w:space="0" w:color="auto"/>
              <w:bottom w:val="single" w:sz="4" w:space="0" w:color="auto"/>
              <w:right w:val="single" w:sz="4" w:space="0" w:color="auto"/>
            </w:tcBorders>
            <w:hideMark/>
          </w:tcPr>
          <w:p w14:paraId="6860CF34"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64F9F94C" w14:textId="77777777" w:rsidR="0087351F" w:rsidRPr="001C16AB" w:rsidRDefault="0087351F" w:rsidP="00E64CC8">
            <w:pPr>
              <w:pStyle w:val="TAC"/>
            </w:pPr>
            <w:r w:rsidRPr="001C16AB">
              <w:t>1</w:t>
            </w:r>
          </w:p>
        </w:tc>
        <w:tc>
          <w:tcPr>
            <w:tcW w:w="858" w:type="dxa"/>
            <w:tcBorders>
              <w:top w:val="single" w:sz="4" w:space="0" w:color="auto"/>
              <w:left w:val="single" w:sz="4" w:space="0" w:color="auto"/>
              <w:bottom w:val="single" w:sz="4" w:space="0" w:color="auto"/>
              <w:right w:val="single" w:sz="4" w:space="0" w:color="auto"/>
            </w:tcBorders>
            <w:hideMark/>
          </w:tcPr>
          <w:p w14:paraId="64DDB8AA" w14:textId="77777777" w:rsidR="0087351F" w:rsidRPr="001C16AB" w:rsidRDefault="0087351F" w:rsidP="00E64CC8">
            <w:pPr>
              <w:pStyle w:val="TAL"/>
              <w:jc w:val="center"/>
            </w:pPr>
            <w:r w:rsidRPr="001C16AB">
              <w:t>P</w:t>
            </w:r>
          </w:p>
        </w:tc>
      </w:tr>
      <w:tr w:rsidR="0087351F" w:rsidRPr="001C16AB" w14:paraId="492287F8" w14:textId="77777777" w:rsidTr="0066502E">
        <w:trPr>
          <w:jc w:val="center"/>
        </w:trPr>
        <w:tc>
          <w:tcPr>
            <w:tcW w:w="626" w:type="dxa"/>
            <w:tcBorders>
              <w:top w:val="single" w:sz="4" w:space="0" w:color="auto"/>
              <w:left w:val="single" w:sz="4" w:space="0" w:color="auto"/>
              <w:bottom w:val="single" w:sz="4" w:space="0" w:color="auto"/>
              <w:right w:val="single" w:sz="4" w:space="0" w:color="auto"/>
            </w:tcBorders>
            <w:hideMark/>
          </w:tcPr>
          <w:p w14:paraId="5845E517" w14:textId="77777777" w:rsidR="0087351F" w:rsidRPr="001C16AB" w:rsidRDefault="0087351F" w:rsidP="00E64CC8">
            <w:pPr>
              <w:jc w:val="center"/>
              <w:rPr>
                <w:rFonts w:ascii="Arial" w:hAnsi="Arial" w:cs="Arial"/>
                <w:sz w:val="18"/>
                <w:szCs w:val="18"/>
              </w:rPr>
            </w:pPr>
            <w:r w:rsidRPr="001C16AB">
              <w:rPr>
                <w:rFonts w:ascii="Arial" w:hAnsi="Arial" w:cs="Arial"/>
                <w:sz w:val="18"/>
                <w:szCs w:val="18"/>
              </w:rPr>
              <w:t>3-5</w:t>
            </w:r>
          </w:p>
        </w:tc>
        <w:tc>
          <w:tcPr>
            <w:tcW w:w="3923" w:type="dxa"/>
            <w:tcBorders>
              <w:top w:val="single" w:sz="4" w:space="0" w:color="auto"/>
              <w:left w:val="single" w:sz="4" w:space="0" w:color="auto"/>
              <w:bottom w:val="single" w:sz="4" w:space="0" w:color="auto"/>
              <w:right w:val="single" w:sz="4" w:space="0" w:color="auto"/>
            </w:tcBorders>
            <w:hideMark/>
          </w:tcPr>
          <w:p w14:paraId="0C7290AE" w14:textId="77777777" w:rsidR="0087351F" w:rsidRPr="001C16AB" w:rsidRDefault="0087351F" w:rsidP="00E64CC8">
            <w:pPr>
              <w:pStyle w:val="TAL"/>
            </w:pPr>
            <w:r w:rsidRPr="001C16AB">
              <w:t>Void</w:t>
            </w:r>
          </w:p>
        </w:tc>
        <w:tc>
          <w:tcPr>
            <w:tcW w:w="710" w:type="dxa"/>
            <w:tcBorders>
              <w:top w:val="single" w:sz="4" w:space="0" w:color="auto"/>
              <w:left w:val="single" w:sz="4" w:space="0" w:color="auto"/>
              <w:bottom w:val="single" w:sz="4" w:space="0" w:color="auto"/>
              <w:right w:val="single" w:sz="4" w:space="0" w:color="auto"/>
            </w:tcBorders>
            <w:hideMark/>
          </w:tcPr>
          <w:p w14:paraId="22251737" w14:textId="77777777" w:rsidR="0087351F" w:rsidRPr="001C16AB" w:rsidRDefault="0087351F" w:rsidP="00E64CC8">
            <w:pPr>
              <w:pStyle w:val="Default"/>
              <w:jc w:val="center"/>
              <w:rPr>
                <w:color w:val="auto"/>
                <w:sz w:val="18"/>
                <w:szCs w:val="18"/>
                <w:lang w:val="en-GB"/>
              </w:rPr>
            </w:pPr>
            <w:r w:rsidRPr="001C16AB">
              <w:rPr>
                <w:lang w:val="en-GB"/>
              </w:rPr>
              <w:t>-</w:t>
            </w:r>
          </w:p>
        </w:tc>
        <w:tc>
          <w:tcPr>
            <w:tcW w:w="2724" w:type="dxa"/>
            <w:tcBorders>
              <w:top w:val="single" w:sz="4" w:space="0" w:color="auto"/>
              <w:left w:val="single" w:sz="4" w:space="0" w:color="auto"/>
              <w:bottom w:val="single" w:sz="4" w:space="0" w:color="auto"/>
              <w:right w:val="single" w:sz="4" w:space="0" w:color="auto"/>
            </w:tcBorders>
            <w:hideMark/>
          </w:tcPr>
          <w:p w14:paraId="03F84EB5"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67F0324B" w14:textId="77777777" w:rsidR="0087351F" w:rsidRPr="001C16AB" w:rsidRDefault="0087351F" w:rsidP="00E64CC8">
            <w:pPr>
              <w:pStyle w:val="TAC"/>
            </w:pPr>
            <w:r w:rsidRPr="001C16AB">
              <w:t>1</w:t>
            </w:r>
          </w:p>
        </w:tc>
        <w:tc>
          <w:tcPr>
            <w:tcW w:w="858" w:type="dxa"/>
            <w:tcBorders>
              <w:top w:val="single" w:sz="4" w:space="0" w:color="auto"/>
              <w:left w:val="single" w:sz="4" w:space="0" w:color="auto"/>
              <w:bottom w:val="single" w:sz="4" w:space="0" w:color="auto"/>
              <w:right w:val="single" w:sz="4" w:space="0" w:color="auto"/>
            </w:tcBorders>
            <w:hideMark/>
          </w:tcPr>
          <w:p w14:paraId="04C65E76" w14:textId="77777777" w:rsidR="0087351F" w:rsidRPr="001C16AB" w:rsidRDefault="0087351F" w:rsidP="00E64CC8">
            <w:pPr>
              <w:pStyle w:val="TAC"/>
            </w:pPr>
            <w:r w:rsidRPr="001C16AB">
              <w:t>P</w:t>
            </w:r>
          </w:p>
        </w:tc>
      </w:tr>
      <w:tr w:rsidR="0087351F" w:rsidRPr="001C16AB" w14:paraId="676F0923" w14:textId="77777777" w:rsidTr="0066502E">
        <w:trPr>
          <w:jc w:val="center"/>
        </w:trPr>
        <w:tc>
          <w:tcPr>
            <w:tcW w:w="626" w:type="dxa"/>
            <w:tcBorders>
              <w:top w:val="single" w:sz="4" w:space="0" w:color="auto"/>
              <w:left w:val="single" w:sz="4" w:space="0" w:color="auto"/>
              <w:bottom w:val="single" w:sz="4" w:space="0" w:color="auto"/>
              <w:right w:val="single" w:sz="4" w:space="0" w:color="auto"/>
            </w:tcBorders>
            <w:hideMark/>
          </w:tcPr>
          <w:p w14:paraId="4CC70A49" w14:textId="77777777" w:rsidR="0087351F" w:rsidRPr="001C16AB" w:rsidRDefault="0087351F" w:rsidP="00E64CC8">
            <w:pPr>
              <w:pStyle w:val="TAC"/>
            </w:pPr>
            <w:r w:rsidRPr="001C16AB">
              <w:t>6</w:t>
            </w:r>
          </w:p>
        </w:tc>
        <w:tc>
          <w:tcPr>
            <w:tcW w:w="3923" w:type="dxa"/>
            <w:tcBorders>
              <w:top w:val="single" w:sz="4" w:space="0" w:color="auto"/>
              <w:left w:val="single" w:sz="4" w:space="0" w:color="auto"/>
              <w:bottom w:val="single" w:sz="4" w:space="0" w:color="auto"/>
              <w:right w:val="single" w:sz="4" w:space="0" w:color="auto"/>
            </w:tcBorders>
            <w:hideMark/>
          </w:tcPr>
          <w:p w14:paraId="0AE28085" w14:textId="77777777" w:rsidR="0087351F" w:rsidRPr="001C16AB" w:rsidRDefault="0087351F" w:rsidP="00E64CC8">
            <w:pPr>
              <w:pStyle w:val="TAL"/>
              <w:widowControl w:val="0"/>
              <w:rPr>
                <w:rFonts w:cs="Arial"/>
              </w:rPr>
            </w:pPr>
            <w:r w:rsidRPr="001C16AB">
              <w:rPr>
                <w:rFonts w:cs="Arial"/>
              </w:rPr>
              <w:t>Make the UE (MCVideo client) release the call.</w:t>
            </w:r>
          </w:p>
          <w:p w14:paraId="103CD1B3" w14:textId="77777777" w:rsidR="0087351F" w:rsidRPr="001C16AB" w:rsidRDefault="0087351F" w:rsidP="00E64CC8">
            <w:pPr>
              <w:pStyle w:val="TAL"/>
            </w:pPr>
            <w:r w:rsidRPr="001C16AB">
              <w:t>(NOTE 1)</w:t>
            </w:r>
          </w:p>
        </w:tc>
        <w:tc>
          <w:tcPr>
            <w:tcW w:w="710" w:type="dxa"/>
            <w:tcBorders>
              <w:top w:val="single" w:sz="4" w:space="0" w:color="auto"/>
              <w:left w:val="single" w:sz="4" w:space="0" w:color="auto"/>
              <w:bottom w:val="single" w:sz="4" w:space="0" w:color="auto"/>
              <w:right w:val="single" w:sz="4" w:space="0" w:color="auto"/>
            </w:tcBorders>
            <w:hideMark/>
          </w:tcPr>
          <w:p w14:paraId="08457FF2" w14:textId="77777777" w:rsidR="0087351F" w:rsidRPr="001C16AB" w:rsidRDefault="0087351F" w:rsidP="00E64CC8">
            <w:pPr>
              <w:pStyle w:val="TAC"/>
            </w:pPr>
            <w:r w:rsidRPr="001C16AB">
              <w:t>-</w:t>
            </w:r>
          </w:p>
        </w:tc>
        <w:tc>
          <w:tcPr>
            <w:tcW w:w="2724" w:type="dxa"/>
            <w:tcBorders>
              <w:top w:val="single" w:sz="4" w:space="0" w:color="auto"/>
              <w:left w:val="single" w:sz="4" w:space="0" w:color="auto"/>
              <w:bottom w:val="single" w:sz="4" w:space="0" w:color="auto"/>
              <w:right w:val="single" w:sz="4" w:space="0" w:color="auto"/>
            </w:tcBorders>
            <w:hideMark/>
          </w:tcPr>
          <w:p w14:paraId="6D4A1811"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4E8A2402" w14:textId="77777777" w:rsidR="0087351F" w:rsidRPr="001C16AB" w:rsidRDefault="0087351F" w:rsidP="00E64CC8">
            <w:pPr>
              <w:pStyle w:val="TAC"/>
            </w:pPr>
            <w:r w:rsidRPr="001C16AB">
              <w:t>-</w:t>
            </w:r>
          </w:p>
        </w:tc>
        <w:tc>
          <w:tcPr>
            <w:tcW w:w="858" w:type="dxa"/>
            <w:tcBorders>
              <w:top w:val="single" w:sz="4" w:space="0" w:color="auto"/>
              <w:left w:val="single" w:sz="4" w:space="0" w:color="auto"/>
              <w:bottom w:val="single" w:sz="4" w:space="0" w:color="auto"/>
              <w:right w:val="single" w:sz="4" w:space="0" w:color="auto"/>
            </w:tcBorders>
            <w:hideMark/>
          </w:tcPr>
          <w:p w14:paraId="249446DB" w14:textId="77777777" w:rsidR="0087351F" w:rsidRPr="001C16AB" w:rsidRDefault="0087351F" w:rsidP="00E64CC8">
            <w:pPr>
              <w:pStyle w:val="TAC"/>
            </w:pPr>
            <w:r w:rsidRPr="001C16AB">
              <w:t>-</w:t>
            </w:r>
          </w:p>
        </w:tc>
      </w:tr>
      <w:tr w:rsidR="0087351F" w:rsidRPr="001C16AB" w14:paraId="079A2877" w14:textId="77777777" w:rsidTr="0066502E">
        <w:trPr>
          <w:jc w:val="center"/>
        </w:trPr>
        <w:tc>
          <w:tcPr>
            <w:tcW w:w="626" w:type="dxa"/>
            <w:tcBorders>
              <w:top w:val="single" w:sz="4" w:space="0" w:color="auto"/>
              <w:left w:val="single" w:sz="4" w:space="0" w:color="auto"/>
              <w:bottom w:val="single" w:sz="4" w:space="0" w:color="auto"/>
              <w:right w:val="single" w:sz="4" w:space="0" w:color="auto"/>
            </w:tcBorders>
            <w:hideMark/>
          </w:tcPr>
          <w:p w14:paraId="29BE6BCB" w14:textId="77777777" w:rsidR="0087351F" w:rsidRPr="001C16AB" w:rsidRDefault="0087351F" w:rsidP="00E64CC8">
            <w:pPr>
              <w:pStyle w:val="TAC"/>
            </w:pPr>
            <w:r w:rsidRPr="001C16AB">
              <w:t>7</w:t>
            </w:r>
          </w:p>
        </w:tc>
        <w:tc>
          <w:tcPr>
            <w:tcW w:w="3923" w:type="dxa"/>
            <w:tcBorders>
              <w:top w:val="single" w:sz="4" w:space="0" w:color="auto"/>
              <w:left w:val="single" w:sz="4" w:space="0" w:color="auto"/>
              <w:bottom w:val="single" w:sz="4" w:space="0" w:color="auto"/>
              <w:right w:val="single" w:sz="4" w:space="0" w:color="auto"/>
            </w:tcBorders>
            <w:hideMark/>
          </w:tcPr>
          <w:p w14:paraId="093A09B1" w14:textId="275D8B1F" w:rsidR="0087351F" w:rsidRPr="001C16AB" w:rsidRDefault="0087351F" w:rsidP="00E64CC8">
            <w:pPr>
              <w:pStyle w:val="TAL"/>
            </w:pPr>
            <w:r w:rsidRPr="001C16AB">
              <w:rPr>
                <w:rFonts w:eastAsia="Calibri"/>
              </w:rPr>
              <w:t xml:space="preserve">Check: Does the UE </w:t>
            </w:r>
            <w:r w:rsidRPr="001C16AB">
              <w:t xml:space="preserve">(MCVideo client) </w:t>
            </w:r>
            <w:r w:rsidRPr="001C16AB">
              <w:rPr>
                <w:rFonts w:eastAsia="Calibri"/>
              </w:rPr>
              <w:t xml:space="preserve">correctly </w:t>
            </w:r>
            <w:r w:rsidRPr="001C16AB">
              <w:t>perform test procedure 'MCX CO call release' as described in TS 36.579-1 [2] Table 5.3.10.3-1 to release the call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12926E98" w14:textId="77777777" w:rsidR="0087351F" w:rsidRPr="001C16AB" w:rsidRDefault="0087351F" w:rsidP="00E64CC8">
            <w:pPr>
              <w:pStyle w:val="TAC"/>
            </w:pPr>
            <w:r w:rsidRPr="001C16AB">
              <w:t>-</w:t>
            </w:r>
          </w:p>
        </w:tc>
        <w:tc>
          <w:tcPr>
            <w:tcW w:w="2724" w:type="dxa"/>
            <w:tcBorders>
              <w:top w:val="single" w:sz="4" w:space="0" w:color="auto"/>
              <w:left w:val="single" w:sz="4" w:space="0" w:color="auto"/>
              <w:bottom w:val="single" w:sz="4" w:space="0" w:color="auto"/>
              <w:right w:val="single" w:sz="4" w:space="0" w:color="auto"/>
            </w:tcBorders>
            <w:hideMark/>
          </w:tcPr>
          <w:p w14:paraId="16A985E7"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0082A9BE" w14:textId="77777777" w:rsidR="0087351F" w:rsidRPr="001C16AB" w:rsidRDefault="0087351F" w:rsidP="00E64CC8">
            <w:pPr>
              <w:pStyle w:val="TAC"/>
            </w:pPr>
            <w:r w:rsidRPr="001C16AB">
              <w:t>2</w:t>
            </w:r>
          </w:p>
        </w:tc>
        <w:tc>
          <w:tcPr>
            <w:tcW w:w="858" w:type="dxa"/>
            <w:tcBorders>
              <w:top w:val="single" w:sz="4" w:space="0" w:color="auto"/>
              <w:left w:val="single" w:sz="4" w:space="0" w:color="auto"/>
              <w:bottom w:val="single" w:sz="4" w:space="0" w:color="auto"/>
              <w:right w:val="single" w:sz="4" w:space="0" w:color="auto"/>
            </w:tcBorders>
            <w:hideMark/>
          </w:tcPr>
          <w:p w14:paraId="2FB681B1" w14:textId="77777777" w:rsidR="0087351F" w:rsidRPr="001C16AB" w:rsidRDefault="0087351F" w:rsidP="00E64CC8">
            <w:pPr>
              <w:pStyle w:val="TAC"/>
            </w:pPr>
            <w:r w:rsidRPr="001C16AB">
              <w:t>P</w:t>
            </w:r>
          </w:p>
        </w:tc>
      </w:tr>
      <w:tr w:rsidR="0087351F" w:rsidRPr="001C16AB" w14:paraId="4BD081FA" w14:textId="77777777" w:rsidTr="00E64CC8">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400F0EF2" w14:textId="77777777" w:rsidR="0087351F" w:rsidRPr="001C16AB" w:rsidRDefault="0087351F" w:rsidP="00E64CC8">
            <w:pPr>
              <w:pStyle w:val="TAC"/>
            </w:pPr>
            <w:r w:rsidRPr="001C16AB">
              <w:t>8</w:t>
            </w:r>
          </w:p>
        </w:tc>
        <w:tc>
          <w:tcPr>
            <w:tcW w:w="3923" w:type="dxa"/>
            <w:tcBorders>
              <w:top w:val="single" w:sz="4" w:space="0" w:color="auto"/>
              <w:left w:val="single" w:sz="4" w:space="0" w:color="auto"/>
              <w:bottom w:val="single" w:sz="4" w:space="0" w:color="auto"/>
              <w:right w:val="single" w:sz="4" w:space="0" w:color="auto"/>
            </w:tcBorders>
            <w:hideMark/>
          </w:tcPr>
          <w:p w14:paraId="1CBD3478" w14:textId="4AAEE573" w:rsidR="0087351F" w:rsidRPr="001C16AB" w:rsidRDefault="0087351F" w:rsidP="00E64CC8">
            <w:pPr>
              <w:pStyle w:val="TAL"/>
            </w:pPr>
            <w:r w:rsidRPr="001C16AB">
              <w:t>Void</w:t>
            </w:r>
          </w:p>
        </w:tc>
        <w:tc>
          <w:tcPr>
            <w:tcW w:w="710" w:type="dxa"/>
            <w:tcBorders>
              <w:top w:val="single" w:sz="4" w:space="0" w:color="auto"/>
              <w:left w:val="single" w:sz="4" w:space="0" w:color="auto"/>
              <w:bottom w:val="single" w:sz="4" w:space="0" w:color="auto"/>
              <w:right w:val="single" w:sz="4" w:space="0" w:color="auto"/>
            </w:tcBorders>
            <w:hideMark/>
          </w:tcPr>
          <w:p w14:paraId="21929399" w14:textId="77777777" w:rsidR="0087351F" w:rsidRPr="001C16AB" w:rsidRDefault="0087351F" w:rsidP="00E64CC8">
            <w:pPr>
              <w:pStyle w:val="TAC"/>
            </w:pPr>
            <w:r w:rsidRPr="001C16AB">
              <w:t>-</w:t>
            </w:r>
          </w:p>
        </w:tc>
        <w:tc>
          <w:tcPr>
            <w:tcW w:w="2724" w:type="dxa"/>
            <w:tcBorders>
              <w:top w:val="single" w:sz="4" w:space="0" w:color="auto"/>
              <w:left w:val="single" w:sz="4" w:space="0" w:color="auto"/>
              <w:bottom w:val="single" w:sz="4" w:space="0" w:color="auto"/>
              <w:right w:val="single" w:sz="4" w:space="0" w:color="auto"/>
            </w:tcBorders>
            <w:hideMark/>
          </w:tcPr>
          <w:p w14:paraId="0F350A4F" w14:textId="77777777" w:rsidR="0087351F" w:rsidRPr="001C16AB" w:rsidRDefault="0087351F" w:rsidP="00E64CC8">
            <w:pPr>
              <w:pStyle w:val="TAL"/>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00D9353F" w14:textId="77777777" w:rsidR="0087351F" w:rsidRPr="001C16AB" w:rsidRDefault="0087351F" w:rsidP="00E64CC8">
            <w:pPr>
              <w:pStyle w:val="TAC"/>
            </w:pPr>
            <w:r w:rsidRPr="001C16AB">
              <w:t>-</w:t>
            </w:r>
          </w:p>
        </w:tc>
        <w:tc>
          <w:tcPr>
            <w:tcW w:w="858" w:type="dxa"/>
            <w:tcBorders>
              <w:top w:val="single" w:sz="4" w:space="0" w:color="auto"/>
              <w:left w:val="single" w:sz="4" w:space="0" w:color="auto"/>
              <w:bottom w:val="single" w:sz="4" w:space="0" w:color="auto"/>
              <w:right w:val="single" w:sz="4" w:space="0" w:color="auto"/>
            </w:tcBorders>
            <w:hideMark/>
          </w:tcPr>
          <w:p w14:paraId="27DC5C5F" w14:textId="77777777" w:rsidR="0087351F" w:rsidRPr="001C16AB" w:rsidRDefault="0087351F" w:rsidP="00E64CC8">
            <w:pPr>
              <w:pStyle w:val="TAC"/>
            </w:pPr>
            <w:r w:rsidRPr="001C16AB">
              <w:t>-</w:t>
            </w:r>
          </w:p>
        </w:tc>
      </w:tr>
      <w:tr w:rsidR="0087351F" w:rsidRPr="001C16AB" w14:paraId="2A468246" w14:textId="77777777" w:rsidTr="00E64CC8">
        <w:trPr>
          <w:trHeight w:val="417"/>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19173485" w14:textId="77777777" w:rsidR="0087351F" w:rsidRPr="001C16AB" w:rsidRDefault="0087351F" w:rsidP="00E64CC8">
            <w:pPr>
              <w:pStyle w:val="TAC"/>
              <w:jc w:val="left"/>
            </w:pPr>
            <w:r w:rsidRPr="001C16AB">
              <w:t>NOTE 1: This is expected to be done via a suitable implementation dependent MMI command.</w:t>
            </w:r>
          </w:p>
        </w:tc>
      </w:tr>
    </w:tbl>
    <w:p w14:paraId="6E00747E" w14:textId="77777777" w:rsidR="0087351F" w:rsidRPr="001C16AB" w:rsidRDefault="0087351F" w:rsidP="0087351F"/>
    <w:p w14:paraId="22820767" w14:textId="77777777" w:rsidR="0087351F" w:rsidRPr="001C16AB" w:rsidRDefault="0087351F" w:rsidP="0087351F">
      <w:pPr>
        <w:pStyle w:val="H6"/>
      </w:pPr>
      <w:r w:rsidRPr="001C16AB">
        <w:lastRenderedPageBreak/>
        <w:t>6.1.1.9.3.3</w:t>
      </w:r>
      <w:r w:rsidRPr="001C16AB">
        <w:tab/>
        <w:t>Specific message contents</w:t>
      </w:r>
    </w:p>
    <w:p w14:paraId="7162B72F" w14:textId="77777777" w:rsidR="0087351F" w:rsidRPr="001C16AB" w:rsidRDefault="0087351F" w:rsidP="0087351F">
      <w:pPr>
        <w:pStyle w:val="TH"/>
      </w:pPr>
      <w:r w:rsidRPr="001C16AB">
        <w:t xml:space="preserve">Table 6.1.1.9.3.3-1: SIP INVITE from the UE (Step 2, Table 6.1.1.9.3.2-1; </w:t>
      </w:r>
      <w:r w:rsidRPr="001C16AB">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87351F" w:rsidRPr="001C16AB" w14:paraId="57A77144"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31A6BD3" w14:textId="77777777" w:rsidR="0087351F" w:rsidRPr="001C16AB" w:rsidRDefault="0087351F" w:rsidP="00E64CC8">
            <w:pPr>
              <w:pStyle w:val="TAL"/>
              <w:keepNext w:val="0"/>
              <w:keepLines w:val="0"/>
              <w:widowControl w:val="0"/>
            </w:pPr>
            <w:r w:rsidRPr="001C16AB">
              <w:t>Derivation Path: TS 36.579-1 [2], Table 5.5.2.5.1-1</w:t>
            </w:r>
          </w:p>
        </w:tc>
      </w:tr>
      <w:tr w:rsidR="0087351F" w:rsidRPr="001C16AB" w14:paraId="3AFF6BAA"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4DB12208" w14:textId="77777777" w:rsidR="0087351F" w:rsidRPr="001C16AB" w:rsidRDefault="0087351F" w:rsidP="00E64CC8">
            <w:pPr>
              <w:pStyle w:val="TAH"/>
              <w:keepNext w:val="0"/>
              <w:keepLines w:val="0"/>
              <w:widowControl w:val="0"/>
            </w:pPr>
            <w:r w:rsidRPr="001C16AB">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F736F11" w14:textId="77777777" w:rsidR="0087351F" w:rsidRPr="001C16AB" w:rsidRDefault="0087351F" w:rsidP="00E64CC8">
            <w:pPr>
              <w:pStyle w:val="TAH"/>
              <w:keepNext w:val="0"/>
              <w:keepLines w:val="0"/>
              <w:widowControl w:val="0"/>
            </w:pPr>
            <w:r w:rsidRPr="001C16AB">
              <w:t>Value/remark</w:t>
            </w:r>
          </w:p>
        </w:tc>
        <w:tc>
          <w:tcPr>
            <w:tcW w:w="2190" w:type="dxa"/>
            <w:tcBorders>
              <w:top w:val="single" w:sz="4" w:space="0" w:color="auto"/>
              <w:left w:val="single" w:sz="4" w:space="0" w:color="auto"/>
              <w:bottom w:val="single" w:sz="4" w:space="0" w:color="auto"/>
              <w:right w:val="single" w:sz="4" w:space="0" w:color="auto"/>
            </w:tcBorders>
            <w:hideMark/>
          </w:tcPr>
          <w:p w14:paraId="2A7890B4" w14:textId="77777777" w:rsidR="0087351F" w:rsidRPr="001C16AB" w:rsidRDefault="0087351F" w:rsidP="00E64CC8">
            <w:pPr>
              <w:pStyle w:val="TAH"/>
              <w:keepNext w:val="0"/>
              <w:keepLines w:val="0"/>
              <w:widowControl w:val="0"/>
            </w:pPr>
            <w:r w:rsidRPr="001C16AB">
              <w:t>Comment</w:t>
            </w:r>
          </w:p>
        </w:tc>
        <w:tc>
          <w:tcPr>
            <w:tcW w:w="1460" w:type="dxa"/>
            <w:tcBorders>
              <w:top w:val="single" w:sz="4" w:space="0" w:color="auto"/>
              <w:left w:val="single" w:sz="4" w:space="0" w:color="auto"/>
              <w:bottom w:val="single" w:sz="4" w:space="0" w:color="auto"/>
              <w:right w:val="single" w:sz="4" w:space="0" w:color="auto"/>
            </w:tcBorders>
            <w:hideMark/>
          </w:tcPr>
          <w:p w14:paraId="6E5425B3" w14:textId="77777777" w:rsidR="0087351F" w:rsidRPr="001C16AB" w:rsidRDefault="0087351F" w:rsidP="00E64CC8">
            <w:pPr>
              <w:pStyle w:val="TAH"/>
              <w:keepNext w:val="0"/>
              <w:keepLines w:val="0"/>
              <w:widowControl w:val="0"/>
            </w:pPr>
            <w:r w:rsidRPr="001C16AB">
              <w:t>Reference</w:t>
            </w:r>
          </w:p>
        </w:tc>
        <w:tc>
          <w:tcPr>
            <w:tcW w:w="1186" w:type="dxa"/>
            <w:tcBorders>
              <w:top w:val="single" w:sz="4" w:space="0" w:color="auto"/>
              <w:left w:val="single" w:sz="4" w:space="0" w:color="auto"/>
              <w:bottom w:val="single" w:sz="4" w:space="0" w:color="auto"/>
              <w:right w:val="single" w:sz="4" w:space="0" w:color="auto"/>
            </w:tcBorders>
            <w:hideMark/>
          </w:tcPr>
          <w:p w14:paraId="2D373BD7" w14:textId="77777777" w:rsidR="0087351F" w:rsidRPr="001C16AB" w:rsidRDefault="0087351F" w:rsidP="00E64CC8">
            <w:pPr>
              <w:pStyle w:val="TAH"/>
              <w:keepNext w:val="0"/>
              <w:keepLines w:val="0"/>
              <w:widowControl w:val="0"/>
            </w:pPr>
            <w:r w:rsidRPr="001C16AB">
              <w:t>Condition</w:t>
            </w:r>
          </w:p>
        </w:tc>
      </w:tr>
      <w:tr w:rsidR="0087351F" w:rsidRPr="001C16AB" w14:paraId="558C6437"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73D23A50" w14:textId="77777777" w:rsidR="0087351F" w:rsidRPr="001C16AB" w:rsidRDefault="0087351F" w:rsidP="00E64CC8">
            <w:pPr>
              <w:pStyle w:val="TAL"/>
              <w:rPr>
                <w:b/>
                <w:bCs/>
                <w:color w:val="000000"/>
              </w:rPr>
            </w:pPr>
            <w:r w:rsidRPr="001C16A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6313FBEE"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10B4D6D2"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4A1E559"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1E83D81" w14:textId="77777777" w:rsidR="0087351F" w:rsidRPr="001C16AB" w:rsidRDefault="0087351F" w:rsidP="00E64CC8">
            <w:pPr>
              <w:pStyle w:val="TAL"/>
              <w:rPr>
                <w:color w:val="000000"/>
              </w:rPr>
            </w:pPr>
          </w:p>
        </w:tc>
      </w:tr>
      <w:tr w:rsidR="0087351F" w:rsidRPr="001C16AB" w14:paraId="5A9040DF"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05ED7078" w14:textId="77777777" w:rsidR="0087351F" w:rsidRPr="001C16AB" w:rsidRDefault="0087351F" w:rsidP="00E64CC8">
            <w:pPr>
              <w:pStyle w:val="TAL"/>
              <w:rPr>
                <w:b/>
                <w:bCs/>
                <w:color w:val="000000"/>
              </w:rPr>
            </w:pPr>
            <w:r w:rsidRPr="001C16A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10060F2"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0693E3FB" w14:textId="77777777" w:rsidR="0087351F" w:rsidRPr="001C16AB" w:rsidRDefault="0087351F" w:rsidP="00E64CC8">
            <w:pPr>
              <w:pStyle w:val="TAL"/>
              <w:rPr>
                <w:b/>
                <w:bCs/>
                <w:color w:val="000000"/>
              </w:rPr>
            </w:pPr>
            <w:r w:rsidRPr="001C16A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29DD346"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2BBF0785" w14:textId="77777777" w:rsidR="0087351F" w:rsidRPr="001C16AB" w:rsidRDefault="0087351F" w:rsidP="00E64CC8">
            <w:pPr>
              <w:pStyle w:val="TAL"/>
              <w:rPr>
                <w:color w:val="000000"/>
              </w:rPr>
            </w:pPr>
          </w:p>
        </w:tc>
      </w:tr>
      <w:tr w:rsidR="0087351F" w:rsidRPr="001C16AB" w14:paraId="0EC8D1AC"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6B1596C2" w14:textId="77777777" w:rsidR="0087351F" w:rsidRPr="001C16AB" w:rsidRDefault="0087351F" w:rsidP="00E64CC8">
            <w:pPr>
              <w:pStyle w:val="TAL"/>
              <w:rPr>
                <w:b/>
                <w:bCs/>
                <w:color w:val="000000"/>
              </w:rPr>
            </w:pPr>
            <w:r w:rsidRPr="001C16A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64571F6" w14:textId="77777777" w:rsidR="0087351F" w:rsidRPr="001C16AB" w:rsidRDefault="0087351F" w:rsidP="00E64CC8">
            <w:pPr>
              <w:pStyle w:val="TAL"/>
              <w:rPr>
                <w:color w:val="000000"/>
              </w:rPr>
            </w:pPr>
            <w:r w:rsidRPr="001C16AB">
              <w:t xml:space="preserve">SDP Message as described in </w:t>
            </w:r>
            <w:r w:rsidRPr="001C16AB">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2131A9FC"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952E432"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4C08F5C1" w14:textId="77777777" w:rsidR="0087351F" w:rsidRPr="001C16AB" w:rsidRDefault="0087351F" w:rsidP="00E64CC8">
            <w:pPr>
              <w:pStyle w:val="TAL"/>
              <w:rPr>
                <w:color w:val="000000"/>
              </w:rPr>
            </w:pPr>
          </w:p>
        </w:tc>
      </w:tr>
      <w:tr w:rsidR="0087351F" w:rsidRPr="001C16AB" w14:paraId="3AB6760D"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49205DD2" w14:textId="77777777" w:rsidR="0087351F" w:rsidRPr="001C16AB" w:rsidRDefault="0087351F" w:rsidP="00E64CC8">
            <w:pPr>
              <w:pStyle w:val="TAL"/>
              <w:rPr>
                <w:color w:val="000000"/>
              </w:rPr>
            </w:pPr>
            <w:r w:rsidRPr="001C16A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79BC0CD0"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3E448B5D" w14:textId="77777777" w:rsidR="0087351F" w:rsidRPr="001C16AB" w:rsidRDefault="0087351F" w:rsidP="00E64CC8">
            <w:pPr>
              <w:pStyle w:val="TAL"/>
              <w:rPr>
                <w:b/>
                <w:bCs/>
                <w:color w:val="000000"/>
              </w:rPr>
            </w:pPr>
            <w:r w:rsidRPr="001C16AB">
              <w:rPr>
                <w:b/>
                <w:bCs/>
                <w:color w:val="000000"/>
              </w:rPr>
              <w:t>MCVideo-Info</w:t>
            </w:r>
          </w:p>
        </w:tc>
        <w:tc>
          <w:tcPr>
            <w:tcW w:w="1460" w:type="dxa"/>
            <w:tcBorders>
              <w:top w:val="single" w:sz="4" w:space="0" w:color="auto"/>
              <w:left w:val="single" w:sz="4" w:space="0" w:color="auto"/>
              <w:bottom w:val="single" w:sz="4" w:space="0" w:color="auto"/>
              <w:right w:val="single" w:sz="4" w:space="0" w:color="auto"/>
            </w:tcBorders>
          </w:tcPr>
          <w:p w14:paraId="66A335BD"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1E519464" w14:textId="77777777" w:rsidR="0087351F" w:rsidRPr="001C16AB" w:rsidRDefault="0087351F" w:rsidP="00E64CC8">
            <w:pPr>
              <w:pStyle w:val="TAL"/>
              <w:rPr>
                <w:color w:val="000000"/>
              </w:rPr>
            </w:pPr>
          </w:p>
        </w:tc>
      </w:tr>
      <w:tr w:rsidR="0087351F" w:rsidRPr="001C16AB" w14:paraId="40BD0FEE"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04DBB3A2" w14:textId="77777777" w:rsidR="0087351F" w:rsidRPr="001C16AB" w:rsidRDefault="0087351F" w:rsidP="00E64CC8">
            <w:pPr>
              <w:pStyle w:val="TAL"/>
              <w:rPr>
                <w:b/>
                <w:color w:val="000000"/>
              </w:rPr>
            </w:pPr>
            <w:r w:rsidRPr="001C16A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B86F855" w14:textId="77777777" w:rsidR="0087351F" w:rsidRPr="001C16AB" w:rsidRDefault="0087351F" w:rsidP="00E64CC8">
            <w:pPr>
              <w:pStyle w:val="TAL"/>
              <w:rPr>
                <w:color w:val="000000"/>
              </w:rPr>
            </w:pPr>
            <w:r w:rsidRPr="001C16AB">
              <w:rPr>
                <w:color w:val="000000"/>
              </w:rP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03F1D4B6"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F79F918"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355609A7" w14:textId="77777777" w:rsidR="0087351F" w:rsidRPr="001C16AB" w:rsidRDefault="0087351F" w:rsidP="00E64CC8">
            <w:pPr>
              <w:pStyle w:val="TAL"/>
              <w:rPr>
                <w:color w:val="000000"/>
              </w:rPr>
            </w:pPr>
          </w:p>
        </w:tc>
      </w:tr>
    </w:tbl>
    <w:p w14:paraId="3018E325" w14:textId="77777777" w:rsidR="0087351F" w:rsidRPr="001C16AB" w:rsidRDefault="0087351F" w:rsidP="0087351F"/>
    <w:p w14:paraId="45CED96F" w14:textId="77777777" w:rsidR="0087351F" w:rsidRPr="001C16AB" w:rsidRDefault="0087351F" w:rsidP="0087351F">
      <w:pPr>
        <w:pStyle w:val="TH"/>
      </w:pPr>
      <w:r w:rsidRPr="001C16AB">
        <w:rPr>
          <w:color w:val="000000"/>
        </w:rPr>
        <w:t>Table 6.1.1.9.3.3-1A: SDP</w:t>
      </w:r>
      <w:r w:rsidRPr="001C16AB">
        <w:rPr>
          <w:lang w:eastAsia="ko-KR"/>
        </w:rPr>
        <w:t xml:space="preserve"> message</w:t>
      </w:r>
      <w:r w:rsidRPr="001C16AB">
        <w:rPr>
          <w:color w:val="000000"/>
        </w:rP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4124F18F"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2B784CBE"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5.5.3.1.1-2, condition </w:t>
            </w:r>
            <w:r w:rsidRPr="001C16AB">
              <w:t>INITIAL_SDP_OFFER, IMPLICIT_GRANT_REQUESTED</w:t>
            </w:r>
          </w:p>
        </w:tc>
      </w:tr>
    </w:tbl>
    <w:p w14:paraId="4153E14D" w14:textId="77777777" w:rsidR="0087351F" w:rsidRPr="001C16AB" w:rsidRDefault="0087351F" w:rsidP="0087351F">
      <w:pPr>
        <w:widowControl w:val="0"/>
        <w:rPr>
          <w:color w:val="000000"/>
        </w:rPr>
      </w:pPr>
    </w:p>
    <w:p w14:paraId="49F72575" w14:textId="77777777" w:rsidR="0087351F" w:rsidRPr="001C16AB" w:rsidRDefault="0087351F" w:rsidP="0087351F">
      <w:pPr>
        <w:pStyle w:val="TH"/>
      </w:pPr>
      <w:r w:rsidRPr="001C16AB">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87351F" w:rsidRPr="001C16AB" w14:paraId="1C548569" w14:textId="77777777" w:rsidTr="0066502E">
        <w:tc>
          <w:tcPr>
            <w:tcW w:w="9630" w:type="dxa"/>
            <w:gridSpan w:val="5"/>
            <w:tcBorders>
              <w:top w:val="single" w:sz="4" w:space="0" w:color="auto"/>
              <w:left w:val="single" w:sz="4" w:space="0" w:color="auto"/>
              <w:bottom w:val="single" w:sz="4" w:space="0" w:color="auto"/>
              <w:right w:val="single" w:sz="4" w:space="0" w:color="auto"/>
            </w:tcBorders>
            <w:hideMark/>
          </w:tcPr>
          <w:p w14:paraId="2964D538" w14:textId="77777777" w:rsidR="0087351F" w:rsidRPr="001C16AB" w:rsidRDefault="0087351F" w:rsidP="00E64CC8">
            <w:pPr>
              <w:pStyle w:val="TAL"/>
              <w:keepLines w:val="0"/>
              <w:widowControl w:val="0"/>
            </w:pPr>
            <w:r w:rsidRPr="001C16AB">
              <w:t>Derivation Path: TS 36.579-1 [2], Table 5.5.3.2.1-2, condition GROUP-CALL, BROADCAST-CALL</w:t>
            </w:r>
            <w:r w:rsidRPr="001C16AB">
              <w:rPr>
                <w:color w:val="000000"/>
              </w:rPr>
              <w:t>, INVITE_REFER</w:t>
            </w:r>
          </w:p>
        </w:tc>
      </w:tr>
      <w:tr w:rsidR="0087351F" w:rsidRPr="001C16AB" w14:paraId="7841DEE7" w14:textId="77777777" w:rsidTr="0066502E">
        <w:tc>
          <w:tcPr>
            <w:tcW w:w="2819" w:type="dxa"/>
            <w:tcBorders>
              <w:top w:val="single" w:sz="4" w:space="0" w:color="auto"/>
              <w:left w:val="single" w:sz="4" w:space="0" w:color="auto"/>
              <w:bottom w:val="single" w:sz="4" w:space="0" w:color="auto"/>
              <w:right w:val="single" w:sz="4" w:space="0" w:color="auto"/>
            </w:tcBorders>
            <w:hideMark/>
          </w:tcPr>
          <w:p w14:paraId="718ECC3B" w14:textId="77777777" w:rsidR="0087351F" w:rsidRPr="001C16AB" w:rsidRDefault="0087351F" w:rsidP="00E64CC8">
            <w:pPr>
              <w:pStyle w:val="TAH"/>
              <w:keepLines w:val="0"/>
              <w:widowControl w:val="0"/>
            </w:pPr>
            <w:r w:rsidRPr="001C16AB">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E3DF164" w14:textId="77777777" w:rsidR="0087351F" w:rsidRPr="001C16AB" w:rsidRDefault="0087351F" w:rsidP="00E64CC8">
            <w:pPr>
              <w:pStyle w:val="TAH"/>
              <w:keepLines w:val="0"/>
              <w:widowControl w:val="0"/>
            </w:pPr>
            <w:r w:rsidRPr="001C16AB">
              <w:t>Value/remark</w:t>
            </w:r>
          </w:p>
        </w:tc>
        <w:tc>
          <w:tcPr>
            <w:tcW w:w="2091" w:type="dxa"/>
            <w:tcBorders>
              <w:top w:val="single" w:sz="4" w:space="0" w:color="auto"/>
              <w:left w:val="single" w:sz="4" w:space="0" w:color="auto"/>
              <w:bottom w:val="single" w:sz="4" w:space="0" w:color="auto"/>
              <w:right w:val="single" w:sz="4" w:space="0" w:color="auto"/>
            </w:tcBorders>
            <w:hideMark/>
          </w:tcPr>
          <w:p w14:paraId="796249D7" w14:textId="77777777" w:rsidR="0087351F" w:rsidRPr="001C16AB" w:rsidRDefault="0087351F" w:rsidP="00E64CC8">
            <w:pPr>
              <w:pStyle w:val="TAH"/>
              <w:keepLines w:val="0"/>
              <w:widowControl w:val="0"/>
            </w:pPr>
            <w:r w:rsidRPr="001C16AB">
              <w:t>Comment</w:t>
            </w:r>
          </w:p>
        </w:tc>
        <w:tc>
          <w:tcPr>
            <w:tcW w:w="1364" w:type="dxa"/>
            <w:tcBorders>
              <w:top w:val="single" w:sz="4" w:space="0" w:color="auto"/>
              <w:left w:val="single" w:sz="4" w:space="0" w:color="auto"/>
              <w:bottom w:val="single" w:sz="4" w:space="0" w:color="auto"/>
              <w:right w:val="single" w:sz="4" w:space="0" w:color="auto"/>
            </w:tcBorders>
            <w:hideMark/>
          </w:tcPr>
          <w:p w14:paraId="4AB7A601" w14:textId="77777777" w:rsidR="0087351F" w:rsidRPr="001C16AB" w:rsidRDefault="0087351F" w:rsidP="00E64CC8">
            <w:pPr>
              <w:pStyle w:val="TAH"/>
              <w:keepLines w:val="0"/>
              <w:widowControl w:val="0"/>
            </w:pPr>
            <w:r w:rsidRPr="001C16AB">
              <w:t>Reference</w:t>
            </w:r>
          </w:p>
        </w:tc>
        <w:tc>
          <w:tcPr>
            <w:tcW w:w="1174" w:type="dxa"/>
            <w:tcBorders>
              <w:top w:val="single" w:sz="4" w:space="0" w:color="auto"/>
              <w:left w:val="single" w:sz="4" w:space="0" w:color="auto"/>
              <w:bottom w:val="single" w:sz="4" w:space="0" w:color="auto"/>
              <w:right w:val="single" w:sz="4" w:space="0" w:color="auto"/>
            </w:tcBorders>
            <w:hideMark/>
          </w:tcPr>
          <w:p w14:paraId="02685998" w14:textId="77777777" w:rsidR="0087351F" w:rsidRPr="001C16AB" w:rsidRDefault="0087351F" w:rsidP="00E64CC8">
            <w:pPr>
              <w:pStyle w:val="TAH"/>
              <w:keepLines w:val="0"/>
              <w:widowControl w:val="0"/>
            </w:pPr>
            <w:r w:rsidRPr="001C16AB">
              <w:t>Condition</w:t>
            </w:r>
          </w:p>
        </w:tc>
      </w:tr>
      <w:tr w:rsidR="0087351F" w:rsidRPr="001C16AB" w14:paraId="2ED19644" w14:textId="77777777" w:rsidTr="0066502E">
        <w:tc>
          <w:tcPr>
            <w:tcW w:w="2819" w:type="dxa"/>
            <w:tcBorders>
              <w:top w:val="single" w:sz="4" w:space="0" w:color="auto"/>
              <w:left w:val="single" w:sz="4" w:space="0" w:color="auto"/>
              <w:bottom w:val="single" w:sz="4" w:space="0" w:color="auto"/>
              <w:right w:val="single" w:sz="4" w:space="0" w:color="auto"/>
            </w:tcBorders>
            <w:hideMark/>
          </w:tcPr>
          <w:p w14:paraId="12113717" w14:textId="77777777" w:rsidR="0087351F" w:rsidRPr="001C16AB" w:rsidRDefault="0087351F" w:rsidP="00E64CC8">
            <w:pPr>
              <w:pStyle w:val="TAL"/>
            </w:pPr>
            <w:r w:rsidRPr="001C16AB">
              <w:t>mcvideoinfo</w:t>
            </w:r>
          </w:p>
        </w:tc>
        <w:tc>
          <w:tcPr>
            <w:tcW w:w="2182" w:type="dxa"/>
            <w:tcBorders>
              <w:top w:val="single" w:sz="4" w:space="0" w:color="auto"/>
              <w:left w:val="single" w:sz="4" w:space="0" w:color="auto"/>
              <w:bottom w:val="single" w:sz="4" w:space="0" w:color="auto"/>
              <w:right w:val="single" w:sz="4" w:space="0" w:color="auto"/>
            </w:tcBorders>
          </w:tcPr>
          <w:p w14:paraId="397B1871" w14:textId="77777777" w:rsidR="0087351F" w:rsidRPr="001C16AB" w:rsidRDefault="0087351F" w:rsidP="00E64CC8">
            <w:pPr>
              <w:pStyle w:val="TAL"/>
            </w:pPr>
          </w:p>
        </w:tc>
        <w:tc>
          <w:tcPr>
            <w:tcW w:w="2091" w:type="dxa"/>
            <w:tcBorders>
              <w:top w:val="single" w:sz="4" w:space="0" w:color="auto"/>
              <w:left w:val="single" w:sz="4" w:space="0" w:color="auto"/>
              <w:bottom w:val="single" w:sz="4" w:space="0" w:color="auto"/>
              <w:right w:val="single" w:sz="4" w:space="0" w:color="auto"/>
            </w:tcBorders>
          </w:tcPr>
          <w:p w14:paraId="42656B89" w14:textId="77777777" w:rsidR="0087351F" w:rsidRPr="001C16AB" w:rsidRDefault="0087351F" w:rsidP="00E64CC8">
            <w:pPr>
              <w:pStyle w:val="TAL"/>
            </w:pPr>
          </w:p>
        </w:tc>
        <w:tc>
          <w:tcPr>
            <w:tcW w:w="1364" w:type="dxa"/>
            <w:tcBorders>
              <w:top w:val="single" w:sz="4" w:space="0" w:color="auto"/>
              <w:left w:val="single" w:sz="4" w:space="0" w:color="auto"/>
              <w:bottom w:val="single" w:sz="4" w:space="0" w:color="auto"/>
              <w:right w:val="single" w:sz="4" w:space="0" w:color="auto"/>
            </w:tcBorders>
          </w:tcPr>
          <w:p w14:paraId="47DB415C" w14:textId="77777777" w:rsidR="0087351F" w:rsidRPr="001C16AB" w:rsidRDefault="0087351F" w:rsidP="00E64CC8">
            <w:pPr>
              <w:pStyle w:val="TAL"/>
            </w:pPr>
          </w:p>
        </w:tc>
        <w:tc>
          <w:tcPr>
            <w:tcW w:w="1174" w:type="dxa"/>
            <w:tcBorders>
              <w:top w:val="single" w:sz="4" w:space="0" w:color="auto"/>
              <w:left w:val="single" w:sz="4" w:space="0" w:color="auto"/>
              <w:bottom w:val="single" w:sz="4" w:space="0" w:color="auto"/>
              <w:right w:val="single" w:sz="4" w:space="0" w:color="auto"/>
            </w:tcBorders>
          </w:tcPr>
          <w:p w14:paraId="4167310D" w14:textId="77777777" w:rsidR="0087351F" w:rsidRPr="001C16AB" w:rsidRDefault="0087351F" w:rsidP="00E64CC8">
            <w:pPr>
              <w:pStyle w:val="TAL"/>
            </w:pPr>
          </w:p>
        </w:tc>
      </w:tr>
      <w:tr w:rsidR="0087351F" w:rsidRPr="001C16AB" w14:paraId="6B4F0082" w14:textId="77777777" w:rsidTr="0066502E">
        <w:tc>
          <w:tcPr>
            <w:tcW w:w="2819" w:type="dxa"/>
            <w:tcBorders>
              <w:top w:val="single" w:sz="4" w:space="0" w:color="auto"/>
              <w:left w:val="single" w:sz="4" w:space="0" w:color="auto"/>
              <w:bottom w:val="single" w:sz="4" w:space="0" w:color="auto"/>
              <w:right w:val="single" w:sz="4" w:space="0" w:color="auto"/>
            </w:tcBorders>
            <w:vAlign w:val="center"/>
            <w:hideMark/>
          </w:tcPr>
          <w:p w14:paraId="397E80AD" w14:textId="77777777" w:rsidR="0087351F" w:rsidRPr="001C16AB" w:rsidRDefault="0087351F" w:rsidP="00E64CC8">
            <w:pPr>
              <w:pStyle w:val="TAL"/>
              <w:rPr>
                <w:color w:val="000000"/>
              </w:rPr>
            </w:pPr>
            <w:r w:rsidRPr="001C16AB">
              <w:rPr>
                <w:color w:val="000000"/>
              </w:rP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451B3BBF" w14:textId="77777777" w:rsidR="0087351F" w:rsidRPr="001C16AB" w:rsidRDefault="0087351F" w:rsidP="00E64CC8">
            <w:pPr>
              <w:pStyle w:val="TAL"/>
              <w:rPr>
                <w:color w:val="000000"/>
              </w:rPr>
            </w:pPr>
          </w:p>
        </w:tc>
        <w:tc>
          <w:tcPr>
            <w:tcW w:w="2091" w:type="dxa"/>
            <w:tcBorders>
              <w:top w:val="single" w:sz="4" w:space="0" w:color="auto"/>
              <w:left w:val="single" w:sz="4" w:space="0" w:color="auto"/>
              <w:bottom w:val="single" w:sz="4" w:space="0" w:color="auto"/>
              <w:right w:val="single" w:sz="4" w:space="0" w:color="auto"/>
            </w:tcBorders>
          </w:tcPr>
          <w:p w14:paraId="40CFF27E" w14:textId="77777777" w:rsidR="0087351F" w:rsidRPr="001C16AB" w:rsidRDefault="0087351F" w:rsidP="00E64CC8">
            <w:pPr>
              <w:pStyle w:val="TAL"/>
              <w:rPr>
                <w:color w:val="000000"/>
              </w:rPr>
            </w:pPr>
          </w:p>
        </w:tc>
        <w:tc>
          <w:tcPr>
            <w:tcW w:w="1364" w:type="dxa"/>
            <w:tcBorders>
              <w:top w:val="single" w:sz="4" w:space="0" w:color="auto"/>
              <w:left w:val="single" w:sz="4" w:space="0" w:color="auto"/>
              <w:bottom w:val="single" w:sz="4" w:space="0" w:color="auto"/>
              <w:right w:val="single" w:sz="4" w:space="0" w:color="auto"/>
            </w:tcBorders>
          </w:tcPr>
          <w:p w14:paraId="04969907" w14:textId="77777777" w:rsidR="0087351F" w:rsidRPr="001C16AB" w:rsidRDefault="0087351F" w:rsidP="00E64CC8">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20795F70" w14:textId="77777777" w:rsidR="0087351F" w:rsidRPr="001C16AB" w:rsidRDefault="0087351F" w:rsidP="00E64CC8">
            <w:pPr>
              <w:pStyle w:val="TAL"/>
              <w:rPr>
                <w:color w:val="000000"/>
              </w:rPr>
            </w:pPr>
          </w:p>
        </w:tc>
      </w:tr>
      <w:tr w:rsidR="0087351F" w:rsidRPr="001C16AB" w14:paraId="54136A73" w14:textId="77777777" w:rsidTr="0066502E">
        <w:tc>
          <w:tcPr>
            <w:tcW w:w="2819" w:type="dxa"/>
            <w:tcBorders>
              <w:top w:val="single" w:sz="4" w:space="0" w:color="auto"/>
              <w:left w:val="single" w:sz="4" w:space="0" w:color="auto"/>
              <w:bottom w:val="single" w:sz="4" w:space="0" w:color="auto"/>
              <w:right w:val="single" w:sz="4" w:space="0" w:color="auto"/>
            </w:tcBorders>
            <w:hideMark/>
          </w:tcPr>
          <w:p w14:paraId="1E433A78" w14:textId="77777777" w:rsidR="0087351F" w:rsidRPr="001C16AB" w:rsidRDefault="0087351F" w:rsidP="00E64CC8">
            <w:pPr>
              <w:pStyle w:val="TAL"/>
              <w:rPr>
                <w:color w:val="000000"/>
              </w:rPr>
            </w:pPr>
            <w:r w:rsidRPr="001C16AB">
              <w:rPr>
                <w:color w:val="000000"/>
              </w:rP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1426D634" w14:textId="77777777" w:rsidR="0087351F" w:rsidRPr="001C16AB" w:rsidRDefault="0087351F" w:rsidP="00E64CC8">
            <w:pPr>
              <w:pStyle w:val="TAL"/>
              <w:rPr>
                <w:color w:val="000000"/>
              </w:rPr>
            </w:pPr>
            <w:r w:rsidRPr="001C16AB">
              <w:rPr>
                <w:color w:val="000000"/>
              </w:rPr>
              <w:t>px_MCVideo_Group_T_ID</w:t>
            </w:r>
          </w:p>
        </w:tc>
        <w:tc>
          <w:tcPr>
            <w:tcW w:w="2091" w:type="dxa"/>
            <w:tcBorders>
              <w:top w:val="single" w:sz="4" w:space="0" w:color="auto"/>
              <w:left w:val="single" w:sz="4" w:space="0" w:color="auto"/>
              <w:bottom w:val="single" w:sz="4" w:space="0" w:color="auto"/>
              <w:right w:val="single" w:sz="4" w:space="0" w:color="auto"/>
            </w:tcBorders>
          </w:tcPr>
          <w:p w14:paraId="30F43CBE" w14:textId="77777777" w:rsidR="0087351F" w:rsidRPr="001C16AB" w:rsidRDefault="0087351F" w:rsidP="00E64CC8">
            <w:pPr>
              <w:pStyle w:val="TAL"/>
              <w:rPr>
                <w:color w:val="000000"/>
              </w:rPr>
            </w:pPr>
          </w:p>
        </w:tc>
        <w:tc>
          <w:tcPr>
            <w:tcW w:w="1364" w:type="dxa"/>
            <w:tcBorders>
              <w:top w:val="single" w:sz="4" w:space="0" w:color="auto"/>
              <w:left w:val="single" w:sz="4" w:space="0" w:color="auto"/>
              <w:bottom w:val="single" w:sz="4" w:space="0" w:color="auto"/>
              <w:right w:val="single" w:sz="4" w:space="0" w:color="auto"/>
            </w:tcBorders>
          </w:tcPr>
          <w:p w14:paraId="24CB132D" w14:textId="77777777" w:rsidR="0087351F" w:rsidRPr="001C16AB" w:rsidRDefault="0087351F" w:rsidP="00E64CC8">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1DAB6A22" w14:textId="77777777" w:rsidR="0087351F" w:rsidRPr="001C16AB" w:rsidRDefault="0087351F" w:rsidP="00E64CC8">
            <w:pPr>
              <w:pStyle w:val="TAL"/>
              <w:rPr>
                <w:color w:val="000000"/>
              </w:rPr>
            </w:pPr>
          </w:p>
        </w:tc>
      </w:tr>
      <w:tr w:rsidR="0087351F" w:rsidRPr="001C16AB" w14:paraId="190C9CF4" w14:textId="77777777" w:rsidTr="0066502E">
        <w:tc>
          <w:tcPr>
            <w:tcW w:w="2819" w:type="dxa"/>
            <w:tcBorders>
              <w:top w:val="single" w:sz="4" w:space="0" w:color="auto"/>
              <w:left w:val="single" w:sz="4" w:space="0" w:color="auto"/>
              <w:bottom w:val="single" w:sz="4" w:space="0" w:color="auto"/>
              <w:right w:val="single" w:sz="4" w:space="0" w:color="auto"/>
            </w:tcBorders>
            <w:hideMark/>
          </w:tcPr>
          <w:p w14:paraId="07E79E4A" w14:textId="77777777" w:rsidR="0087351F" w:rsidRPr="001C16AB" w:rsidRDefault="0087351F" w:rsidP="00E64CC8">
            <w:pPr>
              <w:pStyle w:val="TAL"/>
              <w:rPr>
                <w:color w:val="000000"/>
              </w:rPr>
            </w:pPr>
            <w:r w:rsidRPr="001C16AB">
              <w:rPr>
                <w:color w:val="000000"/>
              </w:rPr>
              <w:t xml:space="preserve">    </w:t>
            </w:r>
            <w:r w:rsidRPr="001C16AB">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5BB02E8F" w14:textId="77777777" w:rsidR="0087351F" w:rsidRPr="001C16AB" w:rsidRDefault="0087351F" w:rsidP="00E64CC8">
            <w:pPr>
              <w:pStyle w:val="TAL"/>
              <w:rPr>
                <w:color w:val="000000"/>
              </w:rPr>
            </w:pPr>
            <w:r w:rsidRPr="001C16AB">
              <w:rPr>
                <w:color w:val="000000"/>
              </w:rPr>
              <w:t>px_MCVideo_Group_A_ID</w:t>
            </w:r>
          </w:p>
        </w:tc>
        <w:tc>
          <w:tcPr>
            <w:tcW w:w="2091" w:type="dxa"/>
            <w:tcBorders>
              <w:top w:val="single" w:sz="4" w:space="0" w:color="auto"/>
              <w:left w:val="single" w:sz="4" w:space="0" w:color="auto"/>
              <w:bottom w:val="single" w:sz="4" w:space="0" w:color="auto"/>
              <w:right w:val="single" w:sz="4" w:space="0" w:color="auto"/>
            </w:tcBorders>
          </w:tcPr>
          <w:p w14:paraId="10F70E33" w14:textId="77777777" w:rsidR="0087351F" w:rsidRPr="001C16AB" w:rsidRDefault="0087351F" w:rsidP="00E64CC8">
            <w:pPr>
              <w:pStyle w:val="TAL"/>
              <w:rPr>
                <w:color w:val="000000"/>
              </w:rPr>
            </w:pPr>
          </w:p>
        </w:tc>
        <w:tc>
          <w:tcPr>
            <w:tcW w:w="1364" w:type="dxa"/>
            <w:tcBorders>
              <w:top w:val="single" w:sz="4" w:space="0" w:color="auto"/>
              <w:left w:val="single" w:sz="4" w:space="0" w:color="auto"/>
              <w:bottom w:val="single" w:sz="4" w:space="0" w:color="auto"/>
              <w:right w:val="single" w:sz="4" w:space="0" w:color="auto"/>
            </w:tcBorders>
          </w:tcPr>
          <w:p w14:paraId="70E883BB" w14:textId="77777777" w:rsidR="0087351F" w:rsidRPr="001C16AB" w:rsidRDefault="0087351F" w:rsidP="00E64CC8">
            <w:pPr>
              <w:pStyle w:val="TAL"/>
              <w:rPr>
                <w:color w:val="000000"/>
              </w:rPr>
            </w:pPr>
          </w:p>
        </w:tc>
        <w:tc>
          <w:tcPr>
            <w:tcW w:w="1174" w:type="dxa"/>
            <w:tcBorders>
              <w:top w:val="single" w:sz="4" w:space="0" w:color="auto"/>
              <w:left w:val="single" w:sz="4" w:space="0" w:color="auto"/>
              <w:bottom w:val="single" w:sz="4" w:space="0" w:color="auto"/>
              <w:right w:val="single" w:sz="4" w:space="0" w:color="auto"/>
            </w:tcBorders>
            <w:vAlign w:val="bottom"/>
          </w:tcPr>
          <w:p w14:paraId="23128888" w14:textId="77777777" w:rsidR="0087351F" w:rsidRPr="001C16AB" w:rsidRDefault="0087351F" w:rsidP="00E64CC8">
            <w:pPr>
              <w:pStyle w:val="TAL"/>
              <w:rPr>
                <w:color w:val="000000"/>
              </w:rPr>
            </w:pPr>
          </w:p>
        </w:tc>
      </w:tr>
    </w:tbl>
    <w:p w14:paraId="13EE046D" w14:textId="77777777" w:rsidR="0087351F" w:rsidRPr="001C16AB" w:rsidRDefault="0087351F" w:rsidP="0087351F"/>
    <w:p w14:paraId="2D2C7D86" w14:textId="77777777" w:rsidR="0087351F" w:rsidRPr="001C16AB" w:rsidRDefault="0087351F" w:rsidP="0087351F">
      <w:pPr>
        <w:pStyle w:val="TH"/>
      </w:pPr>
      <w:r w:rsidRPr="001C16AB">
        <w:t xml:space="preserve">Table 6.1.1.9.3.3-3: SIP 200 (OK) from the SS (Step 2, Table 6.1.1.9.3.2-1; </w:t>
      </w:r>
      <w:r w:rsidRPr="001C16AB">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87351F" w:rsidRPr="001C16AB" w14:paraId="6BED4322"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ED852CD" w14:textId="77777777" w:rsidR="0087351F" w:rsidRPr="001C16AB" w:rsidRDefault="0087351F" w:rsidP="00E64CC8">
            <w:pPr>
              <w:pStyle w:val="TAL"/>
              <w:keepNext w:val="0"/>
              <w:keepLines w:val="0"/>
              <w:widowControl w:val="0"/>
              <w:rPr>
                <w:rFonts w:cs="Arial"/>
                <w:color w:val="000000"/>
                <w:szCs w:val="18"/>
              </w:rPr>
            </w:pPr>
            <w:r w:rsidRPr="001C16AB">
              <w:rPr>
                <w:rFonts w:cs="Arial"/>
                <w:color w:val="000000"/>
                <w:szCs w:val="18"/>
              </w:rPr>
              <w:t>Derivation Path: TS 36.579-1</w:t>
            </w:r>
            <w:r w:rsidRPr="001C16AB">
              <w:rPr>
                <w:color w:val="000000"/>
              </w:rPr>
              <w:t xml:space="preserve"> [2]</w:t>
            </w:r>
            <w:r w:rsidRPr="001C16AB">
              <w:rPr>
                <w:rFonts w:cs="Arial"/>
                <w:color w:val="000000"/>
                <w:szCs w:val="18"/>
              </w:rPr>
              <w:t>, Table 5.5.2.17.1.2.-1, condition INVITE-RSP</w:t>
            </w:r>
          </w:p>
        </w:tc>
      </w:tr>
      <w:tr w:rsidR="0087351F" w:rsidRPr="001C16AB" w14:paraId="489786E6" w14:textId="77777777" w:rsidTr="00E64CC8">
        <w:trPr>
          <w:tblHeader/>
        </w:trPr>
        <w:tc>
          <w:tcPr>
            <w:tcW w:w="2834" w:type="dxa"/>
            <w:tcBorders>
              <w:top w:val="single" w:sz="4" w:space="0" w:color="auto"/>
              <w:left w:val="single" w:sz="4" w:space="0" w:color="auto"/>
              <w:bottom w:val="single" w:sz="4" w:space="0" w:color="auto"/>
              <w:right w:val="single" w:sz="4" w:space="0" w:color="auto"/>
            </w:tcBorders>
            <w:hideMark/>
          </w:tcPr>
          <w:p w14:paraId="08356631" w14:textId="77777777" w:rsidR="0087351F" w:rsidRPr="001C16AB" w:rsidRDefault="0087351F" w:rsidP="00E64CC8">
            <w:pPr>
              <w:pStyle w:val="TAH"/>
              <w:keepNext w:val="0"/>
              <w:keepLines w:val="0"/>
              <w:widowControl w:val="0"/>
              <w:rPr>
                <w:bCs/>
                <w:color w:val="000000"/>
              </w:rPr>
            </w:pPr>
            <w:r w:rsidRPr="001C16AB">
              <w:rPr>
                <w:bCs/>
                <w:color w:val="000000"/>
              </w:rP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039E1C94" w14:textId="77777777" w:rsidR="0087351F" w:rsidRPr="001C16AB" w:rsidRDefault="0087351F" w:rsidP="00E64CC8">
            <w:pPr>
              <w:pStyle w:val="TAH"/>
              <w:keepNext w:val="0"/>
              <w:keepLines w:val="0"/>
              <w:widowControl w:val="0"/>
              <w:rPr>
                <w:bCs/>
                <w:color w:val="000000"/>
              </w:rPr>
            </w:pPr>
            <w:r w:rsidRPr="001C16AB">
              <w:rPr>
                <w:bCs/>
                <w:color w:val="000000"/>
              </w:rPr>
              <w:t>Value/remark</w:t>
            </w:r>
          </w:p>
        </w:tc>
        <w:tc>
          <w:tcPr>
            <w:tcW w:w="2125" w:type="dxa"/>
            <w:tcBorders>
              <w:top w:val="single" w:sz="4" w:space="0" w:color="auto"/>
              <w:left w:val="single" w:sz="4" w:space="0" w:color="auto"/>
              <w:bottom w:val="single" w:sz="4" w:space="0" w:color="auto"/>
              <w:right w:val="single" w:sz="4" w:space="0" w:color="auto"/>
            </w:tcBorders>
            <w:hideMark/>
          </w:tcPr>
          <w:p w14:paraId="63BB04C6" w14:textId="77777777" w:rsidR="0087351F" w:rsidRPr="001C16AB" w:rsidRDefault="0087351F" w:rsidP="00E64CC8">
            <w:pPr>
              <w:pStyle w:val="TAH"/>
              <w:keepNext w:val="0"/>
              <w:keepLines w:val="0"/>
              <w:widowControl w:val="0"/>
              <w:rPr>
                <w:bCs/>
                <w:color w:val="000000"/>
              </w:rPr>
            </w:pPr>
            <w:r w:rsidRPr="001C16AB">
              <w:rPr>
                <w:bCs/>
                <w:color w:val="000000"/>
              </w:rPr>
              <w:t>Comment</w:t>
            </w:r>
          </w:p>
        </w:tc>
        <w:tc>
          <w:tcPr>
            <w:tcW w:w="1417" w:type="dxa"/>
            <w:tcBorders>
              <w:top w:val="single" w:sz="4" w:space="0" w:color="auto"/>
              <w:left w:val="single" w:sz="4" w:space="0" w:color="auto"/>
              <w:bottom w:val="single" w:sz="4" w:space="0" w:color="auto"/>
              <w:right w:val="single" w:sz="4" w:space="0" w:color="auto"/>
            </w:tcBorders>
            <w:hideMark/>
          </w:tcPr>
          <w:p w14:paraId="18B303D0" w14:textId="77777777" w:rsidR="0087351F" w:rsidRPr="001C16AB" w:rsidRDefault="0087351F" w:rsidP="00E64CC8">
            <w:pPr>
              <w:pStyle w:val="TAH"/>
              <w:keepNext w:val="0"/>
              <w:keepLines w:val="0"/>
              <w:widowControl w:val="0"/>
              <w:rPr>
                <w:bCs/>
                <w:color w:val="000000"/>
              </w:rPr>
            </w:pPr>
            <w:r w:rsidRPr="001C16AB">
              <w:rPr>
                <w:bCs/>
                <w:color w:val="000000"/>
              </w:rPr>
              <w:t>Reference</w:t>
            </w:r>
          </w:p>
        </w:tc>
        <w:tc>
          <w:tcPr>
            <w:tcW w:w="1133" w:type="dxa"/>
            <w:tcBorders>
              <w:top w:val="single" w:sz="4" w:space="0" w:color="auto"/>
              <w:left w:val="single" w:sz="4" w:space="0" w:color="auto"/>
              <w:bottom w:val="single" w:sz="4" w:space="0" w:color="auto"/>
              <w:right w:val="single" w:sz="4" w:space="0" w:color="auto"/>
            </w:tcBorders>
            <w:hideMark/>
          </w:tcPr>
          <w:p w14:paraId="26A5FAE9" w14:textId="77777777" w:rsidR="0087351F" w:rsidRPr="001C16AB" w:rsidRDefault="0087351F" w:rsidP="00E64CC8">
            <w:pPr>
              <w:pStyle w:val="TAH"/>
              <w:keepNext w:val="0"/>
              <w:keepLines w:val="0"/>
              <w:widowControl w:val="0"/>
              <w:rPr>
                <w:bCs/>
                <w:color w:val="000000"/>
              </w:rPr>
            </w:pPr>
            <w:r w:rsidRPr="001C16AB">
              <w:rPr>
                <w:bCs/>
                <w:color w:val="000000"/>
              </w:rPr>
              <w:t>Condition</w:t>
            </w:r>
          </w:p>
        </w:tc>
      </w:tr>
      <w:tr w:rsidR="0087351F" w:rsidRPr="001C16AB" w14:paraId="6DC1AA6E" w14:textId="77777777" w:rsidTr="00E64CC8">
        <w:tc>
          <w:tcPr>
            <w:tcW w:w="2834" w:type="dxa"/>
            <w:tcBorders>
              <w:top w:val="single" w:sz="4" w:space="0" w:color="auto"/>
              <w:left w:val="single" w:sz="4" w:space="0" w:color="auto"/>
              <w:bottom w:val="single" w:sz="4" w:space="0" w:color="auto"/>
              <w:right w:val="single" w:sz="4" w:space="0" w:color="auto"/>
            </w:tcBorders>
            <w:vAlign w:val="center"/>
            <w:hideMark/>
          </w:tcPr>
          <w:p w14:paraId="781EFF9E" w14:textId="77777777" w:rsidR="0087351F" w:rsidRPr="001C16AB" w:rsidRDefault="0087351F" w:rsidP="00E64CC8">
            <w:pPr>
              <w:pStyle w:val="TAL"/>
              <w:keepNext w:val="0"/>
              <w:keepLines w:val="0"/>
              <w:widowControl w:val="0"/>
              <w:rPr>
                <w:rFonts w:cs="Arial"/>
                <w:b/>
                <w:color w:val="000000"/>
                <w:szCs w:val="18"/>
              </w:rPr>
            </w:pPr>
            <w:r w:rsidRPr="001C16AB">
              <w:rPr>
                <w:rFonts w:cs="Arial"/>
                <w:b/>
                <w:color w:val="000000"/>
                <w:szCs w:val="18"/>
              </w:rPr>
              <w:t>Message-body</w:t>
            </w:r>
          </w:p>
        </w:tc>
        <w:tc>
          <w:tcPr>
            <w:tcW w:w="2125" w:type="dxa"/>
            <w:tcBorders>
              <w:top w:val="single" w:sz="4" w:space="0" w:color="auto"/>
              <w:left w:val="single" w:sz="4" w:space="0" w:color="auto"/>
              <w:bottom w:val="single" w:sz="4" w:space="0" w:color="auto"/>
              <w:right w:val="single" w:sz="4" w:space="0" w:color="auto"/>
            </w:tcBorders>
          </w:tcPr>
          <w:p w14:paraId="584136F9" w14:textId="77777777" w:rsidR="0087351F" w:rsidRPr="001C16AB" w:rsidRDefault="0087351F" w:rsidP="00E64CC8">
            <w:pPr>
              <w:pStyle w:val="TAL"/>
              <w:keepNext w:val="0"/>
              <w:keepLines w:val="0"/>
              <w:widowControl w:val="0"/>
              <w:rPr>
                <w:color w:val="000000"/>
              </w:rPr>
            </w:pPr>
          </w:p>
        </w:tc>
        <w:tc>
          <w:tcPr>
            <w:tcW w:w="2125" w:type="dxa"/>
            <w:tcBorders>
              <w:top w:val="single" w:sz="4" w:space="0" w:color="auto"/>
              <w:left w:val="single" w:sz="4" w:space="0" w:color="auto"/>
              <w:bottom w:val="single" w:sz="4" w:space="0" w:color="auto"/>
              <w:right w:val="single" w:sz="4" w:space="0" w:color="auto"/>
            </w:tcBorders>
          </w:tcPr>
          <w:p w14:paraId="58E6E1EC" w14:textId="77777777" w:rsidR="0087351F" w:rsidRPr="001C16AB" w:rsidRDefault="0087351F" w:rsidP="00E64CC8">
            <w:pPr>
              <w:pStyle w:val="TAL"/>
              <w:keepNext w:val="0"/>
              <w:keepLines w:val="0"/>
              <w:widowControl w:val="0"/>
              <w:rPr>
                <w:color w:val="000000"/>
              </w:rPr>
            </w:pPr>
          </w:p>
        </w:tc>
        <w:tc>
          <w:tcPr>
            <w:tcW w:w="1417" w:type="dxa"/>
            <w:tcBorders>
              <w:top w:val="single" w:sz="4" w:space="0" w:color="auto"/>
              <w:left w:val="single" w:sz="4" w:space="0" w:color="auto"/>
              <w:bottom w:val="single" w:sz="4" w:space="0" w:color="auto"/>
              <w:right w:val="single" w:sz="4" w:space="0" w:color="auto"/>
            </w:tcBorders>
          </w:tcPr>
          <w:p w14:paraId="2C75F10E" w14:textId="77777777" w:rsidR="0087351F" w:rsidRPr="001C16AB" w:rsidRDefault="0087351F" w:rsidP="00E64CC8">
            <w:pPr>
              <w:pStyle w:val="TAL"/>
              <w:keepNext w:val="0"/>
              <w:keepLines w:val="0"/>
              <w:widowControl w:val="0"/>
              <w:rPr>
                <w:color w:val="000000"/>
              </w:rPr>
            </w:pPr>
          </w:p>
        </w:tc>
        <w:tc>
          <w:tcPr>
            <w:tcW w:w="1133" w:type="dxa"/>
            <w:tcBorders>
              <w:top w:val="single" w:sz="4" w:space="0" w:color="auto"/>
              <w:left w:val="single" w:sz="4" w:space="0" w:color="auto"/>
              <w:bottom w:val="single" w:sz="4" w:space="0" w:color="auto"/>
              <w:right w:val="single" w:sz="4" w:space="0" w:color="auto"/>
            </w:tcBorders>
            <w:vAlign w:val="bottom"/>
          </w:tcPr>
          <w:p w14:paraId="43AD6327" w14:textId="77777777" w:rsidR="0087351F" w:rsidRPr="001C16AB" w:rsidRDefault="0087351F" w:rsidP="00E64CC8">
            <w:pPr>
              <w:pStyle w:val="TAL"/>
              <w:keepNext w:val="0"/>
              <w:keepLines w:val="0"/>
              <w:widowControl w:val="0"/>
              <w:rPr>
                <w:color w:val="000000"/>
              </w:rPr>
            </w:pPr>
          </w:p>
        </w:tc>
      </w:tr>
      <w:tr w:rsidR="0087351F" w:rsidRPr="001C16AB" w14:paraId="4C4343BE" w14:textId="77777777" w:rsidTr="00E64CC8">
        <w:tc>
          <w:tcPr>
            <w:tcW w:w="2834" w:type="dxa"/>
            <w:tcBorders>
              <w:top w:val="single" w:sz="4" w:space="0" w:color="auto"/>
              <w:left w:val="single" w:sz="4" w:space="0" w:color="auto"/>
              <w:bottom w:val="single" w:sz="4" w:space="0" w:color="auto"/>
              <w:right w:val="single" w:sz="4" w:space="0" w:color="auto"/>
            </w:tcBorders>
            <w:vAlign w:val="center"/>
            <w:hideMark/>
          </w:tcPr>
          <w:p w14:paraId="39B420F1" w14:textId="77777777" w:rsidR="0087351F" w:rsidRPr="001C16AB" w:rsidRDefault="0087351F" w:rsidP="00E64CC8">
            <w:pPr>
              <w:pStyle w:val="TAL"/>
              <w:keepNext w:val="0"/>
              <w:keepLines w:val="0"/>
              <w:widowControl w:val="0"/>
              <w:rPr>
                <w:color w:val="000000"/>
              </w:rPr>
            </w:pPr>
            <w:r w:rsidRPr="001C16AB">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E609571" w14:textId="77777777" w:rsidR="0087351F" w:rsidRPr="001C16AB" w:rsidRDefault="0087351F" w:rsidP="00E64CC8">
            <w:pPr>
              <w:pStyle w:val="TAL"/>
              <w:keepNext w:val="0"/>
              <w:keepLines w:val="0"/>
              <w:widowControl w:val="0"/>
              <w:rPr>
                <w:color w:val="000000"/>
              </w:rPr>
            </w:pPr>
            <w:r w:rsidRPr="001C16AB">
              <w:rPr>
                <w:color w:val="000000"/>
              </w:rPr>
              <w:t>SDP Message as described in Table 6.1.1.9.3.3</w:t>
            </w:r>
            <w:r w:rsidRPr="001C16AB">
              <w:t>-3A</w:t>
            </w:r>
          </w:p>
        </w:tc>
        <w:tc>
          <w:tcPr>
            <w:tcW w:w="2125" w:type="dxa"/>
            <w:tcBorders>
              <w:top w:val="single" w:sz="4" w:space="0" w:color="auto"/>
              <w:left w:val="single" w:sz="4" w:space="0" w:color="auto"/>
              <w:bottom w:val="single" w:sz="4" w:space="0" w:color="auto"/>
              <w:right w:val="single" w:sz="4" w:space="0" w:color="auto"/>
            </w:tcBorders>
          </w:tcPr>
          <w:p w14:paraId="6A51EC5C" w14:textId="77777777" w:rsidR="0087351F" w:rsidRPr="001C16AB" w:rsidRDefault="0087351F" w:rsidP="00E64CC8">
            <w:pPr>
              <w:pStyle w:val="TAL"/>
              <w:keepNext w:val="0"/>
              <w:keepLines w:val="0"/>
              <w:widowControl w:val="0"/>
              <w:rPr>
                <w:color w:val="000000"/>
              </w:rPr>
            </w:pPr>
          </w:p>
        </w:tc>
        <w:tc>
          <w:tcPr>
            <w:tcW w:w="1417" w:type="dxa"/>
            <w:tcBorders>
              <w:top w:val="single" w:sz="4" w:space="0" w:color="auto"/>
              <w:left w:val="single" w:sz="4" w:space="0" w:color="auto"/>
              <w:bottom w:val="single" w:sz="4" w:space="0" w:color="auto"/>
              <w:right w:val="single" w:sz="4" w:space="0" w:color="auto"/>
            </w:tcBorders>
          </w:tcPr>
          <w:p w14:paraId="63E57D3B" w14:textId="77777777" w:rsidR="0087351F" w:rsidRPr="001C16AB" w:rsidRDefault="0087351F" w:rsidP="00E64CC8">
            <w:pPr>
              <w:pStyle w:val="TAL"/>
              <w:keepNext w:val="0"/>
              <w:keepLines w:val="0"/>
              <w:widowControl w:val="0"/>
              <w:rPr>
                <w:color w:val="000000"/>
              </w:rPr>
            </w:pPr>
          </w:p>
        </w:tc>
        <w:tc>
          <w:tcPr>
            <w:tcW w:w="1133" w:type="dxa"/>
            <w:tcBorders>
              <w:top w:val="single" w:sz="4" w:space="0" w:color="auto"/>
              <w:left w:val="single" w:sz="4" w:space="0" w:color="auto"/>
              <w:bottom w:val="single" w:sz="4" w:space="0" w:color="auto"/>
              <w:right w:val="single" w:sz="4" w:space="0" w:color="auto"/>
            </w:tcBorders>
            <w:vAlign w:val="bottom"/>
          </w:tcPr>
          <w:p w14:paraId="76022B47" w14:textId="77777777" w:rsidR="0087351F" w:rsidRPr="001C16AB" w:rsidRDefault="0087351F" w:rsidP="00E64CC8">
            <w:pPr>
              <w:pStyle w:val="TAL"/>
              <w:keepNext w:val="0"/>
              <w:keepLines w:val="0"/>
              <w:widowControl w:val="0"/>
              <w:rPr>
                <w:color w:val="000000"/>
              </w:rPr>
            </w:pPr>
          </w:p>
        </w:tc>
      </w:tr>
    </w:tbl>
    <w:p w14:paraId="4B8AC117" w14:textId="77777777" w:rsidR="0087351F" w:rsidRPr="001C16AB" w:rsidRDefault="0087351F" w:rsidP="0087351F"/>
    <w:p w14:paraId="251E6CDE" w14:textId="77777777" w:rsidR="0087351F" w:rsidRPr="001C16AB" w:rsidRDefault="0087351F" w:rsidP="0087351F">
      <w:pPr>
        <w:pStyle w:val="TH"/>
      </w:pPr>
      <w:r w:rsidRPr="001C16AB">
        <w:t>Table 6.1.1.9.3.3-3A: SDP</w:t>
      </w:r>
      <w:r w:rsidRPr="001C16AB">
        <w:rPr>
          <w:lang w:eastAsia="ko-KR"/>
        </w:rPr>
        <w:t xml:space="preserve"> message</w:t>
      </w:r>
      <w:r w:rsidRPr="001C16AB">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002753C7"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1B434E80"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5.5.3.1.2-2, condition </w:t>
            </w:r>
            <w:r w:rsidRPr="001C16AB">
              <w:t>SDP_ANSWER</w:t>
            </w:r>
          </w:p>
        </w:tc>
      </w:tr>
    </w:tbl>
    <w:p w14:paraId="7FC5B382" w14:textId="77777777" w:rsidR="0087351F" w:rsidRPr="001C16AB" w:rsidRDefault="0087351F" w:rsidP="0087351F"/>
    <w:p w14:paraId="5E848799" w14:textId="77777777" w:rsidR="0087351F" w:rsidRPr="001C16AB" w:rsidRDefault="0087351F" w:rsidP="0087351F">
      <w:pPr>
        <w:pStyle w:val="TH"/>
      </w:pPr>
      <w:r w:rsidRPr="001C16AB">
        <w:rPr>
          <w:color w:val="000000"/>
        </w:rPr>
        <w:t>Table 6.1.1.9.3.3-4..6: Void</w:t>
      </w:r>
    </w:p>
    <w:p w14:paraId="1D52ED19" w14:textId="77777777" w:rsidR="0087351F" w:rsidRPr="001C16AB" w:rsidRDefault="0087351F" w:rsidP="0087351F"/>
    <w:p w14:paraId="115E9CDF" w14:textId="77777777" w:rsidR="0087351F" w:rsidRPr="001C16AB" w:rsidRDefault="0087351F" w:rsidP="0087351F">
      <w:pPr>
        <w:pStyle w:val="Heading4"/>
      </w:pPr>
      <w:bookmarkStart w:id="454" w:name="_Toc75906925"/>
      <w:bookmarkStart w:id="455" w:name="_Toc75907262"/>
      <w:bookmarkStart w:id="456" w:name="_Toc84345722"/>
      <w:bookmarkStart w:id="457" w:name="_Toc123748472"/>
      <w:r w:rsidRPr="001C16AB">
        <w:t>6.1.1.10</w:t>
      </w:r>
      <w:r w:rsidRPr="001C16AB">
        <w:tab/>
        <w:t>On-network / On-demand Pre-arranged Group Call / Imminent Peril Group Call / Client Originated (CO)</w:t>
      </w:r>
      <w:bookmarkEnd w:id="454"/>
      <w:bookmarkEnd w:id="455"/>
      <w:bookmarkEnd w:id="456"/>
      <w:bookmarkEnd w:id="457"/>
    </w:p>
    <w:p w14:paraId="75B4C0BE" w14:textId="77777777" w:rsidR="0087351F" w:rsidRPr="001C16AB" w:rsidRDefault="0087351F" w:rsidP="0087351F">
      <w:pPr>
        <w:pStyle w:val="H6"/>
      </w:pPr>
      <w:bookmarkStart w:id="458" w:name="_Toc52787700"/>
      <w:r w:rsidRPr="001C16AB">
        <w:t>6.1.1.10.1</w:t>
      </w:r>
      <w:r w:rsidRPr="001C16AB">
        <w:tab/>
        <w:t>Test Purpose (TP)</w:t>
      </w:r>
      <w:bookmarkEnd w:id="458"/>
    </w:p>
    <w:p w14:paraId="32533FE5" w14:textId="77777777" w:rsidR="0087351F" w:rsidRPr="001C16AB" w:rsidRDefault="0087351F" w:rsidP="0087351F">
      <w:pPr>
        <w:pStyle w:val="H6"/>
      </w:pPr>
      <w:r w:rsidRPr="001C16AB">
        <w:t>(1)</w:t>
      </w:r>
    </w:p>
    <w:p w14:paraId="3EC70C3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Service }</w:t>
      </w:r>
    </w:p>
    <w:p w14:paraId="752D1DAE" w14:textId="77777777" w:rsidR="0087351F" w:rsidRPr="001C16AB" w:rsidRDefault="0087351F" w:rsidP="0087351F">
      <w:pPr>
        <w:pStyle w:val="PL"/>
        <w:rPr>
          <w:noProof w:val="0"/>
        </w:rPr>
      </w:pPr>
      <w:r w:rsidRPr="001C16AB">
        <w:rPr>
          <w:b/>
          <w:noProof w:val="0"/>
        </w:rPr>
        <w:lastRenderedPageBreak/>
        <w:t>ensure that</w:t>
      </w:r>
      <w:r w:rsidRPr="001C16AB">
        <w:rPr>
          <w:noProof w:val="0"/>
        </w:rPr>
        <w:t xml:space="preserve"> {</w:t>
      </w:r>
    </w:p>
    <w:p w14:paraId="5ED88BC7"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the establishment of an MCVideo On-demand Pre-arranged Imminent Peril Group Call }</w:t>
      </w:r>
    </w:p>
    <w:p w14:paraId="34773CF7"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INVITE message to setup the Imminent Peril Group Call }</w:t>
      </w:r>
    </w:p>
    <w:p w14:paraId="5D6AAA3E" w14:textId="77777777" w:rsidR="0087351F" w:rsidRPr="001C16AB" w:rsidRDefault="0087351F" w:rsidP="0087351F">
      <w:pPr>
        <w:pStyle w:val="PL"/>
        <w:rPr>
          <w:noProof w:val="0"/>
        </w:rPr>
      </w:pPr>
      <w:r w:rsidRPr="001C16AB">
        <w:rPr>
          <w:noProof w:val="0"/>
        </w:rPr>
        <w:t xml:space="preserve">            }</w:t>
      </w:r>
    </w:p>
    <w:p w14:paraId="6011F68C" w14:textId="77777777" w:rsidR="0087351F" w:rsidRPr="001C16AB" w:rsidRDefault="0087351F" w:rsidP="0087351F">
      <w:pPr>
        <w:pStyle w:val="PL"/>
        <w:rPr>
          <w:rFonts w:cs="Courier New"/>
          <w:b/>
          <w:noProof w:val="0"/>
          <w:szCs w:val="16"/>
        </w:rPr>
      </w:pPr>
    </w:p>
    <w:p w14:paraId="2C2C3386" w14:textId="77777777" w:rsidR="0087351F" w:rsidRPr="001C16AB" w:rsidRDefault="0087351F" w:rsidP="0087351F">
      <w:pPr>
        <w:pStyle w:val="H6"/>
      </w:pPr>
      <w:r w:rsidRPr="001C16AB">
        <w:t>(2)</w:t>
      </w:r>
    </w:p>
    <w:p w14:paraId="36C16D47"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established an MCVideo On-demand Pre-arranged Imminent Peril Group Call }</w:t>
      </w:r>
    </w:p>
    <w:p w14:paraId="358A0F37"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0C768355"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receives a Transmission Granted message ) }</w:t>
      </w:r>
    </w:p>
    <w:p w14:paraId="3998F8E5"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with a Transmission Control Ack message </w:t>
      </w:r>
      <w:r w:rsidRPr="001C16AB">
        <w:rPr>
          <w:b/>
          <w:bCs/>
          <w:noProof w:val="0"/>
        </w:rPr>
        <w:t>and</w:t>
      </w:r>
      <w:r w:rsidRPr="001C16AB">
        <w:rPr>
          <w:noProof w:val="0"/>
        </w:rPr>
        <w:t xml:space="preserve"> provides Transmission granted notification to the MCVideo User </w:t>
      </w:r>
      <w:r w:rsidRPr="001C16AB">
        <w:rPr>
          <w:b/>
          <w:bCs/>
          <w:noProof w:val="0"/>
        </w:rPr>
        <w:t>and</w:t>
      </w:r>
      <w:r w:rsidRPr="001C16AB">
        <w:rPr>
          <w:noProof w:val="0"/>
        </w:rPr>
        <w:t xml:space="preserve"> respects Transmission Control (Transmission Granted, Transmission Control ACK, Transmission End Request, Transmission Control Response) }</w:t>
      </w:r>
    </w:p>
    <w:p w14:paraId="3C9138B1" w14:textId="77777777" w:rsidR="0087351F" w:rsidRPr="001C16AB" w:rsidRDefault="0087351F" w:rsidP="0087351F">
      <w:pPr>
        <w:pStyle w:val="PL"/>
        <w:rPr>
          <w:noProof w:val="0"/>
        </w:rPr>
      </w:pPr>
      <w:r w:rsidRPr="001C16AB">
        <w:rPr>
          <w:noProof w:val="0"/>
        </w:rPr>
        <w:t xml:space="preserve">            }</w:t>
      </w:r>
    </w:p>
    <w:p w14:paraId="2A38AD6D" w14:textId="77777777" w:rsidR="0087351F" w:rsidRPr="001C16AB" w:rsidRDefault="0087351F" w:rsidP="0087351F">
      <w:pPr>
        <w:pStyle w:val="PL"/>
        <w:rPr>
          <w:rFonts w:cs="Courier New"/>
          <w:b/>
          <w:noProof w:val="0"/>
          <w:szCs w:val="16"/>
        </w:rPr>
      </w:pPr>
    </w:p>
    <w:p w14:paraId="5B62013E" w14:textId="77777777" w:rsidR="0087351F" w:rsidRPr="001C16AB" w:rsidRDefault="0087351F" w:rsidP="0087351F">
      <w:pPr>
        <w:pStyle w:val="H6"/>
      </w:pPr>
      <w:r w:rsidRPr="001C16AB">
        <w:t>(3)</w:t>
      </w:r>
    </w:p>
    <w:p w14:paraId="59D68EC6"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MCVideo On-demand Pre-arranged Imminent Peril Group Call }</w:t>
      </w:r>
    </w:p>
    <w:p w14:paraId="1730274F"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D60D253"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release Transmission control }</w:t>
      </w:r>
    </w:p>
    <w:p w14:paraId="76717EB5"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w:t>
      </w:r>
      <w:r w:rsidRPr="001C16AB">
        <w:rPr>
          <w:rFonts w:cs="Arial"/>
          <w:noProof w:val="0"/>
          <w:szCs w:val="18"/>
        </w:rPr>
        <w:t>Transmission End Request</w:t>
      </w:r>
      <w:r w:rsidRPr="001C16AB">
        <w:rPr>
          <w:noProof w:val="0"/>
        </w:rPr>
        <w:t xml:space="preserve"> message and then responds to the </w:t>
      </w:r>
      <w:r w:rsidRPr="001C16AB">
        <w:rPr>
          <w:rFonts w:cs="Arial"/>
          <w:noProof w:val="0"/>
          <w:szCs w:val="18"/>
        </w:rPr>
        <w:t>Transmission End Response</w:t>
      </w:r>
      <w:r w:rsidRPr="001C16AB">
        <w:rPr>
          <w:noProof w:val="0"/>
        </w:rPr>
        <w:t xml:space="preserve"> message with a </w:t>
      </w:r>
      <w:r w:rsidRPr="001C16AB">
        <w:rPr>
          <w:rFonts w:cs="Arial"/>
          <w:noProof w:val="0"/>
          <w:szCs w:val="18"/>
        </w:rPr>
        <w:t>Transmission Control ACK</w:t>
      </w:r>
      <w:r w:rsidRPr="001C16AB">
        <w:rPr>
          <w:noProof w:val="0"/>
        </w:rPr>
        <w:t xml:space="preserve">  message }</w:t>
      </w:r>
    </w:p>
    <w:p w14:paraId="7B16EDAC" w14:textId="77777777" w:rsidR="0087351F" w:rsidRPr="001C16AB" w:rsidRDefault="0087351F" w:rsidP="0087351F">
      <w:pPr>
        <w:pStyle w:val="PL"/>
        <w:rPr>
          <w:noProof w:val="0"/>
        </w:rPr>
      </w:pPr>
      <w:r w:rsidRPr="001C16AB">
        <w:rPr>
          <w:noProof w:val="0"/>
        </w:rPr>
        <w:t xml:space="preserve">           }</w:t>
      </w:r>
    </w:p>
    <w:p w14:paraId="39A8CC81" w14:textId="77777777" w:rsidR="0087351F" w:rsidRPr="001C16AB" w:rsidRDefault="0087351F" w:rsidP="0087351F">
      <w:pPr>
        <w:pStyle w:val="PL"/>
        <w:rPr>
          <w:rFonts w:cs="Courier New"/>
          <w:noProof w:val="0"/>
          <w:szCs w:val="16"/>
        </w:rPr>
      </w:pPr>
    </w:p>
    <w:p w14:paraId="1BBA55CB" w14:textId="77777777" w:rsidR="0087351F" w:rsidRPr="001C16AB" w:rsidRDefault="0087351F" w:rsidP="0087351F">
      <w:pPr>
        <w:pStyle w:val="H6"/>
      </w:pPr>
      <w:r w:rsidRPr="001C16AB">
        <w:t>(4)</w:t>
      </w:r>
    </w:p>
    <w:p w14:paraId="567A19E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released Transmission control }</w:t>
      </w:r>
    </w:p>
    <w:p w14:paraId="25415006"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55A7AF20"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terminate the On-demand Pre-arranged Imminent Peril Group Call }</w:t>
      </w:r>
    </w:p>
    <w:p w14:paraId="1CF63A44"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BYE request and leaves the MCVideo Session }</w:t>
      </w:r>
    </w:p>
    <w:p w14:paraId="2D25FBCD" w14:textId="77777777" w:rsidR="0087351F" w:rsidRPr="001C16AB" w:rsidRDefault="0087351F" w:rsidP="0087351F">
      <w:pPr>
        <w:pStyle w:val="PL"/>
        <w:rPr>
          <w:noProof w:val="0"/>
        </w:rPr>
      </w:pPr>
      <w:r w:rsidRPr="001C16AB">
        <w:rPr>
          <w:noProof w:val="0"/>
        </w:rPr>
        <w:t xml:space="preserve">           }</w:t>
      </w:r>
    </w:p>
    <w:p w14:paraId="2539AAAF" w14:textId="77777777" w:rsidR="0087351F" w:rsidRPr="001C16AB" w:rsidRDefault="0087351F" w:rsidP="0087351F">
      <w:pPr>
        <w:pStyle w:val="PL"/>
        <w:rPr>
          <w:rFonts w:cs="Courier New"/>
          <w:noProof w:val="0"/>
          <w:szCs w:val="16"/>
        </w:rPr>
      </w:pPr>
    </w:p>
    <w:p w14:paraId="3055D2CB" w14:textId="77777777" w:rsidR="0087351F" w:rsidRPr="001C16AB" w:rsidRDefault="0087351F" w:rsidP="0087351F">
      <w:pPr>
        <w:pStyle w:val="H6"/>
      </w:pPr>
      <w:bookmarkStart w:id="459" w:name="_Toc52787520"/>
      <w:bookmarkStart w:id="460" w:name="_Toc52787701"/>
      <w:r w:rsidRPr="001C16AB">
        <w:t>6.1.1.10.2</w:t>
      </w:r>
      <w:r w:rsidRPr="001C16AB">
        <w:tab/>
        <w:t>Conformance requirements</w:t>
      </w:r>
      <w:bookmarkEnd w:id="459"/>
      <w:bookmarkEnd w:id="460"/>
    </w:p>
    <w:p w14:paraId="678479B4" w14:textId="77777777" w:rsidR="0087351F" w:rsidRPr="001C16AB" w:rsidRDefault="0087351F" w:rsidP="0087351F">
      <w:r w:rsidRPr="001C16AB">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03DE4ED" w14:textId="77777777" w:rsidR="0087351F" w:rsidRPr="001C16AB" w:rsidRDefault="0087351F" w:rsidP="0087351F">
      <w:r w:rsidRPr="001C16AB">
        <w:t>[TS 24.281, clause 9.2.1.2.1.1]</w:t>
      </w:r>
    </w:p>
    <w:p w14:paraId="41843F93" w14:textId="77777777" w:rsidR="0087351F" w:rsidRPr="001C16AB" w:rsidRDefault="0087351F" w:rsidP="0087351F">
      <w:r w:rsidRPr="001C16AB">
        <w:t>Upon receiving a request from an MCVideo user to establish an MCVideo prearranged group session the MCVideo client shall generate an initial SIP INVITE request by following the UE originating session procedures specified in 3GPP TS 24.229 [</w:t>
      </w:r>
      <w:r w:rsidRPr="001C16AB">
        <w:rPr>
          <w:lang w:eastAsia="zh-CN"/>
        </w:rPr>
        <w:t>11</w:t>
      </w:r>
      <w:r w:rsidRPr="001C16AB">
        <w:t>], with the clarifications given below.</w:t>
      </w:r>
    </w:p>
    <w:p w14:paraId="0987BE53" w14:textId="77777777" w:rsidR="0087351F" w:rsidRPr="001C16AB" w:rsidRDefault="0087351F" w:rsidP="0087351F">
      <w:r w:rsidRPr="001C16AB">
        <w:t>The MC</w:t>
      </w:r>
      <w:r w:rsidRPr="001C16AB">
        <w:rPr>
          <w:lang w:eastAsia="zh-CN"/>
        </w:rPr>
        <w:t>Video</w:t>
      </w:r>
      <w:r w:rsidRPr="001C16AB">
        <w:t xml:space="preserve"> client:</w:t>
      </w:r>
    </w:p>
    <w:p w14:paraId="379D3A6A" w14:textId="77777777" w:rsidR="0087351F" w:rsidRPr="001C16AB" w:rsidRDefault="0087351F" w:rsidP="0087351F">
      <w:pPr>
        <w:pStyle w:val="B1"/>
      </w:pPr>
      <w:r w:rsidRPr="001C16AB">
        <w:t>1)</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emergency group call or is originating an MC</w:t>
      </w:r>
      <w:r w:rsidRPr="001C16AB">
        <w:rPr>
          <w:lang w:eastAsia="zh-CN"/>
        </w:rPr>
        <w:t>Video</w:t>
      </w:r>
      <w:r w:rsidRPr="001C16AB">
        <w:t xml:space="preserve"> prearranged group call and the MCVideo emergency state is already set, the MC</w:t>
      </w:r>
      <w:r w:rsidRPr="001C16AB">
        <w:rPr>
          <w:lang w:eastAsia="zh-CN"/>
        </w:rPr>
        <w:t>Video</w:t>
      </w:r>
      <w:r w:rsidRPr="001C16AB">
        <w:t xml:space="preserve"> client shall comply with the procedures in subclause 6.2.8.1.1;</w:t>
      </w:r>
    </w:p>
    <w:p w14:paraId="25D6BA31"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imminent peril group call, the MC</w:t>
      </w:r>
      <w:r w:rsidRPr="001C16AB">
        <w:rPr>
          <w:lang w:eastAsia="zh-CN"/>
        </w:rPr>
        <w:t>Video</w:t>
      </w:r>
      <w:r w:rsidRPr="001C16AB">
        <w:t xml:space="preserve"> client shall comply with the procedures in subclause </w:t>
      </w:r>
      <w:r w:rsidRPr="001C16AB">
        <w:rPr>
          <w:lang w:eastAsia="zh-CN"/>
        </w:rPr>
        <w:t>6.2.8.1.9</w:t>
      </w:r>
      <w:r w:rsidRPr="001C16AB">
        <w:t>;</w:t>
      </w:r>
    </w:p>
    <w:p w14:paraId="39B1C0CB" w14:textId="77777777" w:rsidR="0087351F" w:rsidRPr="001C16AB" w:rsidRDefault="0087351F" w:rsidP="0087351F">
      <w:pPr>
        <w:pStyle w:val="B1"/>
      </w:pPr>
      <w:r w:rsidRPr="001C16AB">
        <w:t>3)</w:t>
      </w:r>
      <w:r w:rsidRPr="001C16AB">
        <w:tab/>
        <w:t>if the MC</w:t>
      </w:r>
      <w:r w:rsidRPr="001C16AB">
        <w:rPr>
          <w:lang w:eastAsia="zh-CN"/>
        </w:rPr>
        <w:t>Video</w:t>
      </w:r>
      <w:r w:rsidRPr="001C16AB">
        <w:t xml:space="preserve"> user has requested the origination of a broadcast group call, the MC</w:t>
      </w:r>
      <w:r w:rsidRPr="001C16AB">
        <w:rPr>
          <w:lang w:eastAsia="zh-CN"/>
        </w:rPr>
        <w:t>Video</w:t>
      </w:r>
      <w:r w:rsidRPr="001C16AB">
        <w:t xml:space="preserve"> client shall comply with the procedures in subclause </w:t>
      </w:r>
      <w:r w:rsidRPr="001C16AB">
        <w:rPr>
          <w:lang w:eastAsia="zh-CN"/>
        </w:rPr>
        <w:t>6.2.8.2</w:t>
      </w:r>
      <w:r w:rsidRPr="001C16AB">
        <w:t>;</w:t>
      </w:r>
    </w:p>
    <w:p w14:paraId="733E0129" w14:textId="77777777" w:rsidR="0087351F" w:rsidRPr="001C16AB" w:rsidRDefault="0087351F" w:rsidP="0087351F">
      <w:pPr>
        <w:pStyle w:val="B1"/>
      </w:pPr>
      <w:r w:rsidRPr="001C16AB">
        <w:t>4)</w:t>
      </w:r>
      <w:r w:rsidRPr="001C16AB">
        <w:tab/>
        <w:t>shall include the g.3gpp.mc</w:t>
      </w:r>
      <w:r w:rsidRPr="001C16AB">
        <w:rPr>
          <w:lang w:eastAsia="zh-CN"/>
        </w:rPr>
        <w:t>video</w:t>
      </w:r>
      <w:r w:rsidRPr="001C16AB">
        <w:t xml:space="preserve"> media feature tag and the g.3gpp.icsi-ref media feature tag with the value of "urn:urn-7:3gpp-service.ims.icsi.mc</w:t>
      </w:r>
      <w:r w:rsidRPr="001C16AB">
        <w:rPr>
          <w:lang w:eastAsia="zh-CN"/>
        </w:rPr>
        <w:t>video</w:t>
      </w:r>
      <w:r w:rsidRPr="001C16AB">
        <w:t xml:space="preserve">" in the Contact header field of the SIP </w:t>
      </w:r>
      <w:r w:rsidRPr="001C16AB">
        <w:rPr>
          <w:lang w:eastAsia="zh-CN"/>
        </w:rPr>
        <w:t>INVITE</w:t>
      </w:r>
      <w:r w:rsidRPr="001C16AB">
        <w:t xml:space="preserve"> request according to IETF RFC 3840 [</w:t>
      </w:r>
      <w:r w:rsidRPr="001C16AB">
        <w:rPr>
          <w:lang w:eastAsia="zh-CN"/>
        </w:rPr>
        <w:t>22</w:t>
      </w:r>
      <w:r w:rsidRPr="001C16AB">
        <w:t>];</w:t>
      </w:r>
    </w:p>
    <w:p w14:paraId="2CBF84CC" w14:textId="77777777" w:rsidR="0087351F" w:rsidRPr="001C16AB" w:rsidRDefault="0087351F" w:rsidP="0087351F">
      <w:pPr>
        <w:pStyle w:val="B1"/>
      </w:pPr>
      <w:r w:rsidRPr="001C16AB">
        <w:lastRenderedPageBreak/>
        <w:t>5)</w:t>
      </w:r>
      <w:r w:rsidRPr="001C16AB">
        <w:tab/>
        <w:t>shall include an Accept-Contact header field containing the g.3gpp.mc</w:t>
      </w:r>
      <w:r w:rsidRPr="001C16AB">
        <w:rPr>
          <w:lang w:eastAsia="zh-CN"/>
        </w:rPr>
        <w:t>video</w:t>
      </w:r>
      <w:r w:rsidRPr="001C16AB">
        <w:t xml:space="preserve"> media feature tag along with the "require" and "explicit" header field parameters according to IETF RFC 3841 [</w:t>
      </w:r>
      <w:r w:rsidRPr="001C16AB">
        <w:rPr>
          <w:lang w:eastAsia="zh-CN"/>
        </w:rPr>
        <w:t>20</w:t>
      </w:r>
      <w:r w:rsidRPr="001C16AB">
        <w:t>];</w:t>
      </w:r>
    </w:p>
    <w:p w14:paraId="4A56462C" w14:textId="77777777" w:rsidR="0087351F" w:rsidRPr="001C16AB" w:rsidRDefault="0087351F" w:rsidP="0087351F">
      <w:pPr>
        <w:pStyle w:val="B1"/>
      </w:pPr>
      <w:r w:rsidRPr="001C16AB">
        <w:t>6)</w:t>
      </w:r>
      <w:r w:rsidRPr="001C16AB">
        <w:tab/>
        <w:t>shall include the ICSI value "urn:urn-7:3gpp-service.ims.icsi.mc</w:t>
      </w:r>
      <w:r w:rsidRPr="001C16AB">
        <w:rPr>
          <w:lang w:eastAsia="zh-CN"/>
        </w:rPr>
        <w:t>video</w:t>
      </w:r>
      <w:r w:rsidRPr="001C16AB">
        <w:t>" (</w:t>
      </w:r>
      <w:r w:rsidRPr="001C16AB">
        <w:rPr>
          <w:lang w:eastAsia="zh-CN"/>
        </w:rPr>
        <w:t xml:space="preserve">coded as specified in </w:t>
      </w:r>
      <w:r w:rsidRPr="001C16AB">
        <w:t>3GPP TS 24.229 [</w:t>
      </w:r>
      <w:r w:rsidRPr="001C16AB">
        <w:rPr>
          <w:lang w:eastAsia="zh-CN"/>
        </w:rPr>
        <w:t>11</w:t>
      </w:r>
      <w:r w:rsidRPr="001C16AB">
        <w:t>]</w:t>
      </w:r>
      <w:r w:rsidRPr="001C16AB">
        <w:rPr>
          <w:lang w:eastAsia="zh-CN"/>
        </w:rPr>
        <w:t xml:space="preserve">), </w:t>
      </w:r>
      <w:r w:rsidRPr="001C16AB">
        <w:t>in a P-Preferred-Service header field according to IETF </w:t>
      </w:r>
      <w:r w:rsidRPr="001C16AB">
        <w:rPr>
          <w:rFonts w:eastAsia="Yu Gothic"/>
        </w:rPr>
        <w:t>RFC 6050 [</w:t>
      </w:r>
      <w:r w:rsidRPr="001C16AB">
        <w:rPr>
          <w:lang w:eastAsia="zh-CN"/>
        </w:rPr>
        <w:t>14</w:t>
      </w:r>
      <w:r w:rsidRPr="001C16AB">
        <w:rPr>
          <w:rFonts w:eastAsia="Yu Gothic"/>
        </w:rPr>
        <w:t xml:space="preserve">] </w:t>
      </w:r>
      <w:r w:rsidRPr="001C16AB">
        <w:t>in the SIP INVITE request;</w:t>
      </w:r>
    </w:p>
    <w:p w14:paraId="6ACEEB6F" w14:textId="77777777" w:rsidR="0087351F" w:rsidRPr="001C16AB" w:rsidRDefault="0087351F" w:rsidP="0087351F">
      <w:pPr>
        <w:pStyle w:val="B1"/>
      </w:pPr>
      <w:r w:rsidRPr="001C16AB">
        <w:t>7)</w:t>
      </w:r>
      <w:r w:rsidRPr="001C16AB">
        <w:tab/>
        <w:t xml:space="preserve">shall include an Accept-Contact header field with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along with the "require" and "explicit" header field parameters according to IETF RFC 3841 [</w:t>
      </w:r>
      <w:r w:rsidRPr="001C16AB">
        <w:rPr>
          <w:lang w:eastAsia="zh-CN"/>
        </w:rPr>
        <w:t>20</w:t>
      </w:r>
      <w:r w:rsidRPr="001C16AB">
        <w:t>];</w:t>
      </w:r>
    </w:p>
    <w:p w14:paraId="1F2AFF48" w14:textId="77777777" w:rsidR="0087351F" w:rsidRPr="001C16AB" w:rsidRDefault="0087351F" w:rsidP="0087351F">
      <w:pPr>
        <w:pStyle w:val="B1"/>
      </w:pPr>
      <w:r w:rsidRPr="001C16AB">
        <w:t>8)</w:t>
      </w:r>
      <w:r w:rsidRPr="001C16AB">
        <w:tab/>
        <w:t>should include the "timer" option tag in the Supported header field;</w:t>
      </w:r>
    </w:p>
    <w:p w14:paraId="4F902DAB" w14:textId="77777777" w:rsidR="0087351F" w:rsidRPr="001C16AB" w:rsidRDefault="0087351F" w:rsidP="0087351F">
      <w:pPr>
        <w:pStyle w:val="B1"/>
      </w:pPr>
      <w:r w:rsidRPr="001C16AB">
        <w:t>9)</w:t>
      </w:r>
      <w:r w:rsidRPr="001C16AB">
        <w:tab/>
        <w:t>should include the Session-Expires header field according to IETF RFC 4028 [</w:t>
      </w:r>
      <w:r w:rsidRPr="001C16AB">
        <w:rPr>
          <w:lang w:eastAsia="zh-CN"/>
        </w:rPr>
        <w:t>23</w:t>
      </w:r>
      <w:r w:rsidRPr="001C16AB">
        <w:t>]. It is recommended that the "refresher" header field parameter is omitted. If included, the "refresher" header field parameter shall be set to "uac";</w:t>
      </w:r>
    </w:p>
    <w:p w14:paraId="6934E205" w14:textId="77777777" w:rsidR="0087351F" w:rsidRPr="001C16AB" w:rsidRDefault="0087351F" w:rsidP="0087351F">
      <w:pPr>
        <w:pStyle w:val="B1"/>
      </w:pPr>
      <w:r w:rsidRPr="001C16AB">
        <w:t>10)</w:t>
      </w:r>
      <w:r w:rsidRPr="001C16AB">
        <w:tab/>
        <w:t>shall set the Request-URI of the SIP INVITE request to the public service identity identifying the participating MCVideo function serving the MCVideo user;</w:t>
      </w:r>
    </w:p>
    <w:p w14:paraId="2CCFBF0C" w14:textId="77777777" w:rsidR="0087351F" w:rsidRPr="001C16AB" w:rsidRDefault="0087351F" w:rsidP="0087351F">
      <w:pPr>
        <w:pStyle w:val="NO"/>
      </w:pPr>
      <w:r w:rsidRPr="001C16AB">
        <w:t>NOTE 1:</w:t>
      </w:r>
      <w:r w:rsidRPr="001C16AB">
        <w:tab/>
        <w:t>The MC</w:t>
      </w:r>
      <w:r w:rsidRPr="001C16AB">
        <w:rPr>
          <w:lang w:eastAsia="zh-CN"/>
        </w:rPr>
        <w:t>Video</w:t>
      </w:r>
      <w:r w:rsidRPr="001C16AB">
        <w:t xml:space="preserve"> client is configured with public service identity identifying the participating MC</w:t>
      </w:r>
      <w:r w:rsidRPr="001C16AB">
        <w:rPr>
          <w:lang w:eastAsia="zh-CN"/>
        </w:rPr>
        <w:t>Video</w:t>
      </w:r>
      <w:r w:rsidRPr="001C16AB">
        <w:t xml:space="preserve"> function serving the MCVideo user.</w:t>
      </w:r>
    </w:p>
    <w:p w14:paraId="38E0F20C" w14:textId="77777777" w:rsidR="0087351F" w:rsidRPr="001C16AB" w:rsidRDefault="0087351F" w:rsidP="0087351F">
      <w:pPr>
        <w:pStyle w:val="B1"/>
      </w:pPr>
      <w:r w:rsidRPr="001C16AB">
        <w:t>11)</w:t>
      </w:r>
      <w:r w:rsidRPr="001C16AB">
        <w:tab/>
        <w:t>may include a P-Preferred-Identity header field in the SIP INVITE request containing a public user identity as specified in 3GPP TS 24.229 [</w:t>
      </w:r>
      <w:r w:rsidRPr="001C16AB">
        <w:rPr>
          <w:lang w:eastAsia="zh-CN"/>
        </w:rPr>
        <w:t>11</w:t>
      </w:r>
      <w:r w:rsidRPr="001C16AB">
        <w:t>];</w:t>
      </w:r>
    </w:p>
    <w:p w14:paraId="28B2832A" w14:textId="77777777" w:rsidR="0087351F" w:rsidRPr="001C16AB" w:rsidRDefault="0087351F" w:rsidP="0087351F">
      <w:pPr>
        <w:pStyle w:val="B1"/>
      </w:pPr>
      <w:r w:rsidRPr="001C16AB">
        <w:t>12)</w:t>
      </w:r>
      <w:r w:rsidRPr="001C16AB">
        <w:tab/>
        <w:t>if the MC</w:t>
      </w:r>
      <w:r w:rsidRPr="001C16AB">
        <w:rPr>
          <w:lang w:eastAsia="zh-CN"/>
        </w:rPr>
        <w:t>Video</w:t>
      </w:r>
      <w:r w:rsidRPr="001C16AB">
        <w:t xml:space="preserve"> emergency state is already set or the MC</w:t>
      </w:r>
      <w:r w:rsidRPr="001C16AB">
        <w:rPr>
          <w:lang w:eastAsia="zh-CN"/>
        </w:rPr>
        <w:t>Video</w:t>
      </w:r>
      <w:r w:rsidRPr="001C16AB">
        <w:t xml:space="preserve"> client emergency group state for this group is set to "MVEG 2: in-progress", the MC</w:t>
      </w:r>
      <w:r w:rsidRPr="001C16AB">
        <w:rPr>
          <w:lang w:eastAsia="zh-CN"/>
        </w:rPr>
        <w:t>Video</w:t>
      </w:r>
      <w:r w:rsidRPr="001C16AB">
        <w:t xml:space="preserve"> client shall include the Resource-Priority header field and comply with the procedures in subclause </w:t>
      </w:r>
      <w:r w:rsidRPr="001C16AB">
        <w:rPr>
          <w:lang w:eastAsia="zh-CN"/>
        </w:rPr>
        <w:t>6.2.8.1.2</w:t>
      </w:r>
      <w:r w:rsidRPr="001C16AB">
        <w:t>;</w:t>
      </w:r>
    </w:p>
    <w:p w14:paraId="635E9CB3" w14:textId="77777777" w:rsidR="0087351F" w:rsidRPr="001C16AB" w:rsidRDefault="0087351F" w:rsidP="0087351F">
      <w:pPr>
        <w:pStyle w:val="B1"/>
      </w:pPr>
      <w:r w:rsidRPr="001C16AB">
        <w:t>13)</w:t>
      </w:r>
      <w:r w:rsidRPr="001C16AB">
        <w:tab/>
        <w:t>if the MC</w:t>
      </w:r>
      <w:r w:rsidRPr="001C16AB">
        <w:rPr>
          <w:lang w:eastAsia="zh-CN"/>
        </w:rPr>
        <w:t>Video</w:t>
      </w:r>
      <w:r w:rsidRPr="001C16AB">
        <w:t xml:space="preserve"> client imminent peril group state for this group is set to "MVIG 2: in-progress" or "MVIG 4: confirm-pending" shall include the Resource-Priority header field and comply with the procedures in subclause </w:t>
      </w:r>
      <w:r w:rsidRPr="001C16AB">
        <w:rPr>
          <w:lang w:eastAsia="zh-CN"/>
        </w:rPr>
        <w:t>6.2.8.1.12</w:t>
      </w:r>
      <w:r w:rsidRPr="001C16AB">
        <w:t>;</w:t>
      </w:r>
    </w:p>
    <w:p w14:paraId="3FAE72F1" w14:textId="77777777" w:rsidR="0087351F" w:rsidRPr="001C16AB" w:rsidRDefault="0087351F" w:rsidP="0087351F">
      <w:pPr>
        <w:pStyle w:val="B1"/>
      </w:pPr>
      <w:r w:rsidRPr="001C16AB">
        <w:t>14)</w:t>
      </w:r>
      <w:r w:rsidRPr="001C16AB">
        <w:tab/>
        <w:t>shall contain in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227C6151" w14:textId="77777777" w:rsidR="0087351F" w:rsidRPr="001C16AB" w:rsidRDefault="0087351F" w:rsidP="0087351F">
      <w:pPr>
        <w:pStyle w:val="B2"/>
      </w:pPr>
      <w:r w:rsidRPr="001C16AB">
        <w:t>a)</w:t>
      </w:r>
      <w:r w:rsidRPr="001C16AB">
        <w:tab/>
        <w:t>the &lt;session-type&gt; element set to a value of "prearranged";</w:t>
      </w:r>
    </w:p>
    <w:p w14:paraId="18AE2B22"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6CB96E7F" w14:textId="77777777" w:rsidR="0087351F" w:rsidRPr="001C16AB" w:rsidRDefault="0087351F" w:rsidP="0087351F">
      <w:pPr>
        <w:pStyle w:val="B2"/>
      </w:pPr>
      <w:r w:rsidRPr="001C16AB">
        <w:t>c)</w:t>
      </w:r>
      <w:r w:rsidRPr="001C16AB">
        <w:tab/>
        <w:t>the &lt;mc</w:t>
      </w:r>
      <w:r w:rsidRPr="001C16AB">
        <w:rPr>
          <w:lang w:eastAsia="zh-CN"/>
        </w:rPr>
        <w:t>video</w:t>
      </w:r>
      <w:r w:rsidRPr="001C16AB">
        <w:t>-client-id&gt; element set to the MC</w:t>
      </w:r>
      <w:r w:rsidRPr="001C16AB">
        <w:rPr>
          <w:lang w:eastAsia="zh-CN"/>
        </w:rPr>
        <w:t>Video</w:t>
      </w:r>
      <w:r w:rsidRPr="001C16AB">
        <w:t xml:space="preserve"> client ID of the originating MC</w:t>
      </w:r>
      <w:r w:rsidRPr="001C16AB">
        <w:rPr>
          <w:lang w:eastAsia="zh-CN"/>
        </w:rPr>
        <w:t>Video</w:t>
      </w:r>
      <w:r w:rsidRPr="001C16AB">
        <w:t xml:space="preserve"> client; and</w:t>
      </w:r>
    </w:p>
    <w:p w14:paraId="20D0F25A" w14:textId="77777777" w:rsidR="0087351F" w:rsidRPr="001C16AB" w:rsidRDefault="0087351F" w:rsidP="0087351F">
      <w:pPr>
        <w:pStyle w:val="NO"/>
      </w:pPr>
      <w:r w:rsidRPr="001C16AB">
        <w:t>NOTE 2:</w:t>
      </w:r>
      <w:r w:rsidRPr="001C16AB">
        <w:tab/>
        <w:t>The MC</w:t>
      </w:r>
      <w:r w:rsidRPr="001C16AB">
        <w:rPr>
          <w:lang w:eastAsia="zh-CN"/>
        </w:rPr>
        <w:t>Video</w:t>
      </w:r>
      <w:r w:rsidRPr="001C16AB">
        <w:t xml:space="preserve"> client does not include the MC</w:t>
      </w:r>
      <w:r w:rsidRPr="001C16AB">
        <w:rPr>
          <w:lang w:eastAsia="zh-CN"/>
        </w:rPr>
        <w:t>Video</w:t>
      </w:r>
      <w:r w:rsidRPr="001C16AB">
        <w:t xml:space="preserve"> ID of the originating MC</w:t>
      </w:r>
      <w:r w:rsidRPr="001C16AB">
        <w:rPr>
          <w:lang w:eastAsia="zh-CN"/>
        </w:rPr>
        <w:t>Video</w:t>
      </w:r>
      <w:r w:rsidRPr="001C16AB">
        <w:t xml:space="preserve"> user in the body, as this will be inserted into the body of the SIP INVITE request that is sent from the originating participating MC</w:t>
      </w:r>
      <w:r w:rsidRPr="001C16AB">
        <w:rPr>
          <w:lang w:eastAsia="zh-CN"/>
        </w:rPr>
        <w:t>Video</w:t>
      </w:r>
      <w:r w:rsidRPr="001C16AB">
        <w:t xml:space="preserve"> function.</w:t>
      </w:r>
    </w:p>
    <w:p w14:paraId="0AEE360C" w14:textId="77777777" w:rsidR="0087351F" w:rsidRPr="001C16AB" w:rsidRDefault="0087351F" w:rsidP="0087351F">
      <w:pPr>
        <w:pStyle w:val="B2"/>
      </w:pPr>
      <w:r w:rsidRPr="001C16AB">
        <w:t>d)</w:t>
      </w:r>
      <w:r w:rsidRPr="001C16AB">
        <w:tab/>
        <w:t>if the group identity can be determined to be a TGI and if the MC</w:t>
      </w:r>
      <w:r w:rsidRPr="001C16AB">
        <w:rPr>
          <w:lang w:eastAsia="zh-CN"/>
        </w:rPr>
        <w:t>Video</w:t>
      </w:r>
      <w:r w:rsidRPr="001C16AB">
        <w:t xml:space="preserve"> client can associate the TGI with a MCVideo group ID, the &lt;associated-group-id&gt; element set to the MCVideo group ID;</w:t>
      </w:r>
    </w:p>
    <w:p w14:paraId="6F9C2B8B" w14:textId="77777777" w:rsidR="0087351F" w:rsidRPr="001C16AB" w:rsidRDefault="0087351F" w:rsidP="0087351F">
      <w:pPr>
        <w:pStyle w:val="NO"/>
      </w:pPr>
      <w:r w:rsidRPr="001C16AB">
        <w:t>NOTE 3:</w:t>
      </w:r>
      <w:r w:rsidRPr="001C16AB">
        <w:tab/>
        <w:t>The text "can associate the TGI with a MC</w:t>
      </w:r>
      <w:r w:rsidRPr="001C16AB">
        <w:rPr>
          <w:lang w:eastAsia="zh-CN"/>
        </w:rPr>
        <w:t>Video</w:t>
      </w:r>
      <w:r w:rsidRPr="001C16AB">
        <w:t xml:space="preserve"> group ID" means that the MC</w:t>
      </w:r>
      <w:r w:rsidRPr="001C16AB">
        <w:rPr>
          <w:lang w:eastAsia="zh-CN"/>
        </w:rPr>
        <w:t>Video</w:t>
      </w:r>
      <w:r w:rsidRPr="001C16AB">
        <w:t xml:space="preserve"> client is able to determine that there is a constituent group of the temporary group that it is a member of.</w:t>
      </w:r>
    </w:p>
    <w:p w14:paraId="553F74BF" w14:textId="77777777" w:rsidR="0087351F" w:rsidRPr="001C16AB" w:rsidRDefault="0087351F" w:rsidP="0087351F">
      <w:pPr>
        <w:pStyle w:val="NO"/>
      </w:pPr>
      <w:r w:rsidRPr="001C16AB">
        <w:t>NOTE 4:</w:t>
      </w:r>
      <w:r w:rsidRPr="001C16AB">
        <w:tab/>
        <w:t>The MC</w:t>
      </w:r>
      <w:r w:rsidRPr="001C16AB">
        <w:rPr>
          <w:lang w:eastAsia="zh-CN"/>
        </w:rPr>
        <w:t>Video</w:t>
      </w:r>
      <w:r w:rsidRPr="001C16AB">
        <w:t xml:space="preserve"> client is informed about temporary groups and regrouping of MC</w:t>
      </w:r>
      <w:r w:rsidRPr="001C16AB">
        <w:rPr>
          <w:lang w:eastAsia="zh-CN"/>
        </w:rPr>
        <w:t>Video</w:t>
      </w:r>
      <w:r w:rsidRPr="001C16AB">
        <w:t xml:space="preserve"> groups that the user is a member of as specified in 3GPP TS 24.481 [</w:t>
      </w:r>
      <w:r w:rsidRPr="001C16AB">
        <w:rPr>
          <w:lang w:eastAsia="zh-CN"/>
        </w:rPr>
        <w:t>24</w:t>
      </w:r>
      <w:r w:rsidRPr="001C16AB">
        <w:t>].</w:t>
      </w:r>
    </w:p>
    <w:p w14:paraId="7E6EA9F6" w14:textId="77777777" w:rsidR="0087351F" w:rsidRPr="001C16AB" w:rsidRDefault="0087351F" w:rsidP="0087351F">
      <w:pPr>
        <w:pStyle w:val="NO"/>
      </w:pPr>
      <w:r w:rsidRPr="001C16AB">
        <w:t>NOTE 5:</w:t>
      </w:r>
      <w:r w:rsidRPr="001C16AB">
        <w:tab/>
        <w:t>If the MC</w:t>
      </w:r>
      <w:r w:rsidRPr="001C16AB">
        <w:rPr>
          <w:lang w:eastAsia="zh-CN"/>
        </w:rPr>
        <w:t>Video</w:t>
      </w:r>
      <w:r w:rsidRPr="001C16AB">
        <w:t xml:space="preserve"> user selected a TGI where there are several MC</w:t>
      </w:r>
      <w:r w:rsidRPr="001C16AB">
        <w:rPr>
          <w:lang w:eastAsia="zh-CN"/>
        </w:rPr>
        <w:t>Video</w:t>
      </w:r>
      <w:r w:rsidRPr="001C16AB">
        <w:t xml:space="preserve"> groups where the MC</w:t>
      </w:r>
      <w:r w:rsidRPr="001C16AB">
        <w:rPr>
          <w:lang w:eastAsia="zh-CN"/>
        </w:rPr>
        <w:t>Video</w:t>
      </w:r>
      <w:r w:rsidRPr="001C16AB">
        <w:t xml:space="preserve"> user is a member, the MC</w:t>
      </w:r>
      <w:r w:rsidRPr="001C16AB">
        <w:rPr>
          <w:lang w:eastAsia="zh-CN"/>
        </w:rPr>
        <w:t>Video</w:t>
      </w:r>
      <w:r w:rsidRPr="001C16AB">
        <w:t xml:space="preserve"> client selects one of those MC</w:t>
      </w:r>
      <w:r w:rsidRPr="001C16AB">
        <w:rPr>
          <w:lang w:eastAsia="zh-CN"/>
        </w:rPr>
        <w:t>Video</w:t>
      </w:r>
      <w:r w:rsidRPr="001C16AB">
        <w:t xml:space="preserve"> groups.</w:t>
      </w:r>
    </w:p>
    <w:p w14:paraId="767B35C1" w14:textId="77777777" w:rsidR="0087351F" w:rsidRPr="001C16AB" w:rsidRDefault="0087351F" w:rsidP="0087351F">
      <w:pPr>
        <w:pStyle w:val="B1"/>
      </w:pPr>
      <w:r w:rsidRPr="001C16AB">
        <w:t>15)</w:t>
      </w:r>
      <w:r w:rsidRPr="001C16AB">
        <w:tab/>
        <w:t>shall include an SDP offer according to 3GPP TS 24.229 [</w:t>
      </w:r>
      <w:r w:rsidRPr="001C16AB">
        <w:rPr>
          <w:lang w:eastAsia="zh-CN"/>
        </w:rPr>
        <w:t>11</w:t>
      </w:r>
      <w:r w:rsidRPr="001C16AB">
        <w:t>] with the clarifications given in subclause </w:t>
      </w:r>
      <w:r w:rsidRPr="001C16AB">
        <w:rPr>
          <w:lang w:eastAsia="zh-CN"/>
        </w:rPr>
        <w:t>6.2.1</w:t>
      </w:r>
      <w:r w:rsidRPr="001C16AB">
        <w:t xml:space="preserve">; </w:t>
      </w:r>
    </w:p>
    <w:p w14:paraId="6FCA22D3" w14:textId="77777777" w:rsidR="0087351F" w:rsidRPr="001C16AB" w:rsidRDefault="0087351F" w:rsidP="0087351F">
      <w:pPr>
        <w:pStyle w:val="B1"/>
      </w:pPr>
      <w:r w:rsidRPr="001C16AB">
        <w:t>16)</w:t>
      </w:r>
      <w:r w:rsidRPr="001C16AB">
        <w:tab/>
        <w:t>if an implicit transmission request is required, shall indicate this as specified in subclause 6.4; and</w:t>
      </w:r>
    </w:p>
    <w:p w14:paraId="38A6E047" w14:textId="77777777" w:rsidR="0087351F" w:rsidRPr="001C16AB" w:rsidRDefault="0087351F" w:rsidP="0087351F">
      <w:pPr>
        <w:pStyle w:val="B1"/>
      </w:pPr>
      <w:r w:rsidRPr="001C16AB">
        <w:t>17)</w:t>
      </w:r>
      <w:r w:rsidRPr="001C16AB">
        <w:tab/>
        <w:t>shall send the SIP INVITE request towards the MCVideo server according to 3GPP TS 24.229 [</w:t>
      </w:r>
      <w:r w:rsidRPr="001C16AB">
        <w:rPr>
          <w:lang w:eastAsia="zh-CN"/>
        </w:rPr>
        <w:t>11</w:t>
      </w:r>
      <w:r w:rsidRPr="001C16AB">
        <w:t>].</w:t>
      </w:r>
    </w:p>
    <w:p w14:paraId="74F6E5B9" w14:textId="77777777" w:rsidR="0087351F" w:rsidRPr="001C16AB" w:rsidRDefault="0087351F" w:rsidP="0087351F">
      <w:r w:rsidRPr="001C16AB">
        <w:t>On receiving a SIP 2xx response to the SIP INVITE request, the MCVideo client:</w:t>
      </w:r>
    </w:p>
    <w:p w14:paraId="3ED7D38E" w14:textId="77777777" w:rsidR="0087351F" w:rsidRPr="001C16AB" w:rsidRDefault="0087351F" w:rsidP="0087351F">
      <w:pPr>
        <w:pStyle w:val="B1"/>
      </w:pPr>
      <w:r w:rsidRPr="001C16AB">
        <w:lastRenderedPageBreak/>
        <w:t>1)</w:t>
      </w:r>
      <w:r w:rsidRPr="001C16AB">
        <w:tab/>
        <w:t>shall interact with the user plane as specified in 3GPP TS 24.581 [5] ;</w:t>
      </w:r>
    </w:p>
    <w:p w14:paraId="78DBD768"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1C16AB">
        <w:rPr>
          <w:lang w:eastAsia="zh-CN"/>
        </w:rPr>
        <w:t>6.2.8.1.4</w:t>
      </w:r>
      <w:r w:rsidRPr="001C16AB">
        <w:t>; and</w:t>
      </w:r>
    </w:p>
    <w:p w14:paraId="24E3B568" w14:textId="77777777" w:rsidR="0087351F" w:rsidRPr="001C16AB" w:rsidRDefault="0087351F" w:rsidP="0087351F">
      <w:pPr>
        <w:pStyle w:val="B1"/>
      </w:pPr>
      <w:r w:rsidRPr="001C16AB">
        <w:t>3)</w:t>
      </w:r>
      <w:r w:rsidRPr="001C16AB">
        <w:tab/>
        <w:t>may subscribe to the conference event package as specified in subclause </w:t>
      </w:r>
      <w:r w:rsidRPr="001C16AB">
        <w:rPr>
          <w:lang w:eastAsia="zh-CN"/>
        </w:rPr>
        <w:t>9.1.3.1</w:t>
      </w:r>
      <w:r w:rsidRPr="001C16AB">
        <w:t>.</w:t>
      </w:r>
    </w:p>
    <w:p w14:paraId="4EB31DBD" w14:textId="77777777" w:rsidR="0087351F" w:rsidRPr="001C16AB" w:rsidRDefault="0087351F" w:rsidP="0087351F">
      <w:r w:rsidRPr="001C16AB">
        <w:t>On receiving a SIP 4xx response, a SIP 5xx response or a SIP 6xx response to the SIP INVITE request:</w:t>
      </w:r>
    </w:p>
    <w:p w14:paraId="4888B606" w14:textId="77777777" w:rsidR="0087351F" w:rsidRPr="001C16AB" w:rsidRDefault="0087351F" w:rsidP="0087351F">
      <w:pPr>
        <w:pStyle w:val="B1"/>
      </w:pPr>
      <w:r w:rsidRPr="001C16AB">
        <w:t>1)</w:t>
      </w:r>
      <w:r w:rsidRPr="001C16AB">
        <w:tab/>
        <w:t>if the MC</w:t>
      </w:r>
      <w:r w:rsidRPr="001C16AB">
        <w:rPr>
          <w:lang w:eastAsia="zh-CN"/>
        </w:rPr>
        <w:t>Video</w:t>
      </w:r>
      <w:r w:rsidRPr="001C16AB">
        <w:t xml:space="preserve"> emergency group call state is set to "MVEGC 2: emergency-call-requested" or "MVEGC 3: emergency-call-granted"; or</w:t>
      </w:r>
    </w:p>
    <w:p w14:paraId="3FBBE044"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imminent peril group call state is set to "MVIGC 2: imminent-peril-call-requested" or "MVIGC 3: imminent-peril-call-granted";</w:t>
      </w:r>
    </w:p>
    <w:p w14:paraId="2597739C" w14:textId="77777777" w:rsidR="0087351F" w:rsidRPr="001C16AB" w:rsidRDefault="0087351F" w:rsidP="0087351F">
      <w:pPr>
        <w:pStyle w:val="B1"/>
        <w:ind w:left="0" w:firstLine="0"/>
      </w:pPr>
      <w:r w:rsidRPr="001C16AB">
        <w:t>the MC</w:t>
      </w:r>
      <w:r w:rsidRPr="001C16AB">
        <w:rPr>
          <w:lang w:eastAsia="zh-CN"/>
        </w:rPr>
        <w:t>Video</w:t>
      </w:r>
      <w:r w:rsidRPr="001C16AB">
        <w:t xml:space="preserve"> client shall perform the actions specified in subclause </w:t>
      </w:r>
      <w:r w:rsidRPr="001C16AB">
        <w:rPr>
          <w:lang w:eastAsia="zh-CN"/>
        </w:rPr>
        <w:t>6.2.8.1.5</w:t>
      </w:r>
      <w:r w:rsidRPr="001C16AB">
        <w:t>.</w:t>
      </w:r>
    </w:p>
    <w:p w14:paraId="3E3AF885" w14:textId="77777777" w:rsidR="0087351F" w:rsidRPr="001C16AB" w:rsidRDefault="0087351F" w:rsidP="0087351F">
      <w:r w:rsidRPr="001C16AB">
        <w:t>On receiving a SIP INFO request where the Request-URI contains an MC</w:t>
      </w:r>
      <w:r w:rsidRPr="001C16AB">
        <w:rPr>
          <w:lang w:eastAsia="zh-CN"/>
        </w:rPr>
        <w:t>Video</w:t>
      </w:r>
      <w:r w:rsidRPr="001C16AB">
        <w:t xml:space="preserve"> session ID identifying an ongoing group session, the MC</w:t>
      </w:r>
      <w:r w:rsidRPr="001C16AB">
        <w:rPr>
          <w:lang w:eastAsia="zh-CN"/>
        </w:rPr>
        <w:t>Video</w:t>
      </w:r>
      <w:r w:rsidRPr="001C16AB">
        <w:t xml:space="preserve"> client shall follow the actions specified in subclause </w:t>
      </w:r>
      <w:r w:rsidRPr="001C16AB">
        <w:rPr>
          <w:lang w:eastAsia="zh-CN"/>
        </w:rPr>
        <w:t>6.2.8.1.13</w:t>
      </w:r>
      <w:r w:rsidRPr="001C16AB">
        <w:t>.</w:t>
      </w:r>
    </w:p>
    <w:p w14:paraId="775CDFC7" w14:textId="77777777" w:rsidR="0087351F" w:rsidRPr="001C16AB" w:rsidRDefault="0087351F" w:rsidP="0087351F">
      <w:r w:rsidRPr="001C16AB">
        <w:t>[TS 24.281, clause 6.2.8.1.9]</w:t>
      </w:r>
    </w:p>
    <w:p w14:paraId="4101D0DA" w14:textId="77777777" w:rsidR="0087351F" w:rsidRPr="001C16AB" w:rsidRDefault="0087351F" w:rsidP="0087351F">
      <w:r w:rsidRPr="001C16AB">
        <w:t>This subclause is referenced from other procedures.</w:t>
      </w:r>
    </w:p>
    <w:p w14:paraId="7DB602E6" w14:textId="77777777" w:rsidR="0087351F" w:rsidRPr="001C16AB" w:rsidRDefault="0087351F" w:rsidP="0087351F">
      <w:r w:rsidRPr="001C16AB">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4A9A2B3D" w14:textId="77777777" w:rsidR="0087351F" w:rsidRPr="001C16AB" w:rsidRDefault="0087351F" w:rsidP="0087351F">
      <w:pPr>
        <w:pStyle w:val="B1"/>
      </w:pPr>
      <w:r w:rsidRPr="001C16AB">
        <w:t>1)</w:t>
      </w:r>
      <w:r w:rsidRPr="001C16AB">
        <w:tab/>
        <w:t>if the MCVideo client imminent peril group state is set to "MVIGC 1: imminent-peril-capable" and the in-progress emergency state of the group is set to a value of "false":</w:t>
      </w:r>
    </w:p>
    <w:p w14:paraId="17799C67" w14:textId="77777777" w:rsidR="0087351F" w:rsidRPr="001C16AB" w:rsidRDefault="0087351F" w:rsidP="0087351F">
      <w:pPr>
        <w:pStyle w:val="B2"/>
      </w:pPr>
      <w:r w:rsidRPr="001C16AB">
        <w:t>a)</w:t>
      </w:r>
      <w:r w:rsidRPr="001C16AB">
        <w:tab/>
        <w:t>shall include in the SIP request a MIME mc</w:t>
      </w:r>
      <w:r w:rsidRPr="001C16AB">
        <w:rPr>
          <w:lang w:eastAsia="zh-CN"/>
        </w:rPr>
        <w:t>video</w:t>
      </w:r>
      <w:r w:rsidRPr="001C16AB">
        <w:t>info body as defined in Annex F.1 with the &lt;imminentperil-ind&gt; element set to "true" and set the MCVideo emergency group call state to "MVIGC 2: imminent-peril-call-requested" state; and</w:t>
      </w:r>
    </w:p>
    <w:p w14:paraId="2F71DBB5" w14:textId="77777777" w:rsidR="0087351F" w:rsidRPr="001C16AB" w:rsidRDefault="0087351F" w:rsidP="0087351F">
      <w:pPr>
        <w:pStyle w:val="B2"/>
      </w:pPr>
      <w:r w:rsidRPr="001C16AB">
        <w:t>b)</w:t>
      </w:r>
      <w:r w:rsidRPr="001C16AB">
        <w:tab/>
        <w:t>if the MCVideo client imminent peril group state of the group is set to a value other than "MVIG 2: in-progress" shall set the MCVideo client emergency group state of the MCVideo group to "MVIG 3: confirm-pending".</w:t>
      </w:r>
    </w:p>
    <w:p w14:paraId="3E0682C0" w14:textId="77777777" w:rsidR="0087351F" w:rsidRPr="001C16AB" w:rsidRDefault="0087351F" w:rsidP="0087351F">
      <w:pPr>
        <w:pStyle w:val="NO"/>
      </w:pPr>
      <w:r w:rsidRPr="001C16AB">
        <w:t>NOTE:</w:t>
      </w:r>
      <w:r w:rsidRPr="001C16AB">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sidRPr="001C16AB">
        <w:rPr>
          <w:lang w:eastAsia="zh-CN"/>
        </w:rPr>
        <w:t>video</w:t>
      </w:r>
      <w:r w:rsidRPr="001C16AB">
        <w:t>info body does not need to be included in this case, nor do any state changes result and hence no action needs to be taken in this subclause.</w:t>
      </w:r>
    </w:p>
    <w:p w14:paraId="1AD2CAFB" w14:textId="77777777" w:rsidR="0087351F" w:rsidRPr="001C16AB" w:rsidRDefault="0087351F" w:rsidP="0087351F">
      <w:r w:rsidRPr="001C16AB">
        <w:t>[TS 24.581, clause 6.2.4.2.2]</w:t>
      </w:r>
    </w:p>
    <w:p w14:paraId="23C1C0BF" w14:textId="77777777" w:rsidR="0087351F" w:rsidRPr="001C16AB" w:rsidRDefault="0087351F" w:rsidP="0087351F">
      <w:r w:rsidRPr="001C16AB">
        <w:t>When a call is initiated as described in 3GPP TS 24.281 [2], the transmission participant:</w:t>
      </w:r>
    </w:p>
    <w:p w14:paraId="5B0C36C0" w14:textId="77777777" w:rsidR="0087351F" w:rsidRPr="001C16AB" w:rsidRDefault="0087351F" w:rsidP="0087351F">
      <w:pPr>
        <w:pStyle w:val="B1"/>
      </w:pPr>
      <w:r w:rsidRPr="001C16AB">
        <w:t>1.</w:t>
      </w:r>
      <w:r w:rsidRPr="001C16AB">
        <w:tab/>
        <w:t>shall create an instance of the 'Transmission participant state transition diagram for basic transmission control operation';</w:t>
      </w:r>
    </w:p>
    <w:p w14:paraId="7E9D5C02" w14:textId="77777777" w:rsidR="0087351F" w:rsidRPr="001C16AB" w:rsidRDefault="0087351F" w:rsidP="0087351F">
      <w:pPr>
        <w:pStyle w:val="B1"/>
      </w:pPr>
      <w:r w:rsidRPr="001C16AB">
        <w:t>2.</w:t>
      </w:r>
      <w:r w:rsidRPr="001C16AB">
        <w:tab/>
        <w:t>if the originating transmission participant receives a transmission control message before it receives the SIP 200 (OK) response, shall store the transmission control message;</w:t>
      </w:r>
    </w:p>
    <w:p w14:paraId="75DFA705" w14:textId="77777777" w:rsidR="0087351F" w:rsidRPr="001C16AB" w:rsidRDefault="0087351F" w:rsidP="0087351F">
      <w:pPr>
        <w:pStyle w:val="NO"/>
      </w:pPr>
      <w:r w:rsidRPr="001C16AB">
        <w:t>NOTE:</w:t>
      </w:r>
      <w:r w:rsidRPr="001C16AB">
        <w:tab/>
        <w:t>The originating transmission participant might receive a transmission control message before the SIP 200 (OK) response when initiating, joining or rejoining a call because of processing delays of the SIP 200 (OK) response in the SIP core.</w:t>
      </w:r>
    </w:p>
    <w:p w14:paraId="2017530B" w14:textId="77777777" w:rsidR="0087351F" w:rsidRPr="001C16AB" w:rsidRDefault="0087351F" w:rsidP="0087351F">
      <w:pPr>
        <w:pStyle w:val="B1"/>
      </w:pPr>
      <w:r w:rsidRPr="001C16AB">
        <w:t>3.</w:t>
      </w:r>
      <w:r w:rsidRPr="001C16AB">
        <w:tab/>
        <w:t>if the established MCVideo call is a chat group call and the SIP INVITE request is not an implicit Transmission request, shall enter the 'U: has no permission to transmit' state;</w:t>
      </w:r>
    </w:p>
    <w:p w14:paraId="39D999F3" w14:textId="77777777" w:rsidR="0087351F" w:rsidRPr="001C16AB" w:rsidRDefault="0087351F" w:rsidP="0087351F">
      <w:pPr>
        <w:pStyle w:val="B1"/>
      </w:pPr>
      <w:r w:rsidRPr="001C16AB">
        <w:t>4.</w:t>
      </w:r>
      <w:r w:rsidRPr="001C16AB">
        <w:tab/>
        <w:t>if for the established MCVideo call the SIP INVITE request is an implicit Transmission request:</w:t>
      </w:r>
    </w:p>
    <w:p w14:paraId="6BF3C7A8" w14:textId="77777777" w:rsidR="0087351F" w:rsidRPr="001C16AB" w:rsidRDefault="0087351F" w:rsidP="0087351F">
      <w:pPr>
        <w:pStyle w:val="B2"/>
      </w:pPr>
      <w:r w:rsidRPr="001C16AB">
        <w:lastRenderedPageBreak/>
        <w:t>a.</w:t>
      </w:r>
      <w:r w:rsidRPr="001C16AB">
        <w:tab/>
        <w:t>shall start timer T100 (Transmission Request) and initialise counter C100 (Transmission Request) to 1;</w:t>
      </w:r>
    </w:p>
    <w:p w14:paraId="023F63B5" w14:textId="77777777" w:rsidR="0087351F" w:rsidRPr="001C16AB" w:rsidRDefault="0087351F" w:rsidP="0087351F">
      <w:pPr>
        <w:pStyle w:val="B2"/>
      </w:pPr>
      <w:r w:rsidRPr="001C16AB">
        <w:t>b.</w:t>
      </w:r>
      <w:r w:rsidRPr="001C16AB">
        <w:tab/>
        <w:t>shall enter the 'U: pending request to transmit' state; and</w:t>
      </w:r>
    </w:p>
    <w:p w14:paraId="54E0CAFA" w14:textId="77777777" w:rsidR="0087351F" w:rsidRPr="001C16AB" w:rsidRDefault="0087351F" w:rsidP="0087351F">
      <w:pPr>
        <w:pStyle w:val="B2"/>
      </w:pPr>
      <w:r w:rsidRPr="001C16AB">
        <w:t>c.</w:t>
      </w:r>
      <w:r w:rsidRPr="001C16A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ED7C9D0" w14:textId="77777777" w:rsidR="0087351F" w:rsidRPr="001C16AB" w:rsidRDefault="0087351F" w:rsidP="0087351F">
      <w:pPr>
        <w:pStyle w:val="B1"/>
      </w:pPr>
      <w:r w:rsidRPr="001C16AB">
        <w:t>5.</w:t>
      </w:r>
      <w:r w:rsidRPr="001C16AB">
        <w:tab/>
        <w:t>if the established MCVideo call is a broadcast group call, shall enter the 'U: has permission to transmit' state.</w:t>
      </w:r>
    </w:p>
    <w:p w14:paraId="47661E1C" w14:textId="77777777" w:rsidR="0087351F" w:rsidRPr="001C16AB" w:rsidRDefault="0087351F" w:rsidP="0087351F">
      <w:r w:rsidRPr="001C16AB">
        <w:t>When the transmission participant is rejoining an ongoing MCVideo call as described in 3GPP TS 24.281 [2] the transmission participant shall enter the 'U: has no permission to transmit' state.</w:t>
      </w:r>
    </w:p>
    <w:p w14:paraId="339DE114" w14:textId="77777777" w:rsidR="0087351F" w:rsidRPr="001C16AB" w:rsidRDefault="0087351F" w:rsidP="0087351F">
      <w:r w:rsidRPr="001C16AB">
        <w:t>[TS 24.581, clause 6.2.4.4.6]</w:t>
      </w:r>
    </w:p>
    <w:p w14:paraId="4AD08BFD" w14:textId="77777777" w:rsidR="0087351F" w:rsidRPr="001C16AB" w:rsidRDefault="0087351F" w:rsidP="0087351F">
      <w:r w:rsidRPr="001C16AB">
        <w:t>Upon receiving a Transmission Granted message from the transmission control server, the transmission participant:</w:t>
      </w:r>
    </w:p>
    <w:p w14:paraId="3D974CF1" w14:textId="77777777" w:rsidR="0087351F" w:rsidRPr="001C16AB" w:rsidRDefault="0087351F" w:rsidP="0087351F">
      <w:pPr>
        <w:pStyle w:val="B1"/>
      </w:pPr>
      <w:r w:rsidRPr="001C16AB">
        <w:t>1.</w:t>
      </w:r>
      <w:r w:rsidRPr="001C16AB">
        <w:tab/>
        <w:t>if the first bit in the subtype of the Transmission Granted message is set to '1' (Acknowledgment is required) as described in subclause 9.2.2.1, shall send a Transmission control Ack message. The Transmission control Ack message:</w:t>
      </w:r>
    </w:p>
    <w:p w14:paraId="706F7FD5" w14:textId="77777777" w:rsidR="0087351F" w:rsidRPr="001C16AB" w:rsidRDefault="0087351F" w:rsidP="0087351F">
      <w:pPr>
        <w:pStyle w:val="B2"/>
      </w:pPr>
      <w:r w:rsidRPr="001C16AB">
        <w:t>a.</w:t>
      </w:r>
      <w:r w:rsidRPr="001C16AB">
        <w:tab/>
        <w:t>shall include the Message Type field set to '0' (Transmission Granted); and</w:t>
      </w:r>
    </w:p>
    <w:p w14:paraId="0087F6C2" w14:textId="77777777" w:rsidR="0087351F" w:rsidRPr="001C16AB" w:rsidRDefault="0087351F" w:rsidP="0087351F">
      <w:pPr>
        <w:pStyle w:val="B2"/>
      </w:pPr>
      <w:r w:rsidRPr="001C16AB">
        <w:t>b.</w:t>
      </w:r>
      <w:r w:rsidRPr="001C16AB">
        <w:tab/>
        <w:t>shall include the Source field set to '0' (the transmission participant is the source);</w:t>
      </w:r>
    </w:p>
    <w:p w14:paraId="7B1224FF" w14:textId="77777777" w:rsidR="0087351F" w:rsidRPr="001C16AB" w:rsidRDefault="0087351F" w:rsidP="0087351F">
      <w:pPr>
        <w:pStyle w:val="B1"/>
      </w:pPr>
      <w:r w:rsidRPr="001C16AB">
        <w:t>2.</w:t>
      </w:r>
      <w:r w:rsidRPr="001C16AB">
        <w:tab/>
        <w:t>shall provide Transmission granted notification to the user, if not already done;</w:t>
      </w:r>
    </w:p>
    <w:p w14:paraId="02225782" w14:textId="77777777" w:rsidR="0087351F" w:rsidRPr="001C16AB" w:rsidRDefault="0087351F" w:rsidP="0087351F">
      <w:pPr>
        <w:pStyle w:val="B1"/>
      </w:pPr>
      <w:r w:rsidRPr="001C16AB">
        <w:t>3.</w:t>
      </w:r>
      <w:r w:rsidRPr="001C16AB">
        <w:tab/>
        <w:t>shall stop timer T100 (Transmission Request); and</w:t>
      </w:r>
    </w:p>
    <w:p w14:paraId="7A83C175" w14:textId="77777777" w:rsidR="0087351F" w:rsidRPr="001C16AB" w:rsidRDefault="0087351F" w:rsidP="0087351F">
      <w:pPr>
        <w:pStyle w:val="B1"/>
      </w:pPr>
      <w:r w:rsidRPr="001C16AB">
        <w:t>4.</w:t>
      </w:r>
      <w:r w:rsidRPr="001C16AB">
        <w:tab/>
        <w:t>shall enter the 'U: has permission to transmit' state.</w:t>
      </w:r>
    </w:p>
    <w:p w14:paraId="2BA19E4B" w14:textId="77777777" w:rsidR="0087351F" w:rsidRPr="001C16AB" w:rsidRDefault="0087351F" w:rsidP="0087351F">
      <w:r w:rsidRPr="001C16AB">
        <w:t>[TS 24.581, clause 6.2.4.5.3]</w:t>
      </w:r>
    </w:p>
    <w:p w14:paraId="7242664E" w14:textId="77777777" w:rsidR="0087351F" w:rsidRPr="001C16AB" w:rsidRDefault="0087351F" w:rsidP="0087351F">
      <w:r w:rsidRPr="001C16AB">
        <w:t>Upon receiving an indication from the user to end the permission to send RTP media, the transmission participant:</w:t>
      </w:r>
    </w:p>
    <w:p w14:paraId="785BADFA" w14:textId="77777777" w:rsidR="0087351F" w:rsidRPr="001C16AB" w:rsidRDefault="0087351F" w:rsidP="0087351F">
      <w:pPr>
        <w:pStyle w:val="B1"/>
      </w:pPr>
      <w:r w:rsidRPr="001C16AB">
        <w:t>1.</w:t>
      </w:r>
      <w:r w:rsidRPr="001C16AB">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02E4288" w14:textId="77777777" w:rsidR="0087351F" w:rsidRPr="001C16AB" w:rsidRDefault="0087351F" w:rsidP="0087351F">
      <w:pPr>
        <w:pStyle w:val="B1"/>
      </w:pPr>
      <w:r w:rsidRPr="001C16AB">
        <w:t>2.</w:t>
      </w:r>
      <w:r w:rsidRPr="001C16AB">
        <w:tab/>
        <w:t>shall start timer T101 (Transmission End Request) and initialize counter C101 (Transmission End Request) to 1; and</w:t>
      </w:r>
    </w:p>
    <w:p w14:paraId="39BB5F35" w14:textId="77777777" w:rsidR="0087351F" w:rsidRPr="001C16AB" w:rsidRDefault="0087351F" w:rsidP="0087351F">
      <w:pPr>
        <w:pStyle w:val="B1"/>
      </w:pPr>
      <w:r w:rsidRPr="001C16AB">
        <w:t>3.</w:t>
      </w:r>
      <w:r w:rsidRPr="001C16AB">
        <w:tab/>
        <w:t>shall enter the 'U: pending end of transmission' state.</w:t>
      </w:r>
    </w:p>
    <w:p w14:paraId="64403B36" w14:textId="77777777" w:rsidR="0087351F" w:rsidRPr="001C16AB" w:rsidRDefault="0087351F" w:rsidP="0087351F">
      <w:r w:rsidRPr="001C16AB">
        <w:t>[TS 24.581, clause 6.2.4.6.4]</w:t>
      </w:r>
    </w:p>
    <w:p w14:paraId="0F2C60FC" w14:textId="77777777" w:rsidR="0087351F" w:rsidRPr="001C16AB" w:rsidRDefault="0087351F" w:rsidP="0087351F">
      <w:r w:rsidRPr="001C16AB">
        <w:t>Upon receiving a Transmission end response message, the transmission participant:</w:t>
      </w:r>
    </w:p>
    <w:p w14:paraId="34915946" w14:textId="77777777" w:rsidR="0087351F" w:rsidRPr="001C16AB" w:rsidRDefault="0087351F" w:rsidP="0087351F">
      <w:pPr>
        <w:pStyle w:val="B1"/>
      </w:pPr>
      <w:r w:rsidRPr="001C16AB">
        <w:t>1.</w:t>
      </w:r>
      <w:r w:rsidRPr="001C16AB">
        <w:tab/>
        <w:t>if the first bit in the subtype of the Transmission end response message to '1' (Acknowledgment is required) as described in subclause 9.2.2.1, shall send a Transmission control Ack message. The Transmission control Ack message:</w:t>
      </w:r>
    </w:p>
    <w:p w14:paraId="471A8EF9" w14:textId="77777777" w:rsidR="0087351F" w:rsidRPr="001C16AB" w:rsidRDefault="0087351F" w:rsidP="0087351F">
      <w:pPr>
        <w:pStyle w:val="B2"/>
      </w:pPr>
      <w:r w:rsidRPr="001C16AB">
        <w:t>a.</w:t>
      </w:r>
      <w:r w:rsidRPr="001C16AB">
        <w:tab/>
        <w:t>shall include the Message Type field set to '1' (Transmission end response); and</w:t>
      </w:r>
    </w:p>
    <w:p w14:paraId="60EBB74E" w14:textId="77777777" w:rsidR="0087351F" w:rsidRPr="001C16AB" w:rsidRDefault="0087351F" w:rsidP="0087351F">
      <w:pPr>
        <w:pStyle w:val="B2"/>
      </w:pPr>
      <w:r w:rsidRPr="001C16AB">
        <w:t>b.</w:t>
      </w:r>
      <w:r w:rsidRPr="001C16AB">
        <w:tab/>
        <w:t>shall include the Source field set to '0' (the transmission participant is the source);</w:t>
      </w:r>
    </w:p>
    <w:p w14:paraId="4DE404CD" w14:textId="77777777" w:rsidR="0087351F" w:rsidRPr="001C16AB" w:rsidRDefault="0087351F" w:rsidP="0087351F">
      <w:pPr>
        <w:pStyle w:val="B1"/>
      </w:pPr>
      <w:r w:rsidRPr="001C16AB">
        <w:t>2.</w:t>
      </w:r>
      <w:r w:rsidRPr="001C16AB">
        <w:tab/>
        <w:t>may provide a Transmission end notification to the MCVideo user;</w:t>
      </w:r>
    </w:p>
    <w:p w14:paraId="3F9901AB" w14:textId="77777777" w:rsidR="0087351F" w:rsidRPr="001C16AB" w:rsidRDefault="0087351F" w:rsidP="0087351F">
      <w:pPr>
        <w:pStyle w:val="B1"/>
      </w:pPr>
      <w:r w:rsidRPr="001C16AB">
        <w:t>3.</w:t>
      </w:r>
      <w:r w:rsidRPr="001C16AB">
        <w:tab/>
        <w:t>if the Transmission Indicator field is included and the B-bit set to '1' (Broadcast group call), shall provide a notification to the user indicating the type of call;</w:t>
      </w:r>
    </w:p>
    <w:p w14:paraId="6BE1C4C0" w14:textId="77777777" w:rsidR="0087351F" w:rsidRPr="001C16AB" w:rsidRDefault="0087351F" w:rsidP="0087351F">
      <w:pPr>
        <w:pStyle w:val="B1"/>
      </w:pPr>
      <w:r w:rsidRPr="001C16AB">
        <w:t>4.</w:t>
      </w:r>
      <w:r w:rsidRPr="001C16AB">
        <w:tab/>
        <w:t>shall stop timer T101 (Transmission End Request);</w:t>
      </w:r>
    </w:p>
    <w:p w14:paraId="4F45EC77" w14:textId="77777777" w:rsidR="0087351F" w:rsidRPr="001C16AB" w:rsidRDefault="0087351F" w:rsidP="0087351F">
      <w:pPr>
        <w:pStyle w:val="B1"/>
      </w:pPr>
      <w:r w:rsidRPr="001C16AB">
        <w:t>5.</w:t>
      </w:r>
      <w:r w:rsidRPr="001C16AB">
        <w:tab/>
        <w:t>if the session is not a broadcast group call or if the A-bit in the Transmission Indicator field is set to '1' (Normal call), shall enter the 'U: has no permission to transmit' state; and</w:t>
      </w:r>
    </w:p>
    <w:p w14:paraId="488D6EAA" w14:textId="77777777" w:rsidR="0087351F" w:rsidRPr="001C16AB" w:rsidRDefault="0087351F" w:rsidP="0087351F">
      <w:pPr>
        <w:pStyle w:val="B1"/>
      </w:pPr>
      <w:r w:rsidRPr="001C16AB">
        <w:t>6.</w:t>
      </w:r>
      <w:r w:rsidRPr="001C16AB">
        <w:tab/>
        <w:t>if the session was initiated as a broadcast group call:</w:t>
      </w:r>
    </w:p>
    <w:p w14:paraId="74DB5D00" w14:textId="77777777" w:rsidR="0087351F" w:rsidRPr="001C16AB" w:rsidRDefault="0087351F" w:rsidP="0087351F">
      <w:pPr>
        <w:pStyle w:val="B2"/>
      </w:pPr>
      <w:r w:rsidRPr="001C16AB">
        <w:lastRenderedPageBreak/>
        <w:t>a.</w:t>
      </w:r>
      <w:r w:rsidRPr="001C16AB">
        <w:tab/>
        <w:t>shall indicate to the MCVideo client the media transmission is completed; and</w:t>
      </w:r>
    </w:p>
    <w:p w14:paraId="1E8BC2C3" w14:textId="77777777" w:rsidR="0087351F" w:rsidRPr="001C16AB" w:rsidRDefault="0087351F" w:rsidP="0087351F">
      <w:pPr>
        <w:pStyle w:val="B2"/>
      </w:pPr>
      <w:r w:rsidRPr="001C16AB">
        <w:t>b</w:t>
      </w:r>
      <w:r w:rsidRPr="001C16AB">
        <w:tab/>
        <w:t>shall enter the 'Call releasing' state.</w:t>
      </w:r>
    </w:p>
    <w:p w14:paraId="72BB6CC2" w14:textId="77777777" w:rsidR="0087351F" w:rsidRPr="001C16AB" w:rsidRDefault="0087351F" w:rsidP="0087351F">
      <w:pPr>
        <w:pStyle w:val="H6"/>
      </w:pPr>
      <w:bookmarkStart w:id="461" w:name="_Toc52787521"/>
      <w:bookmarkStart w:id="462" w:name="_Toc52787702"/>
      <w:r w:rsidRPr="001C16AB">
        <w:t>6.1.1.10.3</w:t>
      </w:r>
      <w:r w:rsidRPr="001C16AB">
        <w:tab/>
        <w:t>Test description</w:t>
      </w:r>
      <w:bookmarkEnd w:id="461"/>
      <w:bookmarkEnd w:id="462"/>
    </w:p>
    <w:p w14:paraId="1B4837FA" w14:textId="77777777" w:rsidR="0087351F" w:rsidRPr="001C16AB" w:rsidRDefault="0087351F" w:rsidP="0087351F">
      <w:pPr>
        <w:pStyle w:val="H6"/>
      </w:pPr>
      <w:r w:rsidRPr="001C16AB">
        <w:t>6.1.1.10.3.1</w:t>
      </w:r>
      <w:r w:rsidRPr="001C16AB">
        <w:tab/>
        <w:t>Pre-test conditions</w:t>
      </w:r>
    </w:p>
    <w:p w14:paraId="3C984212" w14:textId="77777777" w:rsidR="0087351F" w:rsidRPr="001C16AB" w:rsidRDefault="0087351F" w:rsidP="0087351F">
      <w:pPr>
        <w:pStyle w:val="H6"/>
      </w:pPr>
      <w:r w:rsidRPr="001C16AB">
        <w:t>System Simulator:</w:t>
      </w:r>
    </w:p>
    <w:p w14:paraId="382B749F" w14:textId="77777777" w:rsidR="0087351F" w:rsidRPr="001C16AB" w:rsidRDefault="0087351F" w:rsidP="0087351F">
      <w:pPr>
        <w:pStyle w:val="B1"/>
      </w:pPr>
      <w:r w:rsidRPr="001C16AB">
        <w:t>-</w:t>
      </w:r>
      <w:r w:rsidRPr="001C16AB">
        <w:tab/>
        <w:t>SS (MCVideo server)</w:t>
      </w:r>
    </w:p>
    <w:p w14:paraId="7625C78F"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265A3F3" w14:textId="77777777" w:rsidR="0087351F" w:rsidRPr="001C16AB" w:rsidRDefault="0087351F" w:rsidP="0087351F">
      <w:pPr>
        <w:pStyle w:val="H6"/>
      </w:pPr>
      <w:r w:rsidRPr="001C16AB">
        <w:t>IUT:</w:t>
      </w:r>
    </w:p>
    <w:p w14:paraId="304F6371" w14:textId="77777777" w:rsidR="0087351F" w:rsidRPr="001C16AB" w:rsidRDefault="0087351F" w:rsidP="0087351F">
      <w:pPr>
        <w:pStyle w:val="B1"/>
      </w:pPr>
      <w:r w:rsidRPr="001C16AB">
        <w:t>-</w:t>
      </w:r>
      <w:r w:rsidRPr="001C16AB">
        <w:tab/>
        <w:t xml:space="preserve">UE (MCVideo client) </w:t>
      </w:r>
    </w:p>
    <w:p w14:paraId="70A6A86F" w14:textId="77777777" w:rsidR="0087351F" w:rsidRPr="001C16AB" w:rsidRDefault="0087351F" w:rsidP="0087351F">
      <w:pPr>
        <w:pStyle w:val="B1"/>
        <w:ind w:left="284" w:firstLine="0"/>
        <w:rPr>
          <w:b/>
        </w:rPr>
      </w:pPr>
      <w:r w:rsidRPr="001C16AB">
        <w:t>-</w:t>
      </w:r>
      <w:r w:rsidRPr="001C16AB">
        <w:tab/>
        <w:t>The test USIM set as defined in TS 36.579-1 [2], subclause 5.5.10 is inserted.</w:t>
      </w:r>
    </w:p>
    <w:p w14:paraId="4498A7FB" w14:textId="77777777" w:rsidR="0087351F" w:rsidRPr="001C16AB" w:rsidRDefault="0087351F" w:rsidP="0087351F">
      <w:pPr>
        <w:pStyle w:val="H6"/>
      </w:pPr>
      <w:r w:rsidRPr="001C16AB">
        <w:t>Preamble:</w:t>
      </w:r>
    </w:p>
    <w:p w14:paraId="2F711330"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1FF9EB76"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51CACB3C" w14:textId="77777777" w:rsidR="0087351F" w:rsidRPr="001C16AB" w:rsidRDefault="0087351F" w:rsidP="0087351F">
      <w:pPr>
        <w:pStyle w:val="B1"/>
      </w:pPr>
      <w:r w:rsidRPr="001C16AB">
        <w:t>-</w:t>
      </w:r>
      <w:r w:rsidRPr="001C16AB">
        <w:tab/>
        <w:t>UE States at the end of the preamble</w:t>
      </w:r>
    </w:p>
    <w:p w14:paraId="6BE38D91" w14:textId="77777777" w:rsidR="0087351F" w:rsidRPr="001C16AB" w:rsidRDefault="0087351F" w:rsidP="0087351F">
      <w:pPr>
        <w:pStyle w:val="B2"/>
      </w:pPr>
      <w:r w:rsidRPr="001C16AB">
        <w:t>-</w:t>
      </w:r>
      <w:r w:rsidRPr="001C16AB">
        <w:tab/>
        <w:t>The UE is in E-UTRA Registered, Idle Mode state.</w:t>
      </w:r>
    </w:p>
    <w:p w14:paraId="13BAEC8A"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05111D2A" w14:textId="77777777" w:rsidR="0087351F" w:rsidRPr="001C16AB" w:rsidRDefault="0087351F" w:rsidP="0087351F">
      <w:pPr>
        <w:pStyle w:val="H6"/>
      </w:pPr>
      <w:r w:rsidRPr="001C16AB">
        <w:t>6.1.1.10.3.2</w:t>
      </w:r>
      <w:r w:rsidRPr="001C16AB">
        <w:tab/>
        <w:t>Test procedure sequence</w:t>
      </w:r>
    </w:p>
    <w:p w14:paraId="7C987C1E" w14:textId="77777777" w:rsidR="0087351F" w:rsidRPr="001C16AB" w:rsidRDefault="0087351F" w:rsidP="0087351F">
      <w:pPr>
        <w:pStyle w:val="TH"/>
      </w:pPr>
      <w:r w:rsidRPr="001C16AB">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87351F" w:rsidRPr="001C16AB" w14:paraId="71193C31" w14:textId="77777777" w:rsidTr="00E64CC8">
        <w:trPr>
          <w:trHeight w:val="199"/>
          <w:jc w:val="center"/>
        </w:trPr>
        <w:tc>
          <w:tcPr>
            <w:tcW w:w="629" w:type="dxa"/>
            <w:tcBorders>
              <w:top w:val="single" w:sz="4" w:space="0" w:color="auto"/>
              <w:left w:val="single" w:sz="4" w:space="0" w:color="auto"/>
              <w:bottom w:val="nil"/>
              <w:right w:val="single" w:sz="4" w:space="0" w:color="auto"/>
            </w:tcBorders>
            <w:hideMark/>
          </w:tcPr>
          <w:p w14:paraId="00DE7D05" w14:textId="77777777" w:rsidR="0087351F" w:rsidRPr="001C16AB" w:rsidRDefault="0087351F" w:rsidP="00E64CC8">
            <w:pPr>
              <w:pStyle w:val="TAH"/>
              <w:keepNext w:val="0"/>
              <w:keepLines w:val="0"/>
              <w:widowControl w:val="0"/>
            </w:pPr>
            <w:r w:rsidRPr="001C16AB">
              <w:t>St</w:t>
            </w:r>
          </w:p>
        </w:tc>
        <w:tc>
          <w:tcPr>
            <w:tcW w:w="4124" w:type="dxa"/>
            <w:tcBorders>
              <w:top w:val="single" w:sz="4" w:space="0" w:color="auto"/>
              <w:left w:val="single" w:sz="4" w:space="0" w:color="auto"/>
              <w:bottom w:val="nil"/>
              <w:right w:val="single" w:sz="4" w:space="0" w:color="auto"/>
            </w:tcBorders>
            <w:hideMark/>
          </w:tcPr>
          <w:p w14:paraId="726ECE81" w14:textId="77777777" w:rsidR="0087351F" w:rsidRPr="001C16AB" w:rsidRDefault="0087351F" w:rsidP="00E64CC8">
            <w:pPr>
              <w:pStyle w:val="TAH"/>
              <w:keepNext w:val="0"/>
              <w:keepLines w:val="0"/>
              <w:widowControl w:val="0"/>
            </w:pPr>
            <w:r w:rsidRPr="001C16AB">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1FF512B8" w14:textId="77777777" w:rsidR="0087351F" w:rsidRPr="001C16AB" w:rsidRDefault="0087351F" w:rsidP="00E64CC8">
            <w:pPr>
              <w:pStyle w:val="TAH"/>
              <w:keepNext w:val="0"/>
              <w:keepLines w:val="0"/>
              <w:widowControl w:val="0"/>
            </w:pPr>
            <w:r w:rsidRPr="001C16AB">
              <w:t>Message Sequence</w:t>
            </w:r>
          </w:p>
        </w:tc>
        <w:tc>
          <w:tcPr>
            <w:tcW w:w="551" w:type="dxa"/>
            <w:tcBorders>
              <w:top w:val="single" w:sz="4" w:space="0" w:color="auto"/>
              <w:left w:val="single" w:sz="4" w:space="0" w:color="auto"/>
              <w:bottom w:val="nil"/>
              <w:right w:val="single" w:sz="4" w:space="0" w:color="auto"/>
            </w:tcBorders>
            <w:hideMark/>
          </w:tcPr>
          <w:p w14:paraId="17DBD26C" w14:textId="77777777" w:rsidR="0087351F" w:rsidRPr="001C16AB" w:rsidRDefault="0087351F" w:rsidP="00E64CC8">
            <w:pPr>
              <w:pStyle w:val="TAH"/>
              <w:keepNext w:val="0"/>
              <w:keepLines w:val="0"/>
              <w:widowControl w:val="0"/>
            </w:pPr>
            <w:r w:rsidRPr="001C16AB">
              <w:t>TP</w:t>
            </w:r>
          </w:p>
        </w:tc>
        <w:tc>
          <w:tcPr>
            <w:tcW w:w="867" w:type="dxa"/>
            <w:tcBorders>
              <w:top w:val="single" w:sz="4" w:space="0" w:color="auto"/>
              <w:left w:val="single" w:sz="4" w:space="0" w:color="auto"/>
              <w:bottom w:val="nil"/>
              <w:right w:val="single" w:sz="4" w:space="0" w:color="auto"/>
            </w:tcBorders>
            <w:hideMark/>
          </w:tcPr>
          <w:p w14:paraId="672427D6" w14:textId="77777777" w:rsidR="0087351F" w:rsidRPr="001C16AB" w:rsidRDefault="0087351F" w:rsidP="00E64CC8">
            <w:pPr>
              <w:pStyle w:val="TAH"/>
              <w:keepNext w:val="0"/>
              <w:keepLines w:val="0"/>
              <w:widowControl w:val="0"/>
            </w:pPr>
            <w:r w:rsidRPr="001C16AB">
              <w:t>Verdict</w:t>
            </w:r>
          </w:p>
        </w:tc>
      </w:tr>
      <w:tr w:rsidR="0087351F" w:rsidRPr="001C16AB" w14:paraId="3DD4F165" w14:textId="77777777" w:rsidTr="00E64CC8">
        <w:trPr>
          <w:trHeight w:val="199"/>
          <w:jc w:val="center"/>
        </w:trPr>
        <w:tc>
          <w:tcPr>
            <w:tcW w:w="629" w:type="dxa"/>
            <w:tcBorders>
              <w:top w:val="nil"/>
              <w:left w:val="single" w:sz="4" w:space="0" w:color="auto"/>
              <w:bottom w:val="single" w:sz="4" w:space="0" w:color="auto"/>
              <w:right w:val="single" w:sz="4" w:space="0" w:color="auto"/>
            </w:tcBorders>
          </w:tcPr>
          <w:p w14:paraId="702722E0" w14:textId="77777777" w:rsidR="0087351F" w:rsidRPr="001C16AB" w:rsidRDefault="0087351F" w:rsidP="00E64CC8">
            <w:pPr>
              <w:pStyle w:val="TAH"/>
              <w:keepNext w:val="0"/>
              <w:keepLines w:val="0"/>
              <w:widowControl w:val="0"/>
            </w:pPr>
          </w:p>
        </w:tc>
        <w:tc>
          <w:tcPr>
            <w:tcW w:w="4124" w:type="dxa"/>
            <w:tcBorders>
              <w:top w:val="nil"/>
              <w:left w:val="single" w:sz="4" w:space="0" w:color="auto"/>
              <w:bottom w:val="single" w:sz="4" w:space="0" w:color="auto"/>
              <w:right w:val="single" w:sz="4" w:space="0" w:color="auto"/>
            </w:tcBorders>
          </w:tcPr>
          <w:p w14:paraId="2871EDFA" w14:textId="77777777" w:rsidR="0087351F" w:rsidRPr="001C16AB" w:rsidRDefault="0087351F" w:rsidP="00E64CC8">
            <w:pPr>
              <w:pStyle w:val="TAH"/>
              <w:keepNext w:val="0"/>
              <w:keepLines w:val="0"/>
              <w:widowControl w:val="0"/>
            </w:pPr>
          </w:p>
        </w:tc>
        <w:tc>
          <w:tcPr>
            <w:tcW w:w="723" w:type="dxa"/>
            <w:tcBorders>
              <w:top w:val="single" w:sz="4" w:space="0" w:color="auto"/>
              <w:left w:val="single" w:sz="4" w:space="0" w:color="auto"/>
              <w:bottom w:val="single" w:sz="4" w:space="0" w:color="auto"/>
              <w:right w:val="single" w:sz="4" w:space="0" w:color="auto"/>
            </w:tcBorders>
            <w:hideMark/>
          </w:tcPr>
          <w:p w14:paraId="35C35A60" w14:textId="77777777" w:rsidR="0087351F" w:rsidRPr="001C16AB" w:rsidRDefault="0087351F" w:rsidP="00E64CC8">
            <w:pPr>
              <w:pStyle w:val="TAH"/>
              <w:keepNext w:val="0"/>
              <w:keepLines w:val="0"/>
              <w:widowControl w:val="0"/>
            </w:pPr>
            <w:r w:rsidRPr="001C16AB">
              <w:t>U – S</w:t>
            </w:r>
          </w:p>
        </w:tc>
        <w:tc>
          <w:tcPr>
            <w:tcW w:w="2616" w:type="dxa"/>
            <w:tcBorders>
              <w:top w:val="single" w:sz="4" w:space="0" w:color="auto"/>
              <w:left w:val="single" w:sz="4" w:space="0" w:color="auto"/>
              <w:bottom w:val="single" w:sz="4" w:space="0" w:color="auto"/>
              <w:right w:val="single" w:sz="4" w:space="0" w:color="auto"/>
            </w:tcBorders>
            <w:hideMark/>
          </w:tcPr>
          <w:p w14:paraId="226EE473" w14:textId="77777777" w:rsidR="0087351F" w:rsidRPr="001C16AB" w:rsidRDefault="0087351F" w:rsidP="00E64CC8">
            <w:pPr>
              <w:pStyle w:val="TAH"/>
              <w:keepNext w:val="0"/>
              <w:keepLines w:val="0"/>
              <w:widowControl w:val="0"/>
            </w:pPr>
            <w:r w:rsidRPr="001C16AB">
              <w:t>Message</w:t>
            </w:r>
          </w:p>
        </w:tc>
        <w:tc>
          <w:tcPr>
            <w:tcW w:w="551" w:type="dxa"/>
            <w:tcBorders>
              <w:top w:val="nil"/>
              <w:left w:val="single" w:sz="4" w:space="0" w:color="auto"/>
              <w:bottom w:val="single" w:sz="4" w:space="0" w:color="auto"/>
              <w:right w:val="single" w:sz="4" w:space="0" w:color="auto"/>
            </w:tcBorders>
          </w:tcPr>
          <w:p w14:paraId="133EE5DF" w14:textId="77777777" w:rsidR="0087351F" w:rsidRPr="001C16AB" w:rsidRDefault="0087351F" w:rsidP="00E64CC8">
            <w:pPr>
              <w:pStyle w:val="TAH"/>
              <w:keepNext w:val="0"/>
              <w:keepLines w:val="0"/>
              <w:widowControl w:val="0"/>
            </w:pPr>
          </w:p>
        </w:tc>
        <w:tc>
          <w:tcPr>
            <w:tcW w:w="867" w:type="dxa"/>
            <w:tcBorders>
              <w:top w:val="nil"/>
              <w:left w:val="single" w:sz="4" w:space="0" w:color="auto"/>
              <w:bottom w:val="single" w:sz="4" w:space="0" w:color="auto"/>
              <w:right w:val="single" w:sz="4" w:space="0" w:color="auto"/>
            </w:tcBorders>
          </w:tcPr>
          <w:p w14:paraId="6F056A89" w14:textId="77777777" w:rsidR="0087351F" w:rsidRPr="001C16AB" w:rsidRDefault="0087351F" w:rsidP="00E64CC8">
            <w:pPr>
              <w:pStyle w:val="TAH"/>
              <w:keepNext w:val="0"/>
              <w:keepLines w:val="0"/>
              <w:widowControl w:val="0"/>
            </w:pPr>
          </w:p>
        </w:tc>
      </w:tr>
      <w:tr w:rsidR="0087351F" w:rsidRPr="001C16AB" w14:paraId="60940510" w14:textId="77777777" w:rsidTr="0066502E">
        <w:trPr>
          <w:jc w:val="center"/>
        </w:trPr>
        <w:tc>
          <w:tcPr>
            <w:tcW w:w="629" w:type="dxa"/>
            <w:tcBorders>
              <w:top w:val="single" w:sz="4" w:space="0" w:color="auto"/>
              <w:left w:val="single" w:sz="4" w:space="0" w:color="auto"/>
              <w:bottom w:val="single" w:sz="4" w:space="0" w:color="auto"/>
              <w:right w:val="single" w:sz="4" w:space="0" w:color="auto"/>
            </w:tcBorders>
            <w:hideMark/>
          </w:tcPr>
          <w:p w14:paraId="2D3D91A0" w14:textId="77777777" w:rsidR="0087351F" w:rsidRPr="001C16AB" w:rsidRDefault="0087351F" w:rsidP="00E64CC8">
            <w:pPr>
              <w:pStyle w:val="TAC"/>
              <w:keepNext w:val="0"/>
              <w:keepLines w:val="0"/>
              <w:widowControl w:val="0"/>
            </w:pPr>
            <w:r w:rsidRPr="001C16AB">
              <w:t>1</w:t>
            </w:r>
          </w:p>
        </w:tc>
        <w:tc>
          <w:tcPr>
            <w:tcW w:w="4124" w:type="dxa"/>
            <w:tcBorders>
              <w:top w:val="single" w:sz="4" w:space="0" w:color="auto"/>
              <w:left w:val="single" w:sz="4" w:space="0" w:color="auto"/>
              <w:bottom w:val="single" w:sz="4" w:space="0" w:color="auto"/>
              <w:right w:val="single" w:sz="4" w:space="0" w:color="auto"/>
            </w:tcBorders>
            <w:hideMark/>
          </w:tcPr>
          <w:p w14:paraId="2E086A1D" w14:textId="77777777" w:rsidR="0087351F" w:rsidRPr="001C16AB" w:rsidRDefault="0087351F" w:rsidP="00E64CC8">
            <w:pPr>
              <w:pStyle w:val="TAL"/>
              <w:keepNext w:val="0"/>
              <w:keepLines w:val="0"/>
              <w:widowControl w:val="0"/>
            </w:pPr>
            <w:r w:rsidRPr="001C16AB">
              <w:t>Make the UE (MCVideo client) request the establishment of a imminent peril group call with implicit transmission request.</w:t>
            </w:r>
          </w:p>
          <w:p w14:paraId="6B1D0127" w14:textId="77777777" w:rsidR="0087351F" w:rsidRPr="001C16AB" w:rsidRDefault="0087351F" w:rsidP="00E64CC8">
            <w:pPr>
              <w:pStyle w:val="TAL"/>
              <w:keepNext w:val="0"/>
              <w:keepLines w:val="0"/>
              <w:widowControl w:val="0"/>
              <w:rPr>
                <w:shd w:val="clear" w:color="auto" w:fill="FF0000"/>
              </w:rPr>
            </w:pPr>
            <w:r w:rsidRPr="001C16AB">
              <w:t>(NOTE 1)</w:t>
            </w:r>
          </w:p>
        </w:tc>
        <w:tc>
          <w:tcPr>
            <w:tcW w:w="723" w:type="dxa"/>
            <w:tcBorders>
              <w:top w:val="single" w:sz="4" w:space="0" w:color="auto"/>
              <w:left w:val="single" w:sz="4" w:space="0" w:color="auto"/>
              <w:bottom w:val="single" w:sz="4" w:space="0" w:color="auto"/>
              <w:right w:val="single" w:sz="4" w:space="0" w:color="auto"/>
            </w:tcBorders>
            <w:hideMark/>
          </w:tcPr>
          <w:p w14:paraId="52C22A94" w14:textId="77777777" w:rsidR="0087351F" w:rsidRPr="001C16AB" w:rsidRDefault="0087351F" w:rsidP="00E64CC8">
            <w:pPr>
              <w:pStyle w:val="TAC"/>
              <w:keepNext w:val="0"/>
              <w:keepLines w:val="0"/>
              <w:widowControl w:val="0"/>
            </w:pPr>
            <w:r w:rsidRPr="001C16AB">
              <w:t>-</w:t>
            </w:r>
          </w:p>
        </w:tc>
        <w:tc>
          <w:tcPr>
            <w:tcW w:w="2616" w:type="dxa"/>
            <w:tcBorders>
              <w:top w:val="single" w:sz="4" w:space="0" w:color="auto"/>
              <w:left w:val="single" w:sz="4" w:space="0" w:color="auto"/>
              <w:bottom w:val="single" w:sz="4" w:space="0" w:color="auto"/>
              <w:right w:val="single" w:sz="4" w:space="0" w:color="auto"/>
            </w:tcBorders>
            <w:hideMark/>
          </w:tcPr>
          <w:p w14:paraId="7DE861E1" w14:textId="77777777" w:rsidR="0087351F" w:rsidRPr="001C16AB" w:rsidRDefault="0087351F" w:rsidP="00E64CC8">
            <w:pPr>
              <w:pStyle w:val="TAL"/>
              <w:keepNext w:val="0"/>
              <w:keepLines w:val="0"/>
              <w:widowControl w:val="0"/>
            </w:pPr>
            <w:r w:rsidRPr="001C16AB">
              <w:t>-</w:t>
            </w:r>
          </w:p>
        </w:tc>
        <w:tc>
          <w:tcPr>
            <w:tcW w:w="551" w:type="dxa"/>
            <w:tcBorders>
              <w:top w:val="single" w:sz="4" w:space="0" w:color="auto"/>
              <w:left w:val="single" w:sz="4" w:space="0" w:color="auto"/>
              <w:bottom w:val="single" w:sz="4" w:space="0" w:color="auto"/>
              <w:right w:val="single" w:sz="4" w:space="0" w:color="auto"/>
            </w:tcBorders>
            <w:hideMark/>
          </w:tcPr>
          <w:p w14:paraId="56FFE714" w14:textId="77777777" w:rsidR="0087351F" w:rsidRPr="001C16AB" w:rsidRDefault="0087351F" w:rsidP="00E64CC8">
            <w:pPr>
              <w:pStyle w:val="TAC"/>
              <w:keepNext w:val="0"/>
              <w:keepLines w:val="0"/>
              <w:widowControl w:val="0"/>
            </w:pPr>
            <w:r w:rsidRPr="001C16AB">
              <w:t>-</w:t>
            </w:r>
          </w:p>
        </w:tc>
        <w:tc>
          <w:tcPr>
            <w:tcW w:w="867" w:type="dxa"/>
            <w:tcBorders>
              <w:top w:val="single" w:sz="4" w:space="0" w:color="auto"/>
              <w:left w:val="single" w:sz="4" w:space="0" w:color="auto"/>
              <w:bottom w:val="single" w:sz="4" w:space="0" w:color="auto"/>
              <w:right w:val="single" w:sz="4" w:space="0" w:color="auto"/>
            </w:tcBorders>
            <w:hideMark/>
          </w:tcPr>
          <w:p w14:paraId="3250CB4D" w14:textId="77777777" w:rsidR="0087351F" w:rsidRPr="001C16AB" w:rsidRDefault="0087351F" w:rsidP="00E64CC8">
            <w:pPr>
              <w:pStyle w:val="TAC"/>
              <w:keepNext w:val="0"/>
              <w:keepLines w:val="0"/>
              <w:widowControl w:val="0"/>
            </w:pPr>
            <w:r w:rsidRPr="001C16AB">
              <w:t>-</w:t>
            </w:r>
          </w:p>
        </w:tc>
      </w:tr>
      <w:tr w:rsidR="0087351F" w:rsidRPr="001C16AB" w14:paraId="4D860DFF" w14:textId="77777777" w:rsidTr="00E64CC8">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9932A94" w14:textId="77777777" w:rsidR="0087351F" w:rsidRPr="001C16AB" w:rsidRDefault="0087351F" w:rsidP="00E64CC8">
            <w:pPr>
              <w:pStyle w:val="TAC"/>
              <w:keepNext w:val="0"/>
              <w:keepLines w:val="0"/>
              <w:widowControl w:val="0"/>
            </w:pPr>
            <w:r w:rsidRPr="001C16AB">
              <w:t>2</w:t>
            </w:r>
          </w:p>
        </w:tc>
        <w:tc>
          <w:tcPr>
            <w:tcW w:w="4124" w:type="dxa"/>
            <w:tcBorders>
              <w:top w:val="single" w:sz="4" w:space="0" w:color="auto"/>
              <w:left w:val="single" w:sz="4" w:space="0" w:color="auto"/>
              <w:bottom w:val="single" w:sz="4" w:space="0" w:color="auto"/>
              <w:right w:val="single" w:sz="4" w:space="0" w:color="auto"/>
            </w:tcBorders>
            <w:hideMark/>
          </w:tcPr>
          <w:p w14:paraId="0DD53B99" w14:textId="40BDCFB2" w:rsidR="0087351F" w:rsidRPr="001C16AB" w:rsidRDefault="0087351F" w:rsidP="00E64CC8">
            <w:pPr>
              <w:pStyle w:val="TAL"/>
              <w:keepNext w:val="0"/>
              <w:keepLines w:val="0"/>
              <w:widowControl w:val="0"/>
            </w:pPr>
            <w:r w:rsidRPr="001C16AB">
              <w:t xml:space="preserve">Check: Does the UE (MCVideo client) </w:t>
            </w:r>
            <w:r w:rsidRPr="001C16AB">
              <w:rPr>
                <w:rFonts w:eastAsia="Calibri"/>
              </w:rPr>
              <w:t>correctly perform test procedure '</w:t>
            </w:r>
            <w:r w:rsidRPr="001C16AB">
              <w:t>MCVideo CO session establishment/modification without provisional responses other than 100 Trying'</w:t>
            </w:r>
            <w:r w:rsidRPr="001C16AB">
              <w:rPr>
                <w:rFonts w:eastAsia="Calibri"/>
              </w:rPr>
              <w:t xml:space="preserve"> as described in TS 36.579-1 [2] Table 5.3B.1.3-1</w:t>
            </w:r>
            <w:r w:rsidRPr="001C16AB">
              <w:t xml:space="preserve"> to establish an MCVideo On-demand pre-arranged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485C092A" w14:textId="77777777" w:rsidR="0087351F" w:rsidRPr="001C16AB" w:rsidRDefault="0087351F" w:rsidP="00E64CC8">
            <w:pPr>
              <w:pStyle w:val="TAC"/>
              <w:keepNext w:val="0"/>
              <w:keepLines w:val="0"/>
              <w:widowControl w:val="0"/>
            </w:pPr>
            <w:r w:rsidRPr="001C16AB">
              <w:t>-</w:t>
            </w:r>
          </w:p>
        </w:tc>
        <w:tc>
          <w:tcPr>
            <w:tcW w:w="2616" w:type="dxa"/>
            <w:tcBorders>
              <w:top w:val="single" w:sz="4" w:space="0" w:color="auto"/>
              <w:left w:val="single" w:sz="4" w:space="0" w:color="auto"/>
              <w:bottom w:val="single" w:sz="4" w:space="0" w:color="auto"/>
              <w:right w:val="single" w:sz="4" w:space="0" w:color="auto"/>
            </w:tcBorders>
            <w:hideMark/>
          </w:tcPr>
          <w:p w14:paraId="0DD86D06" w14:textId="77777777" w:rsidR="0087351F" w:rsidRPr="001C16AB" w:rsidRDefault="0087351F" w:rsidP="00E64CC8">
            <w:pPr>
              <w:pStyle w:val="TAL"/>
              <w:keepNext w:val="0"/>
              <w:keepLines w:val="0"/>
              <w:widowControl w:val="0"/>
            </w:pPr>
            <w:r w:rsidRPr="001C16AB">
              <w:t>-</w:t>
            </w:r>
          </w:p>
        </w:tc>
        <w:tc>
          <w:tcPr>
            <w:tcW w:w="551" w:type="dxa"/>
            <w:tcBorders>
              <w:top w:val="single" w:sz="4" w:space="0" w:color="auto"/>
              <w:left w:val="single" w:sz="4" w:space="0" w:color="auto"/>
              <w:bottom w:val="single" w:sz="4" w:space="0" w:color="auto"/>
              <w:right w:val="single" w:sz="4" w:space="0" w:color="auto"/>
            </w:tcBorders>
            <w:hideMark/>
          </w:tcPr>
          <w:p w14:paraId="42DB2DB6" w14:textId="77777777" w:rsidR="0087351F" w:rsidRPr="001C16AB" w:rsidRDefault="0087351F" w:rsidP="00E64CC8">
            <w:pPr>
              <w:pStyle w:val="TAC"/>
              <w:keepNext w:val="0"/>
              <w:keepLines w:val="0"/>
              <w:widowControl w:val="0"/>
            </w:pPr>
            <w:r w:rsidRPr="001C16AB">
              <w:t>1</w:t>
            </w:r>
          </w:p>
        </w:tc>
        <w:tc>
          <w:tcPr>
            <w:tcW w:w="867" w:type="dxa"/>
            <w:tcBorders>
              <w:top w:val="single" w:sz="4" w:space="0" w:color="auto"/>
              <w:left w:val="single" w:sz="4" w:space="0" w:color="auto"/>
              <w:bottom w:val="single" w:sz="4" w:space="0" w:color="auto"/>
              <w:right w:val="single" w:sz="4" w:space="0" w:color="auto"/>
            </w:tcBorders>
            <w:hideMark/>
          </w:tcPr>
          <w:p w14:paraId="6D75713C" w14:textId="77777777" w:rsidR="0087351F" w:rsidRPr="001C16AB" w:rsidRDefault="0087351F" w:rsidP="00E64CC8">
            <w:pPr>
              <w:pStyle w:val="TAC"/>
              <w:keepNext w:val="0"/>
              <w:keepLines w:val="0"/>
              <w:widowControl w:val="0"/>
            </w:pPr>
            <w:r w:rsidRPr="001C16AB">
              <w:t>P</w:t>
            </w:r>
          </w:p>
        </w:tc>
      </w:tr>
      <w:tr w:rsidR="0087351F" w:rsidRPr="001C16AB" w14:paraId="48DBD97C" w14:textId="77777777" w:rsidTr="00E64CC8">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2AD3CB93" w14:textId="77777777" w:rsidR="0087351F" w:rsidRPr="001C16AB" w:rsidRDefault="0087351F" w:rsidP="00E64CC8">
            <w:pPr>
              <w:pStyle w:val="TAC"/>
              <w:keepNext w:val="0"/>
              <w:keepLines w:val="0"/>
              <w:widowControl w:val="0"/>
              <w:rPr>
                <w:rFonts w:cs="Arial"/>
                <w:szCs w:val="18"/>
              </w:rPr>
            </w:pPr>
            <w:r w:rsidRPr="001C16AB">
              <w:rPr>
                <w:rFonts w:cs="Arial"/>
                <w:szCs w:val="18"/>
              </w:rPr>
              <w:t>3-7</w:t>
            </w:r>
          </w:p>
        </w:tc>
        <w:tc>
          <w:tcPr>
            <w:tcW w:w="4124" w:type="dxa"/>
            <w:tcBorders>
              <w:top w:val="single" w:sz="4" w:space="0" w:color="auto"/>
              <w:left w:val="single" w:sz="4" w:space="0" w:color="auto"/>
              <w:bottom w:val="single" w:sz="4" w:space="0" w:color="auto"/>
              <w:right w:val="single" w:sz="4" w:space="0" w:color="auto"/>
            </w:tcBorders>
            <w:hideMark/>
          </w:tcPr>
          <w:p w14:paraId="1A359B60" w14:textId="77777777" w:rsidR="0087351F" w:rsidRPr="001C16AB" w:rsidRDefault="0087351F" w:rsidP="00E64CC8">
            <w:pPr>
              <w:pStyle w:val="TAL"/>
              <w:keepNext w:val="0"/>
              <w:keepLines w:val="0"/>
              <w:widowControl w:val="0"/>
            </w:pPr>
            <w:r w:rsidRPr="001C16AB">
              <w:t>Void</w:t>
            </w:r>
          </w:p>
        </w:tc>
        <w:tc>
          <w:tcPr>
            <w:tcW w:w="723" w:type="dxa"/>
            <w:tcBorders>
              <w:top w:val="single" w:sz="4" w:space="0" w:color="auto"/>
              <w:left w:val="single" w:sz="4" w:space="0" w:color="auto"/>
              <w:bottom w:val="single" w:sz="4" w:space="0" w:color="auto"/>
              <w:right w:val="single" w:sz="4" w:space="0" w:color="auto"/>
            </w:tcBorders>
            <w:hideMark/>
          </w:tcPr>
          <w:p w14:paraId="1596649B" w14:textId="77777777" w:rsidR="0087351F" w:rsidRPr="001C16AB" w:rsidRDefault="0087351F" w:rsidP="00E64CC8">
            <w:pPr>
              <w:pStyle w:val="TAC"/>
              <w:keepNext w:val="0"/>
              <w:keepLines w:val="0"/>
              <w:widowControl w:val="0"/>
            </w:pPr>
            <w:r w:rsidRPr="001C16AB">
              <w:t>-</w:t>
            </w:r>
          </w:p>
        </w:tc>
        <w:tc>
          <w:tcPr>
            <w:tcW w:w="2616" w:type="dxa"/>
            <w:tcBorders>
              <w:top w:val="single" w:sz="4" w:space="0" w:color="auto"/>
              <w:left w:val="single" w:sz="4" w:space="0" w:color="auto"/>
              <w:bottom w:val="single" w:sz="4" w:space="0" w:color="auto"/>
              <w:right w:val="single" w:sz="4" w:space="0" w:color="auto"/>
            </w:tcBorders>
            <w:hideMark/>
          </w:tcPr>
          <w:p w14:paraId="459E40A9" w14:textId="77777777" w:rsidR="0087351F" w:rsidRPr="001C16AB" w:rsidRDefault="0087351F" w:rsidP="00E64CC8">
            <w:pPr>
              <w:pStyle w:val="TAL"/>
              <w:keepNext w:val="0"/>
              <w:keepLines w:val="0"/>
              <w:widowControl w:val="0"/>
            </w:pPr>
            <w:r w:rsidRPr="001C16AB">
              <w:t>-</w:t>
            </w:r>
          </w:p>
        </w:tc>
        <w:tc>
          <w:tcPr>
            <w:tcW w:w="551" w:type="dxa"/>
            <w:tcBorders>
              <w:top w:val="single" w:sz="4" w:space="0" w:color="auto"/>
              <w:left w:val="single" w:sz="4" w:space="0" w:color="auto"/>
              <w:bottom w:val="single" w:sz="4" w:space="0" w:color="auto"/>
              <w:right w:val="single" w:sz="4" w:space="0" w:color="auto"/>
            </w:tcBorders>
            <w:hideMark/>
          </w:tcPr>
          <w:p w14:paraId="63236FA1" w14:textId="77777777" w:rsidR="0087351F" w:rsidRPr="001C16AB" w:rsidRDefault="0087351F" w:rsidP="00E64CC8">
            <w:pPr>
              <w:pStyle w:val="TAC"/>
              <w:keepNext w:val="0"/>
              <w:keepLines w:val="0"/>
              <w:widowControl w:val="0"/>
            </w:pPr>
            <w:r w:rsidRPr="001C16AB">
              <w:t>-</w:t>
            </w:r>
          </w:p>
        </w:tc>
        <w:tc>
          <w:tcPr>
            <w:tcW w:w="867" w:type="dxa"/>
            <w:tcBorders>
              <w:top w:val="single" w:sz="4" w:space="0" w:color="auto"/>
              <w:left w:val="single" w:sz="4" w:space="0" w:color="auto"/>
              <w:bottom w:val="single" w:sz="4" w:space="0" w:color="auto"/>
              <w:right w:val="single" w:sz="4" w:space="0" w:color="auto"/>
            </w:tcBorders>
            <w:hideMark/>
          </w:tcPr>
          <w:p w14:paraId="617E6454" w14:textId="77777777" w:rsidR="0087351F" w:rsidRPr="001C16AB" w:rsidRDefault="0087351F" w:rsidP="00E64CC8">
            <w:pPr>
              <w:pStyle w:val="TAC"/>
              <w:keepNext w:val="0"/>
              <w:keepLines w:val="0"/>
              <w:widowControl w:val="0"/>
            </w:pPr>
            <w:r w:rsidRPr="001C16AB">
              <w:t>-</w:t>
            </w:r>
          </w:p>
        </w:tc>
      </w:tr>
      <w:tr w:rsidR="0087351F" w:rsidRPr="001C16AB" w14:paraId="35513AEB" w14:textId="77777777" w:rsidTr="00E64CC8">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5334443" w14:textId="77777777" w:rsidR="0087351F" w:rsidRPr="001C16AB" w:rsidRDefault="0087351F" w:rsidP="00E64CC8">
            <w:pPr>
              <w:pStyle w:val="TAC"/>
              <w:keepNext w:val="0"/>
              <w:keepLines w:val="0"/>
              <w:widowControl w:val="0"/>
              <w:rPr>
                <w:rFonts w:cs="Arial"/>
                <w:szCs w:val="18"/>
              </w:rPr>
            </w:pPr>
            <w:r w:rsidRPr="001C16AB">
              <w:rPr>
                <w:rFonts w:cs="Arial"/>
                <w:szCs w:val="18"/>
              </w:rPr>
              <w:t>8</w:t>
            </w:r>
          </w:p>
        </w:tc>
        <w:tc>
          <w:tcPr>
            <w:tcW w:w="4124" w:type="dxa"/>
            <w:tcBorders>
              <w:top w:val="single" w:sz="4" w:space="0" w:color="auto"/>
              <w:left w:val="single" w:sz="4" w:space="0" w:color="auto"/>
              <w:bottom w:val="single" w:sz="4" w:space="0" w:color="auto"/>
              <w:right w:val="single" w:sz="4" w:space="0" w:color="auto"/>
            </w:tcBorders>
            <w:hideMark/>
          </w:tcPr>
          <w:p w14:paraId="0ACE8C7E" w14:textId="77777777" w:rsidR="0087351F" w:rsidRPr="001C16AB" w:rsidRDefault="0087351F" w:rsidP="00E64CC8">
            <w:pPr>
              <w:pStyle w:val="TAL"/>
              <w:keepNext w:val="0"/>
              <w:keepLines w:val="0"/>
              <w:widowControl w:val="0"/>
              <w:rPr>
                <w:rFonts w:cs="Arial"/>
                <w:szCs w:val="18"/>
              </w:rPr>
            </w:pPr>
            <w:r w:rsidRPr="001C16AB">
              <w:rPr>
                <w:rFonts w:cs="Arial"/>
                <w:szCs w:val="18"/>
              </w:rPr>
              <w:t>Check: Does the UE (MCVideo client) provide transmission granted notification to the user?</w:t>
            </w:r>
          </w:p>
          <w:p w14:paraId="15CD780D" w14:textId="77777777" w:rsidR="0087351F" w:rsidRPr="001C16AB" w:rsidRDefault="0087351F" w:rsidP="00E64CC8">
            <w:pPr>
              <w:pStyle w:val="TAL"/>
              <w:keepNext w:val="0"/>
              <w:keepLines w:val="0"/>
              <w:widowControl w:val="0"/>
              <w:rPr>
                <w:rFonts w:cs="Arial"/>
                <w:szCs w:val="18"/>
              </w:rPr>
            </w:pPr>
            <w:r w:rsidRPr="001C16AB">
              <w:t>(NOTE 1).</w:t>
            </w:r>
          </w:p>
        </w:tc>
        <w:tc>
          <w:tcPr>
            <w:tcW w:w="723" w:type="dxa"/>
            <w:tcBorders>
              <w:top w:val="single" w:sz="4" w:space="0" w:color="auto"/>
              <w:left w:val="single" w:sz="4" w:space="0" w:color="auto"/>
              <w:bottom w:val="single" w:sz="4" w:space="0" w:color="auto"/>
              <w:right w:val="single" w:sz="4" w:space="0" w:color="auto"/>
            </w:tcBorders>
            <w:hideMark/>
          </w:tcPr>
          <w:p w14:paraId="068344DF" w14:textId="77777777" w:rsidR="0087351F" w:rsidRPr="001C16AB" w:rsidRDefault="0087351F" w:rsidP="00E64CC8">
            <w:pPr>
              <w:pStyle w:val="TAC"/>
              <w:keepNext w:val="0"/>
              <w:keepLines w:val="0"/>
              <w:widowControl w:val="0"/>
            </w:pPr>
            <w:r w:rsidRPr="001C16AB">
              <w:t>-</w:t>
            </w:r>
          </w:p>
        </w:tc>
        <w:tc>
          <w:tcPr>
            <w:tcW w:w="2616" w:type="dxa"/>
            <w:tcBorders>
              <w:top w:val="single" w:sz="4" w:space="0" w:color="auto"/>
              <w:left w:val="single" w:sz="4" w:space="0" w:color="auto"/>
              <w:bottom w:val="single" w:sz="4" w:space="0" w:color="auto"/>
              <w:right w:val="single" w:sz="4" w:space="0" w:color="auto"/>
            </w:tcBorders>
            <w:hideMark/>
          </w:tcPr>
          <w:p w14:paraId="74F5D0B0"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1553DA30" w14:textId="77777777" w:rsidR="0087351F" w:rsidRPr="001C16AB" w:rsidRDefault="0087351F" w:rsidP="00E64CC8">
            <w:pPr>
              <w:pStyle w:val="TAC"/>
              <w:keepNext w:val="0"/>
              <w:keepLines w:val="0"/>
              <w:widowControl w:val="0"/>
            </w:pPr>
            <w:r w:rsidRPr="001C16AB">
              <w:t>2</w:t>
            </w:r>
          </w:p>
        </w:tc>
        <w:tc>
          <w:tcPr>
            <w:tcW w:w="867" w:type="dxa"/>
            <w:tcBorders>
              <w:top w:val="single" w:sz="4" w:space="0" w:color="auto"/>
              <w:left w:val="single" w:sz="4" w:space="0" w:color="auto"/>
              <w:bottom w:val="single" w:sz="4" w:space="0" w:color="auto"/>
              <w:right w:val="single" w:sz="4" w:space="0" w:color="auto"/>
            </w:tcBorders>
            <w:hideMark/>
          </w:tcPr>
          <w:p w14:paraId="4CE62CCB" w14:textId="77777777" w:rsidR="0087351F" w:rsidRPr="001C16AB" w:rsidRDefault="0087351F" w:rsidP="00E64CC8">
            <w:pPr>
              <w:pStyle w:val="TAC"/>
              <w:keepNext w:val="0"/>
              <w:keepLines w:val="0"/>
              <w:widowControl w:val="0"/>
            </w:pPr>
            <w:r w:rsidRPr="001C16AB">
              <w:t>P</w:t>
            </w:r>
          </w:p>
        </w:tc>
      </w:tr>
      <w:tr w:rsidR="0087351F" w:rsidRPr="001C16AB" w14:paraId="6644549B" w14:textId="77777777" w:rsidTr="00E64CC8">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84E14AE" w14:textId="77777777" w:rsidR="0087351F" w:rsidRPr="001C16AB" w:rsidRDefault="0087351F" w:rsidP="00E64CC8">
            <w:pPr>
              <w:pStyle w:val="TAC"/>
              <w:keepNext w:val="0"/>
              <w:keepLines w:val="0"/>
              <w:widowControl w:val="0"/>
              <w:rPr>
                <w:rFonts w:cs="Arial"/>
                <w:szCs w:val="18"/>
              </w:rPr>
            </w:pPr>
            <w:r w:rsidRPr="001C16AB">
              <w:rPr>
                <w:rFonts w:cs="Arial"/>
                <w:szCs w:val="18"/>
              </w:rPr>
              <w:t>9</w:t>
            </w:r>
          </w:p>
        </w:tc>
        <w:tc>
          <w:tcPr>
            <w:tcW w:w="4124" w:type="dxa"/>
            <w:tcBorders>
              <w:top w:val="single" w:sz="4" w:space="0" w:color="auto"/>
              <w:left w:val="single" w:sz="4" w:space="0" w:color="auto"/>
              <w:bottom w:val="single" w:sz="4" w:space="0" w:color="auto"/>
              <w:right w:val="single" w:sz="4" w:space="0" w:color="auto"/>
            </w:tcBorders>
            <w:hideMark/>
          </w:tcPr>
          <w:p w14:paraId="367BF961" w14:textId="77777777" w:rsidR="0087351F" w:rsidRPr="001C16AB" w:rsidRDefault="0087351F" w:rsidP="00E64CC8">
            <w:pPr>
              <w:pStyle w:val="TAL"/>
              <w:keepNext w:val="0"/>
              <w:keepLines w:val="0"/>
              <w:widowControl w:val="0"/>
              <w:rPr>
                <w:rFonts w:cs="Arial"/>
                <w:szCs w:val="18"/>
              </w:rPr>
            </w:pPr>
            <w:r w:rsidRPr="001C16AB">
              <w:rPr>
                <w:rFonts w:cs="Arial"/>
                <w:szCs w:val="18"/>
              </w:rPr>
              <w:t>Make the UE (MCVideo client) request end of transmission.</w:t>
            </w:r>
          </w:p>
          <w:p w14:paraId="18E35452" w14:textId="77777777" w:rsidR="0087351F" w:rsidRPr="001C16AB" w:rsidRDefault="0087351F" w:rsidP="00E64CC8">
            <w:pPr>
              <w:pStyle w:val="TAL"/>
              <w:keepNext w:val="0"/>
              <w:keepLines w:val="0"/>
              <w:widowControl w:val="0"/>
              <w:rPr>
                <w:rFonts w:cs="Arial"/>
                <w:szCs w:val="18"/>
              </w:rPr>
            </w:pPr>
            <w:r w:rsidRPr="001C16AB">
              <w:t>(NOTE 1)</w:t>
            </w:r>
          </w:p>
        </w:tc>
        <w:tc>
          <w:tcPr>
            <w:tcW w:w="723" w:type="dxa"/>
            <w:tcBorders>
              <w:top w:val="single" w:sz="4" w:space="0" w:color="auto"/>
              <w:left w:val="single" w:sz="4" w:space="0" w:color="auto"/>
              <w:bottom w:val="single" w:sz="4" w:space="0" w:color="auto"/>
              <w:right w:val="single" w:sz="4" w:space="0" w:color="auto"/>
            </w:tcBorders>
            <w:hideMark/>
          </w:tcPr>
          <w:p w14:paraId="64269232" w14:textId="77777777" w:rsidR="0087351F" w:rsidRPr="001C16AB" w:rsidRDefault="0087351F" w:rsidP="00E64CC8">
            <w:pPr>
              <w:pStyle w:val="TAC"/>
              <w:keepNext w:val="0"/>
              <w:keepLines w:val="0"/>
              <w:widowControl w:val="0"/>
            </w:pPr>
            <w:r w:rsidRPr="001C16AB">
              <w:t>-</w:t>
            </w:r>
          </w:p>
        </w:tc>
        <w:tc>
          <w:tcPr>
            <w:tcW w:w="2616" w:type="dxa"/>
            <w:tcBorders>
              <w:top w:val="single" w:sz="4" w:space="0" w:color="auto"/>
              <w:left w:val="single" w:sz="4" w:space="0" w:color="auto"/>
              <w:bottom w:val="single" w:sz="4" w:space="0" w:color="auto"/>
              <w:right w:val="single" w:sz="4" w:space="0" w:color="auto"/>
            </w:tcBorders>
            <w:hideMark/>
          </w:tcPr>
          <w:p w14:paraId="36C38226"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0564BA8F" w14:textId="77777777" w:rsidR="0087351F" w:rsidRPr="001C16AB" w:rsidRDefault="0087351F" w:rsidP="00E64CC8">
            <w:pPr>
              <w:pStyle w:val="TAC"/>
              <w:keepNext w:val="0"/>
              <w:keepLines w:val="0"/>
              <w:widowControl w:val="0"/>
            </w:pPr>
            <w:r w:rsidRPr="001C16AB">
              <w:t>-</w:t>
            </w:r>
          </w:p>
        </w:tc>
        <w:tc>
          <w:tcPr>
            <w:tcW w:w="867" w:type="dxa"/>
            <w:tcBorders>
              <w:top w:val="single" w:sz="4" w:space="0" w:color="auto"/>
              <w:left w:val="single" w:sz="4" w:space="0" w:color="auto"/>
              <w:bottom w:val="single" w:sz="4" w:space="0" w:color="auto"/>
              <w:right w:val="single" w:sz="4" w:space="0" w:color="auto"/>
            </w:tcBorders>
            <w:hideMark/>
          </w:tcPr>
          <w:p w14:paraId="0455AFC2" w14:textId="77777777" w:rsidR="0087351F" w:rsidRPr="001C16AB" w:rsidRDefault="0087351F" w:rsidP="00E64CC8">
            <w:pPr>
              <w:pStyle w:val="TAC"/>
              <w:keepNext w:val="0"/>
              <w:keepLines w:val="0"/>
              <w:widowControl w:val="0"/>
            </w:pPr>
            <w:r w:rsidRPr="001C16AB">
              <w:t>-</w:t>
            </w:r>
          </w:p>
        </w:tc>
      </w:tr>
      <w:tr w:rsidR="0087351F" w:rsidRPr="001C16AB" w14:paraId="617197E1" w14:textId="77777777" w:rsidTr="00E64CC8">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66EA1D0" w14:textId="77777777" w:rsidR="0087351F" w:rsidRPr="001C16AB" w:rsidRDefault="0087351F" w:rsidP="00E64CC8">
            <w:pPr>
              <w:pStyle w:val="TAC"/>
              <w:keepNext w:val="0"/>
              <w:keepLines w:val="0"/>
              <w:widowControl w:val="0"/>
              <w:rPr>
                <w:rFonts w:cs="Arial"/>
                <w:szCs w:val="18"/>
              </w:rPr>
            </w:pPr>
            <w:r w:rsidRPr="001C16AB">
              <w:rPr>
                <w:rFonts w:cs="Arial"/>
                <w:szCs w:val="18"/>
              </w:rPr>
              <w:lastRenderedPageBreak/>
              <w:t>10</w:t>
            </w:r>
          </w:p>
        </w:tc>
        <w:tc>
          <w:tcPr>
            <w:tcW w:w="4124" w:type="dxa"/>
            <w:tcBorders>
              <w:top w:val="single" w:sz="4" w:space="0" w:color="auto"/>
              <w:left w:val="single" w:sz="4" w:space="0" w:color="auto"/>
              <w:bottom w:val="single" w:sz="4" w:space="0" w:color="auto"/>
              <w:right w:val="single" w:sz="4" w:space="0" w:color="auto"/>
            </w:tcBorders>
            <w:hideMark/>
          </w:tcPr>
          <w:p w14:paraId="3D428ACB" w14:textId="794B2E79" w:rsidR="0087351F" w:rsidRPr="001C16AB" w:rsidRDefault="0087351F" w:rsidP="00E64CC8">
            <w:pPr>
              <w:pStyle w:val="TAL"/>
              <w:keepNext w:val="0"/>
              <w:keepLines w:val="0"/>
              <w:widowControl w:val="0"/>
              <w:rPr>
                <w:rFonts w:cs="Arial"/>
                <w:szCs w:val="18"/>
              </w:rPr>
            </w:pPr>
            <w:r w:rsidRPr="001C16AB">
              <w:rPr>
                <w:rFonts w:cs="Arial"/>
                <w:szCs w:val="18"/>
              </w:rPr>
              <w:t xml:space="preserve">Check: Does the UE (MCVideo client) </w:t>
            </w:r>
            <w:r w:rsidRPr="001C16AB">
              <w:rPr>
                <w:rFonts w:eastAsia="Calibri"/>
              </w:rPr>
              <w:t>correctly perform test procedure '</w:t>
            </w:r>
            <w:r w:rsidRPr="001C16AB">
              <w:t>MCVideo transmission End Request CO'</w:t>
            </w:r>
            <w:r w:rsidRPr="001C16AB">
              <w:rPr>
                <w:rFonts w:eastAsia="Calibri"/>
              </w:rPr>
              <w:t xml:space="preserve"> as described in TS 36.579-1 [2] Table 5.3B.7.3-1</w:t>
            </w:r>
            <w:r w:rsidRPr="001C16AB">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CD36C9B" w14:textId="77777777" w:rsidR="0087351F" w:rsidRPr="001C16AB" w:rsidRDefault="0087351F" w:rsidP="00E64CC8">
            <w:pPr>
              <w:pStyle w:val="TAC"/>
              <w:keepNext w:val="0"/>
              <w:keepLines w:val="0"/>
              <w:widowControl w:val="0"/>
              <w:rPr>
                <w:rFonts w:cs="Arial"/>
                <w:szCs w:val="18"/>
              </w:rPr>
            </w:pPr>
            <w:r w:rsidRPr="001C16AB">
              <w:t>-</w:t>
            </w:r>
          </w:p>
        </w:tc>
        <w:tc>
          <w:tcPr>
            <w:tcW w:w="2616" w:type="dxa"/>
            <w:tcBorders>
              <w:top w:val="single" w:sz="4" w:space="0" w:color="auto"/>
              <w:left w:val="single" w:sz="4" w:space="0" w:color="auto"/>
              <w:bottom w:val="single" w:sz="4" w:space="0" w:color="auto"/>
              <w:right w:val="single" w:sz="4" w:space="0" w:color="auto"/>
            </w:tcBorders>
            <w:hideMark/>
          </w:tcPr>
          <w:p w14:paraId="15FA4E81"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3EA25652" w14:textId="77777777" w:rsidR="0087351F" w:rsidRPr="001C16AB" w:rsidRDefault="0087351F" w:rsidP="00E64CC8">
            <w:pPr>
              <w:pStyle w:val="TAC"/>
              <w:keepNext w:val="0"/>
              <w:keepLines w:val="0"/>
              <w:widowControl w:val="0"/>
            </w:pPr>
            <w:r w:rsidRPr="001C16AB">
              <w:t>3</w:t>
            </w:r>
          </w:p>
        </w:tc>
        <w:tc>
          <w:tcPr>
            <w:tcW w:w="867" w:type="dxa"/>
            <w:tcBorders>
              <w:top w:val="single" w:sz="4" w:space="0" w:color="auto"/>
              <w:left w:val="single" w:sz="4" w:space="0" w:color="auto"/>
              <w:bottom w:val="single" w:sz="4" w:space="0" w:color="auto"/>
              <w:right w:val="single" w:sz="4" w:space="0" w:color="auto"/>
            </w:tcBorders>
            <w:hideMark/>
          </w:tcPr>
          <w:p w14:paraId="74D66F1D" w14:textId="77777777" w:rsidR="0087351F" w:rsidRPr="001C16AB" w:rsidRDefault="0087351F" w:rsidP="00E64CC8">
            <w:pPr>
              <w:pStyle w:val="TAC"/>
              <w:keepNext w:val="0"/>
              <w:keepLines w:val="0"/>
              <w:widowControl w:val="0"/>
            </w:pPr>
            <w:r w:rsidRPr="001C16AB">
              <w:t>P</w:t>
            </w:r>
          </w:p>
        </w:tc>
      </w:tr>
      <w:tr w:rsidR="0087351F" w:rsidRPr="001C16AB" w14:paraId="55FE66CC" w14:textId="77777777" w:rsidTr="00E64CC8">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DDC85C0" w14:textId="77777777" w:rsidR="0087351F" w:rsidRPr="001C16AB" w:rsidRDefault="0087351F" w:rsidP="00E64CC8">
            <w:pPr>
              <w:pStyle w:val="TAC"/>
              <w:keepNext w:val="0"/>
              <w:keepLines w:val="0"/>
              <w:widowControl w:val="0"/>
              <w:rPr>
                <w:rFonts w:cs="Arial"/>
                <w:szCs w:val="18"/>
              </w:rPr>
            </w:pPr>
            <w:r w:rsidRPr="001C16AB">
              <w:rPr>
                <w:rFonts w:cs="Arial"/>
                <w:szCs w:val="18"/>
              </w:rPr>
              <w:t>11-12</w:t>
            </w:r>
          </w:p>
        </w:tc>
        <w:tc>
          <w:tcPr>
            <w:tcW w:w="4124" w:type="dxa"/>
            <w:tcBorders>
              <w:top w:val="single" w:sz="4" w:space="0" w:color="auto"/>
              <w:left w:val="single" w:sz="4" w:space="0" w:color="auto"/>
              <w:bottom w:val="single" w:sz="4" w:space="0" w:color="auto"/>
              <w:right w:val="single" w:sz="4" w:space="0" w:color="auto"/>
            </w:tcBorders>
            <w:hideMark/>
          </w:tcPr>
          <w:p w14:paraId="70040FFB" w14:textId="77777777" w:rsidR="0087351F" w:rsidRPr="001C16AB" w:rsidRDefault="0087351F" w:rsidP="00E64CC8">
            <w:pPr>
              <w:pStyle w:val="TAL"/>
              <w:keepNext w:val="0"/>
              <w:keepLines w:val="0"/>
              <w:widowControl w:val="0"/>
              <w:rPr>
                <w:rFonts w:cs="Arial"/>
                <w:szCs w:val="18"/>
              </w:rPr>
            </w:pPr>
            <w:r w:rsidRPr="001C16AB">
              <w:rPr>
                <w:rFonts w:cs="Arial"/>
                <w:szCs w:val="18"/>
              </w:rPr>
              <w:t>Void</w:t>
            </w:r>
          </w:p>
        </w:tc>
        <w:tc>
          <w:tcPr>
            <w:tcW w:w="723" w:type="dxa"/>
            <w:tcBorders>
              <w:top w:val="single" w:sz="4" w:space="0" w:color="auto"/>
              <w:left w:val="single" w:sz="4" w:space="0" w:color="auto"/>
              <w:bottom w:val="single" w:sz="4" w:space="0" w:color="auto"/>
              <w:right w:val="single" w:sz="4" w:space="0" w:color="auto"/>
            </w:tcBorders>
            <w:hideMark/>
          </w:tcPr>
          <w:p w14:paraId="66E60C56" w14:textId="77777777" w:rsidR="0087351F" w:rsidRPr="001C16AB" w:rsidRDefault="0087351F" w:rsidP="00E64CC8">
            <w:pPr>
              <w:pStyle w:val="TAC"/>
              <w:keepNext w:val="0"/>
              <w:keepLines w:val="0"/>
              <w:widowControl w:val="0"/>
              <w:rPr>
                <w:rFonts w:cs="Arial"/>
                <w:szCs w:val="18"/>
              </w:rPr>
            </w:pPr>
            <w:r w:rsidRPr="001C16AB">
              <w:t>-</w:t>
            </w:r>
          </w:p>
        </w:tc>
        <w:tc>
          <w:tcPr>
            <w:tcW w:w="2616" w:type="dxa"/>
            <w:tcBorders>
              <w:top w:val="single" w:sz="4" w:space="0" w:color="auto"/>
              <w:left w:val="single" w:sz="4" w:space="0" w:color="auto"/>
              <w:bottom w:val="single" w:sz="4" w:space="0" w:color="auto"/>
              <w:right w:val="single" w:sz="4" w:space="0" w:color="auto"/>
            </w:tcBorders>
            <w:hideMark/>
          </w:tcPr>
          <w:p w14:paraId="22743EB3"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60960B61" w14:textId="77777777" w:rsidR="0087351F" w:rsidRPr="001C16AB" w:rsidRDefault="0087351F" w:rsidP="00E64CC8">
            <w:pPr>
              <w:pStyle w:val="TAC"/>
              <w:keepNext w:val="0"/>
              <w:keepLines w:val="0"/>
              <w:widowControl w:val="0"/>
            </w:pPr>
            <w:r w:rsidRPr="001C16AB">
              <w:t>-</w:t>
            </w:r>
          </w:p>
        </w:tc>
        <w:tc>
          <w:tcPr>
            <w:tcW w:w="867" w:type="dxa"/>
            <w:tcBorders>
              <w:top w:val="single" w:sz="4" w:space="0" w:color="auto"/>
              <w:left w:val="single" w:sz="4" w:space="0" w:color="auto"/>
              <w:bottom w:val="single" w:sz="4" w:space="0" w:color="auto"/>
              <w:right w:val="single" w:sz="4" w:space="0" w:color="auto"/>
            </w:tcBorders>
            <w:hideMark/>
          </w:tcPr>
          <w:p w14:paraId="773F6479" w14:textId="77777777" w:rsidR="0087351F" w:rsidRPr="001C16AB" w:rsidRDefault="0087351F" w:rsidP="00E64CC8">
            <w:pPr>
              <w:pStyle w:val="TAC"/>
              <w:keepNext w:val="0"/>
              <w:keepLines w:val="0"/>
              <w:widowControl w:val="0"/>
            </w:pPr>
            <w:r w:rsidRPr="001C16AB">
              <w:t>-</w:t>
            </w:r>
          </w:p>
        </w:tc>
      </w:tr>
      <w:tr w:rsidR="0087351F" w:rsidRPr="001C16AB" w14:paraId="0EC06CD6" w14:textId="77777777" w:rsidTr="00E64CC8">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BBA8F3B" w14:textId="77777777" w:rsidR="0087351F" w:rsidRPr="001C16AB" w:rsidRDefault="0087351F" w:rsidP="00E64CC8">
            <w:pPr>
              <w:pStyle w:val="TAC"/>
              <w:keepNext w:val="0"/>
              <w:keepLines w:val="0"/>
              <w:widowControl w:val="0"/>
              <w:rPr>
                <w:rFonts w:cs="Arial"/>
                <w:szCs w:val="18"/>
              </w:rPr>
            </w:pPr>
            <w:r w:rsidRPr="001C16AB">
              <w:rPr>
                <w:rFonts w:cs="Arial"/>
                <w:szCs w:val="18"/>
              </w:rPr>
              <w:t>13</w:t>
            </w:r>
          </w:p>
        </w:tc>
        <w:tc>
          <w:tcPr>
            <w:tcW w:w="4124" w:type="dxa"/>
            <w:tcBorders>
              <w:top w:val="single" w:sz="4" w:space="0" w:color="auto"/>
              <w:left w:val="single" w:sz="4" w:space="0" w:color="auto"/>
              <w:bottom w:val="single" w:sz="4" w:space="0" w:color="auto"/>
              <w:right w:val="single" w:sz="4" w:space="0" w:color="auto"/>
            </w:tcBorders>
            <w:hideMark/>
          </w:tcPr>
          <w:p w14:paraId="5F158C38" w14:textId="77777777" w:rsidR="0087351F" w:rsidRPr="001C16AB" w:rsidRDefault="0087351F" w:rsidP="00E64CC8">
            <w:pPr>
              <w:pStyle w:val="TAL"/>
              <w:keepNext w:val="0"/>
              <w:keepLines w:val="0"/>
              <w:widowControl w:val="0"/>
              <w:rPr>
                <w:rFonts w:cs="Arial"/>
                <w:szCs w:val="18"/>
              </w:rPr>
            </w:pPr>
            <w:r w:rsidRPr="001C16AB">
              <w:rPr>
                <w:rFonts w:cs="Arial"/>
                <w:szCs w:val="18"/>
              </w:rPr>
              <w:t>Make the UE (MCVideo client) release the call.</w:t>
            </w:r>
          </w:p>
          <w:p w14:paraId="20096EEF" w14:textId="77777777" w:rsidR="0087351F" w:rsidRPr="001C16AB" w:rsidRDefault="0087351F" w:rsidP="00E64CC8">
            <w:pPr>
              <w:pStyle w:val="TAL"/>
              <w:keepNext w:val="0"/>
              <w:keepLines w:val="0"/>
              <w:widowControl w:val="0"/>
              <w:rPr>
                <w:rFonts w:cs="Arial"/>
                <w:szCs w:val="18"/>
              </w:rPr>
            </w:pPr>
            <w:r w:rsidRPr="001C16AB">
              <w:t>(NOTE 1)</w:t>
            </w:r>
          </w:p>
        </w:tc>
        <w:tc>
          <w:tcPr>
            <w:tcW w:w="723" w:type="dxa"/>
            <w:tcBorders>
              <w:top w:val="single" w:sz="4" w:space="0" w:color="auto"/>
              <w:left w:val="single" w:sz="4" w:space="0" w:color="auto"/>
              <w:bottom w:val="single" w:sz="4" w:space="0" w:color="auto"/>
              <w:right w:val="single" w:sz="4" w:space="0" w:color="auto"/>
            </w:tcBorders>
            <w:hideMark/>
          </w:tcPr>
          <w:p w14:paraId="24F18FE2" w14:textId="77777777" w:rsidR="0087351F" w:rsidRPr="001C16AB" w:rsidRDefault="0087351F" w:rsidP="00E64CC8">
            <w:pPr>
              <w:pStyle w:val="TAC"/>
              <w:keepNext w:val="0"/>
              <w:keepLines w:val="0"/>
              <w:widowControl w:val="0"/>
              <w:rPr>
                <w:rFonts w:cs="Arial"/>
                <w:szCs w:val="18"/>
              </w:rPr>
            </w:pPr>
            <w:r w:rsidRPr="001C16AB">
              <w:rPr>
                <w:rFonts w:cs="Arial"/>
                <w:szCs w:val="18"/>
              </w:rPr>
              <w:t>-</w:t>
            </w:r>
          </w:p>
        </w:tc>
        <w:tc>
          <w:tcPr>
            <w:tcW w:w="2616" w:type="dxa"/>
            <w:tcBorders>
              <w:top w:val="single" w:sz="4" w:space="0" w:color="auto"/>
              <w:left w:val="single" w:sz="4" w:space="0" w:color="auto"/>
              <w:bottom w:val="single" w:sz="4" w:space="0" w:color="auto"/>
              <w:right w:val="single" w:sz="4" w:space="0" w:color="auto"/>
            </w:tcBorders>
            <w:hideMark/>
          </w:tcPr>
          <w:p w14:paraId="62298866"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6E628CD7" w14:textId="77777777" w:rsidR="0087351F" w:rsidRPr="001C16AB" w:rsidRDefault="0087351F" w:rsidP="00E64CC8">
            <w:pPr>
              <w:pStyle w:val="TAC"/>
              <w:keepNext w:val="0"/>
              <w:keepLines w:val="0"/>
              <w:widowControl w:val="0"/>
            </w:pPr>
            <w:r w:rsidRPr="001C16AB">
              <w:t>-</w:t>
            </w:r>
          </w:p>
        </w:tc>
        <w:tc>
          <w:tcPr>
            <w:tcW w:w="867" w:type="dxa"/>
            <w:tcBorders>
              <w:top w:val="single" w:sz="4" w:space="0" w:color="auto"/>
              <w:left w:val="single" w:sz="4" w:space="0" w:color="auto"/>
              <w:bottom w:val="single" w:sz="4" w:space="0" w:color="auto"/>
              <w:right w:val="single" w:sz="4" w:space="0" w:color="auto"/>
            </w:tcBorders>
            <w:hideMark/>
          </w:tcPr>
          <w:p w14:paraId="55C20180" w14:textId="77777777" w:rsidR="0087351F" w:rsidRPr="001C16AB" w:rsidRDefault="0087351F" w:rsidP="00E64CC8">
            <w:pPr>
              <w:pStyle w:val="TAC"/>
              <w:keepNext w:val="0"/>
              <w:keepLines w:val="0"/>
              <w:widowControl w:val="0"/>
            </w:pPr>
            <w:r w:rsidRPr="001C16AB">
              <w:t>-</w:t>
            </w:r>
          </w:p>
        </w:tc>
      </w:tr>
      <w:tr w:rsidR="0087351F" w:rsidRPr="001C16AB" w14:paraId="5B9DE2DA" w14:textId="77777777" w:rsidTr="00E64CC8">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71BFF59" w14:textId="77777777" w:rsidR="0087351F" w:rsidRPr="001C16AB" w:rsidRDefault="0087351F" w:rsidP="00E64CC8">
            <w:pPr>
              <w:pStyle w:val="TAC"/>
              <w:keepNext w:val="0"/>
              <w:keepLines w:val="0"/>
              <w:widowControl w:val="0"/>
            </w:pPr>
            <w:r w:rsidRPr="001C16AB">
              <w:rPr>
                <w:rFonts w:cs="Arial"/>
                <w:szCs w:val="18"/>
              </w:rPr>
              <w:t>14</w:t>
            </w:r>
          </w:p>
        </w:tc>
        <w:tc>
          <w:tcPr>
            <w:tcW w:w="4124" w:type="dxa"/>
            <w:tcBorders>
              <w:top w:val="single" w:sz="4" w:space="0" w:color="auto"/>
              <w:left w:val="single" w:sz="4" w:space="0" w:color="auto"/>
              <w:bottom w:val="single" w:sz="4" w:space="0" w:color="auto"/>
              <w:right w:val="single" w:sz="4" w:space="0" w:color="auto"/>
            </w:tcBorders>
            <w:hideMark/>
          </w:tcPr>
          <w:p w14:paraId="581FB63F" w14:textId="20801045" w:rsidR="0087351F" w:rsidRPr="001C16AB" w:rsidRDefault="0087351F" w:rsidP="00E64CC8">
            <w:pPr>
              <w:pStyle w:val="TAL"/>
              <w:keepNext w:val="0"/>
              <w:keepLines w:val="0"/>
              <w:widowControl w:val="0"/>
            </w:pPr>
            <w:r w:rsidRPr="001C16AB">
              <w:t xml:space="preserve">Check: Does the UE </w:t>
            </w:r>
            <w:r w:rsidRPr="001C16AB">
              <w:rPr>
                <w:rFonts w:cs="Arial"/>
                <w:szCs w:val="18"/>
              </w:rPr>
              <w:t xml:space="preserve">(MCVideo client) </w:t>
            </w:r>
            <w:r w:rsidRPr="001C16AB">
              <w:rPr>
                <w:rFonts w:eastAsia="Calibri"/>
              </w:rPr>
              <w:t xml:space="preserve">correctly </w:t>
            </w:r>
            <w:r w:rsidRPr="001C16AB">
              <w:t>perform test procedure 'MCX CO call release' as described in TS 36.579-1 [2] Table 5.3.10.3-1 to release the call</w:t>
            </w:r>
            <w:r w:rsidRPr="001C16AB">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539F8293" w14:textId="77777777" w:rsidR="0087351F" w:rsidRPr="001C16AB" w:rsidRDefault="0087351F" w:rsidP="00E64CC8">
            <w:pPr>
              <w:pStyle w:val="TAC"/>
              <w:keepNext w:val="0"/>
              <w:keepLines w:val="0"/>
              <w:widowControl w:val="0"/>
            </w:pPr>
            <w:r w:rsidRPr="001C16AB">
              <w:rPr>
                <w:rFonts w:cs="Arial"/>
                <w:szCs w:val="18"/>
              </w:rPr>
              <w:t>-</w:t>
            </w:r>
          </w:p>
        </w:tc>
        <w:tc>
          <w:tcPr>
            <w:tcW w:w="2616" w:type="dxa"/>
            <w:tcBorders>
              <w:top w:val="single" w:sz="4" w:space="0" w:color="auto"/>
              <w:left w:val="single" w:sz="4" w:space="0" w:color="auto"/>
              <w:bottom w:val="single" w:sz="4" w:space="0" w:color="auto"/>
              <w:right w:val="single" w:sz="4" w:space="0" w:color="auto"/>
            </w:tcBorders>
            <w:hideMark/>
          </w:tcPr>
          <w:p w14:paraId="29612CA0" w14:textId="77777777" w:rsidR="0087351F" w:rsidRPr="001C16AB" w:rsidRDefault="0087351F" w:rsidP="00E64CC8">
            <w:pPr>
              <w:pStyle w:val="TAL"/>
              <w:keepNext w:val="0"/>
              <w:keepLines w:val="0"/>
              <w:widowControl w:val="0"/>
            </w:pPr>
            <w:r w:rsidRPr="001C16A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0FF9CD32" w14:textId="77777777" w:rsidR="0087351F" w:rsidRPr="001C16AB" w:rsidRDefault="0087351F" w:rsidP="00E64CC8">
            <w:pPr>
              <w:pStyle w:val="TAC"/>
              <w:keepNext w:val="0"/>
              <w:keepLines w:val="0"/>
              <w:widowControl w:val="0"/>
            </w:pPr>
            <w:r w:rsidRPr="001C16AB">
              <w:t>4</w:t>
            </w:r>
          </w:p>
        </w:tc>
        <w:tc>
          <w:tcPr>
            <w:tcW w:w="867" w:type="dxa"/>
            <w:tcBorders>
              <w:top w:val="single" w:sz="4" w:space="0" w:color="auto"/>
              <w:left w:val="single" w:sz="4" w:space="0" w:color="auto"/>
              <w:bottom w:val="single" w:sz="4" w:space="0" w:color="auto"/>
              <w:right w:val="single" w:sz="4" w:space="0" w:color="auto"/>
            </w:tcBorders>
            <w:hideMark/>
          </w:tcPr>
          <w:p w14:paraId="7D41AD2F" w14:textId="77777777" w:rsidR="0087351F" w:rsidRPr="001C16AB" w:rsidRDefault="0087351F" w:rsidP="00E64CC8">
            <w:pPr>
              <w:pStyle w:val="TAC"/>
              <w:keepNext w:val="0"/>
              <w:keepLines w:val="0"/>
              <w:widowControl w:val="0"/>
            </w:pPr>
            <w:r w:rsidRPr="001C16AB">
              <w:t>P</w:t>
            </w:r>
          </w:p>
        </w:tc>
      </w:tr>
      <w:tr w:rsidR="0087351F" w:rsidRPr="001C16AB" w14:paraId="07ABFAD8" w14:textId="77777777" w:rsidTr="00E64CC8">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5314ABEC" w14:textId="77777777" w:rsidR="0087351F" w:rsidRPr="001C16AB" w:rsidRDefault="0087351F" w:rsidP="00E64CC8">
            <w:pPr>
              <w:pStyle w:val="TAC"/>
              <w:keepNext w:val="0"/>
              <w:keepLines w:val="0"/>
              <w:widowControl w:val="0"/>
            </w:pPr>
            <w:r w:rsidRPr="001C16AB">
              <w:rPr>
                <w:rFonts w:cs="Arial"/>
                <w:szCs w:val="18"/>
              </w:rPr>
              <w:t>15</w:t>
            </w:r>
          </w:p>
        </w:tc>
        <w:tc>
          <w:tcPr>
            <w:tcW w:w="4124" w:type="dxa"/>
            <w:tcBorders>
              <w:top w:val="single" w:sz="4" w:space="0" w:color="auto"/>
              <w:left w:val="single" w:sz="4" w:space="0" w:color="auto"/>
              <w:bottom w:val="single" w:sz="4" w:space="0" w:color="auto"/>
              <w:right w:val="single" w:sz="4" w:space="0" w:color="auto"/>
            </w:tcBorders>
            <w:hideMark/>
          </w:tcPr>
          <w:p w14:paraId="5B1457B2" w14:textId="77777777" w:rsidR="0087351F" w:rsidRPr="001C16AB" w:rsidRDefault="0087351F" w:rsidP="00E64CC8">
            <w:pPr>
              <w:pStyle w:val="TAL"/>
              <w:keepNext w:val="0"/>
              <w:keepLines w:val="0"/>
              <w:widowControl w:val="0"/>
            </w:pPr>
            <w:r w:rsidRPr="001C16AB">
              <w:rPr>
                <w:rFonts w:cs="Arial"/>
                <w:szCs w:val="18"/>
              </w:rPr>
              <w:t>Void</w:t>
            </w:r>
          </w:p>
        </w:tc>
        <w:tc>
          <w:tcPr>
            <w:tcW w:w="723" w:type="dxa"/>
            <w:tcBorders>
              <w:top w:val="single" w:sz="4" w:space="0" w:color="auto"/>
              <w:left w:val="single" w:sz="4" w:space="0" w:color="auto"/>
              <w:bottom w:val="single" w:sz="4" w:space="0" w:color="auto"/>
              <w:right w:val="single" w:sz="4" w:space="0" w:color="auto"/>
            </w:tcBorders>
            <w:hideMark/>
          </w:tcPr>
          <w:p w14:paraId="36753523" w14:textId="77777777" w:rsidR="0087351F" w:rsidRPr="001C16AB" w:rsidRDefault="0087351F" w:rsidP="00E64CC8">
            <w:pPr>
              <w:pStyle w:val="TAC"/>
              <w:keepNext w:val="0"/>
              <w:keepLines w:val="0"/>
              <w:widowControl w:val="0"/>
            </w:pPr>
            <w:r w:rsidRPr="001C16AB">
              <w:rPr>
                <w:rFonts w:cs="Arial"/>
                <w:szCs w:val="18"/>
              </w:rPr>
              <w:t>-</w:t>
            </w:r>
          </w:p>
        </w:tc>
        <w:tc>
          <w:tcPr>
            <w:tcW w:w="2616" w:type="dxa"/>
            <w:tcBorders>
              <w:top w:val="single" w:sz="4" w:space="0" w:color="auto"/>
              <w:left w:val="single" w:sz="4" w:space="0" w:color="auto"/>
              <w:bottom w:val="single" w:sz="4" w:space="0" w:color="auto"/>
              <w:right w:val="single" w:sz="4" w:space="0" w:color="auto"/>
            </w:tcBorders>
            <w:hideMark/>
          </w:tcPr>
          <w:p w14:paraId="498441A7" w14:textId="77777777" w:rsidR="0087351F" w:rsidRPr="001C16AB" w:rsidRDefault="0087351F" w:rsidP="00E64CC8">
            <w:pPr>
              <w:pStyle w:val="TAL"/>
              <w:keepNext w:val="0"/>
              <w:keepLines w:val="0"/>
              <w:widowControl w:val="0"/>
            </w:pPr>
            <w:r w:rsidRPr="001C16AB">
              <w:rPr>
                <w:rFonts w:cs="Arial"/>
                <w:szCs w:val="18"/>
              </w:rPr>
              <w:t>-</w:t>
            </w:r>
          </w:p>
        </w:tc>
        <w:tc>
          <w:tcPr>
            <w:tcW w:w="551" w:type="dxa"/>
            <w:tcBorders>
              <w:top w:val="single" w:sz="4" w:space="0" w:color="auto"/>
              <w:left w:val="single" w:sz="4" w:space="0" w:color="auto"/>
              <w:bottom w:val="single" w:sz="4" w:space="0" w:color="auto"/>
              <w:right w:val="single" w:sz="4" w:space="0" w:color="auto"/>
            </w:tcBorders>
            <w:hideMark/>
          </w:tcPr>
          <w:p w14:paraId="71D77783" w14:textId="77777777" w:rsidR="0087351F" w:rsidRPr="001C16AB" w:rsidRDefault="0087351F" w:rsidP="00E64CC8">
            <w:pPr>
              <w:pStyle w:val="TAC"/>
              <w:keepNext w:val="0"/>
              <w:keepLines w:val="0"/>
              <w:widowControl w:val="0"/>
            </w:pPr>
            <w:r w:rsidRPr="001C16AB">
              <w:t>-</w:t>
            </w:r>
          </w:p>
        </w:tc>
        <w:tc>
          <w:tcPr>
            <w:tcW w:w="867" w:type="dxa"/>
            <w:tcBorders>
              <w:top w:val="single" w:sz="4" w:space="0" w:color="auto"/>
              <w:left w:val="single" w:sz="4" w:space="0" w:color="auto"/>
              <w:bottom w:val="single" w:sz="4" w:space="0" w:color="auto"/>
              <w:right w:val="single" w:sz="4" w:space="0" w:color="auto"/>
            </w:tcBorders>
            <w:hideMark/>
          </w:tcPr>
          <w:p w14:paraId="7210C03E" w14:textId="77777777" w:rsidR="0087351F" w:rsidRPr="001C16AB" w:rsidRDefault="0087351F" w:rsidP="00E64CC8">
            <w:pPr>
              <w:pStyle w:val="TAC"/>
              <w:keepNext w:val="0"/>
              <w:keepLines w:val="0"/>
              <w:widowControl w:val="0"/>
            </w:pPr>
            <w:r w:rsidRPr="001C16AB">
              <w:t>-</w:t>
            </w:r>
          </w:p>
        </w:tc>
      </w:tr>
      <w:tr w:rsidR="0087351F" w:rsidRPr="001C16AB" w14:paraId="304D79F7" w14:textId="77777777" w:rsidTr="00E64CC8">
        <w:trPr>
          <w:trHeight w:val="415"/>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6BC2EEBB" w14:textId="77777777" w:rsidR="0087351F" w:rsidRPr="001C16AB" w:rsidRDefault="0087351F" w:rsidP="00E64CC8">
            <w:pPr>
              <w:pStyle w:val="TAC"/>
              <w:keepLines w:val="0"/>
              <w:jc w:val="left"/>
              <w:rPr>
                <w:color w:val="000000"/>
              </w:rPr>
            </w:pPr>
            <w:r w:rsidRPr="001C16AB">
              <w:t>NOTE 1: This is expected to be done via a suitable implementation dependent MMI command.</w:t>
            </w:r>
          </w:p>
        </w:tc>
      </w:tr>
    </w:tbl>
    <w:p w14:paraId="274CC04A" w14:textId="77777777" w:rsidR="0087351F" w:rsidRPr="001C16AB" w:rsidRDefault="0087351F" w:rsidP="0087351F"/>
    <w:p w14:paraId="46799C44" w14:textId="77777777" w:rsidR="0087351F" w:rsidRPr="001C16AB" w:rsidRDefault="0087351F" w:rsidP="0087351F">
      <w:pPr>
        <w:pStyle w:val="H6"/>
      </w:pPr>
      <w:r w:rsidRPr="001C16AB">
        <w:t>6.1.1.10.3.3</w:t>
      </w:r>
      <w:r w:rsidRPr="001C16AB">
        <w:tab/>
        <w:t>Specific message contents</w:t>
      </w:r>
    </w:p>
    <w:p w14:paraId="426CBE2F" w14:textId="77777777" w:rsidR="0087351F" w:rsidRPr="001C16AB" w:rsidRDefault="0087351F" w:rsidP="0087351F">
      <w:pPr>
        <w:pStyle w:val="TH"/>
      </w:pPr>
      <w:r w:rsidRPr="001C16AB">
        <w:t xml:space="preserve">Table 6.1.1.10.3.3-1: SIP INVITE from the UE (Step 2, Table 6.1.1.10.3.2-1; </w:t>
      </w:r>
      <w:r w:rsidRPr="001C16AB">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87351F" w:rsidRPr="001C16AB" w14:paraId="18B7AFDC"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0C8F6FA"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5.5.2.5.1-1, condition IMMPERIL-CALL</w:t>
            </w:r>
          </w:p>
        </w:tc>
      </w:tr>
      <w:tr w:rsidR="0087351F" w:rsidRPr="001C16AB" w14:paraId="6EC56938"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59E258FF"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B7D12D1"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6847B025"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213D5B94"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9EEF1F7"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72158DB8"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2662770A" w14:textId="77777777" w:rsidR="0087351F" w:rsidRPr="001C16AB" w:rsidRDefault="0087351F" w:rsidP="00E64CC8">
            <w:pPr>
              <w:pStyle w:val="TAL"/>
              <w:rPr>
                <w:b/>
                <w:bCs/>
              </w:rPr>
            </w:pPr>
            <w:r w:rsidRPr="001C16AB">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A7D917A" w14:textId="77777777" w:rsidR="0087351F" w:rsidRPr="001C16AB" w:rsidRDefault="0087351F" w:rsidP="00E64CC8">
            <w:pPr>
              <w:pStyle w:val="TAL"/>
            </w:pPr>
          </w:p>
        </w:tc>
        <w:tc>
          <w:tcPr>
            <w:tcW w:w="2190" w:type="dxa"/>
            <w:tcBorders>
              <w:top w:val="single" w:sz="4" w:space="0" w:color="auto"/>
              <w:left w:val="single" w:sz="4" w:space="0" w:color="auto"/>
              <w:bottom w:val="single" w:sz="4" w:space="0" w:color="auto"/>
              <w:right w:val="single" w:sz="4" w:space="0" w:color="auto"/>
            </w:tcBorders>
          </w:tcPr>
          <w:p w14:paraId="2E42BCCE" w14:textId="77777777" w:rsidR="0087351F" w:rsidRPr="001C16AB" w:rsidRDefault="0087351F"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5151E940"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4E6E21DA" w14:textId="77777777" w:rsidR="0087351F" w:rsidRPr="001C16AB" w:rsidRDefault="0087351F" w:rsidP="00E64CC8">
            <w:pPr>
              <w:pStyle w:val="TAL"/>
            </w:pPr>
          </w:p>
        </w:tc>
      </w:tr>
      <w:tr w:rsidR="0087351F" w:rsidRPr="001C16AB" w14:paraId="122AB1E8"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3FEAD0C4" w14:textId="77777777" w:rsidR="0087351F" w:rsidRPr="001C16AB" w:rsidRDefault="0087351F" w:rsidP="00E64CC8">
            <w:pPr>
              <w:pStyle w:val="TAL"/>
              <w:rPr>
                <w:b/>
                <w:bCs/>
              </w:rPr>
            </w:pPr>
            <w:r w:rsidRPr="001C16A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57D209" w14:textId="77777777" w:rsidR="0087351F" w:rsidRPr="001C16AB" w:rsidRDefault="0087351F" w:rsidP="00E64CC8">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A216D25" w14:textId="77777777" w:rsidR="0087351F" w:rsidRPr="001C16AB" w:rsidRDefault="0087351F" w:rsidP="00E64CC8">
            <w:pPr>
              <w:pStyle w:val="TAL"/>
              <w:rPr>
                <w:b/>
                <w:bCs/>
              </w:rPr>
            </w:pPr>
            <w:r w:rsidRPr="001C16A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6F652863"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16CB593A" w14:textId="77777777" w:rsidR="0087351F" w:rsidRPr="001C16AB" w:rsidRDefault="0087351F" w:rsidP="00E64CC8">
            <w:pPr>
              <w:pStyle w:val="TAL"/>
            </w:pPr>
          </w:p>
        </w:tc>
      </w:tr>
      <w:tr w:rsidR="0087351F" w:rsidRPr="001C16AB" w14:paraId="1438572A" w14:textId="77777777" w:rsidTr="00E64CC8">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0AF7CEBA" w14:textId="77777777" w:rsidR="0087351F" w:rsidRPr="001C16AB" w:rsidRDefault="0087351F" w:rsidP="00E64CC8">
            <w:pPr>
              <w:pStyle w:val="TAL"/>
              <w:rPr>
                <w:b/>
                <w:bCs/>
              </w:rPr>
            </w:pPr>
            <w:r w:rsidRPr="001C16A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FC266F2" w14:textId="77777777" w:rsidR="0087351F" w:rsidRPr="001C16AB" w:rsidRDefault="0087351F" w:rsidP="00E64CC8">
            <w:pPr>
              <w:pStyle w:val="TAL"/>
            </w:pPr>
            <w:r w:rsidRPr="001C16AB">
              <w:t xml:space="preserve">SDP Message as described in </w:t>
            </w:r>
            <w:r w:rsidRPr="001C16AB">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FF446A7" w14:textId="77777777" w:rsidR="0087351F" w:rsidRPr="001C16AB" w:rsidRDefault="0087351F"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19474E5C" w14:textId="77777777" w:rsidR="0087351F" w:rsidRPr="001C16AB" w:rsidRDefault="0087351F"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5F95E328" w14:textId="77777777" w:rsidR="0087351F" w:rsidRPr="001C16AB" w:rsidRDefault="0087351F" w:rsidP="00E64CC8">
            <w:pPr>
              <w:pStyle w:val="TAL"/>
            </w:pPr>
          </w:p>
        </w:tc>
      </w:tr>
      <w:tr w:rsidR="0087351F" w:rsidRPr="001C16AB" w14:paraId="569BE888"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5074B3BC" w14:textId="77777777" w:rsidR="0087351F" w:rsidRPr="001C16AB" w:rsidRDefault="0087351F" w:rsidP="00E64CC8">
            <w:pPr>
              <w:pStyle w:val="TAL"/>
              <w:rPr>
                <w:bCs/>
              </w:rPr>
            </w:pPr>
            <w:r w:rsidRPr="001C16AB">
              <w:rPr>
                <w:bCs/>
              </w:rP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8200618" w14:textId="77777777" w:rsidR="0087351F" w:rsidRPr="001C16AB" w:rsidRDefault="0087351F" w:rsidP="00E64CC8">
            <w:pPr>
              <w:pStyle w:val="TAL"/>
              <w:rPr>
                <w:bCs/>
              </w:rPr>
            </w:pPr>
          </w:p>
        </w:tc>
        <w:tc>
          <w:tcPr>
            <w:tcW w:w="2190" w:type="dxa"/>
            <w:tcBorders>
              <w:top w:val="single" w:sz="4" w:space="0" w:color="auto"/>
              <w:left w:val="single" w:sz="4" w:space="0" w:color="auto"/>
              <w:bottom w:val="single" w:sz="4" w:space="0" w:color="auto"/>
              <w:right w:val="single" w:sz="4" w:space="0" w:color="auto"/>
            </w:tcBorders>
            <w:hideMark/>
          </w:tcPr>
          <w:p w14:paraId="6F96958A" w14:textId="77777777" w:rsidR="0087351F" w:rsidRPr="001C16AB" w:rsidRDefault="0087351F" w:rsidP="00E64CC8">
            <w:pPr>
              <w:pStyle w:val="TAL"/>
              <w:rPr>
                <w:b/>
              </w:rPr>
            </w:pPr>
            <w:r w:rsidRPr="001C16AB">
              <w:rPr>
                <w:b/>
              </w:rPr>
              <w:t>MCVideo-Info</w:t>
            </w:r>
          </w:p>
        </w:tc>
        <w:tc>
          <w:tcPr>
            <w:tcW w:w="1460" w:type="dxa"/>
            <w:tcBorders>
              <w:top w:val="single" w:sz="4" w:space="0" w:color="auto"/>
              <w:left w:val="single" w:sz="4" w:space="0" w:color="auto"/>
              <w:bottom w:val="single" w:sz="4" w:space="0" w:color="auto"/>
              <w:right w:val="single" w:sz="4" w:space="0" w:color="auto"/>
            </w:tcBorders>
          </w:tcPr>
          <w:p w14:paraId="7EF3D2A1" w14:textId="77777777" w:rsidR="0087351F" w:rsidRPr="001C16AB" w:rsidRDefault="0087351F" w:rsidP="00E64CC8">
            <w:pPr>
              <w:pStyle w:val="TAL"/>
              <w:rPr>
                <w:bCs/>
              </w:rPr>
            </w:pPr>
          </w:p>
        </w:tc>
        <w:tc>
          <w:tcPr>
            <w:tcW w:w="1186" w:type="dxa"/>
            <w:tcBorders>
              <w:top w:val="single" w:sz="4" w:space="0" w:color="auto"/>
              <w:left w:val="single" w:sz="4" w:space="0" w:color="auto"/>
              <w:bottom w:val="single" w:sz="4" w:space="0" w:color="auto"/>
              <w:right w:val="single" w:sz="4" w:space="0" w:color="auto"/>
            </w:tcBorders>
          </w:tcPr>
          <w:p w14:paraId="6AE4624C" w14:textId="77777777" w:rsidR="0087351F" w:rsidRPr="001C16AB" w:rsidRDefault="0087351F" w:rsidP="00E64CC8">
            <w:pPr>
              <w:pStyle w:val="TAL"/>
              <w:rPr>
                <w:bCs/>
              </w:rPr>
            </w:pPr>
          </w:p>
        </w:tc>
      </w:tr>
      <w:tr w:rsidR="0087351F" w:rsidRPr="001C16AB" w14:paraId="39B8E899"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36348B0A" w14:textId="77777777" w:rsidR="0087351F" w:rsidRPr="001C16AB" w:rsidRDefault="0087351F" w:rsidP="00E64CC8">
            <w:pPr>
              <w:pStyle w:val="TAL"/>
              <w:rPr>
                <w:bCs/>
              </w:rPr>
            </w:pPr>
            <w:r w:rsidRPr="001C16AB">
              <w:rPr>
                <w:bCs/>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8C6CC1D" w14:textId="77777777" w:rsidR="0087351F" w:rsidRPr="001C16AB" w:rsidRDefault="0087351F" w:rsidP="00E64CC8">
            <w:pPr>
              <w:pStyle w:val="TAL"/>
              <w:rPr>
                <w:bCs/>
              </w:rPr>
            </w:pPr>
            <w:r w:rsidRPr="001C16AB">
              <w:rPr>
                <w:bCs/>
              </w:rP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1D9120F8" w14:textId="77777777" w:rsidR="0087351F" w:rsidRPr="001C16AB" w:rsidRDefault="0087351F" w:rsidP="00E64CC8">
            <w:pPr>
              <w:pStyle w:val="TAL"/>
              <w:rPr>
                <w:bCs/>
              </w:rPr>
            </w:pPr>
          </w:p>
        </w:tc>
        <w:tc>
          <w:tcPr>
            <w:tcW w:w="1460" w:type="dxa"/>
            <w:tcBorders>
              <w:top w:val="single" w:sz="4" w:space="0" w:color="auto"/>
              <w:left w:val="single" w:sz="4" w:space="0" w:color="auto"/>
              <w:bottom w:val="single" w:sz="4" w:space="0" w:color="auto"/>
              <w:right w:val="single" w:sz="4" w:space="0" w:color="auto"/>
            </w:tcBorders>
          </w:tcPr>
          <w:p w14:paraId="63AA98EB" w14:textId="77777777" w:rsidR="0087351F" w:rsidRPr="001C16AB" w:rsidRDefault="0087351F" w:rsidP="00E64CC8">
            <w:pPr>
              <w:pStyle w:val="TAL"/>
              <w:rPr>
                <w:bCs/>
              </w:rPr>
            </w:pPr>
          </w:p>
        </w:tc>
        <w:tc>
          <w:tcPr>
            <w:tcW w:w="1186" w:type="dxa"/>
            <w:tcBorders>
              <w:top w:val="single" w:sz="4" w:space="0" w:color="auto"/>
              <w:left w:val="single" w:sz="4" w:space="0" w:color="auto"/>
              <w:bottom w:val="single" w:sz="4" w:space="0" w:color="auto"/>
              <w:right w:val="single" w:sz="4" w:space="0" w:color="auto"/>
            </w:tcBorders>
          </w:tcPr>
          <w:p w14:paraId="22B94C82" w14:textId="77777777" w:rsidR="0087351F" w:rsidRPr="001C16AB" w:rsidRDefault="0087351F" w:rsidP="00E64CC8">
            <w:pPr>
              <w:pStyle w:val="TAL"/>
              <w:rPr>
                <w:bCs/>
              </w:rPr>
            </w:pPr>
          </w:p>
        </w:tc>
      </w:tr>
    </w:tbl>
    <w:p w14:paraId="05C01977" w14:textId="77777777" w:rsidR="0087351F" w:rsidRPr="001C16AB" w:rsidRDefault="0087351F" w:rsidP="0087351F"/>
    <w:p w14:paraId="359DA294" w14:textId="77777777" w:rsidR="0087351F" w:rsidRPr="001C16AB" w:rsidRDefault="0087351F" w:rsidP="0087351F">
      <w:pPr>
        <w:pStyle w:val="TH"/>
      </w:pPr>
      <w:r w:rsidRPr="001C16AB">
        <w:rPr>
          <w:color w:val="000000"/>
        </w:rPr>
        <w:t>Table 6.1.1.10.3.3-1A: SDP</w:t>
      </w:r>
      <w:r w:rsidRPr="001C16AB">
        <w:rPr>
          <w:lang w:eastAsia="ko-KR"/>
        </w:rPr>
        <w:t xml:space="preserve"> message</w:t>
      </w:r>
      <w:r w:rsidRPr="001C16AB">
        <w:rPr>
          <w:color w:val="000000"/>
        </w:rP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7EEFE3E0"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7B72D204"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5.5.3.1.1-2, condition </w:t>
            </w:r>
            <w:r w:rsidRPr="001C16AB">
              <w:t>INITIAL_SDP_OFFER, IMPLICIT_GRANT_REQUESTED</w:t>
            </w:r>
          </w:p>
        </w:tc>
      </w:tr>
    </w:tbl>
    <w:p w14:paraId="54061577" w14:textId="77777777" w:rsidR="0087351F" w:rsidRPr="001C16AB" w:rsidRDefault="0087351F" w:rsidP="0087351F">
      <w:pPr>
        <w:widowControl w:val="0"/>
        <w:rPr>
          <w:color w:val="000000"/>
        </w:rPr>
      </w:pPr>
    </w:p>
    <w:p w14:paraId="08725146" w14:textId="77777777" w:rsidR="0087351F" w:rsidRPr="001C16AB" w:rsidRDefault="0087351F" w:rsidP="0087351F">
      <w:pPr>
        <w:pStyle w:val="TH"/>
      </w:pPr>
      <w:r w:rsidRPr="001C16AB">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58875342" w14:textId="77777777" w:rsidTr="00E64CC8">
        <w:tc>
          <w:tcPr>
            <w:tcW w:w="9504" w:type="dxa"/>
            <w:tcBorders>
              <w:top w:val="single" w:sz="4" w:space="0" w:color="auto"/>
              <w:left w:val="single" w:sz="4" w:space="0" w:color="auto"/>
              <w:bottom w:val="single" w:sz="4" w:space="0" w:color="auto"/>
              <w:right w:val="single" w:sz="4" w:space="0" w:color="auto"/>
            </w:tcBorders>
            <w:hideMark/>
          </w:tcPr>
          <w:p w14:paraId="24A49225"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5.5.3.2.1-2, condition GROUP-CALL, IMMPERIL-CALL, INVITE_REFER</w:t>
            </w:r>
          </w:p>
        </w:tc>
      </w:tr>
    </w:tbl>
    <w:p w14:paraId="5A91DF32" w14:textId="77777777" w:rsidR="0087351F" w:rsidRPr="001C16AB" w:rsidRDefault="0087351F" w:rsidP="0087351F">
      <w:pPr>
        <w:rPr>
          <w:color w:val="000000"/>
        </w:rPr>
      </w:pPr>
    </w:p>
    <w:p w14:paraId="292C614C" w14:textId="77777777" w:rsidR="0087351F" w:rsidRPr="001C16AB" w:rsidRDefault="0087351F" w:rsidP="0087351F">
      <w:pPr>
        <w:pStyle w:val="TH"/>
      </w:pPr>
      <w:r w:rsidRPr="001C16AB">
        <w:t xml:space="preserve">Table 6.1.1.10.3.3-3: SIP 200 (OK) from the SS (Step 2, Table 6.1.1.10.3.2.-1; </w:t>
      </w:r>
      <w:r w:rsidRPr="001C16AB">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02B17C7B"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69D7C2C"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5.5.2.17.1.2-1, condition INVITE-RSP</w:t>
            </w:r>
          </w:p>
        </w:tc>
      </w:tr>
      <w:tr w:rsidR="0087351F" w:rsidRPr="001C16AB" w14:paraId="75116D51"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6E011BA6"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3B8EAC83"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6B7CFC12"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34DF409E"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73BEAD76"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55EF580B"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389BBA88" w14:textId="77777777" w:rsidR="0087351F" w:rsidRPr="001C16AB" w:rsidRDefault="0087351F" w:rsidP="00E64CC8">
            <w:pPr>
              <w:pStyle w:val="TAL"/>
              <w:keepNext w:val="0"/>
              <w:keepLines w:val="0"/>
              <w:widowControl w:val="0"/>
              <w:rPr>
                <w:rFonts w:cs="Arial"/>
                <w:b/>
                <w:color w:val="000000"/>
                <w:szCs w:val="18"/>
              </w:rPr>
            </w:pPr>
            <w:r w:rsidRPr="001C16AB">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494FC1DB" w14:textId="77777777" w:rsidR="0087351F" w:rsidRPr="001C16AB" w:rsidRDefault="0087351F" w:rsidP="00E64CC8">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13CCCF38" w14:textId="77777777" w:rsidR="0087351F" w:rsidRPr="001C16AB" w:rsidRDefault="0087351F" w:rsidP="00E64CC8">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333656F5"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6B2D703" w14:textId="77777777" w:rsidR="0087351F" w:rsidRPr="001C16AB" w:rsidRDefault="0087351F" w:rsidP="00E64CC8">
            <w:pPr>
              <w:pStyle w:val="TAL"/>
              <w:keepNext w:val="0"/>
              <w:keepLines w:val="0"/>
              <w:widowControl w:val="0"/>
              <w:rPr>
                <w:color w:val="000000"/>
              </w:rPr>
            </w:pPr>
          </w:p>
        </w:tc>
      </w:tr>
      <w:tr w:rsidR="0087351F" w:rsidRPr="001C16AB" w14:paraId="4E1C6DBE"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5A11828C" w14:textId="77777777" w:rsidR="0087351F" w:rsidRPr="001C16AB" w:rsidRDefault="0087351F" w:rsidP="00E64CC8">
            <w:pPr>
              <w:pStyle w:val="TAL"/>
              <w:rPr>
                <w:color w:val="000000"/>
              </w:rPr>
            </w:pPr>
            <w:r w:rsidRPr="001C16AB">
              <w:t xml:space="preserve">  SDP Message</w:t>
            </w:r>
            <w:r w:rsidRPr="001C16AB">
              <w:rPr>
                <w:color w:val="000000"/>
              </w:rPr>
              <w:t xml:space="preserve"> 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CCA2BEB" w14:textId="77777777" w:rsidR="0087351F" w:rsidRPr="001C16AB" w:rsidRDefault="0087351F" w:rsidP="00E64CC8">
            <w:pPr>
              <w:pStyle w:val="TAL"/>
              <w:rPr>
                <w:color w:val="000000"/>
              </w:rPr>
            </w:pPr>
            <w:r w:rsidRPr="001C16AB">
              <w:rPr>
                <w:color w:val="000000"/>
              </w:rPr>
              <w:t>SDP Message as described in Table 6.1.1.10.3.3-3A</w:t>
            </w:r>
          </w:p>
        </w:tc>
        <w:tc>
          <w:tcPr>
            <w:tcW w:w="2187" w:type="dxa"/>
            <w:tcBorders>
              <w:top w:val="single" w:sz="4" w:space="0" w:color="auto"/>
              <w:left w:val="single" w:sz="4" w:space="0" w:color="auto"/>
              <w:bottom w:val="single" w:sz="4" w:space="0" w:color="auto"/>
              <w:right w:val="single" w:sz="4" w:space="0" w:color="auto"/>
            </w:tcBorders>
          </w:tcPr>
          <w:p w14:paraId="2303C844" w14:textId="77777777" w:rsidR="0087351F" w:rsidRPr="001C16AB" w:rsidRDefault="0087351F" w:rsidP="00E64CC8">
            <w:pPr>
              <w:pStyle w:val="TAL"/>
              <w:rPr>
                <w:color w:val="000000"/>
              </w:rPr>
            </w:pPr>
          </w:p>
        </w:tc>
        <w:tc>
          <w:tcPr>
            <w:tcW w:w="1367" w:type="dxa"/>
            <w:tcBorders>
              <w:top w:val="single" w:sz="4" w:space="0" w:color="auto"/>
              <w:left w:val="single" w:sz="4" w:space="0" w:color="auto"/>
              <w:bottom w:val="single" w:sz="4" w:space="0" w:color="auto"/>
              <w:right w:val="single" w:sz="4" w:space="0" w:color="auto"/>
            </w:tcBorders>
          </w:tcPr>
          <w:p w14:paraId="63268FC6" w14:textId="77777777" w:rsidR="0087351F" w:rsidRPr="001C16AB" w:rsidRDefault="0087351F" w:rsidP="00E64CC8">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9668C2D" w14:textId="77777777" w:rsidR="0087351F" w:rsidRPr="001C16AB" w:rsidRDefault="0087351F" w:rsidP="00E64CC8">
            <w:pPr>
              <w:pStyle w:val="TAL"/>
              <w:rPr>
                <w:color w:val="000000"/>
              </w:rPr>
            </w:pPr>
          </w:p>
        </w:tc>
      </w:tr>
    </w:tbl>
    <w:p w14:paraId="33AAF23C" w14:textId="77777777" w:rsidR="0087351F" w:rsidRPr="001C16AB" w:rsidRDefault="0087351F" w:rsidP="0087351F"/>
    <w:p w14:paraId="401BA3F7" w14:textId="77777777" w:rsidR="0087351F" w:rsidRPr="001C16AB" w:rsidRDefault="0087351F" w:rsidP="0087351F">
      <w:pPr>
        <w:pStyle w:val="TH"/>
      </w:pPr>
      <w:r w:rsidRPr="001C16AB">
        <w:t>Table 6.1.1.10.3.3-3A: SDP</w:t>
      </w:r>
      <w:r w:rsidRPr="001C16AB">
        <w:rPr>
          <w:lang w:eastAsia="ko-KR"/>
        </w:rPr>
        <w:t xml:space="preserve"> message</w:t>
      </w:r>
      <w:r w:rsidRPr="001C16AB">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3C462027"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7F6E0F19"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5.5.3.1.2-2, condition </w:t>
            </w:r>
            <w:r w:rsidRPr="001C16AB">
              <w:t>SDP_ANSWER, IMPLICIT_GRANT_REQUESTED</w:t>
            </w:r>
          </w:p>
        </w:tc>
      </w:tr>
    </w:tbl>
    <w:p w14:paraId="694C4B90" w14:textId="77777777" w:rsidR="0087351F" w:rsidRPr="001C16AB" w:rsidRDefault="0087351F" w:rsidP="0087351F">
      <w:pPr>
        <w:rPr>
          <w:color w:val="000000"/>
        </w:rPr>
      </w:pPr>
    </w:p>
    <w:p w14:paraId="2EFBB386" w14:textId="77777777" w:rsidR="0087351F" w:rsidRPr="001C16AB" w:rsidRDefault="0087351F" w:rsidP="0087351F">
      <w:pPr>
        <w:pStyle w:val="TH"/>
      </w:pPr>
      <w:r w:rsidRPr="001C16AB">
        <w:lastRenderedPageBreak/>
        <w:t>Table 6.1.1.10.3.3-4: Void</w:t>
      </w:r>
    </w:p>
    <w:p w14:paraId="0922D7DA" w14:textId="77777777" w:rsidR="0087351F" w:rsidRPr="001C16AB" w:rsidRDefault="0087351F" w:rsidP="0087351F">
      <w:pPr>
        <w:pStyle w:val="TH"/>
      </w:pPr>
      <w:r w:rsidRPr="001C16AB">
        <w:t xml:space="preserve">Table 6.1.1.10.3.3-5: Transmission Granted from the SS (Step 2, Table 6.1.1.10.3.2-1; </w:t>
      </w:r>
      <w:r w:rsidRPr="001C16AB">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03D9B69A" w14:textId="77777777" w:rsidTr="00E64CC8">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18BF7434"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5.5.11.2.1-1 condition IMMPERIL-CALL</w:t>
            </w:r>
          </w:p>
        </w:tc>
      </w:tr>
    </w:tbl>
    <w:p w14:paraId="523EDEE7" w14:textId="77777777" w:rsidR="0087351F" w:rsidRPr="001C16AB" w:rsidRDefault="0087351F" w:rsidP="0087351F">
      <w:pPr>
        <w:rPr>
          <w:color w:val="000000"/>
        </w:rPr>
      </w:pPr>
    </w:p>
    <w:p w14:paraId="50FA1D28" w14:textId="77777777" w:rsidR="0087351F" w:rsidRPr="001C16AB" w:rsidRDefault="0087351F" w:rsidP="0087351F">
      <w:pPr>
        <w:pStyle w:val="TH"/>
      </w:pPr>
      <w:r w:rsidRPr="001C16AB">
        <w:t xml:space="preserve">Table 6.1.1.10.3.3-5A: Transmission Idle from the SS (Step 10, Table 6.1.1.10.3.2-1; </w:t>
      </w:r>
      <w:r w:rsidRPr="001C16AB">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1DB8D512"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263D6E2F"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5.5.11.2.16-1, </w:t>
            </w:r>
            <w:r w:rsidRPr="001C16AB">
              <w:t>condition IMMPERIL-CALL</w:t>
            </w:r>
          </w:p>
        </w:tc>
      </w:tr>
    </w:tbl>
    <w:p w14:paraId="56D2DEC4" w14:textId="77777777" w:rsidR="0087351F" w:rsidRPr="001C16AB" w:rsidRDefault="0087351F" w:rsidP="0087351F"/>
    <w:p w14:paraId="72B8ED20" w14:textId="77777777" w:rsidR="0087351F" w:rsidRPr="001C16AB" w:rsidRDefault="0087351F" w:rsidP="0087351F">
      <w:pPr>
        <w:pStyle w:val="TH"/>
      </w:pPr>
      <w:r w:rsidRPr="001C16AB">
        <w:t>Table 6.1.1.10 3.3-6..8: Void</w:t>
      </w:r>
    </w:p>
    <w:p w14:paraId="3B6DE25B" w14:textId="77777777" w:rsidR="0087351F" w:rsidRPr="001C16AB" w:rsidRDefault="0087351F" w:rsidP="0087351F">
      <w:pPr>
        <w:rPr>
          <w:color w:val="000000"/>
        </w:rPr>
      </w:pPr>
    </w:p>
    <w:p w14:paraId="01918F1C" w14:textId="77777777" w:rsidR="0087351F" w:rsidRPr="001C16AB" w:rsidRDefault="0087351F" w:rsidP="0087351F">
      <w:pPr>
        <w:pStyle w:val="Heading4"/>
      </w:pPr>
      <w:bookmarkStart w:id="463" w:name="_Toc75906926"/>
      <w:bookmarkStart w:id="464" w:name="_Toc75907263"/>
      <w:bookmarkStart w:id="465" w:name="_Toc84345723"/>
      <w:bookmarkStart w:id="466" w:name="_Toc123748473"/>
      <w:r w:rsidRPr="001C16AB">
        <w:t>6.1.1.11</w:t>
      </w:r>
      <w:r w:rsidRPr="001C16AB">
        <w:tab/>
        <w:t>On-network / On-demand Pre-arranged Group Call / Imminent Peril Group Call / Client Terminated (CT)</w:t>
      </w:r>
      <w:bookmarkEnd w:id="463"/>
      <w:bookmarkEnd w:id="464"/>
      <w:bookmarkEnd w:id="465"/>
      <w:bookmarkEnd w:id="466"/>
    </w:p>
    <w:p w14:paraId="482BD4AD" w14:textId="77777777" w:rsidR="0087351F" w:rsidRPr="001C16AB" w:rsidRDefault="0087351F" w:rsidP="0087351F">
      <w:pPr>
        <w:pStyle w:val="H6"/>
      </w:pPr>
      <w:bookmarkStart w:id="467" w:name="_Toc52787523"/>
      <w:bookmarkStart w:id="468" w:name="_Toc52787704"/>
      <w:r w:rsidRPr="001C16AB">
        <w:t>6.1.1.11.1</w:t>
      </w:r>
      <w:r w:rsidRPr="001C16AB">
        <w:tab/>
        <w:t>Test Purpose (TP)</w:t>
      </w:r>
      <w:bookmarkEnd w:id="467"/>
      <w:bookmarkEnd w:id="468"/>
    </w:p>
    <w:p w14:paraId="548AD0D5" w14:textId="77777777" w:rsidR="0087351F" w:rsidRPr="001C16AB" w:rsidRDefault="0087351F" w:rsidP="0087351F">
      <w:pPr>
        <w:pStyle w:val="H6"/>
      </w:pPr>
      <w:r w:rsidRPr="001C16AB">
        <w:t>(1)</w:t>
      </w:r>
    </w:p>
    <w:p w14:paraId="6C7A5477"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authorized for MCVideo Service }</w:t>
      </w:r>
    </w:p>
    <w:p w14:paraId="2C07584F"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30D3AAF0"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Client receives a SIP INVITE message of an MCVideo On-demand Pre-arranged Imminent Peril Group Call and the MCVideo User answers the call }</w:t>
      </w:r>
    </w:p>
    <w:p w14:paraId="435183AB" w14:textId="77777777" w:rsidR="0087351F" w:rsidRPr="001C16AB" w:rsidRDefault="0087351F" w:rsidP="0087351F">
      <w:pPr>
        <w:pStyle w:val="PL"/>
        <w:ind w:firstLine="390"/>
        <w:rPr>
          <w:noProof w:val="0"/>
        </w:rPr>
      </w:pPr>
      <w:r w:rsidRPr="001C16AB">
        <w:rPr>
          <w:b/>
          <w:noProof w:val="0"/>
        </w:rPr>
        <w:t>then</w:t>
      </w:r>
      <w:r w:rsidRPr="001C16AB">
        <w:rPr>
          <w:noProof w:val="0"/>
        </w:rPr>
        <w:t xml:space="preserve"> { the MCVideo Client responds to the SS (MCVideo Server) with a SIP 200 (OK) message }</w:t>
      </w:r>
    </w:p>
    <w:p w14:paraId="2934FFBA" w14:textId="77777777" w:rsidR="0087351F" w:rsidRPr="001C16AB" w:rsidRDefault="0087351F" w:rsidP="0087351F">
      <w:pPr>
        <w:pStyle w:val="PL"/>
        <w:rPr>
          <w:noProof w:val="0"/>
        </w:rPr>
      </w:pPr>
      <w:r w:rsidRPr="001C16AB">
        <w:rPr>
          <w:noProof w:val="0"/>
        </w:rPr>
        <w:t xml:space="preserve">           }</w:t>
      </w:r>
    </w:p>
    <w:p w14:paraId="71435CC8" w14:textId="77777777" w:rsidR="0087351F" w:rsidRPr="001C16AB" w:rsidRDefault="0087351F" w:rsidP="0087351F">
      <w:pPr>
        <w:pStyle w:val="PL"/>
        <w:rPr>
          <w:rFonts w:cs="Courier New"/>
          <w:noProof w:val="0"/>
          <w:szCs w:val="16"/>
        </w:rPr>
      </w:pPr>
    </w:p>
    <w:p w14:paraId="404B592C" w14:textId="77777777" w:rsidR="0087351F" w:rsidRPr="001C16AB" w:rsidRDefault="0087351F" w:rsidP="0087351F">
      <w:pPr>
        <w:pStyle w:val="PL"/>
        <w:spacing w:before="120" w:after="180"/>
        <w:rPr>
          <w:rFonts w:ascii="Arial" w:hAnsi="Arial" w:cs="Arial"/>
          <w:noProof w:val="0"/>
          <w:sz w:val="20"/>
        </w:rPr>
      </w:pPr>
      <w:r w:rsidRPr="001C16AB">
        <w:rPr>
          <w:rFonts w:ascii="Arial" w:hAnsi="Arial" w:cs="Arial"/>
          <w:noProof w:val="0"/>
          <w:sz w:val="20"/>
        </w:rPr>
        <w:t>(2)</w:t>
      </w:r>
    </w:p>
    <w:p w14:paraId="25A8B1D8" w14:textId="77777777" w:rsidR="0087351F" w:rsidRPr="001C16AB" w:rsidRDefault="0087351F" w:rsidP="0087351F">
      <w:pPr>
        <w:pStyle w:val="PL"/>
        <w:rPr>
          <w:rFonts w:cs="Courier New"/>
          <w:noProof w:val="0"/>
          <w:szCs w:val="16"/>
        </w:rPr>
      </w:pPr>
      <w:r w:rsidRPr="001C16AB">
        <w:rPr>
          <w:rFonts w:cs="Courier New"/>
          <w:b/>
          <w:noProof w:val="0"/>
          <w:szCs w:val="16"/>
        </w:rPr>
        <w:t>with</w:t>
      </w:r>
      <w:r w:rsidRPr="001C16AB">
        <w:rPr>
          <w:rFonts w:cs="Courier New"/>
          <w:noProof w:val="0"/>
          <w:szCs w:val="16"/>
        </w:rPr>
        <w:t xml:space="preserve"> { the UE (MCVideo Client) having an ongoing MCVideo Pre-arranged Imminent Peril Group Call }</w:t>
      </w:r>
    </w:p>
    <w:p w14:paraId="53BB8289" w14:textId="77777777" w:rsidR="0087351F" w:rsidRPr="001C16AB" w:rsidRDefault="0087351F" w:rsidP="0087351F">
      <w:pPr>
        <w:pStyle w:val="PL"/>
        <w:rPr>
          <w:rFonts w:cs="Courier New"/>
          <w:noProof w:val="0"/>
          <w:szCs w:val="16"/>
        </w:rPr>
      </w:pPr>
      <w:r w:rsidRPr="001C16AB">
        <w:rPr>
          <w:rFonts w:cs="Courier New"/>
          <w:b/>
          <w:noProof w:val="0"/>
          <w:szCs w:val="16"/>
        </w:rPr>
        <w:t>ensure that</w:t>
      </w:r>
      <w:r w:rsidRPr="001C16AB">
        <w:rPr>
          <w:rFonts w:cs="Courier New"/>
          <w:noProof w:val="0"/>
          <w:szCs w:val="16"/>
        </w:rPr>
        <w:t xml:space="preserve"> {</w:t>
      </w:r>
    </w:p>
    <w:p w14:paraId="5B8B9E28"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r w:rsidRPr="001C16AB">
        <w:rPr>
          <w:rFonts w:cs="Courier New"/>
          <w:b/>
          <w:noProof w:val="0"/>
          <w:szCs w:val="16"/>
        </w:rPr>
        <w:t>when</w:t>
      </w:r>
      <w:r w:rsidRPr="001C16AB">
        <w:rPr>
          <w:rFonts w:cs="Courier New"/>
          <w:noProof w:val="0"/>
          <w:szCs w:val="16"/>
        </w:rPr>
        <w:t xml:space="preserve"> { the UE (MCVideo Client) receives a Media Transmission Notification message from the SS (MCVideo Server) }</w:t>
      </w:r>
    </w:p>
    <w:p w14:paraId="163F3CF3"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r w:rsidRPr="001C16AB">
        <w:rPr>
          <w:rFonts w:cs="Courier New"/>
          <w:b/>
          <w:noProof w:val="0"/>
          <w:szCs w:val="16"/>
        </w:rPr>
        <w:t>then</w:t>
      </w:r>
      <w:r w:rsidRPr="001C16AB">
        <w:rPr>
          <w:rFonts w:cs="Courier New"/>
          <w:noProof w:val="0"/>
          <w:szCs w:val="16"/>
        </w:rPr>
        <w:t xml:space="preserve"> { the UE (MCVideo Client) </w:t>
      </w:r>
      <w:r w:rsidRPr="001C16AB">
        <w:rPr>
          <w:noProof w:val="0"/>
        </w:rPr>
        <w:t>provides media transmission notification to the MCVideo User</w:t>
      </w:r>
      <w:r w:rsidRPr="001C16AB">
        <w:rPr>
          <w:rFonts w:cs="Courier New"/>
          <w:noProof w:val="0"/>
          <w:szCs w:val="16"/>
        </w:rPr>
        <w:t xml:space="preserve"> </w:t>
      </w:r>
      <w:r w:rsidRPr="001C16AB">
        <w:rPr>
          <w:rFonts w:cs="Courier New"/>
          <w:b/>
          <w:bCs/>
          <w:noProof w:val="0"/>
          <w:szCs w:val="16"/>
        </w:rPr>
        <w:t>and</w:t>
      </w:r>
      <w:r w:rsidRPr="001C16AB">
        <w:rPr>
          <w:rFonts w:cs="Courier New"/>
          <w:noProof w:val="0"/>
          <w:szCs w:val="16"/>
        </w:rPr>
        <w:t xml:space="preserve"> sends a Receive Media Request message to the SS (MCVideo Server) }</w:t>
      </w:r>
    </w:p>
    <w:p w14:paraId="1311F6A5"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32FCC8B" w14:textId="77777777" w:rsidR="0087351F" w:rsidRPr="001C16AB" w:rsidRDefault="0087351F" w:rsidP="0087351F">
      <w:pPr>
        <w:pStyle w:val="PL"/>
        <w:rPr>
          <w:rFonts w:cs="Courier New"/>
          <w:noProof w:val="0"/>
          <w:szCs w:val="16"/>
        </w:rPr>
      </w:pPr>
    </w:p>
    <w:p w14:paraId="4BC6B79A" w14:textId="77777777" w:rsidR="0087351F" w:rsidRPr="001C16AB" w:rsidRDefault="0087351F" w:rsidP="0087351F">
      <w:pPr>
        <w:pStyle w:val="H6"/>
      </w:pPr>
      <w:r w:rsidRPr="001C16AB">
        <w:t>(3)</w:t>
      </w:r>
    </w:p>
    <w:p w14:paraId="217E773F"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MCVideo On-network Pre-arranged Imminent Peril Group Call }</w:t>
      </w:r>
    </w:p>
    <w:p w14:paraId="0BB17FBC"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337E0C97"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end the RTP media reception }</w:t>
      </w:r>
    </w:p>
    <w:p w14:paraId="05B5C6AA"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Media Reception End Request message }</w:t>
      </w:r>
    </w:p>
    <w:p w14:paraId="29931803" w14:textId="77777777" w:rsidR="0087351F" w:rsidRPr="001C16AB" w:rsidRDefault="0087351F" w:rsidP="0087351F">
      <w:pPr>
        <w:pStyle w:val="PL"/>
        <w:rPr>
          <w:noProof w:val="0"/>
        </w:rPr>
      </w:pPr>
      <w:r w:rsidRPr="001C16AB">
        <w:rPr>
          <w:noProof w:val="0"/>
        </w:rPr>
        <w:t xml:space="preserve">           }</w:t>
      </w:r>
    </w:p>
    <w:p w14:paraId="0B0D0409" w14:textId="77777777" w:rsidR="0087351F" w:rsidRPr="001C16AB" w:rsidRDefault="0087351F" w:rsidP="0087351F">
      <w:pPr>
        <w:pStyle w:val="PL"/>
        <w:rPr>
          <w:rFonts w:cs="Courier New"/>
          <w:noProof w:val="0"/>
          <w:szCs w:val="16"/>
        </w:rPr>
      </w:pPr>
    </w:p>
    <w:p w14:paraId="0D6071B0" w14:textId="77777777" w:rsidR="0087351F" w:rsidRPr="001C16AB" w:rsidRDefault="0087351F" w:rsidP="0087351F">
      <w:pPr>
        <w:pStyle w:val="H6"/>
      </w:pPr>
      <w:r w:rsidRPr="001C16AB">
        <w:t>(4)</w:t>
      </w:r>
    </w:p>
    <w:p w14:paraId="47F62B0E"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MCVideo On-demand Pre-arranged Imminent Peril Group Call }</w:t>
      </w:r>
    </w:p>
    <w:p w14:paraId="49DE81D1"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7826FE92"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terminate the On-demand Pre-arranged Imminent Peril Group Call }</w:t>
      </w:r>
    </w:p>
    <w:p w14:paraId="0B012A78"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BYE message and leaves the MCVideo Session }</w:t>
      </w:r>
    </w:p>
    <w:p w14:paraId="46C6E1C9" w14:textId="77777777" w:rsidR="0087351F" w:rsidRPr="001C16AB" w:rsidRDefault="0087351F" w:rsidP="0087351F">
      <w:pPr>
        <w:pStyle w:val="PL"/>
        <w:rPr>
          <w:noProof w:val="0"/>
        </w:rPr>
      </w:pPr>
      <w:r w:rsidRPr="001C16AB">
        <w:rPr>
          <w:noProof w:val="0"/>
        </w:rPr>
        <w:t xml:space="preserve">           }</w:t>
      </w:r>
    </w:p>
    <w:p w14:paraId="56D0AB98" w14:textId="77777777" w:rsidR="0087351F" w:rsidRPr="001C16AB" w:rsidRDefault="0087351F" w:rsidP="0087351F">
      <w:pPr>
        <w:pStyle w:val="PL"/>
        <w:rPr>
          <w:rFonts w:cs="Courier New"/>
          <w:noProof w:val="0"/>
          <w:szCs w:val="16"/>
        </w:rPr>
      </w:pPr>
    </w:p>
    <w:p w14:paraId="1E53BC50" w14:textId="77777777" w:rsidR="0087351F" w:rsidRPr="001C16AB" w:rsidRDefault="0087351F" w:rsidP="0087351F">
      <w:pPr>
        <w:pStyle w:val="H6"/>
      </w:pPr>
      <w:bookmarkStart w:id="469" w:name="_Toc52787524"/>
      <w:bookmarkStart w:id="470" w:name="_Toc52787705"/>
      <w:r w:rsidRPr="001C16AB">
        <w:t>6.1.1.11.2</w:t>
      </w:r>
      <w:r w:rsidRPr="001C16AB">
        <w:tab/>
        <w:t>Conformance requirements</w:t>
      </w:r>
      <w:bookmarkEnd w:id="469"/>
      <w:bookmarkEnd w:id="470"/>
    </w:p>
    <w:p w14:paraId="0D6C1797" w14:textId="77777777" w:rsidR="0087351F" w:rsidRPr="001C16AB" w:rsidRDefault="0087351F" w:rsidP="0087351F">
      <w:r w:rsidRPr="001C16AB">
        <w:t xml:space="preserve">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w:t>
      </w:r>
      <w:r w:rsidRPr="001C16AB">
        <w:lastRenderedPageBreak/>
        <w:t>be understood within the scope of the core spec they have been copied from. Unless otherwise stated, these are Rel-15 requirements.</w:t>
      </w:r>
    </w:p>
    <w:p w14:paraId="06D1BD1F" w14:textId="77777777" w:rsidR="0087351F" w:rsidRPr="001C16AB" w:rsidRDefault="0087351F" w:rsidP="0087351F">
      <w:r w:rsidRPr="001C16AB">
        <w:t>[TS 24.281, clause 9.2.1.2.1.2]</w:t>
      </w:r>
    </w:p>
    <w:p w14:paraId="375109C1" w14:textId="77777777" w:rsidR="0087351F" w:rsidRPr="001C16AB" w:rsidRDefault="0087351F" w:rsidP="0087351F">
      <w:r w:rsidRPr="001C16AB">
        <w:t>In the procedures in this subclause:</w:t>
      </w:r>
    </w:p>
    <w:p w14:paraId="3AF0137F" w14:textId="77777777" w:rsidR="0087351F" w:rsidRPr="001C16AB" w:rsidRDefault="0087351F" w:rsidP="0087351F">
      <w:pPr>
        <w:pStyle w:val="B1"/>
      </w:pPr>
      <w:r w:rsidRPr="001C16AB">
        <w:t>1)</w:t>
      </w:r>
      <w:r w:rsidRPr="001C16AB">
        <w:tab/>
        <w:t>emergency indication in an incoming SIP INVITE request refers to the &lt;emergency-ind&gt; element of the application/vnd.3gpp.mc</w:t>
      </w:r>
      <w:r w:rsidRPr="001C16AB">
        <w:rPr>
          <w:lang w:eastAsia="zh-CN"/>
        </w:rPr>
        <w:t>video</w:t>
      </w:r>
      <w:r w:rsidRPr="001C16AB">
        <w:t>-info+xml MIME body; and</w:t>
      </w:r>
    </w:p>
    <w:p w14:paraId="2728B592" w14:textId="77777777" w:rsidR="0087351F" w:rsidRPr="001C16AB" w:rsidRDefault="0087351F" w:rsidP="0087351F">
      <w:pPr>
        <w:pStyle w:val="B1"/>
      </w:pPr>
      <w:r w:rsidRPr="001C16AB">
        <w:t>2)</w:t>
      </w:r>
      <w:r w:rsidRPr="001C16AB">
        <w:tab/>
        <w:t>imminent peril indication in an incoming SIP INVITE request refers to the &lt;imminentperil-ind&gt; element of the application/vnd.3gpp.mc</w:t>
      </w:r>
      <w:r w:rsidRPr="001C16AB">
        <w:rPr>
          <w:lang w:eastAsia="zh-CN"/>
        </w:rPr>
        <w:t>video</w:t>
      </w:r>
      <w:r w:rsidRPr="001C16AB">
        <w:t>-info+xml MIME body.</w:t>
      </w:r>
    </w:p>
    <w:p w14:paraId="5FCA71FC" w14:textId="77777777" w:rsidR="0087351F" w:rsidRPr="001C16AB" w:rsidRDefault="0087351F" w:rsidP="0087351F">
      <w:r w:rsidRPr="001C16AB">
        <w:t>Upon receipt of an initial SIP INVITE request, the MCVideo client shall follow the procedures for termination of multimedia sessions in the IM CN subsystem as specified in 3GPP TS 24.229 [</w:t>
      </w:r>
      <w:r w:rsidRPr="001C16AB">
        <w:rPr>
          <w:lang w:eastAsia="zh-CN"/>
        </w:rPr>
        <w:t>11</w:t>
      </w:r>
      <w:r w:rsidRPr="001C16AB">
        <w:t>] with the clarifications below.</w:t>
      </w:r>
    </w:p>
    <w:p w14:paraId="7483C97A" w14:textId="77777777" w:rsidR="0087351F" w:rsidRPr="001C16AB" w:rsidRDefault="0087351F" w:rsidP="0087351F">
      <w:r w:rsidRPr="001C16AB">
        <w:t>The MCVideo client:</w:t>
      </w:r>
    </w:p>
    <w:p w14:paraId="7ED553F7" w14:textId="77777777" w:rsidR="0087351F" w:rsidRPr="001C16AB" w:rsidRDefault="0087351F" w:rsidP="0087351F">
      <w:pPr>
        <w:pStyle w:val="B1"/>
      </w:pPr>
      <w:r w:rsidRPr="001C16AB">
        <w:t>1)</w:t>
      </w:r>
      <w:r w:rsidRPr="001C16AB">
        <w:tab/>
        <w:t>may reject the SIP INVITE request if either of the following conditions are met:</w:t>
      </w:r>
    </w:p>
    <w:p w14:paraId="5903144E" w14:textId="77777777" w:rsidR="0087351F" w:rsidRPr="001C16AB" w:rsidRDefault="0087351F" w:rsidP="0087351F">
      <w:pPr>
        <w:pStyle w:val="B2"/>
      </w:pPr>
      <w:r w:rsidRPr="001C16AB">
        <w:t>a)</w:t>
      </w:r>
      <w:r w:rsidRPr="001C16AB">
        <w:tab/>
        <w:t>MCVideo client does not have enough resources to handle the call; or</w:t>
      </w:r>
    </w:p>
    <w:p w14:paraId="662ECBA0" w14:textId="77777777" w:rsidR="0087351F" w:rsidRPr="001C16AB" w:rsidRDefault="0087351F" w:rsidP="0087351F">
      <w:pPr>
        <w:pStyle w:val="B2"/>
      </w:pPr>
      <w:r w:rsidRPr="001C16AB">
        <w:t>b)</w:t>
      </w:r>
      <w:r w:rsidRPr="001C16AB">
        <w:tab/>
        <w:t>any other reason outside the scope of this specification;</w:t>
      </w:r>
    </w:p>
    <w:p w14:paraId="2C46AA6B" w14:textId="77777777" w:rsidR="0087351F" w:rsidRPr="001C16AB" w:rsidRDefault="0087351F" w:rsidP="0087351F">
      <w:pPr>
        <w:pStyle w:val="B1"/>
      </w:pPr>
      <w:r w:rsidRPr="001C16AB">
        <w:t>2)</w:t>
      </w:r>
      <w:r w:rsidRPr="001C16AB">
        <w:tab/>
        <w:t>if the SIP INVITE request is rejected in step 1), shall respond toward participating MCVideo function either with appropriate reject code as specified in 3GPP TS 24.229 [51] and warning texts as specified in subclause </w:t>
      </w:r>
      <w:r w:rsidRPr="001C16AB">
        <w:rPr>
          <w:lang w:eastAsia="zh-CN"/>
        </w:rPr>
        <w:t>4.4.2</w:t>
      </w:r>
      <w:r w:rsidRPr="001C16AB">
        <w:t xml:space="preserve"> or with SIP 480 (Temporarily unavailable) response not including warning texts if the user is authorised to restrict the reason for failure and skip the rest of the steps of this subclause;</w:t>
      </w:r>
    </w:p>
    <w:p w14:paraId="2E0496ED" w14:textId="77777777" w:rsidR="0087351F" w:rsidRPr="001C16AB" w:rsidRDefault="0087351F" w:rsidP="0087351F">
      <w:pPr>
        <w:pStyle w:val="NO"/>
      </w:pPr>
      <w:r w:rsidRPr="001C16AB">
        <w:t>NOTE:</w:t>
      </w:r>
      <w:r w:rsidRPr="001C16AB">
        <w:tab/>
        <w:t>If the SIP INVITE request contains an emergency indication or imminent peril indication, the MCVideo client can by means beyond the scope of this specification choose to accept the request.</w:t>
      </w:r>
    </w:p>
    <w:p w14:paraId="011EC397" w14:textId="77777777" w:rsidR="0087351F" w:rsidRPr="001C16AB" w:rsidRDefault="0087351F" w:rsidP="0087351F">
      <w:pPr>
        <w:pStyle w:val="B1"/>
      </w:pPr>
      <w:r w:rsidRPr="001C16AB">
        <w:t>3)</w:t>
      </w:r>
      <w:r w:rsidRPr="001C16AB">
        <w:tab/>
        <w:t>shall check if a Resource-Priority header field is included in the incoming SIP INVITE request and may perform further actions outside the scope of this specification to act upon an included Resource-Priority header field as specified in 3GPP TS 24.229 [</w:t>
      </w:r>
      <w:r w:rsidRPr="001C16AB">
        <w:rPr>
          <w:lang w:eastAsia="zh-CN"/>
        </w:rPr>
        <w:t>11</w:t>
      </w:r>
      <w:r w:rsidRPr="001C16AB">
        <w:t>];</w:t>
      </w:r>
    </w:p>
    <w:p w14:paraId="144221E5" w14:textId="77777777" w:rsidR="0087351F" w:rsidRPr="001C16AB" w:rsidRDefault="0087351F" w:rsidP="0087351F">
      <w:pPr>
        <w:pStyle w:val="B1"/>
      </w:pPr>
      <w:r w:rsidRPr="001C16AB">
        <w:t>4)</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&lt;emergency-ind&gt; element set to a value of "true":</w:t>
      </w:r>
    </w:p>
    <w:p w14:paraId="481AFDD9" w14:textId="77777777" w:rsidR="0087351F" w:rsidRPr="001C16AB" w:rsidRDefault="0087351F" w:rsidP="0087351F">
      <w:pPr>
        <w:pStyle w:val="B2"/>
      </w:pPr>
      <w:r w:rsidRPr="001C16AB">
        <w:t>a)</w:t>
      </w:r>
      <w:r w:rsidRPr="001C16AB">
        <w:tab/>
        <w:t>should display to the MCVideo user an indication that this is a SIP INVITE request for an MCVideo emergency group call and:</w:t>
      </w:r>
    </w:p>
    <w:p w14:paraId="4E8940E4" w14:textId="77777777" w:rsidR="0087351F" w:rsidRPr="001C16AB" w:rsidRDefault="0087351F" w:rsidP="0087351F">
      <w:pPr>
        <w:pStyle w:val="B3"/>
      </w:pPr>
      <w:r w:rsidRPr="001C16AB">
        <w:t>i)</w:t>
      </w:r>
      <w:r w:rsidRPr="001C16AB">
        <w:tab/>
        <w:t>should display the MCVideo ID of the originator of the MCVideo emergency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w:t>
      </w:r>
    </w:p>
    <w:p w14:paraId="028B3EE7" w14:textId="77777777" w:rsidR="0087351F" w:rsidRPr="001C16AB" w:rsidRDefault="0087351F" w:rsidP="0087351F">
      <w:pPr>
        <w:pStyle w:val="B3"/>
      </w:pPr>
      <w:r w:rsidRPr="001C16AB">
        <w:t>ii)</w:t>
      </w:r>
      <w:r w:rsidRPr="001C16AB">
        <w:tab/>
        <w:t>should display the MCVideo group identity of the group with the emergency condition contained in the &lt;mc</w:t>
      </w:r>
      <w:r w:rsidRPr="001C16AB">
        <w:rPr>
          <w:lang w:eastAsia="zh-CN"/>
        </w:rPr>
        <w:t>video</w:t>
      </w:r>
      <w:r w:rsidRPr="001C16AB">
        <w:t>-calling-group-id&gt; element; and</w:t>
      </w:r>
    </w:p>
    <w:p w14:paraId="32F8CFC1" w14:textId="77777777" w:rsidR="0087351F" w:rsidRPr="001C16AB" w:rsidRDefault="0087351F" w:rsidP="0087351F">
      <w:pPr>
        <w:pStyle w:val="B3"/>
      </w:pPr>
      <w:r w:rsidRPr="001C16AB">
        <w:t>iii)</w:t>
      </w:r>
      <w:r w:rsidRPr="001C16AB">
        <w:tab/>
        <w:t>if the &lt;alert-ind&gt; element is set to "true", should display to the MCVideo user an indication of the MCVideo emergency alert and associated information;</w:t>
      </w:r>
    </w:p>
    <w:p w14:paraId="0E46DC8F" w14:textId="77777777" w:rsidR="0087351F" w:rsidRPr="001C16AB" w:rsidRDefault="0087351F" w:rsidP="0087351F">
      <w:pPr>
        <w:pStyle w:val="B2"/>
      </w:pPr>
      <w:r w:rsidRPr="001C16AB">
        <w:t>b)</w:t>
      </w:r>
      <w:r w:rsidRPr="001C16AB">
        <w:tab/>
        <w:t>shall set the MCVideo emergency group state to "MVEG 2: in-progress";</w:t>
      </w:r>
    </w:p>
    <w:p w14:paraId="4F882254" w14:textId="77777777" w:rsidR="0087351F" w:rsidRPr="001C16AB" w:rsidRDefault="0087351F" w:rsidP="0087351F">
      <w:pPr>
        <w:pStyle w:val="B2"/>
      </w:pPr>
      <w:r w:rsidRPr="001C16AB">
        <w:t>c)</w:t>
      </w:r>
      <w:r w:rsidRPr="001C16AB">
        <w:tab/>
        <w:t>shall set the MCVideo imminent peril group state to "MVIG 1: no-imminent-peril"; and</w:t>
      </w:r>
    </w:p>
    <w:p w14:paraId="3499DC30" w14:textId="77777777" w:rsidR="0087351F" w:rsidRPr="001C16AB" w:rsidRDefault="0087351F" w:rsidP="0087351F">
      <w:pPr>
        <w:pStyle w:val="B2"/>
      </w:pPr>
      <w:r w:rsidRPr="001C16AB">
        <w:t>d)</w:t>
      </w:r>
      <w:r w:rsidRPr="001C16AB">
        <w:tab/>
        <w:t>shall set the MCVideo imminent peril group call state to "MVIGC 1: imminent-peril-gc-capable"; otherwise</w:t>
      </w:r>
    </w:p>
    <w:p w14:paraId="0DA0F7F4" w14:textId="77777777" w:rsidR="0087351F" w:rsidRPr="001C16AB" w:rsidRDefault="0087351F" w:rsidP="0087351F">
      <w:pPr>
        <w:pStyle w:val="B1"/>
      </w:pPr>
      <w:r w:rsidRPr="001C16AB">
        <w:t>5)</w:t>
      </w:r>
      <w:r w:rsidRPr="001C16AB">
        <w:tab/>
        <w:t>if the SIP INVITE request contains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 the &lt;imminentperil-ind&gt; element set to a value of "true":</w:t>
      </w:r>
    </w:p>
    <w:p w14:paraId="73550F4C" w14:textId="77777777" w:rsidR="0087351F" w:rsidRPr="001C16AB" w:rsidRDefault="0087351F" w:rsidP="0087351F">
      <w:pPr>
        <w:pStyle w:val="B2"/>
      </w:pPr>
      <w:r w:rsidRPr="001C16AB">
        <w:t>a)</w:t>
      </w:r>
      <w:r w:rsidRPr="001C16AB">
        <w:tab/>
        <w:t>should display to the MCVideo user an indication that this is a SIP INVITE request for an MCVideo imminent peril group call and:</w:t>
      </w:r>
    </w:p>
    <w:p w14:paraId="2138D7A3" w14:textId="77777777" w:rsidR="0087351F" w:rsidRPr="001C16AB" w:rsidRDefault="0087351F" w:rsidP="0087351F">
      <w:pPr>
        <w:pStyle w:val="B3"/>
      </w:pPr>
      <w:r w:rsidRPr="001C16AB">
        <w:t>i)</w:t>
      </w:r>
      <w:r w:rsidRPr="001C16AB">
        <w:tab/>
        <w:t>should display the MCVideo ID of the originator of the MCVideo imminent peril group call contained in the &lt;mc</w:t>
      </w:r>
      <w:r w:rsidRPr="001C16AB">
        <w:rPr>
          <w:lang w:eastAsia="zh-CN"/>
        </w:rPr>
        <w:t>video</w:t>
      </w:r>
      <w:r w:rsidRPr="001C16AB">
        <w:t>-calling-user-id&gt; element of the application/vnd.3gpp.mc</w:t>
      </w:r>
      <w:r w:rsidRPr="001C16AB">
        <w:rPr>
          <w:lang w:eastAsia="zh-CN"/>
        </w:rPr>
        <w:t>video</w:t>
      </w:r>
      <w:r w:rsidRPr="001C16AB">
        <w:t>-info+xml MIME body; and</w:t>
      </w:r>
    </w:p>
    <w:p w14:paraId="1CB559F7" w14:textId="77777777" w:rsidR="0087351F" w:rsidRPr="001C16AB" w:rsidRDefault="0087351F" w:rsidP="0087351F">
      <w:pPr>
        <w:pStyle w:val="B3"/>
      </w:pPr>
      <w:r w:rsidRPr="001C16AB">
        <w:lastRenderedPageBreak/>
        <w:t>ii)</w:t>
      </w:r>
      <w:r w:rsidRPr="001C16AB">
        <w:tab/>
        <w:t>should display the MCVideo group identity of the group with the imminent peril condition contained in the &lt;mc</w:t>
      </w:r>
      <w:r w:rsidRPr="001C16AB">
        <w:rPr>
          <w:lang w:eastAsia="zh-CN"/>
        </w:rPr>
        <w:t>video</w:t>
      </w:r>
      <w:r w:rsidRPr="001C16AB">
        <w:t>-calling-group-id&gt; element; and</w:t>
      </w:r>
    </w:p>
    <w:p w14:paraId="744912B9" w14:textId="77777777" w:rsidR="0087351F" w:rsidRPr="001C16AB" w:rsidRDefault="0087351F" w:rsidP="0087351F">
      <w:pPr>
        <w:pStyle w:val="B2"/>
      </w:pPr>
      <w:r w:rsidRPr="001C16AB">
        <w:t>b)</w:t>
      </w:r>
      <w:r w:rsidRPr="001C16AB">
        <w:tab/>
        <w:t>shall set the MCVideo imminent peril group state to "MVIG 2: in-progress";</w:t>
      </w:r>
    </w:p>
    <w:p w14:paraId="326033AD" w14:textId="77777777" w:rsidR="0087351F" w:rsidRPr="001C16AB" w:rsidRDefault="0087351F" w:rsidP="0087351F">
      <w:pPr>
        <w:pStyle w:val="B1"/>
      </w:pPr>
      <w:r w:rsidRPr="001C16AB">
        <w:t>6)</w:t>
      </w:r>
      <w:r w:rsidRPr="001C16AB">
        <w:tab/>
        <w:t>may display to the MCVideo user the MCVideo ID of the inviting MCVideo user;</w:t>
      </w:r>
    </w:p>
    <w:p w14:paraId="2FAB400D" w14:textId="77777777" w:rsidR="0087351F" w:rsidRPr="001C16AB" w:rsidRDefault="0087351F" w:rsidP="0087351F">
      <w:pPr>
        <w:pStyle w:val="B1"/>
      </w:pPr>
      <w:r w:rsidRPr="001C16AB">
        <w:t>7)</w:t>
      </w:r>
      <w:r w:rsidRPr="001C16AB">
        <w:tab/>
        <w:t>shall perform the automatic commencement procedures specified in subclause </w:t>
      </w:r>
      <w:r w:rsidRPr="001C16AB">
        <w:rPr>
          <w:lang w:eastAsia="zh-CN"/>
        </w:rPr>
        <w:t>6.2.3.1.2</w:t>
      </w:r>
      <w:r w:rsidRPr="001C16AB">
        <w:t xml:space="preserve"> if one of the following conditions are met:</w:t>
      </w:r>
    </w:p>
    <w:p w14:paraId="57C50225" w14:textId="77777777" w:rsidR="0087351F" w:rsidRPr="001C16AB" w:rsidRDefault="0087351F" w:rsidP="0087351F">
      <w:pPr>
        <w:pStyle w:val="B2"/>
      </w:pPr>
      <w:r w:rsidRPr="001C16AB">
        <w:t>a)</w:t>
      </w:r>
      <w:r w:rsidRPr="001C16AB">
        <w:tab/>
        <w:t>SIP INVITE request contains an Answer-Mode header field with the value "Auto" and the MCVideo service setting at the invited MCVideo client for answering the call is set to automatic commencement mode; or</w:t>
      </w:r>
    </w:p>
    <w:p w14:paraId="3BF033F6" w14:textId="77777777" w:rsidR="0087351F" w:rsidRPr="001C16AB" w:rsidRDefault="0087351F" w:rsidP="0087351F">
      <w:pPr>
        <w:pStyle w:val="B2"/>
      </w:pPr>
      <w:r w:rsidRPr="001C16AB">
        <w:t>b)</w:t>
      </w:r>
      <w:r w:rsidRPr="001C16AB">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9063B23" w14:textId="77777777" w:rsidR="0087351F" w:rsidRPr="001C16AB" w:rsidRDefault="0087351F" w:rsidP="0087351F">
      <w:pPr>
        <w:pStyle w:val="B1"/>
      </w:pPr>
      <w:r w:rsidRPr="001C16AB">
        <w:t>8)</w:t>
      </w:r>
      <w:r w:rsidRPr="001C16AB">
        <w:tab/>
        <w:t>shall perform the manual commencement procedures specified in subclause </w:t>
      </w:r>
      <w:r w:rsidRPr="001C16AB">
        <w:rPr>
          <w:lang w:eastAsia="zh-CN"/>
        </w:rPr>
        <w:t>6.2.3.2.2</w:t>
      </w:r>
      <w:r w:rsidRPr="001C16AB">
        <w:t xml:space="preserve"> if one of the following conditions are met:</w:t>
      </w:r>
    </w:p>
    <w:p w14:paraId="4F176E3A" w14:textId="77777777" w:rsidR="0087351F" w:rsidRPr="001C16AB" w:rsidRDefault="0087351F" w:rsidP="0087351F">
      <w:pPr>
        <w:pStyle w:val="B2"/>
      </w:pPr>
      <w:r w:rsidRPr="001C16AB">
        <w:t>a)</w:t>
      </w:r>
      <w:r w:rsidRPr="001C16AB">
        <w:tab/>
        <w:t>SIP INVITE request contains an Answer-Mode header field with the value "Manual" and the MCVideo service setting at the invited MCVideo client for answering the call is to use manual commencement mode; or</w:t>
      </w:r>
    </w:p>
    <w:p w14:paraId="50EC8FF8" w14:textId="77777777" w:rsidR="0087351F" w:rsidRPr="001C16AB" w:rsidRDefault="0087351F" w:rsidP="0087351F">
      <w:pPr>
        <w:pStyle w:val="B2"/>
      </w:pPr>
      <w:r w:rsidRPr="001C16AB">
        <w:t>b)</w:t>
      </w:r>
      <w:r w:rsidRPr="001C16AB">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1E5C0253" w14:textId="77777777" w:rsidR="0087351F" w:rsidRPr="001C16AB" w:rsidRDefault="0087351F" w:rsidP="0087351F">
      <w:pPr>
        <w:pStyle w:val="B1"/>
      </w:pPr>
      <w:r w:rsidRPr="001C16AB">
        <w:t>9)</w:t>
      </w:r>
      <w:r w:rsidRPr="001C16AB">
        <w:tab/>
        <w:t>when the SIP 200 (OK) response to the SIP INVITE request is sent, may subscribe to the conference event package as specified in subclause </w:t>
      </w:r>
      <w:r w:rsidRPr="001C16AB">
        <w:rPr>
          <w:lang w:eastAsia="zh-CN"/>
        </w:rPr>
        <w:t>9.1.3.1</w:t>
      </w:r>
      <w:r w:rsidRPr="001C16AB">
        <w:t>.</w:t>
      </w:r>
    </w:p>
    <w:p w14:paraId="4AD1ECD7" w14:textId="77777777" w:rsidR="0087351F" w:rsidRPr="001C16AB" w:rsidRDefault="0087351F" w:rsidP="0087351F">
      <w:r w:rsidRPr="001C16AB">
        <w:t xml:space="preserve"> [TS 24.581, clause 6.2.5.2.2]</w:t>
      </w:r>
    </w:p>
    <w:p w14:paraId="7277C0E7" w14:textId="77777777" w:rsidR="0087351F" w:rsidRPr="001C16AB" w:rsidRDefault="0087351F" w:rsidP="0087351F">
      <w:r w:rsidRPr="001C16AB">
        <w:t>When an MCVideo call is established, the terminating transmission participant:</w:t>
      </w:r>
    </w:p>
    <w:p w14:paraId="77306516" w14:textId="77777777" w:rsidR="0087351F" w:rsidRPr="001C16AB" w:rsidRDefault="0087351F" w:rsidP="0087351F">
      <w:pPr>
        <w:pStyle w:val="B1"/>
      </w:pPr>
      <w:r w:rsidRPr="001C16AB">
        <w:t>1.</w:t>
      </w:r>
      <w:r w:rsidRPr="001C16AB">
        <w:tab/>
        <w:t>shall create an instance of a 'Transmission participant state transition diagram for general reception control operation'; and</w:t>
      </w:r>
    </w:p>
    <w:p w14:paraId="16A2F0E9" w14:textId="77777777" w:rsidR="0087351F" w:rsidRPr="001C16AB" w:rsidRDefault="0087351F" w:rsidP="0087351F">
      <w:pPr>
        <w:pStyle w:val="B1"/>
      </w:pPr>
      <w:r w:rsidRPr="001C16AB">
        <w:t>2.</w:t>
      </w:r>
      <w:r w:rsidRPr="001C16AB">
        <w:tab/>
        <w:t>shall enter the 'U: reception controller' state.</w:t>
      </w:r>
    </w:p>
    <w:p w14:paraId="0400CE20" w14:textId="77777777" w:rsidR="0087351F" w:rsidRPr="001C16AB" w:rsidRDefault="0087351F" w:rsidP="0087351F">
      <w:pPr>
        <w:pStyle w:val="NO"/>
      </w:pPr>
      <w:r w:rsidRPr="001C16AB">
        <w:t>NOTE:</w:t>
      </w:r>
      <w:r w:rsidRPr="001C16AB">
        <w:tab/>
        <w:t>From a transmission participant perspective the MCVideo call is established when the application and signalling plane sends the SIP 200 (OK) response.</w:t>
      </w:r>
    </w:p>
    <w:p w14:paraId="2DF04CEF" w14:textId="77777777" w:rsidR="0087351F" w:rsidRPr="001C16AB" w:rsidRDefault="0087351F" w:rsidP="0087351F">
      <w:r w:rsidRPr="001C16AB">
        <w:t>[TS 24.581, clause 6.2.5.3.2]</w:t>
      </w:r>
    </w:p>
    <w:p w14:paraId="76C44636" w14:textId="77777777" w:rsidR="0087351F" w:rsidRPr="001C16AB" w:rsidRDefault="0087351F" w:rsidP="0087351F">
      <w:r w:rsidRPr="001C16AB">
        <w:t>Upon receiving the media transmission notification from the transmission control server, the transmission participant:</w:t>
      </w:r>
    </w:p>
    <w:p w14:paraId="62C67A34" w14:textId="6BFCDE5C" w:rsidR="0087351F" w:rsidRPr="001C16AB" w:rsidRDefault="0087351F" w:rsidP="0087351F">
      <w:pPr>
        <w:pStyle w:val="B1"/>
      </w:pPr>
      <w:r w:rsidRPr="001C16AB">
        <w:t>1.</w:t>
      </w:r>
      <w:r w:rsidRPr="001C16AB">
        <w:tab/>
        <w:t>if the first bit in the subtype of the media transmission notification message is set to '1' (Acknowledgment is required) as described in clause 9.2.2.1, shall send a Transmission control Ack message. The Transmission control Ack message:</w:t>
      </w:r>
    </w:p>
    <w:p w14:paraId="734B0F01" w14:textId="77777777" w:rsidR="0087351F" w:rsidRPr="001C16AB" w:rsidRDefault="0087351F" w:rsidP="0087351F">
      <w:pPr>
        <w:pStyle w:val="B2"/>
      </w:pPr>
      <w:r w:rsidRPr="001C16AB">
        <w:t>a.</w:t>
      </w:r>
      <w:r w:rsidRPr="001C16AB">
        <w:tab/>
        <w:t>shall include the Message Type field set to '6' (Media transmission notification); and</w:t>
      </w:r>
    </w:p>
    <w:p w14:paraId="218B8BB5" w14:textId="77777777" w:rsidR="0087351F" w:rsidRPr="001C16AB" w:rsidRDefault="0087351F" w:rsidP="0087351F">
      <w:pPr>
        <w:pStyle w:val="B2"/>
      </w:pPr>
      <w:r w:rsidRPr="001C16AB">
        <w:t>b.</w:t>
      </w:r>
      <w:r w:rsidRPr="001C16AB">
        <w:tab/>
        <w:t>shall include the Source field set to '0' (the transmission participant is the source);</w:t>
      </w:r>
    </w:p>
    <w:p w14:paraId="017B596D" w14:textId="77777777" w:rsidR="0087351F" w:rsidRPr="001C16AB" w:rsidRDefault="0087351F" w:rsidP="0087351F">
      <w:pPr>
        <w:pStyle w:val="B1"/>
      </w:pPr>
      <w:r w:rsidRPr="001C16AB">
        <w:t>2.</w:t>
      </w:r>
      <w:r w:rsidRPr="001C16AB">
        <w:tab/>
        <w:t>shall provide media transmission notification to the user;</w:t>
      </w:r>
    </w:p>
    <w:p w14:paraId="742266B0" w14:textId="77777777" w:rsidR="0087351F" w:rsidRPr="001C16AB" w:rsidRDefault="0087351F" w:rsidP="0087351F">
      <w:pPr>
        <w:pStyle w:val="B1"/>
      </w:pPr>
      <w:r w:rsidRPr="001C16AB">
        <w:t>3.</w:t>
      </w:r>
      <w:r w:rsidRPr="001C16AB">
        <w:tab/>
        <w:t>shall store the User ID and the SSRC of the user transmitting the media;</w:t>
      </w:r>
    </w:p>
    <w:p w14:paraId="66CA61B3" w14:textId="77777777" w:rsidR="0087351F" w:rsidRPr="001C16AB" w:rsidRDefault="0087351F" w:rsidP="0087351F">
      <w:pPr>
        <w:pStyle w:val="B1"/>
      </w:pPr>
      <w:r w:rsidRPr="001C16AB">
        <w:t>4.</w:t>
      </w:r>
      <w:r w:rsidRPr="001C16AB">
        <w:tab/>
        <w:t>if the Reception Mode field is set to '0' indicating automatic reception mode:</w:t>
      </w:r>
    </w:p>
    <w:p w14:paraId="7D130DD4" w14:textId="77777777" w:rsidR="0087351F" w:rsidRPr="001C16AB" w:rsidRDefault="0087351F" w:rsidP="0087351F">
      <w:pPr>
        <w:pStyle w:val="B2"/>
      </w:pPr>
      <w:r w:rsidRPr="001C16AB">
        <w:t>a.</w:t>
      </w:r>
      <w:r w:rsidRPr="001C16AB">
        <w:tab/>
        <w:t>shall create an instance of the 'Transmission participant state transition diagram for basic reception control operation';</w:t>
      </w:r>
    </w:p>
    <w:p w14:paraId="5F067D3E" w14:textId="77777777" w:rsidR="0087351F" w:rsidRPr="001C16AB" w:rsidRDefault="0087351F" w:rsidP="0087351F">
      <w:pPr>
        <w:pStyle w:val="B2"/>
      </w:pPr>
      <w:r w:rsidRPr="001C16AB">
        <w:t>b.</w:t>
      </w:r>
      <w:r w:rsidRPr="001C16AB">
        <w:tab/>
        <w:t>shall map the stored User ID and the SSRC of the user transmitting the media with the instance of 'Transmission participant state transition diagram for basic reception control operation' created in step a); and</w:t>
      </w:r>
    </w:p>
    <w:p w14:paraId="16FF9DD9" w14:textId="77777777" w:rsidR="0087351F" w:rsidRPr="001C16AB" w:rsidRDefault="0087351F" w:rsidP="0087351F">
      <w:pPr>
        <w:pStyle w:val="B2"/>
      </w:pPr>
      <w:r w:rsidRPr="001C16AB">
        <w:lastRenderedPageBreak/>
        <w:t>c.</w:t>
      </w:r>
      <w:r w:rsidRPr="001C16AB">
        <w:tab/>
        <w:t>shall enter the 'U: has permission to receive' state;</w:t>
      </w:r>
    </w:p>
    <w:p w14:paraId="67575E01" w14:textId="5EEB7192" w:rsidR="0087351F" w:rsidRPr="001C16AB" w:rsidRDefault="0087351F" w:rsidP="0087351F">
      <w:pPr>
        <w:pStyle w:val="B1"/>
      </w:pPr>
      <w:r w:rsidRPr="001C16AB">
        <w:t>5.</w:t>
      </w:r>
      <w:r w:rsidRPr="001C16AB">
        <w:tab/>
        <w:t>may display the details of the incoming media to the user; and</w:t>
      </w:r>
    </w:p>
    <w:p w14:paraId="1DBE33D7" w14:textId="0970DB83" w:rsidR="0087351F" w:rsidRPr="001C16AB" w:rsidRDefault="0087351F" w:rsidP="0087351F">
      <w:pPr>
        <w:pStyle w:val="B1"/>
      </w:pPr>
      <w:r w:rsidRPr="001C16AB">
        <w:t>6.</w:t>
      </w:r>
      <w:r w:rsidRPr="001C16AB">
        <w:tab/>
        <w:t>shall remain in the 'U: reception controller' state.</w:t>
      </w:r>
    </w:p>
    <w:p w14:paraId="24D79307" w14:textId="77777777" w:rsidR="0087351F" w:rsidRPr="001C16AB" w:rsidRDefault="0087351F" w:rsidP="0087351F">
      <w:r w:rsidRPr="001C16AB">
        <w:t>[TS 24.581, clause 6.2.5.3.3]</w:t>
      </w:r>
    </w:p>
    <w:p w14:paraId="7D3037CD" w14:textId="77777777" w:rsidR="0087351F" w:rsidRPr="001C16AB" w:rsidRDefault="0087351F" w:rsidP="0087351F">
      <w:r w:rsidRPr="001C16AB">
        <w:t>Upon receiving an indication from the user to request permission to receive media, the transmission participant:</w:t>
      </w:r>
    </w:p>
    <w:p w14:paraId="3DD99F85" w14:textId="77777777" w:rsidR="0087351F" w:rsidRPr="001C16AB" w:rsidRDefault="0087351F" w:rsidP="0087351F">
      <w:pPr>
        <w:pStyle w:val="B1"/>
      </w:pPr>
      <w:r w:rsidRPr="001C16AB">
        <w:t>1.</w:t>
      </w:r>
      <w:r w:rsidRPr="001C16AB">
        <w:tab/>
        <w:t>shall send the Receive Media Request message toward the transmission control server; The Receive Media Request message:</w:t>
      </w:r>
    </w:p>
    <w:p w14:paraId="60C98875" w14:textId="77777777" w:rsidR="0087351F" w:rsidRPr="001C16AB" w:rsidRDefault="0087351F" w:rsidP="0087351F">
      <w:pPr>
        <w:pStyle w:val="B2"/>
      </w:pPr>
      <w:r w:rsidRPr="001C16AB">
        <w:t>a.</w:t>
      </w:r>
      <w:r w:rsidRPr="001C16AB">
        <w:tab/>
        <w:t>if a different priority than the normal priority is required, shall include the Reception Priority field with the priority not higher than negotiated with the transmission control server as specified in subclause 14.3.3; and</w:t>
      </w:r>
    </w:p>
    <w:p w14:paraId="2E84D3DC" w14:textId="77777777" w:rsidR="0087351F" w:rsidRPr="001C16AB" w:rsidRDefault="0087351F" w:rsidP="0087351F">
      <w:pPr>
        <w:pStyle w:val="B2"/>
      </w:pPr>
      <w:r w:rsidRPr="001C16AB">
        <w:t>b.</w:t>
      </w:r>
      <w:r w:rsidRPr="001C16AB">
        <w:tab/>
        <w:t>if the receive media request is a broadcast group call, system call, emergency call or an imminent peril call, shall include a Transmission Indicator field indicating the relevant call types;</w:t>
      </w:r>
    </w:p>
    <w:p w14:paraId="38C07338" w14:textId="77777777" w:rsidR="0087351F" w:rsidRPr="001C16AB" w:rsidRDefault="0087351F" w:rsidP="0087351F">
      <w:pPr>
        <w:pStyle w:val="B1"/>
      </w:pPr>
      <w:r w:rsidRPr="001C16AB">
        <w:t>2.</w:t>
      </w:r>
      <w:r w:rsidRPr="001C16AB">
        <w:tab/>
        <w:t>shall create an instance of the 'Transmission participant state transition diagram for basic reception control operation';</w:t>
      </w:r>
    </w:p>
    <w:p w14:paraId="4A10EC15" w14:textId="77777777" w:rsidR="0087351F" w:rsidRPr="001C16AB" w:rsidRDefault="0087351F" w:rsidP="0087351F">
      <w:pPr>
        <w:pStyle w:val="B1"/>
      </w:pPr>
      <w:r w:rsidRPr="001C16AB">
        <w:t>3.</w:t>
      </w:r>
      <w:r w:rsidRPr="001C16AB">
        <w:tab/>
        <w:t>shall map the stored User ID and the SSRC of the user transmitting the media with instance of 'Transmission participant state transition diagram for basic reception control operation' created in step 2; and</w:t>
      </w:r>
    </w:p>
    <w:p w14:paraId="063DB913" w14:textId="77777777" w:rsidR="0087351F" w:rsidRPr="001C16AB" w:rsidRDefault="0087351F" w:rsidP="0087351F">
      <w:pPr>
        <w:pStyle w:val="B1"/>
      </w:pPr>
      <w:r w:rsidRPr="001C16AB">
        <w:t>4.</w:t>
      </w:r>
      <w:r w:rsidRPr="001C16AB">
        <w:tab/>
        <w:t>shall remain in the 'U: reception controller' state.</w:t>
      </w:r>
    </w:p>
    <w:p w14:paraId="08F1C068" w14:textId="77777777" w:rsidR="0087351F" w:rsidRPr="001C16AB" w:rsidRDefault="0087351F" w:rsidP="0087351F">
      <w:r w:rsidRPr="001C16AB">
        <w:t>[TS 24.581, clause 6.2.5.4.5]</w:t>
      </w:r>
    </w:p>
    <w:p w14:paraId="3D6F1998" w14:textId="77777777" w:rsidR="0087351F" w:rsidRPr="001C16AB" w:rsidRDefault="0087351F" w:rsidP="0087351F">
      <w:r w:rsidRPr="001C16AB">
        <w:t>Upon receiving a granted response for Receive media request message, the transmission participant:</w:t>
      </w:r>
    </w:p>
    <w:p w14:paraId="6A359E74" w14:textId="77777777" w:rsidR="0087351F" w:rsidRPr="001C16AB" w:rsidRDefault="0087351F" w:rsidP="0087351F">
      <w:pPr>
        <w:pStyle w:val="B1"/>
      </w:pPr>
      <w:r w:rsidRPr="001C16AB">
        <w:t>1.</w:t>
      </w:r>
      <w:r w:rsidRPr="001C16AB">
        <w:tab/>
        <w:t>if the first bit in the subtype of the Receive media response message is set to '1' (Acknowledgment is required) as described in subclause 9.2.2.1, shall send a Transmission control Ack message. The Transmission control Ack message:</w:t>
      </w:r>
    </w:p>
    <w:p w14:paraId="260CB7DC" w14:textId="77777777" w:rsidR="0087351F" w:rsidRPr="001C16AB" w:rsidRDefault="0087351F" w:rsidP="0087351F">
      <w:pPr>
        <w:pStyle w:val="B2"/>
      </w:pPr>
      <w:r w:rsidRPr="001C16AB">
        <w:t>a.</w:t>
      </w:r>
      <w:r w:rsidRPr="001C16AB">
        <w:tab/>
        <w:t>shall include the Message Type field set to '7' (Receive media response); and</w:t>
      </w:r>
    </w:p>
    <w:p w14:paraId="50F64617" w14:textId="77777777" w:rsidR="0087351F" w:rsidRPr="001C16AB" w:rsidRDefault="0087351F" w:rsidP="0087351F">
      <w:pPr>
        <w:pStyle w:val="B2"/>
      </w:pPr>
      <w:r w:rsidRPr="001C16AB">
        <w:t>b.</w:t>
      </w:r>
      <w:r w:rsidRPr="001C16AB">
        <w:tab/>
        <w:t>shall include the Source field set to '0' (the transmission participant is the source);</w:t>
      </w:r>
    </w:p>
    <w:p w14:paraId="12EBD206" w14:textId="77777777" w:rsidR="0087351F" w:rsidRPr="001C16AB" w:rsidRDefault="0087351F" w:rsidP="0087351F">
      <w:pPr>
        <w:pStyle w:val="B1"/>
      </w:pPr>
      <w:r w:rsidRPr="001C16AB">
        <w:t>2.</w:t>
      </w:r>
      <w:r w:rsidRPr="001C16AB">
        <w:tab/>
        <w:t>shall provide receive media success notification to the user;</w:t>
      </w:r>
    </w:p>
    <w:p w14:paraId="7BE4F8B5" w14:textId="77777777" w:rsidR="0087351F" w:rsidRPr="001C16AB" w:rsidRDefault="0087351F" w:rsidP="0087351F">
      <w:pPr>
        <w:pStyle w:val="B1"/>
      </w:pPr>
      <w:r w:rsidRPr="001C16AB">
        <w:t>3.</w:t>
      </w:r>
      <w:r w:rsidRPr="001C16AB">
        <w:tab/>
        <w:t>if the Receive Media Indicator field is included and the B-bit is set to '1' (Broadcast group call), shall provide a notification to the user indicating the type of call;</w:t>
      </w:r>
    </w:p>
    <w:p w14:paraId="1A26315D" w14:textId="77777777" w:rsidR="0087351F" w:rsidRPr="001C16AB" w:rsidRDefault="0087351F" w:rsidP="0087351F">
      <w:pPr>
        <w:pStyle w:val="B1"/>
      </w:pPr>
      <w:r w:rsidRPr="001C16AB">
        <w:t>4.</w:t>
      </w:r>
      <w:r w:rsidRPr="001C16AB">
        <w:tab/>
        <w:t>shall stop timer T103 (Receive Media Request); and</w:t>
      </w:r>
    </w:p>
    <w:p w14:paraId="46408F22" w14:textId="77777777" w:rsidR="0087351F" w:rsidRPr="001C16AB" w:rsidRDefault="0087351F" w:rsidP="0087351F">
      <w:pPr>
        <w:pStyle w:val="B1"/>
      </w:pPr>
      <w:r w:rsidRPr="001C16AB">
        <w:t>5.</w:t>
      </w:r>
      <w:r w:rsidRPr="001C16AB">
        <w:tab/>
        <w:t>shall enter the 'U: has permission to receive' state.</w:t>
      </w:r>
    </w:p>
    <w:p w14:paraId="35BFD6BB" w14:textId="77777777" w:rsidR="0087351F" w:rsidRPr="001C16AB" w:rsidRDefault="0087351F" w:rsidP="0087351F">
      <w:r w:rsidRPr="001C16AB">
        <w:t>[TS 24.581, clause 6.2.5.5.3]</w:t>
      </w:r>
    </w:p>
    <w:p w14:paraId="1B9D936F" w14:textId="77777777" w:rsidR="0087351F" w:rsidRPr="001C16AB" w:rsidRDefault="0087351F" w:rsidP="0087351F">
      <w:r w:rsidRPr="001C16AB">
        <w:t>Upon receiving an indication from the user to end the RTP media reception, the transmission participant:</w:t>
      </w:r>
    </w:p>
    <w:p w14:paraId="072DD874" w14:textId="77777777" w:rsidR="0087351F" w:rsidRPr="001C16AB" w:rsidRDefault="0087351F" w:rsidP="0087351F">
      <w:pPr>
        <w:pStyle w:val="B1"/>
      </w:pPr>
      <w:r w:rsidRPr="001C16AB">
        <w:t>1.</w:t>
      </w:r>
      <w:r w:rsidRPr="001C16AB">
        <w:tab/>
        <w:t>shall send a Media reception end request message towards the transmission control server The Media reception end request message:</w:t>
      </w:r>
    </w:p>
    <w:p w14:paraId="04D5866D" w14:textId="77777777" w:rsidR="0087351F" w:rsidRPr="001C16AB" w:rsidRDefault="0087351F" w:rsidP="0087351F">
      <w:pPr>
        <w:pStyle w:val="B2"/>
      </w:pPr>
      <w:r w:rsidRPr="001C16AB">
        <w:t>a.</w:t>
      </w:r>
      <w:r w:rsidRPr="001C16AB">
        <w:tab/>
        <w:t>if the session is a broadcast call and if the session was established as a normal call, shall include the Transmission Indicator with the A-bit set to '1' (Normal call); and</w:t>
      </w:r>
    </w:p>
    <w:p w14:paraId="0E92C47D" w14:textId="77777777" w:rsidR="0087351F" w:rsidRPr="001C16AB" w:rsidRDefault="0087351F" w:rsidP="0087351F">
      <w:pPr>
        <w:pStyle w:val="B2"/>
      </w:pPr>
      <w:r w:rsidRPr="001C16AB">
        <w:t>b.</w:t>
      </w:r>
      <w:r w:rsidRPr="001C16AB">
        <w:tab/>
        <w:t>shall include the SSRC of user transmitting the media in the Media reception end request message;</w:t>
      </w:r>
    </w:p>
    <w:p w14:paraId="2F88AE6D" w14:textId="77777777" w:rsidR="0087351F" w:rsidRPr="001C16AB" w:rsidRDefault="0087351F" w:rsidP="0087351F">
      <w:pPr>
        <w:pStyle w:val="B1"/>
      </w:pPr>
      <w:r w:rsidRPr="001C16AB">
        <w:t>2.</w:t>
      </w:r>
      <w:r w:rsidRPr="001C16AB">
        <w:tab/>
        <w:t>shall remove the indication that the participant is overriding without revoke if this indication is stored;</w:t>
      </w:r>
    </w:p>
    <w:p w14:paraId="29985C39" w14:textId="77777777" w:rsidR="0087351F" w:rsidRPr="001C16AB" w:rsidRDefault="0087351F" w:rsidP="0087351F">
      <w:pPr>
        <w:pStyle w:val="B1"/>
      </w:pPr>
      <w:r w:rsidRPr="001C16AB">
        <w:t>3.</w:t>
      </w:r>
      <w:r w:rsidRPr="001C16AB">
        <w:tab/>
        <w:t>shall remove the indication that the participant is overridden without revoke if this indication is stored;</w:t>
      </w:r>
    </w:p>
    <w:p w14:paraId="5516BB44" w14:textId="77777777" w:rsidR="0087351F" w:rsidRPr="001C16AB" w:rsidRDefault="0087351F" w:rsidP="0087351F">
      <w:pPr>
        <w:pStyle w:val="B1"/>
      </w:pPr>
      <w:r w:rsidRPr="001C16AB">
        <w:t>4.</w:t>
      </w:r>
      <w:r w:rsidRPr="001C16AB">
        <w:tab/>
        <w:t>shall start timer T104 (Receive Media Release) and initialize counter C104 (Receive Media Release) to 1; and</w:t>
      </w:r>
    </w:p>
    <w:p w14:paraId="641B0142" w14:textId="77777777" w:rsidR="0087351F" w:rsidRPr="001C16AB" w:rsidRDefault="0087351F" w:rsidP="0087351F">
      <w:pPr>
        <w:pStyle w:val="B1"/>
      </w:pPr>
      <w:r w:rsidRPr="001C16AB">
        <w:t>5.</w:t>
      </w:r>
      <w:r w:rsidRPr="001C16AB">
        <w:tab/>
        <w:t>shall enter the 'U: pending reception release' state.</w:t>
      </w:r>
    </w:p>
    <w:p w14:paraId="7B0C2DD8" w14:textId="77777777" w:rsidR="0087351F" w:rsidRPr="001C16AB" w:rsidRDefault="0087351F" w:rsidP="0087351F">
      <w:r w:rsidRPr="001C16AB">
        <w:lastRenderedPageBreak/>
        <w:t>[TS 24.581, clause 6.2.5.6.4]</w:t>
      </w:r>
    </w:p>
    <w:p w14:paraId="1D47B4C0" w14:textId="77777777" w:rsidR="0087351F" w:rsidRPr="001C16AB" w:rsidRDefault="0087351F" w:rsidP="0087351F">
      <w:r w:rsidRPr="001C16AB">
        <w:t>Upon receiving a MRE response message, the transmission participant:</w:t>
      </w:r>
    </w:p>
    <w:p w14:paraId="62EDF833" w14:textId="77777777" w:rsidR="0087351F" w:rsidRPr="001C16AB" w:rsidRDefault="0087351F" w:rsidP="0087351F">
      <w:pPr>
        <w:pStyle w:val="B1"/>
      </w:pPr>
      <w:r w:rsidRPr="001C16AB">
        <w:t>1.</w:t>
      </w:r>
      <w:r w:rsidRPr="001C16AB">
        <w:tab/>
        <w:t>if the first bit in the subtype of the MRE response message to '1' (Acknowledgment is required) as described in subclause 9.2.2.1, shall send a Transmission control Ack message. The Transmission control Ack message:</w:t>
      </w:r>
    </w:p>
    <w:p w14:paraId="5E579D2F" w14:textId="77777777" w:rsidR="0087351F" w:rsidRPr="001C16AB" w:rsidRDefault="0087351F" w:rsidP="0087351F">
      <w:pPr>
        <w:pStyle w:val="B2"/>
      </w:pPr>
      <w:r w:rsidRPr="001C16AB">
        <w:t>a.</w:t>
      </w:r>
      <w:r w:rsidRPr="001C16AB">
        <w:tab/>
        <w:t>shall include the Message Type field set to '3' (Media reception end response); and</w:t>
      </w:r>
    </w:p>
    <w:p w14:paraId="6235FA0D" w14:textId="77777777" w:rsidR="0087351F" w:rsidRPr="001C16AB" w:rsidRDefault="0087351F" w:rsidP="0087351F">
      <w:pPr>
        <w:pStyle w:val="B2"/>
      </w:pPr>
      <w:r w:rsidRPr="001C16AB">
        <w:t>b.</w:t>
      </w:r>
      <w:r w:rsidRPr="001C16AB">
        <w:tab/>
        <w:t>shall include the Source field set to '0' (the transmission participant is the source);</w:t>
      </w:r>
    </w:p>
    <w:p w14:paraId="4BC6A6BA" w14:textId="77777777" w:rsidR="0087351F" w:rsidRPr="001C16AB" w:rsidRDefault="0087351F" w:rsidP="0087351F">
      <w:pPr>
        <w:pStyle w:val="B1"/>
      </w:pPr>
      <w:r w:rsidRPr="001C16AB">
        <w:t>2.</w:t>
      </w:r>
      <w:r w:rsidRPr="001C16AB">
        <w:tab/>
        <w:t>may provide a Media reception end notification to the MCVideo user;</w:t>
      </w:r>
    </w:p>
    <w:p w14:paraId="1EF71DE4" w14:textId="77777777" w:rsidR="0087351F" w:rsidRPr="001C16AB" w:rsidRDefault="0087351F" w:rsidP="0087351F">
      <w:pPr>
        <w:pStyle w:val="B1"/>
      </w:pPr>
      <w:r w:rsidRPr="001C16AB">
        <w:t>3.</w:t>
      </w:r>
      <w:r w:rsidRPr="001C16AB">
        <w:tab/>
        <w:t>if the Receive Media Indicator field is included and the B-bit set to '1' (Broadcast group call), shall provide a notification to the user indicating the type of call;</w:t>
      </w:r>
    </w:p>
    <w:p w14:paraId="09427206" w14:textId="77777777" w:rsidR="0087351F" w:rsidRPr="001C16AB" w:rsidRDefault="0087351F" w:rsidP="0087351F">
      <w:pPr>
        <w:pStyle w:val="B1"/>
      </w:pPr>
      <w:r w:rsidRPr="001C16AB">
        <w:t>4.</w:t>
      </w:r>
      <w:r w:rsidRPr="001C16AB">
        <w:tab/>
        <w:t>shall stop timer T104 (Receive Media Release); and</w:t>
      </w:r>
    </w:p>
    <w:p w14:paraId="551CFA83" w14:textId="77777777" w:rsidR="0087351F" w:rsidRPr="001C16AB" w:rsidRDefault="0087351F" w:rsidP="0087351F">
      <w:pPr>
        <w:pStyle w:val="B1"/>
      </w:pPr>
      <w:r w:rsidRPr="001C16AB">
        <w:t>5.</w:t>
      </w:r>
      <w:r w:rsidRPr="001C16AB">
        <w:tab/>
        <w:t>shall enter the 'terminated' state.</w:t>
      </w:r>
    </w:p>
    <w:p w14:paraId="53C3657B" w14:textId="77777777" w:rsidR="0087351F" w:rsidRPr="001C16AB" w:rsidRDefault="0087351F" w:rsidP="0087351F">
      <w:pPr>
        <w:pStyle w:val="H6"/>
      </w:pPr>
      <w:bookmarkStart w:id="471" w:name="_Toc52787525"/>
      <w:bookmarkStart w:id="472" w:name="_Toc52787706"/>
      <w:r w:rsidRPr="001C16AB">
        <w:t>6.1.1.11.3</w:t>
      </w:r>
      <w:r w:rsidRPr="001C16AB">
        <w:tab/>
        <w:t>Test description</w:t>
      </w:r>
      <w:bookmarkEnd w:id="471"/>
      <w:bookmarkEnd w:id="472"/>
    </w:p>
    <w:p w14:paraId="0A18FD1F" w14:textId="77777777" w:rsidR="0087351F" w:rsidRPr="001C16AB" w:rsidRDefault="0087351F" w:rsidP="0087351F">
      <w:pPr>
        <w:pStyle w:val="H6"/>
      </w:pPr>
      <w:r w:rsidRPr="001C16AB">
        <w:t>6.1.1.11.3.1</w:t>
      </w:r>
      <w:r w:rsidRPr="001C16AB">
        <w:tab/>
        <w:t>Pre-test conditions</w:t>
      </w:r>
    </w:p>
    <w:p w14:paraId="7BB35524" w14:textId="77777777" w:rsidR="0087351F" w:rsidRPr="001C16AB" w:rsidRDefault="0087351F" w:rsidP="0087351F">
      <w:pPr>
        <w:pStyle w:val="H6"/>
      </w:pPr>
      <w:r w:rsidRPr="001C16AB">
        <w:t>System Simulator:</w:t>
      </w:r>
    </w:p>
    <w:p w14:paraId="29D63FD7" w14:textId="77777777" w:rsidR="0087351F" w:rsidRPr="001C16AB" w:rsidRDefault="0087351F" w:rsidP="0087351F">
      <w:pPr>
        <w:pStyle w:val="B1"/>
      </w:pPr>
      <w:r w:rsidRPr="001C16AB">
        <w:t>-</w:t>
      </w:r>
      <w:r w:rsidRPr="001C16AB">
        <w:tab/>
        <w:t>SS (MCVideo server)</w:t>
      </w:r>
    </w:p>
    <w:p w14:paraId="1B5BD507"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t>
      </w:r>
    </w:p>
    <w:p w14:paraId="2D0830AE" w14:textId="77777777" w:rsidR="0087351F" w:rsidRPr="001C16AB" w:rsidRDefault="0087351F" w:rsidP="0087351F">
      <w:pPr>
        <w:pStyle w:val="H6"/>
      </w:pPr>
      <w:r w:rsidRPr="001C16AB">
        <w:t>IUT:</w:t>
      </w:r>
    </w:p>
    <w:p w14:paraId="2E405376" w14:textId="77777777" w:rsidR="0087351F" w:rsidRPr="001C16AB" w:rsidRDefault="0087351F" w:rsidP="0087351F">
      <w:pPr>
        <w:pStyle w:val="B1"/>
      </w:pPr>
      <w:r w:rsidRPr="001C16AB">
        <w:t>-</w:t>
      </w:r>
      <w:r w:rsidRPr="001C16AB">
        <w:tab/>
        <w:t>UE (MCVideo client)</w:t>
      </w:r>
    </w:p>
    <w:p w14:paraId="74CE9DF2" w14:textId="77777777" w:rsidR="0087351F" w:rsidRPr="001C16AB" w:rsidRDefault="0087351F" w:rsidP="0087351F">
      <w:pPr>
        <w:pStyle w:val="B1"/>
        <w:ind w:left="284" w:firstLine="0"/>
      </w:pPr>
      <w:r w:rsidRPr="001C16AB">
        <w:t>-</w:t>
      </w:r>
      <w:r w:rsidRPr="001C16AB">
        <w:tab/>
        <w:t>The test USIM set as defined in TS 36.579-1 [2], subclause 5.5.10 is inserted.</w:t>
      </w:r>
    </w:p>
    <w:p w14:paraId="358E4314" w14:textId="77777777" w:rsidR="0087351F" w:rsidRPr="001C16AB" w:rsidRDefault="0087351F" w:rsidP="0087351F">
      <w:pPr>
        <w:pStyle w:val="H6"/>
      </w:pPr>
      <w:r w:rsidRPr="001C16AB">
        <w:t>Preamble:</w:t>
      </w:r>
    </w:p>
    <w:p w14:paraId="2DB01AFA"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5807B1F3" w14:textId="77777777" w:rsidR="0087351F" w:rsidRPr="001C16AB" w:rsidRDefault="0087351F" w:rsidP="0087351F">
      <w:pPr>
        <w:pStyle w:val="B1"/>
      </w:pPr>
      <w:r w:rsidRPr="001C16AB">
        <w:t>-</w:t>
      </w:r>
      <w:r w:rsidRPr="001C16AB">
        <w:tab/>
        <w:t>The MCPTT User performs the Generic Test Procedure for MCVideo Authorization/Configuration and Key Generation as specified in TS 36.579-1 [2], subclause 5.3.2.</w:t>
      </w:r>
    </w:p>
    <w:p w14:paraId="3A429BE8" w14:textId="77777777" w:rsidR="0087351F" w:rsidRPr="001C16AB" w:rsidRDefault="0087351F" w:rsidP="0087351F">
      <w:pPr>
        <w:pStyle w:val="B1"/>
      </w:pPr>
      <w:r w:rsidRPr="001C16AB">
        <w:t>-</w:t>
      </w:r>
      <w:r w:rsidRPr="001C16AB">
        <w:tab/>
        <w:t>UE States at the end of the preamble</w:t>
      </w:r>
    </w:p>
    <w:p w14:paraId="2863EAF3" w14:textId="77777777" w:rsidR="0087351F" w:rsidRPr="001C16AB" w:rsidRDefault="0087351F" w:rsidP="0087351F">
      <w:pPr>
        <w:pStyle w:val="B2"/>
      </w:pPr>
      <w:r w:rsidRPr="001C16AB">
        <w:t>-</w:t>
      </w:r>
      <w:r w:rsidRPr="001C16AB">
        <w:tab/>
        <w:t>The UE is in E-UTRA Registered, Idle Mode state.</w:t>
      </w:r>
    </w:p>
    <w:p w14:paraId="1C3933B0"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59809E62" w14:textId="77777777" w:rsidR="0087351F" w:rsidRPr="001C16AB" w:rsidRDefault="0087351F" w:rsidP="0087351F">
      <w:pPr>
        <w:pStyle w:val="H6"/>
      </w:pPr>
      <w:r w:rsidRPr="001C16AB">
        <w:t>6.1.1.11.3.2</w:t>
      </w:r>
      <w:r w:rsidRPr="001C16AB">
        <w:tab/>
        <w:t>Test procedure sequence</w:t>
      </w:r>
    </w:p>
    <w:p w14:paraId="3648FF54" w14:textId="77777777" w:rsidR="0087351F" w:rsidRPr="001C16AB" w:rsidRDefault="0087351F" w:rsidP="0087351F">
      <w:pPr>
        <w:pStyle w:val="TH"/>
      </w:pPr>
      <w:r w:rsidRPr="001C16AB">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87351F" w:rsidRPr="001C16AB" w14:paraId="1A625B07" w14:textId="77777777" w:rsidTr="00E64CC8">
        <w:trPr>
          <w:cantSplit/>
          <w:tblHeader/>
          <w:jc w:val="center"/>
        </w:trPr>
        <w:tc>
          <w:tcPr>
            <w:tcW w:w="623" w:type="dxa"/>
            <w:tcBorders>
              <w:top w:val="single" w:sz="4" w:space="0" w:color="auto"/>
              <w:left w:val="single" w:sz="4" w:space="0" w:color="auto"/>
              <w:bottom w:val="nil"/>
              <w:right w:val="single" w:sz="4" w:space="0" w:color="auto"/>
            </w:tcBorders>
            <w:hideMark/>
          </w:tcPr>
          <w:p w14:paraId="2977F84F" w14:textId="77777777" w:rsidR="0087351F" w:rsidRPr="001C16AB" w:rsidRDefault="0087351F" w:rsidP="00E64CC8">
            <w:pPr>
              <w:pStyle w:val="TAH"/>
              <w:keepNext w:val="0"/>
              <w:keepLines w:val="0"/>
              <w:widowControl w:val="0"/>
            </w:pPr>
            <w:r w:rsidRPr="001C16AB">
              <w:t>St</w:t>
            </w:r>
          </w:p>
        </w:tc>
        <w:tc>
          <w:tcPr>
            <w:tcW w:w="3782" w:type="dxa"/>
            <w:tcBorders>
              <w:top w:val="single" w:sz="4" w:space="0" w:color="auto"/>
              <w:left w:val="single" w:sz="4" w:space="0" w:color="auto"/>
              <w:bottom w:val="nil"/>
              <w:right w:val="single" w:sz="4" w:space="0" w:color="auto"/>
            </w:tcBorders>
            <w:hideMark/>
          </w:tcPr>
          <w:p w14:paraId="7A7DAA6A" w14:textId="77777777" w:rsidR="0087351F" w:rsidRPr="001C16AB" w:rsidRDefault="0087351F" w:rsidP="00E64CC8">
            <w:pPr>
              <w:pStyle w:val="TAH"/>
              <w:keepNext w:val="0"/>
              <w:keepLines w:val="0"/>
              <w:widowControl w:val="0"/>
            </w:pPr>
            <w:r w:rsidRPr="001C16AB">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41FF9BCB" w14:textId="77777777" w:rsidR="0087351F" w:rsidRPr="001C16AB" w:rsidRDefault="0087351F" w:rsidP="00E64CC8">
            <w:pPr>
              <w:pStyle w:val="TAH"/>
              <w:keepNext w:val="0"/>
              <w:keepLines w:val="0"/>
              <w:widowControl w:val="0"/>
            </w:pPr>
            <w:r w:rsidRPr="001C16AB">
              <w:t>Message Sequence</w:t>
            </w:r>
          </w:p>
        </w:tc>
        <w:tc>
          <w:tcPr>
            <w:tcW w:w="540" w:type="dxa"/>
            <w:tcBorders>
              <w:top w:val="single" w:sz="4" w:space="0" w:color="auto"/>
              <w:left w:val="single" w:sz="4" w:space="0" w:color="auto"/>
              <w:bottom w:val="nil"/>
              <w:right w:val="single" w:sz="4" w:space="0" w:color="auto"/>
            </w:tcBorders>
            <w:hideMark/>
          </w:tcPr>
          <w:p w14:paraId="06089B2F" w14:textId="77777777" w:rsidR="0087351F" w:rsidRPr="001C16AB" w:rsidRDefault="0087351F" w:rsidP="00E64CC8">
            <w:pPr>
              <w:pStyle w:val="TAH"/>
              <w:keepNext w:val="0"/>
              <w:keepLines w:val="0"/>
              <w:widowControl w:val="0"/>
            </w:pPr>
            <w:r w:rsidRPr="001C16AB">
              <w:t>TP</w:t>
            </w:r>
          </w:p>
        </w:tc>
        <w:tc>
          <w:tcPr>
            <w:tcW w:w="990" w:type="dxa"/>
            <w:tcBorders>
              <w:top w:val="single" w:sz="4" w:space="0" w:color="auto"/>
              <w:left w:val="single" w:sz="4" w:space="0" w:color="auto"/>
              <w:bottom w:val="nil"/>
              <w:right w:val="single" w:sz="4" w:space="0" w:color="auto"/>
            </w:tcBorders>
            <w:hideMark/>
          </w:tcPr>
          <w:p w14:paraId="133604C9" w14:textId="77777777" w:rsidR="0087351F" w:rsidRPr="001C16AB" w:rsidRDefault="0087351F" w:rsidP="00E64CC8">
            <w:pPr>
              <w:pStyle w:val="TAH"/>
              <w:keepNext w:val="0"/>
              <w:keepLines w:val="0"/>
              <w:widowControl w:val="0"/>
            </w:pPr>
            <w:r w:rsidRPr="001C16AB">
              <w:t>Verdict</w:t>
            </w:r>
          </w:p>
        </w:tc>
      </w:tr>
      <w:tr w:rsidR="0087351F" w:rsidRPr="001C16AB" w14:paraId="45083BC1" w14:textId="77777777" w:rsidTr="00E64CC8">
        <w:trPr>
          <w:cantSplit/>
          <w:tblHeader/>
          <w:jc w:val="center"/>
        </w:trPr>
        <w:tc>
          <w:tcPr>
            <w:tcW w:w="623" w:type="dxa"/>
            <w:tcBorders>
              <w:top w:val="nil"/>
              <w:left w:val="single" w:sz="4" w:space="0" w:color="auto"/>
              <w:bottom w:val="single" w:sz="4" w:space="0" w:color="auto"/>
              <w:right w:val="single" w:sz="4" w:space="0" w:color="auto"/>
            </w:tcBorders>
          </w:tcPr>
          <w:p w14:paraId="4A4AE45F" w14:textId="77777777" w:rsidR="0087351F" w:rsidRPr="001C16AB" w:rsidRDefault="0087351F" w:rsidP="00E64CC8">
            <w:pPr>
              <w:pStyle w:val="TAH"/>
              <w:keepNext w:val="0"/>
              <w:keepLines w:val="0"/>
              <w:widowControl w:val="0"/>
            </w:pPr>
          </w:p>
        </w:tc>
        <w:tc>
          <w:tcPr>
            <w:tcW w:w="3782" w:type="dxa"/>
            <w:tcBorders>
              <w:top w:val="nil"/>
              <w:left w:val="single" w:sz="4" w:space="0" w:color="auto"/>
              <w:bottom w:val="single" w:sz="4" w:space="0" w:color="auto"/>
              <w:right w:val="single" w:sz="4" w:space="0" w:color="auto"/>
            </w:tcBorders>
          </w:tcPr>
          <w:p w14:paraId="3627FFA2" w14:textId="77777777" w:rsidR="0087351F" w:rsidRPr="001C16AB" w:rsidRDefault="0087351F" w:rsidP="00E64CC8">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3786ABA4" w14:textId="77777777" w:rsidR="0087351F" w:rsidRPr="001C16AB" w:rsidRDefault="0087351F" w:rsidP="00E64CC8">
            <w:pPr>
              <w:pStyle w:val="TAH"/>
              <w:keepNext w:val="0"/>
              <w:keepLines w:val="0"/>
              <w:widowControl w:val="0"/>
            </w:pPr>
            <w:r w:rsidRPr="001C16AB">
              <w:t>U – S</w:t>
            </w:r>
          </w:p>
        </w:tc>
        <w:tc>
          <w:tcPr>
            <w:tcW w:w="3071" w:type="dxa"/>
            <w:tcBorders>
              <w:top w:val="single" w:sz="4" w:space="0" w:color="auto"/>
              <w:left w:val="single" w:sz="4" w:space="0" w:color="auto"/>
              <w:bottom w:val="single" w:sz="4" w:space="0" w:color="auto"/>
              <w:right w:val="single" w:sz="4" w:space="0" w:color="auto"/>
            </w:tcBorders>
            <w:hideMark/>
          </w:tcPr>
          <w:p w14:paraId="4473787C" w14:textId="77777777" w:rsidR="0087351F" w:rsidRPr="001C16AB" w:rsidRDefault="0087351F" w:rsidP="00E64CC8">
            <w:pPr>
              <w:pStyle w:val="TAH"/>
              <w:keepNext w:val="0"/>
              <w:keepLines w:val="0"/>
              <w:widowControl w:val="0"/>
            </w:pPr>
            <w:r w:rsidRPr="001C16AB">
              <w:t>Message</w:t>
            </w:r>
          </w:p>
        </w:tc>
        <w:tc>
          <w:tcPr>
            <w:tcW w:w="540" w:type="dxa"/>
            <w:tcBorders>
              <w:top w:val="nil"/>
              <w:left w:val="single" w:sz="4" w:space="0" w:color="auto"/>
              <w:bottom w:val="single" w:sz="4" w:space="0" w:color="auto"/>
              <w:right w:val="single" w:sz="4" w:space="0" w:color="auto"/>
            </w:tcBorders>
          </w:tcPr>
          <w:p w14:paraId="1CE218F2" w14:textId="77777777" w:rsidR="0087351F" w:rsidRPr="001C16AB" w:rsidRDefault="0087351F" w:rsidP="00E64CC8">
            <w:pPr>
              <w:pStyle w:val="TAH"/>
              <w:keepNext w:val="0"/>
              <w:keepLines w:val="0"/>
              <w:widowControl w:val="0"/>
            </w:pPr>
          </w:p>
        </w:tc>
        <w:tc>
          <w:tcPr>
            <w:tcW w:w="990" w:type="dxa"/>
            <w:tcBorders>
              <w:top w:val="nil"/>
              <w:left w:val="single" w:sz="4" w:space="0" w:color="auto"/>
              <w:bottom w:val="single" w:sz="4" w:space="0" w:color="auto"/>
              <w:right w:val="single" w:sz="4" w:space="0" w:color="auto"/>
            </w:tcBorders>
          </w:tcPr>
          <w:p w14:paraId="28E3C4F9" w14:textId="77777777" w:rsidR="0087351F" w:rsidRPr="001C16AB" w:rsidRDefault="0087351F" w:rsidP="00E64CC8">
            <w:pPr>
              <w:pStyle w:val="TAH"/>
              <w:keepNext w:val="0"/>
              <w:keepLines w:val="0"/>
              <w:widowControl w:val="0"/>
            </w:pPr>
          </w:p>
        </w:tc>
      </w:tr>
      <w:tr w:rsidR="0087351F" w:rsidRPr="001C16AB" w14:paraId="42D1081C"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7E936E6" w14:textId="77777777" w:rsidR="0087351F" w:rsidRPr="001C16AB" w:rsidRDefault="0087351F" w:rsidP="00E64CC8">
            <w:pPr>
              <w:pStyle w:val="TAC"/>
              <w:keepNext w:val="0"/>
              <w:keepLines w:val="0"/>
              <w:widowControl w:val="0"/>
              <w:rPr>
                <w:szCs w:val="18"/>
              </w:rPr>
            </w:pPr>
            <w:r w:rsidRPr="001C16AB">
              <w:lastRenderedPageBreak/>
              <w:t>1</w:t>
            </w:r>
          </w:p>
        </w:tc>
        <w:tc>
          <w:tcPr>
            <w:tcW w:w="3782" w:type="dxa"/>
            <w:tcBorders>
              <w:top w:val="single" w:sz="4" w:space="0" w:color="auto"/>
              <w:left w:val="single" w:sz="4" w:space="0" w:color="auto"/>
              <w:bottom w:val="single" w:sz="4" w:space="0" w:color="auto"/>
              <w:right w:val="single" w:sz="4" w:space="0" w:color="auto"/>
            </w:tcBorders>
            <w:hideMark/>
          </w:tcPr>
          <w:p w14:paraId="78EC02F2" w14:textId="030F6F12" w:rsidR="0087351F" w:rsidRPr="001C16AB" w:rsidRDefault="0087351F" w:rsidP="00E64CC8">
            <w:pPr>
              <w:pStyle w:val="TAL"/>
              <w:keepNext w:val="0"/>
              <w:keepLines w:val="0"/>
              <w:widowControl w:val="0"/>
              <w:rPr>
                <w:szCs w:val="18"/>
              </w:rPr>
            </w:pPr>
            <w:r w:rsidRPr="001C16AB">
              <w:t xml:space="preserve">Check: </w:t>
            </w:r>
            <w:r w:rsidRPr="001C16AB">
              <w:rPr>
                <w:lang w:eastAsia="ko-KR"/>
              </w:rPr>
              <w:t xml:space="preserve">Does the UE (MCVideo client) correctly perform test procedure </w:t>
            </w:r>
            <w:r w:rsidRPr="001C16AB">
              <w:t>'MCX CT group call establishment, manual commencement' as described in TS 36.579-1 [2] Table 5.3.5.3-1 to establish an on-demand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113A059D" w14:textId="77777777" w:rsidR="0087351F" w:rsidRPr="001C16AB" w:rsidRDefault="0087351F" w:rsidP="00E64CC8">
            <w:pPr>
              <w:pStyle w:val="TAC"/>
              <w:keepNext w:val="0"/>
              <w:keepLines w:val="0"/>
              <w:widowControl w:val="0"/>
            </w:pPr>
            <w:r w:rsidRPr="001C16AB">
              <w:t>-</w:t>
            </w:r>
          </w:p>
        </w:tc>
        <w:tc>
          <w:tcPr>
            <w:tcW w:w="3071" w:type="dxa"/>
            <w:tcBorders>
              <w:top w:val="single" w:sz="4" w:space="0" w:color="auto"/>
              <w:left w:val="single" w:sz="4" w:space="0" w:color="auto"/>
              <w:bottom w:val="single" w:sz="4" w:space="0" w:color="auto"/>
              <w:right w:val="single" w:sz="4" w:space="0" w:color="auto"/>
            </w:tcBorders>
            <w:hideMark/>
          </w:tcPr>
          <w:p w14:paraId="79F609B6" w14:textId="77777777" w:rsidR="0087351F" w:rsidRPr="001C16AB" w:rsidRDefault="0087351F" w:rsidP="00E64CC8">
            <w:pPr>
              <w:pStyle w:val="TAL"/>
              <w:keepNext w:val="0"/>
              <w:keepLines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6EDF755D" w14:textId="77777777" w:rsidR="0087351F" w:rsidRPr="001C16AB" w:rsidRDefault="0087351F" w:rsidP="00E64CC8">
            <w:pPr>
              <w:pStyle w:val="TAC"/>
              <w:keepNext w:val="0"/>
              <w:keepLines w:val="0"/>
              <w:widowControl w:val="0"/>
            </w:pPr>
            <w:r w:rsidRPr="001C16AB">
              <w:t>1</w:t>
            </w:r>
          </w:p>
        </w:tc>
        <w:tc>
          <w:tcPr>
            <w:tcW w:w="990" w:type="dxa"/>
            <w:tcBorders>
              <w:top w:val="single" w:sz="4" w:space="0" w:color="auto"/>
              <w:left w:val="single" w:sz="4" w:space="0" w:color="auto"/>
              <w:bottom w:val="single" w:sz="4" w:space="0" w:color="auto"/>
              <w:right w:val="single" w:sz="4" w:space="0" w:color="auto"/>
            </w:tcBorders>
            <w:hideMark/>
          </w:tcPr>
          <w:p w14:paraId="0DA66082" w14:textId="77777777" w:rsidR="0087351F" w:rsidRPr="001C16AB" w:rsidRDefault="0087351F" w:rsidP="00E64CC8">
            <w:pPr>
              <w:pStyle w:val="TAC"/>
              <w:keepNext w:val="0"/>
              <w:keepLines w:val="0"/>
              <w:widowControl w:val="0"/>
            </w:pPr>
            <w:r w:rsidRPr="001C16AB">
              <w:t>P</w:t>
            </w:r>
          </w:p>
        </w:tc>
      </w:tr>
      <w:tr w:rsidR="0087351F" w:rsidRPr="001C16AB" w14:paraId="393C7CF0"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830EC71" w14:textId="77777777" w:rsidR="0087351F" w:rsidRPr="001C16AB" w:rsidRDefault="0087351F" w:rsidP="00E64CC8">
            <w:pPr>
              <w:pStyle w:val="TAC"/>
              <w:keepNext w:val="0"/>
              <w:keepLines w:val="0"/>
              <w:widowControl w:val="0"/>
            </w:pPr>
            <w:r w:rsidRPr="001C16AB">
              <w:t>2-5</w:t>
            </w:r>
          </w:p>
        </w:tc>
        <w:tc>
          <w:tcPr>
            <w:tcW w:w="3782" w:type="dxa"/>
            <w:tcBorders>
              <w:top w:val="single" w:sz="4" w:space="0" w:color="auto"/>
              <w:left w:val="single" w:sz="4" w:space="0" w:color="auto"/>
              <w:bottom w:val="single" w:sz="4" w:space="0" w:color="auto"/>
              <w:right w:val="single" w:sz="4" w:space="0" w:color="auto"/>
            </w:tcBorders>
            <w:hideMark/>
          </w:tcPr>
          <w:p w14:paraId="37EB95D3"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63DF9345" w14:textId="77777777" w:rsidR="0087351F" w:rsidRPr="001C16AB" w:rsidRDefault="0087351F" w:rsidP="00E64CC8">
            <w:pPr>
              <w:pStyle w:val="TAC"/>
              <w:keepNext w:val="0"/>
              <w:keepLines w:val="0"/>
              <w:widowControl w:val="0"/>
            </w:pPr>
            <w:r w:rsidRPr="001C16AB">
              <w:t>-</w:t>
            </w:r>
          </w:p>
        </w:tc>
        <w:tc>
          <w:tcPr>
            <w:tcW w:w="3071" w:type="dxa"/>
            <w:tcBorders>
              <w:top w:val="single" w:sz="4" w:space="0" w:color="auto"/>
              <w:left w:val="single" w:sz="4" w:space="0" w:color="auto"/>
              <w:bottom w:val="single" w:sz="4" w:space="0" w:color="auto"/>
              <w:right w:val="single" w:sz="4" w:space="0" w:color="auto"/>
            </w:tcBorders>
            <w:hideMark/>
          </w:tcPr>
          <w:p w14:paraId="1321B32F" w14:textId="77777777" w:rsidR="0087351F" w:rsidRPr="001C16AB" w:rsidRDefault="0087351F" w:rsidP="00E64CC8">
            <w:pPr>
              <w:pStyle w:val="TAL"/>
              <w:keepNext w:val="0"/>
              <w:keepLines w:val="0"/>
              <w:widowControl w:val="0"/>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0EE3C1E2" w14:textId="77777777" w:rsidR="0087351F" w:rsidRPr="001C16AB" w:rsidRDefault="0087351F" w:rsidP="00E64CC8">
            <w:pPr>
              <w:pStyle w:val="TAC"/>
              <w:keepNext w:val="0"/>
              <w:keepLines w:val="0"/>
              <w:widowControl w:val="0"/>
            </w:pPr>
            <w:r w:rsidRPr="001C16AB">
              <w:t>-</w:t>
            </w:r>
          </w:p>
        </w:tc>
        <w:tc>
          <w:tcPr>
            <w:tcW w:w="990" w:type="dxa"/>
            <w:tcBorders>
              <w:top w:val="single" w:sz="4" w:space="0" w:color="auto"/>
              <w:left w:val="single" w:sz="4" w:space="0" w:color="auto"/>
              <w:bottom w:val="single" w:sz="4" w:space="0" w:color="auto"/>
              <w:right w:val="single" w:sz="4" w:space="0" w:color="auto"/>
            </w:tcBorders>
            <w:hideMark/>
          </w:tcPr>
          <w:p w14:paraId="5291AA3B" w14:textId="77777777" w:rsidR="0087351F" w:rsidRPr="001C16AB" w:rsidRDefault="0087351F" w:rsidP="00E64CC8">
            <w:pPr>
              <w:pStyle w:val="TAC"/>
              <w:keepNext w:val="0"/>
              <w:keepLines w:val="0"/>
              <w:widowControl w:val="0"/>
            </w:pPr>
            <w:r w:rsidRPr="001C16AB">
              <w:t>-</w:t>
            </w:r>
          </w:p>
        </w:tc>
      </w:tr>
      <w:tr w:rsidR="0087351F" w:rsidRPr="001C16AB" w14:paraId="5F5E5F3A"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091E56B" w14:textId="77777777" w:rsidR="0087351F" w:rsidRPr="001C16AB" w:rsidRDefault="0087351F" w:rsidP="00E64CC8">
            <w:pPr>
              <w:pStyle w:val="TAC"/>
              <w:keepNext w:val="0"/>
              <w:keepLines w:val="0"/>
              <w:widowControl w:val="0"/>
              <w:rPr>
                <w:rFonts w:cs="Arial"/>
                <w:szCs w:val="18"/>
              </w:rPr>
            </w:pPr>
            <w:r w:rsidRPr="001C16AB">
              <w:t>6</w:t>
            </w:r>
          </w:p>
        </w:tc>
        <w:tc>
          <w:tcPr>
            <w:tcW w:w="3782" w:type="dxa"/>
            <w:tcBorders>
              <w:top w:val="single" w:sz="4" w:space="0" w:color="auto"/>
              <w:left w:val="single" w:sz="4" w:space="0" w:color="auto"/>
              <w:bottom w:val="single" w:sz="4" w:space="0" w:color="auto"/>
              <w:right w:val="single" w:sz="4" w:space="0" w:color="auto"/>
            </w:tcBorders>
            <w:hideMark/>
          </w:tcPr>
          <w:p w14:paraId="581B18BB" w14:textId="555F05B0" w:rsidR="0087351F" w:rsidRPr="001C16AB" w:rsidRDefault="0087351F" w:rsidP="00E64CC8">
            <w:pPr>
              <w:pStyle w:val="TAL"/>
              <w:keepNext w:val="0"/>
              <w:keepLines w:val="0"/>
              <w:widowControl w:val="0"/>
              <w:rPr>
                <w:rFonts w:cs="Arial"/>
                <w:szCs w:val="18"/>
              </w:rPr>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2909620" w14:textId="77777777" w:rsidR="0087351F" w:rsidRPr="001C16AB" w:rsidRDefault="0087351F" w:rsidP="00E64CC8">
            <w:pPr>
              <w:pStyle w:val="TAC"/>
              <w:keepNext w:val="0"/>
              <w:keepLines w:val="0"/>
              <w:widowControl w:val="0"/>
              <w:rPr>
                <w:szCs w:val="18"/>
              </w:rPr>
            </w:pPr>
            <w:r w:rsidRPr="001C16AB">
              <w:t>-</w:t>
            </w:r>
          </w:p>
        </w:tc>
        <w:tc>
          <w:tcPr>
            <w:tcW w:w="3071" w:type="dxa"/>
            <w:tcBorders>
              <w:top w:val="single" w:sz="4" w:space="0" w:color="auto"/>
              <w:left w:val="single" w:sz="4" w:space="0" w:color="auto"/>
              <w:bottom w:val="single" w:sz="4" w:space="0" w:color="auto"/>
              <w:right w:val="single" w:sz="4" w:space="0" w:color="auto"/>
            </w:tcBorders>
            <w:hideMark/>
          </w:tcPr>
          <w:p w14:paraId="1FDC1B73" w14:textId="77777777" w:rsidR="0087351F" w:rsidRPr="001C16AB" w:rsidRDefault="0087351F" w:rsidP="00E64CC8">
            <w:pPr>
              <w:pStyle w:val="TAL"/>
              <w:keepNext w:val="0"/>
              <w:keepLines w:val="0"/>
              <w:widowControl w:val="0"/>
              <w:rPr>
                <w:rFonts w:cs="Arial"/>
                <w:szCs w:val="18"/>
              </w:rPr>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5A15CBBD" w14:textId="77777777" w:rsidR="0087351F" w:rsidRPr="001C16AB" w:rsidRDefault="0087351F" w:rsidP="00E64CC8">
            <w:pPr>
              <w:pStyle w:val="TAC"/>
              <w:keepNext w:val="0"/>
              <w:keepLines w:val="0"/>
              <w:widowControl w:val="0"/>
              <w:rPr>
                <w:szCs w:val="18"/>
              </w:rPr>
            </w:pPr>
            <w:r w:rsidRPr="001C16AB">
              <w:t>2</w:t>
            </w:r>
          </w:p>
        </w:tc>
        <w:tc>
          <w:tcPr>
            <w:tcW w:w="990" w:type="dxa"/>
            <w:tcBorders>
              <w:top w:val="single" w:sz="4" w:space="0" w:color="auto"/>
              <w:left w:val="single" w:sz="4" w:space="0" w:color="auto"/>
              <w:bottom w:val="single" w:sz="4" w:space="0" w:color="auto"/>
              <w:right w:val="single" w:sz="4" w:space="0" w:color="auto"/>
            </w:tcBorders>
            <w:hideMark/>
          </w:tcPr>
          <w:p w14:paraId="1135FE02" w14:textId="77777777" w:rsidR="0087351F" w:rsidRPr="001C16AB" w:rsidRDefault="0087351F" w:rsidP="00E64CC8">
            <w:pPr>
              <w:pStyle w:val="TAC"/>
              <w:keepNext w:val="0"/>
              <w:keepLines w:val="0"/>
              <w:widowControl w:val="0"/>
              <w:rPr>
                <w:szCs w:val="18"/>
              </w:rPr>
            </w:pPr>
            <w:r w:rsidRPr="001C16AB">
              <w:t>P</w:t>
            </w:r>
          </w:p>
        </w:tc>
      </w:tr>
      <w:tr w:rsidR="0087351F" w:rsidRPr="001C16AB" w14:paraId="0F1001E2"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781F5E" w14:textId="77777777" w:rsidR="0087351F" w:rsidRPr="001C16AB" w:rsidRDefault="0087351F" w:rsidP="00E64CC8">
            <w:pPr>
              <w:pStyle w:val="TAC"/>
              <w:keepNext w:val="0"/>
              <w:keepLines w:val="0"/>
              <w:widowControl w:val="0"/>
              <w:rPr>
                <w:rFonts w:cs="Arial"/>
                <w:szCs w:val="18"/>
              </w:rPr>
            </w:pPr>
            <w:r w:rsidRPr="001C16AB">
              <w:t>7-10</w:t>
            </w:r>
          </w:p>
        </w:tc>
        <w:tc>
          <w:tcPr>
            <w:tcW w:w="3782" w:type="dxa"/>
            <w:tcBorders>
              <w:top w:val="single" w:sz="4" w:space="0" w:color="auto"/>
              <w:left w:val="single" w:sz="4" w:space="0" w:color="auto"/>
              <w:bottom w:val="single" w:sz="4" w:space="0" w:color="auto"/>
              <w:right w:val="single" w:sz="4" w:space="0" w:color="auto"/>
            </w:tcBorders>
          </w:tcPr>
          <w:p w14:paraId="15583730" w14:textId="77777777" w:rsidR="0087351F" w:rsidRPr="001C16AB" w:rsidRDefault="0087351F" w:rsidP="00E64CC8">
            <w:pPr>
              <w:pStyle w:val="TAL"/>
              <w:keepNext w:val="0"/>
              <w:keepLines w:val="0"/>
              <w:widowControl w:val="0"/>
            </w:pPr>
            <w:r w:rsidRPr="001C16AB">
              <w:t>Void</w:t>
            </w:r>
          </w:p>
        </w:tc>
        <w:tc>
          <w:tcPr>
            <w:tcW w:w="709" w:type="dxa"/>
            <w:tcBorders>
              <w:top w:val="single" w:sz="4" w:space="0" w:color="auto"/>
              <w:left w:val="single" w:sz="4" w:space="0" w:color="auto"/>
              <w:bottom w:val="single" w:sz="4" w:space="0" w:color="auto"/>
              <w:right w:val="single" w:sz="4" w:space="0" w:color="auto"/>
            </w:tcBorders>
            <w:hideMark/>
          </w:tcPr>
          <w:p w14:paraId="7449DE56" w14:textId="77777777" w:rsidR="0087351F" w:rsidRPr="001C16AB" w:rsidRDefault="0087351F" w:rsidP="00E64CC8">
            <w:pPr>
              <w:pStyle w:val="TAC"/>
              <w:keepNext w:val="0"/>
              <w:keepLines w:val="0"/>
              <w:widowControl w:val="0"/>
              <w:rPr>
                <w:szCs w:val="18"/>
              </w:rPr>
            </w:pPr>
            <w:r w:rsidRPr="001C16AB">
              <w:t>-</w:t>
            </w:r>
          </w:p>
        </w:tc>
        <w:tc>
          <w:tcPr>
            <w:tcW w:w="3071" w:type="dxa"/>
            <w:tcBorders>
              <w:top w:val="single" w:sz="4" w:space="0" w:color="auto"/>
              <w:left w:val="single" w:sz="4" w:space="0" w:color="auto"/>
              <w:bottom w:val="single" w:sz="4" w:space="0" w:color="auto"/>
              <w:right w:val="single" w:sz="4" w:space="0" w:color="auto"/>
            </w:tcBorders>
            <w:hideMark/>
          </w:tcPr>
          <w:p w14:paraId="50E38865" w14:textId="77777777" w:rsidR="0087351F" w:rsidRPr="001C16AB" w:rsidRDefault="0087351F" w:rsidP="00E64CC8">
            <w:pPr>
              <w:pStyle w:val="TAL"/>
              <w:keepNext w:val="0"/>
              <w:keepLines w:val="0"/>
              <w:widowControl w:val="0"/>
              <w:rPr>
                <w:rFonts w:cs="Arial"/>
                <w:szCs w:val="18"/>
              </w:rPr>
            </w:pPr>
            <w:r w:rsidRPr="001C16AB">
              <w:t>-</w:t>
            </w:r>
          </w:p>
        </w:tc>
        <w:tc>
          <w:tcPr>
            <w:tcW w:w="540" w:type="dxa"/>
            <w:tcBorders>
              <w:top w:val="single" w:sz="4" w:space="0" w:color="auto"/>
              <w:left w:val="single" w:sz="4" w:space="0" w:color="auto"/>
              <w:bottom w:val="single" w:sz="4" w:space="0" w:color="auto"/>
              <w:right w:val="single" w:sz="4" w:space="0" w:color="auto"/>
            </w:tcBorders>
            <w:hideMark/>
          </w:tcPr>
          <w:p w14:paraId="43F46DF9" w14:textId="77777777" w:rsidR="0087351F" w:rsidRPr="001C16AB" w:rsidRDefault="0087351F" w:rsidP="00E64CC8">
            <w:pPr>
              <w:pStyle w:val="TAC"/>
              <w:keepNext w:val="0"/>
              <w:keepLines w:val="0"/>
              <w:widowControl w:val="0"/>
              <w:rPr>
                <w:szCs w:val="18"/>
              </w:rPr>
            </w:pPr>
            <w:r w:rsidRPr="001C16AB">
              <w:t>-</w:t>
            </w:r>
          </w:p>
        </w:tc>
        <w:tc>
          <w:tcPr>
            <w:tcW w:w="990" w:type="dxa"/>
            <w:tcBorders>
              <w:top w:val="single" w:sz="4" w:space="0" w:color="auto"/>
              <w:left w:val="single" w:sz="4" w:space="0" w:color="auto"/>
              <w:bottom w:val="single" w:sz="4" w:space="0" w:color="auto"/>
              <w:right w:val="single" w:sz="4" w:space="0" w:color="auto"/>
            </w:tcBorders>
            <w:hideMark/>
          </w:tcPr>
          <w:p w14:paraId="132BB6C9" w14:textId="77777777" w:rsidR="0087351F" w:rsidRPr="001C16AB" w:rsidRDefault="0087351F" w:rsidP="00E64CC8">
            <w:pPr>
              <w:pStyle w:val="TAC"/>
              <w:keepNext w:val="0"/>
              <w:keepLines w:val="0"/>
              <w:widowControl w:val="0"/>
              <w:rPr>
                <w:szCs w:val="18"/>
              </w:rPr>
            </w:pPr>
            <w:r w:rsidRPr="001C16AB">
              <w:t>-</w:t>
            </w:r>
          </w:p>
        </w:tc>
      </w:tr>
      <w:tr w:rsidR="0087351F" w:rsidRPr="001C16AB" w14:paraId="75AD3922"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7424EBCD" w14:textId="77777777" w:rsidR="0087351F" w:rsidRPr="001C16AB" w:rsidRDefault="0087351F" w:rsidP="00E64CC8">
            <w:pPr>
              <w:pStyle w:val="TAC"/>
              <w:keepNext w:val="0"/>
              <w:keepLines w:val="0"/>
              <w:widowControl w:val="0"/>
              <w:rPr>
                <w:rFonts w:cs="Arial"/>
                <w:szCs w:val="18"/>
              </w:rPr>
            </w:pPr>
            <w:r w:rsidRPr="001C16AB">
              <w:t>11</w:t>
            </w:r>
          </w:p>
        </w:tc>
        <w:tc>
          <w:tcPr>
            <w:tcW w:w="3782" w:type="dxa"/>
            <w:tcBorders>
              <w:top w:val="single" w:sz="4" w:space="0" w:color="auto"/>
              <w:left w:val="single" w:sz="4" w:space="0" w:color="auto"/>
              <w:bottom w:val="single" w:sz="4" w:space="0" w:color="auto"/>
              <w:right w:val="single" w:sz="4" w:space="0" w:color="auto"/>
            </w:tcBorders>
            <w:hideMark/>
          </w:tcPr>
          <w:p w14:paraId="47771A39" w14:textId="77777777" w:rsidR="0087351F" w:rsidRPr="001C16AB" w:rsidRDefault="0087351F" w:rsidP="00E64CC8">
            <w:pPr>
              <w:pStyle w:val="TAL"/>
              <w:keepNext w:val="0"/>
              <w:keepLines w:val="0"/>
              <w:widowControl w:val="0"/>
              <w:rPr>
                <w:rFonts w:cs="Arial"/>
                <w:szCs w:val="18"/>
              </w:rPr>
            </w:pPr>
            <w:r w:rsidRPr="001C16AB">
              <w:rPr>
                <w:rFonts w:cs="Arial"/>
                <w:szCs w:val="18"/>
              </w:rPr>
              <w:t>Make the UE (MCVideo client) request end of reception.</w:t>
            </w:r>
          </w:p>
          <w:p w14:paraId="0F40CCDD" w14:textId="77777777" w:rsidR="0087351F" w:rsidRPr="001C16AB" w:rsidRDefault="0087351F" w:rsidP="00E64CC8">
            <w:pPr>
              <w:pStyle w:val="TAL"/>
              <w:keepNext w:val="0"/>
              <w:keepLines w:val="0"/>
              <w:widowControl w:val="0"/>
              <w:rPr>
                <w:rFonts w:cs="Arial"/>
                <w:szCs w:val="18"/>
              </w:rPr>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43FFEAC4" w14:textId="77777777" w:rsidR="0087351F" w:rsidRPr="001C16AB" w:rsidRDefault="0087351F" w:rsidP="00E64CC8">
            <w:pPr>
              <w:pStyle w:val="TAC"/>
              <w:keepNext w:val="0"/>
              <w:keepLines w:val="0"/>
              <w:widowControl w:val="0"/>
              <w:rPr>
                <w:szCs w:val="18"/>
              </w:rPr>
            </w:pPr>
            <w:r w:rsidRPr="001C16A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4BDE28AF"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24CBA65B" w14:textId="77777777" w:rsidR="0087351F" w:rsidRPr="001C16AB" w:rsidRDefault="0087351F" w:rsidP="00E64CC8">
            <w:pPr>
              <w:pStyle w:val="TAC"/>
              <w:keepNext w:val="0"/>
              <w:keepLines w:val="0"/>
              <w:widowControl w:val="0"/>
              <w:rPr>
                <w:szCs w:val="18"/>
              </w:rPr>
            </w:pPr>
            <w:r w:rsidRPr="001C16A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33B9B04D" w14:textId="77777777" w:rsidR="0087351F" w:rsidRPr="001C16AB" w:rsidRDefault="0087351F" w:rsidP="00E64CC8">
            <w:pPr>
              <w:pStyle w:val="TAC"/>
              <w:keepNext w:val="0"/>
              <w:keepLines w:val="0"/>
              <w:widowControl w:val="0"/>
              <w:rPr>
                <w:szCs w:val="18"/>
              </w:rPr>
            </w:pPr>
            <w:r w:rsidRPr="001C16AB">
              <w:rPr>
                <w:szCs w:val="18"/>
              </w:rPr>
              <w:t>-</w:t>
            </w:r>
          </w:p>
        </w:tc>
      </w:tr>
      <w:tr w:rsidR="0087351F" w:rsidRPr="001C16AB" w14:paraId="6BA3AACD"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175D247" w14:textId="77777777" w:rsidR="0087351F" w:rsidRPr="001C16AB" w:rsidRDefault="0087351F" w:rsidP="00E64CC8">
            <w:pPr>
              <w:pStyle w:val="TAC"/>
              <w:keepNext w:val="0"/>
              <w:keepLines w:val="0"/>
              <w:widowControl w:val="0"/>
              <w:rPr>
                <w:rFonts w:cs="Arial"/>
                <w:szCs w:val="18"/>
              </w:rPr>
            </w:pPr>
            <w:r w:rsidRPr="001C16AB">
              <w:t>12</w:t>
            </w:r>
          </w:p>
        </w:tc>
        <w:tc>
          <w:tcPr>
            <w:tcW w:w="3782" w:type="dxa"/>
            <w:tcBorders>
              <w:top w:val="single" w:sz="4" w:space="0" w:color="auto"/>
              <w:left w:val="single" w:sz="4" w:space="0" w:color="auto"/>
              <w:bottom w:val="single" w:sz="4" w:space="0" w:color="auto"/>
              <w:right w:val="single" w:sz="4" w:space="0" w:color="auto"/>
            </w:tcBorders>
            <w:hideMark/>
          </w:tcPr>
          <w:p w14:paraId="7010AA42" w14:textId="43C7D5F0" w:rsidR="0087351F" w:rsidRPr="001C16AB" w:rsidRDefault="0087351F" w:rsidP="00E64CC8">
            <w:pPr>
              <w:pStyle w:val="TAL"/>
              <w:keepNext w:val="0"/>
              <w:keepLines w:val="0"/>
              <w:widowControl w:val="0"/>
              <w:rPr>
                <w:rFonts w:cs="Arial"/>
                <w:szCs w:val="18"/>
              </w:rPr>
            </w:pPr>
            <w:r w:rsidRPr="001C16AB">
              <w:rPr>
                <w:rFonts w:cs="Arial"/>
                <w:szCs w:val="18"/>
              </w:rPr>
              <w:t xml:space="preserve">Check: Does the UE (MCVideo client) </w:t>
            </w:r>
            <w:r w:rsidRPr="001C16AB">
              <w:t xml:space="preserve">correctly perform test procedure 'MCVideo Media Reception End Request CO' as described in </w:t>
            </w:r>
            <w:r w:rsidRPr="001C16AB">
              <w:rPr>
                <w:lang w:eastAsia="ko-KR"/>
              </w:rPr>
              <w:t>TS 36.579-1 [2] Table 5.3B.8.3-1</w:t>
            </w:r>
            <w:r w:rsidRPr="001C16AB">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4A609638" w14:textId="77777777" w:rsidR="0087351F" w:rsidRPr="001C16AB" w:rsidRDefault="0087351F" w:rsidP="00E64CC8">
            <w:pPr>
              <w:pStyle w:val="TAC"/>
              <w:keepNext w:val="0"/>
              <w:keepLines w:val="0"/>
              <w:widowControl w:val="0"/>
              <w:rPr>
                <w:rFonts w:cs="Arial"/>
                <w:szCs w:val="18"/>
              </w:rPr>
            </w:pPr>
            <w:r w:rsidRPr="001C16A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766FC013"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3828A206" w14:textId="77777777" w:rsidR="0087351F" w:rsidRPr="001C16AB" w:rsidRDefault="0087351F" w:rsidP="00E64CC8">
            <w:pPr>
              <w:pStyle w:val="TAC"/>
              <w:keepNext w:val="0"/>
              <w:keepLines w:val="0"/>
              <w:widowControl w:val="0"/>
              <w:rPr>
                <w:szCs w:val="18"/>
              </w:rPr>
            </w:pPr>
            <w:r w:rsidRPr="001C16AB">
              <w:rPr>
                <w:szCs w:val="18"/>
              </w:rPr>
              <w:t>3</w:t>
            </w:r>
          </w:p>
        </w:tc>
        <w:tc>
          <w:tcPr>
            <w:tcW w:w="990" w:type="dxa"/>
            <w:tcBorders>
              <w:top w:val="single" w:sz="4" w:space="0" w:color="auto"/>
              <w:left w:val="single" w:sz="4" w:space="0" w:color="auto"/>
              <w:bottom w:val="single" w:sz="4" w:space="0" w:color="auto"/>
              <w:right w:val="single" w:sz="4" w:space="0" w:color="auto"/>
            </w:tcBorders>
            <w:hideMark/>
          </w:tcPr>
          <w:p w14:paraId="09DC833F" w14:textId="77777777" w:rsidR="0087351F" w:rsidRPr="001C16AB" w:rsidRDefault="0087351F" w:rsidP="00E64CC8">
            <w:pPr>
              <w:pStyle w:val="TAC"/>
              <w:keepNext w:val="0"/>
              <w:keepLines w:val="0"/>
              <w:widowControl w:val="0"/>
              <w:rPr>
                <w:szCs w:val="18"/>
              </w:rPr>
            </w:pPr>
            <w:r w:rsidRPr="001C16AB">
              <w:rPr>
                <w:szCs w:val="18"/>
              </w:rPr>
              <w:t>P</w:t>
            </w:r>
          </w:p>
        </w:tc>
      </w:tr>
      <w:tr w:rsidR="0087351F" w:rsidRPr="001C16AB" w14:paraId="35F38602"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0DC6D0B" w14:textId="77777777" w:rsidR="0087351F" w:rsidRPr="001C16AB" w:rsidRDefault="0087351F" w:rsidP="00E64CC8">
            <w:pPr>
              <w:pStyle w:val="TAC"/>
              <w:keepNext w:val="0"/>
              <w:keepLines w:val="0"/>
              <w:widowControl w:val="0"/>
              <w:rPr>
                <w:rFonts w:cs="Arial"/>
                <w:szCs w:val="18"/>
              </w:rPr>
            </w:pPr>
            <w:r w:rsidRPr="001C16AB">
              <w:t>13</w:t>
            </w:r>
          </w:p>
        </w:tc>
        <w:tc>
          <w:tcPr>
            <w:tcW w:w="3782" w:type="dxa"/>
            <w:tcBorders>
              <w:top w:val="single" w:sz="4" w:space="0" w:color="auto"/>
              <w:left w:val="single" w:sz="4" w:space="0" w:color="auto"/>
              <w:bottom w:val="single" w:sz="4" w:space="0" w:color="auto"/>
              <w:right w:val="single" w:sz="4" w:space="0" w:color="auto"/>
            </w:tcBorders>
            <w:hideMark/>
          </w:tcPr>
          <w:p w14:paraId="234FE822" w14:textId="77777777" w:rsidR="0087351F" w:rsidRPr="001C16AB" w:rsidRDefault="0087351F" w:rsidP="00E64CC8">
            <w:pPr>
              <w:pStyle w:val="TAL"/>
              <w:keepNext w:val="0"/>
              <w:keepLines w:val="0"/>
              <w:widowControl w:val="0"/>
              <w:rPr>
                <w:rFonts w:cs="Arial"/>
                <w:szCs w:val="18"/>
              </w:rPr>
            </w:pPr>
            <w:r w:rsidRPr="001C16AB">
              <w:rPr>
                <w:rFonts w:cs="Arial"/>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4B892F7A" w14:textId="77777777" w:rsidR="0087351F" w:rsidRPr="001C16AB" w:rsidRDefault="0087351F" w:rsidP="00E64CC8">
            <w:pPr>
              <w:pStyle w:val="TAC"/>
              <w:keepNext w:val="0"/>
              <w:keepLines w:val="0"/>
              <w:widowControl w:val="0"/>
              <w:rPr>
                <w:szCs w:val="18"/>
              </w:rPr>
            </w:pPr>
            <w:r w:rsidRPr="001C16A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68EF3977"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3C7C802B" w14:textId="77777777" w:rsidR="0087351F" w:rsidRPr="001C16AB" w:rsidRDefault="0087351F" w:rsidP="00E64CC8">
            <w:pPr>
              <w:pStyle w:val="TAC"/>
              <w:keepNext w:val="0"/>
              <w:keepLines w:val="0"/>
              <w:widowControl w:val="0"/>
              <w:rPr>
                <w:szCs w:val="18"/>
              </w:rPr>
            </w:pPr>
            <w:r w:rsidRPr="001C16A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0F4DC7B8" w14:textId="77777777" w:rsidR="0087351F" w:rsidRPr="001C16AB" w:rsidRDefault="0087351F" w:rsidP="00E64CC8">
            <w:pPr>
              <w:pStyle w:val="TAC"/>
              <w:keepNext w:val="0"/>
              <w:keepLines w:val="0"/>
              <w:widowControl w:val="0"/>
              <w:rPr>
                <w:szCs w:val="18"/>
              </w:rPr>
            </w:pPr>
            <w:r w:rsidRPr="001C16AB">
              <w:rPr>
                <w:szCs w:val="18"/>
              </w:rPr>
              <w:t>-</w:t>
            </w:r>
          </w:p>
        </w:tc>
      </w:tr>
      <w:tr w:rsidR="0087351F" w:rsidRPr="001C16AB" w14:paraId="441BB7D6"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A68BBFD" w14:textId="77777777" w:rsidR="0087351F" w:rsidRPr="001C16AB" w:rsidRDefault="0087351F" w:rsidP="00E64CC8">
            <w:pPr>
              <w:pStyle w:val="TAC"/>
              <w:keepNext w:val="0"/>
              <w:keepLines w:val="0"/>
              <w:widowControl w:val="0"/>
              <w:rPr>
                <w:rFonts w:cs="Arial"/>
                <w:szCs w:val="18"/>
              </w:rPr>
            </w:pPr>
            <w:r w:rsidRPr="001C16AB">
              <w:t>14</w:t>
            </w:r>
          </w:p>
        </w:tc>
        <w:tc>
          <w:tcPr>
            <w:tcW w:w="3782" w:type="dxa"/>
            <w:tcBorders>
              <w:top w:val="single" w:sz="4" w:space="0" w:color="auto"/>
              <w:left w:val="single" w:sz="4" w:space="0" w:color="auto"/>
              <w:bottom w:val="single" w:sz="4" w:space="0" w:color="auto"/>
              <w:right w:val="single" w:sz="4" w:space="0" w:color="auto"/>
            </w:tcBorders>
            <w:hideMark/>
          </w:tcPr>
          <w:p w14:paraId="7F00BAC3" w14:textId="77777777" w:rsidR="0087351F" w:rsidRPr="001C16AB" w:rsidRDefault="0087351F" w:rsidP="00E64CC8">
            <w:pPr>
              <w:pStyle w:val="TAL"/>
              <w:keepNext w:val="0"/>
              <w:keepLines w:val="0"/>
              <w:widowControl w:val="0"/>
              <w:rPr>
                <w:rFonts w:cs="Arial"/>
                <w:szCs w:val="18"/>
              </w:rPr>
            </w:pPr>
            <w:r w:rsidRPr="001C16AB">
              <w:rPr>
                <w:rFonts w:cs="Arial"/>
                <w:szCs w:val="18"/>
              </w:rPr>
              <w:t>Make the UE (MCVideo client) release the call.</w:t>
            </w:r>
          </w:p>
          <w:p w14:paraId="4606E800" w14:textId="77777777" w:rsidR="0087351F" w:rsidRPr="001C16AB" w:rsidRDefault="0087351F" w:rsidP="00E64CC8">
            <w:pPr>
              <w:pStyle w:val="TAL"/>
              <w:keepNext w:val="0"/>
              <w:keepLines w:val="0"/>
              <w:widowControl w:val="0"/>
              <w:rPr>
                <w:rFonts w:cs="Arial"/>
                <w:szCs w:val="18"/>
              </w:rPr>
            </w:pPr>
            <w:r w:rsidRPr="001C16AB">
              <w:t>(NOTE 1)</w:t>
            </w:r>
          </w:p>
        </w:tc>
        <w:tc>
          <w:tcPr>
            <w:tcW w:w="709" w:type="dxa"/>
            <w:tcBorders>
              <w:top w:val="single" w:sz="4" w:space="0" w:color="auto"/>
              <w:left w:val="single" w:sz="4" w:space="0" w:color="auto"/>
              <w:bottom w:val="single" w:sz="4" w:space="0" w:color="auto"/>
              <w:right w:val="single" w:sz="4" w:space="0" w:color="auto"/>
            </w:tcBorders>
            <w:hideMark/>
          </w:tcPr>
          <w:p w14:paraId="11FF1EEC" w14:textId="77777777" w:rsidR="0087351F" w:rsidRPr="001C16AB" w:rsidRDefault="0087351F" w:rsidP="00E64CC8">
            <w:pPr>
              <w:pStyle w:val="TAC"/>
              <w:keepNext w:val="0"/>
              <w:keepLines w:val="0"/>
              <w:widowControl w:val="0"/>
              <w:rPr>
                <w:szCs w:val="18"/>
              </w:rPr>
            </w:pPr>
            <w:r w:rsidRPr="001C16A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0351EBD3" w14:textId="77777777" w:rsidR="0087351F" w:rsidRPr="001C16AB" w:rsidRDefault="0087351F" w:rsidP="00E64CC8">
            <w:pPr>
              <w:pStyle w:val="TAL"/>
              <w:keepNext w:val="0"/>
              <w:keepLines w:val="0"/>
              <w:widowControl w:val="0"/>
              <w:rPr>
                <w:rFonts w:cs="Arial"/>
                <w:szCs w:val="18"/>
              </w:rPr>
            </w:pPr>
            <w:r w:rsidRPr="001C16A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78D0B7F2" w14:textId="77777777" w:rsidR="0087351F" w:rsidRPr="001C16AB" w:rsidRDefault="0087351F" w:rsidP="00E64CC8">
            <w:pPr>
              <w:pStyle w:val="TAC"/>
              <w:keepNext w:val="0"/>
              <w:keepLines w:val="0"/>
              <w:widowControl w:val="0"/>
              <w:rPr>
                <w:szCs w:val="18"/>
              </w:rPr>
            </w:pPr>
            <w:r w:rsidRPr="001C16A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7A2DA4E4" w14:textId="77777777" w:rsidR="0087351F" w:rsidRPr="001C16AB" w:rsidRDefault="0087351F" w:rsidP="00E64CC8">
            <w:pPr>
              <w:pStyle w:val="TAC"/>
              <w:keepNext w:val="0"/>
              <w:keepLines w:val="0"/>
              <w:widowControl w:val="0"/>
              <w:rPr>
                <w:szCs w:val="18"/>
              </w:rPr>
            </w:pPr>
            <w:r w:rsidRPr="001C16AB">
              <w:rPr>
                <w:szCs w:val="18"/>
              </w:rPr>
              <w:t>-</w:t>
            </w:r>
          </w:p>
        </w:tc>
      </w:tr>
      <w:tr w:rsidR="0087351F" w:rsidRPr="001C16AB" w14:paraId="2E9FE757"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76687411" w14:textId="77777777" w:rsidR="0087351F" w:rsidRPr="001C16AB" w:rsidRDefault="0087351F" w:rsidP="00E64CC8">
            <w:pPr>
              <w:pStyle w:val="TAC"/>
              <w:keepNext w:val="0"/>
              <w:keepLines w:val="0"/>
              <w:widowControl w:val="0"/>
              <w:rPr>
                <w:szCs w:val="18"/>
              </w:rPr>
            </w:pPr>
            <w:r w:rsidRPr="001C16AB">
              <w:t>15</w:t>
            </w:r>
          </w:p>
        </w:tc>
        <w:tc>
          <w:tcPr>
            <w:tcW w:w="3782" w:type="dxa"/>
            <w:tcBorders>
              <w:top w:val="single" w:sz="4" w:space="0" w:color="auto"/>
              <w:left w:val="single" w:sz="4" w:space="0" w:color="auto"/>
              <w:bottom w:val="single" w:sz="4" w:space="0" w:color="auto"/>
              <w:right w:val="single" w:sz="4" w:space="0" w:color="auto"/>
            </w:tcBorders>
            <w:hideMark/>
          </w:tcPr>
          <w:p w14:paraId="20399C86" w14:textId="6EA5DD7F" w:rsidR="0087351F" w:rsidRPr="001C16AB" w:rsidRDefault="0087351F" w:rsidP="00E64CC8">
            <w:pPr>
              <w:pStyle w:val="TAL"/>
              <w:keepNext w:val="0"/>
              <w:keepLines w:val="0"/>
              <w:widowControl w:val="0"/>
              <w:rPr>
                <w:szCs w:val="18"/>
              </w:rPr>
            </w:pPr>
            <w:r w:rsidRPr="001C16AB">
              <w:rPr>
                <w:rFonts w:cs="Arial"/>
                <w:szCs w:val="18"/>
              </w:rPr>
              <w:t xml:space="preserve">Check: Does the UE (MCVideo client) </w:t>
            </w:r>
            <w:r w:rsidRPr="001C16AB">
              <w:rPr>
                <w:rFonts w:eastAsia="Calibri"/>
              </w:rPr>
              <w:t xml:space="preserve">correctly </w:t>
            </w:r>
            <w:r w:rsidRPr="001C16AB">
              <w:t>perform test procedure 'MCX CO call release' as described in TS 36.579-1 [2] Table 5.3.10.3-1</w:t>
            </w:r>
            <w:r w:rsidRPr="001C16AB">
              <w:rPr>
                <w:rFonts w:cs="Arial"/>
                <w:szCs w:val="18"/>
              </w:rPr>
              <w:t xml:space="preserve"> to release the call?</w:t>
            </w:r>
          </w:p>
        </w:tc>
        <w:tc>
          <w:tcPr>
            <w:tcW w:w="709" w:type="dxa"/>
            <w:tcBorders>
              <w:top w:val="single" w:sz="4" w:space="0" w:color="auto"/>
              <w:left w:val="single" w:sz="4" w:space="0" w:color="auto"/>
              <w:bottom w:val="single" w:sz="4" w:space="0" w:color="auto"/>
              <w:right w:val="single" w:sz="4" w:space="0" w:color="auto"/>
            </w:tcBorders>
            <w:hideMark/>
          </w:tcPr>
          <w:p w14:paraId="5D368D54" w14:textId="77777777" w:rsidR="0087351F" w:rsidRPr="001C16AB" w:rsidRDefault="0087351F" w:rsidP="00E64CC8">
            <w:pPr>
              <w:pStyle w:val="TAC"/>
              <w:keepNext w:val="0"/>
              <w:keepLines w:val="0"/>
              <w:widowControl w:val="0"/>
              <w:rPr>
                <w:szCs w:val="18"/>
              </w:rPr>
            </w:pPr>
            <w:r w:rsidRPr="001C16A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10D8C8C1" w14:textId="77777777" w:rsidR="0087351F" w:rsidRPr="001C16AB" w:rsidRDefault="0087351F" w:rsidP="00E64CC8">
            <w:pPr>
              <w:pStyle w:val="TAL"/>
              <w:keepNext w:val="0"/>
              <w:keepLines w:val="0"/>
              <w:widowControl w:val="0"/>
              <w:rPr>
                <w:szCs w:val="18"/>
              </w:rPr>
            </w:pPr>
            <w:r w:rsidRPr="001C16A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679A438A" w14:textId="77777777" w:rsidR="0087351F" w:rsidRPr="001C16AB" w:rsidRDefault="0087351F" w:rsidP="00E64CC8">
            <w:pPr>
              <w:pStyle w:val="TAC"/>
              <w:keepNext w:val="0"/>
              <w:keepLines w:val="0"/>
              <w:widowControl w:val="0"/>
              <w:rPr>
                <w:szCs w:val="18"/>
              </w:rPr>
            </w:pPr>
            <w:r w:rsidRPr="001C16AB">
              <w:rPr>
                <w:szCs w:val="18"/>
              </w:rPr>
              <w:t>4</w:t>
            </w:r>
          </w:p>
        </w:tc>
        <w:tc>
          <w:tcPr>
            <w:tcW w:w="990" w:type="dxa"/>
            <w:tcBorders>
              <w:top w:val="single" w:sz="4" w:space="0" w:color="auto"/>
              <w:left w:val="single" w:sz="4" w:space="0" w:color="auto"/>
              <w:bottom w:val="single" w:sz="4" w:space="0" w:color="auto"/>
              <w:right w:val="single" w:sz="4" w:space="0" w:color="auto"/>
            </w:tcBorders>
            <w:hideMark/>
          </w:tcPr>
          <w:p w14:paraId="241E0483" w14:textId="77777777" w:rsidR="0087351F" w:rsidRPr="001C16AB" w:rsidRDefault="0087351F" w:rsidP="00E64CC8">
            <w:pPr>
              <w:pStyle w:val="TAC"/>
              <w:keepNext w:val="0"/>
              <w:keepLines w:val="0"/>
              <w:widowControl w:val="0"/>
              <w:rPr>
                <w:szCs w:val="18"/>
              </w:rPr>
            </w:pPr>
            <w:r w:rsidRPr="001C16AB">
              <w:rPr>
                <w:szCs w:val="18"/>
              </w:rPr>
              <w:t>P</w:t>
            </w:r>
          </w:p>
        </w:tc>
      </w:tr>
      <w:tr w:rsidR="0087351F" w:rsidRPr="001C16AB" w14:paraId="3254CFBC" w14:textId="77777777" w:rsidTr="00E64CC8">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7AAE9A" w14:textId="77777777" w:rsidR="0087351F" w:rsidRPr="001C16AB" w:rsidRDefault="0087351F" w:rsidP="00E64CC8">
            <w:pPr>
              <w:pStyle w:val="TAC"/>
              <w:keepNext w:val="0"/>
              <w:keepLines w:val="0"/>
              <w:widowControl w:val="0"/>
              <w:rPr>
                <w:szCs w:val="18"/>
              </w:rPr>
            </w:pPr>
            <w:r w:rsidRPr="001C16AB">
              <w:t>16</w:t>
            </w:r>
          </w:p>
        </w:tc>
        <w:tc>
          <w:tcPr>
            <w:tcW w:w="3782" w:type="dxa"/>
            <w:tcBorders>
              <w:top w:val="single" w:sz="4" w:space="0" w:color="auto"/>
              <w:left w:val="single" w:sz="4" w:space="0" w:color="auto"/>
              <w:bottom w:val="single" w:sz="4" w:space="0" w:color="auto"/>
              <w:right w:val="single" w:sz="4" w:space="0" w:color="auto"/>
            </w:tcBorders>
            <w:hideMark/>
          </w:tcPr>
          <w:p w14:paraId="4889140D" w14:textId="77777777" w:rsidR="0087351F" w:rsidRPr="001C16AB" w:rsidRDefault="0087351F" w:rsidP="00E64CC8">
            <w:pPr>
              <w:pStyle w:val="TAL"/>
              <w:keepNext w:val="0"/>
              <w:keepLines w:val="0"/>
              <w:widowControl w:val="0"/>
              <w:rPr>
                <w:szCs w:val="18"/>
              </w:rPr>
            </w:pPr>
            <w:r w:rsidRPr="001C16AB">
              <w:rPr>
                <w:rFonts w:cs="Arial"/>
                <w:szCs w:val="18"/>
              </w:rPr>
              <w:t>Void</w:t>
            </w:r>
          </w:p>
        </w:tc>
        <w:tc>
          <w:tcPr>
            <w:tcW w:w="709" w:type="dxa"/>
            <w:tcBorders>
              <w:top w:val="single" w:sz="4" w:space="0" w:color="auto"/>
              <w:left w:val="single" w:sz="4" w:space="0" w:color="auto"/>
              <w:bottom w:val="single" w:sz="4" w:space="0" w:color="auto"/>
              <w:right w:val="single" w:sz="4" w:space="0" w:color="auto"/>
            </w:tcBorders>
            <w:hideMark/>
          </w:tcPr>
          <w:p w14:paraId="4DD302D9" w14:textId="77777777" w:rsidR="0087351F" w:rsidRPr="001C16AB" w:rsidRDefault="0087351F" w:rsidP="00E64CC8">
            <w:pPr>
              <w:pStyle w:val="TAC"/>
              <w:keepNext w:val="0"/>
              <w:keepLines w:val="0"/>
              <w:widowControl w:val="0"/>
              <w:rPr>
                <w:szCs w:val="18"/>
              </w:rPr>
            </w:pPr>
            <w:r w:rsidRPr="001C16AB">
              <w:rPr>
                <w:szCs w:val="18"/>
              </w:rPr>
              <w:t>-</w:t>
            </w:r>
          </w:p>
        </w:tc>
        <w:tc>
          <w:tcPr>
            <w:tcW w:w="3071" w:type="dxa"/>
            <w:tcBorders>
              <w:top w:val="single" w:sz="4" w:space="0" w:color="auto"/>
              <w:left w:val="single" w:sz="4" w:space="0" w:color="auto"/>
              <w:bottom w:val="single" w:sz="4" w:space="0" w:color="auto"/>
              <w:right w:val="single" w:sz="4" w:space="0" w:color="auto"/>
            </w:tcBorders>
            <w:hideMark/>
          </w:tcPr>
          <w:p w14:paraId="33212DA7" w14:textId="77777777" w:rsidR="0087351F" w:rsidRPr="001C16AB" w:rsidRDefault="0087351F" w:rsidP="00E64CC8">
            <w:pPr>
              <w:pStyle w:val="TAL"/>
              <w:keepNext w:val="0"/>
              <w:keepLines w:val="0"/>
              <w:widowControl w:val="0"/>
              <w:rPr>
                <w:szCs w:val="18"/>
              </w:rPr>
            </w:pPr>
            <w:r w:rsidRPr="001C16AB">
              <w:rPr>
                <w:rFonts w:cs="Arial"/>
                <w:szCs w:val="18"/>
              </w:rPr>
              <w:t>-</w:t>
            </w:r>
          </w:p>
        </w:tc>
        <w:tc>
          <w:tcPr>
            <w:tcW w:w="540" w:type="dxa"/>
            <w:tcBorders>
              <w:top w:val="single" w:sz="4" w:space="0" w:color="auto"/>
              <w:left w:val="single" w:sz="4" w:space="0" w:color="auto"/>
              <w:bottom w:val="single" w:sz="4" w:space="0" w:color="auto"/>
              <w:right w:val="single" w:sz="4" w:space="0" w:color="auto"/>
            </w:tcBorders>
            <w:hideMark/>
          </w:tcPr>
          <w:p w14:paraId="1AE12BF3" w14:textId="77777777" w:rsidR="0087351F" w:rsidRPr="001C16AB" w:rsidRDefault="0087351F" w:rsidP="00E64CC8">
            <w:pPr>
              <w:pStyle w:val="TAC"/>
              <w:keepNext w:val="0"/>
              <w:keepLines w:val="0"/>
              <w:widowControl w:val="0"/>
              <w:rPr>
                <w:szCs w:val="18"/>
              </w:rPr>
            </w:pPr>
            <w:r w:rsidRPr="001C16AB">
              <w:rPr>
                <w:szCs w:val="18"/>
              </w:rPr>
              <w:t>-</w:t>
            </w:r>
          </w:p>
        </w:tc>
        <w:tc>
          <w:tcPr>
            <w:tcW w:w="990" w:type="dxa"/>
            <w:tcBorders>
              <w:top w:val="single" w:sz="4" w:space="0" w:color="auto"/>
              <w:left w:val="single" w:sz="4" w:space="0" w:color="auto"/>
              <w:bottom w:val="single" w:sz="4" w:space="0" w:color="auto"/>
              <w:right w:val="single" w:sz="4" w:space="0" w:color="auto"/>
            </w:tcBorders>
            <w:hideMark/>
          </w:tcPr>
          <w:p w14:paraId="4B5FB94E" w14:textId="77777777" w:rsidR="0087351F" w:rsidRPr="001C16AB" w:rsidRDefault="0087351F" w:rsidP="00E64CC8">
            <w:pPr>
              <w:pStyle w:val="TAC"/>
              <w:keepNext w:val="0"/>
              <w:keepLines w:val="0"/>
              <w:widowControl w:val="0"/>
              <w:rPr>
                <w:szCs w:val="18"/>
              </w:rPr>
            </w:pPr>
            <w:r w:rsidRPr="001C16AB">
              <w:rPr>
                <w:szCs w:val="18"/>
              </w:rPr>
              <w:t>-</w:t>
            </w:r>
          </w:p>
        </w:tc>
      </w:tr>
      <w:tr w:rsidR="0087351F" w:rsidRPr="001C16AB" w14:paraId="21DF4A0B" w14:textId="77777777" w:rsidTr="00E64CC8">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7AB2366F" w14:textId="77777777" w:rsidR="0087351F" w:rsidRPr="001C16AB" w:rsidRDefault="0087351F" w:rsidP="00E64CC8">
            <w:pPr>
              <w:pStyle w:val="TAC"/>
              <w:keepLines w:val="0"/>
              <w:jc w:val="left"/>
              <w:rPr>
                <w:color w:val="000000"/>
              </w:rPr>
            </w:pPr>
            <w:r w:rsidRPr="001C16AB">
              <w:t>NOTE 1: This is expected to be done via a suitable implementation dependent MMI.</w:t>
            </w:r>
          </w:p>
        </w:tc>
      </w:tr>
    </w:tbl>
    <w:p w14:paraId="0E285C72" w14:textId="77777777" w:rsidR="0087351F" w:rsidRPr="001C16AB" w:rsidRDefault="0087351F" w:rsidP="0087351F"/>
    <w:p w14:paraId="3D6F29BA" w14:textId="77777777" w:rsidR="0087351F" w:rsidRPr="001C16AB" w:rsidRDefault="0087351F" w:rsidP="0087351F">
      <w:pPr>
        <w:pStyle w:val="H6"/>
      </w:pPr>
      <w:r w:rsidRPr="001C16AB">
        <w:t>6.1.1.11.3.3</w:t>
      </w:r>
      <w:r w:rsidRPr="001C16AB">
        <w:tab/>
        <w:t>Specific message contents</w:t>
      </w:r>
    </w:p>
    <w:p w14:paraId="6CA093C4" w14:textId="77777777" w:rsidR="0087351F" w:rsidRPr="001C16AB" w:rsidRDefault="0087351F" w:rsidP="0087351F">
      <w:pPr>
        <w:pStyle w:val="TH"/>
      </w:pPr>
      <w:r w:rsidRPr="001C16AB">
        <w:t xml:space="preserve">Table 6.1.1.11.3.3-1: SIP INVITE from the SS (Step 1, Table 6.1.1.11.3.2-1; </w:t>
      </w:r>
      <w:r w:rsidRPr="001C16AB">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87351F" w:rsidRPr="001C16AB" w14:paraId="472CB5D7"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6751C62E" w14:textId="77777777" w:rsidR="0087351F" w:rsidRPr="001C16AB" w:rsidRDefault="0087351F" w:rsidP="00E64CC8">
            <w:pPr>
              <w:pStyle w:val="TAL"/>
            </w:pPr>
            <w:r w:rsidRPr="001C16AB">
              <w:t>Derivation Path: TS 56.379-1 [2], Table 5.5.2.5.2-1, condition MANUAL</w:t>
            </w:r>
          </w:p>
        </w:tc>
      </w:tr>
      <w:tr w:rsidR="0087351F" w:rsidRPr="001C16AB" w14:paraId="0AB08552"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1948DEDC" w14:textId="77777777" w:rsidR="0087351F" w:rsidRPr="001C16AB" w:rsidRDefault="0087351F" w:rsidP="00E64CC8">
            <w:pPr>
              <w:pStyle w:val="TAH"/>
              <w:keepNext w:val="0"/>
              <w:rPr>
                <w:bCs/>
              </w:rPr>
            </w:pPr>
            <w:r w:rsidRPr="001C16AB">
              <w:rPr>
                <w:bCs/>
              </w:rP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B9A6B07" w14:textId="77777777" w:rsidR="0087351F" w:rsidRPr="001C16AB" w:rsidRDefault="0087351F" w:rsidP="00E64CC8">
            <w:pPr>
              <w:pStyle w:val="TAH"/>
              <w:keepNext w:val="0"/>
              <w:rPr>
                <w:bCs/>
              </w:rPr>
            </w:pPr>
            <w:r w:rsidRPr="001C16AB">
              <w:rPr>
                <w:bCs/>
              </w:rPr>
              <w:t>Value/remark</w:t>
            </w:r>
          </w:p>
        </w:tc>
        <w:tc>
          <w:tcPr>
            <w:tcW w:w="2124" w:type="dxa"/>
            <w:tcBorders>
              <w:top w:val="single" w:sz="4" w:space="0" w:color="auto"/>
              <w:left w:val="single" w:sz="4" w:space="0" w:color="auto"/>
              <w:bottom w:val="single" w:sz="4" w:space="0" w:color="auto"/>
              <w:right w:val="single" w:sz="4" w:space="0" w:color="auto"/>
            </w:tcBorders>
            <w:hideMark/>
          </w:tcPr>
          <w:p w14:paraId="0E089B80" w14:textId="77777777" w:rsidR="0087351F" w:rsidRPr="001C16AB" w:rsidRDefault="0087351F" w:rsidP="00E64CC8">
            <w:pPr>
              <w:pStyle w:val="TAH"/>
              <w:keepNext w:val="0"/>
              <w:rPr>
                <w:bCs/>
              </w:rPr>
            </w:pPr>
            <w:r w:rsidRPr="001C16AB">
              <w:rPr>
                <w:bCs/>
              </w:rPr>
              <w:t>Comment</w:t>
            </w:r>
          </w:p>
        </w:tc>
        <w:tc>
          <w:tcPr>
            <w:tcW w:w="1416" w:type="dxa"/>
            <w:tcBorders>
              <w:top w:val="single" w:sz="4" w:space="0" w:color="auto"/>
              <w:left w:val="single" w:sz="4" w:space="0" w:color="auto"/>
              <w:bottom w:val="single" w:sz="4" w:space="0" w:color="auto"/>
              <w:right w:val="single" w:sz="4" w:space="0" w:color="auto"/>
            </w:tcBorders>
            <w:hideMark/>
          </w:tcPr>
          <w:p w14:paraId="7B423A90" w14:textId="77777777" w:rsidR="0087351F" w:rsidRPr="001C16AB" w:rsidRDefault="0087351F" w:rsidP="00E64CC8">
            <w:pPr>
              <w:pStyle w:val="TAH"/>
              <w:keepNext w:val="0"/>
              <w:rPr>
                <w:bCs/>
              </w:rPr>
            </w:pPr>
            <w:r w:rsidRPr="001C16AB">
              <w:rPr>
                <w:bCs/>
              </w:rPr>
              <w:t>Reference</w:t>
            </w:r>
          </w:p>
        </w:tc>
        <w:tc>
          <w:tcPr>
            <w:tcW w:w="1133" w:type="dxa"/>
            <w:tcBorders>
              <w:top w:val="single" w:sz="4" w:space="0" w:color="auto"/>
              <w:left w:val="single" w:sz="4" w:space="0" w:color="auto"/>
              <w:bottom w:val="single" w:sz="4" w:space="0" w:color="auto"/>
              <w:right w:val="single" w:sz="4" w:space="0" w:color="auto"/>
            </w:tcBorders>
            <w:hideMark/>
          </w:tcPr>
          <w:p w14:paraId="36CDA7F0" w14:textId="77777777" w:rsidR="0087351F" w:rsidRPr="001C16AB" w:rsidRDefault="0087351F" w:rsidP="00E64CC8">
            <w:pPr>
              <w:pStyle w:val="TAH"/>
              <w:keepNext w:val="0"/>
              <w:rPr>
                <w:bCs/>
              </w:rPr>
            </w:pPr>
            <w:r w:rsidRPr="001C16AB">
              <w:rPr>
                <w:bCs/>
              </w:rPr>
              <w:t>Condition</w:t>
            </w:r>
          </w:p>
        </w:tc>
      </w:tr>
      <w:tr w:rsidR="0087351F" w:rsidRPr="001C16AB" w14:paraId="3D84E815"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30F75A2E" w14:textId="77777777" w:rsidR="0087351F" w:rsidRPr="001C16AB" w:rsidRDefault="0087351F" w:rsidP="00E64CC8">
            <w:pPr>
              <w:pStyle w:val="TAL"/>
            </w:pPr>
            <w:r w:rsidRPr="001C16AB">
              <w:rPr>
                <w:b/>
                <w:bCs/>
              </w:rPr>
              <w:t>Message-body</w:t>
            </w:r>
          </w:p>
        </w:tc>
        <w:tc>
          <w:tcPr>
            <w:tcW w:w="2124" w:type="dxa"/>
            <w:tcBorders>
              <w:top w:val="single" w:sz="4" w:space="0" w:color="auto"/>
              <w:left w:val="single" w:sz="4" w:space="0" w:color="auto"/>
              <w:bottom w:val="single" w:sz="4" w:space="0" w:color="auto"/>
              <w:right w:val="single" w:sz="4" w:space="0" w:color="auto"/>
            </w:tcBorders>
          </w:tcPr>
          <w:p w14:paraId="1C4B63D1" w14:textId="77777777" w:rsidR="0087351F" w:rsidRPr="001C16AB" w:rsidRDefault="0087351F" w:rsidP="00E64CC8">
            <w:pPr>
              <w:pStyle w:val="TAL"/>
            </w:pPr>
          </w:p>
        </w:tc>
        <w:tc>
          <w:tcPr>
            <w:tcW w:w="2124" w:type="dxa"/>
            <w:tcBorders>
              <w:top w:val="single" w:sz="4" w:space="0" w:color="auto"/>
              <w:left w:val="single" w:sz="4" w:space="0" w:color="auto"/>
              <w:bottom w:val="single" w:sz="4" w:space="0" w:color="auto"/>
              <w:right w:val="single" w:sz="4" w:space="0" w:color="auto"/>
            </w:tcBorders>
          </w:tcPr>
          <w:p w14:paraId="1340F8E2" w14:textId="77777777" w:rsidR="0087351F" w:rsidRPr="001C16AB" w:rsidRDefault="0087351F" w:rsidP="00E64CC8">
            <w:pPr>
              <w:pStyle w:val="TAL"/>
            </w:pPr>
          </w:p>
        </w:tc>
        <w:tc>
          <w:tcPr>
            <w:tcW w:w="1416" w:type="dxa"/>
            <w:tcBorders>
              <w:top w:val="single" w:sz="4" w:space="0" w:color="auto"/>
              <w:left w:val="single" w:sz="4" w:space="0" w:color="auto"/>
              <w:bottom w:val="single" w:sz="4" w:space="0" w:color="auto"/>
              <w:right w:val="single" w:sz="4" w:space="0" w:color="auto"/>
            </w:tcBorders>
          </w:tcPr>
          <w:p w14:paraId="3E98B32B" w14:textId="77777777" w:rsidR="0087351F" w:rsidRPr="001C16AB" w:rsidRDefault="0087351F" w:rsidP="00E64CC8">
            <w:pPr>
              <w:pStyle w:val="TAL"/>
            </w:pPr>
          </w:p>
        </w:tc>
        <w:tc>
          <w:tcPr>
            <w:tcW w:w="1133" w:type="dxa"/>
            <w:tcBorders>
              <w:top w:val="single" w:sz="4" w:space="0" w:color="auto"/>
              <w:left w:val="single" w:sz="4" w:space="0" w:color="auto"/>
              <w:bottom w:val="single" w:sz="4" w:space="0" w:color="auto"/>
              <w:right w:val="single" w:sz="4" w:space="0" w:color="auto"/>
            </w:tcBorders>
          </w:tcPr>
          <w:p w14:paraId="031E53E3" w14:textId="77777777" w:rsidR="0087351F" w:rsidRPr="001C16AB" w:rsidRDefault="0087351F" w:rsidP="00E64CC8">
            <w:pPr>
              <w:pStyle w:val="TAL"/>
            </w:pPr>
          </w:p>
        </w:tc>
      </w:tr>
      <w:tr w:rsidR="0087351F" w:rsidRPr="001C16AB" w14:paraId="1CEB76E9" w14:textId="77777777" w:rsidTr="00E64CC8">
        <w:trPr>
          <w:tblHeader/>
        </w:trPr>
        <w:tc>
          <w:tcPr>
            <w:tcW w:w="2833" w:type="dxa"/>
            <w:tcBorders>
              <w:top w:val="single" w:sz="4" w:space="0" w:color="auto"/>
              <w:left w:val="single" w:sz="4" w:space="0" w:color="auto"/>
              <w:bottom w:val="single" w:sz="4" w:space="0" w:color="auto"/>
              <w:right w:val="single" w:sz="4" w:space="0" w:color="auto"/>
            </w:tcBorders>
            <w:vAlign w:val="center"/>
          </w:tcPr>
          <w:p w14:paraId="2EC84573" w14:textId="77777777" w:rsidR="0087351F" w:rsidRPr="001C16AB" w:rsidRDefault="0087351F" w:rsidP="00E64CC8">
            <w:pPr>
              <w:pStyle w:val="TAL"/>
              <w:rPr>
                <w:b/>
                <w:bCs/>
              </w:rPr>
            </w:pPr>
            <w:r w:rsidRPr="001C16AB">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541D12C2" w14:textId="77777777" w:rsidR="0087351F" w:rsidRPr="001C16AB" w:rsidRDefault="0087351F" w:rsidP="00E64CC8">
            <w:pPr>
              <w:pStyle w:val="TAL"/>
            </w:pPr>
          </w:p>
        </w:tc>
        <w:tc>
          <w:tcPr>
            <w:tcW w:w="2124" w:type="dxa"/>
            <w:tcBorders>
              <w:top w:val="single" w:sz="4" w:space="0" w:color="auto"/>
              <w:left w:val="single" w:sz="4" w:space="0" w:color="auto"/>
              <w:bottom w:val="single" w:sz="4" w:space="0" w:color="auto"/>
              <w:right w:val="single" w:sz="4" w:space="0" w:color="auto"/>
            </w:tcBorders>
          </w:tcPr>
          <w:p w14:paraId="7A658F57" w14:textId="77777777" w:rsidR="0087351F" w:rsidRPr="001C16AB" w:rsidRDefault="0087351F" w:rsidP="00E64CC8">
            <w:pPr>
              <w:pStyle w:val="TAL"/>
            </w:pPr>
            <w:r w:rsidRPr="001C16AB">
              <w:rPr>
                <w:b/>
                <w:bCs/>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2538E7E8" w14:textId="77777777" w:rsidR="0087351F" w:rsidRPr="001C16AB" w:rsidRDefault="0087351F" w:rsidP="00E64CC8">
            <w:pPr>
              <w:pStyle w:val="TAL"/>
            </w:pPr>
          </w:p>
        </w:tc>
        <w:tc>
          <w:tcPr>
            <w:tcW w:w="1133" w:type="dxa"/>
            <w:tcBorders>
              <w:top w:val="single" w:sz="4" w:space="0" w:color="auto"/>
              <w:left w:val="single" w:sz="4" w:space="0" w:color="auto"/>
              <w:bottom w:val="single" w:sz="4" w:space="0" w:color="auto"/>
              <w:right w:val="single" w:sz="4" w:space="0" w:color="auto"/>
            </w:tcBorders>
          </w:tcPr>
          <w:p w14:paraId="132566F5" w14:textId="77777777" w:rsidR="0087351F" w:rsidRPr="001C16AB" w:rsidRDefault="0087351F" w:rsidP="00E64CC8">
            <w:pPr>
              <w:pStyle w:val="TAL"/>
            </w:pPr>
          </w:p>
        </w:tc>
      </w:tr>
      <w:tr w:rsidR="0087351F" w:rsidRPr="001C16AB" w14:paraId="53E8F903" w14:textId="77777777" w:rsidTr="00E64CC8">
        <w:trPr>
          <w:tblHeader/>
        </w:trPr>
        <w:tc>
          <w:tcPr>
            <w:tcW w:w="2833" w:type="dxa"/>
            <w:tcBorders>
              <w:top w:val="single" w:sz="4" w:space="0" w:color="auto"/>
              <w:left w:val="single" w:sz="4" w:space="0" w:color="auto"/>
              <w:bottom w:val="single" w:sz="4" w:space="0" w:color="auto"/>
              <w:right w:val="single" w:sz="4" w:space="0" w:color="auto"/>
            </w:tcBorders>
            <w:vAlign w:val="center"/>
          </w:tcPr>
          <w:p w14:paraId="103D7B13" w14:textId="77777777" w:rsidR="0087351F" w:rsidRPr="001C16AB" w:rsidRDefault="0087351F" w:rsidP="00E64CC8">
            <w:pPr>
              <w:pStyle w:val="TAL"/>
              <w:rPr>
                <w:b/>
                <w:bCs/>
              </w:rPr>
            </w:pPr>
            <w:r w:rsidRPr="001C16AB">
              <w:t xml:space="preserve">    MIME part body</w:t>
            </w:r>
          </w:p>
        </w:tc>
        <w:tc>
          <w:tcPr>
            <w:tcW w:w="2124" w:type="dxa"/>
            <w:tcBorders>
              <w:top w:val="single" w:sz="4" w:space="0" w:color="auto"/>
              <w:left w:val="single" w:sz="4" w:space="0" w:color="auto"/>
              <w:bottom w:val="single" w:sz="4" w:space="0" w:color="auto"/>
              <w:right w:val="single" w:sz="4" w:space="0" w:color="auto"/>
            </w:tcBorders>
          </w:tcPr>
          <w:p w14:paraId="21A744BF" w14:textId="77777777" w:rsidR="0087351F" w:rsidRPr="001C16AB" w:rsidRDefault="0087351F" w:rsidP="00E64CC8">
            <w:pPr>
              <w:pStyle w:val="TAL"/>
            </w:pPr>
            <w:r w:rsidRPr="001C16AB">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90519BF" w14:textId="77777777" w:rsidR="0087351F" w:rsidRPr="001C16AB" w:rsidRDefault="0087351F" w:rsidP="00E64CC8">
            <w:pPr>
              <w:pStyle w:val="TAL"/>
            </w:pPr>
          </w:p>
        </w:tc>
        <w:tc>
          <w:tcPr>
            <w:tcW w:w="1416" w:type="dxa"/>
            <w:tcBorders>
              <w:top w:val="single" w:sz="4" w:space="0" w:color="auto"/>
              <w:left w:val="single" w:sz="4" w:space="0" w:color="auto"/>
              <w:bottom w:val="single" w:sz="4" w:space="0" w:color="auto"/>
              <w:right w:val="single" w:sz="4" w:space="0" w:color="auto"/>
            </w:tcBorders>
          </w:tcPr>
          <w:p w14:paraId="43B97D5E" w14:textId="77777777" w:rsidR="0087351F" w:rsidRPr="001C16AB" w:rsidRDefault="0087351F" w:rsidP="00E64CC8">
            <w:pPr>
              <w:pStyle w:val="TAL"/>
            </w:pPr>
          </w:p>
        </w:tc>
        <w:tc>
          <w:tcPr>
            <w:tcW w:w="1133" w:type="dxa"/>
            <w:tcBorders>
              <w:top w:val="single" w:sz="4" w:space="0" w:color="auto"/>
              <w:left w:val="single" w:sz="4" w:space="0" w:color="auto"/>
              <w:bottom w:val="single" w:sz="4" w:space="0" w:color="auto"/>
              <w:right w:val="single" w:sz="4" w:space="0" w:color="auto"/>
            </w:tcBorders>
          </w:tcPr>
          <w:p w14:paraId="3E0B55D7" w14:textId="77777777" w:rsidR="0087351F" w:rsidRPr="001C16AB" w:rsidRDefault="0087351F" w:rsidP="00E64CC8">
            <w:pPr>
              <w:pStyle w:val="TAL"/>
            </w:pPr>
          </w:p>
        </w:tc>
      </w:tr>
      <w:tr w:rsidR="0087351F" w:rsidRPr="001C16AB" w14:paraId="24422E77"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2BA5D51D" w14:textId="77777777" w:rsidR="0087351F" w:rsidRPr="001C16AB" w:rsidRDefault="0087351F" w:rsidP="00E64CC8">
            <w:pPr>
              <w:pStyle w:val="TAL"/>
            </w:pPr>
            <w:r w:rsidRPr="001C16AB">
              <w:rPr>
                <w:bCs/>
              </w:rP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3ED7807" w14:textId="77777777" w:rsidR="0087351F" w:rsidRPr="001C16AB" w:rsidRDefault="0087351F" w:rsidP="00E64CC8">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226AC1" w14:textId="77777777" w:rsidR="0087351F" w:rsidRPr="001C16AB" w:rsidRDefault="0087351F" w:rsidP="00E64CC8">
            <w:pPr>
              <w:pStyle w:val="TAL"/>
              <w:rPr>
                <w:b/>
              </w:rPr>
            </w:pPr>
            <w:r w:rsidRPr="001C16AB">
              <w:rPr>
                <w:b/>
              </w:rPr>
              <w:t>MCVideo-Info</w:t>
            </w:r>
          </w:p>
        </w:tc>
        <w:tc>
          <w:tcPr>
            <w:tcW w:w="1416" w:type="dxa"/>
            <w:tcBorders>
              <w:top w:val="single" w:sz="4" w:space="0" w:color="auto"/>
              <w:left w:val="single" w:sz="4" w:space="0" w:color="auto"/>
              <w:bottom w:val="single" w:sz="4" w:space="0" w:color="auto"/>
              <w:right w:val="single" w:sz="4" w:space="0" w:color="auto"/>
            </w:tcBorders>
          </w:tcPr>
          <w:p w14:paraId="7B662927" w14:textId="77777777" w:rsidR="0087351F" w:rsidRPr="001C16AB" w:rsidRDefault="0087351F" w:rsidP="00E64CC8">
            <w:pPr>
              <w:pStyle w:val="TAL"/>
            </w:pPr>
          </w:p>
        </w:tc>
        <w:tc>
          <w:tcPr>
            <w:tcW w:w="1133" w:type="dxa"/>
            <w:tcBorders>
              <w:top w:val="single" w:sz="4" w:space="0" w:color="auto"/>
              <w:left w:val="single" w:sz="4" w:space="0" w:color="auto"/>
              <w:bottom w:val="single" w:sz="4" w:space="0" w:color="auto"/>
              <w:right w:val="single" w:sz="4" w:space="0" w:color="auto"/>
            </w:tcBorders>
          </w:tcPr>
          <w:p w14:paraId="1945C278" w14:textId="77777777" w:rsidR="0087351F" w:rsidRPr="001C16AB" w:rsidRDefault="0087351F" w:rsidP="00E64CC8">
            <w:pPr>
              <w:pStyle w:val="TAL"/>
            </w:pPr>
          </w:p>
        </w:tc>
      </w:tr>
      <w:tr w:rsidR="0087351F" w:rsidRPr="001C16AB" w14:paraId="43D7B620"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19FD5FE7" w14:textId="77777777" w:rsidR="0087351F" w:rsidRPr="001C16AB" w:rsidRDefault="0087351F" w:rsidP="00E64CC8">
            <w:pPr>
              <w:pStyle w:val="TAL"/>
            </w:pPr>
            <w:r w:rsidRPr="001C16AB">
              <w:rPr>
                <w:bCs/>
              </w:rP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854DE23" w14:textId="77777777" w:rsidR="0087351F" w:rsidRPr="001C16AB" w:rsidRDefault="0087351F" w:rsidP="00E64CC8">
            <w:pPr>
              <w:pStyle w:val="TAL"/>
            </w:pPr>
            <w:r w:rsidRPr="001C16AB">
              <w:rPr>
                <w:bCs/>
              </w:rP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5ADAA78D" w14:textId="77777777" w:rsidR="0087351F" w:rsidRPr="001C16AB" w:rsidRDefault="0087351F" w:rsidP="00E64CC8">
            <w:pPr>
              <w:pStyle w:val="TAL"/>
            </w:pPr>
          </w:p>
        </w:tc>
        <w:tc>
          <w:tcPr>
            <w:tcW w:w="1416" w:type="dxa"/>
            <w:tcBorders>
              <w:top w:val="single" w:sz="4" w:space="0" w:color="auto"/>
              <w:left w:val="single" w:sz="4" w:space="0" w:color="auto"/>
              <w:bottom w:val="single" w:sz="4" w:space="0" w:color="auto"/>
              <w:right w:val="single" w:sz="4" w:space="0" w:color="auto"/>
            </w:tcBorders>
          </w:tcPr>
          <w:p w14:paraId="115AA6F7" w14:textId="77777777" w:rsidR="0087351F" w:rsidRPr="001C16AB" w:rsidRDefault="0087351F" w:rsidP="00E64CC8">
            <w:pPr>
              <w:pStyle w:val="TAL"/>
            </w:pPr>
          </w:p>
        </w:tc>
        <w:tc>
          <w:tcPr>
            <w:tcW w:w="1133" w:type="dxa"/>
            <w:tcBorders>
              <w:top w:val="single" w:sz="4" w:space="0" w:color="auto"/>
              <w:left w:val="single" w:sz="4" w:space="0" w:color="auto"/>
              <w:bottom w:val="single" w:sz="4" w:space="0" w:color="auto"/>
              <w:right w:val="single" w:sz="4" w:space="0" w:color="auto"/>
            </w:tcBorders>
          </w:tcPr>
          <w:p w14:paraId="5DC403EE" w14:textId="77777777" w:rsidR="0087351F" w:rsidRPr="001C16AB" w:rsidRDefault="0087351F" w:rsidP="00E64CC8">
            <w:pPr>
              <w:pStyle w:val="TAL"/>
            </w:pPr>
          </w:p>
        </w:tc>
      </w:tr>
    </w:tbl>
    <w:p w14:paraId="4572BC59" w14:textId="77777777" w:rsidR="0087351F" w:rsidRPr="001C16AB" w:rsidRDefault="0087351F" w:rsidP="0087351F"/>
    <w:p w14:paraId="5DB06A30" w14:textId="77777777" w:rsidR="0087351F" w:rsidRPr="001C16AB" w:rsidRDefault="0087351F" w:rsidP="0087351F">
      <w:pPr>
        <w:pStyle w:val="TH"/>
      </w:pPr>
      <w:r w:rsidRPr="001C16AB">
        <w:t xml:space="preserve">Table 6.1.1.11.3.3-1A: </w:t>
      </w:r>
      <w:r w:rsidRPr="001C16AB">
        <w:rPr>
          <w:lang w:eastAsia="ko-KR"/>
        </w:rPr>
        <w:t>SDP in SIP INVITE</w:t>
      </w:r>
      <w:r w:rsidRPr="001C16AB">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4FE341A9"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53E694B2" w14:textId="77777777" w:rsidR="0087351F" w:rsidRPr="001C16AB" w:rsidRDefault="0087351F" w:rsidP="00E64CC8">
            <w:pPr>
              <w:pStyle w:val="TAL"/>
            </w:pPr>
            <w:r w:rsidRPr="001C16AB">
              <w:t>Derivation Path: TS 36.579-1 [2], Table 5.5.3.1.2-2 condition INITIAL_SDP_OFFER</w:t>
            </w:r>
          </w:p>
        </w:tc>
      </w:tr>
    </w:tbl>
    <w:p w14:paraId="5C5AD7CB" w14:textId="77777777" w:rsidR="0087351F" w:rsidRPr="001C16AB" w:rsidRDefault="0087351F" w:rsidP="0087351F"/>
    <w:p w14:paraId="24157A10" w14:textId="77777777" w:rsidR="0087351F" w:rsidRPr="001C16AB" w:rsidRDefault="0087351F" w:rsidP="0087351F">
      <w:pPr>
        <w:pStyle w:val="TH"/>
      </w:pPr>
      <w:r w:rsidRPr="001C16AB">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87351F" w:rsidRPr="001C16AB" w14:paraId="665AC379" w14:textId="77777777" w:rsidTr="00E64CC8">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66F88031" w14:textId="77777777" w:rsidR="0087351F" w:rsidRPr="001C16AB" w:rsidRDefault="0087351F" w:rsidP="00E64CC8">
            <w:pPr>
              <w:pStyle w:val="TAL"/>
              <w:keepNext w:val="0"/>
              <w:keepLines w:val="0"/>
              <w:widowControl w:val="0"/>
            </w:pPr>
            <w:r w:rsidRPr="001C16AB">
              <w:t>Derivation Path: TS 56.379-1 [2], Table 5.5.3.2.2-2, condition GROUP-CALL, IMMPERIL-CALL</w:t>
            </w:r>
          </w:p>
        </w:tc>
      </w:tr>
    </w:tbl>
    <w:p w14:paraId="4309D378" w14:textId="77777777" w:rsidR="0087351F" w:rsidRPr="001C16AB" w:rsidRDefault="0087351F" w:rsidP="0087351F"/>
    <w:p w14:paraId="6B028C9D" w14:textId="77777777" w:rsidR="0087351F" w:rsidRPr="001C16AB" w:rsidRDefault="0087351F" w:rsidP="0087351F">
      <w:pPr>
        <w:pStyle w:val="TH"/>
      </w:pPr>
      <w:r w:rsidRPr="001C16AB">
        <w:lastRenderedPageBreak/>
        <w:t>Table 6.1.1.11.3.3-3: Void</w:t>
      </w:r>
    </w:p>
    <w:p w14:paraId="5BD9640F" w14:textId="77777777" w:rsidR="0087351F" w:rsidRPr="001C16AB" w:rsidRDefault="0087351F" w:rsidP="0087351F">
      <w:pPr>
        <w:pStyle w:val="TH"/>
      </w:pPr>
      <w:r w:rsidRPr="001C16AB">
        <w:t xml:space="preserve">Table 6.1.1.11.3.3-4: SIP 200 (OK) from the UE (Step 2, Table 6.1.1.11.3.2-1; </w:t>
      </w:r>
      <w:r w:rsidRPr="001C16AB">
        <w:br/>
        <w:t>Step 7, TS 36.579-1 [2] Table 5.3.5.3-1)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1C16AB" w14:paraId="6A56CD4E"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E08B8F" w14:textId="77777777" w:rsidR="0087351F" w:rsidRPr="001C16AB" w:rsidRDefault="0087351F" w:rsidP="00E64CC8">
            <w:pPr>
              <w:pStyle w:val="TAL"/>
              <w:keepLines w:val="0"/>
              <w:widowControl w:val="0"/>
            </w:pPr>
            <w:r w:rsidRPr="001C16AB">
              <w:t>Derivation Path: TS 36.579-1 [2], Table 5.5.2.17.1.1-1, condition INVITE-RSP</w:t>
            </w:r>
          </w:p>
        </w:tc>
      </w:tr>
      <w:tr w:rsidR="0087351F" w:rsidRPr="001C16AB" w14:paraId="22CFDF69" w14:textId="77777777" w:rsidTr="00E64CC8">
        <w:trPr>
          <w:tblHeader/>
        </w:trPr>
        <w:tc>
          <w:tcPr>
            <w:tcW w:w="2708" w:type="dxa"/>
            <w:tcBorders>
              <w:top w:val="single" w:sz="4" w:space="0" w:color="auto"/>
              <w:left w:val="single" w:sz="4" w:space="0" w:color="auto"/>
              <w:bottom w:val="single" w:sz="4" w:space="0" w:color="auto"/>
              <w:right w:val="single" w:sz="4" w:space="0" w:color="auto"/>
            </w:tcBorders>
            <w:hideMark/>
          </w:tcPr>
          <w:p w14:paraId="1F0F19CE"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5DBFF7"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249A2F30"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4A1110B7"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BBB12E0"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5A5B3DAB"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1BBA964A" w14:textId="77777777" w:rsidR="0087351F" w:rsidRPr="001C16AB" w:rsidRDefault="0087351F" w:rsidP="00E64CC8">
            <w:pPr>
              <w:pStyle w:val="TAL"/>
              <w:keepNext w:val="0"/>
              <w:keepLines w:val="0"/>
              <w:widowControl w:val="0"/>
              <w:rPr>
                <w:rFonts w:cs="Arial"/>
                <w:b/>
                <w:color w:val="000000"/>
                <w:szCs w:val="18"/>
              </w:rPr>
            </w:pPr>
            <w:r w:rsidRPr="001C16AB">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02451DF" w14:textId="77777777" w:rsidR="0087351F" w:rsidRPr="001C16AB" w:rsidRDefault="0087351F" w:rsidP="00E64CC8">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6C65D2AB"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194FD13A"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261A4F26" w14:textId="77777777" w:rsidR="0087351F" w:rsidRPr="001C16AB" w:rsidRDefault="0087351F" w:rsidP="00E64CC8">
            <w:pPr>
              <w:pStyle w:val="TAL"/>
              <w:keepNext w:val="0"/>
              <w:keepLines w:val="0"/>
              <w:widowControl w:val="0"/>
              <w:rPr>
                <w:color w:val="000000"/>
              </w:rPr>
            </w:pPr>
          </w:p>
        </w:tc>
      </w:tr>
      <w:tr w:rsidR="0087351F" w:rsidRPr="001C16AB" w14:paraId="6B06B089"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7959B34B" w14:textId="77777777" w:rsidR="0087351F" w:rsidRPr="001C16AB" w:rsidRDefault="0087351F" w:rsidP="00E64CC8">
            <w:pPr>
              <w:pStyle w:val="TAL"/>
              <w:keepNext w:val="0"/>
              <w:keepLines w:val="0"/>
              <w:widowControl w:val="0"/>
              <w:rPr>
                <w:rFonts w:cs="Arial"/>
                <w:b/>
                <w:color w:val="000000"/>
                <w:szCs w:val="18"/>
              </w:rPr>
            </w:pPr>
            <w:r w:rsidRPr="001C16AB">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1402CDA" w14:textId="77777777" w:rsidR="0087351F" w:rsidRPr="001C16AB" w:rsidRDefault="0087351F" w:rsidP="00E64CC8">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16054A31" w14:textId="77777777" w:rsidR="0087351F" w:rsidRPr="001C16AB" w:rsidRDefault="0087351F" w:rsidP="00E64CC8">
            <w:pPr>
              <w:pStyle w:val="TAL"/>
              <w:keepNext w:val="0"/>
              <w:keepLines w:val="0"/>
              <w:widowControl w:val="0"/>
              <w:rPr>
                <w:color w:val="000000"/>
              </w:rPr>
            </w:pPr>
            <w:r w:rsidRPr="001C16AB">
              <w:rPr>
                <w:b/>
                <w:bCs/>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3FBE69B"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1CAC57A" w14:textId="77777777" w:rsidR="0087351F" w:rsidRPr="001C16AB" w:rsidRDefault="0087351F" w:rsidP="00E64CC8">
            <w:pPr>
              <w:pStyle w:val="TAL"/>
              <w:keepNext w:val="0"/>
              <w:keepLines w:val="0"/>
              <w:widowControl w:val="0"/>
              <w:rPr>
                <w:color w:val="000000"/>
              </w:rPr>
            </w:pPr>
          </w:p>
        </w:tc>
      </w:tr>
      <w:tr w:rsidR="0087351F" w:rsidRPr="001C16AB" w14:paraId="076FB96B" w14:textId="77777777" w:rsidTr="00E64CC8">
        <w:tc>
          <w:tcPr>
            <w:tcW w:w="2708" w:type="dxa"/>
            <w:tcBorders>
              <w:top w:val="single" w:sz="4" w:space="0" w:color="auto"/>
              <w:left w:val="single" w:sz="4" w:space="0" w:color="auto"/>
              <w:bottom w:val="single" w:sz="4" w:space="0" w:color="auto"/>
              <w:right w:val="single" w:sz="4" w:space="0" w:color="auto"/>
            </w:tcBorders>
            <w:vAlign w:val="center"/>
          </w:tcPr>
          <w:p w14:paraId="7AAF6217" w14:textId="77777777" w:rsidR="0087351F" w:rsidRPr="001C16AB" w:rsidRDefault="0087351F" w:rsidP="00E64CC8">
            <w:pPr>
              <w:pStyle w:val="TAL"/>
              <w:keepNext w:val="0"/>
              <w:keepLines w:val="0"/>
              <w:widowControl w:val="0"/>
              <w:rPr>
                <w:rFonts w:cs="Arial"/>
                <w:b/>
                <w:color w:val="000000"/>
                <w:szCs w:val="18"/>
              </w:rPr>
            </w:pPr>
            <w:r w:rsidRPr="001C16AB">
              <w:t xml:space="preserve">    MIME part body</w:t>
            </w:r>
          </w:p>
        </w:tc>
        <w:tc>
          <w:tcPr>
            <w:tcW w:w="2186" w:type="dxa"/>
            <w:tcBorders>
              <w:top w:val="single" w:sz="4" w:space="0" w:color="auto"/>
              <w:left w:val="single" w:sz="4" w:space="0" w:color="auto"/>
              <w:bottom w:val="single" w:sz="4" w:space="0" w:color="auto"/>
              <w:right w:val="single" w:sz="4" w:space="0" w:color="auto"/>
            </w:tcBorders>
          </w:tcPr>
          <w:p w14:paraId="355302F8" w14:textId="77777777" w:rsidR="0087351F" w:rsidRPr="001C16AB" w:rsidRDefault="0087351F" w:rsidP="00E64CC8">
            <w:pPr>
              <w:pStyle w:val="TAL"/>
              <w:keepNext w:val="0"/>
              <w:keepLines w:val="0"/>
              <w:widowControl w:val="0"/>
              <w:rPr>
                <w:color w:val="000000"/>
              </w:rPr>
            </w:pPr>
            <w:r w:rsidRPr="001C16AB">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4CA5AC40"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0ACDEA05"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8978255" w14:textId="77777777" w:rsidR="0087351F" w:rsidRPr="001C16AB" w:rsidRDefault="0087351F" w:rsidP="00E64CC8">
            <w:pPr>
              <w:pStyle w:val="TAL"/>
              <w:keepNext w:val="0"/>
              <w:keepLines w:val="0"/>
              <w:widowControl w:val="0"/>
              <w:rPr>
                <w:color w:val="000000"/>
              </w:rPr>
            </w:pPr>
          </w:p>
        </w:tc>
      </w:tr>
      <w:tr w:rsidR="0087351F" w:rsidRPr="001C16AB" w14:paraId="48B67A2E"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6428FCBC" w14:textId="77777777" w:rsidR="0087351F" w:rsidRPr="001C16AB" w:rsidRDefault="0087351F" w:rsidP="00E64CC8">
            <w:pPr>
              <w:pStyle w:val="TAL"/>
              <w:keepNext w:val="0"/>
              <w:keepLines w:val="0"/>
              <w:widowControl w:val="0"/>
              <w:rPr>
                <w:b/>
                <w:color w:val="000000"/>
              </w:rPr>
            </w:pPr>
            <w:r w:rsidRPr="001C16AB">
              <w:rPr>
                <w:color w:val="000000"/>
              </w:rP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374A159" w14:textId="77777777" w:rsidR="0087351F" w:rsidRPr="001C16AB" w:rsidRDefault="0087351F" w:rsidP="00E64CC8">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hideMark/>
          </w:tcPr>
          <w:p w14:paraId="7C5EA021" w14:textId="77777777" w:rsidR="0087351F" w:rsidRPr="001C16AB" w:rsidRDefault="0087351F" w:rsidP="00E64CC8">
            <w:pPr>
              <w:pStyle w:val="TAL"/>
              <w:keepNext w:val="0"/>
              <w:keepLines w:val="0"/>
              <w:widowControl w:val="0"/>
              <w:rPr>
                <w:b/>
                <w:bCs/>
                <w:color w:val="000000"/>
              </w:rPr>
            </w:pPr>
            <w:r w:rsidRPr="001C16AB">
              <w:rPr>
                <w:b/>
                <w:bCs/>
                <w:color w:val="000000"/>
              </w:rPr>
              <w:t>MCVideo-Info</w:t>
            </w:r>
          </w:p>
        </w:tc>
        <w:tc>
          <w:tcPr>
            <w:tcW w:w="1366" w:type="dxa"/>
            <w:tcBorders>
              <w:top w:val="single" w:sz="4" w:space="0" w:color="auto"/>
              <w:left w:val="single" w:sz="4" w:space="0" w:color="auto"/>
              <w:bottom w:val="single" w:sz="4" w:space="0" w:color="auto"/>
              <w:right w:val="single" w:sz="4" w:space="0" w:color="auto"/>
            </w:tcBorders>
          </w:tcPr>
          <w:p w14:paraId="55321928"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DFC0771" w14:textId="77777777" w:rsidR="0087351F" w:rsidRPr="001C16AB" w:rsidRDefault="0087351F" w:rsidP="00E64CC8">
            <w:pPr>
              <w:pStyle w:val="TAL"/>
              <w:keepNext w:val="0"/>
              <w:keepLines w:val="0"/>
              <w:widowControl w:val="0"/>
              <w:rPr>
                <w:color w:val="000000"/>
              </w:rPr>
            </w:pPr>
          </w:p>
        </w:tc>
      </w:tr>
      <w:tr w:rsidR="0087351F" w:rsidRPr="001C16AB" w14:paraId="6E768E40" w14:textId="77777777" w:rsidTr="00E64CC8">
        <w:tc>
          <w:tcPr>
            <w:tcW w:w="2708" w:type="dxa"/>
            <w:tcBorders>
              <w:top w:val="single" w:sz="4" w:space="0" w:color="auto"/>
              <w:left w:val="single" w:sz="4" w:space="0" w:color="auto"/>
              <w:bottom w:val="single" w:sz="4" w:space="0" w:color="auto"/>
              <w:right w:val="single" w:sz="4" w:space="0" w:color="auto"/>
            </w:tcBorders>
            <w:vAlign w:val="center"/>
            <w:hideMark/>
          </w:tcPr>
          <w:p w14:paraId="1B7A0191" w14:textId="77777777" w:rsidR="0087351F" w:rsidRPr="001C16AB" w:rsidRDefault="0087351F" w:rsidP="00E64CC8">
            <w:pPr>
              <w:pStyle w:val="TAL"/>
              <w:keepNext w:val="0"/>
              <w:keepLines w:val="0"/>
              <w:widowControl w:val="0"/>
              <w:rPr>
                <w:color w:val="000000"/>
              </w:rPr>
            </w:pPr>
            <w:r w:rsidRPr="001C16AB">
              <w:rPr>
                <w:color w:val="000000"/>
              </w:rP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29ADCC3" w14:textId="77777777" w:rsidR="0087351F" w:rsidRPr="001C16AB" w:rsidRDefault="0087351F" w:rsidP="00E64CC8">
            <w:pPr>
              <w:pStyle w:val="TAL"/>
              <w:keepNext w:val="0"/>
              <w:keepLines w:val="0"/>
              <w:widowControl w:val="0"/>
              <w:rPr>
                <w:color w:val="000000"/>
              </w:rPr>
            </w:pPr>
            <w:r w:rsidRPr="001C16AB">
              <w:rPr>
                <w:color w:val="000000"/>
              </w:rP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7A13EA72" w14:textId="77777777" w:rsidR="0087351F" w:rsidRPr="001C16AB" w:rsidRDefault="0087351F" w:rsidP="00E64CC8">
            <w:pPr>
              <w:pStyle w:val="TAL"/>
              <w:keepNext w:val="0"/>
              <w:keepLines w:val="0"/>
              <w:widowControl w:val="0"/>
              <w:rPr>
                <w:color w:val="000000"/>
              </w:rPr>
            </w:pPr>
          </w:p>
        </w:tc>
        <w:tc>
          <w:tcPr>
            <w:tcW w:w="1366" w:type="dxa"/>
            <w:tcBorders>
              <w:top w:val="single" w:sz="4" w:space="0" w:color="auto"/>
              <w:left w:val="single" w:sz="4" w:space="0" w:color="auto"/>
              <w:bottom w:val="single" w:sz="4" w:space="0" w:color="auto"/>
              <w:right w:val="single" w:sz="4" w:space="0" w:color="auto"/>
            </w:tcBorders>
          </w:tcPr>
          <w:p w14:paraId="69160DCC" w14:textId="77777777" w:rsidR="0087351F" w:rsidRPr="001C16AB" w:rsidRDefault="0087351F"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E1C4B04" w14:textId="77777777" w:rsidR="0087351F" w:rsidRPr="001C16AB" w:rsidRDefault="0087351F" w:rsidP="00E64CC8">
            <w:pPr>
              <w:pStyle w:val="TAL"/>
              <w:keepNext w:val="0"/>
              <w:keepLines w:val="0"/>
              <w:widowControl w:val="0"/>
              <w:rPr>
                <w:color w:val="000000"/>
              </w:rPr>
            </w:pPr>
          </w:p>
        </w:tc>
      </w:tr>
    </w:tbl>
    <w:p w14:paraId="553C171F" w14:textId="77777777" w:rsidR="0087351F" w:rsidRPr="001C16AB" w:rsidRDefault="0087351F" w:rsidP="0087351F"/>
    <w:p w14:paraId="7D4FF36C" w14:textId="77777777" w:rsidR="0087351F" w:rsidRPr="001C16AB" w:rsidRDefault="0087351F" w:rsidP="0087351F">
      <w:pPr>
        <w:pStyle w:val="TH"/>
      </w:pPr>
      <w:r w:rsidRPr="001C16AB">
        <w:t xml:space="preserve">Table 6.1.1.11.3.3-4A: </w:t>
      </w:r>
      <w:r w:rsidRPr="001C16AB">
        <w:rPr>
          <w:lang w:eastAsia="ko-KR"/>
        </w:rPr>
        <w:t xml:space="preserve">SDP in SIP 200 (OK) </w:t>
      </w:r>
      <w:r w:rsidRPr="001C16AB">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01E9CC56"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7F3A7D67" w14:textId="77777777" w:rsidR="0087351F" w:rsidRPr="001C16AB" w:rsidRDefault="0087351F" w:rsidP="00E64CC8">
            <w:pPr>
              <w:pStyle w:val="TAL"/>
            </w:pPr>
            <w:r w:rsidRPr="001C16AB">
              <w:t>Derivation Path: TS 36.579-1 [2], Table 5.5.3.1.1-2, condition SDP_ANSWER</w:t>
            </w:r>
          </w:p>
        </w:tc>
      </w:tr>
    </w:tbl>
    <w:p w14:paraId="0150B2B9" w14:textId="77777777" w:rsidR="0087351F" w:rsidRPr="001C16AB" w:rsidRDefault="0087351F" w:rsidP="0087351F"/>
    <w:p w14:paraId="0FE50E85" w14:textId="77777777" w:rsidR="0087351F" w:rsidRPr="001C16AB" w:rsidRDefault="0087351F" w:rsidP="0087351F">
      <w:pPr>
        <w:pStyle w:val="TH"/>
      </w:pPr>
      <w:r w:rsidRPr="001C16AB">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97AB800"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6ACE57" w14:textId="77777777" w:rsidR="0087351F" w:rsidRPr="001C16AB" w:rsidRDefault="0087351F" w:rsidP="00E64CC8">
            <w:pPr>
              <w:pStyle w:val="TAL"/>
              <w:keepNext w:val="0"/>
              <w:keepLines w:val="0"/>
              <w:widowControl w:val="0"/>
              <w:rPr>
                <w:color w:val="000000"/>
              </w:rPr>
            </w:pPr>
            <w:r w:rsidRPr="001C16AB">
              <w:t xml:space="preserve">Derivation Path: TS 56.379-1 [2], Table 5.5.3.2.1-2, </w:t>
            </w:r>
            <w:r w:rsidRPr="001C16AB">
              <w:rPr>
                <w:color w:val="000000"/>
              </w:rPr>
              <w:t>condition INVITE-RSP</w:t>
            </w:r>
          </w:p>
        </w:tc>
      </w:tr>
    </w:tbl>
    <w:p w14:paraId="53F1C698" w14:textId="77777777" w:rsidR="0087351F" w:rsidRPr="001C16AB" w:rsidRDefault="0087351F" w:rsidP="0087351F"/>
    <w:p w14:paraId="7D5C92F3" w14:textId="77777777" w:rsidR="0087351F" w:rsidRPr="001C16AB" w:rsidRDefault="0087351F" w:rsidP="0087351F">
      <w:pPr>
        <w:pStyle w:val="TH"/>
      </w:pPr>
      <w:r w:rsidRPr="001C16AB">
        <w:t>Table 6.1.1.11.3.3-5..6: Void</w:t>
      </w:r>
    </w:p>
    <w:p w14:paraId="637E7D65" w14:textId="77777777" w:rsidR="0087351F" w:rsidRPr="001C16AB" w:rsidRDefault="0087351F" w:rsidP="0087351F">
      <w:pPr>
        <w:pStyle w:val="TH"/>
      </w:pPr>
      <w:r w:rsidRPr="001C16AB">
        <w:t xml:space="preserve">Table 6.1.1.11.3.3-6A: Media Transmission Notification from the SS (Step 6, Table 6.1.1.11.3.2-1; </w:t>
      </w:r>
      <w:r w:rsidRPr="001C16AB">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61A2C92D"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069D751F" w14:textId="77777777" w:rsidR="0087351F" w:rsidRPr="001C16AB" w:rsidRDefault="0087351F" w:rsidP="00E64CC8">
            <w:pPr>
              <w:pStyle w:val="TAL"/>
              <w:keepNext w:val="0"/>
            </w:pPr>
            <w:r w:rsidRPr="001C16AB">
              <w:t xml:space="preserve">Derivation Path: TS 36.579-1 [2], Table 5.5.11.2.7-1 </w:t>
            </w:r>
            <w:r w:rsidRPr="001C16AB">
              <w:rPr>
                <w:rFonts w:cs="Arial"/>
                <w:szCs w:val="18"/>
              </w:rPr>
              <w:t>condition IMMPERIL-CALL</w:t>
            </w:r>
          </w:p>
        </w:tc>
      </w:tr>
    </w:tbl>
    <w:p w14:paraId="3D0CB5EA" w14:textId="77777777" w:rsidR="0087351F" w:rsidRPr="001C16AB" w:rsidRDefault="0087351F" w:rsidP="0087351F"/>
    <w:p w14:paraId="2BABA16F" w14:textId="6C2F33BD" w:rsidR="0087351F" w:rsidRPr="001C16AB" w:rsidRDefault="0087351F" w:rsidP="0087351F">
      <w:pPr>
        <w:pStyle w:val="TH"/>
      </w:pPr>
      <w:r w:rsidRPr="001C16AB">
        <w:t>Table 6.1.1.11.3.3-7..8: Void</w:t>
      </w:r>
    </w:p>
    <w:p w14:paraId="7CFB5AF5" w14:textId="77777777" w:rsidR="0087351F" w:rsidRPr="001C16AB" w:rsidRDefault="0087351F" w:rsidP="0087351F">
      <w:pPr>
        <w:pStyle w:val="TH"/>
      </w:pPr>
      <w:r w:rsidRPr="001C16AB">
        <w:t xml:space="preserve">Table 6.1.1.11.3.3-9: Media Reception End Request from the UE (Step 12, Table 6.1.1.11.3.2-1; </w:t>
      </w:r>
      <w:r w:rsidRPr="001C16AB">
        <w:br/>
        <w:t>Step 1, TS 36.579-1 [2] Table 5.3B.8.3-1)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379836BA"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51DD732C" w14:textId="77777777" w:rsidR="0087351F" w:rsidRPr="001C16AB" w:rsidRDefault="0087351F" w:rsidP="00E64CC8">
            <w:pPr>
              <w:pStyle w:val="TAL"/>
              <w:keepNext w:val="0"/>
              <w:keepLines w:val="0"/>
              <w:widowControl w:val="0"/>
            </w:pPr>
            <w:r w:rsidRPr="001C16AB">
              <w:rPr>
                <w:rFonts w:cs="Arial"/>
                <w:bCs/>
                <w:szCs w:val="18"/>
              </w:rPr>
              <w:t>Derivation</w:t>
            </w:r>
            <w:r w:rsidRPr="001C16AB">
              <w:rPr>
                <w:rFonts w:cs="Arial"/>
                <w:szCs w:val="18"/>
              </w:rPr>
              <w:t xml:space="preserve"> Path: TS 36.579-1 [2], Table 5.5.11.3.3-1 condition IMMPERIL-CALL</w:t>
            </w:r>
          </w:p>
        </w:tc>
      </w:tr>
    </w:tbl>
    <w:p w14:paraId="65784BF1" w14:textId="77777777" w:rsidR="0087351F" w:rsidRPr="001C16AB" w:rsidRDefault="0087351F" w:rsidP="0087351F"/>
    <w:p w14:paraId="53065C9A" w14:textId="77777777" w:rsidR="0087351F" w:rsidRPr="001C16AB" w:rsidRDefault="0087351F" w:rsidP="0087351F">
      <w:pPr>
        <w:pStyle w:val="TH"/>
      </w:pPr>
      <w:r w:rsidRPr="001C16AB">
        <w:rPr>
          <w:color w:val="000000"/>
        </w:rPr>
        <w:t>Table 6.1.1.11.3.3-9A: Transmission Idle from the SS (Step 12, Table 6.1.1.11.3.2-1</w:t>
      </w:r>
      <w:r w:rsidRPr="001C16AB">
        <w:t xml:space="preserve">; </w:t>
      </w:r>
      <w:r w:rsidRPr="001C16AB">
        <w:br/>
        <w:t>Step 3, TS 36.579-1 [2] Table 5.3B.8.3-1</w:t>
      </w:r>
      <w:r w:rsidRPr="001C16AB">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4C009A0"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361B6A0B" w14:textId="77777777" w:rsidR="0087351F" w:rsidRPr="001C16AB" w:rsidRDefault="0087351F" w:rsidP="00E64CC8">
            <w:pPr>
              <w:pStyle w:val="TAL"/>
              <w:keepNext w:val="0"/>
              <w:rPr>
                <w:color w:val="000000"/>
              </w:rPr>
            </w:pPr>
            <w:r w:rsidRPr="001C16AB">
              <w:rPr>
                <w:color w:val="000000"/>
              </w:rPr>
              <w:t>Derivation Path: TS 36.579-1 [2], Table 5.5.11.2.16-1 condition IMMPERIL-CALL</w:t>
            </w:r>
          </w:p>
        </w:tc>
      </w:tr>
    </w:tbl>
    <w:p w14:paraId="663E32F6" w14:textId="77777777" w:rsidR="0087351F" w:rsidRPr="001C16AB" w:rsidRDefault="0087351F" w:rsidP="0087351F">
      <w:pPr>
        <w:rPr>
          <w:color w:val="000000"/>
        </w:rPr>
      </w:pPr>
    </w:p>
    <w:p w14:paraId="7B360086" w14:textId="77777777" w:rsidR="0087351F" w:rsidRPr="001C16AB" w:rsidRDefault="0087351F" w:rsidP="0087351F">
      <w:pPr>
        <w:pStyle w:val="TH"/>
      </w:pPr>
      <w:r w:rsidRPr="001C16AB">
        <w:t>Table 6.1.1.11.3.3-10: SIP BYE from the UE (Step 15 Table 6.1.1.11.3.2-1;</w:t>
      </w:r>
      <w:r w:rsidRPr="001C16AB">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7351F" w:rsidRPr="001C16AB" w14:paraId="78EA66C8" w14:textId="77777777" w:rsidTr="00E64CC8">
        <w:trPr>
          <w:tblHeader/>
        </w:trPr>
        <w:tc>
          <w:tcPr>
            <w:tcW w:w="9504" w:type="dxa"/>
            <w:tcBorders>
              <w:top w:val="single" w:sz="4" w:space="0" w:color="auto"/>
              <w:left w:val="single" w:sz="4" w:space="0" w:color="auto"/>
              <w:bottom w:val="single" w:sz="4" w:space="0" w:color="auto"/>
              <w:right w:val="single" w:sz="4" w:space="0" w:color="auto"/>
            </w:tcBorders>
            <w:hideMark/>
          </w:tcPr>
          <w:p w14:paraId="61BF09DE" w14:textId="77777777" w:rsidR="0087351F" w:rsidRPr="001C16AB" w:rsidRDefault="0087351F" w:rsidP="00E64CC8">
            <w:pPr>
              <w:pStyle w:val="TAL"/>
              <w:keepNext w:val="0"/>
              <w:keepLines w:val="0"/>
              <w:widowControl w:val="0"/>
            </w:pPr>
            <w:r w:rsidRPr="001C16AB">
              <w:t>Derivation Path: TS 36.579-1 [2], Table 5.5.2.2.1-1, condition MT_CALL</w:t>
            </w:r>
          </w:p>
        </w:tc>
      </w:tr>
    </w:tbl>
    <w:p w14:paraId="5375FE64" w14:textId="77777777" w:rsidR="0087351F" w:rsidRPr="001C16AB" w:rsidRDefault="0087351F" w:rsidP="0087351F"/>
    <w:p w14:paraId="70AD265B" w14:textId="77777777" w:rsidR="0087351F" w:rsidRPr="001C16AB" w:rsidRDefault="0087351F" w:rsidP="0087351F">
      <w:pPr>
        <w:pStyle w:val="TH"/>
      </w:pPr>
      <w:r w:rsidRPr="001C16AB">
        <w:t>Table 6.1.1.11.3.3-11: Void</w:t>
      </w:r>
    </w:p>
    <w:p w14:paraId="3DA55DB5" w14:textId="77777777" w:rsidR="0087351F" w:rsidRPr="001C16AB" w:rsidRDefault="0087351F" w:rsidP="0087351F"/>
    <w:p w14:paraId="0C08AAEB" w14:textId="77777777" w:rsidR="0087351F" w:rsidRPr="001C16AB" w:rsidRDefault="0087351F" w:rsidP="0087351F">
      <w:pPr>
        <w:pStyle w:val="Heading4"/>
      </w:pPr>
      <w:bookmarkStart w:id="473" w:name="_Toc75906927"/>
      <w:bookmarkStart w:id="474" w:name="_Toc75907264"/>
      <w:bookmarkStart w:id="475" w:name="_Toc84345724"/>
      <w:bookmarkStart w:id="476" w:name="_Toc123748474"/>
      <w:r w:rsidRPr="001C16AB">
        <w:lastRenderedPageBreak/>
        <w:t>6.1.1.12</w:t>
      </w:r>
      <w:r w:rsidRPr="001C16AB">
        <w:tab/>
        <w:t>On-network / On-demand Pre-arranged Group Call / Transmission Control State Transitions / Client Originated (CO)</w:t>
      </w:r>
      <w:bookmarkEnd w:id="473"/>
      <w:bookmarkEnd w:id="474"/>
      <w:bookmarkEnd w:id="475"/>
      <w:bookmarkEnd w:id="476"/>
    </w:p>
    <w:p w14:paraId="4391BBC2" w14:textId="77777777" w:rsidR="0087351F" w:rsidRPr="001C16AB" w:rsidRDefault="0087351F" w:rsidP="0087351F">
      <w:pPr>
        <w:pStyle w:val="H6"/>
      </w:pPr>
      <w:r w:rsidRPr="001C16AB">
        <w:t>6.1.1.12.1</w:t>
      </w:r>
      <w:r w:rsidRPr="001C16AB">
        <w:tab/>
        <w:t>Test Purpose (TP)</w:t>
      </w:r>
    </w:p>
    <w:p w14:paraId="48DCD8C5" w14:textId="77777777" w:rsidR="0087351F" w:rsidRPr="001C16AB" w:rsidRDefault="0087351F" w:rsidP="0087351F">
      <w:pPr>
        <w:pStyle w:val="H6"/>
      </w:pPr>
      <w:r w:rsidRPr="001C16AB">
        <w:t>(1)</w:t>
      </w:r>
    </w:p>
    <w:p w14:paraId="5B74C87E"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Service }</w:t>
      </w:r>
    </w:p>
    <w:p w14:paraId="2A3C7C31"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D752549"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the establishment of an MCVideo On-demand Pre-arranged Group Call forcing Automatic Commencement Mode and implicit Transmission Control }</w:t>
      </w:r>
    </w:p>
    <w:p w14:paraId="42245848"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requests an On-demand Automatic Commencement Mode Pre-arranged Group Call establishment with implicit Transmission Control by sending a SIP INVITE message, </w:t>
      </w:r>
      <w:r w:rsidRPr="001C16AB">
        <w:rPr>
          <w:b/>
          <w:noProof w:val="0"/>
        </w:rPr>
        <w:t>and</w:t>
      </w:r>
      <w:r w:rsidRPr="001C16AB">
        <w:rPr>
          <w:noProof w:val="0"/>
        </w:rPr>
        <w:t>, after indication from the SS (MCVideo Server) that the call was established, provides transmission granted notification to the MCVideo User }</w:t>
      </w:r>
    </w:p>
    <w:p w14:paraId="075B9841"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5FEC9DC6" w14:textId="77777777" w:rsidR="0087351F" w:rsidRPr="001C16AB" w:rsidRDefault="0087351F" w:rsidP="0087351F">
      <w:pPr>
        <w:pStyle w:val="PL"/>
        <w:rPr>
          <w:rFonts w:cs="Courier New"/>
          <w:noProof w:val="0"/>
          <w:szCs w:val="16"/>
        </w:rPr>
      </w:pPr>
    </w:p>
    <w:p w14:paraId="136D9C8F" w14:textId="77777777" w:rsidR="0087351F" w:rsidRPr="001C16AB" w:rsidRDefault="0087351F" w:rsidP="0087351F">
      <w:pPr>
        <w:pStyle w:val="H6"/>
      </w:pPr>
      <w:r w:rsidRPr="001C16AB">
        <w:t>(2)</w:t>
      </w:r>
    </w:p>
    <w:p w14:paraId="6F1BD571"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established a MCVideo On-demand Pre-arranged Group Call with Automatic Commencement Mode }</w:t>
      </w:r>
    </w:p>
    <w:p w14:paraId="19D8326F"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161392D6"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engages in communication with the invited MCVideo User(s) </w:t>
      </w:r>
      <w:r w:rsidRPr="001C16AB">
        <w:rPr>
          <w:b/>
          <w:bCs/>
          <w:noProof w:val="0"/>
        </w:rPr>
        <w:t>and</w:t>
      </w:r>
      <w:r w:rsidRPr="001C16AB">
        <w:rPr>
          <w:noProof w:val="0"/>
        </w:rPr>
        <w:t xml:space="preserve"> requests to terminate the ongoing MCVideo Group Call }</w:t>
      </w:r>
    </w:p>
    <w:p w14:paraId="07F4CC4D"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w:t>
      </w:r>
      <w:bookmarkStart w:id="477" w:name="_Hlk68116514"/>
      <w:r w:rsidRPr="001C16AB">
        <w:rPr>
          <w:noProof w:val="0"/>
        </w:rPr>
        <w:t xml:space="preserve">{ the UE (MCVideo Client) respects the Transmission Control imposed by the SS(MCVideo Server) </w:t>
      </w:r>
      <w:bookmarkStart w:id="478" w:name="_Hlk34133731"/>
      <w:bookmarkEnd w:id="477"/>
      <w:r w:rsidRPr="001C16AB">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78"/>
    </w:p>
    <w:p w14:paraId="554E4E0F"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815761C" w14:textId="77777777" w:rsidR="0087351F" w:rsidRPr="001C16AB" w:rsidRDefault="0087351F" w:rsidP="0087351F">
      <w:pPr>
        <w:pStyle w:val="PL"/>
        <w:rPr>
          <w:rFonts w:cs="Courier New"/>
          <w:noProof w:val="0"/>
          <w:szCs w:val="16"/>
        </w:rPr>
      </w:pPr>
    </w:p>
    <w:p w14:paraId="2A60CFCA" w14:textId="77777777" w:rsidR="0087351F" w:rsidRPr="001C16AB" w:rsidRDefault="0087351F" w:rsidP="0087351F">
      <w:pPr>
        <w:pStyle w:val="H6"/>
      </w:pPr>
      <w:r w:rsidRPr="001C16AB">
        <w:t>(3)</w:t>
      </w:r>
    </w:p>
    <w:p w14:paraId="5F103406"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0BA8BA80"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63077EB0" w14:textId="77777777" w:rsidR="0087351F" w:rsidRPr="001C16AB" w:rsidRDefault="0087351F" w:rsidP="0087351F">
      <w:pPr>
        <w:pStyle w:val="PL"/>
        <w:rPr>
          <w:noProof w:val="0"/>
        </w:rPr>
      </w:pPr>
      <w:r w:rsidRPr="001C16AB">
        <w:rPr>
          <w:b/>
          <w:noProof w:val="0"/>
        </w:rPr>
        <w:t xml:space="preserve">  when</w:t>
      </w:r>
      <w:r w:rsidRPr="001C16AB">
        <w:rPr>
          <w:noProof w:val="0"/>
        </w:rPr>
        <w:t xml:space="preserve"> { the MCVideo User requests to end the call }</w:t>
      </w:r>
    </w:p>
    <w:p w14:paraId="31941D00"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SIP BYE message, </w:t>
      </w:r>
      <w:r w:rsidRPr="001C16AB">
        <w:rPr>
          <w:b/>
          <w:bCs/>
          <w:noProof w:val="0"/>
        </w:rPr>
        <w:t>and</w:t>
      </w:r>
      <w:r w:rsidRPr="001C16AB">
        <w:rPr>
          <w:noProof w:val="0"/>
        </w:rPr>
        <w:t xml:space="preserve"> leaves the MCVideo Session }</w:t>
      </w:r>
    </w:p>
    <w:p w14:paraId="1A295488"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3E9C9C7B" w14:textId="77777777" w:rsidR="0087351F" w:rsidRPr="001C16AB" w:rsidRDefault="0087351F" w:rsidP="0087351F">
      <w:pPr>
        <w:pStyle w:val="PL"/>
        <w:rPr>
          <w:rFonts w:cs="Courier New"/>
          <w:noProof w:val="0"/>
          <w:szCs w:val="16"/>
        </w:rPr>
      </w:pPr>
    </w:p>
    <w:p w14:paraId="192BE192" w14:textId="77777777" w:rsidR="0087351F" w:rsidRPr="001C16AB" w:rsidRDefault="0087351F" w:rsidP="0087351F">
      <w:pPr>
        <w:pStyle w:val="H6"/>
      </w:pPr>
      <w:r w:rsidRPr="001C16AB">
        <w:t>6.1.1.12.2</w:t>
      </w:r>
      <w:r w:rsidRPr="001C16AB">
        <w:tab/>
        <w:t>Conformance requirements</w:t>
      </w:r>
    </w:p>
    <w:p w14:paraId="43794B12" w14:textId="77777777" w:rsidR="0087351F" w:rsidRPr="001C16AB" w:rsidRDefault="0087351F" w:rsidP="0087351F">
      <w:pPr>
        <w:rPr>
          <w:rStyle w:val="NOZchn"/>
          <w:lang w:eastAsia="en-GB"/>
        </w:rPr>
      </w:pPr>
      <w:r w:rsidRPr="001C16AB">
        <w:t xml:space="preserve">References: The conformance requirements covered in the current TC are specified in: TS 24.281, clauses 6.2.3.1.2, 6.2.4.1, 9.2.1.2.1.1, TS 24.581, clauses 6.2.4.2.2, 6.2.4.3.2, 6.2.4.4.2, 6.2.4.4.5, 6.2.4.4.6, 6.2.4.5.5, 6.2.4.5.6, 6.2.4.5.7, 6.2.4.6.4, 6.2.4.8.2, 6.2.4.9.2, 6.2.4.9.4, 6.2.4.9.6. </w:t>
      </w:r>
      <w:r w:rsidRPr="001C16AB">
        <w:rPr>
          <w:rStyle w:val="NOZchn"/>
        </w:rPr>
        <w:t xml:space="preserve">The following represents a copy/paste extraction of the requirements relevant to the test purpose; any references </w:t>
      </w:r>
      <w:r w:rsidRPr="001C16AB">
        <w:t>within the copy/paste text should be understood within the scope of the core spec they have been copied from. Unless otherwise stated, these</w:t>
      </w:r>
      <w:r w:rsidRPr="001C16AB">
        <w:rPr>
          <w:rStyle w:val="NOZchn"/>
        </w:rPr>
        <w:t xml:space="preserve"> are Rel-15 requirements.</w:t>
      </w:r>
    </w:p>
    <w:p w14:paraId="1F41D1C0" w14:textId="77777777" w:rsidR="0087351F" w:rsidRPr="001C16AB" w:rsidRDefault="0087351F" w:rsidP="0087351F">
      <w:r w:rsidRPr="001C16AB">
        <w:t xml:space="preserve"> [TS 24.281, clause 6.2.3.1.2]</w:t>
      </w:r>
    </w:p>
    <w:p w14:paraId="3B186EEB" w14:textId="77777777" w:rsidR="0087351F" w:rsidRPr="001C16AB" w:rsidRDefault="0087351F" w:rsidP="0087351F">
      <w:r w:rsidRPr="001C16AB">
        <w:t>When performing the automatic commencement mode procedures, the MCVideo client shall follow the procedures in subclause 6.2.3.1.1 with the following clarification:</w:t>
      </w:r>
    </w:p>
    <w:p w14:paraId="336401BE" w14:textId="77777777" w:rsidR="0087351F" w:rsidRPr="001C16AB" w:rsidRDefault="0087351F" w:rsidP="0087351F">
      <w:pPr>
        <w:pStyle w:val="B1"/>
      </w:pPr>
      <w:r w:rsidRPr="001C16AB">
        <w:t>-</w:t>
      </w:r>
      <w:r w:rsidRPr="001C16AB">
        <w:tab/>
        <w:t>The MCVideo client may include a P-Answer-State header field with the value "Confirmed" as specified in IETF RFC 4964 [30] in the SIP 200 (OK) response.</w:t>
      </w:r>
    </w:p>
    <w:p w14:paraId="1EA39DBB" w14:textId="77777777" w:rsidR="0087351F" w:rsidRPr="001C16AB" w:rsidRDefault="0087351F" w:rsidP="0087351F">
      <w:r w:rsidRPr="001C16AB">
        <w:t>[TS 24.281, clause 6.2.4.1]</w:t>
      </w:r>
    </w:p>
    <w:p w14:paraId="05E6E242" w14:textId="77777777" w:rsidR="0087351F" w:rsidRPr="001C16AB" w:rsidRDefault="0087351F" w:rsidP="0087351F">
      <w:r w:rsidRPr="001C16AB">
        <w:rPr>
          <w:lang w:eastAsia="ko-KR"/>
        </w:rPr>
        <w:t>Upon receiving a request from an MCVideo user to leave an MCVideo session established using on-demand session signalling, the MCVideo client:</w:t>
      </w:r>
    </w:p>
    <w:p w14:paraId="0582B0DB" w14:textId="77777777" w:rsidR="0087351F" w:rsidRPr="001C16AB" w:rsidRDefault="0087351F" w:rsidP="0087351F">
      <w:pPr>
        <w:pStyle w:val="B1"/>
        <w:rPr>
          <w:lang w:eastAsia="ko-KR"/>
        </w:rPr>
      </w:pPr>
      <w:r w:rsidRPr="001C16AB">
        <w:rPr>
          <w:lang w:eastAsia="ko-KR"/>
        </w:rPr>
        <w:t>1)</w:t>
      </w:r>
      <w:r w:rsidRPr="001C16AB">
        <w:rPr>
          <w:lang w:eastAsia="ko-KR"/>
        </w:rPr>
        <w:tab/>
        <w:t>s</w:t>
      </w:r>
      <w:r w:rsidRPr="001C16AB">
        <w:t xml:space="preserve">hall interact with the </w:t>
      </w:r>
      <w:r w:rsidRPr="001C16AB">
        <w:rPr>
          <w:lang w:eastAsia="ko-KR"/>
        </w:rPr>
        <w:t>media plane as specified in 3GPP TS 24.</w:t>
      </w:r>
      <w:r w:rsidRPr="001C16AB">
        <w:rPr>
          <w:lang w:eastAsia="zh-CN"/>
        </w:rPr>
        <w:t>581</w:t>
      </w:r>
      <w:r w:rsidRPr="001C16AB">
        <w:rPr>
          <w:lang w:eastAsia="ko-KR"/>
        </w:rPr>
        <w:t> [5];</w:t>
      </w:r>
    </w:p>
    <w:p w14:paraId="01C781DA" w14:textId="77777777" w:rsidR="0087351F" w:rsidRPr="001C16AB" w:rsidRDefault="0087351F" w:rsidP="0087351F">
      <w:pPr>
        <w:pStyle w:val="B1"/>
      </w:pPr>
      <w:r w:rsidRPr="001C16AB">
        <w:rPr>
          <w:lang w:eastAsia="ko-KR"/>
        </w:rPr>
        <w:t>2)</w:t>
      </w:r>
      <w:r w:rsidRPr="001C16AB">
        <w:rPr>
          <w:lang w:eastAsia="ko-KR"/>
        </w:rPr>
        <w:tab/>
        <w:t>shall generate a SIP BYE request according to 3GPP TS 24.229 [11];</w:t>
      </w:r>
    </w:p>
    <w:p w14:paraId="5DCD35D3" w14:textId="77777777" w:rsidR="0087351F" w:rsidRPr="001C16AB" w:rsidRDefault="0087351F" w:rsidP="0087351F">
      <w:pPr>
        <w:pStyle w:val="B1"/>
      </w:pPr>
      <w:r w:rsidRPr="001C16AB">
        <w:rPr>
          <w:lang w:eastAsia="ko-KR"/>
        </w:rPr>
        <w:t>3)</w:t>
      </w:r>
      <w:r w:rsidRPr="001C16AB">
        <w:rPr>
          <w:lang w:eastAsia="ko-KR"/>
        </w:rPr>
        <w:tab/>
        <w:t>shall set the Request-URI to the MCVideo session identity to leave; and</w:t>
      </w:r>
    </w:p>
    <w:p w14:paraId="2496D13F" w14:textId="77777777" w:rsidR="0087351F" w:rsidRPr="001C16AB" w:rsidRDefault="0087351F" w:rsidP="0087351F">
      <w:pPr>
        <w:pStyle w:val="B1"/>
      </w:pPr>
      <w:r w:rsidRPr="001C16AB">
        <w:rPr>
          <w:lang w:eastAsia="ko-KR"/>
        </w:rPr>
        <w:t>4)</w:t>
      </w:r>
      <w:r w:rsidRPr="001C16AB">
        <w:rPr>
          <w:lang w:eastAsia="ko-KR"/>
        </w:rPr>
        <w:tab/>
        <w:t>shall send a SIP BYE request towards MCVideo server according to 3GPP TS 24.229 [11].</w:t>
      </w:r>
    </w:p>
    <w:p w14:paraId="48E63674" w14:textId="77777777" w:rsidR="0087351F" w:rsidRPr="001C16AB" w:rsidRDefault="0087351F" w:rsidP="0087351F">
      <w:pPr>
        <w:rPr>
          <w:lang w:eastAsia="ko-KR"/>
        </w:rPr>
      </w:pPr>
      <w:r w:rsidRPr="001C16AB">
        <w:lastRenderedPageBreak/>
        <w:t xml:space="preserve">Upon receiving a SIP 200 </w:t>
      </w:r>
      <w:r w:rsidRPr="001C16AB">
        <w:rPr>
          <w:lang w:eastAsia="ko-KR"/>
        </w:rPr>
        <w:t>(</w:t>
      </w:r>
      <w:r w:rsidRPr="001C16AB">
        <w:t>OK</w:t>
      </w:r>
      <w:r w:rsidRPr="001C16AB">
        <w:rPr>
          <w:lang w:eastAsia="ko-KR"/>
        </w:rPr>
        <w:t>)</w:t>
      </w:r>
      <w:r w:rsidRPr="001C16AB">
        <w:t xml:space="preserve"> response to the SIP BYE request, the MCVideo client shall interact with the </w:t>
      </w:r>
      <w:r w:rsidRPr="001C16AB">
        <w:rPr>
          <w:lang w:eastAsia="ko-KR"/>
        </w:rPr>
        <w:t>media plane as specified in 3GPP TS 24.</w:t>
      </w:r>
      <w:r w:rsidRPr="001C16AB">
        <w:rPr>
          <w:lang w:eastAsia="zh-CN"/>
        </w:rPr>
        <w:t>581</w:t>
      </w:r>
      <w:r w:rsidRPr="001C16AB">
        <w:rPr>
          <w:lang w:eastAsia="ko-KR"/>
        </w:rPr>
        <w:t> [5].</w:t>
      </w:r>
    </w:p>
    <w:p w14:paraId="42C3CE71" w14:textId="77777777" w:rsidR="0087351F" w:rsidRPr="001C16AB" w:rsidRDefault="0087351F" w:rsidP="0087351F">
      <w:r w:rsidRPr="001C16AB">
        <w:t>[TS 24.281, clause 9.2.1.2.1.1]</w:t>
      </w:r>
    </w:p>
    <w:p w14:paraId="6CD397C5" w14:textId="77777777" w:rsidR="0087351F" w:rsidRPr="001C16AB" w:rsidRDefault="0087351F" w:rsidP="0087351F">
      <w:r w:rsidRPr="001C16AB">
        <w:t>Upon receiving a request from an MCVideo user to establish an MCVideo prearranged group session the MCVideo client shall generate an initial SIP INVITE request by following the UE originating session procedures specified in 3GPP TS 24.229 [</w:t>
      </w:r>
      <w:r w:rsidRPr="001C16AB">
        <w:rPr>
          <w:lang w:eastAsia="zh-CN"/>
        </w:rPr>
        <w:t>11</w:t>
      </w:r>
      <w:r w:rsidRPr="001C16AB">
        <w:t>], with the clarifications given below.</w:t>
      </w:r>
    </w:p>
    <w:p w14:paraId="0C724ECA" w14:textId="77777777" w:rsidR="0087351F" w:rsidRPr="001C16AB" w:rsidRDefault="0087351F" w:rsidP="0087351F">
      <w:r w:rsidRPr="001C16AB">
        <w:t>The MC</w:t>
      </w:r>
      <w:r w:rsidRPr="001C16AB">
        <w:rPr>
          <w:lang w:eastAsia="zh-CN"/>
        </w:rPr>
        <w:t>Video</w:t>
      </w:r>
      <w:r w:rsidRPr="001C16AB">
        <w:t xml:space="preserve"> client:</w:t>
      </w:r>
    </w:p>
    <w:p w14:paraId="1845565B" w14:textId="77777777" w:rsidR="0087351F" w:rsidRPr="001C16AB" w:rsidRDefault="0087351F" w:rsidP="0087351F">
      <w:pPr>
        <w:pStyle w:val="B1"/>
      </w:pPr>
      <w:r w:rsidRPr="001C16AB">
        <w:t>1)</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emergency group call or is originating an MC</w:t>
      </w:r>
      <w:r w:rsidRPr="001C16AB">
        <w:rPr>
          <w:lang w:eastAsia="zh-CN"/>
        </w:rPr>
        <w:t>Video</w:t>
      </w:r>
      <w:r w:rsidRPr="001C16AB">
        <w:t xml:space="preserve"> prearranged group call and the MCVideo emergency state is already set, the MC</w:t>
      </w:r>
      <w:r w:rsidRPr="001C16AB">
        <w:rPr>
          <w:lang w:eastAsia="zh-CN"/>
        </w:rPr>
        <w:t>Video</w:t>
      </w:r>
      <w:r w:rsidRPr="001C16AB">
        <w:t xml:space="preserve"> client shall comply with the procedures in subclause 6.2.8.1.1;</w:t>
      </w:r>
    </w:p>
    <w:p w14:paraId="370E92A9"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user has requested the origination of an MC</w:t>
      </w:r>
      <w:r w:rsidRPr="001C16AB">
        <w:rPr>
          <w:lang w:eastAsia="zh-CN"/>
        </w:rPr>
        <w:t>Video</w:t>
      </w:r>
      <w:r w:rsidRPr="001C16AB">
        <w:t xml:space="preserve"> imminent peril group call, the MC</w:t>
      </w:r>
      <w:r w:rsidRPr="001C16AB">
        <w:rPr>
          <w:lang w:eastAsia="zh-CN"/>
        </w:rPr>
        <w:t>Video</w:t>
      </w:r>
      <w:r w:rsidRPr="001C16AB">
        <w:t xml:space="preserve"> client shall comply with the procedures in subclause </w:t>
      </w:r>
      <w:r w:rsidRPr="001C16AB">
        <w:rPr>
          <w:lang w:eastAsia="zh-CN"/>
        </w:rPr>
        <w:t>6.2.8.1.9</w:t>
      </w:r>
      <w:r w:rsidRPr="001C16AB">
        <w:t>;</w:t>
      </w:r>
    </w:p>
    <w:p w14:paraId="451D40AD" w14:textId="77777777" w:rsidR="0087351F" w:rsidRPr="001C16AB" w:rsidRDefault="0087351F" w:rsidP="0087351F">
      <w:pPr>
        <w:pStyle w:val="B1"/>
      </w:pPr>
      <w:r w:rsidRPr="001C16AB">
        <w:t>3)</w:t>
      </w:r>
      <w:r w:rsidRPr="001C16AB">
        <w:tab/>
        <w:t>if the MC</w:t>
      </w:r>
      <w:r w:rsidRPr="001C16AB">
        <w:rPr>
          <w:lang w:eastAsia="zh-CN"/>
        </w:rPr>
        <w:t>Video</w:t>
      </w:r>
      <w:r w:rsidRPr="001C16AB">
        <w:t xml:space="preserve"> user has requested the origination of a broadcast group call, the MC</w:t>
      </w:r>
      <w:r w:rsidRPr="001C16AB">
        <w:rPr>
          <w:lang w:eastAsia="zh-CN"/>
        </w:rPr>
        <w:t>Video</w:t>
      </w:r>
      <w:r w:rsidRPr="001C16AB">
        <w:t xml:space="preserve"> client shall comply with the procedures in subclause </w:t>
      </w:r>
      <w:r w:rsidRPr="001C16AB">
        <w:rPr>
          <w:lang w:eastAsia="zh-CN"/>
        </w:rPr>
        <w:t>6.2.8.2</w:t>
      </w:r>
      <w:r w:rsidRPr="001C16AB">
        <w:t>;</w:t>
      </w:r>
    </w:p>
    <w:p w14:paraId="0E46FA2D" w14:textId="77777777" w:rsidR="0087351F" w:rsidRPr="001C16AB" w:rsidRDefault="0087351F" w:rsidP="0087351F">
      <w:pPr>
        <w:pStyle w:val="B1"/>
      </w:pPr>
      <w:r w:rsidRPr="001C16AB">
        <w:t>4)</w:t>
      </w:r>
      <w:r w:rsidRPr="001C16AB">
        <w:tab/>
        <w:t>shall include the g.3gpp.mc</w:t>
      </w:r>
      <w:r w:rsidRPr="001C16AB">
        <w:rPr>
          <w:lang w:eastAsia="zh-CN"/>
        </w:rPr>
        <w:t>video</w:t>
      </w:r>
      <w:r w:rsidRPr="001C16AB">
        <w:t xml:space="preserve"> media feature tag and the g.3gpp.icsi-ref media feature tag with the value of "urn:urn-7:3gpp-service.ims.icsi.mc</w:t>
      </w:r>
      <w:r w:rsidRPr="001C16AB">
        <w:rPr>
          <w:lang w:eastAsia="zh-CN"/>
        </w:rPr>
        <w:t>video</w:t>
      </w:r>
      <w:r w:rsidRPr="001C16AB">
        <w:t xml:space="preserve">" in the Contact header field of the SIP </w:t>
      </w:r>
      <w:r w:rsidRPr="001C16AB">
        <w:rPr>
          <w:lang w:eastAsia="zh-CN"/>
        </w:rPr>
        <w:t>INVITE</w:t>
      </w:r>
      <w:r w:rsidRPr="001C16AB">
        <w:t xml:space="preserve"> request according to IETF RFC 3840 [</w:t>
      </w:r>
      <w:r w:rsidRPr="001C16AB">
        <w:rPr>
          <w:lang w:eastAsia="zh-CN"/>
        </w:rPr>
        <w:t>22</w:t>
      </w:r>
      <w:r w:rsidRPr="001C16AB">
        <w:t>];</w:t>
      </w:r>
    </w:p>
    <w:p w14:paraId="53F85535" w14:textId="77777777" w:rsidR="0087351F" w:rsidRPr="001C16AB" w:rsidRDefault="0087351F" w:rsidP="0087351F">
      <w:pPr>
        <w:pStyle w:val="B1"/>
      </w:pPr>
      <w:r w:rsidRPr="001C16AB">
        <w:t>5)</w:t>
      </w:r>
      <w:r w:rsidRPr="001C16AB">
        <w:tab/>
        <w:t>shall include an Accept-Contact header field containing the g.3gpp.mc</w:t>
      </w:r>
      <w:r w:rsidRPr="001C16AB">
        <w:rPr>
          <w:lang w:eastAsia="zh-CN"/>
        </w:rPr>
        <w:t>video</w:t>
      </w:r>
      <w:r w:rsidRPr="001C16AB">
        <w:t xml:space="preserve"> media feature tag along with the "require" and "explicit" header field parameters according to IETF RFC 3841 [</w:t>
      </w:r>
      <w:r w:rsidRPr="001C16AB">
        <w:rPr>
          <w:lang w:eastAsia="zh-CN"/>
        </w:rPr>
        <w:t>20</w:t>
      </w:r>
      <w:r w:rsidRPr="001C16AB">
        <w:t>];</w:t>
      </w:r>
    </w:p>
    <w:p w14:paraId="78E9A951" w14:textId="77777777" w:rsidR="0087351F" w:rsidRPr="001C16AB" w:rsidRDefault="0087351F" w:rsidP="0087351F">
      <w:pPr>
        <w:pStyle w:val="B1"/>
      </w:pPr>
      <w:r w:rsidRPr="001C16AB">
        <w:t>6)</w:t>
      </w:r>
      <w:r w:rsidRPr="001C16AB">
        <w:tab/>
        <w:t>shall include the ICSI value "urn:urn-7:3gpp-service.ims.icsi.mc</w:t>
      </w:r>
      <w:r w:rsidRPr="001C16AB">
        <w:rPr>
          <w:lang w:eastAsia="zh-CN"/>
        </w:rPr>
        <w:t>video</w:t>
      </w:r>
      <w:r w:rsidRPr="001C16AB">
        <w:t>" (</w:t>
      </w:r>
      <w:r w:rsidRPr="001C16AB">
        <w:rPr>
          <w:lang w:eastAsia="zh-CN"/>
        </w:rPr>
        <w:t xml:space="preserve">coded as specified in </w:t>
      </w:r>
      <w:r w:rsidRPr="001C16AB">
        <w:t>3GPP TS 24.229 [</w:t>
      </w:r>
      <w:r w:rsidRPr="001C16AB">
        <w:rPr>
          <w:lang w:eastAsia="zh-CN"/>
        </w:rPr>
        <w:t>11</w:t>
      </w:r>
      <w:r w:rsidRPr="001C16AB">
        <w:t>]</w:t>
      </w:r>
      <w:r w:rsidRPr="001C16AB">
        <w:rPr>
          <w:lang w:eastAsia="zh-CN"/>
        </w:rPr>
        <w:t xml:space="preserve">), </w:t>
      </w:r>
      <w:r w:rsidRPr="001C16AB">
        <w:t>in a P-Preferred-Service header field according to IETF </w:t>
      </w:r>
      <w:r w:rsidRPr="001C16AB">
        <w:rPr>
          <w:rFonts w:eastAsia="MS Mincho"/>
        </w:rPr>
        <w:t>RFC 6050 [</w:t>
      </w:r>
      <w:r w:rsidRPr="001C16AB">
        <w:rPr>
          <w:lang w:eastAsia="zh-CN"/>
        </w:rPr>
        <w:t>14</w:t>
      </w:r>
      <w:r w:rsidRPr="001C16AB">
        <w:rPr>
          <w:rFonts w:eastAsia="MS Mincho"/>
        </w:rPr>
        <w:t xml:space="preserve">] </w:t>
      </w:r>
      <w:r w:rsidRPr="001C16AB">
        <w:t>in the SIP INVITE request;</w:t>
      </w:r>
    </w:p>
    <w:p w14:paraId="37118B2D" w14:textId="77777777" w:rsidR="0087351F" w:rsidRPr="001C16AB" w:rsidRDefault="0087351F" w:rsidP="0087351F">
      <w:pPr>
        <w:pStyle w:val="B1"/>
      </w:pPr>
      <w:r w:rsidRPr="001C16AB">
        <w:t>7)</w:t>
      </w:r>
      <w:r w:rsidRPr="001C16AB">
        <w:tab/>
        <w:t xml:space="preserve">shall include an Accept-Contact header field with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along with the "require" and "explicit" header field parameters according to IETF RFC 3841 [</w:t>
      </w:r>
      <w:r w:rsidRPr="001C16AB">
        <w:rPr>
          <w:lang w:eastAsia="zh-CN"/>
        </w:rPr>
        <w:t>20</w:t>
      </w:r>
      <w:r w:rsidRPr="001C16AB">
        <w:t>];</w:t>
      </w:r>
    </w:p>
    <w:p w14:paraId="371515D7" w14:textId="77777777" w:rsidR="0087351F" w:rsidRPr="001C16AB" w:rsidRDefault="0087351F" w:rsidP="0087351F">
      <w:pPr>
        <w:pStyle w:val="B1"/>
      </w:pPr>
      <w:r w:rsidRPr="001C16AB">
        <w:t>8)</w:t>
      </w:r>
      <w:r w:rsidRPr="001C16AB">
        <w:tab/>
        <w:t>should include the "timer" option tag in the Supported header field;</w:t>
      </w:r>
    </w:p>
    <w:p w14:paraId="3EF3A070" w14:textId="77777777" w:rsidR="0087351F" w:rsidRPr="001C16AB" w:rsidRDefault="0087351F" w:rsidP="0087351F">
      <w:pPr>
        <w:pStyle w:val="B1"/>
      </w:pPr>
      <w:r w:rsidRPr="001C16AB">
        <w:t>9)</w:t>
      </w:r>
      <w:r w:rsidRPr="001C16AB">
        <w:tab/>
        <w:t>should include the Session-Expires header field according to IETF RFC 4028 [</w:t>
      </w:r>
      <w:r w:rsidRPr="001C16AB">
        <w:rPr>
          <w:lang w:eastAsia="zh-CN"/>
        </w:rPr>
        <w:t>23</w:t>
      </w:r>
      <w:r w:rsidRPr="001C16AB">
        <w:t>]. It is recommended that the "refresher" header field parameter is omitted. If included, the "refresher" header field parameter shall be set to "uac";</w:t>
      </w:r>
    </w:p>
    <w:p w14:paraId="235EBF88" w14:textId="77777777" w:rsidR="0087351F" w:rsidRPr="001C16AB" w:rsidRDefault="0087351F" w:rsidP="0087351F">
      <w:pPr>
        <w:pStyle w:val="B1"/>
      </w:pPr>
      <w:r w:rsidRPr="001C16AB">
        <w:t>10)</w:t>
      </w:r>
      <w:r w:rsidRPr="001C16AB">
        <w:tab/>
        <w:t>shall set the Request-URI of the SIP INVITE request to the public service identity identifying the participating MCVideo function serving the MCVideo user;</w:t>
      </w:r>
    </w:p>
    <w:p w14:paraId="04E68BE4" w14:textId="77777777" w:rsidR="0087351F" w:rsidRPr="001C16AB" w:rsidRDefault="0087351F" w:rsidP="0087351F">
      <w:pPr>
        <w:pStyle w:val="NO"/>
      </w:pPr>
      <w:r w:rsidRPr="001C16AB">
        <w:t>NOTE 1:</w:t>
      </w:r>
      <w:r w:rsidRPr="001C16AB">
        <w:tab/>
        <w:t>The MC</w:t>
      </w:r>
      <w:r w:rsidRPr="001C16AB">
        <w:rPr>
          <w:lang w:eastAsia="zh-CN"/>
        </w:rPr>
        <w:t>Video</w:t>
      </w:r>
      <w:r w:rsidRPr="001C16AB">
        <w:t xml:space="preserve"> client is configured with public service identity identifying the participating MC</w:t>
      </w:r>
      <w:r w:rsidRPr="001C16AB">
        <w:rPr>
          <w:lang w:eastAsia="zh-CN"/>
        </w:rPr>
        <w:t>Video</w:t>
      </w:r>
      <w:r w:rsidRPr="001C16AB">
        <w:t xml:space="preserve"> function serving the MCVideo user.</w:t>
      </w:r>
    </w:p>
    <w:p w14:paraId="1B91683F" w14:textId="77777777" w:rsidR="0087351F" w:rsidRPr="001C16AB" w:rsidRDefault="0087351F" w:rsidP="0087351F">
      <w:pPr>
        <w:pStyle w:val="B1"/>
      </w:pPr>
      <w:r w:rsidRPr="001C16AB">
        <w:t>11)</w:t>
      </w:r>
      <w:r w:rsidRPr="001C16AB">
        <w:tab/>
        <w:t>may include a P-Preferred-Identity header field in the SIP INVITE request containing a public user identity as specified in 3GPP TS 24.229 [</w:t>
      </w:r>
      <w:r w:rsidRPr="001C16AB">
        <w:rPr>
          <w:lang w:eastAsia="zh-CN"/>
        </w:rPr>
        <w:t>11</w:t>
      </w:r>
      <w:r w:rsidRPr="001C16AB">
        <w:t>];</w:t>
      </w:r>
    </w:p>
    <w:p w14:paraId="3458F821" w14:textId="77777777" w:rsidR="0087351F" w:rsidRPr="001C16AB" w:rsidRDefault="0087351F" w:rsidP="0087351F">
      <w:pPr>
        <w:pStyle w:val="B1"/>
      </w:pPr>
      <w:r w:rsidRPr="001C16AB">
        <w:t>12)</w:t>
      </w:r>
      <w:r w:rsidRPr="001C16AB">
        <w:tab/>
        <w:t>if the MC</w:t>
      </w:r>
      <w:r w:rsidRPr="001C16AB">
        <w:rPr>
          <w:lang w:eastAsia="zh-CN"/>
        </w:rPr>
        <w:t>Video</w:t>
      </w:r>
      <w:r w:rsidRPr="001C16AB">
        <w:t xml:space="preserve"> emergency state is already set or the MC</w:t>
      </w:r>
      <w:r w:rsidRPr="001C16AB">
        <w:rPr>
          <w:lang w:eastAsia="zh-CN"/>
        </w:rPr>
        <w:t>Video</w:t>
      </w:r>
      <w:r w:rsidRPr="001C16AB">
        <w:t xml:space="preserve"> client emergency group state for this group is set to "MVEG 2: in-progress", the MC</w:t>
      </w:r>
      <w:r w:rsidRPr="001C16AB">
        <w:rPr>
          <w:lang w:eastAsia="zh-CN"/>
        </w:rPr>
        <w:t>Video</w:t>
      </w:r>
      <w:r w:rsidRPr="001C16AB">
        <w:t xml:space="preserve"> client shall include the Resource-Priority header field and comply with the procedures in subclause </w:t>
      </w:r>
      <w:r w:rsidRPr="001C16AB">
        <w:rPr>
          <w:lang w:eastAsia="zh-CN"/>
        </w:rPr>
        <w:t>6.2.8.1.2</w:t>
      </w:r>
      <w:r w:rsidRPr="001C16AB">
        <w:t>;</w:t>
      </w:r>
    </w:p>
    <w:p w14:paraId="5433C927" w14:textId="77777777" w:rsidR="0087351F" w:rsidRPr="001C16AB" w:rsidRDefault="0087351F" w:rsidP="0087351F">
      <w:pPr>
        <w:pStyle w:val="B1"/>
      </w:pPr>
      <w:r w:rsidRPr="001C16AB">
        <w:t>13)</w:t>
      </w:r>
      <w:r w:rsidRPr="001C16AB">
        <w:tab/>
        <w:t>if the MC</w:t>
      </w:r>
      <w:r w:rsidRPr="001C16AB">
        <w:rPr>
          <w:lang w:eastAsia="zh-CN"/>
        </w:rPr>
        <w:t>Video</w:t>
      </w:r>
      <w:r w:rsidRPr="001C16AB">
        <w:t xml:space="preserve"> client imminent peril group state for this group is set to "MVIG 2: in-progress" or "MVIG 4: confirm-pending" shall include the Resource-Priority header field and comply with the procedures in subclause </w:t>
      </w:r>
      <w:r w:rsidRPr="001C16AB">
        <w:rPr>
          <w:lang w:eastAsia="zh-CN"/>
        </w:rPr>
        <w:t>6.2.8.1.12</w:t>
      </w:r>
      <w:r w:rsidRPr="001C16AB">
        <w:t>;</w:t>
      </w:r>
    </w:p>
    <w:p w14:paraId="61B8BBBA" w14:textId="77777777" w:rsidR="0087351F" w:rsidRPr="001C16AB" w:rsidRDefault="0087351F" w:rsidP="0087351F">
      <w:pPr>
        <w:pStyle w:val="B1"/>
      </w:pPr>
      <w:r w:rsidRPr="001C16AB">
        <w:t>14)</w:t>
      </w:r>
      <w:r w:rsidRPr="001C16AB">
        <w:tab/>
        <w:t>shall contain in an application/vnd.3gpp.mc</w:t>
      </w:r>
      <w:r w:rsidRPr="001C16AB">
        <w:rPr>
          <w:lang w:eastAsia="zh-CN"/>
        </w:rPr>
        <w:t>video</w:t>
      </w:r>
      <w:r w:rsidRPr="001C16AB">
        <w:t>-info+xml MIME body with the &lt;mc</w:t>
      </w:r>
      <w:r w:rsidRPr="001C16AB">
        <w:rPr>
          <w:lang w:eastAsia="zh-CN"/>
        </w:rPr>
        <w:t>video</w:t>
      </w:r>
      <w:r w:rsidRPr="001C16AB">
        <w:t>info&gt; element containing the &lt;mc</w:t>
      </w:r>
      <w:r w:rsidRPr="001C16AB">
        <w:rPr>
          <w:lang w:eastAsia="zh-CN"/>
        </w:rPr>
        <w:t>video</w:t>
      </w:r>
      <w:r w:rsidRPr="001C16AB">
        <w:t>-Params&gt; element with:</w:t>
      </w:r>
    </w:p>
    <w:p w14:paraId="0706B141" w14:textId="77777777" w:rsidR="0087351F" w:rsidRPr="001C16AB" w:rsidRDefault="0087351F" w:rsidP="0087351F">
      <w:pPr>
        <w:pStyle w:val="B2"/>
      </w:pPr>
      <w:r w:rsidRPr="001C16AB">
        <w:t>a)</w:t>
      </w:r>
      <w:r w:rsidRPr="001C16AB">
        <w:tab/>
        <w:t>the &lt;session-type&gt; element set to a value of "prearranged";</w:t>
      </w:r>
    </w:p>
    <w:p w14:paraId="26CAC68F" w14:textId="77777777" w:rsidR="0087351F" w:rsidRPr="001C16AB" w:rsidRDefault="0087351F" w:rsidP="0087351F">
      <w:pPr>
        <w:pStyle w:val="B2"/>
      </w:pPr>
      <w:r w:rsidRPr="001C16AB">
        <w:t>b)</w:t>
      </w:r>
      <w:r w:rsidRPr="001C16AB">
        <w:tab/>
        <w:t>the &lt;mc</w:t>
      </w:r>
      <w:r w:rsidRPr="001C16AB">
        <w:rPr>
          <w:lang w:eastAsia="zh-CN"/>
        </w:rPr>
        <w:t>video</w:t>
      </w:r>
      <w:r w:rsidRPr="001C16AB">
        <w:t>-request-uri&gt; element set to the group identity;</w:t>
      </w:r>
    </w:p>
    <w:p w14:paraId="4C301B6A" w14:textId="77777777" w:rsidR="0087351F" w:rsidRPr="001C16AB" w:rsidRDefault="0087351F" w:rsidP="0087351F">
      <w:pPr>
        <w:pStyle w:val="B2"/>
      </w:pPr>
      <w:r w:rsidRPr="001C16AB">
        <w:lastRenderedPageBreak/>
        <w:t>c)</w:t>
      </w:r>
      <w:r w:rsidRPr="001C16AB">
        <w:tab/>
        <w:t>the &lt;mc</w:t>
      </w:r>
      <w:r w:rsidRPr="001C16AB">
        <w:rPr>
          <w:lang w:eastAsia="zh-CN"/>
        </w:rPr>
        <w:t>video</w:t>
      </w:r>
      <w:r w:rsidRPr="001C16AB">
        <w:t>-client-id&gt; element set to the MC</w:t>
      </w:r>
      <w:r w:rsidRPr="001C16AB">
        <w:rPr>
          <w:lang w:eastAsia="zh-CN"/>
        </w:rPr>
        <w:t>Video</w:t>
      </w:r>
      <w:r w:rsidRPr="001C16AB">
        <w:t xml:space="preserve"> client ID of the originating MC</w:t>
      </w:r>
      <w:r w:rsidRPr="001C16AB">
        <w:rPr>
          <w:lang w:eastAsia="zh-CN"/>
        </w:rPr>
        <w:t>Video</w:t>
      </w:r>
      <w:r w:rsidRPr="001C16AB">
        <w:t xml:space="preserve"> client; and</w:t>
      </w:r>
    </w:p>
    <w:p w14:paraId="6C988593" w14:textId="77777777" w:rsidR="0087351F" w:rsidRPr="001C16AB" w:rsidRDefault="0087351F" w:rsidP="0087351F">
      <w:pPr>
        <w:pStyle w:val="NO"/>
      </w:pPr>
      <w:r w:rsidRPr="001C16AB">
        <w:t>NOTE 2:</w:t>
      </w:r>
      <w:r w:rsidRPr="001C16AB">
        <w:tab/>
        <w:t>The MC</w:t>
      </w:r>
      <w:r w:rsidRPr="001C16AB">
        <w:rPr>
          <w:lang w:eastAsia="zh-CN"/>
        </w:rPr>
        <w:t>Video</w:t>
      </w:r>
      <w:r w:rsidRPr="001C16AB">
        <w:t xml:space="preserve"> client does not include the MC</w:t>
      </w:r>
      <w:r w:rsidRPr="001C16AB">
        <w:rPr>
          <w:lang w:eastAsia="zh-CN"/>
        </w:rPr>
        <w:t>Video</w:t>
      </w:r>
      <w:r w:rsidRPr="001C16AB">
        <w:t xml:space="preserve"> ID of the originating MC</w:t>
      </w:r>
      <w:r w:rsidRPr="001C16AB">
        <w:rPr>
          <w:lang w:eastAsia="zh-CN"/>
        </w:rPr>
        <w:t>Video</w:t>
      </w:r>
      <w:r w:rsidRPr="001C16AB">
        <w:t xml:space="preserve"> user in the body, as this will be inserted into the body of the SIP INVITE request that is sent from the originating participating MC</w:t>
      </w:r>
      <w:r w:rsidRPr="001C16AB">
        <w:rPr>
          <w:lang w:eastAsia="zh-CN"/>
        </w:rPr>
        <w:t>Video</w:t>
      </w:r>
      <w:r w:rsidRPr="001C16AB">
        <w:t xml:space="preserve"> function.</w:t>
      </w:r>
    </w:p>
    <w:p w14:paraId="324950F7" w14:textId="77777777" w:rsidR="0087351F" w:rsidRPr="001C16AB" w:rsidRDefault="0087351F" w:rsidP="0087351F">
      <w:pPr>
        <w:pStyle w:val="B2"/>
      </w:pPr>
      <w:r w:rsidRPr="001C16AB">
        <w:t>d)</w:t>
      </w:r>
      <w:r w:rsidRPr="001C16AB">
        <w:tab/>
        <w:t>if the group identity can be determined to be a TGI and if the MC</w:t>
      </w:r>
      <w:r w:rsidRPr="001C16AB">
        <w:rPr>
          <w:lang w:eastAsia="zh-CN"/>
        </w:rPr>
        <w:t>Video</w:t>
      </w:r>
      <w:r w:rsidRPr="001C16AB">
        <w:t xml:space="preserve"> client can associate the TGI with a MCVideo group ID, the &lt;associated-group-id&gt; element set to the MCVideo group ID;</w:t>
      </w:r>
    </w:p>
    <w:p w14:paraId="41B3D13F" w14:textId="77777777" w:rsidR="0087351F" w:rsidRPr="001C16AB" w:rsidRDefault="0087351F" w:rsidP="0087351F">
      <w:pPr>
        <w:pStyle w:val="NO"/>
      </w:pPr>
      <w:r w:rsidRPr="001C16AB">
        <w:t>NOTE 3:</w:t>
      </w:r>
      <w:r w:rsidRPr="001C16AB">
        <w:tab/>
        <w:t>The text "can associate the TGI with a MC</w:t>
      </w:r>
      <w:r w:rsidRPr="001C16AB">
        <w:rPr>
          <w:lang w:eastAsia="zh-CN"/>
        </w:rPr>
        <w:t>Video</w:t>
      </w:r>
      <w:r w:rsidRPr="001C16AB">
        <w:t xml:space="preserve"> group ID" means that the MC</w:t>
      </w:r>
      <w:r w:rsidRPr="001C16AB">
        <w:rPr>
          <w:lang w:eastAsia="zh-CN"/>
        </w:rPr>
        <w:t>Video</w:t>
      </w:r>
      <w:r w:rsidRPr="001C16AB">
        <w:t xml:space="preserve"> client is able to determine that there is a constituent group of the temporary group that it is a member of.</w:t>
      </w:r>
    </w:p>
    <w:p w14:paraId="2A6F3C99" w14:textId="77777777" w:rsidR="0087351F" w:rsidRPr="001C16AB" w:rsidRDefault="0087351F" w:rsidP="0087351F">
      <w:pPr>
        <w:pStyle w:val="NO"/>
      </w:pPr>
      <w:r w:rsidRPr="001C16AB">
        <w:t>NOTE 4:</w:t>
      </w:r>
      <w:r w:rsidRPr="001C16AB">
        <w:tab/>
        <w:t>The MC</w:t>
      </w:r>
      <w:r w:rsidRPr="001C16AB">
        <w:rPr>
          <w:lang w:eastAsia="zh-CN"/>
        </w:rPr>
        <w:t>Video</w:t>
      </w:r>
      <w:r w:rsidRPr="001C16AB">
        <w:t xml:space="preserve"> client is informed about temporary groups and regrouping of MC</w:t>
      </w:r>
      <w:r w:rsidRPr="001C16AB">
        <w:rPr>
          <w:lang w:eastAsia="zh-CN"/>
        </w:rPr>
        <w:t>Video</w:t>
      </w:r>
      <w:r w:rsidRPr="001C16AB">
        <w:t xml:space="preserve"> groups that the user is a member of as specified in 3GPP TS 24.481 [</w:t>
      </w:r>
      <w:r w:rsidRPr="001C16AB">
        <w:rPr>
          <w:lang w:eastAsia="zh-CN"/>
        </w:rPr>
        <w:t>24</w:t>
      </w:r>
      <w:r w:rsidRPr="001C16AB">
        <w:t>].</w:t>
      </w:r>
    </w:p>
    <w:p w14:paraId="087483D7" w14:textId="77777777" w:rsidR="0087351F" w:rsidRPr="001C16AB" w:rsidRDefault="0087351F" w:rsidP="0087351F">
      <w:pPr>
        <w:pStyle w:val="NO"/>
      </w:pPr>
      <w:r w:rsidRPr="001C16AB">
        <w:t>NOTE 5:</w:t>
      </w:r>
      <w:r w:rsidRPr="001C16AB">
        <w:tab/>
        <w:t>If the MC</w:t>
      </w:r>
      <w:r w:rsidRPr="001C16AB">
        <w:rPr>
          <w:lang w:eastAsia="zh-CN"/>
        </w:rPr>
        <w:t>Video</w:t>
      </w:r>
      <w:r w:rsidRPr="001C16AB">
        <w:t xml:space="preserve"> user selected a TGI where there are several MC</w:t>
      </w:r>
      <w:r w:rsidRPr="001C16AB">
        <w:rPr>
          <w:lang w:eastAsia="zh-CN"/>
        </w:rPr>
        <w:t>Video</w:t>
      </w:r>
      <w:r w:rsidRPr="001C16AB">
        <w:t xml:space="preserve"> groups where the MC</w:t>
      </w:r>
      <w:r w:rsidRPr="001C16AB">
        <w:rPr>
          <w:lang w:eastAsia="zh-CN"/>
        </w:rPr>
        <w:t>Video</w:t>
      </w:r>
      <w:r w:rsidRPr="001C16AB">
        <w:t xml:space="preserve"> user is a member, the MC</w:t>
      </w:r>
      <w:r w:rsidRPr="001C16AB">
        <w:rPr>
          <w:lang w:eastAsia="zh-CN"/>
        </w:rPr>
        <w:t>Video</w:t>
      </w:r>
      <w:r w:rsidRPr="001C16AB">
        <w:t xml:space="preserve"> client selects one of those MC</w:t>
      </w:r>
      <w:r w:rsidRPr="001C16AB">
        <w:rPr>
          <w:lang w:eastAsia="zh-CN"/>
        </w:rPr>
        <w:t>Video</w:t>
      </w:r>
      <w:r w:rsidRPr="001C16AB">
        <w:t xml:space="preserve"> groups.</w:t>
      </w:r>
    </w:p>
    <w:p w14:paraId="78F282CE" w14:textId="77777777" w:rsidR="0087351F" w:rsidRPr="001C16AB" w:rsidRDefault="0087351F" w:rsidP="0087351F">
      <w:pPr>
        <w:pStyle w:val="B1"/>
      </w:pPr>
      <w:r w:rsidRPr="001C16AB">
        <w:t>15)</w:t>
      </w:r>
      <w:r w:rsidRPr="001C16AB">
        <w:tab/>
        <w:t>shall include an SDP offer according to 3GPP TS 24.229 [</w:t>
      </w:r>
      <w:r w:rsidRPr="001C16AB">
        <w:rPr>
          <w:lang w:eastAsia="zh-CN"/>
        </w:rPr>
        <w:t>11</w:t>
      </w:r>
      <w:r w:rsidRPr="001C16AB">
        <w:t>] with the clarifications given in subclause </w:t>
      </w:r>
      <w:r w:rsidRPr="001C16AB">
        <w:rPr>
          <w:lang w:eastAsia="zh-CN"/>
        </w:rPr>
        <w:t>6.2.1</w:t>
      </w:r>
      <w:r w:rsidRPr="001C16AB">
        <w:t xml:space="preserve">; </w:t>
      </w:r>
    </w:p>
    <w:p w14:paraId="0A90FF6B" w14:textId="77777777" w:rsidR="0087351F" w:rsidRPr="001C16AB" w:rsidRDefault="0087351F" w:rsidP="0087351F">
      <w:pPr>
        <w:pStyle w:val="B1"/>
      </w:pPr>
      <w:r w:rsidRPr="001C16AB">
        <w:t>16)</w:t>
      </w:r>
      <w:r w:rsidRPr="001C16AB">
        <w:tab/>
        <w:t>if an implicit transmission request is required, shall indicate this as specified in subclause 6.4; and</w:t>
      </w:r>
    </w:p>
    <w:p w14:paraId="77A3529B" w14:textId="77777777" w:rsidR="0087351F" w:rsidRPr="001C16AB" w:rsidRDefault="0087351F" w:rsidP="0087351F">
      <w:pPr>
        <w:pStyle w:val="B1"/>
      </w:pPr>
      <w:r w:rsidRPr="001C16AB">
        <w:t>17)</w:t>
      </w:r>
      <w:r w:rsidRPr="001C16AB">
        <w:tab/>
        <w:t>shall send the SIP INVITE request towards the MCVideo server according to 3GPP TS 24.229 [</w:t>
      </w:r>
      <w:r w:rsidRPr="001C16AB">
        <w:rPr>
          <w:lang w:eastAsia="zh-CN"/>
        </w:rPr>
        <w:t>11</w:t>
      </w:r>
      <w:r w:rsidRPr="001C16AB">
        <w:t>].</w:t>
      </w:r>
    </w:p>
    <w:p w14:paraId="4FA500FD" w14:textId="77777777" w:rsidR="0087351F" w:rsidRPr="001C16AB" w:rsidRDefault="0087351F" w:rsidP="0087351F">
      <w:r w:rsidRPr="001C16AB">
        <w:t>On receiving a SIP 2xx response to the SIP INVITE request, the MCVideo client:</w:t>
      </w:r>
    </w:p>
    <w:p w14:paraId="0823CD58" w14:textId="77777777" w:rsidR="0087351F" w:rsidRPr="001C16AB" w:rsidRDefault="0087351F" w:rsidP="0087351F">
      <w:pPr>
        <w:pStyle w:val="B1"/>
      </w:pPr>
      <w:r w:rsidRPr="001C16AB">
        <w:t>1)</w:t>
      </w:r>
      <w:r w:rsidRPr="001C16AB">
        <w:tab/>
        <w:t>shall interact with the user plane as specified in 3GPP TS 24.581 [5]</w:t>
      </w:r>
    </w:p>
    <w:p w14:paraId="60895DDE"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1C16AB">
        <w:rPr>
          <w:lang w:eastAsia="zh-CN"/>
        </w:rPr>
        <w:t>6.2.8.1.4</w:t>
      </w:r>
      <w:r w:rsidRPr="001C16AB">
        <w:t>; and</w:t>
      </w:r>
    </w:p>
    <w:p w14:paraId="10E2F0A2" w14:textId="77777777" w:rsidR="0087351F" w:rsidRPr="001C16AB" w:rsidRDefault="0087351F" w:rsidP="0087351F">
      <w:pPr>
        <w:pStyle w:val="B1"/>
      </w:pPr>
      <w:r w:rsidRPr="001C16AB">
        <w:t>3)</w:t>
      </w:r>
      <w:r w:rsidRPr="001C16AB">
        <w:tab/>
        <w:t>may subscribe to the conference event package as specified in subclause </w:t>
      </w:r>
      <w:r w:rsidRPr="001C16AB">
        <w:rPr>
          <w:lang w:eastAsia="zh-CN"/>
        </w:rPr>
        <w:t>9.1.3.1</w:t>
      </w:r>
      <w:r w:rsidRPr="001C16AB">
        <w:t>.</w:t>
      </w:r>
    </w:p>
    <w:p w14:paraId="6D36284D" w14:textId="77777777" w:rsidR="0087351F" w:rsidRPr="001C16AB" w:rsidRDefault="0087351F" w:rsidP="0087351F">
      <w:r w:rsidRPr="001C16AB">
        <w:t>On receiving a SIP 4xx response, a SIP 5xx response or a SIP 6xx response to the SIP INVITE request:</w:t>
      </w:r>
    </w:p>
    <w:p w14:paraId="51B50DAE" w14:textId="77777777" w:rsidR="0087351F" w:rsidRPr="001C16AB" w:rsidRDefault="0087351F" w:rsidP="0087351F">
      <w:pPr>
        <w:pStyle w:val="B1"/>
      </w:pPr>
      <w:r w:rsidRPr="001C16AB">
        <w:t>1)</w:t>
      </w:r>
      <w:r w:rsidRPr="001C16AB">
        <w:tab/>
        <w:t>if the MC</w:t>
      </w:r>
      <w:r w:rsidRPr="001C16AB">
        <w:rPr>
          <w:lang w:eastAsia="zh-CN"/>
        </w:rPr>
        <w:t>Video</w:t>
      </w:r>
      <w:r w:rsidRPr="001C16AB">
        <w:t xml:space="preserve"> emergency group call state is set to "MVEGC 2: emergency-call-requested" or "MVEGC 3: emergency-call-granted"; or</w:t>
      </w:r>
    </w:p>
    <w:p w14:paraId="29DAA1DB" w14:textId="77777777" w:rsidR="0087351F" w:rsidRPr="001C16AB" w:rsidRDefault="0087351F" w:rsidP="0087351F">
      <w:pPr>
        <w:pStyle w:val="B1"/>
      </w:pPr>
      <w:r w:rsidRPr="001C16AB">
        <w:t>2)</w:t>
      </w:r>
      <w:r w:rsidRPr="001C16AB">
        <w:tab/>
        <w:t>if the MC</w:t>
      </w:r>
      <w:r w:rsidRPr="001C16AB">
        <w:rPr>
          <w:lang w:eastAsia="zh-CN"/>
        </w:rPr>
        <w:t>Video</w:t>
      </w:r>
      <w:r w:rsidRPr="001C16AB">
        <w:t xml:space="preserve"> imminent peril group call state is set to "MVIGC 2: imminent-peril-call-requested" or "MVIGC 3: imminent-peril-call-granted";</w:t>
      </w:r>
    </w:p>
    <w:p w14:paraId="438019A3" w14:textId="77777777" w:rsidR="0087351F" w:rsidRPr="001C16AB" w:rsidRDefault="0087351F" w:rsidP="0087351F">
      <w:pPr>
        <w:pStyle w:val="B1"/>
        <w:ind w:left="0" w:firstLine="0"/>
      </w:pPr>
      <w:r w:rsidRPr="001C16AB">
        <w:t>the MC</w:t>
      </w:r>
      <w:r w:rsidRPr="001C16AB">
        <w:rPr>
          <w:lang w:eastAsia="zh-CN"/>
        </w:rPr>
        <w:t>Video</w:t>
      </w:r>
      <w:r w:rsidRPr="001C16AB">
        <w:t xml:space="preserve"> client shall perform the actions specified in subclause </w:t>
      </w:r>
      <w:r w:rsidRPr="001C16AB">
        <w:rPr>
          <w:lang w:eastAsia="zh-CN"/>
        </w:rPr>
        <w:t>6.2.8.1.5</w:t>
      </w:r>
      <w:r w:rsidRPr="001C16AB">
        <w:t>.</w:t>
      </w:r>
    </w:p>
    <w:p w14:paraId="24645C35" w14:textId="77777777" w:rsidR="0087351F" w:rsidRPr="001C16AB" w:rsidRDefault="0087351F" w:rsidP="0087351F">
      <w:r w:rsidRPr="001C16AB">
        <w:t>On receiving a SIP INFO request where the Request-URI contains an MC</w:t>
      </w:r>
      <w:r w:rsidRPr="001C16AB">
        <w:rPr>
          <w:lang w:eastAsia="zh-CN"/>
        </w:rPr>
        <w:t>Video</w:t>
      </w:r>
      <w:r w:rsidRPr="001C16AB">
        <w:t xml:space="preserve"> session ID identifying an ongoing group session, the MC</w:t>
      </w:r>
      <w:r w:rsidRPr="001C16AB">
        <w:rPr>
          <w:lang w:eastAsia="zh-CN"/>
        </w:rPr>
        <w:t>Video</w:t>
      </w:r>
      <w:r w:rsidRPr="001C16AB">
        <w:t xml:space="preserve"> client shall follow the actions specified in subclause </w:t>
      </w:r>
      <w:r w:rsidRPr="001C16AB">
        <w:rPr>
          <w:lang w:eastAsia="zh-CN"/>
        </w:rPr>
        <w:t>6.2.8.1.13</w:t>
      </w:r>
    </w:p>
    <w:p w14:paraId="39321680" w14:textId="77777777" w:rsidR="0087351F" w:rsidRPr="001C16AB" w:rsidRDefault="0087351F" w:rsidP="0087351F">
      <w:r w:rsidRPr="001C16AB">
        <w:t>[TS 24.581, clause 6.2.4.2.2]</w:t>
      </w:r>
    </w:p>
    <w:p w14:paraId="5195FDA6" w14:textId="77777777" w:rsidR="0087351F" w:rsidRPr="001C16AB" w:rsidRDefault="0087351F" w:rsidP="0087351F">
      <w:r w:rsidRPr="001C16AB">
        <w:t>When a call is initiated as described in 3GPP TS 24.281 [2], the transmission participant:</w:t>
      </w:r>
    </w:p>
    <w:p w14:paraId="02309849" w14:textId="77777777" w:rsidR="0087351F" w:rsidRPr="001C16AB" w:rsidRDefault="0087351F" w:rsidP="0087351F">
      <w:pPr>
        <w:pStyle w:val="B1"/>
      </w:pPr>
      <w:r w:rsidRPr="001C16AB">
        <w:t>1.</w:t>
      </w:r>
      <w:r w:rsidRPr="001C16AB">
        <w:tab/>
        <w:t>shall create an instance of the 'Transmission participant state transition diagram for basic transmission control operation';</w:t>
      </w:r>
    </w:p>
    <w:p w14:paraId="1D4EC6DE" w14:textId="77777777" w:rsidR="0087351F" w:rsidRPr="001C16AB" w:rsidRDefault="0087351F" w:rsidP="0087351F">
      <w:pPr>
        <w:pStyle w:val="B1"/>
      </w:pPr>
      <w:r w:rsidRPr="001C16AB">
        <w:t>2.</w:t>
      </w:r>
      <w:r w:rsidRPr="001C16AB">
        <w:tab/>
        <w:t>if the originating transmission participant receives a transmission control message before it receives the SIP 200 (OK) response, shall store the transmission control message;</w:t>
      </w:r>
    </w:p>
    <w:p w14:paraId="722FFBC7" w14:textId="77777777" w:rsidR="0087351F" w:rsidRPr="001C16AB" w:rsidRDefault="0087351F" w:rsidP="0087351F">
      <w:pPr>
        <w:pStyle w:val="NO"/>
      </w:pPr>
      <w:r w:rsidRPr="001C16AB">
        <w:t>NOTE:</w:t>
      </w:r>
      <w:r w:rsidRPr="001C16AB">
        <w:tab/>
        <w:t>The originating transmission participant might receive a transmission control message before the SIP 200 (OK) response when initiating, joining or re-joining a call because of processing delays of the SIP 200 (OK) response in the SIP core.</w:t>
      </w:r>
    </w:p>
    <w:p w14:paraId="35DAFCED" w14:textId="77777777" w:rsidR="0087351F" w:rsidRPr="001C16AB" w:rsidRDefault="0087351F" w:rsidP="0087351F">
      <w:pPr>
        <w:pStyle w:val="B1"/>
      </w:pPr>
      <w:r w:rsidRPr="001C16AB">
        <w:t>3.</w:t>
      </w:r>
      <w:r w:rsidRPr="001C16AB">
        <w:tab/>
        <w:t>if the established MCVideo call is a chat group call and the SIP INVITE request is not an implicit Transmission request, shall enter the 'U: has no permission to transmit' state;</w:t>
      </w:r>
    </w:p>
    <w:p w14:paraId="2D25DED9" w14:textId="77777777" w:rsidR="0087351F" w:rsidRPr="001C16AB" w:rsidRDefault="0087351F" w:rsidP="0087351F">
      <w:pPr>
        <w:pStyle w:val="B1"/>
      </w:pPr>
      <w:r w:rsidRPr="001C16AB">
        <w:t>4.</w:t>
      </w:r>
      <w:r w:rsidRPr="001C16AB">
        <w:tab/>
        <w:t>if for the established MCVideo call the SIP INVITE request is an implicit Transmission request:</w:t>
      </w:r>
    </w:p>
    <w:p w14:paraId="20E30100" w14:textId="77777777" w:rsidR="0087351F" w:rsidRPr="001C16AB" w:rsidRDefault="0087351F" w:rsidP="0087351F">
      <w:pPr>
        <w:pStyle w:val="B2"/>
      </w:pPr>
      <w:r w:rsidRPr="001C16AB">
        <w:lastRenderedPageBreak/>
        <w:t>a.</w:t>
      </w:r>
      <w:r w:rsidRPr="001C16AB">
        <w:tab/>
        <w:t>shall start timer T100 (Transmission Request) and initialise counter C100 (Transmission Request) to 1;</w:t>
      </w:r>
    </w:p>
    <w:p w14:paraId="3FAA327E" w14:textId="77777777" w:rsidR="0087351F" w:rsidRPr="001C16AB" w:rsidRDefault="0087351F" w:rsidP="0087351F">
      <w:pPr>
        <w:pStyle w:val="B2"/>
      </w:pPr>
      <w:r w:rsidRPr="001C16AB">
        <w:t>b.</w:t>
      </w:r>
      <w:r w:rsidRPr="001C16AB">
        <w:tab/>
        <w:t>shall enter the 'U: pending request to transmit' state; and</w:t>
      </w:r>
    </w:p>
    <w:p w14:paraId="7F5FEF46" w14:textId="77777777" w:rsidR="0087351F" w:rsidRPr="001C16AB" w:rsidRDefault="0087351F" w:rsidP="0087351F">
      <w:pPr>
        <w:pStyle w:val="B2"/>
      </w:pPr>
      <w:r w:rsidRPr="001C16AB">
        <w:t>c.</w:t>
      </w:r>
      <w:r w:rsidRPr="001C16AB">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E6B5907" w14:textId="77777777" w:rsidR="0087351F" w:rsidRPr="001C16AB" w:rsidRDefault="0087351F" w:rsidP="0087351F">
      <w:pPr>
        <w:pStyle w:val="B1"/>
      </w:pPr>
      <w:r w:rsidRPr="001C16AB">
        <w:t>5.</w:t>
      </w:r>
      <w:r w:rsidRPr="001C16AB">
        <w:tab/>
        <w:t>if the established MCVideo call is a broadcast group call, shall enter the 'U: has permission to transmit' state.</w:t>
      </w:r>
    </w:p>
    <w:p w14:paraId="17431A1E" w14:textId="77777777" w:rsidR="0087351F" w:rsidRPr="001C16AB" w:rsidRDefault="0087351F" w:rsidP="0087351F">
      <w:r w:rsidRPr="001C16AB">
        <w:t>When the transmission participant is re-joining an ongoing MCVideo call as described in 3GPP TS 24.281 [2] the transmission participant shall enter the 'U: has no permission to transmit' state.</w:t>
      </w:r>
    </w:p>
    <w:p w14:paraId="044DA9B3" w14:textId="77777777" w:rsidR="0087351F" w:rsidRPr="001C16AB" w:rsidRDefault="0087351F" w:rsidP="0087351F">
      <w:r w:rsidRPr="001C16AB">
        <w:t>[TS 24.581, clause 6.2.4.3.2]</w:t>
      </w:r>
    </w:p>
    <w:p w14:paraId="3273DF5E" w14:textId="77777777" w:rsidR="0087351F" w:rsidRPr="001C16AB" w:rsidRDefault="0087351F" w:rsidP="0087351F">
      <w:r w:rsidRPr="001C16AB">
        <w:t>Upon receiving an indication from the user to request permission to send media, the transmission participant:</w:t>
      </w:r>
    </w:p>
    <w:p w14:paraId="224CDA7D" w14:textId="77777777" w:rsidR="0087351F" w:rsidRPr="001C16AB" w:rsidRDefault="0087351F" w:rsidP="0087351F">
      <w:pPr>
        <w:pStyle w:val="B1"/>
      </w:pPr>
      <w:r w:rsidRPr="001C16AB">
        <w:t>1.</w:t>
      </w:r>
      <w:r w:rsidRPr="001C16AB">
        <w:tab/>
        <w:t>void</w:t>
      </w:r>
    </w:p>
    <w:p w14:paraId="7966AFDE" w14:textId="77777777" w:rsidR="0087351F" w:rsidRPr="001C16AB" w:rsidRDefault="0087351F" w:rsidP="0087351F">
      <w:pPr>
        <w:pStyle w:val="B1"/>
      </w:pPr>
      <w:r w:rsidRPr="001C16AB">
        <w:t>2.</w:t>
      </w:r>
      <w:r w:rsidRPr="001C16AB">
        <w:tab/>
        <w:t>shall send the Transmission Request message toward the transmission control server; The Transmission Request message:</w:t>
      </w:r>
    </w:p>
    <w:p w14:paraId="7375DC45" w14:textId="77777777" w:rsidR="0087351F" w:rsidRPr="001C16AB" w:rsidRDefault="0087351F" w:rsidP="0087351F">
      <w:pPr>
        <w:pStyle w:val="B2"/>
      </w:pPr>
      <w:r w:rsidRPr="001C16AB">
        <w:t>a.</w:t>
      </w:r>
      <w:r w:rsidRPr="001C16AB">
        <w:tab/>
        <w:t>if a different priority than the normal priority is required, shall include the Transmission Priority field with the priority not higher than negotiated with the transmission control server as specified in subclause 14.3.3; and</w:t>
      </w:r>
    </w:p>
    <w:p w14:paraId="0B903064" w14:textId="77777777" w:rsidR="0087351F" w:rsidRPr="001C16AB" w:rsidRDefault="0087351F" w:rsidP="0087351F">
      <w:pPr>
        <w:pStyle w:val="B2"/>
      </w:pPr>
      <w:r w:rsidRPr="001C16AB">
        <w:t>b.</w:t>
      </w:r>
      <w:r w:rsidRPr="001C16AB">
        <w:tab/>
        <w:t>if the Transmission request is a broadcast group call, system call, emergency call or an imminent peril call, shall include a Transmission Indicator field indicating the relevant call types;</w:t>
      </w:r>
    </w:p>
    <w:p w14:paraId="359D2067" w14:textId="77777777" w:rsidR="0087351F" w:rsidRPr="001C16AB" w:rsidRDefault="0087351F" w:rsidP="0087351F">
      <w:pPr>
        <w:pStyle w:val="B1"/>
      </w:pPr>
      <w:r w:rsidRPr="001C16AB">
        <w:t>3.</w:t>
      </w:r>
      <w:r w:rsidRPr="001C16AB">
        <w:tab/>
        <w:t>shall start timer T100 (Transmission Request) and initialise counter C100 (Transmission Request) to 1; and</w:t>
      </w:r>
    </w:p>
    <w:p w14:paraId="67F0F279" w14:textId="77777777" w:rsidR="0087351F" w:rsidRPr="001C16AB" w:rsidRDefault="0087351F" w:rsidP="0087351F">
      <w:pPr>
        <w:pStyle w:val="B1"/>
      </w:pPr>
      <w:r w:rsidRPr="001C16AB">
        <w:t>4.</w:t>
      </w:r>
      <w:r w:rsidRPr="001C16AB">
        <w:tab/>
        <w:t>shall enter the 'U: pending request to transmit' state.</w:t>
      </w:r>
    </w:p>
    <w:p w14:paraId="2192EABE" w14:textId="77777777" w:rsidR="0087351F" w:rsidRPr="001C16AB" w:rsidRDefault="0087351F" w:rsidP="0087351F">
      <w:pPr>
        <w:pStyle w:val="B1"/>
        <w:ind w:left="284"/>
      </w:pPr>
      <w:r w:rsidRPr="001C16AB">
        <w:t>[TS 24.581, clause 6.2.4.4.2]</w:t>
      </w:r>
    </w:p>
    <w:p w14:paraId="1C444C40" w14:textId="77777777" w:rsidR="0087351F" w:rsidRPr="001C16AB" w:rsidRDefault="0087351F" w:rsidP="0087351F">
      <w:r w:rsidRPr="001C16AB">
        <w:t>Upon receiving a Transmission rejected message, the transmission participant:</w:t>
      </w:r>
    </w:p>
    <w:p w14:paraId="032DE2D5" w14:textId="77777777" w:rsidR="0087351F" w:rsidRPr="001C16AB" w:rsidRDefault="0087351F" w:rsidP="0087351F">
      <w:pPr>
        <w:pStyle w:val="B1"/>
      </w:pPr>
      <w:r w:rsidRPr="001C16AB">
        <w:t>1.</w:t>
      </w:r>
      <w:r w:rsidRPr="001C16AB">
        <w:tab/>
        <w:t>if the first bit in the subtype of the Transmission rejected message is set to '1' (Acknowledgment is required) as described in subclause 9.2.2.1, shall send a Transmission control Ack message. The Transmission control Ack message:</w:t>
      </w:r>
    </w:p>
    <w:p w14:paraId="1263C5F8" w14:textId="77777777" w:rsidR="0087351F" w:rsidRPr="001C16AB" w:rsidRDefault="0087351F" w:rsidP="0087351F">
      <w:pPr>
        <w:pStyle w:val="B2"/>
      </w:pPr>
      <w:r w:rsidRPr="001C16AB">
        <w:t>a.</w:t>
      </w:r>
      <w:r w:rsidRPr="001C16AB">
        <w:tab/>
        <w:t>shall include the Message Type field set to '1' (Transmission rejected); and</w:t>
      </w:r>
    </w:p>
    <w:p w14:paraId="18AE849A" w14:textId="77777777" w:rsidR="0087351F" w:rsidRPr="001C16AB" w:rsidRDefault="0087351F" w:rsidP="0087351F">
      <w:pPr>
        <w:pStyle w:val="B2"/>
      </w:pPr>
      <w:r w:rsidRPr="001C16AB">
        <w:t>b.</w:t>
      </w:r>
      <w:r w:rsidRPr="001C16AB">
        <w:tab/>
        <w:t>shall include the Source field set to '0' (the transmission participant is the source);</w:t>
      </w:r>
    </w:p>
    <w:p w14:paraId="7A21D9B0" w14:textId="77777777" w:rsidR="0087351F" w:rsidRPr="001C16AB" w:rsidRDefault="0087351F" w:rsidP="0087351F">
      <w:pPr>
        <w:pStyle w:val="B1"/>
      </w:pPr>
      <w:r w:rsidRPr="001C16AB">
        <w:t>2.</w:t>
      </w:r>
      <w:r w:rsidRPr="001C16AB">
        <w:tab/>
        <w:t>shall provide Transmission rejected notification to the user;</w:t>
      </w:r>
    </w:p>
    <w:p w14:paraId="7FA93BA8" w14:textId="77777777" w:rsidR="0087351F" w:rsidRPr="001C16AB" w:rsidRDefault="0087351F" w:rsidP="0087351F">
      <w:pPr>
        <w:pStyle w:val="B1"/>
      </w:pPr>
      <w:r w:rsidRPr="001C16AB">
        <w:t>3.</w:t>
      </w:r>
      <w:r w:rsidRPr="001C16AB">
        <w:tab/>
        <w:t>may display the Transmission rejected reason to the user using information in the Reject Cause field;</w:t>
      </w:r>
    </w:p>
    <w:p w14:paraId="1A628CA7" w14:textId="77777777" w:rsidR="0087351F" w:rsidRPr="001C16AB" w:rsidRDefault="0087351F" w:rsidP="0087351F">
      <w:pPr>
        <w:pStyle w:val="B1"/>
      </w:pPr>
      <w:r w:rsidRPr="001C16AB">
        <w:t>4.</w:t>
      </w:r>
      <w:r w:rsidRPr="001C16AB">
        <w:tab/>
        <w:t>shall stop timer T100 ( Transmission Request); and</w:t>
      </w:r>
    </w:p>
    <w:p w14:paraId="51BA9671" w14:textId="77777777" w:rsidR="0087351F" w:rsidRPr="001C16AB" w:rsidRDefault="0087351F" w:rsidP="0087351F">
      <w:pPr>
        <w:pStyle w:val="B1"/>
      </w:pPr>
      <w:r w:rsidRPr="001C16AB">
        <w:t>5.</w:t>
      </w:r>
      <w:r w:rsidRPr="001C16AB">
        <w:tab/>
        <w:t>shall enter the 'U: has no permission to transmit' state.</w:t>
      </w:r>
    </w:p>
    <w:p w14:paraId="7E2A5A98" w14:textId="77777777" w:rsidR="0087351F" w:rsidRPr="001C16AB" w:rsidRDefault="0087351F" w:rsidP="0087351F">
      <w:r w:rsidRPr="001C16AB">
        <w:t>[TS 24.581, clause 6.2.4.4.5]</w:t>
      </w:r>
    </w:p>
    <w:p w14:paraId="39E2687D" w14:textId="77777777" w:rsidR="0087351F" w:rsidRPr="001C16AB" w:rsidRDefault="0087351F" w:rsidP="0087351F">
      <w:r w:rsidRPr="001C16AB">
        <w:t>Upon receiving a Queue Position Info message, the transmission participant:</w:t>
      </w:r>
    </w:p>
    <w:p w14:paraId="3DCF5336" w14:textId="77777777" w:rsidR="0087351F" w:rsidRPr="001C16AB" w:rsidRDefault="0087351F" w:rsidP="0087351F">
      <w:pPr>
        <w:pStyle w:val="B1"/>
      </w:pPr>
      <w:r w:rsidRPr="001C16AB">
        <w:t>1.</w:t>
      </w:r>
      <w:r w:rsidRPr="001C16AB">
        <w:tab/>
        <w:t>if the first bit in the subtype of the Queue Position Info message is set to '1' (Acknowledgment is required) as described in subclause 9.2.2.1, shall send a Transmission control Ack message. The Transmission control Ack message:</w:t>
      </w:r>
    </w:p>
    <w:p w14:paraId="55B80340" w14:textId="77777777" w:rsidR="0087351F" w:rsidRPr="001C16AB" w:rsidRDefault="0087351F" w:rsidP="0087351F">
      <w:pPr>
        <w:pStyle w:val="B2"/>
      </w:pPr>
      <w:r w:rsidRPr="001C16AB">
        <w:t>a.</w:t>
      </w:r>
      <w:r w:rsidRPr="001C16AB">
        <w:tab/>
        <w:t>shall include the Message Type field set to '5' (Queue Position Info); and</w:t>
      </w:r>
    </w:p>
    <w:p w14:paraId="0F6196C7" w14:textId="77777777" w:rsidR="0087351F" w:rsidRPr="001C16AB" w:rsidRDefault="0087351F" w:rsidP="0087351F">
      <w:pPr>
        <w:pStyle w:val="B2"/>
      </w:pPr>
      <w:r w:rsidRPr="001C16AB">
        <w:t>b.</w:t>
      </w:r>
      <w:r w:rsidRPr="001C16AB">
        <w:tab/>
        <w:t>shall include the Source field set to '0' (the transmission participant is the source);</w:t>
      </w:r>
    </w:p>
    <w:p w14:paraId="2DE212AE" w14:textId="77777777" w:rsidR="0087351F" w:rsidRPr="001C16AB" w:rsidRDefault="0087351F" w:rsidP="0087351F">
      <w:pPr>
        <w:pStyle w:val="B1"/>
      </w:pPr>
      <w:r w:rsidRPr="001C16AB">
        <w:t>2.</w:t>
      </w:r>
      <w:r w:rsidRPr="001C16AB">
        <w:tab/>
        <w:t>shall provide Transmission request queued notification to the MCVideo user;</w:t>
      </w:r>
    </w:p>
    <w:p w14:paraId="54F37480" w14:textId="77777777" w:rsidR="0087351F" w:rsidRPr="001C16AB" w:rsidRDefault="0087351F" w:rsidP="0087351F">
      <w:pPr>
        <w:pStyle w:val="B1"/>
      </w:pPr>
      <w:r w:rsidRPr="001C16AB">
        <w:t>3.</w:t>
      </w:r>
      <w:r w:rsidRPr="001C16AB">
        <w:tab/>
        <w:t>may provide the queue position and priority to the MCVideo user; and</w:t>
      </w:r>
    </w:p>
    <w:p w14:paraId="1AC943CB" w14:textId="77777777" w:rsidR="0087351F" w:rsidRPr="001C16AB" w:rsidRDefault="0087351F" w:rsidP="0087351F">
      <w:pPr>
        <w:pStyle w:val="B1"/>
      </w:pPr>
      <w:r w:rsidRPr="001C16AB">
        <w:lastRenderedPageBreak/>
        <w:t>4.</w:t>
      </w:r>
      <w:r w:rsidRPr="001C16AB">
        <w:tab/>
        <w:t>shall enter the 'U: queued transmission' state.</w:t>
      </w:r>
    </w:p>
    <w:p w14:paraId="363A8ECD" w14:textId="77777777" w:rsidR="0087351F" w:rsidRPr="001C16AB" w:rsidRDefault="0087351F" w:rsidP="0087351F">
      <w:r w:rsidRPr="001C16AB">
        <w:t>[TS 24.581, clause 6.2.4.4.6]</w:t>
      </w:r>
    </w:p>
    <w:p w14:paraId="7F850FF5" w14:textId="77777777" w:rsidR="0087351F" w:rsidRPr="001C16AB" w:rsidRDefault="0087351F" w:rsidP="0087351F">
      <w:r w:rsidRPr="001C16AB">
        <w:t>Upon receiving a Transmission Granted message from the transmission control server, the transmission participant:</w:t>
      </w:r>
    </w:p>
    <w:p w14:paraId="2EC220C4" w14:textId="77777777" w:rsidR="0087351F" w:rsidRPr="001C16AB" w:rsidRDefault="0087351F" w:rsidP="0087351F">
      <w:pPr>
        <w:pStyle w:val="B1"/>
      </w:pPr>
      <w:r w:rsidRPr="001C16AB">
        <w:t>1.</w:t>
      </w:r>
      <w:r w:rsidRPr="001C16AB">
        <w:tab/>
        <w:t>if the first bit in the subtype of the Transmission Granted message is set to '1' (Acknowledgment is required) as described in subclause 9.2.2.1, shall send a Transmission control Ack message. The Transmission control Ack message:</w:t>
      </w:r>
    </w:p>
    <w:p w14:paraId="686FD54B" w14:textId="77777777" w:rsidR="0087351F" w:rsidRPr="001C16AB" w:rsidRDefault="0087351F" w:rsidP="0087351F">
      <w:pPr>
        <w:pStyle w:val="B2"/>
      </w:pPr>
      <w:r w:rsidRPr="001C16AB">
        <w:t>a.</w:t>
      </w:r>
      <w:r w:rsidRPr="001C16AB">
        <w:tab/>
        <w:t>shall include the Message Type field set to '0' (Transmission Granted); and</w:t>
      </w:r>
    </w:p>
    <w:p w14:paraId="25569323" w14:textId="77777777" w:rsidR="0087351F" w:rsidRPr="001C16AB" w:rsidRDefault="0087351F" w:rsidP="0087351F">
      <w:pPr>
        <w:pStyle w:val="B2"/>
      </w:pPr>
      <w:r w:rsidRPr="001C16AB">
        <w:t>b.</w:t>
      </w:r>
      <w:r w:rsidRPr="001C16AB">
        <w:tab/>
        <w:t>shall include the Source field set to '0' (the transmission participant is the source);</w:t>
      </w:r>
    </w:p>
    <w:p w14:paraId="055766FB" w14:textId="77777777" w:rsidR="0087351F" w:rsidRPr="001C16AB" w:rsidRDefault="0087351F" w:rsidP="0087351F">
      <w:pPr>
        <w:pStyle w:val="B1"/>
      </w:pPr>
      <w:r w:rsidRPr="001C16AB">
        <w:t>2.</w:t>
      </w:r>
      <w:r w:rsidRPr="001C16AB">
        <w:tab/>
        <w:t>shall store the SSRC of granted transmission participant received in the Transmission Granted message and use it in the RTP media packets until the transmission is released;</w:t>
      </w:r>
    </w:p>
    <w:p w14:paraId="051666AE" w14:textId="77777777" w:rsidR="0087351F" w:rsidRPr="001C16AB" w:rsidRDefault="0087351F" w:rsidP="0087351F">
      <w:pPr>
        <w:pStyle w:val="B1"/>
      </w:pPr>
      <w:r w:rsidRPr="001C16AB">
        <w:t>3.</w:t>
      </w:r>
      <w:r w:rsidRPr="001C16AB">
        <w:tab/>
        <w:t>shall provide Transmission granted notification to the user, if not already done;</w:t>
      </w:r>
    </w:p>
    <w:p w14:paraId="476DDD3A" w14:textId="77777777" w:rsidR="0087351F" w:rsidRPr="001C16AB" w:rsidRDefault="0087351F" w:rsidP="0087351F">
      <w:pPr>
        <w:pStyle w:val="B1"/>
      </w:pPr>
      <w:r w:rsidRPr="001C16AB">
        <w:t>4.</w:t>
      </w:r>
      <w:r w:rsidRPr="001C16AB">
        <w:tab/>
        <w:t>shall stop timer T100 (Transmission Request); and</w:t>
      </w:r>
    </w:p>
    <w:p w14:paraId="5CCCE6DD" w14:textId="77777777" w:rsidR="0087351F" w:rsidRPr="001C16AB" w:rsidRDefault="0087351F" w:rsidP="0087351F">
      <w:pPr>
        <w:pStyle w:val="B1"/>
      </w:pPr>
      <w:r w:rsidRPr="001C16AB">
        <w:t>5.</w:t>
      </w:r>
      <w:r w:rsidRPr="001C16AB">
        <w:tab/>
        <w:t>shall enter the 'U: has permission to transmit' state.</w:t>
      </w:r>
    </w:p>
    <w:p w14:paraId="3BC1A299" w14:textId="77777777" w:rsidR="0087351F" w:rsidRPr="001C16AB" w:rsidRDefault="0087351F" w:rsidP="0087351F">
      <w:r w:rsidRPr="001C16AB">
        <w:t>[TS 24.581, clause 6.2.4.5.5]</w:t>
      </w:r>
    </w:p>
    <w:p w14:paraId="0E879A28" w14:textId="77777777" w:rsidR="0087351F" w:rsidRPr="001C16AB" w:rsidRDefault="0087351F" w:rsidP="0087351F">
      <w:r w:rsidRPr="001C16AB">
        <w:t>Upon receiving a Transmission Revoked message, the transmission participant:</w:t>
      </w:r>
    </w:p>
    <w:p w14:paraId="0331AA74" w14:textId="77777777" w:rsidR="0087351F" w:rsidRPr="001C16AB" w:rsidRDefault="0087351F" w:rsidP="0087351F">
      <w:pPr>
        <w:pStyle w:val="B1"/>
      </w:pPr>
      <w:r w:rsidRPr="001C16AB">
        <w:t>1.</w:t>
      </w:r>
      <w:r w:rsidRPr="001C16AB">
        <w:tab/>
        <w:t>shall inform the user that the permission to send RTP media is being revoked;</w:t>
      </w:r>
    </w:p>
    <w:p w14:paraId="2364E747" w14:textId="77777777" w:rsidR="0087351F" w:rsidRPr="001C16AB" w:rsidRDefault="0087351F" w:rsidP="0087351F">
      <w:pPr>
        <w:pStyle w:val="B1"/>
      </w:pPr>
      <w:r w:rsidRPr="001C16AB">
        <w:t>2.</w:t>
      </w:r>
      <w:r w:rsidRPr="001C16AB">
        <w:tab/>
        <w:t>may give information to the user about the reason for revoking the permission to send media:</w:t>
      </w:r>
    </w:p>
    <w:p w14:paraId="71095F0A" w14:textId="77777777" w:rsidR="0087351F" w:rsidRPr="001C16AB" w:rsidRDefault="0087351F" w:rsidP="0087351F">
      <w:pPr>
        <w:pStyle w:val="B1"/>
      </w:pPr>
      <w:r w:rsidRPr="001C16AB">
        <w:t>3.</w:t>
      </w:r>
      <w:r w:rsidRPr="001C16AB">
        <w:tab/>
        <w:t>shall request the media in the MCVideo client discard any remaining buffered RTP media packets and to stop forwarding of encoded video to the MCVideo server; and</w:t>
      </w:r>
    </w:p>
    <w:p w14:paraId="0F900815" w14:textId="77777777" w:rsidR="0087351F" w:rsidRPr="001C16AB" w:rsidRDefault="0087351F" w:rsidP="0087351F">
      <w:pPr>
        <w:pStyle w:val="B1"/>
      </w:pPr>
      <w:r w:rsidRPr="001C16AB">
        <w:t>4.</w:t>
      </w:r>
      <w:r w:rsidRPr="001C16AB">
        <w:tab/>
        <w:t>if the revoke reason is:</w:t>
      </w:r>
    </w:p>
    <w:p w14:paraId="2392D470" w14:textId="77777777" w:rsidR="0087351F" w:rsidRPr="001C16AB" w:rsidRDefault="0087351F" w:rsidP="0087351F">
      <w:pPr>
        <w:pStyle w:val="B2"/>
      </w:pPr>
      <w:r w:rsidRPr="001C16AB">
        <w:t>a.</w:t>
      </w:r>
      <w:r w:rsidRPr="001C16AB">
        <w:tab/>
        <w:t>terminate the RTP stream, shall enter the 'U: pending end of transmission' state:</w:t>
      </w:r>
    </w:p>
    <w:p w14:paraId="52EC991D" w14:textId="77777777" w:rsidR="0087351F" w:rsidRPr="001C16AB" w:rsidRDefault="0087351F" w:rsidP="0087351F">
      <w:pPr>
        <w:pStyle w:val="B3"/>
      </w:pPr>
      <w:r w:rsidRPr="001C16AB">
        <w:t>i.</w:t>
      </w:r>
      <w:r w:rsidRPr="001C16AB">
        <w:tab/>
        <w:t>shall send a Transmission end request message towards the transmission control server; and</w:t>
      </w:r>
    </w:p>
    <w:p w14:paraId="59BAD1DD" w14:textId="77777777" w:rsidR="0087351F" w:rsidRPr="001C16AB" w:rsidRDefault="0087351F" w:rsidP="0087351F">
      <w:pPr>
        <w:pStyle w:val="B3"/>
      </w:pPr>
      <w:r w:rsidRPr="001C16AB">
        <w:t>ii.</w:t>
      </w:r>
      <w:r w:rsidRPr="001C16AB">
        <w:tab/>
        <w:t>shall start timer T101 (Transmission End Request) and initialize counter C101 (Transmission End Request) to 1; or</w:t>
      </w:r>
    </w:p>
    <w:p w14:paraId="6F11ED70" w14:textId="77777777" w:rsidR="0087351F" w:rsidRPr="001C16AB" w:rsidRDefault="0087351F" w:rsidP="0087351F">
      <w:pPr>
        <w:pStyle w:val="B2"/>
      </w:pPr>
      <w:r w:rsidRPr="001C16AB">
        <w:t>b.</w:t>
      </w:r>
      <w:r w:rsidRPr="001C16AB">
        <w:tab/>
        <w:t>queue the transmission, shall enter the 'U: queued transmission' state:</w:t>
      </w:r>
    </w:p>
    <w:p w14:paraId="1DCEDFF2" w14:textId="77777777" w:rsidR="0087351F" w:rsidRPr="001C16AB" w:rsidRDefault="0087351F" w:rsidP="0087351F">
      <w:pPr>
        <w:pStyle w:val="B3"/>
      </w:pPr>
      <w:r w:rsidRPr="001C16AB">
        <w:t>i.</w:t>
      </w:r>
      <w:r w:rsidRPr="001C16AB">
        <w:tab/>
        <w:t>shall send a Queue Position Request message towards the transmission control server; and</w:t>
      </w:r>
    </w:p>
    <w:p w14:paraId="2471FCF0" w14:textId="77777777" w:rsidR="0087351F" w:rsidRPr="001C16AB" w:rsidRDefault="0087351F" w:rsidP="0087351F">
      <w:pPr>
        <w:pStyle w:val="B3"/>
      </w:pPr>
      <w:r w:rsidRPr="001C16AB">
        <w:t>ii.</w:t>
      </w:r>
      <w:r w:rsidRPr="001C16AB">
        <w:tab/>
        <w:t>shall start timer T102 (Transmission Queue Position Request) and initialize counter C102 (Queue Position Request) to 1.</w:t>
      </w:r>
    </w:p>
    <w:p w14:paraId="44015B9A" w14:textId="77777777" w:rsidR="0087351F" w:rsidRPr="001C16AB" w:rsidRDefault="0087351F" w:rsidP="0087351F">
      <w:r w:rsidRPr="001C16AB">
        <w:t>[TS 24.581, clause 6.2.4.5.6]</w:t>
      </w:r>
    </w:p>
    <w:p w14:paraId="032409AD" w14:textId="77777777" w:rsidR="0087351F" w:rsidRPr="001C16AB" w:rsidRDefault="0087351F" w:rsidP="0087351F">
      <w:r w:rsidRPr="001C16AB">
        <w:t>Upon receiving a Media Reception notification message, the transmission participant:</w:t>
      </w:r>
    </w:p>
    <w:p w14:paraId="1893E673" w14:textId="77777777" w:rsidR="0087351F" w:rsidRPr="001C16AB" w:rsidRDefault="0087351F" w:rsidP="0087351F">
      <w:pPr>
        <w:pStyle w:val="B1"/>
      </w:pPr>
      <w:r w:rsidRPr="001C16AB">
        <w:t>1.</w:t>
      </w:r>
      <w:r w:rsidRPr="001C16AB">
        <w:tab/>
        <w:t>shall inform the user about the media reception by another user; and</w:t>
      </w:r>
    </w:p>
    <w:p w14:paraId="7CFC90E2" w14:textId="77777777" w:rsidR="0087351F" w:rsidRPr="001C16AB" w:rsidRDefault="0087351F" w:rsidP="0087351F">
      <w:pPr>
        <w:pStyle w:val="B1"/>
      </w:pPr>
      <w:r w:rsidRPr="001C16AB">
        <w:t>2.</w:t>
      </w:r>
      <w:r w:rsidRPr="001C16AB">
        <w:tab/>
        <w:t>shall remain in the 'U: has permission to transmit' state.</w:t>
      </w:r>
    </w:p>
    <w:p w14:paraId="004F2D69" w14:textId="77777777" w:rsidR="0087351F" w:rsidRPr="001C16AB" w:rsidRDefault="0087351F" w:rsidP="0087351F">
      <w:r w:rsidRPr="001C16AB">
        <w:t>[TS 24.581, clause 6.2.4.5.7]</w:t>
      </w:r>
    </w:p>
    <w:p w14:paraId="788DB9A2" w14:textId="77777777" w:rsidR="0087351F" w:rsidRPr="001C16AB" w:rsidRDefault="0087351F" w:rsidP="0087351F">
      <w:r w:rsidRPr="001C16AB">
        <w:t>Upon receiving a Transmission End Request message from transmission control server, the transmission participant:</w:t>
      </w:r>
    </w:p>
    <w:p w14:paraId="7017674C" w14:textId="77777777" w:rsidR="0087351F" w:rsidRPr="001C16AB" w:rsidRDefault="0087351F" w:rsidP="0087351F">
      <w:pPr>
        <w:pStyle w:val="B1"/>
      </w:pPr>
      <w:r w:rsidRPr="001C16AB">
        <w:t>1.</w:t>
      </w:r>
      <w:r w:rsidRPr="001C16AB">
        <w:tab/>
        <w:t>shall inform the user that the permission to send RTP media is being revoked;</w:t>
      </w:r>
    </w:p>
    <w:p w14:paraId="4CE2C8F8" w14:textId="77777777" w:rsidR="0087351F" w:rsidRPr="001C16AB" w:rsidRDefault="0087351F" w:rsidP="0087351F">
      <w:pPr>
        <w:pStyle w:val="B1"/>
      </w:pPr>
      <w:r w:rsidRPr="001C16AB">
        <w:t>2.</w:t>
      </w:r>
      <w:r w:rsidRPr="001C16AB">
        <w:tab/>
        <w:t>may give information to the user about the reason for terminating the permission to send media;</w:t>
      </w:r>
    </w:p>
    <w:p w14:paraId="33449D66" w14:textId="77777777" w:rsidR="0087351F" w:rsidRPr="001C16AB" w:rsidRDefault="0087351F" w:rsidP="0087351F">
      <w:pPr>
        <w:pStyle w:val="B1"/>
      </w:pPr>
      <w:r w:rsidRPr="001C16AB">
        <w:t>3.</w:t>
      </w:r>
      <w:r w:rsidRPr="001C16AB">
        <w:tab/>
        <w:t>shall request the media in the MCVideo client to discard any remaining buffered RTP media packets and to stop forwarding of encoded video to the MCVideo server; and</w:t>
      </w:r>
    </w:p>
    <w:p w14:paraId="6A571A95" w14:textId="77777777" w:rsidR="0087351F" w:rsidRPr="001C16AB" w:rsidRDefault="0087351F" w:rsidP="0087351F">
      <w:pPr>
        <w:pStyle w:val="B1"/>
      </w:pPr>
      <w:r w:rsidRPr="001C16AB">
        <w:lastRenderedPageBreak/>
        <w:t>4.  shall send  Transmission End Response message to the transmission control server.</w:t>
      </w:r>
    </w:p>
    <w:p w14:paraId="2AA3BFBD" w14:textId="77777777" w:rsidR="0087351F" w:rsidRPr="001C16AB" w:rsidRDefault="0087351F" w:rsidP="0087351F">
      <w:pPr>
        <w:pStyle w:val="B1"/>
      </w:pPr>
      <w:r w:rsidRPr="001C16AB">
        <w:t>5.</w:t>
      </w:r>
      <w:r w:rsidRPr="001C16AB">
        <w:tab/>
        <w:t>if the session is not a broadcast group call or if the A-bit in the Transmission Indicator field is set to '1' (Normal call), shall enter the 'U: has no permission to transmit' state; and</w:t>
      </w:r>
    </w:p>
    <w:p w14:paraId="66FF87EE" w14:textId="77777777" w:rsidR="0087351F" w:rsidRPr="001C16AB" w:rsidRDefault="0087351F" w:rsidP="0087351F">
      <w:pPr>
        <w:pStyle w:val="B1"/>
      </w:pPr>
      <w:r w:rsidRPr="001C16AB">
        <w:t>6.</w:t>
      </w:r>
      <w:r w:rsidRPr="001C16AB">
        <w:tab/>
        <w:t>if the session was initiated as a broadcast group call:</w:t>
      </w:r>
    </w:p>
    <w:p w14:paraId="740EA03B" w14:textId="77777777" w:rsidR="0087351F" w:rsidRPr="001C16AB" w:rsidRDefault="0087351F" w:rsidP="0087351F">
      <w:pPr>
        <w:pStyle w:val="B2"/>
      </w:pPr>
      <w:r w:rsidRPr="001C16AB">
        <w:t>a.</w:t>
      </w:r>
      <w:r w:rsidRPr="001C16AB">
        <w:tab/>
        <w:t>shall indicate to the MCVideo client the media transmission is completed; and</w:t>
      </w:r>
    </w:p>
    <w:p w14:paraId="7025F16A" w14:textId="77777777" w:rsidR="0087351F" w:rsidRPr="001C16AB" w:rsidRDefault="0087351F" w:rsidP="0087351F">
      <w:pPr>
        <w:pStyle w:val="B2"/>
      </w:pPr>
      <w:r w:rsidRPr="001C16AB">
        <w:t>b</w:t>
      </w:r>
      <w:r w:rsidRPr="001C16AB">
        <w:tab/>
        <w:t>shall enter the 'Call releasing' state.</w:t>
      </w:r>
    </w:p>
    <w:p w14:paraId="7AAB649E" w14:textId="77777777" w:rsidR="0087351F" w:rsidRPr="001C16AB" w:rsidRDefault="0087351F" w:rsidP="0087351F">
      <w:r w:rsidRPr="001C16AB">
        <w:t>[TS 24.581, clause 6.2.4.6.4]</w:t>
      </w:r>
    </w:p>
    <w:p w14:paraId="1C3FFE02" w14:textId="77777777" w:rsidR="0087351F" w:rsidRPr="001C16AB" w:rsidRDefault="0087351F" w:rsidP="0087351F">
      <w:r w:rsidRPr="001C16AB">
        <w:t>Upon receiving a Transmission end response message, the transmission participant:</w:t>
      </w:r>
    </w:p>
    <w:p w14:paraId="5E0048E6" w14:textId="77777777" w:rsidR="0087351F" w:rsidRPr="001C16AB" w:rsidRDefault="0087351F" w:rsidP="0087351F">
      <w:pPr>
        <w:pStyle w:val="B1"/>
      </w:pPr>
      <w:r w:rsidRPr="001C16AB">
        <w:t>1.</w:t>
      </w:r>
      <w:r w:rsidRPr="001C16AB">
        <w:tab/>
        <w:t>if the first bit in the subtype of the Transmission end response message to '1' (Acknowledgment is required) as described in subclause 9.2.2.1, shall send a Transmission control Ack message. The Transmission control Ack message:</w:t>
      </w:r>
    </w:p>
    <w:p w14:paraId="4BF985E8" w14:textId="77777777" w:rsidR="0087351F" w:rsidRPr="001C16AB" w:rsidRDefault="0087351F" w:rsidP="0087351F">
      <w:pPr>
        <w:pStyle w:val="B2"/>
      </w:pPr>
      <w:r w:rsidRPr="001C16AB">
        <w:t>a.</w:t>
      </w:r>
      <w:r w:rsidRPr="001C16AB">
        <w:tab/>
        <w:t>shall include the Message Type field set to '1' (Transmission end response); and</w:t>
      </w:r>
    </w:p>
    <w:p w14:paraId="3E92F3C4" w14:textId="77777777" w:rsidR="0087351F" w:rsidRPr="001C16AB" w:rsidRDefault="0087351F" w:rsidP="0087351F">
      <w:pPr>
        <w:pStyle w:val="B2"/>
      </w:pPr>
      <w:r w:rsidRPr="001C16AB">
        <w:t>b.</w:t>
      </w:r>
      <w:r w:rsidRPr="001C16AB">
        <w:tab/>
        <w:t>shall include the Source field set to '0' (the transmission participant is the source);</w:t>
      </w:r>
    </w:p>
    <w:p w14:paraId="269E81EB" w14:textId="77777777" w:rsidR="0087351F" w:rsidRPr="001C16AB" w:rsidRDefault="0087351F" w:rsidP="0087351F">
      <w:pPr>
        <w:pStyle w:val="B1"/>
      </w:pPr>
      <w:r w:rsidRPr="001C16AB">
        <w:t>2.</w:t>
      </w:r>
      <w:r w:rsidRPr="001C16AB">
        <w:tab/>
        <w:t>may provide a Transmission end notification to the MCVideo user;</w:t>
      </w:r>
    </w:p>
    <w:p w14:paraId="29EAD470" w14:textId="77777777" w:rsidR="0087351F" w:rsidRPr="001C16AB" w:rsidRDefault="0087351F" w:rsidP="0087351F">
      <w:pPr>
        <w:pStyle w:val="B1"/>
      </w:pPr>
      <w:r w:rsidRPr="001C16AB">
        <w:t>3.</w:t>
      </w:r>
      <w:r w:rsidRPr="001C16AB">
        <w:tab/>
        <w:t>if the Transmission Indicator field is included and the B-bit set to '1' (Broadcast group call), shall provide a notification to the user indicating the type of call;</w:t>
      </w:r>
    </w:p>
    <w:p w14:paraId="30E48BC7" w14:textId="77777777" w:rsidR="0087351F" w:rsidRPr="001C16AB" w:rsidRDefault="0087351F" w:rsidP="0087351F">
      <w:pPr>
        <w:pStyle w:val="B1"/>
      </w:pPr>
      <w:r w:rsidRPr="001C16AB">
        <w:t>4.</w:t>
      </w:r>
      <w:r w:rsidRPr="001C16AB">
        <w:tab/>
        <w:t>shall stop timer T101 (Transmission End Request);</w:t>
      </w:r>
    </w:p>
    <w:p w14:paraId="4AD328E2" w14:textId="77777777" w:rsidR="0087351F" w:rsidRPr="001C16AB" w:rsidRDefault="0087351F" w:rsidP="0087351F">
      <w:pPr>
        <w:pStyle w:val="B1"/>
      </w:pPr>
      <w:r w:rsidRPr="001C16AB">
        <w:t>5.</w:t>
      </w:r>
      <w:r w:rsidRPr="001C16AB">
        <w:tab/>
        <w:t>if the session is not a broadcast group call or if the A-bit in the Transmission Indicator field is set to '1' (Normal call), shall enter the 'U: has no permission to transmit' state; and</w:t>
      </w:r>
    </w:p>
    <w:p w14:paraId="21D44CE8" w14:textId="77777777" w:rsidR="0087351F" w:rsidRPr="001C16AB" w:rsidRDefault="0087351F" w:rsidP="0087351F">
      <w:pPr>
        <w:pStyle w:val="B1"/>
      </w:pPr>
      <w:r w:rsidRPr="001C16AB">
        <w:t>6.</w:t>
      </w:r>
      <w:r w:rsidRPr="001C16AB">
        <w:tab/>
        <w:t>if the session was initiated as a broadcast group call:</w:t>
      </w:r>
    </w:p>
    <w:p w14:paraId="68971BD9" w14:textId="77777777" w:rsidR="0087351F" w:rsidRPr="001C16AB" w:rsidRDefault="0087351F" w:rsidP="0087351F">
      <w:pPr>
        <w:pStyle w:val="B2"/>
      </w:pPr>
      <w:r w:rsidRPr="001C16AB">
        <w:t>a.</w:t>
      </w:r>
      <w:r w:rsidRPr="001C16AB">
        <w:tab/>
        <w:t>shall indicate to the MCVideo client the media transmission is completed; and</w:t>
      </w:r>
    </w:p>
    <w:p w14:paraId="08143D2F" w14:textId="77777777" w:rsidR="0087351F" w:rsidRPr="001C16AB" w:rsidRDefault="0087351F" w:rsidP="0087351F">
      <w:pPr>
        <w:pStyle w:val="B2"/>
      </w:pPr>
      <w:r w:rsidRPr="001C16AB">
        <w:t>b</w:t>
      </w:r>
      <w:r w:rsidRPr="001C16AB">
        <w:tab/>
        <w:t>shall enter the 'Call releasing' state.</w:t>
      </w:r>
    </w:p>
    <w:p w14:paraId="0B7BF664" w14:textId="77777777" w:rsidR="0087351F" w:rsidRPr="001C16AB" w:rsidRDefault="0087351F" w:rsidP="0087351F">
      <w:r w:rsidRPr="001C16AB">
        <w:t>[TS 24.581, clause 6.2.4.8.2]</w:t>
      </w:r>
    </w:p>
    <w:p w14:paraId="2DA8044A" w14:textId="77777777" w:rsidR="0087351F" w:rsidRPr="001C16AB" w:rsidRDefault="0087351F" w:rsidP="0087351F">
      <w:r w:rsidRPr="001C16AB">
        <w:t>Upon receiving an MCVideo call release step 2 request from the application and signalling, the transmission participant:</w:t>
      </w:r>
    </w:p>
    <w:p w14:paraId="21B959EF" w14:textId="77777777" w:rsidR="0087351F" w:rsidRPr="001C16AB" w:rsidRDefault="0087351F" w:rsidP="0087351F">
      <w:pPr>
        <w:pStyle w:val="B1"/>
      </w:pPr>
      <w:r w:rsidRPr="001C16AB">
        <w:t>1.</w:t>
      </w:r>
      <w:r w:rsidRPr="001C16AB">
        <w:tab/>
        <w:t>shall release all resources including any running timers associated with the MCVideo call; and</w:t>
      </w:r>
    </w:p>
    <w:p w14:paraId="5EBBF180" w14:textId="77777777" w:rsidR="0087351F" w:rsidRPr="001C16AB" w:rsidRDefault="0087351F" w:rsidP="0087351F">
      <w:pPr>
        <w:pStyle w:val="B1"/>
      </w:pPr>
      <w:r w:rsidRPr="001C16AB">
        <w:t>2.</w:t>
      </w:r>
      <w:r w:rsidRPr="001C16AB">
        <w:tab/>
        <w:t>shall enter the 'Start-stop' state and terminate the current instance of the 'Transmission control state machine – basic'.</w:t>
      </w:r>
    </w:p>
    <w:p w14:paraId="6B2CA6DF" w14:textId="77777777" w:rsidR="0087351F" w:rsidRPr="001C16AB" w:rsidRDefault="0087351F" w:rsidP="0087351F">
      <w:r w:rsidRPr="001C16AB">
        <w:t>[TS 24.581, clause 6.2.4.9.2]</w:t>
      </w:r>
    </w:p>
    <w:p w14:paraId="2B0A9E04" w14:textId="77777777" w:rsidR="0087351F" w:rsidRPr="001C16AB" w:rsidRDefault="0087351F" w:rsidP="0087351F">
      <w:r w:rsidRPr="001C16AB">
        <w:t>Upon receiving a Queue Position Info message, the transmission participant:</w:t>
      </w:r>
    </w:p>
    <w:p w14:paraId="515CD399" w14:textId="77777777" w:rsidR="0087351F" w:rsidRPr="001C16AB" w:rsidRDefault="0087351F" w:rsidP="0087351F">
      <w:pPr>
        <w:pStyle w:val="B1"/>
      </w:pPr>
      <w:r w:rsidRPr="001C16AB">
        <w:t>1.</w:t>
      </w:r>
      <w:r w:rsidRPr="001C16AB">
        <w:tab/>
        <w:t>if the first bit in the subtype of the Queue Position Info message is set to '1' (Acknowledgment is required) as described in subclause 9.2.2.1, shall send a Transmission control Ack message. The Transmission control Ack message:</w:t>
      </w:r>
    </w:p>
    <w:p w14:paraId="712E6DBE" w14:textId="77777777" w:rsidR="0087351F" w:rsidRPr="001C16AB" w:rsidRDefault="0087351F" w:rsidP="0087351F">
      <w:pPr>
        <w:pStyle w:val="B2"/>
      </w:pPr>
      <w:r w:rsidRPr="001C16AB">
        <w:t>a.</w:t>
      </w:r>
      <w:r w:rsidRPr="001C16AB">
        <w:tab/>
        <w:t>shall include the Message Type field set to '5' (Queue Position Info); and</w:t>
      </w:r>
    </w:p>
    <w:p w14:paraId="1D351813" w14:textId="77777777" w:rsidR="0087351F" w:rsidRPr="001C16AB" w:rsidRDefault="0087351F" w:rsidP="0087351F">
      <w:pPr>
        <w:pStyle w:val="B2"/>
      </w:pPr>
      <w:r w:rsidRPr="001C16AB">
        <w:t>b.</w:t>
      </w:r>
      <w:r w:rsidRPr="001C16AB">
        <w:tab/>
        <w:t>shall include the Source field set to '0' (the transmission participant is the source);</w:t>
      </w:r>
    </w:p>
    <w:p w14:paraId="18E942BB" w14:textId="77777777" w:rsidR="0087351F" w:rsidRPr="001C16AB" w:rsidRDefault="0087351F" w:rsidP="0087351F">
      <w:pPr>
        <w:pStyle w:val="B1"/>
      </w:pPr>
      <w:r w:rsidRPr="001C16AB">
        <w:t>2.</w:t>
      </w:r>
      <w:r w:rsidRPr="001C16AB">
        <w:tab/>
        <w:t>if the message indicates that the request has been queued or if a request for the queue position was sent, the transmission participant:</w:t>
      </w:r>
    </w:p>
    <w:p w14:paraId="47B1D1C1" w14:textId="77777777" w:rsidR="0087351F" w:rsidRPr="001C16AB" w:rsidRDefault="0087351F" w:rsidP="0087351F">
      <w:pPr>
        <w:pStyle w:val="B2"/>
      </w:pPr>
      <w:r w:rsidRPr="001C16AB">
        <w:t>a.</w:t>
      </w:r>
      <w:r w:rsidRPr="001C16AB">
        <w:tab/>
        <w:t>may provide the queue position and priority (if available) to the MCVideo user;</w:t>
      </w:r>
    </w:p>
    <w:p w14:paraId="0BC8C071" w14:textId="77777777" w:rsidR="0087351F" w:rsidRPr="001C16AB" w:rsidRDefault="0087351F" w:rsidP="0087351F">
      <w:pPr>
        <w:pStyle w:val="B1"/>
      </w:pPr>
      <w:r w:rsidRPr="001C16AB">
        <w:t>3.</w:t>
      </w:r>
      <w:r w:rsidRPr="001C16AB">
        <w:tab/>
        <w:t>shall stop the timer T102 (Transmission Queue Position Request), if running; and</w:t>
      </w:r>
    </w:p>
    <w:p w14:paraId="2F8B7509" w14:textId="77777777" w:rsidR="0087351F" w:rsidRPr="001C16AB" w:rsidRDefault="0087351F" w:rsidP="0087351F">
      <w:pPr>
        <w:pStyle w:val="B1"/>
      </w:pPr>
      <w:r w:rsidRPr="001C16AB">
        <w:t>4.</w:t>
      </w:r>
      <w:r w:rsidRPr="001C16AB">
        <w:tab/>
        <w:t>shall remain in the 'U: queued transmission' state.</w:t>
      </w:r>
    </w:p>
    <w:p w14:paraId="1415A6C6" w14:textId="77777777" w:rsidR="0087351F" w:rsidRPr="001C16AB" w:rsidRDefault="0087351F" w:rsidP="0087351F">
      <w:r w:rsidRPr="001C16AB">
        <w:lastRenderedPageBreak/>
        <w:t>[TS 24.581, clause 6.2.4.9.4]</w:t>
      </w:r>
    </w:p>
    <w:p w14:paraId="1DABBEDE" w14:textId="77777777" w:rsidR="0087351F" w:rsidRPr="001C16AB" w:rsidRDefault="0087351F" w:rsidP="0087351F">
      <w:r w:rsidRPr="001C16AB">
        <w:t>Upon receipt of an indication from the MCVideo client to cancel the media transmit request from the queue, the transmission participant:</w:t>
      </w:r>
    </w:p>
    <w:p w14:paraId="60C60252" w14:textId="77777777" w:rsidR="0087351F" w:rsidRPr="001C16AB" w:rsidRDefault="0087351F" w:rsidP="0087351F">
      <w:pPr>
        <w:pStyle w:val="B1"/>
      </w:pPr>
      <w:r w:rsidRPr="001C16AB">
        <w:t>1.</w:t>
      </w:r>
      <w:r w:rsidRPr="001C16AB">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2753DC0E" w14:textId="77777777" w:rsidR="0087351F" w:rsidRPr="001C16AB" w:rsidRDefault="0087351F" w:rsidP="0087351F">
      <w:pPr>
        <w:pStyle w:val="B1"/>
      </w:pPr>
      <w:r w:rsidRPr="001C16AB">
        <w:t>2.</w:t>
      </w:r>
      <w:r w:rsidRPr="001C16AB">
        <w:tab/>
        <w:t>shall start timer T101 (Transmission End Request) and initialize counter C101 (Transmission End Request) to 1; and</w:t>
      </w:r>
    </w:p>
    <w:p w14:paraId="572DDDE0" w14:textId="77777777" w:rsidR="0087351F" w:rsidRPr="001C16AB" w:rsidRDefault="0087351F" w:rsidP="0087351F">
      <w:pPr>
        <w:pStyle w:val="B1"/>
      </w:pPr>
      <w:r w:rsidRPr="001C16AB">
        <w:t>3.</w:t>
      </w:r>
      <w:r w:rsidRPr="001C16AB">
        <w:tab/>
        <w:t>shall enter the 'U: pending end of transmission' state.</w:t>
      </w:r>
    </w:p>
    <w:p w14:paraId="15A5BD95" w14:textId="77777777" w:rsidR="0087351F" w:rsidRPr="001C16AB" w:rsidRDefault="0087351F" w:rsidP="0087351F">
      <w:r w:rsidRPr="001C16AB">
        <w:t>[TS 24.581, clause 6.2.4.9.6]</w:t>
      </w:r>
    </w:p>
    <w:p w14:paraId="1266C37D" w14:textId="77777777" w:rsidR="0087351F" w:rsidRPr="001C16AB" w:rsidRDefault="0087351F" w:rsidP="0087351F">
      <w:r w:rsidRPr="001C16AB">
        <w:t>Upon receiving a Transmission cancel request notify message, the transmission participant:</w:t>
      </w:r>
    </w:p>
    <w:p w14:paraId="0B665B65" w14:textId="77777777" w:rsidR="0087351F" w:rsidRPr="001C16AB" w:rsidRDefault="0087351F" w:rsidP="0087351F">
      <w:pPr>
        <w:pStyle w:val="B1"/>
      </w:pPr>
      <w:r w:rsidRPr="001C16AB">
        <w:t>1.</w:t>
      </w:r>
      <w:r w:rsidRPr="001C16AB">
        <w:tab/>
        <w:t>if the first bit in the subtype of the Transmission cancel request notify message is set to '1' (Acknowledgment is required) as described in subclause 9.2.2.1, shall send a Transmission control Ack message. The Transmission control Ack message:</w:t>
      </w:r>
    </w:p>
    <w:p w14:paraId="70CCE204" w14:textId="77777777" w:rsidR="0087351F" w:rsidRPr="001C16AB" w:rsidRDefault="0087351F" w:rsidP="0087351F">
      <w:pPr>
        <w:pStyle w:val="B2"/>
      </w:pPr>
      <w:r w:rsidRPr="001C16AB">
        <w:t>a.</w:t>
      </w:r>
      <w:r w:rsidRPr="001C16AB">
        <w:tab/>
        <w:t>shall include the Message Type field set to '10' (Transmission cancel request notify); and</w:t>
      </w:r>
    </w:p>
    <w:p w14:paraId="7F07B9B9" w14:textId="77777777" w:rsidR="0087351F" w:rsidRPr="001C16AB" w:rsidRDefault="0087351F" w:rsidP="0087351F">
      <w:pPr>
        <w:pStyle w:val="B2"/>
      </w:pPr>
      <w:r w:rsidRPr="001C16AB">
        <w:t>b.</w:t>
      </w:r>
      <w:r w:rsidRPr="001C16AB">
        <w:tab/>
        <w:t>shall include the Source field set to '0' (the transmission participant is the source);</w:t>
      </w:r>
    </w:p>
    <w:p w14:paraId="666CDB3A" w14:textId="77777777" w:rsidR="0087351F" w:rsidRPr="001C16AB" w:rsidRDefault="0087351F" w:rsidP="0087351F">
      <w:pPr>
        <w:pStyle w:val="B1"/>
      </w:pPr>
      <w:r w:rsidRPr="001C16AB">
        <w:t>2.</w:t>
      </w:r>
      <w:r w:rsidRPr="001C16AB">
        <w:tab/>
        <w:t>shall enter in the 'U: has no permission to transmit' state.</w:t>
      </w:r>
    </w:p>
    <w:p w14:paraId="792324FF" w14:textId="77777777" w:rsidR="0087351F" w:rsidRPr="001C16AB" w:rsidRDefault="0087351F" w:rsidP="0087351F">
      <w:pPr>
        <w:pStyle w:val="H6"/>
      </w:pPr>
      <w:r w:rsidRPr="001C16AB">
        <w:t>6.1.1.12.3</w:t>
      </w:r>
      <w:r w:rsidRPr="001C16AB">
        <w:tab/>
        <w:t>Test description</w:t>
      </w:r>
    </w:p>
    <w:p w14:paraId="544F3E2D" w14:textId="77777777" w:rsidR="0087351F" w:rsidRPr="001C16AB" w:rsidRDefault="0087351F" w:rsidP="0087351F">
      <w:pPr>
        <w:pStyle w:val="H6"/>
      </w:pPr>
      <w:r w:rsidRPr="001C16AB">
        <w:t>6.1.1.12.3.1</w:t>
      </w:r>
      <w:r w:rsidRPr="001C16AB">
        <w:tab/>
        <w:t>Pre-test conditions</w:t>
      </w:r>
    </w:p>
    <w:p w14:paraId="7F1121C8" w14:textId="77777777" w:rsidR="0087351F" w:rsidRPr="001C16AB" w:rsidRDefault="0087351F" w:rsidP="0087351F">
      <w:pPr>
        <w:pStyle w:val="H6"/>
      </w:pPr>
      <w:r w:rsidRPr="001C16AB">
        <w:t>System Simulator:</w:t>
      </w:r>
    </w:p>
    <w:p w14:paraId="4F49E2E7" w14:textId="729DEA13" w:rsidR="0087351F" w:rsidRPr="001C16AB" w:rsidRDefault="0087351F" w:rsidP="0087351F">
      <w:pPr>
        <w:pStyle w:val="B1"/>
      </w:pPr>
      <w:r w:rsidRPr="001C16AB">
        <w:t>-</w:t>
      </w:r>
      <w:r w:rsidRPr="001C16AB">
        <w:tab/>
        <w:t>SS (MCVideo server)</w:t>
      </w:r>
    </w:p>
    <w:p w14:paraId="60928B76"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0FD1C02" w14:textId="77777777" w:rsidR="0087351F" w:rsidRPr="001C16AB" w:rsidRDefault="0087351F" w:rsidP="0087351F">
      <w:pPr>
        <w:pStyle w:val="H6"/>
      </w:pPr>
      <w:r w:rsidRPr="001C16AB">
        <w:t>UE:</w:t>
      </w:r>
    </w:p>
    <w:p w14:paraId="39287961" w14:textId="2F29D304" w:rsidR="0087351F" w:rsidRPr="001C16AB" w:rsidRDefault="0087351F" w:rsidP="0087351F">
      <w:pPr>
        <w:pStyle w:val="B1"/>
      </w:pPr>
      <w:r w:rsidRPr="001C16AB">
        <w:t>-</w:t>
      </w:r>
      <w:r w:rsidRPr="001C16AB">
        <w:tab/>
        <w:t>UE (MCVideo client)</w:t>
      </w:r>
    </w:p>
    <w:p w14:paraId="60C5536E" w14:textId="77777777" w:rsidR="0087351F" w:rsidRPr="001C16AB" w:rsidRDefault="0087351F" w:rsidP="0087351F">
      <w:pPr>
        <w:pStyle w:val="B1"/>
      </w:pPr>
      <w:r w:rsidRPr="001C16AB">
        <w:t>-</w:t>
      </w:r>
      <w:r w:rsidRPr="001C16AB">
        <w:tab/>
        <w:t>The test USIM set as defined in TS 36.579-1 [2], subclause 5.5.10 is inserted.</w:t>
      </w:r>
    </w:p>
    <w:p w14:paraId="0D1E90F6" w14:textId="77777777" w:rsidR="0087351F" w:rsidRPr="001C16AB" w:rsidRDefault="0087351F" w:rsidP="0087351F">
      <w:pPr>
        <w:pStyle w:val="H6"/>
      </w:pPr>
      <w:r w:rsidRPr="001C16AB">
        <w:t>Preamble:</w:t>
      </w:r>
    </w:p>
    <w:p w14:paraId="68ABD35B"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22D8276C"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596D1A26" w14:textId="77777777" w:rsidR="0087351F" w:rsidRPr="001C16AB" w:rsidRDefault="0087351F" w:rsidP="0087351F">
      <w:pPr>
        <w:pStyle w:val="B1"/>
      </w:pPr>
      <w:r w:rsidRPr="001C16AB">
        <w:t>-</w:t>
      </w:r>
      <w:r w:rsidRPr="001C16AB">
        <w:tab/>
        <w:t>UE States at the end of the preamble</w:t>
      </w:r>
    </w:p>
    <w:p w14:paraId="4990FB52" w14:textId="77777777" w:rsidR="0087351F" w:rsidRPr="001C16AB" w:rsidRDefault="0087351F" w:rsidP="0087351F">
      <w:pPr>
        <w:pStyle w:val="B2"/>
      </w:pPr>
      <w:r w:rsidRPr="001C16AB">
        <w:t>-</w:t>
      </w:r>
      <w:r w:rsidRPr="001C16AB">
        <w:tab/>
        <w:t>The UE is in E-UTRA Registered, Idle Mode state.</w:t>
      </w:r>
    </w:p>
    <w:p w14:paraId="5A06589F"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4082B1D0" w14:textId="77777777" w:rsidR="0087351F" w:rsidRPr="001C16AB" w:rsidRDefault="0087351F" w:rsidP="0087351F">
      <w:pPr>
        <w:pStyle w:val="H6"/>
      </w:pPr>
      <w:r w:rsidRPr="001C16AB">
        <w:lastRenderedPageBreak/>
        <w:t>6.1.1.12.3.2</w:t>
      </w:r>
      <w:r w:rsidRPr="001C16AB">
        <w:tab/>
      </w:r>
      <w:bookmarkStart w:id="479" w:name="_Hlk68116608"/>
      <w:r w:rsidRPr="001C16AB">
        <w:t>Test procedure sequence</w:t>
      </w:r>
      <w:bookmarkEnd w:id="479"/>
    </w:p>
    <w:p w14:paraId="70EC6189" w14:textId="77777777" w:rsidR="0087351F" w:rsidRPr="001C16AB" w:rsidRDefault="0087351F" w:rsidP="0087351F">
      <w:pPr>
        <w:pStyle w:val="TH"/>
      </w:pPr>
      <w:r w:rsidRPr="001C16AB">
        <w:t>Table 6.1.1.12.3.2-1: Main Behaviour</w:t>
      </w:r>
    </w:p>
    <w:tbl>
      <w:tblPr>
        <w:tblW w:w="96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87351F" w:rsidRPr="001C16AB" w14:paraId="144A374A" w14:textId="77777777" w:rsidTr="00E64CC8">
        <w:tc>
          <w:tcPr>
            <w:tcW w:w="694" w:type="dxa"/>
            <w:tcBorders>
              <w:top w:val="single" w:sz="4" w:space="0" w:color="auto"/>
              <w:left w:val="single" w:sz="4" w:space="0" w:color="auto"/>
              <w:bottom w:val="nil"/>
              <w:right w:val="single" w:sz="4" w:space="0" w:color="auto"/>
            </w:tcBorders>
            <w:hideMark/>
          </w:tcPr>
          <w:p w14:paraId="3766B0F8" w14:textId="77777777" w:rsidR="0087351F" w:rsidRPr="001C16AB" w:rsidRDefault="0087351F" w:rsidP="00E64CC8">
            <w:pPr>
              <w:pStyle w:val="TAH"/>
              <w:keepNext w:val="0"/>
              <w:keepLines w:val="0"/>
              <w:widowControl w:val="0"/>
              <w:rPr>
                <w:rFonts w:eastAsia="Calibri"/>
              </w:rPr>
            </w:pPr>
            <w:bookmarkStart w:id="480" w:name="_Hlk34033770"/>
            <w:r w:rsidRPr="001C16AB">
              <w:rPr>
                <w:rFonts w:eastAsia="Calibri"/>
              </w:rPr>
              <w:t>St</w:t>
            </w:r>
          </w:p>
        </w:tc>
        <w:tc>
          <w:tcPr>
            <w:tcW w:w="3733" w:type="dxa"/>
            <w:tcBorders>
              <w:top w:val="single" w:sz="4" w:space="0" w:color="auto"/>
              <w:left w:val="single" w:sz="4" w:space="0" w:color="auto"/>
              <w:bottom w:val="nil"/>
              <w:right w:val="single" w:sz="4" w:space="0" w:color="auto"/>
            </w:tcBorders>
            <w:hideMark/>
          </w:tcPr>
          <w:p w14:paraId="799FD8A8" w14:textId="77777777" w:rsidR="0087351F" w:rsidRPr="001C16AB" w:rsidRDefault="0087351F" w:rsidP="00E64CC8">
            <w:pPr>
              <w:pStyle w:val="TAH"/>
              <w:keepNext w:val="0"/>
              <w:keepLines w:val="0"/>
              <w:widowControl w:val="0"/>
              <w:rPr>
                <w:rFonts w:eastAsia="Calibri"/>
              </w:rPr>
            </w:pPr>
            <w:r w:rsidRPr="001C16AB">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4479893" w14:textId="77777777" w:rsidR="0087351F" w:rsidRPr="001C16AB" w:rsidRDefault="0087351F" w:rsidP="00E64CC8">
            <w:pPr>
              <w:pStyle w:val="TAH"/>
              <w:keepNext w:val="0"/>
              <w:keepLines w:val="0"/>
              <w:widowControl w:val="0"/>
              <w:rPr>
                <w:rFonts w:eastAsia="Calibri"/>
              </w:rPr>
            </w:pPr>
            <w:r w:rsidRPr="001C16AB">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49B4F679" w14:textId="77777777" w:rsidR="0087351F" w:rsidRPr="001C16AB" w:rsidRDefault="0087351F" w:rsidP="00E64CC8">
            <w:pPr>
              <w:pStyle w:val="TAH"/>
              <w:keepNext w:val="0"/>
              <w:keepLines w:val="0"/>
              <w:widowControl w:val="0"/>
              <w:rPr>
                <w:rFonts w:eastAsia="Calibri"/>
              </w:rPr>
            </w:pPr>
            <w:r w:rsidRPr="001C16AB">
              <w:rPr>
                <w:rFonts w:eastAsia="Calibri"/>
              </w:rPr>
              <w:t>TP</w:t>
            </w:r>
          </w:p>
        </w:tc>
        <w:tc>
          <w:tcPr>
            <w:tcW w:w="1133" w:type="dxa"/>
            <w:tcBorders>
              <w:top w:val="single" w:sz="4" w:space="0" w:color="auto"/>
              <w:left w:val="single" w:sz="4" w:space="0" w:color="auto"/>
              <w:bottom w:val="nil"/>
              <w:right w:val="single" w:sz="4" w:space="0" w:color="auto"/>
            </w:tcBorders>
            <w:hideMark/>
          </w:tcPr>
          <w:p w14:paraId="3E606D34" w14:textId="77777777" w:rsidR="0087351F" w:rsidRPr="001C16AB" w:rsidRDefault="0087351F" w:rsidP="00E64CC8">
            <w:pPr>
              <w:pStyle w:val="TAH"/>
              <w:keepNext w:val="0"/>
              <w:keepLines w:val="0"/>
              <w:widowControl w:val="0"/>
              <w:rPr>
                <w:rFonts w:eastAsia="Calibri"/>
              </w:rPr>
            </w:pPr>
            <w:r w:rsidRPr="001C16AB">
              <w:rPr>
                <w:rFonts w:eastAsia="Calibri"/>
              </w:rPr>
              <w:t>Verdict</w:t>
            </w:r>
          </w:p>
        </w:tc>
      </w:tr>
      <w:tr w:rsidR="0087351F" w:rsidRPr="001C16AB" w14:paraId="0CF3929A" w14:textId="77777777" w:rsidTr="00E64CC8">
        <w:tc>
          <w:tcPr>
            <w:tcW w:w="694" w:type="dxa"/>
            <w:tcBorders>
              <w:top w:val="nil"/>
              <w:left w:val="single" w:sz="4" w:space="0" w:color="auto"/>
              <w:bottom w:val="single" w:sz="4" w:space="0" w:color="auto"/>
              <w:right w:val="single" w:sz="4" w:space="0" w:color="auto"/>
            </w:tcBorders>
          </w:tcPr>
          <w:p w14:paraId="7E37CBB9" w14:textId="77777777" w:rsidR="0087351F" w:rsidRPr="001C16AB" w:rsidRDefault="0087351F" w:rsidP="00E64CC8">
            <w:pPr>
              <w:pStyle w:val="TAH"/>
              <w:keepNext w:val="0"/>
              <w:keepLines w:val="0"/>
              <w:widowControl w:val="0"/>
              <w:rPr>
                <w:rFonts w:eastAsia="Calibri"/>
              </w:rPr>
            </w:pPr>
          </w:p>
        </w:tc>
        <w:tc>
          <w:tcPr>
            <w:tcW w:w="3733" w:type="dxa"/>
            <w:tcBorders>
              <w:top w:val="nil"/>
              <w:left w:val="single" w:sz="4" w:space="0" w:color="auto"/>
              <w:bottom w:val="single" w:sz="4" w:space="0" w:color="auto"/>
              <w:right w:val="single" w:sz="4" w:space="0" w:color="auto"/>
            </w:tcBorders>
          </w:tcPr>
          <w:p w14:paraId="3D8F811A" w14:textId="77777777" w:rsidR="0087351F" w:rsidRPr="001C16AB" w:rsidRDefault="0087351F" w:rsidP="00E64CC8">
            <w:pPr>
              <w:pStyle w:val="TAH"/>
              <w:keepNext w:val="0"/>
              <w:keepLines w:val="0"/>
              <w:widowControl w:val="0"/>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455896E4" w14:textId="77777777" w:rsidR="0087351F" w:rsidRPr="001C16AB" w:rsidRDefault="0087351F" w:rsidP="00E64CC8">
            <w:pPr>
              <w:pStyle w:val="TAH"/>
              <w:keepNext w:val="0"/>
              <w:keepLines w:val="0"/>
              <w:widowControl w:val="0"/>
              <w:rPr>
                <w:rFonts w:eastAsia="Calibri"/>
              </w:rPr>
            </w:pPr>
            <w:r w:rsidRPr="001C16AB">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72A17780" w14:textId="77777777" w:rsidR="0087351F" w:rsidRPr="001C16AB" w:rsidRDefault="0087351F" w:rsidP="00E64CC8">
            <w:pPr>
              <w:pStyle w:val="TAH"/>
              <w:keepNext w:val="0"/>
              <w:keepLines w:val="0"/>
              <w:widowControl w:val="0"/>
              <w:rPr>
                <w:rFonts w:eastAsia="Calibri"/>
              </w:rPr>
            </w:pPr>
            <w:r w:rsidRPr="001C16AB">
              <w:rPr>
                <w:rFonts w:eastAsia="Calibri"/>
              </w:rPr>
              <w:t>Message</w:t>
            </w:r>
          </w:p>
        </w:tc>
        <w:tc>
          <w:tcPr>
            <w:tcW w:w="550" w:type="dxa"/>
            <w:tcBorders>
              <w:top w:val="nil"/>
              <w:left w:val="single" w:sz="4" w:space="0" w:color="auto"/>
              <w:bottom w:val="single" w:sz="4" w:space="0" w:color="auto"/>
              <w:right w:val="single" w:sz="4" w:space="0" w:color="auto"/>
            </w:tcBorders>
          </w:tcPr>
          <w:p w14:paraId="37725F10" w14:textId="77777777" w:rsidR="0087351F" w:rsidRPr="001C16AB" w:rsidRDefault="0087351F" w:rsidP="00E64CC8">
            <w:pPr>
              <w:pStyle w:val="TAH"/>
              <w:keepNext w:val="0"/>
              <w:keepLines w:val="0"/>
              <w:widowControl w:val="0"/>
              <w:rPr>
                <w:rFonts w:eastAsia="Calibri"/>
              </w:rPr>
            </w:pPr>
          </w:p>
        </w:tc>
        <w:tc>
          <w:tcPr>
            <w:tcW w:w="1133" w:type="dxa"/>
            <w:tcBorders>
              <w:top w:val="nil"/>
              <w:left w:val="single" w:sz="4" w:space="0" w:color="auto"/>
              <w:bottom w:val="single" w:sz="4" w:space="0" w:color="auto"/>
              <w:right w:val="single" w:sz="4" w:space="0" w:color="auto"/>
            </w:tcBorders>
          </w:tcPr>
          <w:p w14:paraId="39B5C281" w14:textId="77777777" w:rsidR="0087351F" w:rsidRPr="001C16AB" w:rsidRDefault="0087351F" w:rsidP="00E64CC8">
            <w:pPr>
              <w:pStyle w:val="TAH"/>
              <w:keepNext w:val="0"/>
              <w:keepLines w:val="0"/>
              <w:widowControl w:val="0"/>
              <w:rPr>
                <w:rFonts w:eastAsia="Calibri"/>
              </w:rPr>
            </w:pPr>
          </w:p>
        </w:tc>
      </w:tr>
      <w:tr w:rsidR="0087351F" w:rsidRPr="001C16AB" w14:paraId="2BDF74A1"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774BD936" w14:textId="77777777" w:rsidR="0087351F" w:rsidRPr="001C16AB" w:rsidRDefault="0087351F" w:rsidP="00E64CC8">
            <w:pPr>
              <w:pStyle w:val="TAC"/>
              <w:keepNext w:val="0"/>
              <w:keepLines w:val="0"/>
              <w:widowControl w:val="0"/>
              <w:rPr>
                <w:rFonts w:eastAsia="Calibri"/>
              </w:rPr>
            </w:pPr>
            <w:r w:rsidRPr="001C16AB">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3D8E075"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request the establishment of a group call with automatic commencement mode and implicit transmission request.</w:t>
            </w:r>
          </w:p>
          <w:p w14:paraId="694F0789" w14:textId="77777777" w:rsidR="0087351F" w:rsidRPr="001C16AB" w:rsidRDefault="0087351F" w:rsidP="00E64CC8">
            <w:pPr>
              <w:pStyle w:val="TAL"/>
              <w:keepNext w:val="0"/>
              <w:keepLines w:val="0"/>
              <w:widowControl w:val="0"/>
              <w:rPr>
                <w:rFonts w:eastAsia="Calibri"/>
                <w:shd w:val="clear" w:color="auto" w:fill="FF0000"/>
              </w:rPr>
            </w:pPr>
            <w:r w:rsidRPr="001C16AB">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17E10E08"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2FE3F4AA"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2DFA98"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19F37515"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r>
      <w:tr w:rsidR="0087351F" w:rsidRPr="001C16AB" w14:paraId="12D6A5CF"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368A21B3" w14:textId="77777777" w:rsidR="0087351F" w:rsidRPr="001C16AB" w:rsidRDefault="0087351F" w:rsidP="00E64CC8">
            <w:pPr>
              <w:pStyle w:val="TAC"/>
              <w:keepNext w:val="0"/>
              <w:keepLines w:val="0"/>
              <w:widowControl w:val="0"/>
              <w:rPr>
                <w:rFonts w:eastAsia="Calibri"/>
              </w:rPr>
            </w:pPr>
            <w:r w:rsidRPr="001C16AB">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6C3BA85E" w14:textId="6E4A98F9" w:rsidR="0087351F" w:rsidRPr="001C16AB" w:rsidRDefault="0087351F" w:rsidP="00E64CC8">
            <w:pPr>
              <w:pStyle w:val="TAL"/>
              <w:keepNext w:val="0"/>
              <w:keepLines w:val="0"/>
              <w:widowControl w:val="0"/>
              <w:rPr>
                <w:rFonts w:eastAsia="Calibri"/>
              </w:rPr>
            </w:pPr>
            <w:r w:rsidRPr="001C16AB">
              <w:rPr>
                <w:rFonts w:eastAsia="Calibri"/>
              </w:rPr>
              <w:t>Check: Does the UE (MCVideo client) correctly perform test procedure '</w:t>
            </w:r>
            <w:r w:rsidRPr="001C16AB">
              <w:t>MCVideo CO session establishment/modification without provisional responses other than 100 Trying'</w:t>
            </w:r>
            <w:r w:rsidRPr="001C16AB">
              <w:rPr>
                <w:rFonts w:eastAsia="Calibri"/>
              </w:rPr>
              <w:t xml:space="preserve"> as described in TS 36.579-1 [2] Table 5.3B.1.3-1 to establish an MCVideo On-demand Pre-arranged Group Call, Automatic Commencement Mode, with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47B6FDE8" w14:textId="77777777" w:rsidR="0087351F" w:rsidRPr="001C16AB" w:rsidRDefault="0087351F" w:rsidP="00E64CC8">
            <w:pPr>
              <w:pStyle w:val="TAC"/>
              <w:keepNext w:val="0"/>
              <w:keepLines w:val="0"/>
              <w:widowControl w:val="0"/>
              <w:jc w:val="left"/>
              <w:rPr>
                <w:rFonts w:eastAsia="Calibri"/>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2378C84"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816789F"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1</w:t>
            </w:r>
          </w:p>
        </w:tc>
        <w:tc>
          <w:tcPr>
            <w:tcW w:w="1133" w:type="dxa"/>
            <w:tcBorders>
              <w:top w:val="single" w:sz="4" w:space="0" w:color="auto"/>
              <w:left w:val="single" w:sz="4" w:space="0" w:color="auto"/>
              <w:bottom w:val="single" w:sz="4" w:space="0" w:color="auto"/>
              <w:right w:val="single" w:sz="4" w:space="0" w:color="auto"/>
            </w:tcBorders>
            <w:hideMark/>
          </w:tcPr>
          <w:p w14:paraId="511E4F57"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P</w:t>
            </w:r>
          </w:p>
        </w:tc>
      </w:tr>
      <w:tr w:rsidR="0087351F" w:rsidRPr="001C16AB" w14:paraId="34852BFF"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4FA3AA93" w14:textId="77777777" w:rsidR="0087351F" w:rsidRPr="001C16AB" w:rsidRDefault="0087351F" w:rsidP="00E64CC8">
            <w:pPr>
              <w:pStyle w:val="TAC"/>
              <w:keepNext w:val="0"/>
              <w:keepLines w:val="0"/>
              <w:widowControl w:val="0"/>
              <w:rPr>
                <w:rFonts w:eastAsia="Calibri"/>
                <w:szCs w:val="22"/>
              </w:rPr>
            </w:pPr>
            <w:r w:rsidRPr="001C16AB">
              <w:rPr>
                <w:rFonts w:eastAsia="Calibri"/>
                <w:szCs w:val="22"/>
              </w:rPr>
              <w:t>3-6</w:t>
            </w:r>
          </w:p>
        </w:tc>
        <w:tc>
          <w:tcPr>
            <w:tcW w:w="3733" w:type="dxa"/>
            <w:tcBorders>
              <w:top w:val="single" w:sz="4" w:space="0" w:color="auto"/>
              <w:left w:val="single" w:sz="4" w:space="0" w:color="auto"/>
              <w:bottom w:val="single" w:sz="4" w:space="0" w:color="auto"/>
              <w:right w:val="single" w:sz="4" w:space="0" w:color="auto"/>
            </w:tcBorders>
            <w:hideMark/>
          </w:tcPr>
          <w:p w14:paraId="54D3A1F7"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F97565"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5E197669" w14:textId="77777777" w:rsidR="0087351F" w:rsidRPr="001C16AB" w:rsidRDefault="0087351F" w:rsidP="00E64CC8">
            <w:pPr>
              <w:pStyle w:val="TAL"/>
              <w:keepNext w:val="0"/>
              <w:keepLines w:val="0"/>
              <w:widowControl w:val="0"/>
              <w:rPr>
                <w:rFonts w:eastAsia="Calibri"/>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11E0885E"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6DDC390A"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r>
      <w:tr w:rsidR="0087351F" w:rsidRPr="001C16AB" w14:paraId="1488859C"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73F596BF"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6A</w:t>
            </w:r>
          </w:p>
        </w:tc>
        <w:tc>
          <w:tcPr>
            <w:tcW w:w="3733" w:type="dxa"/>
            <w:tcBorders>
              <w:top w:val="single" w:sz="4" w:space="0" w:color="auto"/>
              <w:left w:val="single" w:sz="4" w:space="0" w:color="auto"/>
              <w:bottom w:val="single" w:sz="4" w:space="0" w:color="auto"/>
              <w:right w:val="single" w:sz="4" w:space="0" w:color="auto"/>
            </w:tcBorders>
            <w:hideMark/>
          </w:tcPr>
          <w:p w14:paraId="2FA517AC" w14:textId="77777777" w:rsidR="0087351F" w:rsidRPr="001C16AB" w:rsidRDefault="0087351F" w:rsidP="00E64CC8">
            <w:pPr>
              <w:pStyle w:val="TAL"/>
            </w:pPr>
            <w:r w:rsidRPr="001C16AB">
              <w:t>Check: Does the UE (MCVideo client) provide transmission granted notification to the user?</w:t>
            </w:r>
          </w:p>
          <w:p w14:paraId="243F9612" w14:textId="77777777" w:rsidR="0087351F" w:rsidRPr="001C16AB" w:rsidRDefault="0087351F" w:rsidP="00E64CC8">
            <w:pPr>
              <w:pStyle w:val="TAL"/>
            </w:pPr>
            <w:r w:rsidRPr="001C16AB">
              <w:t>(NOTE 1)</w:t>
            </w:r>
          </w:p>
        </w:tc>
        <w:tc>
          <w:tcPr>
            <w:tcW w:w="685" w:type="dxa"/>
            <w:tcBorders>
              <w:top w:val="single" w:sz="4" w:space="0" w:color="auto"/>
              <w:left w:val="single" w:sz="4" w:space="0" w:color="auto"/>
              <w:bottom w:val="single" w:sz="4" w:space="0" w:color="auto"/>
              <w:right w:val="single" w:sz="4" w:space="0" w:color="auto"/>
            </w:tcBorders>
            <w:hideMark/>
          </w:tcPr>
          <w:p w14:paraId="366D07AE"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0FCC8192"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33936BF9"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39A1F032"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72A606F2"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547A642C"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7</w:t>
            </w:r>
          </w:p>
        </w:tc>
        <w:tc>
          <w:tcPr>
            <w:tcW w:w="3733" w:type="dxa"/>
            <w:tcBorders>
              <w:top w:val="single" w:sz="4" w:space="0" w:color="auto"/>
              <w:left w:val="single" w:sz="4" w:space="0" w:color="auto"/>
              <w:bottom w:val="single" w:sz="4" w:space="0" w:color="auto"/>
              <w:right w:val="single" w:sz="4" w:space="0" w:color="auto"/>
            </w:tcBorders>
            <w:hideMark/>
          </w:tcPr>
          <w:p w14:paraId="7661D628" w14:textId="13558577" w:rsidR="0087351F" w:rsidRPr="001C16AB" w:rsidRDefault="0087351F" w:rsidP="00E64CC8">
            <w:pPr>
              <w:pStyle w:val="TAL"/>
            </w:pPr>
            <w:r w:rsidRPr="001C16AB">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2261A522"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22"/>
              </w:rPr>
              <w:t>&lt;--</w:t>
            </w:r>
          </w:p>
        </w:tc>
        <w:tc>
          <w:tcPr>
            <w:tcW w:w="2835" w:type="dxa"/>
            <w:tcBorders>
              <w:top w:val="single" w:sz="4" w:space="0" w:color="auto"/>
              <w:left w:val="single" w:sz="4" w:space="0" w:color="auto"/>
              <w:bottom w:val="single" w:sz="4" w:space="0" w:color="auto"/>
              <w:right w:val="single" w:sz="4" w:space="0" w:color="auto"/>
            </w:tcBorders>
            <w:hideMark/>
          </w:tcPr>
          <w:p w14:paraId="1708D2B6"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48883CED"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2D961B67"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2C533F3F"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66656B85"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7A</w:t>
            </w:r>
          </w:p>
        </w:tc>
        <w:tc>
          <w:tcPr>
            <w:tcW w:w="3733" w:type="dxa"/>
            <w:tcBorders>
              <w:top w:val="single" w:sz="4" w:space="0" w:color="auto"/>
              <w:left w:val="single" w:sz="4" w:space="0" w:color="auto"/>
              <w:bottom w:val="single" w:sz="4" w:space="0" w:color="auto"/>
              <w:right w:val="single" w:sz="4" w:space="0" w:color="auto"/>
            </w:tcBorders>
            <w:hideMark/>
          </w:tcPr>
          <w:p w14:paraId="5BDAC606" w14:textId="77777777" w:rsidR="0087351F" w:rsidRPr="001C16AB" w:rsidRDefault="0087351F" w:rsidP="00E64CC8">
            <w:pPr>
              <w:pStyle w:val="TAL"/>
            </w:pPr>
            <w:r w:rsidRPr="001C16AB">
              <w:t>Check: Does the UE (MCVideo client) notify the user about the media reception by another user?</w:t>
            </w:r>
          </w:p>
          <w:p w14:paraId="5A14BE3B" w14:textId="77777777" w:rsidR="0087351F" w:rsidRPr="001C16AB" w:rsidRDefault="0087351F" w:rsidP="00E64CC8">
            <w:pPr>
              <w:pStyle w:val="TAL"/>
            </w:pPr>
            <w:r w:rsidRPr="001C16AB">
              <w:t>(NOTE 1)</w:t>
            </w:r>
          </w:p>
        </w:tc>
        <w:tc>
          <w:tcPr>
            <w:tcW w:w="685" w:type="dxa"/>
            <w:tcBorders>
              <w:top w:val="single" w:sz="4" w:space="0" w:color="auto"/>
              <w:left w:val="single" w:sz="4" w:space="0" w:color="auto"/>
              <w:bottom w:val="single" w:sz="4" w:space="0" w:color="auto"/>
              <w:right w:val="single" w:sz="4" w:space="0" w:color="auto"/>
            </w:tcBorders>
            <w:hideMark/>
          </w:tcPr>
          <w:p w14:paraId="68D2D2FE" w14:textId="77777777" w:rsidR="0087351F" w:rsidRPr="001C16AB" w:rsidRDefault="0087351F" w:rsidP="00E64CC8">
            <w:pPr>
              <w:pStyle w:val="TAC"/>
              <w:keepNext w:val="0"/>
              <w:keepLines w:val="0"/>
              <w:widowControl w:val="0"/>
              <w:jc w:val="left"/>
              <w:rPr>
                <w:rFonts w:eastAsia="Calibri"/>
                <w:szCs w:val="22"/>
              </w:rPr>
            </w:pPr>
            <w:r w:rsidRPr="001C16AB">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F55A3F"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31942C62"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1C776B11"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415A0FA8"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10AE2616"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8</w:t>
            </w:r>
          </w:p>
        </w:tc>
        <w:tc>
          <w:tcPr>
            <w:tcW w:w="3733" w:type="dxa"/>
            <w:tcBorders>
              <w:top w:val="single" w:sz="4" w:space="0" w:color="auto"/>
              <w:left w:val="single" w:sz="4" w:space="0" w:color="auto"/>
              <w:bottom w:val="single" w:sz="4" w:space="0" w:color="auto"/>
              <w:right w:val="single" w:sz="4" w:space="0" w:color="auto"/>
            </w:tcBorders>
            <w:hideMark/>
          </w:tcPr>
          <w:p w14:paraId="03F7D770" w14:textId="0924CDAC" w:rsidR="0087351F" w:rsidRPr="001C16AB" w:rsidRDefault="0087351F" w:rsidP="00E64CC8">
            <w:pPr>
              <w:pStyle w:val="TAL"/>
            </w:pPr>
            <w:r w:rsidRPr="001C16AB">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6109510"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22"/>
              </w:rPr>
              <w:t>&lt;--</w:t>
            </w:r>
          </w:p>
        </w:tc>
        <w:tc>
          <w:tcPr>
            <w:tcW w:w="2835" w:type="dxa"/>
            <w:tcBorders>
              <w:top w:val="single" w:sz="4" w:space="0" w:color="auto"/>
              <w:left w:val="single" w:sz="4" w:space="0" w:color="auto"/>
              <w:bottom w:val="single" w:sz="4" w:space="0" w:color="auto"/>
              <w:right w:val="single" w:sz="4" w:space="0" w:color="auto"/>
            </w:tcBorders>
          </w:tcPr>
          <w:p w14:paraId="55337B8D" w14:textId="77777777" w:rsidR="0087351F" w:rsidRPr="001C16AB" w:rsidRDefault="0087351F" w:rsidP="00E64CC8">
            <w:pPr>
              <w:pStyle w:val="TAL"/>
              <w:keepNext w:val="0"/>
              <w:keepLines w:val="0"/>
              <w:widowControl w:val="0"/>
              <w:rPr>
                <w:rFonts w:eastAsia="Calibri" w:cs="Arial"/>
                <w:szCs w:val="18"/>
              </w:rPr>
            </w:pPr>
            <w:r w:rsidRPr="001C16AB">
              <w:rPr>
                <w:rFonts w:cs="Arial"/>
                <w:szCs w:val="18"/>
              </w:rP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3317A9EA"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2DDE39BF"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0E497508"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37176D82"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8A</w:t>
            </w:r>
          </w:p>
        </w:tc>
        <w:tc>
          <w:tcPr>
            <w:tcW w:w="3733" w:type="dxa"/>
            <w:tcBorders>
              <w:top w:val="single" w:sz="4" w:space="0" w:color="auto"/>
              <w:left w:val="single" w:sz="4" w:space="0" w:color="auto"/>
              <w:bottom w:val="single" w:sz="4" w:space="0" w:color="auto"/>
              <w:right w:val="single" w:sz="4" w:space="0" w:color="auto"/>
            </w:tcBorders>
            <w:hideMark/>
          </w:tcPr>
          <w:p w14:paraId="18D0E706" w14:textId="77777777" w:rsidR="0087351F" w:rsidRPr="001C16AB" w:rsidRDefault="0087351F" w:rsidP="00E64CC8">
            <w:pPr>
              <w:pStyle w:val="TAL"/>
            </w:pPr>
            <w:r w:rsidRPr="001C16AB">
              <w:t>Check: Does the UE (MCVideo client) notify the user that the permission to send RTP media is being revoked?</w:t>
            </w:r>
          </w:p>
          <w:p w14:paraId="07762381" w14:textId="77777777" w:rsidR="0087351F" w:rsidRPr="001C16AB" w:rsidRDefault="0087351F" w:rsidP="00E64CC8">
            <w:pPr>
              <w:pStyle w:val="TAL"/>
            </w:pPr>
            <w:r w:rsidRPr="001C16AB">
              <w:t>(NOTE 1)</w:t>
            </w:r>
          </w:p>
        </w:tc>
        <w:tc>
          <w:tcPr>
            <w:tcW w:w="685" w:type="dxa"/>
            <w:tcBorders>
              <w:top w:val="single" w:sz="4" w:space="0" w:color="auto"/>
              <w:left w:val="single" w:sz="4" w:space="0" w:color="auto"/>
              <w:bottom w:val="single" w:sz="4" w:space="0" w:color="auto"/>
              <w:right w:val="single" w:sz="4" w:space="0" w:color="auto"/>
            </w:tcBorders>
            <w:hideMark/>
          </w:tcPr>
          <w:p w14:paraId="5A3CB6DF"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66406CE4"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509E4589"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62DE8963"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53BE2EDB"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331B741F"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9</w:t>
            </w:r>
          </w:p>
        </w:tc>
        <w:tc>
          <w:tcPr>
            <w:tcW w:w="3733" w:type="dxa"/>
            <w:tcBorders>
              <w:top w:val="single" w:sz="4" w:space="0" w:color="auto"/>
              <w:left w:val="single" w:sz="4" w:space="0" w:color="auto"/>
              <w:bottom w:val="single" w:sz="4" w:space="0" w:color="auto"/>
              <w:right w:val="single" w:sz="4" w:space="0" w:color="auto"/>
            </w:tcBorders>
            <w:hideMark/>
          </w:tcPr>
          <w:p w14:paraId="3F42964A" w14:textId="1D0BC1CE" w:rsidR="0087351F" w:rsidRPr="001C16AB" w:rsidRDefault="0087351F" w:rsidP="00E64CC8">
            <w:pPr>
              <w:pStyle w:val="TAL"/>
            </w:pPr>
            <w:r w:rsidRPr="001C16AB">
              <w:t xml:space="preserve">Check: Does the UE (MCVideo client) correctly perform test procedure 'MCVideo Queue Position Request' as described in </w:t>
            </w:r>
            <w:r w:rsidRPr="001C16AB">
              <w:rPr>
                <w:rFonts w:eastAsia="Calibri"/>
              </w:rPr>
              <w:t>TS 36.579-1 [2] Table 5.3B.5.3-</w:t>
            </w:r>
            <w:r w:rsidRPr="001C16AB">
              <w:t>1 with an acknowledgement required?</w:t>
            </w:r>
          </w:p>
        </w:tc>
        <w:tc>
          <w:tcPr>
            <w:tcW w:w="685" w:type="dxa"/>
            <w:tcBorders>
              <w:top w:val="single" w:sz="4" w:space="0" w:color="auto"/>
              <w:left w:val="single" w:sz="4" w:space="0" w:color="auto"/>
              <w:bottom w:val="single" w:sz="4" w:space="0" w:color="auto"/>
              <w:right w:val="single" w:sz="4" w:space="0" w:color="auto"/>
            </w:tcBorders>
            <w:hideMark/>
          </w:tcPr>
          <w:p w14:paraId="788C643B"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3CEE12FC" w14:textId="77777777" w:rsidR="0087351F" w:rsidRPr="001C16AB" w:rsidRDefault="0087351F" w:rsidP="00E64CC8">
            <w:pPr>
              <w:spacing w:after="0"/>
              <w:rPr>
                <w:rFonts w:ascii="Arial" w:hAnsi="Arial" w:cs="Arial"/>
                <w:sz w:val="18"/>
                <w:szCs w:val="18"/>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145B2896"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0830D092"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42411F9F"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42185BC7"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10-11</w:t>
            </w:r>
          </w:p>
        </w:tc>
        <w:tc>
          <w:tcPr>
            <w:tcW w:w="3733" w:type="dxa"/>
            <w:tcBorders>
              <w:top w:val="single" w:sz="4" w:space="0" w:color="auto"/>
              <w:left w:val="single" w:sz="4" w:space="0" w:color="auto"/>
              <w:bottom w:val="single" w:sz="4" w:space="0" w:color="auto"/>
              <w:right w:val="single" w:sz="4" w:space="0" w:color="auto"/>
            </w:tcBorders>
            <w:hideMark/>
          </w:tcPr>
          <w:p w14:paraId="3B85C16D"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155A4E2A"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44755363" w14:textId="77777777" w:rsidR="0087351F" w:rsidRPr="001C16AB" w:rsidRDefault="0087351F" w:rsidP="00E64CC8">
            <w:pPr>
              <w:spacing w:after="0"/>
              <w:rPr>
                <w:rFonts w:ascii="Arial" w:hAnsi="Arial" w:cs="Arial"/>
                <w:sz w:val="18"/>
                <w:szCs w:val="18"/>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640CC44B"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58D36E73"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714F13C2"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5766FB8A" w14:textId="6716CAE2" w:rsidR="0087351F" w:rsidRPr="001C16AB" w:rsidRDefault="0087351F" w:rsidP="00E64CC8">
            <w:pPr>
              <w:pStyle w:val="TAC"/>
              <w:keepNext w:val="0"/>
              <w:keepLines w:val="0"/>
              <w:widowControl w:val="0"/>
              <w:rPr>
                <w:rFonts w:eastAsia="Calibri"/>
                <w:szCs w:val="18"/>
              </w:rPr>
            </w:pPr>
            <w:r w:rsidRPr="001C16AB">
              <w:rPr>
                <w:rFonts w:eastAsia="Calibri"/>
                <w:szCs w:val="18"/>
              </w:rPr>
              <w:t>12</w:t>
            </w:r>
          </w:p>
        </w:tc>
        <w:tc>
          <w:tcPr>
            <w:tcW w:w="3733" w:type="dxa"/>
            <w:tcBorders>
              <w:top w:val="single" w:sz="4" w:space="0" w:color="auto"/>
              <w:left w:val="single" w:sz="4" w:space="0" w:color="auto"/>
              <w:bottom w:val="single" w:sz="4" w:space="0" w:color="auto"/>
              <w:right w:val="single" w:sz="4" w:space="0" w:color="auto"/>
            </w:tcBorders>
            <w:hideMark/>
          </w:tcPr>
          <w:p w14:paraId="24CCC2BD"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Make the UE (MCVideo client) cancel the transmission request.</w:t>
            </w:r>
          </w:p>
          <w:p w14:paraId="5F9BFC36"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7E27864B"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4D57F3EA"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2353DD6"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0F920ED1"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4DA77DF3"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01B5DD49"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12A</w:t>
            </w:r>
          </w:p>
        </w:tc>
        <w:tc>
          <w:tcPr>
            <w:tcW w:w="3733" w:type="dxa"/>
            <w:tcBorders>
              <w:top w:val="single" w:sz="4" w:space="0" w:color="auto"/>
              <w:left w:val="single" w:sz="4" w:space="0" w:color="auto"/>
              <w:bottom w:val="single" w:sz="4" w:space="0" w:color="auto"/>
              <w:right w:val="single" w:sz="4" w:space="0" w:color="auto"/>
            </w:tcBorders>
            <w:hideMark/>
          </w:tcPr>
          <w:p w14:paraId="38F6EAE6" w14:textId="67FA7A73" w:rsidR="0087351F" w:rsidRPr="001C16AB" w:rsidRDefault="0087351F" w:rsidP="00E64CC8">
            <w:pPr>
              <w:spacing w:after="0"/>
              <w:rPr>
                <w:rFonts w:ascii="Arial" w:hAnsi="Arial" w:cs="Arial"/>
                <w:sz w:val="18"/>
                <w:szCs w:val="18"/>
              </w:rPr>
            </w:pPr>
            <w:r w:rsidRPr="001C16AB">
              <w:rPr>
                <w:rFonts w:ascii="Arial" w:hAnsi="Arial" w:cs="Arial"/>
                <w:sz w:val="18"/>
                <w:szCs w:val="18"/>
              </w:rPr>
              <w:t>Chec</w:t>
            </w:r>
            <w:r w:rsidRPr="001C16AB">
              <w:rPr>
                <w:rFonts w:ascii="Arial" w:hAnsi="Arial"/>
                <w:sz w:val="18"/>
              </w:rPr>
              <w:t>k: Does the UE (MCVideo client) correctly perform test procedure 'MCVideo transmission End Request CO' as described in TS 36.579-1 [2] Table 5.3B.7.3-1 to cancel the media transmit</w:t>
            </w:r>
            <w:r w:rsidRPr="001C16AB">
              <w:rPr>
                <w:rFonts w:ascii="Arial" w:hAnsi="Arial" w:cs="Arial"/>
                <w:sz w:val="18"/>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739E47EE"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1A3A6628" w14:textId="77777777" w:rsidR="0087351F" w:rsidRPr="001C16AB" w:rsidRDefault="0087351F" w:rsidP="00E64CC8">
            <w:pPr>
              <w:pStyle w:val="TAL"/>
              <w:keepNext w:val="0"/>
              <w:keepLines w:val="0"/>
              <w:widowControl w:val="0"/>
              <w:rPr>
                <w:rFonts w:eastAsia="Calibri" w:cs="Arial"/>
                <w:szCs w:val="18"/>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4D6DC733"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077FD1FD"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4CB8F34B"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2D979F1B"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CBFA1C1"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4EAD45E0"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685E7744"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tcPr>
          <w:p w14:paraId="0B126431"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tcPr>
          <w:p w14:paraId="5B9A6246"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6A92AC33"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6E5A523E" w14:textId="77777777" w:rsidR="0087351F" w:rsidRPr="001C16AB" w:rsidRDefault="0087351F" w:rsidP="00E64CC8">
            <w:pPr>
              <w:pStyle w:val="TAC"/>
              <w:keepNext w:val="0"/>
              <w:keepLines w:val="0"/>
              <w:widowControl w:val="0"/>
              <w:rPr>
                <w:rFonts w:eastAsia="Calibri"/>
                <w:szCs w:val="18"/>
              </w:rPr>
            </w:pPr>
            <w:r w:rsidRPr="001C16AB">
              <w:rPr>
                <w:rFonts w:eastAsia="Calibri"/>
                <w:szCs w:val="18"/>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A12181A" w14:textId="77777777" w:rsidR="0087351F" w:rsidRPr="001C16AB" w:rsidRDefault="0087351F" w:rsidP="00E64CC8">
            <w:pPr>
              <w:pStyle w:val="TAL"/>
              <w:rPr>
                <w:rFonts w:cs="Arial"/>
                <w:szCs w:val="18"/>
              </w:rPr>
            </w:pPr>
            <w:r w:rsidRPr="001C16AB">
              <w:rPr>
                <w:rFonts w:cs="Arial"/>
                <w:szCs w:val="18"/>
              </w:rPr>
              <w:t>Make the UE (MCVideo client) request transmission.</w:t>
            </w:r>
          </w:p>
          <w:p w14:paraId="227AC1FF" w14:textId="77777777" w:rsidR="0087351F" w:rsidRPr="001C16AB" w:rsidRDefault="0087351F" w:rsidP="00E64CC8">
            <w:pPr>
              <w:pStyle w:val="TAL"/>
              <w:rPr>
                <w:rFonts w:cs="Arial"/>
                <w:szCs w:val="18"/>
              </w:rPr>
            </w:pPr>
            <w:r w:rsidRPr="001C16A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5A710C5B"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3DF3EC28"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51B77FFD"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07B5F55D"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49A5EDC0" w14:textId="77777777" w:rsidTr="00E64CC8">
        <w:trPr>
          <w:trHeight w:val="224"/>
        </w:trPr>
        <w:tc>
          <w:tcPr>
            <w:tcW w:w="694" w:type="dxa"/>
            <w:tcBorders>
              <w:top w:val="single" w:sz="4" w:space="0" w:color="auto"/>
              <w:left w:val="single" w:sz="4" w:space="0" w:color="auto"/>
              <w:bottom w:val="single" w:sz="4" w:space="0" w:color="auto"/>
              <w:right w:val="single" w:sz="4" w:space="0" w:color="auto"/>
            </w:tcBorders>
            <w:hideMark/>
          </w:tcPr>
          <w:p w14:paraId="17E5224E" w14:textId="77777777" w:rsidR="0087351F" w:rsidRPr="001C16AB" w:rsidRDefault="0087351F" w:rsidP="00E64CC8">
            <w:pPr>
              <w:pStyle w:val="TAC"/>
              <w:keepNext w:val="0"/>
              <w:keepLines w:val="0"/>
              <w:widowControl w:val="0"/>
              <w:rPr>
                <w:rFonts w:eastAsia="Calibri"/>
              </w:rPr>
            </w:pPr>
            <w:r w:rsidRPr="001C16AB">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C61D4E4" w14:textId="712BB019" w:rsidR="0087351F" w:rsidRPr="001C16AB" w:rsidRDefault="0087351F" w:rsidP="00E64CC8">
            <w:pPr>
              <w:pStyle w:val="TAL"/>
            </w:pPr>
            <w:r w:rsidRPr="001C16AB">
              <w:t>Check: Does the UE (MCVideo client) correctly perform test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30FE66"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29C8B83"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5AA0EF1D"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6B021329"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73698B2F"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7D9EC147" w14:textId="77777777" w:rsidR="0087351F" w:rsidRPr="001C16AB" w:rsidRDefault="0087351F" w:rsidP="00E64CC8">
            <w:pPr>
              <w:pStyle w:val="TAC"/>
              <w:keepNext w:val="0"/>
              <w:keepLines w:val="0"/>
              <w:widowControl w:val="0"/>
              <w:rPr>
                <w:rFonts w:eastAsia="Calibri"/>
              </w:rPr>
            </w:pPr>
            <w:r w:rsidRPr="001C16AB">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E69BB86" w14:textId="77777777" w:rsidR="0087351F" w:rsidRPr="001C16AB" w:rsidRDefault="0087351F" w:rsidP="00E64CC8">
            <w:pPr>
              <w:rPr>
                <w:rFonts w:ascii="Arial" w:hAnsi="Arial" w:cs="Arial"/>
                <w:sz w:val="18"/>
                <w:szCs w:val="18"/>
              </w:rPr>
            </w:pPr>
            <w:r w:rsidRPr="001C16AB">
              <w:rPr>
                <w:rFonts w:ascii="Arial" w:hAnsi="Arial" w:cs="Arial"/>
                <w:sz w:val="18"/>
                <w:szCs w:val="18"/>
              </w:rPr>
              <w:t>Void.</w:t>
            </w:r>
          </w:p>
        </w:tc>
        <w:tc>
          <w:tcPr>
            <w:tcW w:w="685" w:type="dxa"/>
            <w:tcBorders>
              <w:top w:val="single" w:sz="4" w:space="0" w:color="auto"/>
              <w:left w:val="single" w:sz="4" w:space="0" w:color="auto"/>
              <w:bottom w:val="single" w:sz="4" w:space="0" w:color="auto"/>
              <w:right w:val="single" w:sz="4" w:space="0" w:color="auto"/>
            </w:tcBorders>
            <w:hideMark/>
          </w:tcPr>
          <w:p w14:paraId="494BF1E6"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018BE5D1"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6EFC2D8F"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5B6CAE5A"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0E8E54E8"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330D77C5" w14:textId="77777777" w:rsidR="0087351F" w:rsidRPr="001C16AB" w:rsidRDefault="0087351F" w:rsidP="00E64CC8">
            <w:pPr>
              <w:pStyle w:val="TAC"/>
              <w:keepNext w:val="0"/>
              <w:keepLines w:val="0"/>
              <w:widowControl w:val="0"/>
              <w:jc w:val="left"/>
              <w:rPr>
                <w:rFonts w:eastAsia="Calibri"/>
              </w:rPr>
            </w:pPr>
            <w:r w:rsidRPr="001C16AB">
              <w:rPr>
                <w:rFonts w:eastAsia="Calibri"/>
              </w:rPr>
              <w:lastRenderedPageBreak/>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6B89769" w14:textId="77777777" w:rsidR="0087351F" w:rsidRPr="001C16AB" w:rsidRDefault="0087351F" w:rsidP="00E64CC8">
            <w:pPr>
              <w:pStyle w:val="TAL"/>
              <w:rPr>
                <w:rFonts w:cs="Arial"/>
                <w:szCs w:val="18"/>
              </w:rPr>
            </w:pPr>
            <w:r w:rsidRPr="001C16AB">
              <w:rPr>
                <w:rFonts w:cs="Arial"/>
                <w:szCs w:val="18"/>
              </w:rPr>
              <w:t>Make the UE (MCVideo client) request transmission.</w:t>
            </w:r>
          </w:p>
          <w:p w14:paraId="075C04E8" w14:textId="77777777" w:rsidR="0087351F" w:rsidRPr="001C16AB" w:rsidRDefault="0087351F" w:rsidP="00E64CC8">
            <w:pPr>
              <w:pStyle w:val="TAL"/>
              <w:rPr>
                <w:rFonts w:cs="Arial"/>
                <w:szCs w:val="18"/>
              </w:rPr>
            </w:pPr>
            <w:r w:rsidRPr="001C16A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7034F785"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3B088ED8" w14:textId="77777777" w:rsidR="0087351F" w:rsidRPr="001C16AB" w:rsidRDefault="0087351F" w:rsidP="00E64CC8">
            <w:pPr>
              <w:widowControl w:val="0"/>
              <w:spacing w:after="0"/>
              <w:rPr>
                <w:rFonts w:ascii="Arial" w:hAnsi="Arial" w:cs="Arial"/>
                <w:sz w:val="18"/>
                <w:szCs w:val="18"/>
              </w:rPr>
            </w:pPr>
            <w:r w:rsidRPr="001C16A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525CD31A"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4E1B7618"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268617AE"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055C0820" w14:textId="77777777" w:rsidR="0087351F" w:rsidRPr="001C16AB" w:rsidRDefault="0087351F" w:rsidP="00E64CC8">
            <w:pPr>
              <w:pStyle w:val="TAC"/>
              <w:keepNext w:val="0"/>
              <w:keepLines w:val="0"/>
              <w:widowControl w:val="0"/>
              <w:rPr>
                <w:rFonts w:eastAsia="Calibri"/>
              </w:rPr>
            </w:pPr>
            <w:r w:rsidRPr="001C16AB">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B05DCF" w14:textId="0E98CC22" w:rsidR="0087351F" w:rsidRPr="001C16AB" w:rsidRDefault="0087351F" w:rsidP="00E64CC8">
            <w:pPr>
              <w:pStyle w:val="TAL"/>
            </w:pPr>
            <w:r w:rsidRPr="001C16AB">
              <w:t>Check: Does the UE (MCVideo client) correctly perform test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270BB228"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06BE67D9" w14:textId="77777777" w:rsidR="0087351F" w:rsidRPr="001C16AB" w:rsidRDefault="0087351F" w:rsidP="00E64CC8">
            <w:pPr>
              <w:pStyle w:val="TAL"/>
              <w:keepNext w:val="0"/>
              <w:keepLines w:val="0"/>
              <w:widowControl w:val="0"/>
              <w:rPr>
                <w:rFonts w:eastAsia="Calibri" w:cs="Arial"/>
                <w:szCs w:val="18"/>
              </w:rPr>
            </w:pPr>
            <w:r w:rsidRPr="001C16AB">
              <w:rPr>
                <w:rFonts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51A2B5F7"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6A2B9F2B"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160CBECF"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014726A3" w14:textId="77777777" w:rsidR="0087351F" w:rsidRPr="001C16AB" w:rsidRDefault="0087351F" w:rsidP="00E64CC8">
            <w:pPr>
              <w:pStyle w:val="TAC"/>
              <w:keepNext w:val="0"/>
              <w:keepLines w:val="0"/>
              <w:widowControl w:val="0"/>
              <w:rPr>
                <w:rFonts w:eastAsia="Calibri"/>
              </w:rPr>
            </w:pPr>
            <w:r w:rsidRPr="001C16AB">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21A1E613" w14:textId="77777777" w:rsidR="0087351F" w:rsidRPr="001C16AB" w:rsidRDefault="0087351F" w:rsidP="00E64CC8">
            <w:pPr>
              <w:pStyle w:val="TAL"/>
            </w:pPr>
            <w:r w:rsidRPr="001C16AB">
              <w:t>Void</w:t>
            </w:r>
          </w:p>
        </w:tc>
        <w:tc>
          <w:tcPr>
            <w:tcW w:w="685" w:type="dxa"/>
            <w:tcBorders>
              <w:top w:val="single" w:sz="4" w:space="0" w:color="auto"/>
              <w:left w:val="single" w:sz="4" w:space="0" w:color="auto"/>
              <w:bottom w:val="single" w:sz="4" w:space="0" w:color="auto"/>
              <w:right w:val="single" w:sz="4" w:space="0" w:color="auto"/>
            </w:tcBorders>
            <w:hideMark/>
          </w:tcPr>
          <w:p w14:paraId="5B043CD8"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4C9F1CEC" w14:textId="77777777" w:rsidR="0087351F" w:rsidRPr="001C16AB" w:rsidRDefault="0087351F" w:rsidP="00E64CC8">
            <w:pPr>
              <w:pStyle w:val="TAL"/>
              <w:keepNext w:val="0"/>
              <w:keepLines w:val="0"/>
              <w:widowControl w:val="0"/>
              <w:rPr>
                <w:rFonts w:eastAsia="Calibri" w:cs="Arial"/>
                <w:szCs w:val="18"/>
              </w:rPr>
            </w:pPr>
            <w:r w:rsidRPr="001C16AB">
              <w:rPr>
                <w:rFonts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0F2561DA"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2827B30D"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320AF26C" w14:textId="77777777" w:rsidTr="00E64CC8">
        <w:trPr>
          <w:trHeight w:val="431"/>
        </w:trPr>
        <w:tc>
          <w:tcPr>
            <w:tcW w:w="694" w:type="dxa"/>
            <w:tcBorders>
              <w:top w:val="single" w:sz="4" w:space="0" w:color="auto"/>
              <w:left w:val="single" w:sz="4" w:space="0" w:color="auto"/>
              <w:bottom w:val="single" w:sz="4" w:space="0" w:color="auto"/>
              <w:right w:val="single" w:sz="4" w:space="0" w:color="auto"/>
            </w:tcBorders>
            <w:hideMark/>
          </w:tcPr>
          <w:p w14:paraId="0200D0D0" w14:textId="77777777" w:rsidR="0087351F" w:rsidRPr="001C16AB" w:rsidRDefault="0087351F" w:rsidP="00E64CC8">
            <w:pPr>
              <w:pStyle w:val="TAC"/>
              <w:keepNext w:val="0"/>
              <w:keepLines w:val="0"/>
              <w:widowControl w:val="0"/>
              <w:rPr>
                <w:rFonts w:eastAsia="Calibri"/>
              </w:rPr>
            </w:pPr>
            <w:r w:rsidRPr="001C16AB">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74576538" w14:textId="16DBE369" w:rsidR="0087351F" w:rsidRPr="001C16AB" w:rsidRDefault="0087351F" w:rsidP="00E64CC8">
            <w:pPr>
              <w:spacing w:after="0"/>
              <w:rPr>
                <w:rFonts w:ascii="Arial" w:hAnsi="Arial" w:cs="Arial"/>
                <w:sz w:val="18"/>
                <w:szCs w:val="18"/>
              </w:rPr>
            </w:pPr>
            <w:r w:rsidRPr="001C16AB">
              <w:rPr>
                <w:rFonts w:ascii="Arial" w:hAnsi="Arial" w:cs="Arial"/>
                <w:sz w:val="18"/>
                <w:szCs w:val="18"/>
              </w:rPr>
              <w:t>Does the UE (MCVideo client) provide Transmission request queued notification to the MCVideo User?</w:t>
            </w:r>
          </w:p>
          <w:p w14:paraId="57D3153F"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57E3050D"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3B45A488" w14:textId="77777777" w:rsidR="0087351F" w:rsidRPr="001C16AB" w:rsidRDefault="0087351F" w:rsidP="00E64CC8">
            <w:pPr>
              <w:pStyle w:val="TAL"/>
              <w:keepNext w:val="0"/>
              <w:keepLines w:val="0"/>
              <w:widowControl w:val="0"/>
              <w:rPr>
                <w:rFonts w:eastAsia="Calibri" w:cs="Arial"/>
                <w:szCs w:val="18"/>
              </w:rPr>
            </w:pPr>
            <w:r w:rsidRPr="001C16AB">
              <w:rPr>
                <w:rFonts w:eastAsia="Calibri" w:cs="Arial"/>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79C5C2F4"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32D50AC5"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12074A52"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6902DE51" w14:textId="77777777" w:rsidR="0087351F" w:rsidRPr="001C16AB" w:rsidRDefault="0087351F" w:rsidP="00E64CC8">
            <w:pPr>
              <w:pStyle w:val="TAC"/>
              <w:keepNext w:val="0"/>
              <w:keepLines w:val="0"/>
              <w:widowControl w:val="0"/>
              <w:rPr>
                <w:rFonts w:eastAsia="Calibri"/>
              </w:rPr>
            </w:pPr>
            <w:r w:rsidRPr="001C16AB">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E17B566" w14:textId="5396AEC7" w:rsidR="0087351F" w:rsidRPr="001C16AB" w:rsidRDefault="0087351F" w:rsidP="00E64CC8">
            <w:pPr>
              <w:spacing w:after="0"/>
              <w:rPr>
                <w:rFonts w:ascii="Arial" w:hAnsi="Arial" w:cs="Arial"/>
                <w:sz w:val="18"/>
                <w:szCs w:val="18"/>
              </w:rPr>
            </w:pPr>
            <w:r w:rsidRPr="001C16AB">
              <w:rPr>
                <w:rFonts w:ascii="Arial" w:hAnsi="Arial" w:cs="Arial"/>
                <w:sz w:val="18"/>
                <w:szCs w:val="18"/>
              </w:rP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5E96DA14"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22"/>
              </w:rPr>
              <w:t>&lt;--</w:t>
            </w:r>
          </w:p>
        </w:tc>
        <w:tc>
          <w:tcPr>
            <w:tcW w:w="2835" w:type="dxa"/>
            <w:tcBorders>
              <w:top w:val="single" w:sz="4" w:space="0" w:color="auto"/>
              <w:left w:val="single" w:sz="4" w:space="0" w:color="auto"/>
              <w:bottom w:val="single" w:sz="4" w:space="0" w:color="auto"/>
              <w:right w:val="single" w:sz="4" w:space="0" w:color="auto"/>
            </w:tcBorders>
            <w:hideMark/>
          </w:tcPr>
          <w:p w14:paraId="5C390ACE"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13605D00"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72DC8C82"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26968E31"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3CBADF44" w14:textId="77777777" w:rsidR="0087351F" w:rsidRPr="001C16AB" w:rsidRDefault="0087351F" w:rsidP="00E64CC8">
            <w:pPr>
              <w:pStyle w:val="TAC"/>
              <w:keepNext w:val="0"/>
              <w:keepLines w:val="0"/>
              <w:widowControl w:val="0"/>
              <w:rPr>
                <w:rFonts w:eastAsia="Calibri"/>
              </w:rPr>
            </w:pPr>
            <w:r w:rsidRPr="001C16AB">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814055F" w14:textId="77777777" w:rsidR="0087351F" w:rsidRPr="001C16AB" w:rsidRDefault="0087351F" w:rsidP="00E64CC8">
            <w:pPr>
              <w:pStyle w:val="TAL"/>
              <w:rPr>
                <w:rFonts w:cs="Arial"/>
                <w:szCs w:val="18"/>
              </w:rPr>
            </w:pPr>
            <w:r w:rsidRPr="001C16AB">
              <w:rPr>
                <w:rFonts w:cs="Arial"/>
                <w:szCs w:val="18"/>
              </w:rPr>
              <w:t>Make the UE (MCVideo client) request transmission.</w:t>
            </w:r>
          </w:p>
          <w:p w14:paraId="394CB7EE" w14:textId="77777777" w:rsidR="0087351F" w:rsidRPr="001C16AB" w:rsidRDefault="0087351F" w:rsidP="00E64CC8">
            <w:pPr>
              <w:pStyle w:val="TAL"/>
              <w:rPr>
                <w:rFonts w:cs="Arial"/>
                <w:szCs w:val="18"/>
              </w:rPr>
            </w:pPr>
            <w:r w:rsidRPr="001C16A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F38F136"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68A96F5"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1DCE15E3"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hideMark/>
          </w:tcPr>
          <w:p w14:paraId="062A79FD"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2329C034"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78D9B8E0" w14:textId="77777777" w:rsidR="0087351F" w:rsidRPr="001C16AB" w:rsidRDefault="0087351F" w:rsidP="00E64CC8">
            <w:pPr>
              <w:pStyle w:val="TAC"/>
              <w:keepNext w:val="0"/>
              <w:keepLines w:val="0"/>
              <w:widowControl w:val="0"/>
              <w:rPr>
                <w:rFonts w:eastAsia="Calibri"/>
              </w:rPr>
            </w:pPr>
            <w:r w:rsidRPr="001C16AB">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39669BA" w14:textId="1704A2D7" w:rsidR="0087351F" w:rsidRPr="001C16AB" w:rsidRDefault="0087351F" w:rsidP="00E64CC8">
            <w:pPr>
              <w:pStyle w:val="TAL"/>
            </w:pPr>
            <w:r w:rsidRPr="001C16AB">
              <w:t>Check: Does the UE (MCVideo client) correctly perform test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4C62E441"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2835" w:type="dxa"/>
            <w:tcBorders>
              <w:top w:val="single" w:sz="4" w:space="0" w:color="auto"/>
              <w:left w:val="single" w:sz="4" w:space="0" w:color="auto"/>
              <w:bottom w:val="single" w:sz="4" w:space="0" w:color="auto"/>
              <w:right w:val="single" w:sz="4" w:space="0" w:color="auto"/>
            </w:tcBorders>
            <w:hideMark/>
          </w:tcPr>
          <w:p w14:paraId="08DB69BC" w14:textId="77777777" w:rsidR="0087351F" w:rsidRPr="001C16AB" w:rsidRDefault="0087351F" w:rsidP="00E64CC8">
            <w:pPr>
              <w:pStyle w:val="TAL"/>
              <w:keepNext w:val="0"/>
              <w:keepLines w:val="0"/>
              <w:widowControl w:val="0"/>
              <w:rPr>
                <w:rFonts w:eastAsia="Calibri" w:cs="Arial"/>
                <w:szCs w:val="18"/>
              </w:rPr>
            </w:pPr>
            <w:r w:rsidRPr="001C16AB">
              <w:rPr>
                <w:rFonts w:eastAsia="Calibri"/>
                <w:szCs w:val="18"/>
              </w:rPr>
              <w:t>-</w:t>
            </w:r>
          </w:p>
        </w:tc>
        <w:tc>
          <w:tcPr>
            <w:tcW w:w="550" w:type="dxa"/>
            <w:tcBorders>
              <w:top w:val="single" w:sz="4" w:space="0" w:color="auto"/>
              <w:left w:val="single" w:sz="4" w:space="0" w:color="auto"/>
              <w:bottom w:val="single" w:sz="4" w:space="0" w:color="auto"/>
              <w:right w:val="single" w:sz="4" w:space="0" w:color="auto"/>
            </w:tcBorders>
            <w:hideMark/>
          </w:tcPr>
          <w:p w14:paraId="6473F5C9"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2</w:t>
            </w:r>
          </w:p>
        </w:tc>
        <w:tc>
          <w:tcPr>
            <w:tcW w:w="1133" w:type="dxa"/>
            <w:tcBorders>
              <w:top w:val="single" w:sz="4" w:space="0" w:color="auto"/>
              <w:left w:val="single" w:sz="4" w:space="0" w:color="auto"/>
              <w:bottom w:val="single" w:sz="4" w:space="0" w:color="auto"/>
              <w:right w:val="single" w:sz="4" w:space="0" w:color="auto"/>
            </w:tcBorders>
            <w:hideMark/>
          </w:tcPr>
          <w:p w14:paraId="4FA90B77"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P</w:t>
            </w:r>
          </w:p>
        </w:tc>
      </w:tr>
      <w:tr w:rsidR="0087351F" w:rsidRPr="001C16AB" w14:paraId="78E47A45"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13BF5AEB" w14:textId="77777777" w:rsidR="0087351F" w:rsidRPr="001C16AB" w:rsidRDefault="0087351F" w:rsidP="00E64CC8">
            <w:pPr>
              <w:pStyle w:val="TAC"/>
              <w:keepNext w:val="0"/>
              <w:keepLines w:val="0"/>
              <w:widowControl w:val="0"/>
              <w:rPr>
                <w:rFonts w:eastAsia="Calibri"/>
              </w:rPr>
            </w:pPr>
            <w:r w:rsidRPr="001C16AB">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2F0F9C8C" w14:textId="77777777" w:rsidR="0087351F" w:rsidRPr="001C16AB" w:rsidRDefault="0087351F" w:rsidP="00E64CC8">
            <w:pPr>
              <w:pStyle w:val="TAL"/>
            </w:pPr>
            <w:r w:rsidRPr="001C16AB">
              <w:t>Void</w:t>
            </w:r>
          </w:p>
        </w:tc>
        <w:tc>
          <w:tcPr>
            <w:tcW w:w="685" w:type="dxa"/>
            <w:tcBorders>
              <w:top w:val="single" w:sz="4" w:space="0" w:color="auto"/>
              <w:left w:val="single" w:sz="4" w:space="0" w:color="auto"/>
              <w:bottom w:val="single" w:sz="4" w:space="0" w:color="auto"/>
              <w:right w:val="single" w:sz="4" w:space="0" w:color="auto"/>
            </w:tcBorders>
            <w:hideMark/>
          </w:tcPr>
          <w:p w14:paraId="04F58306"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9B040B0"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50" w:type="dxa"/>
            <w:tcBorders>
              <w:top w:val="single" w:sz="4" w:space="0" w:color="auto"/>
              <w:left w:val="single" w:sz="4" w:space="0" w:color="auto"/>
              <w:bottom w:val="single" w:sz="4" w:space="0" w:color="auto"/>
              <w:right w:val="single" w:sz="4" w:space="0" w:color="auto"/>
            </w:tcBorders>
          </w:tcPr>
          <w:p w14:paraId="59AE9307"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c>
          <w:tcPr>
            <w:tcW w:w="1133" w:type="dxa"/>
            <w:tcBorders>
              <w:top w:val="single" w:sz="4" w:space="0" w:color="auto"/>
              <w:left w:val="single" w:sz="4" w:space="0" w:color="auto"/>
              <w:bottom w:val="single" w:sz="4" w:space="0" w:color="auto"/>
              <w:right w:val="single" w:sz="4" w:space="0" w:color="auto"/>
            </w:tcBorders>
          </w:tcPr>
          <w:p w14:paraId="194B4D62" w14:textId="77777777" w:rsidR="0087351F" w:rsidRPr="001C16AB" w:rsidRDefault="0087351F" w:rsidP="00E64CC8">
            <w:pPr>
              <w:pStyle w:val="TAC"/>
              <w:keepNext w:val="0"/>
              <w:keepLines w:val="0"/>
              <w:widowControl w:val="0"/>
              <w:jc w:val="left"/>
              <w:rPr>
                <w:rFonts w:eastAsia="Calibri"/>
                <w:szCs w:val="18"/>
              </w:rPr>
            </w:pPr>
            <w:r w:rsidRPr="001C16AB">
              <w:rPr>
                <w:rFonts w:eastAsia="Calibri"/>
                <w:szCs w:val="18"/>
              </w:rPr>
              <w:t>-</w:t>
            </w:r>
          </w:p>
        </w:tc>
      </w:tr>
      <w:tr w:rsidR="0087351F" w:rsidRPr="001C16AB" w14:paraId="73CD1933"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7033A8D1" w14:textId="77777777" w:rsidR="0087351F" w:rsidRPr="001C16AB" w:rsidRDefault="0087351F" w:rsidP="00E64CC8">
            <w:pPr>
              <w:pStyle w:val="TAC"/>
              <w:keepNext w:val="0"/>
              <w:keepLines w:val="0"/>
              <w:widowControl w:val="0"/>
              <w:rPr>
                <w:rFonts w:eastAsia="Calibri"/>
              </w:rPr>
            </w:pPr>
            <w:r w:rsidRPr="001C16AB">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8E04E98" w14:textId="02F546E6" w:rsidR="0087351F" w:rsidRPr="001C16AB" w:rsidRDefault="0087351F" w:rsidP="00E64CC8">
            <w:pPr>
              <w:spacing w:after="0"/>
              <w:rPr>
                <w:rFonts w:ascii="Arial" w:hAnsi="Arial" w:cs="Arial"/>
                <w:sz w:val="18"/>
                <w:szCs w:val="18"/>
              </w:rPr>
            </w:pPr>
            <w:r w:rsidRPr="001C16AB">
              <w:rPr>
                <w:rFonts w:ascii="Arial" w:hAnsi="Arial"/>
                <w:sz w:val="18"/>
              </w:rPr>
              <w:t>Check: Does the UE (MCVideo client) correctly perform test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2033C9A7"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7DCBDA7D"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1089F0EA"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2</w:t>
            </w:r>
          </w:p>
        </w:tc>
        <w:tc>
          <w:tcPr>
            <w:tcW w:w="1133" w:type="dxa"/>
            <w:tcBorders>
              <w:top w:val="single" w:sz="4" w:space="0" w:color="auto"/>
              <w:left w:val="single" w:sz="4" w:space="0" w:color="auto"/>
              <w:bottom w:val="single" w:sz="4" w:space="0" w:color="auto"/>
              <w:right w:val="single" w:sz="4" w:space="0" w:color="auto"/>
            </w:tcBorders>
            <w:hideMark/>
          </w:tcPr>
          <w:p w14:paraId="16EBEC18"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P</w:t>
            </w:r>
          </w:p>
        </w:tc>
      </w:tr>
      <w:tr w:rsidR="0087351F" w:rsidRPr="001C16AB" w14:paraId="79AB293A"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1E4CBA7B" w14:textId="77777777" w:rsidR="0087351F" w:rsidRPr="001C16AB" w:rsidRDefault="0087351F" w:rsidP="00E64CC8">
            <w:pPr>
              <w:pStyle w:val="TAC"/>
              <w:keepNext w:val="0"/>
              <w:keepLines w:val="0"/>
              <w:widowControl w:val="0"/>
              <w:rPr>
                <w:rFonts w:eastAsia="Calibri"/>
              </w:rPr>
            </w:pPr>
            <w:r w:rsidRPr="001C16AB">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09ACB64" w14:textId="77777777" w:rsidR="0087351F" w:rsidRPr="001C16AB" w:rsidRDefault="0087351F" w:rsidP="00E64CC8">
            <w:pPr>
              <w:pStyle w:val="TAL"/>
            </w:pPr>
            <w:r w:rsidRPr="001C16AB">
              <w:t>Void</w:t>
            </w:r>
          </w:p>
        </w:tc>
        <w:tc>
          <w:tcPr>
            <w:tcW w:w="685" w:type="dxa"/>
            <w:tcBorders>
              <w:top w:val="single" w:sz="4" w:space="0" w:color="auto"/>
              <w:left w:val="single" w:sz="4" w:space="0" w:color="auto"/>
              <w:bottom w:val="single" w:sz="4" w:space="0" w:color="auto"/>
              <w:right w:val="single" w:sz="4" w:space="0" w:color="auto"/>
            </w:tcBorders>
            <w:hideMark/>
          </w:tcPr>
          <w:p w14:paraId="4D79727A"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4729802C"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1E26F2BA"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573A7BC5" w14:textId="77777777" w:rsidR="0087351F" w:rsidRPr="001C16AB" w:rsidRDefault="0087351F" w:rsidP="00E64CC8">
            <w:pPr>
              <w:pStyle w:val="TAC"/>
              <w:keepNext w:val="0"/>
              <w:keepLines w:val="0"/>
              <w:widowControl w:val="0"/>
              <w:jc w:val="left"/>
              <w:rPr>
                <w:rFonts w:eastAsia="Calibri"/>
                <w:szCs w:val="22"/>
              </w:rPr>
            </w:pPr>
            <w:r w:rsidRPr="001C16AB">
              <w:rPr>
                <w:rFonts w:eastAsia="Calibri"/>
              </w:rPr>
              <w:t>-</w:t>
            </w:r>
          </w:p>
        </w:tc>
      </w:tr>
      <w:tr w:rsidR="0087351F" w:rsidRPr="001C16AB" w14:paraId="610A0FBA"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36598F28" w14:textId="77777777" w:rsidR="0087351F" w:rsidRPr="001C16AB" w:rsidRDefault="0087351F" w:rsidP="00E64CC8">
            <w:pPr>
              <w:pStyle w:val="TAC"/>
              <w:keepNext w:val="0"/>
              <w:keepLines w:val="0"/>
              <w:widowControl w:val="0"/>
              <w:rPr>
                <w:rFonts w:eastAsia="Calibri"/>
              </w:rPr>
            </w:pPr>
            <w:r w:rsidRPr="001C16AB">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4D5B964" w14:textId="77777777" w:rsidR="0087351F" w:rsidRPr="001C16AB" w:rsidRDefault="0087351F" w:rsidP="00E64CC8">
            <w:pPr>
              <w:pStyle w:val="TAL"/>
              <w:keepNext w:val="0"/>
              <w:keepLines w:val="0"/>
              <w:widowControl w:val="0"/>
              <w:rPr>
                <w:rFonts w:eastAsia="Calibri"/>
              </w:rPr>
            </w:pPr>
            <w:r w:rsidRPr="001C16AB">
              <w:rPr>
                <w:rFonts w:eastAsia="Calibri"/>
              </w:rPr>
              <w:t>Make the UE (MCVideo client) release the call.</w:t>
            </w:r>
          </w:p>
          <w:p w14:paraId="4DB417B4" w14:textId="77777777" w:rsidR="0087351F" w:rsidRPr="001C16AB" w:rsidRDefault="0087351F" w:rsidP="00E64CC8">
            <w:pPr>
              <w:pStyle w:val="TAL"/>
              <w:keepNext w:val="0"/>
              <w:keepLines w:val="0"/>
              <w:widowControl w:val="0"/>
              <w:rPr>
                <w:rFonts w:eastAsia="Calibri"/>
              </w:rPr>
            </w:pPr>
            <w:r w:rsidRPr="001C16AB">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10FE3BCB"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0448A7B4" w14:textId="77777777" w:rsidR="0087351F" w:rsidRPr="001C16AB" w:rsidRDefault="0087351F" w:rsidP="00E64CC8">
            <w:pPr>
              <w:pStyle w:val="TAL"/>
              <w:keepNext w:val="0"/>
              <w:keepLines w:val="0"/>
              <w:widowControl w:val="0"/>
              <w:rPr>
                <w:rFonts w:eastAsia="Calibri"/>
              </w:rPr>
            </w:pPr>
            <w:r w:rsidRPr="001C16AB">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2564668"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72D7EF73"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r>
      <w:tr w:rsidR="0087351F" w:rsidRPr="001C16AB" w14:paraId="04945E63"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5A0A43A3" w14:textId="77777777" w:rsidR="0087351F" w:rsidRPr="001C16AB" w:rsidRDefault="0087351F" w:rsidP="00E64CC8">
            <w:pPr>
              <w:pStyle w:val="TAC"/>
              <w:keepNext w:val="0"/>
              <w:keepLines w:val="0"/>
              <w:widowControl w:val="0"/>
              <w:rPr>
                <w:rFonts w:eastAsia="Calibri"/>
              </w:rPr>
            </w:pPr>
            <w:r w:rsidRPr="001C16AB">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56D1A1B9" w14:textId="70E1E9BC" w:rsidR="0087351F" w:rsidRPr="001C16AB" w:rsidRDefault="0087351F" w:rsidP="00E64CC8">
            <w:pPr>
              <w:pStyle w:val="TAL"/>
              <w:keepNext w:val="0"/>
              <w:keepLines w:val="0"/>
              <w:widowControl w:val="0"/>
              <w:rPr>
                <w:rFonts w:eastAsia="Calibri"/>
              </w:rPr>
            </w:pPr>
            <w:r w:rsidRPr="001C16AB">
              <w:rPr>
                <w:rFonts w:eastAsia="Calibri"/>
              </w:rPr>
              <w:t xml:space="preserve">Check: Does the UE (MCVideo client) correctly </w:t>
            </w:r>
            <w:r w:rsidRPr="001C16AB">
              <w:t>perform test procedure 'MCX CO call release' as described in TS 36.579-1 [2] Table 5.3.10.3-1</w:t>
            </w:r>
            <w:r w:rsidRPr="001C16AB">
              <w:rPr>
                <w:rFonts w:eastAsia="Calibri"/>
              </w:rPr>
              <w:t xml:space="preserve"> to release the call?</w:t>
            </w:r>
          </w:p>
        </w:tc>
        <w:tc>
          <w:tcPr>
            <w:tcW w:w="685" w:type="dxa"/>
            <w:tcBorders>
              <w:top w:val="single" w:sz="4" w:space="0" w:color="auto"/>
              <w:left w:val="single" w:sz="4" w:space="0" w:color="auto"/>
              <w:bottom w:val="single" w:sz="4" w:space="0" w:color="auto"/>
              <w:right w:val="single" w:sz="4" w:space="0" w:color="auto"/>
            </w:tcBorders>
            <w:hideMark/>
          </w:tcPr>
          <w:p w14:paraId="43362A6C"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10064083" w14:textId="77777777" w:rsidR="0087351F" w:rsidRPr="001C16AB" w:rsidRDefault="0087351F" w:rsidP="00E64CC8">
            <w:pPr>
              <w:pStyle w:val="TAL"/>
              <w:keepNext w:val="0"/>
              <w:keepLines w:val="0"/>
              <w:widowControl w:val="0"/>
              <w:tabs>
                <w:tab w:val="center" w:pos="1310"/>
              </w:tabs>
              <w:rPr>
                <w:rFonts w:eastAsia="Calibri"/>
              </w:rPr>
            </w:pPr>
            <w:r w:rsidRPr="001C16AB">
              <w:rPr>
                <w:rFonts w:eastAsia="Calibri"/>
                <w:szCs w:val="22"/>
              </w:rPr>
              <w:t>-</w:t>
            </w:r>
          </w:p>
        </w:tc>
        <w:tc>
          <w:tcPr>
            <w:tcW w:w="550" w:type="dxa"/>
            <w:tcBorders>
              <w:top w:val="single" w:sz="4" w:space="0" w:color="auto"/>
              <w:left w:val="single" w:sz="4" w:space="0" w:color="auto"/>
              <w:bottom w:val="single" w:sz="4" w:space="0" w:color="auto"/>
              <w:right w:val="single" w:sz="4" w:space="0" w:color="auto"/>
            </w:tcBorders>
            <w:hideMark/>
          </w:tcPr>
          <w:p w14:paraId="5AE59BCF"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3</w:t>
            </w:r>
          </w:p>
        </w:tc>
        <w:tc>
          <w:tcPr>
            <w:tcW w:w="1133" w:type="dxa"/>
            <w:tcBorders>
              <w:top w:val="single" w:sz="4" w:space="0" w:color="auto"/>
              <w:left w:val="single" w:sz="4" w:space="0" w:color="auto"/>
              <w:bottom w:val="single" w:sz="4" w:space="0" w:color="auto"/>
              <w:right w:val="single" w:sz="4" w:space="0" w:color="auto"/>
            </w:tcBorders>
            <w:hideMark/>
          </w:tcPr>
          <w:p w14:paraId="35973336"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P</w:t>
            </w:r>
          </w:p>
        </w:tc>
      </w:tr>
      <w:tr w:rsidR="0087351F" w:rsidRPr="001C16AB" w14:paraId="797B18C3" w14:textId="77777777" w:rsidTr="00E64CC8">
        <w:tc>
          <w:tcPr>
            <w:tcW w:w="694" w:type="dxa"/>
            <w:tcBorders>
              <w:top w:val="single" w:sz="4" w:space="0" w:color="auto"/>
              <w:left w:val="single" w:sz="4" w:space="0" w:color="auto"/>
              <w:bottom w:val="single" w:sz="4" w:space="0" w:color="auto"/>
              <w:right w:val="single" w:sz="4" w:space="0" w:color="auto"/>
            </w:tcBorders>
            <w:hideMark/>
          </w:tcPr>
          <w:p w14:paraId="4AF59F2E" w14:textId="77777777" w:rsidR="0087351F" w:rsidRPr="001C16AB" w:rsidRDefault="0087351F" w:rsidP="00E64CC8">
            <w:pPr>
              <w:pStyle w:val="TAC"/>
              <w:keepNext w:val="0"/>
              <w:keepLines w:val="0"/>
              <w:widowControl w:val="0"/>
              <w:rPr>
                <w:rFonts w:eastAsia="Calibri"/>
              </w:rPr>
            </w:pPr>
            <w:r w:rsidRPr="001C16AB">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4BE88FC9" w14:textId="77777777" w:rsidR="0087351F" w:rsidRPr="001C16AB" w:rsidRDefault="0087351F" w:rsidP="00E64CC8">
            <w:pPr>
              <w:pStyle w:val="TAL"/>
              <w:keepNext w:val="0"/>
              <w:keepLines w:val="0"/>
              <w:widowControl w:val="0"/>
              <w:rPr>
                <w:rFonts w:eastAsia="Calibri"/>
              </w:rPr>
            </w:pPr>
            <w:r w:rsidRPr="001C16AB">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3E0F753"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2835" w:type="dxa"/>
            <w:tcBorders>
              <w:top w:val="single" w:sz="4" w:space="0" w:color="auto"/>
              <w:left w:val="single" w:sz="4" w:space="0" w:color="auto"/>
              <w:bottom w:val="single" w:sz="4" w:space="0" w:color="auto"/>
              <w:right w:val="single" w:sz="4" w:space="0" w:color="auto"/>
            </w:tcBorders>
            <w:hideMark/>
          </w:tcPr>
          <w:p w14:paraId="587CF4CE" w14:textId="77777777" w:rsidR="0087351F" w:rsidRPr="001C16AB" w:rsidRDefault="0087351F" w:rsidP="00E64CC8">
            <w:pPr>
              <w:pStyle w:val="TAL"/>
              <w:keepNext w:val="0"/>
              <w:keepLines w:val="0"/>
              <w:widowControl w:val="0"/>
              <w:rPr>
                <w:rFonts w:eastAsia="Calibri"/>
              </w:rPr>
            </w:pPr>
            <w:r w:rsidRPr="001C16AB">
              <w:rPr>
                <w:rFonts w:eastAsia="Calibri"/>
                <w:szCs w:val="22"/>
              </w:rPr>
              <w:t>-</w:t>
            </w:r>
          </w:p>
        </w:tc>
        <w:tc>
          <w:tcPr>
            <w:tcW w:w="550" w:type="dxa"/>
            <w:tcBorders>
              <w:top w:val="single" w:sz="4" w:space="0" w:color="auto"/>
              <w:left w:val="single" w:sz="4" w:space="0" w:color="auto"/>
              <w:bottom w:val="single" w:sz="4" w:space="0" w:color="auto"/>
              <w:right w:val="single" w:sz="4" w:space="0" w:color="auto"/>
            </w:tcBorders>
            <w:hideMark/>
          </w:tcPr>
          <w:p w14:paraId="4CC871E1"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c>
          <w:tcPr>
            <w:tcW w:w="1133" w:type="dxa"/>
            <w:tcBorders>
              <w:top w:val="single" w:sz="4" w:space="0" w:color="auto"/>
              <w:left w:val="single" w:sz="4" w:space="0" w:color="auto"/>
              <w:bottom w:val="single" w:sz="4" w:space="0" w:color="auto"/>
              <w:right w:val="single" w:sz="4" w:space="0" w:color="auto"/>
            </w:tcBorders>
            <w:hideMark/>
          </w:tcPr>
          <w:p w14:paraId="40C5A5EC" w14:textId="77777777" w:rsidR="0087351F" w:rsidRPr="001C16AB" w:rsidRDefault="0087351F" w:rsidP="00E64CC8">
            <w:pPr>
              <w:pStyle w:val="TAC"/>
              <w:keepNext w:val="0"/>
              <w:keepLines w:val="0"/>
              <w:widowControl w:val="0"/>
              <w:jc w:val="left"/>
              <w:rPr>
                <w:rFonts w:eastAsia="Calibri"/>
                <w:szCs w:val="22"/>
              </w:rPr>
            </w:pPr>
            <w:r w:rsidRPr="001C16AB">
              <w:rPr>
                <w:rFonts w:eastAsia="Calibri"/>
                <w:szCs w:val="22"/>
              </w:rPr>
              <w:t>-</w:t>
            </w:r>
          </w:p>
        </w:tc>
      </w:tr>
      <w:tr w:rsidR="0087351F" w:rsidRPr="001C16AB" w14:paraId="651FA86F" w14:textId="77777777" w:rsidTr="00E64CC8">
        <w:tc>
          <w:tcPr>
            <w:tcW w:w="9630" w:type="dxa"/>
            <w:gridSpan w:val="6"/>
            <w:tcBorders>
              <w:top w:val="single" w:sz="4" w:space="0" w:color="auto"/>
              <w:left w:val="single" w:sz="4" w:space="0" w:color="auto"/>
              <w:bottom w:val="single" w:sz="4" w:space="0" w:color="auto"/>
              <w:right w:val="single" w:sz="4" w:space="0" w:color="auto"/>
            </w:tcBorders>
            <w:hideMark/>
          </w:tcPr>
          <w:p w14:paraId="0271DC5E" w14:textId="77777777" w:rsidR="0087351F" w:rsidRPr="001C16AB" w:rsidRDefault="0087351F" w:rsidP="00E64CC8">
            <w:pPr>
              <w:pStyle w:val="TAC"/>
              <w:keepNext w:val="0"/>
              <w:keepLines w:val="0"/>
              <w:widowControl w:val="0"/>
              <w:jc w:val="left"/>
              <w:rPr>
                <w:rFonts w:eastAsia="Calibri"/>
              </w:rPr>
            </w:pPr>
            <w:r w:rsidRPr="001C16AB">
              <w:rPr>
                <w:rFonts w:eastAsia="Calibri"/>
              </w:rPr>
              <w:t>NOTE 1: This is expected to be done via a suitable implementation dependent MMI.</w:t>
            </w:r>
          </w:p>
        </w:tc>
      </w:tr>
      <w:bookmarkEnd w:id="480"/>
    </w:tbl>
    <w:p w14:paraId="0A8DA390" w14:textId="77777777" w:rsidR="0087351F" w:rsidRPr="001C16AB" w:rsidRDefault="0087351F" w:rsidP="0087351F"/>
    <w:p w14:paraId="76C891BE" w14:textId="77777777" w:rsidR="0087351F" w:rsidRPr="001C16AB" w:rsidRDefault="0087351F" w:rsidP="0087351F">
      <w:pPr>
        <w:pStyle w:val="H6"/>
      </w:pPr>
      <w:r w:rsidRPr="001C16AB">
        <w:t>6.1.1.12.3.3</w:t>
      </w:r>
      <w:r w:rsidRPr="001C16AB">
        <w:tab/>
        <w:t>Specific message contents</w:t>
      </w:r>
    </w:p>
    <w:p w14:paraId="078C1C57" w14:textId="77777777" w:rsidR="0087351F" w:rsidRPr="001C16AB" w:rsidRDefault="0087351F" w:rsidP="0087351F">
      <w:pPr>
        <w:pStyle w:val="TH"/>
      </w:pPr>
      <w:r w:rsidRPr="001C16AB">
        <w:t xml:space="preserve">Table 6.1.1.12.3.3-1: SIP INVITE from the UE (Step 2, Table 6.1.1.12.3.2-1; </w:t>
      </w:r>
      <w:r w:rsidRPr="001C16AB">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87351F" w:rsidRPr="001C16AB" w14:paraId="0611A8B8"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527E1E4"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5.5.2.5.1-1</w:t>
            </w:r>
          </w:p>
        </w:tc>
      </w:tr>
      <w:tr w:rsidR="0087351F" w:rsidRPr="001C16AB" w14:paraId="78C2EE82"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6E8259DB"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BE1D8C"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190" w:type="dxa"/>
            <w:tcBorders>
              <w:top w:val="single" w:sz="4" w:space="0" w:color="auto"/>
              <w:left w:val="single" w:sz="4" w:space="0" w:color="auto"/>
              <w:bottom w:val="single" w:sz="4" w:space="0" w:color="auto"/>
              <w:right w:val="single" w:sz="4" w:space="0" w:color="auto"/>
            </w:tcBorders>
            <w:hideMark/>
          </w:tcPr>
          <w:p w14:paraId="2D80486C"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460" w:type="dxa"/>
            <w:tcBorders>
              <w:top w:val="single" w:sz="4" w:space="0" w:color="auto"/>
              <w:left w:val="single" w:sz="4" w:space="0" w:color="auto"/>
              <w:bottom w:val="single" w:sz="4" w:space="0" w:color="auto"/>
              <w:right w:val="single" w:sz="4" w:space="0" w:color="auto"/>
            </w:tcBorders>
            <w:hideMark/>
          </w:tcPr>
          <w:p w14:paraId="2D67126E"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63ACC77"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04295D6F"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6944E60A" w14:textId="77777777" w:rsidR="0087351F" w:rsidRPr="001C16AB" w:rsidRDefault="0087351F" w:rsidP="00E64CC8">
            <w:pPr>
              <w:pStyle w:val="TAL"/>
              <w:rPr>
                <w:b/>
                <w:bCs/>
                <w:color w:val="000000"/>
              </w:rPr>
            </w:pPr>
            <w:r w:rsidRPr="001C16AB">
              <w:rPr>
                <w:b/>
                <w:bCs/>
                <w:color w:val="000000"/>
              </w:rPr>
              <w:t>Message-body</w:t>
            </w:r>
          </w:p>
        </w:tc>
        <w:tc>
          <w:tcPr>
            <w:tcW w:w="1825" w:type="dxa"/>
            <w:tcBorders>
              <w:top w:val="single" w:sz="4" w:space="0" w:color="auto"/>
              <w:left w:val="single" w:sz="4" w:space="0" w:color="auto"/>
              <w:bottom w:val="single" w:sz="4" w:space="0" w:color="auto"/>
              <w:right w:val="single" w:sz="4" w:space="0" w:color="auto"/>
            </w:tcBorders>
          </w:tcPr>
          <w:p w14:paraId="1339EE5E"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tcPr>
          <w:p w14:paraId="307A52BB"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5FC4ADD1"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174D1B9F" w14:textId="77777777" w:rsidR="0087351F" w:rsidRPr="001C16AB" w:rsidRDefault="0087351F" w:rsidP="00E64CC8">
            <w:pPr>
              <w:pStyle w:val="TAL"/>
              <w:rPr>
                <w:color w:val="000000"/>
              </w:rPr>
            </w:pPr>
          </w:p>
        </w:tc>
      </w:tr>
      <w:tr w:rsidR="0087351F" w:rsidRPr="001C16AB" w14:paraId="3ED98B54"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41F2276B" w14:textId="77777777" w:rsidR="0087351F" w:rsidRPr="001C16AB" w:rsidRDefault="0087351F" w:rsidP="00E64CC8">
            <w:pPr>
              <w:pStyle w:val="TAL"/>
              <w:rPr>
                <w:b/>
                <w:bCs/>
                <w:color w:val="000000"/>
              </w:rPr>
            </w:pPr>
            <w:r w:rsidRPr="001C16AB">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1DF0147"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6340A641" w14:textId="77777777" w:rsidR="0087351F" w:rsidRPr="001C16AB" w:rsidRDefault="0087351F" w:rsidP="00E64CC8">
            <w:pPr>
              <w:pStyle w:val="TAL"/>
              <w:rPr>
                <w:b/>
                <w:bCs/>
                <w:color w:val="000000"/>
              </w:rPr>
            </w:pPr>
            <w:r w:rsidRPr="001C16AB">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423704ED"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53C4C57F" w14:textId="77777777" w:rsidR="0087351F" w:rsidRPr="001C16AB" w:rsidRDefault="0087351F" w:rsidP="00E64CC8">
            <w:pPr>
              <w:pStyle w:val="TAL"/>
              <w:rPr>
                <w:color w:val="000000"/>
              </w:rPr>
            </w:pPr>
          </w:p>
        </w:tc>
      </w:tr>
      <w:tr w:rsidR="0087351F" w:rsidRPr="001C16AB" w14:paraId="31B454DC"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3AC2E876" w14:textId="77777777" w:rsidR="0087351F" w:rsidRPr="001C16AB" w:rsidRDefault="0087351F" w:rsidP="00E64CC8">
            <w:pPr>
              <w:pStyle w:val="TAL"/>
              <w:rPr>
                <w:b/>
                <w:bCs/>
                <w:color w:val="000000"/>
              </w:rPr>
            </w:pPr>
            <w:r w:rsidRPr="001C16AB">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25CD3A0" w14:textId="77777777" w:rsidR="0087351F" w:rsidRPr="001C16AB" w:rsidRDefault="0087351F" w:rsidP="00E64CC8">
            <w:pPr>
              <w:pStyle w:val="TAL"/>
              <w:rPr>
                <w:color w:val="000000"/>
              </w:rPr>
            </w:pPr>
            <w:r w:rsidRPr="001C16AB">
              <w:t xml:space="preserve">SDP Message as described in </w:t>
            </w:r>
            <w:r w:rsidRPr="001C16AB">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1E2F9C62"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38F2DBA"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46D9EF0B" w14:textId="77777777" w:rsidR="0087351F" w:rsidRPr="001C16AB" w:rsidRDefault="0087351F" w:rsidP="00E64CC8">
            <w:pPr>
              <w:pStyle w:val="TAL"/>
              <w:rPr>
                <w:color w:val="000000"/>
              </w:rPr>
            </w:pPr>
          </w:p>
        </w:tc>
      </w:tr>
      <w:tr w:rsidR="0087351F" w:rsidRPr="001C16AB" w14:paraId="161B4351"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6E2849EB" w14:textId="77777777" w:rsidR="0087351F" w:rsidRPr="001C16AB" w:rsidRDefault="0087351F" w:rsidP="00E64CC8">
            <w:pPr>
              <w:pStyle w:val="TAL"/>
              <w:rPr>
                <w:color w:val="000000"/>
              </w:rPr>
            </w:pPr>
            <w:r w:rsidRPr="001C16AB">
              <w:rPr>
                <w:color w:val="000000"/>
              </w:rP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AA8BFF3" w14:textId="77777777" w:rsidR="0087351F" w:rsidRPr="001C16AB" w:rsidRDefault="0087351F" w:rsidP="00E64CC8">
            <w:pPr>
              <w:pStyle w:val="TAL"/>
              <w:rPr>
                <w:color w:val="000000"/>
              </w:rPr>
            </w:pPr>
          </w:p>
        </w:tc>
        <w:tc>
          <w:tcPr>
            <w:tcW w:w="2190" w:type="dxa"/>
            <w:tcBorders>
              <w:top w:val="single" w:sz="4" w:space="0" w:color="auto"/>
              <w:left w:val="single" w:sz="4" w:space="0" w:color="auto"/>
              <w:bottom w:val="single" w:sz="4" w:space="0" w:color="auto"/>
              <w:right w:val="single" w:sz="4" w:space="0" w:color="auto"/>
            </w:tcBorders>
            <w:hideMark/>
          </w:tcPr>
          <w:p w14:paraId="56D87F41" w14:textId="77777777" w:rsidR="0087351F" w:rsidRPr="001C16AB" w:rsidRDefault="0087351F" w:rsidP="00E64CC8">
            <w:pPr>
              <w:pStyle w:val="TAL"/>
              <w:rPr>
                <w:b/>
                <w:bCs/>
                <w:color w:val="000000"/>
              </w:rPr>
            </w:pPr>
            <w:r w:rsidRPr="001C16AB">
              <w:rPr>
                <w:b/>
                <w:bCs/>
                <w:color w:val="000000"/>
              </w:rPr>
              <w:t>MCVideo-Info</w:t>
            </w:r>
          </w:p>
        </w:tc>
        <w:tc>
          <w:tcPr>
            <w:tcW w:w="1460" w:type="dxa"/>
            <w:tcBorders>
              <w:top w:val="single" w:sz="4" w:space="0" w:color="auto"/>
              <w:left w:val="single" w:sz="4" w:space="0" w:color="auto"/>
              <w:bottom w:val="single" w:sz="4" w:space="0" w:color="auto"/>
              <w:right w:val="single" w:sz="4" w:space="0" w:color="auto"/>
            </w:tcBorders>
          </w:tcPr>
          <w:p w14:paraId="4A96C05F"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145EDB99" w14:textId="77777777" w:rsidR="0087351F" w:rsidRPr="001C16AB" w:rsidRDefault="0087351F" w:rsidP="00E64CC8">
            <w:pPr>
              <w:pStyle w:val="TAL"/>
              <w:rPr>
                <w:color w:val="000000"/>
              </w:rPr>
            </w:pPr>
          </w:p>
        </w:tc>
      </w:tr>
      <w:tr w:rsidR="0087351F" w:rsidRPr="001C16AB" w14:paraId="6726D167"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2EF23FE3" w14:textId="77777777" w:rsidR="0087351F" w:rsidRPr="001C16AB" w:rsidRDefault="0087351F" w:rsidP="00E64CC8">
            <w:pPr>
              <w:pStyle w:val="TAL"/>
              <w:rPr>
                <w:b/>
                <w:color w:val="000000"/>
              </w:rPr>
            </w:pPr>
            <w:r w:rsidRPr="001C16AB">
              <w:rPr>
                <w:color w:val="000000"/>
              </w:rP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E89A98E" w14:textId="77777777" w:rsidR="0087351F" w:rsidRPr="001C16AB" w:rsidRDefault="0087351F" w:rsidP="00E64CC8">
            <w:pPr>
              <w:pStyle w:val="TAL"/>
              <w:rPr>
                <w:color w:val="000000"/>
              </w:rPr>
            </w:pPr>
            <w:r w:rsidRPr="001C16AB">
              <w:rPr>
                <w:color w:val="000000"/>
              </w:rP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223A6802" w14:textId="77777777" w:rsidR="0087351F" w:rsidRPr="001C16AB" w:rsidRDefault="0087351F"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5B4C9C7" w14:textId="77777777" w:rsidR="0087351F" w:rsidRPr="001C16AB" w:rsidRDefault="0087351F" w:rsidP="00E64CC8">
            <w:pPr>
              <w:pStyle w:val="TAL"/>
              <w:rPr>
                <w:color w:val="000000"/>
              </w:rPr>
            </w:pPr>
          </w:p>
        </w:tc>
        <w:tc>
          <w:tcPr>
            <w:tcW w:w="1186" w:type="dxa"/>
            <w:tcBorders>
              <w:top w:val="single" w:sz="4" w:space="0" w:color="auto"/>
              <w:left w:val="single" w:sz="4" w:space="0" w:color="auto"/>
              <w:bottom w:val="single" w:sz="4" w:space="0" w:color="auto"/>
              <w:right w:val="single" w:sz="4" w:space="0" w:color="auto"/>
            </w:tcBorders>
            <w:vAlign w:val="bottom"/>
          </w:tcPr>
          <w:p w14:paraId="73ADA1D8" w14:textId="77777777" w:rsidR="0087351F" w:rsidRPr="001C16AB" w:rsidRDefault="0087351F" w:rsidP="00E64CC8">
            <w:pPr>
              <w:pStyle w:val="TAL"/>
              <w:rPr>
                <w:color w:val="000000"/>
              </w:rPr>
            </w:pPr>
          </w:p>
        </w:tc>
      </w:tr>
    </w:tbl>
    <w:p w14:paraId="573C5906" w14:textId="77777777" w:rsidR="0087351F" w:rsidRPr="001C16AB" w:rsidRDefault="0087351F" w:rsidP="0087351F"/>
    <w:p w14:paraId="413017A4" w14:textId="77777777" w:rsidR="0087351F" w:rsidRPr="001C16AB" w:rsidRDefault="0087351F" w:rsidP="0087351F">
      <w:pPr>
        <w:pStyle w:val="TH"/>
      </w:pPr>
      <w:r w:rsidRPr="001C16AB">
        <w:rPr>
          <w:color w:val="000000"/>
        </w:rPr>
        <w:t>Table 6.1.1.12.3.3-1A: SDP</w:t>
      </w:r>
      <w:r w:rsidRPr="001C16AB">
        <w:rPr>
          <w:lang w:eastAsia="ko-KR"/>
        </w:rPr>
        <w:t xml:space="preserve"> message</w:t>
      </w:r>
      <w:r w:rsidRPr="001C16AB">
        <w:rPr>
          <w:color w:val="000000"/>
        </w:rP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5F7538F9"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6D07CDF6"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5.5.3.1.1-2, condition </w:t>
            </w:r>
            <w:r w:rsidRPr="001C16AB">
              <w:t>INITIAL_SDP_OFFER, IMPLICIT_GRANT_REQUESTED</w:t>
            </w:r>
          </w:p>
        </w:tc>
      </w:tr>
    </w:tbl>
    <w:p w14:paraId="2F1783CC" w14:textId="77777777" w:rsidR="0087351F" w:rsidRPr="001C16AB" w:rsidRDefault="0087351F" w:rsidP="0087351F"/>
    <w:p w14:paraId="3427ECB2" w14:textId="77777777" w:rsidR="0087351F" w:rsidRPr="001C16AB" w:rsidRDefault="0087351F" w:rsidP="0087351F">
      <w:pPr>
        <w:pStyle w:val="TH"/>
      </w:pPr>
      <w:r w:rsidRPr="001C16AB">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56086B24"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7AB03C5B" w14:textId="77777777" w:rsidR="0087351F" w:rsidRPr="001C16AB" w:rsidRDefault="0087351F" w:rsidP="00E64CC8">
            <w:pPr>
              <w:pStyle w:val="TAL"/>
              <w:keepNext w:val="0"/>
              <w:keepLines w:val="0"/>
              <w:widowControl w:val="0"/>
              <w:rPr>
                <w:color w:val="000000"/>
              </w:rPr>
            </w:pPr>
            <w:r w:rsidRPr="001C16AB">
              <w:rPr>
                <w:color w:val="000000"/>
              </w:rPr>
              <w:t>Derivation Path: TS 36.579-1 [2], Table 5.5.3.2.1-2, condition GROUP-CALL, INVITE_REFER</w:t>
            </w:r>
          </w:p>
        </w:tc>
      </w:tr>
    </w:tbl>
    <w:p w14:paraId="1C031621" w14:textId="77777777" w:rsidR="0087351F" w:rsidRPr="001C16AB" w:rsidRDefault="0087351F" w:rsidP="0087351F"/>
    <w:p w14:paraId="3D749F7E" w14:textId="77777777" w:rsidR="0087351F" w:rsidRPr="001C16AB" w:rsidRDefault="0087351F" w:rsidP="0087351F">
      <w:pPr>
        <w:pStyle w:val="TH"/>
      </w:pPr>
      <w:r w:rsidRPr="001C16AB">
        <w:t xml:space="preserve">Table 6.1.1.12.3.3-3: SIP 200 (OK) from the SS (Step 2, Table 6.1.1.12.3.2-1; </w:t>
      </w:r>
      <w:r w:rsidRPr="001C16AB">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1C16AB" w14:paraId="274CD41B"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E1784C2" w14:textId="77777777" w:rsidR="0087351F" w:rsidRPr="001C16AB" w:rsidRDefault="0087351F" w:rsidP="00E64CC8">
            <w:pPr>
              <w:pStyle w:val="TAL"/>
              <w:keepNext w:val="0"/>
              <w:keepLines w:val="0"/>
              <w:widowControl w:val="0"/>
              <w:rPr>
                <w:rFonts w:cs="Arial"/>
                <w:szCs w:val="18"/>
              </w:rPr>
            </w:pPr>
            <w:r w:rsidRPr="001C16AB">
              <w:rPr>
                <w:rFonts w:cs="Arial"/>
                <w:szCs w:val="18"/>
              </w:rPr>
              <w:t>Derivation Path: RFC 3261 [22], Table 5.5.2.17.1.2-1, condition INVITE-RSP</w:t>
            </w:r>
          </w:p>
        </w:tc>
      </w:tr>
      <w:tr w:rsidR="0087351F" w:rsidRPr="001C16AB" w14:paraId="307566FB"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4971CA2D" w14:textId="77777777" w:rsidR="0087351F" w:rsidRPr="001C16AB" w:rsidRDefault="0087351F" w:rsidP="00E64CC8">
            <w:pPr>
              <w:pStyle w:val="TAH"/>
              <w:keepNext w:val="0"/>
              <w:keepLines w:val="0"/>
              <w:widowControl w:val="0"/>
              <w:rPr>
                <w:bCs/>
              </w:rPr>
            </w:pPr>
            <w:r w:rsidRPr="001C16A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660D4B" w14:textId="77777777" w:rsidR="0087351F" w:rsidRPr="001C16AB" w:rsidRDefault="0087351F" w:rsidP="00E64CC8">
            <w:pPr>
              <w:pStyle w:val="TAH"/>
              <w:keepNext w:val="0"/>
              <w:keepLines w:val="0"/>
              <w:widowControl w:val="0"/>
              <w:rPr>
                <w:bCs/>
              </w:rPr>
            </w:pPr>
            <w:r w:rsidRPr="001C16A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18D422" w14:textId="77777777" w:rsidR="0087351F" w:rsidRPr="001C16AB" w:rsidRDefault="0087351F" w:rsidP="00E64CC8">
            <w:pPr>
              <w:pStyle w:val="TAH"/>
              <w:keepNext w:val="0"/>
              <w:keepLines w:val="0"/>
              <w:widowControl w:val="0"/>
              <w:rPr>
                <w:bCs/>
              </w:rPr>
            </w:pPr>
            <w:r w:rsidRPr="001C16A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8EE6AE" w14:textId="77777777" w:rsidR="0087351F" w:rsidRPr="001C16AB" w:rsidRDefault="0087351F" w:rsidP="00E64CC8">
            <w:pPr>
              <w:pStyle w:val="TAH"/>
              <w:keepNext w:val="0"/>
              <w:keepLines w:val="0"/>
              <w:widowControl w:val="0"/>
              <w:rPr>
                <w:bCs/>
              </w:rPr>
            </w:pPr>
            <w:r w:rsidRPr="001C16A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34823F" w14:textId="77777777" w:rsidR="0087351F" w:rsidRPr="001C16AB" w:rsidRDefault="0087351F" w:rsidP="00E64CC8">
            <w:pPr>
              <w:pStyle w:val="TAH"/>
              <w:keepNext w:val="0"/>
              <w:keepLines w:val="0"/>
              <w:widowControl w:val="0"/>
              <w:rPr>
                <w:bCs/>
              </w:rPr>
            </w:pPr>
            <w:r w:rsidRPr="001C16AB">
              <w:rPr>
                <w:bCs/>
              </w:rPr>
              <w:t>Condition</w:t>
            </w:r>
          </w:p>
        </w:tc>
      </w:tr>
      <w:tr w:rsidR="0087351F" w:rsidRPr="001C16AB" w14:paraId="30982117"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22FC7896" w14:textId="77777777" w:rsidR="0087351F" w:rsidRPr="001C16AB" w:rsidRDefault="0087351F" w:rsidP="00E64CC8">
            <w:pPr>
              <w:pStyle w:val="TAL"/>
              <w:rPr>
                <w:bCs/>
              </w:rPr>
            </w:pPr>
            <w:r w:rsidRPr="001C16AB">
              <w:t>Message-body</w:t>
            </w:r>
          </w:p>
        </w:tc>
        <w:tc>
          <w:tcPr>
            <w:tcW w:w="2126" w:type="dxa"/>
            <w:tcBorders>
              <w:top w:val="single" w:sz="4" w:space="0" w:color="auto"/>
              <w:left w:val="single" w:sz="4" w:space="0" w:color="auto"/>
              <w:bottom w:val="single" w:sz="4" w:space="0" w:color="auto"/>
              <w:right w:val="single" w:sz="4" w:space="0" w:color="auto"/>
            </w:tcBorders>
          </w:tcPr>
          <w:p w14:paraId="4AAADE52" w14:textId="77777777" w:rsidR="0087351F" w:rsidRPr="001C16AB" w:rsidRDefault="0087351F" w:rsidP="00E64CC8">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181FC2BD" w14:textId="77777777" w:rsidR="0087351F" w:rsidRPr="001C16AB" w:rsidRDefault="0087351F" w:rsidP="00E64CC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57E8310" w14:textId="77777777" w:rsidR="0087351F" w:rsidRPr="001C16AB" w:rsidRDefault="0087351F" w:rsidP="00E64CC8">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176AB58" w14:textId="77777777" w:rsidR="0087351F" w:rsidRPr="001C16AB" w:rsidRDefault="0087351F" w:rsidP="00E64CC8">
            <w:pPr>
              <w:pStyle w:val="TAL"/>
              <w:rPr>
                <w:bCs/>
              </w:rPr>
            </w:pPr>
          </w:p>
        </w:tc>
      </w:tr>
      <w:tr w:rsidR="0087351F" w:rsidRPr="001C16AB" w14:paraId="1C4F4E72"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573A4C31" w14:textId="77777777" w:rsidR="0087351F" w:rsidRPr="001C16AB" w:rsidRDefault="0087351F" w:rsidP="00E64CC8">
            <w:pPr>
              <w:pStyle w:val="TAL"/>
              <w:rPr>
                <w:bCs/>
              </w:rPr>
            </w:pPr>
            <w:r w:rsidRPr="001C16AB">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7289CFA9" w14:textId="77777777" w:rsidR="0087351F" w:rsidRPr="001C16AB" w:rsidRDefault="0087351F" w:rsidP="00E64CC8">
            <w:pPr>
              <w:pStyle w:val="TAL"/>
              <w:rPr>
                <w:bCs/>
              </w:rPr>
            </w:pPr>
            <w:r w:rsidRPr="001C16AB">
              <w:t xml:space="preserve">SDP Message as described in </w:t>
            </w:r>
            <w:r w:rsidRPr="001C16AB">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2BF07AC2" w14:textId="77777777" w:rsidR="0087351F" w:rsidRPr="001C16AB" w:rsidRDefault="0087351F" w:rsidP="00E64CC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3A241C3" w14:textId="77777777" w:rsidR="0087351F" w:rsidRPr="001C16AB" w:rsidRDefault="0087351F" w:rsidP="00E64CC8">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2C1B526" w14:textId="77777777" w:rsidR="0087351F" w:rsidRPr="001C16AB" w:rsidRDefault="0087351F" w:rsidP="00E64CC8">
            <w:pPr>
              <w:pStyle w:val="TAL"/>
              <w:rPr>
                <w:bCs/>
              </w:rPr>
            </w:pPr>
          </w:p>
        </w:tc>
      </w:tr>
    </w:tbl>
    <w:p w14:paraId="29812483" w14:textId="77777777" w:rsidR="0087351F" w:rsidRPr="001C16AB" w:rsidRDefault="0087351F" w:rsidP="0087351F"/>
    <w:p w14:paraId="5A6278CD" w14:textId="77777777" w:rsidR="0087351F" w:rsidRPr="001C16AB" w:rsidRDefault="0087351F" w:rsidP="0087351F">
      <w:pPr>
        <w:pStyle w:val="TH"/>
      </w:pPr>
      <w:r w:rsidRPr="001C16AB">
        <w:t>Table 6.1.1.12.3.3-4: SDP</w:t>
      </w:r>
      <w:r w:rsidRPr="001C16AB">
        <w:rPr>
          <w:lang w:eastAsia="ko-KR"/>
        </w:rPr>
        <w:t xml:space="preserve"> message</w:t>
      </w:r>
      <w:r w:rsidRPr="001C16AB">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1C16AB" w14:paraId="231C7543"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0EC127B1"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5.5.3.1.2-2, condition </w:t>
            </w:r>
            <w:r w:rsidRPr="001C16AB">
              <w:t>SDP_ANSWER, IMPLICIT_GRANT_REQUESTED</w:t>
            </w:r>
          </w:p>
        </w:tc>
      </w:tr>
    </w:tbl>
    <w:p w14:paraId="15CB5B84" w14:textId="77777777" w:rsidR="0087351F" w:rsidRPr="001C16AB" w:rsidRDefault="0087351F" w:rsidP="0087351F"/>
    <w:p w14:paraId="35829811" w14:textId="77777777" w:rsidR="0087351F" w:rsidRPr="001C16AB" w:rsidRDefault="0087351F" w:rsidP="0087351F">
      <w:pPr>
        <w:pStyle w:val="TH"/>
      </w:pPr>
      <w:r w:rsidRPr="001C16AB">
        <w:t>Table 6.1.1.12.3.3-5: Void</w:t>
      </w:r>
    </w:p>
    <w:p w14:paraId="6E109818" w14:textId="77777777" w:rsidR="0087351F" w:rsidRPr="001C16AB" w:rsidRDefault="0087351F" w:rsidP="0087351F">
      <w:pPr>
        <w:pStyle w:val="TH"/>
      </w:pPr>
      <w:r w:rsidRPr="001C16AB">
        <w:t xml:space="preserve">Table 6.1.1.12.3.3-6: Queue Position Info from the SS (Step 9, Table 6.1.1.12.3.2-1; </w:t>
      </w:r>
      <w:r w:rsidRPr="001C16AB">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76CAE4B9" w14:textId="77777777" w:rsidTr="00E64CC8">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0DA7BB58" w14:textId="77777777" w:rsidR="0087351F" w:rsidRPr="001C16AB" w:rsidRDefault="0087351F" w:rsidP="00E64CC8">
            <w:pPr>
              <w:pStyle w:val="TAL"/>
              <w:keepLines w:val="0"/>
              <w:widowControl w:val="0"/>
            </w:pPr>
            <w:r w:rsidRPr="001C16AB">
              <w:t xml:space="preserve">Derivation Path: </w:t>
            </w:r>
            <w:r w:rsidRPr="001C16AB">
              <w:rPr>
                <w:color w:val="000000"/>
              </w:rPr>
              <w:t>TS 36.579-1 [2], Table 5.5.11.1.3-1</w:t>
            </w:r>
            <w:r w:rsidRPr="001C16AB">
              <w:t>, condition ACK</w:t>
            </w:r>
          </w:p>
        </w:tc>
      </w:tr>
    </w:tbl>
    <w:p w14:paraId="60B59187" w14:textId="77777777" w:rsidR="0087351F" w:rsidRPr="001C16AB" w:rsidRDefault="0087351F" w:rsidP="0087351F"/>
    <w:p w14:paraId="309CDFDB" w14:textId="77777777" w:rsidR="0087351F" w:rsidRPr="001C16AB" w:rsidRDefault="0087351F" w:rsidP="0087351F">
      <w:pPr>
        <w:pStyle w:val="TH"/>
      </w:pPr>
      <w:r w:rsidRPr="001C16AB">
        <w:t>Table 6.1.1.12.3.3-7..9:Void</w:t>
      </w:r>
    </w:p>
    <w:p w14:paraId="0D44990C" w14:textId="77777777" w:rsidR="0087351F" w:rsidRPr="001C16AB" w:rsidRDefault="0087351F" w:rsidP="0087351F"/>
    <w:p w14:paraId="1BB01596" w14:textId="77777777" w:rsidR="0087351F" w:rsidRPr="001C16AB" w:rsidRDefault="0087351F" w:rsidP="0087351F">
      <w:pPr>
        <w:pStyle w:val="Heading4"/>
      </w:pPr>
      <w:bookmarkStart w:id="481" w:name="_Toc84345725"/>
      <w:bookmarkStart w:id="482" w:name="_Toc75907265"/>
      <w:bookmarkStart w:id="483" w:name="_Toc75906928"/>
      <w:bookmarkStart w:id="484" w:name="_Toc123748475"/>
      <w:r w:rsidRPr="001C16AB">
        <w:t>6.1.1.13</w:t>
      </w:r>
      <w:r w:rsidRPr="001C16AB">
        <w:tab/>
      </w:r>
      <w:bookmarkStart w:id="485" w:name="_Hlk67035174"/>
      <w:r w:rsidRPr="001C16AB">
        <w:t>On-network / On-demand Pre-arranged Group Call / Reception Control State Transitions / Client Terminated (CT)</w:t>
      </w:r>
      <w:bookmarkEnd w:id="481"/>
      <w:bookmarkEnd w:id="482"/>
      <w:bookmarkEnd w:id="483"/>
      <w:bookmarkEnd w:id="484"/>
    </w:p>
    <w:bookmarkEnd w:id="485"/>
    <w:p w14:paraId="4D38E61F" w14:textId="77777777" w:rsidR="0087351F" w:rsidRPr="001C16AB" w:rsidRDefault="0087351F" w:rsidP="0087351F">
      <w:pPr>
        <w:pStyle w:val="H6"/>
      </w:pPr>
      <w:r w:rsidRPr="001C16AB">
        <w:t>6.1.1.13.1</w:t>
      </w:r>
      <w:r w:rsidRPr="001C16AB">
        <w:tab/>
        <w:t>Test Purpose (TP)</w:t>
      </w:r>
    </w:p>
    <w:p w14:paraId="1AE109CE" w14:textId="77777777" w:rsidR="0087351F" w:rsidRPr="001C16AB" w:rsidRDefault="0087351F" w:rsidP="0087351F">
      <w:pPr>
        <w:pStyle w:val="H6"/>
      </w:pPr>
      <w:bookmarkStart w:id="486" w:name="_Hlk41035479"/>
      <w:r w:rsidRPr="001C16AB">
        <w:t>(1)</w:t>
      </w:r>
    </w:p>
    <w:p w14:paraId="4641F5CF"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registered and authorised for MCVideo Service }</w:t>
      </w:r>
    </w:p>
    <w:p w14:paraId="6B7FD519"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21F0430"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INVITE from the SS (MCVideo Server)to initiate an On-demand Pre-arranged Group Call with Automatic Commencement Mode and implicit Reception Control }</w:t>
      </w:r>
    </w:p>
    <w:p w14:paraId="1AF072B1"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responds by sending a SIP 200 (OK) }</w:t>
      </w:r>
    </w:p>
    <w:p w14:paraId="156CAE32" w14:textId="77777777" w:rsidR="0087351F" w:rsidRPr="001C16AB" w:rsidRDefault="0087351F" w:rsidP="0087351F">
      <w:pPr>
        <w:pStyle w:val="PL"/>
        <w:rPr>
          <w:noProof w:val="0"/>
        </w:rPr>
      </w:pPr>
      <w:r w:rsidRPr="001C16AB">
        <w:rPr>
          <w:noProof w:val="0"/>
        </w:rPr>
        <w:t xml:space="preserve">            }</w:t>
      </w:r>
    </w:p>
    <w:p w14:paraId="056368FE" w14:textId="77777777" w:rsidR="0087351F" w:rsidRPr="001C16AB" w:rsidRDefault="0087351F" w:rsidP="0087351F">
      <w:pPr>
        <w:pStyle w:val="PL"/>
        <w:rPr>
          <w:rFonts w:cs="Courier New"/>
          <w:noProof w:val="0"/>
          <w:szCs w:val="16"/>
        </w:rPr>
      </w:pPr>
    </w:p>
    <w:p w14:paraId="51BF8DEC" w14:textId="77777777" w:rsidR="0087351F" w:rsidRPr="001C16AB" w:rsidRDefault="0087351F" w:rsidP="0087351F">
      <w:pPr>
        <w:pStyle w:val="H6"/>
      </w:pPr>
      <w:r w:rsidRPr="001C16AB">
        <w:t>(2)</w:t>
      </w:r>
    </w:p>
    <w:p w14:paraId="3CB472AC" w14:textId="77777777" w:rsidR="0087351F" w:rsidRPr="001C16AB" w:rsidRDefault="0087351F" w:rsidP="0087351F">
      <w:pPr>
        <w:pStyle w:val="PL"/>
        <w:rPr>
          <w:noProof w:val="0"/>
        </w:rPr>
      </w:pPr>
      <w:bookmarkStart w:id="487" w:name="_Hlk15894140"/>
      <w:bookmarkStart w:id="488" w:name="_Hlk15647793"/>
      <w:r w:rsidRPr="001C16AB">
        <w:rPr>
          <w:b/>
          <w:noProof w:val="0"/>
        </w:rPr>
        <w:t>with</w:t>
      </w:r>
      <w:r w:rsidRPr="001C16AB">
        <w:rPr>
          <w:noProof w:val="0"/>
        </w:rPr>
        <w:t xml:space="preserve"> { the UE (MCVideo Client) having an incoming On-demand Pre-arranged Group Call, with implicit Transmission Control }</w:t>
      </w:r>
    </w:p>
    <w:p w14:paraId="71A00573"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22FE0C3C"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Client) receives a Media Transmission Notification message from the SS (MCVideo Server) }</w:t>
      </w:r>
    </w:p>
    <w:p w14:paraId="07280C3A" w14:textId="77777777" w:rsidR="0087351F" w:rsidRPr="001C16AB" w:rsidRDefault="0087351F" w:rsidP="0087351F">
      <w:pPr>
        <w:pStyle w:val="PL"/>
        <w:rPr>
          <w:noProof w:val="0"/>
        </w:rPr>
      </w:pPr>
      <w:r w:rsidRPr="001C16AB">
        <w:rPr>
          <w:b/>
          <w:noProof w:val="0"/>
        </w:rPr>
        <w:t xml:space="preserve">    then</w:t>
      </w:r>
      <w:r w:rsidRPr="001C16AB">
        <w:rPr>
          <w:noProof w:val="0"/>
        </w:rPr>
        <w:t xml:space="preserve"> {the UE (MCVideo Client) provides media transmission notification to the MCVideo User </w:t>
      </w:r>
      <w:r w:rsidRPr="001C16AB">
        <w:rPr>
          <w:b/>
          <w:bCs/>
          <w:noProof w:val="0"/>
        </w:rPr>
        <w:t>and</w:t>
      </w:r>
      <w:r w:rsidRPr="001C16AB">
        <w:rPr>
          <w:noProof w:val="0"/>
        </w:rPr>
        <w:t xml:space="preserve"> sends a Receive Media Request message to the SS (MCVideo Server) </w:t>
      </w:r>
      <w:r w:rsidRPr="001C16AB">
        <w:rPr>
          <w:b/>
          <w:bCs/>
          <w:noProof w:val="0"/>
        </w:rPr>
        <w:t>and</w:t>
      </w:r>
      <w:r w:rsidRPr="001C16AB">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669C9EA" w14:textId="77777777" w:rsidR="0087351F" w:rsidRPr="001C16AB" w:rsidRDefault="0087351F" w:rsidP="0087351F">
      <w:pPr>
        <w:pStyle w:val="PL"/>
        <w:rPr>
          <w:noProof w:val="0"/>
          <w:sz w:val="18"/>
          <w:szCs w:val="22"/>
        </w:rPr>
      </w:pPr>
      <w:r w:rsidRPr="001C16AB">
        <w:rPr>
          <w:noProof w:val="0"/>
        </w:rPr>
        <w:t xml:space="preserve">            </w:t>
      </w:r>
      <w:r w:rsidRPr="001C16AB">
        <w:rPr>
          <w:noProof w:val="0"/>
          <w:sz w:val="18"/>
          <w:szCs w:val="22"/>
        </w:rPr>
        <w:t>}</w:t>
      </w:r>
    </w:p>
    <w:p w14:paraId="4373DC5E" w14:textId="77777777" w:rsidR="0087351F" w:rsidRPr="001C16AB" w:rsidRDefault="0087351F" w:rsidP="0087351F">
      <w:pPr>
        <w:pStyle w:val="PL"/>
        <w:rPr>
          <w:noProof w:val="0"/>
          <w:sz w:val="18"/>
          <w:szCs w:val="22"/>
        </w:rPr>
      </w:pPr>
    </w:p>
    <w:bookmarkEnd w:id="487"/>
    <w:bookmarkEnd w:id="488"/>
    <w:p w14:paraId="4ED9CB21" w14:textId="77777777" w:rsidR="0087351F" w:rsidRPr="001C16AB" w:rsidRDefault="0087351F" w:rsidP="0087351F">
      <w:pPr>
        <w:pStyle w:val="H6"/>
      </w:pPr>
      <w:r w:rsidRPr="001C16AB">
        <w:t>(3)</w:t>
      </w:r>
    </w:p>
    <w:p w14:paraId="145287AF" w14:textId="77777777" w:rsidR="0087351F" w:rsidRPr="001C16AB" w:rsidRDefault="0087351F" w:rsidP="0087351F">
      <w:pPr>
        <w:pStyle w:val="PL"/>
        <w:spacing w:before="120"/>
        <w:rPr>
          <w:noProof w:val="0"/>
        </w:rPr>
      </w:pPr>
      <w:r w:rsidRPr="001C16AB">
        <w:rPr>
          <w:b/>
          <w:noProof w:val="0"/>
        </w:rPr>
        <w:t>with</w:t>
      </w:r>
      <w:r w:rsidRPr="001C16AB">
        <w:rPr>
          <w:noProof w:val="0"/>
        </w:rPr>
        <w:t xml:space="preserve"> { the UE (MCVideo Client) having an ongoing On-demand Pre-arranged Group</w:t>
      </w:r>
      <w:r w:rsidRPr="001C16AB">
        <w:rPr>
          <w:noProof w:val="0"/>
          <w:color w:val="FF0000"/>
        </w:rPr>
        <w:t xml:space="preserve"> </w:t>
      </w:r>
      <w:r w:rsidRPr="001C16AB">
        <w:rPr>
          <w:noProof w:val="0"/>
        </w:rPr>
        <w:t>Call }</w:t>
      </w:r>
    </w:p>
    <w:p w14:paraId="3D2BFE1F"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5BC0B1EB" w14:textId="77777777" w:rsidR="0087351F" w:rsidRPr="001C16AB" w:rsidRDefault="0087351F" w:rsidP="0087351F">
      <w:pPr>
        <w:pStyle w:val="PL"/>
        <w:rPr>
          <w:rFonts w:cs="Courier New"/>
          <w:noProof w:val="0"/>
          <w:szCs w:val="16"/>
        </w:rPr>
      </w:pPr>
      <w:r w:rsidRPr="001C16AB">
        <w:rPr>
          <w:noProof w:val="0"/>
        </w:rPr>
        <w:lastRenderedPageBreak/>
        <w:t xml:space="preserve">  </w:t>
      </w:r>
      <w:r w:rsidRPr="001C16AB">
        <w:rPr>
          <w:b/>
          <w:noProof w:val="0"/>
        </w:rPr>
        <w:t xml:space="preserve">when </w:t>
      </w:r>
      <w:r w:rsidRPr="001C16AB">
        <w:rPr>
          <w:noProof w:val="0"/>
        </w:rPr>
        <w:t>{ the UE (MCVideo Client) receives a Media Reception Override Notification }</w:t>
      </w:r>
    </w:p>
    <w:p w14:paraId="0A76693A" w14:textId="77777777" w:rsidR="0087351F" w:rsidRPr="001C16AB" w:rsidRDefault="0087351F" w:rsidP="0087351F">
      <w:pPr>
        <w:pStyle w:val="PL"/>
        <w:rPr>
          <w:rFonts w:cs="Courier New"/>
          <w:noProof w:val="0"/>
          <w:szCs w:val="16"/>
        </w:rPr>
      </w:pPr>
      <w:r w:rsidRPr="001C16AB">
        <w:rPr>
          <w:noProof w:val="0"/>
        </w:rPr>
        <w:t xml:space="preserve">    </w:t>
      </w:r>
      <w:r w:rsidRPr="001C16AB">
        <w:rPr>
          <w:b/>
          <w:noProof w:val="0"/>
        </w:rPr>
        <w:t>then</w:t>
      </w:r>
      <w:r w:rsidRPr="001C16AB">
        <w:rPr>
          <w:noProof w:val="0"/>
        </w:rPr>
        <w:t xml:space="preserve"> { the UE (MCVideo Client) sends a Media Reception End Request message and informs the user </w:t>
      </w:r>
      <w:r w:rsidRPr="001C16AB">
        <w:rPr>
          <w:rFonts w:cs="Courier New"/>
          <w:noProof w:val="0"/>
          <w:szCs w:val="16"/>
        </w:rPr>
        <w:t>}</w:t>
      </w:r>
    </w:p>
    <w:p w14:paraId="7BAF9C46"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1B0B3134" w14:textId="77777777" w:rsidR="0087351F" w:rsidRPr="001C16AB" w:rsidRDefault="0087351F" w:rsidP="0087351F">
      <w:pPr>
        <w:pStyle w:val="PL"/>
        <w:rPr>
          <w:rFonts w:cs="Courier New"/>
          <w:noProof w:val="0"/>
          <w:szCs w:val="16"/>
        </w:rPr>
      </w:pPr>
    </w:p>
    <w:p w14:paraId="176B5077" w14:textId="77777777" w:rsidR="0087351F" w:rsidRPr="001C16AB" w:rsidRDefault="0087351F" w:rsidP="0087351F">
      <w:pPr>
        <w:pStyle w:val="H6"/>
      </w:pPr>
      <w:r w:rsidRPr="001C16AB">
        <w:t>(4)</w:t>
      </w:r>
    </w:p>
    <w:p w14:paraId="0AFA9E08" w14:textId="77777777" w:rsidR="0087351F" w:rsidRPr="001C16AB" w:rsidRDefault="0087351F" w:rsidP="0087351F">
      <w:pPr>
        <w:pStyle w:val="PL"/>
        <w:spacing w:before="120"/>
        <w:rPr>
          <w:noProof w:val="0"/>
        </w:rPr>
      </w:pPr>
      <w:r w:rsidRPr="001C16AB">
        <w:rPr>
          <w:b/>
          <w:noProof w:val="0"/>
        </w:rPr>
        <w:t>with</w:t>
      </w:r>
      <w:r w:rsidRPr="001C16AB">
        <w:rPr>
          <w:noProof w:val="0"/>
        </w:rPr>
        <w:t xml:space="preserve"> { the UE (MCVideo Client) having an ongoing On-demand Pre-arranged Group</w:t>
      </w:r>
      <w:r w:rsidRPr="001C16AB">
        <w:rPr>
          <w:noProof w:val="0"/>
          <w:color w:val="FF0000"/>
        </w:rPr>
        <w:t xml:space="preserve"> </w:t>
      </w:r>
      <w:r w:rsidRPr="001C16AB">
        <w:rPr>
          <w:noProof w:val="0"/>
        </w:rPr>
        <w:t>Call }</w:t>
      </w:r>
    </w:p>
    <w:p w14:paraId="4B8D403E"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04E6723A" w14:textId="77777777" w:rsidR="0087351F" w:rsidRPr="001C16AB" w:rsidRDefault="0087351F" w:rsidP="0087351F">
      <w:pPr>
        <w:pStyle w:val="PL"/>
        <w:rPr>
          <w:noProof w:val="0"/>
        </w:rPr>
      </w:pPr>
      <w:r w:rsidRPr="001C16AB">
        <w:rPr>
          <w:noProof w:val="0"/>
        </w:rPr>
        <w:t xml:space="preserve">  </w:t>
      </w:r>
      <w:r w:rsidRPr="001C16AB">
        <w:rPr>
          <w:b/>
          <w:noProof w:val="0"/>
        </w:rPr>
        <w:t xml:space="preserve">when </w:t>
      </w:r>
      <w:r w:rsidRPr="001C16AB">
        <w:rPr>
          <w:noProof w:val="0"/>
        </w:rPr>
        <w:t>{ the UE (MCVideo Client) receives a Transmission End Notify from the SS (MCVideo Server) }</w:t>
      </w:r>
    </w:p>
    <w:p w14:paraId="17B8DD89"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Client)notifies the MCVideo User that the another user’s transmission has ended.</w:t>
      </w:r>
    </w:p>
    <w:p w14:paraId="2A1788AB" w14:textId="77777777" w:rsidR="0087351F" w:rsidRPr="001C16AB" w:rsidRDefault="0087351F" w:rsidP="0087351F">
      <w:pPr>
        <w:pStyle w:val="PL"/>
        <w:rPr>
          <w:noProof w:val="0"/>
        </w:rPr>
      </w:pPr>
    </w:p>
    <w:p w14:paraId="63E2CEED" w14:textId="77777777" w:rsidR="0087351F" w:rsidRPr="001C16AB" w:rsidRDefault="0087351F" w:rsidP="0087351F">
      <w:pPr>
        <w:pStyle w:val="H6"/>
      </w:pPr>
      <w:r w:rsidRPr="001C16AB">
        <w:t>(5)</w:t>
      </w:r>
    </w:p>
    <w:p w14:paraId="0F294CE4"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3E7784CB"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0A2E41E8"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MCVideo User requests to end the RTP media reception }</w:t>
      </w:r>
    </w:p>
    <w:p w14:paraId="2BA312CF" w14:textId="77777777" w:rsidR="0087351F" w:rsidRPr="001C16AB" w:rsidRDefault="0087351F" w:rsidP="0087351F">
      <w:pPr>
        <w:pStyle w:val="PL"/>
        <w:rPr>
          <w:rFonts w:cs="Courier New"/>
          <w:noProof w:val="0"/>
          <w:szCs w:val="16"/>
        </w:rPr>
      </w:pPr>
      <w:r w:rsidRPr="001C16AB">
        <w:rPr>
          <w:noProof w:val="0"/>
        </w:rPr>
        <w:t xml:space="preserve">    </w:t>
      </w:r>
      <w:r w:rsidRPr="001C16AB">
        <w:rPr>
          <w:b/>
          <w:noProof w:val="0"/>
        </w:rPr>
        <w:t>then</w:t>
      </w:r>
      <w:r w:rsidRPr="001C16AB">
        <w:rPr>
          <w:noProof w:val="0"/>
        </w:rPr>
        <w:t xml:space="preserve"> { the UE (MCVideo Client) sends a Media Reception End Request message </w:t>
      </w:r>
      <w:r w:rsidRPr="001C16AB">
        <w:rPr>
          <w:rFonts w:cs="Courier New"/>
          <w:noProof w:val="0"/>
          <w:szCs w:val="16"/>
        </w:rPr>
        <w:t>}</w:t>
      </w:r>
    </w:p>
    <w:p w14:paraId="2A156B83" w14:textId="77777777" w:rsidR="0087351F" w:rsidRPr="001C16AB" w:rsidRDefault="0087351F" w:rsidP="0087351F">
      <w:pPr>
        <w:pStyle w:val="PL"/>
        <w:rPr>
          <w:rFonts w:cs="Courier New"/>
          <w:noProof w:val="0"/>
          <w:szCs w:val="16"/>
        </w:rPr>
      </w:pPr>
      <w:r w:rsidRPr="001C16AB">
        <w:rPr>
          <w:rFonts w:cs="Courier New"/>
          <w:noProof w:val="0"/>
          <w:szCs w:val="16"/>
        </w:rPr>
        <w:t xml:space="preserve">            }</w:t>
      </w:r>
    </w:p>
    <w:p w14:paraId="12CA520A" w14:textId="77777777" w:rsidR="0087351F" w:rsidRPr="001C16AB" w:rsidRDefault="0087351F" w:rsidP="0087351F">
      <w:pPr>
        <w:pStyle w:val="PL"/>
        <w:rPr>
          <w:rFonts w:cs="Courier New"/>
          <w:noProof w:val="0"/>
          <w:szCs w:val="16"/>
        </w:rPr>
      </w:pPr>
    </w:p>
    <w:p w14:paraId="76BA0E1D" w14:textId="77777777" w:rsidR="0087351F" w:rsidRPr="001C16AB" w:rsidRDefault="0087351F" w:rsidP="0087351F">
      <w:pPr>
        <w:pStyle w:val="H6"/>
      </w:pPr>
      <w:r w:rsidRPr="001C16AB">
        <w:rPr>
          <w:rFonts w:cs="Arial"/>
        </w:rPr>
        <w:t>(6)</w:t>
      </w:r>
    </w:p>
    <w:p w14:paraId="5ABC6F7C" w14:textId="77777777" w:rsidR="0087351F" w:rsidRPr="001C16AB" w:rsidRDefault="0087351F" w:rsidP="0087351F">
      <w:pPr>
        <w:pStyle w:val="PL"/>
        <w:rPr>
          <w:noProof w:val="0"/>
        </w:rPr>
      </w:pPr>
      <w:r w:rsidRPr="001C16AB">
        <w:rPr>
          <w:b/>
          <w:noProof w:val="0"/>
        </w:rPr>
        <w:t>with</w:t>
      </w:r>
      <w:r w:rsidRPr="001C16AB">
        <w:rPr>
          <w:noProof w:val="0"/>
        </w:rPr>
        <w:t xml:space="preserve"> { the UE (MCVideo Client) having an ongoing On-demand Pre-arranged Group Call with Automatic Commencement Mode }</w:t>
      </w:r>
    </w:p>
    <w:p w14:paraId="0A0DD91E" w14:textId="77777777" w:rsidR="0087351F" w:rsidRPr="001C16AB" w:rsidRDefault="0087351F" w:rsidP="0087351F">
      <w:pPr>
        <w:pStyle w:val="PL"/>
        <w:rPr>
          <w:noProof w:val="0"/>
        </w:rPr>
      </w:pPr>
      <w:r w:rsidRPr="001C16AB">
        <w:rPr>
          <w:b/>
          <w:noProof w:val="0"/>
        </w:rPr>
        <w:t>ensure that</w:t>
      </w:r>
      <w:r w:rsidRPr="001C16AB">
        <w:rPr>
          <w:noProof w:val="0"/>
        </w:rPr>
        <w:t xml:space="preserve"> {</w:t>
      </w:r>
    </w:p>
    <w:p w14:paraId="504F0B0C" w14:textId="77777777" w:rsidR="0087351F" w:rsidRPr="001C16AB" w:rsidRDefault="0087351F" w:rsidP="0087351F">
      <w:pPr>
        <w:pStyle w:val="PL"/>
        <w:rPr>
          <w:noProof w:val="0"/>
        </w:rPr>
      </w:pPr>
      <w:r w:rsidRPr="001C16AB">
        <w:rPr>
          <w:noProof w:val="0"/>
        </w:rPr>
        <w:t xml:space="preserve">  </w:t>
      </w:r>
      <w:r w:rsidRPr="001C16AB">
        <w:rPr>
          <w:b/>
          <w:noProof w:val="0"/>
        </w:rPr>
        <w:t>when</w:t>
      </w:r>
      <w:r w:rsidRPr="001C16AB">
        <w:rPr>
          <w:noProof w:val="0"/>
        </w:rPr>
        <w:t xml:space="preserve"> { the UE (MCVideo Client) receives a SIP BYE message }</w:t>
      </w:r>
    </w:p>
    <w:p w14:paraId="03679937" w14:textId="77777777" w:rsidR="0087351F" w:rsidRPr="001C16AB" w:rsidRDefault="0087351F" w:rsidP="0087351F">
      <w:pPr>
        <w:pStyle w:val="PL"/>
        <w:rPr>
          <w:noProof w:val="0"/>
        </w:rPr>
      </w:pPr>
      <w:r w:rsidRPr="001C16AB">
        <w:rPr>
          <w:noProof w:val="0"/>
        </w:rPr>
        <w:t xml:space="preserve">    </w:t>
      </w:r>
      <w:r w:rsidRPr="001C16AB">
        <w:rPr>
          <w:b/>
          <w:noProof w:val="0"/>
        </w:rPr>
        <w:t>then</w:t>
      </w:r>
      <w:r w:rsidRPr="001C16AB">
        <w:rPr>
          <w:noProof w:val="0"/>
        </w:rPr>
        <w:t xml:space="preserve"> { the UE (MCVideo Client) sends a SIP 200 (OK) message and leaves the MCVideo session }</w:t>
      </w:r>
    </w:p>
    <w:p w14:paraId="386D7BE4" w14:textId="77777777" w:rsidR="0087351F" w:rsidRPr="001C16AB" w:rsidRDefault="0087351F" w:rsidP="0087351F">
      <w:pPr>
        <w:pStyle w:val="PL"/>
        <w:rPr>
          <w:noProof w:val="0"/>
        </w:rPr>
      </w:pPr>
      <w:r w:rsidRPr="001C16AB">
        <w:rPr>
          <w:noProof w:val="0"/>
        </w:rPr>
        <w:t xml:space="preserve">            }</w:t>
      </w:r>
    </w:p>
    <w:p w14:paraId="5B36BA69" w14:textId="77777777" w:rsidR="0087351F" w:rsidRPr="001C16AB" w:rsidRDefault="0087351F" w:rsidP="0087351F">
      <w:pPr>
        <w:pStyle w:val="PL"/>
        <w:rPr>
          <w:rFonts w:cs="Courier New"/>
          <w:noProof w:val="0"/>
          <w:szCs w:val="16"/>
        </w:rPr>
      </w:pPr>
    </w:p>
    <w:bookmarkEnd w:id="486"/>
    <w:p w14:paraId="5D9A2D27" w14:textId="77777777" w:rsidR="0087351F" w:rsidRPr="001C16AB" w:rsidRDefault="0087351F" w:rsidP="0087351F">
      <w:pPr>
        <w:pStyle w:val="H6"/>
      </w:pPr>
      <w:r w:rsidRPr="001C16AB">
        <w:t>6.1.1.13.2</w:t>
      </w:r>
      <w:r w:rsidRPr="001C16AB">
        <w:tab/>
        <w:t>Conformance requirements</w:t>
      </w:r>
    </w:p>
    <w:p w14:paraId="7EC3174B" w14:textId="77777777" w:rsidR="0087351F" w:rsidRPr="001C16AB" w:rsidRDefault="0087351F" w:rsidP="0087351F">
      <w:r w:rsidRPr="001C16AB">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D618831" w14:textId="77777777" w:rsidR="0087351F" w:rsidRPr="001C16AB" w:rsidRDefault="0087351F" w:rsidP="0087351F">
      <w:r w:rsidRPr="001C16AB">
        <w:t>[TS 24.281, clause 6.2.3.1.1]</w:t>
      </w:r>
    </w:p>
    <w:p w14:paraId="41B281AA" w14:textId="77777777" w:rsidR="0087351F" w:rsidRPr="001C16AB" w:rsidRDefault="0087351F" w:rsidP="0087351F">
      <w:r w:rsidRPr="001C16AB">
        <w:t>When performing the automatic commencement mode procedures, the MCVideo client:</w:t>
      </w:r>
    </w:p>
    <w:p w14:paraId="782523A2" w14:textId="77777777" w:rsidR="0087351F" w:rsidRPr="001C16AB" w:rsidRDefault="0087351F" w:rsidP="0087351F">
      <w:pPr>
        <w:pStyle w:val="B1"/>
      </w:pPr>
      <w:r w:rsidRPr="001C16AB">
        <w:t>1)</w:t>
      </w:r>
      <w:r w:rsidRPr="001C16AB">
        <w:tab/>
        <w:t>shall accept the SIP INVITE request and generate a SIP 200 (OK) response according to rules and procedures of 3GPP TS 24.229 [11];</w:t>
      </w:r>
    </w:p>
    <w:p w14:paraId="43D4E5A1" w14:textId="77777777" w:rsidR="0087351F" w:rsidRPr="001C16AB" w:rsidRDefault="0087351F" w:rsidP="0087351F">
      <w:pPr>
        <w:pStyle w:val="B1"/>
      </w:pPr>
      <w:r w:rsidRPr="001C16AB">
        <w:t>2)</w:t>
      </w:r>
      <w:r w:rsidRPr="001C16AB">
        <w:tab/>
        <w:t>shall include the option tag "timer" in a Require header field of the SIP 200 (OK) response;</w:t>
      </w:r>
    </w:p>
    <w:p w14:paraId="597A1AFE" w14:textId="77777777" w:rsidR="0087351F" w:rsidRPr="001C16AB" w:rsidRDefault="0087351F" w:rsidP="0087351F">
      <w:pPr>
        <w:pStyle w:val="B1"/>
      </w:pPr>
      <w:r w:rsidRPr="001C16AB">
        <w:t>3)</w:t>
      </w:r>
      <w:r w:rsidRPr="001C16AB">
        <w:tab/>
        <w:t>shall include the g.3gpp.mc</w:t>
      </w:r>
      <w:r w:rsidRPr="001C16AB">
        <w:rPr>
          <w:lang w:eastAsia="zh-CN"/>
        </w:rPr>
        <w:t>video</w:t>
      </w:r>
      <w:r w:rsidRPr="001C16AB">
        <w:t xml:space="preserve"> media feature tag in the Contact header field of the SIP 200 (OK) response;</w:t>
      </w:r>
    </w:p>
    <w:p w14:paraId="3C6A6362" w14:textId="77777777" w:rsidR="0087351F" w:rsidRPr="001C16AB" w:rsidRDefault="0087351F" w:rsidP="0087351F">
      <w:pPr>
        <w:pStyle w:val="B1"/>
      </w:pPr>
      <w:r w:rsidRPr="001C16AB">
        <w:t>4)</w:t>
      </w:r>
      <w:r w:rsidRPr="001C16AB">
        <w:tab/>
        <w:t xml:space="preserve">shall include the </w:t>
      </w:r>
      <w:r w:rsidRPr="001C16AB">
        <w:rPr>
          <w:lang w:eastAsia="zh-CN"/>
        </w:rPr>
        <w:t>g.3gpp.icsi-ref</w:t>
      </w:r>
      <w:r w:rsidRPr="001C16AB">
        <w:t xml:space="preserve"> media feature tag containing the value of "urn:urn-7:3gpp-service.ims.icsi.mc</w:t>
      </w:r>
      <w:r w:rsidRPr="001C16AB">
        <w:rPr>
          <w:lang w:eastAsia="zh-CN"/>
        </w:rPr>
        <w:t>video</w:t>
      </w:r>
      <w:r w:rsidRPr="001C16AB">
        <w:t>" in the Contact header field of the SIP 200 (OK) response;</w:t>
      </w:r>
    </w:p>
    <w:p w14:paraId="587369A9" w14:textId="77777777" w:rsidR="0087351F" w:rsidRPr="001C16AB" w:rsidRDefault="0087351F" w:rsidP="0087351F">
      <w:pPr>
        <w:pStyle w:val="B1"/>
      </w:pPr>
      <w:r w:rsidRPr="001C16AB">
        <w:t>5)</w:t>
      </w:r>
      <w:r w:rsidRPr="001C16AB">
        <w:tab/>
        <w:t>shall include the Session-Expires header field in the SIP 200 (OK) response and start the SIP session timer according to IETF RFC 4028 [23]. The "refresher" parameter in the Session-Expires header field shall be set to "uas";</w:t>
      </w:r>
    </w:p>
    <w:p w14:paraId="5EA96809" w14:textId="77777777" w:rsidR="0087351F" w:rsidRPr="001C16AB" w:rsidRDefault="0087351F" w:rsidP="0087351F">
      <w:pPr>
        <w:pStyle w:val="B1"/>
      </w:pPr>
      <w:r w:rsidRPr="001C16AB">
        <w:t>6)</w:t>
      </w:r>
      <w:r w:rsidRPr="001C16AB">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40913D6" w14:textId="77777777" w:rsidR="0087351F" w:rsidRPr="001C16AB" w:rsidRDefault="0087351F" w:rsidP="0087351F">
      <w:pPr>
        <w:pStyle w:val="B1"/>
      </w:pPr>
      <w:r w:rsidRPr="001C16AB">
        <w:t>7)</w:t>
      </w:r>
      <w:r w:rsidRPr="001C16AB">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0B4AC82B" w14:textId="77777777" w:rsidR="0087351F" w:rsidRPr="001C16AB" w:rsidRDefault="0087351F" w:rsidP="0087351F">
      <w:pPr>
        <w:pStyle w:val="NO"/>
      </w:pPr>
      <w:r w:rsidRPr="001C16AB">
        <w:t>NOTE:</w:t>
      </w:r>
      <w:r w:rsidRPr="001C16AB">
        <w:tab/>
        <w:t>In the case of a new emergency call where the terminating client is using a pre-established session, the SIP INVITE request containing a Replaces header is used to replace the pre-established session.</w:t>
      </w:r>
    </w:p>
    <w:p w14:paraId="4EEDE1C7" w14:textId="77777777" w:rsidR="0087351F" w:rsidRPr="001C16AB" w:rsidRDefault="0087351F" w:rsidP="0087351F">
      <w:pPr>
        <w:pStyle w:val="B1"/>
      </w:pPr>
      <w:r w:rsidRPr="001C16AB">
        <w:lastRenderedPageBreak/>
        <w:t>8)</w:t>
      </w:r>
      <w:r w:rsidRPr="001C16AB">
        <w:tab/>
        <w:t>shall send the SIP 200 (OK) response towards the MCVideo server according to rules and procedures of 3GPP TS 24.229 [11];</w:t>
      </w:r>
    </w:p>
    <w:p w14:paraId="16FB6610" w14:textId="77777777" w:rsidR="0087351F" w:rsidRPr="001C16AB" w:rsidRDefault="0087351F" w:rsidP="0087351F">
      <w:pPr>
        <w:pStyle w:val="B1"/>
      </w:pPr>
      <w:r w:rsidRPr="001C16AB">
        <w:t>9)</w:t>
      </w:r>
      <w:r w:rsidRPr="001C16AB">
        <w:tab/>
        <w:t>shall, if the incoming SIP INVITE request contains a Replaces header field, release the pre-established session identified by the contents of the Replaces header field; and</w:t>
      </w:r>
    </w:p>
    <w:p w14:paraId="45873453" w14:textId="77777777" w:rsidR="0087351F" w:rsidRPr="001C16AB" w:rsidRDefault="0087351F" w:rsidP="0087351F">
      <w:pPr>
        <w:pStyle w:val="B1"/>
      </w:pPr>
      <w:r w:rsidRPr="001C16AB">
        <w:t>10)</w:t>
      </w:r>
      <w:r w:rsidRPr="001C16AB">
        <w:tab/>
        <w:t>shall interact with the media plane as specified in 3GPP TS 24.</w:t>
      </w:r>
      <w:r w:rsidRPr="001C16AB">
        <w:rPr>
          <w:lang w:eastAsia="zh-CN"/>
        </w:rPr>
        <w:t>581</w:t>
      </w:r>
      <w:r w:rsidRPr="001C16AB">
        <w:t xml:space="preserve"> [5]. </w:t>
      </w:r>
    </w:p>
    <w:p w14:paraId="6EEF3D0D" w14:textId="77777777" w:rsidR="0087351F" w:rsidRPr="001C16AB" w:rsidRDefault="0087351F" w:rsidP="0087351F">
      <w:r w:rsidRPr="001C16AB">
        <w:t>When NAT traversal is supported by the MCVideo client and when the MCVideo client is behind a NAT, generation of SIP responses is done as specified in this subclause and as specified in IETF RFC 5626 [35].</w:t>
      </w:r>
    </w:p>
    <w:p w14:paraId="6B0600F3" w14:textId="77777777" w:rsidR="0087351F" w:rsidRPr="001C16AB" w:rsidRDefault="0087351F" w:rsidP="0087351F">
      <w:r w:rsidRPr="001C16AB">
        <w:t>[TS 24.281, clause 6.2.3.1.2]</w:t>
      </w:r>
    </w:p>
    <w:p w14:paraId="605F5366" w14:textId="77777777" w:rsidR="0087351F" w:rsidRPr="001C16AB" w:rsidRDefault="0087351F" w:rsidP="0087351F">
      <w:r w:rsidRPr="001C16AB">
        <w:t>When performing the automatic commencement mode procedures, the MCVideo client shall follow the procedures in subclause 6.2.3.1.1 with the following clarification:</w:t>
      </w:r>
    </w:p>
    <w:p w14:paraId="440F6A43" w14:textId="77777777" w:rsidR="0087351F" w:rsidRPr="001C16AB" w:rsidRDefault="0087351F" w:rsidP="0087351F">
      <w:pPr>
        <w:pStyle w:val="B1"/>
      </w:pPr>
      <w:r w:rsidRPr="001C16AB">
        <w:t>-</w:t>
      </w:r>
      <w:r w:rsidRPr="001C16AB">
        <w:tab/>
        <w:t xml:space="preserve">The MCVideo client may include a P-Answer-State header field with the value "Confirmed" as specified in IETF RFC 4964 [30] in the SIP 200 (OK) response. </w:t>
      </w:r>
    </w:p>
    <w:p w14:paraId="1E6C6FFF" w14:textId="77777777" w:rsidR="0087351F" w:rsidRPr="001C16AB" w:rsidRDefault="0087351F" w:rsidP="0087351F">
      <w:r w:rsidRPr="001C16AB">
        <w:t>[TS 24.281, clause 9.2.1.2.3.3]</w:t>
      </w:r>
    </w:p>
    <w:p w14:paraId="41115371" w14:textId="77777777" w:rsidR="0087351F" w:rsidRPr="001C16AB" w:rsidRDefault="0087351F" w:rsidP="0087351F">
      <w:r w:rsidRPr="001C16AB">
        <w:t>Upon receiving a SIP BYE request for releasing the prearranged MCVideo group call, the MCVideo client shall follow the procedures as specified in subclause </w:t>
      </w:r>
      <w:r w:rsidRPr="001C16AB">
        <w:rPr>
          <w:lang w:eastAsia="zh-CN"/>
        </w:rPr>
        <w:t>6.2.6</w:t>
      </w:r>
      <w:r w:rsidRPr="001C16AB">
        <w:t>.</w:t>
      </w:r>
    </w:p>
    <w:p w14:paraId="50BAECAB" w14:textId="77777777" w:rsidR="0087351F" w:rsidRPr="001C16AB" w:rsidRDefault="0087351F" w:rsidP="0087351F">
      <w:r w:rsidRPr="001C16AB">
        <w:t>[TS 24.581, clause 6.2.5.2.2]</w:t>
      </w:r>
    </w:p>
    <w:p w14:paraId="2E163510" w14:textId="77777777" w:rsidR="0087351F" w:rsidRPr="001C16AB" w:rsidRDefault="0087351F" w:rsidP="0087351F">
      <w:r w:rsidRPr="001C16AB">
        <w:t>When an MCVideo call is established, the terminating transmission participant:</w:t>
      </w:r>
    </w:p>
    <w:p w14:paraId="24FE7198" w14:textId="77777777" w:rsidR="0087351F" w:rsidRPr="001C16AB" w:rsidRDefault="0087351F" w:rsidP="0087351F">
      <w:pPr>
        <w:pStyle w:val="B1"/>
      </w:pPr>
      <w:r w:rsidRPr="001C16AB">
        <w:t>1.</w:t>
      </w:r>
      <w:r w:rsidRPr="001C16AB">
        <w:tab/>
        <w:t>shall create an instance of a 'Transmission participant state transition diagram for general reception control operation'; and</w:t>
      </w:r>
    </w:p>
    <w:p w14:paraId="50589255" w14:textId="77777777" w:rsidR="0087351F" w:rsidRPr="001C16AB" w:rsidRDefault="0087351F" w:rsidP="0087351F">
      <w:pPr>
        <w:pStyle w:val="B1"/>
      </w:pPr>
      <w:r w:rsidRPr="001C16AB">
        <w:t>2.</w:t>
      </w:r>
      <w:r w:rsidRPr="001C16AB">
        <w:tab/>
        <w:t>shall enter the 'U: reception controller' state.</w:t>
      </w:r>
    </w:p>
    <w:p w14:paraId="70F2B6F8" w14:textId="77777777" w:rsidR="0087351F" w:rsidRPr="001C16AB" w:rsidRDefault="0087351F" w:rsidP="0087351F">
      <w:pPr>
        <w:pStyle w:val="NO"/>
      </w:pPr>
      <w:r w:rsidRPr="001C16AB">
        <w:t>NOTE:</w:t>
      </w:r>
      <w:r w:rsidRPr="001C16AB">
        <w:tab/>
        <w:t>From a transmission participant perspective the MCVideo call is established when the application and signalling plane sends the SIP 200 (OK) response.</w:t>
      </w:r>
    </w:p>
    <w:p w14:paraId="2A623E1C" w14:textId="77777777" w:rsidR="0087351F" w:rsidRPr="001C16AB" w:rsidRDefault="0087351F" w:rsidP="0087351F">
      <w:r w:rsidRPr="001C16AB">
        <w:t>[TS 24.581, clause 6.2.5.3.2]</w:t>
      </w:r>
    </w:p>
    <w:p w14:paraId="15F56EF3" w14:textId="77777777" w:rsidR="0087351F" w:rsidRPr="001C16AB" w:rsidRDefault="0087351F" w:rsidP="0087351F">
      <w:r w:rsidRPr="001C16AB">
        <w:t>Upon receiving the media transmission notification from the transmission control server, the transmission participant:</w:t>
      </w:r>
    </w:p>
    <w:p w14:paraId="03AE0B4A" w14:textId="78D84E6A" w:rsidR="0087351F" w:rsidRPr="001C16AB" w:rsidRDefault="0087351F" w:rsidP="0087351F">
      <w:pPr>
        <w:pStyle w:val="B1"/>
      </w:pPr>
      <w:r w:rsidRPr="001C16AB">
        <w:t>1.</w:t>
      </w:r>
      <w:r w:rsidRPr="001C16AB">
        <w:tab/>
        <w:t>if the first bit in the subtype of the media transmission notification message is set to '1' (Acknowledgment is required) as described in clause 9.2.2.1, shall send a Transmission control Ack message. The Transmission control Ack message:</w:t>
      </w:r>
    </w:p>
    <w:p w14:paraId="46F3D366" w14:textId="77777777" w:rsidR="0087351F" w:rsidRPr="001C16AB" w:rsidRDefault="0087351F" w:rsidP="0087351F">
      <w:pPr>
        <w:pStyle w:val="B2"/>
      </w:pPr>
      <w:r w:rsidRPr="001C16AB">
        <w:t>a.</w:t>
      </w:r>
      <w:r w:rsidRPr="001C16AB">
        <w:tab/>
        <w:t>shall include the Message Type field set to '6' (Media transmission notification); and</w:t>
      </w:r>
    </w:p>
    <w:p w14:paraId="1301CEC4" w14:textId="77777777" w:rsidR="0087351F" w:rsidRPr="001C16AB" w:rsidRDefault="0087351F" w:rsidP="0087351F">
      <w:pPr>
        <w:pStyle w:val="B2"/>
      </w:pPr>
      <w:r w:rsidRPr="001C16AB">
        <w:t>b.</w:t>
      </w:r>
      <w:r w:rsidRPr="001C16AB">
        <w:tab/>
        <w:t>shall include the Source field set to '0' (the transmission participant is the source);</w:t>
      </w:r>
    </w:p>
    <w:p w14:paraId="4765FF75" w14:textId="77777777" w:rsidR="0087351F" w:rsidRPr="001C16AB" w:rsidRDefault="0087351F" w:rsidP="0087351F">
      <w:pPr>
        <w:pStyle w:val="B1"/>
      </w:pPr>
      <w:r w:rsidRPr="001C16AB">
        <w:t>2.</w:t>
      </w:r>
      <w:r w:rsidRPr="001C16AB">
        <w:tab/>
        <w:t>shall provide media transmission notification to the user;</w:t>
      </w:r>
    </w:p>
    <w:p w14:paraId="2F060592" w14:textId="77777777" w:rsidR="0087351F" w:rsidRPr="001C16AB" w:rsidRDefault="0087351F" w:rsidP="0087351F">
      <w:pPr>
        <w:pStyle w:val="B1"/>
      </w:pPr>
      <w:r w:rsidRPr="001C16AB">
        <w:t>3.</w:t>
      </w:r>
      <w:r w:rsidRPr="001C16AB">
        <w:tab/>
        <w:t>shall store the User ID and the SSRC of the user transmitting the media;</w:t>
      </w:r>
    </w:p>
    <w:p w14:paraId="15107241" w14:textId="77777777" w:rsidR="0087351F" w:rsidRPr="001C16AB" w:rsidRDefault="0087351F" w:rsidP="0087351F">
      <w:pPr>
        <w:pStyle w:val="B1"/>
      </w:pPr>
      <w:r w:rsidRPr="001C16AB">
        <w:t>4.</w:t>
      </w:r>
      <w:r w:rsidRPr="001C16AB">
        <w:tab/>
        <w:t>if the Reception Mode field is set to '0' indicating automatic reception mode:</w:t>
      </w:r>
    </w:p>
    <w:p w14:paraId="32FBF4A4" w14:textId="77777777" w:rsidR="0087351F" w:rsidRPr="001C16AB" w:rsidRDefault="0087351F" w:rsidP="0087351F">
      <w:pPr>
        <w:pStyle w:val="B2"/>
      </w:pPr>
      <w:r w:rsidRPr="001C16AB">
        <w:t>a.</w:t>
      </w:r>
      <w:r w:rsidRPr="001C16AB">
        <w:tab/>
        <w:t>shall create an instance of the 'Transmission participant state transition diagram for basic reception control operation';</w:t>
      </w:r>
    </w:p>
    <w:p w14:paraId="06E506EE" w14:textId="77777777" w:rsidR="0087351F" w:rsidRPr="001C16AB" w:rsidRDefault="0087351F" w:rsidP="0087351F">
      <w:pPr>
        <w:pStyle w:val="B2"/>
      </w:pPr>
      <w:r w:rsidRPr="001C16AB">
        <w:t>b.</w:t>
      </w:r>
      <w:r w:rsidRPr="001C16AB">
        <w:tab/>
        <w:t>shall map the stored User ID and the SSRC of the user transmitting the media with the instance of 'Transmission participant state transition diagram for basic reception control operation' created in step a); and</w:t>
      </w:r>
    </w:p>
    <w:p w14:paraId="1B4799A7" w14:textId="77777777" w:rsidR="0087351F" w:rsidRPr="001C16AB" w:rsidRDefault="0087351F" w:rsidP="0087351F">
      <w:pPr>
        <w:pStyle w:val="B2"/>
      </w:pPr>
      <w:r w:rsidRPr="001C16AB">
        <w:t>c.</w:t>
      </w:r>
      <w:r w:rsidRPr="001C16AB">
        <w:tab/>
        <w:t>shall enter the 'U: has permission to receive' state;</w:t>
      </w:r>
    </w:p>
    <w:p w14:paraId="24DE5032" w14:textId="1D452B13" w:rsidR="0087351F" w:rsidRPr="001C16AB" w:rsidRDefault="0087351F" w:rsidP="0087351F">
      <w:pPr>
        <w:pStyle w:val="B1"/>
      </w:pPr>
      <w:r w:rsidRPr="001C16AB">
        <w:t>5.</w:t>
      </w:r>
      <w:r w:rsidRPr="001C16AB">
        <w:tab/>
        <w:t>may display the details of the incoming media to the user; and</w:t>
      </w:r>
    </w:p>
    <w:p w14:paraId="7FB74E4D" w14:textId="01924768" w:rsidR="0087351F" w:rsidRPr="001C16AB" w:rsidRDefault="0087351F" w:rsidP="0087351F">
      <w:pPr>
        <w:pStyle w:val="B1"/>
      </w:pPr>
      <w:r w:rsidRPr="001C16AB">
        <w:t>6.</w:t>
      </w:r>
      <w:r w:rsidRPr="001C16AB">
        <w:tab/>
        <w:t>shall remain in the 'U: reception controller' state.</w:t>
      </w:r>
    </w:p>
    <w:p w14:paraId="3643CC65" w14:textId="77777777" w:rsidR="0087351F" w:rsidRPr="001C16AB" w:rsidRDefault="0087351F" w:rsidP="0087351F">
      <w:r w:rsidRPr="001C16AB">
        <w:t>[TS 24.581, clause 6.2.5.3.3]</w:t>
      </w:r>
    </w:p>
    <w:p w14:paraId="6205123C" w14:textId="77777777" w:rsidR="0087351F" w:rsidRPr="001C16AB" w:rsidRDefault="0087351F" w:rsidP="0087351F">
      <w:r w:rsidRPr="001C16AB">
        <w:lastRenderedPageBreak/>
        <w:t>Upon receiving an indication from the user to request permission to receive media, the transmission participant:</w:t>
      </w:r>
    </w:p>
    <w:p w14:paraId="779975F0" w14:textId="77777777" w:rsidR="0087351F" w:rsidRPr="001C16AB" w:rsidRDefault="0087351F" w:rsidP="0087351F">
      <w:pPr>
        <w:pStyle w:val="B1"/>
      </w:pPr>
      <w:r w:rsidRPr="001C16AB">
        <w:t>1.</w:t>
      </w:r>
      <w:r w:rsidRPr="001C16AB">
        <w:tab/>
        <w:t>shall send the Receive Media Request message toward the transmission control server; The Receive Media Request message:</w:t>
      </w:r>
    </w:p>
    <w:p w14:paraId="554E78D7" w14:textId="77777777" w:rsidR="0087351F" w:rsidRPr="001C16AB" w:rsidRDefault="0087351F" w:rsidP="0087351F">
      <w:pPr>
        <w:pStyle w:val="B2"/>
      </w:pPr>
      <w:r w:rsidRPr="001C16AB">
        <w:t>a.</w:t>
      </w:r>
      <w:r w:rsidRPr="001C16AB">
        <w:tab/>
        <w:t>if a different priority than the normal priority is required, shall include the Reception Priority field with the priority not higher than negotiated with the transmission control server as specified in subclause 14.3.3; and</w:t>
      </w:r>
    </w:p>
    <w:p w14:paraId="3E7EA54D" w14:textId="77777777" w:rsidR="0087351F" w:rsidRPr="001C16AB" w:rsidRDefault="0087351F" w:rsidP="0087351F">
      <w:pPr>
        <w:pStyle w:val="B2"/>
      </w:pPr>
      <w:r w:rsidRPr="001C16AB">
        <w:t>b.</w:t>
      </w:r>
      <w:r w:rsidRPr="001C16AB">
        <w:tab/>
        <w:t>if the receive media request is a broadcast group call, system call, emergency call or an imminent peril call, shall include a Transmission Indicator field indicating the relevant call types;</w:t>
      </w:r>
    </w:p>
    <w:p w14:paraId="1B98429B" w14:textId="77777777" w:rsidR="0087351F" w:rsidRPr="001C16AB" w:rsidRDefault="0087351F" w:rsidP="0087351F">
      <w:pPr>
        <w:pStyle w:val="B1"/>
      </w:pPr>
      <w:r w:rsidRPr="001C16AB">
        <w:t>2.</w:t>
      </w:r>
      <w:r w:rsidRPr="001C16AB">
        <w:tab/>
        <w:t>shall create an instance of the 'Transmission participant state transition diagram for basic reception control operation';</w:t>
      </w:r>
    </w:p>
    <w:p w14:paraId="3B4000A9" w14:textId="77777777" w:rsidR="0087351F" w:rsidRPr="001C16AB" w:rsidRDefault="0087351F" w:rsidP="0087351F">
      <w:pPr>
        <w:pStyle w:val="B1"/>
      </w:pPr>
      <w:r w:rsidRPr="001C16AB">
        <w:t>3.</w:t>
      </w:r>
      <w:r w:rsidRPr="001C16AB">
        <w:tab/>
        <w:t>shall map the stored User ID and the SSRC of the user transmitting the media with instance of 'Transmission participant state transition diagram for basic reception control operation' created in step 2; and</w:t>
      </w:r>
    </w:p>
    <w:p w14:paraId="216630C2" w14:textId="77777777" w:rsidR="0087351F" w:rsidRPr="001C16AB" w:rsidRDefault="0087351F" w:rsidP="0087351F">
      <w:pPr>
        <w:pStyle w:val="B1"/>
      </w:pPr>
      <w:r w:rsidRPr="001C16AB">
        <w:t>4.</w:t>
      </w:r>
      <w:r w:rsidRPr="001C16AB">
        <w:tab/>
        <w:t>shall remain in the 'U: reception controller' state.</w:t>
      </w:r>
    </w:p>
    <w:p w14:paraId="68694263" w14:textId="77777777" w:rsidR="0087351F" w:rsidRPr="001C16AB" w:rsidRDefault="0087351F" w:rsidP="0087351F">
      <w:r w:rsidRPr="001C16AB">
        <w:t>[TS 24.581, clause 6.2.5.3.4]</w:t>
      </w:r>
    </w:p>
    <w:p w14:paraId="2924CDD9" w14:textId="77777777" w:rsidR="0087351F" w:rsidRPr="001C16AB" w:rsidRDefault="0087351F" w:rsidP="0087351F">
      <w:r w:rsidRPr="001C16AB">
        <w:t>Upon receiving a Transmission end notify message, the transmission participant:</w:t>
      </w:r>
    </w:p>
    <w:p w14:paraId="03F9B74E" w14:textId="77777777" w:rsidR="0087351F" w:rsidRPr="001C16AB" w:rsidRDefault="0087351F" w:rsidP="0087351F">
      <w:pPr>
        <w:pStyle w:val="B1"/>
      </w:pPr>
      <w:r w:rsidRPr="001C16AB">
        <w:t>1.</w:t>
      </w:r>
      <w:r w:rsidRPr="001C16AB">
        <w:tab/>
        <w:t>shall inform the user about the media transmission ended by another user; and</w:t>
      </w:r>
    </w:p>
    <w:p w14:paraId="1DF9EB07" w14:textId="77777777" w:rsidR="0087351F" w:rsidRPr="001C16AB" w:rsidRDefault="0087351F" w:rsidP="0087351F">
      <w:pPr>
        <w:pStyle w:val="B1"/>
      </w:pPr>
      <w:r w:rsidRPr="001C16AB">
        <w:t>2.</w:t>
      </w:r>
      <w:r w:rsidRPr="001C16AB">
        <w:tab/>
        <w:t>shall remain in the 'U: reception controller' state.</w:t>
      </w:r>
    </w:p>
    <w:p w14:paraId="17BA2E28" w14:textId="77777777" w:rsidR="0087351F" w:rsidRPr="001C16AB" w:rsidRDefault="0087351F" w:rsidP="0087351F">
      <w:r w:rsidRPr="001C16AB">
        <w:t>[TS 24.581, clause 6.2.5.4.5]</w:t>
      </w:r>
    </w:p>
    <w:p w14:paraId="5C897A5D" w14:textId="77777777" w:rsidR="0087351F" w:rsidRPr="001C16AB" w:rsidRDefault="0087351F" w:rsidP="0087351F">
      <w:r w:rsidRPr="001C16AB">
        <w:t>Upon receiving a granted response for Receive media request message, the transmission participant:</w:t>
      </w:r>
    </w:p>
    <w:p w14:paraId="212826B7" w14:textId="77777777" w:rsidR="0087351F" w:rsidRPr="001C16AB" w:rsidRDefault="0087351F" w:rsidP="0087351F">
      <w:pPr>
        <w:pStyle w:val="B1"/>
      </w:pPr>
      <w:r w:rsidRPr="001C16AB">
        <w:t>1.</w:t>
      </w:r>
      <w:r w:rsidRPr="001C16AB">
        <w:tab/>
        <w:t>if the first bit in the subtype of the Receive media response message is set to '1' (Acknowledgment is required) as described in subclause 9.2.2.1, shall send a Transmission control Ack message. The Transmission control Ack message:</w:t>
      </w:r>
    </w:p>
    <w:p w14:paraId="1C6207A9" w14:textId="77777777" w:rsidR="0087351F" w:rsidRPr="001C16AB" w:rsidRDefault="0087351F" w:rsidP="0087351F">
      <w:pPr>
        <w:pStyle w:val="B2"/>
      </w:pPr>
      <w:r w:rsidRPr="001C16AB">
        <w:t>a.</w:t>
      </w:r>
      <w:r w:rsidRPr="001C16AB">
        <w:tab/>
        <w:t>shall include the Message Type field set to '7' (Receive media response); and</w:t>
      </w:r>
    </w:p>
    <w:p w14:paraId="77CC9550" w14:textId="77777777" w:rsidR="0087351F" w:rsidRPr="001C16AB" w:rsidRDefault="0087351F" w:rsidP="0087351F">
      <w:pPr>
        <w:pStyle w:val="B2"/>
      </w:pPr>
      <w:r w:rsidRPr="001C16AB">
        <w:t>b.</w:t>
      </w:r>
      <w:r w:rsidRPr="001C16AB">
        <w:tab/>
        <w:t>shall include the Source field set to '0' (the transmission participant is the source);</w:t>
      </w:r>
    </w:p>
    <w:p w14:paraId="7E8923BB" w14:textId="77777777" w:rsidR="0087351F" w:rsidRPr="001C16AB" w:rsidRDefault="0087351F" w:rsidP="0087351F">
      <w:pPr>
        <w:pStyle w:val="B1"/>
      </w:pPr>
      <w:r w:rsidRPr="001C16AB">
        <w:t>2.</w:t>
      </w:r>
      <w:r w:rsidRPr="001C16AB">
        <w:tab/>
        <w:t>shall provide receive media success notification to the user;</w:t>
      </w:r>
    </w:p>
    <w:p w14:paraId="6E2CBEEF" w14:textId="77777777" w:rsidR="0087351F" w:rsidRPr="001C16AB" w:rsidRDefault="0087351F" w:rsidP="0087351F">
      <w:pPr>
        <w:pStyle w:val="B1"/>
      </w:pPr>
      <w:r w:rsidRPr="001C16AB">
        <w:t>3.</w:t>
      </w:r>
      <w:r w:rsidRPr="001C16AB">
        <w:tab/>
        <w:t>if the Receive Media Indicator field is included and the B-bit is set to '1' (Broadcast group call), shall provide a notification to the user indicating the type of call;</w:t>
      </w:r>
    </w:p>
    <w:p w14:paraId="45A5B65C" w14:textId="77777777" w:rsidR="0087351F" w:rsidRPr="001C16AB" w:rsidRDefault="0087351F" w:rsidP="0087351F">
      <w:pPr>
        <w:pStyle w:val="B1"/>
      </w:pPr>
      <w:r w:rsidRPr="001C16AB">
        <w:t>4.</w:t>
      </w:r>
      <w:r w:rsidRPr="001C16AB">
        <w:tab/>
        <w:t>shall stop timer T103 (Receive Media Request); and</w:t>
      </w:r>
    </w:p>
    <w:p w14:paraId="0151B1AE" w14:textId="77777777" w:rsidR="0087351F" w:rsidRPr="001C16AB" w:rsidRDefault="0087351F" w:rsidP="0087351F">
      <w:pPr>
        <w:pStyle w:val="B1"/>
      </w:pPr>
      <w:r w:rsidRPr="001C16AB">
        <w:t>5.</w:t>
      </w:r>
      <w:r w:rsidRPr="001C16AB">
        <w:tab/>
        <w:t>shall enter the 'U: has permission to receive' state.</w:t>
      </w:r>
    </w:p>
    <w:p w14:paraId="361A13EA" w14:textId="77777777" w:rsidR="0087351F" w:rsidRPr="001C16AB" w:rsidRDefault="0087351F" w:rsidP="0087351F">
      <w:r w:rsidRPr="001C16AB">
        <w:t>[TS 24.581, clause 6.2.5.5.3]</w:t>
      </w:r>
    </w:p>
    <w:p w14:paraId="217AB83A" w14:textId="77777777" w:rsidR="0087351F" w:rsidRPr="001C16AB" w:rsidRDefault="0087351F" w:rsidP="0087351F">
      <w:r w:rsidRPr="001C16AB">
        <w:t>Upon receiving an indication from the user to end the RTP media reception, the transmission participant:</w:t>
      </w:r>
    </w:p>
    <w:p w14:paraId="7BFA3B32" w14:textId="77777777" w:rsidR="0087351F" w:rsidRPr="001C16AB" w:rsidRDefault="0087351F" w:rsidP="0087351F">
      <w:pPr>
        <w:pStyle w:val="B1"/>
      </w:pPr>
      <w:r w:rsidRPr="001C16AB">
        <w:t>1.</w:t>
      </w:r>
      <w:r w:rsidRPr="001C16AB">
        <w:tab/>
        <w:t>shall send a Media reception end request message towards the transmission control server The Media reception end request message:</w:t>
      </w:r>
    </w:p>
    <w:p w14:paraId="49BDDADC" w14:textId="77777777" w:rsidR="0087351F" w:rsidRPr="001C16AB" w:rsidRDefault="0087351F" w:rsidP="0087351F">
      <w:pPr>
        <w:pStyle w:val="B2"/>
      </w:pPr>
      <w:r w:rsidRPr="001C16AB">
        <w:t>a.</w:t>
      </w:r>
      <w:r w:rsidRPr="001C16AB">
        <w:tab/>
        <w:t>if the session is a broadcast call and if the session was established as a normal call, shall include the Transmission Indicator with the A-bit set to '1' (Normal call); and</w:t>
      </w:r>
    </w:p>
    <w:p w14:paraId="138200C4" w14:textId="77777777" w:rsidR="0087351F" w:rsidRPr="001C16AB" w:rsidRDefault="0087351F" w:rsidP="0087351F">
      <w:pPr>
        <w:pStyle w:val="B2"/>
      </w:pPr>
      <w:r w:rsidRPr="001C16AB">
        <w:t>b.</w:t>
      </w:r>
      <w:r w:rsidRPr="001C16AB">
        <w:tab/>
        <w:t>shall include the SSRC of user transmitting the media in the Media reception end request message;</w:t>
      </w:r>
    </w:p>
    <w:p w14:paraId="7D6426AE" w14:textId="77777777" w:rsidR="0087351F" w:rsidRPr="001C16AB" w:rsidRDefault="0087351F" w:rsidP="0087351F">
      <w:pPr>
        <w:pStyle w:val="B1"/>
      </w:pPr>
      <w:r w:rsidRPr="001C16AB">
        <w:t>2.</w:t>
      </w:r>
      <w:r w:rsidRPr="001C16AB">
        <w:tab/>
        <w:t>shall remove the indication that the participant is overriding without revoke if this indication is stored;</w:t>
      </w:r>
    </w:p>
    <w:p w14:paraId="062CEC5B" w14:textId="77777777" w:rsidR="0087351F" w:rsidRPr="001C16AB" w:rsidRDefault="0087351F" w:rsidP="0087351F">
      <w:pPr>
        <w:pStyle w:val="B1"/>
      </w:pPr>
      <w:r w:rsidRPr="001C16AB">
        <w:t>3.</w:t>
      </w:r>
      <w:r w:rsidRPr="001C16AB">
        <w:tab/>
        <w:t>shall remove the indication that the participant is overridden without revoke if this indication is stored;</w:t>
      </w:r>
    </w:p>
    <w:p w14:paraId="04741E61" w14:textId="77777777" w:rsidR="0087351F" w:rsidRPr="001C16AB" w:rsidRDefault="0087351F" w:rsidP="0087351F">
      <w:pPr>
        <w:pStyle w:val="B1"/>
      </w:pPr>
      <w:r w:rsidRPr="001C16AB">
        <w:t>4.</w:t>
      </w:r>
      <w:r w:rsidRPr="001C16AB">
        <w:tab/>
        <w:t>shall start timer T104 (Receive Media Release) and initialize counter C104 (Receive Media Release) to 1; and</w:t>
      </w:r>
    </w:p>
    <w:p w14:paraId="75BE0F01" w14:textId="77777777" w:rsidR="0087351F" w:rsidRPr="001C16AB" w:rsidRDefault="0087351F" w:rsidP="0087351F">
      <w:pPr>
        <w:pStyle w:val="B1"/>
      </w:pPr>
      <w:r w:rsidRPr="001C16AB">
        <w:t>5.</w:t>
      </w:r>
      <w:r w:rsidRPr="001C16AB">
        <w:tab/>
        <w:t>shall enter the 'U: pending reception release' state.</w:t>
      </w:r>
    </w:p>
    <w:p w14:paraId="17529A2B" w14:textId="77777777" w:rsidR="0087351F" w:rsidRPr="001C16AB" w:rsidRDefault="0087351F" w:rsidP="0087351F">
      <w:r w:rsidRPr="001C16AB">
        <w:lastRenderedPageBreak/>
        <w:t>[TS 24.581, clause 6.2.5.5.4]</w:t>
      </w:r>
    </w:p>
    <w:p w14:paraId="56F12063" w14:textId="77777777" w:rsidR="0087351F" w:rsidRPr="001C16AB" w:rsidRDefault="0087351F" w:rsidP="0087351F">
      <w:r w:rsidRPr="001C16AB">
        <w:t>Upon receiving a Media reception override notify message, the transmission participant:</w:t>
      </w:r>
    </w:p>
    <w:p w14:paraId="7B745BB7" w14:textId="77777777" w:rsidR="0087351F" w:rsidRPr="001C16AB" w:rsidRDefault="0087351F" w:rsidP="0087351F">
      <w:pPr>
        <w:pStyle w:val="B1"/>
      </w:pPr>
      <w:r w:rsidRPr="001C16AB">
        <w:t>1.</w:t>
      </w:r>
      <w:r w:rsidRPr="001C16AB">
        <w:tab/>
        <w:t>shall inform the user that the permission to receive a RTP media is being overridden;</w:t>
      </w:r>
    </w:p>
    <w:p w14:paraId="39EF6EF2" w14:textId="77777777" w:rsidR="0087351F" w:rsidRPr="001C16AB" w:rsidRDefault="0087351F" w:rsidP="0087351F">
      <w:pPr>
        <w:pStyle w:val="B1"/>
      </w:pPr>
      <w:r w:rsidRPr="001C16AB">
        <w:t>2.</w:t>
      </w:r>
      <w:r w:rsidRPr="001C16AB">
        <w:tab/>
        <w:t>may give information to the user about the reason for overriding the received RTP media;</w:t>
      </w:r>
    </w:p>
    <w:p w14:paraId="3180104F" w14:textId="77777777" w:rsidR="0087351F" w:rsidRPr="001C16AB" w:rsidRDefault="0087351F" w:rsidP="0087351F">
      <w:pPr>
        <w:pStyle w:val="B1"/>
      </w:pPr>
      <w:r w:rsidRPr="001C16AB">
        <w:t>3.</w:t>
      </w:r>
      <w:r w:rsidRPr="001C16AB">
        <w:tab/>
        <w:t>shall send a Media reception end request message towards the transmission control server;</w:t>
      </w:r>
    </w:p>
    <w:p w14:paraId="18FE6ABD" w14:textId="77777777" w:rsidR="0087351F" w:rsidRPr="001C16AB" w:rsidRDefault="0087351F" w:rsidP="0087351F">
      <w:pPr>
        <w:pStyle w:val="B1"/>
      </w:pPr>
      <w:r w:rsidRPr="001C16AB">
        <w:t>4.</w:t>
      </w:r>
      <w:r w:rsidRPr="001C16AB">
        <w:tab/>
        <w:t>shall start timer T104 (Receive Media Release) and initialize counter C104 (Receive Media Release) to 1; and</w:t>
      </w:r>
    </w:p>
    <w:p w14:paraId="73518570" w14:textId="77777777" w:rsidR="0087351F" w:rsidRPr="001C16AB" w:rsidRDefault="0087351F" w:rsidP="0087351F">
      <w:pPr>
        <w:pStyle w:val="B1"/>
      </w:pPr>
      <w:r w:rsidRPr="001C16AB">
        <w:t>5.</w:t>
      </w:r>
      <w:r w:rsidRPr="001C16AB">
        <w:tab/>
        <w:t>shall enter the 'U: pending reception release' state.</w:t>
      </w:r>
    </w:p>
    <w:p w14:paraId="5F7912C5" w14:textId="77777777" w:rsidR="0087351F" w:rsidRPr="001C16AB" w:rsidRDefault="0087351F" w:rsidP="0087351F">
      <w:r w:rsidRPr="001C16AB">
        <w:t>[TS 24.581, clause 6.2.5.5.5]</w:t>
      </w:r>
    </w:p>
    <w:p w14:paraId="42D1E92E" w14:textId="77777777" w:rsidR="0087351F" w:rsidRPr="001C16AB" w:rsidRDefault="0087351F" w:rsidP="0087351F">
      <w:r w:rsidRPr="001C16AB">
        <w:t>Upon receiving a Media reception end request message, the transmission participant:</w:t>
      </w:r>
    </w:p>
    <w:p w14:paraId="09EB6CD8" w14:textId="77777777" w:rsidR="0087351F" w:rsidRPr="001C16AB" w:rsidRDefault="0087351F" w:rsidP="0087351F">
      <w:pPr>
        <w:pStyle w:val="B1"/>
      </w:pPr>
      <w:r w:rsidRPr="001C16AB">
        <w:t>1.</w:t>
      </w:r>
      <w:r w:rsidRPr="001C16AB">
        <w:tab/>
        <w:t>if the first bit in the subtype of the Media reception end request message set to "1" (Acknowledgment is required) as described in subclause 8.3.2, shall send a Reception control Ack message. The Reception control Ack message:</w:t>
      </w:r>
    </w:p>
    <w:p w14:paraId="27BB59DC" w14:textId="77777777" w:rsidR="0087351F" w:rsidRPr="001C16AB" w:rsidRDefault="0087351F" w:rsidP="0087351F">
      <w:pPr>
        <w:pStyle w:val="B2"/>
      </w:pPr>
      <w:r w:rsidRPr="001C16AB">
        <w:rPr>
          <w:lang w:eastAsia="zh-CN"/>
        </w:rPr>
        <w:t>a.</w:t>
      </w:r>
      <w:r w:rsidRPr="001C16AB">
        <w:tab/>
        <w:t>shall include the Message Type field set to '2' (Media reception end request);</w:t>
      </w:r>
    </w:p>
    <w:p w14:paraId="59731A06" w14:textId="77777777" w:rsidR="0087351F" w:rsidRPr="001C16AB" w:rsidRDefault="0087351F" w:rsidP="0087351F">
      <w:pPr>
        <w:pStyle w:val="B2"/>
      </w:pPr>
      <w:r w:rsidRPr="001C16AB">
        <w:rPr>
          <w:lang w:eastAsia="zh-CN"/>
        </w:rPr>
        <w:t>b.</w:t>
      </w:r>
      <w:r w:rsidRPr="001C16AB">
        <w:tab/>
        <w:t>shall include the Source field set to '0' (the transmission participant is the source); and</w:t>
      </w:r>
    </w:p>
    <w:p w14:paraId="2FBA2E80" w14:textId="77777777" w:rsidR="0087351F" w:rsidRPr="001C16AB" w:rsidRDefault="0087351F" w:rsidP="0087351F">
      <w:pPr>
        <w:pStyle w:val="B2"/>
      </w:pPr>
      <w:r w:rsidRPr="001C16AB">
        <w:rPr>
          <w:lang w:eastAsia="zh-CN"/>
        </w:rPr>
        <w:t>c.</w:t>
      </w:r>
      <w:r w:rsidRPr="001C16AB">
        <w:tab/>
        <w:t>shall include the Message Name field set to MCV2.</w:t>
      </w:r>
    </w:p>
    <w:p w14:paraId="1496A192" w14:textId="77777777" w:rsidR="0087351F" w:rsidRPr="001C16AB" w:rsidRDefault="0087351F" w:rsidP="0087351F">
      <w:pPr>
        <w:pStyle w:val="B1"/>
      </w:pPr>
      <w:r w:rsidRPr="001C16AB">
        <w:t>2.</w:t>
      </w:r>
      <w:r w:rsidRPr="001C16AB">
        <w:tab/>
        <w:t>shall inform the user that the receiving RTP media is being ended;</w:t>
      </w:r>
    </w:p>
    <w:p w14:paraId="71C112F0" w14:textId="77777777" w:rsidR="0087351F" w:rsidRPr="001C16AB" w:rsidRDefault="0087351F" w:rsidP="0087351F">
      <w:pPr>
        <w:pStyle w:val="B1"/>
      </w:pPr>
      <w:r w:rsidRPr="001C16AB">
        <w:t>3.</w:t>
      </w:r>
      <w:r w:rsidRPr="001C16AB">
        <w:tab/>
        <w:t>may give information to the user about the reason for ending the received RTP media;</w:t>
      </w:r>
    </w:p>
    <w:p w14:paraId="1700642C" w14:textId="77777777" w:rsidR="0087351F" w:rsidRPr="001C16AB" w:rsidRDefault="0087351F" w:rsidP="0087351F">
      <w:pPr>
        <w:pStyle w:val="B1"/>
      </w:pPr>
      <w:r w:rsidRPr="001C16AB">
        <w:t>4.</w:t>
      </w:r>
      <w:r w:rsidRPr="001C16AB">
        <w:tab/>
        <w:t>shall request the MCVideo client to discard any remaining buffered RTP media packets and stop displaying to user;</w:t>
      </w:r>
    </w:p>
    <w:p w14:paraId="050F9D84" w14:textId="77777777" w:rsidR="0087351F" w:rsidRPr="001C16AB" w:rsidRDefault="0087351F" w:rsidP="0087351F">
      <w:pPr>
        <w:pStyle w:val="B1"/>
      </w:pPr>
      <w:r w:rsidRPr="001C16AB">
        <w:t>5.</w:t>
      </w:r>
      <w:r w:rsidRPr="001C16AB">
        <w:tab/>
        <w:t>shall send a Media reception end response message towards the transmission control server;</w:t>
      </w:r>
    </w:p>
    <w:p w14:paraId="431A86E7" w14:textId="77777777" w:rsidR="0087351F" w:rsidRPr="001C16AB" w:rsidRDefault="0087351F" w:rsidP="0087351F">
      <w:pPr>
        <w:pStyle w:val="B1"/>
      </w:pPr>
      <w:r w:rsidRPr="001C16AB">
        <w:t>6.</w:t>
      </w:r>
      <w:r w:rsidRPr="001C16AB">
        <w:tab/>
        <w:t>may provide a Media reception end notification to the MCVideo user;</w:t>
      </w:r>
    </w:p>
    <w:p w14:paraId="6BB61D5D" w14:textId="77777777" w:rsidR="0087351F" w:rsidRPr="001C16AB" w:rsidRDefault="0087351F" w:rsidP="0087351F">
      <w:pPr>
        <w:pStyle w:val="B1"/>
      </w:pPr>
      <w:r w:rsidRPr="001C16AB">
        <w:t>7.</w:t>
      </w:r>
      <w:r w:rsidRPr="001C16AB">
        <w:tab/>
        <w:t>if the Receive Media Indicator field is included and the B-bit set to '1' (Broadcast group call), shall provide a notification to the user indicating the type of call; and</w:t>
      </w:r>
    </w:p>
    <w:p w14:paraId="449163A2" w14:textId="77777777" w:rsidR="0087351F" w:rsidRPr="001C16AB" w:rsidRDefault="0087351F" w:rsidP="0087351F">
      <w:pPr>
        <w:pStyle w:val="B1"/>
      </w:pPr>
      <w:r w:rsidRPr="001C16AB">
        <w:t>8.</w:t>
      </w:r>
      <w:r w:rsidRPr="001C16AB">
        <w:tab/>
        <w:t>shall enter the 'terminated' state.</w:t>
      </w:r>
    </w:p>
    <w:p w14:paraId="18A81898" w14:textId="77777777" w:rsidR="0087351F" w:rsidRPr="001C16AB" w:rsidRDefault="0087351F" w:rsidP="0087351F">
      <w:r w:rsidRPr="001C16AB">
        <w:t>[TS 24.581, clause 6.2.5.6.4]</w:t>
      </w:r>
    </w:p>
    <w:p w14:paraId="03C4316D" w14:textId="77777777" w:rsidR="0087351F" w:rsidRPr="001C16AB" w:rsidRDefault="0087351F" w:rsidP="0087351F">
      <w:r w:rsidRPr="001C16AB">
        <w:t>Upon receiving a MRE response message, the transmission participant:</w:t>
      </w:r>
    </w:p>
    <w:p w14:paraId="18A8CA8A" w14:textId="77777777" w:rsidR="0087351F" w:rsidRPr="001C16AB" w:rsidRDefault="0087351F" w:rsidP="0087351F">
      <w:pPr>
        <w:pStyle w:val="B1"/>
      </w:pPr>
      <w:r w:rsidRPr="001C16AB">
        <w:t>1.</w:t>
      </w:r>
      <w:r w:rsidRPr="001C16AB">
        <w:tab/>
        <w:t>if the first bit in the subtype of the MRE response message set to '1' (Acknowledgment is required) as described in subclause 9.2.2.1, shall send a Transmission control Ack message. The Transmission control Ack message:</w:t>
      </w:r>
    </w:p>
    <w:p w14:paraId="1E6EBC7E" w14:textId="77777777" w:rsidR="0087351F" w:rsidRPr="001C16AB" w:rsidRDefault="0087351F" w:rsidP="0087351F">
      <w:pPr>
        <w:pStyle w:val="B2"/>
      </w:pPr>
      <w:r w:rsidRPr="001C16AB">
        <w:t>a.</w:t>
      </w:r>
      <w:r w:rsidRPr="001C16AB">
        <w:tab/>
        <w:t>shall include the Message Type field set to '3' (Media reception end response); and</w:t>
      </w:r>
    </w:p>
    <w:p w14:paraId="1941F5A2" w14:textId="77777777" w:rsidR="0087351F" w:rsidRPr="001C16AB" w:rsidRDefault="0087351F" w:rsidP="0087351F">
      <w:pPr>
        <w:pStyle w:val="B2"/>
      </w:pPr>
      <w:r w:rsidRPr="001C16AB">
        <w:t>b.</w:t>
      </w:r>
      <w:r w:rsidRPr="001C16AB">
        <w:tab/>
        <w:t>shall include the Source field set to '0' (the transmission participant is the source);</w:t>
      </w:r>
    </w:p>
    <w:p w14:paraId="127902C0" w14:textId="77777777" w:rsidR="0087351F" w:rsidRPr="001C16AB" w:rsidRDefault="0087351F" w:rsidP="0087351F">
      <w:pPr>
        <w:pStyle w:val="B1"/>
      </w:pPr>
      <w:r w:rsidRPr="001C16AB">
        <w:t>2.</w:t>
      </w:r>
      <w:r w:rsidRPr="001C16AB">
        <w:tab/>
        <w:t>may provide a Media reception end notification to the MCVideo user;</w:t>
      </w:r>
    </w:p>
    <w:p w14:paraId="476B2A62" w14:textId="77777777" w:rsidR="0087351F" w:rsidRPr="001C16AB" w:rsidRDefault="0087351F" w:rsidP="0087351F">
      <w:pPr>
        <w:pStyle w:val="B1"/>
      </w:pPr>
      <w:r w:rsidRPr="001C16AB">
        <w:t>3.</w:t>
      </w:r>
      <w:r w:rsidRPr="001C16AB">
        <w:tab/>
        <w:t>if the Receive Media Indicator field is included and the B-bit set to '1' (Broadcast group call), shall provide a notification to the user indicating the type of call;</w:t>
      </w:r>
    </w:p>
    <w:p w14:paraId="7545D900" w14:textId="77777777" w:rsidR="0087351F" w:rsidRPr="001C16AB" w:rsidRDefault="0087351F" w:rsidP="0087351F">
      <w:pPr>
        <w:pStyle w:val="B1"/>
      </w:pPr>
      <w:r w:rsidRPr="001C16AB">
        <w:t>4.</w:t>
      </w:r>
      <w:r w:rsidRPr="001C16AB">
        <w:tab/>
        <w:t>shall stop timer T104 (Receive Media Release); and</w:t>
      </w:r>
    </w:p>
    <w:p w14:paraId="13A2C851" w14:textId="77777777" w:rsidR="0087351F" w:rsidRPr="001C16AB" w:rsidRDefault="0087351F" w:rsidP="0087351F">
      <w:pPr>
        <w:pStyle w:val="B1"/>
      </w:pPr>
      <w:r w:rsidRPr="001C16AB">
        <w:t>5.</w:t>
      </w:r>
      <w:r w:rsidRPr="001C16AB">
        <w:tab/>
        <w:t>shall enter the 'terminated'.</w:t>
      </w:r>
    </w:p>
    <w:p w14:paraId="66EB93E1" w14:textId="77777777" w:rsidR="0087351F" w:rsidRPr="001C16AB" w:rsidRDefault="0087351F" w:rsidP="0087351F">
      <w:r w:rsidRPr="001C16AB">
        <w:t>[TS 24.581, clause 6.2.5.8.1]</w:t>
      </w:r>
    </w:p>
    <w:p w14:paraId="76951160" w14:textId="77777777" w:rsidR="0087351F" w:rsidRPr="001C16AB" w:rsidRDefault="0087351F" w:rsidP="0087351F">
      <w:r w:rsidRPr="001C16AB">
        <w:t>This state is part of the 'Transmission participant state transition diagram for basic reception control operation'. On entering this state, the transmission participant:</w:t>
      </w:r>
    </w:p>
    <w:p w14:paraId="4FC88CA1" w14:textId="77777777" w:rsidR="0087351F" w:rsidRPr="001C16AB" w:rsidRDefault="0087351F" w:rsidP="0087351F">
      <w:pPr>
        <w:pStyle w:val="B1"/>
      </w:pPr>
      <w:r w:rsidRPr="001C16AB">
        <w:lastRenderedPageBreak/>
        <w:t>1.</w:t>
      </w:r>
      <w:r w:rsidRPr="001C16AB">
        <w:tab/>
        <w:t>shall delete the instance of this basic reception control state machine; and</w:t>
      </w:r>
    </w:p>
    <w:p w14:paraId="5BC7E6F6" w14:textId="77777777" w:rsidR="0087351F" w:rsidRPr="001C16AB" w:rsidRDefault="0087351F" w:rsidP="0087351F">
      <w:pPr>
        <w:pStyle w:val="B1"/>
        <w:rPr>
          <w:b/>
          <w:bCs/>
          <w:color w:val="000000"/>
        </w:rPr>
      </w:pPr>
      <w:r w:rsidRPr="001C16AB">
        <w:t>2.</w:t>
      </w:r>
      <w:r w:rsidRPr="001C16AB">
        <w:tab/>
        <w:t>if the session was initiated as a broadcast group call, shall indicate to the 'Transmission participant state transition diagram for general reception control operation' state machine to move to 'Call releasing' state.</w:t>
      </w:r>
    </w:p>
    <w:p w14:paraId="1EF4497B" w14:textId="77777777" w:rsidR="0087351F" w:rsidRPr="001C16AB" w:rsidRDefault="0087351F" w:rsidP="0087351F">
      <w:pPr>
        <w:pStyle w:val="H6"/>
      </w:pPr>
      <w:r w:rsidRPr="001C16AB">
        <w:t>6.1.1.13.3</w:t>
      </w:r>
      <w:r w:rsidRPr="001C16AB">
        <w:tab/>
        <w:t>Test description</w:t>
      </w:r>
    </w:p>
    <w:p w14:paraId="1CB3AC8F" w14:textId="77777777" w:rsidR="0087351F" w:rsidRPr="001C16AB" w:rsidRDefault="0087351F" w:rsidP="0087351F">
      <w:pPr>
        <w:pStyle w:val="H6"/>
      </w:pPr>
      <w:r w:rsidRPr="001C16AB">
        <w:t>6.1.1.13.3.1</w:t>
      </w:r>
      <w:r w:rsidRPr="001C16AB">
        <w:tab/>
        <w:t>Pre-test conditions</w:t>
      </w:r>
    </w:p>
    <w:p w14:paraId="33EF9842" w14:textId="77777777" w:rsidR="0087351F" w:rsidRPr="001C16AB" w:rsidRDefault="0087351F" w:rsidP="0087351F">
      <w:pPr>
        <w:pStyle w:val="H6"/>
      </w:pPr>
      <w:r w:rsidRPr="001C16AB">
        <w:t>System Simulator:</w:t>
      </w:r>
    </w:p>
    <w:p w14:paraId="09B0D932" w14:textId="77777777" w:rsidR="0087351F" w:rsidRPr="001C16AB" w:rsidRDefault="0087351F" w:rsidP="0087351F">
      <w:pPr>
        <w:pStyle w:val="B1"/>
      </w:pPr>
      <w:r w:rsidRPr="001C16AB">
        <w:t>-</w:t>
      </w:r>
      <w:r w:rsidRPr="001C16AB">
        <w:tab/>
        <w:t>SS (MCVideo server)</w:t>
      </w:r>
    </w:p>
    <w:p w14:paraId="60891600" w14:textId="77777777" w:rsidR="0087351F" w:rsidRPr="001C16AB" w:rsidRDefault="0087351F" w:rsidP="0087351F">
      <w:pPr>
        <w:pStyle w:val="B1"/>
      </w:pPr>
      <w:r w:rsidRPr="001C16AB">
        <w:t>-</w:t>
      </w:r>
      <w:r w:rsidRPr="001C16A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61DD8BE" w14:textId="77777777" w:rsidR="0087351F" w:rsidRPr="001C16AB" w:rsidRDefault="0087351F" w:rsidP="0087351F">
      <w:pPr>
        <w:pStyle w:val="H6"/>
      </w:pPr>
      <w:r w:rsidRPr="001C16AB">
        <w:t>IUT:</w:t>
      </w:r>
    </w:p>
    <w:p w14:paraId="4210A33A" w14:textId="77777777" w:rsidR="0087351F" w:rsidRPr="001C16AB" w:rsidRDefault="0087351F" w:rsidP="0087351F">
      <w:pPr>
        <w:pStyle w:val="B1"/>
      </w:pPr>
      <w:r w:rsidRPr="001C16AB">
        <w:t>-</w:t>
      </w:r>
      <w:r w:rsidRPr="001C16AB">
        <w:tab/>
        <w:t>UE (MCVideo client)</w:t>
      </w:r>
    </w:p>
    <w:p w14:paraId="1352B660" w14:textId="77777777" w:rsidR="0087351F" w:rsidRPr="001C16AB" w:rsidRDefault="0087351F" w:rsidP="0087351F">
      <w:pPr>
        <w:pStyle w:val="B1"/>
      </w:pPr>
      <w:r w:rsidRPr="001C16AB">
        <w:t>-</w:t>
      </w:r>
      <w:r w:rsidRPr="001C16AB">
        <w:tab/>
        <w:t>The test USIM set as defined in TS 36.579-1 [2], subclause 5.5.10 is inserted.</w:t>
      </w:r>
    </w:p>
    <w:p w14:paraId="672B2D3B" w14:textId="77777777" w:rsidR="0087351F" w:rsidRPr="001C16AB" w:rsidRDefault="0087351F" w:rsidP="0087351F">
      <w:pPr>
        <w:pStyle w:val="H6"/>
      </w:pPr>
      <w:r w:rsidRPr="001C16AB">
        <w:t>Preamble:</w:t>
      </w:r>
    </w:p>
    <w:p w14:paraId="7E731EA6" w14:textId="77777777" w:rsidR="0087351F" w:rsidRPr="001C16AB" w:rsidRDefault="0087351F" w:rsidP="0087351F">
      <w:pPr>
        <w:pStyle w:val="B1"/>
      </w:pPr>
      <w:r w:rsidRPr="001C16AB">
        <w:t>-</w:t>
      </w:r>
      <w:r w:rsidRPr="001C16AB">
        <w:tab/>
        <w:t>The UE has performed the Generic Test Procedure for MCVideo UE registration as specified in TS 36.579-1 [2], subclause 5.4.2A.</w:t>
      </w:r>
    </w:p>
    <w:p w14:paraId="216BCDED" w14:textId="77777777" w:rsidR="0087351F" w:rsidRPr="001C16AB" w:rsidRDefault="0087351F" w:rsidP="0087351F">
      <w:pPr>
        <w:pStyle w:val="B1"/>
      </w:pPr>
      <w:r w:rsidRPr="001C16AB">
        <w:t>-</w:t>
      </w:r>
      <w:r w:rsidRPr="001C16AB">
        <w:tab/>
        <w:t>The MCVideo User performs the Generic Test Procedure for MCVideo Authorization/Configuration and Key Generation as specified in TS 36.579-1 [2], subclause 5.3.2.</w:t>
      </w:r>
    </w:p>
    <w:p w14:paraId="3FC7CE3F" w14:textId="77777777" w:rsidR="0087351F" w:rsidRPr="001C16AB" w:rsidRDefault="0087351F" w:rsidP="0087351F">
      <w:pPr>
        <w:pStyle w:val="B1"/>
      </w:pPr>
      <w:r w:rsidRPr="001C16AB">
        <w:t>-</w:t>
      </w:r>
      <w:r w:rsidRPr="001C16AB">
        <w:tab/>
        <w:t>UE States at the end of the preamble</w:t>
      </w:r>
    </w:p>
    <w:p w14:paraId="6F4015DC" w14:textId="77777777" w:rsidR="0087351F" w:rsidRPr="001C16AB" w:rsidRDefault="0087351F" w:rsidP="0087351F">
      <w:pPr>
        <w:pStyle w:val="B2"/>
      </w:pPr>
      <w:r w:rsidRPr="001C16AB">
        <w:t>-</w:t>
      </w:r>
      <w:r w:rsidRPr="001C16AB">
        <w:tab/>
        <w:t>The UE is in E-UTRA Registered, Idle Mode state.</w:t>
      </w:r>
    </w:p>
    <w:p w14:paraId="08938400" w14:textId="77777777" w:rsidR="0087351F" w:rsidRPr="001C16AB" w:rsidRDefault="0087351F" w:rsidP="0087351F">
      <w:pPr>
        <w:pStyle w:val="B2"/>
      </w:pPr>
      <w:r w:rsidRPr="001C16AB">
        <w:t>-</w:t>
      </w:r>
      <w:r w:rsidRPr="001C16AB">
        <w:tab/>
        <w:t>The MCVideo Client Application has been activated and User has registered-in as the MCVideo User with the Server as active user at the Client.</w:t>
      </w:r>
    </w:p>
    <w:p w14:paraId="1E3B96D8" w14:textId="77777777" w:rsidR="0087351F" w:rsidRPr="001C16AB" w:rsidRDefault="0087351F" w:rsidP="0087351F">
      <w:pPr>
        <w:pStyle w:val="H6"/>
      </w:pPr>
      <w:r w:rsidRPr="001C16AB">
        <w:t>6.1.1.13.3.2</w:t>
      </w:r>
      <w:r w:rsidRPr="001C16AB">
        <w:tab/>
        <w:t>Test procedure sequence</w:t>
      </w:r>
    </w:p>
    <w:p w14:paraId="6F16A1B3" w14:textId="77777777" w:rsidR="0087351F" w:rsidRPr="001C16AB" w:rsidRDefault="0087351F" w:rsidP="0087351F">
      <w:pPr>
        <w:pStyle w:val="TH"/>
      </w:pPr>
      <w:r w:rsidRPr="001C16AB">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87351F" w:rsidRPr="001C16AB" w14:paraId="501946A2" w14:textId="77777777" w:rsidTr="00E64CC8">
        <w:trPr>
          <w:tblHeader/>
        </w:trPr>
        <w:tc>
          <w:tcPr>
            <w:tcW w:w="684" w:type="dxa"/>
            <w:tcBorders>
              <w:top w:val="single" w:sz="4" w:space="0" w:color="auto"/>
              <w:left w:val="single" w:sz="4" w:space="0" w:color="auto"/>
              <w:bottom w:val="nil"/>
              <w:right w:val="single" w:sz="4" w:space="0" w:color="auto"/>
            </w:tcBorders>
            <w:hideMark/>
          </w:tcPr>
          <w:p w14:paraId="524649EF" w14:textId="77777777" w:rsidR="0087351F" w:rsidRPr="001C16AB" w:rsidRDefault="0087351F" w:rsidP="00E64CC8">
            <w:pPr>
              <w:pStyle w:val="TAH"/>
              <w:keepNext w:val="0"/>
              <w:keepLines w:val="0"/>
              <w:widowControl w:val="0"/>
            </w:pPr>
            <w:bookmarkStart w:id="489" w:name="_Hlk41033001"/>
            <w:r w:rsidRPr="001C16AB">
              <w:t>St</w:t>
            </w:r>
          </w:p>
        </w:tc>
        <w:tc>
          <w:tcPr>
            <w:tcW w:w="3678" w:type="dxa"/>
            <w:tcBorders>
              <w:top w:val="single" w:sz="4" w:space="0" w:color="auto"/>
              <w:left w:val="single" w:sz="4" w:space="0" w:color="auto"/>
              <w:bottom w:val="nil"/>
              <w:right w:val="single" w:sz="4" w:space="0" w:color="auto"/>
            </w:tcBorders>
            <w:hideMark/>
          </w:tcPr>
          <w:p w14:paraId="6D8F440B" w14:textId="77777777" w:rsidR="0087351F" w:rsidRPr="001C16AB" w:rsidRDefault="0087351F" w:rsidP="00E64CC8">
            <w:pPr>
              <w:pStyle w:val="TAH"/>
              <w:keepNext w:val="0"/>
              <w:keepLines w:val="0"/>
              <w:widowControl w:val="0"/>
            </w:pPr>
            <w:r w:rsidRPr="001C16AB">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2C323B41" w14:textId="77777777" w:rsidR="0087351F" w:rsidRPr="001C16AB" w:rsidRDefault="0087351F" w:rsidP="00E64CC8">
            <w:pPr>
              <w:pStyle w:val="TAH"/>
              <w:keepNext w:val="0"/>
              <w:keepLines w:val="0"/>
              <w:widowControl w:val="0"/>
            </w:pPr>
            <w:r w:rsidRPr="001C16AB">
              <w:t>Message Sequence</w:t>
            </w:r>
          </w:p>
        </w:tc>
        <w:tc>
          <w:tcPr>
            <w:tcW w:w="547" w:type="dxa"/>
            <w:tcBorders>
              <w:top w:val="single" w:sz="4" w:space="0" w:color="auto"/>
              <w:left w:val="single" w:sz="4" w:space="0" w:color="auto"/>
              <w:bottom w:val="nil"/>
              <w:right w:val="single" w:sz="4" w:space="0" w:color="auto"/>
            </w:tcBorders>
            <w:hideMark/>
          </w:tcPr>
          <w:p w14:paraId="1E17FDC3" w14:textId="77777777" w:rsidR="0087351F" w:rsidRPr="001C16AB" w:rsidRDefault="0087351F" w:rsidP="00E64CC8">
            <w:pPr>
              <w:pStyle w:val="TAH"/>
              <w:keepNext w:val="0"/>
              <w:keepLines w:val="0"/>
              <w:widowControl w:val="0"/>
            </w:pPr>
            <w:r w:rsidRPr="001C16AB">
              <w:t>TP</w:t>
            </w:r>
          </w:p>
        </w:tc>
        <w:tc>
          <w:tcPr>
            <w:tcW w:w="1231" w:type="dxa"/>
            <w:tcBorders>
              <w:top w:val="single" w:sz="4" w:space="0" w:color="auto"/>
              <w:left w:val="single" w:sz="4" w:space="0" w:color="auto"/>
              <w:bottom w:val="nil"/>
              <w:right w:val="single" w:sz="4" w:space="0" w:color="auto"/>
            </w:tcBorders>
            <w:hideMark/>
          </w:tcPr>
          <w:p w14:paraId="196EF0D1" w14:textId="77777777" w:rsidR="0087351F" w:rsidRPr="001C16AB" w:rsidRDefault="0087351F" w:rsidP="00E64CC8">
            <w:pPr>
              <w:pStyle w:val="TAH"/>
              <w:keepNext w:val="0"/>
              <w:keepLines w:val="0"/>
              <w:widowControl w:val="0"/>
            </w:pPr>
            <w:r w:rsidRPr="001C16AB">
              <w:t>Verdict</w:t>
            </w:r>
          </w:p>
        </w:tc>
      </w:tr>
      <w:tr w:rsidR="0087351F" w:rsidRPr="001C16AB" w14:paraId="5CB28B89" w14:textId="77777777" w:rsidTr="00E64CC8">
        <w:trPr>
          <w:tblHeader/>
        </w:trPr>
        <w:tc>
          <w:tcPr>
            <w:tcW w:w="684" w:type="dxa"/>
            <w:tcBorders>
              <w:top w:val="nil"/>
              <w:left w:val="single" w:sz="4" w:space="0" w:color="auto"/>
              <w:bottom w:val="single" w:sz="4" w:space="0" w:color="auto"/>
              <w:right w:val="single" w:sz="4" w:space="0" w:color="auto"/>
            </w:tcBorders>
          </w:tcPr>
          <w:p w14:paraId="74B7A458" w14:textId="77777777" w:rsidR="0087351F" w:rsidRPr="001C16AB" w:rsidRDefault="0087351F" w:rsidP="00E64CC8">
            <w:pPr>
              <w:pStyle w:val="TAH"/>
              <w:keepNext w:val="0"/>
              <w:keepLines w:val="0"/>
              <w:widowControl w:val="0"/>
            </w:pPr>
          </w:p>
        </w:tc>
        <w:tc>
          <w:tcPr>
            <w:tcW w:w="3678" w:type="dxa"/>
            <w:tcBorders>
              <w:top w:val="nil"/>
              <w:left w:val="single" w:sz="4" w:space="0" w:color="auto"/>
              <w:bottom w:val="single" w:sz="4" w:space="0" w:color="auto"/>
              <w:right w:val="single" w:sz="4" w:space="0" w:color="auto"/>
            </w:tcBorders>
          </w:tcPr>
          <w:p w14:paraId="4428A899" w14:textId="77777777" w:rsidR="0087351F" w:rsidRPr="001C16AB" w:rsidRDefault="0087351F" w:rsidP="00E64CC8">
            <w:pPr>
              <w:pStyle w:val="TAH"/>
              <w:keepNext w:val="0"/>
              <w:keepLines w:val="0"/>
              <w:widowControl w:val="0"/>
            </w:pPr>
          </w:p>
        </w:tc>
        <w:tc>
          <w:tcPr>
            <w:tcW w:w="680" w:type="dxa"/>
            <w:tcBorders>
              <w:top w:val="single" w:sz="4" w:space="0" w:color="auto"/>
              <w:left w:val="single" w:sz="4" w:space="0" w:color="auto"/>
              <w:bottom w:val="single" w:sz="4" w:space="0" w:color="auto"/>
              <w:right w:val="single" w:sz="4" w:space="0" w:color="auto"/>
            </w:tcBorders>
            <w:hideMark/>
          </w:tcPr>
          <w:p w14:paraId="66D8CD52" w14:textId="77777777" w:rsidR="0087351F" w:rsidRPr="001C16AB" w:rsidRDefault="0087351F" w:rsidP="00E64CC8">
            <w:pPr>
              <w:pStyle w:val="TAH"/>
              <w:keepNext w:val="0"/>
              <w:keepLines w:val="0"/>
              <w:widowControl w:val="0"/>
            </w:pPr>
            <w:r w:rsidRPr="001C16AB">
              <w:t>U - S</w:t>
            </w:r>
          </w:p>
        </w:tc>
        <w:tc>
          <w:tcPr>
            <w:tcW w:w="2810" w:type="dxa"/>
            <w:tcBorders>
              <w:top w:val="single" w:sz="4" w:space="0" w:color="auto"/>
              <w:left w:val="single" w:sz="4" w:space="0" w:color="auto"/>
              <w:bottom w:val="single" w:sz="4" w:space="0" w:color="auto"/>
              <w:right w:val="single" w:sz="4" w:space="0" w:color="auto"/>
            </w:tcBorders>
            <w:hideMark/>
          </w:tcPr>
          <w:p w14:paraId="2649B787" w14:textId="77777777" w:rsidR="0087351F" w:rsidRPr="001C16AB" w:rsidRDefault="0087351F" w:rsidP="00E64CC8">
            <w:pPr>
              <w:pStyle w:val="TAH"/>
              <w:keepNext w:val="0"/>
              <w:keepLines w:val="0"/>
              <w:widowControl w:val="0"/>
            </w:pPr>
            <w:r w:rsidRPr="001C16AB">
              <w:t>Message</w:t>
            </w:r>
          </w:p>
        </w:tc>
        <w:tc>
          <w:tcPr>
            <w:tcW w:w="547" w:type="dxa"/>
            <w:tcBorders>
              <w:top w:val="nil"/>
              <w:left w:val="single" w:sz="4" w:space="0" w:color="auto"/>
              <w:bottom w:val="single" w:sz="4" w:space="0" w:color="auto"/>
              <w:right w:val="single" w:sz="4" w:space="0" w:color="auto"/>
            </w:tcBorders>
          </w:tcPr>
          <w:p w14:paraId="75128FBB" w14:textId="77777777" w:rsidR="0087351F" w:rsidRPr="001C16AB" w:rsidRDefault="0087351F" w:rsidP="00E64CC8">
            <w:pPr>
              <w:pStyle w:val="TAH"/>
              <w:keepNext w:val="0"/>
              <w:keepLines w:val="0"/>
              <w:widowControl w:val="0"/>
            </w:pPr>
          </w:p>
        </w:tc>
        <w:tc>
          <w:tcPr>
            <w:tcW w:w="1231" w:type="dxa"/>
            <w:tcBorders>
              <w:top w:val="nil"/>
              <w:left w:val="single" w:sz="4" w:space="0" w:color="auto"/>
              <w:bottom w:val="single" w:sz="4" w:space="0" w:color="auto"/>
              <w:right w:val="single" w:sz="4" w:space="0" w:color="auto"/>
            </w:tcBorders>
          </w:tcPr>
          <w:p w14:paraId="6420E308" w14:textId="77777777" w:rsidR="0087351F" w:rsidRPr="001C16AB" w:rsidRDefault="0087351F" w:rsidP="00E64CC8">
            <w:pPr>
              <w:pStyle w:val="TAH"/>
              <w:keepNext w:val="0"/>
              <w:keepLines w:val="0"/>
              <w:widowControl w:val="0"/>
            </w:pPr>
          </w:p>
        </w:tc>
      </w:tr>
      <w:tr w:rsidR="0087351F" w:rsidRPr="001C16AB" w14:paraId="6E6196F7"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489FFA9C" w14:textId="77777777" w:rsidR="0087351F" w:rsidRPr="001C16AB" w:rsidRDefault="0087351F" w:rsidP="00E64CC8">
            <w:pPr>
              <w:pStyle w:val="TAC"/>
              <w:keepNext w:val="0"/>
              <w:keepLines w:val="0"/>
              <w:widowControl w:val="0"/>
            </w:pPr>
            <w:r w:rsidRPr="001C16AB">
              <w:t>1</w:t>
            </w:r>
          </w:p>
        </w:tc>
        <w:tc>
          <w:tcPr>
            <w:tcW w:w="3678" w:type="dxa"/>
            <w:tcBorders>
              <w:top w:val="single" w:sz="4" w:space="0" w:color="auto"/>
              <w:left w:val="single" w:sz="4" w:space="0" w:color="auto"/>
              <w:bottom w:val="single" w:sz="4" w:space="0" w:color="auto"/>
              <w:right w:val="single" w:sz="4" w:space="0" w:color="auto"/>
            </w:tcBorders>
            <w:hideMark/>
          </w:tcPr>
          <w:p w14:paraId="3C5E0578" w14:textId="34A9BD82" w:rsidR="0087351F" w:rsidRPr="001C16AB" w:rsidRDefault="0087351F" w:rsidP="00E64CC8">
            <w:pPr>
              <w:pStyle w:val="TAL"/>
              <w:keepNext w:val="0"/>
              <w:keepLines w:val="0"/>
              <w:widowControl w:val="0"/>
            </w:pPr>
            <w:r w:rsidRPr="001C16AB">
              <w:rPr>
                <w:lang w:eastAsia="ko-KR"/>
              </w:rPr>
              <w:t>Check: Does the UE (MCVideo client) correctly perform test procedure 'MCX CT session establishment/modification without provisional responses other than 100 Trying' as described in TS 36.579-1 [2] Table 5.3.4.3-1</w:t>
            </w:r>
            <w:r w:rsidRPr="001C16AB">
              <w:t xml:space="preserve"> to establish an On-demand Pre-arranged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7E049B6A" w14:textId="77777777" w:rsidR="0087351F" w:rsidRPr="001C16AB" w:rsidRDefault="0087351F" w:rsidP="00E64CC8">
            <w:pPr>
              <w:pStyle w:val="TAC"/>
              <w:keepNext w:val="0"/>
              <w:keepLines w:val="0"/>
              <w:widowControl w:val="0"/>
            </w:pPr>
            <w:r w:rsidRPr="001C16AB">
              <w:rPr>
                <w:rFonts w:cs="Arial"/>
                <w:szCs w:val="18"/>
              </w:rPr>
              <w:t>-</w:t>
            </w:r>
          </w:p>
        </w:tc>
        <w:tc>
          <w:tcPr>
            <w:tcW w:w="2810" w:type="dxa"/>
            <w:tcBorders>
              <w:top w:val="single" w:sz="4" w:space="0" w:color="auto"/>
              <w:left w:val="single" w:sz="4" w:space="0" w:color="auto"/>
              <w:bottom w:val="single" w:sz="4" w:space="0" w:color="auto"/>
              <w:right w:val="single" w:sz="4" w:space="0" w:color="auto"/>
            </w:tcBorders>
            <w:hideMark/>
          </w:tcPr>
          <w:p w14:paraId="11CB3503" w14:textId="77777777" w:rsidR="0087351F" w:rsidRPr="001C16AB" w:rsidRDefault="0087351F" w:rsidP="00E64CC8">
            <w:pPr>
              <w:pStyle w:val="TAL"/>
              <w:keepNext w:val="0"/>
              <w:keepLines w:val="0"/>
              <w:widowControl w:val="0"/>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3BBD5F2D" w14:textId="77777777" w:rsidR="0087351F" w:rsidRPr="001C16AB" w:rsidRDefault="0087351F" w:rsidP="00E64CC8">
            <w:pPr>
              <w:pStyle w:val="TAC"/>
              <w:keepNext w:val="0"/>
              <w:keepLines w:val="0"/>
              <w:widowControl w:val="0"/>
            </w:pPr>
            <w:r w:rsidRPr="001C16AB">
              <w:t>1</w:t>
            </w:r>
          </w:p>
        </w:tc>
        <w:tc>
          <w:tcPr>
            <w:tcW w:w="1231" w:type="dxa"/>
            <w:tcBorders>
              <w:top w:val="single" w:sz="4" w:space="0" w:color="auto"/>
              <w:left w:val="single" w:sz="4" w:space="0" w:color="auto"/>
              <w:bottom w:val="single" w:sz="4" w:space="0" w:color="auto"/>
              <w:right w:val="single" w:sz="4" w:space="0" w:color="auto"/>
            </w:tcBorders>
            <w:hideMark/>
          </w:tcPr>
          <w:p w14:paraId="6AF905D4" w14:textId="77777777" w:rsidR="0087351F" w:rsidRPr="001C16AB" w:rsidRDefault="0087351F" w:rsidP="00E64CC8">
            <w:pPr>
              <w:pStyle w:val="TAC"/>
              <w:keepNext w:val="0"/>
              <w:keepLines w:val="0"/>
              <w:widowControl w:val="0"/>
            </w:pPr>
            <w:r w:rsidRPr="001C16AB">
              <w:t>P</w:t>
            </w:r>
          </w:p>
        </w:tc>
      </w:tr>
      <w:tr w:rsidR="0087351F" w:rsidRPr="001C16AB" w14:paraId="4B648C4B"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30E972CC" w14:textId="77777777" w:rsidR="0087351F" w:rsidRPr="001C16AB" w:rsidRDefault="0087351F" w:rsidP="00E64CC8">
            <w:pPr>
              <w:pStyle w:val="TAC"/>
              <w:keepNext w:val="0"/>
              <w:keepLines w:val="0"/>
              <w:widowControl w:val="0"/>
            </w:pPr>
            <w:r w:rsidRPr="001C16AB">
              <w:t>2-4</w:t>
            </w:r>
          </w:p>
        </w:tc>
        <w:tc>
          <w:tcPr>
            <w:tcW w:w="3678" w:type="dxa"/>
            <w:tcBorders>
              <w:top w:val="single" w:sz="4" w:space="0" w:color="auto"/>
              <w:left w:val="single" w:sz="4" w:space="0" w:color="auto"/>
              <w:bottom w:val="single" w:sz="4" w:space="0" w:color="auto"/>
              <w:right w:val="single" w:sz="4" w:space="0" w:color="auto"/>
            </w:tcBorders>
            <w:hideMark/>
          </w:tcPr>
          <w:p w14:paraId="06E5D9B3" w14:textId="77777777" w:rsidR="0087351F" w:rsidRPr="001C16AB" w:rsidRDefault="0087351F" w:rsidP="00E64CC8">
            <w:pPr>
              <w:pStyle w:val="TAL"/>
              <w:keepNext w:val="0"/>
              <w:keepLines w:val="0"/>
              <w:widowControl w:val="0"/>
              <w:rPr>
                <w:rFonts w:cs="Arial"/>
                <w:szCs w:val="18"/>
                <w:bdr w:val="none" w:sz="0" w:space="0" w:color="auto" w:frame="1"/>
                <w:shd w:val="clear" w:color="auto" w:fill="FFFFFF"/>
              </w:rPr>
            </w:pPr>
            <w:r w:rsidRPr="001C16AB">
              <w:rPr>
                <w:rFonts w:cs="Arial"/>
                <w:szCs w:val="18"/>
              </w:rPr>
              <w:t>Void</w:t>
            </w:r>
          </w:p>
        </w:tc>
        <w:tc>
          <w:tcPr>
            <w:tcW w:w="680" w:type="dxa"/>
            <w:tcBorders>
              <w:top w:val="single" w:sz="4" w:space="0" w:color="auto"/>
              <w:left w:val="single" w:sz="4" w:space="0" w:color="auto"/>
              <w:bottom w:val="single" w:sz="4" w:space="0" w:color="auto"/>
              <w:right w:val="single" w:sz="4" w:space="0" w:color="auto"/>
            </w:tcBorders>
            <w:hideMark/>
          </w:tcPr>
          <w:p w14:paraId="3ADD567C"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584B9E33"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6800EB7C"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0656CF8A" w14:textId="77777777" w:rsidR="0087351F" w:rsidRPr="001C16AB" w:rsidRDefault="0087351F" w:rsidP="00E64CC8">
            <w:pPr>
              <w:pStyle w:val="TAC"/>
              <w:keepNext w:val="0"/>
              <w:keepLines w:val="0"/>
              <w:widowControl w:val="0"/>
            </w:pPr>
            <w:r w:rsidRPr="001C16AB">
              <w:t>-</w:t>
            </w:r>
          </w:p>
        </w:tc>
      </w:tr>
      <w:tr w:rsidR="0087351F" w:rsidRPr="001C16AB" w14:paraId="5E82367A"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6B66E4B2" w14:textId="77777777" w:rsidR="0087351F" w:rsidRPr="001C16AB" w:rsidRDefault="0087351F" w:rsidP="00E64CC8">
            <w:pPr>
              <w:pStyle w:val="TAC"/>
              <w:keepNext w:val="0"/>
              <w:keepLines w:val="0"/>
              <w:widowControl w:val="0"/>
            </w:pPr>
            <w:r w:rsidRPr="001C16AB">
              <w:t>5</w:t>
            </w:r>
          </w:p>
        </w:tc>
        <w:tc>
          <w:tcPr>
            <w:tcW w:w="3678" w:type="dxa"/>
            <w:tcBorders>
              <w:top w:val="single" w:sz="4" w:space="0" w:color="auto"/>
              <w:left w:val="single" w:sz="4" w:space="0" w:color="auto"/>
              <w:bottom w:val="single" w:sz="4" w:space="0" w:color="auto"/>
              <w:right w:val="single" w:sz="4" w:space="0" w:color="auto"/>
            </w:tcBorders>
            <w:hideMark/>
          </w:tcPr>
          <w:p w14:paraId="65607D7E" w14:textId="70209980"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1BB3C4A"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4704C3D7"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tcPr>
          <w:p w14:paraId="1CD9EA98" w14:textId="77777777" w:rsidR="0087351F" w:rsidRPr="001C16AB" w:rsidRDefault="0087351F" w:rsidP="00E64CC8">
            <w:pPr>
              <w:pStyle w:val="TAC"/>
              <w:keepNext w:val="0"/>
              <w:keepLines w:val="0"/>
              <w:widowControl w:val="0"/>
            </w:pPr>
          </w:p>
        </w:tc>
        <w:tc>
          <w:tcPr>
            <w:tcW w:w="1231" w:type="dxa"/>
            <w:tcBorders>
              <w:top w:val="single" w:sz="4" w:space="0" w:color="auto"/>
              <w:left w:val="single" w:sz="4" w:space="0" w:color="auto"/>
              <w:bottom w:val="single" w:sz="4" w:space="0" w:color="auto"/>
              <w:right w:val="single" w:sz="4" w:space="0" w:color="auto"/>
            </w:tcBorders>
          </w:tcPr>
          <w:p w14:paraId="6F099ABD" w14:textId="77777777" w:rsidR="0087351F" w:rsidRPr="001C16AB" w:rsidRDefault="0087351F" w:rsidP="00E64CC8">
            <w:pPr>
              <w:pStyle w:val="TAC"/>
              <w:keepNext w:val="0"/>
              <w:keepLines w:val="0"/>
              <w:widowControl w:val="0"/>
            </w:pPr>
          </w:p>
        </w:tc>
      </w:tr>
      <w:tr w:rsidR="0087351F" w:rsidRPr="001C16AB" w14:paraId="50B5F553" w14:textId="77777777" w:rsidTr="00E64CC8">
        <w:trPr>
          <w:trHeight w:val="269"/>
        </w:trPr>
        <w:tc>
          <w:tcPr>
            <w:tcW w:w="684" w:type="dxa"/>
            <w:tcBorders>
              <w:top w:val="single" w:sz="4" w:space="0" w:color="auto"/>
              <w:left w:val="single" w:sz="4" w:space="0" w:color="auto"/>
              <w:bottom w:val="single" w:sz="4" w:space="0" w:color="auto"/>
              <w:right w:val="single" w:sz="4" w:space="0" w:color="auto"/>
            </w:tcBorders>
            <w:hideMark/>
          </w:tcPr>
          <w:p w14:paraId="4470BCDD" w14:textId="77777777" w:rsidR="0087351F" w:rsidRPr="001C16AB" w:rsidRDefault="0087351F" w:rsidP="00E64CC8">
            <w:pPr>
              <w:pStyle w:val="TAC"/>
              <w:keepNext w:val="0"/>
              <w:keepLines w:val="0"/>
              <w:widowControl w:val="0"/>
            </w:pPr>
            <w:r w:rsidRPr="001C16AB">
              <w:t>6-8</w:t>
            </w:r>
          </w:p>
        </w:tc>
        <w:tc>
          <w:tcPr>
            <w:tcW w:w="3678" w:type="dxa"/>
            <w:tcBorders>
              <w:top w:val="single" w:sz="4" w:space="0" w:color="auto"/>
              <w:left w:val="single" w:sz="4" w:space="0" w:color="auto"/>
              <w:bottom w:val="single" w:sz="4" w:space="0" w:color="auto"/>
              <w:right w:val="single" w:sz="4" w:space="0" w:color="auto"/>
            </w:tcBorders>
            <w:hideMark/>
          </w:tcPr>
          <w:p w14:paraId="340A3C42"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hideMark/>
          </w:tcPr>
          <w:p w14:paraId="07B67EE1"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7F2E3B7A"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2BACAAF0"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1A267728" w14:textId="77777777" w:rsidR="0087351F" w:rsidRPr="001C16AB" w:rsidRDefault="0087351F" w:rsidP="00E64CC8">
            <w:pPr>
              <w:pStyle w:val="TAC"/>
              <w:keepNext w:val="0"/>
              <w:keepLines w:val="0"/>
              <w:widowControl w:val="0"/>
            </w:pPr>
            <w:r w:rsidRPr="001C16AB">
              <w:t>-</w:t>
            </w:r>
          </w:p>
        </w:tc>
      </w:tr>
      <w:tr w:rsidR="0087351F" w:rsidRPr="001C16AB" w14:paraId="0A92C75F"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6F91490A" w14:textId="77777777" w:rsidR="0087351F" w:rsidRPr="001C16AB" w:rsidRDefault="0087351F" w:rsidP="00E64CC8">
            <w:pPr>
              <w:pStyle w:val="TAC"/>
              <w:keepNext w:val="0"/>
              <w:keepLines w:val="0"/>
              <w:widowControl w:val="0"/>
            </w:pPr>
            <w:r w:rsidRPr="001C16AB">
              <w:t>9</w:t>
            </w:r>
          </w:p>
        </w:tc>
        <w:tc>
          <w:tcPr>
            <w:tcW w:w="3678" w:type="dxa"/>
            <w:tcBorders>
              <w:top w:val="single" w:sz="4" w:space="0" w:color="auto"/>
              <w:left w:val="single" w:sz="4" w:space="0" w:color="auto"/>
              <w:bottom w:val="single" w:sz="4" w:space="0" w:color="auto"/>
              <w:right w:val="single" w:sz="4" w:space="0" w:color="auto"/>
            </w:tcBorders>
            <w:hideMark/>
          </w:tcPr>
          <w:p w14:paraId="33AC074F"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6833FD49" w14:textId="77777777" w:rsidR="0087351F" w:rsidRPr="001C16AB" w:rsidRDefault="0087351F" w:rsidP="00E64CC8">
            <w:pPr>
              <w:pStyle w:val="TAL"/>
              <w:keepNext w:val="0"/>
              <w:keepLines w:val="0"/>
              <w:widowControl w:val="0"/>
            </w:pPr>
            <w:r w:rsidRPr="001C16AB">
              <w:t>(NOTE 1)</w:t>
            </w:r>
          </w:p>
        </w:tc>
        <w:tc>
          <w:tcPr>
            <w:tcW w:w="680" w:type="dxa"/>
            <w:tcBorders>
              <w:top w:val="single" w:sz="4" w:space="0" w:color="auto"/>
              <w:left w:val="single" w:sz="4" w:space="0" w:color="auto"/>
              <w:bottom w:val="single" w:sz="4" w:space="0" w:color="auto"/>
              <w:right w:val="single" w:sz="4" w:space="0" w:color="auto"/>
            </w:tcBorders>
            <w:hideMark/>
          </w:tcPr>
          <w:p w14:paraId="2D88DA79"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76321E95"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7BCC3708" w14:textId="77777777" w:rsidR="0087351F" w:rsidRPr="001C16AB" w:rsidRDefault="0087351F" w:rsidP="00E64CC8">
            <w:pPr>
              <w:pStyle w:val="TAC"/>
              <w:keepNext w:val="0"/>
              <w:keepLines w:val="0"/>
              <w:widowControl w:val="0"/>
            </w:pPr>
            <w:r w:rsidRPr="001C16AB">
              <w:t>2</w:t>
            </w:r>
          </w:p>
        </w:tc>
        <w:tc>
          <w:tcPr>
            <w:tcW w:w="1231" w:type="dxa"/>
            <w:tcBorders>
              <w:top w:val="single" w:sz="4" w:space="0" w:color="auto"/>
              <w:left w:val="single" w:sz="4" w:space="0" w:color="auto"/>
              <w:bottom w:val="single" w:sz="4" w:space="0" w:color="auto"/>
              <w:right w:val="single" w:sz="4" w:space="0" w:color="auto"/>
            </w:tcBorders>
            <w:hideMark/>
          </w:tcPr>
          <w:p w14:paraId="64682650" w14:textId="77777777" w:rsidR="0087351F" w:rsidRPr="001C16AB" w:rsidRDefault="0087351F" w:rsidP="00E64CC8">
            <w:pPr>
              <w:pStyle w:val="TAC"/>
            </w:pPr>
            <w:r w:rsidRPr="001C16AB">
              <w:t>P</w:t>
            </w:r>
          </w:p>
        </w:tc>
      </w:tr>
      <w:tr w:rsidR="0087351F" w:rsidRPr="001C16AB" w14:paraId="4B85B5FB"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3BF7481A" w14:textId="77777777" w:rsidR="0087351F" w:rsidRPr="001C16AB" w:rsidRDefault="0087351F" w:rsidP="00E64CC8">
            <w:pPr>
              <w:pStyle w:val="TAC"/>
              <w:keepNext w:val="0"/>
              <w:keepLines w:val="0"/>
              <w:widowControl w:val="0"/>
            </w:pPr>
            <w:r w:rsidRPr="001C16AB">
              <w:lastRenderedPageBreak/>
              <w:t>10</w:t>
            </w:r>
          </w:p>
        </w:tc>
        <w:tc>
          <w:tcPr>
            <w:tcW w:w="3678" w:type="dxa"/>
            <w:tcBorders>
              <w:top w:val="single" w:sz="4" w:space="0" w:color="auto"/>
              <w:left w:val="single" w:sz="4" w:space="0" w:color="auto"/>
              <w:bottom w:val="single" w:sz="4" w:space="0" w:color="auto"/>
              <w:right w:val="single" w:sz="4" w:space="0" w:color="auto"/>
            </w:tcBorders>
            <w:hideMark/>
          </w:tcPr>
          <w:p w14:paraId="1895D6F4" w14:textId="575692BF" w:rsidR="0087351F" w:rsidRPr="001C16AB" w:rsidRDefault="0087351F" w:rsidP="00E64CC8">
            <w:pPr>
              <w:pStyle w:val="TAL"/>
              <w:keepNext w:val="0"/>
              <w:keepLines w:val="0"/>
              <w:widowControl w:val="0"/>
            </w:pPr>
            <w:r w:rsidRPr="001C16AB">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47640962" w14:textId="77777777" w:rsidR="0087351F" w:rsidRPr="001C16AB" w:rsidRDefault="0087351F" w:rsidP="00E64CC8">
            <w:pPr>
              <w:pStyle w:val="TAC"/>
              <w:keepNext w:val="0"/>
              <w:keepLines w:val="0"/>
              <w:widowControl w:val="0"/>
            </w:pPr>
            <w:r w:rsidRPr="001C16AB">
              <w:t>&lt;--</w:t>
            </w:r>
          </w:p>
        </w:tc>
        <w:tc>
          <w:tcPr>
            <w:tcW w:w="2810" w:type="dxa"/>
            <w:tcBorders>
              <w:top w:val="single" w:sz="4" w:space="0" w:color="auto"/>
              <w:left w:val="single" w:sz="4" w:space="0" w:color="auto"/>
              <w:bottom w:val="single" w:sz="4" w:space="0" w:color="auto"/>
              <w:right w:val="single" w:sz="4" w:space="0" w:color="auto"/>
            </w:tcBorders>
            <w:hideMark/>
          </w:tcPr>
          <w:p w14:paraId="63C8DE06" w14:textId="77777777" w:rsidR="0087351F" w:rsidRPr="001C16AB" w:rsidRDefault="0087351F" w:rsidP="00E64CC8">
            <w:pPr>
              <w:pStyle w:val="TAL"/>
              <w:keepNext w:val="0"/>
              <w:keepLines w:val="0"/>
              <w:widowControl w:val="0"/>
            </w:pPr>
            <w:bookmarkStart w:id="490" w:name="_Hlk98232787"/>
            <w:r w:rsidRPr="001C16AB">
              <w:t>Media Reception Override Notification</w:t>
            </w:r>
            <w:bookmarkEnd w:id="490"/>
          </w:p>
        </w:tc>
        <w:tc>
          <w:tcPr>
            <w:tcW w:w="547" w:type="dxa"/>
            <w:tcBorders>
              <w:top w:val="single" w:sz="4" w:space="0" w:color="auto"/>
              <w:left w:val="single" w:sz="4" w:space="0" w:color="auto"/>
              <w:bottom w:val="single" w:sz="4" w:space="0" w:color="auto"/>
              <w:right w:val="single" w:sz="4" w:space="0" w:color="auto"/>
            </w:tcBorders>
          </w:tcPr>
          <w:p w14:paraId="2BFA7BD3" w14:textId="77777777" w:rsidR="0087351F" w:rsidRPr="001C16AB" w:rsidRDefault="0087351F" w:rsidP="00E64CC8">
            <w:pPr>
              <w:pStyle w:val="TAC"/>
              <w:keepNext w:val="0"/>
              <w:keepLines w:val="0"/>
              <w:widowControl w:val="0"/>
            </w:pPr>
          </w:p>
        </w:tc>
        <w:tc>
          <w:tcPr>
            <w:tcW w:w="1231" w:type="dxa"/>
            <w:tcBorders>
              <w:top w:val="single" w:sz="4" w:space="0" w:color="auto"/>
              <w:left w:val="single" w:sz="4" w:space="0" w:color="auto"/>
              <w:bottom w:val="single" w:sz="4" w:space="0" w:color="auto"/>
              <w:right w:val="single" w:sz="4" w:space="0" w:color="auto"/>
            </w:tcBorders>
          </w:tcPr>
          <w:p w14:paraId="436D19DB" w14:textId="77777777" w:rsidR="0087351F" w:rsidRPr="001C16AB" w:rsidRDefault="0087351F" w:rsidP="00E64CC8">
            <w:pPr>
              <w:pStyle w:val="TAC"/>
            </w:pPr>
          </w:p>
        </w:tc>
      </w:tr>
      <w:tr w:rsidR="0087351F" w:rsidRPr="001C16AB" w14:paraId="4733D066"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63A34CB3" w14:textId="77777777" w:rsidR="0087351F" w:rsidRPr="001C16AB" w:rsidRDefault="0087351F" w:rsidP="00E64CC8">
            <w:pPr>
              <w:pStyle w:val="TAC"/>
              <w:keepNext w:val="0"/>
              <w:keepLines w:val="0"/>
              <w:widowControl w:val="0"/>
            </w:pPr>
            <w:r w:rsidRPr="001C16AB">
              <w:t>10A</w:t>
            </w:r>
          </w:p>
        </w:tc>
        <w:tc>
          <w:tcPr>
            <w:tcW w:w="3678" w:type="dxa"/>
            <w:tcBorders>
              <w:top w:val="single" w:sz="4" w:space="0" w:color="auto"/>
              <w:left w:val="single" w:sz="4" w:space="0" w:color="auto"/>
              <w:bottom w:val="single" w:sz="4" w:space="0" w:color="auto"/>
              <w:right w:val="single" w:sz="4" w:space="0" w:color="auto"/>
            </w:tcBorders>
            <w:hideMark/>
          </w:tcPr>
          <w:p w14:paraId="0AC26C29" w14:textId="77777777" w:rsidR="0087351F" w:rsidRPr="001C16AB" w:rsidRDefault="0087351F" w:rsidP="00E64CC8">
            <w:pPr>
              <w:pStyle w:val="TAL"/>
              <w:keepNext w:val="0"/>
              <w:keepLines w:val="0"/>
              <w:widowControl w:val="0"/>
            </w:pPr>
            <w:r w:rsidRPr="001C16AB">
              <w:t>Check: Does the UE (MCVideo client) notify the user that the permission to receive media is being overriden?</w:t>
            </w:r>
          </w:p>
          <w:p w14:paraId="4F5A7BAE" w14:textId="77777777" w:rsidR="0087351F" w:rsidRPr="001C16AB" w:rsidRDefault="0087351F" w:rsidP="00E64CC8">
            <w:pPr>
              <w:pStyle w:val="TAL"/>
              <w:keepNext w:val="0"/>
              <w:keepLines w:val="0"/>
              <w:widowControl w:val="0"/>
            </w:pPr>
            <w:r w:rsidRPr="001C16AB">
              <w:t>(NOTE 1)</w:t>
            </w:r>
          </w:p>
        </w:tc>
        <w:tc>
          <w:tcPr>
            <w:tcW w:w="680" w:type="dxa"/>
            <w:tcBorders>
              <w:top w:val="single" w:sz="4" w:space="0" w:color="auto"/>
              <w:left w:val="single" w:sz="4" w:space="0" w:color="auto"/>
              <w:bottom w:val="single" w:sz="4" w:space="0" w:color="auto"/>
              <w:right w:val="single" w:sz="4" w:space="0" w:color="auto"/>
            </w:tcBorders>
            <w:hideMark/>
          </w:tcPr>
          <w:p w14:paraId="5D47A770"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20EF5CBD"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19C58B77" w14:textId="77777777" w:rsidR="0087351F" w:rsidRPr="001C16AB" w:rsidRDefault="0087351F" w:rsidP="00E64CC8">
            <w:pPr>
              <w:pStyle w:val="TAC"/>
              <w:keepNext w:val="0"/>
              <w:keepLines w:val="0"/>
              <w:widowControl w:val="0"/>
            </w:pPr>
            <w:r w:rsidRPr="001C16AB">
              <w:t>3</w:t>
            </w:r>
          </w:p>
        </w:tc>
        <w:tc>
          <w:tcPr>
            <w:tcW w:w="1231" w:type="dxa"/>
            <w:tcBorders>
              <w:top w:val="single" w:sz="4" w:space="0" w:color="auto"/>
              <w:left w:val="single" w:sz="4" w:space="0" w:color="auto"/>
              <w:bottom w:val="single" w:sz="4" w:space="0" w:color="auto"/>
              <w:right w:val="single" w:sz="4" w:space="0" w:color="auto"/>
            </w:tcBorders>
            <w:hideMark/>
          </w:tcPr>
          <w:p w14:paraId="4A840EAD" w14:textId="77777777" w:rsidR="0087351F" w:rsidRPr="001C16AB" w:rsidRDefault="0087351F" w:rsidP="00E64CC8">
            <w:pPr>
              <w:pStyle w:val="TAC"/>
            </w:pPr>
            <w:r w:rsidRPr="001C16AB">
              <w:t>P</w:t>
            </w:r>
          </w:p>
        </w:tc>
      </w:tr>
      <w:tr w:rsidR="0087351F" w:rsidRPr="001C16AB" w14:paraId="2440D075"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29CEB2D2" w14:textId="77777777" w:rsidR="0087351F" w:rsidRPr="001C16AB" w:rsidRDefault="0087351F" w:rsidP="00E64CC8">
            <w:pPr>
              <w:pStyle w:val="TAC"/>
              <w:keepNext w:val="0"/>
              <w:keepLines w:val="0"/>
              <w:widowControl w:val="0"/>
            </w:pPr>
            <w:r w:rsidRPr="001C16AB">
              <w:t>11-12</w:t>
            </w:r>
          </w:p>
        </w:tc>
        <w:tc>
          <w:tcPr>
            <w:tcW w:w="3678" w:type="dxa"/>
            <w:tcBorders>
              <w:top w:val="single" w:sz="4" w:space="0" w:color="auto"/>
              <w:left w:val="single" w:sz="4" w:space="0" w:color="auto"/>
              <w:bottom w:val="single" w:sz="4" w:space="0" w:color="auto"/>
              <w:right w:val="single" w:sz="4" w:space="0" w:color="auto"/>
            </w:tcBorders>
            <w:hideMark/>
          </w:tcPr>
          <w:p w14:paraId="79AEECFD" w14:textId="436F7E9D" w:rsidR="0087351F" w:rsidRPr="001C16AB" w:rsidRDefault="0087351F" w:rsidP="00E64CC8">
            <w:pPr>
              <w:pStyle w:val="TAL"/>
            </w:pPr>
            <w:r w:rsidRPr="001C16AB">
              <w:t xml:space="preserve">Check: Does the UE (MCVideo client) correctly perform steps 1 and 2 of test procedure 'MCVideo Media Reception End Request CO' as described in </w:t>
            </w:r>
            <w:r w:rsidRPr="001C16AB">
              <w:rPr>
                <w:lang w:eastAsia="ko-KR"/>
              </w:rPr>
              <w:t xml:space="preserve">TS 36.579-1 [2] Table 5.3B.8.3-1 in </w:t>
            </w:r>
            <w:r w:rsidRPr="001C16AB">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6C6A9C9"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4E6C51DF"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2C8DA74A" w14:textId="77777777" w:rsidR="0087351F" w:rsidRPr="001C16AB" w:rsidRDefault="0087351F" w:rsidP="00E64CC8">
            <w:pPr>
              <w:pStyle w:val="TAC"/>
              <w:keepNext w:val="0"/>
              <w:keepLines w:val="0"/>
              <w:widowControl w:val="0"/>
            </w:pPr>
            <w:r w:rsidRPr="001C16AB">
              <w:t>3</w:t>
            </w:r>
          </w:p>
        </w:tc>
        <w:tc>
          <w:tcPr>
            <w:tcW w:w="1231" w:type="dxa"/>
            <w:tcBorders>
              <w:top w:val="single" w:sz="4" w:space="0" w:color="auto"/>
              <w:left w:val="single" w:sz="4" w:space="0" w:color="auto"/>
              <w:bottom w:val="single" w:sz="4" w:space="0" w:color="auto"/>
              <w:right w:val="single" w:sz="4" w:space="0" w:color="auto"/>
            </w:tcBorders>
            <w:hideMark/>
          </w:tcPr>
          <w:p w14:paraId="51577C1A" w14:textId="77777777" w:rsidR="0087351F" w:rsidRPr="001C16AB" w:rsidRDefault="0087351F" w:rsidP="00E64CC8">
            <w:pPr>
              <w:pStyle w:val="TAC"/>
            </w:pPr>
            <w:r w:rsidRPr="001C16AB">
              <w:t>P</w:t>
            </w:r>
          </w:p>
        </w:tc>
      </w:tr>
      <w:tr w:rsidR="0087351F" w:rsidRPr="001C16AB" w14:paraId="66024D4A"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6589D844" w14:textId="77777777" w:rsidR="0087351F" w:rsidRPr="001C16AB" w:rsidRDefault="0087351F" w:rsidP="00E64CC8">
            <w:pPr>
              <w:pStyle w:val="TAC"/>
              <w:keepNext w:val="0"/>
              <w:keepLines w:val="0"/>
              <w:widowControl w:val="0"/>
            </w:pPr>
            <w:r w:rsidRPr="001C16AB">
              <w:t>12A</w:t>
            </w:r>
          </w:p>
        </w:tc>
        <w:tc>
          <w:tcPr>
            <w:tcW w:w="3678" w:type="dxa"/>
            <w:tcBorders>
              <w:top w:val="single" w:sz="4" w:space="0" w:color="auto"/>
              <w:left w:val="single" w:sz="4" w:space="0" w:color="auto"/>
              <w:bottom w:val="single" w:sz="4" w:space="0" w:color="auto"/>
              <w:right w:val="single" w:sz="4" w:space="0" w:color="auto"/>
            </w:tcBorders>
            <w:hideMark/>
          </w:tcPr>
          <w:p w14:paraId="743A98A5" w14:textId="201029C0" w:rsidR="0087351F" w:rsidRPr="001C16AB" w:rsidRDefault="0087351F" w:rsidP="00E64CC8">
            <w:pPr>
              <w:pStyle w:val="TAL"/>
            </w:pPr>
            <w:r w:rsidRPr="001C16AB">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6FEDA05" w14:textId="77777777" w:rsidR="0087351F" w:rsidRPr="001C16AB" w:rsidRDefault="0087351F" w:rsidP="00E64CC8">
            <w:pPr>
              <w:pStyle w:val="TAC"/>
              <w:keepNext w:val="0"/>
              <w:keepLines w:val="0"/>
              <w:widowControl w:val="0"/>
            </w:pPr>
            <w:r w:rsidRPr="001C16AB">
              <w:t>&lt;--</w:t>
            </w:r>
          </w:p>
        </w:tc>
        <w:tc>
          <w:tcPr>
            <w:tcW w:w="2810" w:type="dxa"/>
            <w:tcBorders>
              <w:top w:val="single" w:sz="4" w:space="0" w:color="auto"/>
              <w:left w:val="single" w:sz="4" w:space="0" w:color="auto"/>
              <w:bottom w:val="single" w:sz="4" w:space="0" w:color="auto"/>
              <w:right w:val="single" w:sz="4" w:space="0" w:color="auto"/>
            </w:tcBorders>
            <w:hideMark/>
          </w:tcPr>
          <w:p w14:paraId="79FEB0D4" w14:textId="77777777" w:rsidR="0087351F" w:rsidRPr="001C16AB" w:rsidRDefault="0087351F" w:rsidP="00E64CC8">
            <w:pPr>
              <w:pStyle w:val="TAL"/>
              <w:keepNext w:val="0"/>
              <w:keepLines w:val="0"/>
              <w:widowControl w:val="0"/>
            </w:pPr>
            <w:r w:rsidRPr="001C16AB">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AD2AC01"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3F1D66EC" w14:textId="77777777" w:rsidR="0087351F" w:rsidRPr="001C16AB" w:rsidRDefault="0087351F" w:rsidP="00E64CC8">
            <w:pPr>
              <w:pStyle w:val="TAC"/>
            </w:pPr>
            <w:r w:rsidRPr="001C16AB">
              <w:t>-</w:t>
            </w:r>
          </w:p>
        </w:tc>
      </w:tr>
      <w:tr w:rsidR="0087351F" w:rsidRPr="001C16AB" w14:paraId="40C8BA82"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015BFCC2" w14:textId="77777777" w:rsidR="0087351F" w:rsidRPr="001C16AB" w:rsidRDefault="0087351F" w:rsidP="00E64CC8">
            <w:pPr>
              <w:pStyle w:val="TAC"/>
              <w:keepNext w:val="0"/>
              <w:keepLines w:val="0"/>
              <w:widowControl w:val="0"/>
            </w:pPr>
            <w:r w:rsidRPr="001C16AB">
              <w:t>13</w:t>
            </w:r>
          </w:p>
        </w:tc>
        <w:tc>
          <w:tcPr>
            <w:tcW w:w="3678" w:type="dxa"/>
            <w:tcBorders>
              <w:top w:val="single" w:sz="4" w:space="0" w:color="auto"/>
              <w:left w:val="single" w:sz="4" w:space="0" w:color="auto"/>
              <w:bottom w:val="single" w:sz="4" w:space="0" w:color="auto"/>
              <w:right w:val="single" w:sz="4" w:space="0" w:color="auto"/>
            </w:tcBorders>
            <w:hideMark/>
          </w:tcPr>
          <w:p w14:paraId="40FC4F08" w14:textId="77777777" w:rsidR="0087351F" w:rsidRPr="001C16AB" w:rsidRDefault="0087351F" w:rsidP="00E64CC8">
            <w:pPr>
              <w:pStyle w:val="TAL"/>
            </w:pPr>
            <w:r w:rsidRPr="001C16AB">
              <w:t>Check: Does the UE (MCVideo client) notify the user about the media transmission ended by another user?</w:t>
            </w:r>
          </w:p>
          <w:p w14:paraId="2A70B45C" w14:textId="271E71A2" w:rsidR="0087351F" w:rsidRPr="001C16AB" w:rsidRDefault="0087351F" w:rsidP="00E64CC8">
            <w:pPr>
              <w:pStyle w:val="TAL"/>
            </w:pPr>
            <w:r w:rsidRPr="001C16AB">
              <w:t>(NOTE 1)</w:t>
            </w:r>
          </w:p>
        </w:tc>
        <w:tc>
          <w:tcPr>
            <w:tcW w:w="680" w:type="dxa"/>
            <w:tcBorders>
              <w:top w:val="single" w:sz="4" w:space="0" w:color="auto"/>
              <w:left w:val="single" w:sz="4" w:space="0" w:color="auto"/>
              <w:bottom w:val="single" w:sz="4" w:space="0" w:color="auto"/>
              <w:right w:val="single" w:sz="4" w:space="0" w:color="auto"/>
            </w:tcBorders>
            <w:hideMark/>
          </w:tcPr>
          <w:p w14:paraId="40C3F32E"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385509AC"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3160DCC8" w14:textId="77777777" w:rsidR="0087351F" w:rsidRPr="001C16AB" w:rsidRDefault="0087351F" w:rsidP="00E64CC8">
            <w:pPr>
              <w:pStyle w:val="TAC"/>
              <w:keepNext w:val="0"/>
              <w:keepLines w:val="0"/>
              <w:widowControl w:val="0"/>
            </w:pPr>
            <w:r w:rsidRPr="001C16AB">
              <w:t>4</w:t>
            </w:r>
          </w:p>
        </w:tc>
        <w:tc>
          <w:tcPr>
            <w:tcW w:w="1231" w:type="dxa"/>
            <w:tcBorders>
              <w:top w:val="single" w:sz="4" w:space="0" w:color="auto"/>
              <w:left w:val="single" w:sz="4" w:space="0" w:color="auto"/>
              <w:bottom w:val="single" w:sz="4" w:space="0" w:color="auto"/>
              <w:right w:val="single" w:sz="4" w:space="0" w:color="auto"/>
            </w:tcBorders>
            <w:hideMark/>
          </w:tcPr>
          <w:p w14:paraId="6C02C191" w14:textId="77777777" w:rsidR="0087351F" w:rsidRPr="001C16AB" w:rsidRDefault="0087351F" w:rsidP="00E64CC8">
            <w:pPr>
              <w:pStyle w:val="TAC"/>
            </w:pPr>
            <w:r w:rsidRPr="001C16AB">
              <w:t>P</w:t>
            </w:r>
          </w:p>
        </w:tc>
      </w:tr>
      <w:tr w:rsidR="0087351F" w:rsidRPr="001C16AB" w14:paraId="36DDF6E6" w14:textId="77777777" w:rsidTr="00E64CC8">
        <w:trPr>
          <w:trHeight w:val="899"/>
        </w:trPr>
        <w:tc>
          <w:tcPr>
            <w:tcW w:w="684" w:type="dxa"/>
            <w:tcBorders>
              <w:top w:val="single" w:sz="4" w:space="0" w:color="auto"/>
              <w:left w:val="single" w:sz="4" w:space="0" w:color="auto"/>
              <w:bottom w:val="single" w:sz="4" w:space="0" w:color="auto"/>
              <w:right w:val="single" w:sz="4" w:space="0" w:color="auto"/>
            </w:tcBorders>
            <w:hideMark/>
          </w:tcPr>
          <w:p w14:paraId="6FA7D72E" w14:textId="77777777" w:rsidR="0087351F" w:rsidRPr="001C16AB" w:rsidRDefault="0087351F" w:rsidP="00E64CC8">
            <w:pPr>
              <w:pStyle w:val="TAC"/>
              <w:keepNext w:val="0"/>
              <w:keepLines w:val="0"/>
              <w:widowControl w:val="0"/>
            </w:pPr>
            <w:r w:rsidRPr="001C16AB">
              <w:t>14</w:t>
            </w:r>
          </w:p>
        </w:tc>
        <w:tc>
          <w:tcPr>
            <w:tcW w:w="3678" w:type="dxa"/>
            <w:tcBorders>
              <w:top w:val="single" w:sz="4" w:space="0" w:color="auto"/>
              <w:left w:val="single" w:sz="4" w:space="0" w:color="auto"/>
              <w:bottom w:val="single" w:sz="4" w:space="0" w:color="auto"/>
              <w:right w:val="single" w:sz="4" w:space="0" w:color="auto"/>
            </w:tcBorders>
            <w:hideMark/>
          </w:tcPr>
          <w:p w14:paraId="14F6E445" w14:textId="78C07C17" w:rsidR="0087351F" w:rsidRPr="001C16AB" w:rsidRDefault="0087351F" w:rsidP="00E64CC8">
            <w:pPr>
              <w:pStyle w:val="TAL"/>
              <w:keepNext w:val="0"/>
              <w:keepLines w:val="0"/>
              <w:widowControl w:val="0"/>
            </w:pPr>
            <w:r w:rsidRPr="001C16AB">
              <w:t xml:space="preserve">Check: Does the UE (MCVideo client) correctly perform test procedure 'MCVideo Media Transmission Notification and Request CT' as described in </w:t>
            </w:r>
            <w:r w:rsidRPr="001C16AB">
              <w:rPr>
                <w:lang w:eastAsia="ko-KR"/>
              </w:rPr>
              <w:t xml:space="preserve">TS 36.579-1 [2] Table 5.3B.3.3-1 with ACK required in Receive media Response? </w:t>
            </w:r>
          </w:p>
        </w:tc>
        <w:tc>
          <w:tcPr>
            <w:tcW w:w="680" w:type="dxa"/>
            <w:tcBorders>
              <w:top w:val="single" w:sz="4" w:space="0" w:color="auto"/>
              <w:left w:val="single" w:sz="4" w:space="0" w:color="auto"/>
              <w:bottom w:val="single" w:sz="4" w:space="0" w:color="auto"/>
              <w:right w:val="single" w:sz="4" w:space="0" w:color="auto"/>
            </w:tcBorders>
            <w:hideMark/>
          </w:tcPr>
          <w:p w14:paraId="5E9FD58D"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34D05BB0"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385A4422" w14:textId="77777777" w:rsidR="0087351F" w:rsidRPr="001C16AB" w:rsidRDefault="0087351F" w:rsidP="00E64CC8">
            <w:pPr>
              <w:pStyle w:val="TAC"/>
              <w:keepNext w:val="0"/>
              <w:keepLines w:val="0"/>
              <w:widowControl w:val="0"/>
            </w:pPr>
            <w:r w:rsidRPr="001C16AB">
              <w:t>2</w:t>
            </w:r>
          </w:p>
        </w:tc>
        <w:tc>
          <w:tcPr>
            <w:tcW w:w="1231" w:type="dxa"/>
            <w:tcBorders>
              <w:top w:val="single" w:sz="4" w:space="0" w:color="auto"/>
              <w:left w:val="single" w:sz="4" w:space="0" w:color="auto"/>
              <w:bottom w:val="single" w:sz="4" w:space="0" w:color="auto"/>
              <w:right w:val="single" w:sz="4" w:space="0" w:color="auto"/>
            </w:tcBorders>
            <w:hideMark/>
          </w:tcPr>
          <w:p w14:paraId="79F493FB" w14:textId="77777777" w:rsidR="0087351F" w:rsidRPr="001C16AB" w:rsidRDefault="0087351F" w:rsidP="00E64CC8">
            <w:pPr>
              <w:pStyle w:val="TAC"/>
            </w:pPr>
            <w:r w:rsidRPr="001C16AB">
              <w:t>P</w:t>
            </w:r>
          </w:p>
        </w:tc>
      </w:tr>
      <w:tr w:rsidR="0087351F" w:rsidRPr="001C16AB" w14:paraId="2E9E3F77"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7C55B2FD" w14:textId="77777777" w:rsidR="0087351F" w:rsidRPr="001C16AB" w:rsidRDefault="0087351F" w:rsidP="00E64CC8">
            <w:pPr>
              <w:pStyle w:val="TAC"/>
              <w:keepNext w:val="0"/>
              <w:keepLines w:val="0"/>
              <w:widowControl w:val="0"/>
            </w:pPr>
            <w:r w:rsidRPr="001C16AB">
              <w:t>15-17</w:t>
            </w:r>
          </w:p>
        </w:tc>
        <w:tc>
          <w:tcPr>
            <w:tcW w:w="3678" w:type="dxa"/>
            <w:tcBorders>
              <w:top w:val="single" w:sz="4" w:space="0" w:color="auto"/>
              <w:left w:val="single" w:sz="4" w:space="0" w:color="auto"/>
              <w:bottom w:val="single" w:sz="4" w:space="0" w:color="auto"/>
              <w:right w:val="single" w:sz="4" w:space="0" w:color="auto"/>
            </w:tcBorders>
            <w:hideMark/>
          </w:tcPr>
          <w:p w14:paraId="7EC08127"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hideMark/>
          </w:tcPr>
          <w:p w14:paraId="3A27AF14"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1F745A20"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4DB23885"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492F1750" w14:textId="77777777" w:rsidR="0087351F" w:rsidRPr="001C16AB" w:rsidRDefault="0087351F" w:rsidP="00E64CC8">
            <w:pPr>
              <w:pStyle w:val="TAC"/>
            </w:pPr>
            <w:r w:rsidRPr="001C16AB">
              <w:t>-</w:t>
            </w:r>
          </w:p>
        </w:tc>
      </w:tr>
      <w:tr w:rsidR="0087351F" w:rsidRPr="001C16AB" w14:paraId="713F1950"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07F58530" w14:textId="77777777" w:rsidR="0087351F" w:rsidRPr="001C16AB" w:rsidRDefault="0087351F" w:rsidP="00E64CC8">
            <w:pPr>
              <w:pStyle w:val="TAC"/>
              <w:keepNext w:val="0"/>
              <w:keepLines w:val="0"/>
              <w:widowControl w:val="0"/>
            </w:pPr>
            <w:r w:rsidRPr="001C16AB">
              <w:t>18</w:t>
            </w:r>
          </w:p>
        </w:tc>
        <w:tc>
          <w:tcPr>
            <w:tcW w:w="3678" w:type="dxa"/>
            <w:tcBorders>
              <w:top w:val="single" w:sz="4" w:space="0" w:color="auto"/>
              <w:left w:val="single" w:sz="4" w:space="0" w:color="auto"/>
              <w:bottom w:val="single" w:sz="4" w:space="0" w:color="auto"/>
              <w:right w:val="single" w:sz="4" w:space="0" w:color="auto"/>
            </w:tcBorders>
            <w:hideMark/>
          </w:tcPr>
          <w:p w14:paraId="71032474" w14:textId="77777777" w:rsidR="0087351F" w:rsidRPr="001C16AB" w:rsidRDefault="0087351F" w:rsidP="00E64CC8">
            <w:pPr>
              <w:pStyle w:val="TAL"/>
              <w:keepNext w:val="0"/>
              <w:keepLines w:val="0"/>
              <w:widowControl w:val="0"/>
            </w:pPr>
            <w:r w:rsidRPr="001C16AB">
              <w:t>Check: Does the UE (MCVideo client) provide receive media success notification to the user?</w:t>
            </w:r>
          </w:p>
          <w:p w14:paraId="5DA74326" w14:textId="77777777" w:rsidR="0087351F" w:rsidRPr="001C16AB" w:rsidRDefault="0087351F" w:rsidP="00E64CC8">
            <w:pPr>
              <w:pStyle w:val="TAL"/>
              <w:keepNext w:val="0"/>
              <w:keepLines w:val="0"/>
              <w:widowControl w:val="0"/>
            </w:pPr>
            <w:r w:rsidRPr="001C16AB">
              <w:t>(NOTE 1)</w:t>
            </w:r>
          </w:p>
        </w:tc>
        <w:tc>
          <w:tcPr>
            <w:tcW w:w="680" w:type="dxa"/>
            <w:tcBorders>
              <w:top w:val="single" w:sz="4" w:space="0" w:color="auto"/>
              <w:left w:val="single" w:sz="4" w:space="0" w:color="auto"/>
              <w:bottom w:val="single" w:sz="4" w:space="0" w:color="auto"/>
              <w:right w:val="single" w:sz="4" w:space="0" w:color="auto"/>
            </w:tcBorders>
            <w:hideMark/>
          </w:tcPr>
          <w:p w14:paraId="74C7F9CB"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36C6DDA7"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063221B8" w14:textId="77777777" w:rsidR="0087351F" w:rsidRPr="001C16AB" w:rsidRDefault="0087351F" w:rsidP="00E64CC8">
            <w:pPr>
              <w:pStyle w:val="TAC"/>
              <w:keepNext w:val="0"/>
              <w:keepLines w:val="0"/>
              <w:widowControl w:val="0"/>
            </w:pPr>
            <w:r w:rsidRPr="001C16AB">
              <w:t>2</w:t>
            </w:r>
          </w:p>
        </w:tc>
        <w:tc>
          <w:tcPr>
            <w:tcW w:w="1231" w:type="dxa"/>
            <w:tcBorders>
              <w:top w:val="single" w:sz="4" w:space="0" w:color="auto"/>
              <w:left w:val="single" w:sz="4" w:space="0" w:color="auto"/>
              <w:bottom w:val="single" w:sz="4" w:space="0" w:color="auto"/>
              <w:right w:val="single" w:sz="4" w:space="0" w:color="auto"/>
            </w:tcBorders>
            <w:hideMark/>
          </w:tcPr>
          <w:p w14:paraId="4C443F59" w14:textId="77777777" w:rsidR="0087351F" w:rsidRPr="001C16AB" w:rsidRDefault="0087351F" w:rsidP="00E64CC8">
            <w:pPr>
              <w:pStyle w:val="TAC"/>
            </w:pPr>
            <w:r w:rsidRPr="001C16AB">
              <w:t>P</w:t>
            </w:r>
          </w:p>
        </w:tc>
      </w:tr>
      <w:tr w:rsidR="0087351F" w:rsidRPr="001C16AB" w14:paraId="480CB7C9" w14:textId="77777777" w:rsidTr="00E64CC8">
        <w:tc>
          <w:tcPr>
            <w:tcW w:w="684" w:type="dxa"/>
            <w:tcBorders>
              <w:top w:val="single" w:sz="4" w:space="0" w:color="auto"/>
              <w:left w:val="single" w:sz="4" w:space="0" w:color="auto"/>
              <w:bottom w:val="single" w:sz="4" w:space="0" w:color="auto"/>
              <w:right w:val="single" w:sz="4" w:space="0" w:color="auto"/>
            </w:tcBorders>
          </w:tcPr>
          <w:p w14:paraId="1CBB060E" w14:textId="77777777" w:rsidR="0087351F" w:rsidRPr="001C16AB" w:rsidRDefault="0087351F" w:rsidP="00E64CC8">
            <w:pPr>
              <w:pStyle w:val="TAC"/>
              <w:keepNext w:val="0"/>
              <w:keepLines w:val="0"/>
              <w:widowControl w:val="0"/>
            </w:pPr>
            <w:r w:rsidRPr="001C16AB">
              <w:t>19</w:t>
            </w:r>
          </w:p>
        </w:tc>
        <w:tc>
          <w:tcPr>
            <w:tcW w:w="3678" w:type="dxa"/>
            <w:tcBorders>
              <w:top w:val="single" w:sz="4" w:space="0" w:color="auto"/>
              <w:left w:val="single" w:sz="4" w:space="0" w:color="auto"/>
              <w:bottom w:val="single" w:sz="4" w:space="0" w:color="auto"/>
              <w:right w:val="single" w:sz="4" w:space="0" w:color="auto"/>
            </w:tcBorders>
          </w:tcPr>
          <w:p w14:paraId="4DE40174"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tcPr>
          <w:p w14:paraId="3F18AC16"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tcPr>
          <w:p w14:paraId="308EA5E1"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tcPr>
          <w:p w14:paraId="6B7E7311"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tcPr>
          <w:p w14:paraId="6D113435" w14:textId="77777777" w:rsidR="0087351F" w:rsidRPr="001C16AB" w:rsidRDefault="0087351F" w:rsidP="00E64CC8">
            <w:pPr>
              <w:pStyle w:val="TAC"/>
            </w:pPr>
            <w:r w:rsidRPr="001C16AB">
              <w:t>-</w:t>
            </w:r>
          </w:p>
        </w:tc>
      </w:tr>
      <w:tr w:rsidR="0087351F" w:rsidRPr="001C16AB" w14:paraId="0F320D9D"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2AF36E77" w14:textId="77777777" w:rsidR="0087351F" w:rsidRPr="001C16AB" w:rsidRDefault="0087351F" w:rsidP="00E64CC8">
            <w:pPr>
              <w:pStyle w:val="TAC"/>
              <w:keepNext w:val="0"/>
              <w:keepLines w:val="0"/>
              <w:widowControl w:val="0"/>
            </w:pPr>
            <w:r w:rsidRPr="001C16AB">
              <w:t>20</w:t>
            </w:r>
          </w:p>
        </w:tc>
        <w:tc>
          <w:tcPr>
            <w:tcW w:w="3678" w:type="dxa"/>
            <w:tcBorders>
              <w:top w:val="single" w:sz="4" w:space="0" w:color="auto"/>
              <w:left w:val="single" w:sz="4" w:space="0" w:color="auto"/>
              <w:bottom w:val="single" w:sz="4" w:space="0" w:color="auto"/>
              <w:right w:val="single" w:sz="4" w:space="0" w:color="auto"/>
            </w:tcBorders>
            <w:hideMark/>
          </w:tcPr>
          <w:p w14:paraId="57E199E7" w14:textId="66905956" w:rsidR="0087351F" w:rsidRPr="001C16AB" w:rsidRDefault="0087351F" w:rsidP="00E64CC8">
            <w:pPr>
              <w:spacing w:after="0"/>
              <w:rPr>
                <w:rFonts w:ascii="Arial" w:hAnsi="Arial" w:cs="Arial"/>
                <w:sz w:val="18"/>
                <w:szCs w:val="18"/>
              </w:rPr>
            </w:pPr>
            <w:r w:rsidRPr="001C16AB">
              <w:rPr>
                <w:rFonts w:ascii="Arial" w:hAnsi="Arial"/>
                <w:sz w:val="18"/>
              </w:rPr>
              <w:t>Check: Does the UE (MCVideo client) correctly perform test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04DA287C"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404FD04C"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50F6D6BD" w14:textId="77777777" w:rsidR="0087351F" w:rsidRPr="001C16AB" w:rsidRDefault="0087351F" w:rsidP="00E64CC8">
            <w:pPr>
              <w:pStyle w:val="TAC"/>
              <w:keepNext w:val="0"/>
              <w:keepLines w:val="0"/>
              <w:widowControl w:val="0"/>
            </w:pPr>
            <w:r w:rsidRPr="001C16AB">
              <w:t>5</w:t>
            </w:r>
          </w:p>
        </w:tc>
        <w:tc>
          <w:tcPr>
            <w:tcW w:w="1231" w:type="dxa"/>
            <w:tcBorders>
              <w:top w:val="single" w:sz="4" w:space="0" w:color="auto"/>
              <w:left w:val="single" w:sz="4" w:space="0" w:color="auto"/>
              <w:bottom w:val="single" w:sz="4" w:space="0" w:color="auto"/>
              <w:right w:val="single" w:sz="4" w:space="0" w:color="auto"/>
            </w:tcBorders>
            <w:hideMark/>
          </w:tcPr>
          <w:p w14:paraId="2898F66A" w14:textId="77777777" w:rsidR="0087351F" w:rsidRPr="001C16AB" w:rsidRDefault="0087351F" w:rsidP="00E64CC8">
            <w:pPr>
              <w:pStyle w:val="TAC"/>
            </w:pPr>
            <w:r w:rsidRPr="001C16AB">
              <w:t>P</w:t>
            </w:r>
          </w:p>
        </w:tc>
      </w:tr>
      <w:tr w:rsidR="0087351F" w:rsidRPr="001C16AB" w14:paraId="19240314"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0E40EFFE" w14:textId="77777777" w:rsidR="0087351F" w:rsidRPr="001C16AB" w:rsidRDefault="0087351F" w:rsidP="00E64CC8">
            <w:pPr>
              <w:pStyle w:val="TAC"/>
              <w:keepNext w:val="0"/>
              <w:keepLines w:val="0"/>
              <w:widowControl w:val="0"/>
            </w:pPr>
            <w:r w:rsidRPr="001C16AB">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6C43A056"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hideMark/>
          </w:tcPr>
          <w:p w14:paraId="796B04DD"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19A69BC8"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27B3071F"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1A250455" w14:textId="77777777" w:rsidR="0087351F" w:rsidRPr="001C16AB" w:rsidRDefault="0087351F" w:rsidP="00E64CC8">
            <w:pPr>
              <w:pStyle w:val="TAC"/>
            </w:pPr>
            <w:r w:rsidRPr="001C16AB">
              <w:t>-</w:t>
            </w:r>
          </w:p>
        </w:tc>
      </w:tr>
      <w:tr w:rsidR="0087351F" w:rsidRPr="001C16AB" w14:paraId="74F4F057"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1596D3B6" w14:textId="77777777" w:rsidR="0087351F" w:rsidRPr="001C16AB" w:rsidRDefault="0087351F" w:rsidP="00E64CC8">
            <w:pPr>
              <w:pStyle w:val="TAC"/>
              <w:keepNext w:val="0"/>
              <w:keepLines w:val="0"/>
              <w:widowControl w:val="0"/>
            </w:pPr>
            <w:r w:rsidRPr="001C16AB">
              <w:t>22</w:t>
            </w:r>
          </w:p>
        </w:tc>
        <w:tc>
          <w:tcPr>
            <w:tcW w:w="3678" w:type="dxa"/>
            <w:tcBorders>
              <w:top w:val="single" w:sz="4" w:space="0" w:color="auto"/>
              <w:left w:val="single" w:sz="4" w:space="0" w:color="auto"/>
              <w:bottom w:val="single" w:sz="4" w:space="0" w:color="auto"/>
              <w:right w:val="single" w:sz="4" w:space="0" w:color="auto"/>
            </w:tcBorders>
            <w:hideMark/>
          </w:tcPr>
          <w:p w14:paraId="56449E7E" w14:textId="49AA1173" w:rsidR="0087351F" w:rsidRPr="001C16AB" w:rsidRDefault="0087351F" w:rsidP="00E64CC8">
            <w:pPr>
              <w:pStyle w:val="TAL"/>
              <w:keepNext w:val="0"/>
              <w:keepLines w:val="0"/>
              <w:widowControl w:val="0"/>
              <w:rPr>
                <w:rFonts w:cs="Arial"/>
                <w:szCs w:val="18"/>
              </w:rPr>
            </w:pPr>
            <w:r w:rsidRPr="001C16AB">
              <w:t xml:space="preserve">Check: Does the UE (MCVideo client) correctly perform test procedure 'MCVideo Media Transmission Notification and Request CT' as described in </w:t>
            </w:r>
            <w:r w:rsidRPr="001C16AB">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1813C84"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75FB4747"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43EA58E4" w14:textId="77777777" w:rsidR="0087351F" w:rsidRPr="001C16AB" w:rsidRDefault="0087351F" w:rsidP="00E64CC8">
            <w:pPr>
              <w:pStyle w:val="TAC"/>
              <w:keepNext w:val="0"/>
              <w:keepLines w:val="0"/>
              <w:widowControl w:val="0"/>
            </w:pPr>
            <w:r w:rsidRPr="001C16AB">
              <w:t>2</w:t>
            </w:r>
          </w:p>
        </w:tc>
        <w:tc>
          <w:tcPr>
            <w:tcW w:w="1231" w:type="dxa"/>
            <w:tcBorders>
              <w:top w:val="single" w:sz="4" w:space="0" w:color="auto"/>
              <w:left w:val="single" w:sz="4" w:space="0" w:color="auto"/>
              <w:bottom w:val="single" w:sz="4" w:space="0" w:color="auto"/>
              <w:right w:val="single" w:sz="4" w:space="0" w:color="auto"/>
            </w:tcBorders>
            <w:hideMark/>
          </w:tcPr>
          <w:p w14:paraId="10610477" w14:textId="77777777" w:rsidR="0087351F" w:rsidRPr="001C16AB" w:rsidRDefault="0087351F" w:rsidP="00E64CC8">
            <w:pPr>
              <w:pStyle w:val="TAC"/>
            </w:pPr>
            <w:r w:rsidRPr="001C16AB">
              <w:t>P</w:t>
            </w:r>
          </w:p>
        </w:tc>
      </w:tr>
      <w:tr w:rsidR="0087351F" w:rsidRPr="001C16AB" w14:paraId="51716937"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73B532C3" w14:textId="77777777" w:rsidR="0087351F" w:rsidRPr="001C16AB" w:rsidRDefault="0087351F" w:rsidP="00E64CC8">
            <w:pPr>
              <w:pStyle w:val="TAC"/>
              <w:keepNext w:val="0"/>
              <w:keepLines w:val="0"/>
              <w:widowControl w:val="0"/>
            </w:pPr>
            <w:r w:rsidRPr="001C16AB">
              <w:t>23-25</w:t>
            </w:r>
          </w:p>
        </w:tc>
        <w:tc>
          <w:tcPr>
            <w:tcW w:w="3678" w:type="dxa"/>
            <w:tcBorders>
              <w:top w:val="single" w:sz="4" w:space="0" w:color="auto"/>
              <w:left w:val="single" w:sz="4" w:space="0" w:color="auto"/>
              <w:bottom w:val="single" w:sz="4" w:space="0" w:color="auto"/>
              <w:right w:val="single" w:sz="4" w:space="0" w:color="auto"/>
            </w:tcBorders>
            <w:hideMark/>
          </w:tcPr>
          <w:p w14:paraId="0969581B"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hideMark/>
          </w:tcPr>
          <w:p w14:paraId="2965C1A0"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3FC1EB58"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0D6E6F1B"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60A91402" w14:textId="77777777" w:rsidR="0087351F" w:rsidRPr="001C16AB" w:rsidRDefault="0087351F" w:rsidP="00E64CC8">
            <w:pPr>
              <w:pStyle w:val="TAC"/>
            </w:pPr>
            <w:r w:rsidRPr="001C16AB">
              <w:t>-</w:t>
            </w:r>
          </w:p>
        </w:tc>
      </w:tr>
      <w:tr w:rsidR="0087351F" w:rsidRPr="001C16AB" w14:paraId="18393C7E"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06DE50AE" w14:textId="77777777" w:rsidR="0087351F" w:rsidRPr="001C16AB" w:rsidRDefault="0087351F" w:rsidP="00E64CC8">
            <w:pPr>
              <w:pStyle w:val="TAC"/>
              <w:keepNext w:val="0"/>
              <w:keepLines w:val="0"/>
              <w:widowControl w:val="0"/>
            </w:pPr>
            <w:r w:rsidRPr="001C16AB">
              <w:t>25A</w:t>
            </w:r>
          </w:p>
        </w:tc>
        <w:tc>
          <w:tcPr>
            <w:tcW w:w="3678" w:type="dxa"/>
            <w:tcBorders>
              <w:top w:val="single" w:sz="4" w:space="0" w:color="auto"/>
              <w:left w:val="single" w:sz="4" w:space="0" w:color="auto"/>
              <w:bottom w:val="single" w:sz="4" w:space="0" w:color="auto"/>
              <w:right w:val="single" w:sz="4" w:space="0" w:color="auto"/>
            </w:tcBorders>
            <w:hideMark/>
          </w:tcPr>
          <w:p w14:paraId="19C9D3B1" w14:textId="77777777" w:rsidR="0087351F" w:rsidRPr="001C16AB" w:rsidRDefault="0087351F" w:rsidP="00E64CC8">
            <w:pPr>
              <w:pStyle w:val="TAL"/>
              <w:keepNext w:val="0"/>
              <w:keepLines w:val="0"/>
              <w:widowControl w:val="0"/>
              <w:rPr>
                <w:rFonts w:cs="Arial"/>
                <w:szCs w:val="18"/>
              </w:rPr>
            </w:pPr>
            <w:r w:rsidRPr="001C16AB">
              <w:rPr>
                <w:rFonts w:cs="Arial"/>
                <w:szCs w:val="18"/>
              </w:rPr>
              <w:t>Make the UE (MCVideo client) request end of reception.</w:t>
            </w:r>
          </w:p>
          <w:p w14:paraId="7B1D816E" w14:textId="77777777" w:rsidR="0087351F" w:rsidRPr="001C16AB" w:rsidRDefault="0087351F" w:rsidP="00E64CC8">
            <w:pPr>
              <w:pStyle w:val="TAL"/>
              <w:keepNext w:val="0"/>
              <w:keepLines w:val="0"/>
              <w:widowControl w:val="0"/>
            </w:pPr>
            <w:r w:rsidRPr="001C16AB">
              <w:t>(NOTE 1)</w:t>
            </w:r>
          </w:p>
        </w:tc>
        <w:tc>
          <w:tcPr>
            <w:tcW w:w="680" w:type="dxa"/>
            <w:tcBorders>
              <w:top w:val="single" w:sz="4" w:space="0" w:color="auto"/>
              <w:left w:val="single" w:sz="4" w:space="0" w:color="auto"/>
              <w:bottom w:val="single" w:sz="4" w:space="0" w:color="auto"/>
              <w:right w:val="single" w:sz="4" w:space="0" w:color="auto"/>
            </w:tcBorders>
            <w:hideMark/>
          </w:tcPr>
          <w:p w14:paraId="35FB6501" w14:textId="77777777" w:rsidR="0087351F" w:rsidRPr="001C16AB" w:rsidRDefault="0087351F" w:rsidP="00E64CC8">
            <w:pPr>
              <w:pStyle w:val="TAC"/>
              <w:keepNext w:val="0"/>
              <w:keepLines w:val="0"/>
              <w:widowControl w:val="0"/>
            </w:pPr>
            <w:r w:rsidRPr="001C16AB">
              <w:rPr>
                <w:szCs w:val="18"/>
              </w:rPr>
              <w:t>-</w:t>
            </w:r>
          </w:p>
        </w:tc>
        <w:tc>
          <w:tcPr>
            <w:tcW w:w="2810" w:type="dxa"/>
            <w:tcBorders>
              <w:top w:val="single" w:sz="4" w:space="0" w:color="auto"/>
              <w:left w:val="single" w:sz="4" w:space="0" w:color="auto"/>
              <w:bottom w:val="single" w:sz="4" w:space="0" w:color="auto"/>
              <w:right w:val="single" w:sz="4" w:space="0" w:color="auto"/>
            </w:tcBorders>
            <w:hideMark/>
          </w:tcPr>
          <w:p w14:paraId="085E9D93" w14:textId="77777777" w:rsidR="0087351F" w:rsidRPr="001C16AB" w:rsidRDefault="0087351F" w:rsidP="00E64CC8">
            <w:pPr>
              <w:pStyle w:val="TAL"/>
              <w:keepNext w:val="0"/>
              <w:keepLines w:val="0"/>
              <w:widowControl w:val="0"/>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30CFCB72" w14:textId="77777777" w:rsidR="0087351F" w:rsidRPr="001C16AB" w:rsidRDefault="0087351F" w:rsidP="00E64CC8">
            <w:pPr>
              <w:pStyle w:val="TAC"/>
              <w:keepNext w:val="0"/>
              <w:keepLines w:val="0"/>
              <w:widowControl w:val="0"/>
            </w:pPr>
            <w:r w:rsidRPr="001C16AB">
              <w:rPr>
                <w:szCs w:val="18"/>
              </w:rPr>
              <w:t>-</w:t>
            </w:r>
          </w:p>
        </w:tc>
        <w:tc>
          <w:tcPr>
            <w:tcW w:w="1231" w:type="dxa"/>
            <w:tcBorders>
              <w:top w:val="single" w:sz="4" w:space="0" w:color="auto"/>
              <w:left w:val="single" w:sz="4" w:space="0" w:color="auto"/>
              <w:bottom w:val="single" w:sz="4" w:space="0" w:color="auto"/>
              <w:right w:val="single" w:sz="4" w:space="0" w:color="auto"/>
            </w:tcBorders>
            <w:hideMark/>
          </w:tcPr>
          <w:p w14:paraId="2EBCB359" w14:textId="77777777" w:rsidR="0087351F" w:rsidRPr="001C16AB" w:rsidRDefault="0087351F" w:rsidP="00E64CC8">
            <w:pPr>
              <w:pStyle w:val="TAC"/>
            </w:pPr>
            <w:r w:rsidRPr="001C16AB">
              <w:rPr>
                <w:szCs w:val="18"/>
              </w:rPr>
              <w:t>-</w:t>
            </w:r>
          </w:p>
        </w:tc>
      </w:tr>
      <w:tr w:rsidR="0087351F" w:rsidRPr="001C16AB" w14:paraId="4E8E1156" w14:textId="77777777" w:rsidTr="00E64CC8">
        <w:trPr>
          <w:trHeight w:val="836"/>
        </w:trPr>
        <w:tc>
          <w:tcPr>
            <w:tcW w:w="684" w:type="dxa"/>
            <w:tcBorders>
              <w:top w:val="single" w:sz="4" w:space="0" w:color="auto"/>
              <w:left w:val="single" w:sz="4" w:space="0" w:color="auto"/>
              <w:bottom w:val="single" w:sz="4" w:space="0" w:color="auto"/>
              <w:right w:val="single" w:sz="4" w:space="0" w:color="auto"/>
            </w:tcBorders>
            <w:hideMark/>
          </w:tcPr>
          <w:p w14:paraId="66D27B79" w14:textId="77777777" w:rsidR="0087351F" w:rsidRPr="001C16AB" w:rsidRDefault="0087351F" w:rsidP="00E64CC8">
            <w:pPr>
              <w:pStyle w:val="TAC"/>
              <w:keepNext w:val="0"/>
              <w:keepLines w:val="0"/>
              <w:widowControl w:val="0"/>
            </w:pPr>
            <w:r w:rsidRPr="001C16AB">
              <w:t>26</w:t>
            </w:r>
          </w:p>
        </w:tc>
        <w:tc>
          <w:tcPr>
            <w:tcW w:w="3678" w:type="dxa"/>
            <w:tcBorders>
              <w:top w:val="single" w:sz="4" w:space="0" w:color="auto"/>
              <w:left w:val="single" w:sz="4" w:space="0" w:color="auto"/>
              <w:bottom w:val="single" w:sz="4" w:space="0" w:color="auto"/>
              <w:right w:val="single" w:sz="4" w:space="0" w:color="auto"/>
            </w:tcBorders>
            <w:hideMark/>
          </w:tcPr>
          <w:p w14:paraId="33D7B8A9" w14:textId="01A8E90A" w:rsidR="0087351F" w:rsidRPr="001C16AB" w:rsidRDefault="0087351F" w:rsidP="00E64CC8">
            <w:pPr>
              <w:spacing w:after="0"/>
              <w:rPr>
                <w:rFonts w:ascii="Arial" w:hAnsi="Arial" w:cs="Arial"/>
                <w:sz w:val="18"/>
                <w:szCs w:val="18"/>
              </w:rPr>
            </w:pPr>
            <w:r w:rsidRPr="001C16AB">
              <w:rPr>
                <w:rFonts w:ascii="Arial" w:hAnsi="Arial" w:cs="Arial"/>
                <w:sz w:val="18"/>
                <w:szCs w:val="18"/>
              </w:rPr>
              <w:t>Check: Does the UE (MCVideo client) correctly perform test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75D3EDDA" w14:textId="77777777" w:rsidR="0087351F" w:rsidRPr="001C16AB" w:rsidRDefault="0087351F" w:rsidP="00E64CC8">
            <w:pPr>
              <w:pStyle w:val="TAC"/>
              <w:keepNext w:val="0"/>
              <w:keepLines w:val="0"/>
              <w:widowControl w:val="0"/>
            </w:pPr>
            <w:r w:rsidRPr="001C16AB">
              <w:rPr>
                <w:szCs w:val="18"/>
              </w:rPr>
              <w:t>-</w:t>
            </w:r>
          </w:p>
        </w:tc>
        <w:tc>
          <w:tcPr>
            <w:tcW w:w="2810" w:type="dxa"/>
            <w:tcBorders>
              <w:top w:val="single" w:sz="4" w:space="0" w:color="auto"/>
              <w:left w:val="single" w:sz="4" w:space="0" w:color="auto"/>
              <w:bottom w:val="single" w:sz="4" w:space="0" w:color="auto"/>
              <w:right w:val="single" w:sz="4" w:space="0" w:color="auto"/>
            </w:tcBorders>
            <w:hideMark/>
          </w:tcPr>
          <w:p w14:paraId="5E58C8D1" w14:textId="77777777" w:rsidR="0087351F" w:rsidRPr="001C16AB" w:rsidRDefault="0087351F" w:rsidP="00E64CC8">
            <w:pPr>
              <w:pStyle w:val="TAL"/>
              <w:keepNext w:val="0"/>
              <w:keepLines w:val="0"/>
              <w:widowControl w:val="0"/>
            </w:pPr>
            <w:r w:rsidRPr="001C16AB">
              <w:rPr>
                <w:rFonts w:cs="Arial"/>
                <w:szCs w:val="18"/>
              </w:rPr>
              <w:t>-</w:t>
            </w:r>
          </w:p>
        </w:tc>
        <w:tc>
          <w:tcPr>
            <w:tcW w:w="547" w:type="dxa"/>
            <w:tcBorders>
              <w:top w:val="single" w:sz="4" w:space="0" w:color="auto"/>
              <w:left w:val="single" w:sz="4" w:space="0" w:color="auto"/>
              <w:bottom w:val="single" w:sz="4" w:space="0" w:color="auto"/>
              <w:right w:val="single" w:sz="4" w:space="0" w:color="auto"/>
            </w:tcBorders>
            <w:hideMark/>
          </w:tcPr>
          <w:p w14:paraId="0F1CE740" w14:textId="77777777" w:rsidR="0087351F" w:rsidRPr="001C16AB" w:rsidRDefault="0087351F" w:rsidP="00E64CC8">
            <w:pPr>
              <w:pStyle w:val="TAC"/>
              <w:keepNext w:val="0"/>
              <w:keepLines w:val="0"/>
              <w:widowControl w:val="0"/>
            </w:pPr>
            <w:r w:rsidRPr="001C16AB">
              <w:t>5</w:t>
            </w:r>
          </w:p>
        </w:tc>
        <w:tc>
          <w:tcPr>
            <w:tcW w:w="1231" w:type="dxa"/>
            <w:tcBorders>
              <w:top w:val="single" w:sz="4" w:space="0" w:color="auto"/>
              <w:left w:val="single" w:sz="4" w:space="0" w:color="auto"/>
              <w:bottom w:val="single" w:sz="4" w:space="0" w:color="auto"/>
              <w:right w:val="single" w:sz="4" w:space="0" w:color="auto"/>
            </w:tcBorders>
            <w:hideMark/>
          </w:tcPr>
          <w:p w14:paraId="62E03640" w14:textId="77777777" w:rsidR="0087351F" w:rsidRPr="001C16AB" w:rsidRDefault="0087351F" w:rsidP="00E64CC8">
            <w:pPr>
              <w:pStyle w:val="TAC"/>
            </w:pPr>
            <w:r w:rsidRPr="001C16AB">
              <w:t>P</w:t>
            </w:r>
          </w:p>
        </w:tc>
      </w:tr>
      <w:tr w:rsidR="0087351F" w:rsidRPr="001C16AB" w14:paraId="2895C710"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3B3BF326" w14:textId="77777777" w:rsidR="0087351F" w:rsidRPr="001C16AB" w:rsidRDefault="0087351F" w:rsidP="00E64CC8">
            <w:pPr>
              <w:pStyle w:val="TAC"/>
              <w:keepNext w:val="0"/>
              <w:keepLines w:val="0"/>
              <w:widowControl w:val="0"/>
            </w:pPr>
            <w:r w:rsidRPr="001C16AB">
              <w:t>27</w:t>
            </w:r>
          </w:p>
        </w:tc>
        <w:tc>
          <w:tcPr>
            <w:tcW w:w="3678" w:type="dxa"/>
            <w:tcBorders>
              <w:top w:val="single" w:sz="4" w:space="0" w:color="auto"/>
              <w:left w:val="single" w:sz="4" w:space="0" w:color="auto"/>
              <w:bottom w:val="single" w:sz="4" w:space="0" w:color="auto"/>
              <w:right w:val="single" w:sz="4" w:space="0" w:color="auto"/>
            </w:tcBorders>
            <w:hideMark/>
          </w:tcPr>
          <w:p w14:paraId="05EBC9A8" w14:textId="77777777" w:rsidR="0087351F" w:rsidRPr="001C16AB" w:rsidRDefault="0087351F" w:rsidP="00E64CC8">
            <w:pPr>
              <w:spacing w:after="0"/>
              <w:rPr>
                <w:rFonts w:ascii="Arial" w:hAnsi="Arial" w:cs="Arial"/>
                <w:sz w:val="18"/>
                <w:szCs w:val="18"/>
              </w:rPr>
            </w:pPr>
            <w:r w:rsidRPr="001C16AB">
              <w:rPr>
                <w:rFonts w:ascii="Arial" w:hAnsi="Arial" w:cs="Arial"/>
                <w:sz w:val="18"/>
                <w:szCs w:val="18"/>
              </w:rPr>
              <w:t>Void</w:t>
            </w:r>
          </w:p>
        </w:tc>
        <w:tc>
          <w:tcPr>
            <w:tcW w:w="680" w:type="dxa"/>
            <w:tcBorders>
              <w:top w:val="single" w:sz="4" w:space="0" w:color="auto"/>
              <w:left w:val="single" w:sz="4" w:space="0" w:color="auto"/>
              <w:bottom w:val="single" w:sz="4" w:space="0" w:color="auto"/>
              <w:right w:val="single" w:sz="4" w:space="0" w:color="auto"/>
            </w:tcBorders>
            <w:hideMark/>
          </w:tcPr>
          <w:p w14:paraId="41A3E522"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479A1E8B"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7E92A87D"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5B56B620" w14:textId="77777777" w:rsidR="0087351F" w:rsidRPr="001C16AB" w:rsidRDefault="0087351F" w:rsidP="00E64CC8">
            <w:pPr>
              <w:pStyle w:val="TAC"/>
            </w:pPr>
            <w:r w:rsidRPr="001C16AB">
              <w:t>-</w:t>
            </w:r>
          </w:p>
        </w:tc>
      </w:tr>
      <w:tr w:rsidR="0087351F" w:rsidRPr="001C16AB" w14:paraId="3141C55E"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150277B3" w14:textId="77777777" w:rsidR="0087351F" w:rsidRPr="001C16AB" w:rsidRDefault="0087351F" w:rsidP="00E64CC8">
            <w:pPr>
              <w:pStyle w:val="TAC"/>
              <w:keepNext w:val="0"/>
              <w:keepLines w:val="0"/>
              <w:widowControl w:val="0"/>
            </w:pPr>
            <w:r w:rsidRPr="001C16AB">
              <w:t>28</w:t>
            </w:r>
          </w:p>
        </w:tc>
        <w:tc>
          <w:tcPr>
            <w:tcW w:w="3678" w:type="dxa"/>
            <w:tcBorders>
              <w:top w:val="single" w:sz="4" w:space="0" w:color="auto"/>
              <w:left w:val="single" w:sz="4" w:space="0" w:color="auto"/>
              <w:bottom w:val="single" w:sz="4" w:space="0" w:color="auto"/>
              <w:right w:val="single" w:sz="4" w:space="0" w:color="auto"/>
            </w:tcBorders>
            <w:hideMark/>
          </w:tcPr>
          <w:p w14:paraId="1AB6BB10" w14:textId="0C2CA0EA" w:rsidR="0087351F" w:rsidRPr="001C16AB" w:rsidRDefault="0087351F" w:rsidP="00E64CC8">
            <w:pPr>
              <w:pStyle w:val="TAL"/>
              <w:keepNext w:val="0"/>
              <w:keepLines w:val="0"/>
              <w:widowControl w:val="0"/>
            </w:pPr>
            <w:r w:rsidRPr="001C16AB">
              <w:rPr>
                <w:rFonts w:eastAsia="Calibri"/>
              </w:rPr>
              <w:t>Check: Does the UE (MCVideo client) correctly perform test procedure '</w:t>
            </w:r>
            <w:r w:rsidRPr="001C16AB">
              <w:t xml:space="preserve">MCX CT call release' </w:t>
            </w:r>
            <w:r w:rsidRPr="001C16AB">
              <w:rPr>
                <w:rFonts w:eastAsia="Calibri"/>
              </w:rPr>
              <w:t xml:space="preserve">as described in </w:t>
            </w:r>
            <w:r w:rsidRPr="001C16AB">
              <w:t>TS 36.579-1 [2] Table 5.3.12.3-1 to release the call?</w:t>
            </w:r>
          </w:p>
        </w:tc>
        <w:tc>
          <w:tcPr>
            <w:tcW w:w="680" w:type="dxa"/>
            <w:tcBorders>
              <w:top w:val="single" w:sz="4" w:space="0" w:color="auto"/>
              <w:left w:val="single" w:sz="4" w:space="0" w:color="auto"/>
              <w:bottom w:val="single" w:sz="4" w:space="0" w:color="auto"/>
              <w:right w:val="single" w:sz="4" w:space="0" w:color="auto"/>
            </w:tcBorders>
            <w:hideMark/>
          </w:tcPr>
          <w:p w14:paraId="6F330EA8"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14C62591"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109BD9C3" w14:textId="77777777" w:rsidR="0087351F" w:rsidRPr="001C16AB" w:rsidRDefault="0087351F" w:rsidP="00E64CC8">
            <w:pPr>
              <w:pStyle w:val="TAC"/>
              <w:keepNext w:val="0"/>
              <w:keepLines w:val="0"/>
              <w:widowControl w:val="0"/>
            </w:pPr>
            <w:r w:rsidRPr="001C16AB">
              <w:t>6</w:t>
            </w:r>
          </w:p>
        </w:tc>
        <w:tc>
          <w:tcPr>
            <w:tcW w:w="1231" w:type="dxa"/>
            <w:tcBorders>
              <w:top w:val="single" w:sz="4" w:space="0" w:color="auto"/>
              <w:left w:val="single" w:sz="4" w:space="0" w:color="auto"/>
              <w:bottom w:val="single" w:sz="4" w:space="0" w:color="auto"/>
              <w:right w:val="single" w:sz="4" w:space="0" w:color="auto"/>
            </w:tcBorders>
            <w:hideMark/>
          </w:tcPr>
          <w:p w14:paraId="45FDB627" w14:textId="77777777" w:rsidR="0087351F" w:rsidRPr="001C16AB" w:rsidRDefault="0087351F" w:rsidP="00E64CC8">
            <w:pPr>
              <w:pStyle w:val="TAC"/>
            </w:pPr>
            <w:r w:rsidRPr="001C16AB">
              <w:t>P</w:t>
            </w:r>
          </w:p>
        </w:tc>
      </w:tr>
      <w:tr w:rsidR="0087351F" w:rsidRPr="001C16AB" w14:paraId="521B5A61" w14:textId="77777777" w:rsidTr="00E64CC8">
        <w:tc>
          <w:tcPr>
            <w:tcW w:w="684" w:type="dxa"/>
            <w:tcBorders>
              <w:top w:val="single" w:sz="4" w:space="0" w:color="auto"/>
              <w:left w:val="single" w:sz="4" w:space="0" w:color="auto"/>
              <w:bottom w:val="single" w:sz="4" w:space="0" w:color="auto"/>
              <w:right w:val="single" w:sz="4" w:space="0" w:color="auto"/>
            </w:tcBorders>
            <w:hideMark/>
          </w:tcPr>
          <w:p w14:paraId="433D80C3" w14:textId="77777777" w:rsidR="0087351F" w:rsidRPr="001C16AB" w:rsidRDefault="0087351F" w:rsidP="00E64CC8">
            <w:pPr>
              <w:pStyle w:val="TAC"/>
              <w:keepNext w:val="0"/>
              <w:keepLines w:val="0"/>
              <w:widowControl w:val="0"/>
            </w:pPr>
            <w:r w:rsidRPr="001C16AB">
              <w:t>29</w:t>
            </w:r>
          </w:p>
        </w:tc>
        <w:tc>
          <w:tcPr>
            <w:tcW w:w="3678" w:type="dxa"/>
            <w:tcBorders>
              <w:top w:val="single" w:sz="4" w:space="0" w:color="auto"/>
              <w:left w:val="single" w:sz="4" w:space="0" w:color="auto"/>
              <w:bottom w:val="single" w:sz="4" w:space="0" w:color="auto"/>
              <w:right w:val="single" w:sz="4" w:space="0" w:color="auto"/>
            </w:tcBorders>
            <w:hideMark/>
          </w:tcPr>
          <w:p w14:paraId="29819BF9" w14:textId="77777777" w:rsidR="0087351F" w:rsidRPr="001C16AB" w:rsidRDefault="0087351F" w:rsidP="00E64CC8">
            <w:pPr>
              <w:pStyle w:val="TAL"/>
              <w:keepNext w:val="0"/>
              <w:keepLines w:val="0"/>
              <w:widowControl w:val="0"/>
            </w:pPr>
            <w:r w:rsidRPr="001C16AB">
              <w:t>Void</w:t>
            </w:r>
          </w:p>
        </w:tc>
        <w:tc>
          <w:tcPr>
            <w:tcW w:w="680" w:type="dxa"/>
            <w:tcBorders>
              <w:top w:val="single" w:sz="4" w:space="0" w:color="auto"/>
              <w:left w:val="single" w:sz="4" w:space="0" w:color="auto"/>
              <w:bottom w:val="single" w:sz="4" w:space="0" w:color="auto"/>
              <w:right w:val="single" w:sz="4" w:space="0" w:color="auto"/>
            </w:tcBorders>
            <w:hideMark/>
          </w:tcPr>
          <w:p w14:paraId="6C495ED8" w14:textId="77777777" w:rsidR="0087351F" w:rsidRPr="001C16AB" w:rsidRDefault="0087351F" w:rsidP="00E64CC8">
            <w:pPr>
              <w:pStyle w:val="TAC"/>
              <w:keepNext w:val="0"/>
              <w:keepLines w:val="0"/>
              <w:widowControl w:val="0"/>
            </w:pPr>
            <w:r w:rsidRPr="001C16AB">
              <w:t>-</w:t>
            </w:r>
          </w:p>
        </w:tc>
        <w:tc>
          <w:tcPr>
            <w:tcW w:w="2810" w:type="dxa"/>
            <w:tcBorders>
              <w:top w:val="single" w:sz="4" w:space="0" w:color="auto"/>
              <w:left w:val="single" w:sz="4" w:space="0" w:color="auto"/>
              <w:bottom w:val="single" w:sz="4" w:space="0" w:color="auto"/>
              <w:right w:val="single" w:sz="4" w:space="0" w:color="auto"/>
            </w:tcBorders>
            <w:hideMark/>
          </w:tcPr>
          <w:p w14:paraId="55C877EF" w14:textId="77777777" w:rsidR="0087351F" w:rsidRPr="001C16AB" w:rsidRDefault="0087351F" w:rsidP="00E64CC8">
            <w:pPr>
              <w:pStyle w:val="TAL"/>
              <w:keepNext w:val="0"/>
              <w:keepLines w:val="0"/>
              <w:widowControl w:val="0"/>
            </w:pPr>
            <w:r w:rsidRPr="001C16AB">
              <w:t>-</w:t>
            </w:r>
          </w:p>
        </w:tc>
        <w:tc>
          <w:tcPr>
            <w:tcW w:w="547" w:type="dxa"/>
            <w:tcBorders>
              <w:top w:val="single" w:sz="4" w:space="0" w:color="auto"/>
              <w:left w:val="single" w:sz="4" w:space="0" w:color="auto"/>
              <w:bottom w:val="single" w:sz="4" w:space="0" w:color="auto"/>
              <w:right w:val="single" w:sz="4" w:space="0" w:color="auto"/>
            </w:tcBorders>
            <w:hideMark/>
          </w:tcPr>
          <w:p w14:paraId="06ADE238" w14:textId="77777777" w:rsidR="0087351F" w:rsidRPr="001C16AB" w:rsidRDefault="0087351F" w:rsidP="00E64CC8">
            <w:pPr>
              <w:pStyle w:val="TAC"/>
              <w:keepNext w:val="0"/>
              <w:keepLines w:val="0"/>
              <w:widowControl w:val="0"/>
            </w:pPr>
            <w:r w:rsidRPr="001C16AB">
              <w:t>-</w:t>
            </w:r>
          </w:p>
        </w:tc>
        <w:tc>
          <w:tcPr>
            <w:tcW w:w="1231" w:type="dxa"/>
            <w:tcBorders>
              <w:top w:val="single" w:sz="4" w:space="0" w:color="auto"/>
              <w:left w:val="single" w:sz="4" w:space="0" w:color="auto"/>
              <w:bottom w:val="single" w:sz="4" w:space="0" w:color="auto"/>
              <w:right w:val="single" w:sz="4" w:space="0" w:color="auto"/>
            </w:tcBorders>
            <w:hideMark/>
          </w:tcPr>
          <w:p w14:paraId="57CC4261" w14:textId="77777777" w:rsidR="0087351F" w:rsidRPr="001C16AB" w:rsidRDefault="0087351F" w:rsidP="00E64CC8">
            <w:pPr>
              <w:pStyle w:val="TAC"/>
            </w:pPr>
            <w:r w:rsidRPr="001C16AB">
              <w:t>-</w:t>
            </w:r>
          </w:p>
        </w:tc>
      </w:tr>
      <w:tr w:rsidR="0087351F" w:rsidRPr="001C16AB" w14:paraId="550D8183" w14:textId="77777777" w:rsidTr="00E64CC8">
        <w:tc>
          <w:tcPr>
            <w:tcW w:w="9630" w:type="dxa"/>
            <w:gridSpan w:val="6"/>
            <w:tcBorders>
              <w:top w:val="single" w:sz="4" w:space="0" w:color="auto"/>
              <w:left w:val="single" w:sz="4" w:space="0" w:color="auto"/>
              <w:bottom w:val="single" w:sz="4" w:space="0" w:color="auto"/>
              <w:right w:val="single" w:sz="4" w:space="0" w:color="auto"/>
            </w:tcBorders>
            <w:hideMark/>
          </w:tcPr>
          <w:p w14:paraId="7E671E97" w14:textId="77777777" w:rsidR="0087351F" w:rsidRPr="001C16AB" w:rsidRDefault="0087351F" w:rsidP="00E64CC8">
            <w:pPr>
              <w:pStyle w:val="TAC"/>
              <w:jc w:val="left"/>
            </w:pPr>
            <w:r w:rsidRPr="001C16AB">
              <w:t>NOTE 1</w:t>
            </w:r>
            <w:r w:rsidRPr="001C16AB">
              <w:rPr>
                <w:rFonts w:eastAsia="Calibri"/>
              </w:rPr>
              <w:t>: This is expected to be done via a suitable implementation dependent MMI.</w:t>
            </w:r>
          </w:p>
        </w:tc>
      </w:tr>
      <w:bookmarkEnd w:id="489"/>
    </w:tbl>
    <w:p w14:paraId="022E65C5" w14:textId="77777777" w:rsidR="0087351F" w:rsidRPr="001C16AB" w:rsidRDefault="0087351F" w:rsidP="0087351F"/>
    <w:p w14:paraId="4902EE9D" w14:textId="77777777" w:rsidR="0087351F" w:rsidRPr="001C16AB" w:rsidRDefault="0087351F" w:rsidP="0087351F">
      <w:pPr>
        <w:pStyle w:val="H6"/>
      </w:pPr>
      <w:r w:rsidRPr="001C16AB">
        <w:lastRenderedPageBreak/>
        <w:t>6.1.1.13.3.3</w:t>
      </w:r>
      <w:r w:rsidRPr="001C16AB">
        <w:tab/>
        <w:t>Specific message contents</w:t>
      </w:r>
    </w:p>
    <w:p w14:paraId="1088D1C9" w14:textId="77777777" w:rsidR="0087351F" w:rsidRPr="001C16AB" w:rsidRDefault="0087351F" w:rsidP="0087351F">
      <w:pPr>
        <w:pStyle w:val="TH"/>
      </w:pPr>
      <w:bookmarkStart w:id="491" w:name="_Hlk24457153"/>
      <w:r w:rsidRPr="001C16AB">
        <w:t xml:space="preserve">Table 6.1.1.13.3.3-1: SIP INVITE from the SS (Step 1, Table 6.1.1.13.3.2-1; </w:t>
      </w:r>
      <w:r w:rsidRPr="001C16AB">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87351F" w:rsidRPr="001C16AB" w14:paraId="41C6FA7B"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BE4C0D7" w14:textId="77777777" w:rsidR="0087351F" w:rsidRPr="001C16AB" w:rsidRDefault="0087351F" w:rsidP="00E64CC8">
            <w:pPr>
              <w:pStyle w:val="TAL"/>
              <w:keepNext w:val="0"/>
            </w:pPr>
            <w:r w:rsidRPr="001C16AB">
              <w:t xml:space="preserve">Derivation Path: TS 36-579-1 [2], Table 5.5.2.5.2-1 </w:t>
            </w:r>
          </w:p>
        </w:tc>
      </w:tr>
      <w:tr w:rsidR="0087351F" w:rsidRPr="001C16AB" w14:paraId="28663C71" w14:textId="77777777" w:rsidTr="00E64CC8">
        <w:trPr>
          <w:tblHeader/>
        </w:trPr>
        <w:tc>
          <w:tcPr>
            <w:tcW w:w="2682" w:type="dxa"/>
            <w:tcBorders>
              <w:top w:val="single" w:sz="4" w:space="0" w:color="auto"/>
              <w:left w:val="single" w:sz="4" w:space="0" w:color="auto"/>
              <w:bottom w:val="single" w:sz="4" w:space="0" w:color="auto"/>
              <w:right w:val="single" w:sz="4" w:space="0" w:color="auto"/>
            </w:tcBorders>
            <w:hideMark/>
          </w:tcPr>
          <w:p w14:paraId="09841CA0"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2C4AD4BB"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013" w:type="dxa"/>
            <w:tcBorders>
              <w:top w:val="single" w:sz="4" w:space="0" w:color="auto"/>
              <w:left w:val="single" w:sz="4" w:space="0" w:color="auto"/>
              <w:bottom w:val="single" w:sz="4" w:space="0" w:color="auto"/>
              <w:right w:val="single" w:sz="4" w:space="0" w:color="auto"/>
            </w:tcBorders>
            <w:hideMark/>
          </w:tcPr>
          <w:p w14:paraId="4DCFE306"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47" w:type="dxa"/>
            <w:tcBorders>
              <w:top w:val="single" w:sz="4" w:space="0" w:color="auto"/>
              <w:left w:val="single" w:sz="4" w:space="0" w:color="auto"/>
              <w:bottom w:val="single" w:sz="4" w:space="0" w:color="auto"/>
              <w:right w:val="single" w:sz="4" w:space="0" w:color="auto"/>
            </w:tcBorders>
            <w:hideMark/>
          </w:tcPr>
          <w:p w14:paraId="3B4535E5"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575" w:type="dxa"/>
            <w:tcBorders>
              <w:top w:val="single" w:sz="4" w:space="0" w:color="auto"/>
              <w:left w:val="single" w:sz="4" w:space="0" w:color="auto"/>
              <w:bottom w:val="single" w:sz="4" w:space="0" w:color="auto"/>
              <w:right w:val="single" w:sz="4" w:space="0" w:color="auto"/>
            </w:tcBorders>
            <w:hideMark/>
          </w:tcPr>
          <w:p w14:paraId="69316E6D"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694FDF57" w14:textId="77777777" w:rsidTr="00E64CC8">
        <w:trPr>
          <w:tblHeader/>
        </w:trPr>
        <w:tc>
          <w:tcPr>
            <w:tcW w:w="2682" w:type="dxa"/>
            <w:tcBorders>
              <w:top w:val="single" w:sz="4" w:space="0" w:color="auto"/>
              <w:left w:val="single" w:sz="4" w:space="0" w:color="auto"/>
              <w:bottom w:val="single" w:sz="4" w:space="0" w:color="auto"/>
              <w:right w:val="single" w:sz="4" w:space="0" w:color="auto"/>
            </w:tcBorders>
            <w:hideMark/>
          </w:tcPr>
          <w:p w14:paraId="752983A7" w14:textId="77777777" w:rsidR="0087351F" w:rsidRPr="001C16AB" w:rsidRDefault="0087351F" w:rsidP="00E64CC8">
            <w:pPr>
              <w:pStyle w:val="TAH"/>
              <w:jc w:val="left"/>
              <w:rPr>
                <w:bCs/>
              </w:rPr>
            </w:pPr>
            <w:r w:rsidRPr="001C16AB">
              <w:rPr>
                <w:bCs/>
              </w:rPr>
              <w:t>Message-body</w:t>
            </w:r>
          </w:p>
        </w:tc>
        <w:tc>
          <w:tcPr>
            <w:tcW w:w="2013" w:type="dxa"/>
            <w:tcBorders>
              <w:top w:val="single" w:sz="4" w:space="0" w:color="auto"/>
              <w:left w:val="single" w:sz="4" w:space="0" w:color="auto"/>
              <w:bottom w:val="single" w:sz="4" w:space="0" w:color="auto"/>
              <w:right w:val="single" w:sz="4" w:space="0" w:color="auto"/>
            </w:tcBorders>
          </w:tcPr>
          <w:p w14:paraId="54AC9E3E" w14:textId="77777777" w:rsidR="0087351F" w:rsidRPr="001C16AB" w:rsidRDefault="0087351F" w:rsidP="00E64CC8">
            <w:pPr>
              <w:pStyle w:val="TAH"/>
              <w:jc w:val="left"/>
              <w:rPr>
                <w:bCs/>
              </w:rPr>
            </w:pPr>
          </w:p>
        </w:tc>
        <w:tc>
          <w:tcPr>
            <w:tcW w:w="2013" w:type="dxa"/>
            <w:tcBorders>
              <w:top w:val="single" w:sz="4" w:space="0" w:color="auto"/>
              <w:left w:val="single" w:sz="4" w:space="0" w:color="auto"/>
              <w:bottom w:val="single" w:sz="4" w:space="0" w:color="auto"/>
              <w:right w:val="single" w:sz="4" w:space="0" w:color="auto"/>
            </w:tcBorders>
          </w:tcPr>
          <w:p w14:paraId="7D3FA509" w14:textId="77777777" w:rsidR="0087351F" w:rsidRPr="001C16AB" w:rsidRDefault="0087351F" w:rsidP="00E64CC8">
            <w:pPr>
              <w:pStyle w:val="TAH"/>
              <w:jc w:val="left"/>
              <w:rPr>
                <w:bCs/>
              </w:rPr>
            </w:pPr>
          </w:p>
        </w:tc>
        <w:tc>
          <w:tcPr>
            <w:tcW w:w="1347" w:type="dxa"/>
            <w:tcBorders>
              <w:top w:val="single" w:sz="4" w:space="0" w:color="auto"/>
              <w:left w:val="single" w:sz="4" w:space="0" w:color="auto"/>
              <w:bottom w:val="single" w:sz="4" w:space="0" w:color="auto"/>
              <w:right w:val="single" w:sz="4" w:space="0" w:color="auto"/>
            </w:tcBorders>
          </w:tcPr>
          <w:p w14:paraId="0DAB356C" w14:textId="77777777" w:rsidR="0087351F" w:rsidRPr="001C16AB" w:rsidRDefault="0087351F" w:rsidP="00E64CC8">
            <w:pPr>
              <w:pStyle w:val="TAH"/>
              <w:jc w:val="left"/>
              <w:rPr>
                <w:bCs/>
              </w:rPr>
            </w:pPr>
          </w:p>
        </w:tc>
        <w:tc>
          <w:tcPr>
            <w:tcW w:w="1575" w:type="dxa"/>
            <w:tcBorders>
              <w:top w:val="single" w:sz="4" w:space="0" w:color="auto"/>
              <w:left w:val="single" w:sz="4" w:space="0" w:color="auto"/>
              <w:bottom w:val="single" w:sz="4" w:space="0" w:color="auto"/>
              <w:right w:val="single" w:sz="4" w:space="0" w:color="auto"/>
            </w:tcBorders>
          </w:tcPr>
          <w:p w14:paraId="7C2D1A1E" w14:textId="77777777" w:rsidR="0087351F" w:rsidRPr="001C16AB" w:rsidRDefault="0087351F" w:rsidP="00E64CC8">
            <w:pPr>
              <w:pStyle w:val="TAH"/>
              <w:jc w:val="left"/>
              <w:rPr>
                <w:bCs/>
              </w:rPr>
            </w:pPr>
          </w:p>
        </w:tc>
      </w:tr>
      <w:tr w:rsidR="0087351F" w:rsidRPr="001C16AB" w14:paraId="019F54FF" w14:textId="77777777" w:rsidTr="00E64CC8">
        <w:trPr>
          <w:tblHeader/>
        </w:trPr>
        <w:tc>
          <w:tcPr>
            <w:tcW w:w="2682" w:type="dxa"/>
            <w:tcBorders>
              <w:top w:val="single" w:sz="4" w:space="0" w:color="auto"/>
              <w:left w:val="single" w:sz="4" w:space="0" w:color="auto"/>
              <w:bottom w:val="single" w:sz="4" w:space="0" w:color="auto"/>
              <w:right w:val="single" w:sz="4" w:space="0" w:color="auto"/>
            </w:tcBorders>
            <w:vAlign w:val="center"/>
          </w:tcPr>
          <w:p w14:paraId="383802EB" w14:textId="77777777" w:rsidR="0087351F" w:rsidRPr="001C16AB" w:rsidRDefault="0087351F" w:rsidP="00E64CC8">
            <w:pPr>
              <w:pStyle w:val="TAL"/>
            </w:pPr>
            <w:r w:rsidRPr="001C16AB">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7D4C3F1" w14:textId="77777777" w:rsidR="0087351F" w:rsidRPr="001C16AB" w:rsidRDefault="0087351F" w:rsidP="00E64CC8">
            <w:pPr>
              <w:pStyle w:val="TAL"/>
            </w:pPr>
          </w:p>
        </w:tc>
        <w:tc>
          <w:tcPr>
            <w:tcW w:w="2013" w:type="dxa"/>
            <w:tcBorders>
              <w:top w:val="single" w:sz="4" w:space="0" w:color="auto"/>
              <w:left w:val="single" w:sz="4" w:space="0" w:color="auto"/>
              <w:bottom w:val="single" w:sz="4" w:space="0" w:color="auto"/>
              <w:right w:val="single" w:sz="4" w:space="0" w:color="auto"/>
            </w:tcBorders>
          </w:tcPr>
          <w:p w14:paraId="186DD4D6" w14:textId="77777777" w:rsidR="0087351F" w:rsidRPr="001C16AB" w:rsidRDefault="0087351F" w:rsidP="00E64CC8">
            <w:pPr>
              <w:pStyle w:val="TAL"/>
              <w:rPr>
                <w:bCs/>
              </w:rPr>
            </w:pPr>
            <w:r w:rsidRPr="001C16AB">
              <w:rPr>
                <w:b/>
                <w:bCs/>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488AD8E1" w14:textId="77777777" w:rsidR="0087351F" w:rsidRPr="001C16AB" w:rsidRDefault="0087351F" w:rsidP="00E64CC8">
            <w:pPr>
              <w:pStyle w:val="TAL"/>
            </w:pPr>
          </w:p>
        </w:tc>
        <w:tc>
          <w:tcPr>
            <w:tcW w:w="1575" w:type="dxa"/>
            <w:tcBorders>
              <w:top w:val="single" w:sz="4" w:space="0" w:color="auto"/>
              <w:left w:val="single" w:sz="4" w:space="0" w:color="auto"/>
              <w:bottom w:val="single" w:sz="4" w:space="0" w:color="auto"/>
              <w:right w:val="single" w:sz="4" w:space="0" w:color="auto"/>
            </w:tcBorders>
          </w:tcPr>
          <w:p w14:paraId="11AEFFFD" w14:textId="77777777" w:rsidR="0087351F" w:rsidRPr="001C16AB" w:rsidRDefault="0087351F" w:rsidP="00E64CC8">
            <w:pPr>
              <w:pStyle w:val="TAL"/>
            </w:pPr>
          </w:p>
        </w:tc>
      </w:tr>
      <w:tr w:rsidR="0087351F" w:rsidRPr="001C16AB" w14:paraId="40061B6A" w14:textId="77777777" w:rsidTr="00E64CC8">
        <w:trPr>
          <w:tblHeader/>
        </w:trPr>
        <w:tc>
          <w:tcPr>
            <w:tcW w:w="2682" w:type="dxa"/>
            <w:tcBorders>
              <w:top w:val="single" w:sz="4" w:space="0" w:color="auto"/>
              <w:left w:val="single" w:sz="4" w:space="0" w:color="auto"/>
              <w:bottom w:val="single" w:sz="4" w:space="0" w:color="auto"/>
              <w:right w:val="single" w:sz="4" w:space="0" w:color="auto"/>
            </w:tcBorders>
            <w:vAlign w:val="center"/>
          </w:tcPr>
          <w:p w14:paraId="588C6412" w14:textId="77777777" w:rsidR="0087351F" w:rsidRPr="001C16AB" w:rsidRDefault="0087351F" w:rsidP="00E64CC8">
            <w:pPr>
              <w:pStyle w:val="TAL"/>
            </w:pPr>
            <w:r w:rsidRPr="001C16AB">
              <w:t xml:space="preserve">    MIME part body</w:t>
            </w:r>
          </w:p>
        </w:tc>
        <w:tc>
          <w:tcPr>
            <w:tcW w:w="2013" w:type="dxa"/>
            <w:tcBorders>
              <w:top w:val="single" w:sz="4" w:space="0" w:color="auto"/>
              <w:left w:val="single" w:sz="4" w:space="0" w:color="auto"/>
              <w:bottom w:val="single" w:sz="4" w:space="0" w:color="auto"/>
              <w:right w:val="single" w:sz="4" w:space="0" w:color="auto"/>
            </w:tcBorders>
          </w:tcPr>
          <w:p w14:paraId="1CE7F18A" w14:textId="77777777" w:rsidR="0087351F" w:rsidRPr="001C16AB" w:rsidRDefault="0087351F" w:rsidP="00E64CC8">
            <w:pPr>
              <w:pStyle w:val="TAL"/>
            </w:pPr>
            <w:r w:rsidRPr="001C16AB">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092A08C3" w14:textId="77777777" w:rsidR="0087351F" w:rsidRPr="001C16AB" w:rsidRDefault="0087351F" w:rsidP="00E64CC8">
            <w:pPr>
              <w:pStyle w:val="TAL"/>
              <w:rPr>
                <w:bCs/>
              </w:rPr>
            </w:pPr>
          </w:p>
        </w:tc>
        <w:tc>
          <w:tcPr>
            <w:tcW w:w="1347" w:type="dxa"/>
            <w:tcBorders>
              <w:top w:val="single" w:sz="4" w:space="0" w:color="auto"/>
              <w:left w:val="single" w:sz="4" w:space="0" w:color="auto"/>
              <w:bottom w:val="single" w:sz="4" w:space="0" w:color="auto"/>
              <w:right w:val="single" w:sz="4" w:space="0" w:color="auto"/>
            </w:tcBorders>
          </w:tcPr>
          <w:p w14:paraId="2C9EDB36" w14:textId="77777777" w:rsidR="0087351F" w:rsidRPr="001C16AB" w:rsidRDefault="0087351F" w:rsidP="00E64CC8">
            <w:pPr>
              <w:pStyle w:val="TAL"/>
            </w:pPr>
          </w:p>
        </w:tc>
        <w:tc>
          <w:tcPr>
            <w:tcW w:w="1575" w:type="dxa"/>
            <w:tcBorders>
              <w:top w:val="single" w:sz="4" w:space="0" w:color="auto"/>
              <w:left w:val="single" w:sz="4" w:space="0" w:color="auto"/>
              <w:bottom w:val="single" w:sz="4" w:space="0" w:color="auto"/>
              <w:right w:val="single" w:sz="4" w:space="0" w:color="auto"/>
            </w:tcBorders>
          </w:tcPr>
          <w:p w14:paraId="654C6D33" w14:textId="77777777" w:rsidR="0087351F" w:rsidRPr="001C16AB" w:rsidRDefault="0087351F" w:rsidP="00E64CC8">
            <w:pPr>
              <w:pStyle w:val="TAL"/>
            </w:pPr>
          </w:p>
        </w:tc>
      </w:tr>
      <w:tr w:rsidR="0087351F" w:rsidRPr="001C16AB" w14:paraId="619E38C4" w14:textId="77777777" w:rsidTr="00E64CC8">
        <w:trPr>
          <w:tblHeader/>
        </w:trPr>
        <w:tc>
          <w:tcPr>
            <w:tcW w:w="2682" w:type="dxa"/>
            <w:tcBorders>
              <w:top w:val="single" w:sz="4" w:space="0" w:color="auto"/>
              <w:left w:val="single" w:sz="4" w:space="0" w:color="auto"/>
              <w:bottom w:val="single" w:sz="4" w:space="0" w:color="auto"/>
              <w:right w:val="single" w:sz="4" w:space="0" w:color="auto"/>
            </w:tcBorders>
            <w:hideMark/>
          </w:tcPr>
          <w:p w14:paraId="45567BD6" w14:textId="77777777" w:rsidR="0087351F" w:rsidRPr="001C16AB" w:rsidRDefault="0087351F" w:rsidP="00E64CC8">
            <w:pPr>
              <w:pStyle w:val="TAL"/>
            </w:pPr>
            <w:r w:rsidRPr="001C16AB">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21D9A1C7" w14:textId="77777777" w:rsidR="0087351F" w:rsidRPr="001C16AB" w:rsidRDefault="0087351F" w:rsidP="00E64CC8">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5200B63" w14:textId="77777777" w:rsidR="0087351F" w:rsidRPr="001C16AB" w:rsidRDefault="0087351F" w:rsidP="00E64CC8">
            <w:pPr>
              <w:pStyle w:val="TAL"/>
            </w:pPr>
            <w:r w:rsidRPr="001C16AB">
              <w:rPr>
                <w:b/>
              </w:rPr>
              <w:t>MCVideo-Info</w:t>
            </w:r>
          </w:p>
        </w:tc>
        <w:tc>
          <w:tcPr>
            <w:tcW w:w="1347" w:type="dxa"/>
            <w:tcBorders>
              <w:top w:val="single" w:sz="4" w:space="0" w:color="auto"/>
              <w:left w:val="single" w:sz="4" w:space="0" w:color="auto"/>
              <w:bottom w:val="single" w:sz="4" w:space="0" w:color="auto"/>
              <w:right w:val="single" w:sz="4" w:space="0" w:color="auto"/>
            </w:tcBorders>
          </w:tcPr>
          <w:p w14:paraId="2961A25E" w14:textId="77777777" w:rsidR="0087351F" w:rsidRPr="001C16AB" w:rsidRDefault="0087351F" w:rsidP="00E64CC8">
            <w:pPr>
              <w:pStyle w:val="TAL"/>
            </w:pPr>
          </w:p>
        </w:tc>
        <w:tc>
          <w:tcPr>
            <w:tcW w:w="1575" w:type="dxa"/>
            <w:tcBorders>
              <w:top w:val="single" w:sz="4" w:space="0" w:color="auto"/>
              <w:left w:val="single" w:sz="4" w:space="0" w:color="auto"/>
              <w:bottom w:val="single" w:sz="4" w:space="0" w:color="auto"/>
              <w:right w:val="single" w:sz="4" w:space="0" w:color="auto"/>
            </w:tcBorders>
          </w:tcPr>
          <w:p w14:paraId="219EBBFA" w14:textId="77777777" w:rsidR="0087351F" w:rsidRPr="001C16AB" w:rsidRDefault="0087351F" w:rsidP="00E64CC8">
            <w:pPr>
              <w:pStyle w:val="TAL"/>
            </w:pPr>
          </w:p>
        </w:tc>
      </w:tr>
      <w:tr w:rsidR="0087351F" w:rsidRPr="001C16AB" w14:paraId="4B58818A" w14:textId="77777777" w:rsidTr="00E64CC8">
        <w:trPr>
          <w:tblHeader/>
        </w:trPr>
        <w:tc>
          <w:tcPr>
            <w:tcW w:w="2682" w:type="dxa"/>
            <w:tcBorders>
              <w:top w:val="single" w:sz="4" w:space="0" w:color="auto"/>
              <w:left w:val="single" w:sz="4" w:space="0" w:color="auto"/>
              <w:bottom w:val="single" w:sz="4" w:space="0" w:color="auto"/>
              <w:right w:val="single" w:sz="4" w:space="0" w:color="auto"/>
            </w:tcBorders>
            <w:hideMark/>
          </w:tcPr>
          <w:p w14:paraId="0DF493F8" w14:textId="77777777" w:rsidR="0087351F" w:rsidRPr="001C16AB" w:rsidRDefault="0087351F" w:rsidP="00E64CC8">
            <w:pPr>
              <w:pStyle w:val="TAL"/>
            </w:pPr>
            <w:r w:rsidRPr="001C16AB">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7ADD3F9F" w14:textId="77777777" w:rsidR="0087351F" w:rsidRPr="001C16AB" w:rsidRDefault="0087351F" w:rsidP="00E64CC8">
            <w:pPr>
              <w:pStyle w:val="TAL"/>
            </w:pPr>
            <w:r w:rsidRPr="001C16AB">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14DEAF40" w14:textId="77777777" w:rsidR="0087351F" w:rsidRPr="001C16AB" w:rsidRDefault="0087351F" w:rsidP="00E64CC8">
            <w:pPr>
              <w:pStyle w:val="TAL"/>
            </w:pPr>
          </w:p>
        </w:tc>
        <w:tc>
          <w:tcPr>
            <w:tcW w:w="1347" w:type="dxa"/>
            <w:tcBorders>
              <w:top w:val="single" w:sz="4" w:space="0" w:color="auto"/>
              <w:left w:val="single" w:sz="4" w:space="0" w:color="auto"/>
              <w:bottom w:val="single" w:sz="4" w:space="0" w:color="auto"/>
              <w:right w:val="single" w:sz="4" w:space="0" w:color="auto"/>
            </w:tcBorders>
          </w:tcPr>
          <w:p w14:paraId="3DF5E0B9" w14:textId="77777777" w:rsidR="0087351F" w:rsidRPr="001C16AB" w:rsidRDefault="0087351F" w:rsidP="00E64CC8">
            <w:pPr>
              <w:pStyle w:val="TAL"/>
            </w:pPr>
          </w:p>
        </w:tc>
        <w:tc>
          <w:tcPr>
            <w:tcW w:w="1575" w:type="dxa"/>
            <w:tcBorders>
              <w:top w:val="single" w:sz="4" w:space="0" w:color="auto"/>
              <w:left w:val="single" w:sz="4" w:space="0" w:color="auto"/>
              <w:bottom w:val="single" w:sz="4" w:space="0" w:color="auto"/>
              <w:right w:val="single" w:sz="4" w:space="0" w:color="auto"/>
            </w:tcBorders>
          </w:tcPr>
          <w:p w14:paraId="1CBAF512" w14:textId="77777777" w:rsidR="0087351F" w:rsidRPr="001C16AB" w:rsidRDefault="0087351F" w:rsidP="00E64CC8">
            <w:pPr>
              <w:pStyle w:val="TAL"/>
            </w:pPr>
          </w:p>
        </w:tc>
      </w:tr>
    </w:tbl>
    <w:p w14:paraId="1D6E6859" w14:textId="77777777" w:rsidR="0087351F" w:rsidRPr="001C16AB" w:rsidRDefault="0087351F" w:rsidP="0087351F"/>
    <w:p w14:paraId="2FA5D04F" w14:textId="77777777" w:rsidR="0087351F" w:rsidRPr="001C16AB" w:rsidRDefault="0087351F" w:rsidP="0087351F">
      <w:pPr>
        <w:pStyle w:val="TH"/>
      </w:pPr>
      <w:r w:rsidRPr="001C16AB">
        <w:t xml:space="preserve">Table 6.1.1.13.3.3-1A: </w:t>
      </w:r>
      <w:r w:rsidRPr="001C16AB">
        <w:rPr>
          <w:lang w:eastAsia="ko-KR"/>
        </w:rPr>
        <w:t>SDP in SIP INVITE</w:t>
      </w:r>
      <w:r w:rsidRPr="001C16AB">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21DCD597"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07354676" w14:textId="77777777" w:rsidR="0087351F" w:rsidRPr="001C16AB" w:rsidRDefault="0087351F" w:rsidP="00E64CC8">
            <w:pPr>
              <w:pStyle w:val="TAL"/>
            </w:pPr>
            <w:r w:rsidRPr="001C16AB">
              <w:t>Derivation Path: TS 36.579-1 [2], Table 5.5.3.1.2-2 condition INITIAL_SDP_OFFER</w:t>
            </w:r>
          </w:p>
        </w:tc>
      </w:tr>
    </w:tbl>
    <w:p w14:paraId="2FFAC897" w14:textId="77777777" w:rsidR="0087351F" w:rsidRPr="001C16AB" w:rsidRDefault="0087351F" w:rsidP="0087351F"/>
    <w:p w14:paraId="42EE0E50" w14:textId="77777777" w:rsidR="0087351F" w:rsidRPr="001C16AB" w:rsidRDefault="0087351F" w:rsidP="0087351F">
      <w:pPr>
        <w:pStyle w:val="TH"/>
      </w:pPr>
      <w:r w:rsidRPr="001C16AB">
        <w:rPr>
          <w:color w:val="000000"/>
        </w:rP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87351F" w:rsidRPr="001C16AB" w14:paraId="6468B25F" w14:textId="77777777" w:rsidTr="00E64CC8">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A7FB83" w14:textId="77777777" w:rsidR="0087351F" w:rsidRPr="001C16AB" w:rsidRDefault="0087351F" w:rsidP="00E64CC8">
            <w:pPr>
              <w:pStyle w:val="TAL"/>
              <w:keepNext w:val="0"/>
              <w:keepLines w:val="0"/>
              <w:widowControl w:val="0"/>
              <w:rPr>
                <w:color w:val="000000"/>
              </w:rPr>
            </w:pPr>
            <w:r w:rsidRPr="001C16AB">
              <w:t xml:space="preserve">Derivation Path: TS 56.379-1 [2], Table 5.5.3.2.2-2, </w:t>
            </w:r>
            <w:r w:rsidRPr="001C16AB">
              <w:rPr>
                <w:color w:val="000000"/>
              </w:rPr>
              <w:t>condition GROUP CALL</w:t>
            </w:r>
          </w:p>
        </w:tc>
      </w:tr>
    </w:tbl>
    <w:p w14:paraId="1F8FC1ED" w14:textId="77777777" w:rsidR="0087351F" w:rsidRPr="001C16AB" w:rsidRDefault="0087351F" w:rsidP="0087351F">
      <w:pPr>
        <w:rPr>
          <w:color w:val="000000"/>
        </w:rPr>
      </w:pPr>
    </w:p>
    <w:p w14:paraId="690F6BA6" w14:textId="77777777" w:rsidR="0087351F" w:rsidRPr="001C16AB" w:rsidRDefault="0087351F" w:rsidP="0087351F">
      <w:pPr>
        <w:pStyle w:val="TH"/>
      </w:pPr>
      <w:r w:rsidRPr="001C16AB">
        <w:t xml:space="preserve">Table 6.1.1.13.3.3-3: SIP 200 (OK) from the UE (Step 1, Table 6.1.1.13.3.2-1; </w:t>
      </w:r>
      <w:r w:rsidRPr="001C16AB">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87351F" w:rsidRPr="001C16AB" w14:paraId="49B2E19E"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FA1B53F" w14:textId="77777777" w:rsidR="0087351F" w:rsidRPr="001C16AB" w:rsidRDefault="0087351F" w:rsidP="00E64CC8">
            <w:pPr>
              <w:pStyle w:val="TAL"/>
              <w:keepNext w:val="0"/>
              <w:keepLines w:val="0"/>
              <w:widowControl w:val="0"/>
              <w:rPr>
                <w:color w:val="000000"/>
              </w:rPr>
            </w:pPr>
            <w:r w:rsidRPr="001C16AB">
              <w:rPr>
                <w:color w:val="000000"/>
              </w:rPr>
              <w:t xml:space="preserve">Derivation Path: TS 36.579-1 [2], Table 5.5.2.17.1.1-1, condition </w:t>
            </w:r>
            <w:r w:rsidRPr="001C16AB">
              <w:t>INVITE-RSP</w:t>
            </w:r>
          </w:p>
        </w:tc>
      </w:tr>
      <w:tr w:rsidR="0087351F" w:rsidRPr="001C16AB" w14:paraId="7736C6CE" w14:textId="77777777" w:rsidTr="00E64CC8">
        <w:trPr>
          <w:tblHeader/>
        </w:trPr>
        <w:tc>
          <w:tcPr>
            <w:tcW w:w="2565" w:type="dxa"/>
            <w:tcBorders>
              <w:top w:val="single" w:sz="4" w:space="0" w:color="auto"/>
              <w:left w:val="single" w:sz="4" w:space="0" w:color="auto"/>
              <w:bottom w:val="single" w:sz="4" w:space="0" w:color="auto"/>
              <w:right w:val="single" w:sz="4" w:space="0" w:color="auto"/>
            </w:tcBorders>
            <w:hideMark/>
          </w:tcPr>
          <w:p w14:paraId="6E8638EC" w14:textId="77777777" w:rsidR="0087351F" w:rsidRPr="001C16AB" w:rsidRDefault="0087351F" w:rsidP="00E64CC8">
            <w:pPr>
              <w:pStyle w:val="TAH"/>
              <w:keepNext w:val="0"/>
              <w:keepLines w:val="0"/>
              <w:widowControl w:val="0"/>
              <w:rPr>
                <w:color w:val="000000"/>
              </w:rPr>
            </w:pPr>
            <w:r w:rsidRPr="001C16AB">
              <w:rPr>
                <w:color w:val="000000"/>
              </w:rP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E429D5D" w14:textId="77777777" w:rsidR="0087351F" w:rsidRPr="001C16AB" w:rsidRDefault="0087351F" w:rsidP="00E64CC8">
            <w:pPr>
              <w:pStyle w:val="TAH"/>
              <w:keepNext w:val="0"/>
              <w:keepLines w:val="0"/>
              <w:widowControl w:val="0"/>
              <w:rPr>
                <w:color w:val="000000"/>
              </w:rPr>
            </w:pPr>
            <w:r w:rsidRPr="001C16AB">
              <w:rPr>
                <w:color w:val="000000"/>
              </w:rPr>
              <w:t>Value/remark</w:t>
            </w:r>
          </w:p>
        </w:tc>
        <w:tc>
          <w:tcPr>
            <w:tcW w:w="2075" w:type="dxa"/>
            <w:tcBorders>
              <w:top w:val="single" w:sz="4" w:space="0" w:color="auto"/>
              <w:left w:val="single" w:sz="4" w:space="0" w:color="auto"/>
              <w:bottom w:val="single" w:sz="4" w:space="0" w:color="auto"/>
              <w:right w:val="single" w:sz="4" w:space="0" w:color="auto"/>
            </w:tcBorders>
            <w:hideMark/>
          </w:tcPr>
          <w:p w14:paraId="4C9BB45A" w14:textId="77777777" w:rsidR="0087351F" w:rsidRPr="001C16AB" w:rsidRDefault="0087351F" w:rsidP="00E64CC8">
            <w:pPr>
              <w:pStyle w:val="TAH"/>
              <w:keepNext w:val="0"/>
              <w:keepLines w:val="0"/>
              <w:widowControl w:val="0"/>
              <w:rPr>
                <w:color w:val="000000"/>
              </w:rPr>
            </w:pPr>
            <w:r w:rsidRPr="001C16AB">
              <w:rPr>
                <w:color w:val="000000"/>
              </w:rPr>
              <w:t>Comment</w:t>
            </w:r>
          </w:p>
        </w:tc>
        <w:tc>
          <w:tcPr>
            <w:tcW w:w="1302" w:type="dxa"/>
            <w:tcBorders>
              <w:top w:val="single" w:sz="4" w:space="0" w:color="auto"/>
              <w:left w:val="single" w:sz="4" w:space="0" w:color="auto"/>
              <w:bottom w:val="single" w:sz="4" w:space="0" w:color="auto"/>
              <w:right w:val="single" w:sz="4" w:space="0" w:color="auto"/>
            </w:tcBorders>
            <w:hideMark/>
          </w:tcPr>
          <w:p w14:paraId="0C62CA0C" w14:textId="77777777" w:rsidR="0087351F" w:rsidRPr="001C16AB" w:rsidRDefault="0087351F" w:rsidP="00E64CC8">
            <w:pPr>
              <w:pStyle w:val="TAH"/>
              <w:keepNext w:val="0"/>
              <w:keepLines w:val="0"/>
              <w:widowControl w:val="0"/>
              <w:rPr>
                <w:color w:val="000000"/>
              </w:rPr>
            </w:pPr>
            <w:r w:rsidRPr="001C16AB">
              <w:rPr>
                <w:color w:val="000000"/>
              </w:rPr>
              <w:t>Reference</w:t>
            </w:r>
          </w:p>
        </w:tc>
        <w:tc>
          <w:tcPr>
            <w:tcW w:w="1613" w:type="dxa"/>
            <w:tcBorders>
              <w:top w:val="single" w:sz="4" w:space="0" w:color="auto"/>
              <w:left w:val="single" w:sz="4" w:space="0" w:color="auto"/>
              <w:bottom w:val="single" w:sz="4" w:space="0" w:color="auto"/>
              <w:right w:val="single" w:sz="4" w:space="0" w:color="auto"/>
            </w:tcBorders>
            <w:hideMark/>
          </w:tcPr>
          <w:p w14:paraId="44EDF0AC" w14:textId="77777777" w:rsidR="0087351F" w:rsidRPr="001C16AB" w:rsidRDefault="0087351F" w:rsidP="00E64CC8">
            <w:pPr>
              <w:pStyle w:val="TAH"/>
              <w:keepNext w:val="0"/>
              <w:keepLines w:val="0"/>
              <w:widowControl w:val="0"/>
              <w:rPr>
                <w:color w:val="000000"/>
              </w:rPr>
            </w:pPr>
            <w:r w:rsidRPr="001C16AB">
              <w:rPr>
                <w:color w:val="000000"/>
              </w:rPr>
              <w:t>Condition</w:t>
            </w:r>
          </w:p>
        </w:tc>
      </w:tr>
      <w:tr w:rsidR="0087351F" w:rsidRPr="001C16AB" w14:paraId="2FE833FA" w14:textId="77777777" w:rsidTr="00E64CC8">
        <w:tc>
          <w:tcPr>
            <w:tcW w:w="2565" w:type="dxa"/>
            <w:tcBorders>
              <w:top w:val="single" w:sz="4" w:space="0" w:color="auto"/>
              <w:left w:val="single" w:sz="4" w:space="0" w:color="auto"/>
              <w:bottom w:val="single" w:sz="4" w:space="0" w:color="auto"/>
              <w:right w:val="single" w:sz="4" w:space="0" w:color="auto"/>
            </w:tcBorders>
            <w:vAlign w:val="center"/>
            <w:hideMark/>
          </w:tcPr>
          <w:p w14:paraId="0B75C241" w14:textId="77777777" w:rsidR="0087351F" w:rsidRPr="001C16AB" w:rsidRDefault="0087351F" w:rsidP="00E64CC8">
            <w:pPr>
              <w:pStyle w:val="TAL"/>
              <w:keepNext w:val="0"/>
              <w:keepLines w:val="0"/>
              <w:widowControl w:val="0"/>
              <w:rPr>
                <w:rFonts w:cs="Arial"/>
                <w:b/>
                <w:color w:val="000000"/>
                <w:szCs w:val="18"/>
              </w:rPr>
            </w:pPr>
            <w:r w:rsidRPr="001C16AB">
              <w:rPr>
                <w:rFonts w:cs="Arial"/>
                <w:b/>
                <w:color w:val="000000"/>
                <w:szCs w:val="18"/>
              </w:rPr>
              <w:t>Message-body</w:t>
            </w:r>
          </w:p>
        </w:tc>
        <w:tc>
          <w:tcPr>
            <w:tcW w:w="2075" w:type="dxa"/>
            <w:tcBorders>
              <w:top w:val="single" w:sz="4" w:space="0" w:color="auto"/>
              <w:left w:val="single" w:sz="4" w:space="0" w:color="auto"/>
              <w:bottom w:val="single" w:sz="4" w:space="0" w:color="auto"/>
              <w:right w:val="single" w:sz="4" w:space="0" w:color="auto"/>
            </w:tcBorders>
          </w:tcPr>
          <w:p w14:paraId="3FA9DD01" w14:textId="77777777" w:rsidR="0087351F" w:rsidRPr="001C16AB" w:rsidRDefault="0087351F" w:rsidP="00E64CC8">
            <w:pPr>
              <w:pStyle w:val="TAL"/>
              <w:keepNext w:val="0"/>
              <w:keepLines w:val="0"/>
              <w:widowControl w:val="0"/>
              <w:rPr>
                <w:color w:val="000000"/>
              </w:rPr>
            </w:pPr>
          </w:p>
        </w:tc>
        <w:tc>
          <w:tcPr>
            <w:tcW w:w="2075" w:type="dxa"/>
            <w:tcBorders>
              <w:top w:val="single" w:sz="4" w:space="0" w:color="auto"/>
              <w:left w:val="single" w:sz="4" w:space="0" w:color="auto"/>
              <w:bottom w:val="single" w:sz="4" w:space="0" w:color="auto"/>
              <w:right w:val="single" w:sz="4" w:space="0" w:color="auto"/>
            </w:tcBorders>
          </w:tcPr>
          <w:p w14:paraId="72903B56" w14:textId="77777777" w:rsidR="0087351F" w:rsidRPr="001C16AB" w:rsidRDefault="0087351F" w:rsidP="00E64CC8">
            <w:pPr>
              <w:pStyle w:val="TAL"/>
              <w:keepNext w:val="0"/>
              <w:keepLines w:val="0"/>
              <w:widowControl w:val="0"/>
              <w:rPr>
                <w:color w:val="000000"/>
              </w:rPr>
            </w:pPr>
          </w:p>
        </w:tc>
        <w:tc>
          <w:tcPr>
            <w:tcW w:w="1302" w:type="dxa"/>
            <w:tcBorders>
              <w:top w:val="single" w:sz="4" w:space="0" w:color="auto"/>
              <w:left w:val="single" w:sz="4" w:space="0" w:color="auto"/>
              <w:bottom w:val="single" w:sz="4" w:space="0" w:color="auto"/>
              <w:right w:val="single" w:sz="4" w:space="0" w:color="auto"/>
            </w:tcBorders>
          </w:tcPr>
          <w:p w14:paraId="2241597D" w14:textId="77777777" w:rsidR="0087351F" w:rsidRPr="001C16AB" w:rsidRDefault="0087351F" w:rsidP="00E64CC8">
            <w:pPr>
              <w:pStyle w:val="TAL"/>
              <w:keepNext w:val="0"/>
              <w:keepLines w:val="0"/>
              <w:widowControl w:val="0"/>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4012E501" w14:textId="77777777" w:rsidR="0087351F" w:rsidRPr="001C16AB" w:rsidRDefault="0087351F" w:rsidP="00E64CC8">
            <w:pPr>
              <w:pStyle w:val="TAL"/>
              <w:keepNext w:val="0"/>
              <w:keepLines w:val="0"/>
              <w:widowControl w:val="0"/>
              <w:rPr>
                <w:color w:val="000000"/>
              </w:rPr>
            </w:pPr>
          </w:p>
        </w:tc>
      </w:tr>
      <w:tr w:rsidR="0087351F" w:rsidRPr="001C16AB" w14:paraId="52167C71" w14:textId="77777777" w:rsidTr="00E64CC8">
        <w:tc>
          <w:tcPr>
            <w:tcW w:w="2565" w:type="dxa"/>
            <w:tcBorders>
              <w:top w:val="single" w:sz="4" w:space="0" w:color="auto"/>
              <w:left w:val="single" w:sz="4" w:space="0" w:color="auto"/>
              <w:bottom w:val="single" w:sz="4" w:space="0" w:color="auto"/>
              <w:right w:val="single" w:sz="4" w:space="0" w:color="auto"/>
            </w:tcBorders>
            <w:vAlign w:val="center"/>
          </w:tcPr>
          <w:p w14:paraId="7A1EC4C6" w14:textId="77777777" w:rsidR="0087351F" w:rsidRPr="001C16AB" w:rsidRDefault="0087351F" w:rsidP="00E64CC8">
            <w:pPr>
              <w:pStyle w:val="TAL"/>
              <w:rPr>
                <w:color w:val="000000"/>
              </w:rPr>
            </w:pPr>
            <w:r w:rsidRPr="001C16AB">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096FE0A9" w14:textId="77777777" w:rsidR="0087351F" w:rsidRPr="001C16AB" w:rsidRDefault="0087351F" w:rsidP="00E64CC8">
            <w:pPr>
              <w:pStyle w:val="TAL"/>
              <w:rPr>
                <w:color w:val="000000"/>
              </w:rPr>
            </w:pPr>
          </w:p>
        </w:tc>
        <w:tc>
          <w:tcPr>
            <w:tcW w:w="2075" w:type="dxa"/>
            <w:tcBorders>
              <w:top w:val="single" w:sz="4" w:space="0" w:color="auto"/>
              <w:left w:val="single" w:sz="4" w:space="0" w:color="auto"/>
              <w:bottom w:val="single" w:sz="4" w:space="0" w:color="auto"/>
              <w:right w:val="single" w:sz="4" w:space="0" w:color="auto"/>
            </w:tcBorders>
          </w:tcPr>
          <w:p w14:paraId="240A6945" w14:textId="77777777" w:rsidR="0087351F" w:rsidRPr="001C16AB" w:rsidRDefault="0087351F" w:rsidP="00E64CC8">
            <w:pPr>
              <w:pStyle w:val="TAL"/>
              <w:rPr>
                <w:color w:val="000000"/>
              </w:rPr>
            </w:pPr>
            <w:r w:rsidRPr="001C16AB">
              <w:rPr>
                <w:b/>
                <w:bCs/>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3E75468C" w14:textId="77777777" w:rsidR="0087351F" w:rsidRPr="001C16AB" w:rsidRDefault="0087351F" w:rsidP="00E64CC8">
            <w:pPr>
              <w:pStyle w:val="TAL"/>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34203177" w14:textId="77777777" w:rsidR="0087351F" w:rsidRPr="001C16AB" w:rsidRDefault="0087351F" w:rsidP="00E64CC8">
            <w:pPr>
              <w:pStyle w:val="TAL"/>
              <w:rPr>
                <w:color w:val="000000"/>
              </w:rPr>
            </w:pPr>
          </w:p>
        </w:tc>
      </w:tr>
      <w:tr w:rsidR="0087351F" w:rsidRPr="001C16AB" w14:paraId="17DBF0AB" w14:textId="77777777" w:rsidTr="00E64CC8">
        <w:tc>
          <w:tcPr>
            <w:tcW w:w="2565" w:type="dxa"/>
            <w:tcBorders>
              <w:top w:val="single" w:sz="4" w:space="0" w:color="auto"/>
              <w:left w:val="single" w:sz="4" w:space="0" w:color="auto"/>
              <w:bottom w:val="single" w:sz="4" w:space="0" w:color="auto"/>
              <w:right w:val="single" w:sz="4" w:space="0" w:color="auto"/>
            </w:tcBorders>
            <w:vAlign w:val="center"/>
          </w:tcPr>
          <w:p w14:paraId="43B0EF90" w14:textId="77777777" w:rsidR="0087351F" w:rsidRPr="001C16AB" w:rsidRDefault="0087351F" w:rsidP="00E64CC8">
            <w:pPr>
              <w:pStyle w:val="TAL"/>
              <w:rPr>
                <w:color w:val="000000"/>
              </w:rPr>
            </w:pPr>
            <w:r w:rsidRPr="001C16AB">
              <w:t xml:space="preserve">    MIME part body</w:t>
            </w:r>
          </w:p>
        </w:tc>
        <w:tc>
          <w:tcPr>
            <w:tcW w:w="2075" w:type="dxa"/>
            <w:tcBorders>
              <w:top w:val="single" w:sz="4" w:space="0" w:color="auto"/>
              <w:left w:val="single" w:sz="4" w:space="0" w:color="auto"/>
              <w:bottom w:val="single" w:sz="4" w:space="0" w:color="auto"/>
              <w:right w:val="single" w:sz="4" w:space="0" w:color="auto"/>
            </w:tcBorders>
          </w:tcPr>
          <w:p w14:paraId="75E35275" w14:textId="77777777" w:rsidR="0087351F" w:rsidRPr="001C16AB" w:rsidRDefault="0087351F" w:rsidP="00E64CC8">
            <w:pPr>
              <w:pStyle w:val="TAL"/>
              <w:rPr>
                <w:color w:val="000000"/>
              </w:rPr>
            </w:pPr>
            <w:r w:rsidRPr="001C16AB">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2CDF48F8" w14:textId="77777777" w:rsidR="0087351F" w:rsidRPr="001C16AB" w:rsidRDefault="0087351F" w:rsidP="00E64CC8">
            <w:pPr>
              <w:pStyle w:val="TAL"/>
              <w:rPr>
                <w:color w:val="000000"/>
              </w:rPr>
            </w:pPr>
          </w:p>
        </w:tc>
        <w:tc>
          <w:tcPr>
            <w:tcW w:w="1302" w:type="dxa"/>
            <w:tcBorders>
              <w:top w:val="single" w:sz="4" w:space="0" w:color="auto"/>
              <w:left w:val="single" w:sz="4" w:space="0" w:color="auto"/>
              <w:bottom w:val="single" w:sz="4" w:space="0" w:color="auto"/>
              <w:right w:val="single" w:sz="4" w:space="0" w:color="auto"/>
            </w:tcBorders>
          </w:tcPr>
          <w:p w14:paraId="0CFF0C51" w14:textId="77777777" w:rsidR="0087351F" w:rsidRPr="001C16AB" w:rsidRDefault="0087351F" w:rsidP="00E64CC8">
            <w:pPr>
              <w:pStyle w:val="TAL"/>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2F883813" w14:textId="77777777" w:rsidR="0087351F" w:rsidRPr="001C16AB" w:rsidRDefault="0087351F" w:rsidP="00E64CC8">
            <w:pPr>
              <w:pStyle w:val="TAL"/>
              <w:rPr>
                <w:color w:val="000000"/>
              </w:rPr>
            </w:pPr>
          </w:p>
        </w:tc>
      </w:tr>
      <w:tr w:rsidR="0087351F" w:rsidRPr="001C16AB" w14:paraId="78D78F40" w14:textId="77777777" w:rsidTr="00E64CC8">
        <w:tc>
          <w:tcPr>
            <w:tcW w:w="2565" w:type="dxa"/>
            <w:tcBorders>
              <w:top w:val="single" w:sz="4" w:space="0" w:color="auto"/>
              <w:left w:val="single" w:sz="4" w:space="0" w:color="auto"/>
              <w:bottom w:val="single" w:sz="4" w:space="0" w:color="auto"/>
              <w:right w:val="single" w:sz="4" w:space="0" w:color="auto"/>
            </w:tcBorders>
            <w:vAlign w:val="center"/>
            <w:hideMark/>
          </w:tcPr>
          <w:p w14:paraId="6BAC99B3" w14:textId="77777777" w:rsidR="0087351F" w:rsidRPr="001C16AB" w:rsidRDefault="0087351F" w:rsidP="00E64CC8">
            <w:pPr>
              <w:pStyle w:val="TAL"/>
              <w:rPr>
                <w:color w:val="000000"/>
              </w:rPr>
            </w:pPr>
            <w:r w:rsidRPr="001C16AB">
              <w:rPr>
                <w:color w:val="000000"/>
              </w:rP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5791501A" w14:textId="77777777" w:rsidR="0087351F" w:rsidRPr="001C16AB" w:rsidRDefault="0087351F" w:rsidP="00E64CC8">
            <w:pPr>
              <w:pStyle w:val="TAL"/>
              <w:rPr>
                <w:color w:val="000000"/>
              </w:rPr>
            </w:pPr>
          </w:p>
        </w:tc>
        <w:tc>
          <w:tcPr>
            <w:tcW w:w="2075" w:type="dxa"/>
            <w:tcBorders>
              <w:top w:val="single" w:sz="4" w:space="0" w:color="auto"/>
              <w:left w:val="single" w:sz="4" w:space="0" w:color="auto"/>
              <w:bottom w:val="single" w:sz="4" w:space="0" w:color="auto"/>
              <w:right w:val="single" w:sz="4" w:space="0" w:color="auto"/>
            </w:tcBorders>
            <w:hideMark/>
          </w:tcPr>
          <w:p w14:paraId="7CBADAD2" w14:textId="77777777" w:rsidR="0087351F" w:rsidRPr="001C16AB" w:rsidRDefault="0087351F" w:rsidP="00E64CC8">
            <w:pPr>
              <w:pStyle w:val="TAL"/>
              <w:rPr>
                <w:b/>
                <w:bCs/>
                <w:color w:val="000000"/>
              </w:rPr>
            </w:pPr>
            <w:r w:rsidRPr="001C16AB">
              <w:rPr>
                <w:b/>
                <w:bCs/>
                <w:color w:val="000000"/>
              </w:rPr>
              <w:t>MCVideo-Info</w:t>
            </w:r>
          </w:p>
        </w:tc>
        <w:tc>
          <w:tcPr>
            <w:tcW w:w="1302" w:type="dxa"/>
            <w:tcBorders>
              <w:top w:val="single" w:sz="4" w:space="0" w:color="auto"/>
              <w:left w:val="single" w:sz="4" w:space="0" w:color="auto"/>
              <w:bottom w:val="single" w:sz="4" w:space="0" w:color="auto"/>
              <w:right w:val="single" w:sz="4" w:space="0" w:color="auto"/>
            </w:tcBorders>
          </w:tcPr>
          <w:p w14:paraId="2769A147" w14:textId="77777777" w:rsidR="0087351F" w:rsidRPr="001C16AB" w:rsidRDefault="0087351F" w:rsidP="00E64CC8">
            <w:pPr>
              <w:pStyle w:val="TAL"/>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1A5CE55B" w14:textId="77777777" w:rsidR="0087351F" w:rsidRPr="001C16AB" w:rsidRDefault="0087351F" w:rsidP="00E64CC8">
            <w:pPr>
              <w:pStyle w:val="TAL"/>
              <w:rPr>
                <w:color w:val="000000"/>
              </w:rPr>
            </w:pPr>
          </w:p>
        </w:tc>
      </w:tr>
      <w:tr w:rsidR="0087351F" w:rsidRPr="001C16AB" w14:paraId="54EC1DCC" w14:textId="77777777" w:rsidTr="00E64CC8">
        <w:tc>
          <w:tcPr>
            <w:tcW w:w="2565" w:type="dxa"/>
            <w:tcBorders>
              <w:top w:val="single" w:sz="4" w:space="0" w:color="auto"/>
              <w:left w:val="single" w:sz="4" w:space="0" w:color="auto"/>
              <w:bottom w:val="single" w:sz="4" w:space="0" w:color="auto"/>
              <w:right w:val="single" w:sz="4" w:space="0" w:color="auto"/>
            </w:tcBorders>
            <w:vAlign w:val="center"/>
            <w:hideMark/>
          </w:tcPr>
          <w:p w14:paraId="009F7720" w14:textId="77777777" w:rsidR="0087351F" w:rsidRPr="001C16AB" w:rsidRDefault="0087351F" w:rsidP="00E64CC8">
            <w:pPr>
              <w:pStyle w:val="TAL"/>
              <w:keepNext w:val="0"/>
              <w:keepLines w:val="0"/>
              <w:widowControl w:val="0"/>
              <w:rPr>
                <w:color w:val="000000"/>
              </w:rPr>
            </w:pPr>
            <w:r w:rsidRPr="001C16AB">
              <w:rPr>
                <w:color w:val="000000"/>
              </w:rP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00A9B742" w14:textId="77777777" w:rsidR="0087351F" w:rsidRPr="001C16AB" w:rsidRDefault="0087351F" w:rsidP="00E64CC8">
            <w:pPr>
              <w:pStyle w:val="TAL"/>
              <w:keepNext w:val="0"/>
              <w:keepLines w:val="0"/>
              <w:widowControl w:val="0"/>
              <w:rPr>
                <w:color w:val="000000"/>
              </w:rPr>
            </w:pPr>
            <w:r w:rsidRPr="001C16AB">
              <w:rPr>
                <w:color w:val="000000"/>
              </w:rP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09E80E09" w14:textId="77777777" w:rsidR="0087351F" w:rsidRPr="001C16AB" w:rsidRDefault="0087351F" w:rsidP="00E64CC8">
            <w:pPr>
              <w:pStyle w:val="TAL"/>
              <w:keepNext w:val="0"/>
              <w:keepLines w:val="0"/>
              <w:widowControl w:val="0"/>
              <w:rPr>
                <w:color w:val="000000"/>
              </w:rPr>
            </w:pPr>
          </w:p>
        </w:tc>
        <w:tc>
          <w:tcPr>
            <w:tcW w:w="1302" w:type="dxa"/>
            <w:tcBorders>
              <w:top w:val="single" w:sz="4" w:space="0" w:color="auto"/>
              <w:left w:val="single" w:sz="4" w:space="0" w:color="auto"/>
              <w:bottom w:val="single" w:sz="4" w:space="0" w:color="auto"/>
              <w:right w:val="single" w:sz="4" w:space="0" w:color="auto"/>
            </w:tcBorders>
          </w:tcPr>
          <w:p w14:paraId="266F30F2" w14:textId="77777777" w:rsidR="0087351F" w:rsidRPr="001C16AB" w:rsidRDefault="0087351F" w:rsidP="00E64CC8">
            <w:pPr>
              <w:pStyle w:val="TAL"/>
              <w:keepNext w:val="0"/>
              <w:keepLines w:val="0"/>
              <w:widowControl w:val="0"/>
              <w:rPr>
                <w:color w:val="000000"/>
              </w:rPr>
            </w:pPr>
          </w:p>
        </w:tc>
        <w:tc>
          <w:tcPr>
            <w:tcW w:w="1613" w:type="dxa"/>
            <w:tcBorders>
              <w:top w:val="single" w:sz="4" w:space="0" w:color="auto"/>
              <w:left w:val="single" w:sz="4" w:space="0" w:color="auto"/>
              <w:bottom w:val="single" w:sz="4" w:space="0" w:color="auto"/>
              <w:right w:val="single" w:sz="4" w:space="0" w:color="auto"/>
            </w:tcBorders>
            <w:vAlign w:val="bottom"/>
          </w:tcPr>
          <w:p w14:paraId="12B56B90" w14:textId="77777777" w:rsidR="0087351F" w:rsidRPr="001C16AB" w:rsidRDefault="0087351F" w:rsidP="00E64CC8">
            <w:pPr>
              <w:pStyle w:val="TAL"/>
              <w:keepNext w:val="0"/>
              <w:keepLines w:val="0"/>
              <w:widowControl w:val="0"/>
              <w:rPr>
                <w:color w:val="000000"/>
              </w:rPr>
            </w:pPr>
          </w:p>
        </w:tc>
      </w:tr>
      <w:bookmarkEnd w:id="491"/>
    </w:tbl>
    <w:p w14:paraId="013FF494" w14:textId="77777777" w:rsidR="0087351F" w:rsidRPr="001C16AB" w:rsidRDefault="0087351F" w:rsidP="0087351F">
      <w:pPr>
        <w:rPr>
          <w:color w:val="000000"/>
        </w:rPr>
      </w:pPr>
    </w:p>
    <w:p w14:paraId="0D968099" w14:textId="77777777" w:rsidR="0087351F" w:rsidRPr="001C16AB" w:rsidRDefault="0087351F" w:rsidP="0087351F">
      <w:pPr>
        <w:pStyle w:val="TH"/>
      </w:pPr>
      <w:bookmarkStart w:id="492" w:name="_Hlk97909283"/>
      <w:r w:rsidRPr="001C16AB">
        <w:t xml:space="preserve">Table 6.1.1.13.3.3-3A: </w:t>
      </w:r>
      <w:r w:rsidRPr="001C16AB">
        <w:rPr>
          <w:lang w:eastAsia="ko-KR"/>
        </w:rPr>
        <w:t xml:space="preserve">SDP in SIP 200 (OK) </w:t>
      </w:r>
      <w:r w:rsidRPr="001C16AB">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0B9656D6"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61D03537" w14:textId="77777777" w:rsidR="0087351F" w:rsidRPr="001C16AB" w:rsidRDefault="0087351F" w:rsidP="00E64CC8">
            <w:pPr>
              <w:pStyle w:val="TAL"/>
            </w:pPr>
            <w:r w:rsidRPr="001C16AB">
              <w:t>Derivation Path: TS 36.579-1 [2], Table 5.5.3.1.1-2, condition SDP_ANSWER</w:t>
            </w:r>
          </w:p>
        </w:tc>
      </w:tr>
    </w:tbl>
    <w:p w14:paraId="218E156D" w14:textId="77777777" w:rsidR="0087351F" w:rsidRPr="001C16AB" w:rsidRDefault="0087351F" w:rsidP="0087351F"/>
    <w:p w14:paraId="62D8CD96" w14:textId="77777777" w:rsidR="0087351F" w:rsidRPr="001C16AB" w:rsidRDefault="0087351F" w:rsidP="0087351F">
      <w:pPr>
        <w:pStyle w:val="TH"/>
      </w:pPr>
      <w:r w:rsidRPr="001C16AB">
        <w:rPr>
          <w:color w:val="000000"/>
        </w:rP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1C16AB" w14:paraId="590F2CF7"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253EF46" w14:textId="77777777" w:rsidR="0087351F" w:rsidRPr="001C16AB" w:rsidRDefault="0087351F" w:rsidP="00E64CC8">
            <w:pPr>
              <w:pStyle w:val="TAL"/>
              <w:keepNext w:val="0"/>
              <w:keepLines w:val="0"/>
              <w:widowControl w:val="0"/>
              <w:rPr>
                <w:color w:val="000000"/>
              </w:rPr>
            </w:pPr>
            <w:r w:rsidRPr="001C16AB">
              <w:t xml:space="preserve">Derivation Path: TS 56.379-1 [2], Table 5.5.3.2.1-2, </w:t>
            </w:r>
            <w:r w:rsidRPr="001C16AB">
              <w:rPr>
                <w:color w:val="000000"/>
              </w:rPr>
              <w:t>condition INVITE-RSP</w:t>
            </w:r>
          </w:p>
        </w:tc>
      </w:tr>
      <w:bookmarkEnd w:id="492"/>
    </w:tbl>
    <w:p w14:paraId="363CE615" w14:textId="77777777" w:rsidR="0087351F" w:rsidRPr="001C16AB" w:rsidRDefault="0087351F" w:rsidP="0087351F">
      <w:pPr>
        <w:rPr>
          <w:color w:val="000000"/>
        </w:rPr>
      </w:pPr>
    </w:p>
    <w:p w14:paraId="5953921D" w14:textId="77777777" w:rsidR="0087351F" w:rsidRPr="001C16AB" w:rsidRDefault="0087351F" w:rsidP="0087351F">
      <w:pPr>
        <w:pStyle w:val="TH"/>
        <w:rPr>
          <w:color w:val="000000"/>
        </w:rPr>
      </w:pPr>
      <w:r w:rsidRPr="001C16AB">
        <w:rPr>
          <w:color w:val="000000"/>
        </w:rPr>
        <w:t>Table 6.1.1.13.3.3-4: Void</w:t>
      </w:r>
    </w:p>
    <w:p w14:paraId="76193E3F" w14:textId="77777777" w:rsidR="0087351F" w:rsidRPr="001C16AB" w:rsidRDefault="0087351F" w:rsidP="0087351F">
      <w:pPr>
        <w:pStyle w:val="TH"/>
      </w:pPr>
      <w:r w:rsidRPr="001C16AB">
        <w:rPr>
          <w:color w:val="000000"/>
        </w:rPr>
        <w:t>Table 6.1.1.13.3.3-5: Receive Media Response from the SS (Step 14, Table 6.1.1.13.3.2-1</w:t>
      </w:r>
      <w:r w:rsidRPr="001C16AB">
        <w:t xml:space="preserve">; </w:t>
      </w:r>
      <w:r w:rsidRPr="001C16AB">
        <w:br/>
        <w:t>Step 5, TS 36.579-1 [2] Table 5.3B.3.3-1</w:t>
      </w:r>
      <w:r w:rsidRPr="001C16AB">
        <w:rPr>
          <w:color w:val="000000"/>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87351F" w:rsidRPr="001C16AB" w14:paraId="61B82B97"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175DD50" w14:textId="77777777" w:rsidR="0087351F" w:rsidRPr="001C16AB" w:rsidRDefault="0087351F" w:rsidP="00E64CC8">
            <w:pPr>
              <w:pStyle w:val="TAL"/>
            </w:pPr>
            <w:r w:rsidRPr="001C16AB">
              <w:t>Derivation Path: TS 36.579-1 [2], Table 5.5.11.2.8-1 condition ACK</w:t>
            </w:r>
          </w:p>
        </w:tc>
      </w:tr>
    </w:tbl>
    <w:p w14:paraId="716D1E6A" w14:textId="77777777" w:rsidR="0087351F" w:rsidRPr="001C16AB" w:rsidRDefault="0087351F" w:rsidP="0087351F">
      <w:pPr>
        <w:rPr>
          <w:color w:val="000000"/>
        </w:rPr>
      </w:pPr>
    </w:p>
    <w:p w14:paraId="0234AB31" w14:textId="77777777" w:rsidR="0087351F" w:rsidRPr="00201E3B" w:rsidRDefault="0087351F" w:rsidP="0087351F">
      <w:pPr>
        <w:pStyle w:val="TH"/>
      </w:pPr>
      <w:r w:rsidRPr="001C16AB">
        <w:t>Table 6.1.1.13.3.3-6..8: Void</w:t>
      </w:r>
    </w:p>
    <w:bookmarkEnd w:id="304"/>
    <w:bookmarkEnd w:id="305"/>
    <w:bookmarkEnd w:id="306"/>
    <w:bookmarkEnd w:id="307"/>
    <w:bookmarkEnd w:id="308"/>
    <w:bookmarkEnd w:id="309"/>
    <w:bookmarkEnd w:id="310"/>
    <w:bookmarkEnd w:id="311"/>
    <w:bookmarkEnd w:id="312"/>
    <w:bookmarkEnd w:id="313"/>
    <w:p w14:paraId="39774CE2" w14:textId="5085FEFC" w:rsidR="00BB482A" w:rsidRPr="00201E3B" w:rsidRDefault="00BB482A" w:rsidP="00BB482A">
      <w:pPr>
        <w:rPr>
          <w:color w:val="000000"/>
        </w:rPr>
      </w:pPr>
    </w:p>
    <w:p w14:paraId="5FB41AE1" w14:textId="77777777" w:rsidR="0016734F" w:rsidRPr="00201E3B" w:rsidRDefault="0016734F" w:rsidP="0016734F">
      <w:pPr>
        <w:pStyle w:val="Heading3"/>
      </w:pPr>
      <w:bookmarkStart w:id="493" w:name="_Toc75906929"/>
      <w:bookmarkStart w:id="494" w:name="_Toc75907266"/>
      <w:bookmarkStart w:id="495" w:name="_Toc84345726"/>
      <w:bookmarkStart w:id="496" w:name="_Toc52787541"/>
      <w:bookmarkStart w:id="497" w:name="_Toc52787723"/>
      <w:bookmarkStart w:id="498" w:name="_Toc75906945"/>
      <w:bookmarkStart w:id="499" w:name="_Toc75907282"/>
      <w:bookmarkStart w:id="500" w:name="_Toc123748476"/>
      <w:bookmarkEnd w:id="314"/>
      <w:bookmarkEnd w:id="315"/>
      <w:r w:rsidRPr="00201E3B">
        <w:lastRenderedPageBreak/>
        <w:t>6.1.2</w:t>
      </w:r>
      <w:r w:rsidRPr="00201E3B">
        <w:tab/>
        <w:t>Chat Group Call</w:t>
      </w:r>
      <w:bookmarkEnd w:id="493"/>
      <w:bookmarkEnd w:id="494"/>
      <w:bookmarkEnd w:id="495"/>
      <w:bookmarkEnd w:id="500"/>
    </w:p>
    <w:p w14:paraId="0BDD24E8" w14:textId="77777777" w:rsidR="0087351F" w:rsidRPr="00825D41" w:rsidRDefault="0087351F" w:rsidP="0087351F">
      <w:pPr>
        <w:pStyle w:val="Heading4"/>
      </w:pPr>
      <w:bookmarkStart w:id="501" w:name="_Toc52787527"/>
      <w:bookmarkStart w:id="502" w:name="_Toc52787708"/>
      <w:bookmarkStart w:id="503" w:name="_Toc75906930"/>
      <w:bookmarkStart w:id="504" w:name="_Toc75907267"/>
      <w:bookmarkStart w:id="505" w:name="_Toc84345727"/>
      <w:bookmarkStart w:id="506" w:name="_Toc123748477"/>
      <w:r w:rsidRPr="00825D41">
        <w:t>6.1.2.1</w:t>
      </w:r>
      <w:r w:rsidRPr="00825D41">
        <w:tab/>
        <w:t>On-network / Chat Group Call / Join Chat Group Session / End Chat Group Call / Client Originated (CO)</w:t>
      </w:r>
      <w:bookmarkEnd w:id="501"/>
      <w:bookmarkEnd w:id="502"/>
      <w:bookmarkEnd w:id="503"/>
      <w:bookmarkEnd w:id="504"/>
      <w:bookmarkEnd w:id="505"/>
      <w:bookmarkEnd w:id="506"/>
    </w:p>
    <w:p w14:paraId="3DDDA156" w14:textId="77777777" w:rsidR="0087351F" w:rsidRPr="00825D41" w:rsidRDefault="0087351F" w:rsidP="0087351F">
      <w:pPr>
        <w:pStyle w:val="H6"/>
      </w:pPr>
      <w:bookmarkStart w:id="507" w:name="_Toc52787528"/>
      <w:bookmarkStart w:id="508" w:name="_Toc52787709"/>
      <w:bookmarkStart w:id="509" w:name="_Toc75906931"/>
      <w:bookmarkStart w:id="510" w:name="_Toc75907268"/>
      <w:r w:rsidRPr="00825D41">
        <w:t>6.1.2.1.1</w:t>
      </w:r>
      <w:r w:rsidRPr="00825D41">
        <w:tab/>
        <w:t>Test Purpose (TP)</w:t>
      </w:r>
      <w:bookmarkEnd w:id="507"/>
      <w:bookmarkEnd w:id="508"/>
      <w:bookmarkEnd w:id="509"/>
      <w:bookmarkEnd w:id="510"/>
    </w:p>
    <w:p w14:paraId="7A833DE6" w14:textId="77777777" w:rsidR="0087351F" w:rsidRPr="00825D41" w:rsidRDefault="0087351F" w:rsidP="0087351F">
      <w:pPr>
        <w:pStyle w:val="H6"/>
      </w:pPr>
      <w:r w:rsidRPr="00825D41">
        <w:t>(1)</w:t>
      </w:r>
    </w:p>
    <w:p w14:paraId="17EAA2B5"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registered and authorised for MCVideo Service }</w:t>
      </w:r>
    </w:p>
    <w:p w14:paraId="1F70C0DD"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43A3A039"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the establishment of an on-demand MCVideo group session using a MCVideo group identity identifying a chat MCVideo group }</w:t>
      </w:r>
    </w:p>
    <w:p w14:paraId="77467E8C"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{the UE (MCVideo Client) requests to join the Chat Group Call by generating a SIP INVITE message </w:t>
      </w:r>
      <w:r w:rsidRPr="00825D41">
        <w:rPr>
          <w:b/>
          <w:noProof w:val="0"/>
        </w:rPr>
        <w:t>and</w:t>
      </w:r>
      <w:r w:rsidRPr="00825D41">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6671CAE0" w14:textId="77777777" w:rsidR="0087351F" w:rsidRPr="00825D41" w:rsidRDefault="0087351F" w:rsidP="0087351F">
      <w:pPr>
        <w:pStyle w:val="PL"/>
        <w:rPr>
          <w:noProof w:val="0"/>
        </w:rPr>
      </w:pPr>
      <w:r w:rsidRPr="00825D41">
        <w:rPr>
          <w:noProof w:val="0"/>
        </w:rPr>
        <w:t xml:space="preserve">            }</w:t>
      </w:r>
    </w:p>
    <w:p w14:paraId="3680E3B2" w14:textId="77777777" w:rsidR="0087351F" w:rsidRPr="00825D41" w:rsidRDefault="0087351F" w:rsidP="0087351F">
      <w:pPr>
        <w:pStyle w:val="PL"/>
        <w:rPr>
          <w:noProof w:val="0"/>
        </w:rPr>
      </w:pPr>
    </w:p>
    <w:p w14:paraId="09ABE1DC" w14:textId="77777777" w:rsidR="0087351F" w:rsidRPr="00825D41" w:rsidRDefault="0087351F" w:rsidP="0087351F">
      <w:pPr>
        <w:pStyle w:val="H6"/>
      </w:pPr>
      <w:r w:rsidRPr="00825D41">
        <w:t>(2)</w:t>
      </w:r>
    </w:p>
    <w:p w14:paraId="22045F42"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On-demand Chat Group</w:t>
      </w:r>
      <w:r w:rsidRPr="00825D41">
        <w:rPr>
          <w:noProof w:val="0"/>
          <w:color w:val="FF0000"/>
        </w:rPr>
        <w:t xml:space="preserve"> </w:t>
      </w:r>
      <w:r w:rsidRPr="00825D41">
        <w:rPr>
          <w:noProof w:val="0"/>
        </w:rPr>
        <w:t>Call }</w:t>
      </w:r>
    </w:p>
    <w:p w14:paraId="1CC73282"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20E95C4D"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release Transmission Control }</w:t>
      </w:r>
    </w:p>
    <w:p w14:paraId="3386BCDB"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sends a Transmission End Request, and respects Transmission Control (Transmission Granted, Transmission Control ACK, Transmission End Request, Transmission End Response) }</w:t>
      </w:r>
    </w:p>
    <w:p w14:paraId="5307F0F4" w14:textId="77777777" w:rsidR="0087351F" w:rsidRPr="00825D41" w:rsidRDefault="0087351F" w:rsidP="0087351F">
      <w:pPr>
        <w:pStyle w:val="PL"/>
        <w:rPr>
          <w:noProof w:val="0"/>
        </w:rPr>
      </w:pPr>
      <w:r w:rsidRPr="00825D41">
        <w:rPr>
          <w:noProof w:val="0"/>
        </w:rPr>
        <w:t xml:space="preserve">            }</w:t>
      </w:r>
    </w:p>
    <w:p w14:paraId="72B3A0D9" w14:textId="77777777" w:rsidR="0087351F" w:rsidRPr="00825D41" w:rsidRDefault="0087351F" w:rsidP="0087351F">
      <w:pPr>
        <w:pStyle w:val="PL"/>
        <w:rPr>
          <w:noProof w:val="0"/>
        </w:rPr>
      </w:pPr>
    </w:p>
    <w:p w14:paraId="702E875C" w14:textId="77777777" w:rsidR="0087351F" w:rsidRPr="00825D41" w:rsidRDefault="0087351F" w:rsidP="0087351F">
      <w:pPr>
        <w:pStyle w:val="H6"/>
      </w:pPr>
      <w:r w:rsidRPr="00825D41">
        <w:t>(3)</w:t>
      </w:r>
    </w:p>
    <w:p w14:paraId="440BCF3B"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On-demand Chat Group</w:t>
      </w:r>
      <w:r w:rsidRPr="00825D41">
        <w:rPr>
          <w:noProof w:val="0"/>
          <w:color w:val="FF0000"/>
        </w:rPr>
        <w:t xml:space="preserve"> </w:t>
      </w:r>
      <w:r w:rsidRPr="00825D41">
        <w:rPr>
          <w:noProof w:val="0"/>
        </w:rPr>
        <w:t>Call }</w:t>
      </w:r>
    </w:p>
    <w:p w14:paraId="1419D930"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3EADB63E"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end the ongoing MCVideo Chat Group Call and the UE (MCVideo Client) sends a Transmission End Request and receives a Transmission End Response from the SS (MCVideo Server) }</w:t>
      </w:r>
    </w:p>
    <w:p w14:paraId="29353E05"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sends a SIP BYE request and leaves the MCVideo session}</w:t>
      </w:r>
    </w:p>
    <w:p w14:paraId="7A9902F4" w14:textId="77777777" w:rsidR="0087351F" w:rsidRPr="00825D41" w:rsidRDefault="0087351F" w:rsidP="0087351F">
      <w:pPr>
        <w:pStyle w:val="PL"/>
        <w:rPr>
          <w:noProof w:val="0"/>
        </w:rPr>
      </w:pPr>
      <w:r w:rsidRPr="00825D41">
        <w:rPr>
          <w:noProof w:val="0"/>
        </w:rPr>
        <w:t xml:space="preserve">            }</w:t>
      </w:r>
    </w:p>
    <w:p w14:paraId="5B13533C" w14:textId="77777777" w:rsidR="0087351F" w:rsidRPr="00825D41" w:rsidRDefault="0087351F" w:rsidP="0087351F">
      <w:pPr>
        <w:pStyle w:val="PL"/>
        <w:rPr>
          <w:noProof w:val="0"/>
        </w:rPr>
      </w:pPr>
    </w:p>
    <w:p w14:paraId="0F6D03BC" w14:textId="77777777" w:rsidR="0087351F" w:rsidRPr="00825D41" w:rsidRDefault="0087351F" w:rsidP="0087351F">
      <w:pPr>
        <w:pStyle w:val="H6"/>
      </w:pPr>
      <w:r w:rsidRPr="00825D41">
        <w:t>6.1.2.1.2</w:t>
      </w:r>
      <w:r w:rsidRPr="00825D41">
        <w:tab/>
        <w:t>Conformance requirements</w:t>
      </w:r>
    </w:p>
    <w:p w14:paraId="6434FC17" w14:textId="77777777" w:rsidR="0087351F" w:rsidRPr="00825D41" w:rsidRDefault="0087351F" w:rsidP="0087351F">
      <w:r w:rsidRPr="00825D41">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B7F26B" w14:textId="77777777" w:rsidR="0087351F" w:rsidRPr="00825D41" w:rsidRDefault="0087351F" w:rsidP="0087351F">
      <w:r w:rsidRPr="00825D41">
        <w:t>[TS 24.281 clause 9.2.2.2.1.1]</w:t>
      </w:r>
    </w:p>
    <w:p w14:paraId="2EDBDA93" w14:textId="77777777" w:rsidR="0087351F" w:rsidRPr="00825D41" w:rsidRDefault="0087351F" w:rsidP="0087351F">
      <w:r w:rsidRPr="00825D41">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825D41">
        <w:rPr>
          <w:lang w:eastAsia="zh-CN"/>
        </w:rPr>
        <w:t>11</w:t>
      </w:r>
      <w:r w:rsidRPr="00825D41">
        <w:t>], with the clarifications given below.</w:t>
      </w:r>
    </w:p>
    <w:p w14:paraId="435CFBDD" w14:textId="77777777" w:rsidR="0087351F" w:rsidRPr="00825D41" w:rsidRDefault="0087351F" w:rsidP="0087351F">
      <w:r w:rsidRPr="00825D41">
        <w:t>The MCVideo client:</w:t>
      </w:r>
    </w:p>
    <w:p w14:paraId="61372B8B" w14:textId="77777777" w:rsidR="0087351F" w:rsidRPr="00825D41" w:rsidRDefault="0087351F" w:rsidP="0087351F">
      <w:pPr>
        <w:pStyle w:val="B1"/>
      </w:pPr>
      <w:r w:rsidRPr="00825D41">
        <w:t>1)</w:t>
      </w:r>
      <w:r w:rsidRPr="00825D41">
        <w:tab/>
        <w:t>if the MCVideo user has requested the origination of an MCVideo emergency group call or is originating an MCVideo chat group call and the MCVideo emergency state is already set, the MCVideo client shall comply with the procedures in subclause 6.2.8.1.1;</w:t>
      </w:r>
    </w:p>
    <w:p w14:paraId="1C8E60AB" w14:textId="77777777" w:rsidR="0087351F" w:rsidRPr="00825D41" w:rsidRDefault="0087351F" w:rsidP="0087351F">
      <w:pPr>
        <w:pStyle w:val="B1"/>
      </w:pPr>
      <w:r w:rsidRPr="00825D41">
        <w:t>2)</w:t>
      </w:r>
      <w:r w:rsidRPr="00825D41">
        <w:tab/>
        <w:t>if the MCVideo user has requested the origination of an MCVideo imminent peril group call, the MCVideo client shall comply with the procedures in subclause 6.2.8.1.9;</w:t>
      </w:r>
    </w:p>
    <w:p w14:paraId="1D1F4C8D" w14:textId="77777777" w:rsidR="0087351F" w:rsidRPr="00825D41" w:rsidRDefault="0087351F" w:rsidP="0087351F">
      <w:pPr>
        <w:pStyle w:val="B1"/>
      </w:pPr>
      <w:r w:rsidRPr="00825D41">
        <w:t>3)</w:t>
      </w:r>
      <w:r w:rsidRPr="00825D41">
        <w:tab/>
        <w:t>shall include the g.3gpp.mcvideo media feature tag and the g.3gpp.icsi-ref media feature tag with the value of "urn:urn-7:3gpp-service.ims.icsi.mcvideo" in the Contact header field of the SIP INVITE request according to IETF RFC 3840 [</w:t>
      </w:r>
      <w:r w:rsidRPr="00825D41">
        <w:rPr>
          <w:lang w:eastAsia="zh-CN"/>
        </w:rPr>
        <w:t>22</w:t>
      </w:r>
      <w:r w:rsidRPr="00825D41">
        <w:t>];</w:t>
      </w:r>
    </w:p>
    <w:p w14:paraId="54C87B30" w14:textId="77777777" w:rsidR="0087351F" w:rsidRPr="00825D41" w:rsidRDefault="0087351F" w:rsidP="0087351F">
      <w:pPr>
        <w:pStyle w:val="B1"/>
      </w:pPr>
      <w:r w:rsidRPr="00825D41">
        <w:lastRenderedPageBreak/>
        <w:t>4)</w:t>
      </w:r>
      <w:r w:rsidRPr="00825D41">
        <w:tab/>
        <w:t>shall include an Accept-Contact header field containing the g.3gpp.mcvideo media feature tag along with the "require" and "explicit" header field parameters according to IETF RFC 3841 [</w:t>
      </w:r>
      <w:r w:rsidRPr="00825D41">
        <w:rPr>
          <w:lang w:eastAsia="zh-CN"/>
        </w:rPr>
        <w:t>20</w:t>
      </w:r>
      <w:r w:rsidRPr="00825D41">
        <w:t>];</w:t>
      </w:r>
    </w:p>
    <w:p w14:paraId="2A2AC298" w14:textId="77777777" w:rsidR="0087351F" w:rsidRPr="00825D41" w:rsidRDefault="0087351F" w:rsidP="0087351F">
      <w:pPr>
        <w:pStyle w:val="B1"/>
      </w:pPr>
      <w:r w:rsidRPr="00825D41">
        <w:t>5)</w:t>
      </w:r>
      <w:r w:rsidRPr="00825D41">
        <w:tab/>
        <w:t>shall include the ICSI value "urn:urn-7:3gpp-service.ims.icsi.mcvideo" (coded as specified in 3GPP TS 24.229 [</w:t>
      </w:r>
      <w:r w:rsidRPr="00825D41">
        <w:rPr>
          <w:lang w:eastAsia="zh-CN"/>
        </w:rPr>
        <w:t>11</w:t>
      </w:r>
      <w:r w:rsidRPr="00825D41">
        <w:t>]), in a P-Preferred-Service header field according to IETF RFC 6050 [</w:t>
      </w:r>
      <w:r w:rsidRPr="00825D41">
        <w:rPr>
          <w:lang w:eastAsia="zh-CN"/>
        </w:rPr>
        <w:t>14</w:t>
      </w:r>
      <w:r w:rsidRPr="00825D41">
        <w:t>] in the SIP INVITE request;</w:t>
      </w:r>
    </w:p>
    <w:p w14:paraId="4578191C" w14:textId="77777777" w:rsidR="0087351F" w:rsidRPr="00825D41" w:rsidRDefault="0087351F" w:rsidP="0087351F">
      <w:pPr>
        <w:pStyle w:val="B1"/>
      </w:pPr>
      <w:r w:rsidRPr="00825D41">
        <w:t>6)</w:t>
      </w:r>
      <w:r w:rsidRPr="00825D41">
        <w:tab/>
        <w:t>shall include an Accept-Contact header field with the g.3gpp.icsi-ref media feature tag containing the value of "urn:urn-7:3gpp-service.ims.icsi.mcvideo" along with the "require" and "explicit" header field parameters according to IETF RFC 3841 [</w:t>
      </w:r>
      <w:r w:rsidRPr="00825D41">
        <w:rPr>
          <w:lang w:eastAsia="zh-CN"/>
        </w:rPr>
        <w:t>20</w:t>
      </w:r>
      <w:r w:rsidRPr="00825D41">
        <w:t>];</w:t>
      </w:r>
    </w:p>
    <w:p w14:paraId="2B68237C" w14:textId="77777777" w:rsidR="0087351F" w:rsidRPr="00825D41" w:rsidRDefault="0087351F" w:rsidP="0087351F">
      <w:pPr>
        <w:pStyle w:val="B1"/>
      </w:pPr>
      <w:r w:rsidRPr="00825D41">
        <w:t>7)</w:t>
      </w:r>
      <w:r w:rsidRPr="00825D41">
        <w:tab/>
        <w:t>should include the "timer" option tag in the Supported header field;</w:t>
      </w:r>
    </w:p>
    <w:p w14:paraId="55261D7E" w14:textId="77777777" w:rsidR="0087351F" w:rsidRPr="00825D41" w:rsidRDefault="0087351F" w:rsidP="0087351F">
      <w:pPr>
        <w:pStyle w:val="B1"/>
      </w:pPr>
      <w:r w:rsidRPr="00825D41">
        <w:t>8)</w:t>
      </w:r>
      <w:r w:rsidRPr="00825D41">
        <w:tab/>
        <w:t>should include the Session-Expires header field according to IETF RFC 4028 [</w:t>
      </w:r>
      <w:r w:rsidRPr="00825D41">
        <w:rPr>
          <w:lang w:eastAsia="zh-CN"/>
        </w:rPr>
        <w:t>23</w:t>
      </w:r>
      <w:r w:rsidRPr="00825D41">
        <w:t>]. It is recommended that the refresher parameter is omitted. If included, the refresher parameter shall be set to "uac";</w:t>
      </w:r>
    </w:p>
    <w:p w14:paraId="3246559F" w14:textId="77777777" w:rsidR="0087351F" w:rsidRPr="00825D41" w:rsidRDefault="0087351F" w:rsidP="0087351F">
      <w:pPr>
        <w:pStyle w:val="B1"/>
      </w:pPr>
      <w:r w:rsidRPr="00825D41">
        <w:t>9)</w:t>
      </w:r>
      <w:r w:rsidRPr="00825D41">
        <w:tab/>
        <w:t>shall set the Request-URI of the SIP INVITE request to the public service identity identifying the participating MCVideo function serving the MCVideo user;</w:t>
      </w:r>
    </w:p>
    <w:p w14:paraId="4F4F8F59" w14:textId="77777777" w:rsidR="0087351F" w:rsidRPr="00825D41" w:rsidRDefault="0087351F" w:rsidP="0087351F">
      <w:pPr>
        <w:pStyle w:val="NO"/>
      </w:pPr>
      <w:r w:rsidRPr="00825D41">
        <w:t>NOTE 1:</w:t>
      </w:r>
      <w:r w:rsidRPr="00825D41">
        <w:tab/>
        <w:t>The MCVideo client is configured with public service identity identifying the participating MCVideo function serving the MCVideo user.</w:t>
      </w:r>
    </w:p>
    <w:p w14:paraId="3A3B3A53" w14:textId="77777777" w:rsidR="0087351F" w:rsidRPr="00825D41" w:rsidRDefault="0087351F" w:rsidP="0087351F">
      <w:pPr>
        <w:pStyle w:val="B1"/>
      </w:pPr>
      <w:r w:rsidRPr="00825D41">
        <w:t>10)</w:t>
      </w:r>
      <w:r w:rsidRPr="00825D41">
        <w:tab/>
        <w:t>may include a P-Preferred-Identity header field in the SIP INVITE request containing a public user identity as specified in 3GPP TS 24.229 [</w:t>
      </w:r>
      <w:r w:rsidRPr="00825D41">
        <w:rPr>
          <w:lang w:eastAsia="zh-CN"/>
        </w:rPr>
        <w:t>11</w:t>
      </w:r>
      <w:r w:rsidRPr="00825D41">
        <w:t>];</w:t>
      </w:r>
    </w:p>
    <w:p w14:paraId="0D3958B3" w14:textId="77777777" w:rsidR="0087351F" w:rsidRPr="00825D41" w:rsidRDefault="0087351F" w:rsidP="0087351F">
      <w:pPr>
        <w:pStyle w:val="B1"/>
      </w:pPr>
      <w:r w:rsidRPr="00825D41">
        <w:t>11)</w:t>
      </w:r>
      <w:r w:rsidRPr="00825D41">
        <w:tab/>
        <w:t>if the MCVideo emergency state is already set or the MCVideo client emergency group state for this group is set to "MVEG 2: in-progress", the MCVideo client shall comply with the procedures in subclause 6.2.8.1.2;</w:t>
      </w:r>
    </w:p>
    <w:p w14:paraId="6C0C76A2" w14:textId="77777777" w:rsidR="0087351F" w:rsidRPr="00825D41" w:rsidRDefault="0087351F" w:rsidP="0087351F">
      <w:pPr>
        <w:pStyle w:val="B1"/>
      </w:pPr>
      <w:r w:rsidRPr="00825D41">
        <w:t>12)</w:t>
      </w:r>
      <w:r w:rsidRPr="00825D41">
        <w:tab/>
        <w:t>if the MCVideo client imminent peril group state for this group is set to "MIG 2: in-progress" or "MVIG 3: confirm-pending" shall include the Resource-Priority header field and comply with the procedures in subclause 6.2.8.1.12;</w:t>
      </w:r>
    </w:p>
    <w:p w14:paraId="35301A1E" w14:textId="77777777" w:rsidR="0087351F" w:rsidRPr="00825D41" w:rsidRDefault="0087351F" w:rsidP="0087351F">
      <w:pPr>
        <w:pStyle w:val="B1"/>
      </w:pPr>
      <w:r w:rsidRPr="00825D41">
        <w:t>13)</w:t>
      </w:r>
      <w:r w:rsidRPr="00825D41">
        <w:tab/>
        <w:t>shall contain an application/vnd.3gpp.mcvideo-info+xml MIME body with the &lt;mcvideoinfo&gt; element containing the &lt;mcvideo-Params&gt; element with:</w:t>
      </w:r>
    </w:p>
    <w:p w14:paraId="1166AEB8" w14:textId="77777777" w:rsidR="0087351F" w:rsidRPr="00825D41" w:rsidRDefault="0087351F" w:rsidP="0087351F">
      <w:pPr>
        <w:pStyle w:val="B2"/>
      </w:pPr>
      <w:r w:rsidRPr="00825D41">
        <w:t>a)</w:t>
      </w:r>
      <w:r w:rsidRPr="00825D41">
        <w:tab/>
        <w:t>the &lt;session-type&gt; element set to a value of "chat";</w:t>
      </w:r>
    </w:p>
    <w:p w14:paraId="2B4976B4" w14:textId="77777777" w:rsidR="0087351F" w:rsidRPr="00825D41" w:rsidRDefault="0087351F" w:rsidP="0087351F">
      <w:pPr>
        <w:pStyle w:val="B2"/>
        <w:rPr>
          <w:rFonts w:eastAsia="Malgun Gothic"/>
        </w:rPr>
      </w:pPr>
      <w:r w:rsidRPr="00825D41">
        <w:rPr>
          <w:rFonts w:eastAsia="Malgun Gothic"/>
        </w:rPr>
        <w:t>b)</w:t>
      </w:r>
      <w:r w:rsidRPr="00825D41">
        <w:rPr>
          <w:rFonts w:eastAsia="Malgun Gothic"/>
        </w:rPr>
        <w:tab/>
        <w:t>the &lt;mcvideo-request-uri&gt; element set to the group identity; and</w:t>
      </w:r>
    </w:p>
    <w:p w14:paraId="3C5B9129" w14:textId="77777777" w:rsidR="0087351F" w:rsidRPr="00825D41" w:rsidRDefault="0087351F" w:rsidP="0087351F">
      <w:pPr>
        <w:pStyle w:val="B2"/>
        <w:rPr>
          <w:rFonts w:eastAsia="Malgun Gothic"/>
        </w:rPr>
      </w:pPr>
      <w:r w:rsidRPr="00825D41">
        <w:rPr>
          <w:rFonts w:eastAsia="Malgun Gothic"/>
        </w:rPr>
        <w:t>c)</w:t>
      </w:r>
      <w:r w:rsidRPr="00825D41">
        <w:rPr>
          <w:rFonts w:eastAsia="Malgun Gothic"/>
        </w:rPr>
        <w:tab/>
      </w:r>
      <w:r w:rsidRPr="00825D41">
        <w:t>the &lt;mcvideo-client-id&gt; element set to the MCVideo client ID of the originating MCVideo client;</w:t>
      </w:r>
    </w:p>
    <w:p w14:paraId="1FDCAD76" w14:textId="77777777" w:rsidR="0087351F" w:rsidRPr="00825D41" w:rsidRDefault="0087351F" w:rsidP="0087351F">
      <w:pPr>
        <w:keepLines/>
        <w:ind w:left="1135" w:hanging="851"/>
        <w:rPr>
          <w:rFonts w:eastAsia="Malgun Gothic"/>
        </w:rPr>
      </w:pPr>
      <w:r w:rsidRPr="00825D41">
        <w:rPr>
          <w:rFonts w:eastAsia="Malgun Gothic"/>
        </w:rPr>
        <w:t>NOTE 2:</w:t>
      </w:r>
      <w:r w:rsidRPr="00825D41">
        <w:rPr>
          <w:rFonts w:eastAsia="Malgun Gothic"/>
        </w:rPr>
        <w:tab/>
        <w:t>The MCVideo ID of the originating MCVideo user is not included in the body, as this will be inserted into the body of the SIP INVITE request that is sent by the originating participating MCVideo function.</w:t>
      </w:r>
    </w:p>
    <w:p w14:paraId="6FF739FE" w14:textId="77777777" w:rsidR="0087351F" w:rsidRPr="00825D41" w:rsidRDefault="0087351F" w:rsidP="0087351F">
      <w:pPr>
        <w:pStyle w:val="B1"/>
      </w:pPr>
      <w:r w:rsidRPr="00825D41">
        <w:t>14)</w:t>
      </w:r>
      <w:r w:rsidRPr="00825D41">
        <w:tab/>
        <w:t>shall include in the SIP INVITE request an SDP offer according to 3GPP TS 24.229 [</w:t>
      </w:r>
      <w:r w:rsidRPr="00825D41">
        <w:rPr>
          <w:lang w:eastAsia="zh-CN"/>
        </w:rPr>
        <w:t>11</w:t>
      </w:r>
      <w:r w:rsidRPr="00825D41">
        <w:t>] with the clarifications specified in subclause 6.2.1;</w:t>
      </w:r>
    </w:p>
    <w:p w14:paraId="7A78B2F7" w14:textId="77777777" w:rsidR="0087351F" w:rsidRPr="00825D41" w:rsidRDefault="0087351F" w:rsidP="0087351F">
      <w:pPr>
        <w:pStyle w:val="B1"/>
      </w:pPr>
      <w:r w:rsidRPr="00825D41">
        <w:t>15)</w:t>
      </w:r>
      <w:r w:rsidRPr="00825D41">
        <w:tab/>
        <w:t>if an implicit transmission request is required, shall indicate this as specified in subclause 6.4; and</w:t>
      </w:r>
    </w:p>
    <w:p w14:paraId="0376AAF1" w14:textId="77777777" w:rsidR="0087351F" w:rsidRPr="00825D41" w:rsidRDefault="0087351F" w:rsidP="0087351F">
      <w:pPr>
        <w:pStyle w:val="B1"/>
      </w:pPr>
      <w:r w:rsidRPr="00825D41">
        <w:t>16)</w:t>
      </w:r>
      <w:r w:rsidRPr="00825D41">
        <w:tab/>
        <w:t>shall send the SIP INVITE request according to 3GPP TS 24.229 [</w:t>
      </w:r>
      <w:r w:rsidRPr="00825D41">
        <w:rPr>
          <w:lang w:eastAsia="zh-CN"/>
        </w:rPr>
        <w:t>11</w:t>
      </w:r>
      <w:r w:rsidRPr="00825D41">
        <w:t>].</w:t>
      </w:r>
    </w:p>
    <w:p w14:paraId="7A8880BE" w14:textId="77777777" w:rsidR="0087351F" w:rsidRPr="00825D41" w:rsidRDefault="0087351F" w:rsidP="0087351F">
      <w:r w:rsidRPr="00825D41">
        <w:t>On receiving a SIP 2xx response to the SIP INVITE request, the MCVideo client:</w:t>
      </w:r>
    </w:p>
    <w:p w14:paraId="61BFE4C5" w14:textId="77777777" w:rsidR="0087351F" w:rsidRPr="00825D41" w:rsidRDefault="0087351F" w:rsidP="0087351F">
      <w:pPr>
        <w:pStyle w:val="B1"/>
      </w:pPr>
      <w:r w:rsidRPr="00825D41">
        <w:t>1)</w:t>
      </w:r>
      <w:r w:rsidRPr="00825D41">
        <w:tab/>
        <w:t>shall interact with the user plane as specified in 3GPP TS 24.581 [</w:t>
      </w:r>
      <w:r w:rsidRPr="00825D41">
        <w:rPr>
          <w:lang w:eastAsia="zh-CN"/>
        </w:rPr>
        <w:t>5</w:t>
      </w:r>
      <w:r w:rsidRPr="00825D41">
        <w:t>]; and</w:t>
      </w:r>
    </w:p>
    <w:p w14:paraId="19B83B33" w14:textId="77777777" w:rsidR="0087351F" w:rsidRPr="00825D41" w:rsidRDefault="0087351F" w:rsidP="0087351F">
      <w:pPr>
        <w:pStyle w:val="B1"/>
      </w:pPr>
      <w:r w:rsidRPr="00825D41">
        <w:t>2)</w:t>
      </w:r>
      <w:r w:rsidRPr="00825D41">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BC3E101" w14:textId="77777777" w:rsidR="0087351F" w:rsidRPr="00825D41" w:rsidRDefault="0087351F" w:rsidP="0087351F">
      <w:r w:rsidRPr="00825D41">
        <w:t>On receiving a SIP 4xx response, a SIP 5xx response or a SIP 6xx response to the SIP INVITE request:</w:t>
      </w:r>
    </w:p>
    <w:p w14:paraId="349BB629" w14:textId="77777777" w:rsidR="0087351F" w:rsidRPr="00825D41" w:rsidRDefault="0087351F" w:rsidP="0087351F">
      <w:pPr>
        <w:pStyle w:val="B1"/>
      </w:pPr>
      <w:r w:rsidRPr="00825D41">
        <w:t>1)</w:t>
      </w:r>
      <w:r w:rsidRPr="00825D41">
        <w:tab/>
        <w:t>if the MCVideo emergency group call state is set to "MVEGC 2: emergency-call-requested" or "MVEGC 3: emergency-call-granted"; or</w:t>
      </w:r>
    </w:p>
    <w:p w14:paraId="54A811B8" w14:textId="77777777" w:rsidR="0087351F" w:rsidRPr="00825D41" w:rsidRDefault="0087351F" w:rsidP="0087351F">
      <w:pPr>
        <w:pStyle w:val="B1"/>
      </w:pPr>
      <w:r w:rsidRPr="00825D41">
        <w:t>2)</w:t>
      </w:r>
      <w:r w:rsidRPr="00825D41">
        <w:tab/>
        <w:t>if the MCVideo imminent peril group call state is set to "MVIGC 2: imminent-peril-call-requested" or "MVIGC 3: imminent-peril-call-granted";</w:t>
      </w:r>
    </w:p>
    <w:p w14:paraId="4EBC9CFB" w14:textId="77777777" w:rsidR="0087351F" w:rsidRPr="00825D41" w:rsidRDefault="0087351F" w:rsidP="0087351F">
      <w:pPr>
        <w:pStyle w:val="B1"/>
        <w:ind w:left="0" w:firstLine="0"/>
      </w:pPr>
      <w:r w:rsidRPr="00825D41">
        <w:lastRenderedPageBreak/>
        <w:t>the MCVideo client shall perform the actions specified in subclause 6.2.8.1.5.</w:t>
      </w:r>
    </w:p>
    <w:p w14:paraId="34DF1A8F" w14:textId="77777777" w:rsidR="0087351F" w:rsidRPr="00825D41" w:rsidRDefault="0087351F" w:rsidP="0087351F">
      <w:r w:rsidRPr="00825D41">
        <w:t>On receiving a SIP INFO request where the Request-URI contains an MCVideo session ID identifying an ongoing group session, the MCVideo client shall follow the actions specified in subclause 6.2.8.1.13.</w:t>
      </w:r>
    </w:p>
    <w:p w14:paraId="6E0A9D76" w14:textId="77777777" w:rsidR="0087351F" w:rsidRPr="00825D41" w:rsidRDefault="0087351F" w:rsidP="0087351F">
      <w:pPr>
        <w:rPr>
          <w:lang w:eastAsia="ko-KR"/>
        </w:rPr>
      </w:pPr>
      <w:bookmarkStart w:id="511" w:name="_Toc20151621"/>
      <w:bookmarkStart w:id="512" w:name="_Toc27494286"/>
      <w:bookmarkStart w:id="513" w:name="_Toc73952960"/>
      <w:r w:rsidRPr="00825D41">
        <w:rPr>
          <w:lang w:eastAsia="ko-KR"/>
        </w:rPr>
        <w:t>[TS 24.281, clause 9.2.2.2.2.1]</w:t>
      </w:r>
    </w:p>
    <w:bookmarkEnd w:id="511"/>
    <w:bookmarkEnd w:id="512"/>
    <w:bookmarkEnd w:id="513"/>
    <w:p w14:paraId="2847BCF1" w14:textId="77777777" w:rsidR="0087351F" w:rsidRPr="00825D41" w:rsidRDefault="0087351F" w:rsidP="0087351F">
      <w:pPr>
        <w:rPr>
          <w:lang w:eastAsia="ko-KR"/>
        </w:rPr>
      </w:pPr>
      <w:r w:rsidRPr="00825D41">
        <w:rPr>
          <w:lang w:eastAsia="ko-KR"/>
        </w:rPr>
        <w:t>When an MCVideo client wants to leave the MCVideo session that has been established using on-demand session, the MCVideo client shall follow the procedures as specified in clause 6.2.4.1.</w:t>
      </w:r>
    </w:p>
    <w:p w14:paraId="632833CE" w14:textId="77777777" w:rsidR="0087351F" w:rsidRPr="00825D41" w:rsidRDefault="0087351F" w:rsidP="0087351F">
      <w:r w:rsidRPr="00825D41">
        <w:t>[TS 24.581, clause 6.2.1]</w:t>
      </w:r>
    </w:p>
    <w:p w14:paraId="18583FE7" w14:textId="77777777" w:rsidR="0087351F" w:rsidRPr="00825D41" w:rsidRDefault="0087351F" w:rsidP="0087351F">
      <w:r w:rsidRPr="00825D41">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984123" w14:textId="77777777" w:rsidR="0087351F" w:rsidRPr="00825D41" w:rsidRDefault="0087351F" w:rsidP="0087351F">
      <w:r w:rsidRPr="00825D41">
        <w:t>The SIP INVITE request sent by the application and signalling plane:</w:t>
      </w:r>
    </w:p>
    <w:p w14:paraId="48078261" w14:textId="77777777" w:rsidR="0087351F" w:rsidRPr="00825D41" w:rsidRDefault="0087351F" w:rsidP="0087351F">
      <w:pPr>
        <w:pStyle w:val="B1"/>
      </w:pPr>
      <w:r w:rsidRPr="00825D41">
        <w:t>1.</w:t>
      </w:r>
      <w:r w:rsidRPr="00825D41">
        <w:tab/>
        <w:t>shall be regarded an implicit Transmission request when an implicit Transmission request is negotiated; and</w:t>
      </w:r>
    </w:p>
    <w:p w14:paraId="63219296" w14:textId="77777777" w:rsidR="0087351F" w:rsidRPr="00825D41" w:rsidRDefault="0087351F" w:rsidP="0087351F">
      <w:pPr>
        <w:pStyle w:val="B1"/>
      </w:pPr>
      <w:r w:rsidRPr="00825D41">
        <w:t>2.</w:t>
      </w:r>
      <w:r w:rsidRPr="00825D41">
        <w:tab/>
        <w:t>shall not be regarded as an implicit Transmission request in case of a re-join to an already on-going group call.</w:t>
      </w:r>
    </w:p>
    <w:p w14:paraId="1A016C0C" w14:textId="77777777" w:rsidR="0087351F" w:rsidRPr="00825D41" w:rsidRDefault="0087351F" w:rsidP="0087351F">
      <w:pPr>
        <w:pStyle w:val="NO"/>
      </w:pPr>
      <w:r w:rsidRPr="00825D41">
        <w:t>NOTE:</w:t>
      </w:r>
      <w:r w:rsidRPr="00825D41">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439ABCE2" w14:textId="77777777" w:rsidR="0087351F" w:rsidRPr="00825D41" w:rsidRDefault="0087351F" w:rsidP="0087351F">
      <w:r w:rsidRPr="00825D41">
        <w:t>[TS 24.581, clause 6.2.4.1]</w:t>
      </w:r>
    </w:p>
    <w:p w14:paraId="224D109B" w14:textId="77777777" w:rsidR="0087351F" w:rsidRPr="00825D41" w:rsidRDefault="0087351F" w:rsidP="0087351F">
      <w:r w:rsidRPr="00825D41">
        <w:t>The transmission participant shall behave according to the state diagram and the state transitions specified in this subclause.</w:t>
      </w:r>
    </w:p>
    <w:p w14:paraId="0182D05F" w14:textId="77777777" w:rsidR="0087351F" w:rsidRPr="00825D41" w:rsidRDefault="0087351F" w:rsidP="0087351F">
      <w:r w:rsidRPr="00825D41">
        <w:t>Figure 6.2.4.1-1 shows the state diagram for 'Transmission participant state transition diagram for basic transmission control operation'.</w:t>
      </w:r>
    </w:p>
    <w:p w14:paraId="1280799F" w14:textId="77777777" w:rsidR="0087351F" w:rsidRPr="00825D41" w:rsidRDefault="0087351F" w:rsidP="0087351F">
      <w:r w:rsidRPr="00825D41">
        <w:t>…</w:t>
      </w:r>
    </w:p>
    <w:p w14:paraId="65C68993" w14:textId="77777777" w:rsidR="0087351F" w:rsidRPr="00825D41" w:rsidRDefault="0087351F" w:rsidP="0087351F">
      <w:r w:rsidRPr="00825D41">
        <w:t>State details are explained in the following subclauses.</w:t>
      </w:r>
    </w:p>
    <w:p w14:paraId="0C98B651" w14:textId="77777777" w:rsidR="0087351F" w:rsidRPr="00825D41" w:rsidRDefault="0087351F" w:rsidP="0087351F">
      <w:r w:rsidRPr="00825D41">
        <w:t>If a transmission control message arrives in a state where there is no specific procedure specified for received transmission control message, the transmission participant shall discard the transmission control message and shall remain in the current state.</w:t>
      </w:r>
    </w:p>
    <w:p w14:paraId="5996FE6B" w14:textId="77777777" w:rsidR="0087351F" w:rsidRPr="00825D41" w:rsidRDefault="0087351F" w:rsidP="0087351F">
      <w:pPr>
        <w:pStyle w:val="NO"/>
      </w:pPr>
      <w:r w:rsidRPr="00825D41">
        <w:t>NOTE:</w:t>
      </w:r>
      <w:r w:rsidRPr="00825D41">
        <w:tab/>
        <w:t>A badly formatted transmission control message received in any state is ignored by the transmission participant and does not cause any change of the current state.</w:t>
      </w:r>
    </w:p>
    <w:p w14:paraId="10AB232B" w14:textId="77777777" w:rsidR="0087351F" w:rsidRPr="00825D41" w:rsidRDefault="0087351F" w:rsidP="0087351F">
      <w:r w:rsidRPr="00825D41">
        <w:t>[TS 24.581, clause 6.2.4.4.6]</w:t>
      </w:r>
    </w:p>
    <w:p w14:paraId="1070E95D" w14:textId="77777777" w:rsidR="0087351F" w:rsidRPr="00825D41" w:rsidRDefault="0087351F" w:rsidP="0087351F">
      <w:r w:rsidRPr="00825D41">
        <w:t>Upon receiving a Transmission Granted message from the transmission control server, the transmission participant:</w:t>
      </w:r>
    </w:p>
    <w:p w14:paraId="56B545DD" w14:textId="77777777" w:rsidR="0087351F" w:rsidRPr="00825D41" w:rsidRDefault="0087351F" w:rsidP="0087351F">
      <w:pPr>
        <w:pStyle w:val="B1"/>
      </w:pPr>
      <w:r w:rsidRPr="00825D41">
        <w:t>1.</w:t>
      </w:r>
      <w:r w:rsidRPr="00825D41">
        <w:tab/>
        <w:t>if the first bit in the subtype of the Transmission Granted message is set to '1' (Acknowledgment is required) as described in subclause 9.2.2.1, shall send a Transmission control Ack message. The Transmission control Ack message:</w:t>
      </w:r>
    </w:p>
    <w:p w14:paraId="03460827" w14:textId="77777777" w:rsidR="0087351F" w:rsidRPr="00825D41" w:rsidRDefault="0087351F" w:rsidP="0087351F">
      <w:pPr>
        <w:pStyle w:val="B2"/>
      </w:pPr>
      <w:r w:rsidRPr="00825D41">
        <w:t>a.</w:t>
      </w:r>
      <w:r w:rsidRPr="00825D41">
        <w:tab/>
        <w:t>shall include the Message Type field set to '0' (Transmission Granted); and</w:t>
      </w:r>
    </w:p>
    <w:p w14:paraId="30B383FB" w14:textId="77777777" w:rsidR="0087351F" w:rsidRPr="00825D41" w:rsidRDefault="0087351F" w:rsidP="0087351F">
      <w:pPr>
        <w:pStyle w:val="B2"/>
      </w:pPr>
      <w:r w:rsidRPr="00825D41">
        <w:t>b.</w:t>
      </w:r>
      <w:r w:rsidRPr="00825D41">
        <w:tab/>
        <w:t>shall include the Source field set to '0' (the transmission participant is the source);</w:t>
      </w:r>
    </w:p>
    <w:p w14:paraId="71DAF66B" w14:textId="77777777" w:rsidR="0087351F" w:rsidRPr="00825D41" w:rsidRDefault="0087351F" w:rsidP="0087351F">
      <w:pPr>
        <w:pStyle w:val="B1"/>
      </w:pPr>
      <w:r w:rsidRPr="00825D41">
        <w:t>2.</w:t>
      </w:r>
      <w:r w:rsidRPr="00825D41">
        <w:tab/>
        <w:t>shall store the SSRC of granted transmission participant received in the Transmission Granted message and use it in the RTP media packets until the transmission is released;</w:t>
      </w:r>
    </w:p>
    <w:p w14:paraId="782C6D97" w14:textId="77777777" w:rsidR="0087351F" w:rsidRPr="00825D41" w:rsidRDefault="0087351F" w:rsidP="0087351F">
      <w:pPr>
        <w:pStyle w:val="B1"/>
      </w:pPr>
      <w:r w:rsidRPr="00825D41">
        <w:t>3.</w:t>
      </w:r>
      <w:r w:rsidRPr="00825D41">
        <w:tab/>
        <w:t>shall provide Transmission granted notification to the user, if not already done;</w:t>
      </w:r>
    </w:p>
    <w:p w14:paraId="5B752A79" w14:textId="77777777" w:rsidR="0087351F" w:rsidRPr="00825D41" w:rsidRDefault="0087351F" w:rsidP="0087351F">
      <w:pPr>
        <w:pStyle w:val="B1"/>
      </w:pPr>
      <w:r w:rsidRPr="00825D41">
        <w:lastRenderedPageBreak/>
        <w:t>4.</w:t>
      </w:r>
      <w:r w:rsidRPr="00825D41">
        <w:tab/>
        <w:t>shall stop timer T100 (Transmission Request); and</w:t>
      </w:r>
    </w:p>
    <w:p w14:paraId="38EB3E19" w14:textId="77777777" w:rsidR="0087351F" w:rsidRPr="00825D41" w:rsidRDefault="0087351F" w:rsidP="0087351F">
      <w:pPr>
        <w:pStyle w:val="B1"/>
      </w:pPr>
      <w:r w:rsidRPr="00825D41">
        <w:t>5.</w:t>
      </w:r>
      <w:r w:rsidRPr="00825D41">
        <w:tab/>
        <w:t>shall enter the 'U: has permission to transmit' state.</w:t>
      </w:r>
    </w:p>
    <w:p w14:paraId="33BA0C44" w14:textId="77777777" w:rsidR="0087351F" w:rsidRPr="00825D41" w:rsidRDefault="0087351F" w:rsidP="0087351F">
      <w:r w:rsidRPr="00825D41">
        <w:t>[TS 24.581, clause 6.2.4.5.3]</w:t>
      </w:r>
    </w:p>
    <w:p w14:paraId="0375559D" w14:textId="77777777" w:rsidR="0087351F" w:rsidRPr="00825D41" w:rsidRDefault="0087351F" w:rsidP="0087351F">
      <w:r w:rsidRPr="00825D41">
        <w:t>Upon receiving an indication from the user to end the permission to send RTP media, the transmission participant:</w:t>
      </w:r>
    </w:p>
    <w:p w14:paraId="47621165" w14:textId="77777777" w:rsidR="0087351F" w:rsidRPr="00825D41" w:rsidRDefault="0087351F" w:rsidP="0087351F">
      <w:pPr>
        <w:pStyle w:val="B1"/>
      </w:pPr>
      <w:r w:rsidRPr="00825D41">
        <w:t>1.</w:t>
      </w:r>
      <w:r w:rsidRPr="00825D41">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84233B9" w14:textId="77777777" w:rsidR="0087351F" w:rsidRPr="00825D41" w:rsidRDefault="0087351F" w:rsidP="0087351F">
      <w:pPr>
        <w:pStyle w:val="B1"/>
      </w:pPr>
      <w:r w:rsidRPr="00825D41">
        <w:t>2.</w:t>
      </w:r>
      <w:r w:rsidRPr="00825D41">
        <w:tab/>
        <w:t>shall start timer T101 (Transmission End Request) and initialize counter C101 (Transmission End Request) to 1; and</w:t>
      </w:r>
    </w:p>
    <w:p w14:paraId="3EC7067D" w14:textId="77777777" w:rsidR="0087351F" w:rsidRPr="00825D41" w:rsidRDefault="0087351F" w:rsidP="0087351F">
      <w:pPr>
        <w:pStyle w:val="B1"/>
      </w:pPr>
      <w:r w:rsidRPr="00825D41">
        <w:t>3.</w:t>
      </w:r>
      <w:r w:rsidRPr="00825D41">
        <w:tab/>
        <w:t>shall enter the 'U: pending end of transmission' state.</w:t>
      </w:r>
    </w:p>
    <w:p w14:paraId="7450D1C8" w14:textId="77777777" w:rsidR="0087351F" w:rsidRPr="00825D41" w:rsidRDefault="0087351F" w:rsidP="0087351F">
      <w:r w:rsidRPr="00825D41">
        <w:t>[TS 24.581, clause 6.2.4.4.7]</w:t>
      </w:r>
    </w:p>
    <w:p w14:paraId="5B8CE6D5" w14:textId="77777777" w:rsidR="0087351F" w:rsidRPr="00825D41" w:rsidRDefault="0087351F" w:rsidP="0087351F">
      <w:r w:rsidRPr="00825D41">
        <w:t>Upon receiving an indication from the user to end the Transmission request, the transmission participant:</w:t>
      </w:r>
    </w:p>
    <w:p w14:paraId="478058EA" w14:textId="77777777" w:rsidR="0087351F" w:rsidRPr="00825D41" w:rsidRDefault="0087351F" w:rsidP="0087351F">
      <w:pPr>
        <w:pStyle w:val="B1"/>
      </w:pPr>
      <w:r w:rsidRPr="00825D41">
        <w:t>1.</w:t>
      </w:r>
      <w:r w:rsidRPr="00825D41">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DFD330" w14:textId="77777777" w:rsidR="0087351F" w:rsidRPr="00825D41" w:rsidRDefault="0087351F" w:rsidP="0087351F">
      <w:pPr>
        <w:pStyle w:val="B1"/>
      </w:pPr>
      <w:r w:rsidRPr="00825D41">
        <w:t>2.</w:t>
      </w:r>
      <w:r w:rsidRPr="00825D41">
        <w:tab/>
        <w:t>shall stop time T100 (Transmission Request)</w:t>
      </w:r>
    </w:p>
    <w:p w14:paraId="22B5AB89" w14:textId="77777777" w:rsidR="0087351F" w:rsidRPr="00825D41" w:rsidRDefault="0087351F" w:rsidP="0087351F">
      <w:pPr>
        <w:pStyle w:val="B1"/>
      </w:pPr>
      <w:r w:rsidRPr="00825D41">
        <w:t>3.</w:t>
      </w:r>
      <w:r w:rsidRPr="00825D41">
        <w:tab/>
        <w:t>shall start timer T101 (Transmission End Request) and initialize counter C101 (Transmission End Request) to 1; and</w:t>
      </w:r>
    </w:p>
    <w:p w14:paraId="2E826B1B" w14:textId="77777777" w:rsidR="0087351F" w:rsidRPr="00825D41" w:rsidRDefault="0087351F" w:rsidP="0087351F">
      <w:r w:rsidRPr="00825D41">
        <w:t>4.</w:t>
      </w:r>
      <w:r w:rsidRPr="00825D41">
        <w:tab/>
        <w:t>shall enter the 'U: pending end of transmission' state.</w:t>
      </w:r>
    </w:p>
    <w:p w14:paraId="5C53B775" w14:textId="77777777" w:rsidR="0087351F" w:rsidRPr="00825D41" w:rsidRDefault="0087351F" w:rsidP="0087351F">
      <w:pPr>
        <w:pStyle w:val="H6"/>
      </w:pPr>
      <w:bookmarkStart w:id="514" w:name="_Toc52787529"/>
      <w:bookmarkStart w:id="515" w:name="_Toc52787710"/>
      <w:bookmarkStart w:id="516" w:name="_Toc75906932"/>
      <w:bookmarkStart w:id="517" w:name="_Toc75907269"/>
      <w:r w:rsidRPr="00825D41">
        <w:t>6.1.2.1.3</w:t>
      </w:r>
      <w:r w:rsidRPr="00825D41">
        <w:tab/>
        <w:t>Test description</w:t>
      </w:r>
      <w:bookmarkEnd w:id="514"/>
      <w:bookmarkEnd w:id="515"/>
      <w:bookmarkEnd w:id="516"/>
      <w:bookmarkEnd w:id="517"/>
    </w:p>
    <w:p w14:paraId="12B1FCBE" w14:textId="77777777" w:rsidR="0087351F" w:rsidRPr="00825D41" w:rsidRDefault="0087351F" w:rsidP="0087351F">
      <w:pPr>
        <w:pStyle w:val="H6"/>
      </w:pPr>
      <w:r w:rsidRPr="00825D41">
        <w:t>6.1.2.1.3.1</w:t>
      </w:r>
      <w:r w:rsidRPr="00825D41">
        <w:tab/>
        <w:t>Pre-test conditions</w:t>
      </w:r>
    </w:p>
    <w:p w14:paraId="5139B474" w14:textId="77777777" w:rsidR="0087351F" w:rsidRPr="00825D41" w:rsidRDefault="0087351F" w:rsidP="0087351F">
      <w:pPr>
        <w:pStyle w:val="H6"/>
      </w:pPr>
      <w:r w:rsidRPr="00825D41">
        <w:t>System Simulator:</w:t>
      </w:r>
    </w:p>
    <w:p w14:paraId="2DCC9F28" w14:textId="77777777" w:rsidR="0087351F" w:rsidRPr="00825D41" w:rsidRDefault="0087351F" w:rsidP="0087351F">
      <w:pPr>
        <w:pStyle w:val="B1"/>
      </w:pPr>
      <w:r w:rsidRPr="00825D41">
        <w:t>-</w:t>
      </w:r>
      <w:r w:rsidRPr="00825D41">
        <w:tab/>
        <w:t>SS (MCVideo server).</w:t>
      </w:r>
    </w:p>
    <w:p w14:paraId="1E029348" w14:textId="77777777" w:rsidR="0087351F" w:rsidRPr="00825D41" w:rsidRDefault="0087351F" w:rsidP="0087351F">
      <w:pPr>
        <w:pStyle w:val="B1"/>
      </w:pPr>
      <w:r w:rsidRPr="00825D41">
        <w:t>-</w:t>
      </w:r>
      <w:r w:rsidRPr="00825D41">
        <w:tab/>
        <w:t>E-UTRA related parameters are set to the default parameters for the basic single cell environment, as defined in TS 36.508 [24] subclause 4.4.</w:t>
      </w:r>
    </w:p>
    <w:p w14:paraId="63D8EB26" w14:textId="77777777" w:rsidR="0087351F" w:rsidRPr="00825D41" w:rsidRDefault="0087351F" w:rsidP="0087351F">
      <w:pPr>
        <w:pStyle w:val="H6"/>
      </w:pPr>
      <w:r w:rsidRPr="00825D41">
        <w:t>IUT:</w:t>
      </w:r>
    </w:p>
    <w:p w14:paraId="13C20146" w14:textId="77777777" w:rsidR="0087351F" w:rsidRPr="00825D41" w:rsidRDefault="0087351F" w:rsidP="0087351F">
      <w:pPr>
        <w:pStyle w:val="B1"/>
      </w:pPr>
      <w:r w:rsidRPr="00825D41">
        <w:t>-</w:t>
      </w:r>
      <w:r w:rsidRPr="00825D41">
        <w:tab/>
        <w:t>UE (MCVideo client) has been provisioned with the Initial UE Configuration Data as specified in TS 36.579-1 [2], subclause 5.5.8.1 allowing for the location of the configuration management server for configuration of the MCVideo UE initial configuration management object (MO) and the default MCVideo user profile configuration management object (MO).</w:t>
      </w:r>
    </w:p>
    <w:p w14:paraId="14B7A68F" w14:textId="77777777" w:rsidR="0087351F" w:rsidRPr="00825D41" w:rsidRDefault="0087351F" w:rsidP="0087351F">
      <w:pPr>
        <w:pStyle w:val="B1"/>
      </w:pPr>
      <w:r w:rsidRPr="00825D41">
        <w:t>-</w:t>
      </w:r>
      <w:r w:rsidRPr="00825D41">
        <w:tab/>
        <w:t>The test USIM set as defined in TS 36.579-1 [2], subclause 5.5.10 is inserted.</w:t>
      </w:r>
    </w:p>
    <w:p w14:paraId="647D8467" w14:textId="77777777" w:rsidR="0087351F" w:rsidRPr="00825D41" w:rsidRDefault="0087351F" w:rsidP="0087351F">
      <w:pPr>
        <w:pStyle w:val="H6"/>
      </w:pPr>
      <w:r w:rsidRPr="00825D41">
        <w:t>Preamble:</w:t>
      </w:r>
    </w:p>
    <w:p w14:paraId="3E4D560F" w14:textId="77777777" w:rsidR="0087351F" w:rsidRPr="00825D41" w:rsidRDefault="0087351F" w:rsidP="0087351F">
      <w:pPr>
        <w:pStyle w:val="B1"/>
      </w:pPr>
      <w:r w:rsidRPr="00825D41">
        <w:t>-</w:t>
      </w:r>
      <w:r w:rsidRPr="00825D41">
        <w:tab/>
        <w:t>The UE has performed the Generic Test Procedure for MCVideo UE registration as specified in TS 36.579-1 [2], subclause 5.4.2A.</w:t>
      </w:r>
    </w:p>
    <w:p w14:paraId="37EB53D8" w14:textId="34640041" w:rsidR="0087351F" w:rsidRPr="00825D41" w:rsidRDefault="0087351F" w:rsidP="0087351F">
      <w:pPr>
        <w:pStyle w:val="B1"/>
      </w:pPr>
      <w:r w:rsidRPr="00825D41">
        <w:t>-</w:t>
      </w:r>
      <w:r w:rsidRPr="00825D41">
        <w:tab/>
        <w:t>The MCVideo User performs the Generic Test Procedure for MCVideo Authorization/Configuration and Key Generation as specified in TS 36.579-1 [2] subclause 5.3.2.</w:t>
      </w:r>
    </w:p>
    <w:p w14:paraId="59FC4981" w14:textId="7B6A9354" w:rsidR="0087351F" w:rsidRPr="00825D41" w:rsidRDefault="0087351F" w:rsidP="0087351F">
      <w:pPr>
        <w:pStyle w:val="B1"/>
      </w:pPr>
      <w:r w:rsidRPr="00825D41">
        <w:t>-</w:t>
      </w:r>
      <w:r w:rsidRPr="00825D41">
        <w:tab/>
        <w:t>UE States at the end of the preamble</w:t>
      </w:r>
    </w:p>
    <w:p w14:paraId="3E9CB101" w14:textId="77777777" w:rsidR="0087351F" w:rsidRPr="00825D41" w:rsidRDefault="0087351F" w:rsidP="0087351F">
      <w:pPr>
        <w:pStyle w:val="B2"/>
      </w:pPr>
      <w:r w:rsidRPr="00825D41">
        <w:t>-</w:t>
      </w:r>
      <w:r w:rsidRPr="00825D41">
        <w:tab/>
        <w:t>The UE is in E-UTRA Registered, Idle Mode state.</w:t>
      </w:r>
    </w:p>
    <w:p w14:paraId="1C3F56B9" w14:textId="77777777" w:rsidR="0087351F" w:rsidRPr="00825D41" w:rsidRDefault="0087351F" w:rsidP="0087351F">
      <w:pPr>
        <w:pStyle w:val="B2"/>
      </w:pPr>
      <w:r w:rsidRPr="00825D41">
        <w:lastRenderedPageBreak/>
        <w:t>-</w:t>
      </w:r>
      <w:r w:rsidRPr="00825D41">
        <w:tab/>
        <w:t>The MCVideo Client Application has been activated and user has registered-in as the MCVideo User with the Server as active user at the client.</w:t>
      </w:r>
    </w:p>
    <w:p w14:paraId="44EEA523" w14:textId="77777777" w:rsidR="0087351F" w:rsidRPr="00825D41" w:rsidRDefault="0087351F" w:rsidP="0087351F">
      <w:pPr>
        <w:pStyle w:val="H6"/>
      </w:pPr>
      <w:r w:rsidRPr="00825D41">
        <w:t>6.1.2.1.3.2</w:t>
      </w:r>
      <w:r w:rsidRPr="00825D41">
        <w:tab/>
        <w:t>Test procedure sequence</w:t>
      </w:r>
    </w:p>
    <w:p w14:paraId="124216D2" w14:textId="77777777" w:rsidR="0087351F" w:rsidRPr="00825D41" w:rsidRDefault="0087351F" w:rsidP="0087351F">
      <w:pPr>
        <w:pStyle w:val="TH"/>
      </w:pPr>
      <w:r w:rsidRPr="00825D41">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87351F" w:rsidRPr="00825D41" w14:paraId="54283287" w14:textId="77777777" w:rsidTr="00E64CC8">
        <w:trPr>
          <w:tblHeader/>
        </w:trPr>
        <w:tc>
          <w:tcPr>
            <w:tcW w:w="534" w:type="dxa"/>
            <w:tcBorders>
              <w:top w:val="single" w:sz="4" w:space="0" w:color="auto"/>
              <w:left w:val="single" w:sz="4" w:space="0" w:color="auto"/>
              <w:bottom w:val="nil"/>
              <w:right w:val="single" w:sz="4" w:space="0" w:color="auto"/>
            </w:tcBorders>
            <w:hideMark/>
          </w:tcPr>
          <w:p w14:paraId="0C72275F" w14:textId="77777777" w:rsidR="0087351F" w:rsidRPr="00825D41" w:rsidRDefault="0087351F" w:rsidP="00E64CC8">
            <w:pPr>
              <w:pStyle w:val="TAH"/>
              <w:keepNext w:val="0"/>
              <w:keepLines w:val="0"/>
              <w:widowControl w:val="0"/>
            </w:pPr>
            <w:r w:rsidRPr="00825D41">
              <w:t>St</w:t>
            </w:r>
          </w:p>
        </w:tc>
        <w:tc>
          <w:tcPr>
            <w:tcW w:w="3968" w:type="dxa"/>
            <w:tcBorders>
              <w:top w:val="single" w:sz="4" w:space="0" w:color="auto"/>
              <w:left w:val="single" w:sz="4" w:space="0" w:color="auto"/>
              <w:bottom w:val="nil"/>
              <w:right w:val="single" w:sz="4" w:space="0" w:color="auto"/>
            </w:tcBorders>
            <w:hideMark/>
          </w:tcPr>
          <w:p w14:paraId="125D1A04" w14:textId="77777777" w:rsidR="0087351F" w:rsidRPr="00825D41" w:rsidRDefault="0087351F" w:rsidP="00E64CC8">
            <w:pPr>
              <w:pStyle w:val="TAC"/>
              <w:keepNext w:val="0"/>
              <w:keepLines w:val="0"/>
              <w:widowControl w:val="0"/>
            </w:pPr>
            <w:r w:rsidRPr="00825D41">
              <w:rPr>
                <w:b/>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8BBCF44" w14:textId="77777777" w:rsidR="0087351F" w:rsidRPr="00825D41" w:rsidRDefault="0087351F" w:rsidP="00E64CC8">
            <w:pPr>
              <w:pStyle w:val="TAC"/>
              <w:keepNext w:val="0"/>
              <w:keepLines w:val="0"/>
              <w:widowControl w:val="0"/>
            </w:pPr>
            <w:r w:rsidRPr="00825D41">
              <w:rPr>
                <w:b/>
              </w:rPr>
              <w:t>Message Sequence</w:t>
            </w:r>
          </w:p>
        </w:tc>
        <w:tc>
          <w:tcPr>
            <w:tcW w:w="565" w:type="dxa"/>
            <w:tcBorders>
              <w:top w:val="single" w:sz="4" w:space="0" w:color="auto"/>
              <w:left w:val="single" w:sz="4" w:space="0" w:color="auto"/>
              <w:bottom w:val="nil"/>
              <w:right w:val="single" w:sz="4" w:space="0" w:color="auto"/>
            </w:tcBorders>
            <w:hideMark/>
          </w:tcPr>
          <w:p w14:paraId="780B25F0" w14:textId="77777777" w:rsidR="0087351F" w:rsidRPr="00825D41" w:rsidRDefault="0087351F" w:rsidP="00E64CC8">
            <w:pPr>
              <w:pStyle w:val="TAC"/>
              <w:keepNext w:val="0"/>
              <w:keepLines w:val="0"/>
              <w:widowControl w:val="0"/>
            </w:pPr>
            <w:r w:rsidRPr="00825D41">
              <w:rPr>
                <w:b/>
              </w:rPr>
              <w:t>TP</w:t>
            </w:r>
          </w:p>
        </w:tc>
        <w:tc>
          <w:tcPr>
            <w:tcW w:w="850" w:type="dxa"/>
            <w:tcBorders>
              <w:top w:val="single" w:sz="4" w:space="0" w:color="auto"/>
              <w:left w:val="single" w:sz="4" w:space="0" w:color="auto"/>
              <w:bottom w:val="nil"/>
              <w:right w:val="single" w:sz="4" w:space="0" w:color="auto"/>
            </w:tcBorders>
            <w:hideMark/>
          </w:tcPr>
          <w:p w14:paraId="5EBB57E7" w14:textId="77777777" w:rsidR="0087351F" w:rsidRPr="00825D41" w:rsidRDefault="0087351F" w:rsidP="00E64CC8">
            <w:pPr>
              <w:pStyle w:val="TAC"/>
              <w:keepNext w:val="0"/>
              <w:keepLines w:val="0"/>
              <w:widowControl w:val="0"/>
            </w:pPr>
            <w:r w:rsidRPr="00825D41">
              <w:rPr>
                <w:b/>
              </w:rPr>
              <w:t>Verdict</w:t>
            </w:r>
          </w:p>
        </w:tc>
      </w:tr>
      <w:tr w:rsidR="0087351F" w:rsidRPr="00825D41" w14:paraId="63F9FCB7" w14:textId="77777777" w:rsidTr="00E64CC8">
        <w:trPr>
          <w:tblHeader/>
        </w:trPr>
        <w:tc>
          <w:tcPr>
            <w:tcW w:w="534" w:type="dxa"/>
            <w:tcBorders>
              <w:top w:val="nil"/>
              <w:left w:val="single" w:sz="4" w:space="0" w:color="auto"/>
              <w:bottom w:val="single" w:sz="4" w:space="0" w:color="auto"/>
              <w:right w:val="single" w:sz="4" w:space="0" w:color="auto"/>
            </w:tcBorders>
          </w:tcPr>
          <w:p w14:paraId="25273751" w14:textId="77777777" w:rsidR="0087351F" w:rsidRPr="00825D41" w:rsidRDefault="0087351F" w:rsidP="00E64CC8">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6C81E2D5" w14:textId="77777777" w:rsidR="0087351F" w:rsidRPr="00825D41" w:rsidRDefault="0087351F" w:rsidP="00E64CC8">
            <w:pPr>
              <w:pStyle w:val="TAC"/>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DE7FF5D" w14:textId="77777777" w:rsidR="0087351F" w:rsidRPr="00825D41" w:rsidRDefault="0087351F" w:rsidP="00E64CC8">
            <w:pPr>
              <w:pStyle w:val="TAC"/>
              <w:keepNext w:val="0"/>
              <w:keepLines w:val="0"/>
              <w:widowControl w:val="0"/>
            </w:pPr>
            <w:r w:rsidRPr="00825D41">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583C6189" w14:textId="77777777" w:rsidR="0087351F" w:rsidRPr="00825D41" w:rsidRDefault="0087351F" w:rsidP="00E64CC8">
            <w:pPr>
              <w:pStyle w:val="TAC"/>
              <w:keepNext w:val="0"/>
              <w:keepLines w:val="0"/>
              <w:widowControl w:val="0"/>
            </w:pPr>
            <w:r w:rsidRPr="00825D41">
              <w:rPr>
                <w:b/>
              </w:rPr>
              <w:t>Message</w:t>
            </w:r>
          </w:p>
        </w:tc>
        <w:tc>
          <w:tcPr>
            <w:tcW w:w="565" w:type="dxa"/>
            <w:tcBorders>
              <w:top w:val="nil"/>
              <w:left w:val="single" w:sz="4" w:space="0" w:color="auto"/>
              <w:bottom w:val="single" w:sz="4" w:space="0" w:color="auto"/>
              <w:right w:val="single" w:sz="4" w:space="0" w:color="auto"/>
            </w:tcBorders>
          </w:tcPr>
          <w:p w14:paraId="1F769AF0" w14:textId="77777777" w:rsidR="0087351F" w:rsidRPr="00825D41" w:rsidRDefault="0087351F" w:rsidP="00E64CC8">
            <w:pPr>
              <w:pStyle w:val="TAC"/>
              <w:keepNext w:val="0"/>
              <w:keepLines w:val="0"/>
              <w:widowControl w:val="0"/>
            </w:pPr>
          </w:p>
        </w:tc>
        <w:tc>
          <w:tcPr>
            <w:tcW w:w="850" w:type="dxa"/>
            <w:tcBorders>
              <w:top w:val="nil"/>
              <w:left w:val="single" w:sz="4" w:space="0" w:color="auto"/>
              <w:bottom w:val="single" w:sz="4" w:space="0" w:color="auto"/>
              <w:right w:val="single" w:sz="4" w:space="0" w:color="auto"/>
            </w:tcBorders>
          </w:tcPr>
          <w:p w14:paraId="2422BEAF" w14:textId="77777777" w:rsidR="0087351F" w:rsidRPr="00825D41" w:rsidRDefault="0087351F" w:rsidP="00E64CC8">
            <w:pPr>
              <w:pStyle w:val="TAC"/>
              <w:keepNext w:val="0"/>
              <w:keepLines w:val="0"/>
              <w:widowControl w:val="0"/>
            </w:pPr>
          </w:p>
        </w:tc>
      </w:tr>
      <w:tr w:rsidR="0087351F" w:rsidRPr="00825D41" w14:paraId="76179721"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860DAB7" w14:textId="77777777" w:rsidR="0087351F" w:rsidRPr="00825D41" w:rsidRDefault="0087351F" w:rsidP="00E64CC8">
            <w:pPr>
              <w:pStyle w:val="TAC"/>
              <w:keepNext w:val="0"/>
              <w:keepLines w:val="0"/>
              <w:widowControl w:val="0"/>
            </w:pPr>
            <w:r w:rsidRPr="00825D41">
              <w:t>1</w:t>
            </w:r>
          </w:p>
        </w:tc>
        <w:tc>
          <w:tcPr>
            <w:tcW w:w="3968" w:type="dxa"/>
            <w:tcBorders>
              <w:top w:val="single" w:sz="4" w:space="0" w:color="auto"/>
              <w:left w:val="single" w:sz="4" w:space="0" w:color="auto"/>
              <w:bottom w:val="single" w:sz="4" w:space="0" w:color="auto"/>
              <w:right w:val="single" w:sz="4" w:space="0" w:color="auto"/>
            </w:tcBorders>
            <w:hideMark/>
          </w:tcPr>
          <w:p w14:paraId="06B356FB" w14:textId="77777777" w:rsidR="0087351F" w:rsidRPr="00825D41" w:rsidRDefault="0087351F" w:rsidP="00E64CC8">
            <w:pPr>
              <w:pStyle w:val="TAL"/>
              <w:keepNext w:val="0"/>
              <w:keepLines w:val="0"/>
              <w:widowControl w:val="0"/>
            </w:pPr>
            <w:r w:rsidRPr="00825D41">
              <w:t>Make the UE (MCVideo client) request the establishment of a chat group call with implicit transmission request.</w:t>
            </w:r>
          </w:p>
          <w:p w14:paraId="475A7DE9" w14:textId="77777777" w:rsidR="0087351F" w:rsidRPr="00825D41" w:rsidRDefault="0087351F" w:rsidP="00E64CC8">
            <w:pPr>
              <w:pStyle w:val="TAN"/>
              <w:keepNext w:val="0"/>
              <w:keepLines w:val="0"/>
              <w:widowControl w:val="0"/>
              <w:ind w:left="-14" w:firstLine="14"/>
              <w:rPr>
                <w:b/>
                <w:lang w:eastAsia="ja-JP"/>
              </w:rPr>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759D3AF8"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2BEC2871"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1DD843B4"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0CAA2344" w14:textId="77777777" w:rsidR="0087351F" w:rsidRPr="00825D41" w:rsidRDefault="0087351F" w:rsidP="00E64CC8">
            <w:pPr>
              <w:pStyle w:val="TAC"/>
              <w:keepNext w:val="0"/>
              <w:keepLines w:val="0"/>
              <w:widowControl w:val="0"/>
            </w:pPr>
            <w:r w:rsidRPr="00825D41">
              <w:t>-</w:t>
            </w:r>
          </w:p>
        </w:tc>
      </w:tr>
      <w:tr w:rsidR="0087351F" w:rsidRPr="00825D41" w14:paraId="66FBAE86"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20DCC5F" w14:textId="77777777" w:rsidR="0087351F" w:rsidRPr="00825D41" w:rsidRDefault="0087351F" w:rsidP="00E64CC8">
            <w:pPr>
              <w:pStyle w:val="TAC"/>
              <w:keepNext w:val="0"/>
              <w:keepLines w:val="0"/>
              <w:widowControl w:val="0"/>
            </w:pPr>
            <w:r w:rsidRPr="00825D41">
              <w:t>2</w:t>
            </w:r>
          </w:p>
        </w:tc>
        <w:tc>
          <w:tcPr>
            <w:tcW w:w="3968" w:type="dxa"/>
            <w:tcBorders>
              <w:top w:val="single" w:sz="4" w:space="0" w:color="auto"/>
              <w:left w:val="single" w:sz="4" w:space="0" w:color="auto"/>
              <w:bottom w:val="single" w:sz="4" w:space="0" w:color="auto"/>
              <w:right w:val="single" w:sz="4" w:space="0" w:color="auto"/>
            </w:tcBorders>
            <w:hideMark/>
          </w:tcPr>
          <w:p w14:paraId="666603E5" w14:textId="4F81C4FF" w:rsidR="0087351F" w:rsidRPr="00825D41" w:rsidRDefault="0087351F" w:rsidP="00E64CC8">
            <w:pPr>
              <w:pStyle w:val="TAL"/>
              <w:keepNext w:val="0"/>
              <w:keepLines w:val="0"/>
              <w:widowControl w:val="0"/>
            </w:pPr>
            <w:r w:rsidRPr="00825D41">
              <w:t xml:space="preserve">Check: Does the UE (MCVideo client) </w:t>
            </w:r>
            <w:r w:rsidRPr="00825D41">
              <w:rPr>
                <w:rFonts w:eastAsia="Calibri"/>
              </w:rPr>
              <w:t>correctly perform test procedure '</w:t>
            </w:r>
            <w:r w:rsidRPr="00825D41">
              <w:t>MCVideo CO session establishment/modification without provisional responses other than 100 Trying'</w:t>
            </w:r>
            <w:r w:rsidRPr="00825D41">
              <w:rPr>
                <w:rFonts w:eastAsia="Calibri"/>
              </w:rPr>
              <w:t xml:space="preserve"> as described in TS 36.579-1 [2] Table 5.3B.1.3-1 to establish the chat group call with implicit transmission control according to option b,ii of NOTE 1 in TS 36.579.1 [2] Table 5.3B.1.3-1</w:t>
            </w:r>
            <w:r w:rsidRPr="00825D41">
              <w:t>?</w:t>
            </w:r>
          </w:p>
        </w:tc>
        <w:tc>
          <w:tcPr>
            <w:tcW w:w="708" w:type="dxa"/>
            <w:tcBorders>
              <w:top w:val="single" w:sz="4" w:space="0" w:color="auto"/>
              <w:left w:val="single" w:sz="4" w:space="0" w:color="auto"/>
              <w:bottom w:val="single" w:sz="4" w:space="0" w:color="auto"/>
              <w:right w:val="single" w:sz="4" w:space="0" w:color="auto"/>
            </w:tcBorders>
            <w:hideMark/>
          </w:tcPr>
          <w:p w14:paraId="72B0488C"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6FDC2A54"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6C50C1F0" w14:textId="77777777" w:rsidR="0087351F" w:rsidRPr="00825D41" w:rsidRDefault="0087351F" w:rsidP="00E64CC8">
            <w:pPr>
              <w:pStyle w:val="TAC"/>
              <w:keepNext w:val="0"/>
              <w:keepLines w:val="0"/>
              <w:widowControl w:val="0"/>
              <w:rPr>
                <w:rStyle w:val="CommentReference"/>
                <w:rFonts w:eastAsia="Calibri" w:cs="Arial"/>
                <w:szCs w:val="18"/>
              </w:rPr>
            </w:pPr>
            <w:r w:rsidRPr="00825D41">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712D03E7" w14:textId="77777777" w:rsidR="0087351F" w:rsidRPr="00825D41" w:rsidRDefault="0087351F" w:rsidP="00E64CC8">
            <w:pPr>
              <w:pStyle w:val="TAC"/>
              <w:keepNext w:val="0"/>
              <w:keepLines w:val="0"/>
              <w:widowControl w:val="0"/>
            </w:pPr>
            <w:r w:rsidRPr="00825D41">
              <w:t>P</w:t>
            </w:r>
          </w:p>
        </w:tc>
      </w:tr>
      <w:tr w:rsidR="0087351F" w:rsidRPr="00825D41" w14:paraId="2DABE8DF"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60634363" w14:textId="77777777" w:rsidR="0087351F" w:rsidRPr="00825D41" w:rsidRDefault="0087351F" w:rsidP="00E64CC8">
            <w:pPr>
              <w:pStyle w:val="TAC"/>
              <w:keepNext w:val="0"/>
              <w:keepLines w:val="0"/>
              <w:widowControl w:val="0"/>
            </w:pPr>
            <w:r w:rsidRPr="00825D41">
              <w:t>3-7</w:t>
            </w:r>
          </w:p>
        </w:tc>
        <w:tc>
          <w:tcPr>
            <w:tcW w:w="3968" w:type="dxa"/>
            <w:tcBorders>
              <w:top w:val="single" w:sz="4" w:space="0" w:color="auto"/>
              <w:left w:val="single" w:sz="4" w:space="0" w:color="auto"/>
              <w:bottom w:val="single" w:sz="4" w:space="0" w:color="auto"/>
              <w:right w:val="single" w:sz="4" w:space="0" w:color="auto"/>
            </w:tcBorders>
            <w:hideMark/>
          </w:tcPr>
          <w:p w14:paraId="5B1D1EB4"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072FD542"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5114EDBD"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2AF13E4F"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03F01D97" w14:textId="77777777" w:rsidR="0087351F" w:rsidRPr="00825D41" w:rsidRDefault="0087351F" w:rsidP="00E64CC8">
            <w:pPr>
              <w:pStyle w:val="TAC"/>
              <w:keepNext w:val="0"/>
              <w:keepLines w:val="0"/>
              <w:widowControl w:val="0"/>
            </w:pPr>
            <w:r w:rsidRPr="00825D41">
              <w:t>-</w:t>
            </w:r>
          </w:p>
        </w:tc>
      </w:tr>
      <w:tr w:rsidR="0087351F" w:rsidRPr="00825D41" w14:paraId="765A4A48"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71183A3" w14:textId="77777777" w:rsidR="0087351F" w:rsidRPr="00825D41" w:rsidRDefault="0087351F" w:rsidP="00E64CC8">
            <w:pPr>
              <w:pStyle w:val="TAC"/>
              <w:keepNext w:val="0"/>
              <w:keepLines w:val="0"/>
              <w:widowControl w:val="0"/>
            </w:pPr>
            <w:r w:rsidRPr="00825D41">
              <w:t>8</w:t>
            </w:r>
          </w:p>
        </w:tc>
        <w:tc>
          <w:tcPr>
            <w:tcW w:w="3968" w:type="dxa"/>
            <w:tcBorders>
              <w:top w:val="single" w:sz="4" w:space="0" w:color="auto"/>
              <w:left w:val="single" w:sz="4" w:space="0" w:color="auto"/>
              <w:bottom w:val="single" w:sz="4" w:space="0" w:color="auto"/>
              <w:right w:val="single" w:sz="4" w:space="0" w:color="auto"/>
            </w:tcBorders>
            <w:hideMark/>
          </w:tcPr>
          <w:p w14:paraId="35F3C8C6" w14:textId="77777777" w:rsidR="0087351F" w:rsidRPr="00825D41" w:rsidRDefault="0087351F" w:rsidP="00E64CC8">
            <w:pPr>
              <w:pStyle w:val="TAL"/>
              <w:keepNext w:val="0"/>
              <w:keepLines w:val="0"/>
              <w:widowControl w:val="0"/>
            </w:pPr>
            <w:r w:rsidRPr="00825D41">
              <w:t>Check: Does the UE (MCVideo client) notify the user that the call has been established?</w:t>
            </w:r>
          </w:p>
          <w:p w14:paraId="5992C2EB" w14:textId="77777777" w:rsidR="0087351F" w:rsidRPr="00825D41" w:rsidRDefault="0087351F" w:rsidP="00E64CC8">
            <w:pPr>
              <w:pStyle w:val="TAN"/>
              <w:keepNext w:val="0"/>
              <w:keepLines w:val="0"/>
              <w:widowControl w:val="0"/>
              <w:ind w:left="-14" w:firstLine="14"/>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6E4C8849"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09154D56"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1144969D" w14:textId="77777777" w:rsidR="0087351F" w:rsidRPr="00825D41" w:rsidRDefault="0087351F" w:rsidP="00E64CC8">
            <w:pPr>
              <w:pStyle w:val="TAC"/>
              <w:keepNext w:val="0"/>
              <w:keepLines w:val="0"/>
              <w:widowControl w:val="0"/>
            </w:pPr>
            <w:r w:rsidRPr="00825D41">
              <w:rPr>
                <w:rStyle w:val="CommentReference"/>
                <w:rFonts w:eastAsia="Calibri" w:cs="Arial"/>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F52CB9F" w14:textId="77777777" w:rsidR="0087351F" w:rsidRPr="00825D41" w:rsidRDefault="0087351F" w:rsidP="00E64CC8">
            <w:pPr>
              <w:pStyle w:val="TAC"/>
              <w:keepNext w:val="0"/>
              <w:keepLines w:val="0"/>
              <w:widowControl w:val="0"/>
            </w:pPr>
            <w:r w:rsidRPr="00825D41">
              <w:t>P</w:t>
            </w:r>
          </w:p>
        </w:tc>
      </w:tr>
      <w:tr w:rsidR="0087351F" w:rsidRPr="00825D41" w14:paraId="2EC0F6D2"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0E09CDA" w14:textId="77777777" w:rsidR="0087351F" w:rsidRPr="00825D41" w:rsidRDefault="0087351F" w:rsidP="00E64CC8">
            <w:pPr>
              <w:pStyle w:val="TAC"/>
              <w:keepNext w:val="0"/>
              <w:keepLines w:val="0"/>
              <w:widowControl w:val="0"/>
            </w:pPr>
            <w:r w:rsidRPr="00825D41">
              <w:t>9</w:t>
            </w:r>
          </w:p>
        </w:tc>
        <w:tc>
          <w:tcPr>
            <w:tcW w:w="3968" w:type="dxa"/>
            <w:tcBorders>
              <w:top w:val="single" w:sz="4" w:space="0" w:color="auto"/>
              <w:left w:val="single" w:sz="4" w:space="0" w:color="auto"/>
              <w:bottom w:val="single" w:sz="4" w:space="0" w:color="auto"/>
              <w:right w:val="single" w:sz="4" w:space="0" w:color="auto"/>
            </w:tcBorders>
            <w:hideMark/>
          </w:tcPr>
          <w:p w14:paraId="43EE11DD" w14:textId="77777777" w:rsidR="0087351F" w:rsidRPr="00825D41" w:rsidRDefault="0087351F" w:rsidP="00E64CC8">
            <w:pPr>
              <w:pStyle w:val="TAL"/>
              <w:keepNext w:val="0"/>
              <w:keepLines w:val="0"/>
              <w:widowControl w:val="0"/>
            </w:pPr>
            <w:r w:rsidRPr="00825D41">
              <w:t>Make the UE (MCVideo client) request end of transmission.</w:t>
            </w:r>
          </w:p>
          <w:p w14:paraId="1657AAE4" w14:textId="77777777" w:rsidR="0087351F" w:rsidRPr="00825D41" w:rsidRDefault="0087351F" w:rsidP="00E64CC8">
            <w:pPr>
              <w:pStyle w:val="TAN"/>
              <w:keepNext w:val="0"/>
              <w:keepLines w:val="0"/>
              <w:widowControl w:val="0"/>
              <w:ind w:left="0" w:firstLine="21"/>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3C43B0A4"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0BDC45D1"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1C6F2C48"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70029953" w14:textId="77777777" w:rsidR="0087351F" w:rsidRPr="00825D41" w:rsidRDefault="0087351F" w:rsidP="00E64CC8">
            <w:pPr>
              <w:pStyle w:val="TAC"/>
              <w:keepNext w:val="0"/>
              <w:keepLines w:val="0"/>
              <w:widowControl w:val="0"/>
            </w:pPr>
            <w:r w:rsidRPr="00825D41">
              <w:t>-</w:t>
            </w:r>
          </w:p>
        </w:tc>
      </w:tr>
      <w:tr w:rsidR="0087351F" w:rsidRPr="00825D41" w14:paraId="1A2067F2"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BC99EE5" w14:textId="77777777" w:rsidR="0087351F" w:rsidRPr="00825D41" w:rsidRDefault="0087351F" w:rsidP="00E64CC8">
            <w:pPr>
              <w:pStyle w:val="TAC"/>
              <w:keepNext w:val="0"/>
              <w:keepLines w:val="0"/>
              <w:widowControl w:val="0"/>
            </w:pPr>
            <w:r w:rsidRPr="00825D41">
              <w:t>10</w:t>
            </w:r>
          </w:p>
        </w:tc>
        <w:tc>
          <w:tcPr>
            <w:tcW w:w="3968" w:type="dxa"/>
            <w:tcBorders>
              <w:top w:val="single" w:sz="4" w:space="0" w:color="auto"/>
              <w:left w:val="single" w:sz="4" w:space="0" w:color="auto"/>
              <w:bottom w:val="single" w:sz="4" w:space="0" w:color="auto"/>
              <w:right w:val="single" w:sz="4" w:space="0" w:color="auto"/>
            </w:tcBorders>
            <w:hideMark/>
          </w:tcPr>
          <w:p w14:paraId="40E19168" w14:textId="76B4E221" w:rsidR="0087351F" w:rsidRPr="00825D41" w:rsidRDefault="0087351F" w:rsidP="00E64CC8">
            <w:pPr>
              <w:pStyle w:val="TAL"/>
              <w:keepNext w:val="0"/>
              <w:keepLines w:val="0"/>
              <w:widowControl w:val="0"/>
              <w:rPr>
                <w:rFonts w:eastAsia="Calibri"/>
              </w:rPr>
            </w:pPr>
            <w:r w:rsidRPr="00825D41">
              <w:rPr>
                <w:rFonts w:eastAsia="Calibri"/>
              </w:rPr>
              <w:t xml:space="preserve">Check: Does the UE (MCVideo client) </w:t>
            </w:r>
            <w:r w:rsidRPr="00825D41">
              <w:t xml:space="preserve">correctly perform test procedure 'MCVideo transmission End Request CO' as described in </w:t>
            </w:r>
            <w:r w:rsidRPr="00825D41">
              <w:rPr>
                <w:lang w:eastAsia="ko-KR"/>
              </w:rPr>
              <w:t>TS 36.579-1 [2] Table 5.3B.7.3-1</w:t>
            </w:r>
            <w:r w:rsidRPr="00825D41">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89410EF"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535A659C"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4DF8E1C5" w14:textId="77777777" w:rsidR="0087351F" w:rsidRPr="00825D41" w:rsidRDefault="0087351F" w:rsidP="00E64CC8">
            <w:pPr>
              <w:pStyle w:val="TAC"/>
              <w:keepNext w:val="0"/>
              <w:keepLines w:val="0"/>
              <w:widowControl w:val="0"/>
            </w:pPr>
            <w:r w:rsidRPr="00825D41">
              <w:t>2</w:t>
            </w:r>
          </w:p>
        </w:tc>
        <w:tc>
          <w:tcPr>
            <w:tcW w:w="850" w:type="dxa"/>
            <w:tcBorders>
              <w:top w:val="single" w:sz="4" w:space="0" w:color="auto"/>
              <w:left w:val="single" w:sz="4" w:space="0" w:color="auto"/>
              <w:bottom w:val="single" w:sz="4" w:space="0" w:color="auto"/>
              <w:right w:val="single" w:sz="4" w:space="0" w:color="auto"/>
            </w:tcBorders>
            <w:hideMark/>
          </w:tcPr>
          <w:p w14:paraId="5FFA2313" w14:textId="77777777" w:rsidR="0087351F" w:rsidRPr="00825D41" w:rsidRDefault="0087351F" w:rsidP="00E64CC8">
            <w:pPr>
              <w:pStyle w:val="TAC"/>
              <w:keepNext w:val="0"/>
              <w:keepLines w:val="0"/>
              <w:widowControl w:val="0"/>
            </w:pPr>
            <w:r w:rsidRPr="00825D41">
              <w:t>P</w:t>
            </w:r>
          </w:p>
        </w:tc>
      </w:tr>
      <w:tr w:rsidR="0087351F" w:rsidRPr="00825D41" w14:paraId="3108AFBB"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684072CC" w14:textId="77777777" w:rsidR="0087351F" w:rsidRPr="00825D41" w:rsidRDefault="0087351F" w:rsidP="00E64CC8">
            <w:pPr>
              <w:pStyle w:val="TAC"/>
              <w:keepNext w:val="0"/>
              <w:keepLines w:val="0"/>
              <w:widowControl w:val="0"/>
            </w:pPr>
            <w:r w:rsidRPr="00825D41">
              <w:t>11-13</w:t>
            </w:r>
          </w:p>
        </w:tc>
        <w:tc>
          <w:tcPr>
            <w:tcW w:w="3968" w:type="dxa"/>
            <w:tcBorders>
              <w:top w:val="single" w:sz="4" w:space="0" w:color="auto"/>
              <w:left w:val="single" w:sz="4" w:space="0" w:color="auto"/>
              <w:bottom w:val="single" w:sz="4" w:space="0" w:color="auto"/>
              <w:right w:val="single" w:sz="4" w:space="0" w:color="auto"/>
            </w:tcBorders>
            <w:hideMark/>
          </w:tcPr>
          <w:p w14:paraId="0B80EBAE"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6BDE3771"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4701E3F6"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2E931C3A"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5CAE97F6" w14:textId="77777777" w:rsidR="0087351F" w:rsidRPr="00825D41" w:rsidRDefault="0087351F" w:rsidP="00E64CC8">
            <w:pPr>
              <w:pStyle w:val="TAC"/>
              <w:keepNext w:val="0"/>
              <w:keepLines w:val="0"/>
              <w:widowControl w:val="0"/>
            </w:pPr>
            <w:r w:rsidRPr="00825D41">
              <w:t>-</w:t>
            </w:r>
          </w:p>
        </w:tc>
      </w:tr>
      <w:tr w:rsidR="0087351F" w:rsidRPr="00825D41" w14:paraId="54013BF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54A59F9" w14:textId="77777777" w:rsidR="0087351F" w:rsidRPr="00825D41" w:rsidRDefault="0087351F" w:rsidP="00E64CC8">
            <w:pPr>
              <w:pStyle w:val="TAC"/>
              <w:keepNext w:val="0"/>
              <w:keepLines w:val="0"/>
              <w:widowControl w:val="0"/>
            </w:pPr>
            <w:r w:rsidRPr="00825D41">
              <w:t>14</w:t>
            </w:r>
          </w:p>
        </w:tc>
        <w:tc>
          <w:tcPr>
            <w:tcW w:w="3968" w:type="dxa"/>
            <w:tcBorders>
              <w:top w:val="single" w:sz="4" w:space="0" w:color="auto"/>
              <w:left w:val="single" w:sz="4" w:space="0" w:color="auto"/>
              <w:bottom w:val="single" w:sz="4" w:space="0" w:color="auto"/>
              <w:right w:val="single" w:sz="4" w:space="0" w:color="auto"/>
            </w:tcBorders>
            <w:hideMark/>
          </w:tcPr>
          <w:p w14:paraId="006A726A" w14:textId="77777777" w:rsidR="0087351F" w:rsidRPr="00825D41" w:rsidRDefault="0087351F" w:rsidP="00E64CC8">
            <w:pPr>
              <w:pStyle w:val="TAL"/>
              <w:keepNext w:val="0"/>
              <w:keepLines w:val="0"/>
              <w:widowControl w:val="0"/>
            </w:pPr>
            <w:r w:rsidRPr="00825D41">
              <w:t>Make the UE (MCVideo client) release the call.</w:t>
            </w:r>
          </w:p>
          <w:p w14:paraId="27D2765B" w14:textId="77777777" w:rsidR="0087351F" w:rsidRPr="00825D41" w:rsidRDefault="0087351F" w:rsidP="00E64CC8">
            <w:pPr>
              <w:pStyle w:val="TAL"/>
              <w:keepNext w:val="0"/>
              <w:keepLines w:val="0"/>
              <w:widowControl w:val="0"/>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501340B6"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0DA6586E"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419B28B6"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7875A328" w14:textId="77777777" w:rsidR="0087351F" w:rsidRPr="00825D41" w:rsidRDefault="0087351F" w:rsidP="00E64CC8">
            <w:pPr>
              <w:pStyle w:val="TAC"/>
              <w:keepNext w:val="0"/>
              <w:keepLines w:val="0"/>
              <w:widowControl w:val="0"/>
            </w:pPr>
            <w:r w:rsidRPr="00825D41">
              <w:t>-</w:t>
            </w:r>
          </w:p>
        </w:tc>
      </w:tr>
      <w:tr w:rsidR="0087351F" w:rsidRPr="00825D41" w14:paraId="63DD2AC1" w14:textId="77777777" w:rsidTr="00E64CC8">
        <w:trPr>
          <w:trHeight w:val="458"/>
        </w:trPr>
        <w:tc>
          <w:tcPr>
            <w:tcW w:w="534" w:type="dxa"/>
            <w:tcBorders>
              <w:top w:val="single" w:sz="4" w:space="0" w:color="auto"/>
              <w:left w:val="single" w:sz="4" w:space="0" w:color="auto"/>
              <w:bottom w:val="single" w:sz="4" w:space="0" w:color="auto"/>
              <w:right w:val="single" w:sz="4" w:space="0" w:color="auto"/>
            </w:tcBorders>
            <w:hideMark/>
          </w:tcPr>
          <w:p w14:paraId="4E65D462" w14:textId="77777777" w:rsidR="0087351F" w:rsidRPr="00825D41" w:rsidRDefault="0087351F" w:rsidP="00E64CC8">
            <w:pPr>
              <w:pStyle w:val="TAC"/>
              <w:keepNext w:val="0"/>
              <w:keepLines w:val="0"/>
              <w:widowControl w:val="0"/>
            </w:pPr>
            <w:r w:rsidRPr="00825D41">
              <w:t>15</w:t>
            </w:r>
          </w:p>
        </w:tc>
        <w:tc>
          <w:tcPr>
            <w:tcW w:w="3968" w:type="dxa"/>
            <w:tcBorders>
              <w:top w:val="single" w:sz="4" w:space="0" w:color="auto"/>
              <w:left w:val="single" w:sz="4" w:space="0" w:color="auto"/>
              <w:bottom w:val="single" w:sz="4" w:space="0" w:color="auto"/>
              <w:right w:val="single" w:sz="4" w:space="0" w:color="auto"/>
            </w:tcBorders>
            <w:hideMark/>
          </w:tcPr>
          <w:p w14:paraId="33919E27" w14:textId="4D27854A" w:rsidR="0087351F" w:rsidRPr="00825D41" w:rsidRDefault="0087351F" w:rsidP="00E64CC8">
            <w:pPr>
              <w:pStyle w:val="TAL"/>
              <w:keepNext w:val="0"/>
              <w:keepLines w:val="0"/>
              <w:widowControl w:val="0"/>
            </w:pPr>
            <w:r w:rsidRPr="00825D41">
              <w:t>Check: Does the</w:t>
            </w:r>
            <w:r w:rsidRPr="00825D41">
              <w:rPr>
                <w:rFonts w:eastAsia="Calibri"/>
              </w:rPr>
              <w:t xml:space="preserve"> UE </w:t>
            </w:r>
            <w:r w:rsidRPr="00825D41">
              <w:t xml:space="preserve">(MCVideo client) </w:t>
            </w:r>
            <w:r w:rsidRPr="00825D41">
              <w:rPr>
                <w:rFonts w:eastAsia="Calibri"/>
              </w:rPr>
              <w:t xml:space="preserve">correctly </w:t>
            </w:r>
            <w:r w:rsidRPr="00825D41">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746CFCE1"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142E4538"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4E222406" w14:textId="77777777" w:rsidR="0087351F" w:rsidRPr="00825D41" w:rsidRDefault="0087351F" w:rsidP="00E64CC8">
            <w:pPr>
              <w:pStyle w:val="TAC"/>
              <w:keepNext w:val="0"/>
              <w:keepLines w:val="0"/>
              <w:widowControl w:val="0"/>
            </w:pPr>
            <w:r w:rsidRPr="00825D41">
              <w:t>3</w:t>
            </w:r>
          </w:p>
        </w:tc>
        <w:tc>
          <w:tcPr>
            <w:tcW w:w="850" w:type="dxa"/>
            <w:tcBorders>
              <w:top w:val="single" w:sz="4" w:space="0" w:color="auto"/>
              <w:left w:val="single" w:sz="4" w:space="0" w:color="auto"/>
              <w:bottom w:val="single" w:sz="4" w:space="0" w:color="auto"/>
              <w:right w:val="single" w:sz="4" w:space="0" w:color="auto"/>
            </w:tcBorders>
            <w:hideMark/>
          </w:tcPr>
          <w:p w14:paraId="0ECCDA3E" w14:textId="77777777" w:rsidR="0087351F" w:rsidRPr="00825D41" w:rsidRDefault="0087351F" w:rsidP="00E64CC8">
            <w:pPr>
              <w:pStyle w:val="TAC"/>
              <w:keepNext w:val="0"/>
              <w:keepLines w:val="0"/>
              <w:widowControl w:val="0"/>
            </w:pPr>
            <w:r w:rsidRPr="00825D41">
              <w:t>P</w:t>
            </w:r>
          </w:p>
        </w:tc>
      </w:tr>
      <w:tr w:rsidR="0087351F" w:rsidRPr="00825D41" w14:paraId="469BD4C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6BE0ABA" w14:textId="77777777" w:rsidR="0087351F" w:rsidRPr="00825D41" w:rsidRDefault="0087351F" w:rsidP="00E64CC8">
            <w:pPr>
              <w:pStyle w:val="TAC"/>
              <w:keepNext w:val="0"/>
              <w:keepLines w:val="0"/>
              <w:widowControl w:val="0"/>
            </w:pPr>
            <w:r w:rsidRPr="00825D41">
              <w:t>16</w:t>
            </w:r>
          </w:p>
        </w:tc>
        <w:tc>
          <w:tcPr>
            <w:tcW w:w="3968" w:type="dxa"/>
            <w:tcBorders>
              <w:top w:val="single" w:sz="4" w:space="0" w:color="auto"/>
              <w:left w:val="single" w:sz="4" w:space="0" w:color="auto"/>
              <w:bottom w:val="single" w:sz="4" w:space="0" w:color="auto"/>
              <w:right w:val="single" w:sz="4" w:space="0" w:color="auto"/>
            </w:tcBorders>
            <w:hideMark/>
          </w:tcPr>
          <w:p w14:paraId="33AE4887"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40213D68"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563D9ADE"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146B198F"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6BC02D6E" w14:textId="77777777" w:rsidR="0087351F" w:rsidRPr="00825D41" w:rsidRDefault="0087351F" w:rsidP="00E64CC8">
            <w:pPr>
              <w:pStyle w:val="TAC"/>
              <w:keepNext w:val="0"/>
              <w:keepLines w:val="0"/>
              <w:widowControl w:val="0"/>
            </w:pPr>
            <w:r w:rsidRPr="00825D41">
              <w:t>-</w:t>
            </w:r>
          </w:p>
        </w:tc>
      </w:tr>
      <w:tr w:rsidR="0087351F" w:rsidRPr="00825D41" w14:paraId="078A9B24"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633F1EB9" w14:textId="77777777" w:rsidR="0087351F" w:rsidRPr="00825D41" w:rsidRDefault="0087351F" w:rsidP="00E64CC8">
            <w:pPr>
              <w:pStyle w:val="TAN"/>
            </w:pPr>
            <w:r w:rsidRPr="00825D41">
              <w:t>NOTE 1: This is expected to be done via a suitable implementation-dependent MMI.</w:t>
            </w:r>
          </w:p>
        </w:tc>
      </w:tr>
    </w:tbl>
    <w:p w14:paraId="6B6E7830" w14:textId="77777777" w:rsidR="0087351F" w:rsidRPr="00825D41" w:rsidRDefault="0087351F" w:rsidP="0087351F"/>
    <w:p w14:paraId="0805A78D" w14:textId="77777777" w:rsidR="0087351F" w:rsidRPr="00825D41" w:rsidRDefault="0087351F" w:rsidP="0087351F">
      <w:pPr>
        <w:pStyle w:val="H6"/>
      </w:pPr>
      <w:r w:rsidRPr="00825D41">
        <w:t>6.1.2.1.3.3</w:t>
      </w:r>
      <w:r w:rsidRPr="00825D41">
        <w:tab/>
        <w:t>Specific message contents</w:t>
      </w:r>
    </w:p>
    <w:p w14:paraId="5BF98518" w14:textId="00313DC1" w:rsidR="0087351F" w:rsidRPr="00825D41" w:rsidRDefault="0087351F" w:rsidP="0087351F">
      <w:pPr>
        <w:pStyle w:val="TH"/>
      </w:pPr>
      <w:r w:rsidRPr="00825D41">
        <w:t>Table 6.1.2.1.3.3-1: SIP INVITE from the UE (Step 2, Table 6.1.2.1.3.2-1;</w:t>
      </w:r>
      <w:r w:rsidRPr="00825D41">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87351F" w:rsidRPr="00825D41" w14:paraId="095BBF8C"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E73BE64" w14:textId="77777777" w:rsidR="0087351F" w:rsidRPr="00825D41" w:rsidRDefault="0087351F" w:rsidP="00E64CC8">
            <w:pPr>
              <w:pStyle w:val="TAL"/>
              <w:keepNext w:val="0"/>
              <w:keepLines w:val="0"/>
              <w:widowControl w:val="0"/>
            </w:pPr>
            <w:r w:rsidRPr="00825D41">
              <w:t>Derivation Path: TS 36.579-1 [2], Table 5.5.2.5.1-1</w:t>
            </w:r>
          </w:p>
        </w:tc>
      </w:tr>
      <w:tr w:rsidR="0087351F" w:rsidRPr="00825D41" w14:paraId="360EBD71"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1FD020B3" w14:textId="77777777" w:rsidR="0087351F" w:rsidRPr="00825D41" w:rsidRDefault="0087351F" w:rsidP="00E64CC8">
            <w:pPr>
              <w:pStyle w:val="TAH"/>
              <w:keepNext w:val="0"/>
              <w:keepLines w:val="0"/>
              <w:widowControl w:val="0"/>
            </w:pPr>
            <w:r w:rsidRPr="00825D41">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E832768" w14:textId="77777777" w:rsidR="0087351F" w:rsidRPr="00825D41" w:rsidRDefault="0087351F" w:rsidP="00E64CC8">
            <w:pPr>
              <w:pStyle w:val="TAH"/>
              <w:keepNext w:val="0"/>
              <w:keepLines w:val="0"/>
              <w:widowControl w:val="0"/>
            </w:pPr>
            <w:r w:rsidRPr="00825D41">
              <w:t>Value/remark</w:t>
            </w:r>
          </w:p>
        </w:tc>
        <w:tc>
          <w:tcPr>
            <w:tcW w:w="2190" w:type="dxa"/>
            <w:tcBorders>
              <w:top w:val="single" w:sz="4" w:space="0" w:color="auto"/>
              <w:left w:val="single" w:sz="4" w:space="0" w:color="auto"/>
              <w:bottom w:val="single" w:sz="4" w:space="0" w:color="auto"/>
              <w:right w:val="single" w:sz="4" w:space="0" w:color="auto"/>
            </w:tcBorders>
            <w:hideMark/>
          </w:tcPr>
          <w:p w14:paraId="588B72FB" w14:textId="77777777" w:rsidR="0087351F" w:rsidRPr="00825D41" w:rsidRDefault="0087351F" w:rsidP="00E64CC8">
            <w:pPr>
              <w:pStyle w:val="TAH"/>
              <w:keepNext w:val="0"/>
              <w:keepLines w:val="0"/>
              <w:widowControl w:val="0"/>
            </w:pPr>
            <w:r w:rsidRPr="00825D41">
              <w:t>Comment</w:t>
            </w:r>
          </w:p>
        </w:tc>
        <w:tc>
          <w:tcPr>
            <w:tcW w:w="1460" w:type="dxa"/>
            <w:tcBorders>
              <w:top w:val="single" w:sz="4" w:space="0" w:color="auto"/>
              <w:left w:val="single" w:sz="4" w:space="0" w:color="auto"/>
              <w:bottom w:val="single" w:sz="4" w:space="0" w:color="auto"/>
              <w:right w:val="single" w:sz="4" w:space="0" w:color="auto"/>
            </w:tcBorders>
            <w:hideMark/>
          </w:tcPr>
          <w:p w14:paraId="78C6FBD8" w14:textId="77777777" w:rsidR="0087351F" w:rsidRPr="00825D41" w:rsidRDefault="0087351F" w:rsidP="00E64CC8">
            <w:pPr>
              <w:pStyle w:val="TAH"/>
              <w:keepNext w:val="0"/>
              <w:keepLines w:val="0"/>
              <w:widowControl w:val="0"/>
            </w:pPr>
            <w:r w:rsidRPr="00825D41">
              <w:t>Reference</w:t>
            </w:r>
          </w:p>
        </w:tc>
        <w:tc>
          <w:tcPr>
            <w:tcW w:w="1186" w:type="dxa"/>
            <w:tcBorders>
              <w:top w:val="single" w:sz="4" w:space="0" w:color="auto"/>
              <w:left w:val="single" w:sz="4" w:space="0" w:color="auto"/>
              <w:bottom w:val="single" w:sz="4" w:space="0" w:color="auto"/>
              <w:right w:val="single" w:sz="4" w:space="0" w:color="auto"/>
            </w:tcBorders>
            <w:hideMark/>
          </w:tcPr>
          <w:p w14:paraId="04B8868F" w14:textId="77777777" w:rsidR="0087351F" w:rsidRPr="00825D41" w:rsidRDefault="0087351F" w:rsidP="00E64CC8">
            <w:pPr>
              <w:pStyle w:val="TAH"/>
              <w:keepNext w:val="0"/>
              <w:keepLines w:val="0"/>
              <w:widowControl w:val="0"/>
            </w:pPr>
            <w:r w:rsidRPr="00825D41">
              <w:t>Condition</w:t>
            </w:r>
          </w:p>
        </w:tc>
      </w:tr>
      <w:tr w:rsidR="0087351F" w:rsidRPr="00825D41" w14:paraId="3B470506"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6E86794E" w14:textId="77777777" w:rsidR="0087351F" w:rsidRPr="00825D41" w:rsidRDefault="0087351F" w:rsidP="00E64CC8">
            <w:pPr>
              <w:pStyle w:val="TAL"/>
              <w:keepNext w:val="0"/>
              <w:keepLines w:val="0"/>
              <w:widowControl w:val="0"/>
              <w:rPr>
                <w:b/>
                <w:bCs/>
              </w:rPr>
            </w:pPr>
            <w:r w:rsidRPr="00825D41">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37E89CB3" w14:textId="77777777" w:rsidR="0087351F" w:rsidRPr="00825D41" w:rsidRDefault="0087351F" w:rsidP="00E64CC8">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tcPr>
          <w:p w14:paraId="71D04023" w14:textId="77777777" w:rsidR="0087351F" w:rsidRPr="00825D41" w:rsidRDefault="0087351F" w:rsidP="00E64CC8">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5D3978FF" w14:textId="77777777" w:rsidR="0087351F" w:rsidRPr="00825D41" w:rsidRDefault="0087351F" w:rsidP="00E64CC8">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00E3B944" w14:textId="77777777" w:rsidR="0087351F" w:rsidRPr="00825D41" w:rsidRDefault="0087351F" w:rsidP="00E64CC8">
            <w:pPr>
              <w:pStyle w:val="TAL"/>
              <w:keepNext w:val="0"/>
              <w:keepLines w:val="0"/>
              <w:widowControl w:val="0"/>
            </w:pPr>
          </w:p>
        </w:tc>
      </w:tr>
      <w:tr w:rsidR="0087351F" w:rsidRPr="00825D41" w14:paraId="18758B85"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2E988E2D" w14:textId="77777777" w:rsidR="0087351F" w:rsidRPr="00825D41" w:rsidRDefault="0087351F" w:rsidP="00E64CC8">
            <w:pPr>
              <w:pStyle w:val="TAL"/>
              <w:keepNext w:val="0"/>
              <w:keepLines w:val="0"/>
              <w:widowControl w:val="0"/>
              <w:rPr>
                <w:b/>
                <w:bCs/>
              </w:rPr>
            </w:pPr>
            <w:r w:rsidRPr="00825D41">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D930EDE" w14:textId="77777777" w:rsidR="0087351F" w:rsidRPr="00825D41" w:rsidRDefault="0087351F" w:rsidP="00E64CC8">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hideMark/>
          </w:tcPr>
          <w:p w14:paraId="7DAE2F2A" w14:textId="77777777" w:rsidR="0087351F" w:rsidRPr="0066502E" w:rsidRDefault="0087351F" w:rsidP="00E64CC8">
            <w:pPr>
              <w:pStyle w:val="TAL"/>
              <w:keepNext w:val="0"/>
              <w:keepLines w:val="0"/>
              <w:widowControl w:val="0"/>
              <w:rPr>
                <w:b/>
                <w:bCs/>
              </w:rPr>
            </w:pPr>
            <w:r w:rsidRPr="0066502E">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1E545A44" w14:textId="77777777" w:rsidR="0087351F" w:rsidRPr="00825D41" w:rsidRDefault="0087351F" w:rsidP="00E64CC8">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2517ADDC" w14:textId="77777777" w:rsidR="0087351F" w:rsidRPr="00825D41" w:rsidRDefault="0087351F" w:rsidP="00E64CC8">
            <w:pPr>
              <w:pStyle w:val="TAL"/>
              <w:keepNext w:val="0"/>
              <w:keepLines w:val="0"/>
              <w:widowControl w:val="0"/>
            </w:pPr>
          </w:p>
        </w:tc>
      </w:tr>
      <w:tr w:rsidR="0087351F" w:rsidRPr="00825D41" w14:paraId="36D78EC5"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70762270" w14:textId="77777777" w:rsidR="0087351F" w:rsidRPr="00825D41" w:rsidRDefault="0087351F" w:rsidP="00E64CC8">
            <w:pPr>
              <w:pStyle w:val="TAL"/>
              <w:keepNext w:val="0"/>
              <w:keepLines w:val="0"/>
              <w:widowControl w:val="0"/>
              <w:rPr>
                <w:b/>
                <w:bCs/>
              </w:rPr>
            </w:pPr>
            <w:r w:rsidRPr="00825D41">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F141A92" w14:textId="77777777" w:rsidR="0087351F" w:rsidRPr="00825D41" w:rsidRDefault="0087351F" w:rsidP="00E64CC8">
            <w:pPr>
              <w:pStyle w:val="TAL"/>
              <w:keepNext w:val="0"/>
              <w:keepLines w:val="0"/>
              <w:widowControl w:val="0"/>
            </w:pPr>
            <w:r w:rsidRPr="00825D41">
              <w:t xml:space="preserve">SDP Message as described in </w:t>
            </w:r>
            <w:r w:rsidRPr="00825D41">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414C44DB" w14:textId="77777777" w:rsidR="0087351F" w:rsidRPr="00825D41" w:rsidRDefault="0087351F" w:rsidP="00E64CC8">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25FA5C1A" w14:textId="77777777" w:rsidR="0087351F" w:rsidRPr="00825D41" w:rsidRDefault="0087351F" w:rsidP="00E64CC8">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10AC236C" w14:textId="77777777" w:rsidR="0087351F" w:rsidRPr="00825D41" w:rsidRDefault="0087351F" w:rsidP="00E64CC8">
            <w:pPr>
              <w:pStyle w:val="TAL"/>
              <w:keepNext w:val="0"/>
              <w:keepLines w:val="0"/>
              <w:widowControl w:val="0"/>
            </w:pPr>
          </w:p>
        </w:tc>
      </w:tr>
      <w:tr w:rsidR="0087351F" w:rsidRPr="00825D41" w14:paraId="657D5477"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068CFFAD" w14:textId="77777777" w:rsidR="0087351F" w:rsidRPr="00825D41" w:rsidRDefault="0087351F" w:rsidP="00E64CC8">
            <w:pPr>
              <w:pStyle w:val="TAL"/>
              <w:keepNext w:val="0"/>
              <w:keepLines w:val="0"/>
              <w:widowControl w:val="0"/>
            </w:pPr>
            <w:r w:rsidRPr="00825D41">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A3936BC" w14:textId="77777777" w:rsidR="0087351F" w:rsidRPr="00825D41" w:rsidRDefault="0087351F" w:rsidP="00E64CC8">
            <w:pPr>
              <w:pStyle w:val="TAL"/>
              <w:keepNext w:val="0"/>
              <w:keepLines w:val="0"/>
              <w:widowControl w:val="0"/>
            </w:pPr>
          </w:p>
        </w:tc>
        <w:tc>
          <w:tcPr>
            <w:tcW w:w="2190" w:type="dxa"/>
            <w:tcBorders>
              <w:top w:val="single" w:sz="4" w:space="0" w:color="auto"/>
              <w:left w:val="single" w:sz="4" w:space="0" w:color="auto"/>
              <w:bottom w:val="single" w:sz="4" w:space="0" w:color="auto"/>
              <w:right w:val="single" w:sz="4" w:space="0" w:color="auto"/>
            </w:tcBorders>
            <w:hideMark/>
          </w:tcPr>
          <w:p w14:paraId="2FF5AE8D" w14:textId="77777777" w:rsidR="0087351F" w:rsidRPr="0066502E" w:rsidRDefault="0087351F" w:rsidP="00E64CC8">
            <w:pPr>
              <w:pStyle w:val="TAL"/>
              <w:keepNext w:val="0"/>
              <w:keepLines w:val="0"/>
              <w:widowControl w:val="0"/>
              <w:rPr>
                <w:b/>
                <w:bCs/>
              </w:rPr>
            </w:pPr>
            <w:r w:rsidRPr="0066502E">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F363268" w14:textId="77777777" w:rsidR="0087351F" w:rsidRPr="00825D41" w:rsidRDefault="0087351F" w:rsidP="00E64CC8">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5D38C228" w14:textId="77777777" w:rsidR="0087351F" w:rsidRPr="00825D41" w:rsidRDefault="0087351F" w:rsidP="00E64CC8">
            <w:pPr>
              <w:pStyle w:val="TAL"/>
              <w:keepNext w:val="0"/>
              <w:keepLines w:val="0"/>
              <w:widowControl w:val="0"/>
            </w:pPr>
          </w:p>
        </w:tc>
      </w:tr>
      <w:tr w:rsidR="0087351F" w:rsidRPr="00825D41" w14:paraId="5DA027B8"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141E5491" w14:textId="77777777" w:rsidR="0087351F" w:rsidRPr="00825D41" w:rsidRDefault="0087351F" w:rsidP="00E64CC8">
            <w:pPr>
              <w:pStyle w:val="TAL"/>
              <w:keepNext w:val="0"/>
              <w:keepLines w:val="0"/>
              <w:widowControl w:val="0"/>
              <w:rPr>
                <w:b/>
              </w:rPr>
            </w:pPr>
            <w:r w:rsidRPr="00825D41">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A9EF166" w14:textId="77777777" w:rsidR="0087351F" w:rsidRPr="00825D41" w:rsidRDefault="0087351F" w:rsidP="00E64CC8">
            <w:pPr>
              <w:pStyle w:val="TAL"/>
              <w:keepNext w:val="0"/>
              <w:keepLines w:val="0"/>
              <w:widowControl w:val="0"/>
            </w:pPr>
            <w:r w:rsidRPr="00825D41">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6E9FD521" w14:textId="77777777" w:rsidR="0087351F" w:rsidRPr="00825D41" w:rsidRDefault="0087351F" w:rsidP="00E64CC8">
            <w:pPr>
              <w:pStyle w:val="TAL"/>
              <w:keepNext w:val="0"/>
              <w:keepLines w:val="0"/>
              <w:widowControl w:val="0"/>
            </w:pPr>
          </w:p>
        </w:tc>
        <w:tc>
          <w:tcPr>
            <w:tcW w:w="1460" w:type="dxa"/>
            <w:tcBorders>
              <w:top w:val="single" w:sz="4" w:space="0" w:color="auto"/>
              <w:left w:val="single" w:sz="4" w:space="0" w:color="auto"/>
              <w:bottom w:val="single" w:sz="4" w:space="0" w:color="auto"/>
              <w:right w:val="single" w:sz="4" w:space="0" w:color="auto"/>
            </w:tcBorders>
          </w:tcPr>
          <w:p w14:paraId="04C05598" w14:textId="77777777" w:rsidR="0087351F" w:rsidRPr="00825D41" w:rsidRDefault="0087351F" w:rsidP="00E64CC8">
            <w:pPr>
              <w:pStyle w:val="TAL"/>
              <w:keepNext w:val="0"/>
              <w:keepLines w:val="0"/>
              <w:widowControl w:val="0"/>
            </w:pPr>
          </w:p>
        </w:tc>
        <w:tc>
          <w:tcPr>
            <w:tcW w:w="1186" w:type="dxa"/>
            <w:tcBorders>
              <w:top w:val="single" w:sz="4" w:space="0" w:color="auto"/>
              <w:left w:val="single" w:sz="4" w:space="0" w:color="auto"/>
              <w:bottom w:val="single" w:sz="4" w:space="0" w:color="auto"/>
              <w:right w:val="single" w:sz="4" w:space="0" w:color="auto"/>
            </w:tcBorders>
            <w:vAlign w:val="bottom"/>
          </w:tcPr>
          <w:p w14:paraId="61A04C68" w14:textId="77777777" w:rsidR="0087351F" w:rsidRPr="00825D41" w:rsidRDefault="0087351F" w:rsidP="00E64CC8">
            <w:pPr>
              <w:pStyle w:val="TAL"/>
              <w:keepNext w:val="0"/>
              <w:keepLines w:val="0"/>
              <w:widowControl w:val="0"/>
            </w:pPr>
          </w:p>
        </w:tc>
      </w:tr>
    </w:tbl>
    <w:p w14:paraId="642093EF" w14:textId="77777777" w:rsidR="0087351F" w:rsidRPr="00825D41" w:rsidRDefault="0087351F" w:rsidP="0087351F"/>
    <w:p w14:paraId="50D82CB6" w14:textId="77777777" w:rsidR="0087351F" w:rsidRPr="00825D41" w:rsidRDefault="0087351F" w:rsidP="0087351F">
      <w:pPr>
        <w:pStyle w:val="TH"/>
      </w:pPr>
      <w:r w:rsidRPr="00825D41">
        <w:rPr>
          <w:color w:val="000000"/>
        </w:rPr>
        <w:t>Table 6.1.2.1.3.3-1A: SDP</w:t>
      </w:r>
      <w:r w:rsidRPr="00825D41">
        <w:rPr>
          <w:lang w:eastAsia="ko-KR"/>
        </w:rPr>
        <w:t xml:space="preserve"> message</w:t>
      </w:r>
      <w:r w:rsidRPr="00825D41">
        <w:rPr>
          <w:color w:val="000000"/>
        </w:rP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55A63FE1"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103829BF"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5.5.3.1.1-2, condition </w:t>
            </w:r>
            <w:r w:rsidRPr="00825D41">
              <w:t xml:space="preserve">INITIAL_SDP_OFFER, </w:t>
            </w:r>
            <w:r w:rsidRPr="00825D41">
              <w:lastRenderedPageBreak/>
              <w:t>IMPLICIT_GRANT_REQUESTED</w:t>
            </w:r>
          </w:p>
        </w:tc>
      </w:tr>
    </w:tbl>
    <w:p w14:paraId="65ED7D1E" w14:textId="77777777" w:rsidR="0087351F" w:rsidRPr="00825D41" w:rsidRDefault="0087351F" w:rsidP="0087351F">
      <w:pPr>
        <w:widowControl w:val="0"/>
      </w:pPr>
    </w:p>
    <w:p w14:paraId="62E5D4B1" w14:textId="77777777" w:rsidR="0087351F" w:rsidRPr="00825D41" w:rsidRDefault="0087351F" w:rsidP="0087351F">
      <w:pPr>
        <w:pStyle w:val="TH"/>
      </w:pPr>
      <w:r w:rsidRPr="00825D41">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54DBD99B" w14:textId="77777777" w:rsidTr="00E64CC8">
        <w:tc>
          <w:tcPr>
            <w:tcW w:w="9634" w:type="dxa"/>
            <w:tcBorders>
              <w:top w:val="single" w:sz="4" w:space="0" w:color="auto"/>
              <w:left w:val="single" w:sz="4" w:space="0" w:color="auto"/>
              <w:bottom w:val="single" w:sz="4" w:space="0" w:color="auto"/>
              <w:right w:val="single" w:sz="4" w:space="0" w:color="auto"/>
            </w:tcBorders>
            <w:hideMark/>
          </w:tcPr>
          <w:p w14:paraId="261D809D" w14:textId="77777777" w:rsidR="0087351F" w:rsidRPr="00825D41" w:rsidRDefault="0087351F" w:rsidP="00E64CC8">
            <w:pPr>
              <w:pStyle w:val="TAL"/>
              <w:keepNext w:val="0"/>
              <w:keepLines w:val="0"/>
              <w:widowControl w:val="0"/>
            </w:pPr>
            <w:r w:rsidRPr="00825D41">
              <w:t>Derivation Path: TS 36.579-1 [2], Table 5.5.3.2.1-2, condition CHAT-GROUP-CALL, INVITE_REFER</w:t>
            </w:r>
          </w:p>
        </w:tc>
      </w:tr>
    </w:tbl>
    <w:p w14:paraId="1137EF98" w14:textId="77777777" w:rsidR="0087351F" w:rsidRPr="00825D41" w:rsidRDefault="0087351F" w:rsidP="0087351F"/>
    <w:p w14:paraId="29EF5D5B" w14:textId="7C1ACEBB" w:rsidR="0087351F" w:rsidRPr="00825D41" w:rsidRDefault="0087351F" w:rsidP="0087351F">
      <w:pPr>
        <w:pStyle w:val="TH"/>
      </w:pPr>
      <w:r w:rsidRPr="00825D41">
        <w:t>Table 6.1.2.1.3.3-3: SIP 200 (OK) from the SS (Step 2, Table 6.1.2.1.3.2-1;</w:t>
      </w:r>
      <w:r w:rsidRPr="00825D41">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825D41" w14:paraId="685F6AC7"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EDD3C4E" w14:textId="77777777" w:rsidR="0087351F" w:rsidRPr="00825D41" w:rsidRDefault="0087351F" w:rsidP="00E64CC8">
            <w:pPr>
              <w:pStyle w:val="TAL"/>
              <w:keepLines w:val="0"/>
              <w:widowControl w:val="0"/>
            </w:pPr>
            <w:r w:rsidRPr="00825D41">
              <w:t>Derivation Path: TS 36.579-1 [2], Table 5.5.2.17.1.2-1, condition INVITE-RSP</w:t>
            </w:r>
          </w:p>
        </w:tc>
      </w:tr>
      <w:tr w:rsidR="0087351F" w:rsidRPr="00825D41" w14:paraId="2BD26D1E"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2F904A75" w14:textId="77777777" w:rsidR="0087351F" w:rsidRPr="00825D41" w:rsidRDefault="0087351F" w:rsidP="00E64CC8">
            <w:pPr>
              <w:pStyle w:val="TAH"/>
              <w:keepLines w:val="0"/>
              <w:widowControl w:val="0"/>
            </w:pPr>
            <w:r w:rsidRPr="00825D41">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4D852F23" w14:textId="77777777" w:rsidR="0087351F" w:rsidRPr="00825D41" w:rsidRDefault="0087351F" w:rsidP="00E64CC8">
            <w:pPr>
              <w:pStyle w:val="TAH"/>
              <w:keepLines w:val="0"/>
              <w:widowControl w:val="0"/>
            </w:pPr>
            <w:r w:rsidRPr="00825D41">
              <w:t>Value/remark</w:t>
            </w:r>
          </w:p>
        </w:tc>
        <w:tc>
          <w:tcPr>
            <w:tcW w:w="2187" w:type="dxa"/>
            <w:tcBorders>
              <w:top w:val="single" w:sz="4" w:space="0" w:color="auto"/>
              <w:left w:val="single" w:sz="4" w:space="0" w:color="auto"/>
              <w:bottom w:val="single" w:sz="4" w:space="0" w:color="auto"/>
              <w:right w:val="single" w:sz="4" w:space="0" w:color="auto"/>
            </w:tcBorders>
            <w:hideMark/>
          </w:tcPr>
          <w:p w14:paraId="096E3A3E" w14:textId="77777777" w:rsidR="0087351F" w:rsidRPr="00825D41" w:rsidRDefault="0087351F" w:rsidP="00E64CC8">
            <w:pPr>
              <w:pStyle w:val="TAH"/>
              <w:keepLines w:val="0"/>
              <w:widowControl w:val="0"/>
            </w:pPr>
            <w:r w:rsidRPr="00825D41">
              <w:t>Comment</w:t>
            </w:r>
          </w:p>
        </w:tc>
        <w:tc>
          <w:tcPr>
            <w:tcW w:w="1367" w:type="dxa"/>
            <w:tcBorders>
              <w:top w:val="single" w:sz="4" w:space="0" w:color="auto"/>
              <w:left w:val="single" w:sz="4" w:space="0" w:color="auto"/>
              <w:bottom w:val="single" w:sz="4" w:space="0" w:color="auto"/>
              <w:right w:val="single" w:sz="4" w:space="0" w:color="auto"/>
            </w:tcBorders>
            <w:hideMark/>
          </w:tcPr>
          <w:p w14:paraId="64BD1EE8" w14:textId="77777777" w:rsidR="0087351F" w:rsidRPr="00825D41" w:rsidRDefault="0087351F" w:rsidP="00E64CC8">
            <w:pPr>
              <w:pStyle w:val="TAH"/>
              <w:keepLines w:val="0"/>
              <w:widowControl w:val="0"/>
            </w:pPr>
            <w:r w:rsidRPr="00825D41">
              <w:t>Reference</w:t>
            </w:r>
          </w:p>
        </w:tc>
        <w:tc>
          <w:tcPr>
            <w:tcW w:w="1184" w:type="dxa"/>
            <w:tcBorders>
              <w:top w:val="single" w:sz="4" w:space="0" w:color="auto"/>
              <w:left w:val="single" w:sz="4" w:space="0" w:color="auto"/>
              <w:bottom w:val="single" w:sz="4" w:space="0" w:color="auto"/>
              <w:right w:val="single" w:sz="4" w:space="0" w:color="auto"/>
            </w:tcBorders>
            <w:hideMark/>
          </w:tcPr>
          <w:p w14:paraId="4657A7F0" w14:textId="77777777" w:rsidR="0087351F" w:rsidRPr="00825D41" w:rsidRDefault="0087351F" w:rsidP="00E64CC8">
            <w:pPr>
              <w:pStyle w:val="TAH"/>
              <w:keepLines w:val="0"/>
              <w:widowControl w:val="0"/>
            </w:pPr>
            <w:r w:rsidRPr="00825D41">
              <w:t>Condition</w:t>
            </w:r>
          </w:p>
        </w:tc>
      </w:tr>
      <w:tr w:rsidR="0087351F" w:rsidRPr="00825D41" w14:paraId="4EA87631"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42B0E3F3" w14:textId="77777777" w:rsidR="0087351F" w:rsidRPr="00825D41" w:rsidRDefault="0087351F" w:rsidP="00E64CC8">
            <w:pPr>
              <w:pStyle w:val="TAL"/>
              <w:keepNext w:val="0"/>
              <w:keepLines w:val="0"/>
              <w:widowControl w:val="0"/>
              <w:rPr>
                <w:rFonts w:cs="Arial"/>
                <w:b/>
                <w:szCs w:val="18"/>
              </w:rPr>
            </w:pPr>
            <w:r w:rsidRPr="00825D41">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1725C921" w14:textId="77777777" w:rsidR="0087351F" w:rsidRPr="00825D41" w:rsidRDefault="0087351F" w:rsidP="00E64CC8">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1FA1C763" w14:textId="77777777" w:rsidR="0087351F" w:rsidRPr="00825D41" w:rsidRDefault="0087351F" w:rsidP="00E64CC8">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1C6AF6FC" w14:textId="77777777" w:rsidR="0087351F" w:rsidRPr="00825D41"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4E91E91A" w14:textId="77777777" w:rsidR="0087351F" w:rsidRPr="00825D41" w:rsidRDefault="0087351F" w:rsidP="00E64CC8">
            <w:pPr>
              <w:pStyle w:val="TAL"/>
              <w:keepNext w:val="0"/>
              <w:keepLines w:val="0"/>
              <w:widowControl w:val="0"/>
            </w:pPr>
          </w:p>
        </w:tc>
      </w:tr>
      <w:tr w:rsidR="0087351F" w:rsidRPr="00825D41" w14:paraId="5A0C884A"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2FCB1749" w14:textId="2B79CFED" w:rsidR="0087351F" w:rsidRPr="00825D41" w:rsidRDefault="0087351F" w:rsidP="00E64CC8">
            <w:pPr>
              <w:pStyle w:val="TAL"/>
            </w:pPr>
            <w:r w:rsidRPr="00825D41">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D490B10" w14:textId="7B2A7FDA" w:rsidR="0087351F" w:rsidRPr="00825D41" w:rsidRDefault="0087351F" w:rsidP="00E64CC8">
            <w:pPr>
              <w:pStyle w:val="TAL"/>
            </w:pPr>
            <w:r w:rsidRPr="00825D41">
              <w:t>As described in Table 6.1.2.1.3.3-3B</w:t>
            </w:r>
          </w:p>
        </w:tc>
        <w:tc>
          <w:tcPr>
            <w:tcW w:w="2187" w:type="dxa"/>
            <w:tcBorders>
              <w:top w:val="single" w:sz="4" w:space="0" w:color="auto"/>
              <w:left w:val="single" w:sz="4" w:space="0" w:color="auto"/>
              <w:bottom w:val="single" w:sz="4" w:space="0" w:color="auto"/>
              <w:right w:val="single" w:sz="4" w:space="0" w:color="auto"/>
            </w:tcBorders>
          </w:tcPr>
          <w:p w14:paraId="163A197D" w14:textId="77777777" w:rsidR="0087351F" w:rsidRPr="00825D41" w:rsidRDefault="0087351F"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4DF09E7C" w14:textId="77777777" w:rsidR="0087351F" w:rsidRPr="00825D41" w:rsidRDefault="0087351F"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FCDF3A" w14:textId="77777777" w:rsidR="0087351F" w:rsidRPr="00825D41" w:rsidRDefault="0087351F" w:rsidP="00E64CC8">
            <w:pPr>
              <w:pStyle w:val="TAL"/>
            </w:pPr>
          </w:p>
        </w:tc>
      </w:tr>
    </w:tbl>
    <w:p w14:paraId="2DD55F04" w14:textId="77777777" w:rsidR="0087351F" w:rsidRPr="00825D41" w:rsidRDefault="0087351F" w:rsidP="0087351F"/>
    <w:p w14:paraId="6DAAF803" w14:textId="77777777" w:rsidR="0087351F" w:rsidRPr="00825D41" w:rsidRDefault="0087351F" w:rsidP="0087351F">
      <w:pPr>
        <w:pStyle w:val="TH"/>
      </w:pPr>
      <w:r w:rsidRPr="00825D41">
        <w:t>Table 6.1.2.1.3.3-3A: Void</w:t>
      </w:r>
    </w:p>
    <w:p w14:paraId="52F989F1" w14:textId="77777777" w:rsidR="0087351F" w:rsidRPr="00825D41" w:rsidRDefault="0087351F" w:rsidP="0087351F">
      <w:pPr>
        <w:pStyle w:val="TH"/>
      </w:pPr>
      <w:r w:rsidRPr="00825D41">
        <w:rPr>
          <w:b w:val="0"/>
        </w:rPr>
        <w:t>Table 6.1.2.1.3.3-3B: SDP</w:t>
      </w:r>
      <w:r w:rsidRPr="00825D41">
        <w:rPr>
          <w:b w:val="0"/>
          <w:lang w:eastAsia="ko-KR"/>
        </w:rPr>
        <w:t xml:space="preserve"> message</w:t>
      </w:r>
      <w:r w:rsidRPr="00825D41">
        <w:rPr>
          <w:b w:val="0"/>
        </w:rP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5A9DB799"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4A2DD052"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5.5.3.1.2-2, condition </w:t>
            </w:r>
            <w:r w:rsidRPr="00825D41">
              <w:t>SDP_ANSWER, IMPLICIT_GRANT_REQUESTED</w:t>
            </w:r>
          </w:p>
        </w:tc>
      </w:tr>
    </w:tbl>
    <w:p w14:paraId="6F99524E" w14:textId="77777777" w:rsidR="0087351F" w:rsidRPr="00825D41" w:rsidRDefault="0087351F" w:rsidP="0087351F"/>
    <w:p w14:paraId="47B5CB8F" w14:textId="77777777" w:rsidR="0087351F" w:rsidRPr="00825D41" w:rsidRDefault="0087351F" w:rsidP="0087351F">
      <w:pPr>
        <w:pStyle w:val="TH"/>
      </w:pPr>
      <w:r w:rsidRPr="00825D41">
        <w:t>Table 6.1.2.1.3.3-4..8: Void</w:t>
      </w:r>
    </w:p>
    <w:p w14:paraId="244F1447" w14:textId="77777777" w:rsidR="0087351F" w:rsidRPr="00825D41" w:rsidRDefault="0087351F" w:rsidP="0087351F"/>
    <w:p w14:paraId="08C9ADC8" w14:textId="77777777" w:rsidR="0087351F" w:rsidRPr="00825D41" w:rsidRDefault="0087351F" w:rsidP="0087351F">
      <w:pPr>
        <w:pStyle w:val="Heading4"/>
      </w:pPr>
      <w:bookmarkStart w:id="518" w:name="_Toc52787530"/>
      <w:bookmarkStart w:id="519" w:name="_Toc52787711"/>
      <w:bookmarkStart w:id="520" w:name="_Toc75906933"/>
      <w:bookmarkStart w:id="521" w:name="_Toc75907270"/>
      <w:bookmarkStart w:id="522" w:name="_Toc84345728"/>
      <w:bookmarkStart w:id="523" w:name="_Toc123748478"/>
      <w:r w:rsidRPr="00825D41">
        <w:t>6.1.2.2</w:t>
      </w:r>
      <w:r w:rsidRPr="00825D41">
        <w:tab/>
        <w:t>On-network / Chat Group Call / Upgrade to Emergency Chat Group Call / Cancel Emergency Chat Group Call / Upgrade to Imminent Peril Chat Group Call / Cancel Imminent Peril Chat Group Call / Client Origination (CO)</w:t>
      </w:r>
      <w:bookmarkEnd w:id="518"/>
      <w:bookmarkEnd w:id="519"/>
      <w:bookmarkEnd w:id="520"/>
      <w:bookmarkEnd w:id="521"/>
      <w:bookmarkEnd w:id="522"/>
      <w:bookmarkEnd w:id="523"/>
    </w:p>
    <w:p w14:paraId="3C1C77CC" w14:textId="77777777" w:rsidR="0087351F" w:rsidRPr="00825D41" w:rsidRDefault="0087351F" w:rsidP="0087351F">
      <w:pPr>
        <w:pStyle w:val="H6"/>
      </w:pPr>
      <w:bookmarkStart w:id="524" w:name="_Toc52787531"/>
      <w:bookmarkStart w:id="525" w:name="_Toc52787712"/>
      <w:bookmarkStart w:id="526" w:name="_Toc75906934"/>
      <w:bookmarkStart w:id="527" w:name="_Toc75907271"/>
      <w:r w:rsidRPr="00825D41">
        <w:t>6.1.2.2.1</w:t>
      </w:r>
      <w:r w:rsidRPr="00825D41">
        <w:tab/>
        <w:t>Test Purpose (TP)</w:t>
      </w:r>
      <w:bookmarkEnd w:id="524"/>
      <w:bookmarkEnd w:id="525"/>
      <w:bookmarkEnd w:id="526"/>
      <w:bookmarkEnd w:id="527"/>
    </w:p>
    <w:p w14:paraId="2B2C920C" w14:textId="77777777" w:rsidR="0087351F" w:rsidRPr="00825D41" w:rsidRDefault="0087351F" w:rsidP="0087351F">
      <w:pPr>
        <w:pStyle w:val="H6"/>
      </w:pPr>
      <w:r w:rsidRPr="00825D41">
        <w:t>(1)</w:t>
      </w:r>
    </w:p>
    <w:p w14:paraId="67EB8E07"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registered and authorised for MCVideo Service }</w:t>
      </w:r>
    </w:p>
    <w:p w14:paraId="52B4A12C"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7697EDC5"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the establishment of an on-demand MCVideo group session using a MCVideo group identity identifying a chat MCVideo group }</w:t>
      </w:r>
    </w:p>
    <w:p w14:paraId="3D89A823"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{the UE (MCVideo Client) requests to join the Chat Group Call by generating a SIP INVITE message </w:t>
      </w:r>
      <w:r w:rsidRPr="00825D41">
        <w:rPr>
          <w:b/>
          <w:noProof w:val="0"/>
        </w:rPr>
        <w:t>and</w:t>
      </w:r>
      <w:r w:rsidRPr="00825D41">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5040D12" w14:textId="77777777" w:rsidR="0087351F" w:rsidRPr="00825D41" w:rsidRDefault="0087351F" w:rsidP="0087351F">
      <w:pPr>
        <w:pStyle w:val="PL"/>
        <w:rPr>
          <w:noProof w:val="0"/>
        </w:rPr>
      </w:pPr>
      <w:r w:rsidRPr="00825D41">
        <w:rPr>
          <w:noProof w:val="0"/>
        </w:rPr>
        <w:t xml:space="preserve">         }</w:t>
      </w:r>
    </w:p>
    <w:p w14:paraId="67765AE1" w14:textId="77777777" w:rsidR="0087351F" w:rsidRPr="00825D41" w:rsidRDefault="0087351F" w:rsidP="0087351F">
      <w:pPr>
        <w:pStyle w:val="PL"/>
        <w:rPr>
          <w:noProof w:val="0"/>
        </w:rPr>
      </w:pPr>
    </w:p>
    <w:p w14:paraId="428966CB" w14:textId="77777777" w:rsidR="0087351F" w:rsidRPr="00825D41" w:rsidRDefault="0087351F" w:rsidP="0087351F">
      <w:pPr>
        <w:pStyle w:val="H6"/>
      </w:pPr>
      <w:r w:rsidRPr="00825D41">
        <w:t>(2)</w:t>
      </w:r>
    </w:p>
    <w:p w14:paraId="2C3959A8" w14:textId="77777777" w:rsidR="0087351F" w:rsidRPr="00825D41" w:rsidRDefault="0087351F" w:rsidP="0087351F">
      <w:pPr>
        <w:pStyle w:val="PL"/>
        <w:rPr>
          <w:noProof w:val="0"/>
        </w:rPr>
      </w:pPr>
      <w:r w:rsidRPr="00825D41">
        <w:rPr>
          <w:b/>
          <w:noProof w:val="0"/>
        </w:rPr>
        <w:t xml:space="preserve"> with</w:t>
      </w:r>
      <w:r w:rsidRPr="00825D41">
        <w:rPr>
          <w:noProof w:val="0"/>
        </w:rPr>
        <w:t xml:space="preserve"> { UE (MCVideo Client) having established a Chat </w:t>
      </w:r>
      <w:r w:rsidRPr="00825D41">
        <w:rPr>
          <w:noProof w:val="0"/>
          <w:color w:val="000000"/>
        </w:rPr>
        <w:t>Group Call</w:t>
      </w:r>
      <w:r w:rsidRPr="00825D41">
        <w:rPr>
          <w:noProof w:val="0"/>
        </w:rPr>
        <w:t xml:space="preserve"> and the MCVideo User being authorized for initiating an MCVideo Emergency Group Call }</w:t>
      </w:r>
    </w:p>
    <w:p w14:paraId="2F3148B1"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10BE6CCB"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upgrade the ongoing MCVideo Group Call to a MCVideo Emergency Group Call with Transmission Control }</w:t>
      </w:r>
    </w:p>
    <w:p w14:paraId="74606DF3"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sends a SIP re-INVITE request and upon receipt of a SIP 2xx response considers the call as being upgraded to an Emergency Group Call </w:t>
      </w:r>
      <w:r w:rsidRPr="00825D41">
        <w:rPr>
          <w:b/>
          <w:bCs/>
          <w:noProof w:val="0"/>
        </w:rPr>
        <w:t>and</w:t>
      </w:r>
      <w:r w:rsidRPr="00825D41">
        <w:rPr>
          <w:noProof w:val="0"/>
        </w:rPr>
        <w:t xml:space="preserve"> notifies the MCVideo User that the call has been upgraded }</w:t>
      </w:r>
    </w:p>
    <w:p w14:paraId="32670B0C" w14:textId="77777777" w:rsidR="0087351F" w:rsidRPr="00825D41" w:rsidRDefault="0087351F" w:rsidP="0087351F">
      <w:pPr>
        <w:pStyle w:val="PL"/>
        <w:rPr>
          <w:noProof w:val="0"/>
        </w:rPr>
      </w:pPr>
      <w:r w:rsidRPr="00825D41">
        <w:rPr>
          <w:noProof w:val="0"/>
        </w:rPr>
        <w:t xml:space="preserve">            }</w:t>
      </w:r>
    </w:p>
    <w:p w14:paraId="361FAA4B" w14:textId="77777777" w:rsidR="0087351F" w:rsidRPr="00825D41" w:rsidRDefault="0087351F" w:rsidP="0087351F">
      <w:pPr>
        <w:pStyle w:val="PL"/>
        <w:rPr>
          <w:noProof w:val="0"/>
        </w:rPr>
      </w:pPr>
    </w:p>
    <w:p w14:paraId="77D4DE67" w14:textId="77777777" w:rsidR="0087351F" w:rsidRPr="00825D41" w:rsidRDefault="0087351F" w:rsidP="0087351F">
      <w:pPr>
        <w:pStyle w:val="H6"/>
      </w:pPr>
      <w:r w:rsidRPr="00825D41">
        <w:t>(3)</w:t>
      </w:r>
    </w:p>
    <w:p w14:paraId="3C65097C"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upgraded an On-demand Group Call to an Emergency Chat Group Call and the MCVideo User being authorized for cancelling a MCVideo Emergency state (MCVideo in-progress emergency cancel) }</w:t>
      </w:r>
    </w:p>
    <w:p w14:paraId="0B299B76"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563DC74C" w14:textId="77777777" w:rsidR="0087351F" w:rsidRPr="00825D41" w:rsidRDefault="0087351F" w:rsidP="0087351F">
      <w:pPr>
        <w:pStyle w:val="PL"/>
        <w:rPr>
          <w:noProof w:val="0"/>
        </w:rPr>
      </w:pPr>
      <w:r w:rsidRPr="00825D41">
        <w:rPr>
          <w:noProof w:val="0"/>
        </w:rPr>
        <w:lastRenderedPageBreak/>
        <w:t xml:space="preserve">  </w:t>
      </w:r>
      <w:r w:rsidRPr="00825D41">
        <w:rPr>
          <w:b/>
          <w:noProof w:val="0"/>
        </w:rPr>
        <w:t>when</w:t>
      </w:r>
      <w:r w:rsidRPr="00825D41">
        <w:rPr>
          <w:noProof w:val="0"/>
        </w:rPr>
        <w:t xml:space="preserve"> { the MCVideo User requests to cancel the ongoing McVideo Emergency state }</w:t>
      </w:r>
    </w:p>
    <w:p w14:paraId="1B1388C0"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sends a SIP re-INVITE request and upon receipt of a SIP 2xx response considers the emergency condition cancelled </w:t>
      </w:r>
      <w:r w:rsidRPr="00825D41">
        <w:rPr>
          <w:b/>
          <w:bCs/>
          <w:noProof w:val="0"/>
        </w:rPr>
        <w:t>and</w:t>
      </w:r>
      <w:r w:rsidRPr="00825D41">
        <w:rPr>
          <w:noProof w:val="0"/>
        </w:rPr>
        <w:t xml:space="preserve"> notifies the user that the call has been downgraded }</w:t>
      </w:r>
    </w:p>
    <w:p w14:paraId="5771F4EE" w14:textId="77777777" w:rsidR="0087351F" w:rsidRPr="00825D41" w:rsidRDefault="0087351F" w:rsidP="0087351F">
      <w:pPr>
        <w:pStyle w:val="PL"/>
        <w:rPr>
          <w:noProof w:val="0"/>
        </w:rPr>
      </w:pPr>
      <w:r w:rsidRPr="00825D41">
        <w:rPr>
          <w:noProof w:val="0"/>
        </w:rPr>
        <w:t xml:space="preserve">            }</w:t>
      </w:r>
    </w:p>
    <w:p w14:paraId="49CE3DBB" w14:textId="77777777" w:rsidR="0087351F" w:rsidRPr="00825D41" w:rsidRDefault="0087351F" w:rsidP="0087351F">
      <w:pPr>
        <w:pStyle w:val="PL"/>
        <w:rPr>
          <w:b/>
          <w:noProof w:val="0"/>
        </w:rPr>
      </w:pPr>
    </w:p>
    <w:p w14:paraId="0822FEA9" w14:textId="77777777" w:rsidR="0087351F" w:rsidRPr="00825D41" w:rsidRDefault="0087351F" w:rsidP="0087351F">
      <w:pPr>
        <w:pStyle w:val="H6"/>
      </w:pPr>
      <w:r w:rsidRPr="00825D41">
        <w:t>(4)</w:t>
      </w:r>
    </w:p>
    <w:p w14:paraId="41905710"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established an a Chat Group</w:t>
      </w:r>
      <w:r w:rsidRPr="00825D41">
        <w:rPr>
          <w:noProof w:val="0"/>
          <w:color w:val="FF0000"/>
        </w:rPr>
        <w:t xml:space="preserve"> </w:t>
      </w:r>
      <w:r w:rsidRPr="00825D41">
        <w:rPr>
          <w:noProof w:val="0"/>
        </w:rPr>
        <w:t>Call and the MCVideo User being authorized for initiating an MCVideo Imminent Peril Chat Group Call  }</w:t>
      </w:r>
    </w:p>
    <w:p w14:paraId="5968C718"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23AACC19"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upgrade the ongoing MCVideo Chat Group Call to a MCVideo Imminent Peril Chat Group Call with Transmission Control }</w:t>
      </w:r>
    </w:p>
    <w:p w14:paraId="6A648F88"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sends a SIP re-INVITE request and upon receipt of a SIP 2xx response considers the call as being upgraded to Imminent Peril Chat Group Call </w:t>
      </w:r>
      <w:r w:rsidRPr="00825D41">
        <w:rPr>
          <w:b/>
          <w:bCs/>
          <w:noProof w:val="0"/>
        </w:rPr>
        <w:t>and</w:t>
      </w:r>
      <w:r w:rsidRPr="00825D41">
        <w:rPr>
          <w:noProof w:val="0"/>
        </w:rPr>
        <w:t xml:space="preserve"> notifies the user that the call has been upgraded }</w:t>
      </w:r>
    </w:p>
    <w:p w14:paraId="2EE333F1" w14:textId="77777777" w:rsidR="0087351F" w:rsidRPr="00825D41" w:rsidRDefault="0087351F" w:rsidP="0087351F">
      <w:pPr>
        <w:pStyle w:val="PL"/>
        <w:rPr>
          <w:noProof w:val="0"/>
        </w:rPr>
      </w:pPr>
      <w:r w:rsidRPr="00825D41">
        <w:rPr>
          <w:noProof w:val="0"/>
        </w:rPr>
        <w:t xml:space="preserve">            }</w:t>
      </w:r>
    </w:p>
    <w:p w14:paraId="5D4C6EBA" w14:textId="77777777" w:rsidR="0087351F" w:rsidRPr="00825D41" w:rsidRDefault="0087351F" w:rsidP="0087351F">
      <w:pPr>
        <w:pStyle w:val="PL"/>
        <w:rPr>
          <w:noProof w:val="0"/>
        </w:rPr>
      </w:pPr>
    </w:p>
    <w:p w14:paraId="5840CF07" w14:textId="77777777" w:rsidR="0087351F" w:rsidRPr="00825D41" w:rsidRDefault="0087351F" w:rsidP="0087351F">
      <w:pPr>
        <w:pStyle w:val="H6"/>
      </w:pPr>
      <w:r w:rsidRPr="00825D41">
        <w:t>(5)</w:t>
      </w:r>
    </w:p>
    <w:p w14:paraId="49532A3E"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1688592E"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07D1E639" w14:textId="77777777" w:rsidR="0087351F" w:rsidRPr="00825D41" w:rsidRDefault="0087351F" w:rsidP="0087351F">
      <w:pPr>
        <w:pStyle w:val="PL"/>
        <w:rPr>
          <w:bCs/>
          <w:noProof w:val="0"/>
        </w:rPr>
      </w:pPr>
      <w:r w:rsidRPr="00825D41">
        <w:rPr>
          <w:noProof w:val="0"/>
        </w:rPr>
        <w:t xml:space="preserve">  </w:t>
      </w:r>
      <w:r w:rsidRPr="00825D41">
        <w:rPr>
          <w:b/>
          <w:noProof w:val="0"/>
        </w:rPr>
        <w:t>when</w:t>
      </w:r>
      <w:r w:rsidRPr="00825D41">
        <w:rPr>
          <w:bCs/>
          <w:noProof w:val="0"/>
        </w:rPr>
        <w:t xml:space="preserve"> { the MCVideo User requests to cancel the ongoing MCVideo Imminent Peril state }</w:t>
      </w:r>
    </w:p>
    <w:p w14:paraId="1A79C824" w14:textId="77777777" w:rsidR="0087351F" w:rsidRPr="00825D41" w:rsidRDefault="0087351F" w:rsidP="0087351F">
      <w:pPr>
        <w:pStyle w:val="PL"/>
        <w:rPr>
          <w:bCs/>
          <w:noProof w:val="0"/>
        </w:rPr>
      </w:pPr>
      <w:r w:rsidRPr="00825D41">
        <w:rPr>
          <w:bCs/>
          <w:noProof w:val="0"/>
        </w:rPr>
        <w:t xml:space="preserve">    </w:t>
      </w:r>
      <w:r w:rsidRPr="00825D41">
        <w:rPr>
          <w:b/>
          <w:noProof w:val="0"/>
        </w:rPr>
        <w:t>then</w:t>
      </w:r>
      <w:r w:rsidRPr="00825D41">
        <w:rPr>
          <w:bCs/>
          <w:noProof w:val="0"/>
        </w:rPr>
        <w:t xml:space="preserve"> { UE (MCVideo Client) sends a SIP re-INVITE request and upon receipt of a SIP 2xx response considers the imminent peril condition cancelled }</w:t>
      </w:r>
    </w:p>
    <w:p w14:paraId="4CFFBFBB" w14:textId="77777777" w:rsidR="0087351F" w:rsidRPr="00825D41" w:rsidRDefault="0087351F" w:rsidP="0087351F">
      <w:pPr>
        <w:pStyle w:val="PL"/>
        <w:rPr>
          <w:bCs/>
          <w:noProof w:val="0"/>
        </w:rPr>
      </w:pPr>
      <w:r w:rsidRPr="00825D41">
        <w:rPr>
          <w:bCs/>
          <w:noProof w:val="0"/>
        </w:rPr>
        <w:t xml:space="preserve">            }</w:t>
      </w:r>
    </w:p>
    <w:p w14:paraId="0A6B3AAF" w14:textId="77777777" w:rsidR="0087351F" w:rsidRPr="00825D41" w:rsidRDefault="0087351F" w:rsidP="0087351F">
      <w:pPr>
        <w:pStyle w:val="PL"/>
        <w:rPr>
          <w:bCs/>
          <w:noProof w:val="0"/>
        </w:rPr>
      </w:pPr>
    </w:p>
    <w:p w14:paraId="4EB70591" w14:textId="77777777" w:rsidR="0087351F" w:rsidRPr="00825D41" w:rsidRDefault="0087351F" w:rsidP="0087351F">
      <w:pPr>
        <w:pStyle w:val="H6"/>
        <w:rPr>
          <w:bCs/>
        </w:rPr>
      </w:pPr>
      <w:r w:rsidRPr="00825D41">
        <w:rPr>
          <w:bCs/>
        </w:rPr>
        <w:t>(6)</w:t>
      </w:r>
    </w:p>
    <w:p w14:paraId="5E5D7C24" w14:textId="77777777" w:rsidR="0087351F" w:rsidRPr="00825D41" w:rsidRDefault="0087351F" w:rsidP="0087351F">
      <w:pPr>
        <w:pStyle w:val="PL"/>
        <w:rPr>
          <w:bCs/>
          <w:noProof w:val="0"/>
        </w:rPr>
      </w:pPr>
      <w:r w:rsidRPr="00825D41">
        <w:rPr>
          <w:b/>
          <w:noProof w:val="0"/>
        </w:rPr>
        <w:t>with</w:t>
      </w:r>
      <w:r w:rsidRPr="00825D41">
        <w:rPr>
          <w:bCs/>
          <w:noProof w:val="0"/>
        </w:rPr>
        <w:t xml:space="preserve"> { UE (MCVideo Client) having an ongoing On-demand Chat Group</w:t>
      </w:r>
      <w:r w:rsidRPr="00825D41">
        <w:rPr>
          <w:bCs/>
          <w:noProof w:val="0"/>
          <w:color w:val="FF0000"/>
        </w:rPr>
        <w:t xml:space="preserve"> </w:t>
      </w:r>
      <w:r w:rsidRPr="00825D41">
        <w:rPr>
          <w:bCs/>
          <w:noProof w:val="0"/>
        </w:rPr>
        <w:t>Call }</w:t>
      </w:r>
    </w:p>
    <w:p w14:paraId="43706392" w14:textId="77777777" w:rsidR="0087351F" w:rsidRPr="00825D41" w:rsidRDefault="0087351F" w:rsidP="0087351F">
      <w:pPr>
        <w:pStyle w:val="PL"/>
        <w:rPr>
          <w:bCs/>
          <w:noProof w:val="0"/>
        </w:rPr>
      </w:pPr>
      <w:r w:rsidRPr="00825D41">
        <w:rPr>
          <w:b/>
          <w:noProof w:val="0"/>
        </w:rPr>
        <w:t>ensure that</w:t>
      </w:r>
      <w:r w:rsidRPr="00825D41">
        <w:rPr>
          <w:bCs/>
          <w:noProof w:val="0"/>
        </w:rPr>
        <w:t xml:space="preserve"> {</w:t>
      </w:r>
    </w:p>
    <w:p w14:paraId="49A8A07F" w14:textId="77777777" w:rsidR="0087351F" w:rsidRPr="00825D41" w:rsidRDefault="0087351F" w:rsidP="0087351F">
      <w:pPr>
        <w:pStyle w:val="PL"/>
        <w:rPr>
          <w:bCs/>
          <w:noProof w:val="0"/>
        </w:rPr>
      </w:pPr>
      <w:r w:rsidRPr="00825D41">
        <w:rPr>
          <w:bCs/>
          <w:noProof w:val="0"/>
        </w:rPr>
        <w:t xml:space="preserve">  </w:t>
      </w:r>
      <w:r w:rsidRPr="00825D41">
        <w:rPr>
          <w:b/>
          <w:noProof w:val="0"/>
        </w:rPr>
        <w:t>when</w:t>
      </w:r>
      <w:r w:rsidRPr="00825D41">
        <w:rPr>
          <w:bCs/>
          <w:noProof w:val="0"/>
        </w:rPr>
        <w:t xml:space="preserve"> { the MCVideo User requests to terminate the ongoing MCVideo Chat Group Call }</w:t>
      </w:r>
    </w:p>
    <w:p w14:paraId="6521F469" w14:textId="77777777" w:rsidR="0087351F" w:rsidRPr="00825D41" w:rsidRDefault="0087351F" w:rsidP="0087351F">
      <w:pPr>
        <w:pStyle w:val="PL"/>
        <w:rPr>
          <w:bCs/>
          <w:noProof w:val="0"/>
        </w:rPr>
      </w:pPr>
      <w:r w:rsidRPr="00825D41">
        <w:rPr>
          <w:bCs/>
          <w:noProof w:val="0"/>
        </w:rPr>
        <w:t xml:space="preserve">    </w:t>
      </w:r>
      <w:r w:rsidRPr="00825D41">
        <w:rPr>
          <w:b/>
          <w:noProof w:val="0"/>
        </w:rPr>
        <w:t>then</w:t>
      </w:r>
      <w:r w:rsidRPr="00825D41">
        <w:rPr>
          <w:bCs/>
          <w:noProof w:val="0"/>
        </w:rPr>
        <w:t xml:space="preserve"> { UE (MCVideo Client) sends a SIP BYE request and leaves the MCVideo session }</w:t>
      </w:r>
    </w:p>
    <w:p w14:paraId="62AA5CE6" w14:textId="77777777" w:rsidR="0087351F" w:rsidRPr="00825D41" w:rsidRDefault="0087351F" w:rsidP="0087351F">
      <w:pPr>
        <w:pStyle w:val="PL"/>
        <w:rPr>
          <w:bCs/>
          <w:noProof w:val="0"/>
        </w:rPr>
      </w:pPr>
      <w:r w:rsidRPr="00825D41">
        <w:rPr>
          <w:bCs/>
          <w:noProof w:val="0"/>
        </w:rPr>
        <w:t xml:space="preserve">            }</w:t>
      </w:r>
    </w:p>
    <w:p w14:paraId="3CBACDF4" w14:textId="77777777" w:rsidR="0087351F" w:rsidRPr="00825D41" w:rsidRDefault="0087351F" w:rsidP="0087351F">
      <w:pPr>
        <w:pStyle w:val="PL"/>
        <w:rPr>
          <w:noProof w:val="0"/>
        </w:rPr>
      </w:pPr>
    </w:p>
    <w:p w14:paraId="657BE0C8" w14:textId="77777777" w:rsidR="0087351F" w:rsidRPr="00825D41" w:rsidRDefault="0087351F" w:rsidP="0087351F">
      <w:pPr>
        <w:pStyle w:val="H6"/>
      </w:pPr>
      <w:bookmarkStart w:id="528" w:name="_Toc52787532"/>
      <w:bookmarkStart w:id="529" w:name="_Toc52787713"/>
      <w:bookmarkStart w:id="530" w:name="_Toc75906935"/>
      <w:bookmarkStart w:id="531" w:name="_Toc75907272"/>
      <w:r w:rsidRPr="00825D41">
        <w:t>6.1.2.2.2</w:t>
      </w:r>
      <w:r w:rsidRPr="00825D41">
        <w:tab/>
        <w:t>Conformance Requirements</w:t>
      </w:r>
      <w:bookmarkEnd w:id="528"/>
      <w:bookmarkEnd w:id="529"/>
      <w:bookmarkEnd w:id="530"/>
      <w:bookmarkEnd w:id="531"/>
    </w:p>
    <w:p w14:paraId="5C6B3C02" w14:textId="77777777" w:rsidR="0087351F" w:rsidRPr="00825D41" w:rsidRDefault="0087351F" w:rsidP="0087351F">
      <w:r w:rsidRPr="00825D41">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8EA1363" w14:textId="77777777" w:rsidR="0087351F" w:rsidRPr="00825D41" w:rsidRDefault="0087351F" w:rsidP="0087351F">
      <w:r w:rsidRPr="00825D41">
        <w:t>[TS 24.281, clause 9.2.2.2.1.1]</w:t>
      </w:r>
    </w:p>
    <w:p w14:paraId="66F67DB3" w14:textId="77777777" w:rsidR="0087351F" w:rsidRPr="00825D41" w:rsidRDefault="0087351F" w:rsidP="0087351F">
      <w:r w:rsidRPr="00825D41">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825D41">
        <w:rPr>
          <w:lang w:eastAsia="zh-CN"/>
        </w:rPr>
        <w:t>11</w:t>
      </w:r>
      <w:r w:rsidRPr="00825D41">
        <w:t>], with the clarifications given below.</w:t>
      </w:r>
    </w:p>
    <w:p w14:paraId="194139D6" w14:textId="77777777" w:rsidR="0087351F" w:rsidRPr="00825D41" w:rsidRDefault="0087351F" w:rsidP="0087351F">
      <w:r w:rsidRPr="00825D41">
        <w:t>The MCVideo client:</w:t>
      </w:r>
    </w:p>
    <w:p w14:paraId="7654793E" w14:textId="77777777" w:rsidR="0087351F" w:rsidRPr="00825D41" w:rsidRDefault="0087351F" w:rsidP="0087351F">
      <w:pPr>
        <w:pStyle w:val="B1"/>
      </w:pPr>
      <w:r w:rsidRPr="00825D41">
        <w:t>1)</w:t>
      </w:r>
      <w:r w:rsidRPr="00825D41">
        <w:tab/>
        <w:t>if the MCVideo user has requested the origination of an MCVideo emergency group call or is originating an MCVideo chat group call and the MCVideo emergency state is already set, the MCVideo client shall comply with the procedures in subclause 6.2.8.1.1;</w:t>
      </w:r>
    </w:p>
    <w:p w14:paraId="21BC29B3" w14:textId="77777777" w:rsidR="0087351F" w:rsidRPr="00825D41" w:rsidRDefault="0087351F" w:rsidP="0087351F">
      <w:pPr>
        <w:pStyle w:val="B1"/>
      </w:pPr>
      <w:r w:rsidRPr="00825D41">
        <w:t>2)</w:t>
      </w:r>
      <w:r w:rsidRPr="00825D41">
        <w:tab/>
        <w:t>if the MCVideo user has requested the origination of an MCVideo imminent peril group call, the MCVideo client shall comply with the procedures in subclause 6.2.8.1.9;</w:t>
      </w:r>
    </w:p>
    <w:p w14:paraId="4A987A57" w14:textId="77777777" w:rsidR="0087351F" w:rsidRPr="00825D41" w:rsidRDefault="0087351F" w:rsidP="0087351F">
      <w:pPr>
        <w:pStyle w:val="B1"/>
      </w:pPr>
      <w:r w:rsidRPr="00825D41">
        <w:t>3)</w:t>
      </w:r>
      <w:r w:rsidRPr="00825D41">
        <w:tab/>
        <w:t>shall include the g.3gpp.mcvideo media feature tag and the g.3gpp.icsi-ref media feature tag with the value of "urn:urn-7:3gpp-service.ims.icsi.mcvideo" in the Contact header field of the SIP INVITE request according to IETF RFC 3840 [</w:t>
      </w:r>
      <w:r w:rsidRPr="00825D41">
        <w:rPr>
          <w:lang w:eastAsia="zh-CN"/>
        </w:rPr>
        <w:t>22</w:t>
      </w:r>
      <w:r w:rsidRPr="00825D41">
        <w:t>];</w:t>
      </w:r>
    </w:p>
    <w:p w14:paraId="569A2BED" w14:textId="77777777" w:rsidR="0087351F" w:rsidRPr="00825D41" w:rsidRDefault="0087351F" w:rsidP="0087351F">
      <w:pPr>
        <w:pStyle w:val="B1"/>
      </w:pPr>
      <w:r w:rsidRPr="00825D41">
        <w:t>4)</w:t>
      </w:r>
      <w:r w:rsidRPr="00825D41">
        <w:tab/>
        <w:t>shall include an Accept-Contact header field containing the g.3gpp.mcvideo media feature tag along with the "require" and "explicit" header field parameters according to IETF RFC 3841 [</w:t>
      </w:r>
      <w:r w:rsidRPr="00825D41">
        <w:rPr>
          <w:lang w:eastAsia="zh-CN"/>
        </w:rPr>
        <w:t>20</w:t>
      </w:r>
      <w:r w:rsidRPr="00825D41">
        <w:t>];</w:t>
      </w:r>
    </w:p>
    <w:p w14:paraId="73941882" w14:textId="77777777" w:rsidR="0087351F" w:rsidRPr="00825D41" w:rsidRDefault="0087351F" w:rsidP="0087351F">
      <w:pPr>
        <w:pStyle w:val="B1"/>
      </w:pPr>
      <w:r w:rsidRPr="00825D41">
        <w:lastRenderedPageBreak/>
        <w:t>5)</w:t>
      </w:r>
      <w:r w:rsidRPr="00825D41">
        <w:tab/>
        <w:t>shall include the ICSI value "urn:urn-7:3gpp-service.ims.icsi.mcvideo" (coded as specified in 3GPP TS 24.229 [</w:t>
      </w:r>
      <w:r w:rsidRPr="00825D41">
        <w:rPr>
          <w:lang w:eastAsia="zh-CN"/>
        </w:rPr>
        <w:t>11</w:t>
      </w:r>
      <w:r w:rsidRPr="00825D41">
        <w:t>]), in a P-Preferred-Service header field according to IETF RFC 6050 [</w:t>
      </w:r>
      <w:r w:rsidRPr="00825D41">
        <w:rPr>
          <w:lang w:eastAsia="zh-CN"/>
        </w:rPr>
        <w:t>14</w:t>
      </w:r>
      <w:r w:rsidRPr="00825D41">
        <w:t>] in the SIP INVITE request;</w:t>
      </w:r>
    </w:p>
    <w:p w14:paraId="137D2545" w14:textId="77777777" w:rsidR="0087351F" w:rsidRPr="00825D41" w:rsidRDefault="0087351F" w:rsidP="0087351F">
      <w:pPr>
        <w:pStyle w:val="B1"/>
      </w:pPr>
      <w:r w:rsidRPr="00825D41">
        <w:t>6)</w:t>
      </w:r>
      <w:r w:rsidRPr="00825D41">
        <w:tab/>
        <w:t>shall include an Accept-Contact header field with the g.3gpp.icsi-ref media feature tag containing the value of "urn:urn-7:3gpp-service.ims.icsi.mcvideo" along with the "require" and "explicit" header field parameters according to IETF RFC 3841 [</w:t>
      </w:r>
      <w:r w:rsidRPr="00825D41">
        <w:rPr>
          <w:lang w:eastAsia="zh-CN"/>
        </w:rPr>
        <w:t>20</w:t>
      </w:r>
      <w:r w:rsidRPr="00825D41">
        <w:t>];</w:t>
      </w:r>
    </w:p>
    <w:p w14:paraId="430B8D3A" w14:textId="77777777" w:rsidR="0087351F" w:rsidRPr="00825D41" w:rsidRDefault="0087351F" w:rsidP="0087351F">
      <w:pPr>
        <w:pStyle w:val="B1"/>
      </w:pPr>
      <w:r w:rsidRPr="00825D41">
        <w:t>7)</w:t>
      </w:r>
      <w:r w:rsidRPr="00825D41">
        <w:tab/>
        <w:t>should include the "timer" option tag in the Supported header field;</w:t>
      </w:r>
    </w:p>
    <w:p w14:paraId="2D35B6A6" w14:textId="77777777" w:rsidR="0087351F" w:rsidRPr="00825D41" w:rsidRDefault="0087351F" w:rsidP="0087351F">
      <w:pPr>
        <w:pStyle w:val="B1"/>
      </w:pPr>
      <w:r w:rsidRPr="00825D41">
        <w:t>8)</w:t>
      </w:r>
      <w:r w:rsidRPr="00825D41">
        <w:tab/>
        <w:t>should include the Session-Expires header field according to IETF RFC 4028 [</w:t>
      </w:r>
      <w:r w:rsidRPr="00825D41">
        <w:rPr>
          <w:lang w:eastAsia="zh-CN"/>
        </w:rPr>
        <w:t>23</w:t>
      </w:r>
      <w:r w:rsidRPr="00825D41">
        <w:t>]. It is recommended that the refresher parameter is omitted. If included, the refresher parameter shall be set to "uac";</w:t>
      </w:r>
    </w:p>
    <w:p w14:paraId="00ACCA36" w14:textId="77777777" w:rsidR="0087351F" w:rsidRPr="00825D41" w:rsidRDefault="0087351F" w:rsidP="0087351F">
      <w:pPr>
        <w:pStyle w:val="B1"/>
      </w:pPr>
      <w:r w:rsidRPr="00825D41">
        <w:t>9)</w:t>
      </w:r>
      <w:r w:rsidRPr="00825D41">
        <w:tab/>
        <w:t>shall set the Request-URI of the SIP INVITE request to the public service identity identifying the participating MCVideo function serving the MCVideo user;</w:t>
      </w:r>
    </w:p>
    <w:p w14:paraId="7FD62D2A" w14:textId="77777777" w:rsidR="0087351F" w:rsidRPr="00825D41" w:rsidRDefault="0087351F" w:rsidP="0087351F">
      <w:pPr>
        <w:pStyle w:val="NO"/>
      </w:pPr>
      <w:r w:rsidRPr="00825D41">
        <w:t>NOTE 1:</w:t>
      </w:r>
      <w:r w:rsidRPr="00825D41">
        <w:tab/>
        <w:t>The MCVideo client is configured with public service identity identifying the participating MCVideo function serving the MCVideo user.</w:t>
      </w:r>
    </w:p>
    <w:p w14:paraId="568FA343" w14:textId="77777777" w:rsidR="0087351F" w:rsidRPr="00825D41" w:rsidRDefault="0087351F" w:rsidP="0087351F">
      <w:pPr>
        <w:pStyle w:val="B1"/>
      </w:pPr>
      <w:r w:rsidRPr="00825D41">
        <w:t>10)</w:t>
      </w:r>
      <w:r w:rsidRPr="00825D41">
        <w:tab/>
        <w:t>may include a P-Preferred-Identity header field in the SIP INVITE request containing a public user identity as specified in 3GPP TS 24.229 [</w:t>
      </w:r>
      <w:r w:rsidRPr="00825D41">
        <w:rPr>
          <w:lang w:eastAsia="zh-CN"/>
        </w:rPr>
        <w:t>11</w:t>
      </w:r>
      <w:r w:rsidRPr="00825D41">
        <w:t>];</w:t>
      </w:r>
    </w:p>
    <w:p w14:paraId="5F772238" w14:textId="77777777" w:rsidR="0087351F" w:rsidRPr="00825D41" w:rsidRDefault="0087351F" w:rsidP="0087351F">
      <w:pPr>
        <w:pStyle w:val="B1"/>
      </w:pPr>
      <w:r w:rsidRPr="00825D41">
        <w:t>11)</w:t>
      </w:r>
      <w:r w:rsidRPr="00825D41">
        <w:tab/>
        <w:t>if the MCVideo emergency state is already set or the MCVideo client emergency group state for this group is set to "MVEG 2: in-progress", the MCVideo client shall comply with the procedures in subclause 6.2.8.1.2;</w:t>
      </w:r>
    </w:p>
    <w:p w14:paraId="7868B939" w14:textId="77777777" w:rsidR="0087351F" w:rsidRPr="00825D41" w:rsidRDefault="0087351F" w:rsidP="0087351F">
      <w:pPr>
        <w:pStyle w:val="B1"/>
      </w:pPr>
      <w:r w:rsidRPr="00825D41">
        <w:t>12)</w:t>
      </w:r>
      <w:r w:rsidRPr="00825D41">
        <w:tab/>
        <w:t>if the MCVideo client imminent peril group state for this group is set to "MIG 2: in-progress" or "MVIG 3: confirm-pending" shall include the Resource-Priority header field and comply with the procedures in subclause 6.2.8.1.12;</w:t>
      </w:r>
    </w:p>
    <w:p w14:paraId="6496BBB6" w14:textId="77777777" w:rsidR="0087351F" w:rsidRPr="00825D41" w:rsidRDefault="0087351F" w:rsidP="0087351F">
      <w:pPr>
        <w:pStyle w:val="B1"/>
      </w:pPr>
      <w:r w:rsidRPr="00825D41">
        <w:t>13)</w:t>
      </w:r>
      <w:r w:rsidRPr="00825D41">
        <w:tab/>
        <w:t>shall contain an application/vnd.3gpp. mcvideo-info+xml MIME body with the &lt;mcvideoinfo&gt; element containing the &lt;mcvideo-Params&gt; element with:</w:t>
      </w:r>
    </w:p>
    <w:p w14:paraId="05AC26A3" w14:textId="77777777" w:rsidR="0087351F" w:rsidRPr="00825D41" w:rsidRDefault="0087351F" w:rsidP="0087351F">
      <w:pPr>
        <w:pStyle w:val="B2"/>
      </w:pPr>
      <w:r w:rsidRPr="00825D41">
        <w:t>a)</w:t>
      </w:r>
      <w:r w:rsidRPr="00825D41">
        <w:tab/>
        <w:t>the &lt;session-type&gt; element set to a value of "chat";</w:t>
      </w:r>
    </w:p>
    <w:p w14:paraId="3852F5CF" w14:textId="77777777" w:rsidR="0087351F" w:rsidRPr="00825D41" w:rsidRDefault="0087351F" w:rsidP="0087351F">
      <w:pPr>
        <w:pStyle w:val="B2"/>
        <w:rPr>
          <w:rFonts w:eastAsia="Malgun Gothic"/>
        </w:rPr>
      </w:pPr>
      <w:r w:rsidRPr="00825D41">
        <w:rPr>
          <w:rFonts w:eastAsia="Malgun Gothic"/>
        </w:rPr>
        <w:t>b)</w:t>
      </w:r>
      <w:r w:rsidRPr="00825D41">
        <w:rPr>
          <w:rFonts w:eastAsia="Malgun Gothic"/>
        </w:rPr>
        <w:tab/>
        <w:t>the &lt;mcvideo-request-uri&gt; element set to the group identity; and</w:t>
      </w:r>
    </w:p>
    <w:p w14:paraId="61ACE1AF" w14:textId="77777777" w:rsidR="0087351F" w:rsidRPr="00825D41" w:rsidRDefault="0087351F" w:rsidP="0087351F">
      <w:pPr>
        <w:pStyle w:val="B2"/>
        <w:rPr>
          <w:rFonts w:eastAsia="Malgun Gothic"/>
        </w:rPr>
      </w:pPr>
      <w:r w:rsidRPr="00825D41">
        <w:rPr>
          <w:rFonts w:eastAsia="Malgun Gothic"/>
        </w:rPr>
        <w:t>c)</w:t>
      </w:r>
      <w:r w:rsidRPr="00825D41">
        <w:rPr>
          <w:rFonts w:eastAsia="Malgun Gothic"/>
        </w:rPr>
        <w:tab/>
      </w:r>
      <w:r w:rsidRPr="00825D41">
        <w:t>the &lt;mcvideo-client-id&gt; element set to the MCVideo client ID of the originating MCVideo client;</w:t>
      </w:r>
    </w:p>
    <w:p w14:paraId="405AEE76" w14:textId="77777777" w:rsidR="0087351F" w:rsidRPr="00825D41" w:rsidRDefault="0087351F" w:rsidP="0087351F">
      <w:pPr>
        <w:keepLines/>
        <w:ind w:left="1135" w:hanging="851"/>
        <w:rPr>
          <w:rFonts w:eastAsia="Malgun Gothic"/>
        </w:rPr>
      </w:pPr>
      <w:r w:rsidRPr="00825D41">
        <w:rPr>
          <w:rFonts w:eastAsia="Malgun Gothic"/>
        </w:rPr>
        <w:t>NOTE 2:</w:t>
      </w:r>
      <w:r w:rsidRPr="00825D41">
        <w:rPr>
          <w:rFonts w:eastAsia="Malgun Gothic"/>
        </w:rPr>
        <w:tab/>
        <w:t>The MCVideo ID of the originating MCVideo user is not included in the body, as this will be inserted into the body of the SIP INVITE request that is sent by the originating participating MCVideo function.</w:t>
      </w:r>
    </w:p>
    <w:p w14:paraId="7B7AF051" w14:textId="77777777" w:rsidR="0087351F" w:rsidRPr="00825D41" w:rsidRDefault="0087351F" w:rsidP="0087351F">
      <w:pPr>
        <w:pStyle w:val="B1"/>
      </w:pPr>
      <w:r w:rsidRPr="00825D41">
        <w:t>14)</w:t>
      </w:r>
      <w:r w:rsidRPr="00825D41">
        <w:tab/>
        <w:t>shall include in the SIP INVITE request an SDP offer according to 3GPP TS 24.229 [</w:t>
      </w:r>
      <w:r w:rsidRPr="00825D41">
        <w:rPr>
          <w:lang w:eastAsia="zh-CN"/>
        </w:rPr>
        <w:t>11</w:t>
      </w:r>
      <w:r w:rsidRPr="00825D41">
        <w:t>] with the clarifications specified in subclause 6.2.1;</w:t>
      </w:r>
    </w:p>
    <w:p w14:paraId="36625042" w14:textId="77777777" w:rsidR="0087351F" w:rsidRPr="00825D41" w:rsidRDefault="0087351F" w:rsidP="0087351F">
      <w:pPr>
        <w:pStyle w:val="B1"/>
      </w:pPr>
      <w:r w:rsidRPr="00825D41">
        <w:t>15)</w:t>
      </w:r>
      <w:r w:rsidRPr="00825D41">
        <w:tab/>
        <w:t>if an implicit transmission request is required, shall indicate this as specified in subclause 6.4; and</w:t>
      </w:r>
    </w:p>
    <w:p w14:paraId="74ADBF20" w14:textId="77777777" w:rsidR="0087351F" w:rsidRPr="00825D41" w:rsidRDefault="0087351F" w:rsidP="0087351F">
      <w:pPr>
        <w:pStyle w:val="B1"/>
      </w:pPr>
      <w:r w:rsidRPr="00825D41">
        <w:t>16)</w:t>
      </w:r>
      <w:r w:rsidRPr="00825D41">
        <w:tab/>
        <w:t>shall send the SIP INVITE request according to 3GPP TS 24.229 [</w:t>
      </w:r>
      <w:r w:rsidRPr="00825D41">
        <w:rPr>
          <w:lang w:eastAsia="zh-CN"/>
        </w:rPr>
        <w:t>11</w:t>
      </w:r>
      <w:r w:rsidRPr="00825D41">
        <w:t>].</w:t>
      </w:r>
    </w:p>
    <w:p w14:paraId="488A35F2" w14:textId="77777777" w:rsidR="0087351F" w:rsidRPr="00825D41" w:rsidRDefault="0087351F" w:rsidP="0087351F">
      <w:r w:rsidRPr="00825D41">
        <w:t>On receiving a SIP 2xx response to the SIP INVITE request, the MCVideo client:</w:t>
      </w:r>
    </w:p>
    <w:p w14:paraId="7944608C" w14:textId="77777777" w:rsidR="0087351F" w:rsidRPr="00825D41" w:rsidRDefault="0087351F" w:rsidP="0087351F">
      <w:pPr>
        <w:pStyle w:val="B1"/>
      </w:pPr>
      <w:r w:rsidRPr="00825D41">
        <w:t>1)</w:t>
      </w:r>
      <w:r w:rsidRPr="00825D41">
        <w:tab/>
        <w:t>shall interact with the user plane as specified in 3GPP TS 24.581 [</w:t>
      </w:r>
      <w:r w:rsidRPr="00825D41">
        <w:rPr>
          <w:lang w:eastAsia="zh-CN"/>
        </w:rPr>
        <w:t>5</w:t>
      </w:r>
      <w:r w:rsidRPr="00825D41">
        <w:t>]; and</w:t>
      </w:r>
    </w:p>
    <w:p w14:paraId="4F38E0AE" w14:textId="77777777" w:rsidR="0087351F" w:rsidRPr="00825D41" w:rsidRDefault="0087351F" w:rsidP="0087351F">
      <w:pPr>
        <w:pStyle w:val="B1"/>
      </w:pPr>
      <w:r w:rsidRPr="00825D41">
        <w:t>2)</w:t>
      </w:r>
      <w:r w:rsidRPr="00825D41">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4105CEF" w14:textId="77777777" w:rsidR="0087351F" w:rsidRPr="00825D41" w:rsidRDefault="0087351F" w:rsidP="0087351F">
      <w:r w:rsidRPr="00825D41">
        <w:t>On receiving a SIP 4xx response, a SIP 5xx response or a SIP 6xx response to the SIP INVITE request:</w:t>
      </w:r>
    </w:p>
    <w:p w14:paraId="12CA21FB" w14:textId="77777777" w:rsidR="0087351F" w:rsidRPr="00825D41" w:rsidRDefault="0087351F" w:rsidP="0087351F">
      <w:pPr>
        <w:pStyle w:val="B1"/>
      </w:pPr>
      <w:r w:rsidRPr="00825D41">
        <w:t>1)</w:t>
      </w:r>
      <w:r w:rsidRPr="00825D41">
        <w:tab/>
        <w:t>if the MCVideo emergency group call state is set to "MVEGC 2: emergency-call-requested" or "MVEGC 3: emergency-call-granted"; or</w:t>
      </w:r>
    </w:p>
    <w:p w14:paraId="6F8655E6" w14:textId="77777777" w:rsidR="0087351F" w:rsidRPr="00825D41" w:rsidRDefault="0087351F" w:rsidP="0087351F">
      <w:pPr>
        <w:pStyle w:val="B1"/>
      </w:pPr>
      <w:r w:rsidRPr="00825D41">
        <w:t>2)</w:t>
      </w:r>
      <w:r w:rsidRPr="00825D41">
        <w:tab/>
        <w:t>if the MCVideo imminent peril group call state is set to "MVIGC 2: imminent-peril-call-requested" or "MVIGC 3: imminent-peril-call-granted";</w:t>
      </w:r>
    </w:p>
    <w:p w14:paraId="0F9A4FD8" w14:textId="77777777" w:rsidR="0087351F" w:rsidRPr="00825D41" w:rsidRDefault="0087351F" w:rsidP="0087351F">
      <w:pPr>
        <w:pStyle w:val="B1"/>
        <w:ind w:left="0" w:firstLine="0"/>
      </w:pPr>
      <w:r w:rsidRPr="00825D41">
        <w:t>the MCVideo client shall perform the actions specified in subclause 6.2.8.1.5.</w:t>
      </w:r>
    </w:p>
    <w:p w14:paraId="2DF5CB8A" w14:textId="77777777" w:rsidR="0087351F" w:rsidRPr="00825D41" w:rsidRDefault="0087351F" w:rsidP="0087351F">
      <w:r w:rsidRPr="00825D41">
        <w:lastRenderedPageBreak/>
        <w:t>On receiving a SIP INFO request where the Request-URI contains an MCVideo session ID identifying an ongoing group session, the MCVideo client shall follow the actions specified in subclause 6.2.8.1.13.</w:t>
      </w:r>
    </w:p>
    <w:p w14:paraId="498E3E34" w14:textId="77777777" w:rsidR="0087351F" w:rsidRPr="00825D41" w:rsidRDefault="0087351F" w:rsidP="0087351F">
      <w:r w:rsidRPr="00825D41">
        <w:t>[TS 24.281, clause 9.2.2.2.1.3]</w:t>
      </w:r>
    </w:p>
    <w:p w14:paraId="70F53F42" w14:textId="77777777" w:rsidR="0087351F" w:rsidRPr="00825D41" w:rsidRDefault="0087351F" w:rsidP="0087351F">
      <w:r w:rsidRPr="00825D41">
        <w:t>This subclause covers both on-demand session.</w:t>
      </w:r>
    </w:p>
    <w:p w14:paraId="0B88B62C" w14:textId="77777777" w:rsidR="0087351F" w:rsidRPr="00825D41" w:rsidRDefault="0087351F" w:rsidP="0087351F">
      <w:r w:rsidRPr="00825D41">
        <w:t>Upon receiving a request from an MCVideo user to cancel the in-progress emergency condition on a chat MCVideo group, the MCVideo client shall generate a SIP re-INVITE request as specified in 3GPP TS 24.229 [</w:t>
      </w:r>
      <w:r w:rsidRPr="00825D41">
        <w:rPr>
          <w:lang w:eastAsia="zh-CN"/>
        </w:rPr>
        <w:t>11</w:t>
      </w:r>
      <w:r w:rsidRPr="00825D41">
        <w:t>], with the clarifications given below.</w:t>
      </w:r>
    </w:p>
    <w:p w14:paraId="16C17EBE" w14:textId="77777777" w:rsidR="0087351F" w:rsidRPr="00825D41" w:rsidRDefault="0087351F" w:rsidP="0087351F">
      <w:r w:rsidRPr="00825D41">
        <w:t>The MCVideo client:</w:t>
      </w:r>
    </w:p>
    <w:p w14:paraId="182800D0" w14:textId="77777777" w:rsidR="0087351F" w:rsidRPr="00825D41" w:rsidRDefault="0087351F" w:rsidP="0087351F">
      <w:pPr>
        <w:pStyle w:val="B1"/>
      </w:pPr>
      <w:r w:rsidRPr="00825D41">
        <w:t>1)</w:t>
      </w:r>
      <w:r w:rsidRPr="00825D41">
        <w:tab/>
        <w:t>if the MCVideo user is not authorised to cancel the in-progress emergency group state of the MCVideo group as determined by the procedures of subclause 6.2.8.1.7, the MCVideo client:</w:t>
      </w:r>
    </w:p>
    <w:p w14:paraId="51B3F178" w14:textId="77777777" w:rsidR="0087351F" w:rsidRPr="00825D41" w:rsidRDefault="0087351F" w:rsidP="0087351F">
      <w:pPr>
        <w:pStyle w:val="B2"/>
      </w:pPr>
      <w:r w:rsidRPr="00825D41">
        <w:t>a)</w:t>
      </w:r>
      <w:r w:rsidRPr="00825D41">
        <w:tab/>
        <w:t>should indicate to the MCVideo user that they are not authorised to cancel the in-progress emergency group state of the MCVideo group; and</w:t>
      </w:r>
    </w:p>
    <w:p w14:paraId="7F43747D" w14:textId="77777777" w:rsidR="0087351F" w:rsidRPr="00825D41" w:rsidRDefault="0087351F" w:rsidP="0087351F">
      <w:pPr>
        <w:pStyle w:val="B2"/>
      </w:pPr>
      <w:r w:rsidRPr="00825D41">
        <w:t>b)</w:t>
      </w:r>
      <w:r w:rsidRPr="00825D41">
        <w:tab/>
        <w:t>shall skip the remaining steps of the current subclause;</w:t>
      </w:r>
    </w:p>
    <w:p w14:paraId="59D8CED4" w14:textId="77777777" w:rsidR="0087351F" w:rsidRPr="00825D41" w:rsidRDefault="0087351F" w:rsidP="0087351F">
      <w:pPr>
        <w:pStyle w:val="B1"/>
      </w:pPr>
      <w:r w:rsidRPr="00825D41">
        <w:t>2)</w:t>
      </w:r>
      <w:r w:rsidRPr="00825D41">
        <w:tab/>
        <w:t>shall, if the MCVideo user is cancelling an in-progress emergency condition and optionally an MCVideo emergency alert originated by the MCVideo user, include an application/vnd.3gpp.mcvideo-info+xml MIME body populated as specified in subclause 6.2.8.1.3;</w:t>
      </w:r>
    </w:p>
    <w:p w14:paraId="6D8378C0" w14:textId="77777777" w:rsidR="0087351F" w:rsidRPr="00825D41" w:rsidRDefault="0087351F" w:rsidP="0087351F">
      <w:pPr>
        <w:pStyle w:val="B1"/>
      </w:pPr>
      <w:r w:rsidRPr="00825D41">
        <w:t>3)</w:t>
      </w:r>
      <w:r w:rsidRPr="00825D41">
        <w:tab/>
        <w:t>shall, if the MCVideo user is cancelling an in-progress emergency condition and optionally an MCVideo emergency alert originated by another MCVideo user, include an application/vnd.3gpp.mcvideo-info+xml MIME body populated as specified in subclause 6.2.8.1.14;</w:t>
      </w:r>
    </w:p>
    <w:p w14:paraId="67BC4081" w14:textId="77777777" w:rsidR="0087351F" w:rsidRPr="00825D41" w:rsidRDefault="0087351F" w:rsidP="0087351F">
      <w:pPr>
        <w:pStyle w:val="B1"/>
      </w:pPr>
      <w:r w:rsidRPr="00825D41">
        <w:t>4)</w:t>
      </w:r>
      <w:r w:rsidRPr="00825D41">
        <w:tab/>
        <w:t>shall, if the SIP re-INVITE request is to be sent within an on-demand session, include in the SIP re-INVITE request an SDP offer according to 3GPP TS 24.229 [51] with the clarifications specified in subclause </w:t>
      </w:r>
      <w:r w:rsidRPr="00825D41">
        <w:rPr>
          <w:lang w:eastAsia="zh-CN"/>
        </w:rPr>
        <w:t>6.2.1</w:t>
      </w:r>
      <w:r w:rsidRPr="00825D41">
        <w:t>;</w:t>
      </w:r>
    </w:p>
    <w:p w14:paraId="3C037E4A" w14:textId="77777777" w:rsidR="0087351F" w:rsidRPr="00825D41" w:rsidRDefault="0087351F" w:rsidP="0087351F">
      <w:pPr>
        <w:pStyle w:val="B1"/>
      </w:pPr>
      <w:r w:rsidRPr="00825D41">
        <w:t>5)</w:t>
      </w:r>
      <w:r w:rsidRPr="00825D41">
        <w:tab/>
        <w:t>shall include a Resource-Priority header field and comply with the procedures in subclause 6.2.8.1.2; and</w:t>
      </w:r>
    </w:p>
    <w:p w14:paraId="6D10A629" w14:textId="77777777" w:rsidR="0087351F" w:rsidRPr="00825D41" w:rsidRDefault="0087351F" w:rsidP="0087351F">
      <w:pPr>
        <w:pStyle w:val="B1"/>
      </w:pPr>
      <w:r w:rsidRPr="00825D41">
        <w:t>6)</w:t>
      </w:r>
      <w:r w:rsidRPr="00825D41">
        <w:tab/>
        <w:t>shall send the SIP re-INVITE request according to 3GPP TS 24.229 [</w:t>
      </w:r>
      <w:r w:rsidRPr="00825D41">
        <w:rPr>
          <w:lang w:eastAsia="zh-CN"/>
        </w:rPr>
        <w:t>11</w:t>
      </w:r>
      <w:r w:rsidRPr="00825D41">
        <w:t>].</w:t>
      </w:r>
    </w:p>
    <w:p w14:paraId="32C36576" w14:textId="77777777" w:rsidR="0087351F" w:rsidRPr="00825D41" w:rsidRDefault="0087351F" w:rsidP="0087351F">
      <w:r w:rsidRPr="00825D41">
        <w:t>On receiving a SIP 2xx response to the SIP re-INVITE request, the MCVideo client:</w:t>
      </w:r>
    </w:p>
    <w:p w14:paraId="0D182F5F" w14:textId="77777777" w:rsidR="0087351F" w:rsidRPr="00825D41" w:rsidRDefault="0087351F" w:rsidP="0087351F">
      <w:pPr>
        <w:pStyle w:val="B1"/>
      </w:pPr>
      <w:r w:rsidRPr="00825D41">
        <w:t>1)</w:t>
      </w:r>
      <w:r w:rsidRPr="00825D41">
        <w:tab/>
        <w:t>shall set the MCVideo emergency group state of the group to "MVEG 1: no-emergency";</w:t>
      </w:r>
    </w:p>
    <w:p w14:paraId="73DDF845" w14:textId="77777777" w:rsidR="0087351F" w:rsidRPr="00825D41" w:rsidRDefault="0087351F" w:rsidP="0087351F">
      <w:pPr>
        <w:pStyle w:val="B1"/>
      </w:pPr>
      <w:r w:rsidRPr="00825D41">
        <w:t>2)</w:t>
      </w:r>
      <w:r w:rsidRPr="00825D41">
        <w:tab/>
        <w:t>shall set the MCVideo emergency group call state of the group to "MVEGC 1: emergency-gc-capable"; and</w:t>
      </w:r>
    </w:p>
    <w:p w14:paraId="258A6814" w14:textId="77777777" w:rsidR="0087351F" w:rsidRPr="00825D41" w:rsidRDefault="0087351F" w:rsidP="0087351F">
      <w:pPr>
        <w:pStyle w:val="B1"/>
      </w:pPr>
      <w:r w:rsidRPr="00825D41">
        <w:t>3)</w:t>
      </w:r>
      <w:r w:rsidRPr="00825D41">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825D41">
        <w:rPr>
          <w:lang w:eastAsia="zh-CN"/>
        </w:rPr>
        <w:t>4.4</w:t>
      </w:r>
      <w:r w:rsidRPr="00825D41">
        <w:t xml:space="preserve"> with the warning text containing the mcvideo-warn-code set to "149", shall set the MCVideo emergency alert state to "MVEA 1: no-alert".</w:t>
      </w:r>
    </w:p>
    <w:p w14:paraId="49C7883A" w14:textId="77777777" w:rsidR="0087351F" w:rsidRPr="00825D41" w:rsidRDefault="0087351F" w:rsidP="0087351F">
      <w:r w:rsidRPr="00825D41">
        <w:t>On receiving a SIP 4xx response, SIP 5xx response or SIP 6xx response to the SIP re-INVITE request:</w:t>
      </w:r>
    </w:p>
    <w:p w14:paraId="06C2056C" w14:textId="77777777" w:rsidR="0087351F" w:rsidRPr="00825D41" w:rsidRDefault="0087351F" w:rsidP="0087351F">
      <w:pPr>
        <w:pStyle w:val="B1"/>
      </w:pPr>
      <w:r w:rsidRPr="00825D41">
        <w:t>1)</w:t>
      </w:r>
      <w:r w:rsidRPr="00825D41">
        <w:tab/>
        <w:t>shall set the MCVideo emergency group state as "MVEG 2: in-progress";</w:t>
      </w:r>
    </w:p>
    <w:p w14:paraId="5C56A65F" w14:textId="77777777" w:rsidR="0087351F" w:rsidRPr="00825D41" w:rsidRDefault="0087351F" w:rsidP="0087351F">
      <w:pPr>
        <w:pStyle w:val="B1"/>
      </w:pPr>
      <w:r w:rsidRPr="00825D41">
        <w:t>2)</w:t>
      </w:r>
      <w:r w:rsidRPr="00825D41">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033975D0" w14:textId="77777777" w:rsidR="0087351F" w:rsidRPr="00825D41" w:rsidRDefault="0087351F" w:rsidP="0087351F">
      <w:pPr>
        <w:pStyle w:val="B1"/>
      </w:pPr>
      <w:r w:rsidRPr="00825D41">
        <w:t>3)</w:t>
      </w:r>
      <w:r w:rsidRPr="00825D41">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E69643C" w14:textId="77777777" w:rsidR="0087351F" w:rsidRPr="00825D41" w:rsidRDefault="0087351F" w:rsidP="0087351F">
      <w:pPr>
        <w:pStyle w:val="NO"/>
        <w:rPr>
          <w:rFonts w:eastAsia="Malgun Gothic"/>
        </w:rPr>
      </w:pPr>
      <w:r w:rsidRPr="00825D41">
        <w:rPr>
          <w:rFonts w:eastAsia="Malgun Gothic"/>
        </w:rPr>
        <w:t>NOTE 3:</w:t>
      </w:r>
      <w:r w:rsidRPr="00825D41">
        <w:rPr>
          <w:rFonts w:eastAsia="Malgun Gothic"/>
        </w:rPr>
        <w:tab/>
        <w:t>If the in-progress emergency group state cancel request is rejected, the state of the session does not change, i.e. continues with MCVideo emergency group call level priority.</w:t>
      </w:r>
    </w:p>
    <w:p w14:paraId="3C372A11" w14:textId="77777777" w:rsidR="0087351F" w:rsidRPr="00825D41" w:rsidRDefault="0087351F" w:rsidP="0087351F">
      <w:r w:rsidRPr="00825D41">
        <w:t>On receiving a SIP INFO request where the Request-URI contains an MCVideo session ID identifying an ongoing group session, the MCVideo client shall follow the actions specified in subclause 6.2.8.1.13.</w:t>
      </w:r>
    </w:p>
    <w:p w14:paraId="2B55979B" w14:textId="77777777" w:rsidR="0087351F" w:rsidRPr="00825D41" w:rsidRDefault="0087351F" w:rsidP="0087351F">
      <w:r w:rsidRPr="00825D41">
        <w:lastRenderedPageBreak/>
        <w:t>[TS 24.281, clause 9.2.2.2.1.4]</w:t>
      </w:r>
    </w:p>
    <w:p w14:paraId="0DA5EF73" w14:textId="77777777" w:rsidR="0087351F" w:rsidRPr="00825D41" w:rsidRDefault="0087351F" w:rsidP="0087351F">
      <w:r w:rsidRPr="00825D41">
        <w:t>This subclause covers both on-demand sessions.</w:t>
      </w:r>
    </w:p>
    <w:p w14:paraId="31DFD5F6" w14:textId="77777777" w:rsidR="0087351F" w:rsidRPr="00825D41" w:rsidRDefault="0087351F" w:rsidP="0087351F">
      <w:r w:rsidRPr="00825D41">
        <w:t>Upon receiving a request from an MCVideo user to upgrade the MCVideo group session to an emergency condition or an imminent peril condition on a chat MCVideo group, the MCVideo client shall generate a SIP re-INVITE request as specified in 3GPP TS 24.229 [</w:t>
      </w:r>
      <w:r w:rsidRPr="00825D41">
        <w:rPr>
          <w:lang w:eastAsia="zh-CN"/>
        </w:rPr>
        <w:t>11</w:t>
      </w:r>
      <w:r w:rsidRPr="00825D41">
        <w:t>], with the clarifications given below.</w:t>
      </w:r>
    </w:p>
    <w:p w14:paraId="73200745" w14:textId="77777777" w:rsidR="0087351F" w:rsidRPr="00825D41" w:rsidRDefault="0087351F" w:rsidP="0087351F">
      <w:pPr>
        <w:pStyle w:val="B1"/>
      </w:pPr>
      <w:r w:rsidRPr="00825D41">
        <w:t>1)</w:t>
      </w:r>
      <w:r w:rsidRPr="00825D41">
        <w:tab/>
        <w:t>if the MCVideo user is requesting to upgrade the MCVideo group session to an in-progress emergency group state and is not authorised to do so as determined by the procedures of subclause 6.2.8.1.8, the MCVideo client:</w:t>
      </w:r>
    </w:p>
    <w:p w14:paraId="2EC3D828" w14:textId="77777777" w:rsidR="0087351F" w:rsidRPr="00825D41" w:rsidRDefault="0087351F" w:rsidP="0087351F">
      <w:pPr>
        <w:pStyle w:val="B2"/>
      </w:pPr>
      <w:r w:rsidRPr="00825D41">
        <w:t>a)</w:t>
      </w:r>
      <w:r w:rsidRPr="00825D41">
        <w:tab/>
        <w:t>should indicate to the MCVideo user that they are not authorised to upgrade the MCVideo group session to an in-progress emergency group state; and</w:t>
      </w:r>
    </w:p>
    <w:p w14:paraId="2A483433" w14:textId="77777777" w:rsidR="0087351F" w:rsidRPr="00825D41" w:rsidRDefault="0087351F" w:rsidP="0087351F">
      <w:pPr>
        <w:pStyle w:val="B2"/>
      </w:pPr>
      <w:r w:rsidRPr="00825D41">
        <w:t>b)</w:t>
      </w:r>
      <w:r w:rsidRPr="00825D41">
        <w:tab/>
        <w:t>shall skip the remaining steps of the current subclause;</w:t>
      </w:r>
    </w:p>
    <w:p w14:paraId="2F074ED0" w14:textId="77777777" w:rsidR="0087351F" w:rsidRPr="00825D41" w:rsidRDefault="0087351F" w:rsidP="0087351F">
      <w:pPr>
        <w:pStyle w:val="B1"/>
      </w:pPr>
      <w:r w:rsidRPr="00825D41">
        <w:t>2)</w:t>
      </w:r>
      <w:r w:rsidRPr="00825D41">
        <w:tab/>
        <w:t>if the MCVideo user is requesting to upgrade the MCVideo group session to an in-progress imminent peril state and is not authorised to do so as determined by the procedures of subclause 6.2.8.1.8, the MCVideo client:</w:t>
      </w:r>
    </w:p>
    <w:p w14:paraId="46674393" w14:textId="77777777" w:rsidR="0087351F" w:rsidRPr="00825D41" w:rsidRDefault="0087351F" w:rsidP="0087351F">
      <w:pPr>
        <w:pStyle w:val="B2"/>
      </w:pPr>
      <w:r w:rsidRPr="00825D41">
        <w:t>a)</w:t>
      </w:r>
      <w:r w:rsidRPr="00825D41">
        <w:tab/>
        <w:t>should indicate to the MCVideo user that they are not authorised to upgrade the MCVideo group session to an in-progress imminent peril group state; and</w:t>
      </w:r>
    </w:p>
    <w:p w14:paraId="02983938" w14:textId="77777777" w:rsidR="0087351F" w:rsidRPr="00825D41" w:rsidRDefault="0087351F" w:rsidP="0087351F">
      <w:pPr>
        <w:pStyle w:val="B2"/>
      </w:pPr>
      <w:r w:rsidRPr="00825D41">
        <w:t>b)</w:t>
      </w:r>
      <w:r w:rsidRPr="00825D41">
        <w:tab/>
        <w:t>shall skip the remaining steps of the current subclause;</w:t>
      </w:r>
    </w:p>
    <w:p w14:paraId="24D7D284" w14:textId="77777777" w:rsidR="0087351F" w:rsidRPr="00825D41" w:rsidRDefault="0087351F" w:rsidP="0087351F">
      <w:pPr>
        <w:pStyle w:val="B1"/>
      </w:pPr>
      <w:r w:rsidRPr="00825D41">
        <w:t>3)</w:t>
      </w:r>
      <w:r w:rsidRPr="00825D41">
        <w:tab/>
        <w:t>if the MCVideo user has requested to upgrade the MCVideo group session to an MCVideo emergency call, the MCVideo client:</w:t>
      </w:r>
    </w:p>
    <w:p w14:paraId="06B3DC23" w14:textId="77777777" w:rsidR="0087351F" w:rsidRPr="00825D41" w:rsidRDefault="0087351F" w:rsidP="0087351F">
      <w:pPr>
        <w:pStyle w:val="B2"/>
      </w:pPr>
      <w:r w:rsidRPr="00825D41">
        <w:t>a)</w:t>
      </w:r>
      <w:r w:rsidRPr="00825D41">
        <w:tab/>
        <w:t>shall include an application/vnd.3gpp.mcvideo-info+xml MIME body populated as specified in subclause 6.2.8.1.1;</w:t>
      </w:r>
    </w:p>
    <w:p w14:paraId="3D10EE73" w14:textId="77777777" w:rsidR="0087351F" w:rsidRPr="00825D41" w:rsidRDefault="0087351F" w:rsidP="0087351F">
      <w:pPr>
        <w:pStyle w:val="B2"/>
      </w:pPr>
      <w:r w:rsidRPr="00825D41">
        <w:t>b)</w:t>
      </w:r>
      <w:r w:rsidRPr="00825D41">
        <w:tab/>
        <w:t>if an indication of an MCVideo emergency alert is to be included, shall perform the procedures specified in subclause 6.2.9.1 for the MCVideo emergency alert trigger; and</w:t>
      </w:r>
    </w:p>
    <w:p w14:paraId="4D989369" w14:textId="77777777" w:rsidR="0087351F" w:rsidRPr="00825D41" w:rsidRDefault="0087351F" w:rsidP="0087351F">
      <w:pPr>
        <w:pStyle w:val="B2"/>
      </w:pPr>
      <w:r w:rsidRPr="00825D41">
        <w:t>c)</w:t>
      </w:r>
      <w:r w:rsidRPr="00825D41">
        <w:tab/>
        <w:t>shall include a Resource-Priority header field and comply with the procedures in subclause 6.2.8.1.2.</w:t>
      </w:r>
    </w:p>
    <w:p w14:paraId="715BF09E" w14:textId="77777777" w:rsidR="0087351F" w:rsidRPr="00825D41" w:rsidRDefault="0087351F" w:rsidP="0087351F">
      <w:pPr>
        <w:pStyle w:val="B1"/>
      </w:pPr>
      <w:r w:rsidRPr="00825D41">
        <w:t>4)</w:t>
      </w:r>
      <w:r w:rsidRPr="00825D41">
        <w:tab/>
        <w:t>if the MCVideo user has requested to upgrade the MCVideo group session to an MCVideo imminent peril call, the MCVideo client:</w:t>
      </w:r>
    </w:p>
    <w:p w14:paraId="6F2AD68E" w14:textId="77777777" w:rsidR="0087351F" w:rsidRPr="00825D41" w:rsidRDefault="0087351F" w:rsidP="0087351F">
      <w:pPr>
        <w:pStyle w:val="B2"/>
      </w:pPr>
      <w:r w:rsidRPr="00825D41">
        <w:t>a)</w:t>
      </w:r>
      <w:r w:rsidRPr="00825D41">
        <w:tab/>
        <w:t>shall include an application/vnd.3gpp.mcvideo-info+xml MIME body populated as specified in subclause 6.2.8.1.9; and</w:t>
      </w:r>
    </w:p>
    <w:p w14:paraId="5975FAD9" w14:textId="77777777" w:rsidR="0087351F" w:rsidRPr="00825D41" w:rsidRDefault="0087351F" w:rsidP="0087351F">
      <w:pPr>
        <w:pStyle w:val="B2"/>
      </w:pPr>
      <w:r w:rsidRPr="00825D41">
        <w:t>b)</w:t>
      </w:r>
      <w:r w:rsidRPr="00825D41">
        <w:tab/>
        <w:t>shall include a Resource-Priority header field and comply with the procedures in subclause 6.2.8.1.12;</w:t>
      </w:r>
    </w:p>
    <w:p w14:paraId="1E253B03" w14:textId="77777777" w:rsidR="0087351F" w:rsidRPr="00825D41" w:rsidRDefault="0087351F" w:rsidP="0087351F">
      <w:pPr>
        <w:pStyle w:val="B1"/>
      </w:pPr>
      <w:r w:rsidRPr="00825D41">
        <w:t>5)</w:t>
      </w:r>
      <w:r w:rsidRPr="00825D41">
        <w:tab/>
        <w:t>if the SIP re-INVITE request is to be sent within an on-demand session, shall include in the SIP re-INVITE request an SDP offer according to 3GPP TS 24.229 [</w:t>
      </w:r>
      <w:r w:rsidRPr="00825D41">
        <w:rPr>
          <w:lang w:eastAsia="zh-CN"/>
        </w:rPr>
        <w:t>11</w:t>
      </w:r>
      <w:r w:rsidRPr="00825D41">
        <w:t>] with the clarifications specified in subclause </w:t>
      </w:r>
      <w:r w:rsidRPr="00825D41">
        <w:rPr>
          <w:lang w:eastAsia="zh-CN"/>
        </w:rPr>
        <w:t>6.2.1</w:t>
      </w:r>
      <w:r w:rsidRPr="00825D41">
        <w:t>;</w:t>
      </w:r>
    </w:p>
    <w:p w14:paraId="1555B650" w14:textId="77777777" w:rsidR="0087351F" w:rsidRPr="00825D41" w:rsidRDefault="0087351F" w:rsidP="0087351F">
      <w:pPr>
        <w:pStyle w:val="B1"/>
      </w:pPr>
      <w:r w:rsidRPr="00825D41">
        <w:t>6)</w:t>
      </w:r>
      <w:r w:rsidRPr="00825D41">
        <w:tab/>
        <w:t>if an implicit transmission request is required, shall indicate this as specified in subclause 6.4;</w:t>
      </w:r>
    </w:p>
    <w:p w14:paraId="143FD4D6" w14:textId="77777777" w:rsidR="0087351F" w:rsidRPr="00825D41" w:rsidRDefault="0087351F" w:rsidP="0087351F">
      <w:pPr>
        <w:pStyle w:val="B1"/>
      </w:pPr>
      <w:r w:rsidRPr="00825D41">
        <w:t>7)</w:t>
      </w:r>
      <w:r w:rsidRPr="00825D41">
        <w:tab/>
        <w:t>shall include a Resource-Priority header field and comply with the procedures in subclause 6.2.8.1.2; and</w:t>
      </w:r>
    </w:p>
    <w:p w14:paraId="6FD4CAF0" w14:textId="77777777" w:rsidR="0087351F" w:rsidRPr="00825D41" w:rsidRDefault="0087351F" w:rsidP="0087351F">
      <w:pPr>
        <w:pStyle w:val="B1"/>
      </w:pPr>
      <w:r w:rsidRPr="00825D41">
        <w:t>8)</w:t>
      </w:r>
      <w:r w:rsidRPr="00825D41">
        <w:tab/>
        <w:t>shall send the SIP re-INVITE request according to 3GPP TS 24.229 [</w:t>
      </w:r>
      <w:r w:rsidRPr="00825D41">
        <w:rPr>
          <w:lang w:eastAsia="zh-CN"/>
        </w:rPr>
        <w:t>11</w:t>
      </w:r>
      <w:r w:rsidRPr="00825D41">
        <w:t>].</w:t>
      </w:r>
    </w:p>
    <w:p w14:paraId="517A580A" w14:textId="77777777" w:rsidR="0087351F" w:rsidRPr="00825D41" w:rsidRDefault="0087351F" w:rsidP="0087351F">
      <w:r w:rsidRPr="00825D41">
        <w:t>On receiving a SIP 2xx response to the SIP re-INVITE request the MCVideo client:</w:t>
      </w:r>
    </w:p>
    <w:p w14:paraId="5D906567" w14:textId="77777777" w:rsidR="0087351F" w:rsidRPr="00825D41" w:rsidRDefault="0087351F" w:rsidP="0087351F">
      <w:pPr>
        <w:pStyle w:val="B1"/>
      </w:pPr>
      <w:r w:rsidRPr="00825D41">
        <w:t>1)</w:t>
      </w:r>
      <w:r w:rsidRPr="00825D41">
        <w:tab/>
        <w:t>shall interact with the user plane as specified in 3GPP TS 24.581 [</w:t>
      </w:r>
      <w:r w:rsidRPr="00825D41">
        <w:rPr>
          <w:lang w:eastAsia="zh-CN"/>
        </w:rPr>
        <w:t>5</w:t>
      </w:r>
      <w:r w:rsidRPr="00825D41">
        <w:t>]; and</w:t>
      </w:r>
    </w:p>
    <w:p w14:paraId="078EFE3B" w14:textId="77777777" w:rsidR="0087351F" w:rsidRPr="00825D41" w:rsidRDefault="0087351F" w:rsidP="0087351F">
      <w:pPr>
        <w:pStyle w:val="B1"/>
      </w:pPr>
      <w:r w:rsidRPr="00825D41">
        <w:t>2)</w:t>
      </w:r>
      <w:r w:rsidRPr="00825D41">
        <w:tab/>
        <w:t>shall perform the actions specified in subclause 6.2.8.1.4.</w:t>
      </w:r>
    </w:p>
    <w:p w14:paraId="13BBE0CC" w14:textId="77777777" w:rsidR="0087351F" w:rsidRPr="00825D41" w:rsidRDefault="0087351F" w:rsidP="0087351F">
      <w:r w:rsidRPr="00825D41">
        <w:t>On receiving a SIP 4xx response, SIP 5xx response or SIP 6xx response to the SIP re-INVITE request the MCVideo client shall perform the actions specified in subclause 6.2.8.1.5.</w:t>
      </w:r>
    </w:p>
    <w:p w14:paraId="29ABB0E7" w14:textId="77777777" w:rsidR="0087351F" w:rsidRPr="00825D41" w:rsidRDefault="0087351F" w:rsidP="0087351F">
      <w:r w:rsidRPr="00825D41">
        <w:t>On receiving a SIP INFO request where the Request-URI contains an MCVideo session ID identifying an ongoing group session, the MCVideo client shall follow the actions specified in subclause 6.2.8.1.13.</w:t>
      </w:r>
    </w:p>
    <w:p w14:paraId="3AAE49A3" w14:textId="77777777" w:rsidR="0087351F" w:rsidRPr="00825D41" w:rsidRDefault="0087351F" w:rsidP="0087351F">
      <w:r w:rsidRPr="00825D41">
        <w:t>[TS 24.281, clause 9.2.2.2.1.5]</w:t>
      </w:r>
    </w:p>
    <w:p w14:paraId="4B4BC323" w14:textId="77777777" w:rsidR="0087351F" w:rsidRPr="00825D41" w:rsidRDefault="0087351F" w:rsidP="0087351F">
      <w:r w:rsidRPr="00825D41">
        <w:t>This subclause covers on-demand session.</w:t>
      </w:r>
    </w:p>
    <w:p w14:paraId="3489F626" w14:textId="77777777" w:rsidR="0087351F" w:rsidRPr="00825D41" w:rsidRDefault="0087351F" w:rsidP="0087351F">
      <w:r w:rsidRPr="00825D41">
        <w:lastRenderedPageBreak/>
        <w:t>Upon receiving a request from an MCVideo user to cancel the in-progress imminent peril condition on a chat MCVideo group, the MCVideo client shall generate a SIP re-INVITE request by following the procedures specified in 3GPP TS 24.229 [</w:t>
      </w:r>
      <w:r w:rsidRPr="00825D41">
        <w:rPr>
          <w:lang w:eastAsia="zh-CN"/>
        </w:rPr>
        <w:t>11</w:t>
      </w:r>
      <w:r w:rsidRPr="00825D41">
        <w:t>], with the clarifications given below.</w:t>
      </w:r>
    </w:p>
    <w:p w14:paraId="2BB4E0E1" w14:textId="77777777" w:rsidR="0087351F" w:rsidRPr="00825D41" w:rsidRDefault="0087351F" w:rsidP="0087351F">
      <w:r w:rsidRPr="00825D41">
        <w:t>The MCVideo client:</w:t>
      </w:r>
    </w:p>
    <w:p w14:paraId="5523DFBE" w14:textId="77777777" w:rsidR="0087351F" w:rsidRPr="00825D41" w:rsidRDefault="0087351F" w:rsidP="0087351F">
      <w:pPr>
        <w:pStyle w:val="B1"/>
      </w:pPr>
      <w:r w:rsidRPr="00825D41">
        <w:t>1)</w:t>
      </w:r>
      <w:r w:rsidRPr="00825D41">
        <w:tab/>
        <w:t>if the MCVideo user is not authorised to cancel the in-progress imminent peril group state of the MCVideo group as determined by the procedures of subclause 6.2.8.1.10, the MCVideo client:</w:t>
      </w:r>
    </w:p>
    <w:p w14:paraId="5C4B6B37" w14:textId="77777777" w:rsidR="0087351F" w:rsidRPr="00825D41" w:rsidRDefault="0087351F" w:rsidP="0087351F">
      <w:pPr>
        <w:pStyle w:val="B2"/>
      </w:pPr>
      <w:r w:rsidRPr="00825D41">
        <w:t>a)</w:t>
      </w:r>
      <w:r w:rsidRPr="00825D41">
        <w:tab/>
        <w:t>should indicate to the MCVideo user that they are not authorised to cancel the in-progress imminent peril group state of the MCVideo group; and</w:t>
      </w:r>
    </w:p>
    <w:p w14:paraId="545D0C19" w14:textId="77777777" w:rsidR="0087351F" w:rsidRPr="00825D41" w:rsidRDefault="0087351F" w:rsidP="0087351F">
      <w:pPr>
        <w:pStyle w:val="B2"/>
      </w:pPr>
      <w:r w:rsidRPr="00825D41">
        <w:t>b)</w:t>
      </w:r>
      <w:r w:rsidRPr="00825D41">
        <w:tab/>
        <w:t>shall skip the remaining steps of the current subclause;</w:t>
      </w:r>
    </w:p>
    <w:p w14:paraId="10A6033C" w14:textId="77777777" w:rsidR="0087351F" w:rsidRPr="00825D41" w:rsidRDefault="0087351F" w:rsidP="0087351F">
      <w:pPr>
        <w:pStyle w:val="B1"/>
      </w:pPr>
      <w:r w:rsidRPr="00825D41">
        <w:t>2)</w:t>
      </w:r>
      <w:r w:rsidRPr="00825D41">
        <w:tab/>
        <w:t>shall include an application/vnd.3gpp.mcvideo-info+xml MIME body populated as specified in subclause 6.2.8.1.11;</w:t>
      </w:r>
    </w:p>
    <w:p w14:paraId="4BD6DAB4" w14:textId="77777777" w:rsidR="0087351F" w:rsidRPr="00825D41" w:rsidRDefault="0087351F" w:rsidP="0087351F">
      <w:pPr>
        <w:pStyle w:val="B1"/>
      </w:pPr>
      <w:r w:rsidRPr="00825D41">
        <w:t>3)</w:t>
      </w:r>
      <w:r w:rsidRPr="00825D41">
        <w:tab/>
        <w:t>shall include a Resource-Priority header field and comply with the procedures in subclause 6.2.8.1.12;</w:t>
      </w:r>
    </w:p>
    <w:p w14:paraId="0C91174A" w14:textId="77777777" w:rsidR="0087351F" w:rsidRPr="00825D41" w:rsidRDefault="0087351F" w:rsidP="0087351F">
      <w:pPr>
        <w:pStyle w:val="B1"/>
      </w:pPr>
      <w:r w:rsidRPr="00825D41">
        <w:t>4)</w:t>
      </w:r>
      <w:r w:rsidRPr="00825D41">
        <w:tab/>
        <w:t>shall include in the application/vnd.3gpp.mcvideo-info+xml MIME body with the &lt;mcvideoinfo&gt; element containing the &lt;mcvideo-Params&gt; element with:</w:t>
      </w:r>
    </w:p>
    <w:p w14:paraId="35373AF0" w14:textId="77777777" w:rsidR="0087351F" w:rsidRPr="00825D41" w:rsidRDefault="0087351F" w:rsidP="0087351F">
      <w:pPr>
        <w:pStyle w:val="B2"/>
      </w:pPr>
      <w:r w:rsidRPr="00825D41">
        <w:t>a)</w:t>
      </w:r>
      <w:r w:rsidRPr="00825D41">
        <w:tab/>
        <w:t>the &lt;session-type&gt; element set to a value of "chat"; and</w:t>
      </w:r>
    </w:p>
    <w:p w14:paraId="22DCE6DA" w14:textId="77777777" w:rsidR="0087351F" w:rsidRPr="00825D41" w:rsidRDefault="0087351F" w:rsidP="0087351F">
      <w:pPr>
        <w:pStyle w:val="B2"/>
      </w:pPr>
      <w:r w:rsidRPr="00825D41">
        <w:t>b)</w:t>
      </w:r>
      <w:r w:rsidRPr="00825D41">
        <w:tab/>
        <w:t>the &lt;mcvideo-request-uri&gt; element set to the group identity;</w:t>
      </w:r>
    </w:p>
    <w:p w14:paraId="0F90EE9F" w14:textId="77777777" w:rsidR="0087351F" w:rsidRPr="00825D41" w:rsidRDefault="0087351F" w:rsidP="0087351F">
      <w:pPr>
        <w:pStyle w:val="NO"/>
      </w:pPr>
      <w:r w:rsidRPr="00825D41">
        <w:t>NOTE 1:</w:t>
      </w:r>
      <w:r w:rsidRPr="00825D41">
        <w:tab/>
        <w:t>The MCVideo ID of the originating MCVideo user is not included in the body, as this will be inserted into the body of the SIP re-INVITE request that is sent by the originating participating MCVideo function.</w:t>
      </w:r>
    </w:p>
    <w:p w14:paraId="461F10CB" w14:textId="77777777" w:rsidR="0087351F" w:rsidRPr="00825D41" w:rsidRDefault="0087351F" w:rsidP="0087351F">
      <w:pPr>
        <w:pStyle w:val="B1"/>
      </w:pPr>
      <w:r w:rsidRPr="00825D41">
        <w:t>5)</w:t>
      </w:r>
      <w:r w:rsidRPr="00825D41">
        <w:tab/>
        <w:t>shall include the g.3gpp.mcvideo media feature tag in the Contact header field of the SIP re-INVITE request according to IETF RFC 3840 [</w:t>
      </w:r>
      <w:r w:rsidRPr="00825D41">
        <w:rPr>
          <w:lang w:eastAsia="zh-CN"/>
        </w:rPr>
        <w:t>22</w:t>
      </w:r>
      <w:r w:rsidRPr="00825D41">
        <w:t>];</w:t>
      </w:r>
    </w:p>
    <w:p w14:paraId="30D41D14" w14:textId="77777777" w:rsidR="0087351F" w:rsidRPr="00825D41" w:rsidRDefault="0087351F" w:rsidP="0087351F">
      <w:pPr>
        <w:pStyle w:val="B1"/>
      </w:pPr>
      <w:r w:rsidRPr="00825D41">
        <w:t>6)</w:t>
      </w:r>
      <w:r w:rsidRPr="00825D41">
        <w:tab/>
        <w:t>if the SIP re-INVITE request is to be sent within an on-demand session, shall include in the SIP re-INVITE request an SDP offer according to 3GPP TS 24.229 [</w:t>
      </w:r>
      <w:r w:rsidRPr="00825D41">
        <w:rPr>
          <w:lang w:eastAsia="zh-CN"/>
        </w:rPr>
        <w:t>11</w:t>
      </w:r>
      <w:r w:rsidRPr="00825D41">
        <w:t>] with the clarifications specified in subclause </w:t>
      </w:r>
      <w:r w:rsidRPr="00825D41">
        <w:rPr>
          <w:lang w:eastAsia="zh-CN"/>
        </w:rPr>
        <w:t>6.2.1</w:t>
      </w:r>
      <w:r w:rsidRPr="00825D41">
        <w:t>;</w:t>
      </w:r>
    </w:p>
    <w:p w14:paraId="546C603B" w14:textId="77777777" w:rsidR="0087351F" w:rsidRPr="00825D41" w:rsidRDefault="0087351F" w:rsidP="0087351F">
      <w:pPr>
        <w:pStyle w:val="B1"/>
      </w:pPr>
      <w:r w:rsidRPr="00825D41">
        <w:t>7)</w:t>
      </w:r>
      <w:r w:rsidRPr="00825D41">
        <w:tab/>
        <w:t>shall send the SIP re-INVITE request according to 3GPP TS 24.229 [</w:t>
      </w:r>
      <w:r w:rsidRPr="00825D41">
        <w:rPr>
          <w:lang w:eastAsia="zh-CN"/>
        </w:rPr>
        <w:t>11</w:t>
      </w:r>
      <w:r w:rsidRPr="00825D41">
        <w:t>].</w:t>
      </w:r>
    </w:p>
    <w:p w14:paraId="5CB49AB6" w14:textId="77777777" w:rsidR="0087351F" w:rsidRPr="00825D41" w:rsidRDefault="0087351F" w:rsidP="0087351F">
      <w:r w:rsidRPr="00825D41">
        <w:t>On receiving a SIP 2xx response to the SIP re-INVITE request, the MCVideo client:</w:t>
      </w:r>
    </w:p>
    <w:p w14:paraId="17A02BCF" w14:textId="77777777" w:rsidR="0087351F" w:rsidRPr="00825D41" w:rsidRDefault="0087351F" w:rsidP="0087351F">
      <w:pPr>
        <w:pStyle w:val="B1"/>
      </w:pPr>
      <w:r w:rsidRPr="00825D41">
        <w:t>1)</w:t>
      </w:r>
      <w:r w:rsidRPr="00825D41">
        <w:tab/>
        <w:t>shall interact with the user plane as specified in 3GPP TS 24.581 [</w:t>
      </w:r>
      <w:r w:rsidRPr="00825D41">
        <w:rPr>
          <w:lang w:eastAsia="zh-CN"/>
        </w:rPr>
        <w:t>5</w:t>
      </w:r>
      <w:r w:rsidRPr="00825D41">
        <w:t>];</w:t>
      </w:r>
    </w:p>
    <w:p w14:paraId="76BD690E" w14:textId="77777777" w:rsidR="0087351F" w:rsidRPr="00825D41" w:rsidRDefault="0087351F" w:rsidP="0087351F">
      <w:pPr>
        <w:pStyle w:val="B1"/>
      </w:pPr>
      <w:r w:rsidRPr="00825D41">
        <w:t>2)</w:t>
      </w:r>
      <w:r w:rsidRPr="00825D41">
        <w:tab/>
        <w:t>shall set the MCVideo imminent peril group state of the group to "MVIG 1: no-imminent-peril"; and</w:t>
      </w:r>
    </w:p>
    <w:p w14:paraId="5B743B84" w14:textId="77777777" w:rsidR="0087351F" w:rsidRPr="00825D41" w:rsidRDefault="0087351F" w:rsidP="0087351F">
      <w:pPr>
        <w:pStyle w:val="B1"/>
      </w:pPr>
      <w:r w:rsidRPr="00825D41">
        <w:t>3)</w:t>
      </w:r>
      <w:r w:rsidRPr="00825D41">
        <w:tab/>
        <w:t>shall set the MCVideo imminent peril group call state of the group to "MVIGC 1: imminent-peril-gc-capable".</w:t>
      </w:r>
    </w:p>
    <w:p w14:paraId="151C137E" w14:textId="77777777" w:rsidR="0087351F" w:rsidRPr="00825D41" w:rsidRDefault="0087351F" w:rsidP="0087351F">
      <w:r w:rsidRPr="00825D41">
        <w:t>On receiving a SIP 4xx response, SIP 5xx response or SIP 6xx response to the SIP re-INVITE request:</w:t>
      </w:r>
    </w:p>
    <w:p w14:paraId="712488C2" w14:textId="77777777" w:rsidR="0087351F" w:rsidRPr="00825D41" w:rsidRDefault="0087351F" w:rsidP="0087351F">
      <w:pPr>
        <w:pStyle w:val="B1"/>
      </w:pPr>
      <w:r w:rsidRPr="00825D41">
        <w:t>1)</w:t>
      </w:r>
      <w:r w:rsidRPr="00825D41">
        <w:tab/>
        <w:t>if the SIP 4xx response, SIP 5xx response or SIP 6xx response:</w:t>
      </w:r>
    </w:p>
    <w:p w14:paraId="219F7F54" w14:textId="77777777" w:rsidR="0087351F" w:rsidRPr="00825D41" w:rsidRDefault="0087351F" w:rsidP="0087351F">
      <w:pPr>
        <w:pStyle w:val="B2"/>
      </w:pPr>
      <w:r w:rsidRPr="00825D41">
        <w:t>a)</w:t>
      </w:r>
      <w:r w:rsidRPr="00825D41">
        <w:tab/>
        <w:t>contains an application/vnd.3gpp.mcvideo-info+xml MIME body with an &lt;imminentperil-ind&gt; element set to a value of "true"; or</w:t>
      </w:r>
    </w:p>
    <w:p w14:paraId="7EE46EF0" w14:textId="77777777" w:rsidR="0087351F" w:rsidRPr="00825D41" w:rsidRDefault="0087351F" w:rsidP="0087351F">
      <w:pPr>
        <w:pStyle w:val="B2"/>
      </w:pPr>
      <w:r w:rsidRPr="00825D41">
        <w:t>b)</w:t>
      </w:r>
      <w:r w:rsidRPr="00825D41">
        <w:tab/>
        <w:t>does not contain an application/vnd.3gpp.mcvideo-info+xml MIME body with an &lt;imminentperil-ind&gt; element;</w:t>
      </w:r>
    </w:p>
    <w:p w14:paraId="1C80DA96" w14:textId="77777777" w:rsidR="0087351F" w:rsidRPr="00825D41" w:rsidRDefault="0087351F" w:rsidP="0087351F">
      <w:pPr>
        <w:pStyle w:val="B1"/>
      </w:pPr>
      <w:r w:rsidRPr="00825D41">
        <w:t>then the MCVideo client shall set the MCVideo imminent peril group state as "MIG 2: in-progress".</w:t>
      </w:r>
    </w:p>
    <w:p w14:paraId="164E6777" w14:textId="77777777" w:rsidR="0087351F" w:rsidRPr="00825D41" w:rsidRDefault="0087351F" w:rsidP="0087351F">
      <w:pPr>
        <w:pStyle w:val="NO"/>
      </w:pPr>
      <w:r w:rsidRPr="00825D41">
        <w:t>NOTE 2:</w:t>
      </w:r>
      <w:r w:rsidRPr="00825D41">
        <w:tab/>
        <w:t>This is the case where the MCVideo client requested the cancellation of the MCVideo imminent peril in-progress state and was rejected.</w:t>
      </w:r>
    </w:p>
    <w:p w14:paraId="58E3F1D5" w14:textId="77777777" w:rsidR="0087351F" w:rsidRPr="00825D41" w:rsidRDefault="0087351F" w:rsidP="0087351F">
      <w:r w:rsidRPr="00825D41">
        <w:t>[TS 24.581, clause 6.2.1]</w:t>
      </w:r>
    </w:p>
    <w:p w14:paraId="3BC15BA9" w14:textId="77777777" w:rsidR="0087351F" w:rsidRPr="00825D41" w:rsidRDefault="0087351F" w:rsidP="0087351F">
      <w:r w:rsidRPr="00825D41">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3E62FB9" w14:textId="77777777" w:rsidR="0087351F" w:rsidRPr="00825D41" w:rsidRDefault="0087351F" w:rsidP="0087351F">
      <w:r w:rsidRPr="00825D41">
        <w:lastRenderedPageBreak/>
        <w:t>The SIP INVITE request sent by the application and signalling plane:</w:t>
      </w:r>
    </w:p>
    <w:p w14:paraId="30C19111" w14:textId="77777777" w:rsidR="0087351F" w:rsidRPr="00825D41" w:rsidRDefault="0087351F" w:rsidP="0087351F">
      <w:pPr>
        <w:pStyle w:val="B1"/>
      </w:pPr>
      <w:r w:rsidRPr="00825D41">
        <w:t>1.</w:t>
      </w:r>
      <w:r w:rsidRPr="00825D41">
        <w:tab/>
        <w:t>shall be regarded an implicit Transmission request when an implicit Transmission request is negotiated; and</w:t>
      </w:r>
    </w:p>
    <w:p w14:paraId="0CE7103F" w14:textId="77777777" w:rsidR="0087351F" w:rsidRPr="00825D41" w:rsidRDefault="0087351F" w:rsidP="0087351F">
      <w:pPr>
        <w:pStyle w:val="B1"/>
      </w:pPr>
      <w:r w:rsidRPr="00825D41">
        <w:t>2.</w:t>
      </w:r>
      <w:r w:rsidRPr="00825D41">
        <w:tab/>
        <w:t>shall not be regarded as an implicit Transmission request in case of a re-join to an already on-going group call.</w:t>
      </w:r>
    </w:p>
    <w:p w14:paraId="1766F6EA" w14:textId="77777777" w:rsidR="0087351F" w:rsidRPr="00825D41" w:rsidRDefault="0087351F" w:rsidP="0087351F">
      <w:pPr>
        <w:pStyle w:val="NO"/>
      </w:pPr>
      <w:r w:rsidRPr="00825D41">
        <w:t>NOTE:</w:t>
      </w:r>
      <w:r w:rsidRPr="00825D41">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641B210F" w14:textId="77777777" w:rsidR="0087351F" w:rsidRPr="00825D41" w:rsidRDefault="0087351F" w:rsidP="0087351F">
      <w:r w:rsidRPr="00825D41">
        <w:t>[TS 24.581, clause 6.2.4.4.6]</w:t>
      </w:r>
    </w:p>
    <w:p w14:paraId="7FD0232C" w14:textId="77777777" w:rsidR="0087351F" w:rsidRPr="00825D41" w:rsidRDefault="0087351F" w:rsidP="0087351F">
      <w:r w:rsidRPr="00825D41">
        <w:t>Upon receiving a Transmission Granted message from the transmission control server, the transmission participant:</w:t>
      </w:r>
    </w:p>
    <w:p w14:paraId="6EE2504F" w14:textId="77777777" w:rsidR="0087351F" w:rsidRPr="00825D41" w:rsidRDefault="0087351F" w:rsidP="0087351F">
      <w:pPr>
        <w:pStyle w:val="B1"/>
      </w:pPr>
      <w:r w:rsidRPr="00825D41">
        <w:t>1.</w:t>
      </w:r>
      <w:r w:rsidRPr="00825D41">
        <w:tab/>
        <w:t>if the first bit in the subtype of the Transmission Granted message is set to '1' (Acknowledgment is required) as described in subclause 9.2.2.1, shall send a Transmission control Ack message. The Transmission control Ack message:</w:t>
      </w:r>
    </w:p>
    <w:p w14:paraId="7B2FD451" w14:textId="77777777" w:rsidR="0087351F" w:rsidRPr="00825D41" w:rsidRDefault="0087351F" w:rsidP="0087351F">
      <w:pPr>
        <w:pStyle w:val="B2"/>
      </w:pPr>
      <w:r w:rsidRPr="00825D41">
        <w:t>a.</w:t>
      </w:r>
      <w:r w:rsidRPr="00825D41">
        <w:tab/>
        <w:t>shall include the Message Type field set to '0' (Transmission Granted); and</w:t>
      </w:r>
    </w:p>
    <w:p w14:paraId="74F11DBC" w14:textId="77777777" w:rsidR="0087351F" w:rsidRPr="00825D41" w:rsidRDefault="0087351F" w:rsidP="0087351F">
      <w:pPr>
        <w:pStyle w:val="B2"/>
      </w:pPr>
      <w:r w:rsidRPr="00825D41">
        <w:t>b.</w:t>
      </w:r>
      <w:r w:rsidRPr="00825D41">
        <w:tab/>
        <w:t>shall include the Source field set to '0' (the transmission participant is the source);</w:t>
      </w:r>
    </w:p>
    <w:p w14:paraId="610EAE4E" w14:textId="77777777" w:rsidR="0087351F" w:rsidRPr="00825D41" w:rsidRDefault="0087351F" w:rsidP="0087351F">
      <w:pPr>
        <w:pStyle w:val="B1"/>
      </w:pPr>
      <w:r w:rsidRPr="00825D41">
        <w:t>2.</w:t>
      </w:r>
      <w:r w:rsidRPr="00825D41">
        <w:tab/>
        <w:t>shall store the SSRC of granted transmission participant received in the Transmission Granted message and use it in the RTP media packets until the transmission is released;</w:t>
      </w:r>
    </w:p>
    <w:p w14:paraId="0B41CDAA" w14:textId="77777777" w:rsidR="0087351F" w:rsidRPr="00825D41" w:rsidRDefault="0087351F" w:rsidP="0087351F">
      <w:pPr>
        <w:pStyle w:val="B1"/>
      </w:pPr>
      <w:r w:rsidRPr="00825D41">
        <w:t>3.</w:t>
      </w:r>
      <w:r w:rsidRPr="00825D41">
        <w:tab/>
        <w:t>shall provide Transmission granted notification to the user, if not already done;</w:t>
      </w:r>
    </w:p>
    <w:p w14:paraId="767BB8BD" w14:textId="77777777" w:rsidR="0087351F" w:rsidRPr="00825D41" w:rsidRDefault="0087351F" w:rsidP="0087351F">
      <w:pPr>
        <w:pStyle w:val="B1"/>
      </w:pPr>
      <w:r w:rsidRPr="00825D41">
        <w:t>4.</w:t>
      </w:r>
      <w:r w:rsidRPr="00825D41">
        <w:tab/>
        <w:t>shall stop timer T100 (Transmission Request); and</w:t>
      </w:r>
    </w:p>
    <w:p w14:paraId="036B1D87" w14:textId="77777777" w:rsidR="0087351F" w:rsidRPr="00825D41" w:rsidRDefault="0087351F" w:rsidP="0087351F">
      <w:pPr>
        <w:pStyle w:val="B1"/>
      </w:pPr>
      <w:r w:rsidRPr="00825D41">
        <w:t>5.</w:t>
      </w:r>
      <w:r w:rsidRPr="00825D41">
        <w:tab/>
        <w:t>shall enter the 'U: has permission to transmit' state.</w:t>
      </w:r>
    </w:p>
    <w:p w14:paraId="3F58890D" w14:textId="77777777" w:rsidR="0087351F" w:rsidRPr="00825D41" w:rsidRDefault="0087351F" w:rsidP="0087351F">
      <w:r w:rsidRPr="00825D41">
        <w:t>[TS 24.581, clause 6.4.1]</w:t>
      </w:r>
    </w:p>
    <w:p w14:paraId="428E9CBA" w14:textId="77777777" w:rsidR="0087351F" w:rsidRPr="00825D41" w:rsidRDefault="0087351F" w:rsidP="0087351F">
      <w:r w:rsidRPr="00825D41">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741F5FB6" w14:textId="77777777" w:rsidR="0087351F" w:rsidRPr="00825D41" w:rsidRDefault="0087351F" w:rsidP="0087351F">
      <w:r w:rsidRPr="00825D41">
        <w:t>[TS 24.581, clause 6.4.2]</w:t>
      </w:r>
    </w:p>
    <w:p w14:paraId="72A7C8A4" w14:textId="77777777" w:rsidR="0087351F" w:rsidRPr="00825D41" w:rsidRDefault="0087351F" w:rsidP="0087351F">
      <w:r w:rsidRPr="00825D41">
        <w:t>Upon receiving a transmission control message the participating MCVideo function:</w:t>
      </w:r>
    </w:p>
    <w:p w14:paraId="29C941C7" w14:textId="77777777" w:rsidR="0087351F" w:rsidRPr="00825D41" w:rsidRDefault="0087351F" w:rsidP="0087351F">
      <w:pPr>
        <w:pStyle w:val="B1"/>
      </w:pPr>
      <w:r w:rsidRPr="00825D41">
        <w:t>1.</w:t>
      </w:r>
      <w:r w:rsidRPr="00825D41">
        <w:tab/>
        <w:t>shall immediately forward the transmission control message to the transmission control server if the message is received from the transmission participant;</w:t>
      </w:r>
    </w:p>
    <w:p w14:paraId="28ED2F0F" w14:textId="77777777" w:rsidR="0087351F" w:rsidRPr="00825D41" w:rsidRDefault="0087351F" w:rsidP="0087351F">
      <w:pPr>
        <w:pStyle w:val="B1"/>
      </w:pPr>
      <w:r w:rsidRPr="00825D41">
        <w:t>2.</w:t>
      </w:r>
      <w:r w:rsidRPr="00825D41">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2E331C08" w14:textId="77777777" w:rsidR="0087351F" w:rsidRPr="00825D41" w:rsidRDefault="0087351F" w:rsidP="0087351F">
      <w:pPr>
        <w:pStyle w:val="B1"/>
      </w:pPr>
      <w:r w:rsidRPr="00825D41">
        <w:t>3.</w:t>
      </w:r>
      <w:r w:rsidRPr="00825D41">
        <w:tab/>
        <w:t>if an MBMS subchannel is used for a transmission in the session the transmission control message is associated with:</w:t>
      </w:r>
    </w:p>
    <w:p w14:paraId="79C7209D" w14:textId="77777777" w:rsidR="0087351F" w:rsidRPr="00825D41" w:rsidRDefault="0087351F" w:rsidP="0087351F">
      <w:pPr>
        <w:pStyle w:val="B2"/>
      </w:pPr>
      <w:r w:rsidRPr="00825D41">
        <w:t>a.</w:t>
      </w:r>
      <w:r w:rsidRPr="00825D41">
        <w:tab/>
        <w:t>if</w:t>
      </w:r>
    </w:p>
    <w:p w14:paraId="673B32B3" w14:textId="77777777" w:rsidR="0087351F" w:rsidRPr="00825D41" w:rsidRDefault="0087351F" w:rsidP="0087351F">
      <w:pPr>
        <w:pStyle w:val="B3"/>
      </w:pPr>
      <w:r w:rsidRPr="00825D41">
        <w:t>i.</w:t>
      </w:r>
      <w:r w:rsidRPr="00825D41">
        <w:tab/>
        <w:t>the transmission control message is not a Transmission Idle message or a Media Transmission Notify message;</w:t>
      </w:r>
    </w:p>
    <w:p w14:paraId="6514ED0B" w14:textId="77777777" w:rsidR="0087351F" w:rsidRPr="00825D41" w:rsidRDefault="0087351F" w:rsidP="0087351F">
      <w:pPr>
        <w:pStyle w:val="B3"/>
      </w:pPr>
      <w:r w:rsidRPr="00825D41">
        <w:t>ii.</w:t>
      </w:r>
      <w:r w:rsidRPr="00825D41">
        <w:tab/>
        <w:t>the MCVideo client has not reported "listening" status as specified in 3GPP TS 24.281 [2] subclause 14.2.3; or</w:t>
      </w:r>
    </w:p>
    <w:p w14:paraId="6ED6AE0A" w14:textId="77777777" w:rsidR="0087351F" w:rsidRPr="00825D41" w:rsidRDefault="0087351F" w:rsidP="0087351F">
      <w:pPr>
        <w:pStyle w:val="B3"/>
      </w:pPr>
      <w:r w:rsidRPr="00825D41">
        <w:t>iii.</w:t>
      </w:r>
      <w:r w:rsidRPr="00825D41">
        <w:tab/>
        <w:t>the MCVideo client has reported "not-listening" status as specified in 3GPP TS 24.281 [2] subclause 14.2.3 in the latest received MBMS bearer listening status report;</w:t>
      </w:r>
    </w:p>
    <w:p w14:paraId="3CDF96D1" w14:textId="77777777" w:rsidR="0087351F" w:rsidRPr="00825D41" w:rsidRDefault="0087351F" w:rsidP="0087351F">
      <w:pPr>
        <w:pStyle w:val="B2"/>
      </w:pPr>
      <w:r w:rsidRPr="00825D41">
        <w:lastRenderedPageBreak/>
        <w:tab/>
        <w:t>shall immediately forward the transmission control message to the transmission participant; and</w:t>
      </w:r>
    </w:p>
    <w:p w14:paraId="68A99A07" w14:textId="77777777" w:rsidR="0087351F" w:rsidRPr="00825D41" w:rsidRDefault="0087351F" w:rsidP="0087351F">
      <w:pPr>
        <w:pStyle w:val="B2"/>
      </w:pPr>
      <w:r w:rsidRPr="00825D41">
        <w:t>b.</w:t>
      </w:r>
      <w:r w:rsidRPr="00825D41">
        <w:tab/>
        <w:t>if</w:t>
      </w:r>
    </w:p>
    <w:p w14:paraId="4D86F108" w14:textId="77777777" w:rsidR="0087351F" w:rsidRPr="00825D41" w:rsidRDefault="0087351F" w:rsidP="0087351F">
      <w:pPr>
        <w:pStyle w:val="B3"/>
      </w:pPr>
      <w:r w:rsidRPr="00825D41">
        <w:t>i.</w:t>
      </w:r>
      <w:r w:rsidRPr="00825D41">
        <w:tab/>
        <w:t>the MCVideo client has reported "listening" status as specified in 3GPP TS 24.281 [2] subclause 14.2.3 in the latest received MBMS bearer listening status report; and</w:t>
      </w:r>
    </w:p>
    <w:p w14:paraId="4CD9AEBA" w14:textId="77777777" w:rsidR="0087351F" w:rsidRPr="00825D41" w:rsidRDefault="0087351F" w:rsidP="0087351F">
      <w:pPr>
        <w:pStyle w:val="B3"/>
      </w:pPr>
      <w:r w:rsidRPr="00825D41">
        <w:t>ii</w:t>
      </w:r>
      <w:r w:rsidRPr="00825D41">
        <w:tab/>
        <w:t>if the transmission control message is the Transmission Idle message or the Media Transmission Notify message,</w:t>
      </w:r>
    </w:p>
    <w:p w14:paraId="5610E1D9" w14:textId="77777777" w:rsidR="0087351F" w:rsidRPr="00825D41" w:rsidRDefault="0087351F" w:rsidP="0087351F">
      <w:pPr>
        <w:pStyle w:val="B2"/>
      </w:pPr>
      <w:r w:rsidRPr="00825D41">
        <w:t>shall perform actions as specified in subclause 10.2.</w:t>
      </w:r>
    </w:p>
    <w:p w14:paraId="60B51839" w14:textId="77777777" w:rsidR="0087351F" w:rsidRPr="00825D41" w:rsidRDefault="0087351F" w:rsidP="0087351F">
      <w:pPr>
        <w:pStyle w:val="NO"/>
      </w:pPr>
      <w:r w:rsidRPr="00825D41">
        <w:t>NOTE:</w:t>
      </w:r>
      <w:r w:rsidRPr="00825D41">
        <w:tab/>
        <w:t>When the Transmit Idle or Media Transmission Notify messages are discarded the messages are sent to the MCVideo clients over the MBMS subchannel allocated for the transmission as specified in subclause 10.2.</w:t>
      </w:r>
    </w:p>
    <w:p w14:paraId="1E6F2D1C" w14:textId="77777777" w:rsidR="0087351F" w:rsidRPr="00825D41" w:rsidRDefault="0087351F" w:rsidP="0087351F">
      <w:r w:rsidRPr="00825D41">
        <w:t>[TS 24.581, clause 6.4.3]</w:t>
      </w:r>
    </w:p>
    <w:p w14:paraId="2A223BF4" w14:textId="77777777" w:rsidR="0087351F" w:rsidRPr="00825D41" w:rsidRDefault="0087351F" w:rsidP="0087351F">
      <w:r w:rsidRPr="00825D41">
        <w:t>Upon receiving RTP media packets the participating MCVideo function:</w:t>
      </w:r>
    </w:p>
    <w:p w14:paraId="7E62BCA1" w14:textId="77777777" w:rsidR="0087351F" w:rsidRPr="00825D41" w:rsidRDefault="0087351F" w:rsidP="0087351F">
      <w:pPr>
        <w:pStyle w:val="B1"/>
      </w:pPr>
      <w:r w:rsidRPr="00825D41">
        <w:t>1.</w:t>
      </w:r>
      <w:r w:rsidRPr="00825D41">
        <w:tab/>
        <w:t>shall immediately forward the RTP media packet to the controlling MCVideo function if the RTP packet is from an MCVideo client; and</w:t>
      </w:r>
    </w:p>
    <w:p w14:paraId="2CEB6726" w14:textId="77777777" w:rsidR="0087351F" w:rsidRPr="00825D41" w:rsidRDefault="0087351F" w:rsidP="0087351F">
      <w:pPr>
        <w:pStyle w:val="B1"/>
      </w:pPr>
      <w:r w:rsidRPr="00825D41">
        <w:t>2.</w:t>
      </w:r>
      <w:r w:rsidRPr="00825D41">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DE0DD9E" w14:textId="77777777" w:rsidR="0087351F" w:rsidRPr="00825D41" w:rsidRDefault="0087351F" w:rsidP="0087351F">
      <w:pPr>
        <w:ind w:firstLine="284"/>
      </w:pPr>
      <w:r w:rsidRPr="00825D41">
        <w:t>3.</w:t>
      </w:r>
      <w:r w:rsidRPr="00825D41">
        <w:tab/>
        <w:t>if an MBMS subchannel is used for a transmission in the session the RTP media packets are associated with and if RTP media packets are received from the controlling MCVideo function or the non-controlling MCVideo function:</w:t>
      </w:r>
    </w:p>
    <w:p w14:paraId="16A2D4D0" w14:textId="77777777" w:rsidR="0087351F" w:rsidRPr="00825D41" w:rsidRDefault="0087351F" w:rsidP="0087351F">
      <w:pPr>
        <w:pStyle w:val="B2"/>
      </w:pPr>
      <w:r w:rsidRPr="00825D41">
        <w:t>a.</w:t>
      </w:r>
      <w:r w:rsidRPr="00825D41">
        <w:tab/>
        <w:t>if</w:t>
      </w:r>
    </w:p>
    <w:p w14:paraId="7FCADDF1" w14:textId="77777777" w:rsidR="0087351F" w:rsidRPr="00825D41" w:rsidRDefault="0087351F" w:rsidP="0087351F">
      <w:pPr>
        <w:pStyle w:val="B3"/>
      </w:pPr>
      <w:r w:rsidRPr="00825D41">
        <w:t>i.</w:t>
      </w:r>
      <w:r w:rsidRPr="00825D41">
        <w:tab/>
        <w:t>the MCVideo client has not reported "listening" status as specified in 3GPP TS 24.281 [2] subclause 14.2.3; or</w:t>
      </w:r>
    </w:p>
    <w:p w14:paraId="24B1511A" w14:textId="77777777" w:rsidR="0087351F" w:rsidRPr="00825D41" w:rsidRDefault="0087351F" w:rsidP="0087351F">
      <w:pPr>
        <w:pStyle w:val="B3"/>
      </w:pPr>
      <w:r w:rsidRPr="00825D41">
        <w:t>ii.</w:t>
      </w:r>
      <w:r w:rsidRPr="00825D41">
        <w:tab/>
        <w:t>the MCVideo client has reported "not-listening" status as specified in 3GPP TS 24.281 [2] subclause 14.2.3 in the latest received MBMS bearer listening status report,</w:t>
      </w:r>
    </w:p>
    <w:p w14:paraId="4181114F" w14:textId="77777777" w:rsidR="0087351F" w:rsidRPr="00825D41" w:rsidRDefault="0087351F" w:rsidP="0087351F">
      <w:pPr>
        <w:pStyle w:val="B2"/>
      </w:pPr>
      <w:r w:rsidRPr="00825D41">
        <w:tab/>
        <w:t>shall immediately forward the RTP media packets to the MCVideo client; and</w:t>
      </w:r>
    </w:p>
    <w:p w14:paraId="0F81ECC1" w14:textId="77777777" w:rsidR="0087351F" w:rsidRPr="00825D41" w:rsidRDefault="0087351F" w:rsidP="0087351F">
      <w:pPr>
        <w:pStyle w:val="B2"/>
      </w:pPr>
      <w:r w:rsidRPr="00825D41">
        <w:t>b.</w:t>
      </w:r>
      <w:r w:rsidRPr="00825D41">
        <w:tab/>
        <w:t>if the MCVideo client has reported "listening" status as specified in 3GPP TS 24.281 [2] subclause 14.2.3 in the latest received MBMS bearer listening status report, shall perform actions as specified in subclause 10.2.</w:t>
      </w:r>
    </w:p>
    <w:p w14:paraId="06644E8E" w14:textId="77777777" w:rsidR="0087351F" w:rsidRPr="00825D41" w:rsidRDefault="0087351F" w:rsidP="0087351F">
      <w:pPr>
        <w:rPr>
          <w:lang w:eastAsia="x-none"/>
        </w:rPr>
      </w:pPr>
      <w:r w:rsidRPr="00825D41">
        <w:rPr>
          <w:lang w:eastAsia="x-none"/>
        </w:rPr>
        <w:t>[TS 24.581, clause 6.4.4]</w:t>
      </w:r>
    </w:p>
    <w:p w14:paraId="51265807" w14:textId="77777777" w:rsidR="0087351F" w:rsidRPr="00825D41" w:rsidRDefault="0087351F" w:rsidP="0087351F">
      <w:pPr>
        <w:rPr>
          <w:lang w:eastAsia="x-none"/>
        </w:rPr>
      </w:pPr>
      <w:r w:rsidRPr="00825D41">
        <w:rPr>
          <w:lang w:eastAsia="x-none"/>
        </w:rPr>
        <w:t>When the participating function receives an indication from the application and signalling plane that session release is initiated, the participating MCVideo function:</w:t>
      </w:r>
    </w:p>
    <w:p w14:paraId="470BF875" w14:textId="77777777" w:rsidR="0087351F" w:rsidRPr="00825D41" w:rsidRDefault="0087351F" w:rsidP="0087351F">
      <w:pPr>
        <w:pStyle w:val="B1"/>
      </w:pPr>
      <w:r w:rsidRPr="00825D41">
        <w:t>1.</w:t>
      </w:r>
      <w:r w:rsidRPr="00825D41">
        <w:tab/>
        <w:t>shall stop sending transmission control messages towards the transmission participant and the transmission control server; and</w:t>
      </w:r>
    </w:p>
    <w:p w14:paraId="31477A45" w14:textId="77777777" w:rsidR="0087351F" w:rsidRPr="00825D41" w:rsidRDefault="0087351F" w:rsidP="0087351F">
      <w:pPr>
        <w:pStyle w:val="B1"/>
      </w:pPr>
      <w:r w:rsidRPr="00825D41">
        <w:t>2.</w:t>
      </w:r>
      <w:r w:rsidRPr="00825D41">
        <w:tab/>
        <w:t>shall stop sending RTP media packets towards the MCVideo client and towards the controlling MCVideo function.</w:t>
      </w:r>
    </w:p>
    <w:p w14:paraId="1E2A73C6" w14:textId="77777777" w:rsidR="0087351F" w:rsidRPr="00825D41" w:rsidRDefault="0087351F" w:rsidP="0087351F">
      <w:pPr>
        <w:rPr>
          <w:lang w:eastAsia="x-none"/>
        </w:rPr>
      </w:pPr>
      <w:r w:rsidRPr="00825D41">
        <w:rPr>
          <w:lang w:eastAsia="x-none"/>
        </w:rPr>
        <w:t>When the participating MCVideo function receives an indication from the application and signalling plane that the session is released, the participating MCVideo function:</w:t>
      </w:r>
    </w:p>
    <w:p w14:paraId="5DA82A13" w14:textId="77777777" w:rsidR="0087351F" w:rsidRPr="00825D41" w:rsidRDefault="0087351F" w:rsidP="0087351F">
      <w:pPr>
        <w:pStyle w:val="B1"/>
      </w:pPr>
      <w:r w:rsidRPr="00825D41">
        <w:t>1.</w:t>
      </w:r>
      <w:r w:rsidRPr="00825D41">
        <w:tab/>
        <w:t>in case of a pre-established session, shall perform the actions in subclause 9.3.2; and</w:t>
      </w:r>
    </w:p>
    <w:p w14:paraId="17630F1E" w14:textId="77777777" w:rsidR="0087351F" w:rsidRPr="00825D41" w:rsidRDefault="0087351F" w:rsidP="0087351F">
      <w:pPr>
        <w:pStyle w:val="B1"/>
      </w:pPr>
      <w:r w:rsidRPr="00825D41">
        <w:t>2.</w:t>
      </w:r>
      <w:r w:rsidRPr="00825D41">
        <w:tab/>
        <w:t>in case of an on-demand session, shall release the media resources associated with the session.</w:t>
      </w:r>
    </w:p>
    <w:p w14:paraId="4E47C12C" w14:textId="77777777" w:rsidR="0087351F" w:rsidRPr="00825D41" w:rsidRDefault="0087351F" w:rsidP="0087351F">
      <w:pPr>
        <w:pStyle w:val="H6"/>
      </w:pPr>
      <w:bookmarkStart w:id="532" w:name="_Toc52787533"/>
      <w:bookmarkStart w:id="533" w:name="_Toc52787714"/>
      <w:bookmarkStart w:id="534" w:name="_Toc75906936"/>
      <w:bookmarkStart w:id="535" w:name="_Toc75907273"/>
      <w:r w:rsidRPr="00825D41">
        <w:lastRenderedPageBreak/>
        <w:t>6.1.2.2.3</w:t>
      </w:r>
      <w:r w:rsidRPr="00825D41">
        <w:tab/>
        <w:t>Test description</w:t>
      </w:r>
      <w:bookmarkEnd w:id="532"/>
      <w:bookmarkEnd w:id="533"/>
      <w:bookmarkEnd w:id="534"/>
      <w:bookmarkEnd w:id="535"/>
    </w:p>
    <w:p w14:paraId="31CA9591" w14:textId="77777777" w:rsidR="0087351F" w:rsidRPr="00825D41" w:rsidRDefault="0087351F" w:rsidP="0087351F">
      <w:pPr>
        <w:pStyle w:val="H6"/>
      </w:pPr>
      <w:r w:rsidRPr="00825D41">
        <w:t>6.1.2.2.3.1</w:t>
      </w:r>
      <w:r w:rsidRPr="00825D41">
        <w:tab/>
        <w:t>Pre-test conditions</w:t>
      </w:r>
    </w:p>
    <w:p w14:paraId="43D8BAAF" w14:textId="77777777" w:rsidR="0087351F" w:rsidRPr="00825D41" w:rsidRDefault="0087351F" w:rsidP="0087351F">
      <w:pPr>
        <w:pStyle w:val="H6"/>
      </w:pPr>
      <w:r w:rsidRPr="00825D41">
        <w:t>Same pre-test conditions as for MCVideo test case 6.1.1.1 with the following exception(s):</w:t>
      </w:r>
    </w:p>
    <w:p w14:paraId="6C7EB1B3" w14:textId="77777777" w:rsidR="0087351F" w:rsidRPr="00825D41" w:rsidRDefault="0087351F" w:rsidP="0066502E">
      <w:r w:rsidRPr="00825D41">
        <w:t>None.</w:t>
      </w:r>
    </w:p>
    <w:p w14:paraId="33538CC8" w14:textId="77777777" w:rsidR="0087351F" w:rsidRPr="00825D41" w:rsidRDefault="0087351F" w:rsidP="0087351F">
      <w:pPr>
        <w:pStyle w:val="H6"/>
      </w:pPr>
      <w:r w:rsidRPr="00825D41">
        <w:t>6.1.2.2.3.2</w:t>
      </w:r>
      <w:r w:rsidRPr="00825D41">
        <w:tab/>
        <w:t>Test procedure sequence</w:t>
      </w:r>
    </w:p>
    <w:p w14:paraId="274C9F36" w14:textId="77777777" w:rsidR="0087351F" w:rsidRPr="00825D41" w:rsidRDefault="0087351F" w:rsidP="0087351F">
      <w:r w:rsidRPr="00825D41">
        <w:t>Same test procedure sequence as for MCVideo test case 6.1.1.1 with the following exception(s) and clarification(s):</w:t>
      </w:r>
    </w:p>
    <w:p w14:paraId="4184AA31" w14:textId="77777777" w:rsidR="0087351F" w:rsidRPr="00825D41" w:rsidRDefault="0087351F" w:rsidP="0087351F">
      <w:pPr>
        <w:pStyle w:val="B1"/>
      </w:pPr>
      <w:r w:rsidRPr="00825D41">
        <w:t>-</w:t>
      </w:r>
      <w:r w:rsidRPr="00825D41">
        <w:tab/>
        <w:t>The term "Group Call" is replaced with "Chat Group Call"</w:t>
      </w:r>
    </w:p>
    <w:p w14:paraId="1981EFE5" w14:textId="77777777" w:rsidR="0087351F" w:rsidRPr="00825D41" w:rsidRDefault="0087351F" w:rsidP="0087351F">
      <w:pPr>
        <w:pStyle w:val="B1"/>
      </w:pPr>
      <w:r w:rsidRPr="00825D41">
        <w:t>-</w:t>
      </w:r>
      <w:r w:rsidRPr="00825D41">
        <w:tab/>
        <w:t>The term "pre-arranged" can be ignored</w:t>
      </w:r>
    </w:p>
    <w:p w14:paraId="4045829F" w14:textId="77777777" w:rsidR="0087351F" w:rsidRPr="00825D41" w:rsidRDefault="0087351F" w:rsidP="0087351F">
      <w:pPr>
        <w:pStyle w:val="H6"/>
      </w:pPr>
      <w:r w:rsidRPr="00825D41">
        <w:t>6.1.2.2.3.3</w:t>
      </w:r>
      <w:r w:rsidRPr="00825D41">
        <w:tab/>
        <w:t>Specific message contents</w:t>
      </w:r>
    </w:p>
    <w:p w14:paraId="45B0D2C6" w14:textId="77777777" w:rsidR="0087351F" w:rsidRPr="00825D41" w:rsidRDefault="0087351F" w:rsidP="0087351F">
      <w:r w:rsidRPr="00825D41">
        <w:t>Same specific message contents as for MCVideo test case 6.1.1.1 with the following exception(s) and clarification(s):</w:t>
      </w:r>
    </w:p>
    <w:p w14:paraId="2B92CB93" w14:textId="77777777" w:rsidR="0087351F" w:rsidRPr="00825D41" w:rsidRDefault="0087351F" w:rsidP="0087351F">
      <w:pPr>
        <w:pStyle w:val="B1"/>
      </w:pPr>
      <w:r w:rsidRPr="00825D41">
        <w:t>-</w:t>
      </w:r>
      <w:r w:rsidRPr="00825D41">
        <w:tab/>
        <w:t>The condition "GROUP-CALL" is replaced with "CHAT-GROUP-CALL"</w:t>
      </w:r>
    </w:p>
    <w:p w14:paraId="6945AA88" w14:textId="77777777" w:rsidR="0087351F" w:rsidRPr="00825D41" w:rsidRDefault="0087351F" w:rsidP="0087351F">
      <w:pPr>
        <w:pStyle w:val="Heading4"/>
      </w:pPr>
      <w:bookmarkStart w:id="536" w:name="_Toc52787534"/>
      <w:bookmarkStart w:id="537" w:name="_Toc52787715"/>
      <w:bookmarkStart w:id="538" w:name="_Toc75906937"/>
      <w:bookmarkStart w:id="539" w:name="_Toc75907274"/>
      <w:bookmarkStart w:id="540" w:name="_Toc84345729"/>
      <w:bookmarkStart w:id="541" w:name="_Toc123748479"/>
      <w:r w:rsidRPr="00825D41">
        <w:t>6.1.2.3</w:t>
      </w:r>
      <w:r w:rsidRPr="00825D41">
        <w:tab/>
        <w:t>On-network / Chat Group Call / Upgrade to Emergency Chat Group Call / Cancel Emergency Chat Group Call / Upgrade to Imminent Peril Chat Group Call / Cancel Imminent Peril Chat Group Call / Client Terminated (CT)</w:t>
      </w:r>
      <w:bookmarkEnd w:id="536"/>
      <w:bookmarkEnd w:id="537"/>
      <w:bookmarkEnd w:id="538"/>
      <w:bookmarkEnd w:id="539"/>
      <w:bookmarkEnd w:id="540"/>
      <w:bookmarkEnd w:id="541"/>
    </w:p>
    <w:p w14:paraId="30AC19F2" w14:textId="77777777" w:rsidR="0087351F" w:rsidRPr="00825D41" w:rsidRDefault="0087351F" w:rsidP="0087351F">
      <w:pPr>
        <w:pStyle w:val="H6"/>
      </w:pPr>
      <w:bookmarkStart w:id="542" w:name="_Toc52787535"/>
      <w:bookmarkStart w:id="543" w:name="_Toc52787716"/>
      <w:bookmarkStart w:id="544" w:name="_Toc75906938"/>
      <w:bookmarkStart w:id="545" w:name="_Toc75907275"/>
      <w:r w:rsidRPr="00825D41">
        <w:t>6.1.2.3.1</w:t>
      </w:r>
      <w:r w:rsidRPr="00825D41">
        <w:tab/>
        <w:t>Test Purpose (TP)</w:t>
      </w:r>
      <w:bookmarkEnd w:id="542"/>
      <w:bookmarkEnd w:id="543"/>
      <w:bookmarkEnd w:id="544"/>
      <w:bookmarkEnd w:id="545"/>
    </w:p>
    <w:p w14:paraId="556C1A07" w14:textId="77777777" w:rsidR="0087351F" w:rsidRPr="00825D41" w:rsidRDefault="0087351F" w:rsidP="0087351F">
      <w:pPr>
        <w:pStyle w:val="H6"/>
      </w:pPr>
      <w:r w:rsidRPr="00825D41">
        <w:t>(1)</w:t>
      </w:r>
    </w:p>
    <w:p w14:paraId="2F2F5277"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registered and authorised for MCVideo Service }</w:t>
      </w:r>
    </w:p>
    <w:p w14:paraId="457B637D"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29A49E75"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join a MCVideo Chat Group Session }</w:t>
      </w:r>
    </w:p>
    <w:p w14:paraId="2B5FC57F"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sidRPr="00825D41">
        <w:rPr>
          <w:bCs/>
          <w:noProof w:val="0"/>
        </w:rPr>
        <w:t>and</w:t>
      </w:r>
      <w:r w:rsidRPr="00825D41">
        <w:rPr>
          <w:noProof w:val="0"/>
        </w:rPr>
        <w:t xml:space="preserve"> respects Transmission Control through the session }</w:t>
      </w:r>
    </w:p>
    <w:p w14:paraId="14286E8F" w14:textId="77777777" w:rsidR="0087351F" w:rsidRPr="00825D41" w:rsidRDefault="0087351F" w:rsidP="0087351F">
      <w:pPr>
        <w:pStyle w:val="PL"/>
        <w:rPr>
          <w:noProof w:val="0"/>
        </w:rPr>
      </w:pPr>
      <w:r w:rsidRPr="00825D41">
        <w:rPr>
          <w:noProof w:val="0"/>
        </w:rPr>
        <w:t xml:space="preserve">            }</w:t>
      </w:r>
    </w:p>
    <w:p w14:paraId="6E261A1F" w14:textId="77777777" w:rsidR="0087351F" w:rsidRPr="00825D41" w:rsidRDefault="0087351F" w:rsidP="0087351F">
      <w:pPr>
        <w:pStyle w:val="PL"/>
        <w:rPr>
          <w:noProof w:val="0"/>
        </w:rPr>
      </w:pPr>
    </w:p>
    <w:p w14:paraId="46C4FD9D" w14:textId="77777777" w:rsidR="0087351F" w:rsidRPr="00825D41" w:rsidRDefault="0087351F" w:rsidP="0087351F">
      <w:pPr>
        <w:pStyle w:val="H6"/>
      </w:pPr>
      <w:r w:rsidRPr="00825D41">
        <w:t>(2)</w:t>
      </w:r>
    </w:p>
    <w:p w14:paraId="0E424EAC"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Chat Group Call }</w:t>
      </w:r>
    </w:p>
    <w:p w14:paraId="20D0DFC6"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082566C1"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an upgrade of the ongoing MCVideo Group Call to an MCVideo Emergency Group Call via a SIP INVITE message from the SS (MCVideo Server) }</w:t>
      </w:r>
    </w:p>
    <w:p w14:paraId="1DE3B9F4"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responds to the SIP re-INVITE request with a SIP 200 (OK) response and considers the call as being upgraded to an Emergency Group Call }</w:t>
      </w:r>
    </w:p>
    <w:p w14:paraId="44619630" w14:textId="77777777" w:rsidR="0087351F" w:rsidRPr="00825D41" w:rsidRDefault="0087351F" w:rsidP="0087351F">
      <w:pPr>
        <w:pStyle w:val="PL"/>
        <w:rPr>
          <w:noProof w:val="0"/>
        </w:rPr>
      </w:pPr>
      <w:r w:rsidRPr="00825D41">
        <w:rPr>
          <w:noProof w:val="0"/>
        </w:rPr>
        <w:t xml:space="preserve">          }</w:t>
      </w:r>
    </w:p>
    <w:p w14:paraId="6ECB9364" w14:textId="77777777" w:rsidR="0087351F" w:rsidRPr="00825D41" w:rsidRDefault="0087351F" w:rsidP="0087351F">
      <w:pPr>
        <w:pStyle w:val="PL"/>
        <w:rPr>
          <w:noProof w:val="0"/>
        </w:rPr>
      </w:pPr>
    </w:p>
    <w:p w14:paraId="12E24902" w14:textId="77777777" w:rsidR="0087351F" w:rsidRPr="00825D41" w:rsidRDefault="0087351F" w:rsidP="0087351F">
      <w:pPr>
        <w:pStyle w:val="H6"/>
      </w:pPr>
      <w:r w:rsidRPr="00825D41">
        <w:t>(3)</w:t>
      </w:r>
    </w:p>
    <w:p w14:paraId="0E1797F0"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Chat Group Call, which was upgraded to an Emergency Chat Group Call }</w:t>
      </w:r>
    </w:p>
    <w:p w14:paraId="3A2C8D3B"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5A32EF5E"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cancellation of the ongoing McVideo Emergency state via a SIP re-INVITE message from the SS (MCVideo Server)}</w:t>
      </w:r>
    </w:p>
    <w:p w14:paraId="6F15C84E"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responds to the SIP re-INVITE request with a SIP 200 (OK) response </w:t>
      </w:r>
      <w:r w:rsidRPr="00825D41">
        <w:rPr>
          <w:bCs/>
          <w:noProof w:val="0"/>
        </w:rPr>
        <w:t>and</w:t>
      </w:r>
      <w:r w:rsidRPr="00825D41">
        <w:rPr>
          <w:noProof w:val="0"/>
        </w:rPr>
        <w:t xml:space="preserve"> considers the emergency condition cancelled  }</w:t>
      </w:r>
    </w:p>
    <w:p w14:paraId="31B24C67" w14:textId="77777777" w:rsidR="0087351F" w:rsidRPr="00825D41" w:rsidRDefault="0087351F" w:rsidP="0087351F">
      <w:pPr>
        <w:pStyle w:val="PL"/>
        <w:rPr>
          <w:noProof w:val="0"/>
        </w:rPr>
      </w:pPr>
      <w:r w:rsidRPr="00825D41">
        <w:rPr>
          <w:noProof w:val="0"/>
        </w:rPr>
        <w:t xml:space="preserve">            }</w:t>
      </w:r>
    </w:p>
    <w:p w14:paraId="2029CCD5" w14:textId="77777777" w:rsidR="0087351F" w:rsidRPr="00825D41" w:rsidRDefault="0087351F" w:rsidP="0087351F">
      <w:pPr>
        <w:pStyle w:val="PL"/>
        <w:rPr>
          <w:noProof w:val="0"/>
        </w:rPr>
      </w:pPr>
    </w:p>
    <w:p w14:paraId="7EA3D0CE" w14:textId="77777777" w:rsidR="0087351F" w:rsidRPr="00825D41" w:rsidRDefault="0087351F" w:rsidP="0087351F">
      <w:pPr>
        <w:pStyle w:val="H6"/>
      </w:pPr>
      <w:r w:rsidRPr="00825D41">
        <w:t>(4)</w:t>
      </w:r>
    </w:p>
    <w:p w14:paraId="6D8E6F56"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Chat Group Call }</w:t>
      </w:r>
    </w:p>
    <w:p w14:paraId="0C5223DE"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4636A53C"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an upgrade of the ongoing MCVideo Chat Group Call to a MCVideo Imminent Peril Chat Group Call via a SIP re-INVITE message from the SS (MCVideo Server) }</w:t>
      </w:r>
    </w:p>
    <w:p w14:paraId="396DC15E" w14:textId="77777777" w:rsidR="0087351F" w:rsidRPr="00825D41" w:rsidRDefault="0087351F" w:rsidP="0087351F">
      <w:pPr>
        <w:pStyle w:val="PL"/>
        <w:rPr>
          <w:noProof w:val="0"/>
        </w:rPr>
      </w:pPr>
      <w:r w:rsidRPr="00825D41">
        <w:rPr>
          <w:noProof w:val="0"/>
        </w:rPr>
        <w:lastRenderedPageBreak/>
        <w:t xml:space="preserve">    </w:t>
      </w:r>
      <w:r w:rsidRPr="00825D41">
        <w:rPr>
          <w:b/>
          <w:noProof w:val="0"/>
        </w:rPr>
        <w:t>then</w:t>
      </w:r>
      <w:r w:rsidRPr="00825D41">
        <w:rPr>
          <w:noProof w:val="0"/>
        </w:rPr>
        <w:t xml:space="preserve"> { UE (MCVideo Client) responds to the SIP re-INVITE request with a SIP 200 (OK) response and considers the call as being upgraded to an Imminent Peril Chat Group Call ( }</w:t>
      </w:r>
    </w:p>
    <w:p w14:paraId="42A0136E" w14:textId="77777777" w:rsidR="0087351F" w:rsidRPr="00825D41" w:rsidRDefault="0087351F" w:rsidP="0087351F">
      <w:pPr>
        <w:pStyle w:val="PL"/>
        <w:rPr>
          <w:noProof w:val="0"/>
        </w:rPr>
      </w:pPr>
      <w:r w:rsidRPr="00825D41">
        <w:rPr>
          <w:noProof w:val="0"/>
        </w:rPr>
        <w:t xml:space="preserve">            }</w:t>
      </w:r>
    </w:p>
    <w:p w14:paraId="12164C77" w14:textId="77777777" w:rsidR="0087351F" w:rsidRPr="00825D41" w:rsidRDefault="0087351F" w:rsidP="0087351F">
      <w:pPr>
        <w:pStyle w:val="PL"/>
        <w:rPr>
          <w:noProof w:val="0"/>
        </w:rPr>
      </w:pPr>
    </w:p>
    <w:p w14:paraId="7C801B1D" w14:textId="77777777" w:rsidR="0087351F" w:rsidRPr="00825D41" w:rsidRDefault="0087351F" w:rsidP="0087351F">
      <w:pPr>
        <w:pStyle w:val="H6"/>
        <w:ind w:left="0" w:firstLine="0"/>
      </w:pPr>
      <w:r w:rsidRPr="00825D41">
        <w:t>(5)</w:t>
      </w:r>
    </w:p>
    <w:p w14:paraId="599D15FA"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Chat Group Call, which was upgraded to an Imminent Peril Chat Group Call }</w:t>
      </w:r>
    </w:p>
    <w:p w14:paraId="7A610E21"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786800EB" w14:textId="77777777" w:rsidR="0087351F" w:rsidRPr="00825D41" w:rsidRDefault="0087351F" w:rsidP="0087351F">
      <w:pPr>
        <w:pStyle w:val="PL"/>
        <w:rPr>
          <w:noProof w:val="0"/>
        </w:rPr>
      </w:pPr>
      <w:r w:rsidRPr="00825D41">
        <w:rPr>
          <w:b/>
          <w:noProof w:val="0"/>
        </w:rPr>
        <w:t xml:space="preserve">  when</w:t>
      </w:r>
      <w:r w:rsidRPr="00825D41">
        <w:rPr>
          <w:noProof w:val="0"/>
        </w:rPr>
        <w:t xml:space="preserve"> { the UE (MCVideo Client) receives a cancellation of the ongoing McVideo Imminent Peril state via a SIP re-INVITE message from the SS (MCVideo Server) }</w:t>
      </w:r>
    </w:p>
    <w:p w14:paraId="48F83E2B"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responds to the SIP re-INVITE request with a SIP 200 (OK) response </w:t>
      </w:r>
      <w:r w:rsidRPr="00825D41">
        <w:rPr>
          <w:bCs/>
          <w:noProof w:val="0"/>
        </w:rPr>
        <w:t>and</w:t>
      </w:r>
      <w:r w:rsidRPr="00825D41">
        <w:rPr>
          <w:noProof w:val="0"/>
        </w:rPr>
        <w:t xml:space="preserve"> considers the imminent peril condition cancelled.}</w:t>
      </w:r>
    </w:p>
    <w:p w14:paraId="7675C8C4" w14:textId="77777777" w:rsidR="0087351F" w:rsidRPr="00825D41" w:rsidRDefault="0087351F" w:rsidP="0087351F">
      <w:pPr>
        <w:pStyle w:val="PL"/>
        <w:rPr>
          <w:noProof w:val="0"/>
        </w:rPr>
      </w:pPr>
      <w:r w:rsidRPr="00825D41">
        <w:rPr>
          <w:noProof w:val="0"/>
        </w:rPr>
        <w:t xml:space="preserve">            }</w:t>
      </w:r>
    </w:p>
    <w:p w14:paraId="1FA3FC8B" w14:textId="77777777" w:rsidR="0087351F" w:rsidRPr="00825D41" w:rsidRDefault="0087351F" w:rsidP="0087351F">
      <w:pPr>
        <w:pStyle w:val="PL"/>
        <w:rPr>
          <w:rFonts w:cs="Courier New"/>
          <w:noProof w:val="0"/>
          <w:szCs w:val="16"/>
        </w:rPr>
      </w:pPr>
    </w:p>
    <w:p w14:paraId="711C255A" w14:textId="77777777" w:rsidR="0087351F" w:rsidRPr="00825D41" w:rsidRDefault="0087351F" w:rsidP="0087351F">
      <w:pPr>
        <w:pStyle w:val="H6"/>
      </w:pPr>
      <w:r w:rsidRPr="00825D41">
        <w:t>(6)</w:t>
      </w:r>
    </w:p>
    <w:p w14:paraId="5FD1EB20"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Chat Group</w:t>
      </w:r>
      <w:r w:rsidRPr="00825D41">
        <w:rPr>
          <w:noProof w:val="0"/>
          <w:color w:val="FF0000"/>
        </w:rPr>
        <w:t xml:space="preserve"> </w:t>
      </w:r>
      <w:r w:rsidRPr="00825D41">
        <w:rPr>
          <w:noProof w:val="0"/>
        </w:rPr>
        <w:t>Call }</w:t>
      </w:r>
    </w:p>
    <w:p w14:paraId="1336072A"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1ABD9640"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Media Transmission Notification message from the SS (MCVideo Server) }</w:t>
      </w:r>
    </w:p>
    <w:p w14:paraId="7639CD5E"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{The UE (MCVideo Client) provides media transmission notification to the MCVideo User }</w:t>
      </w:r>
    </w:p>
    <w:p w14:paraId="2288913A" w14:textId="77777777" w:rsidR="0087351F" w:rsidRPr="00825D41" w:rsidRDefault="0087351F" w:rsidP="0087351F">
      <w:pPr>
        <w:pStyle w:val="PL"/>
        <w:rPr>
          <w:noProof w:val="0"/>
        </w:rPr>
      </w:pPr>
      <w:r w:rsidRPr="00825D41">
        <w:rPr>
          <w:noProof w:val="0"/>
        </w:rPr>
        <w:t xml:space="preserve">            }</w:t>
      </w:r>
    </w:p>
    <w:p w14:paraId="6C381E22" w14:textId="77777777" w:rsidR="0087351F" w:rsidRPr="00825D41" w:rsidRDefault="0087351F" w:rsidP="0087351F">
      <w:pPr>
        <w:pStyle w:val="PL"/>
        <w:rPr>
          <w:noProof w:val="0"/>
        </w:rPr>
      </w:pPr>
    </w:p>
    <w:p w14:paraId="3FE8E3CE" w14:textId="77777777" w:rsidR="0087351F" w:rsidRPr="00825D41" w:rsidRDefault="0087351F" w:rsidP="0087351F">
      <w:pPr>
        <w:pStyle w:val="H6"/>
      </w:pPr>
      <w:r w:rsidRPr="00825D41">
        <w:t>(7)</w:t>
      </w:r>
    </w:p>
    <w:p w14:paraId="64782D93"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provided media transmission notification to the MCVideo User after receiving a Media Transmission Notification message from the SS (MCVideo Server)}</w:t>
      </w:r>
    </w:p>
    <w:p w14:paraId="71795523"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56C41FC4"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permission to receive media }</w:t>
      </w:r>
    </w:p>
    <w:p w14:paraId="3D038C61"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{The UE (MCVideo Client) sends a Receive Media Request message to the SS (MCVideo Server) </w:t>
      </w:r>
      <w:r w:rsidRPr="00825D41">
        <w:rPr>
          <w:b/>
          <w:bCs/>
          <w:noProof w:val="0"/>
        </w:rPr>
        <w:t>and</w:t>
      </w:r>
      <w:r w:rsidRPr="00825D41">
        <w:rPr>
          <w:noProof w:val="0"/>
        </w:rPr>
        <w:t xml:space="preserve"> provides receive media success notification to the MCVideo User upon reception of the Receive Media Response message }</w:t>
      </w:r>
    </w:p>
    <w:p w14:paraId="4C2D2779" w14:textId="77777777" w:rsidR="0087351F" w:rsidRPr="00825D41" w:rsidRDefault="0087351F" w:rsidP="0087351F">
      <w:pPr>
        <w:pStyle w:val="PL"/>
        <w:rPr>
          <w:noProof w:val="0"/>
        </w:rPr>
      </w:pPr>
      <w:r w:rsidRPr="00825D41">
        <w:rPr>
          <w:noProof w:val="0"/>
        </w:rPr>
        <w:t xml:space="preserve">            }</w:t>
      </w:r>
    </w:p>
    <w:p w14:paraId="7B503CAC" w14:textId="77777777" w:rsidR="0087351F" w:rsidRPr="00825D41" w:rsidRDefault="0087351F" w:rsidP="0087351F">
      <w:pPr>
        <w:pStyle w:val="PL"/>
        <w:rPr>
          <w:noProof w:val="0"/>
        </w:rPr>
      </w:pPr>
    </w:p>
    <w:p w14:paraId="50348C04" w14:textId="77777777" w:rsidR="0087351F" w:rsidRPr="00825D41" w:rsidRDefault="0087351F" w:rsidP="0087351F">
      <w:pPr>
        <w:pStyle w:val="H6"/>
      </w:pPr>
      <w:r w:rsidRPr="00825D41">
        <w:t>(8)</w:t>
      </w:r>
    </w:p>
    <w:p w14:paraId="0AEC6746"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having an ongoing Chat Group</w:t>
      </w:r>
      <w:r w:rsidRPr="00825D41">
        <w:rPr>
          <w:noProof w:val="0"/>
          <w:color w:val="FF0000"/>
        </w:rPr>
        <w:t xml:space="preserve"> </w:t>
      </w:r>
      <w:r w:rsidRPr="00825D41">
        <w:rPr>
          <w:noProof w:val="0"/>
        </w:rPr>
        <w:t>Call }</w:t>
      </w:r>
    </w:p>
    <w:p w14:paraId="2A429889"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57E28AC6"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User) requests to terminate the ongoing MCVideo Chat Group Call }</w:t>
      </w:r>
    </w:p>
    <w:p w14:paraId="28F2A0F4"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sends a SIP BYE request and leaves the MCVideo session }</w:t>
      </w:r>
    </w:p>
    <w:p w14:paraId="7F156E01" w14:textId="77777777" w:rsidR="0087351F" w:rsidRPr="00825D41" w:rsidRDefault="0087351F" w:rsidP="0087351F">
      <w:pPr>
        <w:pStyle w:val="PL"/>
        <w:rPr>
          <w:noProof w:val="0"/>
        </w:rPr>
      </w:pPr>
      <w:r w:rsidRPr="00825D41">
        <w:rPr>
          <w:noProof w:val="0"/>
        </w:rPr>
        <w:t xml:space="preserve">            }</w:t>
      </w:r>
    </w:p>
    <w:p w14:paraId="742A137F" w14:textId="77777777" w:rsidR="0087351F" w:rsidRPr="00825D41" w:rsidRDefault="0087351F" w:rsidP="0087351F">
      <w:pPr>
        <w:pStyle w:val="PL"/>
        <w:rPr>
          <w:noProof w:val="0"/>
        </w:rPr>
      </w:pPr>
    </w:p>
    <w:p w14:paraId="0D3AE826" w14:textId="77777777" w:rsidR="0087351F" w:rsidRPr="00825D41" w:rsidRDefault="0087351F" w:rsidP="0087351F">
      <w:pPr>
        <w:pStyle w:val="H6"/>
      </w:pPr>
      <w:bookmarkStart w:id="546" w:name="_Toc52787536"/>
      <w:bookmarkStart w:id="547" w:name="_Toc52787717"/>
      <w:bookmarkStart w:id="548" w:name="_Toc75906939"/>
      <w:bookmarkStart w:id="549" w:name="_Toc75907276"/>
      <w:r w:rsidRPr="00825D41">
        <w:t>6.1.2.3.2</w:t>
      </w:r>
      <w:r w:rsidRPr="00825D41">
        <w:tab/>
        <w:t>Conformance requirements</w:t>
      </w:r>
      <w:bookmarkEnd w:id="546"/>
      <w:bookmarkEnd w:id="547"/>
      <w:bookmarkEnd w:id="548"/>
      <w:bookmarkEnd w:id="549"/>
    </w:p>
    <w:p w14:paraId="27E8BAC5" w14:textId="77777777" w:rsidR="0087351F" w:rsidRPr="00825D41" w:rsidRDefault="0087351F" w:rsidP="0087351F">
      <w:r w:rsidRPr="00825D41">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651DD8D" w14:textId="77777777" w:rsidR="0087351F" w:rsidRPr="00825D41" w:rsidRDefault="0087351F" w:rsidP="0087351F">
      <w:r w:rsidRPr="00825D41">
        <w:t>[TS 24.281, Clause 9.2.2.3.1.1]</w:t>
      </w:r>
    </w:p>
    <w:p w14:paraId="2DAD36BA" w14:textId="77777777" w:rsidR="0087351F" w:rsidRPr="00825D41" w:rsidRDefault="0087351F" w:rsidP="0087351F">
      <w:r w:rsidRPr="00825D41">
        <w:t>In the procedures in this subclause:</w:t>
      </w:r>
    </w:p>
    <w:p w14:paraId="69194281" w14:textId="77777777" w:rsidR="0087351F" w:rsidRPr="00825D41" w:rsidRDefault="0087351F" w:rsidP="0087351F">
      <w:pPr>
        <w:pStyle w:val="B1"/>
      </w:pPr>
      <w:r w:rsidRPr="00825D41">
        <w:t>1)</w:t>
      </w:r>
      <w:r w:rsidRPr="00825D41">
        <w:tab/>
        <w:t>group identity in an incoming SIP INVITE request refers to the group identity from the &lt;mcvideo-request-uri&gt; element of the application/vnd.3gpp.mcvideo-info+xml MIME body of the incoming SIP INVITE request;</w:t>
      </w:r>
    </w:p>
    <w:p w14:paraId="09192CE7" w14:textId="77777777" w:rsidR="0087351F" w:rsidRPr="00825D41" w:rsidRDefault="0087351F" w:rsidP="0087351F">
      <w:pPr>
        <w:pStyle w:val="B1"/>
      </w:pPr>
      <w:r w:rsidRPr="00825D41">
        <w:t>2)</w:t>
      </w:r>
      <w:r w:rsidRPr="00825D41">
        <w:tab/>
        <w:t>emergency indication in an incoming SIP INVITE request refers to the &lt;emergency-ind&gt; element of the application/vnd.3gpp.mcvideo-info+xml MIME body;</w:t>
      </w:r>
    </w:p>
    <w:p w14:paraId="25DC4BD2" w14:textId="77777777" w:rsidR="0087351F" w:rsidRPr="00825D41" w:rsidRDefault="0087351F" w:rsidP="0087351F">
      <w:pPr>
        <w:pStyle w:val="B1"/>
      </w:pPr>
      <w:r w:rsidRPr="00825D41">
        <w:t>3)</w:t>
      </w:r>
      <w:r w:rsidRPr="00825D41">
        <w:tab/>
        <w:t>imminent peril indication in an incoming SIP INVITE request refers to the &lt;imminentperil-ind&gt; element of the application/vnd.3gpp.mcvideo-info+xml MIME body.</w:t>
      </w:r>
    </w:p>
    <w:p w14:paraId="0F559015" w14:textId="77777777" w:rsidR="0087351F" w:rsidRPr="00825D41" w:rsidRDefault="0087351F" w:rsidP="0087351F">
      <w:r w:rsidRPr="00825D41">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60853278" w14:textId="77777777" w:rsidR="0087351F" w:rsidRPr="00825D41" w:rsidRDefault="0087351F" w:rsidP="0087351F">
      <w:pPr>
        <w:pStyle w:val="B1"/>
      </w:pPr>
      <w:r w:rsidRPr="00825D41">
        <w:lastRenderedPageBreak/>
        <w:t>1)</w:t>
      </w:r>
      <w:r w:rsidRPr="00825D41">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825D41">
        <w:rPr>
          <w:lang w:eastAsia="zh-CN"/>
        </w:rPr>
        <w:t>15</w:t>
      </w:r>
      <w:r w:rsidRPr="00825D41">
        <w:t>]. Otherwise, continue with the rest of the steps;</w:t>
      </w:r>
    </w:p>
    <w:p w14:paraId="70EE1250" w14:textId="77777777" w:rsidR="0087351F" w:rsidRPr="00825D41" w:rsidRDefault="0087351F" w:rsidP="0087351F">
      <w:pPr>
        <w:pStyle w:val="NO"/>
      </w:pPr>
      <w:r w:rsidRPr="00825D41">
        <w:t>NOTE 1:</w:t>
      </w:r>
      <w:r w:rsidRPr="00825D41">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78417667" w14:textId="77777777" w:rsidR="0087351F" w:rsidRPr="00825D41" w:rsidRDefault="0087351F" w:rsidP="0087351F">
      <w:pPr>
        <w:pStyle w:val="B1"/>
      </w:pPr>
      <w:r w:rsidRPr="00825D41">
        <w:t>2)</w:t>
      </w:r>
      <w:r w:rsidRPr="00825D41">
        <w:tab/>
        <w:t>shall determine the MCVideo ID of the calling user from public user identity in the P-Asserted-Identity header field of the SIP INVITE request, and authorise the calling user;</w:t>
      </w:r>
    </w:p>
    <w:p w14:paraId="02684AA1" w14:textId="77777777" w:rsidR="0087351F" w:rsidRPr="00825D41" w:rsidRDefault="0087351F" w:rsidP="0087351F">
      <w:pPr>
        <w:pStyle w:val="NO"/>
      </w:pPr>
      <w:r w:rsidRPr="00825D41">
        <w:t>NOTE 2:</w:t>
      </w:r>
      <w:r w:rsidRPr="00825D41">
        <w:tab/>
        <w:t>The MCVideo ID of the calling user is bound to the public user identity at the time of service authorisation, as documented in subclause </w:t>
      </w:r>
      <w:r w:rsidRPr="00825D41">
        <w:rPr>
          <w:lang w:eastAsia="zh-CN"/>
        </w:rPr>
        <w:t>7.3</w:t>
      </w:r>
      <w:r w:rsidRPr="00825D41">
        <w:t>.</w:t>
      </w:r>
    </w:p>
    <w:p w14:paraId="7603A3AE" w14:textId="77777777" w:rsidR="0087351F" w:rsidRPr="00825D41" w:rsidRDefault="0087351F" w:rsidP="0087351F">
      <w:pPr>
        <w:pStyle w:val="B1"/>
      </w:pPr>
      <w:r w:rsidRPr="00825D41">
        <w:t>3)</w:t>
      </w:r>
      <w:r w:rsidRPr="00825D41">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sidRPr="00825D41">
        <w:rPr>
          <w:lang w:eastAsia="zh-CN"/>
        </w:rPr>
        <w:t>4.4</w:t>
      </w:r>
      <w:r w:rsidRPr="00825D41">
        <w:t>;</w:t>
      </w:r>
    </w:p>
    <w:p w14:paraId="04AB35F7" w14:textId="77777777" w:rsidR="0087351F" w:rsidRPr="00825D41" w:rsidRDefault="0087351F" w:rsidP="0087351F">
      <w:pPr>
        <w:pStyle w:val="B1"/>
      </w:pPr>
      <w:r w:rsidRPr="00825D41">
        <w:t>4)</w:t>
      </w:r>
      <w:r w:rsidRPr="00825D41">
        <w:tab/>
        <w:t>shall determine if the media parameters are acceptable and the MCVideo codecs are offered in the SDP offer and if not, reject the request with a SIP 488 (Not Acceptable Here) response. Otherwise, continue with the rest of the steps;</w:t>
      </w:r>
    </w:p>
    <w:p w14:paraId="3741F090" w14:textId="77777777" w:rsidR="0087351F" w:rsidRPr="00825D41" w:rsidRDefault="0087351F" w:rsidP="0087351F">
      <w:pPr>
        <w:pStyle w:val="B1"/>
      </w:pPr>
      <w:r w:rsidRPr="00825D41">
        <w:t>5)</w:t>
      </w:r>
      <w:r w:rsidRPr="00825D41">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sidRPr="00825D41">
        <w:rPr>
          <w:lang w:eastAsia="zh-CN"/>
        </w:rPr>
        <w:t>25</w:t>
      </w:r>
      <w:r w:rsidRPr="00825D41">
        <w:t>]) has been exceeded. If exceeded, the MCVideo function shall respond with a SIP 486 (Busy Here) response with the warning text set to "103 maximum simultaneous MCVideo group calls reached" in a Warning header field as specified in subclause </w:t>
      </w:r>
      <w:r w:rsidRPr="00825D41">
        <w:rPr>
          <w:lang w:eastAsia="zh-CN"/>
        </w:rPr>
        <w:t>4.4</w:t>
      </w:r>
      <w:r w:rsidRPr="00825D41">
        <w:t>. Otherwise, continue with the rest of the steps;</w:t>
      </w:r>
    </w:p>
    <w:p w14:paraId="77B6A81D" w14:textId="77777777" w:rsidR="0087351F" w:rsidRPr="00825D41" w:rsidRDefault="0087351F" w:rsidP="0087351F">
      <w:pPr>
        <w:pStyle w:val="NO"/>
        <w:rPr>
          <w:lang w:eastAsia="zh-CN"/>
        </w:rPr>
      </w:pPr>
      <w:r w:rsidRPr="00825D41">
        <w:rPr>
          <w:lang w:eastAsia="zh-CN"/>
        </w:rPr>
        <w:t>NOTE 3:</w:t>
      </w:r>
      <w:r w:rsidRPr="00825D41">
        <w:rPr>
          <w:lang w:eastAsia="zh-CN"/>
        </w:rPr>
        <w:tab/>
        <w:t>If the SIP INVITE request contains an emergency indication set to a value of "true"</w:t>
      </w:r>
      <w:r w:rsidRPr="00825D41">
        <w:t xml:space="preserve"> or an imminent peril indication set to a value of "true" and this is an authorized request for originating a priority call as determined by subclause 6.3.2.1.8.1</w:t>
      </w:r>
      <w:r w:rsidRPr="00825D41">
        <w:rPr>
          <w:lang w:eastAsia="zh-CN"/>
        </w:rPr>
        <w:t xml:space="preserve">, the participating MCVideo function can </w:t>
      </w:r>
      <w:r w:rsidRPr="00825D41">
        <w:t>according to local policy</w:t>
      </w:r>
      <w:r w:rsidRPr="00825D41">
        <w:rPr>
          <w:lang w:eastAsia="zh-CN"/>
        </w:rPr>
        <w:t xml:space="preserve"> choose to allow for an exception to the limit for the maximum simultaneous MCVideo sessions supported for the MCVideo user.</w:t>
      </w:r>
    </w:p>
    <w:p w14:paraId="355C5EA4" w14:textId="77777777" w:rsidR="0087351F" w:rsidRPr="00825D41" w:rsidRDefault="0087351F" w:rsidP="0087351F">
      <w:pPr>
        <w:pStyle w:val="B1"/>
      </w:pPr>
      <w:r w:rsidRPr="00825D41">
        <w:t>6)</w:t>
      </w:r>
      <w:r w:rsidRPr="00825D41">
        <w:tab/>
        <w:t>if the user identified by the MCVideo ID is not affiliated to the group identified in the "SIP INVITE request for originating participating MCVideo function" as determined by subclause </w:t>
      </w:r>
      <w:r w:rsidRPr="00825D41">
        <w:rPr>
          <w:lang w:eastAsia="zh-CN"/>
        </w:rPr>
        <w:t>8.2.2.2.11</w:t>
      </w:r>
      <w:r w:rsidRPr="00825D41">
        <w:t>, shall perform the actions specified in subclause </w:t>
      </w:r>
      <w:r w:rsidRPr="00825D41">
        <w:rPr>
          <w:lang w:eastAsia="zh-CN"/>
        </w:rPr>
        <w:t>8.2.2.2.12</w:t>
      </w:r>
      <w:r w:rsidRPr="00825D41">
        <w:t xml:space="preserve"> for implicit affiliation;</w:t>
      </w:r>
    </w:p>
    <w:p w14:paraId="33A78807" w14:textId="77777777" w:rsidR="0087351F" w:rsidRPr="00825D41" w:rsidRDefault="0087351F" w:rsidP="0087351F">
      <w:pPr>
        <w:pStyle w:val="B1"/>
      </w:pPr>
      <w:r w:rsidRPr="00825D41">
        <w:t>7)</w:t>
      </w:r>
      <w:r w:rsidRPr="00825D41">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sidRPr="00825D41">
        <w:rPr>
          <w:lang w:eastAsia="zh-CN"/>
        </w:rPr>
        <w:t>4.4</w:t>
      </w:r>
      <w:r w:rsidRPr="00825D41">
        <w:t>. and skip the rest of the steps.</w:t>
      </w:r>
    </w:p>
    <w:p w14:paraId="3D1A5533" w14:textId="77777777" w:rsidR="0087351F" w:rsidRPr="00825D41" w:rsidRDefault="0087351F" w:rsidP="0087351F">
      <w:pPr>
        <w:pStyle w:val="NO"/>
        <w:rPr>
          <w:rFonts w:eastAsia="Calibri"/>
        </w:rPr>
      </w:pPr>
      <w:r w:rsidRPr="00825D41">
        <w:t>NOTE 4:</w:t>
      </w:r>
      <w:r w:rsidRPr="00825D41">
        <w:tab/>
        <w:t xml:space="preserve">N2 is the </w:t>
      </w:r>
      <w:r w:rsidRPr="00825D41">
        <w:rPr>
          <w:rFonts w:eastAsia="Calibri"/>
        </w:rPr>
        <w:t>total number of MCVideo groups that an MCVideo user can be affiliated to simultaneously as specified in 3GPP TS 23.</w:t>
      </w:r>
      <w:r w:rsidRPr="00825D41">
        <w:rPr>
          <w:lang w:eastAsia="zh-CN"/>
        </w:rPr>
        <w:t>281</w:t>
      </w:r>
      <w:r w:rsidRPr="00825D41">
        <w:rPr>
          <w:rFonts w:eastAsia="Calibri"/>
        </w:rPr>
        <w:t> [</w:t>
      </w:r>
      <w:r w:rsidRPr="00825D41">
        <w:rPr>
          <w:lang w:eastAsia="zh-CN"/>
        </w:rPr>
        <w:t>26</w:t>
      </w:r>
      <w:r w:rsidRPr="00825D41">
        <w:rPr>
          <w:rFonts w:eastAsia="Calibri"/>
        </w:rPr>
        <w:t>].</w:t>
      </w:r>
    </w:p>
    <w:p w14:paraId="36436B81" w14:textId="77777777" w:rsidR="0087351F" w:rsidRPr="00825D41" w:rsidRDefault="0087351F" w:rsidP="0087351F">
      <w:pPr>
        <w:pStyle w:val="NO"/>
      </w:pPr>
      <w:r w:rsidRPr="00825D41">
        <w:t>NOTE 5:</w:t>
      </w:r>
      <w:r w:rsidRPr="00825D41">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538015DE" w14:textId="77777777" w:rsidR="0087351F" w:rsidRPr="00825D41" w:rsidRDefault="0087351F" w:rsidP="0087351F">
      <w:pPr>
        <w:pStyle w:val="B1"/>
      </w:pPr>
      <w:r w:rsidRPr="00825D41">
        <w:t>8)</w:t>
      </w:r>
      <w:r w:rsidRPr="00825D41">
        <w:tab/>
        <w:t>shall determine the public service identity of the controlling MCVideo function associated with the group identity in the SIP INVITE request;</w:t>
      </w:r>
    </w:p>
    <w:p w14:paraId="73D3D5F7" w14:textId="77777777" w:rsidR="0087351F" w:rsidRPr="00825D41" w:rsidRDefault="0087351F" w:rsidP="0087351F">
      <w:pPr>
        <w:pStyle w:val="NO"/>
      </w:pPr>
      <w:r w:rsidRPr="00825D41">
        <w:t>NOTE 6:</w:t>
      </w:r>
      <w:r w:rsidRPr="00825D41">
        <w:tab/>
        <w:t>The public service identity can identify the controlling MCVideo function in the primary MCVideo system or a partner MCVideo system.</w:t>
      </w:r>
    </w:p>
    <w:p w14:paraId="20C44949" w14:textId="77777777" w:rsidR="0087351F" w:rsidRPr="00825D41" w:rsidRDefault="0087351F" w:rsidP="0087351F">
      <w:pPr>
        <w:pStyle w:val="NO"/>
      </w:pPr>
      <w:r w:rsidRPr="00825D41">
        <w:t>NOTE 7:</w:t>
      </w:r>
      <w:r w:rsidRPr="00825D41">
        <w:tab/>
        <w:t>How the participating MCVideo server discovers the public service identity of the controlling MCVideo function associated with the group identity is out of scope of the current document.</w:t>
      </w:r>
    </w:p>
    <w:p w14:paraId="253C465E" w14:textId="77777777" w:rsidR="0087351F" w:rsidRPr="00825D41" w:rsidRDefault="0087351F" w:rsidP="0087351F">
      <w:pPr>
        <w:pStyle w:val="B1"/>
      </w:pPr>
      <w:r w:rsidRPr="00825D41">
        <w:lastRenderedPageBreak/>
        <w:t>9)</w:t>
      </w:r>
      <w:r w:rsidRPr="00825D41">
        <w:tab/>
        <w:t>shall generate a SIP INVITE request as specified in subclause 6.3.2.1.3;</w:t>
      </w:r>
    </w:p>
    <w:p w14:paraId="14645D9E" w14:textId="77777777" w:rsidR="0087351F" w:rsidRPr="00825D41" w:rsidRDefault="0087351F" w:rsidP="0087351F">
      <w:pPr>
        <w:pStyle w:val="B1"/>
      </w:pPr>
      <w:r w:rsidRPr="00825D41">
        <w:t>10)</w:t>
      </w:r>
      <w:r w:rsidRPr="00825D41">
        <w:tab/>
        <w:t>shall set the Request-URI to the public service identity of the controlling MCVideo function associated with the group identity present in the incoming SIP INVITE request;</w:t>
      </w:r>
    </w:p>
    <w:p w14:paraId="6968253A" w14:textId="77777777" w:rsidR="0087351F" w:rsidRPr="00825D41" w:rsidRDefault="0087351F" w:rsidP="0087351F">
      <w:pPr>
        <w:pStyle w:val="B1"/>
      </w:pPr>
      <w:r w:rsidRPr="00825D41">
        <w:t>11)</w:t>
      </w:r>
      <w:r w:rsidRPr="00825D41">
        <w:tab/>
        <w:t>shall include the MCVideo ID of the calling user in &lt;mcvideo-calling-user-id&gt; element of the application/vnd.3gpp.mcvideo-info+xml MIME body of the SIP INVITE request;</w:t>
      </w:r>
    </w:p>
    <w:p w14:paraId="5B691010" w14:textId="77777777" w:rsidR="0087351F" w:rsidRPr="00825D41" w:rsidRDefault="0087351F" w:rsidP="0087351F">
      <w:pPr>
        <w:pStyle w:val="B1"/>
      </w:pPr>
      <w:r w:rsidRPr="00825D41">
        <w:t>12)</w:t>
      </w:r>
      <w:r w:rsidRPr="00825D41">
        <w:tab/>
        <w:t>shall include in the SIP INVITE request an SDP offer based on the SDP offer in the received SIP INVITE request as specified in subclause 6.3.2.1.1.1;</w:t>
      </w:r>
    </w:p>
    <w:p w14:paraId="689A2887" w14:textId="77777777" w:rsidR="0087351F" w:rsidRPr="00825D41" w:rsidRDefault="0087351F" w:rsidP="0087351F">
      <w:pPr>
        <w:pStyle w:val="B1"/>
      </w:pPr>
      <w:r w:rsidRPr="00825D41">
        <w:t>13)</w:t>
      </w:r>
      <w:r w:rsidRPr="00825D41">
        <w:tab/>
        <w:t>if the received SIP INVITE request contains an application/vnd.3gpp.location-info+xml MIME body as specified in Annex F.3; and</w:t>
      </w:r>
    </w:p>
    <w:p w14:paraId="7D11A066" w14:textId="77777777" w:rsidR="0087351F" w:rsidRPr="00825D41" w:rsidRDefault="0087351F" w:rsidP="0087351F">
      <w:pPr>
        <w:pStyle w:val="B2"/>
      </w:pPr>
      <w:r w:rsidRPr="00825D41">
        <w:t>a)</w:t>
      </w:r>
      <w:r w:rsidRPr="00825D41">
        <w:tab/>
        <w:t>if not already included, shall include a Content-Type header field set to "application/vnd.3gpp.location-info+xml"; and</w:t>
      </w:r>
    </w:p>
    <w:p w14:paraId="284375B2" w14:textId="77777777" w:rsidR="0087351F" w:rsidRPr="00825D41" w:rsidRDefault="0087351F" w:rsidP="0087351F">
      <w:pPr>
        <w:pStyle w:val="B2"/>
      </w:pPr>
      <w:r w:rsidRPr="00825D41">
        <w:t>b)</w:t>
      </w:r>
      <w:r w:rsidRPr="00825D41">
        <w:tab/>
        <w:t>if not already copied, shall copy the contents of the application/vnd.3gpp.location-info+xml MIME body received in the SIP INVITE request into an application/vnd.3gpp.location-info+xml MIME body included in the outgoing SIP request;</w:t>
      </w:r>
    </w:p>
    <w:p w14:paraId="3F070541" w14:textId="77777777" w:rsidR="0087351F" w:rsidRPr="00825D41" w:rsidRDefault="0087351F" w:rsidP="0087351F">
      <w:pPr>
        <w:pStyle w:val="NO"/>
      </w:pPr>
      <w:r w:rsidRPr="00825D41">
        <w:t>NOTE 8:</w:t>
      </w:r>
      <w:r w:rsidRPr="00825D41">
        <w:tab/>
        <w:t>Note that the application/vnd.3gpp.mcvideo-info+xml MIME body will already have been copied into the outgoing SIP INVITE request by subclause 6.3.2.1.3.</w:t>
      </w:r>
    </w:p>
    <w:p w14:paraId="0B61756B" w14:textId="77777777" w:rsidR="0087351F" w:rsidRPr="00825D41" w:rsidRDefault="0087351F" w:rsidP="0087351F">
      <w:pPr>
        <w:pStyle w:val="B1"/>
      </w:pPr>
      <w:r w:rsidRPr="00825D41">
        <w:t>14) if a Resource-Priority header field was included in the received SIP INVITE request, shall include a Resource-Priority header field according to rules and procedures of IETF RFC 4412 [</w:t>
      </w:r>
      <w:r w:rsidRPr="00825D41">
        <w:rPr>
          <w:lang w:eastAsia="zh-CN"/>
        </w:rPr>
        <w:t>33</w:t>
      </w:r>
      <w:r w:rsidRPr="00825D41">
        <w:t>] set to the value indicated in the Resource-Priority header field of the SIP INVITE request from the MCVideo client; and</w:t>
      </w:r>
    </w:p>
    <w:p w14:paraId="34E24571" w14:textId="77777777" w:rsidR="0087351F" w:rsidRPr="00825D41" w:rsidRDefault="0087351F" w:rsidP="0087351F">
      <w:pPr>
        <w:pStyle w:val="NO"/>
      </w:pPr>
      <w:r w:rsidRPr="00825D41">
        <w:t>NOTE 9:</w:t>
      </w:r>
      <w:r w:rsidRPr="00825D41">
        <w:tab/>
        <w:t>The participating MCVideo function will leave verification of the Resource-Priority header field to the controlling MCVideo function.</w:t>
      </w:r>
    </w:p>
    <w:p w14:paraId="678EC309" w14:textId="77777777" w:rsidR="0087351F" w:rsidRPr="00825D41" w:rsidRDefault="0087351F" w:rsidP="0087351F">
      <w:pPr>
        <w:pStyle w:val="B1"/>
      </w:pPr>
      <w:r w:rsidRPr="00825D41">
        <w:t>15) shall forward the SIP INVITE request according to 3GPP TS 24.229 [</w:t>
      </w:r>
      <w:r w:rsidRPr="00825D41">
        <w:rPr>
          <w:lang w:eastAsia="zh-CN"/>
        </w:rPr>
        <w:t>11</w:t>
      </w:r>
      <w:r w:rsidRPr="00825D41">
        <w:t>].</w:t>
      </w:r>
    </w:p>
    <w:p w14:paraId="6ADD18F1" w14:textId="77777777" w:rsidR="0087351F" w:rsidRPr="00825D41" w:rsidRDefault="0087351F" w:rsidP="0087351F">
      <w:r w:rsidRPr="00825D41">
        <w:t>Upon receipt of a SIP 302 (Moved Temporarily) response to the above SIP INVITE request in step 14), the participating MCVideo function:</w:t>
      </w:r>
    </w:p>
    <w:p w14:paraId="3F12CC3D" w14:textId="77777777" w:rsidR="0087351F" w:rsidRPr="00825D41" w:rsidRDefault="0087351F" w:rsidP="0087351F">
      <w:pPr>
        <w:pStyle w:val="B1"/>
      </w:pPr>
      <w:r w:rsidRPr="00825D41">
        <w:t>1)</w:t>
      </w:r>
      <w:r w:rsidRPr="00825D41">
        <w:tab/>
        <w:t>shall generate a SIP INVITE request as specified in subclause 6.3.2.1.10;</w:t>
      </w:r>
    </w:p>
    <w:p w14:paraId="4F320F35" w14:textId="77777777" w:rsidR="0087351F" w:rsidRPr="00825D41" w:rsidRDefault="0087351F" w:rsidP="0087351F">
      <w:pPr>
        <w:pStyle w:val="B1"/>
      </w:pPr>
      <w:r w:rsidRPr="00825D41">
        <w:t>2)</w:t>
      </w:r>
      <w:r w:rsidRPr="00825D41">
        <w:tab/>
        <w:t>shall include an SDP offer based upon the SDP offer in the received SIP INVITE request from the MCVideo client as specified in subclause 6.3.2.1.1.1; and</w:t>
      </w:r>
    </w:p>
    <w:p w14:paraId="4E7E564B" w14:textId="77777777" w:rsidR="0087351F" w:rsidRPr="00825D41" w:rsidRDefault="0087351F" w:rsidP="0087351F">
      <w:pPr>
        <w:pStyle w:val="B1"/>
      </w:pPr>
      <w:r w:rsidRPr="00825D41">
        <w:t>3)</w:t>
      </w:r>
      <w:r w:rsidRPr="00825D41">
        <w:tab/>
        <w:t>shall forward the SIP INVITE request according to 3GPP TS 24.229 [</w:t>
      </w:r>
      <w:r w:rsidRPr="00825D41">
        <w:rPr>
          <w:lang w:eastAsia="zh-CN"/>
        </w:rPr>
        <w:t>11</w:t>
      </w:r>
      <w:r w:rsidRPr="00825D41">
        <w:t>];</w:t>
      </w:r>
    </w:p>
    <w:p w14:paraId="5FC1669E" w14:textId="77777777" w:rsidR="0087351F" w:rsidRPr="00825D41" w:rsidRDefault="0087351F" w:rsidP="0087351F">
      <w:r w:rsidRPr="00825D41">
        <w:t>Upon receipt of a SIP 2xx response to the above SIP INVITE request in step 14) the participating MCVideo function:</w:t>
      </w:r>
    </w:p>
    <w:p w14:paraId="198AA068" w14:textId="77777777" w:rsidR="0087351F" w:rsidRPr="00825D41" w:rsidRDefault="0087351F" w:rsidP="0087351F">
      <w:pPr>
        <w:pStyle w:val="B1"/>
      </w:pPr>
      <w:r w:rsidRPr="00825D41">
        <w:t>1)</w:t>
      </w:r>
      <w:r w:rsidRPr="00825D41">
        <w:tab/>
        <w:t>if the SIP 2xx response contains an application/vnd.3gpp.mcvideo-info+xml MIME body with an &lt;MKFC-GKTPs&gt; element, shall perform the procedures in subclause 6.3.2.3.2;</w:t>
      </w:r>
    </w:p>
    <w:p w14:paraId="7638638F" w14:textId="77777777" w:rsidR="0087351F" w:rsidRPr="00825D41" w:rsidRDefault="0087351F" w:rsidP="0087351F">
      <w:pPr>
        <w:pStyle w:val="B1"/>
      </w:pPr>
      <w:r w:rsidRPr="00825D41">
        <w:t>2)</w:t>
      </w:r>
      <w:r w:rsidRPr="00825D41">
        <w:tab/>
        <w:t>shall generate a SIP 200 (OK) response as specified in the subclause 6.3.2.1.5.2;</w:t>
      </w:r>
    </w:p>
    <w:p w14:paraId="6C50647A" w14:textId="77777777" w:rsidR="0087351F" w:rsidRPr="00825D41" w:rsidRDefault="0087351F" w:rsidP="0087351F">
      <w:pPr>
        <w:pStyle w:val="B1"/>
      </w:pPr>
      <w:r w:rsidRPr="00825D41">
        <w:t>3)</w:t>
      </w:r>
      <w:r w:rsidRPr="00825D41">
        <w:tab/>
        <w:t>shall include in the SIP 200 (OK) response an SDP answer as specified in the subclause 6.3.2.1.2.1;</w:t>
      </w:r>
    </w:p>
    <w:p w14:paraId="632B7C27" w14:textId="77777777" w:rsidR="0087351F" w:rsidRPr="00825D41" w:rsidRDefault="0087351F" w:rsidP="0087351F">
      <w:pPr>
        <w:pStyle w:val="B1"/>
      </w:pPr>
      <w:r w:rsidRPr="00825D41">
        <w:t>4)</w:t>
      </w:r>
      <w:r w:rsidRPr="00825D41">
        <w:tab/>
        <w:t>shall include Warning header field(s) that were received in the incoming SIP 200 (OK) response;</w:t>
      </w:r>
    </w:p>
    <w:p w14:paraId="1646CA4C" w14:textId="77777777" w:rsidR="0087351F" w:rsidRPr="00825D41" w:rsidRDefault="0087351F" w:rsidP="0087351F">
      <w:pPr>
        <w:pStyle w:val="B1"/>
      </w:pPr>
      <w:r w:rsidRPr="00825D41">
        <w:t>5)</w:t>
      </w:r>
      <w:r w:rsidRPr="00825D41">
        <w:tab/>
        <w:t>shall include the public service identity received in the P-Asserted-Identity header field of the incoming SIP 200 (OK) response into the P-Asserted-Identity header field of the outgoing SIP 200 (OK) response;</w:t>
      </w:r>
    </w:p>
    <w:p w14:paraId="34CB8F31" w14:textId="77777777" w:rsidR="0087351F" w:rsidRPr="00825D41" w:rsidRDefault="0087351F" w:rsidP="0087351F">
      <w:pPr>
        <w:pStyle w:val="B1"/>
      </w:pPr>
      <w:r w:rsidRPr="00825D41">
        <w:t>6)</w:t>
      </w:r>
      <w:r w:rsidRPr="00825D41">
        <w:tab/>
        <w:t>if the procedures of subclause </w:t>
      </w:r>
      <w:r w:rsidRPr="00825D41">
        <w:rPr>
          <w:lang w:eastAsia="zh-CN"/>
        </w:rPr>
        <w:t>8.2.2.2.12</w:t>
      </w:r>
      <w:r w:rsidRPr="00825D41">
        <w:t xml:space="preserve"> for implicit affiliation were performed in the present subclause, shall complete the implicit affiliation by performing the procedures of subclause </w:t>
      </w:r>
      <w:r w:rsidRPr="00825D41">
        <w:rPr>
          <w:lang w:eastAsia="zh-CN"/>
        </w:rPr>
        <w:t>8.2.2.2.13</w:t>
      </w:r>
      <w:r w:rsidRPr="00825D41">
        <w:t>;</w:t>
      </w:r>
    </w:p>
    <w:p w14:paraId="00410C84" w14:textId="77777777" w:rsidR="0087351F" w:rsidRPr="00825D41" w:rsidRDefault="0087351F" w:rsidP="0087351F">
      <w:pPr>
        <w:pStyle w:val="B1"/>
      </w:pPr>
      <w:r w:rsidRPr="00825D41">
        <w:t>7)</w:t>
      </w:r>
      <w:r w:rsidRPr="00825D41">
        <w:tab/>
        <w:t>shall send the SIP 200 (OK) response to the MCVideo client according to 3GPP TS 24.229 [</w:t>
      </w:r>
      <w:r w:rsidRPr="00825D41">
        <w:rPr>
          <w:lang w:eastAsia="zh-CN"/>
        </w:rPr>
        <w:t>11</w:t>
      </w:r>
      <w:r w:rsidRPr="00825D41">
        <w:t>]; and</w:t>
      </w:r>
    </w:p>
    <w:p w14:paraId="5A89E2E4" w14:textId="77777777" w:rsidR="0087351F" w:rsidRPr="00825D41" w:rsidRDefault="0087351F" w:rsidP="0087351F">
      <w:pPr>
        <w:pStyle w:val="B1"/>
      </w:pPr>
      <w:r w:rsidRPr="00825D41">
        <w:t>8)</w:t>
      </w:r>
      <w:r w:rsidRPr="00825D41">
        <w:tab/>
        <w:t>shall interact with the media plane as specified in 3GPP TS 24.581 [</w:t>
      </w:r>
      <w:r w:rsidRPr="00825D41">
        <w:rPr>
          <w:lang w:eastAsia="zh-CN"/>
        </w:rPr>
        <w:t>5</w:t>
      </w:r>
      <w:r w:rsidRPr="00825D41">
        <w:t>].</w:t>
      </w:r>
    </w:p>
    <w:p w14:paraId="76D234D8" w14:textId="77777777" w:rsidR="0087351F" w:rsidRPr="00825D41" w:rsidRDefault="0087351F" w:rsidP="0087351F">
      <w:r w:rsidRPr="00825D41">
        <w:t>Upon receipt of a SIP 4xx, 5xx or 6xx response to the above SIP INVITE request in step 14) the participating MCVideo function:</w:t>
      </w:r>
    </w:p>
    <w:p w14:paraId="79423FE5" w14:textId="77777777" w:rsidR="0087351F" w:rsidRPr="00825D41" w:rsidRDefault="0087351F" w:rsidP="0087351F">
      <w:pPr>
        <w:pStyle w:val="B1"/>
      </w:pPr>
      <w:r w:rsidRPr="00825D41">
        <w:lastRenderedPageBreak/>
        <w:t>1)</w:t>
      </w:r>
      <w:r w:rsidRPr="00825D41">
        <w:tab/>
        <w:t>shall generate a SIP response according to 3GPP TS 24.229 [</w:t>
      </w:r>
      <w:r w:rsidRPr="00825D41">
        <w:rPr>
          <w:lang w:eastAsia="zh-CN"/>
        </w:rPr>
        <w:t>11</w:t>
      </w:r>
      <w:r w:rsidRPr="00825D41">
        <w:t>];</w:t>
      </w:r>
    </w:p>
    <w:p w14:paraId="7D9A3716" w14:textId="77777777" w:rsidR="0087351F" w:rsidRPr="00825D41" w:rsidRDefault="0087351F" w:rsidP="0087351F">
      <w:pPr>
        <w:pStyle w:val="B1"/>
      </w:pPr>
      <w:r w:rsidRPr="00825D41">
        <w:t>2)</w:t>
      </w:r>
      <w:r w:rsidRPr="00825D41">
        <w:tab/>
        <w:t>shall include Warning header field(s) that were received in the incoming SIP response;</w:t>
      </w:r>
    </w:p>
    <w:p w14:paraId="204053C9" w14:textId="77777777" w:rsidR="0087351F" w:rsidRPr="00825D41" w:rsidRDefault="0087351F" w:rsidP="0087351F">
      <w:pPr>
        <w:pStyle w:val="B1"/>
      </w:pPr>
      <w:r w:rsidRPr="00825D41">
        <w:t>3)</w:t>
      </w:r>
      <w:r w:rsidRPr="00825D41">
        <w:tab/>
        <w:t>shall forward the SIP response to the MCVideo client according to 3GPP TS 24.229 [</w:t>
      </w:r>
      <w:r w:rsidRPr="00825D41">
        <w:rPr>
          <w:lang w:eastAsia="zh-CN"/>
        </w:rPr>
        <w:t>11</w:t>
      </w:r>
      <w:r w:rsidRPr="00825D41">
        <w:t>]; and</w:t>
      </w:r>
    </w:p>
    <w:p w14:paraId="5EDB052F" w14:textId="77777777" w:rsidR="0087351F" w:rsidRPr="00825D41" w:rsidRDefault="0087351F" w:rsidP="0087351F">
      <w:pPr>
        <w:pStyle w:val="B1"/>
      </w:pPr>
      <w:r w:rsidRPr="00825D41">
        <w:t>4)</w:t>
      </w:r>
      <w:r w:rsidRPr="00825D41">
        <w:tab/>
        <w:t>if the implicit affiliation procedures of subclause </w:t>
      </w:r>
      <w:r w:rsidRPr="00825D41">
        <w:rPr>
          <w:lang w:eastAsia="zh-CN"/>
        </w:rPr>
        <w:t>8.2.2.2.12</w:t>
      </w:r>
      <w:r w:rsidRPr="00825D41">
        <w:t xml:space="preserve"> were invoked in the current procedure, shall perform the procedures of subclause </w:t>
      </w:r>
      <w:r w:rsidRPr="00825D41">
        <w:rPr>
          <w:lang w:eastAsia="zh-CN"/>
        </w:rPr>
        <w:t>8.2.2.2.14</w:t>
      </w:r>
      <w:r w:rsidRPr="00825D41">
        <w:t>.</w:t>
      </w:r>
    </w:p>
    <w:p w14:paraId="1362BAA3" w14:textId="77777777" w:rsidR="0087351F" w:rsidRPr="00825D41" w:rsidRDefault="0087351F" w:rsidP="0087351F">
      <w:r w:rsidRPr="00825D41">
        <w:t>[TS 24.281, clause 9.2.2.3.1.3]</w:t>
      </w:r>
    </w:p>
    <w:p w14:paraId="4D9EBB88" w14:textId="77777777" w:rsidR="0087351F" w:rsidRPr="00825D41" w:rsidRDefault="0087351F" w:rsidP="0087351F">
      <w:r w:rsidRPr="00825D41">
        <w:t>This subclause covers on-demand session.</w:t>
      </w:r>
    </w:p>
    <w:p w14:paraId="5D8D32B6" w14:textId="77777777" w:rsidR="0087351F" w:rsidRPr="00825D41" w:rsidRDefault="0087351F" w:rsidP="0087351F">
      <w:r w:rsidRPr="00825D41">
        <w:t>Upon receipt of a "SIP INVITE request for terminating participating MCVideo function", for a terminating MCVideo client of a chat MCVideo group, the participating MCVideo function:</w:t>
      </w:r>
    </w:p>
    <w:p w14:paraId="0CDF55F3" w14:textId="77777777" w:rsidR="0087351F" w:rsidRPr="00825D41" w:rsidRDefault="0087351F" w:rsidP="0087351F">
      <w:pPr>
        <w:pStyle w:val="B1"/>
      </w:pPr>
      <w:r w:rsidRPr="00825D41">
        <w:t>1)</w:t>
      </w:r>
      <w:r w:rsidRPr="00825D41">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825D41">
        <w:rPr>
          <w:lang w:eastAsia="zh-CN"/>
        </w:rPr>
        <w:t>15</w:t>
      </w:r>
      <w:r w:rsidRPr="00825D41">
        <w:t>]. Otherwise, continue with the rest of the steps;</w:t>
      </w:r>
    </w:p>
    <w:p w14:paraId="6EF0F8FB" w14:textId="77777777" w:rsidR="0087351F" w:rsidRPr="00825D41" w:rsidRDefault="0087351F" w:rsidP="0087351F">
      <w:pPr>
        <w:pStyle w:val="NO"/>
      </w:pPr>
      <w:r w:rsidRPr="00825D41">
        <w:t>NOTE:</w:t>
      </w:r>
      <w:r w:rsidRPr="00825D41">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2D8CADBF" w14:textId="77777777" w:rsidR="0087351F" w:rsidRPr="00825D41" w:rsidRDefault="0087351F" w:rsidP="0087351F">
      <w:pPr>
        <w:pStyle w:val="B1"/>
      </w:pPr>
      <w:r w:rsidRPr="00825D41">
        <w:t>2)</w:t>
      </w:r>
      <w:r w:rsidRPr="00825D41">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sidRPr="00825D41">
        <w:rPr>
          <w:lang w:eastAsia="zh-CN"/>
        </w:rPr>
        <w:t>4.4</w:t>
      </w:r>
      <w:r w:rsidRPr="00825D41">
        <w:t>. Otherwise, continue with the rest of the steps;</w:t>
      </w:r>
    </w:p>
    <w:p w14:paraId="08F235E8" w14:textId="77777777" w:rsidR="0087351F" w:rsidRPr="00825D41" w:rsidRDefault="0087351F" w:rsidP="0087351F">
      <w:pPr>
        <w:pStyle w:val="B1"/>
      </w:pPr>
      <w:r w:rsidRPr="00825D41">
        <w:t>3)</w:t>
      </w:r>
      <w:r w:rsidRPr="00825D41">
        <w:tab/>
        <w:t>shall generate a SIP INVITE request as specified in subclause 6.3.2.2.3;</w:t>
      </w:r>
    </w:p>
    <w:p w14:paraId="4F0ABDA0" w14:textId="77777777" w:rsidR="0087351F" w:rsidRPr="00825D41" w:rsidRDefault="0087351F" w:rsidP="0087351F">
      <w:pPr>
        <w:pStyle w:val="B1"/>
      </w:pPr>
      <w:r w:rsidRPr="00825D41">
        <w:t>4)</w:t>
      </w:r>
      <w:r w:rsidRPr="00825D41">
        <w:tab/>
        <w:t>shall set the Request-URI to the public user identity associated with the MCVideo ID of the MCVideo user to be invited based on the contents of the Request-URI of the received "SIP INVITE request for terminating participating MCVideo function";</w:t>
      </w:r>
    </w:p>
    <w:p w14:paraId="6A1993BD" w14:textId="77777777" w:rsidR="0087351F" w:rsidRPr="00825D41" w:rsidRDefault="0087351F" w:rsidP="0087351F">
      <w:pPr>
        <w:pStyle w:val="B1"/>
      </w:pPr>
      <w:r w:rsidRPr="00825D41">
        <w:t>5)</w:t>
      </w:r>
      <w:r w:rsidRPr="00825D41">
        <w:tab/>
        <w:t>shall copy the contents of the P-Asserted-Identity header field of the incoming "SIP INVITE request for terminating participating MCVideo function" to the P-Asserted-Identity header field of the outgoing SIP INVITE request;</w:t>
      </w:r>
    </w:p>
    <w:p w14:paraId="7245BA16" w14:textId="77777777" w:rsidR="0087351F" w:rsidRPr="00825D41" w:rsidRDefault="0087351F" w:rsidP="0087351F">
      <w:pPr>
        <w:pStyle w:val="B1"/>
      </w:pPr>
      <w:r w:rsidRPr="00825D41">
        <w:t>6)</w:t>
      </w:r>
      <w:r w:rsidRPr="00825D41">
        <w:tab/>
        <w:t>shall include in the SIP INVITE request an SDP offer based on the SDP offer in the received "SIP INVITE request for terminating participating MCVideo function" as specified in subclause 6.3.2.2.1;</w:t>
      </w:r>
    </w:p>
    <w:p w14:paraId="7800C491" w14:textId="77777777" w:rsidR="0087351F" w:rsidRPr="00825D41" w:rsidRDefault="0087351F" w:rsidP="0087351F">
      <w:pPr>
        <w:pStyle w:val="B1"/>
      </w:pPr>
      <w:r w:rsidRPr="00825D41">
        <w:t>7)</w:t>
      </w:r>
      <w:r w:rsidRPr="00825D41">
        <w:tab/>
        <w:t>if the received SIP INVITE request contains a Resource-Priority header field, shall include a Resource-Priority header field with the contents set as in the received Resource-Priority header field;</w:t>
      </w:r>
    </w:p>
    <w:p w14:paraId="5081E224" w14:textId="77777777" w:rsidR="0087351F" w:rsidRPr="00825D41" w:rsidRDefault="0087351F" w:rsidP="0087351F">
      <w:pPr>
        <w:pStyle w:val="B1"/>
      </w:pPr>
      <w:r w:rsidRPr="00825D41">
        <w:t>8)</w:t>
      </w:r>
      <w:r w:rsidRPr="00825D41">
        <w:tab/>
        <w:t>shall perform the procedures specified in subclause 6.3.2.2.9 to include any MIME bodies in the received SIP INVITE request; and</w:t>
      </w:r>
    </w:p>
    <w:p w14:paraId="21CD5579" w14:textId="77777777" w:rsidR="0087351F" w:rsidRPr="00825D41" w:rsidRDefault="0087351F" w:rsidP="0087351F">
      <w:pPr>
        <w:pStyle w:val="B1"/>
      </w:pPr>
      <w:r w:rsidRPr="00825D41">
        <w:t>9)</w:t>
      </w:r>
      <w:r w:rsidRPr="00825D41">
        <w:tab/>
        <w:t>shall send the SIP INVITE request towards the MCVideo client according to 3GPP TS 24.229 [</w:t>
      </w:r>
      <w:r w:rsidRPr="00825D41">
        <w:rPr>
          <w:lang w:eastAsia="zh-CN"/>
        </w:rPr>
        <w:t>11</w:t>
      </w:r>
      <w:r w:rsidRPr="00825D41">
        <w:t>].</w:t>
      </w:r>
    </w:p>
    <w:p w14:paraId="5D54C6FE" w14:textId="77777777" w:rsidR="0087351F" w:rsidRPr="00825D41" w:rsidRDefault="0087351F" w:rsidP="0087351F">
      <w:r w:rsidRPr="00825D41">
        <w:t>Upon receiving a SIP 200 (OK) response to the above SIP INVITE request sent to the MCVideo client, the participating MCVideo function:</w:t>
      </w:r>
    </w:p>
    <w:p w14:paraId="1862D56B" w14:textId="77777777" w:rsidR="0087351F" w:rsidRPr="00825D41" w:rsidRDefault="0087351F" w:rsidP="0087351F">
      <w:pPr>
        <w:pStyle w:val="B1"/>
      </w:pPr>
      <w:r w:rsidRPr="00825D41">
        <w:t>1)</w:t>
      </w:r>
      <w:r w:rsidRPr="00825D41">
        <w:tab/>
        <w:t>shall generate a SIP 200 (OK) response as described in the subclause 6.3.2.2.4.2;</w:t>
      </w:r>
    </w:p>
    <w:p w14:paraId="22A226DD" w14:textId="77777777" w:rsidR="0087351F" w:rsidRPr="00825D41" w:rsidRDefault="0087351F" w:rsidP="0087351F">
      <w:pPr>
        <w:pStyle w:val="B1"/>
      </w:pPr>
      <w:r w:rsidRPr="00825D41">
        <w:t>2)</w:t>
      </w:r>
      <w:r w:rsidRPr="00825D41">
        <w:tab/>
        <w:t>shall include in the SIP 200 (OK) response an SDP answer based on the SDP answer in the received SIP 200 (OK) response as specified in subclause 6.3.2.2.2.1;</w:t>
      </w:r>
    </w:p>
    <w:p w14:paraId="41B9C094" w14:textId="77777777" w:rsidR="0087351F" w:rsidRPr="00825D41" w:rsidRDefault="0087351F" w:rsidP="0087351F">
      <w:pPr>
        <w:pStyle w:val="B1"/>
      </w:pPr>
      <w:r w:rsidRPr="00825D41">
        <w:t>3)</w:t>
      </w:r>
      <w:r w:rsidRPr="00825D41">
        <w:tab/>
        <w:t>shall interact with the media plane as specified in 3GPP TS 24.581 [</w:t>
      </w:r>
      <w:r w:rsidRPr="00825D41">
        <w:rPr>
          <w:lang w:eastAsia="zh-CN"/>
        </w:rPr>
        <w:t>5</w:t>
      </w:r>
      <w:r w:rsidRPr="00825D41">
        <w:t>]; and</w:t>
      </w:r>
    </w:p>
    <w:p w14:paraId="0E1DD4DF" w14:textId="77777777" w:rsidR="0087351F" w:rsidRPr="00825D41" w:rsidRDefault="0087351F" w:rsidP="0087351F">
      <w:pPr>
        <w:pStyle w:val="B1"/>
      </w:pPr>
      <w:r w:rsidRPr="00825D41">
        <w:t>4)</w:t>
      </w:r>
      <w:r w:rsidRPr="00825D41">
        <w:tab/>
        <w:t>shall forward the SIP 200 (OK) response according to 3GPP TS 24.229 [</w:t>
      </w:r>
      <w:r w:rsidRPr="00825D41">
        <w:rPr>
          <w:lang w:eastAsia="zh-CN"/>
        </w:rPr>
        <w:t>11</w:t>
      </w:r>
      <w:r w:rsidRPr="00825D41">
        <w:t>].</w:t>
      </w:r>
    </w:p>
    <w:p w14:paraId="297C2017" w14:textId="77777777" w:rsidR="0087351F" w:rsidRPr="00825D41" w:rsidRDefault="0087351F" w:rsidP="0087351F">
      <w:r w:rsidRPr="00825D41">
        <w:t>[TS 24.281, Clause 9.2.2.4.1.1]</w:t>
      </w:r>
    </w:p>
    <w:p w14:paraId="19E7EB39" w14:textId="77777777" w:rsidR="0087351F" w:rsidRPr="00825D41" w:rsidRDefault="0087351F" w:rsidP="0087351F">
      <w:r w:rsidRPr="00825D41">
        <w:t>In the procedures in this subclause:</w:t>
      </w:r>
    </w:p>
    <w:p w14:paraId="7137AD84" w14:textId="77777777" w:rsidR="0087351F" w:rsidRPr="00825D41" w:rsidRDefault="0087351F" w:rsidP="0087351F">
      <w:pPr>
        <w:pStyle w:val="B1"/>
      </w:pPr>
      <w:r w:rsidRPr="00825D41">
        <w:lastRenderedPageBreak/>
        <w:t>1)</w:t>
      </w:r>
      <w:r w:rsidRPr="00825D41">
        <w:tab/>
        <w:t>MCVideo ID in an incoming SIP INVITE request refers to the MCVideo ID of the originating user from the &lt;mcvideo-calling-user-id&gt; element of the application/vnd.3gpp.mcvideo-info+xml MIME body of the incoming SIP INVITE request;</w:t>
      </w:r>
    </w:p>
    <w:p w14:paraId="0008898F" w14:textId="77777777" w:rsidR="0087351F" w:rsidRPr="00825D41" w:rsidRDefault="0087351F" w:rsidP="0087351F">
      <w:pPr>
        <w:pStyle w:val="B1"/>
      </w:pPr>
      <w:r w:rsidRPr="00825D41">
        <w:t>2)</w:t>
      </w:r>
      <w:r w:rsidRPr="00825D41">
        <w:tab/>
        <w:t>group identity in an incoming SIP INVITE request refers to the group identity from the &lt;mcvideo-request-uri&gt; element of the application/vnd.3gpp.mcvideo-info+xml MIME body of the incoming SIP INVITE request;</w:t>
      </w:r>
    </w:p>
    <w:p w14:paraId="6291D5F0" w14:textId="77777777" w:rsidR="0087351F" w:rsidRPr="00825D41" w:rsidRDefault="0087351F" w:rsidP="0087351F">
      <w:pPr>
        <w:pStyle w:val="B1"/>
      </w:pPr>
      <w:r w:rsidRPr="00825D41">
        <w:t>3)</w:t>
      </w:r>
      <w:r w:rsidRPr="00825D41">
        <w:tab/>
        <w:t>MCVideo ID in an outgoing SIP INVITE request refers to the MCVideo ID of the called user in the &lt;mcvideo-request-uri&gt; element of the application/vnd.3gpp.mcvideo-info+xml MIME body of the outgoing SIP INVITE request;</w:t>
      </w:r>
    </w:p>
    <w:p w14:paraId="0FC951BA" w14:textId="77777777" w:rsidR="0087351F" w:rsidRPr="00825D41" w:rsidRDefault="0087351F" w:rsidP="0087351F">
      <w:pPr>
        <w:pStyle w:val="B1"/>
      </w:pPr>
      <w:r w:rsidRPr="00825D41">
        <w:t>4)</w:t>
      </w:r>
      <w:r w:rsidRPr="00825D41">
        <w:tab/>
        <w:t>emergency indication in an incoming SIP INVITE request refers to the &lt;emergency-ind&gt; element of the application/vnd.3gpp.mcvideo-info+xml MIME body; and</w:t>
      </w:r>
    </w:p>
    <w:p w14:paraId="3950FF26" w14:textId="77777777" w:rsidR="0087351F" w:rsidRPr="00825D41" w:rsidRDefault="0087351F" w:rsidP="0087351F">
      <w:pPr>
        <w:pStyle w:val="B1"/>
      </w:pPr>
      <w:r w:rsidRPr="00825D41">
        <w:t>5)</w:t>
      </w:r>
      <w:r w:rsidRPr="00825D41">
        <w:tab/>
        <w:t>alert indication in an incoming SIP INVITE request refers to the &lt;alert-ind&gt; element of the application/vnd.3gpp.mcvideo-info+xml MIME body.</w:t>
      </w:r>
    </w:p>
    <w:p w14:paraId="73591F95" w14:textId="77777777" w:rsidR="0087351F" w:rsidRPr="00825D41" w:rsidRDefault="0087351F" w:rsidP="0087351F">
      <w:r w:rsidRPr="00825D41">
        <w:t>Upon receipt of a "SIP INVITE request for controlling MCVideo function of an MCVideo group" containing a group identity identifying a chat MCVideo group, the controlling MCVideo function:</w:t>
      </w:r>
    </w:p>
    <w:p w14:paraId="3D1D7B9C" w14:textId="77777777" w:rsidR="0087351F" w:rsidRPr="00825D41" w:rsidRDefault="0087351F" w:rsidP="0087351F">
      <w:pPr>
        <w:pStyle w:val="B1"/>
      </w:pPr>
      <w:r w:rsidRPr="00825D41">
        <w:t>1)</w:t>
      </w:r>
      <w:r w:rsidRPr="00825D41">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825D41">
        <w:rPr>
          <w:lang w:eastAsia="zh-CN"/>
        </w:rPr>
        <w:t>15</w:t>
      </w:r>
      <w:r w:rsidRPr="00825D41">
        <w:t>] and skip the rest of the steps;</w:t>
      </w:r>
    </w:p>
    <w:p w14:paraId="2F1BD97A" w14:textId="77777777" w:rsidR="0087351F" w:rsidRPr="00825D41" w:rsidRDefault="0087351F" w:rsidP="0087351F">
      <w:pPr>
        <w:pStyle w:val="NO"/>
      </w:pPr>
      <w:r w:rsidRPr="00825D41">
        <w:t>NOTE 1:</w:t>
      </w:r>
      <w:r w:rsidRPr="00825D41">
        <w:tab/>
        <w:t>If the SIP INVITE request contains an emergency indication set to a value of "true", the controlling MCVideo function can by means beyond the scope of this specification choose to accept the request.</w:t>
      </w:r>
    </w:p>
    <w:p w14:paraId="5A72F3F0" w14:textId="77777777" w:rsidR="0087351F" w:rsidRPr="00825D41" w:rsidRDefault="0087351F" w:rsidP="0087351F">
      <w:pPr>
        <w:pStyle w:val="B1"/>
      </w:pPr>
      <w:r w:rsidRPr="00825D41">
        <w:t>2)</w:t>
      </w:r>
      <w:r w:rsidRPr="00825D41">
        <w:tab/>
        <w:t>shall reject the SIP request with a SIP 403 (Forbidden) response and not process the remaining steps if:</w:t>
      </w:r>
    </w:p>
    <w:p w14:paraId="07051722" w14:textId="77777777" w:rsidR="0087351F" w:rsidRPr="00825D41" w:rsidRDefault="0087351F" w:rsidP="0087351F">
      <w:pPr>
        <w:pStyle w:val="B2"/>
      </w:pPr>
      <w:r w:rsidRPr="00825D41">
        <w:t>a)</w:t>
      </w:r>
      <w:r w:rsidRPr="00825D41">
        <w:tab/>
        <w:t>an Accept-Contact header field does not include the g.3gpp.mcvideo media feature tag;</w:t>
      </w:r>
    </w:p>
    <w:p w14:paraId="695517C4" w14:textId="77777777" w:rsidR="0087351F" w:rsidRPr="00825D41" w:rsidRDefault="0087351F" w:rsidP="0087351F">
      <w:pPr>
        <w:pStyle w:val="B2"/>
      </w:pPr>
      <w:r w:rsidRPr="00825D41">
        <w:t>b)</w:t>
      </w:r>
      <w:r w:rsidRPr="00825D41">
        <w:tab/>
        <w:t>an Accept-Contact header field does not include the g.3gpp.icsi-ref media feature tag containing the value of "urn:urn-7:3gpp-service.ims.icsi.mcvideo"; or</w:t>
      </w:r>
    </w:p>
    <w:p w14:paraId="007D9EB0" w14:textId="77777777" w:rsidR="0087351F" w:rsidRPr="00825D41" w:rsidRDefault="0087351F" w:rsidP="0087351F">
      <w:pPr>
        <w:pStyle w:val="B2"/>
      </w:pPr>
      <w:r w:rsidRPr="00825D41">
        <w:t>c)</w:t>
      </w:r>
      <w:r w:rsidRPr="00825D41">
        <w:tab/>
        <w:t>the isfocus media feature tag is present in the Contact header field;</w:t>
      </w:r>
    </w:p>
    <w:p w14:paraId="6E3D694D" w14:textId="77777777" w:rsidR="0087351F" w:rsidRPr="00825D41" w:rsidRDefault="0087351F" w:rsidP="0087351F">
      <w:pPr>
        <w:pStyle w:val="B1"/>
      </w:pPr>
      <w:r w:rsidRPr="00825D41">
        <w:t>3)</w:t>
      </w:r>
      <w:r w:rsidRPr="00825D41">
        <w:tab/>
        <w:t>if received SIP INVITE request includes an application/vnd.3gpp.mcvideoinfo+xml MIME body with an &lt;emergency-ind&gt; element included or an &lt;imminentperil-ind&gt; element included, shall validate the request as described in subclause 6.3.3.1.17;</w:t>
      </w:r>
    </w:p>
    <w:p w14:paraId="44FDA4FC" w14:textId="77777777" w:rsidR="0087351F" w:rsidRPr="00825D41" w:rsidRDefault="0087351F" w:rsidP="0087351F">
      <w:pPr>
        <w:pStyle w:val="B1"/>
      </w:pPr>
      <w:r w:rsidRPr="00825D41">
        <w:t>4)</w:t>
      </w:r>
      <w:r w:rsidRPr="00825D41">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51AF4039" w14:textId="77777777" w:rsidR="0087351F" w:rsidRPr="00825D41" w:rsidRDefault="0087351F" w:rsidP="0087351F">
      <w:pPr>
        <w:pStyle w:val="B1"/>
      </w:pPr>
      <w:r w:rsidRPr="00825D41">
        <w:t>5)</w:t>
      </w:r>
      <w:r w:rsidRPr="00825D41">
        <w:tab/>
        <w:t>if the MCVideo user identified by the MCVideo ID in the SIP INVITE request is not affiliated with the MCVideo group identified by the group identity in the SIP INVITE request as determined by the procedures of subclause </w:t>
      </w:r>
      <w:r w:rsidRPr="00825D41">
        <w:rPr>
          <w:lang w:eastAsia="zh-CN"/>
        </w:rPr>
        <w:t>6.3.6</w:t>
      </w:r>
      <w:r w:rsidRPr="00825D41">
        <w:t>:</w:t>
      </w:r>
    </w:p>
    <w:p w14:paraId="4B3F9B08" w14:textId="77777777" w:rsidR="0087351F" w:rsidRPr="00825D41" w:rsidRDefault="0087351F" w:rsidP="0087351F">
      <w:pPr>
        <w:pStyle w:val="B2"/>
      </w:pPr>
      <w:r w:rsidRPr="00825D41">
        <w:t>a)</w:t>
      </w:r>
      <w:r w:rsidRPr="00825D41">
        <w:tab/>
        <w:t>shall check if the MCVideo user is eligible to be implicitly affiliated with the MCVideo chat group as determined by subclause </w:t>
      </w:r>
      <w:r w:rsidRPr="00825D41">
        <w:rPr>
          <w:lang w:eastAsia="zh-CN"/>
        </w:rPr>
        <w:t>8.2.2.3.6</w:t>
      </w:r>
      <w:r w:rsidRPr="00825D41">
        <w:t>; and</w:t>
      </w:r>
    </w:p>
    <w:p w14:paraId="622B50F4" w14:textId="77777777" w:rsidR="0087351F" w:rsidRPr="00825D41" w:rsidRDefault="0087351F" w:rsidP="0087351F">
      <w:pPr>
        <w:pStyle w:val="B2"/>
      </w:pPr>
      <w:r w:rsidRPr="00825D41">
        <w:t>b)</w:t>
      </w:r>
      <w:r w:rsidRPr="00825D41">
        <w:tab/>
        <w:t>if the MCVideo user is not eligible for implicit affiliation, shall reject the SIP INVITE request with a SIP 403 (Forbidden) response with the warning text set to "120 user is not affiliated to this group" in a Warning header field as specified in subclause </w:t>
      </w:r>
      <w:r w:rsidRPr="00825D41">
        <w:rPr>
          <w:lang w:eastAsia="zh-CN"/>
        </w:rPr>
        <w:t>4.4</w:t>
      </w:r>
      <w:r w:rsidRPr="00825D41">
        <w:t xml:space="preserve"> and skip the rest of the steps below;</w:t>
      </w:r>
    </w:p>
    <w:p w14:paraId="32CD92AF" w14:textId="77777777" w:rsidR="0087351F" w:rsidRPr="00825D41" w:rsidRDefault="0087351F" w:rsidP="0087351F">
      <w:pPr>
        <w:pStyle w:val="B1"/>
      </w:pPr>
      <w:r w:rsidRPr="00825D41">
        <w:t>6)</w:t>
      </w:r>
      <w:r w:rsidRPr="00825D41">
        <w:tab/>
        <w:t>if the SIP INVITE request contains unauthorized request for an MCVideo emergency group call as determined by subclause </w:t>
      </w:r>
      <w:r w:rsidRPr="00825D41">
        <w:rPr>
          <w:lang w:eastAsia="zh-CN"/>
        </w:rPr>
        <w:t>6.3.3.1.13.2</w:t>
      </w:r>
      <w:r w:rsidRPr="00825D41">
        <w:t>:</w:t>
      </w:r>
    </w:p>
    <w:p w14:paraId="13810896" w14:textId="77777777" w:rsidR="0087351F" w:rsidRPr="00825D41" w:rsidRDefault="0087351F" w:rsidP="0087351F">
      <w:pPr>
        <w:pStyle w:val="B2"/>
      </w:pPr>
      <w:r w:rsidRPr="00825D41">
        <w:t>a)</w:t>
      </w:r>
      <w:r w:rsidRPr="00825D41">
        <w:tab/>
        <w:t>shall reject the SIP INVITE request with a SIP 403 (Forbidden) response as specified in subclause 6.3.3.1.14; and</w:t>
      </w:r>
    </w:p>
    <w:p w14:paraId="58332122" w14:textId="77777777" w:rsidR="0087351F" w:rsidRPr="00825D41" w:rsidRDefault="0087351F" w:rsidP="0087351F">
      <w:pPr>
        <w:pStyle w:val="B2"/>
      </w:pPr>
      <w:r w:rsidRPr="00825D41">
        <w:t>b)</w:t>
      </w:r>
      <w:r w:rsidRPr="00825D41">
        <w:tab/>
        <w:t>shall send the SIP 403 (Forbidden) response as specified in 3GPP TS 24.229 [</w:t>
      </w:r>
      <w:r w:rsidRPr="00825D41">
        <w:rPr>
          <w:lang w:eastAsia="zh-CN"/>
        </w:rPr>
        <w:t>11</w:t>
      </w:r>
      <w:r w:rsidRPr="00825D41">
        <w:t>] and skip the rest of the steps;</w:t>
      </w:r>
    </w:p>
    <w:p w14:paraId="3C8AE97F" w14:textId="77777777" w:rsidR="0087351F" w:rsidRPr="00825D41" w:rsidRDefault="0087351F" w:rsidP="0087351F">
      <w:pPr>
        <w:pStyle w:val="B1"/>
      </w:pPr>
      <w:r w:rsidRPr="00825D41">
        <w:lastRenderedPageBreak/>
        <w:t>7)</w:t>
      </w:r>
      <w:r w:rsidRPr="00825D41">
        <w:tab/>
        <w:t>if the SIP INVITE request contains an unauthorized request for an MCVideo imminent peril group call as determined by subclause 6.3.3.1.13.6, shall reject the SIP INVITE request with a SIP 403 (Forbidden) response with the following clarifications:</w:t>
      </w:r>
    </w:p>
    <w:p w14:paraId="382C864D" w14:textId="77777777" w:rsidR="0087351F" w:rsidRPr="00825D41" w:rsidRDefault="0087351F" w:rsidP="0087351F">
      <w:pPr>
        <w:pStyle w:val="B2"/>
      </w:pPr>
      <w:r w:rsidRPr="00825D41">
        <w:t>a)</w:t>
      </w:r>
      <w:r w:rsidRPr="00825D41">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1F2917A9" w14:textId="77777777" w:rsidR="0087351F" w:rsidRPr="00825D41" w:rsidRDefault="0087351F" w:rsidP="0087351F">
      <w:pPr>
        <w:pStyle w:val="B2"/>
      </w:pPr>
      <w:r w:rsidRPr="00825D41">
        <w:t>b)</w:t>
      </w:r>
      <w:r w:rsidRPr="00825D41">
        <w:tab/>
        <w:t>shall send the SIP 403 (Forbidden) response as specified in 3GPP TS 24.229 [</w:t>
      </w:r>
      <w:r w:rsidRPr="00825D41">
        <w:rPr>
          <w:lang w:eastAsia="zh-CN"/>
        </w:rPr>
        <w:t>11</w:t>
      </w:r>
      <w:r w:rsidRPr="00825D41">
        <w:t>] and skip the rest of the steps;</w:t>
      </w:r>
    </w:p>
    <w:p w14:paraId="067D6027" w14:textId="77777777" w:rsidR="0087351F" w:rsidRPr="00825D41" w:rsidRDefault="0087351F" w:rsidP="0087351F">
      <w:pPr>
        <w:pStyle w:val="B1"/>
      </w:pPr>
      <w:r w:rsidRPr="00825D41">
        <w:t>8)</w:t>
      </w:r>
      <w:r w:rsidRPr="00825D41">
        <w:tab/>
        <w:t xml:space="preserve">if a Resource-Priority header field is included in the SIP INVITE request: </w:t>
      </w:r>
    </w:p>
    <w:p w14:paraId="12DE5CA9" w14:textId="77777777" w:rsidR="0087351F" w:rsidRPr="00825D41" w:rsidRDefault="0087351F" w:rsidP="0087351F">
      <w:pPr>
        <w:pStyle w:val="B2"/>
      </w:pPr>
      <w:r w:rsidRPr="00825D41">
        <w:t>a)</w:t>
      </w:r>
      <w:r w:rsidRPr="00825D41">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95847A" w14:textId="77777777" w:rsidR="0087351F" w:rsidRPr="00825D41" w:rsidRDefault="0087351F" w:rsidP="0087351F">
      <w:pPr>
        <w:pStyle w:val="B2"/>
      </w:pPr>
      <w:r w:rsidRPr="00825D41">
        <w:t>b)</w:t>
      </w:r>
      <w:r w:rsidRPr="00825D41">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3E08284B" w14:textId="77777777" w:rsidR="0087351F" w:rsidRPr="00825D41" w:rsidRDefault="0087351F" w:rsidP="0087351F">
      <w:pPr>
        <w:pStyle w:val="B1"/>
      </w:pPr>
      <w:r w:rsidRPr="00825D41">
        <w:t>9)</w:t>
      </w:r>
      <w:r w:rsidRPr="00825D41">
        <w:tab/>
        <w:t>shall determine if the media parameters are acceptable and the MCVideo codecs are offered in the SDP offer and if not reject the request with a SIP 488 (Not Acceptable Here) response and skip the rest of the steps;</w:t>
      </w:r>
    </w:p>
    <w:p w14:paraId="59FE9558" w14:textId="77777777" w:rsidR="0087351F" w:rsidRPr="00825D41" w:rsidRDefault="0087351F" w:rsidP="0087351F">
      <w:pPr>
        <w:pStyle w:val="B1"/>
      </w:pPr>
      <w:r w:rsidRPr="00825D41">
        <w:t>10)</w:t>
      </w:r>
      <w:r w:rsidRPr="00825D41">
        <w:tab/>
        <w:t>shall create a chat group session and allocate an MCVideo session identity for the chat group session if the MCVideo chat group session identity does not already exist, and may handle timer TNG3 (group call timer) as specified in subclause 6.3.3.5;</w:t>
      </w:r>
    </w:p>
    <w:p w14:paraId="16B4317B" w14:textId="77777777" w:rsidR="0087351F" w:rsidRPr="00825D41" w:rsidRDefault="0087351F" w:rsidP="0087351F">
      <w:pPr>
        <w:pStyle w:val="B1"/>
      </w:pPr>
      <w:r w:rsidRPr="00825D41">
        <w:t>11)</w:t>
      </w:r>
      <w:r w:rsidRPr="00825D41">
        <w:tab/>
        <w:t>if the chat group session is ongoing and the &lt;on-network-max-participant-count&gt; as specified in 3GPP TS 24.481 [</w:t>
      </w:r>
      <w:r w:rsidRPr="00825D41">
        <w:rPr>
          <w:lang w:eastAsia="zh-CN"/>
        </w:rPr>
        <w:t>24</w:t>
      </w:r>
      <w:r w:rsidRPr="00825D41">
        <w:t>] is already reached:</w:t>
      </w:r>
    </w:p>
    <w:p w14:paraId="19DAED5D" w14:textId="77777777" w:rsidR="0087351F" w:rsidRPr="00825D41" w:rsidRDefault="0087351F" w:rsidP="0087351F">
      <w:pPr>
        <w:pStyle w:val="B2"/>
      </w:pPr>
      <w:r w:rsidRPr="00825D41">
        <w:t>a)</w:t>
      </w:r>
      <w:r w:rsidRPr="00825D41">
        <w:tab/>
        <w:t>if, according to local policy, the user identified by the MCVideo ID in the SIP INVITE request is deemed to have a higher priority than an existing user in the chat group session, may remove a participant from the session by following subclause </w:t>
      </w:r>
      <w:r w:rsidRPr="00825D41">
        <w:rPr>
          <w:lang w:eastAsia="zh-CN"/>
        </w:rPr>
        <w:t>9</w:t>
      </w:r>
      <w:r w:rsidRPr="00825D41">
        <w:t>.</w:t>
      </w:r>
      <w:r w:rsidRPr="00825D41">
        <w:rPr>
          <w:lang w:eastAsia="zh-CN"/>
        </w:rPr>
        <w:t>2</w:t>
      </w:r>
      <w:r w:rsidRPr="00825D41">
        <w:t>.1.4.4.3, and skip the next step; and</w:t>
      </w:r>
    </w:p>
    <w:p w14:paraId="7ED0CCAB" w14:textId="77777777" w:rsidR="0087351F" w:rsidRPr="00825D41" w:rsidRDefault="0087351F" w:rsidP="0087351F">
      <w:pPr>
        <w:pStyle w:val="NO"/>
      </w:pPr>
      <w:r w:rsidRPr="00825D41">
        <w:t>NOTE 2:</w:t>
      </w:r>
      <w:r w:rsidRPr="00825D41">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825D41">
        <w:rPr>
          <w:lang w:eastAsia="zh-CN"/>
        </w:rPr>
        <w:t>24</w:t>
      </w:r>
      <w:r w:rsidRPr="00825D41">
        <w:t>]. The local policy decisions can also include taking into account whether the imminent-peril indicator or emergency indicator was received in the SIP INVITE request.</w:t>
      </w:r>
    </w:p>
    <w:p w14:paraId="2B48ABB1" w14:textId="77777777" w:rsidR="0087351F" w:rsidRPr="00825D41" w:rsidRDefault="0087351F" w:rsidP="0087351F">
      <w:pPr>
        <w:pStyle w:val="B2"/>
      </w:pPr>
      <w:r w:rsidRPr="00825D41">
        <w:t>b)</w:t>
      </w:r>
      <w:r w:rsidRPr="00825D41">
        <w:tab/>
        <w:t>shall return a SIP 486 (Busy Here) response with the warning text set to "122 too many participants" to the originating network as specified in subclause </w:t>
      </w:r>
      <w:r w:rsidRPr="00825D41">
        <w:rPr>
          <w:lang w:eastAsia="zh-CN"/>
        </w:rPr>
        <w:t>4.4.</w:t>
      </w:r>
      <w:r w:rsidRPr="00825D41">
        <w:t xml:space="preserve"> Otherwise, continue with the rest of the steps;</w:t>
      </w:r>
    </w:p>
    <w:p w14:paraId="1DEF6A9D" w14:textId="77777777" w:rsidR="0087351F" w:rsidRPr="00825D41" w:rsidRDefault="0087351F" w:rsidP="0087351F">
      <w:pPr>
        <w:pStyle w:val="B1"/>
      </w:pPr>
      <w:r w:rsidRPr="00825D41">
        <w:t>12)</w:t>
      </w:r>
      <w:r w:rsidRPr="00825D41">
        <w:tab/>
        <w:t>if the received SIP INVITE request was determined to be eligible for implicit affiliation in step 5) and if subclause </w:t>
      </w:r>
      <w:r w:rsidRPr="00825D41">
        <w:rPr>
          <w:lang w:eastAsia="zh-CN"/>
        </w:rPr>
        <w:t>8.2.2.3.7</w:t>
      </w:r>
      <w:r w:rsidRPr="00825D41">
        <w:t xml:space="preserve"> was not previously invoked in the present subclause, shall perform the implicit affiliation as specified in subclause </w:t>
      </w:r>
      <w:r w:rsidRPr="00825D41">
        <w:rPr>
          <w:lang w:eastAsia="zh-CN"/>
        </w:rPr>
        <w:t>8.2.2.3.7</w:t>
      </w:r>
      <w:r w:rsidRPr="00825D41">
        <w:t>;</w:t>
      </w:r>
    </w:p>
    <w:p w14:paraId="04D9BD30" w14:textId="77777777" w:rsidR="0087351F" w:rsidRPr="00825D41" w:rsidRDefault="0087351F" w:rsidP="0087351F">
      <w:pPr>
        <w:pStyle w:val="B1"/>
      </w:pPr>
      <w:r w:rsidRPr="00825D41">
        <w:t>13)</w:t>
      </w:r>
      <w:r w:rsidRPr="00825D41">
        <w:tab/>
        <w:t>if the SIP INVITE request contains an emergency indication set to a value of "true" or the in-progress emergency state of the group to "true" the controlling MCVideo function shall:</w:t>
      </w:r>
    </w:p>
    <w:p w14:paraId="303B9E19" w14:textId="77777777" w:rsidR="0087351F" w:rsidRPr="00825D41" w:rsidRDefault="0087351F" w:rsidP="0087351F">
      <w:pPr>
        <w:pStyle w:val="B2"/>
      </w:pPr>
      <w:r w:rsidRPr="00825D41">
        <w:t>a)</w:t>
      </w:r>
      <w:r w:rsidRPr="00825D41">
        <w:tab/>
        <w:t>validate that the SIP INVITE request includes a Resource-Priority header field populated with the values for an MCVideo emergency group call as specified in subclause 6.3.3.1.19, and if not:</w:t>
      </w:r>
    </w:p>
    <w:p w14:paraId="7A2CFFBE" w14:textId="77777777" w:rsidR="0087351F" w:rsidRPr="00825D41" w:rsidRDefault="0087351F" w:rsidP="0087351F">
      <w:pPr>
        <w:pStyle w:val="B3"/>
      </w:pPr>
      <w:r w:rsidRPr="00825D41">
        <w:t>i)</w:t>
      </w:r>
      <w:r w:rsidRPr="00825D41">
        <w:tab/>
        <w:t>perform the actions specified in subclause 6.3.3.1.8;</w:t>
      </w:r>
    </w:p>
    <w:p w14:paraId="2B5C13FC" w14:textId="77777777" w:rsidR="0087351F" w:rsidRPr="00825D41" w:rsidRDefault="0087351F" w:rsidP="0087351F">
      <w:pPr>
        <w:pStyle w:val="B3"/>
      </w:pPr>
      <w:r w:rsidRPr="00825D41">
        <w:t>ii)</w:t>
      </w:r>
      <w:r w:rsidRPr="00825D41">
        <w:tab/>
        <w:t>send the SIP UPDATE request generated in subclause 6.3.3.1.8 towards the initiator of the SIP INVITE request according to 3GPP TS 24.229 [</w:t>
      </w:r>
      <w:r w:rsidRPr="00825D41">
        <w:rPr>
          <w:lang w:eastAsia="zh-CN"/>
        </w:rPr>
        <w:t>11</w:t>
      </w:r>
      <w:r w:rsidRPr="00825D41">
        <w:t>]; and</w:t>
      </w:r>
    </w:p>
    <w:p w14:paraId="06777D0C" w14:textId="77777777" w:rsidR="0087351F" w:rsidRPr="00825D41" w:rsidRDefault="0087351F" w:rsidP="0087351F">
      <w:pPr>
        <w:pStyle w:val="B3"/>
      </w:pPr>
      <w:r w:rsidRPr="00825D41">
        <w:t>iii)</w:t>
      </w:r>
      <w:r w:rsidRPr="00825D41">
        <w:tab/>
        <w:t>upon receiving a SIP 200 (OK) response to the SIP UPDATE request sent in subclause 6.3.3.1.8, proceed with the rest of the steps.</w:t>
      </w:r>
    </w:p>
    <w:p w14:paraId="3104E850" w14:textId="77777777" w:rsidR="0087351F" w:rsidRPr="00825D41" w:rsidRDefault="0087351F" w:rsidP="0087351F">
      <w:pPr>
        <w:pStyle w:val="NO"/>
      </w:pPr>
      <w:r w:rsidRPr="00825D41">
        <w:t>NOTE 3:</w:t>
      </w:r>
      <w:r w:rsidRPr="00825D41">
        <w:tab/>
        <w:t>Verify that the Resource-Priority header is included and properly populated for both ongoing and newly- entered in-progress emergency states of the specified group.</w:t>
      </w:r>
    </w:p>
    <w:p w14:paraId="24510C52" w14:textId="77777777" w:rsidR="0087351F" w:rsidRPr="00825D41" w:rsidRDefault="0087351F" w:rsidP="0087351F">
      <w:pPr>
        <w:pStyle w:val="B2"/>
      </w:pPr>
      <w:r w:rsidRPr="00825D41">
        <w:lastRenderedPageBreak/>
        <w:t>b)</w:t>
      </w:r>
      <w:r w:rsidRPr="00825D41">
        <w:tab/>
        <w:t>if the in-progress emergency state of the group is set to a value of "true" and this MCVideo user is indicating a new emergency indication:</w:t>
      </w:r>
    </w:p>
    <w:p w14:paraId="545275A9" w14:textId="77777777" w:rsidR="0087351F" w:rsidRPr="00825D41" w:rsidRDefault="0087351F" w:rsidP="0087351F">
      <w:pPr>
        <w:pStyle w:val="B3"/>
      </w:pPr>
      <w:r w:rsidRPr="00825D41">
        <w:t>i)</w:t>
      </w:r>
      <w:r w:rsidRPr="00825D41">
        <w:tab/>
        <w:t>for each of the other affiliated members of the group generate a SIP MESSAGE request notification of the MCVideo user's emergency indication as specified in subclause 6.3.3.1.11 with the following clarifications:</w:t>
      </w:r>
    </w:p>
    <w:p w14:paraId="7A78C65B" w14:textId="77777777" w:rsidR="0087351F" w:rsidRPr="00825D41" w:rsidRDefault="0087351F" w:rsidP="0087351F">
      <w:pPr>
        <w:pStyle w:val="B4"/>
      </w:pPr>
      <w:r w:rsidRPr="00825D41">
        <w:t>A)</w:t>
      </w:r>
      <w:r w:rsidRPr="00825D41">
        <w:tab/>
        <w:t>set the &lt;emergency-ind&gt; element of the application/vnd.3gpp.mcvideo-info+xml MIME body to a value of "true";</w:t>
      </w:r>
    </w:p>
    <w:p w14:paraId="065E9BD4" w14:textId="77777777" w:rsidR="0087351F" w:rsidRPr="00825D41" w:rsidRDefault="0087351F" w:rsidP="0087351F">
      <w:pPr>
        <w:pStyle w:val="B4"/>
      </w:pPr>
      <w:r w:rsidRPr="00825D41">
        <w:t>B)</w:t>
      </w:r>
      <w:r w:rsidRPr="00825D41">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68CD6C6" w14:textId="77777777" w:rsidR="0087351F" w:rsidRPr="00825D41" w:rsidRDefault="0087351F" w:rsidP="0087351F">
      <w:pPr>
        <w:pStyle w:val="B4"/>
      </w:pPr>
      <w:r w:rsidRPr="00825D41">
        <w:t>C)</w:t>
      </w:r>
      <w:r w:rsidRPr="00825D41">
        <w:tab/>
        <w:t>send the SIP MESSAGE request as specified in 3GPP TS 24.229 [</w:t>
      </w:r>
      <w:r w:rsidRPr="00825D41">
        <w:rPr>
          <w:lang w:eastAsia="zh-CN"/>
        </w:rPr>
        <w:t>11</w:t>
      </w:r>
      <w:r w:rsidRPr="00825D41">
        <w:t>];</w:t>
      </w:r>
    </w:p>
    <w:p w14:paraId="14186411" w14:textId="77777777" w:rsidR="0087351F" w:rsidRPr="00825D41" w:rsidRDefault="0087351F" w:rsidP="0087351F">
      <w:pPr>
        <w:pStyle w:val="B3"/>
      </w:pPr>
      <w:r w:rsidRPr="00825D41">
        <w:t>ii)</w:t>
      </w:r>
      <w:r w:rsidRPr="00825D41">
        <w:tab/>
        <w:t>cache the information that this MCVideo user has initiated an MCVideo emergency call; and</w:t>
      </w:r>
    </w:p>
    <w:p w14:paraId="06C396A7" w14:textId="77777777" w:rsidR="0087351F" w:rsidRPr="00825D41" w:rsidRDefault="0087351F" w:rsidP="0087351F">
      <w:pPr>
        <w:pStyle w:val="B3"/>
      </w:pPr>
      <w:r w:rsidRPr="00825D41">
        <w:t>iii)</w:t>
      </w:r>
      <w:r w:rsidRPr="00825D41">
        <w:tab/>
        <w:t xml:space="preserve">if the SIP INVITE request contains an </w:t>
      </w:r>
      <w:r w:rsidRPr="00825D41">
        <w:rPr>
          <w:lang w:eastAsia="x-none"/>
        </w:rPr>
        <w:t>authorized request for an MCVideo emergency alert as determined in step i) B) above</w:t>
      </w:r>
      <w:r w:rsidRPr="00825D41">
        <w:t>, cache the information that this MCVideo user has initiated an MCVideo emergency alert; and</w:t>
      </w:r>
    </w:p>
    <w:p w14:paraId="18773A2B" w14:textId="77777777" w:rsidR="0087351F" w:rsidRPr="00825D41" w:rsidRDefault="0087351F" w:rsidP="0087351F">
      <w:pPr>
        <w:pStyle w:val="B2"/>
      </w:pPr>
      <w:r w:rsidRPr="00825D41">
        <w:t>c)</w:t>
      </w:r>
      <w:r w:rsidRPr="00825D41">
        <w:tab/>
        <w:t>if the in-progress emergency state of the group is set to a value of "false":</w:t>
      </w:r>
    </w:p>
    <w:p w14:paraId="30FF519F" w14:textId="77777777" w:rsidR="0087351F" w:rsidRPr="00825D41" w:rsidRDefault="0087351F" w:rsidP="0087351F">
      <w:pPr>
        <w:pStyle w:val="B3"/>
      </w:pPr>
      <w:r w:rsidRPr="00825D41">
        <w:t>i)</w:t>
      </w:r>
      <w:r w:rsidRPr="00825D41">
        <w:tab/>
        <w:t>shall set the value of the in-progress emergency state of the group to "true";</w:t>
      </w:r>
    </w:p>
    <w:p w14:paraId="4DEB1DF9" w14:textId="77777777" w:rsidR="0087351F" w:rsidRPr="00825D41" w:rsidRDefault="0087351F" w:rsidP="0087351F">
      <w:pPr>
        <w:pStyle w:val="B3"/>
      </w:pPr>
      <w:r w:rsidRPr="00825D41">
        <w:t>ii)</w:t>
      </w:r>
      <w:r w:rsidRPr="00825D41">
        <w:tab/>
        <w:t>shall start timer TNG2 (in-progress emergency group call timer) and handle its expiry as specified in subclause 6.3.3.1.16;</w:t>
      </w:r>
    </w:p>
    <w:p w14:paraId="4FE9B1CC" w14:textId="77777777" w:rsidR="0087351F" w:rsidRPr="00825D41" w:rsidRDefault="0087351F" w:rsidP="0087351F">
      <w:pPr>
        <w:pStyle w:val="B3"/>
      </w:pPr>
      <w:r w:rsidRPr="00825D41">
        <w:t>iii)</w:t>
      </w:r>
      <w:r w:rsidRPr="00825D41">
        <w:tab/>
        <w:t>shall generate SIP re-INVITE requests for the MCVideo emergency group call to the other affiliated and joined participants of the chat MCVideo group as specified in subclause 6.3.3.1.6;</w:t>
      </w:r>
    </w:p>
    <w:p w14:paraId="5356BEDE" w14:textId="77777777" w:rsidR="0087351F" w:rsidRPr="00825D41" w:rsidRDefault="0087351F" w:rsidP="0087351F">
      <w:pPr>
        <w:pStyle w:val="B3"/>
      </w:pPr>
      <w:r w:rsidRPr="00825D41">
        <w:t>iv)</w:t>
      </w:r>
      <w:r w:rsidRPr="00825D41">
        <w:tab/>
        <w:t>shall generate SIP INVITE requests for the MCVideo emergency group call to the affiliated but not joined members of the chat MCVideo group as specified in subclause 6.3.3.1.7;</w:t>
      </w:r>
    </w:p>
    <w:p w14:paraId="41E529BC" w14:textId="77777777" w:rsidR="0087351F" w:rsidRPr="00825D41" w:rsidRDefault="0087351F" w:rsidP="0087351F">
      <w:pPr>
        <w:pStyle w:val="B4"/>
      </w:pPr>
      <w:r w:rsidRPr="00825D41">
        <w:t>A)</w:t>
      </w:r>
      <w:r w:rsidRPr="00825D41">
        <w:tab/>
        <w:t>for each affiliated but not joined member shall send the SIP INVITE request towards the MCVideo client as specified in 3GPP TS 24.229 [</w:t>
      </w:r>
      <w:r w:rsidRPr="00825D41">
        <w:rPr>
          <w:lang w:eastAsia="zh-CN"/>
        </w:rPr>
        <w:t>11</w:t>
      </w:r>
      <w:r w:rsidRPr="00825D41">
        <w:t>]; and</w:t>
      </w:r>
    </w:p>
    <w:p w14:paraId="0F7ED808" w14:textId="77777777" w:rsidR="0087351F" w:rsidRPr="00825D41" w:rsidRDefault="0087351F" w:rsidP="0087351F">
      <w:pPr>
        <w:pStyle w:val="B4"/>
      </w:pPr>
      <w:r w:rsidRPr="00825D41">
        <w:t>B)</w:t>
      </w:r>
      <w:r w:rsidRPr="00825D41">
        <w:tab/>
        <w:t>upon receiving a SIP 200 (OK) response to the SIP INVITE request the controlling MCVideo function shall interact with the media plane as specified in 3GPP TS 24.581 [</w:t>
      </w:r>
      <w:r w:rsidRPr="00825D41">
        <w:rPr>
          <w:lang w:eastAsia="zh-CN"/>
        </w:rPr>
        <w:t>5</w:t>
      </w:r>
      <w:r w:rsidRPr="00825D41">
        <w:t>];</w:t>
      </w:r>
    </w:p>
    <w:p w14:paraId="1032705E" w14:textId="77777777" w:rsidR="0087351F" w:rsidRPr="00825D41" w:rsidRDefault="0087351F" w:rsidP="0087351F">
      <w:pPr>
        <w:pStyle w:val="B3"/>
      </w:pPr>
      <w:r w:rsidRPr="00825D41">
        <w:t>v)</w:t>
      </w:r>
      <w:r w:rsidRPr="00825D41">
        <w:tab/>
        <w:t>shall cache the information that this MCVideo user has initiated an MCVideo emergency call; and</w:t>
      </w:r>
    </w:p>
    <w:p w14:paraId="7A0D883B" w14:textId="77777777" w:rsidR="0087351F" w:rsidRPr="00825D41" w:rsidRDefault="0087351F" w:rsidP="0087351F">
      <w:pPr>
        <w:pStyle w:val="B3"/>
      </w:pPr>
      <w:r w:rsidRPr="00825D41">
        <w:t>vi)</w:t>
      </w:r>
      <w:r w:rsidRPr="00825D41">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4304793" w14:textId="77777777" w:rsidR="0087351F" w:rsidRPr="00825D41" w:rsidRDefault="0087351F" w:rsidP="0087351F">
      <w:pPr>
        <w:pStyle w:val="B3"/>
      </w:pPr>
      <w:r w:rsidRPr="00825D41">
        <w:t>vii)</w:t>
      </w:r>
      <w:r w:rsidRPr="00825D41">
        <w:tab/>
        <w:t>if the in-progress imminent peril state of the group is set to a value of "true", shall set it to a value of "false";</w:t>
      </w:r>
    </w:p>
    <w:p w14:paraId="7B36D440" w14:textId="77777777" w:rsidR="0087351F" w:rsidRPr="00825D41" w:rsidRDefault="0087351F" w:rsidP="0087351F">
      <w:pPr>
        <w:pStyle w:val="B1"/>
      </w:pPr>
      <w:r w:rsidRPr="00825D41">
        <w:t>14)</w:t>
      </w:r>
      <w:r w:rsidRPr="00825D41">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01799337" w14:textId="77777777" w:rsidR="0087351F" w:rsidRPr="00825D41" w:rsidRDefault="0087351F" w:rsidP="0087351F">
      <w:pPr>
        <w:pStyle w:val="B2"/>
      </w:pPr>
      <w:r w:rsidRPr="00825D41">
        <w:t>a)</w:t>
      </w:r>
      <w:r w:rsidRPr="00825D41">
        <w:tab/>
        <w:t>validate that the SIP INVITE request includes a Resource-Priority header field populated with the values for an MCVideo imminent peril group call as specified in subclause 6.3.3.1.19, and if not:</w:t>
      </w:r>
    </w:p>
    <w:p w14:paraId="3011511D" w14:textId="77777777" w:rsidR="0087351F" w:rsidRPr="00825D41" w:rsidRDefault="0087351F" w:rsidP="0087351F">
      <w:pPr>
        <w:pStyle w:val="B3"/>
      </w:pPr>
      <w:r w:rsidRPr="00825D41">
        <w:t>i)</w:t>
      </w:r>
      <w:r w:rsidRPr="00825D41">
        <w:tab/>
        <w:t>perform the actions specified in subclause 6.3.3.1.8;</w:t>
      </w:r>
    </w:p>
    <w:p w14:paraId="23619EDA" w14:textId="77777777" w:rsidR="0087351F" w:rsidRPr="00825D41" w:rsidRDefault="0087351F" w:rsidP="0087351F">
      <w:pPr>
        <w:pStyle w:val="B3"/>
      </w:pPr>
      <w:r w:rsidRPr="00825D41">
        <w:t>ii)</w:t>
      </w:r>
      <w:r w:rsidRPr="00825D41">
        <w:tab/>
        <w:t>send the SIP UPDATE request generated in subclause 6.3.3.1.8 towards the initiator of the SIP INVITE request according to 3GPP TS 24.229 [</w:t>
      </w:r>
      <w:r w:rsidRPr="00825D41">
        <w:rPr>
          <w:lang w:eastAsia="zh-CN"/>
        </w:rPr>
        <w:t>11</w:t>
      </w:r>
      <w:r w:rsidRPr="00825D41">
        <w:t>]; and</w:t>
      </w:r>
    </w:p>
    <w:p w14:paraId="7317E3F3" w14:textId="77777777" w:rsidR="0087351F" w:rsidRPr="00825D41" w:rsidRDefault="0087351F" w:rsidP="0087351F">
      <w:pPr>
        <w:pStyle w:val="B3"/>
      </w:pPr>
      <w:r w:rsidRPr="00825D41">
        <w:t>iii)</w:t>
      </w:r>
      <w:r w:rsidRPr="00825D41">
        <w:tab/>
        <w:t>upon receiving a SIP 200 (OK) response to the SIP UPDATE request sent in subclause 6.3.3.1.8 proceed with the rest of the steps.</w:t>
      </w:r>
    </w:p>
    <w:p w14:paraId="7690E629" w14:textId="77777777" w:rsidR="0087351F" w:rsidRPr="00825D41" w:rsidRDefault="0087351F" w:rsidP="0087351F">
      <w:pPr>
        <w:pStyle w:val="NO"/>
      </w:pPr>
      <w:r w:rsidRPr="00825D41">
        <w:lastRenderedPageBreak/>
        <w:t>NOTE 4:</w:t>
      </w:r>
      <w:r w:rsidRPr="00825D41">
        <w:tab/>
        <w:t>Verify that the Resource-Priority header is included and properly populated for both ongoing and newly- entered in-progress imminent peril states of the specified group.</w:t>
      </w:r>
    </w:p>
    <w:p w14:paraId="2FDAA550" w14:textId="77777777" w:rsidR="0087351F" w:rsidRPr="00825D41" w:rsidRDefault="0087351F" w:rsidP="0087351F">
      <w:pPr>
        <w:pStyle w:val="B2"/>
      </w:pPr>
      <w:r w:rsidRPr="00825D41">
        <w:t>b)</w:t>
      </w:r>
      <w:r w:rsidRPr="00825D41">
        <w:tab/>
        <w:t>if the in-progress imminent peril state of the group is set to a value of "true" and this MCVideo user is indicating a new imminent peril indication:</w:t>
      </w:r>
    </w:p>
    <w:p w14:paraId="7204AF9F" w14:textId="77777777" w:rsidR="0087351F" w:rsidRPr="00825D41" w:rsidRDefault="0087351F" w:rsidP="0087351F">
      <w:pPr>
        <w:pStyle w:val="B3"/>
      </w:pPr>
      <w:r w:rsidRPr="00825D41">
        <w:t>i)</w:t>
      </w:r>
      <w:r w:rsidRPr="00825D41">
        <w:tab/>
        <w:t>for each of the other affiliated member of the group generate a SIP MESSAGE request notification of the MCVideo user's imminent peril indication as specified in subclause 6.3.3.1.11 with the following clarifications;</w:t>
      </w:r>
    </w:p>
    <w:p w14:paraId="38D2647E" w14:textId="77777777" w:rsidR="0087351F" w:rsidRPr="00825D41" w:rsidRDefault="0087351F" w:rsidP="0087351F">
      <w:pPr>
        <w:pStyle w:val="B4"/>
      </w:pPr>
      <w:r w:rsidRPr="00825D41">
        <w:t>A)</w:t>
      </w:r>
      <w:r w:rsidRPr="00825D41">
        <w:tab/>
        <w:t>set the &lt;imminentperil-ind&gt; element of the application/vnd.3gpp.mcvideo-info+xml MIME body to a value of "true"; and</w:t>
      </w:r>
    </w:p>
    <w:p w14:paraId="7A6607D1" w14:textId="77777777" w:rsidR="0087351F" w:rsidRPr="00825D41" w:rsidRDefault="0087351F" w:rsidP="0087351F">
      <w:pPr>
        <w:pStyle w:val="B4"/>
      </w:pPr>
      <w:r w:rsidRPr="00825D41">
        <w:t>B)</w:t>
      </w:r>
      <w:r w:rsidRPr="00825D41">
        <w:tab/>
        <w:t>send the SIP MESSAGE request as specified in 3GPP TS 24.229 [</w:t>
      </w:r>
      <w:r w:rsidRPr="00825D41">
        <w:rPr>
          <w:lang w:eastAsia="zh-CN"/>
        </w:rPr>
        <w:t>11</w:t>
      </w:r>
      <w:r w:rsidRPr="00825D41">
        <w:t>]; and</w:t>
      </w:r>
    </w:p>
    <w:p w14:paraId="3746D928" w14:textId="77777777" w:rsidR="0087351F" w:rsidRPr="00825D41" w:rsidRDefault="0087351F" w:rsidP="0087351F">
      <w:pPr>
        <w:pStyle w:val="B3"/>
      </w:pPr>
      <w:r w:rsidRPr="00825D41">
        <w:t>ii)</w:t>
      </w:r>
      <w:r w:rsidRPr="00825D41">
        <w:tab/>
        <w:t>cache the information that this MCVideo user has initiated an MCVideo imminent peril call; and</w:t>
      </w:r>
    </w:p>
    <w:p w14:paraId="3405B3AA" w14:textId="77777777" w:rsidR="0087351F" w:rsidRPr="00825D41" w:rsidRDefault="0087351F" w:rsidP="0087351F">
      <w:pPr>
        <w:pStyle w:val="B2"/>
      </w:pPr>
      <w:r w:rsidRPr="00825D41">
        <w:t>c)</w:t>
      </w:r>
      <w:r w:rsidRPr="00825D41">
        <w:tab/>
        <w:t>if the in-progress imminent peril state of the group is set to a value of "false":</w:t>
      </w:r>
    </w:p>
    <w:p w14:paraId="59CA5C52" w14:textId="77777777" w:rsidR="0087351F" w:rsidRPr="00825D41" w:rsidRDefault="0087351F" w:rsidP="0087351F">
      <w:pPr>
        <w:pStyle w:val="B3"/>
      </w:pPr>
      <w:r w:rsidRPr="00825D41">
        <w:t>i)</w:t>
      </w:r>
      <w:r w:rsidRPr="00825D41">
        <w:tab/>
        <w:t>shall set the value of the in-progress imminent peril state of the group to "true";</w:t>
      </w:r>
    </w:p>
    <w:p w14:paraId="43448E48" w14:textId="77777777" w:rsidR="0087351F" w:rsidRPr="00825D41" w:rsidRDefault="0087351F" w:rsidP="0087351F">
      <w:pPr>
        <w:pStyle w:val="B3"/>
      </w:pPr>
      <w:r w:rsidRPr="00825D41">
        <w:t>ii)</w:t>
      </w:r>
      <w:r w:rsidRPr="00825D41">
        <w:tab/>
        <w:t>shall generate SIP re-INVITE requests for the MCVideo imminent peril group call to the other affiliated and joined participants of the chat MCVideo group as specified in subclause 6.3.3.1.15;</w:t>
      </w:r>
    </w:p>
    <w:p w14:paraId="3813277D" w14:textId="77777777" w:rsidR="0087351F" w:rsidRPr="00825D41" w:rsidRDefault="0087351F" w:rsidP="0087351F">
      <w:pPr>
        <w:pStyle w:val="B3"/>
      </w:pPr>
      <w:r w:rsidRPr="00825D41">
        <w:t>iii)</w:t>
      </w:r>
      <w:r w:rsidRPr="00825D41">
        <w:tab/>
        <w:t>shall generate SIP INVITE requests for the MCVideo imminent peril call to the affiliated but not joined members of the chat MCVideo group as specified in subclause 6.3.3.1.7;</w:t>
      </w:r>
    </w:p>
    <w:p w14:paraId="51DEBD40" w14:textId="77777777" w:rsidR="0087351F" w:rsidRPr="00825D41" w:rsidRDefault="0087351F" w:rsidP="0087351F">
      <w:pPr>
        <w:pStyle w:val="B4"/>
      </w:pPr>
      <w:r w:rsidRPr="00825D41">
        <w:t>A)</w:t>
      </w:r>
      <w:r w:rsidRPr="00825D41">
        <w:tab/>
        <w:t>for each affiliated but not joined member shall send the SIP INVITE request towards the MCVideo client as specified in 3GPP TS 24.229 [</w:t>
      </w:r>
      <w:r w:rsidRPr="00825D41">
        <w:rPr>
          <w:lang w:eastAsia="zh-CN"/>
        </w:rPr>
        <w:t>11</w:t>
      </w:r>
      <w:r w:rsidRPr="00825D41">
        <w:t>]; and</w:t>
      </w:r>
    </w:p>
    <w:p w14:paraId="690F2E18" w14:textId="77777777" w:rsidR="0087351F" w:rsidRPr="00825D41" w:rsidRDefault="0087351F" w:rsidP="0087351F">
      <w:pPr>
        <w:pStyle w:val="B4"/>
      </w:pPr>
      <w:r w:rsidRPr="00825D41">
        <w:t>B)</w:t>
      </w:r>
      <w:r w:rsidRPr="00825D41">
        <w:tab/>
        <w:t>Upon receiving a SIP 200 (OK) response to the SIP INVITE request the controlling MCVideo function shall interact with the media plane as specified in 3GPP TS 24.581 [</w:t>
      </w:r>
      <w:r w:rsidRPr="00825D41">
        <w:rPr>
          <w:lang w:eastAsia="zh-CN"/>
        </w:rPr>
        <w:t>5</w:t>
      </w:r>
      <w:r w:rsidRPr="00825D41">
        <w:t>]; and</w:t>
      </w:r>
    </w:p>
    <w:p w14:paraId="06683380" w14:textId="77777777" w:rsidR="0087351F" w:rsidRPr="00825D41" w:rsidRDefault="0087351F" w:rsidP="0087351F">
      <w:pPr>
        <w:pStyle w:val="B3"/>
      </w:pPr>
      <w:r w:rsidRPr="00825D41">
        <w:t>iv)</w:t>
      </w:r>
      <w:r w:rsidRPr="00825D41">
        <w:tab/>
        <w:t>shall cache the information that this MCVideo user has initiated an MCVideo imminent peril call;</w:t>
      </w:r>
    </w:p>
    <w:p w14:paraId="668C74BD" w14:textId="77777777" w:rsidR="0087351F" w:rsidRPr="00825D41" w:rsidRDefault="0087351F" w:rsidP="0087351F">
      <w:pPr>
        <w:pStyle w:val="B1"/>
      </w:pPr>
      <w:r w:rsidRPr="00825D41">
        <w:t>15)</w:t>
      </w:r>
      <w:r w:rsidRPr="00825D41">
        <w:tab/>
        <w:t>shall accept the SIP request and generate a SIP 200 (OK) response to the SIP INVITE request according to 3GPP TS 24.229 [</w:t>
      </w:r>
      <w:r w:rsidRPr="00825D41">
        <w:rPr>
          <w:lang w:eastAsia="zh-CN"/>
        </w:rPr>
        <w:t>11</w:t>
      </w:r>
      <w:r w:rsidRPr="00825D41">
        <w:t>];</w:t>
      </w:r>
    </w:p>
    <w:p w14:paraId="35675C30" w14:textId="77777777" w:rsidR="0087351F" w:rsidRPr="00825D41" w:rsidRDefault="0087351F" w:rsidP="0087351F">
      <w:pPr>
        <w:pStyle w:val="B1"/>
      </w:pPr>
      <w:r w:rsidRPr="00825D41">
        <w:t>16)</w:t>
      </w:r>
      <w:r w:rsidRPr="00825D41">
        <w:tab/>
        <w:t>shall include in the SIP 200 (OK) response an SDP answer according to 3GPP TS 24.229 [</w:t>
      </w:r>
      <w:r w:rsidRPr="00825D41">
        <w:rPr>
          <w:lang w:eastAsia="zh-CN"/>
        </w:rPr>
        <w:t>11</w:t>
      </w:r>
      <w:r w:rsidRPr="00825D41">
        <w:t>] with the clarifications specified in subclause 6.3.3.2.1 unless the procedures of subclause 6.3.3.1.8 were performed in step 13)a) or step 14)a) above;</w:t>
      </w:r>
    </w:p>
    <w:p w14:paraId="59487BFF" w14:textId="77777777" w:rsidR="0087351F" w:rsidRPr="00825D41" w:rsidRDefault="0087351F" w:rsidP="0087351F">
      <w:pPr>
        <w:pStyle w:val="B1"/>
      </w:pPr>
      <w:r w:rsidRPr="00825D41">
        <w:t>17)</w:t>
      </w:r>
      <w:r w:rsidRPr="00825D41">
        <w:tab/>
        <w:t>should include the Session-Expires header field and start supervising the SIP session according to IETF RFC 4028 [</w:t>
      </w:r>
      <w:r w:rsidRPr="00825D41">
        <w:rPr>
          <w:lang w:eastAsia="zh-CN"/>
        </w:rPr>
        <w:t>23</w:t>
      </w:r>
      <w:r w:rsidRPr="00825D41">
        <w:t>]. It is recommended that the "refresher" header field parameter is omitted. If included, the "refresher" header field parameter shall be set to "uac";</w:t>
      </w:r>
    </w:p>
    <w:p w14:paraId="4CC9C851" w14:textId="77777777" w:rsidR="0087351F" w:rsidRPr="00825D41" w:rsidRDefault="0087351F" w:rsidP="0087351F">
      <w:pPr>
        <w:pStyle w:val="B1"/>
      </w:pPr>
      <w:r w:rsidRPr="00825D41">
        <w:t>18)</w:t>
      </w:r>
      <w:r w:rsidRPr="00825D41">
        <w:tab/>
        <w:t>shall include the "timer" option tag in a Require header field;</w:t>
      </w:r>
    </w:p>
    <w:p w14:paraId="7416ADBB" w14:textId="77777777" w:rsidR="0087351F" w:rsidRPr="00825D41" w:rsidRDefault="0087351F" w:rsidP="0087351F">
      <w:pPr>
        <w:pStyle w:val="B1"/>
      </w:pPr>
      <w:r w:rsidRPr="00825D41">
        <w:t>19)</w:t>
      </w:r>
      <w:r w:rsidRPr="00825D41">
        <w:tab/>
        <w:t>shall include the following in a Contact header field:</w:t>
      </w:r>
    </w:p>
    <w:p w14:paraId="2513C4C3" w14:textId="77777777" w:rsidR="0087351F" w:rsidRPr="00825D41" w:rsidRDefault="0087351F" w:rsidP="0087351F">
      <w:pPr>
        <w:pStyle w:val="B2"/>
      </w:pPr>
      <w:r w:rsidRPr="00825D41">
        <w:t>a)</w:t>
      </w:r>
      <w:r w:rsidRPr="00825D41">
        <w:tab/>
        <w:t>the g.3gpp.mcvideo media feature tag;</w:t>
      </w:r>
    </w:p>
    <w:p w14:paraId="027040FD" w14:textId="77777777" w:rsidR="0087351F" w:rsidRPr="00825D41" w:rsidRDefault="0087351F" w:rsidP="0087351F">
      <w:pPr>
        <w:pStyle w:val="B2"/>
      </w:pPr>
      <w:r w:rsidRPr="00825D41">
        <w:t>b)</w:t>
      </w:r>
      <w:r w:rsidRPr="00825D41">
        <w:tab/>
        <w:t>the g.3gpp.icsi-ref media feature tag containing the value of "urn:urn-7:3gpp-service.ims.icsi.mcvideo";</w:t>
      </w:r>
    </w:p>
    <w:p w14:paraId="2779DCB7" w14:textId="77777777" w:rsidR="0087351F" w:rsidRPr="00825D41" w:rsidRDefault="0087351F" w:rsidP="0087351F">
      <w:pPr>
        <w:pStyle w:val="B2"/>
      </w:pPr>
      <w:r w:rsidRPr="00825D41">
        <w:t>c)</w:t>
      </w:r>
      <w:r w:rsidRPr="00825D41">
        <w:tab/>
        <w:t>the MCVideo session identity; and</w:t>
      </w:r>
    </w:p>
    <w:p w14:paraId="091511CE" w14:textId="77777777" w:rsidR="0087351F" w:rsidRPr="00825D41" w:rsidRDefault="0087351F" w:rsidP="0087351F">
      <w:pPr>
        <w:pStyle w:val="B2"/>
      </w:pPr>
      <w:r w:rsidRPr="00825D41">
        <w:t>d)</w:t>
      </w:r>
      <w:r w:rsidRPr="00825D41">
        <w:tab/>
        <w:t>the media feature tag isfocus;</w:t>
      </w:r>
    </w:p>
    <w:p w14:paraId="0858D498" w14:textId="77777777" w:rsidR="0087351F" w:rsidRPr="00825D41" w:rsidRDefault="0087351F" w:rsidP="0087351F">
      <w:pPr>
        <w:pStyle w:val="B1"/>
      </w:pPr>
      <w:r w:rsidRPr="00825D41">
        <w:t>20)</w:t>
      </w:r>
      <w:r w:rsidRPr="00825D41">
        <w:tab/>
        <w:t>shall include the "tdialog" option tag in a Supported header field according to IETF RFC 4538 [</w:t>
      </w:r>
      <w:r w:rsidRPr="00825D41">
        <w:rPr>
          <w:lang w:eastAsia="zh-CN"/>
        </w:rPr>
        <w:t>32</w:t>
      </w:r>
      <w:r w:rsidRPr="00825D41">
        <w:t>];</w:t>
      </w:r>
    </w:p>
    <w:p w14:paraId="52E08D01" w14:textId="77777777" w:rsidR="0087351F" w:rsidRPr="00825D41" w:rsidRDefault="0087351F" w:rsidP="0087351F">
      <w:pPr>
        <w:pStyle w:val="B1"/>
      </w:pPr>
      <w:r w:rsidRPr="00825D41">
        <w:t>21)</w:t>
      </w:r>
      <w:r w:rsidRPr="00825D41">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sidRPr="00825D41">
        <w:rPr>
          <w:lang w:eastAsia="zh-CN"/>
        </w:rPr>
        <w:t>4.4</w:t>
      </w:r>
      <w:r w:rsidRPr="00825D41">
        <w:t>;</w:t>
      </w:r>
    </w:p>
    <w:p w14:paraId="0B8E4BA3" w14:textId="77777777" w:rsidR="0087351F" w:rsidRPr="00825D41" w:rsidRDefault="0087351F" w:rsidP="0087351F">
      <w:pPr>
        <w:pStyle w:val="B1"/>
      </w:pPr>
      <w:r w:rsidRPr="00825D41">
        <w:t>22)</w:t>
      </w:r>
      <w:r w:rsidRPr="00825D41">
        <w:tab/>
        <w:t xml:space="preserve">if the received SIP INVITE request contains an application/vnd.3gpp.mcvideo-info+xml MIME body with the &lt;imminentperil-ind&gt; element set to a value of "true" and if the in-progress emergency state of the group is set to </w:t>
      </w:r>
      <w:r w:rsidRPr="00825D41">
        <w:lastRenderedPageBreak/>
        <w:t>a value of "true", shall include in the SIP 200 (OK) response the warning text set to "149 SIP INFO request pending" in a Warning header field as specified in subclause </w:t>
      </w:r>
      <w:r w:rsidRPr="00825D41">
        <w:rPr>
          <w:lang w:eastAsia="zh-CN"/>
        </w:rPr>
        <w:t>4.4</w:t>
      </w:r>
      <w:r w:rsidRPr="00825D41">
        <w:t>;</w:t>
      </w:r>
    </w:p>
    <w:p w14:paraId="6CF871BF" w14:textId="77777777" w:rsidR="0087351F" w:rsidRPr="00825D41" w:rsidRDefault="0087351F" w:rsidP="0087351F">
      <w:pPr>
        <w:pStyle w:val="NO"/>
      </w:pPr>
      <w:r w:rsidRPr="00825D41">
        <w:t>NOTE 5:</w:t>
      </w:r>
      <w:r w:rsidRPr="00825D41">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2309BCF" w14:textId="77777777" w:rsidR="0087351F" w:rsidRPr="00825D41" w:rsidRDefault="0087351F" w:rsidP="0087351F">
      <w:pPr>
        <w:pStyle w:val="B1"/>
      </w:pPr>
      <w:r w:rsidRPr="00825D41">
        <w:t>23)</w:t>
      </w:r>
      <w:r w:rsidRPr="00825D41">
        <w:tab/>
        <w:t>shall interact with media plane as specified in 3GPP TS 24.581 [</w:t>
      </w:r>
      <w:r w:rsidRPr="00825D41">
        <w:rPr>
          <w:lang w:eastAsia="zh-CN"/>
        </w:rPr>
        <w:t>5</w:t>
      </w:r>
      <w:r w:rsidRPr="00825D41">
        <w:t>];</w:t>
      </w:r>
    </w:p>
    <w:p w14:paraId="6DD60B92" w14:textId="77777777" w:rsidR="0087351F" w:rsidRPr="00825D41" w:rsidRDefault="0087351F" w:rsidP="0087351F">
      <w:pPr>
        <w:pStyle w:val="B1"/>
      </w:pPr>
      <w:r w:rsidRPr="00825D41">
        <w:t>24)</w:t>
      </w:r>
      <w:r w:rsidRPr="00825D41">
        <w:tab/>
        <w:t>shall send the SIP 200 (OK) response to the MCVideo client according to 3GPP TS 24.229 [</w:t>
      </w:r>
      <w:r w:rsidRPr="00825D41">
        <w:rPr>
          <w:lang w:eastAsia="zh-CN"/>
        </w:rPr>
        <w:t>11</w:t>
      </w:r>
      <w:r w:rsidRPr="00825D41">
        <w:t>]; and</w:t>
      </w:r>
    </w:p>
    <w:p w14:paraId="4786C2CB" w14:textId="77777777" w:rsidR="0087351F" w:rsidRPr="00825D41" w:rsidRDefault="0087351F" w:rsidP="0087351F">
      <w:pPr>
        <w:pStyle w:val="B1"/>
      </w:pPr>
      <w:r w:rsidRPr="00825D41">
        <w:t>25)</w:t>
      </w:r>
      <w:r w:rsidRPr="00825D41">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825D41">
        <w:rPr>
          <w:lang w:eastAsia="zh-CN"/>
        </w:rPr>
        <w:t xml:space="preserve"> 9</w:t>
      </w:r>
      <w:r w:rsidRPr="00825D41">
        <w:t>.</w:t>
      </w:r>
      <w:r w:rsidRPr="00825D41">
        <w:rPr>
          <w:lang w:eastAsia="zh-CN"/>
        </w:rPr>
        <w:t>2</w:t>
      </w:r>
      <w:r w:rsidRPr="00825D41">
        <w:t>.3.4.2.</w:t>
      </w:r>
    </w:p>
    <w:p w14:paraId="17EBCF2C" w14:textId="77777777" w:rsidR="0087351F" w:rsidRPr="00825D41" w:rsidRDefault="0087351F" w:rsidP="0087351F">
      <w:r w:rsidRPr="00825D41">
        <w:t>Upon receiving a SIP ACK to the SIP 200 (OK) response sent towards the inviting MCVideo client, and the SIP 200 (OK) response was sent with the warning text set to "149 SIP INFO request pending" in a Warning header field as specified in subclause </w:t>
      </w:r>
      <w:r w:rsidRPr="00825D41">
        <w:rPr>
          <w:lang w:eastAsia="zh-CN"/>
        </w:rPr>
        <w:t>4.4</w:t>
      </w:r>
      <w:r w:rsidRPr="00825D41">
        <w:t>, the controlling MCVideo function shall follow the procedures in subclause 6.3.3.1.18.</w:t>
      </w:r>
    </w:p>
    <w:p w14:paraId="4C779444" w14:textId="77777777" w:rsidR="0087351F" w:rsidRPr="00825D41" w:rsidRDefault="0087351F" w:rsidP="0087351F">
      <w:r w:rsidRPr="00825D41">
        <w:t>[TS 24.281, clause 9.2.2.4.1.2]</w:t>
      </w:r>
    </w:p>
    <w:p w14:paraId="227FC0E8" w14:textId="77777777" w:rsidR="0087351F" w:rsidRPr="00825D41" w:rsidRDefault="0087351F" w:rsidP="0087351F">
      <w:r w:rsidRPr="00825D41">
        <w:t>In the procedures in this subclause:</w:t>
      </w:r>
    </w:p>
    <w:p w14:paraId="1A1853B5" w14:textId="77777777" w:rsidR="0087351F" w:rsidRPr="00825D41" w:rsidRDefault="0087351F" w:rsidP="0087351F">
      <w:pPr>
        <w:pStyle w:val="B1"/>
      </w:pPr>
      <w:r w:rsidRPr="00825D41">
        <w:t>1)</w:t>
      </w:r>
      <w:r w:rsidRPr="00825D41">
        <w:tab/>
        <w:t>emergency indication in an incoming SIP re-INVITE request refers to the &lt;emergency-ind&gt; element of the application/vnd.3gpp.mcvideo-info+xml MIME body; and</w:t>
      </w:r>
    </w:p>
    <w:p w14:paraId="32500EE9" w14:textId="77777777" w:rsidR="0087351F" w:rsidRPr="00825D41" w:rsidRDefault="0087351F" w:rsidP="0087351F">
      <w:pPr>
        <w:pStyle w:val="B1"/>
      </w:pPr>
      <w:r w:rsidRPr="00825D41">
        <w:rPr>
          <w:rStyle w:val="B1Char2"/>
        </w:rPr>
        <w:t>2)</w:t>
      </w:r>
      <w:r w:rsidRPr="00825D41">
        <w:rPr>
          <w:rStyle w:val="B1Char2"/>
        </w:rPr>
        <w:tab/>
        <w:t>imminent peril indication in an incoming SIP re-INVITE request refers to the &lt;imminentperil-ind&gt; element of the</w:t>
      </w:r>
      <w:r w:rsidRPr="00825D41">
        <w:t xml:space="preserve"> application/vnd.3gpp.mcvideo-info+xml MIME body.</w:t>
      </w:r>
    </w:p>
    <w:p w14:paraId="4458D769" w14:textId="77777777" w:rsidR="0087351F" w:rsidRPr="00825D41" w:rsidRDefault="0087351F" w:rsidP="0087351F">
      <w:r w:rsidRPr="00825D41">
        <w:t>Upon receipt of a SIP re-INVITE request for an MCVideo session identity identifying a chat MCVideo group session, the controlling MCVideo function:</w:t>
      </w:r>
    </w:p>
    <w:p w14:paraId="1F4CBE06" w14:textId="77777777" w:rsidR="0087351F" w:rsidRPr="00825D41" w:rsidRDefault="0087351F" w:rsidP="0087351F">
      <w:pPr>
        <w:pStyle w:val="B1"/>
      </w:pPr>
      <w:r w:rsidRPr="00825D41">
        <w:t>1)</w:t>
      </w:r>
      <w:r w:rsidRPr="00825D41">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825D41">
        <w:rPr>
          <w:lang w:eastAsia="zh-CN"/>
        </w:rPr>
        <w:t>15</w:t>
      </w:r>
      <w:r w:rsidRPr="00825D41">
        <w:t>] and skip the rest of the steps;</w:t>
      </w:r>
    </w:p>
    <w:p w14:paraId="5E22AEB7" w14:textId="77777777" w:rsidR="0087351F" w:rsidRPr="00825D41" w:rsidRDefault="0087351F" w:rsidP="0087351F">
      <w:pPr>
        <w:pStyle w:val="NO"/>
      </w:pPr>
      <w:r w:rsidRPr="00825D41">
        <w:t>NOTE 1:</w:t>
      </w:r>
      <w:r w:rsidRPr="00825D41">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739587B5" w14:textId="77777777" w:rsidR="0087351F" w:rsidRPr="00825D41" w:rsidRDefault="0087351F" w:rsidP="0087351F">
      <w:pPr>
        <w:pStyle w:val="B1"/>
      </w:pPr>
      <w:r w:rsidRPr="00825D41">
        <w:t>2)</w:t>
      </w:r>
      <w:r w:rsidRPr="00825D41">
        <w:tab/>
        <w:t>if the received SIP re-INVITE request includes an application/vnd.3gpp.mcvideo-info+xml MIME body with an &lt;emergency-ind&gt; element included or an &lt;imminentperil-ind&gt; element included, shall validate the request as described in subclause 6.3.3.1.17;</w:t>
      </w:r>
    </w:p>
    <w:p w14:paraId="4A8413CE" w14:textId="77777777" w:rsidR="0087351F" w:rsidRPr="00825D41" w:rsidRDefault="0087351F" w:rsidP="0087351F">
      <w:pPr>
        <w:pStyle w:val="B1"/>
      </w:pPr>
      <w:r w:rsidRPr="00825D41">
        <w:t>3)</w:t>
      </w:r>
      <w:r w:rsidRPr="00825D41">
        <w:tab/>
        <w:t>if the SIP re-INVITE request contains an unauthorized request for an MCVideo emergency call as determined by subclause 6.3.3.1.13.2:</w:t>
      </w:r>
    </w:p>
    <w:p w14:paraId="47F892CA" w14:textId="77777777" w:rsidR="0087351F" w:rsidRPr="00825D41" w:rsidRDefault="0087351F" w:rsidP="0087351F">
      <w:pPr>
        <w:pStyle w:val="B2"/>
      </w:pPr>
      <w:r w:rsidRPr="00825D41">
        <w:t>a)</w:t>
      </w:r>
      <w:r w:rsidRPr="00825D41">
        <w:tab/>
        <w:t>shall reject the SIP re-INVITE request with a SIP 403 (Forbidden) response as specified in subclause</w:t>
      </w:r>
      <w:r w:rsidRPr="00825D41">
        <w:rPr>
          <w:lang w:eastAsia="zh-CN"/>
        </w:rPr>
        <w:t> </w:t>
      </w:r>
      <w:r w:rsidRPr="00825D41">
        <w:t>6.3.3.1.14; and</w:t>
      </w:r>
    </w:p>
    <w:p w14:paraId="262417C4" w14:textId="77777777" w:rsidR="0087351F" w:rsidRPr="00825D41" w:rsidRDefault="0087351F" w:rsidP="0087351F">
      <w:pPr>
        <w:pStyle w:val="B2"/>
      </w:pPr>
      <w:r w:rsidRPr="00825D41">
        <w:t>b)</w:t>
      </w:r>
      <w:r w:rsidRPr="00825D41">
        <w:tab/>
        <w:t>shall send the SIP 403 (Forbidden) response as specified in 3GPP TS 24.229 [</w:t>
      </w:r>
      <w:r w:rsidRPr="00825D41">
        <w:rPr>
          <w:lang w:eastAsia="zh-CN"/>
        </w:rPr>
        <w:t>11</w:t>
      </w:r>
      <w:r w:rsidRPr="00825D41">
        <w:t>] and skip the rest of the steps;</w:t>
      </w:r>
    </w:p>
    <w:p w14:paraId="51B07F83" w14:textId="77777777" w:rsidR="0087351F" w:rsidRPr="00825D41" w:rsidRDefault="0087351F" w:rsidP="0087351F">
      <w:pPr>
        <w:pStyle w:val="B1"/>
      </w:pPr>
      <w:r w:rsidRPr="00825D41">
        <w:t>4)</w:t>
      </w:r>
      <w:r w:rsidRPr="00825D41">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7B189F1A" w14:textId="77777777" w:rsidR="0087351F" w:rsidRPr="00825D41" w:rsidRDefault="0087351F" w:rsidP="0087351F">
      <w:pPr>
        <w:pStyle w:val="B2"/>
      </w:pPr>
      <w:r w:rsidRPr="00825D41">
        <w:t>a)</w:t>
      </w:r>
      <w:r w:rsidRPr="00825D41">
        <w:tab/>
        <w:t>validate that the SIP re-INVITE request includes a Resource-Priority header field is populated correctly for an MCVideo emergency group call as specified in subclause 6.3.3.1.19, and if not:</w:t>
      </w:r>
    </w:p>
    <w:p w14:paraId="7A9C9277" w14:textId="77777777" w:rsidR="0087351F" w:rsidRPr="00825D41" w:rsidRDefault="0087351F" w:rsidP="0087351F">
      <w:pPr>
        <w:pStyle w:val="B3"/>
      </w:pPr>
      <w:r w:rsidRPr="00825D41">
        <w:t>i)</w:t>
      </w:r>
      <w:r w:rsidRPr="00825D41">
        <w:tab/>
        <w:t>shall perform the actions specified in subclause 6.3.3.1.8; and</w:t>
      </w:r>
    </w:p>
    <w:p w14:paraId="63ABE054" w14:textId="77777777" w:rsidR="0087351F" w:rsidRPr="00825D41" w:rsidRDefault="0087351F" w:rsidP="0087351F">
      <w:pPr>
        <w:pStyle w:val="B3"/>
      </w:pPr>
      <w:r w:rsidRPr="00825D41">
        <w:lastRenderedPageBreak/>
        <w:t>ii)</w:t>
      </w:r>
      <w:r w:rsidRPr="00825D41">
        <w:tab/>
        <w:t>upon receiving a SIP 200 (OK) response to the SIP UPDATE request sent in subclause 6.3.3.18 shall proceed with the rest of the steps.</w:t>
      </w:r>
    </w:p>
    <w:p w14:paraId="53C9F585" w14:textId="77777777" w:rsidR="0087351F" w:rsidRPr="00825D41" w:rsidRDefault="0087351F" w:rsidP="0087351F">
      <w:pPr>
        <w:pStyle w:val="NO"/>
      </w:pPr>
      <w:r w:rsidRPr="00825D41">
        <w:t>NOTE 2:</w:t>
      </w:r>
      <w:r w:rsidRPr="00825D41">
        <w:tab/>
        <w:t>Verify that the Resource-Priority header is included and properly populated for both ongoing and newly-entered in-progress emergency states of the specified group.</w:t>
      </w:r>
    </w:p>
    <w:p w14:paraId="05DCC497" w14:textId="77777777" w:rsidR="0087351F" w:rsidRPr="00825D41" w:rsidRDefault="0087351F" w:rsidP="0087351F">
      <w:pPr>
        <w:pStyle w:val="B2"/>
      </w:pPr>
      <w:r w:rsidRPr="00825D41">
        <w:t>b)</w:t>
      </w:r>
      <w:r w:rsidRPr="00825D41">
        <w:tab/>
        <w:t>if the in-progress emergency state of the group is set to a value of "true" and this MCVideo user is indicating a new emergency indication:</w:t>
      </w:r>
    </w:p>
    <w:p w14:paraId="016E7D19" w14:textId="77777777" w:rsidR="0087351F" w:rsidRPr="00825D41" w:rsidRDefault="0087351F" w:rsidP="0087351F">
      <w:pPr>
        <w:pStyle w:val="B3"/>
      </w:pPr>
      <w:r w:rsidRPr="00825D41">
        <w:t>i)</w:t>
      </w:r>
      <w:r w:rsidRPr="00825D41">
        <w:tab/>
        <w:t>shall cache the MCVideo ID of the MCVideo user that has initiated an MCVideo emergency call;</w:t>
      </w:r>
    </w:p>
    <w:p w14:paraId="06C1C9F4" w14:textId="77777777" w:rsidR="0087351F" w:rsidRPr="00825D41" w:rsidRDefault="0087351F" w:rsidP="0087351F">
      <w:pPr>
        <w:pStyle w:val="B3"/>
      </w:pPr>
      <w:r w:rsidRPr="00825D41">
        <w:t>ii)</w:t>
      </w:r>
      <w:r w:rsidRPr="00825D41">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36D4D03" w14:textId="77777777" w:rsidR="0087351F" w:rsidRPr="00825D41" w:rsidRDefault="0087351F" w:rsidP="0087351F">
      <w:pPr>
        <w:pStyle w:val="B3"/>
      </w:pPr>
      <w:r w:rsidRPr="00825D41">
        <w:t>iii)</w:t>
      </w:r>
      <w:r w:rsidRPr="00825D41">
        <w:tab/>
        <w:t>for each of the other affiliated members of the group, generate a SIP MESSAGE request notification of the MCVideo user's emergency indication as specified in subclause 6.3.3.1.11 with the following clarifications:</w:t>
      </w:r>
    </w:p>
    <w:p w14:paraId="23305A59" w14:textId="77777777" w:rsidR="0087351F" w:rsidRPr="00825D41" w:rsidRDefault="0087351F" w:rsidP="0087351F">
      <w:pPr>
        <w:pStyle w:val="B4"/>
      </w:pPr>
      <w:r w:rsidRPr="00825D41">
        <w:t>A)</w:t>
      </w:r>
      <w:r w:rsidRPr="00825D41">
        <w:tab/>
        <w:t>set the &lt;emergency-ind&gt; element of the application/vnd.3gpp.mcvideo-info+xml MIME body to a value of "true";</w:t>
      </w:r>
    </w:p>
    <w:p w14:paraId="1106D9DB" w14:textId="77777777" w:rsidR="0087351F" w:rsidRPr="00825D41" w:rsidRDefault="0087351F" w:rsidP="0087351F">
      <w:pPr>
        <w:pStyle w:val="B4"/>
      </w:pPr>
      <w:r w:rsidRPr="00825D41">
        <w:t>B)</w:t>
      </w:r>
      <w:r w:rsidRPr="00825D41">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4EE07203" w14:textId="77777777" w:rsidR="0087351F" w:rsidRPr="00825D41" w:rsidRDefault="0087351F" w:rsidP="0087351F">
      <w:pPr>
        <w:pStyle w:val="B4"/>
      </w:pPr>
      <w:r w:rsidRPr="00825D41">
        <w:t>C)</w:t>
      </w:r>
      <w:r w:rsidRPr="00825D41">
        <w:tab/>
        <w:t>send the SIP MESSAGE request as specified in 3GPP TS 24.229 [</w:t>
      </w:r>
      <w:r w:rsidRPr="00825D41">
        <w:rPr>
          <w:lang w:eastAsia="zh-CN"/>
        </w:rPr>
        <w:t>11</w:t>
      </w:r>
      <w:r w:rsidRPr="00825D41">
        <w:t>]; and</w:t>
      </w:r>
    </w:p>
    <w:p w14:paraId="1382B38F" w14:textId="77777777" w:rsidR="0087351F" w:rsidRPr="00825D41" w:rsidRDefault="0087351F" w:rsidP="0087351F">
      <w:pPr>
        <w:pStyle w:val="B2"/>
      </w:pPr>
      <w:r w:rsidRPr="00825D41">
        <w:t>c)</w:t>
      </w:r>
      <w:r w:rsidRPr="00825D41">
        <w:tab/>
        <w:t>if the in-progress emergency state of the group is set to a value of "false":</w:t>
      </w:r>
    </w:p>
    <w:p w14:paraId="182F3FF5" w14:textId="77777777" w:rsidR="0087351F" w:rsidRPr="00825D41" w:rsidRDefault="0087351F" w:rsidP="0087351F">
      <w:pPr>
        <w:pStyle w:val="B3"/>
      </w:pPr>
      <w:r w:rsidRPr="00825D41">
        <w:t>i)</w:t>
      </w:r>
      <w:r w:rsidRPr="00825D41">
        <w:tab/>
        <w:t>shall set the value of the in-progress emergency state of the group to "true";</w:t>
      </w:r>
    </w:p>
    <w:p w14:paraId="67B546A9" w14:textId="77777777" w:rsidR="0087351F" w:rsidRPr="00825D41" w:rsidRDefault="0087351F" w:rsidP="0087351F">
      <w:pPr>
        <w:pStyle w:val="B3"/>
      </w:pPr>
      <w:r w:rsidRPr="00825D41">
        <w:t>ii)</w:t>
      </w:r>
      <w:r w:rsidRPr="00825D41">
        <w:tab/>
        <w:t>shall cache the MCVideo ID of the MCVideo user that has initiated an MCVideo emergency call;</w:t>
      </w:r>
    </w:p>
    <w:p w14:paraId="3064A520" w14:textId="77777777" w:rsidR="0087351F" w:rsidRPr="00825D41" w:rsidRDefault="0087351F" w:rsidP="0087351F">
      <w:pPr>
        <w:pStyle w:val="B3"/>
      </w:pPr>
      <w:r w:rsidRPr="00825D41">
        <w:t>iii)</w:t>
      </w:r>
      <w:r w:rsidRPr="00825D41">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201F8D66" w14:textId="77777777" w:rsidR="0087351F" w:rsidRPr="00825D41" w:rsidRDefault="0087351F" w:rsidP="0087351F">
      <w:pPr>
        <w:pStyle w:val="B3"/>
      </w:pPr>
      <w:r w:rsidRPr="00825D41">
        <w:t>iv)</w:t>
      </w:r>
      <w:r w:rsidRPr="00825D41">
        <w:tab/>
        <w:t>shall start timer TNG2 (in-progress emergency group call timer) and handle its expiry as specified in subclause 6.3.3.1.16;</w:t>
      </w:r>
    </w:p>
    <w:p w14:paraId="7580548C" w14:textId="77777777" w:rsidR="0087351F" w:rsidRPr="00825D41" w:rsidRDefault="0087351F" w:rsidP="0087351F">
      <w:pPr>
        <w:pStyle w:val="B3"/>
      </w:pPr>
      <w:r w:rsidRPr="00825D41">
        <w:t>v)</w:t>
      </w:r>
      <w:r w:rsidRPr="00825D41">
        <w:tab/>
        <w:t>shall generate SIP re-INVITE requests for the MCVideo emergency group call to the other affiliated and joined participants of the chat MCVideo group as specified in subclause 6.3.3.1.6. The MCVideo controlling function:</w:t>
      </w:r>
    </w:p>
    <w:p w14:paraId="57387E89" w14:textId="77777777" w:rsidR="0087351F" w:rsidRPr="00825D41" w:rsidRDefault="0087351F" w:rsidP="0087351F">
      <w:pPr>
        <w:pStyle w:val="B4"/>
      </w:pPr>
      <w:r w:rsidRPr="00825D41">
        <w:t>A)</w:t>
      </w:r>
      <w:r w:rsidRPr="00825D41">
        <w:tab/>
        <w:t>for each affiliated and joined member shall send the SIP re-INVITE request towards the MCVideo client as specified in 3GPP TS 24.229 [</w:t>
      </w:r>
      <w:r w:rsidRPr="00825D41">
        <w:rPr>
          <w:lang w:eastAsia="zh-CN"/>
        </w:rPr>
        <w:t>11</w:t>
      </w:r>
      <w:r w:rsidRPr="00825D41">
        <w:t>]; and</w:t>
      </w:r>
    </w:p>
    <w:p w14:paraId="2D5B3B64" w14:textId="77777777" w:rsidR="0087351F" w:rsidRPr="00825D41" w:rsidRDefault="0087351F" w:rsidP="0087351F">
      <w:pPr>
        <w:pStyle w:val="B4"/>
      </w:pPr>
      <w:r w:rsidRPr="00825D41">
        <w:t>B)</w:t>
      </w:r>
      <w:r w:rsidRPr="00825D41">
        <w:tab/>
        <w:t>Upon receiving a SIP 200 (OK) response to the SIP re-INVITE request the controlling MCVideo function shall interact with the media plane as specified in 3GPP TS 24.581 [</w:t>
      </w:r>
      <w:r w:rsidRPr="00825D41">
        <w:rPr>
          <w:lang w:eastAsia="zh-CN"/>
        </w:rPr>
        <w:t>5</w:t>
      </w:r>
      <w:r w:rsidRPr="00825D41">
        <w:t>]; and</w:t>
      </w:r>
    </w:p>
    <w:p w14:paraId="20023B34" w14:textId="77777777" w:rsidR="0087351F" w:rsidRPr="00825D41" w:rsidRDefault="0087351F" w:rsidP="0087351F">
      <w:pPr>
        <w:pStyle w:val="B3"/>
      </w:pPr>
      <w:r w:rsidRPr="00825D41">
        <w:t>vi)</w:t>
      </w:r>
      <w:r w:rsidRPr="00825D41">
        <w:tab/>
        <w:t>shall generate SIP INVITE requests for the MCVideo emergency group call to the affiliated but not joined members of the chat MCVideo group as specified in subclause 6.3.3.1.7. The controlling MCVideo function:</w:t>
      </w:r>
    </w:p>
    <w:p w14:paraId="10A6057F" w14:textId="77777777" w:rsidR="0087351F" w:rsidRPr="00825D41" w:rsidRDefault="0087351F" w:rsidP="0087351F">
      <w:pPr>
        <w:pStyle w:val="B4"/>
      </w:pPr>
      <w:r w:rsidRPr="00825D41">
        <w:t>A)</w:t>
      </w:r>
      <w:r w:rsidRPr="00825D41">
        <w:tab/>
        <w:t>for each affiliated but not joined member shall send the SIP INVITE request towards the MCVideo client as specified in 3GPP TS 24.229 [</w:t>
      </w:r>
      <w:r w:rsidRPr="00825D41">
        <w:rPr>
          <w:lang w:eastAsia="zh-CN"/>
        </w:rPr>
        <w:t>11</w:t>
      </w:r>
      <w:r w:rsidRPr="00825D41">
        <w:t>]; and</w:t>
      </w:r>
    </w:p>
    <w:p w14:paraId="4C2D972D" w14:textId="77777777" w:rsidR="0087351F" w:rsidRPr="00825D41" w:rsidRDefault="0087351F" w:rsidP="0087351F">
      <w:pPr>
        <w:pStyle w:val="B4"/>
      </w:pPr>
      <w:r w:rsidRPr="00825D41">
        <w:t>B)</w:t>
      </w:r>
      <w:r w:rsidRPr="00825D41">
        <w:tab/>
        <w:t>Upon receiving a SIP 200 (OK) response to the SIP INVITE request the controlling MCVideo function shall interact with the media plane as specified in 3GPP TS 24.581 [</w:t>
      </w:r>
      <w:r w:rsidRPr="00825D41">
        <w:rPr>
          <w:lang w:eastAsia="zh-CN"/>
        </w:rPr>
        <w:t>5</w:t>
      </w:r>
      <w:r w:rsidRPr="00825D41">
        <w:t>]; and</w:t>
      </w:r>
    </w:p>
    <w:p w14:paraId="0C0D827A" w14:textId="77777777" w:rsidR="0087351F" w:rsidRPr="00825D41" w:rsidRDefault="0087351F" w:rsidP="0087351F">
      <w:pPr>
        <w:pStyle w:val="B3"/>
      </w:pPr>
      <w:r w:rsidRPr="00825D41">
        <w:t>vii)</w:t>
      </w:r>
      <w:r w:rsidRPr="00825D41">
        <w:tab/>
        <w:t>if the in-progress imminent peril state of the group is set to a value of "true", shall set it to a value of "false";</w:t>
      </w:r>
    </w:p>
    <w:p w14:paraId="7D532FB9" w14:textId="77777777" w:rsidR="0087351F" w:rsidRPr="00825D41" w:rsidRDefault="0087351F" w:rsidP="0087351F">
      <w:pPr>
        <w:pStyle w:val="B1"/>
      </w:pPr>
      <w:r w:rsidRPr="00825D41">
        <w:lastRenderedPageBreak/>
        <w:t>5)</w:t>
      </w:r>
      <w:r w:rsidRPr="00825D41">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7B5ACF41" w14:textId="77777777" w:rsidR="0087351F" w:rsidRPr="00825D41" w:rsidRDefault="0087351F" w:rsidP="0087351F">
      <w:pPr>
        <w:pStyle w:val="B2"/>
      </w:pPr>
      <w:r w:rsidRPr="00825D41">
        <w:t>a)</w:t>
      </w:r>
      <w:r w:rsidRPr="00825D41">
        <w:tab/>
        <w:t>shall reject the SIP re-INVITE request with a SIP 403 (Forbidden) response;</w:t>
      </w:r>
    </w:p>
    <w:p w14:paraId="65CDE4FA" w14:textId="77777777" w:rsidR="0087351F" w:rsidRPr="00825D41" w:rsidRDefault="0087351F" w:rsidP="0087351F">
      <w:pPr>
        <w:pStyle w:val="B2"/>
      </w:pPr>
      <w:r w:rsidRPr="00825D41">
        <w:t>b)</w:t>
      </w:r>
      <w:r w:rsidRPr="00825D41">
        <w:tab/>
        <w:t>shall include in the SIP 403 (Forbidden) response an application/vnd.3gpp.mcvideo-info+xml MIME body as specified in annex F.1 with an &lt;emergency-ind&gt; element set to a value of "true";</w:t>
      </w:r>
    </w:p>
    <w:p w14:paraId="26D6281C" w14:textId="77777777" w:rsidR="0087351F" w:rsidRPr="00825D41" w:rsidRDefault="0087351F" w:rsidP="0087351F">
      <w:pPr>
        <w:pStyle w:val="B2"/>
      </w:pPr>
      <w:r w:rsidRPr="00825D41">
        <w:t>c)</w:t>
      </w:r>
      <w:r w:rsidRPr="00825D41">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00CD731F" w14:textId="77777777" w:rsidR="0087351F" w:rsidRPr="00825D41" w:rsidRDefault="0087351F" w:rsidP="0087351F">
      <w:pPr>
        <w:pStyle w:val="B2"/>
      </w:pPr>
      <w:r w:rsidRPr="00825D41">
        <w:t>d)</w:t>
      </w:r>
      <w:r w:rsidRPr="00825D41">
        <w:tab/>
        <w:t>shall send the SIP 403 (Forbidden) response as specified in 3GPP TS 24.229 [</w:t>
      </w:r>
      <w:r w:rsidRPr="00825D41">
        <w:rPr>
          <w:lang w:eastAsia="zh-CN"/>
        </w:rPr>
        <w:t>11</w:t>
      </w:r>
      <w:r w:rsidRPr="00825D41">
        <w:t>] and skip the rest of the steps;</w:t>
      </w:r>
    </w:p>
    <w:p w14:paraId="64C62189" w14:textId="77777777" w:rsidR="0087351F" w:rsidRPr="00825D41" w:rsidRDefault="0087351F" w:rsidP="0087351F">
      <w:pPr>
        <w:pStyle w:val="B1"/>
      </w:pPr>
      <w:r w:rsidRPr="00825D41">
        <w:t>6)</w:t>
      </w:r>
      <w:r w:rsidRPr="00825D41">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2001643B" w14:textId="77777777" w:rsidR="0087351F" w:rsidRPr="00825D41" w:rsidRDefault="0087351F" w:rsidP="0087351F">
      <w:pPr>
        <w:pStyle w:val="B2"/>
      </w:pPr>
      <w:r w:rsidRPr="00825D41">
        <w:t>a)</w:t>
      </w:r>
      <w:r w:rsidRPr="00825D41">
        <w:tab/>
        <w:t>validate that the SIP re-INVITE request includes a Resource-Priority header field is populated correctly for a normal priority MCVideo group call as specified in subclause 6.3.3.1.19, and if not:</w:t>
      </w:r>
    </w:p>
    <w:p w14:paraId="706EFA1B" w14:textId="77777777" w:rsidR="0087351F" w:rsidRPr="00825D41" w:rsidRDefault="0087351F" w:rsidP="0087351F">
      <w:pPr>
        <w:pStyle w:val="B3"/>
      </w:pPr>
      <w:r w:rsidRPr="00825D41">
        <w:t>i)</w:t>
      </w:r>
      <w:r w:rsidRPr="00825D41">
        <w:tab/>
        <w:t>shall perform the actions specified in subclause 6.3.3.1.8; and</w:t>
      </w:r>
    </w:p>
    <w:p w14:paraId="6C7DD35E" w14:textId="77777777" w:rsidR="0087351F" w:rsidRPr="00825D41" w:rsidRDefault="0087351F" w:rsidP="0087351F">
      <w:pPr>
        <w:pStyle w:val="B3"/>
      </w:pPr>
      <w:r w:rsidRPr="00825D41">
        <w:t>ii)</w:t>
      </w:r>
      <w:r w:rsidRPr="00825D41">
        <w:tab/>
        <w:t>upon receiving a SIP 200 (OK) response to the SIP UPDATE request sent in subclause 6.3.3.1.8 shall proceed with the rest of the steps;</w:t>
      </w:r>
    </w:p>
    <w:p w14:paraId="3222BD34" w14:textId="77777777" w:rsidR="0087351F" w:rsidRPr="00825D41" w:rsidRDefault="0087351F" w:rsidP="0087351F">
      <w:pPr>
        <w:pStyle w:val="NO"/>
      </w:pPr>
      <w:r w:rsidRPr="00825D41">
        <w:t>NOTE 3:</w:t>
      </w:r>
      <w:r w:rsidRPr="00825D41">
        <w:tab/>
        <w:t>Verify that the Resource-Priority header is included and properly populated for an in-progress emergency state cancellation of the specified group.</w:t>
      </w:r>
    </w:p>
    <w:p w14:paraId="79C137B3" w14:textId="77777777" w:rsidR="0087351F" w:rsidRPr="00825D41" w:rsidRDefault="0087351F" w:rsidP="0087351F">
      <w:pPr>
        <w:pStyle w:val="B2"/>
      </w:pPr>
      <w:r w:rsidRPr="00825D41">
        <w:t>b)</w:t>
      </w:r>
      <w:r w:rsidRPr="00825D41">
        <w:tab/>
        <w:t>shall set the in-progress emergency group state of the group to a value of "false";</w:t>
      </w:r>
    </w:p>
    <w:p w14:paraId="0482B6A2" w14:textId="77777777" w:rsidR="0087351F" w:rsidRPr="00825D41" w:rsidRDefault="0087351F" w:rsidP="0087351F">
      <w:pPr>
        <w:pStyle w:val="B2"/>
      </w:pPr>
      <w:r w:rsidRPr="00825D41">
        <w:t>c)</w:t>
      </w:r>
      <w:r w:rsidRPr="00825D41">
        <w:tab/>
        <w:t>shall clear the cache of the MCVideo ID of the MCVideo user identified by the &lt;originated-by&gt; element as having an outstanding MCVideo emergency group call;</w:t>
      </w:r>
    </w:p>
    <w:p w14:paraId="25A507D8" w14:textId="77777777" w:rsidR="0087351F" w:rsidRPr="00825D41" w:rsidRDefault="0087351F" w:rsidP="0087351F">
      <w:pPr>
        <w:pStyle w:val="B2"/>
      </w:pPr>
      <w:r w:rsidRPr="00825D41">
        <w:t>d)</w:t>
      </w:r>
      <w:r w:rsidRPr="00825D41">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72ABCA4" w14:textId="77777777" w:rsidR="0087351F" w:rsidRPr="00825D41" w:rsidRDefault="0087351F" w:rsidP="0087351F">
      <w:pPr>
        <w:pStyle w:val="B3"/>
      </w:pPr>
      <w:r w:rsidRPr="00825D41">
        <w:t>i)</w:t>
      </w:r>
      <w:r w:rsidRPr="00825D41">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4D93AAE1" w14:textId="77777777" w:rsidR="0087351F" w:rsidRPr="00825D41" w:rsidRDefault="0087351F" w:rsidP="0087351F">
      <w:pPr>
        <w:pStyle w:val="B3"/>
      </w:pPr>
      <w:r w:rsidRPr="00825D41">
        <w:rPr>
          <w:lang w:eastAsia="x-none"/>
        </w:rPr>
        <w:t>ii)</w:t>
      </w:r>
      <w:r w:rsidRPr="00825D41">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350F68A2" w14:textId="77777777" w:rsidR="0087351F" w:rsidRPr="00825D41" w:rsidRDefault="0087351F" w:rsidP="0087351F">
      <w:pPr>
        <w:pStyle w:val="B2"/>
      </w:pPr>
      <w:r w:rsidRPr="00825D41">
        <w:t>e)</w:t>
      </w:r>
      <w:r w:rsidRPr="00825D41">
        <w:tab/>
        <w:t>shall generate SIP re-INVITE requests to the other affiliated and joined members of the MCVideo group as specified in subclause 6.3.3.1.6. The MCVideo controlling function:</w:t>
      </w:r>
    </w:p>
    <w:p w14:paraId="2B2DE219" w14:textId="77777777" w:rsidR="0087351F" w:rsidRPr="00825D41" w:rsidRDefault="0087351F" w:rsidP="0087351F">
      <w:pPr>
        <w:pStyle w:val="B3"/>
      </w:pPr>
      <w:r w:rsidRPr="00825D41">
        <w:t>i)</w:t>
      </w:r>
      <w:r w:rsidRPr="00825D41">
        <w:tab/>
        <w:t>for each affiliated and joined member shall send the SIP re-INVITE request towards the MCVideo client as specified in 3GPP TS 24.229 [</w:t>
      </w:r>
      <w:r w:rsidRPr="00825D41">
        <w:rPr>
          <w:lang w:eastAsia="zh-CN"/>
        </w:rPr>
        <w:t>11</w:t>
      </w:r>
      <w:r w:rsidRPr="00825D41">
        <w:t>]; and</w:t>
      </w:r>
    </w:p>
    <w:p w14:paraId="1A47AB5B" w14:textId="77777777" w:rsidR="0087351F" w:rsidRPr="00825D41" w:rsidRDefault="0087351F" w:rsidP="0087351F">
      <w:pPr>
        <w:pStyle w:val="B3"/>
      </w:pPr>
      <w:r w:rsidRPr="00825D41">
        <w:t>ii)</w:t>
      </w:r>
      <w:r w:rsidRPr="00825D41">
        <w:tab/>
        <w:t>Upon receiving a SIP 200 (OK) response to the SIP re-INVITE request the controlling MCVideo function shall interact with the media plane as specified in 3GPP TS 24.581 [</w:t>
      </w:r>
      <w:r w:rsidRPr="00825D41">
        <w:rPr>
          <w:lang w:eastAsia="zh-CN"/>
        </w:rPr>
        <w:t>5</w:t>
      </w:r>
      <w:r w:rsidRPr="00825D41">
        <w:t>]; and</w:t>
      </w:r>
    </w:p>
    <w:p w14:paraId="4A858678" w14:textId="77777777" w:rsidR="0087351F" w:rsidRPr="00825D41" w:rsidRDefault="0087351F" w:rsidP="0087351F">
      <w:pPr>
        <w:pStyle w:val="NO"/>
      </w:pPr>
      <w:r w:rsidRPr="00825D41">
        <w:t>NOTE 4:</w:t>
      </w:r>
      <w:r w:rsidRPr="00825D41">
        <w:tab/>
        <w:t>Subclause </w:t>
      </w:r>
      <w:r w:rsidRPr="00825D41">
        <w:rPr>
          <w:lang w:eastAsia="zh-CN"/>
        </w:rPr>
        <w:t>6.3.3.1.5</w:t>
      </w:r>
      <w:r w:rsidRPr="00825D41">
        <w:t xml:space="preserve"> will inform the affiliated and joined members of the cancellation of the MCVideo group's in-progress emergency state and the cancellation of the MCVideo emergency alert if applicable.</w:t>
      </w:r>
    </w:p>
    <w:p w14:paraId="7F847D36" w14:textId="77777777" w:rsidR="0087351F" w:rsidRPr="00825D41" w:rsidRDefault="0087351F" w:rsidP="0087351F">
      <w:pPr>
        <w:pStyle w:val="B2"/>
      </w:pPr>
      <w:r w:rsidRPr="00825D41">
        <w:t>f)</w:t>
      </w:r>
      <w:r w:rsidRPr="00825D41">
        <w:tab/>
        <w:t>for each of the affiliated but not joined members of the group shall:</w:t>
      </w:r>
    </w:p>
    <w:p w14:paraId="18C475BC" w14:textId="77777777" w:rsidR="0087351F" w:rsidRPr="00825D41" w:rsidRDefault="0087351F" w:rsidP="0087351F">
      <w:pPr>
        <w:pStyle w:val="B3"/>
      </w:pPr>
      <w:r w:rsidRPr="00825D41">
        <w:lastRenderedPageBreak/>
        <w:t>i)</w:t>
      </w:r>
      <w:r w:rsidRPr="00825D41">
        <w:tab/>
        <w:t>generate a SIP MESSAGE request notification of the cancellation of the MCVideo user's emergency call as specified in subclause 6.3.3.1.11;</w:t>
      </w:r>
    </w:p>
    <w:p w14:paraId="43E55D2D" w14:textId="77777777" w:rsidR="0087351F" w:rsidRPr="00825D41" w:rsidRDefault="0087351F" w:rsidP="0087351F">
      <w:pPr>
        <w:pStyle w:val="B3"/>
      </w:pPr>
      <w:r w:rsidRPr="00825D41">
        <w:t>ii)</w:t>
      </w:r>
      <w:r w:rsidRPr="00825D41">
        <w:tab/>
        <w:t>set the &lt;emergency-ind&gt; element of the application/vnd.3gpp.mcvideo-info+xml MIME body to a value of "false";</w:t>
      </w:r>
    </w:p>
    <w:p w14:paraId="513463CF" w14:textId="77777777" w:rsidR="0087351F" w:rsidRPr="00825D41" w:rsidRDefault="0087351F" w:rsidP="0087351F">
      <w:pPr>
        <w:pStyle w:val="B3"/>
      </w:pPr>
      <w:r w:rsidRPr="00825D41">
        <w:t>iii)</w:t>
      </w:r>
      <w:r w:rsidRPr="00825D41">
        <w:tab/>
        <w:t>if indicated above in step d), set the &lt;alert-ind&gt; element of the application/vnd.3gpp.mcvideo-info+xml MIME body to a value of "false"; and</w:t>
      </w:r>
    </w:p>
    <w:p w14:paraId="61E5DB95" w14:textId="77777777" w:rsidR="0087351F" w:rsidRPr="00825D41" w:rsidRDefault="0087351F" w:rsidP="0087351F">
      <w:pPr>
        <w:pStyle w:val="B3"/>
      </w:pPr>
      <w:r w:rsidRPr="00825D41">
        <w:t>iv)</w:t>
      </w:r>
      <w:r w:rsidRPr="00825D41">
        <w:tab/>
        <w:t>send the SIP MESSAGE request according to 3GPP TS 24.229 [</w:t>
      </w:r>
      <w:r w:rsidRPr="00825D41">
        <w:rPr>
          <w:lang w:eastAsia="zh-CN"/>
        </w:rPr>
        <w:t>11</w:t>
      </w:r>
      <w:r w:rsidRPr="00825D41">
        <w:t>];</w:t>
      </w:r>
    </w:p>
    <w:p w14:paraId="4A25C5BC" w14:textId="77777777" w:rsidR="0087351F" w:rsidRPr="00825D41" w:rsidRDefault="0087351F" w:rsidP="0087351F">
      <w:pPr>
        <w:pStyle w:val="B1"/>
      </w:pPr>
      <w:r w:rsidRPr="00825D41">
        <w:t>7)</w:t>
      </w:r>
      <w:r w:rsidRPr="00825D41">
        <w:tab/>
        <w:t>if a Resource-Priority header field is included in the SIP re-INVITE request:</w:t>
      </w:r>
    </w:p>
    <w:p w14:paraId="261F98A3" w14:textId="77777777" w:rsidR="0087351F" w:rsidRPr="00825D41" w:rsidRDefault="0087351F" w:rsidP="0087351F">
      <w:pPr>
        <w:pStyle w:val="B2"/>
      </w:pPr>
      <w:r w:rsidRPr="00825D41">
        <w:t>a)</w:t>
      </w:r>
      <w:r w:rsidRPr="00825D41">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252F68CD" w14:textId="77777777" w:rsidR="0087351F" w:rsidRPr="00825D41" w:rsidRDefault="0087351F" w:rsidP="0087351F">
      <w:pPr>
        <w:pStyle w:val="B2"/>
      </w:pPr>
      <w:r w:rsidRPr="00825D41">
        <w:t>b)</w:t>
      </w:r>
      <w:r w:rsidRPr="00825D41">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26D4542B" w14:textId="77777777" w:rsidR="0087351F" w:rsidRPr="00825D41" w:rsidRDefault="0087351F" w:rsidP="0087351F">
      <w:pPr>
        <w:pStyle w:val="B1"/>
      </w:pPr>
      <w:r w:rsidRPr="00825D41">
        <w:t>8)</w:t>
      </w:r>
      <w:r w:rsidRPr="00825D41">
        <w:tab/>
        <w:t>if the received SIP re-INVITE request contains an imminent peril indication, shall perform the procedures specified in subclause</w:t>
      </w:r>
      <w:r w:rsidRPr="00825D41">
        <w:rPr>
          <w:lang w:eastAsia="zh-CN"/>
        </w:rPr>
        <w:t xml:space="preserve"> 9</w:t>
      </w:r>
      <w:r w:rsidRPr="00825D41">
        <w:t>.</w:t>
      </w:r>
      <w:r w:rsidRPr="00825D41">
        <w:rPr>
          <w:lang w:eastAsia="zh-CN"/>
        </w:rPr>
        <w:t>2</w:t>
      </w:r>
      <w:r w:rsidRPr="00825D41">
        <w:t>.2.4.1.3 and skip the rest of the steps;</w:t>
      </w:r>
    </w:p>
    <w:p w14:paraId="3AADCB57" w14:textId="77777777" w:rsidR="0087351F" w:rsidRPr="00825D41" w:rsidRDefault="0087351F" w:rsidP="0087351F">
      <w:pPr>
        <w:pStyle w:val="B1"/>
      </w:pPr>
      <w:r w:rsidRPr="00825D41">
        <w:t>9)</w:t>
      </w:r>
      <w:r w:rsidRPr="00825D41">
        <w:tab/>
        <w:t>shall include in the SIP 200 (OK) response an SDP answer according to 3GPP TS 24.229 [</w:t>
      </w:r>
      <w:r w:rsidRPr="00825D41">
        <w:rPr>
          <w:lang w:eastAsia="zh-CN"/>
        </w:rPr>
        <w:t>11</w:t>
      </w:r>
      <w:r w:rsidRPr="00825D41">
        <w:t>] with the clarifications specified in subclause 6.3.3.2.1 unless the procedures of subclause 6.3.3.1.8 were performed in step 6) a) i) above;</w:t>
      </w:r>
    </w:p>
    <w:p w14:paraId="385E9AA7" w14:textId="77777777" w:rsidR="0087351F" w:rsidRPr="00825D41" w:rsidRDefault="0087351F" w:rsidP="0087351F">
      <w:pPr>
        <w:pStyle w:val="B1"/>
      </w:pPr>
      <w:r w:rsidRPr="00825D41">
        <w:t>10)</w:t>
      </w:r>
      <w:r w:rsidRPr="00825D41">
        <w:tab/>
        <w:t>shall include the "tdialog" option tag in a Supported header field according to IETF RFC 4538 [</w:t>
      </w:r>
      <w:r w:rsidRPr="00825D41">
        <w:rPr>
          <w:lang w:eastAsia="zh-CN"/>
        </w:rPr>
        <w:t>32</w:t>
      </w:r>
      <w:r w:rsidRPr="00825D41">
        <w:t>];</w:t>
      </w:r>
    </w:p>
    <w:p w14:paraId="205FCE8A" w14:textId="77777777" w:rsidR="0087351F" w:rsidRPr="00825D41" w:rsidRDefault="0087351F" w:rsidP="0087351F">
      <w:pPr>
        <w:pStyle w:val="B1"/>
      </w:pPr>
      <w:r w:rsidRPr="00825D41">
        <w:t>11)</w:t>
      </w:r>
      <w:r w:rsidRPr="00825D41">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sidRPr="00825D41">
        <w:rPr>
          <w:lang w:eastAsia="zh-CN"/>
        </w:rPr>
        <w:t>4.4</w:t>
      </w:r>
      <w:r w:rsidRPr="00825D41">
        <w:t>;</w:t>
      </w:r>
    </w:p>
    <w:p w14:paraId="16833DC1" w14:textId="77777777" w:rsidR="0087351F" w:rsidRPr="00825D41" w:rsidRDefault="0087351F" w:rsidP="0087351F">
      <w:pPr>
        <w:pStyle w:val="B1"/>
      </w:pPr>
      <w:r w:rsidRPr="00825D41">
        <w:t>12)</w:t>
      </w:r>
      <w:r w:rsidRPr="00825D41">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sidRPr="00825D41">
        <w:rPr>
          <w:lang w:eastAsia="zh-CN"/>
        </w:rPr>
        <w:t>4.4</w:t>
      </w:r>
      <w:r w:rsidRPr="00825D41">
        <w:t>;</w:t>
      </w:r>
    </w:p>
    <w:p w14:paraId="43E4E2BD" w14:textId="77777777" w:rsidR="0087351F" w:rsidRPr="00825D41" w:rsidRDefault="0087351F" w:rsidP="0087351F">
      <w:pPr>
        <w:pStyle w:val="B1"/>
      </w:pPr>
      <w:r w:rsidRPr="00825D41">
        <w:t>13)</w:t>
      </w:r>
      <w:r w:rsidRPr="00825D41">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sidRPr="00825D41">
        <w:rPr>
          <w:lang w:eastAsia="zh-CN"/>
        </w:rPr>
        <w:t>4.4</w:t>
      </w:r>
      <w:r w:rsidRPr="00825D41">
        <w:t>;</w:t>
      </w:r>
    </w:p>
    <w:p w14:paraId="3EDB4D65" w14:textId="77777777" w:rsidR="0087351F" w:rsidRPr="00825D41" w:rsidRDefault="0087351F" w:rsidP="0087351F">
      <w:pPr>
        <w:pStyle w:val="NO"/>
      </w:pPr>
      <w:r w:rsidRPr="00825D41">
        <w:t>NOTE 5:</w:t>
      </w:r>
      <w:r w:rsidRPr="00825D41">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34E245" w14:textId="77777777" w:rsidR="0087351F" w:rsidRPr="00825D41" w:rsidRDefault="0087351F" w:rsidP="0087351F">
      <w:pPr>
        <w:pStyle w:val="B1"/>
      </w:pPr>
      <w:r w:rsidRPr="00825D41">
        <w:t>14)</w:t>
      </w:r>
      <w:r w:rsidRPr="00825D41">
        <w:tab/>
        <w:t>shall interact with media plane as specified in 3GPP TS 24.581 [</w:t>
      </w:r>
      <w:r w:rsidRPr="00825D41">
        <w:rPr>
          <w:lang w:eastAsia="zh-CN"/>
        </w:rPr>
        <w:t>5</w:t>
      </w:r>
      <w:r w:rsidRPr="00825D41">
        <w:t>]; and</w:t>
      </w:r>
    </w:p>
    <w:p w14:paraId="4DD97550" w14:textId="77777777" w:rsidR="0087351F" w:rsidRPr="00825D41" w:rsidRDefault="0087351F" w:rsidP="0087351F">
      <w:pPr>
        <w:pStyle w:val="B1"/>
      </w:pPr>
      <w:r w:rsidRPr="00825D41">
        <w:t>15)</w:t>
      </w:r>
      <w:r w:rsidRPr="00825D41">
        <w:tab/>
        <w:t>shall send the SIP 200 (OK) response towards the MCVideo client according to 3GPP TS 24.229 [</w:t>
      </w:r>
      <w:r w:rsidRPr="00825D41">
        <w:rPr>
          <w:lang w:eastAsia="zh-CN"/>
        </w:rPr>
        <w:t>11</w:t>
      </w:r>
      <w:r w:rsidRPr="00825D41">
        <w:t>].</w:t>
      </w:r>
    </w:p>
    <w:p w14:paraId="2A766ED5" w14:textId="77777777" w:rsidR="0087351F" w:rsidRPr="00825D41" w:rsidRDefault="0087351F" w:rsidP="0087351F">
      <w:r w:rsidRPr="00825D41">
        <w:t>Upon receiving a SIP ACK to the SIP 200 (OK) response sent towards the inviting MCVideo client, and the SIP 200 (OK) response was sent with the warning text set to "149 SIP INFO request pending" in a Warning header field as specified in subclause </w:t>
      </w:r>
      <w:r w:rsidRPr="00825D41">
        <w:rPr>
          <w:lang w:eastAsia="zh-CN"/>
        </w:rPr>
        <w:t>4.4</w:t>
      </w:r>
      <w:r w:rsidRPr="00825D41">
        <w:t>, the controlling MCVideo function shall follow the procedures in subclause 6.3.3.1.18.</w:t>
      </w:r>
    </w:p>
    <w:p w14:paraId="1C86A305" w14:textId="77777777" w:rsidR="0087351F" w:rsidRPr="00825D41" w:rsidRDefault="0087351F" w:rsidP="0087351F">
      <w:r w:rsidRPr="00825D41">
        <w:t>[TS 24.281, clause 9.2.2.4.1.3]</w:t>
      </w:r>
    </w:p>
    <w:p w14:paraId="7428AEC9" w14:textId="77777777" w:rsidR="0087351F" w:rsidRPr="00825D41" w:rsidRDefault="0087351F" w:rsidP="0087351F">
      <w:r w:rsidRPr="00825D41">
        <w:t>In the procedures in this subclause:</w:t>
      </w:r>
    </w:p>
    <w:p w14:paraId="57C64928" w14:textId="77777777" w:rsidR="0087351F" w:rsidRPr="00825D41" w:rsidRDefault="0087351F" w:rsidP="0087351F">
      <w:pPr>
        <w:pStyle w:val="B1"/>
      </w:pPr>
      <w:r w:rsidRPr="00825D41">
        <w:lastRenderedPageBreak/>
        <w:t>1)</w:t>
      </w:r>
      <w:r w:rsidRPr="00825D41">
        <w:tab/>
        <w:t>imminent peril indication in an incoming SIP INVITE request refers to the &lt;imminentperil-ind&gt; element of the application/vnd.3gpp.mcvideo-info+xml MIME body.</w:t>
      </w:r>
    </w:p>
    <w:p w14:paraId="6CF17259" w14:textId="77777777" w:rsidR="0087351F" w:rsidRPr="00825D41" w:rsidRDefault="0087351F" w:rsidP="0087351F">
      <w:r w:rsidRPr="00825D41">
        <w:t>When the controlling function receives a SIP re-INVITE request with and imminent peril indication, the controlling function:</w:t>
      </w:r>
    </w:p>
    <w:p w14:paraId="05BCB2FA" w14:textId="77777777" w:rsidR="0087351F" w:rsidRPr="00825D41" w:rsidRDefault="0087351F" w:rsidP="0087351F">
      <w:pPr>
        <w:pStyle w:val="B1"/>
      </w:pPr>
      <w:r w:rsidRPr="00825D41">
        <w:t>1)</w:t>
      </w:r>
      <w:r w:rsidRPr="00825D41">
        <w:tab/>
        <w:t>if the SIP re-INVITE request contains an unauthorized request for an MCVideo imminent peril group call as determined by subclause 6.3.3.1.13.5, shall reject the SIP re-INVITE request with a SIP 403 (Forbidden) response with the following clarifications:</w:t>
      </w:r>
    </w:p>
    <w:p w14:paraId="332AD100" w14:textId="77777777" w:rsidR="0087351F" w:rsidRPr="00825D41" w:rsidRDefault="0087351F" w:rsidP="0087351F">
      <w:pPr>
        <w:pStyle w:val="B2"/>
      </w:pPr>
      <w:r w:rsidRPr="00825D41">
        <w:t>a)</w:t>
      </w:r>
      <w:r w:rsidRPr="00825D41">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0CA0BEFA" w14:textId="77777777" w:rsidR="0087351F" w:rsidRPr="00825D41" w:rsidRDefault="0087351F" w:rsidP="0087351F">
      <w:pPr>
        <w:pStyle w:val="B2"/>
      </w:pPr>
      <w:r w:rsidRPr="00825D41">
        <w:t>b)</w:t>
      </w:r>
      <w:r w:rsidRPr="00825D41">
        <w:tab/>
        <w:t>shall send the SIP 403 (Forbidden) response as specified in 3GPP TS 24.229 [</w:t>
      </w:r>
      <w:r w:rsidRPr="00825D41">
        <w:rPr>
          <w:lang w:eastAsia="zh-CN"/>
        </w:rPr>
        <w:t>11</w:t>
      </w:r>
      <w:r w:rsidRPr="00825D41">
        <w:t>] and skip the rest of the steps;</w:t>
      </w:r>
    </w:p>
    <w:p w14:paraId="0DCB255C" w14:textId="77777777" w:rsidR="0087351F" w:rsidRPr="00825D41" w:rsidRDefault="0087351F" w:rsidP="0087351F">
      <w:pPr>
        <w:pStyle w:val="B1"/>
      </w:pPr>
      <w:r w:rsidRPr="00825D41">
        <w:t>2)</w:t>
      </w:r>
      <w:r w:rsidRPr="00825D41">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564F82A" w14:textId="77777777" w:rsidR="0087351F" w:rsidRPr="00825D41" w:rsidRDefault="0087351F" w:rsidP="0087351F">
      <w:pPr>
        <w:pStyle w:val="B2"/>
      </w:pPr>
      <w:r w:rsidRPr="00825D41">
        <w:t>a)</w:t>
      </w:r>
      <w:r w:rsidRPr="00825D41">
        <w:tab/>
        <w:t>validate that the SIP re-INVITE request includes a Resource-Priority header field with the namespace set to the MCVideo-specific namespace and the priority set to the priority designated for imminent peril calls and if not:</w:t>
      </w:r>
    </w:p>
    <w:p w14:paraId="4D913082" w14:textId="77777777" w:rsidR="0087351F" w:rsidRPr="00825D41" w:rsidRDefault="0087351F" w:rsidP="0087351F">
      <w:pPr>
        <w:pStyle w:val="B3"/>
      </w:pPr>
      <w:r w:rsidRPr="00825D41">
        <w:t>i)</w:t>
      </w:r>
      <w:r w:rsidRPr="00825D41">
        <w:tab/>
        <w:t>perform the actions specified in subclause 6.3.3.1.8;</w:t>
      </w:r>
    </w:p>
    <w:p w14:paraId="55FECF7B" w14:textId="77777777" w:rsidR="0087351F" w:rsidRPr="00825D41" w:rsidRDefault="0087351F" w:rsidP="0087351F">
      <w:pPr>
        <w:pStyle w:val="B3"/>
      </w:pPr>
      <w:r w:rsidRPr="00825D41">
        <w:t>ii)</w:t>
      </w:r>
      <w:r w:rsidRPr="00825D41">
        <w:tab/>
        <w:t>send the SIP UPDATE request generated in subclause 6.3.3.1.8 towards the initiator of the SIP re-INVITE request according to 3GPP TS 24.229 [</w:t>
      </w:r>
      <w:r w:rsidRPr="00825D41">
        <w:rPr>
          <w:lang w:eastAsia="zh-CN"/>
        </w:rPr>
        <w:t>11</w:t>
      </w:r>
      <w:r w:rsidRPr="00825D41">
        <w:t>]; and</w:t>
      </w:r>
    </w:p>
    <w:p w14:paraId="2B6A7CDF" w14:textId="77777777" w:rsidR="0087351F" w:rsidRPr="00825D41" w:rsidRDefault="0087351F" w:rsidP="0087351F">
      <w:pPr>
        <w:pStyle w:val="B3"/>
      </w:pPr>
      <w:r w:rsidRPr="00825D41">
        <w:t>iii)</w:t>
      </w:r>
      <w:r w:rsidRPr="00825D41">
        <w:tab/>
        <w:t>upon receiving a SIP 200 (OK) response to the SIP UPDATE request sent in subclause 6.3.3.1.8 proceed with the rest of the steps.</w:t>
      </w:r>
    </w:p>
    <w:p w14:paraId="2F455306" w14:textId="77777777" w:rsidR="0087351F" w:rsidRPr="00825D41" w:rsidRDefault="0087351F" w:rsidP="0087351F">
      <w:pPr>
        <w:pStyle w:val="NO"/>
      </w:pPr>
      <w:r w:rsidRPr="00825D41">
        <w:t>NOTE 3:</w:t>
      </w:r>
      <w:r w:rsidRPr="00825D41">
        <w:tab/>
        <w:t>Verify that the Resource-Priority header is included and properly populated for both ongoing and newly- entered in-progress imminent peril states of the specified group.</w:t>
      </w:r>
    </w:p>
    <w:p w14:paraId="118EE91F" w14:textId="77777777" w:rsidR="0087351F" w:rsidRPr="00825D41" w:rsidRDefault="0087351F" w:rsidP="0087351F">
      <w:pPr>
        <w:pStyle w:val="B2"/>
      </w:pPr>
      <w:r w:rsidRPr="00825D41">
        <w:t>b)</w:t>
      </w:r>
      <w:r w:rsidRPr="00825D41">
        <w:tab/>
        <w:t>if the in-progress imminent peril state of the group is set to a value of "true" and this MCVideo user is indicating a new imminent peril indication:</w:t>
      </w:r>
    </w:p>
    <w:p w14:paraId="3291F8DE" w14:textId="77777777" w:rsidR="0087351F" w:rsidRPr="00825D41" w:rsidRDefault="0087351F" w:rsidP="0087351F">
      <w:pPr>
        <w:pStyle w:val="B3"/>
      </w:pPr>
      <w:r w:rsidRPr="00825D41">
        <w:t>i)</w:t>
      </w:r>
      <w:r w:rsidRPr="00825D41">
        <w:tab/>
        <w:t>for each of the other affiliated member of the group generate a SIP MESSAGE request notification of the MCVideo user's imminent peril indication as specified in subclause 6.3.3.1.11 with the following clarifications;</w:t>
      </w:r>
    </w:p>
    <w:p w14:paraId="250535BD" w14:textId="77777777" w:rsidR="0087351F" w:rsidRPr="00825D41" w:rsidRDefault="0087351F" w:rsidP="0087351F">
      <w:pPr>
        <w:pStyle w:val="B4"/>
      </w:pPr>
      <w:r w:rsidRPr="00825D41">
        <w:t>A)</w:t>
      </w:r>
      <w:r w:rsidRPr="00825D41">
        <w:tab/>
        <w:t>set the &lt;imminentperil-ind&gt; element of the application/vnd.3gpp.mcvideo-info+xml MIME body to a value of "true"; and</w:t>
      </w:r>
    </w:p>
    <w:p w14:paraId="53EB6C60" w14:textId="77777777" w:rsidR="0087351F" w:rsidRPr="00825D41" w:rsidRDefault="0087351F" w:rsidP="0087351F">
      <w:pPr>
        <w:pStyle w:val="B4"/>
      </w:pPr>
      <w:r w:rsidRPr="00825D41">
        <w:t>B)</w:t>
      </w:r>
      <w:r w:rsidRPr="00825D41">
        <w:tab/>
        <w:t>send the SIP MESSAGE request as specified in 3GPP TS 24.229 [</w:t>
      </w:r>
      <w:r w:rsidRPr="00825D41">
        <w:rPr>
          <w:lang w:eastAsia="zh-CN"/>
        </w:rPr>
        <w:t>11</w:t>
      </w:r>
      <w:r w:rsidRPr="00825D41">
        <w:t>]; and</w:t>
      </w:r>
    </w:p>
    <w:p w14:paraId="09A97B1E" w14:textId="77777777" w:rsidR="0087351F" w:rsidRPr="00825D41" w:rsidRDefault="0087351F" w:rsidP="0087351F">
      <w:pPr>
        <w:pStyle w:val="B3"/>
      </w:pPr>
      <w:r w:rsidRPr="00825D41">
        <w:t>ii)</w:t>
      </w:r>
      <w:r w:rsidRPr="00825D41">
        <w:tab/>
        <w:t>cache the information that this MCVideo user has initiated an MCVideo imminent peril call; and</w:t>
      </w:r>
    </w:p>
    <w:p w14:paraId="45E4D204" w14:textId="77777777" w:rsidR="0087351F" w:rsidRPr="00825D41" w:rsidRDefault="0087351F" w:rsidP="0087351F">
      <w:pPr>
        <w:pStyle w:val="B2"/>
      </w:pPr>
      <w:r w:rsidRPr="00825D41">
        <w:t>c)</w:t>
      </w:r>
      <w:r w:rsidRPr="00825D41">
        <w:tab/>
        <w:t>if the in-progress imminent peril state of the group is set to a value of "false":</w:t>
      </w:r>
    </w:p>
    <w:p w14:paraId="7659AC0E" w14:textId="77777777" w:rsidR="0087351F" w:rsidRPr="00825D41" w:rsidRDefault="0087351F" w:rsidP="0087351F">
      <w:pPr>
        <w:pStyle w:val="B3"/>
      </w:pPr>
      <w:r w:rsidRPr="00825D41">
        <w:t>i)</w:t>
      </w:r>
      <w:r w:rsidRPr="00825D41">
        <w:tab/>
        <w:t>shall set the value of the in-progress imminent peril state of the group to "true";</w:t>
      </w:r>
    </w:p>
    <w:p w14:paraId="692A95A9" w14:textId="77777777" w:rsidR="0087351F" w:rsidRPr="00825D41" w:rsidRDefault="0087351F" w:rsidP="0087351F">
      <w:pPr>
        <w:pStyle w:val="B3"/>
      </w:pPr>
      <w:r w:rsidRPr="00825D41">
        <w:t>ii)</w:t>
      </w:r>
      <w:r w:rsidRPr="00825D41">
        <w:tab/>
        <w:t>shall generate SIP re-INVITE requests for the MCVideo imminent peril group call to the other affiliated and joined participants of the chat MCVideo group as specified in subclause 6.3.3.1.15;</w:t>
      </w:r>
    </w:p>
    <w:p w14:paraId="21BC68E9" w14:textId="77777777" w:rsidR="0087351F" w:rsidRPr="00825D41" w:rsidRDefault="0087351F" w:rsidP="0087351F">
      <w:pPr>
        <w:pStyle w:val="B3"/>
      </w:pPr>
      <w:r w:rsidRPr="00825D41">
        <w:t>iii)</w:t>
      </w:r>
      <w:r w:rsidRPr="00825D41">
        <w:tab/>
        <w:t>shall generate SIP INVITE requests for the MCVideo imminent peril group call to the affiliated but not joined members of the chat MCVideo group as specified in subclause 6.3.3.1.7;</w:t>
      </w:r>
    </w:p>
    <w:p w14:paraId="5411776E" w14:textId="77777777" w:rsidR="0087351F" w:rsidRPr="00825D41" w:rsidRDefault="0087351F" w:rsidP="0087351F">
      <w:pPr>
        <w:pStyle w:val="B4"/>
      </w:pPr>
      <w:r w:rsidRPr="00825D41">
        <w:t>A)</w:t>
      </w:r>
      <w:r w:rsidRPr="00825D41">
        <w:tab/>
        <w:t>for each affiliated but not joined member shall send the SIP INVITE request towards the MCVideo client as specified in 3GPP TS 24.229 [</w:t>
      </w:r>
      <w:r w:rsidRPr="00825D41">
        <w:rPr>
          <w:lang w:eastAsia="zh-CN"/>
        </w:rPr>
        <w:t>11</w:t>
      </w:r>
      <w:r w:rsidRPr="00825D41">
        <w:t>]; and</w:t>
      </w:r>
    </w:p>
    <w:p w14:paraId="3D1F870F" w14:textId="77777777" w:rsidR="0087351F" w:rsidRPr="00825D41" w:rsidRDefault="0087351F" w:rsidP="0087351F">
      <w:pPr>
        <w:pStyle w:val="B4"/>
      </w:pPr>
      <w:r w:rsidRPr="00825D41">
        <w:t>B)</w:t>
      </w:r>
      <w:r w:rsidRPr="00825D41">
        <w:tab/>
        <w:t>Upon receiving a SIP 200 (OK) response to the SIP INVITE request the controlling MCVideo function shall interact with the media plane as specified in 3GPP TS 24.581 [</w:t>
      </w:r>
      <w:r w:rsidRPr="00825D41">
        <w:rPr>
          <w:lang w:eastAsia="zh-CN"/>
        </w:rPr>
        <w:t>5</w:t>
      </w:r>
      <w:r w:rsidRPr="00825D41">
        <w:t>]; and</w:t>
      </w:r>
    </w:p>
    <w:p w14:paraId="7D8D2AF4" w14:textId="77777777" w:rsidR="0087351F" w:rsidRPr="00825D41" w:rsidRDefault="0087351F" w:rsidP="0087351F">
      <w:pPr>
        <w:pStyle w:val="B3"/>
      </w:pPr>
      <w:r w:rsidRPr="00825D41">
        <w:lastRenderedPageBreak/>
        <w:t>iv)</w:t>
      </w:r>
      <w:r w:rsidRPr="00825D41">
        <w:tab/>
        <w:t>shall cache the information that this MCVideo user has initiated an MCVideo imminent peril call;</w:t>
      </w:r>
    </w:p>
    <w:p w14:paraId="2BB5D10C" w14:textId="77777777" w:rsidR="0087351F" w:rsidRPr="00825D41" w:rsidRDefault="0087351F" w:rsidP="0087351F">
      <w:pPr>
        <w:pStyle w:val="B1"/>
      </w:pPr>
      <w:r w:rsidRPr="00825D41">
        <w:t>3)</w:t>
      </w:r>
      <w:r w:rsidRPr="00825D41">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79217D51" w14:textId="77777777" w:rsidR="0087351F" w:rsidRPr="00825D41" w:rsidRDefault="0087351F" w:rsidP="0087351F">
      <w:pPr>
        <w:pStyle w:val="B2"/>
      </w:pPr>
      <w:r w:rsidRPr="00825D41">
        <w:t>a)</w:t>
      </w:r>
      <w:r w:rsidRPr="00825D41">
        <w:tab/>
        <w:t>reject the SIP re-INVITE request with a SIP 403 (Forbidden) response to the SIP re-INVITE request; and</w:t>
      </w:r>
    </w:p>
    <w:p w14:paraId="14D182F7" w14:textId="77777777" w:rsidR="0087351F" w:rsidRPr="00825D41" w:rsidRDefault="0087351F" w:rsidP="0087351F">
      <w:pPr>
        <w:pStyle w:val="B2"/>
      </w:pPr>
      <w:r w:rsidRPr="00825D41">
        <w:t>b)</w:t>
      </w:r>
      <w:r w:rsidRPr="00825D41">
        <w:tab/>
        <w:t>include in the SIP 403 (Forbidden) response:</w:t>
      </w:r>
    </w:p>
    <w:p w14:paraId="4499FEFE" w14:textId="77777777" w:rsidR="0087351F" w:rsidRPr="00825D41" w:rsidRDefault="0087351F" w:rsidP="0087351F">
      <w:pPr>
        <w:pStyle w:val="B3"/>
      </w:pPr>
      <w:r w:rsidRPr="00825D41">
        <w:t>i)</w:t>
      </w:r>
      <w:r w:rsidRPr="00825D41">
        <w:tab/>
        <w:t>include in the SIP 403 (Forbidden) response an application/vnd.3gpp.mcvideo-info+xml MIME body as specified in Annex F.1 with the &lt;mcvideoinfo&gt; element containing the &lt;mcvideo-Params&gt; element with the &lt;imminentperil-ind&gt; element set to a value of "false";</w:t>
      </w:r>
    </w:p>
    <w:p w14:paraId="62D83821" w14:textId="77777777" w:rsidR="0087351F" w:rsidRPr="00825D41" w:rsidRDefault="0087351F" w:rsidP="0087351F">
      <w:pPr>
        <w:pStyle w:val="B3"/>
      </w:pPr>
      <w:r w:rsidRPr="00825D41">
        <w:t>ii) send the SIP 403 (Forbidden) response as specified in 3GPP TS 24.229 [</w:t>
      </w:r>
      <w:r w:rsidRPr="00825D41">
        <w:rPr>
          <w:lang w:eastAsia="zh-CN"/>
        </w:rPr>
        <w:t>11</w:t>
      </w:r>
      <w:r w:rsidRPr="00825D41">
        <w:t>]; and</w:t>
      </w:r>
    </w:p>
    <w:p w14:paraId="1BEE2C5F" w14:textId="77777777" w:rsidR="0087351F" w:rsidRPr="00825D41" w:rsidRDefault="0087351F" w:rsidP="0087351F">
      <w:pPr>
        <w:pStyle w:val="B3"/>
      </w:pPr>
      <w:r w:rsidRPr="00825D41">
        <w:t>iii) skip the rest of the steps;</w:t>
      </w:r>
    </w:p>
    <w:p w14:paraId="1B28FEF2" w14:textId="77777777" w:rsidR="0087351F" w:rsidRPr="00825D41" w:rsidRDefault="0087351F" w:rsidP="0087351F">
      <w:pPr>
        <w:pStyle w:val="B1"/>
      </w:pPr>
      <w:r w:rsidRPr="00825D41">
        <w:t>4)</w:t>
      </w:r>
      <w:r w:rsidRPr="00825D41">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0EC959DE" w14:textId="77777777" w:rsidR="0087351F" w:rsidRPr="00825D41" w:rsidRDefault="0087351F" w:rsidP="0087351F">
      <w:pPr>
        <w:pStyle w:val="B2"/>
      </w:pPr>
      <w:r w:rsidRPr="00825D41">
        <w:t>a)</w:t>
      </w:r>
      <w:r w:rsidRPr="00825D41">
        <w:tab/>
        <w:t>validate that the SIP re-INVITE request includes a Resource-Priority header field with the namespace set to the MCVideo-specific namespace, and the priority set to the priority level designated for a normal priority MCVideo group call, and if not:</w:t>
      </w:r>
    </w:p>
    <w:p w14:paraId="5D8945DB" w14:textId="77777777" w:rsidR="0087351F" w:rsidRPr="00825D41" w:rsidRDefault="0087351F" w:rsidP="0087351F">
      <w:pPr>
        <w:pStyle w:val="B3"/>
      </w:pPr>
      <w:r w:rsidRPr="00825D41">
        <w:t>i)</w:t>
      </w:r>
      <w:r w:rsidRPr="00825D41">
        <w:tab/>
        <w:t>shall perform the actions specified in subclause 6.3.3.1.8; and</w:t>
      </w:r>
    </w:p>
    <w:p w14:paraId="7649C2D7" w14:textId="77777777" w:rsidR="0087351F" w:rsidRPr="00825D41" w:rsidRDefault="0087351F" w:rsidP="0087351F">
      <w:pPr>
        <w:pStyle w:val="B3"/>
      </w:pPr>
      <w:r w:rsidRPr="00825D41">
        <w:t>ii)</w:t>
      </w:r>
      <w:r w:rsidRPr="00825D41">
        <w:tab/>
        <w:t>upon receiving a SIP 200 (OK) response to the SIP UPDATE request sent in subclause 6.3.3.1.8 shall proceed with the rest of the steps;</w:t>
      </w:r>
    </w:p>
    <w:p w14:paraId="06C49B9C" w14:textId="77777777" w:rsidR="0087351F" w:rsidRPr="00825D41" w:rsidRDefault="0087351F" w:rsidP="0087351F">
      <w:pPr>
        <w:pStyle w:val="NO"/>
      </w:pPr>
      <w:r w:rsidRPr="00825D41">
        <w:t>NOTE 3:</w:t>
      </w:r>
      <w:r w:rsidRPr="00825D41">
        <w:tab/>
        <w:t>verify that the Resource-Priority header is included and properly populated for an in-progress emergency group state cancellation of the specified group.</w:t>
      </w:r>
    </w:p>
    <w:p w14:paraId="3F92598F" w14:textId="77777777" w:rsidR="0087351F" w:rsidRPr="00825D41" w:rsidRDefault="0087351F" w:rsidP="0087351F">
      <w:pPr>
        <w:pStyle w:val="B2"/>
      </w:pPr>
      <w:r w:rsidRPr="00825D41">
        <w:t>b)</w:t>
      </w:r>
      <w:r w:rsidRPr="00825D41">
        <w:tab/>
        <w:t>shall set the in-progress imminent peril state of the group to a value of "false";</w:t>
      </w:r>
    </w:p>
    <w:p w14:paraId="6C828B07" w14:textId="77777777" w:rsidR="0087351F" w:rsidRPr="00825D41" w:rsidRDefault="0087351F" w:rsidP="0087351F">
      <w:pPr>
        <w:pStyle w:val="B2"/>
      </w:pPr>
      <w:r w:rsidRPr="00825D41">
        <w:t>c)</w:t>
      </w:r>
      <w:r w:rsidRPr="00825D41">
        <w:tab/>
        <w:t>shall cache the information that this MCVideo user no longer has an outstanding MCVideo imminent peril group call;</w:t>
      </w:r>
    </w:p>
    <w:p w14:paraId="671C81B4" w14:textId="77777777" w:rsidR="0087351F" w:rsidRPr="00825D41" w:rsidRDefault="0087351F" w:rsidP="0087351F">
      <w:pPr>
        <w:pStyle w:val="B2"/>
      </w:pPr>
      <w:r w:rsidRPr="00825D41">
        <w:t>d)</w:t>
      </w:r>
      <w:r w:rsidRPr="00825D41">
        <w:tab/>
        <w:t>shall generate SIP re-INVITES requests to the other affiliated and joined members of the MCVideo group as specified in subclause 6.3.3.1.15. The MCVideo controlling function:</w:t>
      </w:r>
    </w:p>
    <w:p w14:paraId="4BA8C176" w14:textId="77777777" w:rsidR="0087351F" w:rsidRPr="00825D41" w:rsidRDefault="0087351F" w:rsidP="0087351F">
      <w:pPr>
        <w:pStyle w:val="B3"/>
      </w:pPr>
      <w:r w:rsidRPr="00825D41">
        <w:t>i)</w:t>
      </w:r>
      <w:r w:rsidRPr="00825D41">
        <w:tab/>
        <w:t>for each affiliated and joined member shall send the SIP re-INVITE request towards the MCVideo client as specified in 3GPP TS 24.229 [</w:t>
      </w:r>
      <w:r w:rsidRPr="00825D41">
        <w:rPr>
          <w:lang w:eastAsia="zh-CN"/>
        </w:rPr>
        <w:t>11</w:t>
      </w:r>
      <w:r w:rsidRPr="00825D41">
        <w:t>]; and</w:t>
      </w:r>
    </w:p>
    <w:p w14:paraId="2412BB5D" w14:textId="77777777" w:rsidR="0087351F" w:rsidRPr="00825D41" w:rsidRDefault="0087351F" w:rsidP="0087351F">
      <w:pPr>
        <w:pStyle w:val="B3"/>
      </w:pPr>
      <w:r w:rsidRPr="00825D41">
        <w:t>ii)</w:t>
      </w:r>
      <w:r w:rsidRPr="00825D41">
        <w:tab/>
        <w:t>Upon receiving a SIP 200 (OK) response to the SIP re-INVITE request the controlling MCVideo function shall interact with the media plane as specified in 3GPP TS 24.581 [</w:t>
      </w:r>
      <w:r w:rsidRPr="00825D41">
        <w:rPr>
          <w:lang w:eastAsia="zh-CN"/>
        </w:rPr>
        <w:t>5</w:t>
      </w:r>
      <w:r w:rsidRPr="00825D41">
        <w:t>]; and</w:t>
      </w:r>
    </w:p>
    <w:p w14:paraId="7DAA9D0C" w14:textId="77777777" w:rsidR="0087351F" w:rsidRPr="00825D41" w:rsidRDefault="0087351F" w:rsidP="0087351F">
      <w:pPr>
        <w:pStyle w:val="NO"/>
      </w:pPr>
      <w:r w:rsidRPr="00825D41">
        <w:t>NOTE 4:</w:t>
      </w:r>
      <w:r w:rsidRPr="00825D41">
        <w:tab/>
        <w:t>subclause 6.3.3.1.15 will inform the affiliated and joined members of the cancellation of the MCVideo group's in-progress emergency group state and the cancellation of the MCVideo emergency alert if applicable.</w:t>
      </w:r>
    </w:p>
    <w:p w14:paraId="1557D364" w14:textId="77777777" w:rsidR="0087351F" w:rsidRPr="00825D41" w:rsidRDefault="0087351F" w:rsidP="0087351F">
      <w:pPr>
        <w:pStyle w:val="B2"/>
      </w:pPr>
      <w:r w:rsidRPr="00825D41">
        <w:t>e)</w:t>
      </w:r>
      <w:r w:rsidRPr="00825D41">
        <w:tab/>
        <w:t>for each of the affiliated but not joined members of the group shall:</w:t>
      </w:r>
    </w:p>
    <w:p w14:paraId="65556AE2" w14:textId="77777777" w:rsidR="0087351F" w:rsidRPr="00825D41" w:rsidRDefault="0087351F" w:rsidP="0087351F">
      <w:pPr>
        <w:pStyle w:val="B3"/>
      </w:pPr>
      <w:r w:rsidRPr="00825D41">
        <w:t>i)</w:t>
      </w:r>
      <w:r w:rsidRPr="00825D41">
        <w:tab/>
        <w:t>generate a SIP MESSAGE request notification of the cancellation of the MCVideo user's imminent peril call as specified in subclause 6.3.3.1.11;</w:t>
      </w:r>
    </w:p>
    <w:p w14:paraId="18F24BDA" w14:textId="77777777" w:rsidR="0087351F" w:rsidRPr="00825D41" w:rsidRDefault="0087351F" w:rsidP="0087351F">
      <w:pPr>
        <w:pStyle w:val="B3"/>
      </w:pPr>
      <w:r w:rsidRPr="00825D41">
        <w:t>ii)</w:t>
      </w:r>
      <w:r w:rsidRPr="00825D41">
        <w:tab/>
        <w:t>set the &lt;imminentperil-ind&gt; element of the application/vnd.3gpp.mcvideo-info+xml MIME body to a value of "false"; and</w:t>
      </w:r>
    </w:p>
    <w:p w14:paraId="2254A551" w14:textId="77777777" w:rsidR="0087351F" w:rsidRPr="00825D41" w:rsidRDefault="0087351F" w:rsidP="0087351F">
      <w:pPr>
        <w:pStyle w:val="B3"/>
      </w:pPr>
      <w:r w:rsidRPr="00825D41">
        <w:t>iii)</w:t>
      </w:r>
      <w:r w:rsidRPr="00825D41">
        <w:tab/>
        <w:t>send the SIP MESSAGE request according to 3GPP TS 24.229 [</w:t>
      </w:r>
      <w:r w:rsidRPr="00825D41">
        <w:rPr>
          <w:lang w:eastAsia="zh-CN"/>
        </w:rPr>
        <w:t>11</w:t>
      </w:r>
      <w:r w:rsidRPr="00825D41">
        <w:t>];</w:t>
      </w:r>
    </w:p>
    <w:p w14:paraId="2456D3F8" w14:textId="77777777" w:rsidR="0087351F" w:rsidRPr="00825D41" w:rsidRDefault="0087351F" w:rsidP="0087351F">
      <w:pPr>
        <w:pStyle w:val="B1"/>
      </w:pPr>
      <w:r w:rsidRPr="00825D41">
        <w:t>5)</w:t>
      </w:r>
      <w:r w:rsidRPr="00825D41">
        <w:tab/>
        <w:t>shall include in the SIP 200 (OK) response an SDP answer according to 3GPP TS 24.229 [</w:t>
      </w:r>
      <w:r w:rsidRPr="00825D41">
        <w:rPr>
          <w:lang w:eastAsia="zh-CN"/>
        </w:rPr>
        <w:t>11</w:t>
      </w:r>
      <w:r w:rsidRPr="00825D41">
        <w:t>] with the clarifications specified in subclause 6.3.3.2.1 unless the procedures of subclause 6.3.3.1.8 were performed in step 2) or 4) above;</w:t>
      </w:r>
    </w:p>
    <w:p w14:paraId="320E85C5" w14:textId="77777777" w:rsidR="0087351F" w:rsidRPr="00825D41" w:rsidRDefault="0087351F" w:rsidP="0087351F">
      <w:pPr>
        <w:pStyle w:val="B1"/>
      </w:pPr>
      <w:r w:rsidRPr="00825D41">
        <w:lastRenderedPageBreak/>
        <w:t>6)</w:t>
      </w:r>
      <w:r w:rsidRPr="00825D41">
        <w:tab/>
        <w:t>shall include the "norefersub" option tag in a Supported header field according to IETF RFC 4488 [</w:t>
      </w:r>
      <w:r w:rsidRPr="00825D41">
        <w:rPr>
          <w:lang w:eastAsia="zh-CN"/>
        </w:rPr>
        <w:t>31</w:t>
      </w:r>
      <w:r w:rsidRPr="00825D41">
        <w:t>];</w:t>
      </w:r>
    </w:p>
    <w:p w14:paraId="722EA4A4" w14:textId="77777777" w:rsidR="0087351F" w:rsidRPr="00825D41" w:rsidRDefault="0087351F" w:rsidP="0087351F">
      <w:pPr>
        <w:pStyle w:val="B1"/>
      </w:pPr>
      <w:r w:rsidRPr="00825D41">
        <w:t>7)</w:t>
      </w:r>
      <w:r w:rsidRPr="00825D41">
        <w:tab/>
        <w:t>shall include the "tdialog" option tag in a Supported header field according to IETF RFC 4538 [</w:t>
      </w:r>
      <w:r w:rsidRPr="00825D41">
        <w:rPr>
          <w:lang w:eastAsia="zh-CN"/>
        </w:rPr>
        <w:t>32</w:t>
      </w:r>
      <w:r w:rsidRPr="00825D41">
        <w:t>];</w:t>
      </w:r>
    </w:p>
    <w:p w14:paraId="026F0BC3" w14:textId="77777777" w:rsidR="0087351F" w:rsidRPr="00825D41" w:rsidRDefault="0087351F" w:rsidP="0087351F">
      <w:pPr>
        <w:pStyle w:val="B1"/>
      </w:pPr>
      <w:r w:rsidRPr="00825D41">
        <w:t>8)</w:t>
      </w:r>
      <w:r w:rsidRPr="00825D41">
        <w:tab/>
        <w:t>shall interact with media plane as specified in 3GPP TS 24.581 [</w:t>
      </w:r>
      <w:r w:rsidRPr="00825D41">
        <w:rPr>
          <w:lang w:eastAsia="zh-CN"/>
        </w:rPr>
        <w:t>5</w:t>
      </w:r>
      <w:r w:rsidRPr="00825D41">
        <w:t>]; and</w:t>
      </w:r>
    </w:p>
    <w:p w14:paraId="7922E5C5" w14:textId="77777777" w:rsidR="0087351F" w:rsidRPr="00825D41" w:rsidRDefault="0087351F" w:rsidP="0087351F">
      <w:pPr>
        <w:pStyle w:val="B1"/>
      </w:pPr>
      <w:r w:rsidRPr="00825D41">
        <w:t>9)</w:t>
      </w:r>
      <w:r w:rsidRPr="00825D41">
        <w:tab/>
        <w:t>shall send the SIP 200 (OK) response towards the MCVideo client according to 3GPP TS 24.229 [</w:t>
      </w:r>
      <w:r w:rsidRPr="00825D41">
        <w:rPr>
          <w:lang w:eastAsia="zh-CN"/>
        </w:rPr>
        <w:t>11</w:t>
      </w:r>
      <w:r w:rsidRPr="00825D41">
        <w:t>].</w:t>
      </w:r>
    </w:p>
    <w:p w14:paraId="4AD59DAB" w14:textId="77777777" w:rsidR="0087351F" w:rsidRPr="00825D41" w:rsidRDefault="0087351F" w:rsidP="0087351F">
      <w:r w:rsidRPr="00825D41">
        <w:t>[TS 24.281, clause 9.2.2.5.1.2]</w:t>
      </w:r>
    </w:p>
    <w:p w14:paraId="000E97A5" w14:textId="77777777" w:rsidR="0087351F" w:rsidRPr="00825D41" w:rsidRDefault="0087351F" w:rsidP="0087351F">
      <w:r w:rsidRPr="00825D41">
        <w:t>Upon receipt of a "SIP INVITE request for non-controlling MCVideo function of an MCVideo group" and if a chat group call is not ongoing, the non-controlling MCVideo function of an MCVideo group:</w:t>
      </w:r>
    </w:p>
    <w:p w14:paraId="4ADC4558" w14:textId="77777777" w:rsidR="0087351F" w:rsidRPr="00825D41" w:rsidRDefault="0087351F" w:rsidP="0087351F">
      <w:pPr>
        <w:pStyle w:val="NO"/>
      </w:pPr>
      <w:r w:rsidRPr="00825D41">
        <w:t>NOTE 1:</w:t>
      </w:r>
      <w:r w:rsidRPr="00825D41">
        <w:tab/>
        <w:t>The Contact header field of the SIP INVITE request contains the "isfocus" feature media tag.</w:t>
      </w:r>
    </w:p>
    <w:p w14:paraId="7F5D27D8" w14:textId="77777777" w:rsidR="0087351F" w:rsidRPr="00825D41" w:rsidRDefault="0087351F" w:rsidP="0087351F">
      <w:pPr>
        <w:pStyle w:val="B1"/>
      </w:pPr>
      <w:r w:rsidRPr="00825D41">
        <w:t>1)</w:t>
      </w:r>
      <w:r w:rsidRPr="00825D41">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825D41">
        <w:rPr>
          <w:lang w:eastAsia="zh-CN"/>
        </w:rPr>
        <w:t>15</w:t>
      </w:r>
      <w:r w:rsidRPr="00825D41">
        <w:t>]. Otherwise, continue with the rest of the steps;</w:t>
      </w:r>
    </w:p>
    <w:p w14:paraId="33CE8002" w14:textId="77777777" w:rsidR="0087351F" w:rsidRPr="00825D41" w:rsidRDefault="0087351F" w:rsidP="0087351F">
      <w:pPr>
        <w:pStyle w:val="B1"/>
      </w:pPr>
      <w:r w:rsidRPr="00825D41">
        <w:t>2)</w:t>
      </w:r>
      <w:r w:rsidRPr="00825D41">
        <w:tab/>
        <w:t>shall determine if the media parameters are acceptable and the MCVideo codecs are offered in the SDP offer and if not, reject the request with a SIP 488 (Not Acceptable Here) response. Otherwise, continue with the rest of the steps;</w:t>
      </w:r>
    </w:p>
    <w:p w14:paraId="14118DFE" w14:textId="77777777" w:rsidR="0087351F" w:rsidRPr="00825D41" w:rsidRDefault="0087351F" w:rsidP="0087351F">
      <w:pPr>
        <w:pStyle w:val="B1"/>
      </w:pPr>
      <w:r w:rsidRPr="00825D41">
        <w:t>3)</w:t>
      </w:r>
      <w:r w:rsidRPr="00825D41">
        <w:tab/>
        <w:t>shall reject the SIP request with a SIP 403 (Forbidden) response and not process the remaining steps if:</w:t>
      </w:r>
    </w:p>
    <w:p w14:paraId="008104C5" w14:textId="77777777" w:rsidR="0087351F" w:rsidRPr="00825D41" w:rsidRDefault="0087351F" w:rsidP="0087351F">
      <w:pPr>
        <w:pStyle w:val="B2"/>
      </w:pPr>
      <w:r w:rsidRPr="00825D41">
        <w:t>a)</w:t>
      </w:r>
      <w:r w:rsidRPr="00825D41">
        <w:tab/>
        <w:t>an Accept-Contact header field does not include the g.3gpp.mcvideo media feature tag; or</w:t>
      </w:r>
    </w:p>
    <w:p w14:paraId="70A0B595" w14:textId="77777777" w:rsidR="0087351F" w:rsidRPr="00825D41" w:rsidRDefault="0087351F" w:rsidP="0087351F">
      <w:pPr>
        <w:pStyle w:val="B2"/>
      </w:pPr>
      <w:r w:rsidRPr="00825D41">
        <w:t>b)</w:t>
      </w:r>
      <w:r w:rsidRPr="00825D41">
        <w:tab/>
        <w:t>an Accept-Contact header field does not include the g.3gpp.icsi-ref media feature tag containing the value of "urn:urn-7:3gpp-service.ims.icsi.mcvideo";</w:t>
      </w:r>
    </w:p>
    <w:p w14:paraId="606301ED" w14:textId="77777777" w:rsidR="0087351F" w:rsidRPr="00825D41" w:rsidRDefault="0087351F" w:rsidP="0087351F">
      <w:pPr>
        <w:pStyle w:val="B1"/>
      </w:pPr>
      <w:r w:rsidRPr="00825D41">
        <w:t>4)</w:t>
      </w:r>
      <w:r w:rsidRPr="00825D41">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825D41">
        <w:rPr>
          <w:lang w:eastAsia="zh-CN"/>
        </w:rPr>
        <w:t>4.4</w:t>
      </w:r>
      <w:r w:rsidRPr="00825D41">
        <w:t>, and shall not process the remaining steps;</w:t>
      </w:r>
    </w:p>
    <w:p w14:paraId="514DBC96" w14:textId="77777777" w:rsidR="0087351F" w:rsidRPr="00825D41" w:rsidRDefault="0087351F" w:rsidP="0087351F">
      <w:pPr>
        <w:pStyle w:val="B1"/>
      </w:pPr>
      <w:r w:rsidRPr="00825D41">
        <w:t>5)</w:t>
      </w:r>
      <w:r w:rsidRPr="00825D41">
        <w:tab/>
        <w:t>shall check if a Resource-Priority header field is included in the incoming SIP INVITE request and may apply any preferential treatment to the SIP request as specified in 3GPP TS 24.229 [</w:t>
      </w:r>
      <w:r w:rsidRPr="00825D41">
        <w:rPr>
          <w:lang w:eastAsia="zh-CN"/>
        </w:rPr>
        <w:t>11</w:t>
      </w:r>
      <w:r w:rsidRPr="00825D41">
        <w:t>];</w:t>
      </w:r>
    </w:p>
    <w:p w14:paraId="2E489804" w14:textId="77777777" w:rsidR="0087351F" w:rsidRPr="00825D41" w:rsidRDefault="0087351F" w:rsidP="0087351F">
      <w:pPr>
        <w:pStyle w:val="B1"/>
      </w:pPr>
      <w:r w:rsidRPr="00825D41">
        <w:t>6)</w:t>
      </w:r>
      <w:r w:rsidRPr="00825D41">
        <w:tab/>
        <w:t>shall generate SIP 200 (OK) response to the SIP INVITE request as specified in the subclause </w:t>
      </w:r>
      <w:r w:rsidRPr="00825D41">
        <w:rPr>
          <w:lang w:eastAsia="zh-CN"/>
        </w:rPr>
        <w:t>x.x.x.x</w:t>
      </w:r>
      <w:r w:rsidRPr="00825D41">
        <w:t xml:space="preserve"> before continuing with the rest of the steps;</w:t>
      </w:r>
    </w:p>
    <w:p w14:paraId="31FC9CE8" w14:textId="77777777" w:rsidR="0087351F" w:rsidRPr="00825D41" w:rsidRDefault="0087351F" w:rsidP="0087351F">
      <w:pPr>
        <w:pStyle w:val="B1"/>
      </w:pPr>
      <w:r w:rsidRPr="00825D41">
        <w:t>7)</w:t>
      </w:r>
      <w:r w:rsidRPr="00825D41">
        <w:tab/>
        <w:t>shall include in the SIP 200 (OK) response an SDP answer to the SDP offer in the incoming SIP INVITE request as specified in the subclause </w:t>
      </w:r>
      <w:r w:rsidRPr="00825D41">
        <w:rPr>
          <w:lang w:eastAsia="zh-CN"/>
        </w:rPr>
        <w:t>x.x.x.x</w:t>
      </w:r>
      <w:r w:rsidRPr="00825D41">
        <w:t>;</w:t>
      </w:r>
    </w:p>
    <w:p w14:paraId="431C46C0" w14:textId="77777777" w:rsidR="0087351F" w:rsidRPr="00825D41" w:rsidRDefault="0087351F" w:rsidP="0087351F">
      <w:pPr>
        <w:pStyle w:val="B1"/>
      </w:pPr>
      <w:r w:rsidRPr="00825D41">
        <w:t>8)</w:t>
      </w:r>
      <w:r w:rsidRPr="00825D41">
        <w:tab/>
        <w:t>shall interact with the media plane as specified in 3GPP TS 24.581 [</w:t>
      </w:r>
      <w:r w:rsidRPr="00825D41">
        <w:rPr>
          <w:lang w:eastAsia="zh-CN"/>
        </w:rPr>
        <w:t>5</w:t>
      </w:r>
      <w:r w:rsidRPr="00825D41">
        <w:t>] subclause </w:t>
      </w:r>
      <w:r w:rsidRPr="00825D41">
        <w:rPr>
          <w:lang w:eastAsia="zh-CN"/>
        </w:rPr>
        <w:t>6.3.5</w:t>
      </w:r>
      <w:r w:rsidRPr="00825D41">
        <w:t>; and</w:t>
      </w:r>
    </w:p>
    <w:p w14:paraId="2ED2FEC1" w14:textId="77777777" w:rsidR="0087351F" w:rsidRPr="00825D41" w:rsidRDefault="0087351F" w:rsidP="0087351F">
      <w:pPr>
        <w:pStyle w:val="NO"/>
      </w:pPr>
      <w:r w:rsidRPr="00825D41">
        <w:t>NOTE 2:</w:t>
      </w:r>
      <w:r w:rsidRPr="00825D41">
        <w:tab/>
        <w:t>Resulting media plane processing is completed before the next step is performed.</w:t>
      </w:r>
    </w:p>
    <w:p w14:paraId="6F840522" w14:textId="77777777" w:rsidR="0087351F" w:rsidRPr="00825D41" w:rsidRDefault="0087351F" w:rsidP="0087351F">
      <w:pPr>
        <w:pStyle w:val="B1"/>
      </w:pPr>
      <w:r w:rsidRPr="00825D41">
        <w:t>9)</w:t>
      </w:r>
      <w:r w:rsidRPr="00825D41">
        <w:tab/>
        <w:t>shall send a SIP 200 (OK) response to the controlling MCVideo function according to 3GPP TS 24.229 [</w:t>
      </w:r>
      <w:r w:rsidRPr="00825D41">
        <w:rPr>
          <w:lang w:eastAsia="zh-CN"/>
        </w:rPr>
        <w:t>11</w:t>
      </w:r>
      <w:r w:rsidRPr="00825D41">
        <w:t>].</w:t>
      </w:r>
    </w:p>
    <w:p w14:paraId="36C5CD15" w14:textId="77777777" w:rsidR="0087351F" w:rsidRPr="00825D41" w:rsidRDefault="0087351F" w:rsidP="0087351F">
      <w:r w:rsidRPr="00825D41">
        <w:t>[TS 24.281, clause 9.2.2.5.1.3]</w:t>
      </w:r>
    </w:p>
    <w:p w14:paraId="5D596F7A" w14:textId="77777777" w:rsidR="0087351F" w:rsidRPr="00825D41" w:rsidRDefault="0087351F" w:rsidP="0087351F">
      <w:r w:rsidRPr="00825D41">
        <w:t>Upon receipt of a "SIP INVITE request for non-controlling MCVideo function of an MCVideo group" and if a chat group call is already ongoing, the non-controlling MCVideo function of an MCVideo group:</w:t>
      </w:r>
    </w:p>
    <w:p w14:paraId="4B1674C9" w14:textId="77777777" w:rsidR="0087351F" w:rsidRPr="00825D41" w:rsidRDefault="0087351F" w:rsidP="0087351F">
      <w:pPr>
        <w:pStyle w:val="NO"/>
      </w:pPr>
      <w:r w:rsidRPr="00825D41">
        <w:t>NOTE 1:</w:t>
      </w:r>
      <w:r w:rsidRPr="00825D41">
        <w:tab/>
        <w:t>The Contact header field of the SIP INVITE request contains the "isfocus" feature media tag.</w:t>
      </w:r>
    </w:p>
    <w:p w14:paraId="378B1837" w14:textId="77777777" w:rsidR="0087351F" w:rsidRPr="00825D41" w:rsidRDefault="0087351F" w:rsidP="0087351F">
      <w:pPr>
        <w:pStyle w:val="B1"/>
      </w:pPr>
      <w:r w:rsidRPr="00825D41">
        <w:t>1)</w:t>
      </w:r>
      <w:r w:rsidRPr="00825D41">
        <w:tab/>
        <w:t>shall determine if the media parameters are acceptable and the MCVideo codecs are offered in the SDP offer and if not reject the request with a SIP 488 (Not Acceptable Here) response. Otherwise, continue with the rest of the steps;</w:t>
      </w:r>
    </w:p>
    <w:p w14:paraId="6E2CBD9C" w14:textId="77777777" w:rsidR="0087351F" w:rsidRPr="00825D41" w:rsidRDefault="0087351F" w:rsidP="0087351F">
      <w:pPr>
        <w:pStyle w:val="B1"/>
      </w:pPr>
      <w:r w:rsidRPr="00825D41">
        <w:t>2)</w:t>
      </w:r>
      <w:r w:rsidRPr="00825D41">
        <w:tab/>
        <w:t>shall reject the SIP request with a SIP 403 (Forbidden) response and not process the remaining steps if:</w:t>
      </w:r>
    </w:p>
    <w:p w14:paraId="4572FC63" w14:textId="77777777" w:rsidR="0087351F" w:rsidRPr="00825D41" w:rsidRDefault="0087351F" w:rsidP="0087351F">
      <w:pPr>
        <w:pStyle w:val="B2"/>
      </w:pPr>
      <w:r w:rsidRPr="00825D41">
        <w:t>a)</w:t>
      </w:r>
      <w:r w:rsidRPr="00825D41">
        <w:tab/>
        <w:t>an Accept-Contact header field does not include the g.3gpp.mcvideo media feature tag; or</w:t>
      </w:r>
    </w:p>
    <w:p w14:paraId="67493F66" w14:textId="77777777" w:rsidR="0087351F" w:rsidRPr="00825D41" w:rsidRDefault="0087351F" w:rsidP="0087351F">
      <w:pPr>
        <w:pStyle w:val="B2"/>
      </w:pPr>
      <w:r w:rsidRPr="00825D41">
        <w:lastRenderedPageBreak/>
        <w:t>b)</w:t>
      </w:r>
      <w:r w:rsidRPr="00825D41">
        <w:tab/>
        <w:t>an Accept-Contact header field does not include the g.3gpp.icsi-ref media feature tag containing the value of "urn:urn-7:3gpp-service.ims.icsi.mcvideo";</w:t>
      </w:r>
    </w:p>
    <w:p w14:paraId="0012194E" w14:textId="77777777" w:rsidR="0087351F" w:rsidRPr="00825D41" w:rsidRDefault="0087351F" w:rsidP="0087351F">
      <w:pPr>
        <w:pStyle w:val="B1"/>
      </w:pPr>
      <w:r w:rsidRPr="00825D41">
        <w:t>3)</w:t>
      </w:r>
      <w:r w:rsidRPr="00825D41">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825D41">
        <w:rPr>
          <w:lang w:eastAsia="zh-CN"/>
        </w:rPr>
        <w:t>4.4</w:t>
      </w:r>
      <w:r w:rsidRPr="00825D41">
        <w:t>, and shall not process the remaining steps;</w:t>
      </w:r>
    </w:p>
    <w:p w14:paraId="5161725E" w14:textId="77777777" w:rsidR="0087351F" w:rsidRPr="00825D41" w:rsidRDefault="0087351F" w:rsidP="0087351F">
      <w:pPr>
        <w:pStyle w:val="B1"/>
      </w:pPr>
      <w:r w:rsidRPr="00825D41">
        <w:t>4)</w:t>
      </w:r>
      <w:r w:rsidRPr="00825D41">
        <w:tab/>
        <w:t>shall cache the content of the SIP INVITE request, if received in the Contact header field and if the specific feature tags are supported;</w:t>
      </w:r>
    </w:p>
    <w:p w14:paraId="226D605C" w14:textId="77777777" w:rsidR="0087351F" w:rsidRPr="00825D41" w:rsidRDefault="0087351F" w:rsidP="0087351F">
      <w:pPr>
        <w:pStyle w:val="B1"/>
      </w:pPr>
      <w:r w:rsidRPr="00825D41">
        <w:t>5)</w:t>
      </w:r>
      <w:r w:rsidRPr="00825D41">
        <w:tab/>
        <w:t>shall check if a Resource-Priority header field is included in the incoming SIP INVITE request and may apply any preferential treatment to the SIP request as specified in 3GPP TS 24.229 [</w:t>
      </w:r>
      <w:r w:rsidRPr="00825D41">
        <w:rPr>
          <w:lang w:eastAsia="zh-CN"/>
        </w:rPr>
        <w:t>11</w:t>
      </w:r>
      <w:r w:rsidRPr="00825D41">
        <w:t>];</w:t>
      </w:r>
    </w:p>
    <w:p w14:paraId="5916733A" w14:textId="77777777" w:rsidR="0087351F" w:rsidRPr="00825D41" w:rsidRDefault="0087351F" w:rsidP="0087351F">
      <w:pPr>
        <w:pStyle w:val="B1"/>
      </w:pPr>
      <w:r w:rsidRPr="00825D41">
        <w:t>6)</w:t>
      </w:r>
      <w:r w:rsidRPr="00825D41">
        <w:tab/>
        <w:t>shall generate SIP 200 (OK) response to the SIP INVITE request as specified in the subclause </w:t>
      </w:r>
      <w:r w:rsidRPr="00825D41">
        <w:rPr>
          <w:lang w:eastAsia="zh-CN"/>
        </w:rPr>
        <w:t>x.x.x.x</w:t>
      </w:r>
      <w:r w:rsidRPr="00825D41">
        <w:t xml:space="preserve"> before continuing with the rest of the steps;</w:t>
      </w:r>
    </w:p>
    <w:p w14:paraId="4D4F4EB0" w14:textId="77777777" w:rsidR="0087351F" w:rsidRPr="00825D41" w:rsidRDefault="0087351F" w:rsidP="0087351F">
      <w:pPr>
        <w:pStyle w:val="B1"/>
      </w:pPr>
      <w:r w:rsidRPr="00825D41">
        <w:t>7)</w:t>
      </w:r>
      <w:r w:rsidRPr="00825D41">
        <w:tab/>
        <w:t>shall include in the SIP 200 (OK) response an SDP answer to the SDP offer in the incoming SIP INVITE request as specified in the subclause </w:t>
      </w:r>
      <w:r w:rsidRPr="00825D41">
        <w:rPr>
          <w:lang w:eastAsia="zh-CN"/>
        </w:rPr>
        <w:t>x.x.x.x</w:t>
      </w:r>
      <w:r w:rsidRPr="00825D41">
        <w:t>;</w:t>
      </w:r>
    </w:p>
    <w:p w14:paraId="768A8EE0" w14:textId="77777777" w:rsidR="0087351F" w:rsidRPr="00825D41" w:rsidRDefault="0087351F" w:rsidP="0087351F">
      <w:pPr>
        <w:pStyle w:val="B1"/>
      </w:pPr>
      <w:r w:rsidRPr="00825D41">
        <w:t>8)</w:t>
      </w:r>
      <w:r w:rsidRPr="00825D41">
        <w:tab/>
        <w:t>shall instruct the media plane to initialise the switch to the non-controlling mode as specified in 3GPP TS 24.581 [</w:t>
      </w:r>
      <w:r w:rsidRPr="00825D41">
        <w:rPr>
          <w:lang w:eastAsia="zh-CN"/>
        </w:rPr>
        <w:t>5</w:t>
      </w:r>
      <w:r w:rsidRPr="00825D41">
        <w:t>] subclause </w:t>
      </w:r>
      <w:r w:rsidRPr="00825D41">
        <w:rPr>
          <w:lang w:eastAsia="zh-CN"/>
        </w:rPr>
        <w:t>x.x.x.x</w:t>
      </w:r>
      <w:r w:rsidRPr="00825D41">
        <w:t>;</w:t>
      </w:r>
    </w:p>
    <w:p w14:paraId="3C981884" w14:textId="77777777" w:rsidR="0087351F" w:rsidRPr="00825D41" w:rsidRDefault="0087351F" w:rsidP="0087351F">
      <w:pPr>
        <w:pStyle w:val="NO"/>
      </w:pPr>
      <w:r w:rsidRPr="00825D41">
        <w:t>NOTE 2:</w:t>
      </w:r>
      <w:r w:rsidRPr="00825D41">
        <w:tab/>
        <w:t xml:space="preserve">Resulting media plane processing is completed before the next step is performed. </w:t>
      </w:r>
    </w:p>
    <w:p w14:paraId="31F16495" w14:textId="77777777" w:rsidR="0087351F" w:rsidRPr="00825D41" w:rsidRDefault="0087351F" w:rsidP="0087351F">
      <w:pPr>
        <w:pStyle w:val="B1"/>
      </w:pPr>
      <w:r w:rsidRPr="00825D41">
        <w:t>9)</w:t>
      </w:r>
      <w:r w:rsidRPr="00825D41">
        <w:tab/>
        <w:t>if the media plane provided information about the current speaker(s), cache the information about the current speaker(s); and</w:t>
      </w:r>
    </w:p>
    <w:p w14:paraId="14AC7FCC" w14:textId="77777777" w:rsidR="0087351F" w:rsidRPr="00825D41" w:rsidRDefault="0087351F" w:rsidP="0087351F">
      <w:pPr>
        <w:pStyle w:val="B1"/>
      </w:pPr>
      <w:r w:rsidRPr="00825D41">
        <w:t>10)</w:t>
      </w:r>
      <w:r w:rsidRPr="00825D41">
        <w:tab/>
        <w:t>shall send a SIP 200 (OK) response to the controlling MCVideo function according to 3GPP TS 24.229 [</w:t>
      </w:r>
      <w:r w:rsidRPr="00825D41">
        <w:rPr>
          <w:lang w:eastAsia="zh-CN"/>
        </w:rPr>
        <w:t>11</w:t>
      </w:r>
      <w:r w:rsidRPr="00825D41">
        <w:t>].</w:t>
      </w:r>
    </w:p>
    <w:p w14:paraId="38AF7C84" w14:textId="77777777" w:rsidR="0087351F" w:rsidRPr="00825D41" w:rsidRDefault="0087351F" w:rsidP="0087351F">
      <w:r w:rsidRPr="00825D41">
        <w:t>Upon receipt of the SIP ACK request, the non-controlling MCVideo function of an MCVideo group:</w:t>
      </w:r>
    </w:p>
    <w:p w14:paraId="3F48B1C4" w14:textId="77777777" w:rsidR="0087351F" w:rsidRPr="00825D41" w:rsidRDefault="0087351F" w:rsidP="0087351F">
      <w:pPr>
        <w:pStyle w:val="B1"/>
      </w:pPr>
      <w:r w:rsidRPr="00825D41">
        <w:t>1)</w:t>
      </w:r>
      <w:r w:rsidRPr="00825D41">
        <w:tab/>
        <w:t>if information about a current speaker(s) is cached:</w:t>
      </w:r>
    </w:p>
    <w:p w14:paraId="62D86F90" w14:textId="77777777" w:rsidR="0087351F" w:rsidRPr="00825D41" w:rsidRDefault="0087351F" w:rsidP="0087351F">
      <w:pPr>
        <w:pStyle w:val="B2"/>
      </w:pPr>
      <w:r w:rsidRPr="00825D41">
        <w:t>a)</w:t>
      </w:r>
      <w:r w:rsidRPr="00825D41">
        <w:tab/>
        <w:t>shall generate a SIP INFO request as specified in subclause </w:t>
      </w:r>
      <w:r w:rsidRPr="00825D41">
        <w:rPr>
          <w:lang w:eastAsia="zh-CN"/>
        </w:rPr>
        <w:t>x.x.x.x</w:t>
      </w:r>
      <w:r w:rsidRPr="00825D41">
        <w:t>; and</w:t>
      </w:r>
    </w:p>
    <w:p w14:paraId="243CCC78" w14:textId="77777777" w:rsidR="0087351F" w:rsidRPr="00825D41" w:rsidRDefault="0087351F" w:rsidP="0087351F">
      <w:pPr>
        <w:pStyle w:val="B2"/>
      </w:pPr>
      <w:r w:rsidRPr="00825D41">
        <w:t>b)</w:t>
      </w:r>
      <w:r w:rsidRPr="00825D41">
        <w:tab/>
        <w:t>shall send the SIP INFO request to the controlling MCVideo function as specified in 3GPP TS 24.229 [</w:t>
      </w:r>
      <w:r w:rsidRPr="00825D41">
        <w:rPr>
          <w:lang w:eastAsia="zh-CN"/>
        </w:rPr>
        <w:t>11</w:t>
      </w:r>
      <w:r w:rsidRPr="00825D41">
        <w:t>];</w:t>
      </w:r>
    </w:p>
    <w:p w14:paraId="4B7CD350" w14:textId="77777777" w:rsidR="0087351F" w:rsidRPr="00825D41" w:rsidRDefault="0087351F" w:rsidP="0087351F">
      <w:pPr>
        <w:pStyle w:val="B1"/>
      </w:pPr>
      <w:r w:rsidRPr="00825D41">
        <w:t>2)</w:t>
      </w:r>
      <w:r w:rsidRPr="00825D41">
        <w:tab/>
        <w:t>shall instruct the media plane to finalise the switch to the non-controlling mode as specified in 3GPP TS 24.581 [</w:t>
      </w:r>
      <w:r w:rsidRPr="00825D41">
        <w:rPr>
          <w:lang w:eastAsia="zh-CN"/>
        </w:rPr>
        <w:t>5</w:t>
      </w:r>
      <w:r w:rsidRPr="00825D41">
        <w:t>] subclause </w:t>
      </w:r>
      <w:r w:rsidRPr="00825D41">
        <w:rPr>
          <w:lang w:eastAsia="zh-CN"/>
        </w:rPr>
        <w:t>6.3.5.3</w:t>
      </w:r>
      <w:r w:rsidRPr="00825D41">
        <w:t>; and</w:t>
      </w:r>
    </w:p>
    <w:p w14:paraId="0EC374FD" w14:textId="77777777" w:rsidR="0087351F" w:rsidRPr="00825D41" w:rsidRDefault="0087351F" w:rsidP="0087351F">
      <w:pPr>
        <w:pStyle w:val="EditorsNote"/>
        <w:rPr>
          <w:color w:val="auto"/>
        </w:rPr>
      </w:pPr>
      <w:r w:rsidRPr="00825D41">
        <w:rPr>
          <w:color w:val="auto"/>
        </w:rPr>
        <w:t>Editor's Note:</w:t>
      </w:r>
      <w:r w:rsidRPr="00825D41">
        <w:rPr>
          <w:color w:val="auto"/>
        </w:rPr>
        <w:tab/>
        <w:t>the need for these media plane procedures is FFS.</w:t>
      </w:r>
    </w:p>
    <w:p w14:paraId="7B6BC7FA" w14:textId="77777777" w:rsidR="0087351F" w:rsidRPr="00825D41" w:rsidRDefault="0087351F" w:rsidP="0087351F">
      <w:pPr>
        <w:pStyle w:val="B1"/>
      </w:pPr>
      <w:r w:rsidRPr="00825D41">
        <w:t>3)</w:t>
      </w:r>
      <w:r w:rsidRPr="00825D41">
        <w:tab/>
        <w:t>if at least one of the MCVideo clients in the chat group session has a subscription to the conference event package, shall subscribe to the conference event package from the controlling MCVideo function as specified in subclause </w:t>
      </w:r>
      <w:r w:rsidRPr="00825D41">
        <w:rPr>
          <w:lang w:eastAsia="zh-CN"/>
        </w:rPr>
        <w:t>9</w:t>
      </w:r>
      <w:r w:rsidRPr="00825D41">
        <w:t>.</w:t>
      </w:r>
      <w:r w:rsidRPr="00825D41">
        <w:rPr>
          <w:lang w:eastAsia="zh-CN"/>
        </w:rPr>
        <w:t>2</w:t>
      </w:r>
      <w:r w:rsidRPr="00825D41">
        <w:t>.3.5.3.</w:t>
      </w:r>
    </w:p>
    <w:p w14:paraId="70E3B941" w14:textId="77777777" w:rsidR="0087351F" w:rsidRPr="00825D41" w:rsidRDefault="0087351F" w:rsidP="0087351F">
      <w:pPr>
        <w:rPr>
          <w:lang w:eastAsia="zh-CN"/>
        </w:rPr>
      </w:pPr>
      <w:r w:rsidRPr="00825D41">
        <w:rPr>
          <w:lang w:eastAsia="zh-CN"/>
        </w:rPr>
        <w:t>[TS 24.281, clause 9.2.2.5.1.6]</w:t>
      </w:r>
    </w:p>
    <w:p w14:paraId="6B46E121" w14:textId="77777777" w:rsidR="0087351F" w:rsidRPr="00825D41" w:rsidRDefault="0087351F" w:rsidP="0087351F">
      <w:r w:rsidRPr="00825D41">
        <w:t>Upon receipt of a SIP re-INVITE request from an MCVideo client the non-controlling MCVideo function shall act as the controlling MCVideo function and shall perform the actions in subclause </w:t>
      </w:r>
      <w:r w:rsidRPr="00825D41">
        <w:rPr>
          <w:lang w:eastAsia="zh-CN"/>
        </w:rPr>
        <w:t>9</w:t>
      </w:r>
      <w:r w:rsidRPr="00825D41">
        <w:t>.</w:t>
      </w:r>
      <w:r w:rsidRPr="00825D41">
        <w:rPr>
          <w:lang w:eastAsia="zh-CN"/>
        </w:rPr>
        <w:t>2</w:t>
      </w:r>
      <w:r w:rsidRPr="00825D41">
        <w:t>.2.4.1.2.</w:t>
      </w:r>
    </w:p>
    <w:p w14:paraId="1937AC32" w14:textId="77777777" w:rsidR="0087351F" w:rsidRPr="00825D41" w:rsidRDefault="0087351F" w:rsidP="0087351F">
      <w:r w:rsidRPr="00825D41">
        <w:t>[TS 24.581, clause 6.2.4.2.2]</w:t>
      </w:r>
    </w:p>
    <w:p w14:paraId="07D5C1B9" w14:textId="77777777" w:rsidR="0087351F" w:rsidRPr="00825D41" w:rsidRDefault="0087351F" w:rsidP="0087351F">
      <w:r w:rsidRPr="00825D41">
        <w:t>When a call is initiated as described in 3GPP TS 24.281 [2], the transmission participant:</w:t>
      </w:r>
    </w:p>
    <w:p w14:paraId="2E759B98" w14:textId="77777777" w:rsidR="0087351F" w:rsidRPr="00825D41" w:rsidRDefault="0087351F" w:rsidP="0087351F">
      <w:pPr>
        <w:pStyle w:val="B1"/>
      </w:pPr>
      <w:r w:rsidRPr="00825D41">
        <w:t>1.</w:t>
      </w:r>
      <w:r w:rsidRPr="00825D41">
        <w:tab/>
        <w:t>shall create an instance of the 'Transmission participant state transition diagram for basic transmission control operation';</w:t>
      </w:r>
    </w:p>
    <w:p w14:paraId="70DED156" w14:textId="77777777" w:rsidR="0087351F" w:rsidRPr="00825D41" w:rsidRDefault="0087351F" w:rsidP="0087351F">
      <w:pPr>
        <w:pStyle w:val="B1"/>
      </w:pPr>
      <w:r w:rsidRPr="00825D41">
        <w:t>2.</w:t>
      </w:r>
      <w:r w:rsidRPr="00825D41">
        <w:tab/>
        <w:t>if the originating transmission participant receives a transmission control message before it receives the SIP 200 (OK) response, shall store the transmission control message;</w:t>
      </w:r>
    </w:p>
    <w:p w14:paraId="2F11B625" w14:textId="77777777" w:rsidR="0087351F" w:rsidRPr="00825D41" w:rsidRDefault="0087351F" w:rsidP="0087351F">
      <w:pPr>
        <w:pStyle w:val="NO"/>
      </w:pPr>
      <w:r w:rsidRPr="00825D41">
        <w:t>NOTE:</w:t>
      </w:r>
      <w:r w:rsidRPr="00825D41">
        <w:tab/>
        <w:t>The originating transmission participant might receive a transmission control message before the SIP 200 (OK) response when initiating, joining or re-joining a call because of processing delays of the SIP 200 (OK) response in the SIP core.</w:t>
      </w:r>
    </w:p>
    <w:p w14:paraId="5585847A" w14:textId="77777777" w:rsidR="0087351F" w:rsidRPr="00825D41" w:rsidRDefault="0087351F" w:rsidP="0087351F">
      <w:pPr>
        <w:pStyle w:val="B1"/>
      </w:pPr>
      <w:r w:rsidRPr="00825D41">
        <w:lastRenderedPageBreak/>
        <w:t>3.</w:t>
      </w:r>
      <w:r w:rsidRPr="00825D41">
        <w:tab/>
        <w:t>if the established MCVideo call is a chat group call and the SIP INVITE request is not an implicit Transmission request, shall enter the 'U: has no permission to transmit' state;</w:t>
      </w:r>
    </w:p>
    <w:p w14:paraId="7E3830C1" w14:textId="77777777" w:rsidR="0087351F" w:rsidRPr="00825D41" w:rsidRDefault="0087351F" w:rsidP="0087351F">
      <w:pPr>
        <w:pStyle w:val="B1"/>
      </w:pPr>
      <w:r w:rsidRPr="00825D41">
        <w:t>4.</w:t>
      </w:r>
      <w:r w:rsidRPr="00825D41">
        <w:tab/>
        <w:t>if for the established MCVideo call the SIP INVITE request is an implicit Transmission request:</w:t>
      </w:r>
    </w:p>
    <w:p w14:paraId="4CB366A8" w14:textId="77777777" w:rsidR="0087351F" w:rsidRPr="00825D41" w:rsidRDefault="0087351F" w:rsidP="0087351F">
      <w:pPr>
        <w:pStyle w:val="B2"/>
      </w:pPr>
      <w:r w:rsidRPr="00825D41">
        <w:t>a.</w:t>
      </w:r>
      <w:r w:rsidRPr="00825D41">
        <w:tab/>
        <w:t>shall start timer T100 (Transmission Request) and initialise counter C100 (Transmission Request) to 1;</w:t>
      </w:r>
    </w:p>
    <w:p w14:paraId="19760F54" w14:textId="77777777" w:rsidR="0087351F" w:rsidRPr="00825D41" w:rsidRDefault="0087351F" w:rsidP="0087351F">
      <w:pPr>
        <w:pStyle w:val="B2"/>
      </w:pPr>
      <w:r w:rsidRPr="00825D41">
        <w:t>b.</w:t>
      </w:r>
      <w:r w:rsidRPr="00825D41">
        <w:tab/>
        <w:t>shall enter the 'U: pending request to transmit' state; and</w:t>
      </w:r>
    </w:p>
    <w:p w14:paraId="6136CA41" w14:textId="77777777" w:rsidR="0087351F" w:rsidRPr="00825D41" w:rsidRDefault="0087351F" w:rsidP="0087351F">
      <w:pPr>
        <w:pStyle w:val="B2"/>
      </w:pPr>
      <w:r w:rsidRPr="00825D41">
        <w:t>c.</w:t>
      </w:r>
      <w:r w:rsidRPr="00825D41">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DF9F70F" w14:textId="77777777" w:rsidR="0087351F" w:rsidRPr="00825D41" w:rsidRDefault="0087351F" w:rsidP="0087351F">
      <w:pPr>
        <w:pStyle w:val="B1"/>
      </w:pPr>
      <w:r w:rsidRPr="00825D41">
        <w:t>5.</w:t>
      </w:r>
      <w:r w:rsidRPr="00825D41">
        <w:tab/>
        <w:t>if the established MCVideo call is a broadcast group call, shall enter the 'U: has permission to transmit' state.</w:t>
      </w:r>
    </w:p>
    <w:p w14:paraId="4987ACF3" w14:textId="77777777" w:rsidR="0087351F" w:rsidRPr="00825D41" w:rsidRDefault="0087351F" w:rsidP="0087351F">
      <w:r w:rsidRPr="00825D41">
        <w:t>When the transmission participant is re-joining an ongoing MCVideo call as described in 3GPP TS 24.281 [2] the transmission participant shall enter the 'U: has no permission to transmit' state.</w:t>
      </w:r>
    </w:p>
    <w:p w14:paraId="7502D073" w14:textId="77777777" w:rsidR="0087351F" w:rsidRPr="00825D41" w:rsidRDefault="0087351F" w:rsidP="0087351F">
      <w:r w:rsidRPr="00825D41">
        <w:t>[TS 24.581, clause 6.3.2.2]</w:t>
      </w:r>
    </w:p>
    <w:p w14:paraId="0803B462" w14:textId="77777777" w:rsidR="0087351F" w:rsidRPr="00825D41" w:rsidRDefault="0087351F" w:rsidP="0087351F">
      <w:r w:rsidRPr="00825D41">
        <w:t>When an MCVideo call is established a new instance of the transmission control server state machine for 'general transmission control operation' is created.</w:t>
      </w:r>
    </w:p>
    <w:p w14:paraId="112BB699" w14:textId="77777777" w:rsidR="0087351F" w:rsidRPr="00825D41" w:rsidRDefault="0087351F" w:rsidP="0087351F">
      <w:r w:rsidRPr="00825D41">
        <w:t>For each MCVideo client added to the MCVideo call, a new instance of the transmission control server state machine for 'basic transmission control operation towards the transmission participant' is added.</w:t>
      </w:r>
    </w:p>
    <w:p w14:paraId="5508B863" w14:textId="77777777" w:rsidR="0087351F" w:rsidRPr="00825D41" w:rsidRDefault="0087351F" w:rsidP="0087351F">
      <w:r w:rsidRPr="00825D41">
        <w:t>If the optional "mc_queueing" feature is supported and has been negotiated as specified in clause 14, the transmission control server could queue the implicit transmission control request for the media-transmission control entity.</w:t>
      </w:r>
    </w:p>
    <w:p w14:paraId="4A969FA1" w14:textId="77777777" w:rsidR="0087351F" w:rsidRPr="00825D41" w:rsidRDefault="0087351F" w:rsidP="0087351F">
      <w:r w:rsidRPr="00825D41">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F76D263" w14:textId="77777777" w:rsidR="0087351F" w:rsidRPr="00825D41" w:rsidRDefault="0087351F" w:rsidP="0087351F">
      <w:r w:rsidRPr="00825D41">
        <w:t>The permission to send media to the inviting MCVideo client due to implicit transmission control request is applicable to both confirmed indication and unconfirmed indication.</w:t>
      </w:r>
    </w:p>
    <w:p w14:paraId="5C71CCD8" w14:textId="77777777" w:rsidR="0087351F" w:rsidRPr="00825D41" w:rsidRDefault="0087351F" w:rsidP="0087351F">
      <w:r w:rsidRPr="00825D41">
        <w:t>When the first unconfirmed indication is received from the invited participating MCVideo function (see 3GPP TS 24.281 [2]) the transmission control server optionally can give an early indication to send RTP media packets, to the inviting MCVideo client.</w:t>
      </w:r>
    </w:p>
    <w:p w14:paraId="14CC731B" w14:textId="77777777" w:rsidR="0087351F" w:rsidRPr="00825D41" w:rsidRDefault="0087351F" w:rsidP="0087351F">
      <w:r w:rsidRPr="00825D41">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2689739" w14:textId="77777777" w:rsidR="0087351F" w:rsidRPr="00825D41" w:rsidRDefault="0087351F" w:rsidP="0087351F">
      <w:r w:rsidRPr="00825D41">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17E12F8" w14:textId="77777777" w:rsidR="0087351F" w:rsidRPr="00825D41" w:rsidRDefault="0087351F" w:rsidP="0087351F">
      <w:r w:rsidRPr="00825D41">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5CAA5C7B" w14:textId="77777777" w:rsidR="0087351F" w:rsidRPr="00825D41" w:rsidRDefault="0087351F" w:rsidP="0087351F">
      <w:r w:rsidRPr="00825D41">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0EAAC7DA" w14:textId="77777777" w:rsidR="0087351F" w:rsidRPr="00825D41" w:rsidRDefault="0087351F" w:rsidP="0087351F">
      <w:pPr>
        <w:pStyle w:val="NO"/>
        <w:keepLines w:val="0"/>
      </w:pPr>
      <w:r w:rsidRPr="00825D41">
        <w:t>NOTE:</w:t>
      </w:r>
      <w:r w:rsidRPr="00825D41">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48C1AF84" w14:textId="77777777" w:rsidR="0087351F" w:rsidRPr="00825D41" w:rsidRDefault="0087351F" w:rsidP="0087351F">
      <w:r w:rsidRPr="00825D41">
        <w:lastRenderedPageBreak/>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9773312" w14:textId="77777777" w:rsidR="0087351F" w:rsidRPr="00825D41" w:rsidRDefault="0087351F" w:rsidP="0087351F">
      <w:r w:rsidRPr="00825D41">
        <w:t>[TS 24.581, clause 6.3.4.4.12]</w:t>
      </w:r>
    </w:p>
    <w:p w14:paraId="7CEF0464" w14:textId="77777777" w:rsidR="0087351F" w:rsidRPr="00825D41" w:rsidRDefault="0087351F" w:rsidP="0087351F">
      <w:r w:rsidRPr="00825D41">
        <w:t xml:space="preserve">Upon receiving an implicit Transmission request due to an upgrade to an emergency group call or due to an upgrade to imminent peril call, the transmission control arbitration logic in the transmission control server: </w:t>
      </w:r>
    </w:p>
    <w:p w14:paraId="78885BC6" w14:textId="77777777" w:rsidR="0087351F" w:rsidRPr="00825D41" w:rsidRDefault="0087351F" w:rsidP="0087351F">
      <w:pPr>
        <w:pStyle w:val="B1"/>
      </w:pPr>
      <w:r w:rsidRPr="00825D41">
        <w:t>1.</w:t>
      </w:r>
      <w:r w:rsidRPr="00825D41">
        <w:tab/>
        <w:t>if counter Cx (Simultaneous transmission video) has not reached its upper limit:</w:t>
      </w:r>
    </w:p>
    <w:p w14:paraId="2235A70E" w14:textId="77777777" w:rsidR="0087351F" w:rsidRPr="00825D41" w:rsidRDefault="0087351F" w:rsidP="0087351F">
      <w:pPr>
        <w:pStyle w:val="B2"/>
      </w:pPr>
      <w:r w:rsidRPr="00825D41">
        <w:t>a.</w:t>
      </w:r>
      <w:r w:rsidRPr="00825D41">
        <w:tab/>
        <w:t>shall perform the actions specified in the subclause 6.3.4.4.2;</w:t>
      </w:r>
    </w:p>
    <w:p w14:paraId="7F567BC1" w14:textId="77777777" w:rsidR="0087351F" w:rsidRPr="00825D41" w:rsidRDefault="0087351F" w:rsidP="0087351F">
      <w:pPr>
        <w:pStyle w:val="B1"/>
      </w:pPr>
      <w:r w:rsidRPr="00825D41">
        <w:t>2.</w:t>
      </w:r>
      <w:r w:rsidRPr="00825D41">
        <w:tab/>
        <w:t>if counter Cx (Simultaneous transmission video) has reached its upper limit:</w:t>
      </w:r>
    </w:p>
    <w:p w14:paraId="33D699BE" w14:textId="77777777" w:rsidR="0087351F" w:rsidRPr="00825D41" w:rsidRDefault="0087351F" w:rsidP="0087351F">
      <w:pPr>
        <w:pStyle w:val="B2"/>
      </w:pPr>
      <w:r w:rsidRPr="00825D41">
        <w:t>a.</w:t>
      </w:r>
      <w:r w:rsidRPr="00825D41">
        <w:tab/>
        <w:t>select one of the transmission participants with permission to send media without the pre-emptive priority or low effective priority;</w:t>
      </w:r>
    </w:p>
    <w:p w14:paraId="4AD4E6F7" w14:textId="77777777" w:rsidR="0087351F" w:rsidRPr="00825D41" w:rsidRDefault="0087351F" w:rsidP="0087351F">
      <w:pPr>
        <w:pStyle w:val="B2"/>
      </w:pPr>
      <w:r w:rsidRPr="00825D41">
        <w:t>b.</w:t>
      </w:r>
      <w:r w:rsidRPr="00825D41">
        <w:tab/>
        <w:t>shall stop timer T4 (Transmission Grant), if running;</w:t>
      </w:r>
    </w:p>
    <w:p w14:paraId="64AD5C82" w14:textId="77777777" w:rsidR="0087351F" w:rsidRPr="00825D41" w:rsidRDefault="0087351F" w:rsidP="0087351F">
      <w:pPr>
        <w:pStyle w:val="B2"/>
      </w:pPr>
      <w:r w:rsidRPr="00825D41">
        <w:t>c.</w:t>
      </w:r>
      <w:r w:rsidRPr="00825D41">
        <w:tab/>
        <w:t>shall set the Reject Cause field in the Transmission Revoke message to #4 (Media Transmission pre-empted);</w:t>
      </w:r>
    </w:p>
    <w:p w14:paraId="69C2CBB4" w14:textId="77777777" w:rsidR="0087351F" w:rsidRPr="00825D41" w:rsidRDefault="0087351F" w:rsidP="0087351F">
      <w:pPr>
        <w:pStyle w:val="B2"/>
      </w:pPr>
      <w:r w:rsidRPr="00825D41">
        <w:t>d.</w:t>
      </w:r>
      <w:r w:rsidRPr="00825D41">
        <w:tab/>
        <w:t>shall enter the 'G: pending Transmission Revoke' state as specified in the subclause 6.3.4.5.2;</w:t>
      </w:r>
    </w:p>
    <w:p w14:paraId="710DA87B" w14:textId="77777777" w:rsidR="0087351F" w:rsidRPr="00825D41" w:rsidRDefault="0087351F" w:rsidP="0087351F">
      <w:pPr>
        <w:pStyle w:val="B2"/>
      </w:pPr>
      <w:r w:rsidRPr="00825D41">
        <w:t>e.</w:t>
      </w:r>
      <w:r w:rsidRPr="00825D41">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34056CB2" w14:textId="77777777" w:rsidR="0087351F" w:rsidRPr="00825D41" w:rsidRDefault="0087351F" w:rsidP="0087351F">
      <w:pPr>
        <w:pStyle w:val="B2"/>
      </w:pPr>
      <w:r w:rsidRPr="00825D41">
        <w:t>f.</w:t>
      </w:r>
      <w:r w:rsidRPr="00825D41">
        <w:tab/>
        <w:t>shall send a Transmission Queue Position Info message to the requesting transmission participant, if negotiated support of queueing Transmission requests as specified in clause 14. The Queue Position Request message:</w:t>
      </w:r>
    </w:p>
    <w:p w14:paraId="4F27C5CD" w14:textId="77777777" w:rsidR="0087351F" w:rsidRPr="00825D41" w:rsidRDefault="0087351F" w:rsidP="0087351F">
      <w:pPr>
        <w:pStyle w:val="B3"/>
      </w:pPr>
      <w:r w:rsidRPr="00825D41">
        <w:t>i.</w:t>
      </w:r>
      <w:r w:rsidRPr="00825D41">
        <w:tab/>
        <w:t>shall include the queue position and transmission priority in the Queue Info field; and</w:t>
      </w:r>
    </w:p>
    <w:p w14:paraId="43DC1AD8" w14:textId="77777777" w:rsidR="0087351F" w:rsidRPr="00825D41" w:rsidRDefault="0087351F" w:rsidP="0087351F">
      <w:pPr>
        <w:pStyle w:val="B3"/>
      </w:pPr>
      <w:r w:rsidRPr="00825D41">
        <w:t>ii.</w:t>
      </w:r>
      <w:r w:rsidRPr="00825D41">
        <w:tab/>
        <w:t>if a group call is a broadcast group call, a system call, an emergency call, an imminent peril call, or a temporary group session, shall include the Transmission Indicator field with appropriate indications.</w:t>
      </w:r>
    </w:p>
    <w:p w14:paraId="6DFEB458" w14:textId="77777777" w:rsidR="0087351F" w:rsidRPr="00825D41" w:rsidRDefault="0087351F" w:rsidP="0087351F">
      <w:r w:rsidRPr="00825D41">
        <w:t>[TS 24.581, clause 6.3.5.3.9]</w:t>
      </w:r>
    </w:p>
    <w:p w14:paraId="5F59990A" w14:textId="77777777" w:rsidR="0087351F" w:rsidRPr="00825D41" w:rsidRDefault="0087351F" w:rsidP="0087351F">
      <w:r w:rsidRPr="00825D41">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B510541" w14:textId="77777777" w:rsidR="0087351F" w:rsidRPr="00825D41" w:rsidRDefault="0087351F" w:rsidP="0087351F">
      <w:pPr>
        <w:pStyle w:val="B1"/>
      </w:pPr>
      <w:r w:rsidRPr="00825D41">
        <w:t>1.</w:t>
      </w:r>
      <w:r w:rsidRPr="00825D41">
        <w:tab/>
        <w:t>shall indicate to the transmission control server arbitration logic that an implicit Transmission request is received due to an upgrade to an emergency group call; and</w:t>
      </w:r>
    </w:p>
    <w:p w14:paraId="3E434250" w14:textId="77777777" w:rsidR="0087351F" w:rsidRPr="00825D41" w:rsidRDefault="0087351F" w:rsidP="0087351F">
      <w:pPr>
        <w:pStyle w:val="B1"/>
      </w:pPr>
      <w:r w:rsidRPr="00825D41">
        <w:t>2.</w:t>
      </w:r>
      <w:r w:rsidRPr="00825D41">
        <w:tab/>
        <w:t>shall remain in the 'U: not permitted and Transmit Idle' state.</w:t>
      </w:r>
    </w:p>
    <w:p w14:paraId="3553DDA4" w14:textId="77777777" w:rsidR="0087351F" w:rsidRPr="00825D41" w:rsidRDefault="0087351F" w:rsidP="0087351F">
      <w:r w:rsidRPr="00825D41">
        <w:t>[TS 24.581, clause 6.3.5.4.8]</w:t>
      </w:r>
    </w:p>
    <w:p w14:paraId="6D6AA99A" w14:textId="77777777" w:rsidR="0087351F" w:rsidRPr="00825D41" w:rsidRDefault="0087351F" w:rsidP="0087351F">
      <w:r w:rsidRPr="00825D41">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FF96EA9" w14:textId="77777777" w:rsidR="0087351F" w:rsidRPr="00825D41" w:rsidRDefault="0087351F" w:rsidP="0087351F">
      <w:pPr>
        <w:pStyle w:val="B1"/>
      </w:pPr>
      <w:r w:rsidRPr="00825D41">
        <w:t>1.</w:t>
      </w:r>
      <w:r w:rsidRPr="00825D41">
        <w:tab/>
        <w:t>shall indicate to the transmission control server arbitration logic that an implicit Transmission request is received due to an upgrade to an emergency group call; and</w:t>
      </w:r>
    </w:p>
    <w:p w14:paraId="0F170AA9" w14:textId="77777777" w:rsidR="0087351F" w:rsidRPr="00825D41" w:rsidRDefault="0087351F" w:rsidP="0087351F">
      <w:pPr>
        <w:pStyle w:val="B1"/>
      </w:pPr>
      <w:r w:rsidRPr="00825D41">
        <w:t>2.</w:t>
      </w:r>
      <w:r w:rsidRPr="00825D41">
        <w:tab/>
        <w:t>shall remain in the 'U: not permitted and Transmit Taken' state.</w:t>
      </w:r>
    </w:p>
    <w:p w14:paraId="0200B0E4" w14:textId="77777777" w:rsidR="0087351F" w:rsidRPr="00825D41" w:rsidRDefault="0087351F" w:rsidP="0087351F">
      <w:pPr>
        <w:pStyle w:val="H6"/>
      </w:pPr>
      <w:bookmarkStart w:id="550" w:name="_Toc52787537"/>
      <w:bookmarkStart w:id="551" w:name="_Toc52787718"/>
      <w:bookmarkStart w:id="552" w:name="_Toc75906940"/>
      <w:bookmarkStart w:id="553" w:name="_Toc75907277"/>
      <w:r w:rsidRPr="00825D41">
        <w:lastRenderedPageBreak/>
        <w:t>6.1.2.3.3</w:t>
      </w:r>
      <w:r w:rsidRPr="00825D41">
        <w:tab/>
        <w:t>Test description</w:t>
      </w:r>
      <w:bookmarkEnd w:id="550"/>
      <w:bookmarkEnd w:id="551"/>
      <w:bookmarkEnd w:id="552"/>
      <w:bookmarkEnd w:id="553"/>
    </w:p>
    <w:p w14:paraId="6F8ED6D8" w14:textId="77777777" w:rsidR="0087351F" w:rsidRPr="00825D41" w:rsidRDefault="0087351F" w:rsidP="0087351F">
      <w:pPr>
        <w:pStyle w:val="H6"/>
      </w:pPr>
      <w:r w:rsidRPr="00825D41">
        <w:t>6.1.2.3.3.1</w:t>
      </w:r>
      <w:r w:rsidRPr="00825D41">
        <w:tab/>
        <w:t>Pre-test conditions</w:t>
      </w:r>
    </w:p>
    <w:p w14:paraId="55D50944" w14:textId="77777777" w:rsidR="0087351F" w:rsidRPr="00825D41" w:rsidRDefault="0087351F" w:rsidP="0087351F">
      <w:pPr>
        <w:pStyle w:val="H6"/>
      </w:pPr>
      <w:r w:rsidRPr="00825D41">
        <w:t>System Simulator:</w:t>
      </w:r>
    </w:p>
    <w:p w14:paraId="68D15CBA" w14:textId="77777777" w:rsidR="0087351F" w:rsidRPr="00825D41" w:rsidRDefault="0087351F" w:rsidP="0087351F">
      <w:pPr>
        <w:pStyle w:val="B1"/>
      </w:pPr>
      <w:r w:rsidRPr="00825D41">
        <w:t>-</w:t>
      </w:r>
      <w:r w:rsidRPr="00825D41">
        <w:tab/>
        <w:t>SS (MCVideo server)</w:t>
      </w:r>
    </w:p>
    <w:p w14:paraId="42DF4268" w14:textId="77777777" w:rsidR="0087351F" w:rsidRPr="00825D41" w:rsidRDefault="0087351F" w:rsidP="0087351F">
      <w:pPr>
        <w:pStyle w:val="B1"/>
      </w:pPr>
      <w:r w:rsidRPr="00825D41">
        <w:t>-</w:t>
      </w:r>
      <w:r w:rsidRPr="00825D4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A036CC5" w14:textId="77777777" w:rsidR="0087351F" w:rsidRPr="00825D41" w:rsidRDefault="0087351F" w:rsidP="0087351F">
      <w:pPr>
        <w:pStyle w:val="H6"/>
      </w:pPr>
      <w:r w:rsidRPr="00825D41">
        <w:t>IUT:</w:t>
      </w:r>
    </w:p>
    <w:p w14:paraId="40708501" w14:textId="77777777" w:rsidR="0087351F" w:rsidRPr="00825D41" w:rsidRDefault="0087351F" w:rsidP="0087351F">
      <w:pPr>
        <w:pStyle w:val="B1"/>
      </w:pPr>
      <w:r w:rsidRPr="00825D41">
        <w:t>-</w:t>
      </w:r>
      <w:r w:rsidRPr="00825D41">
        <w:tab/>
        <w:t>UE (MCVideo client)</w:t>
      </w:r>
    </w:p>
    <w:p w14:paraId="37AB3D1F" w14:textId="77777777" w:rsidR="0087351F" w:rsidRPr="00825D41" w:rsidRDefault="0087351F" w:rsidP="0087351F">
      <w:pPr>
        <w:pStyle w:val="B1"/>
      </w:pPr>
      <w:r w:rsidRPr="00825D41">
        <w:t>-</w:t>
      </w:r>
      <w:r w:rsidRPr="00825D41">
        <w:tab/>
        <w:t>The test USIM set as defined in TS 36.579-1 [2], subclause 5.5.10 is inserted.</w:t>
      </w:r>
    </w:p>
    <w:p w14:paraId="3F54AC39" w14:textId="77777777" w:rsidR="0087351F" w:rsidRPr="00825D41" w:rsidRDefault="0087351F" w:rsidP="0087351F">
      <w:pPr>
        <w:pStyle w:val="H6"/>
      </w:pPr>
      <w:r w:rsidRPr="00825D41">
        <w:t>Preamble:</w:t>
      </w:r>
    </w:p>
    <w:p w14:paraId="2E5FD801" w14:textId="77777777" w:rsidR="0087351F" w:rsidRPr="00825D41" w:rsidRDefault="0087351F" w:rsidP="0087351F">
      <w:pPr>
        <w:pStyle w:val="B1"/>
      </w:pPr>
      <w:r w:rsidRPr="00825D41">
        <w:t>-</w:t>
      </w:r>
      <w:r w:rsidRPr="00825D41">
        <w:tab/>
        <w:t>The UE has performed the Generic Test Procedure for MCVideo UE registration as specified in TS 36.579-1 [2], subclause 5.4.2A.</w:t>
      </w:r>
    </w:p>
    <w:p w14:paraId="2DEE7B47" w14:textId="33589696" w:rsidR="0087351F" w:rsidRPr="00825D41" w:rsidRDefault="0087351F" w:rsidP="0087351F">
      <w:pPr>
        <w:pStyle w:val="B1"/>
      </w:pPr>
      <w:r w:rsidRPr="00825D41">
        <w:t>-</w:t>
      </w:r>
      <w:r w:rsidRPr="00825D41">
        <w:tab/>
        <w:t>The MCVideo User performs the Generic Test Procedure for MCVideo Authorization/Configuration and Key Generation as specified in TS 36.579-1 [2], subclause 5.3.2.</w:t>
      </w:r>
    </w:p>
    <w:p w14:paraId="30FC0F43" w14:textId="77777777" w:rsidR="0087351F" w:rsidRPr="00825D41" w:rsidRDefault="0087351F" w:rsidP="0087351F">
      <w:pPr>
        <w:pStyle w:val="B1"/>
      </w:pPr>
      <w:r w:rsidRPr="00825D41">
        <w:t>-</w:t>
      </w:r>
      <w:r w:rsidRPr="00825D41">
        <w:tab/>
        <w:t>UE States at the end of the preamble</w:t>
      </w:r>
    </w:p>
    <w:p w14:paraId="50E24738" w14:textId="77777777" w:rsidR="0087351F" w:rsidRPr="00825D41" w:rsidRDefault="0087351F" w:rsidP="0087351F">
      <w:pPr>
        <w:pStyle w:val="B2"/>
      </w:pPr>
      <w:r w:rsidRPr="00825D41">
        <w:t>-</w:t>
      </w:r>
      <w:r w:rsidRPr="00825D41">
        <w:tab/>
        <w:t>The UE is in E-UTRA Registered, Idle Mode state.</w:t>
      </w:r>
    </w:p>
    <w:p w14:paraId="13D30CEF" w14:textId="77777777" w:rsidR="0087351F" w:rsidRPr="00825D41" w:rsidRDefault="0087351F" w:rsidP="0087351F">
      <w:pPr>
        <w:pStyle w:val="B2"/>
      </w:pPr>
      <w:r w:rsidRPr="00825D41">
        <w:t>-</w:t>
      </w:r>
      <w:r w:rsidRPr="00825D41">
        <w:tab/>
        <w:t>The MCVideo Client Application has been activated and User has registered-in as the MCVideo User with the Server as active user at the Client.</w:t>
      </w:r>
    </w:p>
    <w:p w14:paraId="22A3DB48" w14:textId="77777777" w:rsidR="0087351F" w:rsidRPr="00825D41" w:rsidRDefault="0087351F" w:rsidP="0087351F">
      <w:pPr>
        <w:pStyle w:val="H6"/>
      </w:pPr>
      <w:r w:rsidRPr="00825D41">
        <w:t>6.1.2.3.3.2</w:t>
      </w:r>
      <w:r w:rsidRPr="00825D41">
        <w:tab/>
        <w:t>Test procedure sequence</w:t>
      </w:r>
    </w:p>
    <w:p w14:paraId="03202450" w14:textId="77777777" w:rsidR="0087351F" w:rsidRPr="00825D41" w:rsidRDefault="0087351F" w:rsidP="0087351F">
      <w:pPr>
        <w:pStyle w:val="TH"/>
      </w:pPr>
      <w:r w:rsidRPr="00825D41">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87351F" w:rsidRPr="00825D41" w14:paraId="11A14A42" w14:textId="77777777" w:rsidTr="00E64CC8">
        <w:trPr>
          <w:tblHeader/>
        </w:trPr>
        <w:tc>
          <w:tcPr>
            <w:tcW w:w="648" w:type="dxa"/>
            <w:tcBorders>
              <w:top w:val="single" w:sz="4" w:space="0" w:color="auto"/>
              <w:left w:val="single" w:sz="4" w:space="0" w:color="auto"/>
              <w:bottom w:val="nil"/>
              <w:right w:val="single" w:sz="4" w:space="0" w:color="auto"/>
            </w:tcBorders>
            <w:hideMark/>
          </w:tcPr>
          <w:p w14:paraId="031DCBA9" w14:textId="77777777" w:rsidR="0087351F" w:rsidRPr="00825D41" w:rsidRDefault="0087351F" w:rsidP="00E64CC8">
            <w:pPr>
              <w:pStyle w:val="TAH"/>
              <w:keepNext w:val="0"/>
              <w:keepLines w:val="0"/>
              <w:widowControl w:val="0"/>
            </w:pPr>
            <w:r w:rsidRPr="00825D41">
              <w:t>St</w:t>
            </w:r>
          </w:p>
        </w:tc>
        <w:tc>
          <w:tcPr>
            <w:tcW w:w="3969" w:type="dxa"/>
            <w:tcBorders>
              <w:top w:val="single" w:sz="4" w:space="0" w:color="auto"/>
              <w:left w:val="single" w:sz="4" w:space="0" w:color="auto"/>
              <w:bottom w:val="nil"/>
              <w:right w:val="single" w:sz="4" w:space="0" w:color="auto"/>
            </w:tcBorders>
            <w:hideMark/>
          </w:tcPr>
          <w:p w14:paraId="291AC786" w14:textId="77777777" w:rsidR="0087351F" w:rsidRPr="00825D41" w:rsidRDefault="0087351F" w:rsidP="00E64CC8">
            <w:pPr>
              <w:pStyle w:val="TAH"/>
              <w:keepNext w:val="0"/>
              <w:keepLines w:val="0"/>
              <w:widowControl w:val="0"/>
            </w:pPr>
            <w:r w:rsidRPr="00825D4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6521D7" w14:textId="77777777" w:rsidR="0087351F" w:rsidRPr="00825D41" w:rsidRDefault="0087351F" w:rsidP="00E64CC8">
            <w:pPr>
              <w:pStyle w:val="TAH"/>
              <w:keepNext w:val="0"/>
              <w:keepLines w:val="0"/>
              <w:widowControl w:val="0"/>
            </w:pPr>
            <w:r w:rsidRPr="00825D41">
              <w:t>Message Sequence</w:t>
            </w:r>
          </w:p>
        </w:tc>
        <w:tc>
          <w:tcPr>
            <w:tcW w:w="567" w:type="dxa"/>
            <w:tcBorders>
              <w:top w:val="single" w:sz="4" w:space="0" w:color="auto"/>
              <w:left w:val="single" w:sz="4" w:space="0" w:color="auto"/>
              <w:bottom w:val="nil"/>
              <w:right w:val="single" w:sz="4" w:space="0" w:color="auto"/>
            </w:tcBorders>
            <w:hideMark/>
          </w:tcPr>
          <w:p w14:paraId="59CFEFD9" w14:textId="77777777" w:rsidR="0087351F" w:rsidRPr="00825D41" w:rsidRDefault="0087351F" w:rsidP="00E64CC8">
            <w:pPr>
              <w:pStyle w:val="TAH"/>
              <w:keepNext w:val="0"/>
              <w:keepLines w:val="0"/>
              <w:widowControl w:val="0"/>
            </w:pPr>
            <w:r w:rsidRPr="00825D41">
              <w:t>TP</w:t>
            </w:r>
          </w:p>
        </w:tc>
        <w:tc>
          <w:tcPr>
            <w:tcW w:w="892" w:type="dxa"/>
            <w:tcBorders>
              <w:top w:val="single" w:sz="4" w:space="0" w:color="auto"/>
              <w:left w:val="single" w:sz="4" w:space="0" w:color="auto"/>
              <w:bottom w:val="nil"/>
              <w:right w:val="single" w:sz="4" w:space="0" w:color="auto"/>
            </w:tcBorders>
            <w:hideMark/>
          </w:tcPr>
          <w:p w14:paraId="19314142" w14:textId="77777777" w:rsidR="0087351F" w:rsidRPr="00825D41" w:rsidRDefault="0087351F" w:rsidP="00E64CC8">
            <w:pPr>
              <w:pStyle w:val="TAH"/>
              <w:keepNext w:val="0"/>
              <w:keepLines w:val="0"/>
              <w:widowControl w:val="0"/>
            </w:pPr>
            <w:r w:rsidRPr="00825D41">
              <w:t>Verdict</w:t>
            </w:r>
          </w:p>
        </w:tc>
      </w:tr>
      <w:tr w:rsidR="0087351F" w:rsidRPr="00825D41" w14:paraId="2F7727D3" w14:textId="77777777" w:rsidTr="00E64CC8">
        <w:trPr>
          <w:tblHeader/>
        </w:trPr>
        <w:tc>
          <w:tcPr>
            <w:tcW w:w="648" w:type="dxa"/>
            <w:tcBorders>
              <w:top w:val="nil"/>
              <w:left w:val="single" w:sz="4" w:space="0" w:color="auto"/>
              <w:bottom w:val="single" w:sz="4" w:space="0" w:color="auto"/>
              <w:right w:val="single" w:sz="4" w:space="0" w:color="auto"/>
            </w:tcBorders>
          </w:tcPr>
          <w:p w14:paraId="73AA922D" w14:textId="77777777" w:rsidR="0087351F" w:rsidRPr="00825D41" w:rsidRDefault="0087351F" w:rsidP="00E64CC8">
            <w:pPr>
              <w:pStyle w:val="TAH"/>
              <w:keepNext w:val="0"/>
              <w:keepLines w:val="0"/>
              <w:widowControl w:val="0"/>
            </w:pPr>
          </w:p>
        </w:tc>
        <w:tc>
          <w:tcPr>
            <w:tcW w:w="3969" w:type="dxa"/>
            <w:tcBorders>
              <w:top w:val="nil"/>
              <w:left w:val="single" w:sz="4" w:space="0" w:color="auto"/>
              <w:bottom w:val="single" w:sz="4" w:space="0" w:color="auto"/>
              <w:right w:val="single" w:sz="4" w:space="0" w:color="auto"/>
            </w:tcBorders>
          </w:tcPr>
          <w:p w14:paraId="71B6BE22" w14:textId="77777777" w:rsidR="0087351F" w:rsidRPr="00825D41" w:rsidRDefault="0087351F" w:rsidP="00E64CC8">
            <w:pPr>
              <w:pStyle w:val="TAH"/>
              <w:keepNext w:val="0"/>
              <w:keepLines w:val="0"/>
              <w:widowControl w:val="0"/>
            </w:pPr>
          </w:p>
        </w:tc>
        <w:tc>
          <w:tcPr>
            <w:tcW w:w="709" w:type="dxa"/>
            <w:tcBorders>
              <w:top w:val="single" w:sz="4" w:space="0" w:color="auto"/>
              <w:left w:val="single" w:sz="4" w:space="0" w:color="auto"/>
              <w:bottom w:val="single" w:sz="4" w:space="0" w:color="auto"/>
              <w:right w:val="single" w:sz="4" w:space="0" w:color="auto"/>
            </w:tcBorders>
            <w:hideMark/>
          </w:tcPr>
          <w:p w14:paraId="0AA90CE0" w14:textId="77777777" w:rsidR="0087351F" w:rsidRPr="00825D41" w:rsidRDefault="0087351F" w:rsidP="00E64CC8">
            <w:pPr>
              <w:pStyle w:val="TAH"/>
              <w:keepNext w:val="0"/>
              <w:keepLines w:val="0"/>
              <w:widowControl w:val="0"/>
            </w:pPr>
            <w:r w:rsidRPr="00825D41">
              <w:t>U - S</w:t>
            </w:r>
          </w:p>
        </w:tc>
        <w:tc>
          <w:tcPr>
            <w:tcW w:w="2977" w:type="dxa"/>
            <w:tcBorders>
              <w:top w:val="single" w:sz="4" w:space="0" w:color="auto"/>
              <w:left w:val="single" w:sz="4" w:space="0" w:color="auto"/>
              <w:bottom w:val="single" w:sz="4" w:space="0" w:color="auto"/>
              <w:right w:val="single" w:sz="4" w:space="0" w:color="auto"/>
            </w:tcBorders>
            <w:hideMark/>
          </w:tcPr>
          <w:p w14:paraId="125F9DDB" w14:textId="77777777" w:rsidR="0087351F" w:rsidRPr="00825D41" w:rsidRDefault="0087351F" w:rsidP="00E64CC8">
            <w:pPr>
              <w:pStyle w:val="TAH"/>
              <w:keepNext w:val="0"/>
              <w:keepLines w:val="0"/>
              <w:widowControl w:val="0"/>
            </w:pPr>
            <w:r w:rsidRPr="00825D41">
              <w:t>Message</w:t>
            </w:r>
          </w:p>
        </w:tc>
        <w:tc>
          <w:tcPr>
            <w:tcW w:w="567" w:type="dxa"/>
            <w:tcBorders>
              <w:top w:val="nil"/>
              <w:left w:val="single" w:sz="4" w:space="0" w:color="auto"/>
              <w:bottom w:val="single" w:sz="4" w:space="0" w:color="auto"/>
              <w:right w:val="single" w:sz="4" w:space="0" w:color="auto"/>
            </w:tcBorders>
          </w:tcPr>
          <w:p w14:paraId="7937A209" w14:textId="77777777" w:rsidR="0087351F" w:rsidRPr="00825D41" w:rsidRDefault="0087351F" w:rsidP="00E64CC8">
            <w:pPr>
              <w:pStyle w:val="TAH"/>
              <w:keepNext w:val="0"/>
              <w:keepLines w:val="0"/>
              <w:widowControl w:val="0"/>
            </w:pPr>
          </w:p>
        </w:tc>
        <w:tc>
          <w:tcPr>
            <w:tcW w:w="892" w:type="dxa"/>
            <w:tcBorders>
              <w:top w:val="nil"/>
              <w:left w:val="single" w:sz="4" w:space="0" w:color="auto"/>
              <w:bottom w:val="single" w:sz="4" w:space="0" w:color="auto"/>
              <w:right w:val="single" w:sz="4" w:space="0" w:color="auto"/>
            </w:tcBorders>
          </w:tcPr>
          <w:p w14:paraId="66503E69" w14:textId="77777777" w:rsidR="0087351F" w:rsidRPr="00825D41" w:rsidRDefault="0087351F" w:rsidP="00E64CC8">
            <w:pPr>
              <w:pStyle w:val="TAH"/>
              <w:keepNext w:val="0"/>
              <w:keepLines w:val="0"/>
              <w:widowControl w:val="0"/>
            </w:pPr>
          </w:p>
        </w:tc>
      </w:tr>
      <w:tr w:rsidR="0087351F" w:rsidRPr="00825D41" w14:paraId="4702EEE4"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093F8FCA" w14:textId="77777777" w:rsidR="0087351F" w:rsidRPr="00825D41" w:rsidRDefault="0087351F" w:rsidP="00E64CC8">
            <w:pPr>
              <w:pStyle w:val="TAC"/>
              <w:keepNext w:val="0"/>
              <w:keepLines w:val="0"/>
              <w:widowControl w:val="0"/>
            </w:pPr>
            <w:r w:rsidRPr="00825D41">
              <w:t>1</w:t>
            </w:r>
          </w:p>
        </w:tc>
        <w:tc>
          <w:tcPr>
            <w:tcW w:w="3969" w:type="dxa"/>
            <w:tcBorders>
              <w:top w:val="single" w:sz="4" w:space="0" w:color="auto"/>
              <w:left w:val="single" w:sz="4" w:space="0" w:color="auto"/>
              <w:bottom w:val="single" w:sz="4" w:space="0" w:color="auto"/>
              <w:right w:val="single" w:sz="4" w:space="0" w:color="auto"/>
            </w:tcBorders>
            <w:hideMark/>
          </w:tcPr>
          <w:p w14:paraId="667BEC75" w14:textId="77777777" w:rsidR="0087351F" w:rsidRPr="00825D41" w:rsidRDefault="0087351F" w:rsidP="00E64CC8">
            <w:pPr>
              <w:pStyle w:val="TAL"/>
              <w:keepNext w:val="0"/>
              <w:keepLines w:val="0"/>
              <w:widowControl w:val="0"/>
            </w:pPr>
            <w:r w:rsidRPr="00825D41">
              <w:t>Make the UE (MCVideo client) request the establishment of a chat group call with implicit transmission request.</w:t>
            </w:r>
          </w:p>
          <w:p w14:paraId="019977BD"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77933884"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65EC1C42"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2E05028B"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113F5DEC" w14:textId="77777777" w:rsidR="0087351F" w:rsidRPr="00825D41" w:rsidRDefault="0087351F" w:rsidP="00E64CC8">
            <w:pPr>
              <w:pStyle w:val="TAC"/>
              <w:keepNext w:val="0"/>
              <w:keepLines w:val="0"/>
              <w:widowControl w:val="0"/>
            </w:pPr>
            <w:r w:rsidRPr="00825D41">
              <w:t>-</w:t>
            </w:r>
          </w:p>
        </w:tc>
      </w:tr>
      <w:tr w:rsidR="0087351F" w:rsidRPr="00825D41" w14:paraId="3C692C9D"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56937798" w14:textId="77777777" w:rsidR="0087351F" w:rsidRPr="00825D41" w:rsidRDefault="0087351F" w:rsidP="00E64CC8">
            <w:pPr>
              <w:pStyle w:val="TAC"/>
              <w:keepNext w:val="0"/>
              <w:keepLines w:val="0"/>
              <w:widowControl w:val="0"/>
            </w:pPr>
            <w:r w:rsidRPr="00825D41">
              <w:t>2</w:t>
            </w:r>
          </w:p>
        </w:tc>
        <w:tc>
          <w:tcPr>
            <w:tcW w:w="3969" w:type="dxa"/>
            <w:tcBorders>
              <w:top w:val="single" w:sz="4" w:space="0" w:color="auto"/>
              <w:left w:val="single" w:sz="4" w:space="0" w:color="auto"/>
              <w:bottom w:val="single" w:sz="4" w:space="0" w:color="auto"/>
              <w:right w:val="single" w:sz="4" w:space="0" w:color="auto"/>
            </w:tcBorders>
            <w:hideMark/>
          </w:tcPr>
          <w:p w14:paraId="725FE918" w14:textId="0BD5A32B" w:rsidR="0087351F" w:rsidRPr="00825D41" w:rsidRDefault="0087351F" w:rsidP="00E64CC8">
            <w:pPr>
              <w:pStyle w:val="TAL"/>
              <w:keepNext w:val="0"/>
              <w:keepLines w:val="0"/>
              <w:widowControl w:val="0"/>
            </w:pPr>
            <w:r w:rsidRPr="00825D41">
              <w:t xml:space="preserve">Check: Does the UE (MCVideo client) </w:t>
            </w:r>
            <w:r w:rsidRPr="00825D41">
              <w:rPr>
                <w:rFonts w:eastAsia="Calibri"/>
              </w:rPr>
              <w:t>correctly perform test procedure '</w:t>
            </w:r>
            <w:r w:rsidRPr="00825D41">
              <w:t>MCVideo CO session establishment/modification without provisional responses other than 100 Trying'</w:t>
            </w:r>
            <w:r w:rsidRPr="00825D41">
              <w:rPr>
                <w:rFonts w:eastAsia="Calibri"/>
              </w:rPr>
              <w:t xml:space="preserve"> as described in TS 36.579-1 [2] Table 5.3B.1.3-1</w:t>
            </w:r>
            <w:r w:rsidRPr="00825D41">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647E269E"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569C60A0"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4833C32D" w14:textId="77777777" w:rsidR="0087351F" w:rsidRPr="00825D41" w:rsidRDefault="0087351F" w:rsidP="00E64CC8">
            <w:pPr>
              <w:pStyle w:val="TAC"/>
              <w:keepNext w:val="0"/>
              <w:keepLines w:val="0"/>
              <w:widowControl w:val="0"/>
            </w:pPr>
            <w:r w:rsidRPr="00825D41">
              <w:t>1</w:t>
            </w:r>
          </w:p>
        </w:tc>
        <w:tc>
          <w:tcPr>
            <w:tcW w:w="892" w:type="dxa"/>
            <w:tcBorders>
              <w:top w:val="single" w:sz="4" w:space="0" w:color="auto"/>
              <w:left w:val="single" w:sz="4" w:space="0" w:color="auto"/>
              <w:bottom w:val="single" w:sz="4" w:space="0" w:color="auto"/>
              <w:right w:val="single" w:sz="4" w:space="0" w:color="auto"/>
            </w:tcBorders>
            <w:hideMark/>
          </w:tcPr>
          <w:p w14:paraId="04D36227" w14:textId="77777777" w:rsidR="0087351F" w:rsidRPr="00825D41" w:rsidRDefault="0087351F" w:rsidP="00E64CC8">
            <w:pPr>
              <w:pStyle w:val="TAC"/>
              <w:keepNext w:val="0"/>
              <w:keepLines w:val="0"/>
              <w:widowControl w:val="0"/>
            </w:pPr>
            <w:r w:rsidRPr="00825D41">
              <w:t>P</w:t>
            </w:r>
          </w:p>
        </w:tc>
      </w:tr>
      <w:tr w:rsidR="0087351F" w:rsidRPr="00825D41" w14:paraId="456000CA"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29E15096" w14:textId="77777777" w:rsidR="0087351F" w:rsidRPr="00825D41" w:rsidRDefault="0087351F" w:rsidP="00E64CC8">
            <w:pPr>
              <w:pStyle w:val="TAC"/>
              <w:keepNext w:val="0"/>
              <w:keepLines w:val="0"/>
              <w:widowControl w:val="0"/>
            </w:pPr>
            <w:r w:rsidRPr="00825D41">
              <w:t>3-7</w:t>
            </w:r>
          </w:p>
        </w:tc>
        <w:tc>
          <w:tcPr>
            <w:tcW w:w="3969" w:type="dxa"/>
            <w:tcBorders>
              <w:top w:val="single" w:sz="4" w:space="0" w:color="auto"/>
              <w:left w:val="single" w:sz="4" w:space="0" w:color="auto"/>
              <w:bottom w:val="single" w:sz="4" w:space="0" w:color="auto"/>
              <w:right w:val="single" w:sz="4" w:space="0" w:color="auto"/>
            </w:tcBorders>
            <w:hideMark/>
          </w:tcPr>
          <w:p w14:paraId="43DD6442"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1F5C02AF"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27DFAAB9"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4AA5490F"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41F093B9" w14:textId="77777777" w:rsidR="0087351F" w:rsidRPr="00825D41" w:rsidRDefault="0087351F" w:rsidP="00E64CC8">
            <w:pPr>
              <w:pStyle w:val="TAC"/>
              <w:keepNext w:val="0"/>
              <w:keepLines w:val="0"/>
              <w:widowControl w:val="0"/>
            </w:pPr>
            <w:r w:rsidRPr="00825D41">
              <w:t>-</w:t>
            </w:r>
          </w:p>
        </w:tc>
      </w:tr>
      <w:tr w:rsidR="0087351F" w:rsidRPr="00825D41" w14:paraId="1FDD46D8" w14:textId="77777777" w:rsidTr="0066502E">
        <w:tc>
          <w:tcPr>
            <w:tcW w:w="648" w:type="dxa"/>
            <w:tcBorders>
              <w:top w:val="single" w:sz="4" w:space="0" w:color="auto"/>
              <w:left w:val="single" w:sz="4" w:space="0" w:color="auto"/>
              <w:bottom w:val="single" w:sz="4" w:space="0" w:color="auto"/>
              <w:right w:val="single" w:sz="4" w:space="0" w:color="auto"/>
            </w:tcBorders>
            <w:hideMark/>
          </w:tcPr>
          <w:p w14:paraId="0F0B2465" w14:textId="77777777" w:rsidR="0087351F" w:rsidRPr="00825D41" w:rsidRDefault="0087351F" w:rsidP="00E64CC8">
            <w:pPr>
              <w:pStyle w:val="TAC"/>
              <w:keepNext w:val="0"/>
              <w:keepLines w:val="0"/>
              <w:widowControl w:val="0"/>
            </w:pPr>
            <w:r w:rsidRPr="00825D41">
              <w:t>8</w:t>
            </w:r>
          </w:p>
        </w:tc>
        <w:tc>
          <w:tcPr>
            <w:tcW w:w="3969" w:type="dxa"/>
            <w:tcBorders>
              <w:top w:val="single" w:sz="4" w:space="0" w:color="auto"/>
              <w:left w:val="single" w:sz="4" w:space="0" w:color="auto"/>
              <w:bottom w:val="single" w:sz="4" w:space="0" w:color="auto"/>
              <w:right w:val="single" w:sz="4" w:space="0" w:color="auto"/>
            </w:tcBorders>
            <w:hideMark/>
          </w:tcPr>
          <w:p w14:paraId="397FF675" w14:textId="77777777" w:rsidR="0087351F" w:rsidRPr="00825D41" w:rsidRDefault="0087351F" w:rsidP="00E64CC8">
            <w:pPr>
              <w:pStyle w:val="TAL"/>
              <w:keepNext w:val="0"/>
              <w:keepLines w:val="0"/>
              <w:widowControl w:val="0"/>
            </w:pPr>
            <w:r w:rsidRPr="00825D41">
              <w:t>Check: Does the UE (MCVideo client) provide transmission granted notification to the user?</w:t>
            </w:r>
          </w:p>
          <w:p w14:paraId="1D55FDB5"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06F2C7C6"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2AE6A131"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6CC2995C" w14:textId="77777777" w:rsidR="0087351F" w:rsidRPr="00825D41" w:rsidRDefault="0087351F" w:rsidP="00E64CC8">
            <w:pPr>
              <w:pStyle w:val="TAC"/>
              <w:keepNext w:val="0"/>
              <w:keepLines w:val="0"/>
              <w:widowControl w:val="0"/>
            </w:pPr>
            <w:r w:rsidRPr="00825D41">
              <w:t>1</w:t>
            </w:r>
          </w:p>
        </w:tc>
        <w:tc>
          <w:tcPr>
            <w:tcW w:w="892" w:type="dxa"/>
            <w:tcBorders>
              <w:top w:val="single" w:sz="4" w:space="0" w:color="auto"/>
              <w:left w:val="single" w:sz="4" w:space="0" w:color="auto"/>
              <w:bottom w:val="single" w:sz="4" w:space="0" w:color="auto"/>
              <w:right w:val="single" w:sz="4" w:space="0" w:color="auto"/>
            </w:tcBorders>
            <w:hideMark/>
          </w:tcPr>
          <w:p w14:paraId="00823FFC" w14:textId="77777777" w:rsidR="0087351F" w:rsidRPr="00825D41" w:rsidRDefault="0087351F" w:rsidP="00E64CC8">
            <w:pPr>
              <w:pStyle w:val="TAC"/>
              <w:keepNext w:val="0"/>
              <w:keepLines w:val="0"/>
              <w:widowControl w:val="0"/>
            </w:pPr>
            <w:r w:rsidRPr="00825D41">
              <w:t>P</w:t>
            </w:r>
          </w:p>
        </w:tc>
      </w:tr>
      <w:tr w:rsidR="0087351F" w:rsidRPr="00825D41" w14:paraId="01DC41EE" w14:textId="77777777" w:rsidTr="0066502E">
        <w:tc>
          <w:tcPr>
            <w:tcW w:w="648" w:type="dxa"/>
            <w:tcBorders>
              <w:top w:val="single" w:sz="4" w:space="0" w:color="auto"/>
              <w:left w:val="single" w:sz="4" w:space="0" w:color="auto"/>
              <w:bottom w:val="single" w:sz="4" w:space="0" w:color="auto"/>
              <w:right w:val="single" w:sz="4" w:space="0" w:color="auto"/>
            </w:tcBorders>
            <w:hideMark/>
          </w:tcPr>
          <w:p w14:paraId="06F38AF7" w14:textId="77777777" w:rsidR="0087351F" w:rsidRPr="00825D41" w:rsidRDefault="0087351F" w:rsidP="00E64CC8">
            <w:pPr>
              <w:pStyle w:val="TAC"/>
              <w:keepNext w:val="0"/>
              <w:keepLines w:val="0"/>
              <w:widowControl w:val="0"/>
            </w:pPr>
            <w:r w:rsidRPr="00825D41">
              <w:t>9</w:t>
            </w:r>
          </w:p>
        </w:tc>
        <w:tc>
          <w:tcPr>
            <w:tcW w:w="3969" w:type="dxa"/>
            <w:tcBorders>
              <w:top w:val="single" w:sz="4" w:space="0" w:color="auto"/>
              <w:left w:val="single" w:sz="4" w:space="0" w:color="auto"/>
              <w:bottom w:val="single" w:sz="4" w:space="0" w:color="auto"/>
              <w:right w:val="single" w:sz="4" w:space="0" w:color="auto"/>
            </w:tcBorders>
            <w:hideMark/>
          </w:tcPr>
          <w:p w14:paraId="4826D114" w14:textId="77777777" w:rsidR="0087351F" w:rsidRPr="00825D41" w:rsidRDefault="0087351F" w:rsidP="00E64CC8">
            <w:pPr>
              <w:pStyle w:val="TAL"/>
              <w:keepNext w:val="0"/>
              <w:keepLines w:val="0"/>
              <w:widowControl w:val="0"/>
              <w:rPr>
                <w:rFonts w:cs="Arial"/>
                <w:szCs w:val="18"/>
              </w:rPr>
            </w:pPr>
            <w:r w:rsidRPr="00825D41">
              <w:rPr>
                <w:rFonts w:cs="Arial"/>
                <w:szCs w:val="18"/>
              </w:rPr>
              <w:t>Make the UE (MCVideo client) request end of transmission.</w:t>
            </w:r>
          </w:p>
          <w:p w14:paraId="05645751"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757673B2"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5C41797C"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56DE73C5"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2F0C31B9" w14:textId="77777777" w:rsidR="0087351F" w:rsidRPr="00825D41" w:rsidRDefault="0087351F" w:rsidP="00E64CC8">
            <w:pPr>
              <w:pStyle w:val="TAC"/>
              <w:keepNext w:val="0"/>
              <w:keepLines w:val="0"/>
              <w:widowControl w:val="0"/>
            </w:pPr>
            <w:r w:rsidRPr="00825D41">
              <w:t>-</w:t>
            </w:r>
          </w:p>
        </w:tc>
      </w:tr>
      <w:tr w:rsidR="0087351F" w:rsidRPr="00825D41" w14:paraId="08EC7D97" w14:textId="77777777" w:rsidTr="00E64CC8">
        <w:trPr>
          <w:trHeight w:val="259"/>
        </w:trPr>
        <w:tc>
          <w:tcPr>
            <w:tcW w:w="648" w:type="dxa"/>
            <w:tcBorders>
              <w:top w:val="single" w:sz="4" w:space="0" w:color="auto"/>
              <w:left w:val="single" w:sz="4" w:space="0" w:color="auto"/>
              <w:bottom w:val="single" w:sz="4" w:space="0" w:color="auto"/>
              <w:right w:val="single" w:sz="4" w:space="0" w:color="auto"/>
            </w:tcBorders>
            <w:hideMark/>
          </w:tcPr>
          <w:p w14:paraId="79D9F204" w14:textId="77777777" w:rsidR="0087351F" w:rsidRPr="00825D41" w:rsidRDefault="0087351F" w:rsidP="00E64CC8">
            <w:pPr>
              <w:pStyle w:val="TAC"/>
              <w:keepNext w:val="0"/>
              <w:keepLines w:val="0"/>
              <w:widowControl w:val="0"/>
            </w:pPr>
            <w:r w:rsidRPr="00825D41">
              <w:t>10</w:t>
            </w:r>
          </w:p>
        </w:tc>
        <w:tc>
          <w:tcPr>
            <w:tcW w:w="3969" w:type="dxa"/>
            <w:tcBorders>
              <w:top w:val="single" w:sz="4" w:space="0" w:color="auto"/>
              <w:left w:val="single" w:sz="4" w:space="0" w:color="auto"/>
              <w:bottom w:val="single" w:sz="4" w:space="0" w:color="auto"/>
              <w:right w:val="single" w:sz="4" w:space="0" w:color="auto"/>
            </w:tcBorders>
            <w:hideMark/>
          </w:tcPr>
          <w:p w14:paraId="39268A41" w14:textId="3B02A2BA" w:rsidR="0087351F" w:rsidRPr="00825D41" w:rsidRDefault="0087351F" w:rsidP="00E64CC8">
            <w:pPr>
              <w:pStyle w:val="TAL"/>
              <w:keepNext w:val="0"/>
              <w:keepLines w:val="0"/>
              <w:widowControl w:val="0"/>
              <w:rPr>
                <w:rFonts w:cs="Arial"/>
                <w:szCs w:val="18"/>
              </w:rPr>
            </w:pPr>
            <w:r w:rsidRPr="00825D41">
              <w:rPr>
                <w:rFonts w:cs="Arial"/>
                <w:szCs w:val="18"/>
              </w:rPr>
              <w:t xml:space="preserve">Check: Does the UE (MCVideo client) </w:t>
            </w:r>
            <w:r w:rsidRPr="00825D41">
              <w:t>correctly perform test procedure 'MCVideo transmission End Request CO' as described in TS 36.579-1 [2] Table 5.3B.7.3-1</w:t>
            </w:r>
            <w:r w:rsidRPr="00825D41">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1692A154"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1243D275"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4EED9C28" w14:textId="77777777" w:rsidR="0087351F" w:rsidRPr="00825D41" w:rsidRDefault="0087351F" w:rsidP="00E64CC8">
            <w:pPr>
              <w:pStyle w:val="TAC"/>
              <w:keepNext w:val="0"/>
              <w:keepLines w:val="0"/>
              <w:widowControl w:val="0"/>
            </w:pPr>
            <w:r w:rsidRPr="00825D41">
              <w:t>1</w:t>
            </w:r>
          </w:p>
        </w:tc>
        <w:tc>
          <w:tcPr>
            <w:tcW w:w="892" w:type="dxa"/>
            <w:tcBorders>
              <w:top w:val="single" w:sz="4" w:space="0" w:color="auto"/>
              <w:left w:val="single" w:sz="4" w:space="0" w:color="auto"/>
              <w:bottom w:val="single" w:sz="4" w:space="0" w:color="auto"/>
              <w:right w:val="single" w:sz="4" w:space="0" w:color="auto"/>
            </w:tcBorders>
            <w:hideMark/>
          </w:tcPr>
          <w:p w14:paraId="0C8C9994" w14:textId="77777777" w:rsidR="0087351F" w:rsidRPr="00825D41" w:rsidRDefault="0087351F" w:rsidP="00E64CC8">
            <w:pPr>
              <w:pStyle w:val="TAC"/>
              <w:keepNext w:val="0"/>
              <w:keepLines w:val="0"/>
              <w:widowControl w:val="0"/>
            </w:pPr>
            <w:r w:rsidRPr="00825D41">
              <w:t>P</w:t>
            </w:r>
          </w:p>
        </w:tc>
      </w:tr>
      <w:tr w:rsidR="0087351F" w:rsidRPr="00825D41" w14:paraId="5D740C53" w14:textId="77777777" w:rsidTr="0066502E">
        <w:tc>
          <w:tcPr>
            <w:tcW w:w="648" w:type="dxa"/>
            <w:tcBorders>
              <w:top w:val="single" w:sz="4" w:space="0" w:color="auto"/>
              <w:left w:val="single" w:sz="4" w:space="0" w:color="auto"/>
              <w:bottom w:val="single" w:sz="4" w:space="0" w:color="auto"/>
              <w:right w:val="single" w:sz="4" w:space="0" w:color="auto"/>
            </w:tcBorders>
            <w:hideMark/>
          </w:tcPr>
          <w:p w14:paraId="739AAD85" w14:textId="77777777" w:rsidR="0087351F" w:rsidRPr="00825D41" w:rsidRDefault="0087351F" w:rsidP="00E64CC8">
            <w:pPr>
              <w:pStyle w:val="TAC"/>
              <w:keepNext w:val="0"/>
              <w:keepLines w:val="0"/>
              <w:widowControl w:val="0"/>
            </w:pPr>
            <w:r w:rsidRPr="00825D41">
              <w:t>11</w:t>
            </w:r>
          </w:p>
        </w:tc>
        <w:tc>
          <w:tcPr>
            <w:tcW w:w="3969" w:type="dxa"/>
            <w:tcBorders>
              <w:top w:val="single" w:sz="4" w:space="0" w:color="auto"/>
              <w:left w:val="single" w:sz="4" w:space="0" w:color="auto"/>
              <w:bottom w:val="single" w:sz="4" w:space="0" w:color="auto"/>
              <w:right w:val="single" w:sz="4" w:space="0" w:color="auto"/>
            </w:tcBorders>
            <w:hideMark/>
          </w:tcPr>
          <w:p w14:paraId="0FFFB2D7" w14:textId="77777777" w:rsidR="0087351F" w:rsidRPr="00825D41" w:rsidRDefault="0087351F" w:rsidP="00E64CC8">
            <w:pPr>
              <w:pStyle w:val="TAL"/>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5F7CAEC1"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4D491B59"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08AAFB21"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2270D3A4" w14:textId="77777777" w:rsidR="0087351F" w:rsidRPr="00825D41" w:rsidRDefault="0087351F" w:rsidP="00E64CC8">
            <w:pPr>
              <w:pStyle w:val="TAC"/>
              <w:keepNext w:val="0"/>
              <w:keepLines w:val="0"/>
              <w:widowControl w:val="0"/>
            </w:pPr>
            <w:r w:rsidRPr="00825D41">
              <w:t>-</w:t>
            </w:r>
          </w:p>
        </w:tc>
      </w:tr>
      <w:tr w:rsidR="0087351F" w:rsidRPr="00825D41" w14:paraId="04A5EB7E"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4809AC83" w14:textId="77777777" w:rsidR="0087351F" w:rsidRPr="00825D41" w:rsidRDefault="0087351F" w:rsidP="00E64CC8">
            <w:pPr>
              <w:pStyle w:val="TAC"/>
              <w:keepNext w:val="0"/>
              <w:keepLines w:val="0"/>
              <w:widowControl w:val="0"/>
            </w:pPr>
            <w:r w:rsidRPr="00825D41">
              <w:lastRenderedPageBreak/>
              <w:t>12</w:t>
            </w:r>
          </w:p>
        </w:tc>
        <w:tc>
          <w:tcPr>
            <w:tcW w:w="3969" w:type="dxa"/>
            <w:tcBorders>
              <w:top w:val="single" w:sz="4" w:space="0" w:color="auto"/>
              <w:left w:val="single" w:sz="4" w:space="0" w:color="auto"/>
              <w:bottom w:val="single" w:sz="4" w:space="0" w:color="auto"/>
              <w:right w:val="single" w:sz="4" w:space="0" w:color="auto"/>
            </w:tcBorders>
            <w:hideMark/>
          </w:tcPr>
          <w:p w14:paraId="362BE7B2" w14:textId="2A495748" w:rsidR="0087351F" w:rsidRPr="00825D41" w:rsidRDefault="0087351F" w:rsidP="00E64CC8">
            <w:pPr>
              <w:pStyle w:val="TAL"/>
              <w:keepNext w:val="0"/>
              <w:keepLines w:val="0"/>
              <w:widowControl w:val="0"/>
            </w:pPr>
            <w:r w:rsidRPr="00825D41">
              <w:rPr>
                <w:lang w:eastAsia="ko-KR"/>
              </w:rPr>
              <w:t>Check: Does the UE (MCVideo client) correctly perform test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4D6463CA"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1F552B34"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2167362B" w14:textId="77777777" w:rsidR="0087351F" w:rsidRPr="00825D41" w:rsidRDefault="0087351F" w:rsidP="00E64CC8">
            <w:pPr>
              <w:pStyle w:val="TAC"/>
              <w:keepNext w:val="0"/>
              <w:keepLines w:val="0"/>
              <w:widowControl w:val="0"/>
            </w:pPr>
            <w:r w:rsidRPr="00825D41">
              <w:t>2</w:t>
            </w:r>
          </w:p>
        </w:tc>
        <w:tc>
          <w:tcPr>
            <w:tcW w:w="892" w:type="dxa"/>
            <w:tcBorders>
              <w:top w:val="single" w:sz="4" w:space="0" w:color="auto"/>
              <w:left w:val="single" w:sz="4" w:space="0" w:color="auto"/>
              <w:bottom w:val="single" w:sz="4" w:space="0" w:color="auto"/>
              <w:right w:val="single" w:sz="4" w:space="0" w:color="auto"/>
            </w:tcBorders>
            <w:hideMark/>
          </w:tcPr>
          <w:p w14:paraId="0F95E604" w14:textId="77777777" w:rsidR="0087351F" w:rsidRPr="00825D41" w:rsidRDefault="0087351F" w:rsidP="00E64CC8">
            <w:pPr>
              <w:pStyle w:val="TAC"/>
              <w:keepNext w:val="0"/>
              <w:keepLines w:val="0"/>
              <w:widowControl w:val="0"/>
            </w:pPr>
            <w:r w:rsidRPr="00825D41">
              <w:t>P</w:t>
            </w:r>
          </w:p>
        </w:tc>
      </w:tr>
      <w:tr w:rsidR="0087351F" w:rsidRPr="00825D41" w14:paraId="35715F75"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6C47F18D" w14:textId="5AA6370D" w:rsidR="0087351F" w:rsidRPr="00825D41" w:rsidRDefault="0087351F" w:rsidP="00E64CC8">
            <w:pPr>
              <w:pStyle w:val="TAC"/>
              <w:keepNext w:val="0"/>
              <w:keepLines w:val="0"/>
              <w:widowControl w:val="0"/>
            </w:pPr>
            <w:r w:rsidRPr="00825D41">
              <w:t>13-15</w:t>
            </w:r>
          </w:p>
        </w:tc>
        <w:tc>
          <w:tcPr>
            <w:tcW w:w="3969" w:type="dxa"/>
            <w:tcBorders>
              <w:top w:val="single" w:sz="4" w:space="0" w:color="auto"/>
              <w:left w:val="single" w:sz="4" w:space="0" w:color="auto"/>
              <w:bottom w:val="single" w:sz="4" w:space="0" w:color="auto"/>
              <w:right w:val="single" w:sz="4" w:space="0" w:color="auto"/>
            </w:tcBorders>
            <w:hideMark/>
          </w:tcPr>
          <w:p w14:paraId="1F0A9194"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737FAF35"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0471794C"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10470199"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0F150BC6" w14:textId="77777777" w:rsidR="0087351F" w:rsidRPr="00825D41" w:rsidRDefault="0087351F" w:rsidP="00E64CC8">
            <w:pPr>
              <w:pStyle w:val="TAC"/>
              <w:keepNext w:val="0"/>
              <w:keepLines w:val="0"/>
              <w:widowControl w:val="0"/>
            </w:pPr>
            <w:r w:rsidRPr="00825D41">
              <w:t>-</w:t>
            </w:r>
          </w:p>
        </w:tc>
      </w:tr>
      <w:tr w:rsidR="0087351F" w:rsidRPr="00825D41" w14:paraId="35D8D902"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5967CBA4" w14:textId="77777777" w:rsidR="0087351F" w:rsidRPr="00825D41" w:rsidRDefault="0087351F" w:rsidP="00E64CC8">
            <w:pPr>
              <w:pStyle w:val="TAC"/>
              <w:keepNext w:val="0"/>
              <w:keepLines w:val="0"/>
              <w:widowControl w:val="0"/>
            </w:pPr>
            <w:r w:rsidRPr="00825D41">
              <w:t>16</w:t>
            </w:r>
          </w:p>
        </w:tc>
        <w:tc>
          <w:tcPr>
            <w:tcW w:w="3969" w:type="dxa"/>
            <w:tcBorders>
              <w:top w:val="single" w:sz="4" w:space="0" w:color="auto"/>
              <w:left w:val="single" w:sz="4" w:space="0" w:color="auto"/>
              <w:bottom w:val="single" w:sz="4" w:space="0" w:color="auto"/>
              <w:right w:val="single" w:sz="4" w:space="0" w:color="auto"/>
            </w:tcBorders>
            <w:hideMark/>
          </w:tcPr>
          <w:p w14:paraId="7DFC3EFF" w14:textId="10F76DAE" w:rsidR="0087351F" w:rsidRPr="00825D41" w:rsidRDefault="0087351F" w:rsidP="00E64CC8">
            <w:pPr>
              <w:pStyle w:val="TAL"/>
              <w:keepNext w:val="0"/>
              <w:keepLines w:val="0"/>
              <w:widowControl w:val="0"/>
            </w:pPr>
            <w:r w:rsidRPr="00825D41">
              <w:t xml:space="preserve">Check: Does the UE (MCVideo client) correctly perform test procedure 'MCVideo Media Transmission Notification and Request CT' as described in </w:t>
            </w:r>
            <w:r w:rsidRPr="00825D41">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109B678"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7CAA00EB"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20F223B8" w14:textId="77777777" w:rsidR="0087351F" w:rsidRPr="00825D41" w:rsidRDefault="0087351F" w:rsidP="00E64CC8">
            <w:pPr>
              <w:pStyle w:val="TAC"/>
              <w:keepNext w:val="0"/>
              <w:keepLines w:val="0"/>
              <w:widowControl w:val="0"/>
            </w:pPr>
            <w:r w:rsidRPr="00825D41">
              <w:t>6,7</w:t>
            </w:r>
          </w:p>
        </w:tc>
        <w:tc>
          <w:tcPr>
            <w:tcW w:w="892" w:type="dxa"/>
            <w:tcBorders>
              <w:top w:val="single" w:sz="4" w:space="0" w:color="auto"/>
              <w:left w:val="single" w:sz="4" w:space="0" w:color="auto"/>
              <w:bottom w:val="single" w:sz="4" w:space="0" w:color="auto"/>
              <w:right w:val="single" w:sz="4" w:space="0" w:color="auto"/>
            </w:tcBorders>
            <w:hideMark/>
          </w:tcPr>
          <w:p w14:paraId="04511680" w14:textId="77777777" w:rsidR="0087351F" w:rsidRPr="00825D41" w:rsidRDefault="0087351F" w:rsidP="00E64CC8">
            <w:pPr>
              <w:pStyle w:val="TAC"/>
              <w:keepNext w:val="0"/>
              <w:keepLines w:val="0"/>
              <w:widowControl w:val="0"/>
            </w:pPr>
            <w:r w:rsidRPr="00825D41">
              <w:t>P</w:t>
            </w:r>
          </w:p>
        </w:tc>
      </w:tr>
      <w:tr w:rsidR="0087351F" w:rsidRPr="00825D41" w14:paraId="50B3B4D8"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5B09F785" w14:textId="77777777" w:rsidR="0087351F" w:rsidRPr="00825D41" w:rsidRDefault="0087351F" w:rsidP="00E64CC8">
            <w:pPr>
              <w:pStyle w:val="TAC"/>
              <w:keepNext w:val="0"/>
              <w:keepLines w:val="0"/>
              <w:widowControl w:val="0"/>
            </w:pPr>
            <w:r w:rsidRPr="00825D41">
              <w:t>17-20</w:t>
            </w:r>
          </w:p>
        </w:tc>
        <w:tc>
          <w:tcPr>
            <w:tcW w:w="3969" w:type="dxa"/>
            <w:tcBorders>
              <w:top w:val="single" w:sz="4" w:space="0" w:color="auto"/>
              <w:left w:val="single" w:sz="4" w:space="0" w:color="auto"/>
              <w:bottom w:val="single" w:sz="4" w:space="0" w:color="auto"/>
              <w:right w:val="single" w:sz="4" w:space="0" w:color="auto"/>
            </w:tcBorders>
            <w:hideMark/>
          </w:tcPr>
          <w:p w14:paraId="28698255"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72B9C89F"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5C52827B"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6464994D"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0259F90A" w14:textId="77777777" w:rsidR="0087351F" w:rsidRPr="00825D41" w:rsidRDefault="0087351F" w:rsidP="00E64CC8">
            <w:pPr>
              <w:pStyle w:val="TAC"/>
              <w:keepNext w:val="0"/>
              <w:keepLines w:val="0"/>
              <w:widowControl w:val="0"/>
            </w:pPr>
            <w:r w:rsidRPr="00825D41">
              <w:t>-</w:t>
            </w:r>
          </w:p>
        </w:tc>
      </w:tr>
      <w:tr w:rsidR="0087351F" w:rsidRPr="00825D41" w14:paraId="1F9E3290" w14:textId="77777777" w:rsidTr="00E64CC8">
        <w:trPr>
          <w:trHeight w:val="422"/>
        </w:trPr>
        <w:tc>
          <w:tcPr>
            <w:tcW w:w="648" w:type="dxa"/>
            <w:tcBorders>
              <w:top w:val="single" w:sz="4" w:space="0" w:color="auto"/>
              <w:left w:val="single" w:sz="4" w:space="0" w:color="auto"/>
              <w:bottom w:val="single" w:sz="4" w:space="0" w:color="auto"/>
              <w:right w:val="single" w:sz="4" w:space="0" w:color="auto"/>
            </w:tcBorders>
            <w:hideMark/>
          </w:tcPr>
          <w:p w14:paraId="192DB5DD" w14:textId="77777777" w:rsidR="0087351F" w:rsidRPr="00825D41" w:rsidRDefault="0087351F" w:rsidP="00E64CC8">
            <w:pPr>
              <w:pStyle w:val="TAC"/>
              <w:keepNext w:val="0"/>
              <w:keepLines w:val="0"/>
              <w:widowControl w:val="0"/>
            </w:pPr>
            <w:r w:rsidRPr="00825D41">
              <w:t>21</w:t>
            </w:r>
          </w:p>
        </w:tc>
        <w:tc>
          <w:tcPr>
            <w:tcW w:w="3969" w:type="dxa"/>
            <w:tcBorders>
              <w:top w:val="single" w:sz="4" w:space="0" w:color="auto"/>
              <w:left w:val="single" w:sz="4" w:space="0" w:color="auto"/>
              <w:bottom w:val="single" w:sz="4" w:space="0" w:color="auto"/>
              <w:right w:val="single" w:sz="4" w:space="0" w:color="auto"/>
            </w:tcBorders>
            <w:hideMark/>
          </w:tcPr>
          <w:p w14:paraId="09A69F47" w14:textId="77777777" w:rsidR="0087351F" w:rsidRPr="00825D41" w:rsidRDefault="0087351F" w:rsidP="00E64CC8">
            <w:pPr>
              <w:pStyle w:val="TAL"/>
              <w:keepNext w:val="0"/>
              <w:keepLines w:val="0"/>
              <w:widowControl w:val="0"/>
            </w:pPr>
            <w:r w:rsidRPr="00825D41">
              <w:t>Check: Does the UE (MCVideo client) provide receive media success notification to the user?</w:t>
            </w:r>
          </w:p>
          <w:p w14:paraId="2263D2B9"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6A97C345"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5B2B1385"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1E98ACE9" w14:textId="77777777" w:rsidR="0087351F" w:rsidRPr="00825D41" w:rsidRDefault="0087351F" w:rsidP="00E64CC8">
            <w:pPr>
              <w:pStyle w:val="TAC"/>
              <w:keepNext w:val="0"/>
              <w:keepLines w:val="0"/>
              <w:widowControl w:val="0"/>
            </w:pPr>
            <w:r w:rsidRPr="00825D41">
              <w:t>7</w:t>
            </w:r>
          </w:p>
        </w:tc>
        <w:tc>
          <w:tcPr>
            <w:tcW w:w="892" w:type="dxa"/>
            <w:tcBorders>
              <w:top w:val="single" w:sz="4" w:space="0" w:color="auto"/>
              <w:left w:val="single" w:sz="4" w:space="0" w:color="auto"/>
              <w:bottom w:val="single" w:sz="4" w:space="0" w:color="auto"/>
              <w:right w:val="single" w:sz="4" w:space="0" w:color="auto"/>
            </w:tcBorders>
            <w:hideMark/>
          </w:tcPr>
          <w:p w14:paraId="622E2715" w14:textId="77777777" w:rsidR="0087351F" w:rsidRPr="00825D41" w:rsidRDefault="0087351F" w:rsidP="00E64CC8">
            <w:pPr>
              <w:pStyle w:val="TAC"/>
              <w:keepNext w:val="0"/>
              <w:keepLines w:val="0"/>
              <w:widowControl w:val="0"/>
            </w:pPr>
            <w:r w:rsidRPr="00825D41">
              <w:t>P</w:t>
            </w:r>
          </w:p>
        </w:tc>
      </w:tr>
      <w:tr w:rsidR="0087351F" w:rsidRPr="00825D41" w14:paraId="5FA1A4F1" w14:textId="77777777" w:rsidTr="00E64CC8">
        <w:trPr>
          <w:trHeight w:val="422"/>
        </w:trPr>
        <w:tc>
          <w:tcPr>
            <w:tcW w:w="648" w:type="dxa"/>
            <w:tcBorders>
              <w:top w:val="single" w:sz="4" w:space="0" w:color="auto"/>
              <w:left w:val="single" w:sz="4" w:space="0" w:color="auto"/>
              <w:bottom w:val="single" w:sz="4" w:space="0" w:color="auto"/>
              <w:right w:val="single" w:sz="4" w:space="0" w:color="auto"/>
            </w:tcBorders>
            <w:hideMark/>
          </w:tcPr>
          <w:p w14:paraId="1306814D" w14:textId="77777777" w:rsidR="0087351F" w:rsidRPr="00825D41" w:rsidRDefault="0087351F" w:rsidP="00E64CC8">
            <w:pPr>
              <w:pStyle w:val="TAC"/>
              <w:keepNext w:val="0"/>
              <w:keepLines w:val="0"/>
              <w:widowControl w:val="0"/>
            </w:pPr>
            <w:r w:rsidRPr="00825D41">
              <w:t>21A</w:t>
            </w:r>
          </w:p>
        </w:tc>
        <w:tc>
          <w:tcPr>
            <w:tcW w:w="3969" w:type="dxa"/>
            <w:tcBorders>
              <w:top w:val="single" w:sz="4" w:space="0" w:color="auto"/>
              <w:left w:val="single" w:sz="4" w:space="0" w:color="auto"/>
              <w:bottom w:val="single" w:sz="4" w:space="0" w:color="auto"/>
              <w:right w:val="single" w:sz="4" w:space="0" w:color="auto"/>
            </w:tcBorders>
            <w:hideMark/>
          </w:tcPr>
          <w:p w14:paraId="7B9B2948" w14:textId="1124AEA6" w:rsidR="0087351F" w:rsidRPr="00825D41" w:rsidRDefault="0087351F" w:rsidP="00E64CC8">
            <w:pPr>
              <w:pStyle w:val="TAL"/>
              <w:keepNext w:val="0"/>
              <w:keepLines w:val="0"/>
              <w:widowControl w:val="0"/>
            </w:pPr>
            <w:r w:rsidRPr="00825D41">
              <w:t xml:space="preserve">Check: Does the UE (MCVideo client) correctly perform test procedure 'MCVideo Media Reception End Request CT' as described in </w:t>
            </w:r>
            <w:r w:rsidRPr="00825D41">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A8BA5D9"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2A661E85"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2AAD9FFF" w14:textId="77777777" w:rsidR="0087351F" w:rsidRPr="00825D41" w:rsidRDefault="0087351F" w:rsidP="00E64CC8">
            <w:pPr>
              <w:pStyle w:val="TAC"/>
              <w:keepNext w:val="0"/>
              <w:keepLines w:val="0"/>
              <w:widowControl w:val="0"/>
            </w:pPr>
            <w:r w:rsidRPr="00825D41">
              <w:t>1</w:t>
            </w:r>
          </w:p>
        </w:tc>
        <w:tc>
          <w:tcPr>
            <w:tcW w:w="892" w:type="dxa"/>
            <w:tcBorders>
              <w:top w:val="single" w:sz="4" w:space="0" w:color="auto"/>
              <w:left w:val="single" w:sz="4" w:space="0" w:color="auto"/>
              <w:bottom w:val="single" w:sz="4" w:space="0" w:color="auto"/>
              <w:right w:val="single" w:sz="4" w:space="0" w:color="auto"/>
            </w:tcBorders>
            <w:hideMark/>
          </w:tcPr>
          <w:p w14:paraId="61DFBEA5" w14:textId="77777777" w:rsidR="0087351F" w:rsidRPr="00825D41" w:rsidRDefault="0087351F" w:rsidP="00E64CC8">
            <w:pPr>
              <w:pStyle w:val="TAC"/>
              <w:keepNext w:val="0"/>
              <w:keepLines w:val="0"/>
              <w:widowControl w:val="0"/>
            </w:pPr>
            <w:r w:rsidRPr="00825D41">
              <w:t>P</w:t>
            </w:r>
          </w:p>
        </w:tc>
      </w:tr>
      <w:tr w:rsidR="0087351F" w:rsidRPr="00825D41" w14:paraId="2CC9083A" w14:textId="77777777" w:rsidTr="00E64CC8">
        <w:trPr>
          <w:trHeight w:val="845"/>
        </w:trPr>
        <w:tc>
          <w:tcPr>
            <w:tcW w:w="648" w:type="dxa"/>
            <w:tcBorders>
              <w:top w:val="single" w:sz="4" w:space="0" w:color="auto"/>
              <w:left w:val="single" w:sz="4" w:space="0" w:color="auto"/>
              <w:bottom w:val="single" w:sz="4" w:space="0" w:color="auto"/>
              <w:right w:val="single" w:sz="4" w:space="0" w:color="auto"/>
            </w:tcBorders>
            <w:hideMark/>
          </w:tcPr>
          <w:p w14:paraId="5741AC0F" w14:textId="77777777" w:rsidR="0087351F" w:rsidRPr="00825D41" w:rsidRDefault="0087351F" w:rsidP="00E64CC8">
            <w:pPr>
              <w:pStyle w:val="TAC"/>
              <w:keepNext w:val="0"/>
              <w:keepLines w:val="0"/>
              <w:widowControl w:val="0"/>
            </w:pPr>
            <w:r w:rsidRPr="00825D41">
              <w:t>22</w:t>
            </w:r>
          </w:p>
        </w:tc>
        <w:tc>
          <w:tcPr>
            <w:tcW w:w="3969" w:type="dxa"/>
            <w:tcBorders>
              <w:top w:val="single" w:sz="4" w:space="0" w:color="auto"/>
              <w:left w:val="single" w:sz="4" w:space="0" w:color="auto"/>
              <w:bottom w:val="single" w:sz="4" w:space="0" w:color="auto"/>
              <w:right w:val="single" w:sz="4" w:space="0" w:color="auto"/>
            </w:tcBorders>
            <w:hideMark/>
          </w:tcPr>
          <w:p w14:paraId="0D72949E" w14:textId="7AE37FBA" w:rsidR="0087351F" w:rsidRPr="00825D41" w:rsidRDefault="0087351F" w:rsidP="00E64CC8">
            <w:pPr>
              <w:pStyle w:val="TAL"/>
              <w:keepNext w:val="0"/>
              <w:keepLines w:val="0"/>
              <w:widowControl w:val="0"/>
            </w:pPr>
            <w:r w:rsidRPr="00825D41">
              <w:rPr>
                <w:lang w:eastAsia="ko-KR"/>
              </w:rPr>
              <w:t>Check: Does the UE (MCVideo client) correctly perform test procedure 'MCX CT session establishment/modification without provisional responses other than 100 Trying' as described in TS 36.579-1 [2] Table 5.3.4.3-1</w:t>
            </w:r>
            <w:r w:rsidRPr="00825D41">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FBC2AB7"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70BFACF5"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045B2439" w14:textId="77777777" w:rsidR="0087351F" w:rsidRPr="00825D41" w:rsidRDefault="0087351F" w:rsidP="00E64CC8">
            <w:pPr>
              <w:pStyle w:val="TAC"/>
              <w:keepNext w:val="0"/>
              <w:keepLines w:val="0"/>
              <w:widowControl w:val="0"/>
            </w:pPr>
            <w:r w:rsidRPr="00825D41">
              <w:t>3</w:t>
            </w:r>
          </w:p>
        </w:tc>
        <w:tc>
          <w:tcPr>
            <w:tcW w:w="892" w:type="dxa"/>
            <w:tcBorders>
              <w:top w:val="single" w:sz="4" w:space="0" w:color="auto"/>
              <w:left w:val="single" w:sz="4" w:space="0" w:color="auto"/>
              <w:bottom w:val="single" w:sz="4" w:space="0" w:color="auto"/>
              <w:right w:val="single" w:sz="4" w:space="0" w:color="auto"/>
            </w:tcBorders>
            <w:hideMark/>
          </w:tcPr>
          <w:p w14:paraId="378963DE" w14:textId="77777777" w:rsidR="0087351F" w:rsidRPr="00825D41" w:rsidRDefault="0087351F" w:rsidP="00E64CC8">
            <w:pPr>
              <w:pStyle w:val="TAC"/>
              <w:keepNext w:val="0"/>
              <w:keepLines w:val="0"/>
              <w:widowControl w:val="0"/>
            </w:pPr>
            <w:r w:rsidRPr="00825D41">
              <w:t>P</w:t>
            </w:r>
          </w:p>
        </w:tc>
      </w:tr>
      <w:tr w:rsidR="0087351F" w:rsidRPr="00825D41" w14:paraId="71B9F445"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374D64F9" w14:textId="04A7FFB4" w:rsidR="0087351F" w:rsidRPr="00825D41" w:rsidRDefault="0087351F" w:rsidP="00E64CC8">
            <w:pPr>
              <w:pStyle w:val="TAC"/>
              <w:keepNext w:val="0"/>
              <w:keepLines w:val="0"/>
              <w:widowControl w:val="0"/>
            </w:pPr>
            <w:r w:rsidRPr="00825D41">
              <w:t>23-25</w:t>
            </w:r>
          </w:p>
        </w:tc>
        <w:tc>
          <w:tcPr>
            <w:tcW w:w="3969" w:type="dxa"/>
            <w:tcBorders>
              <w:top w:val="single" w:sz="4" w:space="0" w:color="auto"/>
              <w:left w:val="single" w:sz="4" w:space="0" w:color="auto"/>
              <w:bottom w:val="single" w:sz="4" w:space="0" w:color="auto"/>
              <w:right w:val="single" w:sz="4" w:space="0" w:color="auto"/>
            </w:tcBorders>
            <w:hideMark/>
          </w:tcPr>
          <w:p w14:paraId="2F277E5F"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1927DB28"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290F3C70"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488E6349"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1983D61E" w14:textId="77777777" w:rsidR="0087351F" w:rsidRPr="00825D41" w:rsidRDefault="0087351F" w:rsidP="00E64CC8">
            <w:pPr>
              <w:pStyle w:val="TAC"/>
              <w:keepNext w:val="0"/>
              <w:keepLines w:val="0"/>
              <w:widowControl w:val="0"/>
            </w:pPr>
            <w:r w:rsidRPr="00825D41">
              <w:t>-</w:t>
            </w:r>
          </w:p>
        </w:tc>
      </w:tr>
      <w:tr w:rsidR="0087351F" w:rsidRPr="00825D41" w14:paraId="6F5A2B18"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05DCDDD3" w14:textId="77777777" w:rsidR="0087351F" w:rsidRPr="00825D41" w:rsidRDefault="0087351F" w:rsidP="00E64CC8">
            <w:pPr>
              <w:pStyle w:val="TAC"/>
              <w:keepNext w:val="0"/>
              <w:keepLines w:val="0"/>
              <w:widowControl w:val="0"/>
            </w:pPr>
            <w:r w:rsidRPr="00825D41">
              <w:t>26</w:t>
            </w:r>
          </w:p>
        </w:tc>
        <w:tc>
          <w:tcPr>
            <w:tcW w:w="3969" w:type="dxa"/>
            <w:tcBorders>
              <w:top w:val="single" w:sz="4" w:space="0" w:color="auto"/>
              <w:left w:val="single" w:sz="4" w:space="0" w:color="auto"/>
              <w:bottom w:val="single" w:sz="4" w:space="0" w:color="auto"/>
              <w:right w:val="single" w:sz="4" w:space="0" w:color="auto"/>
            </w:tcBorders>
            <w:hideMark/>
          </w:tcPr>
          <w:p w14:paraId="0536AAB8" w14:textId="1625F4F0" w:rsidR="0087351F" w:rsidRPr="00825D41" w:rsidRDefault="0087351F" w:rsidP="00E64CC8">
            <w:pPr>
              <w:pStyle w:val="TAL"/>
              <w:keepNext w:val="0"/>
              <w:keepLines w:val="0"/>
              <w:widowControl w:val="0"/>
            </w:pPr>
            <w:r w:rsidRPr="00825D41">
              <w:t xml:space="preserve">Check: Does the UE (MCVideo client) correctly perform test procedure 'MCVideo Media Transmission Notification and Request CT' as described in </w:t>
            </w:r>
            <w:r w:rsidRPr="00825D41">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D3FF7C3"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3A10C00B"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2FA4356C" w14:textId="77777777" w:rsidR="0087351F" w:rsidRPr="00825D41" w:rsidRDefault="0087351F" w:rsidP="00E64CC8">
            <w:pPr>
              <w:pStyle w:val="TAC"/>
              <w:keepNext w:val="0"/>
              <w:keepLines w:val="0"/>
              <w:widowControl w:val="0"/>
            </w:pPr>
            <w:r w:rsidRPr="00825D41">
              <w:t>6,7</w:t>
            </w:r>
          </w:p>
        </w:tc>
        <w:tc>
          <w:tcPr>
            <w:tcW w:w="892" w:type="dxa"/>
            <w:tcBorders>
              <w:top w:val="single" w:sz="4" w:space="0" w:color="auto"/>
              <w:left w:val="single" w:sz="4" w:space="0" w:color="auto"/>
              <w:bottom w:val="single" w:sz="4" w:space="0" w:color="auto"/>
              <w:right w:val="single" w:sz="4" w:space="0" w:color="auto"/>
            </w:tcBorders>
            <w:hideMark/>
          </w:tcPr>
          <w:p w14:paraId="49A23864" w14:textId="77777777" w:rsidR="0087351F" w:rsidRPr="00825D41" w:rsidRDefault="0087351F" w:rsidP="00E64CC8">
            <w:pPr>
              <w:pStyle w:val="TAC"/>
              <w:keepNext w:val="0"/>
              <w:keepLines w:val="0"/>
              <w:widowControl w:val="0"/>
            </w:pPr>
            <w:r w:rsidRPr="00825D41">
              <w:t>P</w:t>
            </w:r>
          </w:p>
        </w:tc>
      </w:tr>
      <w:tr w:rsidR="0087351F" w:rsidRPr="00825D41" w14:paraId="179F30C1"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71341E98" w14:textId="77777777" w:rsidR="0087351F" w:rsidRPr="00825D41" w:rsidRDefault="0087351F" w:rsidP="00E64CC8">
            <w:pPr>
              <w:pStyle w:val="TAC"/>
              <w:keepNext w:val="0"/>
              <w:keepLines w:val="0"/>
              <w:widowControl w:val="0"/>
            </w:pPr>
            <w:r w:rsidRPr="00825D41">
              <w:t>27-30</w:t>
            </w:r>
          </w:p>
        </w:tc>
        <w:tc>
          <w:tcPr>
            <w:tcW w:w="3969" w:type="dxa"/>
            <w:tcBorders>
              <w:top w:val="single" w:sz="4" w:space="0" w:color="auto"/>
              <w:left w:val="single" w:sz="4" w:space="0" w:color="auto"/>
              <w:bottom w:val="single" w:sz="4" w:space="0" w:color="auto"/>
              <w:right w:val="single" w:sz="4" w:space="0" w:color="auto"/>
            </w:tcBorders>
            <w:hideMark/>
          </w:tcPr>
          <w:p w14:paraId="77869631"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013CC214"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12EE1884"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532F299D"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535C5113" w14:textId="77777777" w:rsidR="0087351F" w:rsidRPr="00825D41" w:rsidRDefault="0087351F" w:rsidP="00E64CC8">
            <w:pPr>
              <w:pStyle w:val="TAC"/>
              <w:keepNext w:val="0"/>
              <w:keepLines w:val="0"/>
              <w:widowControl w:val="0"/>
            </w:pPr>
            <w:r w:rsidRPr="00825D41">
              <w:t>-</w:t>
            </w:r>
          </w:p>
        </w:tc>
      </w:tr>
      <w:tr w:rsidR="0087351F" w:rsidRPr="00825D41" w14:paraId="7A864491"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511E1056" w14:textId="77777777" w:rsidR="0087351F" w:rsidRPr="00825D41" w:rsidRDefault="0087351F" w:rsidP="00E64CC8">
            <w:pPr>
              <w:pStyle w:val="TAC"/>
              <w:keepNext w:val="0"/>
              <w:keepLines w:val="0"/>
              <w:widowControl w:val="0"/>
            </w:pPr>
            <w:r w:rsidRPr="00825D41">
              <w:t>31</w:t>
            </w:r>
          </w:p>
        </w:tc>
        <w:tc>
          <w:tcPr>
            <w:tcW w:w="3969" w:type="dxa"/>
            <w:tcBorders>
              <w:top w:val="single" w:sz="4" w:space="0" w:color="auto"/>
              <w:left w:val="single" w:sz="4" w:space="0" w:color="auto"/>
              <w:bottom w:val="single" w:sz="4" w:space="0" w:color="auto"/>
              <w:right w:val="single" w:sz="4" w:space="0" w:color="auto"/>
            </w:tcBorders>
            <w:hideMark/>
          </w:tcPr>
          <w:p w14:paraId="0965A43D" w14:textId="77777777" w:rsidR="0087351F" w:rsidRPr="00825D41" w:rsidRDefault="0087351F" w:rsidP="00E64CC8">
            <w:pPr>
              <w:pStyle w:val="TAL"/>
              <w:keepNext w:val="0"/>
              <w:keepLines w:val="0"/>
              <w:widowControl w:val="0"/>
            </w:pPr>
            <w:r w:rsidRPr="00825D41">
              <w:t>Check: Does the UE (MCVideo client) provide receive media success notification to the user?</w:t>
            </w:r>
          </w:p>
          <w:p w14:paraId="7661A393"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1ACD33AB"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4D43E4F0"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40B29F68" w14:textId="77777777" w:rsidR="0087351F" w:rsidRPr="00825D41" w:rsidRDefault="0087351F" w:rsidP="00E64CC8">
            <w:pPr>
              <w:pStyle w:val="TAC"/>
              <w:keepNext w:val="0"/>
              <w:keepLines w:val="0"/>
              <w:widowControl w:val="0"/>
            </w:pPr>
            <w:r w:rsidRPr="00825D41">
              <w:t>7</w:t>
            </w:r>
          </w:p>
        </w:tc>
        <w:tc>
          <w:tcPr>
            <w:tcW w:w="892" w:type="dxa"/>
            <w:tcBorders>
              <w:top w:val="single" w:sz="4" w:space="0" w:color="auto"/>
              <w:left w:val="single" w:sz="4" w:space="0" w:color="auto"/>
              <w:bottom w:val="single" w:sz="4" w:space="0" w:color="auto"/>
              <w:right w:val="single" w:sz="4" w:space="0" w:color="auto"/>
            </w:tcBorders>
            <w:hideMark/>
          </w:tcPr>
          <w:p w14:paraId="1F9A38EB" w14:textId="77777777" w:rsidR="0087351F" w:rsidRPr="00825D41" w:rsidRDefault="0087351F" w:rsidP="00E64CC8">
            <w:pPr>
              <w:pStyle w:val="TAC"/>
              <w:keepNext w:val="0"/>
              <w:keepLines w:val="0"/>
              <w:widowControl w:val="0"/>
            </w:pPr>
            <w:r w:rsidRPr="00825D41">
              <w:t>P</w:t>
            </w:r>
          </w:p>
        </w:tc>
      </w:tr>
      <w:tr w:rsidR="0087351F" w:rsidRPr="00825D41" w14:paraId="09E36C6C"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0C016D88" w14:textId="77777777" w:rsidR="0087351F" w:rsidRPr="00825D41" w:rsidRDefault="0087351F" w:rsidP="00E64CC8">
            <w:pPr>
              <w:pStyle w:val="TAC"/>
              <w:keepNext w:val="0"/>
              <w:keepLines w:val="0"/>
              <w:widowControl w:val="0"/>
            </w:pPr>
            <w:r w:rsidRPr="00825D41">
              <w:t>31A</w:t>
            </w:r>
          </w:p>
        </w:tc>
        <w:tc>
          <w:tcPr>
            <w:tcW w:w="3969" w:type="dxa"/>
            <w:tcBorders>
              <w:top w:val="single" w:sz="4" w:space="0" w:color="auto"/>
              <w:left w:val="single" w:sz="4" w:space="0" w:color="auto"/>
              <w:bottom w:val="single" w:sz="4" w:space="0" w:color="auto"/>
              <w:right w:val="single" w:sz="4" w:space="0" w:color="auto"/>
            </w:tcBorders>
            <w:hideMark/>
          </w:tcPr>
          <w:p w14:paraId="2DD3C1D0" w14:textId="1E3A501D" w:rsidR="0087351F" w:rsidRPr="00825D41" w:rsidRDefault="0087351F" w:rsidP="00E64CC8">
            <w:pPr>
              <w:pStyle w:val="TAL"/>
              <w:keepNext w:val="0"/>
              <w:keepLines w:val="0"/>
              <w:widowControl w:val="0"/>
            </w:pPr>
            <w:r w:rsidRPr="00825D41">
              <w:t xml:space="preserve">Check: Does the UE (MCVideo client) correctly perform test procedure 'MCVideo Media Reception End Request CT' as described in </w:t>
            </w:r>
            <w:r w:rsidRPr="00825D41">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FBF2660"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532FF43C"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71B986F3" w14:textId="77777777" w:rsidR="0087351F" w:rsidRPr="00825D41" w:rsidRDefault="0087351F" w:rsidP="00E64CC8">
            <w:pPr>
              <w:pStyle w:val="TAC"/>
              <w:keepNext w:val="0"/>
              <w:keepLines w:val="0"/>
              <w:widowControl w:val="0"/>
            </w:pPr>
            <w:r w:rsidRPr="00825D41">
              <w:t>1</w:t>
            </w:r>
          </w:p>
        </w:tc>
        <w:tc>
          <w:tcPr>
            <w:tcW w:w="892" w:type="dxa"/>
            <w:tcBorders>
              <w:top w:val="single" w:sz="4" w:space="0" w:color="auto"/>
              <w:left w:val="single" w:sz="4" w:space="0" w:color="auto"/>
              <w:bottom w:val="single" w:sz="4" w:space="0" w:color="auto"/>
              <w:right w:val="single" w:sz="4" w:space="0" w:color="auto"/>
            </w:tcBorders>
            <w:hideMark/>
          </w:tcPr>
          <w:p w14:paraId="757AFA5B" w14:textId="77777777" w:rsidR="0087351F" w:rsidRPr="00825D41" w:rsidRDefault="0087351F" w:rsidP="00E64CC8">
            <w:pPr>
              <w:pStyle w:val="TAC"/>
              <w:keepNext w:val="0"/>
              <w:keepLines w:val="0"/>
              <w:widowControl w:val="0"/>
            </w:pPr>
            <w:r w:rsidRPr="00825D41">
              <w:t>P</w:t>
            </w:r>
          </w:p>
        </w:tc>
      </w:tr>
      <w:tr w:rsidR="0087351F" w:rsidRPr="00825D41" w14:paraId="0AB63E61"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74C32C58" w14:textId="77777777" w:rsidR="0087351F" w:rsidRPr="00825D41" w:rsidRDefault="0087351F" w:rsidP="00E64CC8">
            <w:pPr>
              <w:pStyle w:val="TAC"/>
              <w:keepNext w:val="0"/>
              <w:keepLines w:val="0"/>
              <w:widowControl w:val="0"/>
            </w:pPr>
            <w:r w:rsidRPr="00825D41">
              <w:t>32</w:t>
            </w:r>
          </w:p>
        </w:tc>
        <w:tc>
          <w:tcPr>
            <w:tcW w:w="3969" w:type="dxa"/>
            <w:tcBorders>
              <w:top w:val="single" w:sz="4" w:space="0" w:color="auto"/>
              <w:left w:val="single" w:sz="4" w:space="0" w:color="auto"/>
              <w:bottom w:val="single" w:sz="4" w:space="0" w:color="auto"/>
              <w:right w:val="single" w:sz="4" w:space="0" w:color="auto"/>
            </w:tcBorders>
            <w:hideMark/>
          </w:tcPr>
          <w:p w14:paraId="7E892640" w14:textId="6DC81770" w:rsidR="0087351F" w:rsidRPr="00825D41" w:rsidRDefault="0087351F" w:rsidP="00E64CC8">
            <w:pPr>
              <w:pStyle w:val="TAL"/>
              <w:keepNext w:val="0"/>
              <w:keepLines w:val="0"/>
              <w:widowControl w:val="0"/>
            </w:pPr>
            <w:r w:rsidRPr="00825D41">
              <w:rPr>
                <w:lang w:eastAsia="ko-KR"/>
              </w:rPr>
              <w:t>Check: Does the UE (MCVideo client) correctly perform test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6E8D4FDF"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3E3E0A22"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6D179862" w14:textId="77777777" w:rsidR="0087351F" w:rsidRPr="00825D41" w:rsidRDefault="0087351F" w:rsidP="00E64CC8">
            <w:pPr>
              <w:pStyle w:val="TAC"/>
              <w:keepNext w:val="0"/>
              <w:keepLines w:val="0"/>
              <w:widowControl w:val="0"/>
            </w:pPr>
            <w:r w:rsidRPr="00825D41">
              <w:t>4</w:t>
            </w:r>
          </w:p>
        </w:tc>
        <w:tc>
          <w:tcPr>
            <w:tcW w:w="892" w:type="dxa"/>
            <w:tcBorders>
              <w:top w:val="single" w:sz="4" w:space="0" w:color="auto"/>
              <w:left w:val="single" w:sz="4" w:space="0" w:color="auto"/>
              <w:bottom w:val="single" w:sz="4" w:space="0" w:color="auto"/>
              <w:right w:val="single" w:sz="4" w:space="0" w:color="auto"/>
            </w:tcBorders>
            <w:hideMark/>
          </w:tcPr>
          <w:p w14:paraId="3D3DE63B" w14:textId="77777777" w:rsidR="0087351F" w:rsidRPr="00825D41" w:rsidRDefault="0087351F" w:rsidP="00E64CC8">
            <w:pPr>
              <w:pStyle w:val="TAC"/>
              <w:keepNext w:val="0"/>
              <w:keepLines w:val="0"/>
              <w:widowControl w:val="0"/>
            </w:pPr>
            <w:r w:rsidRPr="00825D41">
              <w:t>P</w:t>
            </w:r>
          </w:p>
        </w:tc>
      </w:tr>
      <w:tr w:rsidR="0087351F" w:rsidRPr="00825D41" w14:paraId="4CB39CD0"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0C83B3A8" w14:textId="30381535" w:rsidR="0087351F" w:rsidRPr="00825D41" w:rsidRDefault="0087351F" w:rsidP="00E64CC8">
            <w:pPr>
              <w:pStyle w:val="TAC"/>
              <w:keepNext w:val="0"/>
              <w:keepLines w:val="0"/>
              <w:widowControl w:val="0"/>
            </w:pPr>
            <w:r w:rsidRPr="00825D41">
              <w:t>33-35</w:t>
            </w:r>
          </w:p>
        </w:tc>
        <w:tc>
          <w:tcPr>
            <w:tcW w:w="3969" w:type="dxa"/>
            <w:tcBorders>
              <w:top w:val="single" w:sz="4" w:space="0" w:color="auto"/>
              <w:left w:val="single" w:sz="4" w:space="0" w:color="auto"/>
              <w:bottom w:val="single" w:sz="4" w:space="0" w:color="auto"/>
              <w:right w:val="single" w:sz="4" w:space="0" w:color="auto"/>
            </w:tcBorders>
            <w:hideMark/>
          </w:tcPr>
          <w:p w14:paraId="338FF226"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34496589"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7EC9086A"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0154CDF0"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2D6D1461" w14:textId="77777777" w:rsidR="0087351F" w:rsidRPr="00825D41" w:rsidRDefault="0087351F" w:rsidP="00E64CC8">
            <w:pPr>
              <w:pStyle w:val="TAC"/>
              <w:keepNext w:val="0"/>
              <w:keepLines w:val="0"/>
              <w:widowControl w:val="0"/>
            </w:pPr>
            <w:r w:rsidRPr="00825D41">
              <w:t>-</w:t>
            </w:r>
          </w:p>
        </w:tc>
      </w:tr>
      <w:tr w:rsidR="0087351F" w:rsidRPr="00825D41" w14:paraId="18FCDCBF"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2193B929" w14:textId="77777777" w:rsidR="0087351F" w:rsidRPr="00825D41" w:rsidRDefault="0087351F" w:rsidP="00E64CC8">
            <w:pPr>
              <w:pStyle w:val="TAC"/>
              <w:keepNext w:val="0"/>
              <w:keepLines w:val="0"/>
              <w:widowControl w:val="0"/>
            </w:pPr>
            <w:r w:rsidRPr="00825D41">
              <w:t>36</w:t>
            </w:r>
          </w:p>
        </w:tc>
        <w:tc>
          <w:tcPr>
            <w:tcW w:w="3969" w:type="dxa"/>
            <w:tcBorders>
              <w:top w:val="single" w:sz="4" w:space="0" w:color="auto"/>
              <w:left w:val="single" w:sz="4" w:space="0" w:color="auto"/>
              <w:bottom w:val="single" w:sz="4" w:space="0" w:color="auto"/>
              <w:right w:val="single" w:sz="4" w:space="0" w:color="auto"/>
            </w:tcBorders>
            <w:hideMark/>
          </w:tcPr>
          <w:p w14:paraId="3B3310BE" w14:textId="719DDC30" w:rsidR="0087351F" w:rsidRPr="00825D41" w:rsidRDefault="0087351F" w:rsidP="00E64CC8">
            <w:pPr>
              <w:pStyle w:val="TAL"/>
              <w:keepNext w:val="0"/>
              <w:keepLines w:val="0"/>
              <w:widowControl w:val="0"/>
            </w:pPr>
            <w:r w:rsidRPr="00825D41">
              <w:t xml:space="preserve">Check: Does the UE (MCVideo client) correctly perform test procedure 'MCVideo Media Transmission Notification and Request CT' as described in </w:t>
            </w:r>
            <w:r w:rsidRPr="00825D41">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116215D"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390ACC8B"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6E55CF94" w14:textId="77777777" w:rsidR="0087351F" w:rsidRPr="00825D41" w:rsidRDefault="0087351F" w:rsidP="00E64CC8">
            <w:pPr>
              <w:pStyle w:val="TAC"/>
              <w:keepNext w:val="0"/>
              <w:keepLines w:val="0"/>
              <w:widowControl w:val="0"/>
            </w:pPr>
            <w:r w:rsidRPr="00825D41">
              <w:t>6,7</w:t>
            </w:r>
          </w:p>
        </w:tc>
        <w:tc>
          <w:tcPr>
            <w:tcW w:w="892" w:type="dxa"/>
            <w:tcBorders>
              <w:top w:val="single" w:sz="4" w:space="0" w:color="auto"/>
              <w:left w:val="single" w:sz="4" w:space="0" w:color="auto"/>
              <w:bottom w:val="single" w:sz="4" w:space="0" w:color="auto"/>
              <w:right w:val="single" w:sz="4" w:space="0" w:color="auto"/>
            </w:tcBorders>
            <w:hideMark/>
          </w:tcPr>
          <w:p w14:paraId="6D094DDC" w14:textId="77777777" w:rsidR="0087351F" w:rsidRPr="00825D41" w:rsidRDefault="0087351F" w:rsidP="00E64CC8">
            <w:pPr>
              <w:pStyle w:val="TAC"/>
              <w:keepNext w:val="0"/>
              <w:keepLines w:val="0"/>
              <w:widowControl w:val="0"/>
            </w:pPr>
            <w:r w:rsidRPr="00825D41">
              <w:t>P</w:t>
            </w:r>
          </w:p>
        </w:tc>
      </w:tr>
      <w:tr w:rsidR="0087351F" w:rsidRPr="00825D41" w14:paraId="5F88B9F8"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37AD4D8D" w14:textId="77777777" w:rsidR="0087351F" w:rsidRPr="00825D41" w:rsidRDefault="0087351F" w:rsidP="00E64CC8">
            <w:pPr>
              <w:pStyle w:val="TAC"/>
              <w:keepNext w:val="0"/>
              <w:keepLines w:val="0"/>
              <w:widowControl w:val="0"/>
            </w:pPr>
            <w:r w:rsidRPr="00825D41">
              <w:t>37-40</w:t>
            </w:r>
          </w:p>
        </w:tc>
        <w:tc>
          <w:tcPr>
            <w:tcW w:w="3969" w:type="dxa"/>
            <w:tcBorders>
              <w:top w:val="single" w:sz="4" w:space="0" w:color="auto"/>
              <w:left w:val="single" w:sz="4" w:space="0" w:color="auto"/>
              <w:bottom w:val="single" w:sz="4" w:space="0" w:color="auto"/>
              <w:right w:val="single" w:sz="4" w:space="0" w:color="auto"/>
            </w:tcBorders>
            <w:hideMark/>
          </w:tcPr>
          <w:p w14:paraId="0E84DC9D"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1A1023F7"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784085A8"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5E547072"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686AAD56" w14:textId="77777777" w:rsidR="0087351F" w:rsidRPr="00825D41" w:rsidRDefault="0087351F" w:rsidP="00E64CC8">
            <w:pPr>
              <w:pStyle w:val="TAC"/>
              <w:keepNext w:val="0"/>
              <w:keepLines w:val="0"/>
              <w:widowControl w:val="0"/>
            </w:pPr>
            <w:r w:rsidRPr="00825D41">
              <w:t>-</w:t>
            </w:r>
          </w:p>
        </w:tc>
      </w:tr>
      <w:tr w:rsidR="0087351F" w:rsidRPr="00825D41" w14:paraId="34D98C86"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1B53575B" w14:textId="77777777" w:rsidR="0087351F" w:rsidRPr="00825D41" w:rsidRDefault="0087351F" w:rsidP="00E64CC8">
            <w:pPr>
              <w:pStyle w:val="TAC"/>
              <w:keepNext w:val="0"/>
              <w:keepLines w:val="0"/>
              <w:widowControl w:val="0"/>
            </w:pPr>
            <w:r w:rsidRPr="00825D41">
              <w:t>41</w:t>
            </w:r>
          </w:p>
        </w:tc>
        <w:tc>
          <w:tcPr>
            <w:tcW w:w="3969" w:type="dxa"/>
            <w:tcBorders>
              <w:top w:val="single" w:sz="4" w:space="0" w:color="auto"/>
              <w:left w:val="single" w:sz="4" w:space="0" w:color="auto"/>
              <w:bottom w:val="single" w:sz="4" w:space="0" w:color="auto"/>
              <w:right w:val="single" w:sz="4" w:space="0" w:color="auto"/>
            </w:tcBorders>
            <w:hideMark/>
          </w:tcPr>
          <w:p w14:paraId="674B05FD" w14:textId="77777777" w:rsidR="0087351F" w:rsidRPr="00825D41" w:rsidRDefault="0087351F" w:rsidP="00E64CC8">
            <w:pPr>
              <w:pStyle w:val="TAL"/>
              <w:keepNext w:val="0"/>
              <w:keepLines w:val="0"/>
              <w:widowControl w:val="0"/>
            </w:pPr>
            <w:r w:rsidRPr="00825D41">
              <w:t>Check: Does the UE (MCVideo client) provide receive media success notification to the user?</w:t>
            </w:r>
          </w:p>
          <w:p w14:paraId="3F4C4297"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6BA382A1"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7AD74A47"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3049864C" w14:textId="77777777" w:rsidR="0087351F" w:rsidRPr="00825D41" w:rsidRDefault="0087351F" w:rsidP="00E64CC8">
            <w:pPr>
              <w:pStyle w:val="TAC"/>
              <w:keepNext w:val="0"/>
              <w:keepLines w:val="0"/>
              <w:widowControl w:val="0"/>
            </w:pPr>
            <w:r w:rsidRPr="00825D41">
              <w:t>7</w:t>
            </w:r>
          </w:p>
        </w:tc>
        <w:tc>
          <w:tcPr>
            <w:tcW w:w="892" w:type="dxa"/>
            <w:tcBorders>
              <w:top w:val="single" w:sz="4" w:space="0" w:color="auto"/>
              <w:left w:val="single" w:sz="4" w:space="0" w:color="auto"/>
              <w:bottom w:val="single" w:sz="4" w:space="0" w:color="auto"/>
              <w:right w:val="single" w:sz="4" w:space="0" w:color="auto"/>
            </w:tcBorders>
            <w:hideMark/>
          </w:tcPr>
          <w:p w14:paraId="0FB1D8DF" w14:textId="77777777" w:rsidR="0087351F" w:rsidRPr="00825D41" w:rsidRDefault="0087351F" w:rsidP="00E64CC8">
            <w:pPr>
              <w:pStyle w:val="TAC"/>
              <w:keepNext w:val="0"/>
              <w:keepLines w:val="0"/>
              <w:widowControl w:val="0"/>
            </w:pPr>
            <w:r w:rsidRPr="00825D41">
              <w:t>P</w:t>
            </w:r>
          </w:p>
        </w:tc>
      </w:tr>
      <w:tr w:rsidR="0087351F" w:rsidRPr="00825D41" w14:paraId="199541E4"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18F0BC49" w14:textId="77777777" w:rsidR="0087351F" w:rsidRPr="00825D41" w:rsidRDefault="0087351F" w:rsidP="00E64CC8">
            <w:pPr>
              <w:pStyle w:val="TAC"/>
              <w:keepNext w:val="0"/>
              <w:keepLines w:val="0"/>
              <w:widowControl w:val="0"/>
            </w:pPr>
            <w:r w:rsidRPr="00825D41">
              <w:t>41A</w:t>
            </w:r>
          </w:p>
        </w:tc>
        <w:tc>
          <w:tcPr>
            <w:tcW w:w="3969" w:type="dxa"/>
            <w:tcBorders>
              <w:top w:val="single" w:sz="4" w:space="0" w:color="auto"/>
              <w:left w:val="single" w:sz="4" w:space="0" w:color="auto"/>
              <w:bottom w:val="single" w:sz="4" w:space="0" w:color="auto"/>
              <w:right w:val="single" w:sz="4" w:space="0" w:color="auto"/>
            </w:tcBorders>
            <w:hideMark/>
          </w:tcPr>
          <w:p w14:paraId="6673FA8F" w14:textId="798DF070" w:rsidR="0087351F" w:rsidRPr="00825D41" w:rsidRDefault="0087351F" w:rsidP="00E64CC8">
            <w:pPr>
              <w:pStyle w:val="TAL"/>
              <w:keepNext w:val="0"/>
              <w:keepLines w:val="0"/>
              <w:widowControl w:val="0"/>
            </w:pPr>
            <w:r w:rsidRPr="00825D41">
              <w:t xml:space="preserve">Check: Does the UE (MCVideo client) correctly perform test procedure 'MCVideo Media Reception End Request CT' as described in </w:t>
            </w:r>
            <w:r w:rsidRPr="00825D41">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A602914"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261491AD"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7E25502B" w14:textId="77777777" w:rsidR="0087351F" w:rsidRPr="00825D41" w:rsidRDefault="0087351F" w:rsidP="00E64CC8">
            <w:pPr>
              <w:pStyle w:val="TAC"/>
              <w:keepNext w:val="0"/>
              <w:keepLines w:val="0"/>
              <w:widowControl w:val="0"/>
            </w:pPr>
            <w:r w:rsidRPr="00825D41">
              <w:t>1</w:t>
            </w:r>
          </w:p>
        </w:tc>
        <w:tc>
          <w:tcPr>
            <w:tcW w:w="892" w:type="dxa"/>
            <w:tcBorders>
              <w:top w:val="single" w:sz="4" w:space="0" w:color="auto"/>
              <w:left w:val="single" w:sz="4" w:space="0" w:color="auto"/>
              <w:bottom w:val="single" w:sz="4" w:space="0" w:color="auto"/>
              <w:right w:val="single" w:sz="4" w:space="0" w:color="auto"/>
            </w:tcBorders>
            <w:hideMark/>
          </w:tcPr>
          <w:p w14:paraId="788175E8" w14:textId="77777777" w:rsidR="0087351F" w:rsidRPr="00825D41" w:rsidRDefault="0087351F" w:rsidP="00E64CC8">
            <w:pPr>
              <w:pStyle w:val="TAC"/>
              <w:keepNext w:val="0"/>
              <w:keepLines w:val="0"/>
              <w:widowControl w:val="0"/>
            </w:pPr>
            <w:r w:rsidRPr="00825D41">
              <w:t>P</w:t>
            </w:r>
          </w:p>
        </w:tc>
      </w:tr>
      <w:tr w:rsidR="0087351F" w:rsidRPr="00825D41" w14:paraId="05C4786D"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0E0D7E01" w14:textId="77777777" w:rsidR="0087351F" w:rsidRPr="00825D41" w:rsidRDefault="0087351F" w:rsidP="00E64CC8">
            <w:pPr>
              <w:pStyle w:val="TAC"/>
              <w:keepNext w:val="0"/>
              <w:keepLines w:val="0"/>
              <w:widowControl w:val="0"/>
            </w:pPr>
            <w:r w:rsidRPr="00825D41">
              <w:t>42</w:t>
            </w:r>
          </w:p>
        </w:tc>
        <w:tc>
          <w:tcPr>
            <w:tcW w:w="3969" w:type="dxa"/>
            <w:tcBorders>
              <w:top w:val="single" w:sz="4" w:space="0" w:color="auto"/>
              <w:left w:val="single" w:sz="4" w:space="0" w:color="auto"/>
              <w:bottom w:val="single" w:sz="4" w:space="0" w:color="auto"/>
              <w:right w:val="single" w:sz="4" w:space="0" w:color="auto"/>
            </w:tcBorders>
            <w:hideMark/>
          </w:tcPr>
          <w:p w14:paraId="36A7AC5A" w14:textId="6E2780E6" w:rsidR="0087351F" w:rsidRPr="00825D41" w:rsidRDefault="0087351F" w:rsidP="00E64CC8">
            <w:pPr>
              <w:pStyle w:val="TAL"/>
              <w:keepNext w:val="0"/>
              <w:keepLines w:val="0"/>
              <w:widowControl w:val="0"/>
            </w:pPr>
            <w:r w:rsidRPr="00825D41">
              <w:rPr>
                <w:lang w:eastAsia="ko-KR"/>
              </w:rPr>
              <w:t xml:space="preserve">Check: Does the UE (MCVideo client) correctly perform test procedure 'MCX CT session </w:t>
            </w:r>
            <w:r w:rsidRPr="00825D41">
              <w:rPr>
                <w:lang w:eastAsia="ko-KR"/>
              </w:rPr>
              <w:lastRenderedPageBreak/>
              <w:t>establishment/modification without provisional responses other than 100 Trying' as described in TS 36.579-1 [2] Table 5.3.4.3-1</w:t>
            </w:r>
            <w:r w:rsidRPr="00825D41">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98BD72E" w14:textId="77777777" w:rsidR="0087351F" w:rsidRPr="00825D41" w:rsidRDefault="0087351F" w:rsidP="00E64CC8">
            <w:pPr>
              <w:pStyle w:val="TAC"/>
              <w:keepNext w:val="0"/>
              <w:keepLines w:val="0"/>
              <w:widowControl w:val="0"/>
            </w:pPr>
            <w:r w:rsidRPr="00825D41">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64CADB6C"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5550A4A9" w14:textId="77777777" w:rsidR="0087351F" w:rsidRPr="00825D41" w:rsidRDefault="0087351F" w:rsidP="00E64CC8">
            <w:pPr>
              <w:pStyle w:val="TAC"/>
              <w:keepNext w:val="0"/>
              <w:keepLines w:val="0"/>
              <w:widowControl w:val="0"/>
            </w:pPr>
            <w:r w:rsidRPr="00825D41">
              <w:t>5</w:t>
            </w:r>
          </w:p>
        </w:tc>
        <w:tc>
          <w:tcPr>
            <w:tcW w:w="892" w:type="dxa"/>
            <w:tcBorders>
              <w:top w:val="single" w:sz="4" w:space="0" w:color="auto"/>
              <w:left w:val="single" w:sz="4" w:space="0" w:color="auto"/>
              <w:bottom w:val="single" w:sz="4" w:space="0" w:color="auto"/>
              <w:right w:val="single" w:sz="4" w:space="0" w:color="auto"/>
            </w:tcBorders>
            <w:hideMark/>
          </w:tcPr>
          <w:p w14:paraId="11C9CCDA" w14:textId="77777777" w:rsidR="0087351F" w:rsidRPr="00825D41" w:rsidRDefault="0087351F" w:rsidP="00E64CC8">
            <w:pPr>
              <w:pStyle w:val="TAC"/>
              <w:keepNext w:val="0"/>
              <w:keepLines w:val="0"/>
              <w:widowControl w:val="0"/>
            </w:pPr>
            <w:r w:rsidRPr="00825D41">
              <w:t>P</w:t>
            </w:r>
          </w:p>
        </w:tc>
      </w:tr>
      <w:tr w:rsidR="0087351F" w:rsidRPr="00825D41" w14:paraId="0B130DD3"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5D4CAE09" w14:textId="7C88F5E1" w:rsidR="0087351F" w:rsidRPr="00825D41" w:rsidRDefault="0087351F" w:rsidP="00E64CC8">
            <w:pPr>
              <w:pStyle w:val="TAC"/>
              <w:keepNext w:val="0"/>
              <w:keepLines w:val="0"/>
              <w:widowControl w:val="0"/>
            </w:pPr>
            <w:r w:rsidRPr="00825D41">
              <w:t>43-45</w:t>
            </w:r>
          </w:p>
        </w:tc>
        <w:tc>
          <w:tcPr>
            <w:tcW w:w="3969" w:type="dxa"/>
            <w:tcBorders>
              <w:top w:val="single" w:sz="4" w:space="0" w:color="auto"/>
              <w:left w:val="single" w:sz="4" w:space="0" w:color="auto"/>
              <w:bottom w:val="single" w:sz="4" w:space="0" w:color="auto"/>
              <w:right w:val="single" w:sz="4" w:space="0" w:color="auto"/>
            </w:tcBorders>
            <w:hideMark/>
          </w:tcPr>
          <w:p w14:paraId="61BD7133"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3BAC9AE1"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67BE6C0C"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0F43FF0D"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3E9C3E69" w14:textId="77777777" w:rsidR="0087351F" w:rsidRPr="00825D41" w:rsidRDefault="0087351F" w:rsidP="00E64CC8">
            <w:pPr>
              <w:pStyle w:val="TAC"/>
              <w:keepNext w:val="0"/>
              <w:keepLines w:val="0"/>
              <w:widowControl w:val="0"/>
            </w:pPr>
            <w:r w:rsidRPr="00825D41">
              <w:t>-</w:t>
            </w:r>
          </w:p>
        </w:tc>
      </w:tr>
      <w:tr w:rsidR="0087351F" w:rsidRPr="00825D41" w14:paraId="741E6664"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75061CA9" w14:textId="77777777" w:rsidR="0087351F" w:rsidRPr="00825D41" w:rsidRDefault="0087351F" w:rsidP="00E64CC8">
            <w:pPr>
              <w:pStyle w:val="TAC"/>
              <w:keepNext w:val="0"/>
              <w:keepLines w:val="0"/>
              <w:widowControl w:val="0"/>
            </w:pPr>
            <w:r w:rsidRPr="00825D41">
              <w:t>46</w:t>
            </w:r>
          </w:p>
        </w:tc>
        <w:tc>
          <w:tcPr>
            <w:tcW w:w="3969" w:type="dxa"/>
            <w:tcBorders>
              <w:top w:val="single" w:sz="4" w:space="0" w:color="auto"/>
              <w:left w:val="single" w:sz="4" w:space="0" w:color="auto"/>
              <w:bottom w:val="single" w:sz="4" w:space="0" w:color="auto"/>
              <w:right w:val="single" w:sz="4" w:space="0" w:color="auto"/>
            </w:tcBorders>
            <w:hideMark/>
          </w:tcPr>
          <w:p w14:paraId="06866467" w14:textId="1B2CB6BF" w:rsidR="0087351F" w:rsidRPr="00825D41" w:rsidRDefault="0087351F" w:rsidP="00E64CC8">
            <w:pPr>
              <w:pStyle w:val="TAL"/>
              <w:keepNext w:val="0"/>
              <w:keepLines w:val="0"/>
              <w:widowControl w:val="0"/>
            </w:pPr>
            <w:r w:rsidRPr="00825D41">
              <w:t xml:space="preserve">Check: Does the UE (MCVideo client) correctly perform test procedure 'MCVideo Media Transmission Notification and Request CT' as described in </w:t>
            </w:r>
            <w:r w:rsidRPr="00825D41">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C67132"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13F18AB2"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34628823" w14:textId="77777777" w:rsidR="0087351F" w:rsidRPr="00825D41" w:rsidRDefault="0087351F" w:rsidP="00E64CC8">
            <w:pPr>
              <w:pStyle w:val="TAC"/>
              <w:keepNext w:val="0"/>
              <w:keepLines w:val="0"/>
              <w:widowControl w:val="0"/>
            </w:pPr>
            <w:r w:rsidRPr="00825D41">
              <w:t>6,7</w:t>
            </w:r>
          </w:p>
        </w:tc>
        <w:tc>
          <w:tcPr>
            <w:tcW w:w="892" w:type="dxa"/>
            <w:tcBorders>
              <w:top w:val="single" w:sz="4" w:space="0" w:color="auto"/>
              <w:left w:val="single" w:sz="4" w:space="0" w:color="auto"/>
              <w:bottom w:val="single" w:sz="4" w:space="0" w:color="auto"/>
              <w:right w:val="single" w:sz="4" w:space="0" w:color="auto"/>
            </w:tcBorders>
            <w:hideMark/>
          </w:tcPr>
          <w:p w14:paraId="430D6667" w14:textId="77777777" w:rsidR="0087351F" w:rsidRPr="00825D41" w:rsidRDefault="0087351F" w:rsidP="00E64CC8">
            <w:pPr>
              <w:pStyle w:val="TAC"/>
              <w:keepNext w:val="0"/>
              <w:keepLines w:val="0"/>
              <w:widowControl w:val="0"/>
            </w:pPr>
            <w:r w:rsidRPr="00825D41">
              <w:t>P</w:t>
            </w:r>
          </w:p>
        </w:tc>
      </w:tr>
      <w:tr w:rsidR="0087351F" w:rsidRPr="00825D41" w14:paraId="18FF902E"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4D4AF686" w14:textId="77777777" w:rsidR="0087351F" w:rsidRPr="00825D41" w:rsidRDefault="0087351F" w:rsidP="00E64CC8">
            <w:pPr>
              <w:pStyle w:val="TAC"/>
              <w:keepNext w:val="0"/>
              <w:keepLines w:val="0"/>
              <w:widowControl w:val="0"/>
            </w:pPr>
            <w:r w:rsidRPr="00825D41">
              <w:t>47-50</w:t>
            </w:r>
          </w:p>
        </w:tc>
        <w:tc>
          <w:tcPr>
            <w:tcW w:w="3969" w:type="dxa"/>
            <w:tcBorders>
              <w:top w:val="single" w:sz="4" w:space="0" w:color="auto"/>
              <w:left w:val="single" w:sz="4" w:space="0" w:color="auto"/>
              <w:bottom w:val="single" w:sz="4" w:space="0" w:color="auto"/>
              <w:right w:val="single" w:sz="4" w:space="0" w:color="auto"/>
            </w:tcBorders>
            <w:hideMark/>
          </w:tcPr>
          <w:p w14:paraId="4FE0579C"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6C8DC8D8"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165F0A1F"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57140048" w14:textId="77777777" w:rsidR="0087351F" w:rsidRPr="00825D41" w:rsidRDefault="0087351F" w:rsidP="00E64CC8">
            <w:pPr>
              <w:pStyle w:val="TAC"/>
              <w:keepNext w:val="0"/>
              <w:keepLines w:val="0"/>
              <w:widowControl w:val="0"/>
            </w:pPr>
            <w:r w:rsidRPr="00825D41">
              <w:t>6</w:t>
            </w:r>
          </w:p>
        </w:tc>
        <w:tc>
          <w:tcPr>
            <w:tcW w:w="892" w:type="dxa"/>
            <w:tcBorders>
              <w:top w:val="single" w:sz="4" w:space="0" w:color="auto"/>
              <w:left w:val="single" w:sz="4" w:space="0" w:color="auto"/>
              <w:bottom w:val="single" w:sz="4" w:space="0" w:color="auto"/>
              <w:right w:val="single" w:sz="4" w:space="0" w:color="auto"/>
            </w:tcBorders>
            <w:hideMark/>
          </w:tcPr>
          <w:p w14:paraId="355BACC3" w14:textId="77777777" w:rsidR="0087351F" w:rsidRPr="00825D41" w:rsidRDefault="0087351F" w:rsidP="00E64CC8">
            <w:pPr>
              <w:pStyle w:val="TAC"/>
              <w:keepNext w:val="0"/>
              <w:keepLines w:val="0"/>
              <w:widowControl w:val="0"/>
            </w:pPr>
            <w:r w:rsidRPr="00825D41">
              <w:t>P</w:t>
            </w:r>
          </w:p>
        </w:tc>
      </w:tr>
      <w:tr w:rsidR="0087351F" w:rsidRPr="00825D41" w14:paraId="31F1F44C"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1F4AF84C" w14:textId="77777777" w:rsidR="0087351F" w:rsidRPr="00825D41" w:rsidRDefault="0087351F" w:rsidP="00E64CC8">
            <w:pPr>
              <w:pStyle w:val="TAC"/>
              <w:keepNext w:val="0"/>
              <w:keepLines w:val="0"/>
              <w:widowControl w:val="0"/>
            </w:pPr>
            <w:r w:rsidRPr="00825D41">
              <w:t>51</w:t>
            </w:r>
          </w:p>
        </w:tc>
        <w:tc>
          <w:tcPr>
            <w:tcW w:w="3969" w:type="dxa"/>
            <w:tcBorders>
              <w:top w:val="single" w:sz="4" w:space="0" w:color="auto"/>
              <w:left w:val="single" w:sz="4" w:space="0" w:color="auto"/>
              <w:bottom w:val="single" w:sz="4" w:space="0" w:color="auto"/>
              <w:right w:val="single" w:sz="4" w:space="0" w:color="auto"/>
            </w:tcBorders>
            <w:hideMark/>
          </w:tcPr>
          <w:p w14:paraId="1A244F4F" w14:textId="77777777" w:rsidR="0087351F" w:rsidRPr="00825D41" w:rsidRDefault="0087351F" w:rsidP="00E64CC8">
            <w:pPr>
              <w:pStyle w:val="TAL"/>
              <w:keepNext w:val="0"/>
              <w:keepLines w:val="0"/>
              <w:widowControl w:val="0"/>
            </w:pPr>
            <w:r w:rsidRPr="00825D41">
              <w:t>Check: Does the UE (MCVideo client) provide receive media success notification to the user?</w:t>
            </w:r>
          </w:p>
          <w:p w14:paraId="5CB0A022"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7EFC0E4A"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26BD3A33"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446E802F" w14:textId="77777777" w:rsidR="0087351F" w:rsidRPr="00825D41" w:rsidRDefault="0087351F" w:rsidP="00E64CC8">
            <w:pPr>
              <w:pStyle w:val="TAC"/>
              <w:keepNext w:val="0"/>
              <w:keepLines w:val="0"/>
              <w:widowControl w:val="0"/>
            </w:pPr>
            <w:r w:rsidRPr="00825D41">
              <w:t>7</w:t>
            </w:r>
          </w:p>
        </w:tc>
        <w:tc>
          <w:tcPr>
            <w:tcW w:w="892" w:type="dxa"/>
            <w:tcBorders>
              <w:top w:val="single" w:sz="4" w:space="0" w:color="auto"/>
              <w:left w:val="single" w:sz="4" w:space="0" w:color="auto"/>
              <w:bottom w:val="single" w:sz="4" w:space="0" w:color="auto"/>
              <w:right w:val="single" w:sz="4" w:space="0" w:color="auto"/>
            </w:tcBorders>
            <w:hideMark/>
          </w:tcPr>
          <w:p w14:paraId="5E3853C1" w14:textId="77777777" w:rsidR="0087351F" w:rsidRPr="00825D41" w:rsidRDefault="0087351F" w:rsidP="00E64CC8">
            <w:pPr>
              <w:pStyle w:val="TAC"/>
              <w:keepNext w:val="0"/>
              <w:keepLines w:val="0"/>
              <w:widowControl w:val="0"/>
            </w:pPr>
            <w:r w:rsidRPr="00825D41">
              <w:t>P</w:t>
            </w:r>
          </w:p>
        </w:tc>
      </w:tr>
      <w:tr w:rsidR="0087351F" w:rsidRPr="00825D41" w14:paraId="6B80BC5D" w14:textId="77777777" w:rsidTr="00E64CC8">
        <w:trPr>
          <w:trHeight w:val="323"/>
        </w:trPr>
        <w:tc>
          <w:tcPr>
            <w:tcW w:w="648" w:type="dxa"/>
            <w:tcBorders>
              <w:top w:val="single" w:sz="4" w:space="0" w:color="auto"/>
              <w:left w:val="single" w:sz="4" w:space="0" w:color="auto"/>
              <w:bottom w:val="single" w:sz="4" w:space="0" w:color="auto"/>
              <w:right w:val="single" w:sz="4" w:space="0" w:color="auto"/>
            </w:tcBorders>
            <w:hideMark/>
          </w:tcPr>
          <w:p w14:paraId="2A35D1A4" w14:textId="77777777" w:rsidR="0087351F" w:rsidRPr="00825D41" w:rsidRDefault="0087351F" w:rsidP="00E64CC8">
            <w:pPr>
              <w:pStyle w:val="TAC"/>
              <w:keepNext w:val="0"/>
              <w:keepLines w:val="0"/>
              <w:widowControl w:val="0"/>
            </w:pPr>
            <w:r w:rsidRPr="00825D41">
              <w:t>52</w:t>
            </w:r>
          </w:p>
        </w:tc>
        <w:tc>
          <w:tcPr>
            <w:tcW w:w="3969" w:type="dxa"/>
            <w:tcBorders>
              <w:top w:val="single" w:sz="4" w:space="0" w:color="auto"/>
              <w:left w:val="single" w:sz="4" w:space="0" w:color="auto"/>
              <w:bottom w:val="single" w:sz="4" w:space="0" w:color="auto"/>
              <w:right w:val="single" w:sz="4" w:space="0" w:color="auto"/>
            </w:tcBorders>
            <w:hideMark/>
          </w:tcPr>
          <w:p w14:paraId="6DB845BC"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5158303C"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3F3F6036"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7D5ADF77"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223BCEFE" w14:textId="77777777" w:rsidR="0087351F" w:rsidRPr="00825D41" w:rsidRDefault="0087351F" w:rsidP="00E64CC8">
            <w:pPr>
              <w:pStyle w:val="TAC"/>
              <w:keepNext w:val="0"/>
              <w:keepLines w:val="0"/>
              <w:widowControl w:val="0"/>
            </w:pPr>
            <w:r w:rsidRPr="00825D41">
              <w:t>-</w:t>
            </w:r>
          </w:p>
        </w:tc>
      </w:tr>
      <w:tr w:rsidR="0087351F" w:rsidRPr="00825D41" w14:paraId="691E6B23" w14:textId="77777777" w:rsidTr="00E64CC8">
        <w:trPr>
          <w:trHeight w:val="440"/>
        </w:trPr>
        <w:tc>
          <w:tcPr>
            <w:tcW w:w="648" w:type="dxa"/>
            <w:tcBorders>
              <w:top w:val="single" w:sz="4" w:space="0" w:color="auto"/>
              <w:left w:val="single" w:sz="4" w:space="0" w:color="auto"/>
              <w:bottom w:val="single" w:sz="4" w:space="0" w:color="auto"/>
              <w:right w:val="single" w:sz="4" w:space="0" w:color="auto"/>
            </w:tcBorders>
            <w:hideMark/>
          </w:tcPr>
          <w:p w14:paraId="44C730AC" w14:textId="77777777" w:rsidR="0087351F" w:rsidRPr="00825D41" w:rsidRDefault="0087351F" w:rsidP="00E64CC8">
            <w:pPr>
              <w:pStyle w:val="TAC"/>
              <w:keepNext w:val="0"/>
              <w:keepLines w:val="0"/>
              <w:widowControl w:val="0"/>
            </w:pPr>
            <w:r w:rsidRPr="00825D41">
              <w:t>53</w:t>
            </w:r>
          </w:p>
        </w:tc>
        <w:tc>
          <w:tcPr>
            <w:tcW w:w="3969" w:type="dxa"/>
            <w:tcBorders>
              <w:top w:val="single" w:sz="4" w:space="0" w:color="auto"/>
              <w:left w:val="single" w:sz="4" w:space="0" w:color="auto"/>
              <w:bottom w:val="single" w:sz="4" w:space="0" w:color="auto"/>
              <w:right w:val="single" w:sz="4" w:space="0" w:color="auto"/>
            </w:tcBorders>
            <w:hideMark/>
          </w:tcPr>
          <w:p w14:paraId="28A31E1D" w14:textId="77777777" w:rsidR="0087351F" w:rsidRPr="00825D41" w:rsidRDefault="0087351F" w:rsidP="00E64CC8">
            <w:pPr>
              <w:pStyle w:val="TAL"/>
            </w:pPr>
            <w:r w:rsidRPr="00825D41">
              <w:t>Make the UE (MCVideo client) release the call.</w:t>
            </w:r>
          </w:p>
          <w:p w14:paraId="3072C0ED" w14:textId="77777777" w:rsidR="0087351F" w:rsidRPr="00825D41" w:rsidRDefault="0087351F" w:rsidP="00E64CC8">
            <w:pPr>
              <w:pStyle w:val="TAL"/>
              <w:keepNext w:val="0"/>
              <w:keepLines w:val="0"/>
              <w:widowControl w:val="0"/>
            </w:pPr>
            <w:r w:rsidRPr="00825D41">
              <w:t>(NOTE 1)</w:t>
            </w:r>
          </w:p>
        </w:tc>
        <w:tc>
          <w:tcPr>
            <w:tcW w:w="709" w:type="dxa"/>
            <w:tcBorders>
              <w:top w:val="single" w:sz="4" w:space="0" w:color="auto"/>
              <w:left w:val="single" w:sz="4" w:space="0" w:color="auto"/>
              <w:bottom w:val="single" w:sz="4" w:space="0" w:color="auto"/>
              <w:right w:val="single" w:sz="4" w:space="0" w:color="auto"/>
            </w:tcBorders>
            <w:hideMark/>
          </w:tcPr>
          <w:p w14:paraId="3D600A88"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2880D35B"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71391CA0"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370C2CC6" w14:textId="77777777" w:rsidR="0087351F" w:rsidRPr="00825D41" w:rsidRDefault="0087351F" w:rsidP="00E64CC8">
            <w:pPr>
              <w:pStyle w:val="TAC"/>
              <w:keepNext w:val="0"/>
              <w:keepLines w:val="0"/>
              <w:widowControl w:val="0"/>
            </w:pPr>
            <w:r w:rsidRPr="00825D41">
              <w:t>-</w:t>
            </w:r>
          </w:p>
        </w:tc>
      </w:tr>
      <w:tr w:rsidR="0087351F" w:rsidRPr="00825D41" w14:paraId="4D1CFEEF" w14:textId="77777777" w:rsidTr="00E64CC8">
        <w:trPr>
          <w:trHeight w:val="440"/>
        </w:trPr>
        <w:tc>
          <w:tcPr>
            <w:tcW w:w="648" w:type="dxa"/>
            <w:tcBorders>
              <w:top w:val="single" w:sz="4" w:space="0" w:color="auto"/>
              <w:left w:val="single" w:sz="4" w:space="0" w:color="auto"/>
              <w:bottom w:val="single" w:sz="4" w:space="0" w:color="auto"/>
              <w:right w:val="single" w:sz="4" w:space="0" w:color="auto"/>
            </w:tcBorders>
            <w:hideMark/>
          </w:tcPr>
          <w:p w14:paraId="4F011B4B" w14:textId="77777777" w:rsidR="0087351F" w:rsidRPr="00825D41" w:rsidRDefault="0087351F" w:rsidP="00E64CC8">
            <w:pPr>
              <w:pStyle w:val="TAC"/>
              <w:keepNext w:val="0"/>
              <w:keepLines w:val="0"/>
              <w:widowControl w:val="0"/>
            </w:pPr>
            <w:r w:rsidRPr="00825D41">
              <w:t>53A</w:t>
            </w:r>
          </w:p>
        </w:tc>
        <w:tc>
          <w:tcPr>
            <w:tcW w:w="3969" w:type="dxa"/>
            <w:tcBorders>
              <w:top w:val="single" w:sz="4" w:space="0" w:color="auto"/>
              <w:left w:val="single" w:sz="4" w:space="0" w:color="auto"/>
              <w:bottom w:val="single" w:sz="4" w:space="0" w:color="auto"/>
              <w:right w:val="single" w:sz="4" w:space="0" w:color="auto"/>
            </w:tcBorders>
            <w:hideMark/>
          </w:tcPr>
          <w:p w14:paraId="7880F691" w14:textId="32A93E75" w:rsidR="0087351F" w:rsidRPr="00825D41" w:rsidRDefault="0087351F" w:rsidP="00E64CC8">
            <w:pPr>
              <w:pStyle w:val="TAL"/>
            </w:pPr>
            <w:r w:rsidRPr="00825D41">
              <w:t xml:space="preserve">Check: Does the UE (MCVideo client) correctly perform test procedure 'MCVideo Media Reception End Request CO' as described in </w:t>
            </w:r>
            <w:r w:rsidRPr="00825D41">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06800F37"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79D4723D"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662F9661" w14:textId="77777777" w:rsidR="0087351F" w:rsidRPr="00825D41" w:rsidRDefault="0087351F" w:rsidP="00E64CC8">
            <w:pPr>
              <w:pStyle w:val="TAC"/>
              <w:keepNext w:val="0"/>
              <w:keepLines w:val="0"/>
              <w:widowControl w:val="0"/>
            </w:pPr>
            <w:r w:rsidRPr="00825D41">
              <w:t>1</w:t>
            </w:r>
          </w:p>
        </w:tc>
        <w:tc>
          <w:tcPr>
            <w:tcW w:w="892" w:type="dxa"/>
            <w:tcBorders>
              <w:top w:val="single" w:sz="4" w:space="0" w:color="auto"/>
              <w:left w:val="single" w:sz="4" w:space="0" w:color="auto"/>
              <w:bottom w:val="single" w:sz="4" w:space="0" w:color="auto"/>
              <w:right w:val="single" w:sz="4" w:space="0" w:color="auto"/>
            </w:tcBorders>
            <w:hideMark/>
          </w:tcPr>
          <w:p w14:paraId="4AA8E9C5" w14:textId="77777777" w:rsidR="0087351F" w:rsidRPr="00825D41" w:rsidRDefault="0087351F" w:rsidP="00E64CC8">
            <w:pPr>
              <w:pStyle w:val="TAC"/>
              <w:keepNext w:val="0"/>
              <w:keepLines w:val="0"/>
              <w:widowControl w:val="0"/>
            </w:pPr>
            <w:r w:rsidRPr="00825D41">
              <w:t>P</w:t>
            </w:r>
          </w:p>
        </w:tc>
      </w:tr>
      <w:tr w:rsidR="0087351F" w:rsidRPr="00825D41" w14:paraId="1635528E" w14:textId="77777777" w:rsidTr="00E64CC8">
        <w:trPr>
          <w:trHeight w:val="440"/>
        </w:trPr>
        <w:tc>
          <w:tcPr>
            <w:tcW w:w="648" w:type="dxa"/>
            <w:tcBorders>
              <w:top w:val="single" w:sz="4" w:space="0" w:color="auto"/>
              <w:left w:val="single" w:sz="4" w:space="0" w:color="auto"/>
              <w:bottom w:val="single" w:sz="4" w:space="0" w:color="auto"/>
              <w:right w:val="single" w:sz="4" w:space="0" w:color="auto"/>
            </w:tcBorders>
            <w:hideMark/>
          </w:tcPr>
          <w:p w14:paraId="6C6D04E4" w14:textId="77777777" w:rsidR="0087351F" w:rsidRPr="00825D41" w:rsidRDefault="0087351F" w:rsidP="00E64CC8">
            <w:pPr>
              <w:pStyle w:val="TAC"/>
              <w:keepNext w:val="0"/>
              <w:keepLines w:val="0"/>
              <w:widowControl w:val="0"/>
            </w:pPr>
            <w:r w:rsidRPr="00825D41">
              <w:t>54</w:t>
            </w:r>
          </w:p>
        </w:tc>
        <w:tc>
          <w:tcPr>
            <w:tcW w:w="3969" w:type="dxa"/>
            <w:tcBorders>
              <w:top w:val="single" w:sz="4" w:space="0" w:color="auto"/>
              <w:left w:val="single" w:sz="4" w:space="0" w:color="auto"/>
              <w:bottom w:val="single" w:sz="4" w:space="0" w:color="auto"/>
              <w:right w:val="single" w:sz="4" w:space="0" w:color="auto"/>
            </w:tcBorders>
            <w:hideMark/>
          </w:tcPr>
          <w:p w14:paraId="2D619883" w14:textId="4AF81926" w:rsidR="0087351F" w:rsidRPr="00825D41" w:rsidRDefault="0087351F" w:rsidP="00E64CC8">
            <w:pPr>
              <w:pStyle w:val="TAL"/>
              <w:keepNext w:val="0"/>
              <w:keepLines w:val="0"/>
              <w:widowControl w:val="0"/>
            </w:pPr>
            <w:r w:rsidRPr="00825D41">
              <w:t xml:space="preserve">Check: Does the UE (MCVideo client) </w:t>
            </w:r>
            <w:r w:rsidRPr="00825D41">
              <w:rPr>
                <w:rFonts w:eastAsia="Calibri"/>
              </w:rPr>
              <w:t xml:space="preserve">correctly </w:t>
            </w:r>
            <w:r w:rsidRPr="00825D41">
              <w:t>perform test procedure 'MCX CO call release' as described in TS 36.579-1 [2] Table 5.3.10.3-1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1424B2D5"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5EED55AA"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51FC551D" w14:textId="77777777" w:rsidR="0087351F" w:rsidRPr="00825D41" w:rsidRDefault="0087351F" w:rsidP="00E64CC8">
            <w:pPr>
              <w:pStyle w:val="TAC"/>
              <w:keepNext w:val="0"/>
              <w:keepLines w:val="0"/>
              <w:widowControl w:val="0"/>
            </w:pPr>
            <w:r w:rsidRPr="00825D41">
              <w:t>8</w:t>
            </w:r>
          </w:p>
        </w:tc>
        <w:tc>
          <w:tcPr>
            <w:tcW w:w="892" w:type="dxa"/>
            <w:tcBorders>
              <w:top w:val="single" w:sz="4" w:space="0" w:color="auto"/>
              <w:left w:val="single" w:sz="4" w:space="0" w:color="auto"/>
              <w:bottom w:val="single" w:sz="4" w:space="0" w:color="auto"/>
              <w:right w:val="single" w:sz="4" w:space="0" w:color="auto"/>
            </w:tcBorders>
            <w:hideMark/>
          </w:tcPr>
          <w:p w14:paraId="585A2B20" w14:textId="77777777" w:rsidR="0087351F" w:rsidRPr="00825D41" w:rsidRDefault="0087351F" w:rsidP="00E64CC8">
            <w:pPr>
              <w:pStyle w:val="TAC"/>
              <w:keepNext w:val="0"/>
              <w:keepLines w:val="0"/>
              <w:widowControl w:val="0"/>
            </w:pPr>
            <w:r w:rsidRPr="00825D41">
              <w:t>P</w:t>
            </w:r>
          </w:p>
        </w:tc>
      </w:tr>
      <w:tr w:rsidR="0087351F" w:rsidRPr="00825D41" w14:paraId="06728D54" w14:textId="77777777" w:rsidTr="00E64CC8">
        <w:tc>
          <w:tcPr>
            <w:tcW w:w="648" w:type="dxa"/>
            <w:tcBorders>
              <w:top w:val="single" w:sz="4" w:space="0" w:color="auto"/>
              <w:left w:val="single" w:sz="4" w:space="0" w:color="auto"/>
              <w:bottom w:val="single" w:sz="4" w:space="0" w:color="auto"/>
              <w:right w:val="single" w:sz="4" w:space="0" w:color="auto"/>
            </w:tcBorders>
            <w:hideMark/>
          </w:tcPr>
          <w:p w14:paraId="16ACC298" w14:textId="77777777" w:rsidR="0087351F" w:rsidRPr="00825D41" w:rsidRDefault="0087351F" w:rsidP="00E64CC8">
            <w:pPr>
              <w:pStyle w:val="TAC"/>
              <w:keepNext w:val="0"/>
              <w:keepLines w:val="0"/>
              <w:widowControl w:val="0"/>
            </w:pPr>
            <w:r w:rsidRPr="00825D41">
              <w:t>55</w:t>
            </w:r>
          </w:p>
        </w:tc>
        <w:tc>
          <w:tcPr>
            <w:tcW w:w="3969" w:type="dxa"/>
            <w:tcBorders>
              <w:top w:val="single" w:sz="4" w:space="0" w:color="auto"/>
              <w:left w:val="single" w:sz="4" w:space="0" w:color="auto"/>
              <w:bottom w:val="single" w:sz="4" w:space="0" w:color="auto"/>
              <w:right w:val="single" w:sz="4" w:space="0" w:color="auto"/>
            </w:tcBorders>
            <w:hideMark/>
          </w:tcPr>
          <w:p w14:paraId="7CB1ECC0" w14:textId="77777777" w:rsidR="0087351F" w:rsidRPr="00825D41" w:rsidRDefault="0087351F" w:rsidP="00E64CC8">
            <w:pPr>
              <w:pStyle w:val="TAL"/>
              <w:keepNext w:val="0"/>
              <w:keepLines w:val="0"/>
              <w:widowControl w:val="0"/>
            </w:pPr>
            <w:r w:rsidRPr="00825D41">
              <w:t>Void</w:t>
            </w:r>
          </w:p>
        </w:tc>
        <w:tc>
          <w:tcPr>
            <w:tcW w:w="709" w:type="dxa"/>
            <w:tcBorders>
              <w:top w:val="single" w:sz="4" w:space="0" w:color="auto"/>
              <w:left w:val="single" w:sz="4" w:space="0" w:color="auto"/>
              <w:bottom w:val="single" w:sz="4" w:space="0" w:color="auto"/>
              <w:right w:val="single" w:sz="4" w:space="0" w:color="auto"/>
            </w:tcBorders>
            <w:hideMark/>
          </w:tcPr>
          <w:p w14:paraId="50D4700B" w14:textId="77777777" w:rsidR="0087351F" w:rsidRPr="00825D41" w:rsidRDefault="0087351F" w:rsidP="00E64CC8">
            <w:pPr>
              <w:pStyle w:val="TAC"/>
              <w:keepNext w:val="0"/>
              <w:keepLines w:val="0"/>
              <w:widowControl w:val="0"/>
            </w:pPr>
            <w:r w:rsidRPr="00825D41">
              <w:t>-</w:t>
            </w:r>
          </w:p>
        </w:tc>
        <w:tc>
          <w:tcPr>
            <w:tcW w:w="2977" w:type="dxa"/>
            <w:tcBorders>
              <w:top w:val="single" w:sz="4" w:space="0" w:color="auto"/>
              <w:left w:val="single" w:sz="4" w:space="0" w:color="auto"/>
              <w:bottom w:val="single" w:sz="4" w:space="0" w:color="auto"/>
              <w:right w:val="single" w:sz="4" w:space="0" w:color="auto"/>
            </w:tcBorders>
            <w:hideMark/>
          </w:tcPr>
          <w:p w14:paraId="00DB3E3A" w14:textId="77777777" w:rsidR="0087351F" w:rsidRPr="00825D41" w:rsidRDefault="0087351F" w:rsidP="00E64CC8">
            <w:pPr>
              <w:pStyle w:val="TAL"/>
              <w:keepNext w:val="0"/>
              <w:keepLines w:val="0"/>
              <w:widowControl w:val="0"/>
            </w:pPr>
            <w:r w:rsidRPr="00825D41">
              <w:t>-</w:t>
            </w:r>
          </w:p>
        </w:tc>
        <w:tc>
          <w:tcPr>
            <w:tcW w:w="567" w:type="dxa"/>
            <w:tcBorders>
              <w:top w:val="single" w:sz="4" w:space="0" w:color="auto"/>
              <w:left w:val="single" w:sz="4" w:space="0" w:color="auto"/>
              <w:bottom w:val="single" w:sz="4" w:space="0" w:color="auto"/>
              <w:right w:val="single" w:sz="4" w:space="0" w:color="auto"/>
            </w:tcBorders>
            <w:hideMark/>
          </w:tcPr>
          <w:p w14:paraId="75EEDD95" w14:textId="77777777" w:rsidR="0087351F" w:rsidRPr="00825D41" w:rsidRDefault="0087351F" w:rsidP="00E64CC8">
            <w:pPr>
              <w:pStyle w:val="TAC"/>
              <w:keepNext w:val="0"/>
              <w:keepLines w:val="0"/>
              <w:widowControl w:val="0"/>
            </w:pPr>
            <w:r w:rsidRPr="00825D41">
              <w:t>-</w:t>
            </w:r>
          </w:p>
        </w:tc>
        <w:tc>
          <w:tcPr>
            <w:tcW w:w="892" w:type="dxa"/>
            <w:tcBorders>
              <w:top w:val="single" w:sz="4" w:space="0" w:color="auto"/>
              <w:left w:val="single" w:sz="4" w:space="0" w:color="auto"/>
              <w:bottom w:val="single" w:sz="4" w:space="0" w:color="auto"/>
              <w:right w:val="single" w:sz="4" w:space="0" w:color="auto"/>
            </w:tcBorders>
            <w:hideMark/>
          </w:tcPr>
          <w:p w14:paraId="67B784E7" w14:textId="77777777" w:rsidR="0087351F" w:rsidRPr="00825D41" w:rsidRDefault="0087351F" w:rsidP="00E64CC8">
            <w:pPr>
              <w:pStyle w:val="TAC"/>
              <w:keepNext w:val="0"/>
              <w:keepLines w:val="0"/>
              <w:widowControl w:val="0"/>
            </w:pPr>
            <w:r w:rsidRPr="00825D41">
              <w:t>-</w:t>
            </w:r>
          </w:p>
        </w:tc>
      </w:tr>
      <w:tr w:rsidR="0087351F" w:rsidRPr="00825D41" w14:paraId="0A30B137" w14:textId="77777777" w:rsidTr="00E64CC8">
        <w:tc>
          <w:tcPr>
            <w:tcW w:w="9762" w:type="dxa"/>
            <w:gridSpan w:val="6"/>
            <w:tcBorders>
              <w:top w:val="single" w:sz="4" w:space="0" w:color="auto"/>
              <w:left w:val="single" w:sz="4" w:space="0" w:color="auto"/>
              <w:bottom w:val="single" w:sz="4" w:space="0" w:color="auto"/>
              <w:right w:val="single" w:sz="4" w:space="0" w:color="auto"/>
            </w:tcBorders>
            <w:hideMark/>
          </w:tcPr>
          <w:p w14:paraId="73A48935" w14:textId="77777777" w:rsidR="0087351F" w:rsidRPr="00825D41" w:rsidRDefault="0087351F" w:rsidP="00E64CC8">
            <w:pPr>
              <w:pStyle w:val="TAN"/>
            </w:pPr>
            <w:r w:rsidRPr="00825D41">
              <w:t>NOTE 1: This is expected to be done via a suitable implementation-dependent MMI.</w:t>
            </w:r>
          </w:p>
        </w:tc>
      </w:tr>
    </w:tbl>
    <w:p w14:paraId="090B414F" w14:textId="77777777" w:rsidR="0087351F" w:rsidRPr="00825D41" w:rsidRDefault="0087351F" w:rsidP="0087351F"/>
    <w:p w14:paraId="0FD51B44" w14:textId="77777777" w:rsidR="0087351F" w:rsidRPr="00825D41" w:rsidRDefault="0087351F" w:rsidP="0087351F">
      <w:pPr>
        <w:pStyle w:val="H6"/>
        <w:keepLines w:val="0"/>
        <w:widowControl w:val="0"/>
      </w:pPr>
      <w:r w:rsidRPr="00825D41">
        <w:t>6.1.2.3.3.3</w:t>
      </w:r>
      <w:r w:rsidRPr="00825D41">
        <w:tab/>
        <w:t>Specific message contents</w:t>
      </w:r>
    </w:p>
    <w:p w14:paraId="7D83AF94" w14:textId="2AE9B447" w:rsidR="0087351F" w:rsidRPr="00825D41" w:rsidRDefault="0087351F" w:rsidP="0087351F">
      <w:pPr>
        <w:pStyle w:val="TH"/>
      </w:pPr>
      <w:r w:rsidRPr="00825D41">
        <w:t>Table 6.1.2.3.3.3-1: SIP INVITE from the UE (Step 2, Table 6.1.2.3.3.2-1;</w:t>
      </w:r>
      <w:r w:rsidRPr="00825D41">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87351F" w:rsidRPr="00825D41" w14:paraId="05A35765" w14:textId="77777777" w:rsidTr="00E64CC8">
        <w:tc>
          <w:tcPr>
            <w:tcW w:w="9634" w:type="dxa"/>
            <w:gridSpan w:val="5"/>
            <w:tcBorders>
              <w:top w:val="single" w:sz="4" w:space="0" w:color="auto"/>
              <w:left w:val="single" w:sz="4" w:space="0" w:color="auto"/>
              <w:bottom w:val="single" w:sz="4" w:space="0" w:color="auto"/>
              <w:right w:val="single" w:sz="4" w:space="0" w:color="auto"/>
            </w:tcBorders>
            <w:hideMark/>
          </w:tcPr>
          <w:p w14:paraId="3FF3C397" w14:textId="77777777" w:rsidR="0087351F" w:rsidRPr="00825D41" w:rsidRDefault="0087351F" w:rsidP="00E64CC8">
            <w:pPr>
              <w:pStyle w:val="TAL"/>
              <w:keepNext w:val="0"/>
              <w:keepLines w:val="0"/>
              <w:widowControl w:val="0"/>
            </w:pPr>
            <w:r w:rsidRPr="00825D41">
              <w:t>Derivation Path: TS 36.579-1 [2], Table 5.5.2.5.1-1</w:t>
            </w:r>
          </w:p>
        </w:tc>
      </w:tr>
      <w:tr w:rsidR="0087351F" w:rsidRPr="00825D41" w14:paraId="4082EA84" w14:textId="77777777" w:rsidTr="00E64CC8">
        <w:tc>
          <w:tcPr>
            <w:tcW w:w="2771" w:type="dxa"/>
            <w:tcBorders>
              <w:top w:val="single" w:sz="4" w:space="0" w:color="auto"/>
              <w:left w:val="single" w:sz="4" w:space="0" w:color="auto"/>
              <w:bottom w:val="single" w:sz="4" w:space="0" w:color="auto"/>
              <w:right w:val="single" w:sz="4" w:space="0" w:color="auto"/>
            </w:tcBorders>
            <w:hideMark/>
          </w:tcPr>
          <w:p w14:paraId="665C6181" w14:textId="77777777" w:rsidR="0087351F" w:rsidRPr="00825D41" w:rsidRDefault="0087351F" w:rsidP="00E64CC8">
            <w:pPr>
              <w:pStyle w:val="TAH"/>
              <w:keepNext w:val="0"/>
              <w:keepLines w:val="0"/>
              <w:widowControl w:val="0"/>
              <w:rPr>
                <w:bCs/>
              </w:rPr>
            </w:pPr>
            <w:r w:rsidRPr="00825D41">
              <w:rPr>
                <w:bCs/>
              </w:rP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01158B54" w14:textId="77777777" w:rsidR="0087351F" w:rsidRPr="00825D41" w:rsidRDefault="0087351F" w:rsidP="00E64CC8">
            <w:pPr>
              <w:pStyle w:val="TAH"/>
              <w:keepNext w:val="0"/>
              <w:keepLines w:val="0"/>
              <w:widowControl w:val="0"/>
              <w:rPr>
                <w:bCs/>
              </w:rPr>
            </w:pPr>
            <w:r w:rsidRPr="00825D41">
              <w:rPr>
                <w:bCs/>
              </w:rPr>
              <w:t>Value/remark</w:t>
            </w:r>
          </w:p>
        </w:tc>
        <w:tc>
          <w:tcPr>
            <w:tcW w:w="2064" w:type="dxa"/>
            <w:tcBorders>
              <w:top w:val="single" w:sz="4" w:space="0" w:color="auto"/>
              <w:left w:val="single" w:sz="4" w:space="0" w:color="auto"/>
              <w:bottom w:val="single" w:sz="4" w:space="0" w:color="auto"/>
              <w:right w:val="single" w:sz="4" w:space="0" w:color="auto"/>
            </w:tcBorders>
            <w:hideMark/>
          </w:tcPr>
          <w:p w14:paraId="328EB37D" w14:textId="77777777" w:rsidR="0087351F" w:rsidRPr="00825D41" w:rsidRDefault="0087351F" w:rsidP="00E64CC8">
            <w:pPr>
              <w:pStyle w:val="TAH"/>
              <w:keepNext w:val="0"/>
              <w:keepLines w:val="0"/>
              <w:widowControl w:val="0"/>
              <w:rPr>
                <w:bCs/>
              </w:rPr>
            </w:pPr>
            <w:r w:rsidRPr="00825D41">
              <w:rPr>
                <w:bCs/>
              </w:rPr>
              <w:t>Comment</w:t>
            </w:r>
          </w:p>
        </w:tc>
        <w:tc>
          <w:tcPr>
            <w:tcW w:w="1380" w:type="dxa"/>
            <w:tcBorders>
              <w:top w:val="single" w:sz="4" w:space="0" w:color="auto"/>
              <w:left w:val="single" w:sz="4" w:space="0" w:color="auto"/>
              <w:bottom w:val="single" w:sz="4" w:space="0" w:color="auto"/>
              <w:right w:val="single" w:sz="4" w:space="0" w:color="auto"/>
            </w:tcBorders>
            <w:hideMark/>
          </w:tcPr>
          <w:p w14:paraId="27888F11" w14:textId="77777777" w:rsidR="0087351F" w:rsidRPr="00825D41" w:rsidRDefault="0087351F" w:rsidP="00E64CC8">
            <w:pPr>
              <w:pStyle w:val="TAH"/>
              <w:keepNext w:val="0"/>
              <w:keepLines w:val="0"/>
              <w:widowControl w:val="0"/>
              <w:rPr>
                <w:bCs/>
              </w:rPr>
            </w:pPr>
            <w:r w:rsidRPr="00825D41">
              <w:rPr>
                <w:bCs/>
              </w:rPr>
              <w:t>Reference</w:t>
            </w:r>
          </w:p>
        </w:tc>
        <w:tc>
          <w:tcPr>
            <w:tcW w:w="1697" w:type="dxa"/>
            <w:tcBorders>
              <w:top w:val="single" w:sz="4" w:space="0" w:color="auto"/>
              <w:left w:val="single" w:sz="4" w:space="0" w:color="auto"/>
              <w:bottom w:val="single" w:sz="4" w:space="0" w:color="auto"/>
              <w:right w:val="single" w:sz="4" w:space="0" w:color="auto"/>
            </w:tcBorders>
            <w:hideMark/>
          </w:tcPr>
          <w:p w14:paraId="3CE5372F" w14:textId="77777777" w:rsidR="0087351F" w:rsidRPr="00825D41" w:rsidRDefault="0087351F" w:rsidP="00E64CC8">
            <w:pPr>
              <w:pStyle w:val="TAH"/>
              <w:keepNext w:val="0"/>
              <w:keepLines w:val="0"/>
              <w:widowControl w:val="0"/>
              <w:rPr>
                <w:bCs/>
              </w:rPr>
            </w:pPr>
            <w:r w:rsidRPr="00825D41">
              <w:rPr>
                <w:bCs/>
              </w:rPr>
              <w:t>Condition</w:t>
            </w:r>
          </w:p>
        </w:tc>
      </w:tr>
      <w:tr w:rsidR="0087351F" w:rsidRPr="00825D41" w14:paraId="4A92AD9C" w14:textId="77777777" w:rsidTr="00E64CC8">
        <w:tc>
          <w:tcPr>
            <w:tcW w:w="2771" w:type="dxa"/>
            <w:tcBorders>
              <w:top w:val="single" w:sz="4" w:space="0" w:color="auto"/>
              <w:left w:val="single" w:sz="4" w:space="0" w:color="auto"/>
              <w:bottom w:val="single" w:sz="4" w:space="0" w:color="auto"/>
              <w:right w:val="single" w:sz="4" w:space="0" w:color="auto"/>
            </w:tcBorders>
            <w:vAlign w:val="center"/>
            <w:hideMark/>
          </w:tcPr>
          <w:p w14:paraId="796BA36A" w14:textId="77777777" w:rsidR="0087351F" w:rsidRPr="00825D41" w:rsidRDefault="0087351F" w:rsidP="00E64CC8">
            <w:pPr>
              <w:pStyle w:val="TAL"/>
              <w:rPr>
                <w:b/>
                <w:bCs/>
              </w:rPr>
            </w:pPr>
            <w:r w:rsidRPr="00825D41">
              <w:rPr>
                <w:b/>
                <w:bCs/>
              </w:rPr>
              <w:t>Message-body</w:t>
            </w:r>
          </w:p>
        </w:tc>
        <w:tc>
          <w:tcPr>
            <w:tcW w:w="1722" w:type="dxa"/>
            <w:tcBorders>
              <w:top w:val="single" w:sz="4" w:space="0" w:color="auto"/>
              <w:left w:val="single" w:sz="4" w:space="0" w:color="auto"/>
              <w:bottom w:val="single" w:sz="4" w:space="0" w:color="auto"/>
              <w:right w:val="single" w:sz="4" w:space="0" w:color="auto"/>
            </w:tcBorders>
          </w:tcPr>
          <w:p w14:paraId="31691511" w14:textId="77777777" w:rsidR="0087351F" w:rsidRPr="00825D41" w:rsidRDefault="0087351F" w:rsidP="00E64CC8">
            <w:pPr>
              <w:pStyle w:val="TAL"/>
            </w:pPr>
          </w:p>
        </w:tc>
        <w:tc>
          <w:tcPr>
            <w:tcW w:w="2064" w:type="dxa"/>
            <w:tcBorders>
              <w:top w:val="single" w:sz="4" w:space="0" w:color="auto"/>
              <w:left w:val="single" w:sz="4" w:space="0" w:color="auto"/>
              <w:bottom w:val="single" w:sz="4" w:space="0" w:color="auto"/>
              <w:right w:val="single" w:sz="4" w:space="0" w:color="auto"/>
            </w:tcBorders>
          </w:tcPr>
          <w:p w14:paraId="2759F4E2" w14:textId="77777777" w:rsidR="0087351F" w:rsidRPr="00825D41" w:rsidRDefault="0087351F" w:rsidP="00E64CC8">
            <w:pPr>
              <w:pStyle w:val="TAL"/>
            </w:pPr>
          </w:p>
        </w:tc>
        <w:tc>
          <w:tcPr>
            <w:tcW w:w="1380" w:type="dxa"/>
            <w:tcBorders>
              <w:top w:val="single" w:sz="4" w:space="0" w:color="auto"/>
              <w:left w:val="single" w:sz="4" w:space="0" w:color="auto"/>
              <w:bottom w:val="single" w:sz="4" w:space="0" w:color="auto"/>
              <w:right w:val="single" w:sz="4" w:space="0" w:color="auto"/>
            </w:tcBorders>
          </w:tcPr>
          <w:p w14:paraId="4114556C" w14:textId="77777777" w:rsidR="0087351F" w:rsidRPr="00825D41" w:rsidRDefault="0087351F" w:rsidP="00E64CC8">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441DE979" w14:textId="77777777" w:rsidR="0087351F" w:rsidRPr="00825D41" w:rsidRDefault="0087351F" w:rsidP="00E64CC8">
            <w:pPr>
              <w:pStyle w:val="TAL"/>
            </w:pPr>
          </w:p>
        </w:tc>
      </w:tr>
      <w:tr w:rsidR="0087351F" w:rsidRPr="00825D41" w14:paraId="67A2D694" w14:textId="77777777" w:rsidTr="00E64CC8">
        <w:tc>
          <w:tcPr>
            <w:tcW w:w="2771" w:type="dxa"/>
            <w:tcBorders>
              <w:top w:val="single" w:sz="4" w:space="0" w:color="auto"/>
              <w:left w:val="single" w:sz="4" w:space="0" w:color="auto"/>
              <w:bottom w:val="single" w:sz="4" w:space="0" w:color="auto"/>
              <w:right w:val="single" w:sz="4" w:space="0" w:color="auto"/>
            </w:tcBorders>
            <w:hideMark/>
          </w:tcPr>
          <w:p w14:paraId="781B0DAA" w14:textId="77777777" w:rsidR="0087351F" w:rsidRPr="00825D41" w:rsidRDefault="0087351F" w:rsidP="00E64CC8">
            <w:pPr>
              <w:pStyle w:val="TAL"/>
              <w:rPr>
                <w:b/>
                <w:bCs/>
              </w:rPr>
            </w:pPr>
            <w:r w:rsidRPr="00825D41">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40E82459" w14:textId="77777777" w:rsidR="0087351F" w:rsidRPr="00825D41" w:rsidRDefault="0087351F" w:rsidP="00E64CC8">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4C75242" w14:textId="77777777" w:rsidR="0087351F" w:rsidRPr="00825D41" w:rsidRDefault="0087351F" w:rsidP="00E64CC8">
            <w:pPr>
              <w:pStyle w:val="TAL"/>
            </w:pPr>
            <w:r w:rsidRPr="00825D41">
              <w:t>SDP message</w:t>
            </w:r>
          </w:p>
        </w:tc>
        <w:tc>
          <w:tcPr>
            <w:tcW w:w="1380" w:type="dxa"/>
            <w:tcBorders>
              <w:top w:val="single" w:sz="4" w:space="0" w:color="auto"/>
              <w:left w:val="single" w:sz="4" w:space="0" w:color="auto"/>
              <w:bottom w:val="single" w:sz="4" w:space="0" w:color="auto"/>
              <w:right w:val="single" w:sz="4" w:space="0" w:color="auto"/>
            </w:tcBorders>
          </w:tcPr>
          <w:p w14:paraId="0DAB8559" w14:textId="77777777" w:rsidR="0087351F" w:rsidRPr="00825D41" w:rsidRDefault="0087351F" w:rsidP="00E64CC8">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82752DE" w14:textId="77777777" w:rsidR="0087351F" w:rsidRPr="00825D41" w:rsidRDefault="0087351F" w:rsidP="00E64CC8">
            <w:pPr>
              <w:pStyle w:val="TAL"/>
            </w:pPr>
          </w:p>
        </w:tc>
      </w:tr>
      <w:tr w:rsidR="0087351F" w:rsidRPr="00825D41" w14:paraId="1911F1D6" w14:textId="77777777" w:rsidTr="00E64CC8">
        <w:tc>
          <w:tcPr>
            <w:tcW w:w="2771" w:type="dxa"/>
            <w:tcBorders>
              <w:top w:val="single" w:sz="4" w:space="0" w:color="auto"/>
              <w:left w:val="single" w:sz="4" w:space="0" w:color="auto"/>
              <w:bottom w:val="single" w:sz="4" w:space="0" w:color="auto"/>
              <w:right w:val="single" w:sz="4" w:space="0" w:color="auto"/>
            </w:tcBorders>
            <w:vAlign w:val="center"/>
            <w:hideMark/>
          </w:tcPr>
          <w:p w14:paraId="6D0ED3FD" w14:textId="77777777" w:rsidR="0087351F" w:rsidRPr="00825D41" w:rsidRDefault="0087351F" w:rsidP="00E64CC8">
            <w:pPr>
              <w:pStyle w:val="TAL"/>
              <w:rPr>
                <w:b/>
                <w:bCs/>
              </w:rPr>
            </w:pPr>
            <w:r w:rsidRPr="00825D41">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CE78426" w14:textId="77777777" w:rsidR="0087351F" w:rsidRPr="00825D41" w:rsidRDefault="0087351F" w:rsidP="00E64CC8">
            <w:pPr>
              <w:pStyle w:val="TAL"/>
            </w:pPr>
            <w:r w:rsidRPr="00825D41">
              <w:t xml:space="preserve">SDP Message as described in </w:t>
            </w:r>
            <w:r w:rsidRPr="00825D41">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08C58DBC" w14:textId="77777777" w:rsidR="0087351F" w:rsidRPr="00825D41" w:rsidRDefault="0087351F" w:rsidP="00E64CC8">
            <w:pPr>
              <w:pStyle w:val="TAL"/>
            </w:pPr>
          </w:p>
        </w:tc>
        <w:tc>
          <w:tcPr>
            <w:tcW w:w="1380" w:type="dxa"/>
            <w:tcBorders>
              <w:top w:val="single" w:sz="4" w:space="0" w:color="auto"/>
              <w:left w:val="single" w:sz="4" w:space="0" w:color="auto"/>
              <w:bottom w:val="single" w:sz="4" w:space="0" w:color="auto"/>
              <w:right w:val="single" w:sz="4" w:space="0" w:color="auto"/>
            </w:tcBorders>
          </w:tcPr>
          <w:p w14:paraId="1DDB1661" w14:textId="77777777" w:rsidR="0087351F" w:rsidRPr="00825D41" w:rsidRDefault="0087351F" w:rsidP="00E64CC8">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8F639BD" w14:textId="77777777" w:rsidR="0087351F" w:rsidRPr="00825D41" w:rsidRDefault="0087351F" w:rsidP="00E64CC8">
            <w:pPr>
              <w:pStyle w:val="TAL"/>
            </w:pPr>
          </w:p>
        </w:tc>
      </w:tr>
      <w:tr w:rsidR="0087351F" w:rsidRPr="00825D41" w14:paraId="655BF252" w14:textId="77777777" w:rsidTr="00E64CC8">
        <w:tc>
          <w:tcPr>
            <w:tcW w:w="2771" w:type="dxa"/>
            <w:tcBorders>
              <w:top w:val="single" w:sz="4" w:space="0" w:color="auto"/>
              <w:left w:val="single" w:sz="4" w:space="0" w:color="auto"/>
              <w:bottom w:val="single" w:sz="4" w:space="0" w:color="auto"/>
              <w:right w:val="single" w:sz="4" w:space="0" w:color="auto"/>
            </w:tcBorders>
            <w:vAlign w:val="center"/>
            <w:hideMark/>
          </w:tcPr>
          <w:p w14:paraId="6077610D" w14:textId="77777777" w:rsidR="0087351F" w:rsidRPr="00825D41" w:rsidRDefault="0087351F" w:rsidP="00E64CC8">
            <w:pPr>
              <w:pStyle w:val="TAL"/>
            </w:pPr>
            <w:r w:rsidRPr="00825D41">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ED32668" w14:textId="77777777" w:rsidR="0087351F" w:rsidRPr="00825D41" w:rsidRDefault="0087351F" w:rsidP="00E64CC8">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65755931" w14:textId="77777777" w:rsidR="0087351F" w:rsidRPr="00825D41" w:rsidRDefault="0087351F" w:rsidP="00E64CC8">
            <w:pPr>
              <w:pStyle w:val="TAL"/>
            </w:pPr>
            <w:r w:rsidRPr="00825D41">
              <w:t>MCVideo Info</w:t>
            </w:r>
          </w:p>
        </w:tc>
        <w:tc>
          <w:tcPr>
            <w:tcW w:w="1380" w:type="dxa"/>
            <w:tcBorders>
              <w:top w:val="single" w:sz="4" w:space="0" w:color="auto"/>
              <w:left w:val="single" w:sz="4" w:space="0" w:color="auto"/>
              <w:bottom w:val="single" w:sz="4" w:space="0" w:color="auto"/>
              <w:right w:val="single" w:sz="4" w:space="0" w:color="auto"/>
            </w:tcBorders>
          </w:tcPr>
          <w:p w14:paraId="61EB9ED7" w14:textId="77777777" w:rsidR="0087351F" w:rsidRPr="00825D41" w:rsidRDefault="0087351F" w:rsidP="00E64CC8">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739897B" w14:textId="77777777" w:rsidR="0087351F" w:rsidRPr="00825D41" w:rsidRDefault="0087351F" w:rsidP="00E64CC8">
            <w:pPr>
              <w:pStyle w:val="TAL"/>
            </w:pPr>
          </w:p>
        </w:tc>
      </w:tr>
      <w:tr w:rsidR="0087351F" w:rsidRPr="00825D41" w14:paraId="24FEC244" w14:textId="77777777" w:rsidTr="00E64CC8">
        <w:tc>
          <w:tcPr>
            <w:tcW w:w="2771" w:type="dxa"/>
            <w:tcBorders>
              <w:top w:val="single" w:sz="4" w:space="0" w:color="auto"/>
              <w:left w:val="single" w:sz="4" w:space="0" w:color="auto"/>
              <w:bottom w:val="single" w:sz="4" w:space="0" w:color="auto"/>
              <w:right w:val="single" w:sz="4" w:space="0" w:color="auto"/>
            </w:tcBorders>
            <w:vAlign w:val="center"/>
            <w:hideMark/>
          </w:tcPr>
          <w:p w14:paraId="136C2E4D" w14:textId="77777777" w:rsidR="0087351F" w:rsidRPr="00825D41" w:rsidRDefault="0087351F" w:rsidP="00E64CC8">
            <w:pPr>
              <w:pStyle w:val="TAL"/>
              <w:rPr>
                <w:b/>
              </w:rPr>
            </w:pPr>
            <w:r w:rsidRPr="00825D41">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3838F2C6" w14:textId="77777777" w:rsidR="0087351F" w:rsidRPr="00825D41" w:rsidRDefault="0087351F" w:rsidP="00E64CC8">
            <w:pPr>
              <w:pStyle w:val="TAL"/>
            </w:pPr>
            <w:r w:rsidRPr="00825D41">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7BC6759C" w14:textId="77777777" w:rsidR="0087351F" w:rsidRPr="00825D41" w:rsidRDefault="0087351F" w:rsidP="00E64CC8">
            <w:pPr>
              <w:pStyle w:val="TAL"/>
            </w:pPr>
          </w:p>
        </w:tc>
        <w:tc>
          <w:tcPr>
            <w:tcW w:w="1380" w:type="dxa"/>
            <w:tcBorders>
              <w:top w:val="single" w:sz="4" w:space="0" w:color="auto"/>
              <w:left w:val="single" w:sz="4" w:space="0" w:color="auto"/>
              <w:bottom w:val="single" w:sz="4" w:space="0" w:color="auto"/>
              <w:right w:val="single" w:sz="4" w:space="0" w:color="auto"/>
            </w:tcBorders>
          </w:tcPr>
          <w:p w14:paraId="079AE028" w14:textId="77777777" w:rsidR="0087351F" w:rsidRPr="00825D41" w:rsidRDefault="0087351F" w:rsidP="00E64CC8">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B960305" w14:textId="77777777" w:rsidR="0087351F" w:rsidRPr="00825D41" w:rsidRDefault="0087351F" w:rsidP="00E64CC8">
            <w:pPr>
              <w:pStyle w:val="TAL"/>
            </w:pPr>
          </w:p>
        </w:tc>
      </w:tr>
    </w:tbl>
    <w:p w14:paraId="5C6F704F" w14:textId="77777777" w:rsidR="0087351F" w:rsidRPr="00825D41" w:rsidRDefault="0087351F" w:rsidP="0087351F"/>
    <w:p w14:paraId="3A347D16" w14:textId="77777777" w:rsidR="0087351F" w:rsidRPr="00825D41" w:rsidRDefault="0087351F" w:rsidP="0087351F">
      <w:pPr>
        <w:pStyle w:val="TH"/>
      </w:pPr>
      <w:r w:rsidRPr="00825D41">
        <w:rPr>
          <w:color w:val="000000"/>
        </w:rPr>
        <w:t>Table 6.1.2.3.3.3-1A: SDP</w:t>
      </w:r>
      <w:r w:rsidRPr="00825D41">
        <w:rPr>
          <w:lang w:eastAsia="ko-KR"/>
        </w:rPr>
        <w:t xml:space="preserve"> message</w:t>
      </w:r>
      <w:r w:rsidRPr="00825D41">
        <w:rPr>
          <w:color w:val="000000"/>
        </w:rP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0BFBD392"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0AAF8E89"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5.5.3.1.1-2, condition </w:t>
            </w:r>
            <w:r w:rsidRPr="00825D41">
              <w:t>INITIAL_SDP_OFFER, IMPLICIT_GRANT_REQUESTED</w:t>
            </w:r>
          </w:p>
        </w:tc>
      </w:tr>
    </w:tbl>
    <w:p w14:paraId="56F04B8C" w14:textId="77777777" w:rsidR="0087351F" w:rsidRPr="00825D41" w:rsidRDefault="0087351F" w:rsidP="0087351F"/>
    <w:p w14:paraId="5B8F2CF3" w14:textId="77777777" w:rsidR="0087351F" w:rsidRPr="00825D41" w:rsidRDefault="0087351F" w:rsidP="0087351F">
      <w:pPr>
        <w:pStyle w:val="TH"/>
        <w:keepLines w:val="0"/>
        <w:widowControl w:val="0"/>
      </w:pPr>
      <w:r w:rsidRPr="00825D41">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36F49092" w14:textId="77777777" w:rsidTr="00E64CC8">
        <w:tc>
          <w:tcPr>
            <w:tcW w:w="9634" w:type="dxa"/>
            <w:tcBorders>
              <w:top w:val="single" w:sz="4" w:space="0" w:color="auto"/>
              <w:left w:val="single" w:sz="4" w:space="0" w:color="auto"/>
              <w:bottom w:val="single" w:sz="4" w:space="0" w:color="auto"/>
              <w:right w:val="single" w:sz="4" w:space="0" w:color="auto"/>
            </w:tcBorders>
            <w:vAlign w:val="center"/>
            <w:hideMark/>
          </w:tcPr>
          <w:p w14:paraId="1EBC401E" w14:textId="77777777" w:rsidR="0087351F" w:rsidRPr="00825D41" w:rsidRDefault="0087351F" w:rsidP="00E64CC8">
            <w:pPr>
              <w:pStyle w:val="TAL"/>
              <w:keepLines w:val="0"/>
              <w:widowControl w:val="0"/>
              <w:ind w:right="245"/>
            </w:pPr>
            <w:r w:rsidRPr="00825D41">
              <w:t>Derivation Path: TS 56.379-1 [2], Table 5.5.3.2.1-2, condition CHAT-GROUP-CALL</w:t>
            </w:r>
            <w:r w:rsidRPr="00825D41">
              <w:rPr>
                <w:color w:val="000000"/>
              </w:rPr>
              <w:t>, INVITE_REFER</w:t>
            </w:r>
          </w:p>
        </w:tc>
      </w:tr>
    </w:tbl>
    <w:p w14:paraId="5F5B0A6D" w14:textId="77777777" w:rsidR="0087351F" w:rsidRPr="00825D41" w:rsidRDefault="0087351F" w:rsidP="0087351F"/>
    <w:p w14:paraId="42ABEC30" w14:textId="62B5C9BA" w:rsidR="0087351F" w:rsidRPr="00825D41" w:rsidRDefault="0087351F" w:rsidP="0087351F">
      <w:pPr>
        <w:pStyle w:val="TH"/>
      </w:pPr>
      <w:r w:rsidRPr="00825D41">
        <w:lastRenderedPageBreak/>
        <w:t>Table 6.1.2.3.3.3-3: SIP 200 (OK) from the SS (Step 2, Table 6.1.2.3.3.2-1;</w:t>
      </w:r>
      <w:r w:rsidRPr="00825D4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825D41" w14:paraId="431D58C7"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890B930" w14:textId="77777777" w:rsidR="0087351F" w:rsidRPr="00825D41" w:rsidRDefault="0087351F" w:rsidP="00E64CC8">
            <w:pPr>
              <w:pStyle w:val="TAL"/>
              <w:keepLines w:val="0"/>
              <w:widowControl w:val="0"/>
            </w:pPr>
            <w:r w:rsidRPr="00825D41">
              <w:t>Derivation Path: TS 36.579-1 [2], Table 5.5.2.17.1.2-1, conditionINVITE-RSP</w:t>
            </w:r>
          </w:p>
        </w:tc>
      </w:tr>
      <w:tr w:rsidR="0087351F" w:rsidRPr="00825D41" w14:paraId="2E4C71C3"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57E3AB2D" w14:textId="77777777" w:rsidR="0087351F" w:rsidRPr="00825D41" w:rsidRDefault="0087351F" w:rsidP="00E64CC8">
            <w:pPr>
              <w:pStyle w:val="TAH"/>
              <w:keepLines w:val="0"/>
              <w:widowControl w:val="0"/>
            </w:pPr>
            <w:r w:rsidRPr="00825D41">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42AB1DE" w14:textId="77777777" w:rsidR="0087351F" w:rsidRPr="00825D41" w:rsidRDefault="0087351F" w:rsidP="00E64CC8">
            <w:pPr>
              <w:pStyle w:val="TAH"/>
              <w:keepLines w:val="0"/>
              <w:widowControl w:val="0"/>
            </w:pPr>
            <w:r w:rsidRPr="00825D41">
              <w:t>Value/remark</w:t>
            </w:r>
          </w:p>
        </w:tc>
        <w:tc>
          <w:tcPr>
            <w:tcW w:w="2187" w:type="dxa"/>
            <w:tcBorders>
              <w:top w:val="single" w:sz="4" w:space="0" w:color="auto"/>
              <w:left w:val="single" w:sz="4" w:space="0" w:color="auto"/>
              <w:bottom w:val="single" w:sz="4" w:space="0" w:color="auto"/>
              <w:right w:val="single" w:sz="4" w:space="0" w:color="auto"/>
            </w:tcBorders>
            <w:hideMark/>
          </w:tcPr>
          <w:p w14:paraId="04F6674C" w14:textId="77777777" w:rsidR="0087351F" w:rsidRPr="00825D41" w:rsidRDefault="0087351F" w:rsidP="00E64CC8">
            <w:pPr>
              <w:pStyle w:val="TAH"/>
              <w:keepLines w:val="0"/>
              <w:widowControl w:val="0"/>
            </w:pPr>
            <w:r w:rsidRPr="00825D41">
              <w:t>Comment</w:t>
            </w:r>
          </w:p>
        </w:tc>
        <w:tc>
          <w:tcPr>
            <w:tcW w:w="1367" w:type="dxa"/>
            <w:tcBorders>
              <w:top w:val="single" w:sz="4" w:space="0" w:color="auto"/>
              <w:left w:val="single" w:sz="4" w:space="0" w:color="auto"/>
              <w:bottom w:val="single" w:sz="4" w:space="0" w:color="auto"/>
              <w:right w:val="single" w:sz="4" w:space="0" w:color="auto"/>
            </w:tcBorders>
            <w:hideMark/>
          </w:tcPr>
          <w:p w14:paraId="7BE57352" w14:textId="77777777" w:rsidR="0087351F" w:rsidRPr="00825D41" w:rsidRDefault="0087351F" w:rsidP="00E64CC8">
            <w:pPr>
              <w:pStyle w:val="TAH"/>
              <w:keepLines w:val="0"/>
              <w:widowControl w:val="0"/>
            </w:pPr>
            <w:r w:rsidRPr="00825D41">
              <w:t>Reference</w:t>
            </w:r>
          </w:p>
        </w:tc>
        <w:tc>
          <w:tcPr>
            <w:tcW w:w="1184" w:type="dxa"/>
            <w:tcBorders>
              <w:top w:val="single" w:sz="4" w:space="0" w:color="auto"/>
              <w:left w:val="single" w:sz="4" w:space="0" w:color="auto"/>
              <w:bottom w:val="single" w:sz="4" w:space="0" w:color="auto"/>
              <w:right w:val="single" w:sz="4" w:space="0" w:color="auto"/>
            </w:tcBorders>
            <w:hideMark/>
          </w:tcPr>
          <w:p w14:paraId="2C861125" w14:textId="77777777" w:rsidR="0087351F" w:rsidRPr="00825D41" w:rsidRDefault="0087351F" w:rsidP="00E64CC8">
            <w:pPr>
              <w:pStyle w:val="TAH"/>
              <w:keepLines w:val="0"/>
              <w:widowControl w:val="0"/>
            </w:pPr>
            <w:r w:rsidRPr="00825D41">
              <w:t>Condition</w:t>
            </w:r>
          </w:p>
        </w:tc>
      </w:tr>
      <w:tr w:rsidR="0087351F" w:rsidRPr="00825D41" w14:paraId="1E620E3F"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45B51DF5" w14:textId="77777777" w:rsidR="0087351F" w:rsidRPr="00825D41" w:rsidRDefault="0087351F" w:rsidP="00E64CC8">
            <w:pPr>
              <w:pStyle w:val="TAL"/>
              <w:keepNext w:val="0"/>
              <w:keepLines w:val="0"/>
              <w:widowControl w:val="0"/>
              <w:rPr>
                <w:rFonts w:cs="Arial"/>
                <w:b/>
                <w:szCs w:val="18"/>
              </w:rPr>
            </w:pPr>
            <w:r w:rsidRPr="00825D41">
              <w:rPr>
                <w:rFonts w:cs="Arial"/>
                <w:b/>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504B0ADB" w14:textId="77777777" w:rsidR="0087351F" w:rsidRPr="00825D41" w:rsidRDefault="0087351F" w:rsidP="00E64CC8">
            <w:pPr>
              <w:pStyle w:val="TAL"/>
              <w:keepNext w:val="0"/>
              <w:keepLines w:val="0"/>
              <w:widowControl w:val="0"/>
            </w:pPr>
          </w:p>
        </w:tc>
        <w:tc>
          <w:tcPr>
            <w:tcW w:w="2187" w:type="dxa"/>
            <w:tcBorders>
              <w:top w:val="single" w:sz="4" w:space="0" w:color="auto"/>
              <w:left w:val="single" w:sz="4" w:space="0" w:color="auto"/>
              <w:bottom w:val="single" w:sz="4" w:space="0" w:color="auto"/>
              <w:right w:val="single" w:sz="4" w:space="0" w:color="auto"/>
            </w:tcBorders>
          </w:tcPr>
          <w:p w14:paraId="69EC5F01" w14:textId="77777777" w:rsidR="0087351F" w:rsidRPr="00825D41" w:rsidRDefault="0087351F" w:rsidP="00E64CC8">
            <w:pPr>
              <w:pStyle w:val="TAL"/>
              <w:keepNext w:val="0"/>
              <w:keepLines w:val="0"/>
              <w:widowControl w:val="0"/>
            </w:pPr>
          </w:p>
        </w:tc>
        <w:tc>
          <w:tcPr>
            <w:tcW w:w="1367" w:type="dxa"/>
            <w:tcBorders>
              <w:top w:val="single" w:sz="4" w:space="0" w:color="auto"/>
              <w:left w:val="single" w:sz="4" w:space="0" w:color="auto"/>
              <w:bottom w:val="single" w:sz="4" w:space="0" w:color="auto"/>
              <w:right w:val="single" w:sz="4" w:space="0" w:color="auto"/>
            </w:tcBorders>
          </w:tcPr>
          <w:p w14:paraId="2C059556" w14:textId="77777777" w:rsidR="0087351F" w:rsidRPr="00825D41" w:rsidRDefault="0087351F" w:rsidP="00E64CC8">
            <w:pPr>
              <w:pStyle w:val="TAL"/>
              <w:keepNext w:val="0"/>
              <w:keepLines w:val="0"/>
              <w:widowControl w:val="0"/>
            </w:pPr>
          </w:p>
        </w:tc>
        <w:tc>
          <w:tcPr>
            <w:tcW w:w="1184" w:type="dxa"/>
            <w:tcBorders>
              <w:top w:val="single" w:sz="4" w:space="0" w:color="auto"/>
              <w:left w:val="single" w:sz="4" w:space="0" w:color="auto"/>
              <w:bottom w:val="single" w:sz="4" w:space="0" w:color="auto"/>
              <w:right w:val="single" w:sz="4" w:space="0" w:color="auto"/>
            </w:tcBorders>
            <w:vAlign w:val="bottom"/>
          </w:tcPr>
          <w:p w14:paraId="6D3ED443" w14:textId="77777777" w:rsidR="0087351F" w:rsidRPr="00825D41" w:rsidRDefault="0087351F" w:rsidP="00E64CC8">
            <w:pPr>
              <w:pStyle w:val="TAL"/>
              <w:keepNext w:val="0"/>
              <w:keepLines w:val="0"/>
              <w:widowControl w:val="0"/>
            </w:pPr>
          </w:p>
        </w:tc>
      </w:tr>
      <w:tr w:rsidR="0087351F" w:rsidRPr="00825D41" w14:paraId="6BCAEFDE"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32C93CC3" w14:textId="77777777" w:rsidR="0087351F" w:rsidRPr="00825D41" w:rsidRDefault="0087351F" w:rsidP="00E64CC8">
            <w:pPr>
              <w:pStyle w:val="TAL"/>
            </w:pPr>
            <w:r w:rsidRPr="00825D41">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D2CCF51" w14:textId="7308DEC7" w:rsidR="0087351F" w:rsidRPr="00825D41" w:rsidRDefault="0087351F" w:rsidP="00E64CC8">
            <w:pPr>
              <w:pStyle w:val="TAL"/>
            </w:pPr>
            <w:r w:rsidRPr="00825D41">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B1A4564" w14:textId="77777777" w:rsidR="0087351F" w:rsidRPr="00825D41" w:rsidRDefault="0087351F"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69E50DFA" w14:textId="77777777" w:rsidR="0087351F" w:rsidRPr="00825D41" w:rsidRDefault="0087351F"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62B61" w14:textId="77777777" w:rsidR="0087351F" w:rsidRPr="00825D41" w:rsidRDefault="0087351F" w:rsidP="00E64CC8">
            <w:pPr>
              <w:pStyle w:val="TAL"/>
            </w:pPr>
          </w:p>
        </w:tc>
      </w:tr>
    </w:tbl>
    <w:p w14:paraId="63610A5D" w14:textId="77777777" w:rsidR="0087351F" w:rsidRPr="00825D41" w:rsidRDefault="0087351F" w:rsidP="0087351F"/>
    <w:p w14:paraId="1CD76F39" w14:textId="77777777" w:rsidR="0087351F" w:rsidRPr="00825D41" w:rsidRDefault="0087351F" w:rsidP="0087351F">
      <w:pPr>
        <w:pStyle w:val="TH"/>
      </w:pPr>
      <w:r w:rsidRPr="00825D41">
        <w:t>Table 6.1.2.3.3.3-3A: SDP</w:t>
      </w:r>
      <w:r w:rsidRPr="00825D41">
        <w:rPr>
          <w:lang w:eastAsia="ko-KR"/>
        </w:rPr>
        <w:t xml:space="preserve"> message</w:t>
      </w:r>
      <w:r w:rsidRPr="00825D41">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1F010841"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0FD2A498"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5.5.3.1.2-2, condition </w:t>
            </w:r>
            <w:r w:rsidRPr="00825D41">
              <w:t>SDP_ANSWER, IMPLICIT_GRANT_REQUESTED</w:t>
            </w:r>
          </w:p>
        </w:tc>
      </w:tr>
    </w:tbl>
    <w:p w14:paraId="05A65F76" w14:textId="77777777" w:rsidR="0087351F" w:rsidRPr="00825D41" w:rsidRDefault="0087351F" w:rsidP="0087351F"/>
    <w:p w14:paraId="5AA8EE09" w14:textId="506F433B" w:rsidR="0087351F" w:rsidRPr="00825D41" w:rsidRDefault="0087351F" w:rsidP="0087351F">
      <w:pPr>
        <w:pStyle w:val="TH"/>
        <w:keepLines w:val="0"/>
        <w:widowControl w:val="0"/>
      </w:pPr>
      <w:r w:rsidRPr="00825D41">
        <w:t>Table 6.1.2.3.3.3-4..7: Void</w:t>
      </w:r>
    </w:p>
    <w:p w14:paraId="0252924A" w14:textId="577312FC" w:rsidR="0087351F" w:rsidRPr="00825D41" w:rsidRDefault="0087351F" w:rsidP="0087351F">
      <w:pPr>
        <w:pStyle w:val="TH"/>
      </w:pPr>
      <w:r w:rsidRPr="00825D41">
        <w:t>Table 6.1.2.3.3.3-8: SIP INVITE from the SS (Step 12, Table 6.1.2.3.3.2-1;</w:t>
      </w:r>
      <w:r w:rsidRPr="00825D41">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825D41" w14:paraId="305F8A59"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4C2CDD7" w14:textId="74AC449B" w:rsidR="0087351F" w:rsidRPr="00825D41" w:rsidRDefault="0087351F" w:rsidP="00E64CC8">
            <w:pPr>
              <w:pStyle w:val="TAL"/>
              <w:keepNext w:val="0"/>
            </w:pPr>
            <w:r w:rsidRPr="00825D41">
              <w:t>Derivation Path: TS 36.579-1</w:t>
            </w:r>
            <w:r w:rsidRPr="00825D41">
              <w:rPr>
                <w:color w:val="000000"/>
              </w:rPr>
              <w:t xml:space="preserve"> [2]</w:t>
            </w:r>
            <w:r w:rsidRPr="00825D41">
              <w:t>, Table 5.5.2.5.2-1, condition re_INVITE, MO_CALL</w:t>
            </w:r>
          </w:p>
        </w:tc>
      </w:tr>
      <w:tr w:rsidR="0087351F" w:rsidRPr="00825D41" w14:paraId="07C834AA"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5C4B4F9F" w14:textId="77777777" w:rsidR="0087351F" w:rsidRPr="00825D41" w:rsidRDefault="0087351F" w:rsidP="00E64CC8">
            <w:pPr>
              <w:pStyle w:val="TAH"/>
              <w:keepNext w:val="0"/>
              <w:rPr>
                <w:bCs/>
              </w:rPr>
            </w:pPr>
            <w:r w:rsidRPr="00825D41">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3A780D" w14:textId="77777777" w:rsidR="0087351F" w:rsidRPr="00825D41" w:rsidRDefault="0087351F" w:rsidP="00E64CC8">
            <w:pPr>
              <w:pStyle w:val="TAH"/>
              <w:keepNext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1C7D23" w14:textId="77777777" w:rsidR="0087351F" w:rsidRPr="00825D41" w:rsidRDefault="0087351F" w:rsidP="00E64CC8">
            <w:pPr>
              <w:pStyle w:val="TAH"/>
              <w:keepNext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F98F91" w14:textId="77777777" w:rsidR="0087351F" w:rsidRPr="00825D41" w:rsidRDefault="0087351F" w:rsidP="00E64CC8">
            <w:pPr>
              <w:pStyle w:val="TAH"/>
              <w:keepNext w:val="0"/>
              <w:rPr>
                <w:bCs/>
              </w:rPr>
            </w:pPr>
            <w:r w:rsidRPr="00825D41">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057E39" w14:textId="77777777" w:rsidR="0087351F" w:rsidRPr="00825D41" w:rsidRDefault="0087351F" w:rsidP="00E64CC8">
            <w:pPr>
              <w:pStyle w:val="TAH"/>
              <w:keepNext w:val="0"/>
              <w:rPr>
                <w:bCs/>
              </w:rPr>
            </w:pPr>
            <w:r w:rsidRPr="00825D41">
              <w:rPr>
                <w:bCs/>
              </w:rPr>
              <w:t>Condition</w:t>
            </w:r>
          </w:p>
        </w:tc>
      </w:tr>
      <w:tr w:rsidR="0087351F" w:rsidRPr="00825D41" w14:paraId="239E44C5"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26991D13" w14:textId="77777777" w:rsidR="0087351F" w:rsidRPr="00825D41" w:rsidRDefault="0087351F" w:rsidP="00E64CC8">
            <w:pPr>
              <w:pStyle w:val="TAL"/>
              <w:rPr>
                <w:b/>
                <w:bCs/>
              </w:rPr>
            </w:pPr>
            <w:r w:rsidRPr="00825D41">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FD2809"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3CF5BBB5"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A2EF1CF"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F70FC" w14:textId="77777777" w:rsidR="0087351F" w:rsidRPr="00825D41" w:rsidRDefault="0087351F" w:rsidP="00E64CC8">
            <w:pPr>
              <w:pStyle w:val="TAL"/>
            </w:pPr>
          </w:p>
        </w:tc>
      </w:tr>
      <w:tr w:rsidR="0087351F" w:rsidRPr="00825D41" w:rsidDel="00E52C31" w14:paraId="3CEB54E2"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7443655E" w14:textId="77777777" w:rsidR="0087351F" w:rsidRPr="00825D41" w:rsidDel="00E52C31" w:rsidRDefault="0087351F" w:rsidP="00E64CC8">
            <w:pPr>
              <w:pStyle w:val="TAL"/>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94BCEF" w14:textId="77777777" w:rsidR="0087351F" w:rsidRPr="00825D41" w:rsidDel="00E52C3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5D210B58" w14:textId="77777777" w:rsidR="0087351F" w:rsidRPr="00825D41" w:rsidDel="00DA3BB7" w:rsidRDefault="0087351F" w:rsidP="00E64CC8">
            <w:pPr>
              <w:pStyle w:val="TAL"/>
            </w:pPr>
            <w:r w:rsidRPr="00825D41">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7BD05BC"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91E42D" w14:textId="77777777" w:rsidR="0087351F" w:rsidRPr="00825D41" w:rsidDel="00E52C31" w:rsidRDefault="0087351F" w:rsidP="00E64CC8">
            <w:pPr>
              <w:pStyle w:val="TAL"/>
            </w:pPr>
          </w:p>
        </w:tc>
      </w:tr>
      <w:tr w:rsidR="0087351F" w:rsidRPr="00825D41" w:rsidDel="00E52C31" w14:paraId="557228E5"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2B244755" w14:textId="77777777" w:rsidR="0087351F" w:rsidRPr="00825D41" w:rsidDel="00E52C31" w:rsidRDefault="0087351F" w:rsidP="00E64CC8">
            <w:pPr>
              <w:pStyle w:val="TAL"/>
            </w:pPr>
            <w:r w:rsidRPr="00825D41">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29D14A91" w14:textId="77777777" w:rsidR="0087351F" w:rsidRPr="00825D41" w:rsidDel="00E52C31" w:rsidRDefault="0087351F" w:rsidP="00E64CC8">
            <w:pPr>
              <w:pStyle w:val="TAL"/>
            </w:pPr>
            <w:r w:rsidRPr="00825D41">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5D26697A" w14:textId="77777777" w:rsidR="0087351F" w:rsidRPr="00825D41" w:rsidDel="00DA3BB7"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5A94E21"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271589" w14:textId="77777777" w:rsidR="0087351F" w:rsidRPr="00825D41" w:rsidDel="00E52C31" w:rsidRDefault="0087351F" w:rsidP="00E64CC8">
            <w:pPr>
              <w:pStyle w:val="TAL"/>
            </w:pPr>
          </w:p>
        </w:tc>
      </w:tr>
      <w:tr w:rsidR="0087351F" w:rsidRPr="00825D41" w:rsidDel="00E52C31" w14:paraId="10581E39"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1797CA69" w14:textId="77777777" w:rsidR="0087351F" w:rsidRPr="00825D41" w:rsidRDefault="0087351F" w:rsidP="00E64CC8">
            <w:pPr>
              <w:pStyle w:val="TAL"/>
            </w:pPr>
            <w:r w:rsidRPr="00825D41">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3CE33B"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7BE6140A" w14:textId="77777777" w:rsidR="0087351F" w:rsidRPr="00825D41" w:rsidDel="00DA3BB7" w:rsidRDefault="0087351F" w:rsidP="00E64CC8">
            <w:pPr>
              <w:pStyle w:val="TAL"/>
            </w:pPr>
            <w:r w:rsidRPr="00825D41">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449BBA05"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3C2B5C" w14:textId="77777777" w:rsidR="0087351F" w:rsidRPr="00825D41" w:rsidDel="00E52C31" w:rsidRDefault="0087351F" w:rsidP="00E64CC8">
            <w:pPr>
              <w:pStyle w:val="TAL"/>
            </w:pPr>
          </w:p>
        </w:tc>
      </w:tr>
      <w:tr w:rsidR="0087351F" w:rsidRPr="00825D41" w14:paraId="0919E680"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1F8C3438" w14:textId="77777777" w:rsidR="0087351F" w:rsidRPr="00825D41" w:rsidRDefault="0087351F" w:rsidP="00E64CC8">
            <w:pPr>
              <w:pStyle w:val="TAL"/>
            </w:pPr>
            <w:r w:rsidRPr="00825D41">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0BC1512" w14:textId="77777777" w:rsidR="0087351F" w:rsidRPr="00825D41" w:rsidRDefault="0087351F" w:rsidP="00E64CC8">
            <w:pPr>
              <w:pStyle w:val="TAL"/>
              <w:rPr>
                <w:bCs/>
              </w:rPr>
            </w:pPr>
            <w:r w:rsidRPr="00825D41">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2A812D61" w14:textId="77777777" w:rsidR="0087351F" w:rsidRPr="00825D41" w:rsidRDefault="0087351F" w:rsidP="00E64CC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8B6B3E9" w14:textId="77777777" w:rsidR="0087351F" w:rsidRPr="00825D41" w:rsidRDefault="0087351F" w:rsidP="00E64CC8">
            <w:pPr>
              <w:pStyle w:val="TAL"/>
              <w:rPr>
                <w:bCs/>
              </w:rPr>
            </w:pPr>
          </w:p>
        </w:tc>
        <w:tc>
          <w:tcPr>
            <w:tcW w:w="1135" w:type="dxa"/>
            <w:tcBorders>
              <w:top w:val="single" w:sz="4" w:space="0" w:color="auto"/>
              <w:left w:val="single" w:sz="4" w:space="0" w:color="auto"/>
              <w:bottom w:val="single" w:sz="4" w:space="0" w:color="auto"/>
              <w:right w:val="single" w:sz="4" w:space="0" w:color="auto"/>
            </w:tcBorders>
          </w:tcPr>
          <w:p w14:paraId="5420CB08" w14:textId="77777777" w:rsidR="0087351F" w:rsidRPr="00825D41" w:rsidRDefault="0087351F" w:rsidP="00E64CC8">
            <w:pPr>
              <w:pStyle w:val="TAL"/>
              <w:rPr>
                <w:bCs/>
              </w:rPr>
            </w:pPr>
          </w:p>
        </w:tc>
      </w:tr>
    </w:tbl>
    <w:p w14:paraId="41AC61E4" w14:textId="77777777" w:rsidR="0087351F" w:rsidRPr="00825D41" w:rsidRDefault="0087351F" w:rsidP="0087351F"/>
    <w:p w14:paraId="0D3433CF" w14:textId="77777777" w:rsidR="0087351F" w:rsidRPr="00825D41" w:rsidRDefault="0087351F" w:rsidP="0087351F">
      <w:pPr>
        <w:pStyle w:val="TH"/>
      </w:pPr>
      <w:r w:rsidRPr="00825D41">
        <w:t xml:space="preserve">Table 6.1.2.3.3.3-8A: </w:t>
      </w:r>
      <w:r w:rsidRPr="00825D41">
        <w:rPr>
          <w:lang w:eastAsia="ko-KR"/>
        </w:rPr>
        <w:t>SDP in SIP INVITE</w:t>
      </w:r>
      <w:r w:rsidRPr="00825D41">
        <w:rPr>
          <w:lang w:eastAsia="ko-KR"/>
        </w:rPr>
        <w:br/>
      </w:r>
      <w:r w:rsidRPr="00825D41">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6D09D55C"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26B446B8" w14:textId="77777777" w:rsidR="0087351F" w:rsidRPr="00825D41" w:rsidRDefault="0087351F" w:rsidP="00E64CC8">
            <w:pPr>
              <w:pStyle w:val="TAL"/>
            </w:pPr>
            <w:r w:rsidRPr="00825D41">
              <w:t>Derivation Path: TS 36.579-1 [2], Table 5.5.3.1.2-2, condition SDP_OFFER</w:t>
            </w:r>
          </w:p>
        </w:tc>
      </w:tr>
    </w:tbl>
    <w:p w14:paraId="2D4B266E" w14:textId="77777777" w:rsidR="0087351F" w:rsidRPr="00825D41" w:rsidRDefault="0087351F" w:rsidP="0087351F"/>
    <w:p w14:paraId="370E151D" w14:textId="77777777" w:rsidR="0087351F" w:rsidRPr="00825D41" w:rsidRDefault="0087351F" w:rsidP="0087351F">
      <w:pPr>
        <w:pStyle w:val="TH"/>
      </w:pPr>
      <w:r w:rsidRPr="00825D41">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87351F" w:rsidRPr="00825D41" w14:paraId="4966EF43"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324CDA7E" w14:textId="77777777" w:rsidR="0087351F" w:rsidRPr="00825D41" w:rsidRDefault="0087351F" w:rsidP="00E64CC8">
            <w:pPr>
              <w:pStyle w:val="TAL"/>
            </w:pPr>
            <w:r w:rsidRPr="00825D41">
              <w:t>Derivation Path: TS 56.379-1 [2], Table 5.5.3.2.2-2, condition CHAT-GROUP-CALL, EMERGENCY-CALL</w:t>
            </w:r>
          </w:p>
        </w:tc>
      </w:tr>
    </w:tbl>
    <w:p w14:paraId="0CF5AEDE" w14:textId="77777777" w:rsidR="0087351F" w:rsidRPr="00825D41" w:rsidRDefault="0087351F" w:rsidP="0087351F"/>
    <w:p w14:paraId="48421FBD" w14:textId="0FD0E034" w:rsidR="0087351F" w:rsidRPr="00825D41" w:rsidRDefault="0087351F" w:rsidP="0087351F">
      <w:pPr>
        <w:pStyle w:val="TH"/>
        <w:keepLines w:val="0"/>
      </w:pPr>
      <w:r w:rsidRPr="00825D41">
        <w:t>Table 6.1.2.3.3.3-10: SIP 200 (OK) from the UE (Step 12, 22, 32, 42, Table 6.1.2.3.3.2-1;</w:t>
      </w:r>
      <w:r w:rsidRPr="00825D41">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87351F" w:rsidRPr="00825D41" w14:paraId="42E8F8FE"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BC86C21" w14:textId="77777777" w:rsidR="0087351F" w:rsidRPr="00825D41" w:rsidRDefault="0087351F" w:rsidP="00E64CC8">
            <w:pPr>
              <w:pStyle w:val="TAH"/>
              <w:keepLines w:val="0"/>
              <w:jc w:val="left"/>
              <w:rPr>
                <w:b w:val="0"/>
                <w:bCs/>
              </w:rPr>
            </w:pPr>
            <w:r w:rsidRPr="00825D41">
              <w:rPr>
                <w:b w:val="0"/>
                <w:bCs/>
              </w:rPr>
              <w:t>Derivation Path: TS 36.579-1 [2], Table 5.5.2.17.1.1-1, condition INVITE-RSP</w:t>
            </w:r>
          </w:p>
        </w:tc>
      </w:tr>
      <w:tr w:rsidR="0087351F" w:rsidRPr="00825D41" w14:paraId="5D54BD91" w14:textId="77777777" w:rsidTr="00E64CC8">
        <w:trPr>
          <w:tblHeader/>
        </w:trPr>
        <w:tc>
          <w:tcPr>
            <w:tcW w:w="2677" w:type="dxa"/>
            <w:tcBorders>
              <w:top w:val="single" w:sz="4" w:space="0" w:color="auto"/>
              <w:left w:val="single" w:sz="4" w:space="0" w:color="auto"/>
              <w:bottom w:val="single" w:sz="4" w:space="0" w:color="auto"/>
              <w:right w:val="single" w:sz="4" w:space="0" w:color="auto"/>
            </w:tcBorders>
            <w:hideMark/>
          </w:tcPr>
          <w:p w14:paraId="7EA4FB4A" w14:textId="77777777" w:rsidR="0087351F" w:rsidRPr="00825D41" w:rsidRDefault="0087351F" w:rsidP="00E64CC8">
            <w:pPr>
              <w:pStyle w:val="TAH"/>
            </w:pPr>
            <w:r w:rsidRPr="00825D41">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A494FFA" w14:textId="77777777" w:rsidR="0087351F" w:rsidRPr="00825D41" w:rsidRDefault="0087351F" w:rsidP="00E64CC8">
            <w:pPr>
              <w:pStyle w:val="TAH"/>
            </w:pPr>
            <w:r w:rsidRPr="00825D41">
              <w:t>Value/remark</w:t>
            </w:r>
          </w:p>
        </w:tc>
        <w:tc>
          <w:tcPr>
            <w:tcW w:w="2160" w:type="dxa"/>
            <w:tcBorders>
              <w:top w:val="single" w:sz="4" w:space="0" w:color="auto"/>
              <w:left w:val="single" w:sz="4" w:space="0" w:color="auto"/>
              <w:bottom w:val="single" w:sz="4" w:space="0" w:color="auto"/>
              <w:right w:val="single" w:sz="4" w:space="0" w:color="auto"/>
            </w:tcBorders>
            <w:hideMark/>
          </w:tcPr>
          <w:p w14:paraId="098DFAAC" w14:textId="77777777" w:rsidR="0087351F" w:rsidRPr="00825D41" w:rsidRDefault="0087351F" w:rsidP="00E64CC8">
            <w:pPr>
              <w:pStyle w:val="TAH"/>
            </w:pPr>
            <w:r w:rsidRPr="00825D41">
              <w:t>Comment</w:t>
            </w:r>
          </w:p>
        </w:tc>
        <w:tc>
          <w:tcPr>
            <w:tcW w:w="1350" w:type="dxa"/>
            <w:tcBorders>
              <w:top w:val="single" w:sz="4" w:space="0" w:color="auto"/>
              <w:left w:val="single" w:sz="4" w:space="0" w:color="auto"/>
              <w:bottom w:val="single" w:sz="4" w:space="0" w:color="auto"/>
              <w:right w:val="single" w:sz="4" w:space="0" w:color="auto"/>
            </w:tcBorders>
            <w:hideMark/>
          </w:tcPr>
          <w:p w14:paraId="26D64B96" w14:textId="77777777" w:rsidR="0087351F" w:rsidRPr="00825D41" w:rsidRDefault="0087351F" w:rsidP="00E64CC8">
            <w:pPr>
              <w:pStyle w:val="TAH"/>
            </w:pPr>
            <w:r w:rsidRPr="00825D41">
              <w:t>Reference</w:t>
            </w:r>
          </w:p>
        </w:tc>
        <w:tc>
          <w:tcPr>
            <w:tcW w:w="1283" w:type="dxa"/>
            <w:tcBorders>
              <w:top w:val="single" w:sz="4" w:space="0" w:color="auto"/>
              <w:left w:val="single" w:sz="4" w:space="0" w:color="auto"/>
              <w:bottom w:val="single" w:sz="4" w:space="0" w:color="auto"/>
              <w:right w:val="single" w:sz="4" w:space="0" w:color="auto"/>
            </w:tcBorders>
            <w:hideMark/>
          </w:tcPr>
          <w:p w14:paraId="061E8EB1" w14:textId="77777777" w:rsidR="0087351F" w:rsidRPr="00825D41" w:rsidRDefault="0087351F" w:rsidP="00E64CC8">
            <w:pPr>
              <w:pStyle w:val="TAH"/>
            </w:pPr>
            <w:r w:rsidRPr="00825D41">
              <w:t>Condition</w:t>
            </w:r>
          </w:p>
        </w:tc>
      </w:tr>
      <w:tr w:rsidR="0087351F" w:rsidRPr="00825D41" w14:paraId="51E40709" w14:textId="77777777" w:rsidTr="00E64CC8">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6F95665" w14:textId="77777777" w:rsidR="0087351F" w:rsidRPr="00825D41" w:rsidRDefault="0087351F" w:rsidP="00E64CC8">
            <w:pPr>
              <w:pStyle w:val="TAL"/>
            </w:pPr>
            <w:r w:rsidRPr="00825D41">
              <w:t>Message-body</w:t>
            </w:r>
          </w:p>
        </w:tc>
        <w:tc>
          <w:tcPr>
            <w:tcW w:w="2160" w:type="dxa"/>
            <w:tcBorders>
              <w:top w:val="single" w:sz="4" w:space="0" w:color="auto"/>
              <w:left w:val="single" w:sz="4" w:space="0" w:color="auto"/>
              <w:bottom w:val="single" w:sz="4" w:space="0" w:color="auto"/>
              <w:right w:val="single" w:sz="4" w:space="0" w:color="auto"/>
            </w:tcBorders>
          </w:tcPr>
          <w:p w14:paraId="767417B0" w14:textId="77777777" w:rsidR="0087351F" w:rsidRPr="00825D41" w:rsidRDefault="0087351F" w:rsidP="00E64CC8">
            <w:pPr>
              <w:pStyle w:val="TAL"/>
            </w:pPr>
          </w:p>
        </w:tc>
        <w:tc>
          <w:tcPr>
            <w:tcW w:w="2160" w:type="dxa"/>
            <w:tcBorders>
              <w:top w:val="single" w:sz="4" w:space="0" w:color="auto"/>
              <w:left w:val="single" w:sz="4" w:space="0" w:color="auto"/>
              <w:bottom w:val="single" w:sz="4" w:space="0" w:color="auto"/>
              <w:right w:val="single" w:sz="4" w:space="0" w:color="auto"/>
            </w:tcBorders>
          </w:tcPr>
          <w:p w14:paraId="5EBDA137" w14:textId="77777777" w:rsidR="0087351F" w:rsidRPr="00825D41" w:rsidRDefault="0087351F" w:rsidP="00E64CC8">
            <w:pPr>
              <w:pStyle w:val="TAL"/>
            </w:pPr>
          </w:p>
        </w:tc>
        <w:tc>
          <w:tcPr>
            <w:tcW w:w="1350" w:type="dxa"/>
            <w:tcBorders>
              <w:top w:val="single" w:sz="4" w:space="0" w:color="auto"/>
              <w:left w:val="single" w:sz="4" w:space="0" w:color="auto"/>
              <w:bottom w:val="single" w:sz="4" w:space="0" w:color="auto"/>
              <w:right w:val="single" w:sz="4" w:space="0" w:color="auto"/>
            </w:tcBorders>
          </w:tcPr>
          <w:p w14:paraId="2BDE9293" w14:textId="77777777" w:rsidR="0087351F" w:rsidRPr="00825D41" w:rsidRDefault="0087351F" w:rsidP="00E64CC8">
            <w:pPr>
              <w:pStyle w:val="TAH"/>
            </w:pPr>
          </w:p>
        </w:tc>
        <w:tc>
          <w:tcPr>
            <w:tcW w:w="1283" w:type="dxa"/>
            <w:tcBorders>
              <w:top w:val="single" w:sz="4" w:space="0" w:color="auto"/>
              <w:left w:val="single" w:sz="4" w:space="0" w:color="auto"/>
              <w:bottom w:val="single" w:sz="4" w:space="0" w:color="auto"/>
              <w:right w:val="single" w:sz="4" w:space="0" w:color="auto"/>
            </w:tcBorders>
          </w:tcPr>
          <w:p w14:paraId="14A9D1D8" w14:textId="77777777" w:rsidR="0087351F" w:rsidRPr="00825D41" w:rsidRDefault="0087351F" w:rsidP="00E64CC8">
            <w:pPr>
              <w:pStyle w:val="TAH"/>
            </w:pPr>
          </w:p>
        </w:tc>
      </w:tr>
      <w:tr w:rsidR="0087351F" w:rsidRPr="00825D41" w14:paraId="06E6CF00" w14:textId="77777777" w:rsidTr="00E64CC8">
        <w:trPr>
          <w:tblHeader/>
        </w:trPr>
        <w:tc>
          <w:tcPr>
            <w:tcW w:w="2677" w:type="dxa"/>
            <w:tcBorders>
              <w:top w:val="single" w:sz="4" w:space="0" w:color="auto"/>
              <w:left w:val="single" w:sz="4" w:space="0" w:color="auto"/>
              <w:bottom w:val="single" w:sz="4" w:space="0" w:color="auto"/>
              <w:right w:val="single" w:sz="4" w:space="0" w:color="auto"/>
            </w:tcBorders>
            <w:vAlign w:val="center"/>
          </w:tcPr>
          <w:p w14:paraId="413422D8" w14:textId="77777777" w:rsidR="0087351F" w:rsidRPr="00825D41" w:rsidRDefault="0087351F" w:rsidP="00E64CC8">
            <w:pPr>
              <w:pStyle w:val="TAL"/>
            </w:pPr>
            <w:r w:rsidRPr="00825D41">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08298CFE" w14:textId="77777777" w:rsidR="0087351F" w:rsidRPr="00825D41" w:rsidRDefault="0087351F" w:rsidP="00E64CC8">
            <w:pPr>
              <w:pStyle w:val="TAL"/>
            </w:pPr>
          </w:p>
        </w:tc>
        <w:tc>
          <w:tcPr>
            <w:tcW w:w="2160" w:type="dxa"/>
            <w:tcBorders>
              <w:top w:val="single" w:sz="4" w:space="0" w:color="auto"/>
              <w:left w:val="single" w:sz="4" w:space="0" w:color="auto"/>
              <w:bottom w:val="single" w:sz="4" w:space="0" w:color="auto"/>
              <w:right w:val="single" w:sz="4" w:space="0" w:color="auto"/>
            </w:tcBorders>
          </w:tcPr>
          <w:p w14:paraId="3D129B8E" w14:textId="77777777" w:rsidR="0087351F" w:rsidRPr="00825D41" w:rsidRDefault="0087351F" w:rsidP="00E64CC8">
            <w:pPr>
              <w:pStyle w:val="TAL"/>
            </w:pPr>
            <w:r w:rsidRPr="00825D41">
              <w:rPr>
                <w:b/>
                <w:bCs/>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0DE661AB" w14:textId="77777777" w:rsidR="0087351F" w:rsidRPr="00825D41" w:rsidRDefault="0087351F" w:rsidP="00E64CC8">
            <w:pPr>
              <w:pStyle w:val="TAH"/>
            </w:pPr>
          </w:p>
        </w:tc>
        <w:tc>
          <w:tcPr>
            <w:tcW w:w="1283" w:type="dxa"/>
            <w:tcBorders>
              <w:top w:val="single" w:sz="4" w:space="0" w:color="auto"/>
              <w:left w:val="single" w:sz="4" w:space="0" w:color="auto"/>
              <w:bottom w:val="single" w:sz="4" w:space="0" w:color="auto"/>
              <w:right w:val="single" w:sz="4" w:space="0" w:color="auto"/>
            </w:tcBorders>
          </w:tcPr>
          <w:p w14:paraId="5A3D90BF" w14:textId="77777777" w:rsidR="0087351F" w:rsidRPr="00825D41" w:rsidRDefault="0087351F" w:rsidP="00E64CC8">
            <w:pPr>
              <w:pStyle w:val="TAH"/>
            </w:pPr>
          </w:p>
        </w:tc>
      </w:tr>
      <w:tr w:rsidR="0087351F" w:rsidRPr="00825D41" w14:paraId="243B9ACE" w14:textId="77777777" w:rsidTr="00E64CC8">
        <w:trPr>
          <w:tblHeader/>
        </w:trPr>
        <w:tc>
          <w:tcPr>
            <w:tcW w:w="2677" w:type="dxa"/>
            <w:tcBorders>
              <w:top w:val="single" w:sz="4" w:space="0" w:color="auto"/>
              <w:left w:val="single" w:sz="4" w:space="0" w:color="auto"/>
              <w:bottom w:val="single" w:sz="4" w:space="0" w:color="auto"/>
              <w:right w:val="single" w:sz="4" w:space="0" w:color="auto"/>
            </w:tcBorders>
            <w:vAlign w:val="center"/>
          </w:tcPr>
          <w:p w14:paraId="5F9FDDC8" w14:textId="77777777" w:rsidR="0087351F" w:rsidRPr="00825D41" w:rsidRDefault="0087351F" w:rsidP="00E64CC8">
            <w:pPr>
              <w:pStyle w:val="TAL"/>
            </w:pPr>
            <w:r w:rsidRPr="00825D41">
              <w:t xml:space="preserve">    MIME part body</w:t>
            </w:r>
          </w:p>
        </w:tc>
        <w:tc>
          <w:tcPr>
            <w:tcW w:w="2160" w:type="dxa"/>
            <w:tcBorders>
              <w:top w:val="single" w:sz="4" w:space="0" w:color="auto"/>
              <w:left w:val="single" w:sz="4" w:space="0" w:color="auto"/>
              <w:bottom w:val="single" w:sz="4" w:space="0" w:color="auto"/>
              <w:right w:val="single" w:sz="4" w:space="0" w:color="auto"/>
            </w:tcBorders>
          </w:tcPr>
          <w:p w14:paraId="130C36FF" w14:textId="77777777" w:rsidR="0087351F" w:rsidRPr="00825D41" w:rsidRDefault="0087351F" w:rsidP="00E64CC8">
            <w:pPr>
              <w:pStyle w:val="TAL"/>
            </w:pPr>
            <w:r w:rsidRPr="00825D41">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56A69958" w14:textId="77777777" w:rsidR="0087351F" w:rsidRPr="00825D41" w:rsidRDefault="0087351F" w:rsidP="00E64CC8">
            <w:pPr>
              <w:pStyle w:val="TAL"/>
            </w:pPr>
          </w:p>
        </w:tc>
        <w:tc>
          <w:tcPr>
            <w:tcW w:w="1350" w:type="dxa"/>
            <w:tcBorders>
              <w:top w:val="single" w:sz="4" w:space="0" w:color="auto"/>
              <w:left w:val="single" w:sz="4" w:space="0" w:color="auto"/>
              <w:bottom w:val="single" w:sz="4" w:space="0" w:color="auto"/>
              <w:right w:val="single" w:sz="4" w:space="0" w:color="auto"/>
            </w:tcBorders>
          </w:tcPr>
          <w:p w14:paraId="5055B476" w14:textId="77777777" w:rsidR="0087351F" w:rsidRPr="00825D41" w:rsidRDefault="0087351F" w:rsidP="00E64CC8">
            <w:pPr>
              <w:pStyle w:val="TAH"/>
            </w:pPr>
          </w:p>
        </w:tc>
        <w:tc>
          <w:tcPr>
            <w:tcW w:w="1283" w:type="dxa"/>
            <w:tcBorders>
              <w:top w:val="single" w:sz="4" w:space="0" w:color="auto"/>
              <w:left w:val="single" w:sz="4" w:space="0" w:color="auto"/>
              <w:bottom w:val="single" w:sz="4" w:space="0" w:color="auto"/>
              <w:right w:val="single" w:sz="4" w:space="0" w:color="auto"/>
            </w:tcBorders>
          </w:tcPr>
          <w:p w14:paraId="02F8F780" w14:textId="77777777" w:rsidR="0087351F" w:rsidRPr="00825D41" w:rsidRDefault="0087351F" w:rsidP="00E64CC8">
            <w:pPr>
              <w:pStyle w:val="TAH"/>
            </w:pPr>
          </w:p>
        </w:tc>
      </w:tr>
      <w:tr w:rsidR="0087351F" w:rsidRPr="00825D41" w14:paraId="6C9AFE76" w14:textId="77777777" w:rsidTr="00E64CC8">
        <w:trPr>
          <w:tblHeader/>
        </w:trPr>
        <w:tc>
          <w:tcPr>
            <w:tcW w:w="2677" w:type="dxa"/>
            <w:tcBorders>
              <w:top w:val="single" w:sz="4" w:space="0" w:color="auto"/>
              <w:left w:val="single" w:sz="4" w:space="0" w:color="auto"/>
              <w:bottom w:val="single" w:sz="4" w:space="0" w:color="auto"/>
              <w:right w:val="single" w:sz="4" w:space="0" w:color="auto"/>
            </w:tcBorders>
            <w:vAlign w:val="center"/>
          </w:tcPr>
          <w:p w14:paraId="1DAE983F" w14:textId="77777777" w:rsidR="0087351F" w:rsidRPr="00825D41" w:rsidRDefault="0087351F" w:rsidP="00E64CC8">
            <w:pPr>
              <w:pStyle w:val="TAL"/>
            </w:pPr>
            <w:r w:rsidRPr="00825D41">
              <w:rPr>
                <w:color w:val="000000"/>
              </w:rP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4E137756" w14:textId="77777777" w:rsidR="0087351F" w:rsidRPr="00825D41" w:rsidRDefault="0087351F" w:rsidP="00E64CC8">
            <w:pPr>
              <w:pStyle w:val="TAL"/>
            </w:pPr>
          </w:p>
        </w:tc>
        <w:tc>
          <w:tcPr>
            <w:tcW w:w="2160" w:type="dxa"/>
            <w:tcBorders>
              <w:top w:val="single" w:sz="4" w:space="0" w:color="auto"/>
              <w:left w:val="single" w:sz="4" w:space="0" w:color="auto"/>
              <w:bottom w:val="single" w:sz="4" w:space="0" w:color="auto"/>
              <w:right w:val="single" w:sz="4" w:space="0" w:color="auto"/>
            </w:tcBorders>
          </w:tcPr>
          <w:p w14:paraId="5BD5FEE6" w14:textId="77777777" w:rsidR="0087351F" w:rsidRPr="00825D41" w:rsidRDefault="0087351F" w:rsidP="00E64CC8">
            <w:pPr>
              <w:pStyle w:val="TAL"/>
            </w:pPr>
            <w:r w:rsidRPr="00825D41">
              <w:rPr>
                <w:b/>
                <w:bCs/>
                <w:color w:val="000000"/>
              </w:rPr>
              <w:t>MCVideo-Info</w:t>
            </w:r>
          </w:p>
        </w:tc>
        <w:tc>
          <w:tcPr>
            <w:tcW w:w="1350" w:type="dxa"/>
            <w:tcBorders>
              <w:top w:val="single" w:sz="4" w:space="0" w:color="auto"/>
              <w:left w:val="single" w:sz="4" w:space="0" w:color="auto"/>
              <w:bottom w:val="single" w:sz="4" w:space="0" w:color="auto"/>
              <w:right w:val="single" w:sz="4" w:space="0" w:color="auto"/>
            </w:tcBorders>
          </w:tcPr>
          <w:p w14:paraId="3BA0A388" w14:textId="77777777" w:rsidR="0087351F" w:rsidRPr="00825D41" w:rsidRDefault="0087351F" w:rsidP="00E64CC8">
            <w:pPr>
              <w:pStyle w:val="TAH"/>
            </w:pPr>
          </w:p>
        </w:tc>
        <w:tc>
          <w:tcPr>
            <w:tcW w:w="1283" w:type="dxa"/>
            <w:tcBorders>
              <w:top w:val="single" w:sz="4" w:space="0" w:color="auto"/>
              <w:left w:val="single" w:sz="4" w:space="0" w:color="auto"/>
              <w:bottom w:val="single" w:sz="4" w:space="0" w:color="auto"/>
              <w:right w:val="single" w:sz="4" w:space="0" w:color="auto"/>
            </w:tcBorders>
          </w:tcPr>
          <w:p w14:paraId="1CAE7A6A" w14:textId="77777777" w:rsidR="0087351F" w:rsidRPr="00825D41" w:rsidRDefault="0087351F" w:rsidP="00E64CC8">
            <w:pPr>
              <w:pStyle w:val="TAH"/>
            </w:pPr>
          </w:p>
        </w:tc>
      </w:tr>
      <w:tr w:rsidR="0087351F" w:rsidRPr="00825D41" w14:paraId="42EF4CEE" w14:textId="77777777" w:rsidTr="00E64CC8">
        <w:trPr>
          <w:tblHeader/>
        </w:trPr>
        <w:tc>
          <w:tcPr>
            <w:tcW w:w="2677" w:type="dxa"/>
            <w:tcBorders>
              <w:top w:val="single" w:sz="4" w:space="0" w:color="auto"/>
              <w:left w:val="single" w:sz="4" w:space="0" w:color="auto"/>
              <w:bottom w:val="single" w:sz="4" w:space="0" w:color="auto"/>
              <w:right w:val="single" w:sz="4" w:space="0" w:color="auto"/>
            </w:tcBorders>
            <w:hideMark/>
          </w:tcPr>
          <w:p w14:paraId="1120D96D" w14:textId="77777777" w:rsidR="0087351F" w:rsidRPr="00825D41" w:rsidRDefault="0087351F" w:rsidP="00E64CC8">
            <w:pPr>
              <w:pStyle w:val="TAL"/>
            </w:pPr>
            <w:r w:rsidRPr="00825D41">
              <w:rPr>
                <w:b/>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3441D515" w14:textId="77777777" w:rsidR="0087351F" w:rsidRPr="00825D41" w:rsidRDefault="0087351F" w:rsidP="00E64CC8">
            <w:pPr>
              <w:pStyle w:val="TAL"/>
            </w:pPr>
            <w:r w:rsidRPr="00825D41">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5C986018" w14:textId="77777777" w:rsidR="0087351F" w:rsidRPr="00825D41" w:rsidRDefault="0087351F" w:rsidP="00E64CC8">
            <w:pPr>
              <w:pStyle w:val="TAL"/>
            </w:pPr>
          </w:p>
        </w:tc>
        <w:tc>
          <w:tcPr>
            <w:tcW w:w="1350" w:type="dxa"/>
            <w:tcBorders>
              <w:top w:val="single" w:sz="4" w:space="0" w:color="auto"/>
              <w:left w:val="single" w:sz="4" w:space="0" w:color="auto"/>
              <w:bottom w:val="single" w:sz="4" w:space="0" w:color="auto"/>
              <w:right w:val="single" w:sz="4" w:space="0" w:color="auto"/>
            </w:tcBorders>
          </w:tcPr>
          <w:p w14:paraId="5CAB4DE9" w14:textId="77777777" w:rsidR="0087351F" w:rsidRPr="00825D41" w:rsidRDefault="0087351F" w:rsidP="00E64CC8">
            <w:pPr>
              <w:pStyle w:val="TAH"/>
            </w:pPr>
          </w:p>
        </w:tc>
        <w:tc>
          <w:tcPr>
            <w:tcW w:w="1283" w:type="dxa"/>
            <w:tcBorders>
              <w:top w:val="single" w:sz="4" w:space="0" w:color="auto"/>
              <w:left w:val="single" w:sz="4" w:space="0" w:color="auto"/>
              <w:bottom w:val="single" w:sz="4" w:space="0" w:color="auto"/>
              <w:right w:val="single" w:sz="4" w:space="0" w:color="auto"/>
            </w:tcBorders>
          </w:tcPr>
          <w:p w14:paraId="32D8D1A4" w14:textId="77777777" w:rsidR="0087351F" w:rsidRPr="00825D41" w:rsidRDefault="0087351F" w:rsidP="00E64CC8">
            <w:pPr>
              <w:pStyle w:val="TAH"/>
            </w:pPr>
          </w:p>
        </w:tc>
      </w:tr>
    </w:tbl>
    <w:p w14:paraId="716723D2" w14:textId="77777777" w:rsidR="0087351F" w:rsidRPr="00825D41" w:rsidRDefault="0087351F" w:rsidP="0087351F"/>
    <w:p w14:paraId="1CD61592" w14:textId="77777777" w:rsidR="0087351F" w:rsidRPr="00825D41" w:rsidRDefault="0087351F" w:rsidP="0087351F">
      <w:pPr>
        <w:pStyle w:val="TH"/>
      </w:pPr>
      <w:r w:rsidRPr="00825D41">
        <w:t xml:space="preserve">Table 6.1.2.3.3.3-10A: </w:t>
      </w:r>
      <w:r w:rsidRPr="00825D41">
        <w:rPr>
          <w:lang w:eastAsia="ko-KR"/>
        </w:rPr>
        <w:t xml:space="preserve">SDP in SIP 200 (OK) </w:t>
      </w:r>
      <w:r w:rsidRPr="00825D41">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74E99E80"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5C063344" w14:textId="77777777" w:rsidR="0087351F" w:rsidRPr="00825D41" w:rsidRDefault="0087351F" w:rsidP="00E64CC8">
            <w:pPr>
              <w:pStyle w:val="TAL"/>
            </w:pPr>
            <w:r w:rsidRPr="00825D41">
              <w:t>Derivation Path: TS 36.579-1 [2], Table 5.5.3.1.1-2, condition SDP_ANSWER</w:t>
            </w:r>
          </w:p>
        </w:tc>
      </w:tr>
    </w:tbl>
    <w:p w14:paraId="41729CCB" w14:textId="77777777" w:rsidR="0087351F" w:rsidRPr="00825D41" w:rsidRDefault="0087351F" w:rsidP="0087351F"/>
    <w:p w14:paraId="64F6012B" w14:textId="77777777" w:rsidR="0087351F" w:rsidRPr="00825D41" w:rsidRDefault="0087351F" w:rsidP="0087351F">
      <w:pPr>
        <w:pStyle w:val="TH"/>
        <w:keepLines w:val="0"/>
        <w:widowControl w:val="0"/>
      </w:pPr>
      <w:r w:rsidRPr="00825D41">
        <w:lastRenderedPageBreak/>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746B02E7" w14:textId="77777777" w:rsidTr="00E64CC8">
        <w:tc>
          <w:tcPr>
            <w:tcW w:w="9634" w:type="dxa"/>
            <w:tcBorders>
              <w:top w:val="single" w:sz="4" w:space="0" w:color="auto"/>
              <w:left w:val="single" w:sz="4" w:space="0" w:color="auto"/>
              <w:bottom w:val="single" w:sz="4" w:space="0" w:color="auto"/>
              <w:right w:val="single" w:sz="4" w:space="0" w:color="auto"/>
            </w:tcBorders>
            <w:vAlign w:val="center"/>
            <w:hideMark/>
          </w:tcPr>
          <w:p w14:paraId="4C97BE44" w14:textId="77777777" w:rsidR="0087351F" w:rsidRPr="00825D41" w:rsidRDefault="0087351F" w:rsidP="00E64CC8">
            <w:pPr>
              <w:pStyle w:val="TAL"/>
              <w:keepLines w:val="0"/>
              <w:widowControl w:val="0"/>
              <w:ind w:right="245"/>
            </w:pPr>
            <w:r w:rsidRPr="00825D41">
              <w:t>Derivation Path: TS 56.379-1 [2], Table 5.5.3.2.1-2, condition INVITE-RSP</w:t>
            </w:r>
          </w:p>
        </w:tc>
      </w:tr>
    </w:tbl>
    <w:p w14:paraId="485B4DB4" w14:textId="77777777" w:rsidR="0087351F" w:rsidRPr="00825D41" w:rsidRDefault="0087351F" w:rsidP="0087351F"/>
    <w:p w14:paraId="71C0E0E8" w14:textId="3D2A879D" w:rsidR="0087351F" w:rsidRPr="00825D41" w:rsidRDefault="0087351F" w:rsidP="0087351F">
      <w:pPr>
        <w:pStyle w:val="TH"/>
      </w:pPr>
      <w:r w:rsidRPr="00825D41">
        <w:t>Table 6.1.2.3.3.3-11A: Media Transmission Notification from the SS (Step 16, Table 6.1.2.3.3.2-1;</w:t>
      </w:r>
      <w:r w:rsidRPr="00825D41">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67EBA02B"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0F81216A" w14:textId="77777777" w:rsidR="0087351F" w:rsidRPr="00825D41" w:rsidRDefault="0087351F" w:rsidP="00E64CC8">
            <w:pPr>
              <w:pStyle w:val="TAL"/>
              <w:keepNext w:val="0"/>
            </w:pPr>
            <w:r w:rsidRPr="00825D41">
              <w:t>Derivation Path: TS 36.579-1 [2], Table 5.5.11.2.7-1 condition EMERGENCY-CALL</w:t>
            </w:r>
          </w:p>
        </w:tc>
      </w:tr>
    </w:tbl>
    <w:p w14:paraId="556C8875" w14:textId="77777777" w:rsidR="0087351F" w:rsidRPr="00825D41" w:rsidRDefault="0087351F" w:rsidP="0087351F"/>
    <w:p w14:paraId="3FBBCD7E" w14:textId="77777777" w:rsidR="0087351F" w:rsidRPr="00825D41" w:rsidRDefault="0087351F" w:rsidP="0087351F">
      <w:pPr>
        <w:pStyle w:val="TH"/>
      </w:pPr>
      <w:r w:rsidRPr="00825D41">
        <w:rPr>
          <w:color w:val="000000"/>
        </w:rPr>
        <w:t>Table 6.1.2.3.3.3-11B: Transmission Idle from the SS (Step 21A, Table 6.1.2.3.3.2-1</w:t>
      </w:r>
      <w:r w:rsidRPr="00825D41">
        <w:t xml:space="preserve">; </w:t>
      </w:r>
      <w:r w:rsidRPr="00825D41">
        <w:br/>
        <w:t>Step 4, TS 36.579-1 [2] Table 5.3B.10.3-1</w:t>
      </w:r>
      <w:r w:rsidRPr="00825D41">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4BDEC360"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22C71E36" w14:textId="77777777" w:rsidR="0087351F" w:rsidRPr="00825D41" w:rsidRDefault="0087351F" w:rsidP="00E64CC8">
            <w:pPr>
              <w:pStyle w:val="TAL"/>
              <w:keepNext w:val="0"/>
              <w:rPr>
                <w:color w:val="000000"/>
              </w:rPr>
            </w:pPr>
            <w:r w:rsidRPr="00825D41">
              <w:rPr>
                <w:color w:val="000000"/>
              </w:rPr>
              <w:t>Derivation Path: TS 36.579-1 [2], Table 5.5.11.2.16-1 condition EMERGENCY-CALL</w:t>
            </w:r>
          </w:p>
        </w:tc>
      </w:tr>
    </w:tbl>
    <w:p w14:paraId="3BFA17D6" w14:textId="77777777" w:rsidR="0087351F" w:rsidRPr="00825D41" w:rsidRDefault="0087351F" w:rsidP="0087351F">
      <w:pPr>
        <w:rPr>
          <w:color w:val="000000"/>
        </w:rPr>
      </w:pPr>
    </w:p>
    <w:p w14:paraId="08448B2F" w14:textId="77777777" w:rsidR="0087351F" w:rsidRPr="00825D41" w:rsidRDefault="0087351F" w:rsidP="0087351F">
      <w:pPr>
        <w:pStyle w:val="TH"/>
      </w:pPr>
      <w:r w:rsidRPr="00825D41">
        <w:lastRenderedPageBreak/>
        <w:t>Table 6.1.2.3.3.3-12..13: Void</w:t>
      </w:r>
    </w:p>
    <w:p w14:paraId="489C353C" w14:textId="72986589" w:rsidR="0087351F" w:rsidRPr="00825D41" w:rsidRDefault="0087351F" w:rsidP="0087351F">
      <w:pPr>
        <w:pStyle w:val="TH"/>
      </w:pPr>
      <w:r w:rsidRPr="00825D41">
        <w:t>Table 6.1.2.3.3.3-14: SIP INVITE from the SS (Steps 22, Table 6.1.2.3.3.2-1;</w:t>
      </w:r>
      <w:r w:rsidRPr="00825D41">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825D41" w14:paraId="0E9D0FB8"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BB30A40" w14:textId="77777777" w:rsidR="0087351F" w:rsidRPr="00825D41" w:rsidRDefault="0087351F" w:rsidP="00E64CC8">
            <w:pPr>
              <w:pStyle w:val="TAL"/>
              <w:keepLines w:val="0"/>
              <w:widowControl w:val="0"/>
            </w:pPr>
            <w:r w:rsidRPr="00825D41">
              <w:t>Derivation Path: TS 36.579-1 [2], Table 5.5.2.5.2-1, condition re_INVITE, MO_CALL</w:t>
            </w:r>
          </w:p>
        </w:tc>
      </w:tr>
      <w:tr w:rsidR="0087351F" w:rsidRPr="00825D41" w14:paraId="54F9CE8A"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3A70D0D9" w14:textId="77777777" w:rsidR="0087351F" w:rsidRPr="00825D41" w:rsidRDefault="0087351F" w:rsidP="00E64CC8">
            <w:pPr>
              <w:pStyle w:val="TAH"/>
              <w:keepLines w:val="0"/>
              <w:widowControl w:val="0"/>
              <w:rPr>
                <w:bCs/>
              </w:rPr>
            </w:pPr>
            <w:r w:rsidRPr="00825D41">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08E7DB" w14:textId="77777777" w:rsidR="0087351F" w:rsidRPr="00825D41" w:rsidRDefault="0087351F" w:rsidP="00E64CC8">
            <w:pPr>
              <w:pStyle w:val="TAH"/>
              <w:keepLines w:val="0"/>
              <w:widowControl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B379EE" w14:textId="77777777" w:rsidR="0087351F" w:rsidRPr="00825D41" w:rsidRDefault="0087351F" w:rsidP="00E64CC8">
            <w:pPr>
              <w:pStyle w:val="TAH"/>
              <w:keepLines w:val="0"/>
              <w:widowControl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5949DF" w14:textId="77777777" w:rsidR="0087351F" w:rsidRPr="00825D41" w:rsidRDefault="0087351F" w:rsidP="00E64CC8">
            <w:pPr>
              <w:pStyle w:val="TAH"/>
              <w:keepLines w:val="0"/>
              <w:widowControl w:val="0"/>
              <w:rPr>
                <w:bCs/>
              </w:rPr>
            </w:pPr>
            <w:r w:rsidRPr="00825D41">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73C282" w14:textId="77777777" w:rsidR="0087351F" w:rsidRPr="00825D41" w:rsidRDefault="0087351F" w:rsidP="00E64CC8">
            <w:pPr>
              <w:pStyle w:val="TAH"/>
              <w:keepLines w:val="0"/>
              <w:widowControl w:val="0"/>
              <w:rPr>
                <w:bCs/>
              </w:rPr>
            </w:pPr>
            <w:r w:rsidRPr="00825D41">
              <w:rPr>
                <w:bCs/>
              </w:rPr>
              <w:t>Condition</w:t>
            </w:r>
          </w:p>
        </w:tc>
      </w:tr>
      <w:tr w:rsidR="0087351F" w:rsidRPr="00825D41" w14:paraId="32B9CFD3"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0E7571C2" w14:textId="77777777" w:rsidR="0087351F" w:rsidRPr="00825D41" w:rsidRDefault="0087351F" w:rsidP="00E64CC8">
            <w:pPr>
              <w:pStyle w:val="TAL"/>
              <w:rPr>
                <w:b/>
                <w:bCs/>
              </w:rPr>
            </w:pPr>
            <w:r w:rsidRPr="00825D41">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99C8FD"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08C05D84"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6D04EFE"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734F67" w14:textId="77777777" w:rsidR="0087351F" w:rsidRPr="00825D41" w:rsidRDefault="0087351F" w:rsidP="00E64CC8">
            <w:pPr>
              <w:pStyle w:val="TAL"/>
            </w:pPr>
          </w:p>
        </w:tc>
      </w:tr>
      <w:tr w:rsidR="0087351F" w:rsidRPr="00825D41" w:rsidDel="00E52C31" w14:paraId="54BF885A"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1847815B" w14:textId="77777777" w:rsidR="0087351F" w:rsidRPr="00825D41" w:rsidDel="00E52C31" w:rsidRDefault="0087351F" w:rsidP="00E64CC8">
            <w:pPr>
              <w:pStyle w:val="TAL"/>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3A2BF8" w14:textId="77777777" w:rsidR="0087351F" w:rsidRPr="00825D41" w:rsidDel="00E52C3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74B58D80" w14:textId="77777777" w:rsidR="0087351F" w:rsidRPr="00825D41" w:rsidDel="00E52C31" w:rsidRDefault="0087351F" w:rsidP="00E64CC8">
            <w:pPr>
              <w:pStyle w:val="TAL"/>
            </w:pPr>
            <w:r w:rsidRPr="00825D41">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402617B"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2A0CD" w14:textId="77777777" w:rsidR="0087351F" w:rsidRPr="00825D41" w:rsidDel="00E52C31" w:rsidRDefault="0087351F" w:rsidP="00E64CC8">
            <w:pPr>
              <w:pStyle w:val="TAL"/>
            </w:pPr>
          </w:p>
        </w:tc>
      </w:tr>
      <w:tr w:rsidR="0087351F" w:rsidRPr="00825D41" w:rsidDel="00E52C31" w14:paraId="59981B90"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52DEC128" w14:textId="77777777" w:rsidR="0087351F" w:rsidRPr="00825D41" w:rsidDel="00E52C31" w:rsidRDefault="0087351F" w:rsidP="00E64CC8">
            <w:pPr>
              <w:pStyle w:val="TAL"/>
            </w:pPr>
            <w:r w:rsidRPr="00825D41">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46A4FAEA" w14:textId="77777777" w:rsidR="0087351F" w:rsidRPr="00825D41" w:rsidDel="00E52C31" w:rsidRDefault="0087351F" w:rsidP="00E64CC8">
            <w:pPr>
              <w:pStyle w:val="TAL"/>
            </w:pPr>
            <w:r w:rsidRPr="00825D41">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23AC59D" w14:textId="77777777" w:rsidR="0087351F" w:rsidRPr="00825D41" w:rsidDel="00E52C3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63BBF35F"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46D76" w14:textId="77777777" w:rsidR="0087351F" w:rsidRPr="00825D41" w:rsidDel="00E52C31" w:rsidRDefault="0087351F" w:rsidP="00E64CC8">
            <w:pPr>
              <w:pStyle w:val="TAL"/>
            </w:pPr>
          </w:p>
        </w:tc>
      </w:tr>
      <w:tr w:rsidR="0087351F" w:rsidRPr="00825D41" w:rsidDel="00E52C31" w14:paraId="5974D641"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3B663908" w14:textId="77777777" w:rsidR="0087351F" w:rsidRPr="00825D41" w:rsidDel="00E52C31" w:rsidRDefault="0087351F" w:rsidP="00E64CC8">
            <w:pPr>
              <w:pStyle w:val="TAL"/>
            </w:pPr>
            <w:r w:rsidRPr="00825D41">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A6B9F4" w14:textId="77777777" w:rsidR="0087351F" w:rsidRPr="00825D41" w:rsidDel="00E52C3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26389B83" w14:textId="77777777" w:rsidR="0087351F" w:rsidRPr="00825D41" w:rsidDel="00E52C31" w:rsidRDefault="0087351F" w:rsidP="00E64CC8">
            <w:pPr>
              <w:pStyle w:val="TAL"/>
            </w:pPr>
            <w:r w:rsidRPr="00825D41">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64B2AA35"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8A73E" w14:textId="77777777" w:rsidR="0087351F" w:rsidRPr="00825D41" w:rsidDel="00E52C31" w:rsidRDefault="0087351F" w:rsidP="00E64CC8">
            <w:pPr>
              <w:pStyle w:val="TAL"/>
            </w:pPr>
          </w:p>
        </w:tc>
      </w:tr>
      <w:tr w:rsidR="0087351F" w:rsidRPr="00825D41" w14:paraId="550FA0A1"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724C688E" w14:textId="77777777" w:rsidR="0087351F" w:rsidRPr="00825D41" w:rsidRDefault="0087351F" w:rsidP="00E64CC8">
            <w:pPr>
              <w:pStyle w:val="TAL"/>
            </w:pPr>
            <w:r w:rsidRPr="00825D41">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5413D5" w14:textId="77777777" w:rsidR="0087351F" w:rsidRPr="00825D41" w:rsidRDefault="0087351F" w:rsidP="00E64CC8">
            <w:pPr>
              <w:pStyle w:val="TAL"/>
            </w:pPr>
            <w:r w:rsidRPr="00825D41">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4C89C325"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C104A84"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78078F41" w14:textId="77777777" w:rsidR="0087351F" w:rsidRPr="00825D41" w:rsidRDefault="0087351F" w:rsidP="00E64CC8">
            <w:pPr>
              <w:pStyle w:val="TAL"/>
            </w:pPr>
          </w:p>
        </w:tc>
      </w:tr>
    </w:tbl>
    <w:p w14:paraId="53922F9B" w14:textId="77777777" w:rsidR="0087351F" w:rsidRPr="00825D41" w:rsidRDefault="0087351F" w:rsidP="0087351F">
      <w:pPr>
        <w:keepNext/>
        <w:widowControl w:val="0"/>
      </w:pPr>
    </w:p>
    <w:p w14:paraId="2A393576" w14:textId="77777777" w:rsidR="0087351F" w:rsidRPr="00825D41" w:rsidRDefault="0087351F" w:rsidP="0087351F">
      <w:pPr>
        <w:pStyle w:val="TH"/>
        <w:keepLines w:val="0"/>
        <w:widowControl w:val="0"/>
      </w:pPr>
      <w:r w:rsidRPr="00825D41">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87351F" w:rsidRPr="00825D41" w14:paraId="687E58D3"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6FC4B5C6" w14:textId="485D51B9" w:rsidR="0087351F" w:rsidRPr="00825D41" w:rsidRDefault="0087351F" w:rsidP="00E64CC8">
            <w:pPr>
              <w:pStyle w:val="TAL"/>
              <w:keepLines w:val="0"/>
              <w:widowControl w:val="0"/>
            </w:pPr>
            <w:r w:rsidRPr="00825D41">
              <w:t>Derivation Path: TS 56.379-1 [2], Table 5.5.3.2.2-2, condition CHAT-GROUP-CALL</w:t>
            </w:r>
          </w:p>
        </w:tc>
      </w:tr>
      <w:tr w:rsidR="0087351F" w:rsidRPr="00825D41" w14:paraId="1889E6B6"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hideMark/>
          </w:tcPr>
          <w:p w14:paraId="52228612" w14:textId="77777777" w:rsidR="0087351F" w:rsidRPr="00825D41" w:rsidRDefault="0087351F" w:rsidP="00E64CC8">
            <w:pPr>
              <w:pStyle w:val="TAH"/>
            </w:pPr>
            <w:r w:rsidRPr="00825D41">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7E3E34" w14:textId="77777777" w:rsidR="0087351F" w:rsidRPr="00825D41" w:rsidRDefault="0087351F" w:rsidP="00E64CC8">
            <w:pPr>
              <w:pStyle w:val="TAH"/>
            </w:pPr>
            <w:r w:rsidRPr="00825D41">
              <w:t>Value/remark</w:t>
            </w:r>
          </w:p>
        </w:tc>
        <w:tc>
          <w:tcPr>
            <w:tcW w:w="2127" w:type="dxa"/>
            <w:tcBorders>
              <w:top w:val="single" w:sz="4" w:space="0" w:color="auto"/>
              <w:left w:val="single" w:sz="4" w:space="0" w:color="auto"/>
              <w:bottom w:val="single" w:sz="4" w:space="0" w:color="auto"/>
              <w:right w:val="single" w:sz="4" w:space="0" w:color="auto"/>
            </w:tcBorders>
            <w:hideMark/>
          </w:tcPr>
          <w:p w14:paraId="33250651" w14:textId="77777777" w:rsidR="0087351F" w:rsidRPr="00825D41" w:rsidRDefault="0087351F" w:rsidP="00E64CC8">
            <w:pPr>
              <w:pStyle w:val="TAH"/>
            </w:pPr>
            <w:r w:rsidRPr="00825D41">
              <w:t>Comment</w:t>
            </w:r>
          </w:p>
        </w:tc>
        <w:tc>
          <w:tcPr>
            <w:tcW w:w="1419" w:type="dxa"/>
            <w:tcBorders>
              <w:top w:val="single" w:sz="4" w:space="0" w:color="auto"/>
              <w:left w:val="single" w:sz="4" w:space="0" w:color="auto"/>
              <w:bottom w:val="single" w:sz="4" w:space="0" w:color="auto"/>
              <w:right w:val="single" w:sz="4" w:space="0" w:color="auto"/>
            </w:tcBorders>
            <w:hideMark/>
          </w:tcPr>
          <w:p w14:paraId="2E701876" w14:textId="77777777" w:rsidR="0087351F" w:rsidRPr="00825D41" w:rsidRDefault="0087351F" w:rsidP="00E64CC8">
            <w:pPr>
              <w:pStyle w:val="TAH"/>
            </w:pPr>
            <w:r w:rsidRPr="00825D41">
              <w:t>Reference</w:t>
            </w:r>
          </w:p>
        </w:tc>
        <w:tc>
          <w:tcPr>
            <w:tcW w:w="1135" w:type="dxa"/>
            <w:tcBorders>
              <w:top w:val="single" w:sz="4" w:space="0" w:color="auto"/>
              <w:left w:val="single" w:sz="4" w:space="0" w:color="auto"/>
              <w:bottom w:val="single" w:sz="4" w:space="0" w:color="auto"/>
              <w:right w:val="single" w:sz="4" w:space="0" w:color="auto"/>
            </w:tcBorders>
            <w:hideMark/>
          </w:tcPr>
          <w:p w14:paraId="1D6721D7" w14:textId="77777777" w:rsidR="0087351F" w:rsidRPr="00825D41" w:rsidRDefault="0087351F" w:rsidP="00E64CC8">
            <w:pPr>
              <w:pStyle w:val="TAH"/>
            </w:pPr>
            <w:r w:rsidRPr="00825D41">
              <w:t>Condition</w:t>
            </w:r>
          </w:p>
        </w:tc>
      </w:tr>
      <w:tr w:rsidR="0087351F" w:rsidRPr="00825D41" w14:paraId="2AABCAAE"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vAlign w:val="center"/>
            <w:hideMark/>
          </w:tcPr>
          <w:p w14:paraId="7D649108" w14:textId="77777777" w:rsidR="0087351F" w:rsidRPr="00825D41" w:rsidRDefault="0087351F" w:rsidP="00E64CC8">
            <w:pPr>
              <w:pStyle w:val="TAL"/>
            </w:pPr>
            <w:r w:rsidRPr="00825D41">
              <w:t>mcvideoinfo</w:t>
            </w:r>
          </w:p>
        </w:tc>
        <w:tc>
          <w:tcPr>
            <w:tcW w:w="2127" w:type="dxa"/>
            <w:tcBorders>
              <w:top w:val="single" w:sz="4" w:space="0" w:color="auto"/>
              <w:left w:val="single" w:sz="4" w:space="0" w:color="auto"/>
              <w:bottom w:val="single" w:sz="4" w:space="0" w:color="auto"/>
              <w:right w:val="single" w:sz="4" w:space="0" w:color="auto"/>
            </w:tcBorders>
          </w:tcPr>
          <w:p w14:paraId="161CD399"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6AEE5970"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4EA1B1E"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1F2A70" w14:textId="77777777" w:rsidR="0087351F" w:rsidRPr="00825D41" w:rsidRDefault="0087351F" w:rsidP="00E64CC8">
            <w:pPr>
              <w:pStyle w:val="TAL"/>
            </w:pPr>
          </w:p>
        </w:tc>
      </w:tr>
      <w:tr w:rsidR="0087351F" w:rsidRPr="00825D41" w14:paraId="6F761424"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vAlign w:val="center"/>
            <w:hideMark/>
          </w:tcPr>
          <w:p w14:paraId="1B8B2D56" w14:textId="77777777" w:rsidR="0087351F" w:rsidRPr="00825D41" w:rsidRDefault="0087351F" w:rsidP="00E64CC8">
            <w:pPr>
              <w:pStyle w:val="TAL"/>
            </w:pPr>
            <w:r w:rsidRPr="00825D41">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556F197"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337F1449"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D39F39C"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37F44" w14:textId="77777777" w:rsidR="0087351F" w:rsidRPr="00825D41" w:rsidRDefault="0087351F" w:rsidP="00E64CC8">
            <w:pPr>
              <w:pStyle w:val="TAL"/>
            </w:pPr>
          </w:p>
        </w:tc>
      </w:tr>
      <w:tr w:rsidR="0087351F" w:rsidRPr="00825D41" w14:paraId="0ABBCDD5"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vAlign w:val="center"/>
            <w:hideMark/>
          </w:tcPr>
          <w:p w14:paraId="1FEF8B03" w14:textId="77777777" w:rsidR="0087351F" w:rsidRPr="00825D41" w:rsidRDefault="0087351F" w:rsidP="00E64CC8">
            <w:pPr>
              <w:pStyle w:val="TAL"/>
            </w:pPr>
            <w:r w:rsidRPr="00825D41">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B4B527" w14:textId="77777777" w:rsidR="0087351F" w:rsidRPr="00825D41" w:rsidRDefault="0087351F" w:rsidP="00E64CC8">
            <w:pPr>
              <w:pStyle w:val="TAL"/>
            </w:pPr>
            <w:r w:rsidRPr="00825D41">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06966274"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24BA1FB"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91E99C" w14:textId="77777777" w:rsidR="0087351F" w:rsidRPr="00825D41" w:rsidRDefault="0087351F" w:rsidP="00E64CC8">
            <w:pPr>
              <w:pStyle w:val="TAL"/>
            </w:pPr>
          </w:p>
        </w:tc>
      </w:tr>
      <w:tr w:rsidR="0087351F" w:rsidRPr="00825D41" w14:paraId="69B42796"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vAlign w:val="center"/>
            <w:hideMark/>
          </w:tcPr>
          <w:p w14:paraId="61D414C8" w14:textId="77777777" w:rsidR="0087351F" w:rsidRPr="00825D41" w:rsidRDefault="0087351F" w:rsidP="00E64CC8">
            <w:pPr>
              <w:pStyle w:val="TAL"/>
            </w:pPr>
            <w:r w:rsidRPr="00825D41">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02E2389" w14:textId="77777777" w:rsidR="0087351F" w:rsidRPr="00825D41" w:rsidRDefault="0087351F" w:rsidP="00E64CC8">
            <w:pPr>
              <w:pStyle w:val="TAL"/>
              <w:rPr>
                <w:color w:val="000000"/>
              </w:rPr>
            </w:pPr>
            <w:r w:rsidRPr="00825D41">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2516014F"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583CF290"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2675D" w14:textId="77777777" w:rsidR="0087351F" w:rsidRPr="00825D41" w:rsidRDefault="0087351F" w:rsidP="00E64CC8">
            <w:pPr>
              <w:pStyle w:val="TAL"/>
            </w:pPr>
          </w:p>
        </w:tc>
      </w:tr>
    </w:tbl>
    <w:p w14:paraId="3F5F864D" w14:textId="77777777" w:rsidR="0087351F" w:rsidRPr="00825D41" w:rsidRDefault="0087351F" w:rsidP="0087351F">
      <w:pPr>
        <w:keepNext/>
        <w:widowControl w:val="0"/>
      </w:pPr>
    </w:p>
    <w:p w14:paraId="4EB00586" w14:textId="23B83DA5" w:rsidR="0087351F" w:rsidRPr="00825D41" w:rsidRDefault="0087351F" w:rsidP="0087351F">
      <w:pPr>
        <w:pStyle w:val="TH"/>
      </w:pPr>
      <w:r w:rsidRPr="00825D41">
        <w:t>Table 6.1.2.3.3.3-16: SIP INVITE from the SS (Step 32, Table 6.1.2.3.3.2-1;</w:t>
      </w:r>
      <w:r w:rsidRPr="00825D41">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825D41" w14:paraId="504D431E"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1D0BF71" w14:textId="1D688C72" w:rsidR="0087351F" w:rsidRPr="00825D41" w:rsidRDefault="0087351F" w:rsidP="00E64CC8">
            <w:pPr>
              <w:pStyle w:val="TAL"/>
              <w:keepLines w:val="0"/>
              <w:widowControl w:val="0"/>
            </w:pPr>
            <w:r w:rsidRPr="00825D41">
              <w:t>Derivation Path: TS 36.579-1 [2], Table 5.5.2.5.2-1, condition re_INVITE, MO_CALL</w:t>
            </w:r>
          </w:p>
        </w:tc>
      </w:tr>
      <w:tr w:rsidR="0087351F" w:rsidRPr="00825D41" w14:paraId="3F9A4165"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3F14B369" w14:textId="77777777" w:rsidR="0087351F" w:rsidRPr="00825D41" w:rsidRDefault="0087351F" w:rsidP="00E64CC8">
            <w:pPr>
              <w:pStyle w:val="TAH"/>
              <w:keepLines w:val="0"/>
              <w:widowControl w:val="0"/>
              <w:rPr>
                <w:bCs/>
              </w:rPr>
            </w:pPr>
            <w:r w:rsidRPr="00825D41">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3390FF" w14:textId="77777777" w:rsidR="0087351F" w:rsidRPr="00825D41" w:rsidRDefault="0087351F" w:rsidP="00E64CC8">
            <w:pPr>
              <w:pStyle w:val="TAH"/>
              <w:keepLines w:val="0"/>
              <w:widowControl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D4E55EA" w14:textId="77777777" w:rsidR="0087351F" w:rsidRPr="00825D41" w:rsidRDefault="0087351F" w:rsidP="00E64CC8">
            <w:pPr>
              <w:pStyle w:val="TAH"/>
              <w:keepLines w:val="0"/>
              <w:widowControl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42AC3B" w14:textId="77777777" w:rsidR="0087351F" w:rsidRPr="00825D41" w:rsidRDefault="0087351F" w:rsidP="00E64CC8">
            <w:pPr>
              <w:pStyle w:val="TAH"/>
              <w:keepLines w:val="0"/>
              <w:widowControl w:val="0"/>
              <w:rPr>
                <w:bCs/>
              </w:rPr>
            </w:pPr>
            <w:r w:rsidRPr="00825D41">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D60C14" w14:textId="77777777" w:rsidR="0087351F" w:rsidRPr="00825D41" w:rsidRDefault="0087351F" w:rsidP="00E64CC8">
            <w:pPr>
              <w:pStyle w:val="TAH"/>
              <w:keepLines w:val="0"/>
              <w:widowControl w:val="0"/>
              <w:rPr>
                <w:bCs/>
              </w:rPr>
            </w:pPr>
            <w:r w:rsidRPr="00825D41">
              <w:rPr>
                <w:bCs/>
              </w:rPr>
              <w:t>Condition</w:t>
            </w:r>
          </w:p>
        </w:tc>
      </w:tr>
      <w:tr w:rsidR="0087351F" w:rsidRPr="00825D41" w14:paraId="215A4137"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1BCB8946" w14:textId="77777777" w:rsidR="0087351F" w:rsidRPr="00825D41" w:rsidRDefault="0087351F" w:rsidP="00E64CC8">
            <w:pPr>
              <w:pStyle w:val="TAL"/>
              <w:rPr>
                <w:b/>
                <w:bCs/>
              </w:rPr>
            </w:pPr>
            <w:r w:rsidRPr="00825D41">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5E0424"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33D1BE62"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10817F42"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FBCFA8" w14:textId="77777777" w:rsidR="0087351F" w:rsidRPr="00825D41" w:rsidRDefault="0087351F" w:rsidP="00E64CC8">
            <w:pPr>
              <w:pStyle w:val="TAL"/>
            </w:pPr>
          </w:p>
        </w:tc>
      </w:tr>
      <w:tr w:rsidR="0087351F" w:rsidRPr="00825D41" w:rsidDel="00E52C31" w14:paraId="522CA5E8"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50B2F02A" w14:textId="77777777" w:rsidR="0087351F" w:rsidRPr="00825D41" w:rsidDel="00E52C31" w:rsidRDefault="0087351F" w:rsidP="00E64CC8">
            <w:pPr>
              <w:pStyle w:val="TAL"/>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B449DB" w14:textId="77777777" w:rsidR="0087351F" w:rsidRPr="00825D41" w:rsidDel="00E52C3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E824527" w14:textId="77777777" w:rsidR="0087351F" w:rsidRPr="00825D41" w:rsidDel="00E52C31" w:rsidRDefault="0087351F" w:rsidP="00E64CC8">
            <w:pPr>
              <w:pStyle w:val="TAL"/>
            </w:pPr>
            <w:r w:rsidRPr="00825D41">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6A3C6E6"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126EAD" w14:textId="77777777" w:rsidR="0087351F" w:rsidRPr="00825D41" w:rsidDel="00E52C31" w:rsidRDefault="0087351F" w:rsidP="00E64CC8">
            <w:pPr>
              <w:pStyle w:val="TAL"/>
            </w:pPr>
          </w:p>
        </w:tc>
      </w:tr>
      <w:tr w:rsidR="0087351F" w:rsidRPr="00825D41" w:rsidDel="00E52C31" w14:paraId="2A4C467B"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15E5A4ED" w14:textId="77777777" w:rsidR="0087351F" w:rsidRPr="00825D41" w:rsidDel="00E52C31" w:rsidRDefault="0087351F" w:rsidP="00E64CC8">
            <w:pPr>
              <w:pStyle w:val="TAL"/>
            </w:pPr>
            <w:r w:rsidRPr="00825D41">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25F4E44D" w14:textId="77777777" w:rsidR="0087351F" w:rsidRPr="00825D41" w:rsidDel="00E52C31" w:rsidRDefault="0087351F" w:rsidP="00E64CC8">
            <w:pPr>
              <w:pStyle w:val="TAL"/>
            </w:pPr>
            <w:r w:rsidRPr="00825D41">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EE72D66" w14:textId="77777777" w:rsidR="0087351F" w:rsidRPr="00825D41" w:rsidDel="00E52C3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45C56A36"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887062" w14:textId="77777777" w:rsidR="0087351F" w:rsidRPr="00825D41" w:rsidDel="00E52C31" w:rsidRDefault="0087351F" w:rsidP="00E64CC8">
            <w:pPr>
              <w:pStyle w:val="TAL"/>
            </w:pPr>
          </w:p>
        </w:tc>
      </w:tr>
      <w:tr w:rsidR="0087351F" w:rsidRPr="00825D41" w:rsidDel="00E52C31" w14:paraId="47C00F28"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4B389F38" w14:textId="77777777" w:rsidR="0087351F" w:rsidRPr="00825D41" w:rsidDel="00E52C31" w:rsidRDefault="0087351F" w:rsidP="00E64CC8">
            <w:pPr>
              <w:pStyle w:val="TAL"/>
            </w:pPr>
            <w:r w:rsidRPr="00825D41">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6410C92" w14:textId="77777777" w:rsidR="0087351F" w:rsidRPr="00825D41" w:rsidDel="00E52C3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188C2617" w14:textId="77777777" w:rsidR="0087351F" w:rsidRPr="00825D41" w:rsidDel="00E52C31" w:rsidRDefault="0087351F" w:rsidP="00E64CC8">
            <w:pPr>
              <w:pStyle w:val="TAL"/>
            </w:pPr>
            <w:r w:rsidRPr="00825D41">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539E0D28"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6B9856" w14:textId="77777777" w:rsidR="0087351F" w:rsidRPr="00825D41" w:rsidDel="00E52C31" w:rsidRDefault="0087351F" w:rsidP="00E64CC8">
            <w:pPr>
              <w:pStyle w:val="TAL"/>
            </w:pPr>
          </w:p>
        </w:tc>
      </w:tr>
      <w:tr w:rsidR="0087351F" w:rsidRPr="00825D41" w14:paraId="4D377FF4"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2E124B5F" w14:textId="77777777" w:rsidR="0087351F" w:rsidRPr="00825D41" w:rsidRDefault="0087351F" w:rsidP="00E64CC8">
            <w:pPr>
              <w:pStyle w:val="TAL"/>
            </w:pPr>
            <w:r w:rsidRPr="00825D41">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E24D30" w14:textId="77777777" w:rsidR="0087351F" w:rsidRPr="00825D41" w:rsidRDefault="0087351F" w:rsidP="00E64CC8">
            <w:pPr>
              <w:pStyle w:val="TAL"/>
            </w:pPr>
            <w:r w:rsidRPr="00825D41">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1AB7DD77"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1AB7EC75"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1CF71042" w14:textId="77777777" w:rsidR="0087351F" w:rsidRPr="00825D41" w:rsidRDefault="0087351F" w:rsidP="00E64CC8">
            <w:pPr>
              <w:pStyle w:val="TAL"/>
            </w:pPr>
          </w:p>
        </w:tc>
      </w:tr>
    </w:tbl>
    <w:p w14:paraId="65349485" w14:textId="77777777" w:rsidR="0087351F" w:rsidRPr="00825D41" w:rsidRDefault="0087351F" w:rsidP="0087351F">
      <w:pPr>
        <w:keepNext/>
        <w:widowControl w:val="0"/>
      </w:pPr>
    </w:p>
    <w:p w14:paraId="2D32AD33" w14:textId="77777777" w:rsidR="0087351F" w:rsidRPr="00825D41" w:rsidRDefault="0087351F" w:rsidP="0087351F">
      <w:pPr>
        <w:pStyle w:val="TH"/>
        <w:keepLines w:val="0"/>
        <w:widowControl w:val="0"/>
      </w:pPr>
      <w:r w:rsidRPr="00825D41">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87351F" w:rsidRPr="00825D41" w14:paraId="75228A0F" w14:textId="77777777" w:rsidTr="00E64CC8">
        <w:tc>
          <w:tcPr>
            <w:tcW w:w="9639" w:type="dxa"/>
            <w:tcBorders>
              <w:top w:val="single" w:sz="4" w:space="0" w:color="auto"/>
              <w:left w:val="single" w:sz="4" w:space="0" w:color="auto"/>
              <w:bottom w:val="single" w:sz="4" w:space="0" w:color="auto"/>
              <w:right w:val="single" w:sz="4" w:space="0" w:color="auto"/>
            </w:tcBorders>
            <w:hideMark/>
          </w:tcPr>
          <w:p w14:paraId="0C2B532D" w14:textId="1D3378B5" w:rsidR="0087351F" w:rsidRPr="00825D41" w:rsidRDefault="0087351F" w:rsidP="00E64CC8">
            <w:pPr>
              <w:pStyle w:val="TAL"/>
              <w:keepLines w:val="0"/>
              <w:widowControl w:val="0"/>
            </w:pPr>
            <w:r w:rsidRPr="00825D41">
              <w:t>Derivation Path: TS 56.379-1 [2], Table 5.5.3.2.2-2, condition CHAT-GROUP-CALL, IMMPERIL-CALL</w:t>
            </w:r>
          </w:p>
        </w:tc>
      </w:tr>
    </w:tbl>
    <w:p w14:paraId="491761CD" w14:textId="77777777" w:rsidR="0087351F" w:rsidRPr="00825D41" w:rsidRDefault="0087351F" w:rsidP="0087351F">
      <w:pPr>
        <w:keepNext/>
        <w:widowControl w:val="0"/>
      </w:pPr>
    </w:p>
    <w:p w14:paraId="210FD529" w14:textId="5828395C" w:rsidR="0087351F" w:rsidRPr="00825D41" w:rsidRDefault="0087351F" w:rsidP="0087351F">
      <w:pPr>
        <w:pStyle w:val="TH"/>
      </w:pPr>
      <w:r w:rsidRPr="00825D41">
        <w:t>Table 6.1.2.3.3.3-17A: Media Transmission Notification from the SS (Step 36, Table 6.1.2.3.3.2-1;</w:t>
      </w:r>
      <w:r w:rsidRPr="00825D41">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4D70A628"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777137A5" w14:textId="77777777" w:rsidR="0087351F" w:rsidRPr="00825D41" w:rsidRDefault="0087351F" w:rsidP="00E64CC8">
            <w:pPr>
              <w:pStyle w:val="TAL"/>
              <w:keepNext w:val="0"/>
            </w:pPr>
            <w:r w:rsidRPr="00825D41">
              <w:t>Derivation Path: TS 36.579-1 [2], Table 5.5.11.2.7-1 condition IMMPERIL-CALL</w:t>
            </w:r>
          </w:p>
        </w:tc>
      </w:tr>
    </w:tbl>
    <w:p w14:paraId="75A3380D" w14:textId="77777777" w:rsidR="0087351F" w:rsidRPr="00825D41" w:rsidRDefault="0087351F" w:rsidP="0087351F"/>
    <w:p w14:paraId="11AA3DAA" w14:textId="77777777" w:rsidR="0087351F" w:rsidRPr="00825D41" w:rsidRDefault="0087351F" w:rsidP="0087351F">
      <w:pPr>
        <w:pStyle w:val="TH"/>
      </w:pPr>
      <w:r w:rsidRPr="00825D41">
        <w:rPr>
          <w:color w:val="000000"/>
        </w:rPr>
        <w:t>Table 6.1.2.3.3.3-17B: Transmission Idle from the SS (Step 41A, Table 6.1.2.3.3.2-1</w:t>
      </w:r>
      <w:r w:rsidRPr="00825D41">
        <w:t xml:space="preserve">; </w:t>
      </w:r>
      <w:r w:rsidRPr="00825D41">
        <w:br/>
        <w:t>Step 4, TS 36.579-1 [2] Table 5.3B.10.3-1</w:t>
      </w:r>
      <w:r w:rsidRPr="00825D41">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3703E30D"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4B0C6ECF" w14:textId="77777777" w:rsidR="0087351F" w:rsidRPr="00825D41" w:rsidRDefault="0087351F" w:rsidP="00E64CC8">
            <w:pPr>
              <w:pStyle w:val="TAL"/>
              <w:keepNext w:val="0"/>
              <w:rPr>
                <w:color w:val="000000"/>
              </w:rPr>
            </w:pPr>
            <w:r w:rsidRPr="00825D41">
              <w:rPr>
                <w:color w:val="000000"/>
              </w:rPr>
              <w:t>Derivation Path: TS 36.579-1 [2], Table 5.5.11.2.16-1 condition IMMPERIL-CALL</w:t>
            </w:r>
          </w:p>
        </w:tc>
      </w:tr>
    </w:tbl>
    <w:p w14:paraId="2B2A3A1F" w14:textId="77777777" w:rsidR="0087351F" w:rsidRPr="00825D41" w:rsidRDefault="0087351F" w:rsidP="0087351F">
      <w:pPr>
        <w:rPr>
          <w:color w:val="000000"/>
        </w:rPr>
      </w:pPr>
    </w:p>
    <w:p w14:paraId="665FE217" w14:textId="77777777" w:rsidR="0087351F" w:rsidRPr="00825D41" w:rsidRDefault="0087351F" w:rsidP="0087351F">
      <w:pPr>
        <w:pStyle w:val="TH"/>
      </w:pPr>
      <w:r w:rsidRPr="00825D41">
        <w:lastRenderedPageBreak/>
        <w:t>Table 6.1.2.3.3.3-18..19: Void</w:t>
      </w:r>
    </w:p>
    <w:p w14:paraId="077179AE" w14:textId="77777777" w:rsidR="0087351F" w:rsidRPr="00825D41" w:rsidRDefault="0087351F" w:rsidP="0087351F">
      <w:pPr>
        <w:pStyle w:val="TH"/>
      </w:pPr>
      <w:r w:rsidRPr="00825D41">
        <w:t>Table 6.1.2.3.3.3-20: SIP INVITE from the SS (Steps 42, Table 6.1.2.3.3.2-1;</w:t>
      </w:r>
      <w:r w:rsidRPr="00825D41">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825D41" w14:paraId="1F223FB5"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755BC37" w14:textId="77777777" w:rsidR="0087351F" w:rsidRPr="00825D41" w:rsidRDefault="0087351F" w:rsidP="00E64CC8">
            <w:pPr>
              <w:pStyle w:val="TAL"/>
              <w:keepLines w:val="0"/>
              <w:widowControl w:val="0"/>
            </w:pPr>
            <w:r w:rsidRPr="00825D41">
              <w:t>Derivation Path: TS 36.579-1 [2], Table 5.5.2.5.2-1, condition re_INVITE, MO_CALL</w:t>
            </w:r>
          </w:p>
        </w:tc>
      </w:tr>
      <w:tr w:rsidR="0087351F" w:rsidRPr="00825D41" w14:paraId="219DED96"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7FF2BF4B" w14:textId="77777777" w:rsidR="0087351F" w:rsidRPr="00825D41" w:rsidRDefault="0087351F" w:rsidP="00E64CC8">
            <w:pPr>
              <w:pStyle w:val="TAH"/>
              <w:keepLines w:val="0"/>
              <w:widowControl w:val="0"/>
              <w:rPr>
                <w:bCs/>
              </w:rPr>
            </w:pPr>
            <w:r w:rsidRPr="00825D41">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A19776" w14:textId="77777777" w:rsidR="0087351F" w:rsidRPr="00825D41" w:rsidRDefault="0087351F" w:rsidP="00E64CC8">
            <w:pPr>
              <w:pStyle w:val="TAH"/>
              <w:keepLines w:val="0"/>
              <w:widowControl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3C3D0B" w14:textId="77777777" w:rsidR="0087351F" w:rsidRPr="00825D41" w:rsidRDefault="0087351F" w:rsidP="00E64CC8">
            <w:pPr>
              <w:pStyle w:val="TAH"/>
              <w:keepLines w:val="0"/>
              <w:widowControl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FEAB28" w14:textId="77777777" w:rsidR="0087351F" w:rsidRPr="00825D41" w:rsidRDefault="0087351F" w:rsidP="00E64CC8">
            <w:pPr>
              <w:pStyle w:val="TAH"/>
              <w:keepLines w:val="0"/>
              <w:widowControl w:val="0"/>
              <w:rPr>
                <w:bCs/>
              </w:rPr>
            </w:pPr>
            <w:r w:rsidRPr="00825D41">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F90768" w14:textId="77777777" w:rsidR="0087351F" w:rsidRPr="00825D41" w:rsidRDefault="0087351F" w:rsidP="00E64CC8">
            <w:pPr>
              <w:pStyle w:val="TAH"/>
              <w:keepLines w:val="0"/>
              <w:widowControl w:val="0"/>
              <w:rPr>
                <w:bCs/>
              </w:rPr>
            </w:pPr>
            <w:r w:rsidRPr="00825D41">
              <w:rPr>
                <w:bCs/>
              </w:rPr>
              <w:t>Condition</w:t>
            </w:r>
          </w:p>
        </w:tc>
      </w:tr>
      <w:tr w:rsidR="0087351F" w:rsidRPr="00825D41" w14:paraId="121B530D"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42B04DF0" w14:textId="77777777" w:rsidR="0087351F" w:rsidRPr="00825D41" w:rsidRDefault="0087351F" w:rsidP="00E64CC8">
            <w:pPr>
              <w:pStyle w:val="TAL"/>
              <w:rPr>
                <w:b/>
                <w:bCs/>
              </w:rPr>
            </w:pPr>
            <w:r w:rsidRPr="00825D41">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0AABDBE"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313DD56D"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C31814E"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A4FFD" w14:textId="77777777" w:rsidR="0087351F" w:rsidRPr="00825D41" w:rsidRDefault="0087351F" w:rsidP="00E64CC8">
            <w:pPr>
              <w:pStyle w:val="TAL"/>
            </w:pPr>
          </w:p>
        </w:tc>
      </w:tr>
      <w:tr w:rsidR="0087351F" w:rsidRPr="00825D41" w:rsidDel="00E52C31" w14:paraId="0BDA1595"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3D4DC30C" w14:textId="77777777" w:rsidR="0087351F" w:rsidRPr="00825D41" w:rsidDel="00E52C31" w:rsidRDefault="0087351F" w:rsidP="00E64CC8">
            <w:pPr>
              <w:pStyle w:val="TAL"/>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B4087B9" w14:textId="77777777" w:rsidR="0087351F" w:rsidRPr="00825D41" w:rsidDel="00E52C3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25A3BCFE" w14:textId="77777777" w:rsidR="0087351F" w:rsidRPr="00825D41" w:rsidDel="00E52C31" w:rsidRDefault="0087351F" w:rsidP="00E64CC8">
            <w:pPr>
              <w:pStyle w:val="TAL"/>
            </w:pPr>
            <w:r w:rsidRPr="00825D41">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5962E9F"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875524" w14:textId="77777777" w:rsidR="0087351F" w:rsidRPr="00825D41" w:rsidDel="00E52C31" w:rsidRDefault="0087351F" w:rsidP="00E64CC8">
            <w:pPr>
              <w:pStyle w:val="TAL"/>
            </w:pPr>
          </w:p>
        </w:tc>
      </w:tr>
      <w:tr w:rsidR="0087351F" w:rsidRPr="00825D41" w:rsidDel="00E52C31" w14:paraId="0DF680E2"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487A9DE4" w14:textId="77777777" w:rsidR="0087351F" w:rsidRPr="00825D41" w:rsidDel="00E52C31" w:rsidRDefault="0087351F" w:rsidP="00E64CC8">
            <w:pPr>
              <w:pStyle w:val="TAL"/>
            </w:pPr>
            <w:r w:rsidRPr="00825D41">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2308067A" w14:textId="77777777" w:rsidR="0087351F" w:rsidRPr="00825D41" w:rsidDel="00E52C31" w:rsidRDefault="0087351F" w:rsidP="00E64CC8">
            <w:pPr>
              <w:pStyle w:val="TAL"/>
            </w:pPr>
            <w:r w:rsidRPr="00825D41">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5ED3736" w14:textId="77777777" w:rsidR="0087351F" w:rsidRPr="00825D41" w:rsidDel="00E52C3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786BD1A1"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60479" w14:textId="77777777" w:rsidR="0087351F" w:rsidRPr="00825D41" w:rsidDel="00E52C31" w:rsidRDefault="0087351F" w:rsidP="00E64CC8">
            <w:pPr>
              <w:pStyle w:val="TAL"/>
            </w:pPr>
          </w:p>
        </w:tc>
      </w:tr>
      <w:tr w:rsidR="0087351F" w:rsidRPr="00825D41" w:rsidDel="00E52C31" w14:paraId="0730D663"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44BB194C" w14:textId="77777777" w:rsidR="0087351F" w:rsidRPr="00825D41" w:rsidDel="00E52C31" w:rsidRDefault="0087351F" w:rsidP="00E64CC8">
            <w:pPr>
              <w:pStyle w:val="TAL"/>
            </w:pPr>
            <w:r w:rsidRPr="00825D41">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C63F1E" w14:textId="77777777" w:rsidR="0087351F" w:rsidRPr="00825D41" w:rsidDel="00E52C3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87038D1" w14:textId="77777777" w:rsidR="0087351F" w:rsidRPr="00825D41" w:rsidDel="00E52C31" w:rsidRDefault="0087351F" w:rsidP="00E64CC8">
            <w:pPr>
              <w:pStyle w:val="TAL"/>
            </w:pPr>
            <w:r w:rsidRPr="00825D41">
              <w:rPr>
                <w:b/>
                <w:bCs/>
                <w:color w:val="000000"/>
              </w:rPr>
              <w:t>MCVideo-Info</w:t>
            </w:r>
          </w:p>
        </w:tc>
        <w:tc>
          <w:tcPr>
            <w:tcW w:w="1419" w:type="dxa"/>
            <w:tcBorders>
              <w:top w:val="single" w:sz="4" w:space="0" w:color="auto"/>
              <w:left w:val="single" w:sz="4" w:space="0" w:color="auto"/>
              <w:bottom w:val="single" w:sz="4" w:space="0" w:color="auto"/>
              <w:right w:val="single" w:sz="4" w:space="0" w:color="auto"/>
            </w:tcBorders>
          </w:tcPr>
          <w:p w14:paraId="14407861" w14:textId="77777777" w:rsidR="0087351F" w:rsidRPr="00825D41" w:rsidDel="00E52C3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56DB89" w14:textId="77777777" w:rsidR="0087351F" w:rsidRPr="00825D41" w:rsidDel="00E52C31" w:rsidRDefault="0087351F" w:rsidP="00E64CC8">
            <w:pPr>
              <w:pStyle w:val="TAL"/>
            </w:pPr>
          </w:p>
        </w:tc>
      </w:tr>
      <w:tr w:rsidR="0087351F" w:rsidRPr="00825D41" w14:paraId="3112E1A0"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779D4F9B" w14:textId="77777777" w:rsidR="0087351F" w:rsidRPr="00825D41" w:rsidRDefault="0087351F" w:rsidP="00E64CC8">
            <w:pPr>
              <w:pStyle w:val="TAL"/>
            </w:pPr>
            <w:r w:rsidRPr="00825D41">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903DDA0" w14:textId="77777777" w:rsidR="0087351F" w:rsidRPr="00825D41" w:rsidRDefault="0087351F" w:rsidP="00E64CC8">
            <w:pPr>
              <w:pStyle w:val="TAL"/>
            </w:pPr>
            <w:r w:rsidRPr="00825D41">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545A27C1"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1B3EEC8"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EDC3611" w14:textId="77777777" w:rsidR="0087351F" w:rsidRPr="00825D41" w:rsidRDefault="0087351F" w:rsidP="00E64CC8">
            <w:pPr>
              <w:pStyle w:val="TAL"/>
            </w:pPr>
          </w:p>
        </w:tc>
      </w:tr>
    </w:tbl>
    <w:p w14:paraId="3C667A7C" w14:textId="77777777" w:rsidR="0087351F" w:rsidRPr="00825D41" w:rsidRDefault="0087351F" w:rsidP="0087351F">
      <w:pPr>
        <w:keepNext/>
        <w:widowControl w:val="0"/>
      </w:pPr>
    </w:p>
    <w:p w14:paraId="4275CC33" w14:textId="77777777" w:rsidR="0087351F" w:rsidRPr="00825D41" w:rsidRDefault="0087351F" w:rsidP="0087351F">
      <w:pPr>
        <w:pStyle w:val="TH"/>
        <w:keepLines w:val="0"/>
        <w:widowControl w:val="0"/>
      </w:pPr>
      <w:r w:rsidRPr="00825D41">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87351F" w:rsidRPr="00825D41" w14:paraId="57960B98"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3C27A29C" w14:textId="77777777" w:rsidR="0087351F" w:rsidRPr="00825D41" w:rsidRDefault="0087351F" w:rsidP="00E64CC8">
            <w:pPr>
              <w:pStyle w:val="TAL"/>
              <w:keepLines w:val="0"/>
              <w:widowControl w:val="0"/>
            </w:pPr>
            <w:r w:rsidRPr="00825D41">
              <w:t>Derivation Path: TS 56.379-1 [2], Table 5.5.3.2.2-2, condition CHAT-GROUP-CALL</w:t>
            </w:r>
          </w:p>
        </w:tc>
      </w:tr>
      <w:tr w:rsidR="0087351F" w:rsidRPr="00825D41" w14:paraId="03019EF6"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hideMark/>
          </w:tcPr>
          <w:p w14:paraId="3247A6A7" w14:textId="77777777" w:rsidR="0087351F" w:rsidRPr="00825D41" w:rsidRDefault="0087351F" w:rsidP="00E64CC8">
            <w:pPr>
              <w:pStyle w:val="TAH"/>
            </w:pPr>
            <w:r w:rsidRPr="00825D41">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D125BF" w14:textId="77777777" w:rsidR="0087351F" w:rsidRPr="00825D41" w:rsidRDefault="0087351F" w:rsidP="00E64CC8">
            <w:pPr>
              <w:pStyle w:val="TAH"/>
            </w:pPr>
            <w:r w:rsidRPr="00825D41">
              <w:t>Value/remark</w:t>
            </w:r>
          </w:p>
        </w:tc>
        <w:tc>
          <w:tcPr>
            <w:tcW w:w="2127" w:type="dxa"/>
            <w:tcBorders>
              <w:top w:val="single" w:sz="4" w:space="0" w:color="auto"/>
              <w:left w:val="single" w:sz="4" w:space="0" w:color="auto"/>
              <w:bottom w:val="single" w:sz="4" w:space="0" w:color="auto"/>
              <w:right w:val="single" w:sz="4" w:space="0" w:color="auto"/>
            </w:tcBorders>
            <w:hideMark/>
          </w:tcPr>
          <w:p w14:paraId="4FA1B207" w14:textId="77777777" w:rsidR="0087351F" w:rsidRPr="00825D41" w:rsidRDefault="0087351F" w:rsidP="00E64CC8">
            <w:pPr>
              <w:pStyle w:val="TAH"/>
            </w:pPr>
            <w:r w:rsidRPr="00825D41">
              <w:t>Comment</w:t>
            </w:r>
          </w:p>
        </w:tc>
        <w:tc>
          <w:tcPr>
            <w:tcW w:w="1419" w:type="dxa"/>
            <w:tcBorders>
              <w:top w:val="single" w:sz="4" w:space="0" w:color="auto"/>
              <w:left w:val="single" w:sz="4" w:space="0" w:color="auto"/>
              <w:bottom w:val="single" w:sz="4" w:space="0" w:color="auto"/>
              <w:right w:val="single" w:sz="4" w:space="0" w:color="auto"/>
            </w:tcBorders>
            <w:hideMark/>
          </w:tcPr>
          <w:p w14:paraId="0937A5BE" w14:textId="77777777" w:rsidR="0087351F" w:rsidRPr="00825D41" w:rsidRDefault="0087351F" w:rsidP="00E64CC8">
            <w:pPr>
              <w:pStyle w:val="TAH"/>
            </w:pPr>
            <w:r w:rsidRPr="00825D41">
              <w:t>Reference</w:t>
            </w:r>
          </w:p>
        </w:tc>
        <w:tc>
          <w:tcPr>
            <w:tcW w:w="1135" w:type="dxa"/>
            <w:tcBorders>
              <w:top w:val="single" w:sz="4" w:space="0" w:color="auto"/>
              <w:left w:val="single" w:sz="4" w:space="0" w:color="auto"/>
              <w:bottom w:val="single" w:sz="4" w:space="0" w:color="auto"/>
              <w:right w:val="single" w:sz="4" w:space="0" w:color="auto"/>
            </w:tcBorders>
            <w:hideMark/>
          </w:tcPr>
          <w:p w14:paraId="36DE236B" w14:textId="77777777" w:rsidR="0087351F" w:rsidRPr="00825D41" w:rsidRDefault="0087351F" w:rsidP="00E64CC8">
            <w:pPr>
              <w:pStyle w:val="TAH"/>
            </w:pPr>
            <w:r w:rsidRPr="00825D41">
              <w:t>Condition</w:t>
            </w:r>
          </w:p>
        </w:tc>
      </w:tr>
      <w:tr w:rsidR="0087351F" w:rsidRPr="00825D41" w14:paraId="439DA415"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vAlign w:val="center"/>
            <w:hideMark/>
          </w:tcPr>
          <w:p w14:paraId="703BE3BC" w14:textId="77777777" w:rsidR="0087351F" w:rsidRPr="00825D41" w:rsidRDefault="0087351F" w:rsidP="00E64CC8">
            <w:pPr>
              <w:pStyle w:val="TAL"/>
            </w:pPr>
            <w:r w:rsidRPr="00825D41">
              <w:t>mcvideoinfo</w:t>
            </w:r>
          </w:p>
        </w:tc>
        <w:tc>
          <w:tcPr>
            <w:tcW w:w="2127" w:type="dxa"/>
            <w:tcBorders>
              <w:top w:val="single" w:sz="4" w:space="0" w:color="auto"/>
              <w:left w:val="single" w:sz="4" w:space="0" w:color="auto"/>
              <w:bottom w:val="single" w:sz="4" w:space="0" w:color="auto"/>
              <w:right w:val="single" w:sz="4" w:space="0" w:color="auto"/>
            </w:tcBorders>
          </w:tcPr>
          <w:p w14:paraId="449C8F1F"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52B715A"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EA86269"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43262" w14:textId="77777777" w:rsidR="0087351F" w:rsidRPr="00825D41" w:rsidRDefault="0087351F" w:rsidP="00E64CC8">
            <w:pPr>
              <w:pStyle w:val="TAL"/>
            </w:pPr>
          </w:p>
        </w:tc>
      </w:tr>
      <w:tr w:rsidR="0087351F" w:rsidRPr="00825D41" w14:paraId="1E1C7E9F"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vAlign w:val="center"/>
            <w:hideMark/>
          </w:tcPr>
          <w:p w14:paraId="11AC823D" w14:textId="77777777" w:rsidR="0087351F" w:rsidRPr="00825D41" w:rsidRDefault="0087351F" w:rsidP="00E64CC8">
            <w:pPr>
              <w:pStyle w:val="TAL"/>
            </w:pPr>
            <w:r w:rsidRPr="00825D41">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20D1203"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6A78CB3D"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719CE4F"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0C7CCB" w14:textId="77777777" w:rsidR="0087351F" w:rsidRPr="00825D41" w:rsidRDefault="0087351F" w:rsidP="00E64CC8">
            <w:pPr>
              <w:pStyle w:val="TAL"/>
            </w:pPr>
          </w:p>
        </w:tc>
      </w:tr>
      <w:tr w:rsidR="0087351F" w:rsidRPr="00825D41" w14:paraId="7D85FCB8" w14:textId="77777777" w:rsidTr="00E64CC8">
        <w:tblPrEx>
          <w:tblLook w:val="04A0" w:firstRow="1" w:lastRow="0" w:firstColumn="1" w:lastColumn="0" w:noHBand="0" w:noVBand="1"/>
        </w:tblPrEx>
        <w:tc>
          <w:tcPr>
            <w:tcW w:w="2837" w:type="dxa"/>
            <w:tcBorders>
              <w:top w:val="single" w:sz="4" w:space="0" w:color="auto"/>
              <w:left w:val="single" w:sz="4" w:space="0" w:color="auto"/>
              <w:bottom w:val="single" w:sz="4" w:space="0" w:color="auto"/>
              <w:right w:val="single" w:sz="4" w:space="0" w:color="auto"/>
            </w:tcBorders>
            <w:vAlign w:val="center"/>
            <w:hideMark/>
          </w:tcPr>
          <w:p w14:paraId="46324B70" w14:textId="77777777" w:rsidR="0087351F" w:rsidRPr="00825D41" w:rsidRDefault="0087351F" w:rsidP="00E64CC8">
            <w:pPr>
              <w:pStyle w:val="TAL"/>
            </w:pPr>
            <w:r w:rsidRPr="00825D41">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284F1F0" w14:textId="77777777" w:rsidR="0087351F" w:rsidRPr="00825D41" w:rsidRDefault="0087351F" w:rsidP="00E64CC8">
            <w:pPr>
              <w:pStyle w:val="TAL"/>
            </w:pPr>
            <w:r w:rsidRPr="00825D41">
              <w:rPr>
                <w:color w:val="000000"/>
              </w:rPr>
              <w:t>"false"</w:t>
            </w:r>
          </w:p>
        </w:tc>
        <w:tc>
          <w:tcPr>
            <w:tcW w:w="2127" w:type="dxa"/>
            <w:tcBorders>
              <w:top w:val="single" w:sz="4" w:space="0" w:color="auto"/>
              <w:left w:val="single" w:sz="4" w:space="0" w:color="auto"/>
              <w:bottom w:val="single" w:sz="4" w:space="0" w:color="auto"/>
              <w:right w:val="single" w:sz="4" w:space="0" w:color="auto"/>
            </w:tcBorders>
          </w:tcPr>
          <w:p w14:paraId="11424D65"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379FE0ED"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84B7A5" w14:textId="77777777" w:rsidR="0087351F" w:rsidRPr="00825D41" w:rsidRDefault="0087351F" w:rsidP="00E64CC8">
            <w:pPr>
              <w:pStyle w:val="TAL"/>
            </w:pPr>
          </w:p>
        </w:tc>
      </w:tr>
    </w:tbl>
    <w:p w14:paraId="183D1F80" w14:textId="77777777" w:rsidR="0087351F" w:rsidRPr="00825D41" w:rsidRDefault="0087351F" w:rsidP="0087351F">
      <w:pPr>
        <w:keepNext/>
        <w:widowControl w:val="0"/>
      </w:pPr>
    </w:p>
    <w:p w14:paraId="7BEE2054" w14:textId="77777777" w:rsidR="0087351F" w:rsidRPr="00825D41" w:rsidRDefault="0087351F" w:rsidP="0087351F">
      <w:pPr>
        <w:pStyle w:val="Heading4"/>
      </w:pPr>
      <w:bookmarkStart w:id="554" w:name="_Toc52787538"/>
      <w:bookmarkStart w:id="555" w:name="_Toc52787719"/>
      <w:bookmarkStart w:id="556" w:name="_Toc75906941"/>
      <w:bookmarkStart w:id="557" w:name="_Toc75907278"/>
      <w:bookmarkStart w:id="558" w:name="_Toc84345730"/>
      <w:bookmarkStart w:id="559" w:name="_Toc123748480"/>
      <w:r w:rsidRPr="00825D41">
        <w:t>6.1.2.4</w:t>
      </w:r>
      <w:r w:rsidRPr="00825D41">
        <w:tab/>
        <w:t>On-network / Chat Group Call / Emergency Call / Imminent Peril Call / Client Terminated (CT)</w:t>
      </w:r>
      <w:bookmarkEnd w:id="554"/>
      <w:bookmarkEnd w:id="555"/>
      <w:bookmarkEnd w:id="556"/>
      <w:bookmarkEnd w:id="557"/>
      <w:bookmarkEnd w:id="558"/>
      <w:bookmarkEnd w:id="559"/>
    </w:p>
    <w:p w14:paraId="795B2482" w14:textId="77777777" w:rsidR="0087351F" w:rsidRPr="00825D41" w:rsidRDefault="0087351F" w:rsidP="0087351F">
      <w:pPr>
        <w:pStyle w:val="H6"/>
      </w:pPr>
      <w:bookmarkStart w:id="560" w:name="_Toc52787539"/>
      <w:bookmarkStart w:id="561" w:name="_Toc52787720"/>
      <w:bookmarkStart w:id="562" w:name="_Toc75906942"/>
      <w:bookmarkStart w:id="563" w:name="_Toc75907279"/>
      <w:r w:rsidRPr="00825D41">
        <w:t>6.1.2.4.1</w:t>
      </w:r>
      <w:r w:rsidRPr="00825D41">
        <w:tab/>
        <w:t>Test Purpose (TP)</w:t>
      </w:r>
      <w:bookmarkEnd w:id="560"/>
      <w:bookmarkEnd w:id="561"/>
      <w:bookmarkEnd w:id="562"/>
      <w:bookmarkEnd w:id="563"/>
    </w:p>
    <w:p w14:paraId="389481F1" w14:textId="77777777" w:rsidR="0087351F" w:rsidRPr="00825D41" w:rsidRDefault="0087351F" w:rsidP="0087351F">
      <w:pPr>
        <w:pStyle w:val="H6"/>
        <w:ind w:left="1987" w:hanging="1987"/>
      </w:pPr>
      <w:r w:rsidRPr="00825D41">
        <w:t>(1)</w:t>
      </w:r>
    </w:p>
    <w:p w14:paraId="3449D7FD"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registered and authorised for MCVideo Service }</w:t>
      </w:r>
    </w:p>
    <w:p w14:paraId="0FEFCBCC"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7D69FE23"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SIP INVITE message from the SS (MCVideo Server) with an emergency indication for a MCVideo On-demand Emergency Chat Group Call }</w:t>
      </w:r>
    </w:p>
    <w:p w14:paraId="66478B49"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 the UE (MCVideo Client) displays an indication for the MCVideo Emergency Chat Group Call to the MCVideo User , </w:t>
      </w:r>
      <w:r w:rsidRPr="00825D41">
        <w:rPr>
          <w:b/>
          <w:noProof w:val="0"/>
        </w:rPr>
        <w:t>and</w:t>
      </w:r>
      <w:r w:rsidRPr="00825D41">
        <w:rPr>
          <w:noProof w:val="0"/>
        </w:rPr>
        <w:t xml:space="preserve"> responds to the SS (MCVideo Server) with a SIP 200 (OK) message }</w:t>
      </w:r>
    </w:p>
    <w:p w14:paraId="61B7520C" w14:textId="77777777" w:rsidR="0087351F" w:rsidRPr="00825D41" w:rsidRDefault="0087351F" w:rsidP="0087351F">
      <w:pPr>
        <w:pStyle w:val="PL"/>
        <w:rPr>
          <w:noProof w:val="0"/>
        </w:rPr>
      </w:pPr>
      <w:r w:rsidRPr="00825D41">
        <w:rPr>
          <w:noProof w:val="0"/>
        </w:rPr>
        <w:t xml:space="preserve">            }</w:t>
      </w:r>
    </w:p>
    <w:p w14:paraId="50D39117" w14:textId="77777777" w:rsidR="0087351F" w:rsidRPr="00825D41" w:rsidRDefault="0087351F" w:rsidP="0087351F">
      <w:pPr>
        <w:pStyle w:val="PL"/>
        <w:rPr>
          <w:noProof w:val="0"/>
        </w:rPr>
      </w:pPr>
    </w:p>
    <w:p w14:paraId="5F720D6C" w14:textId="77777777" w:rsidR="0087351F" w:rsidRPr="00825D41" w:rsidRDefault="0087351F" w:rsidP="0087351F">
      <w:pPr>
        <w:pStyle w:val="H6"/>
        <w:ind w:left="1987" w:hanging="1987"/>
      </w:pPr>
      <w:r w:rsidRPr="00825D41">
        <w:t>(2)</w:t>
      </w:r>
    </w:p>
    <w:p w14:paraId="3579E1EB" w14:textId="77777777" w:rsidR="0087351F" w:rsidRPr="00825D41" w:rsidRDefault="0087351F" w:rsidP="0087351F">
      <w:pPr>
        <w:pStyle w:val="PL"/>
        <w:rPr>
          <w:noProof w:val="0"/>
        </w:rPr>
      </w:pPr>
      <w:r w:rsidRPr="00825D41">
        <w:rPr>
          <w:b/>
          <w:noProof w:val="0"/>
        </w:rPr>
        <w:t>with</w:t>
      </w:r>
      <w:r w:rsidRPr="00825D41">
        <w:rPr>
          <w:noProof w:val="0"/>
        </w:rPr>
        <w:t xml:space="preserve"> { the UE (MCVideo Client) having an ongoing MCVideo Emergency Chat Group Call, with implicit Reception Control }</w:t>
      </w:r>
    </w:p>
    <w:p w14:paraId="1FDCCD9D"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74C8C052"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Media Transmission Notification message from the SS (MCVideo Server) }</w:t>
      </w:r>
    </w:p>
    <w:p w14:paraId="54870425"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{the UE (MCVideo Client) provides media transmission notification to the MCVideo User </w:t>
      </w:r>
      <w:r w:rsidRPr="00825D41">
        <w:rPr>
          <w:b/>
          <w:bCs/>
          <w:noProof w:val="0"/>
        </w:rPr>
        <w:t>and</w:t>
      </w:r>
      <w:r w:rsidRPr="00825D41">
        <w:rPr>
          <w:noProof w:val="0"/>
        </w:rPr>
        <w:t xml:space="preserve">, upon receipt of approval from the user, sends a Receive Media Request message to the SS (MCVideo Server) </w:t>
      </w:r>
      <w:r w:rsidRPr="00825D41">
        <w:rPr>
          <w:b/>
          <w:bCs/>
          <w:noProof w:val="0"/>
        </w:rPr>
        <w:t>and</w:t>
      </w:r>
      <w:r w:rsidRPr="00825D41">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AB6F11B" w14:textId="77777777" w:rsidR="0087351F" w:rsidRPr="00825D41" w:rsidRDefault="0087351F" w:rsidP="0087351F">
      <w:pPr>
        <w:pStyle w:val="PL"/>
        <w:rPr>
          <w:noProof w:val="0"/>
        </w:rPr>
      </w:pPr>
      <w:r w:rsidRPr="00825D41">
        <w:rPr>
          <w:noProof w:val="0"/>
        </w:rPr>
        <w:t xml:space="preserve">            }</w:t>
      </w:r>
    </w:p>
    <w:p w14:paraId="374C87B4" w14:textId="77777777" w:rsidR="0087351F" w:rsidRPr="00825D41" w:rsidRDefault="0087351F" w:rsidP="0087351F">
      <w:pPr>
        <w:pStyle w:val="PL"/>
        <w:rPr>
          <w:noProof w:val="0"/>
        </w:rPr>
      </w:pPr>
    </w:p>
    <w:p w14:paraId="0DFED7A4" w14:textId="77777777" w:rsidR="0087351F" w:rsidRPr="00825D41" w:rsidRDefault="0087351F" w:rsidP="0087351F">
      <w:pPr>
        <w:pStyle w:val="PL"/>
        <w:spacing w:before="120" w:after="180"/>
        <w:rPr>
          <w:rFonts w:ascii="Arial" w:hAnsi="Arial" w:cs="Arial"/>
          <w:noProof w:val="0"/>
          <w:sz w:val="20"/>
        </w:rPr>
      </w:pPr>
      <w:r w:rsidRPr="00825D41">
        <w:rPr>
          <w:rFonts w:ascii="Arial" w:hAnsi="Arial" w:cs="Arial"/>
          <w:noProof w:val="0"/>
          <w:sz w:val="20"/>
        </w:rPr>
        <w:t>(3)</w:t>
      </w:r>
    </w:p>
    <w:p w14:paraId="04A35A7D" w14:textId="77777777" w:rsidR="0087351F" w:rsidRPr="00825D41" w:rsidRDefault="0087351F" w:rsidP="0087351F">
      <w:pPr>
        <w:pStyle w:val="PL"/>
        <w:rPr>
          <w:noProof w:val="0"/>
        </w:rPr>
      </w:pPr>
      <w:r w:rsidRPr="00825D41">
        <w:rPr>
          <w:b/>
          <w:noProof w:val="0"/>
        </w:rPr>
        <w:t>with</w:t>
      </w:r>
      <w:r w:rsidRPr="00825D41">
        <w:rPr>
          <w:noProof w:val="0"/>
        </w:rPr>
        <w:t xml:space="preserve"> { the UE (MCVideo Client) having an ongoing Emergency Chat Group Call, with implicit Reception Control and having sent a Receive Media Request message }</w:t>
      </w:r>
    </w:p>
    <w:p w14:paraId="09D331D3"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062B18EA"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Receive Media Response message from the SS ( MCVideo Server) }</w:t>
      </w:r>
      <w:r w:rsidRPr="00825D41">
        <w:rPr>
          <w:b/>
          <w:noProof w:val="0"/>
        </w:rPr>
        <w:t xml:space="preserve">    then</w:t>
      </w:r>
      <w:r w:rsidRPr="00825D41">
        <w:rPr>
          <w:noProof w:val="0"/>
        </w:rPr>
        <w:t xml:space="preserve"> {the UE (MCVideo Client) provides receive media success notification to the MCVideo User  }</w:t>
      </w:r>
    </w:p>
    <w:p w14:paraId="3E677165" w14:textId="77777777" w:rsidR="0087351F" w:rsidRPr="00825D41" w:rsidRDefault="0087351F" w:rsidP="0087351F">
      <w:pPr>
        <w:pStyle w:val="PL"/>
        <w:rPr>
          <w:noProof w:val="0"/>
        </w:rPr>
      </w:pPr>
      <w:r w:rsidRPr="00825D41">
        <w:rPr>
          <w:noProof w:val="0"/>
        </w:rPr>
        <w:t xml:space="preserve">            }</w:t>
      </w:r>
    </w:p>
    <w:p w14:paraId="217605DC" w14:textId="77777777" w:rsidR="0087351F" w:rsidRPr="00825D41" w:rsidRDefault="0087351F" w:rsidP="0087351F">
      <w:pPr>
        <w:pStyle w:val="PL"/>
        <w:rPr>
          <w:noProof w:val="0"/>
        </w:rPr>
      </w:pPr>
    </w:p>
    <w:p w14:paraId="47CB9E6A" w14:textId="77777777" w:rsidR="0087351F" w:rsidRPr="00825D41" w:rsidRDefault="0087351F" w:rsidP="0087351F">
      <w:pPr>
        <w:pStyle w:val="PL"/>
        <w:spacing w:before="120" w:after="180"/>
        <w:rPr>
          <w:rFonts w:ascii="Arial" w:hAnsi="Arial" w:cs="Arial"/>
          <w:noProof w:val="0"/>
          <w:sz w:val="20"/>
        </w:rPr>
      </w:pPr>
      <w:r w:rsidRPr="00825D41">
        <w:rPr>
          <w:rFonts w:ascii="Arial" w:hAnsi="Arial" w:cs="Arial"/>
          <w:noProof w:val="0"/>
          <w:sz w:val="20"/>
        </w:rPr>
        <w:t>(4)</w:t>
      </w:r>
    </w:p>
    <w:p w14:paraId="69892C03" w14:textId="77777777" w:rsidR="0087351F" w:rsidRPr="00825D41" w:rsidRDefault="0087351F" w:rsidP="0087351F">
      <w:pPr>
        <w:pStyle w:val="PL"/>
        <w:rPr>
          <w:noProof w:val="0"/>
        </w:rPr>
      </w:pPr>
      <w:r w:rsidRPr="00825D41">
        <w:rPr>
          <w:b/>
          <w:noProof w:val="0"/>
        </w:rPr>
        <w:lastRenderedPageBreak/>
        <w:t>with</w:t>
      </w:r>
      <w:r w:rsidRPr="00825D41">
        <w:rPr>
          <w:noProof w:val="0"/>
        </w:rPr>
        <w:t xml:space="preserve"> { the UE (MCVideo Client) having an ongoing Emergency Chat Group</w:t>
      </w:r>
      <w:r w:rsidRPr="00825D41">
        <w:rPr>
          <w:noProof w:val="0"/>
          <w:color w:val="FF0000"/>
        </w:rPr>
        <w:t xml:space="preserve"> </w:t>
      </w:r>
      <w:r w:rsidRPr="00825D41">
        <w:rPr>
          <w:noProof w:val="0"/>
        </w:rPr>
        <w:t>Call, with implicit Reception Control }</w:t>
      </w:r>
    </w:p>
    <w:p w14:paraId="4E6A5152"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5FBE95A6"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{the UE MCVideo Client) receives a Media Reception End Request message from the SS (MCVideo Server) }</w:t>
      </w:r>
    </w:p>
    <w:p w14:paraId="2D7FD97F"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the UE (MCVideo Client) notifies the MCVideo User, </w:t>
      </w:r>
      <w:r w:rsidRPr="00825D41">
        <w:rPr>
          <w:b/>
          <w:bCs/>
          <w:noProof w:val="0"/>
        </w:rPr>
        <w:t>and</w:t>
      </w:r>
      <w:r w:rsidRPr="00825D41">
        <w:rPr>
          <w:noProof w:val="0"/>
        </w:rPr>
        <w:t xml:space="preserve"> upon receipt of user acceptance, sends a Media Reception End Response message to the SS (MCVideo Server }</w:t>
      </w:r>
    </w:p>
    <w:p w14:paraId="1CC7AEF6" w14:textId="77777777" w:rsidR="0087351F" w:rsidRPr="00825D41" w:rsidRDefault="0087351F" w:rsidP="0087351F">
      <w:pPr>
        <w:pStyle w:val="PL"/>
        <w:rPr>
          <w:noProof w:val="0"/>
        </w:rPr>
      </w:pPr>
      <w:r w:rsidRPr="00825D41">
        <w:rPr>
          <w:rFonts w:cs="Courier New"/>
          <w:noProof w:val="0"/>
          <w:szCs w:val="16"/>
        </w:rPr>
        <w:t xml:space="preserve">            </w:t>
      </w:r>
      <w:r w:rsidRPr="00825D41">
        <w:rPr>
          <w:noProof w:val="0"/>
        </w:rPr>
        <w:t xml:space="preserve"> }</w:t>
      </w:r>
    </w:p>
    <w:p w14:paraId="338FD455" w14:textId="77777777" w:rsidR="0087351F" w:rsidRPr="00825D41" w:rsidRDefault="0087351F" w:rsidP="0087351F">
      <w:pPr>
        <w:pStyle w:val="PL"/>
        <w:rPr>
          <w:noProof w:val="0"/>
        </w:rPr>
      </w:pPr>
    </w:p>
    <w:p w14:paraId="2FD186DD" w14:textId="77777777" w:rsidR="0087351F" w:rsidRPr="00825D41" w:rsidRDefault="0087351F" w:rsidP="0087351F">
      <w:pPr>
        <w:pStyle w:val="H6"/>
      </w:pPr>
      <w:r w:rsidRPr="00825D41">
        <w:t>(5)</w:t>
      </w:r>
    </w:p>
    <w:p w14:paraId="142F98CA" w14:textId="77777777" w:rsidR="0087351F" w:rsidRPr="00825D41" w:rsidRDefault="0087351F" w:rsidP="0087351F">
      <w:pPr>
        <w:pStyle w:val="PL"/>
        <w:rPr>
          <w:noProof w:val="0"/>
        </w:rPr>
      </w:pPr>
      <w:r w:rsidRPr="00825D41">
        <w:rPr>
          <w:b/>
          <w:noProof w:val="0"/>
        </w:rPr>
        <w:t>with</w:t>
      </w:r>
      <w:r w:rsidRPr="00825D41">
        <w:rPr>
          <w:noProof w:val="0"/>
        </w:rPr>
        <w:t xml:space="preserve"> { the UE (MCVideo Client) having an ongoing Emergency Chat Group Call with Automatic Commencement Mode }</w:t>
      </w:r>
    </w:p>
    <w:p w14:paraId="01054252"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41CDFB76"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end the Emergency Chat Group Call, }</w:t>
      </w:r>
    </w:p>
    <w:p w14:paraId="1634B623" w14:textId="77777777" w:rsidR="0087351F" w:rsidRPr="00825D41" w:rsidRDefault="0087351F" w:rsidP="0087351F">
      <w:pPr>
        <w:pStyle w:val="PL"/>
        <w:rPr>
          <w:rFonts w:cs="Courier New"/>
          <w:noProof w:val="0"/>
          <w:szCs w:val="16"/>
        </w:rPr>
      </w:pPr>
      <w:r w:rsidRPr="00825D41">
        <w:rPr>
          <w:noProof w:val="0"/>
        </w:rPr>
        <w:t xml:space="preserve">    </w:t>
      </w:r>
      <w:r w:rsidRPr="00825D41">
        <w:rPr>
          <w:b/>
          <w:noProof w:val="0"/>
        </w:rPr>
        <w:t>then</w:t>
      </w:r>
      <w:r w:rsidRPr="00825D41">
        <w:rPr>
          <w:noProof w:val="0"/>
        </w:rPr>
        <w:t xml:space="preserve"> { the UE (MCVideo Client) sends a SIP BYE message to the SS (MCVideo Server, receives a SIP 200 (OK) message, and leaves the MCVideo session }</w:t>
      </w:r>
    </w:p>
    <w:p w14:paraId="7F3C1A9A" w14:textId="77777777" w:rsidR="0087351F" w:rsidRPr="00825D41" w:rsidRDefault="0087351F" w:rsidP="0087351F">
      <w:pPr>
        <w:pStyle w:val="PL"/>
        <w:rPr>
          <w:rFonts w:cs="Courier New"/>
          <w:noProof w:val="0"/>
          <w:szCs w:val="16"/>
        </w:rPr>
      </w:pPr>
      <w:r w:rsidRPr="00825D41">
        <w:rPr>
          <w:rFonts w:cs="Courier New"/>
          <w:noProof w:val="0"/>
          <w:szCs w:val="16"/>
        </w:rPr>
        <w:t xml:space="preserve">          }</w:t>
      </w:r>
    </w:p>
    <w:p w14:paraId="3FD5877F" w14:textId="77777777" w:rsidR="0087351F" w:rsidRPr="00825D41" w:rsidRDefault="0087351F" w:rsidP="0087351F">
      <w:pPr>
        <w:pStyle w:val="PL"/>
        <w:rPr>
          <w:rFonts w:cs="Courier New"/>
          <w:noProof w:val="0"/>
          <w:szCs w:val="16"/>
        </w:rPr>
      </w:pPr>
    </w:p>
    <w:p w14:paraId="7DBBEF38" w14:textId="77777777" w:rsidR="0087351F" w:rsidRPr="00825D41" w:rsidRDefault="0087351F" w:rsidP="0087351F">
      <w:pPr>
        <w:pStyle w:val="H6"/>
        <w:ind w:left="1987" w:hanging="1987"/>
      </w:pPr>
      <w:r w:rsidRPr="00825D41">
        <w:t>(6)</w:t>
      </w:r>
    </w:p>
    <w:p w14:paraId="2DD5409D"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registered and authorised for MCVideo Service }</w:t>
      </w:r>
    </w:p>
    <w:p w14:paraId="691C97E1"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08FB9292"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SIP INVITE message from the SS (MCVideo Server) with an imminent peril indication for a MCVideo On-demand Imminent Peril Chat Group Call }</w:t>
      </w:r>
    </w:p>
    <w:p w14:paraId="363299DF" w14:textId="0393517C" w:rsidR="0087351F" w:rsidRPr="00825D41" w:rsidRDefault="0087351F" w:rsidP="0087351F">
      <w:pPr>
        <w:pStyle w:val="PL"/>
        <w:rPr>
          <w:noProof w:val="0"/>
        </w:rPr>
      </w:pPr>
      <w:r w:rsidRPr="00825D41">
        <w:rPr>
          <w:bCs/>
          <w:noProof w:val="0"/>
        </w:rPr>
        <w:t xml:space="preserve">    </w:t>
      </w:r>
      <w:r w:rsidRPr="00825D41">
        <w:rPr>
          <w:b/>
          <w:noProof w:val="0"/>
        </w:rPr>
        <w:t>then</w:t>
      </w:r>
      <w:r w:rsidRPr="00825D41">
        <w:rPr>
          <w:noProof w:val="0"/>
        </w:rPr>
        <w:t xml:space="preserve"> { the UE (MCVideo Client) displays an indication for the MCVideo Imminent Peril Chat Group Call to the MCVideo User, </w:t>
      </w:r>
      <w:r w:rsidRPr="00825D41">
        <w:rPr>
          <w:b/>
          <w:noProof w:val="0"/>
        </w:rPr>
        <w:t>and</w:t>
      </w:r>
      <w:r w:rsidRPr="00825D41">
        <w:rPr>
          <w:noProof w:val="0"/>
        </w:rPr>
        <w:t xml:space="preserve"> responds to the SS (MCVideo Server) with a SIP 200 (OK) message }</w:t>
      </w:r>
    </w:p>
    <w:p w14:paraId="4E45C7A5" w14:textId="77777777" w:rsidR="0087351F" w:rsidRPr="00825D41" w:rsidRDefault="0087351F" w:rsidP="0087351F">
      <w:pPr>
        <w:pStyle w:val="PL"/>
        <w:rPr>
          <w:noProof w:val="0"/>
        </w:rPr>
      </w:pPr>
      <w:r w:rsidRPr="00825D41">
        <w:rPr>
          <w:noProof w:val="0"/>
        </w:rPr>
        <w:t xml:space="preserve">            }</w:t>
      </w:r>
    </w:p>
    <w:p w14:paraId="6608D14B" w14:textId="77777777" w:rsidR="0087351F" w:rsidRPr="00825D41" w:rsidRDefault="0087351F" w:rsidP="0087351F">
      <w:pPr>
        <w:pStyle w:val="PL"/>
        <w:rPr>
          <w:noProof w:val="0"/>
        </w:rPr>
      </w:pPr>
    </w:p>
    <w:p w14:paraId="7B52079A" w14:textId="77777777" w:rsidR="0087351F" w:rsidRPr="00825D41" w:rsidRDefault="0087351F" w:rsidP="0087351F">
      <w:pPr>
        <w:pStyle w:val="H6"/>
        <w:ind w:left="1987" w:hanging="1987"/>
      </w:pPr>
      <w:r w:rsidRPr="00825D41">
        <w:t>(7)</w:t>
      </w:r>
    </w:p>
    <w:p w14:paraId="14FAAB97" w14:textId="77777777" w:rsidR="0087351F" w:rsidRPr="00825D41" w:rsidRDefault="0087351F" w:rsidP="0087351F">
      <w:pPr>
        <w:pStyle w:val="PL"/>
        <w:rPr>
          <w:noProof w:val="0"/>
        </w:rPr>
      </w:pPr>
      <w:r w:rsidRPr="00825D41">
        <w:rPr>
          <w:b/>
          <w:noProof w:val="0"/>
        </w:rPr>
        <w:t>with</w:t>
      </w:r>
      <w:r w:rsidRPr="00825D41">
        <w:rPr>
          <w:noProof w:val="0"/>
        </w:rPr>
        <w:t xml:space="preserve"> { the UE (MCVideo Client) having an ongoing Imminent Peril Chat Group Call, with implicit Reception Control }</w:t>
      </w:r>
    </w:p>
    <w:p w14:paraId="6F957115"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5320196E"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Media Transmission Notification message from the SS (MCVideo Server) }</w:t>
      </w:r>
    </w:p>
    <w:p w14:paraId="117C72E5"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{the UE (MCVideo Client) provides media transmission notification to the MCVideo User </w:t>
      </w:r>
      <w:r w:rsidRPr="00825D41">
        <w:rPr>
          <w:b/>
          <w:bCs/>
          <w:noProof w:val="0"/>
        </w:rPr>
        <w:t>and</w:t>
      </w:r>
      <w:r w:rsidRPr="00825D41">
        <w:rPr>
          <w:noProof w:val="0"/>
        </w:rPr>
        <w:t xml:space="preserve">, upon receipt of approval from the user, sends a Receive Media Request message to the SS (MCVideo Server) </w:t>
      </w:r>
      <w:r w:rsidRPr="00825D41">
        <w:rPr>
          <w:b/>
          <w:bCs/>
          <w:noProof w:val="0"/>
        </w:rPr>
        <w:t>and</w:t>
      </w:r>
      <w:r w:rsidRPr="00825D41">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6E507E2D" w14:textId="77777777" w:rsidR="0087351F" w:rsidRPr="00825D41" w:rsidRDefault="0087351F" w:rsidP="0087351F">
      <w:pPr>
        <w:pStyle w:val="PL"/>
        <w:rPr>
          <w:rFonts w:cs="Courier New"/>
          <w:noProof w:val="0"/>
          <w:szCs w:val="16"/>
        </w:rPr>
      </w:pPr>
      <w:r w:rsidRPr="00825D41">
        <w:rPr>
          <w:rFonts w:cs="Courier New"/>
          <w:noProof w:val="0"/>
          <w:szCs w:val="16"/>
        </w:rPr>
        <w:t xml:space="preserve">            </w:t>
      </w:r>
    </w:p>
    <w:p w14:paraId="21056D06" w14:textId="77777777" w:rsidR="0087351F" w:rsidRPr="00825D41" w:rsidRDefault="0087351F" w:rsidP="0087351F">
      <w:pPr>
        <w:pStyle w:val="PL"/>
        <w:rPr>
          <w:rFonts w:cs="Courier New"/>
          <w:noProof w:val="0"/>
          <w:szCs w:val="16"/>
        </w:rPr>
      </w:pPr>
    </w:p>
    <w:p w14:paraId="68344F93" w14:textId="77777777" w:rsidR="0087351F" w:rsidRPr="00825D41" w:rsidRDefault="0087351F" w:rsidP="0087351F">
      <w:pPr>
        <w:pStyle w:val="H6"/>
      </w:pPr>
      <w:r w:rsidRPr="00825D41">
        <w:t>(8)</w:t>
      </w:r>
    </w:p>
    <w:p w14:paraId="39DDB6C9" w14:textId="77777777" w:rsidR="0087351F" w:rsidRPr="00825D41" w:rsidRDefault="0087351F" w:rsidP="0087351F">
      <w:pPr>
        <w:pStyle w:val="PL"/>
        <w:rPr>
          <w:noProof w:val="0"/>
        </w:rPr>
      </w:pPr>
      <w:r w:rsidRPr="00825D41">
        <w:rPr>
          <w:b/>
          <w:noProof w:val="0"/>
        </w:rPr>
        <w:t>with</w:t>
      </w:r>
      <w:r w:rsidRPr="00825D41">
        <w:rPr>
          <w:noProof w:val="0"/>
        </w:rPr>
        <w:t xml:space="preserve"> { the UE (MCVideo Client) having an ongoing Imminent Peril Chat Group Call, with implicit Reception Control and having sent a Receive Media Request message }</w:t>
      </w:r>
    </w:p>
    <w:p w14:paraId="09BA0494"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404E6726"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 (MCVideo Client) receives a Receive Media Response message from the SS (MCVideo Server) }</w:t>
      </w:r>
    </w:p>
    <w:p w14:paraId="1AD7FE4A"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{the UE (MCVideo Client) provides receive media success notification to the MCVideo User }</w:t>
      </w:r>
    </w:p>
    <w:p w14:paraId="6B431C6B" w14:textId="77777777" w:rsidR="0087351F" w:rsidRPr="00825D41" w:rsidRDefault="0087351F" w:rsidP="0087351F">
      <w:pPr>
        <w:pStyle w:val="PL"/>
        <w:rPr>
          <w:rFonts w:cs="Courier New"/>
          <w:noProof w:val="0"/>
          <w:szCs w:val="16"/>
        </w:rPr>
      </w:pPr>
      <w:r w:rsidRPr="00825D41">
        <w:rPr>
          <w:rFonts w:cs="Courier New"/>
          <w:noProof w:val="0"/>
          <w:szCs w:val="16"/>
        </w:rPr>
        <w:t xml:space="preserve">            </w:t>
      </w:r>
    </w:p>
    <w:p w14:paraId="08A63647" w14:textId="77777777" w:rsidR="0087351F" w:rsidRPr="00825D41" w:rsidRDefault="0087351F" w:rsidP="0087351F">
      <w:pPr>
        <w:pStyle w:val="PL"/>
        <w:rPr>
          <w:rFonts w:cs="Courier New"/>
          <w:noProof w:val="0"/>
          <w:szCs w:val="16"/>
        </w:rPr>
      </w:pPr>
    </w:p>
    <w:p w14:paraId="6B7CE994" w14:textId="77777777" w:rsidR="0087351F" w:rsidRPr="00825D41" w:rsidRDefault="0087351F" w:rsidP="0087351F">
      <w:pPr>
        <w:pStyle w:val="PL"/>
        <w:spacing w:before="120" w:after="180"/>
        <w:rPr>
          <w:rFonts w:ascii="Arial" w:hAnsi="Arial" w:cs="Arial"/>
          <w:noProof w:val="0"/>
          <w:sz w:val="20"/>
        </w:rPr>
      </w:pPr>
      <w:r w:rsidRPr="00825D41">
        <w:rPr>
          <w:rFonts w:ascii="Arial" w:hAnsi="Arial" w:cs="Arial"/>
          <w:noProof w:val="0"/>
          <w:sz w:val="20"/>
        </w:rPr>
        <w:t>(9)</w:t>
      </w:r>
    </w:p>
    <w:p w14:paraId="3219BDEA" w14:textId="77777777" w:rsidR="0087351F" w:rsidRPr="00825D41" w:rsidRDefault="0087351F" w:rsidP="0087351F">
      <w:pPr>
        <w:pStyle w:val="PL"/>
        <w:rPr>
          <w:noProof w:val="0"/>
        </w:rPr>
      </w:pPr>
      <w:r w:rsidRPr="00825D41">
        <w:rPr>
          <w:b/>
          <w:noProof w:val="0"/>
        </w:rPr>
        <w:t>with</w:t>
      </w:r>
      <w:r w:rsidRPr="00825D41">
        <w:rPr>
          <w:noProof w:val="0"/>
        </w:rPr>
        <w:t xml:space="preserve"> { the UE (MCVideo Client) having an ongoing Imminent Peril Chat Group Call, with implicit Reception Control }</w:t>
      </w:r>
    </w:p>
    <w:p w14:paraId="20978A42"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709FCE0E"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{the UE (MCVideo Client) receives a Media Reception End Request message from the SS (MCVideo Server) }</w:t>
      </w:r>
    </w:p>
    <w:p w14:paraId="3DB0E540"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{the UE (MCVideo Client) notifies the MCVideo User, </w:t>
      </w:r>
      <w:r w:rsidRPr="00825D41">
        <w:rPr>
          <w:b/>
          <w:bCs/>
          <w:noProof w:val="0"/>
        </w:rPr>
        <w:t>and</w:t>
      </w:r>
      <w:r w:rsidRPr="00825D41">
        <w:rPr>
          <w:noProof w:val="0"/>
        </w:rPr>
        <w:t xml:space="preserve"> upon receipt of user acceptance, sends a Media Reception End Response message to the SS (MCVideo Server }</w:t>
      </w:r>
    </w:p>
    <w:p w14:paraId="46578CF6" w14:textId="77777777" w:rsidR="0087351F" w:rsidRPr="00825D41" w:rsidRDefault="0087351F" w:rsidP="0087351F">
      <w:pPr>
        <w:pStyle w:val="PL"/>
        <w:rPr>
          <w:rFonts w:cs="Courier New"/>
          <w:noProof w:val="0"/>
          <w:szCs w:val="16"/>
        </w:rPr>
      </w:pPr>
      <w:r w:rsidRPr="00825D41">
        <w:rPr>
          <w:rFonts w:cs="Courier New"/>
          <w:noProof w:val="0"/>
          <w:szCs w:val="16"/>
        </w:rPr>
        <w:t xml:space="preserve">            </w:t>
      </w:r>
    </w:p>
    <w:p w14:paraId="27C78280" w14:textId="77777777" w:rsidR="0087351F" w:rsidRPr="00825D41" w:rsidRDefault="0087351F" w:rsidP="0087351F">
      <w:pPr>
        <w:pStyle w:val="PL"/>
        <w:rPr>
          <w:rFonts w:cs="Courier New"/>
          <w:noProof w:val="0"/>
          <w:szCs w:val="16"/>
        </w:rPr>
      </w:pPr>
    </w:p>
    <w:p w14:paraId="2BE626C4" w14:textId="77777777" w:rsidR="0087351F" w:rsidRPr="00825D41" w:rsidRDefault="0087351F" w:rsidP="0087351F">
      <w:pPr>
        <w:pStyle w:val="PL"/>
        <w:spacing w:before="120" w:after="180"/>
        <w:rPr>
          <w:rFonts w:ascii="Arial" w:hAnsi="Arial" w:cs="Arial"/>
          <w:noProof w:val="0"/>
          <w:sz w:val="20"/>
        </w:rPr>
      </w:pPr>
      <w:r w:rsidRPr="00825D41">
        <w:rPr>
          <w:rFonts w:ascii="Arial" w:hAnsi="Arial" w:cs="Arial"/>
          <w:noProof w:val="0"/>
          <w:sz w:val="20"/>
        </w:rPr>
        <w:t>(10)</w:t>
      </w:r>
    </w:p>
    <w:p w14:paraId="376A04DF" w14:textId="77777777" w:rsidR="0087351F" w:rsidRPr="00825D41" w:rsidRDefault="0087351F" w:rsidP="0087351F">
      <w:pPr>
        <w:pStyle w:val="PL"/>
        <w:rPr>
          <w:noProof w:val="0"/>
        </w:rPr>
      </w:pPr>
      <w:r w:rsidRPr="00825D41">
        <w:rPr>
          <w:b/>
          <w:noProof w:val="0"/>
        </w:rPr>
        <w:t>with</w:t>
      </w:r>
      <w:r w:rsidRPr="00825D41">
        <w:rPr>
          <w:noProof w:val="0"/>
        </w:rPr>
        <w:t xml:space="preserve"> { the UE (MCVideo Client) having an ongoing Imminent Peril Chat Group Call with Automatic Commencement Mode }</w:t>
      </w:r>
    </w:p>
    <w:p w14:paraId="7949A66A"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198234AF"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end the Emergency Chat Group Call, }</w:t>
      </w:r>
    </w:p>
    <w:p w14:paraId="332BE0F0" w14:textId="77777777" w:rsidR="0087351F" w:rsidRPr="00825D41" w:rsidRDefault="0087351F" w:rsidP="0087351F">
      <w:pPr>
        <w:pStyle w:val="PL"/>
        <w:rPr>
          <w:rFonts w:cs="Courier New"/>
          <w:noProof w:val="0"/>
          <w:szCs w:val="16"/>
        </w:rPr>
      </w:pPr>
      <w:r w:rsidRPr="00825D41">
        <w:rPr>
          <w:noProof w:val="0"/>
        </w:rPr>
        <w:t xml:space="preserve">    </w:t>
      </w:r>
      <w:r w:rsidRPr="00825D41">
        <w:rPr>
          <w:b/>
          <w:noProof w:val="0"/>
        </w:rPr>
        <w:t>then</w:t>
      </w:r>
      <w:r w:rsidRPr="00825D41">
        <w:rPr>
          <w:noProof w:val="0"/>
        </w:rPr>
        <w:t xml:space="preserve"> { the UE (MCVideo Client) sends a SIP BYE message to the SS (MCVideo Server, receives a SIP 200 (OK) message, and leaves the MCVideo session }</w:t>
      </w:r>
    </w:p>
    <w:p w14:paraId="356115FA" w14:textId="77777777" w:rsidR="0087351F" w:rsidRPr="00825D41" w:rsidRDefault="0087351F" w:rsidP="0087351F">
      <w:pPr>
        <w:pStyle w:val="PL"/>
        <w:rPr>
          <w:rFonts w:cs="Courier New"/>
          <w:noProof w:val="0"/>
          <w:szCs w:val="16"/>
        </w:rPr>
      </w:pPr>
      <w:r w:rsidRPr="00825D41">
        <w:rPr>
          <w:rFonts w:cs="Courier New"/>
          <w:noProof w:val="0"/>
          <w:szCs w:val="16"/>
        </w:rPr>
        <w:t xml:space="preserve">          }</w:t>
      </w:r>
    </w:p>
    <w:p w14:paraId="6894F9E6" w14:textId="77777777" w:rsidR="0087351F" w:rsidRPr="00825D41" w:rsidRDefault="0087351F" w:rsidP="0087351F">
      <w:pPr>
        <w:pStyle w:val="PL"/>
        <w:rPr>
          <w:noProof w:val="0"/>
        </w:rPr>
      </w:pPr>
    </w:p>
    <w:p w14:paraId="3643E3D7" w14:textId="77777777" w:rsidR="0087351F" w:rsidRPr="00825D41" w:rsidRDefault="0087351F" w:rsidP="0087351F">
      <w:pPr>
        <w:pStyle w:val="H6"/>
      </w:pPr>
      <w:bookmarkStart w:id="564" w:name="_Toc52787721"/>
      <w:bookmarkStart w:id="565" w:name="_Toc75906943"/>
      <w:bookmarkStart w:id="566" w:name="_Toc75907280"/>
      <w:r w:rsidRPr="00825D41">
        <w:t>6.1.2.4.2</w:t>
      </w:r>
      <w:r w:rsidRPr="00825D41">
        <w:tab/>
        <w:t>Conformance requirements</w:t>
      </w:r>
      <w:bookmarkEnd w:id="564"/>
      <w:bookmarkEnd w:id="565"/>
      <w:bookmarkEnd w:id="566"/>
    </w:p>
    <w:p w14:paraId="65888F89" w14:textId="77777777" w:rsidR="0087351F" w:rsidRPr="00825D41" w:rsidRDefault="0087351F" w:rsidP="0087351F">
      <w:r w:rsidRPr="00825D41">
        <w:t xml:space="preserve">References: The conformance requirements covered in the current TC are specified in: TS 24.281, clauses </w:t>
      </w:r>
      <w:r w:rsidRPr="00825D41">
        <w:rPr>
          <w:strike/>
        </w:rPr>
        <w:t>2</w:t>
      </w:r>
      <w:r w:rsidRPr="00825D41">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F77235" w14:textId="77777777" w:rsidR="0087351F" w:rsidRPr="00825D41" w:rsidRDefault="0087351F" w:rsidP="0087351F">
      <w:r w:rsidRPr="00825D41">
        <w:t>[TS 24.281, clause 9.2.2.2.1.2]</w:t>
      </w:r>
    </w:p>
    <w:p w14:paraId="29E52343" w14:textId="77777777" w:rsidR="0087351F" w:rsidRPr="00825D41" w:rsidRDefault="0087351F" w:rsidP="0087351F">
      <w:r w:rsidRPr="00825D41">
        <w:t>This clause covers both on-demand session and pre-established sessions.</w:t>
      </w:r>
    </w:p>
    <w:p w14:paraId="56868A2B" w14:textId="77777777" w:rsidR="0087351F" w:rsidRPr="00825D41" w:rsidRDefault="0087351F" w:rsidP="0087351F">
      <w:r w:rsidRPr="00825D41">
        <w:t>Upon receipt of a SIP re-INVITE request the MCVideo client:</w:t>
      </w:r>
    </w:p>
    <w:p w14:paraId="026F82BE" w14:textId="77777777" w:rsidR="0087351F" w:rsidRPr="00825D41" w:rsidRDefault="0087351F" w:rsidP="0087351F">
      <w:pPr>
        <w:pStyle w:val="B1"/>
      </w:pPr>
      <w:r w:rsidRPr="00825D41">
        <w:t>1)</w:t>
      </w:r>
      <w:r w:rsidRPr="00825D41">
        <w:tab/>
        <w:t>if the SIP re-INVITE request contains an application/vnd.3gpp.mcvideo-info+xml MIME body with the &lt;mcvideoinfo&gt; element containing the &lt;mcvideo-Params&gt; element with the &lt;emergency-ind&gt; element set to a value of "true":</w:t>
      </w:r>
    </w:p>
    <w:p w14:paraId="0AF774D0" w14:textId="77777777" w:rsidR="0087351F" w:rsidRPr="00825D41" w:rsidRDefault="0087351F" w:rsidP="0087351F">
      <w:pPr>
        <w:pStyle w:val="B2"/>
      </w:pPr>
      <w:r w:rsidRPr="00825D41">
        <w:t>a)</w:t>
      </w:r>
      <w:r w:rsidRPr="00825D41">
        <w:tab/>
        <w:t xml:space="preserve">should display to the MCVideo </w:t>
      </w:r>
      <w:r w:rsidRPr="00825D41">
        <w:rPr>
          <w:lang w:eastAsia="ko-KR"/>
        </w:rPr>
        <w:t>u</w:t>
      </w:r>
      <w:r w:rsidRPr="00825D41">
        <w:t>ser the MCVideo ID of the originator of the MCVideo emergency group call and an indication that this is an MCVideo emergency group call;</w:t>
      </w:r>
    </w:p>
    <w:p w14:paraId="52491579" w14:textId="77777777" w:rsidR="0087351F" w:rsidRPr="00825D41" w:rsidRDefault="0087351F" w:rsidP="0087351F">
      <w:pPr>
        <w:pStyle w:val="B2"/>
      </w:pPr>
      <w:r w:rsidRPr="00825D41">
        <w:t>b)</w:t>
      </w:r>
      <w:r w:rsidRPr="00825D41">
        <w:tab/>
        <w:t>if the &lt;mcvideoinfo&gt; element containing the &lt;mcvideo-Params&gt; element contains an &lt;alert-ind&gt; element set to "true", should display to the MCVideo user an indication of the MCVideo emergency alert and associated information;</w:t>
      </w:r>
    </w:p>
    <w:p w14:paraId="58C99F7C" w14:textId="77777777" w:rsidR="0087351F" w:rsidRPr="00825D41" w:rsidRDefault="0087351F" w:rsidP="0087351F">
      <w:pPr>
        <w:pStyle w:val="B2"/>
      </w:pPr>
      <w:r w:rsidRPr="00825D41">
        <w:t>c)</w:t>
      </w:r>
      <w:r w:rsidRPr="00825D41">
        <w:tab/>
        <w:t xml:space="preserve">shall set the MCVideo emergency group state to "MVEG 2: in-progress"; </w:t>
      </w:r>
    </w:p>
    <w:p w14:paraId="49F82F1D" w14:textId="77777777" w:rsidR="0087351F" w:rsidRPr="00825D41" w:rsidRDefault="0087351F" w:rsidP="0087351F">
      <w:pPr>
        <w:pStyle w:val="B2"/>
      </w:pPr>
      <w:r w:rsidRPr="00825D41">
        <w:t>d)</w:t>
      </w:r>
      <w:r w:rsidRPr="00825D41">
        <w:tab/>
        <w:t>shall set the MCVideo imminent peril group state to "MVIG 1: no-imminent-peril"; and</w:t>
      </w:r>
    </w:p>
    <w:p w14:paraId="513447EC" w14:textId="77777777" w:rsidR="0087351F" w:rsidRPr="00825D41" w:rsidRDefault="0087351F" w:rsidP="0087351F">
      <w:pPr>
        <w:pStyle w:val="B2"/>
      </w:pPr>
      <w:r w:rsidRPr="00825D41">
        <w:t>e)</w:t>
      </w:r>
      <w:r w:rsidRPr="00825D41">
        <w:tab/>
        <w:t>shall set the MCVideo imminent peril group call state to "MIGC 1: imminent-peril-gc-capable";</w:t>
      </w:r>
    </w:p>
    <w:p w14:paraId="5DB80126" w14:textId="77777777" w:rsidR="0087351F" w:rsidRPr="00825D41" w:rsidRDefault="0087351F" w:rsidP="0087351F">
      <w:pPr>
        <w:pStyle w:val="B1"/>
      </w:pPr>
      <w:r w:rsidRPr="00825D41">
        <w:t>2)</w:t>
      </w:r>
      <w:r w:rsidRPr="00825D41">
        <w:tab/>
        <w:t>if the SIP re-INVITE request contains an application/vnd.3gpp.mcvideo-info+xml MIME body with the &lt;mcvideoinfo&gt; element containing the &lt;mcvideo-Params&gt; element with the &lt;imminentperil-ind&gt; element set to a value of "true":</w:t>
      </w:r>
    </w:p>
    <w:p w14:paraId="7710F587" w14:textId="77777777" w:rsidR="0087351F" w:rsidRPr="00825D41" w:rsidRDefault="0087351F" w:rsidP="0087351F">
      <w:pPr>
        <w:pStyle w:val="B2"/>
      </w:pPr>
      <w:r w:rsidRPr="00825D41">
        <w:t>a)</w:t>
      </w:r>
      <w:r w:rsidRPr="00825D41">
        <w:tab/>
        <w:t xml:space="preserve">should display to the MCVideo </w:t>
      </w:r>
      <w:r w:rsidRPr="00825D41">
        <w:rPr>
          <w:lang w:eastAsia="ko-KR"/>
        </w:rPr>
        <w:t>u</w:t>
      </w:r>
      <w:r w:rsidRPr="00825D41">
        <w:t>ser the MCVideo ID of the originator of the MCVideo imminent peril group call and an indication that this is an MCVideo imminent peril group call; and</w:t>
      </w:r>
    </w:p>
    <w:p w14:paraId="60A83D5E" w14:textId="77777777" w:rsidR="0087351F" w:rsidRPr="00825D41" w:rsidRDefault="0087351F" w:rsidP="0087351F">
      <w:pPr>
        <w:pStyle w:val="B2"/>
      </w:pPr>
      <w:r w:rsidRPr="00825D41">
        <w:t>b)</w:t>
      </w:r>
      <w:r w:rsidRPr="00825D41">
        <w:tab/>
        <w:t>shall set the MCVideo imminent peril group state to "MVIG 2: in-progress";</w:t>
      </w:r>
    </w:p>
    <w:p w14:paraId="31472CC5" w14:textId="77777777" w:rsidR="0087351F" w:rsidRPr="00825D41" w:rsidRDefault="0087351F" w:rsidP="0087351F">
      <w:pPr>
        <w:pStyle w:val="B1"/>
      </w:pPr>
      <w:r w:rsidRPr="00825D41">
        <w:t>3)</w:t>
      </w:r>
      <w:r w:rsidRPr="00825D41">
        <w:tab/>
        <w:t>if the SIP re-INVITE request contains an application/vnd.3gpp.mcvideo-info+xml MIME body with the &lt;mcvideoinfo&gt; element containing the &lt;mcvideo-Params&gt; element with the &lt;emergency-ind&gt; element set to a value of "false":</w:t>
      </w:r>
    </w:p>
    <w:p w14:paraId="128D5171" w14:textId="77777777" w:rsidR="0087351F" w:rsidRPr="00825D41" w:rsidRDefault="0087351F" w:rsidP="0087351F">
      <w:pPr>
        <w:pStyle w:val="B2"/>
      </w:pPr>
      <w:r w:rsidRPr="00825D41">
        <w:t>a)</w:t>
      </w:r>
      <w:r w:rsidRPr="00825D41">
        <w:tab/>
        <w:t xml:space="preserve">should display to the MCVideo </w:t>
      </w:r>
      <w:r w:rsidRPr="00825D41">
        <w:rPr>
          <w:lang w:eastAsia="ko-KR"/>
        </w:rPr>
        <w:t>u</w:t>
      </w:r>
      <w:r w:rsidRPr="00825D41">
        <w:t>ser the MCVideo ID of the MCVideo user cancelling the MCVideo emergency group call;</w:t>
      </w:r>
    </w:p>
    <w:p w14:paraId="527A27A7" w14:textId="77777777" w:rsidR="0087351F" w:rsidRPr="00825D41" w:rsidRDefault="0087351F" w:rsidP="0087351F">
      <w:pPr>
        <w:pStyle w:val="B2"/>
      </w:pPr>
      <w:r w:rsidRPr="00825D41">
        <w:t>b)</w:t>
      </w:r>
      <w:r w:rsidRPr="00825D41">
        <w:tab/>
        <w:t>if the &lt;mcvideoinfo&gt; element containing the &lt;mcvideo-Params&gt; element contains an &lt;alert-ind&gt; element set to "false":</w:t>
      </w:r>
    </w:p>
    <w:p w14:paraId="33501613" w14:textId="77777777" w:rsidR="0087351F" w:rsidRPr="00825D41" w:rsidRDefault="0087351F" w:rsidP="0087351F">
      <w:pPr>
        <w:pStyle w:val="B3"/>
      </w:pPr>
      <w:r w:rsidRPr="00825D41">
        <w:t>i)</w:t>
      </w:r>
      <w:r w:rsidRPr="00825D41">
        <w:tab/>
        <w:t>should display to the MCVideo user an indication of the MCVideo emergency alert cancellation and the MCVideo ID of the MCVideo user cancelling the MCVideo emergency alert; and</w:t>
      </w:r>
    </w:p>
    <w:p w14:paraId="226B99AA" w14:textId="77777777" w:rsidR="0087351F" w:rsidRPr="00825D41" w:rsidRDefault="0087351F" w:rsidP="0087351F">
      <w:pPr>
        <w:pStyle w:val="B3"/>
      </w:pPr>
      <w:r w:rsidRPr="00825D41">
        <w:t>ii)</w:t>
      </w:r>
      <w:r w:rsidRPr="00825D41">
        <w:tab/>
        <w:t>if the SIP re-INVITE request contains an application/vnd.3gpp.mcvideo-info+xml MIME body including an &lt;originated-by&gt; element:</w:t>
      </w:r>
    </w:p>
    <w:p w14:paraId="14F2E288" w14:textId="77777777" w:rsidR="0087351F" w:rsidRPr="00825D41" w:rsidRDefault="0087351F" w:rsidP="0087351F">
      <w:pPr>
        <w:pStyle w:val="B4"/>
      </w:pPr>
      <w:r w:rsidRPr="00825D41">
        <w:t>A)</w:t>
      </w:r>
      <w:r w:rsidRPr="00825D41">
        <w:tab/>
        <w:t>should display to the MCVideo user the MCVideo ID contained in the &lt;originated-by&gt; element of the MCVideo user that originated the MCVideo emergency alert; and</w:t>
      </w:r>
    </w:p>
    <w:p w14:paraId="44E931BB" w14:textId="77777777" w:rsidR="0087351F" w:rsidRPr="00825D41" w:rsidRDefault="0087351F" w:rsidP="0087351F">
      <w:pPr>
        <w:pStyle w:val="B4"/>
      </w:pPr>
      <w:r w:rsidRPr="00825D41">
        <w:t>B)</w:t>
      </w:r>
      <w:r w:rsidRPr="00825D41">
        <w:tab/>
        <w:t>if the MCVideo ID contained in the &lt;originated-by&gt; element is the MCVideo ID of the receiving MCVideo user, shall set the MCVideo emergency alert state to "MVEA 1: no-alert";</w:t>
      </w:r>
    </w:p>
    <w:p w14:paraId="4125A0DC" w14:textId="77777777" w:rsidR="0087351F" w:rsidRPr="00825D41" w:rsidRDefault="0087351F" w:rsidP="0087351F">
      <w:pPr>
        <w:pStyle w:val="B2"/>
      </w:pPr>
      <w:r w:rsidRPr="00825D41">
        <w:t>c)</w:t>
      </w:r>
      <w:r w:rsidRPr="00825D41">
        <w:tab/>
        <w:t>shall set the MCVideo emergency group state to "MVEG 1: no-emergency"; and</w:t>
      </w:r>
    </w:p>
    <w:p w14:paraId="5B98EE2A" w14:textId="77777777" w:rsidR="0087351F" w:rsidRPr="00825D41" w:rsidRDefault="0087351F" w:rsidP="0087351F">
      <w:pPr>
        <w:pStyle w:val="B2"/>
      </w:pPr>
      <w:r w:rsidRPr="00825D41">
        <w:lastRenderedPageBreak/>
        <w:t>d)</w:t>
      </w:r>
      <w:r w:rsidRPr="00825D41">
        <w:tab/>
        <w:t>if the MCVideo emergency group call state of the group is set to "MVEGC 3: emergency-call-granted", shall set the MCVideo emergency group call state of the group to "MVEGC 1: emergency-gc-capable";</w:t>
      </w:r>
    </w:p>
    <w:p w14:paraId="14F59DB9" w14:textId="77777777" w:rsidR="0087351F" w:rsidRPr="00825D41" w:rsidRDefault="0087351F" w:rsidP="0087351F">
      <w:pPr>
        <w:pStyle w:val="B1"/>
      </w:pPr>
      <w:r w:rsidRPr="00825D41">
        <w:t>4)</w:t>
      </w:r>
      <w:r w:rsidRPr="00825D41">
        <w:tab/>
        <w:t>if the SIP re-INVITE request contains an application/vnd.3gpp.mcvideo-info+xml MIME body with the &lt;mcvideoinfo&gt; element containing the &lt;mcvideo-Params&gt; element with the &lt;imminentperil-ind&gt; element set to a value of "false":</w:t>
      </w:r>
    </w:p>
    <w:p w14:paraId="2DB07B3B" w14:textId="77777777" w:rsidR="0087351F" w:rsidRPr="00825D41" w:rsidRDefault="0087351F" w:rsidP="0087351F">
      <w:pPr>
        <w:pStyle w:val="B2"/>
      </w:pPr>
      <w:r w:rsidRPr="00825D41">
        <w:t>a)</w:t>
      </w:r>
      <w:r w:rsidRPr="00825D41">
        <w:tab/>
        <w:t xml:space="preserve">should display to the MCVideo </w:t>
      </w:r>
      <w:r w:rsidRPr="00825D41">
        <w:rPr>
          <w:lang w:eastAsia="ko-KR"/>
        </w:rPr>
        <w:t>u</w:t>
      </w:r>
      <w:r w:rsidRPr="00825D41">
        <w:t xml:space="preserve">ser the MCVideo ID of the MCVideo user cancelling the MCVideo imminent peril group call and an indication that this is an MCVideo imminent peril group call; </w:t>
      </w:r>
    </w:p>
    <w:p w14:paraId="667442AD" w14:textId="77777777" w:rsidR="0087351F" w:rsidRPr="00825D41" w:rsidRDefault="0087351F" w:rsidP="0087351F">
      <w:pPr>
        <w:pStyle w:val="B2"/>
      </w:pPr>
      <w:r w:rsidRPr="00825D41">
        <w:t>b)</w:t>
      </w:r>
      <w:r w:rsidRPr="00825D41">
        <w:tab/>
        <w:t>shall set the MCVideo imminent peril group state to "MVIG 1: no-imminent-peril"; and</w:t>
      </w:r>
    </w:p>
    <w:p w14:paraId="152EC230" w14:textId="77777777" w:rsidR="0087351F" w:rsidRPr="00825D41" w:rsidRDefault="0087351F" w:rsidP="0087351F">
      <w:pPr>
        <w:pStyle w:val="B2"/>
      </w:pPr>
      <w:r w:rsidRPr="00825D41">
        <w:t>c)</w:t>
      </w:r>
      <w:r w:rsidRPr="00825D41">
        <w:tab/>
        <w:t>shall set the MCVideo imminent peril group call state to "MIGC 1: imminent-peril-gc-capable";</w:t>
      </w:r>
    </w:p>
    <w:p w14:paraId="3DDC6F06" w14:textId="77777777" w:rsidR="0087351F" w:rsidRPr="00825D41" w:rsidRDefault="0087351F" w:rsidP="0087351F">
      <w:pPr>
        <w:pStyle w:val="B1"/>
        <w:rPr>
          <w:lang w:eastAsia="ko-KR"/>
        </w:rPr>
      </w:pPr>
      <w:r w:rsidRPr="00825D41">
        <w:t>5)</w:t>
      </w:r>
      <w:r w:rsidRPr="00825D41">
        <w:tab/>
        <w:t>may check if a Resource-Priority header field is included in the incoming SIP re-INVITE request and may perform further actions outside the scope of this specification to act upon an included Resource-Priority header field as specified in 3GPP TS 24.229 [</w:t>
      </w:r>
      <w:r w:rsidRPr="00825D41">
        <w:rPr>
          <w:lang w:eastAsia="zh-CN"/>
        </w:rPr>
        <w:t>11</w:t>
      </w:r>
      <w:r w:rsidRPr="00825D41">
        <w:t>]</w:t>
      </w:r>
      <w:r w:rsidRPr="00825D41">
        <w:rPr>
          <w:lang w:eastAsia="ko-KR"/>
        </w:rPr>
        <w:t>;</w:t>
      </w:r>
    </w:p>
    <w:p w14:paraId="4C9C0CE0" w14:textId="77777777" w:rsidR="0087351F" w:rsidRPr="00825D41" w:rsidRDefault="0087351F" w:rsidP="0087351F">
      <w:pPr>
        <w:pStyle w:val="B1"/>
      </w:pPr>
      <w:r w:rsidRPr="00825D41">
        <w:t>6</w:t>
      </w:r>
      <w:r w:rsidRPr="00825D41">
        <w:rPr>
          <w:lang w:eastAsia="ko-KR"/>
        </w:rPr>
        <w:t>)</w:t>
      </w:r>
      <w:r w:rsidRPr="00825D41">
        <w:rPr>
          <w:lang w:eastAsia="ko-KR"/>
        </w:rPr>
        <w:tab/>
      </w:r>
      <w:r w:rsidRPr="00825D41">
        <w:t>shall accept the SIP re-INVITE request and generate a SIP 200 (OK) response according to rules and procedures of 3GPP TS 24.229 [</w:t>
      </w:r>
      <w:r w:rsidRPr="00825D41">
        <w:rPr>
          <w:lang w:eastAsia="zh-CN"/>
        </w:rPr>
        <w:t>11</w:t>
      </w:r>
      <w:r w:rsidRPr="00825D41">
        <w:t>];</w:t>
      </w:r>
    </w:p>
    <w:p w14:paraId="19A6C318" w14:textId="77777777" w:rsidR="0087351F" w:rsidRPr="00825D41" w:rsidRDefault="0087351F" w:rsidP="0087351F">
      <w:pPr>
        <w:pStyle w:val="B1"/>
      </w:pPr>
      <w:r w:rsidRPr="00825D41">
        <w:t>7)</w:t>
      </w:r>
      <w:r w:rsidRPr="00825D41">
        <w:tab/>
        <w:t>shall include the g.3gpp.mcvideo media feature tag in the Contact header field of the SIP 200 (OK) response;</w:t>
      </w:r>
    </w:p>
    <w:p w14:paraId="2D9741C4" w14:textId="77777777" w:rsidR="0087351F" w:rsidRPr="00825D41" w:rsidRDefault="0087351F" w:rsidP="0087351F">
      <w:pPr>
        <w:pStyle w:val="B1"/>
      </w:pPr>
      <w:r w:rsidRPr="00825D41">
        <w:t>8)</w:t>
      </w:r>
      <w:r w:rsidRPr="00825D41">
        <w:tab/>
        <w:t xml:space="preserve">shall include the </w:t>
      </w:r>
      <w:r w:rsidRPr="00825D41">
        <w:rPr>
          <w:lang w:eastAsia="zh-CN"/>
        </w:rPr>
        <w:t>g.3gpp.icsi-ref</w:t>
      </w:r>
      <w:r w:rsidRPr="00825D41">
        <w:t xml:space="preserve"> media feature tag containing the value of "urn:urn-7:3gpp-service.ims.icsi.mcvideo" in the Contact header field of the SIP 200 (OK) response;</w:t>
      </w:r>
    </w:p>
    <w:p w14:paraId="1EC2D213" w14:textId="77777777" w:rsidR="0087351F" w:rsidRPr="00825D41" w:rsidRDefault="0087351F" w:rsidP="0087351F">
      <w:pPr>
        <w:pStyle w:val="B1"/>
        <w:rPr>
          <w:lang w:eastAsia="ko-KR"/>
        </w:rPr>
      </w:pPr>
      <w:r w:rsidRPr="00825D41">
        <w:t>9)</w:t>
      </w:r>
      <w:r w:rsidRPr="00825D41">
        <w:tab/>
        <w:t>if the SIP re-INVITE request was received within an on-demand session, shall include an SDP answer in the SIP 200 (OK) response to the SDP offer in the incoming SIP re-INVITE request according to 3GPP TS 24.229 [</w:t>
      </w:r>
      <w:r w:rsidRPr="00825D41">
        <w:rPr>
          <w:lang w:eastAsia="zh-CN"/>
        </w:rPr>
        <w:t>11</w:t>
      </w:r>
      <w:r w:rsidRPr="00825D41">
        <w:t>] with the clarifications given in clause </w:t>
      </w:r>
      <w:r w:rsidRPr="00825D41">
        <w:rPr>
          <w:lang w:eastAsia="zh-CN"/>
        </w:rPr>
        <w:t>6.2.2</w:t>
      </w:r>
      <w:r w:rsidRPr="00825D41">
        <w:rPr>
          <w:lang w:eastAsia="ko-KR"/>
        </w:rPr>
        <w:t>; and</w:t>
      </w:r>
    </w:p>
    <w:p w14:paraId="3301DC86" w14:textId="77777777" w:rsidR="0087351F" w:rsidRPr="00825D41" w:rsidRDefault="0087351F" w:rsidP="0087351F">
      <w:pPr>
        <w:pStyle w:val="B1"/>
        <w:rPr>
          <w:lang w:eastAsia="ko-KR"/>
        </w:rPr>
      </w:pPr>
      <w:r w:rsidRPr="00825D41">
        <w:rPr>
          <w:lang w:eastAsia="ko-KR"/>
        </w:rPr>
        <w:t>10)</w:t>
      </w:r>
      <w:r w:rsidRPr="00825D41">
        <w:rPr>
          <w:lang w:eastAsia="ko-KR"/>
        </w:rPr>
        <w:tab/>
        <w:t>shall send the SIP 200 (OK) response towards the MCVideo server according to rules and procedures of 3GPP TS 24.229 [</w:t>
      </w:r>
      <w:r w:rsidRPr="00825D41">
        <w:rPr>
          <w:lang w:eastAsia="zh-CN"/>
        </w:rPr>
        <w:t>11</w:t>
      </w:r>
      <w:r w:rsidRPr="00825D41">
        <w:rPr>
          <w:lang w:eastAsia="ko-KR"/>
        </w:rPr>
        <w:t>].</w:t>
      </w:r>
    </w:p>
    <w:p w14:paraId="6975CE4E" w14:textId="77777777" w:rsidR="0087351F" w:rsidRPr="00825D41" w:rsidRDefault="0087351F" w:rsidP="0087351F">
      <w:pPr>
        <w:rPr>
          <w:lang w:eastAsia="ko-KR"/>
        </w:rPr>
      </w:pPr>
      <w:r w:rsidRPr="00825D41">
        <w:rPr>
          <w:lang w:eastAsia="ko-KR"/>
        </w:rPr>
        <w:t>[TS 24.281, clause 9.2.2.2.1.6]</w:t>
      </w:r>
    </w:p>
    <w:p w14:paraId="67786711" w14:textId="77777777" w:rsidR="0087351F" w:rsidRPr="00825D41" w:rsidRDefault="0087351F" w:rsidP="0087351F">
      <w:r w:rsidRPr="00825D41">
        <w:t>This procedure is used for MCVideo emergency and MCVideo imminent peril calls when the MCVideo client is affiliated but not joined to the chat group.</w:t>
      </w:r>
    </w:p>
    <w:p w14:paraId="1116E420" w14:textId="77777777" w:rsidR="0087351F" w:rsidRPr="00825D41" w:rsidRDefault="0087351F" w:rsidP="0087351F">
      <w:pPr>
        <w:rPr>
          <w:lang w:eastAsia="ko-KR"/>
        </w:rPr>
      </w:pPr>
      <w:r w:rsidRPr="00825D41">
        <w:rPr>
          <w:lang w:eastAsia="ko-KR"/>
        </w:rPr>
        <w:t>In the procedures in this clause:</w:t>
      </w:r>
    </w:p>
    <w:p w14:paraId="363A5726" w14:textId="77777777" w:rsidR="0087351F" w:rsidRPr="00825D41" w:rsidRDefault="0087351F" w:rsidP="0087351F">
      <w:pPr>
        <w:pStyle w:val="B1"/>
      </w:pPr>
      <w:r w:rsidRPr="00825D41">
        <w:t>1)</w:t>
      </w:r>
      <w:r w:rsidRPr="00825D41">
        <w:tab/>
        <w:t>emergency indication in an incoming SIP INVITE request refers to the &lt;emergency-ind&gt; element of the application/vnd.3gpp.mcvideo-info+xml MIME body; and</w:t>
      </w:r>
    </w:p>
    <w:p w14:paraId="772E1721" w14:textId="77777777" w:rsidR="0087351F" w:rsidRPr="00825D41" w:rsidRDefault="0087351F" w:rsidP="0087351F">
      <w:pPr>
        <w:pStyle w:val="B1"/>
      </w:pPr>
      <w:r w:rsidRPr="00825D41">
        <w:t>2)</w:t>
      </w:r>
      <w:r w:rsidRPr="00825D41">
        <w:tab/>
        <w:t>imminent peril indication in an incoming SIP INVITE request refers to the &lt;imminentperil-ind&gt; element of the application/vnd.3gpp.mcvideo-info+xml MIME body.</w:t>
      </w:r>
    </w:p>
    <w:p w14:paraId="3E3A5462" w14:textId="77777777" w:rsidR="0087351F" w:rsidRPr="00825D41" w:rsidRDefault="0087351F" w:rsidP="0087351F">
      <w:r w:rsidRPr="00825D41">
        <w:t>Upon receipt of an initial SIP INVITE request, the MCVideo client:</w:t>
      </w:r>
    </w:p>
    <w:p w14:paraId="5EC41621" w14:textId="77777777" w:rsidR="0087351F" w:rsidRPr="00825D41" w:rsidRDefault="0087351F" w:rsidP="0087351F">
      <w:pPr>
        <w:pStyle w:val="B1"/>
      </w:pPr>
      <w:r w:rsidRPr="00825D41">
        <w:t>1)</w:t>
      </w:r>
      <w:r w:rsidRPr="00825D41">
        <w:tab/>
        <w:t>may reject the SIP INVITE request if either of the following conditions is met:</w:t>
      </w:r>
    </w:p>
    <w:p w14:paraId="2391EAB9" w14:textId="77777777" w:rsidR="0087351F" w:rsidRPr="00825D41" w:rsidRDefault="0087351F" w:rsidP="0087351F">
      <w:pPr>
        <w:pStyle w:val="B2"/>
        <w:rPr>
          <w:lang w:eastAsia="ko-KR"/>
        </w:rPr>
      </w:pPr>
      <w:r w:rsidRPr="00825D41">
        <w:rPr>
          <w:lang w:eastAsia="ko-KR"/>
        </w:rPr>
        <w:t>a)</w:t>
      </w:r>
      <w:r w:rsidRPr="00825D41">
        <w:rPr>
          <w:lang w:eastAsia="ko-KR"/>
        </w:rPr>
        <w:tab/>
        <w:t>MCVideo client does not have enough resources to handle the call; or</w:t>
      </w:r>
    </w:p>
    <w:p w14:paraId="2FE682EA" w14:textId="77777777" w:rsidR="0087351F" w:rsidRPr="00825D41" w:rsidRDefault="0087351F" w:rsidP="0087351F">
      <w:pPr>
        <w:pStyle w:val="B2"/>
        <w:rPr>
          <w:lang w:eastAsia="ko-KR"/>
        </w:rPr>
      </w:pPr>
      <w:r w:rsidRPr="00825D41">
        <w:rPr>
          <w:lang w:eastAsia="ko-KR"/>
        </w:rPr>
        <w:t>b)</w:t>
      </w:r>
      <w:r w:rsidRPr="00825D41">
        <w:rPr>
          <w:lang w:eastAsia="ko-KR"/>
        </w:rPr>
        <w:tab/>
        <w:t>any other reason outside the scope of this specification;</w:t>
      </w:r>
    </w:p>
    <w:p w14:paraId="39391E54" w14:textId="77777777" w:rsidR="0087351F" w:rsidRPr="00825D41" w:rsidRDefault="0087351F" w:rsidP="0087351F">
      <w:pPr>
        <w:pStyle w:val="B1"/>
      </w:pPr>
      <w:r w:rsidRPr="00825D41">
        <w:t>2)</w:t>
      </w:r>
      <w:r w:rsidRPr="00825D41">
        <w:tab/>
        <w:t>if the SIP INVITE request is rejected in step 1), shall respond toward participating MCVideo function either with appropriate reject code as specified in 3GPP TS 24.229 [</w:t>
      </w:r>
      <w:r w:rsidRPr="00825D41">
        <w:rPr>
          <w:lang w:eastAsia="zh-CN"/>
        </w:rPr>
        <w:t>11</w:t>
      </w:r>
      <w:r w:rsidRPr="00825D41">
        <w:t>] and warning texts as specified in clause </w:t>
      </w:r>
      <w:r w:rsidRPr="00825D41">
        <w:rPr>
          <w:lang w:eastAsia="zh-CN"/>
        </w:rPr>
        <w:t>4.4.2</w:t>
      </w:r>
      <w:r w:rsidRPr="00825D41">
        <w:t xml:space="preserve"> or with SIP 480 (Temporarily unavailable) response not including warning texts if the user is authorised to restrict the reason for failure and skip the rest of the steps of this clause;</w:t>
      </w:r>
    </w:p>
    <w:p w14:paraId="5F4D55C1" w14:textId="77777777" w:rsidR="0087351F" w:rsidRPr="00825D41" w:rsidRDefault="0087351F" w:rsidP="0087351F">
      <w:pPr>
        <w:pStyle w:val="NO"/>
      </w:pPr>
      <w:r w:rsidRPr="00825D41">
        <w:t>NOTE 1:</w:t>
      </w:r>
      <w:r w:rsidRPr="00825D41">
        <w:tab/>
        <w:t>if the SIP INVITE request contains an emergency indication or imminent peril indication, the MCVideo client can by means beyond the scope of this specification choose to accept the request.</w:t>
      </w:r>
    </w:p>
    <w:p w14:paraId="34DFB3C4" w14:textId="77777777" w:rsidR="0087351F" w:rsidRPr="00825D41" w:rsidRDefault="0087351F" w:rsidP="0087351F">
      <w:pPr>
        <w:pStyle w:val="B1"/>
      </w:pPr>
      <w:r w:rsidRPr="00825D41">
        <w:t>3)</w:t>
      </w:r>
      <w:r w:rsidRPr="00825D41">
        <w:tab/>
        <w:t>if the SIP INVITE request contains an application/vnd.3gpp.mcvideo-info+xml MIME body with the &lt;mcvideoinfo&gt; element containing the &lt;mcvideo-Params&gt; element with the &lt;emergency-ind&gt; element set to a value of "true":</w:t>
      </w:r>
    </w:p>
    <w:p w14:paraId="05003A34" w14:textId="77777777" w:rsidR="0087351F" w:rsidRPr="00825D41" w:rsidRDefault="0087351F" w:rsidP="0087351F">
      <w:pPr>
        <w:pStyle w:val="B2"/>
      </w:pPr>
      <w:r w:rsidRPr="00825D41">
        <w:lastRenderedPageBreak/>
        <w:t>a)</w:t>
      </w:r>
      <w:r w:rsidRPr="00825D41">
        <w:tab/>
        <w:t>should display to the MCVideo user an indication that this is a SIP INVITE request for an MCVideo emergency group call and:</w:t>
      </w:r>
    </w:p>
    <w:p w14:paraId="74C581C1" w14:textId="77777777" w:rsidR="0087351F" w:rsidRPr="00825D41" w:rsidRDefault="0087351F" w:rsidP="0087351F">
      <w:pPr>
        <w:pStyle w:val="B3"/>
      </w:pPr>
      <w:r w:rsidRPr="00825D41">
        <w:t>i)</w:t>
      </w:r>
      <w:r w:rsidRPr="00825D41">
        <w:tab/>
        <w:t>should display the MCVideo ID of the originator of the MCVideo emergency group call contained in the &lt;mcvideo-calling-user-id&gt; element of the application/vnd.3gpp.mcvideo-info+xml MIME body;</w:t>
      </w:r>
    </w:p>
    <w:p w14:paraId="580FB10A" w14:textId="77777777" w:rsidR="0087351F" w:rsidRPr="00825D41" w:rsidRDefault="0087351F" w:rsidP="0087351F">
      <w:pPr>
        <w:pStyle w:val="B3"/>
      </w:pPr>
      <w:r w:rsidRPr="00825D41">
        <w:t>ii)</w:t>
      </w:r>
      <w:r w:rsidRPr="00825D41">
        <w:tab/>
        <w:t>should display the MCVideo group identity of the group with the emergency condition contained in the &lt;mcvideo-calling-group-id&gt; element; and</w:t>
      </w:r>
    </w:p>
    <w:p w14:paraId="6D07A412" w14:textId="77777777" w:rsidR="0087351F" w:rsidRPr="00825D41" w:rsidRDefault="0087351F" w:rsidP="0087351F">
      <w:pPr>
        <w:pStyle w:val="B3"/>
      </w:pPr>
      <w:r w:rsidRPr="00825D41">
        <w:t>iii)</w:t>
      </w:r>
      <w:r w:rsidRPr="00825D41">
        <w:tab/>
        <w:t>if the &lt;alert-ind&gt; element is set to "true", should display to the MCVideo user an indication of the MCVideo emergency alert and associated information;</w:t>
      </w:r>
    </w:p>
    <w:p w14:paraId="592E45C4" w14:textId="77777777" w:rsidR="0087351F" w:rsidRPr="00825D41" w:rsidRDefault="0087351F" w:rsidP="0087351F">
      <w:pPr>
        <w:pStyle w:val="B2"/>
      </w:pPr>
      <w:r w:rsidRPr="00825D41">
        <w:t>b)</w:t>
      </w:r>
      <w:r w:rsidRPr="00825D41">
        <w:tab/>
        <w:t>shall set the MCVideo emergency group state to "MVEG 2: in-progress";</w:t>
      </w:r>
    </w:p>
    <w:p w14:paraId="5F375A86" w14:textId="77777777" w:rsidR="0087351F" w:rsidRPr="00825D41" w:rsidRDefault="0087351F" w:rsidP="0087351F">
      <w:pPr>
        <w:pStyle w:val="B2"/>
      </w:pPr>
      <w:r w:rsidRPr="00825D41">
        <w:t>c)</w:t>
      </w:r>
      <w:r w:rsidRPr="00825D41">
        <w:tab/>
        <w:t>shall set the MCVideo imminent peril group state to "MVIG 1: no-imminent-peril"; and</w:t>
      </w:r>
    </w:p>
    <w:p w14:paraId="6998BD37" w14:textId="77777777" w:rsidR="0087351F" w:rsidRPr="00825D41" w:rsidRDefault="0087351F" w:rsidP="0087351F">
      <w:pPr>
        <w:pStyle w:val="B2"/>
      </w:pPr>
      <w:r w:rsidRPr="00825D41">
        <w:t>d)</w:t>
      </w:r>
      <w:r w:rsidRPr="00825D41">
        <w:tab/>
        <w:t>shall set the MCVideo imminent peril group call state to "MVIGC 1: imminent-peril-gc-capable"; otherwise</w:t>
      </w:r>
    </w:p>
    <w:p w14:paraId="239FCE75" w14:textId="77777777" w:rsidR="0087351F" w:rsidRPr="00825D41" w:rsidRDefault="0087351F" w:rsidP="0087351F">
      <w:pPr>
        <w:pStyle w:val="B1"/>
      </w:pPr>
      <w:r w:rsidRPr="00825D41">
        <w:t>4)</w:t>
      </w:r>
      <w:r w:rsidRPr="00825D41">
        <w:tab/>
        <w:t>if the SIP INVITE request contains an application/vnd.3gpp.mcvideo-info+xml MIME body with the &lt;mcvideoinfo&gt; element containing the &lt;mcvideo-Params&gt; element with the &lt;imminentperil-ind&gt; element set to a value of "true":</w:t>
      </w:r>
    </w:p>
    <w:p w14:paraId="44C0326C" w14:textId="77777777" w:rsidR="0087351F" w:rsidRPr="00825D41" w:rsidRDefault="0087351F" w:rsidP="0087351F">
      <w:pPr>
        <w:pStyle w:val="B2"/>
      </w:pPr>
      <w:r w:rsidRPr="00825D41">
        <w:t>a)</w:t>
      </w:r>
      <w:r w:rsidRPr="00825D41">
        <w:tab/>
        <w:t>should display to the MCVideo user an indication that this is a SIP INVITE request for an MCVideo imminent peril group call and:</w:t>
      </w:r>
    </w:p>
    <w:p w14:paraId="1C5B43DC" w14:textId="77777777" w:rsidR="0087351F" w:rsidRPr="00825D41" w:rsidRDefault="0087351F" w:rsidP="0087351F">
      <w:pPr>
        <w:pStyle w:val="B3"/>
      </w:pPr>
      <w:r w:rsidRPr="00825D41">
        <w:t>i)</w:t>
      </w:r>
      <w:r w:rsidRPr="00825D41">
        <w:tab/>
        <w:t>should display the MCVideo ID of the originator of the MCVideo imminent peril group call contained in the &lt;mcvideo-calling-user-id&gt; element of the application/vnd.3gpp.mcvideo-info+xml MIME body; and</w:t>
      </w:r>
    </w:p>
    <w:p w14:paraId="7447149A" w14:textId="77777777" w:rsidR="0087351F" w:rsidRPr="00825D41" w:rsidRDefault="0087351F" w:rsidP="0087351F">
      <w:pPr>
        <w:pStyle w:val="B3"/>
      </w:pPr>
      <w:r w:rsidRPr="00825D41">
        <w:t>ii)</w:t>
      </w:r>
      <w:r w:rsidRPr="00825D41">
        <w:tab/>
        <w:t>should display the MCVideo group identity of the group with the imminent peril condition contained in the &lt;mcvideo-calling-group-id&gt; element; and</w:t>
      </w:r>
    </w:p>
    <w:p w14:paraId="65EE554C" w14:textId="77777777" w:rsidR="0087351F" w:rsidRPr="00825D41" w:rsidRDefault="0087351F" w:rsidP="0087351F">
      <w:pPr>
        <w:pStyle w:val="B2"/>
      </w:pPr>
      <w:r w:rsidRPr="00825D41">
        <w:t>b)</w:t>
      </w:r>
      <w:r w:rsidRPr="00825D41">
        <w:tab/>
        <w:t>shall set the MCVideo imminent peril group state to "MVIG 3: in-progress";</w:t>
      </w:r>
    </w:p>
    <w:p w14:paraId="034B4078" w14:textId="77777777" w:rsidR="0087351F" w:rsidRPr="00825D41" w:rsidRDefault="0087351F" w:rsidP="0087351F">
      <w:pPr>
        <w:pStyle w:val="B1"/>
      </w:pPr>
      <w:r w:rsidRPr="00825D41">
        <w:t>5)</w:t>
      </w:r>
      <w:r w:rsidRPr="00825D41">
        <w:tab/>
        <w:t>shall check if a Resource-Priority header field is included in the incoming SIP INVITE request and may perform further actions outside the scope of this specification to act upon an included Resource-Priority header field as specified in 3GPP TS 24.229 [</w:t>
      </w:r>
      <w:r w:rsidRPr="00825D41">
        <w:rPr>
          <w:lang w:eastAsia="zh-CN"/>
        </w:rPr>
        <w:t>11</w:t>
      </w:r>
      <w:r w:rsidRPr="00825D41">
        <w:t>];</w:t>
      </w:r>
    </w:p>
    <w:p w14:paraId="78F4F8BB" w14:textId="77777777" w:rsidR="0087351F" w:rsidRPr="00825D41" w:rsidRDefault="0087351F" w:rsidP="0087351F">
      <w:pPr>
        <w:pStyle w:val="B1"/>
      </w:pPr>
      <w:r w:rsidRPr="00825D41">
        <w:t>6)</w:t>
      </w:r>
      <w:r w:rsidRPr="00825D41">
        <w:tab/>
        <w:t>shall accept the SIP INVITE request and generate a SIP 200 (OK) response according to rules and procedures of 3GPP TS 24.229 [</w:t>
      </w:r>
      <w:r w:rsidRPr="00825D41">
        <w:rPr>
          <w:lang w:eastAsia="zh-CN"/>
        </w:rPr>
        <w:t>11</w:t>
      </w:r>
      <w:r w:rsidRPr="00825D41">
        <w:t>];</w:t>
      </w:r>
    </w:p>
    <w:p w14:paraId="68F72687" w14:textId="77777777" w:rsidR="0087351F" w:rsidRPr="00825D41" w:rsidRDefault="0087351F" w:rsidP="0087351F">
      <w:pPr>
        <w:pStyle w:val="B1"/>
      </w:pPr>
      <w:r w:rsidRPr="00825D41">
        <w:t>7)</w:t>
      </w:r>
      <w:r w:rsidRPr="00825D41">
        <w:tab/>
        <w:t>shall include the option tag "timer" in a Require header field of the SIP 200 (OK) response;</w:t>
      </w:r>
    </w:p>
    <w:p w14:paraId="6C8DFEE7" w14:textId="77777777" w:rsidR="0087351F" w:rsidRPr="00825D41" w:rsidRDefault="0087351F" w:rsidP="0087351F">
      <w:pPr>
        <w:pStyle w:val="B1"/>
      </w:pPr>
      <w:r w:rsidRPr="00825D41">
        <w:t>8)</w:t>
      </w:r>
      <w:r w:rsidRPr="00825D41">
        <w:tab/>
        <w:t>shall include the g.3gpp.mcvideo media feature tag in the Contact header field of the SIP 200 (OK) response;</w:t>
      </w:r>
    </w:p>
    <w:p w14:paraId="1E78D968" w14:textId="77777777" w:rsidR="0087351F" w:rsidRPr="00825D41" w:rsidRDefault="0087351F" w:rsidP="0087351F">
      <w:pPr>
        <w:pStyle w:val="B1"/>
      </w:pPr>
      <w:r w:rsidRPr="00825D41">
        <w:t>9)</w:t>
      </w:r>
      <w:r w:rsidRPr="00825D41">
        <w:tab/>
        <w:t xml:space="preserve">shall include the </w:t>
      </w:r>
      <w:r w:rsidRPr="00825D41">
        <w:rPr>
          <w:lang w:eastAsia="zh-CN"/>
        </w:rPr>
        <w:t>g.3gpp.icsi-ref</w:t>
      </w:r>
      <w:r w:rsidRPr="00825D41">
        <w:t xml:space="preserve"> media feature tag containing the value of "urn:urn-7:3gpp-service.ims.icsi.mcvideo" in the Contact header field of the SIP 200 (OK) response;</w:t>
      </w:r>
    </w:p>
    <w:p w14:paraId="1D393D6E" w14:textId="77777777" w:rsidR="0087351F" w:rsidRPr="00825D41" w:rsidRDefault="0087351F" w:rsidP="0087351F">
      <w:pPr>
        <w:pStyle w:val="B1"/>
      </w:pPr>
      <w:r w:rsidRPr="00825D41">
        <w:t>10)</w:t>
      </w:r>
      <w:r w:rsidRPr="00825D41">
        <w:tab/>
        <w:t>shall include the Session-Expires header field in the SIP 200 (OK) response and start the SIP session timer according to IETF RFC 4028 [</w:t>
      </w:r>
      <w:r w:rsidRPr="00825D41">
        <w:rPr>
          <w:lang w:eastAsia="zh-CN"/>
        </w:rPr>
        <w:t>23</w:t>
      </w:r>
      <w:r w:rsidRPr="00825D41">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37F665DA" w14:textId="77777777" w:rsidR="0087351F" w:rsidRPr="00825D41" w:rsidRDefault="0087351F" w:rsidP="0087351F">
      <w:pPr>
        <w:pStyle w:val="B1"/>
      </w:pPr>
      <w:r w:rsidRPr="00825D41">
        <w:t>11)</w:t>
      </w:r>
      <w:r w:rsidRPr="00825D41">
        <w:tab/>
        <w:t xml:space="preserve"> shall include an SDP answer in the SIP 200 (OK) response to the SDP offer in the incoming SIP INVITE request according to 3GPP TS 24.229 [</w:t>
      </w:r>
      <w:r w:rsidRPr="00825D41">
        <w:rPr>
          <w:lang w:eastAsia="zh-CN"/>
        </w:rPr>
        <w:t>11</w:t>
      </w:r>
      <w:r w:rsidRPr="00825D41">
        <w:t>] with the clarifications given in clause </w:t>
      </w:r>
      <w:r w:rsidRPr="00825D41">
        <w:rPr>
          <w:lang w:eastAsia="zh-CN"/>
        </w:rPr>
        <w:t>6.2.2</w:t>
      </w:r>
      <w:r w:rsidRPr="00825D41">
        <w:t>;</w:t>
      </w:r>
    </w:p>
    <w:p w14:paraId="02AE1B37" w14:textId="77777777" w:rsidR="0087351F" w:rsidRPr="00825D41" w:rsidRDefault="0087351F" w:rsidP="0087351F">
      <w:pPr>
        <w:pStyle w:val="B1"/>
      </w:pPr>
      <w:r w:rsidRPr="00825D41">
        <w:t>12)</w:t>
      </w:r>
      <w:r w:rsidRPr="00825D41">
        <w:tab/>
        <w:t>shall send the SIP 200 (OK) response towards the MCVideo server according to rules and procedures of 3GPP TS 24.229 [</w:t>
      </w:r>
      <w:r w:rsidRPr="00825D41">
        <w:rPr>
          <w:lang w:eastAsia="zh-CN"/>
        </w:rPr>
        <w:t>11</w:t>
      </w:r>
      <w:r w:rsidRPr="00825D41">
        <w:t>]; and</w:t>
      </w:r>
    </w:p>
    <w:p w14:paraId="6C56B73D" w14:textId="77777777" w:rsidR="0087351F" w:rsidRPr="00825D41" w:rsidRDefault="0087351F" w:rsidP="0087351F">
      <w:pPr>
        <w:pStyle w:val="B1"/>
      </w:pPr>
      <w:r w:rsidRPr="00825D41">
        <w:t>13)</w:t>
      </w:r>
      <w:r w:rsidRPr="00825D41">
        <w:tab/>
        <w:t>shall interact with the media plane as specified in 3GPP TS 24.581 [</w:t>
      </w:r>
      <w:r w:rsidRPr="00825D41">
        <w:rPr>
          <w:lang w:eastAsia="zh-CN"/>
        </w:rPr>
        <w:t>5</w:t>
      </w:r>
      <w:r w:rsidRPr="00825D41">
        <w:t>].</w:t>
      </w:r>
    </w:p>
    <w:p w14:paraId="55C08A16" w14:textId="77777777" w:rsidR="0087351F" w:rsidRPr="00825D41" w:rsidRDefault="0087351F" w:rsidP="0087351F">
      <w:r w:rsidRPr="00825D41">
        <w:t>[TS 24.281, clause 9.2.2.2.2.2]</w:t>
      </w:r>
    </w:p>
    <w:p w14:paraId="567E4030" w14:textId="77777777" w:rsidR="0087351F" w:rsidRPr="00825D41" w:rsidRDefault="0087351F" w:rsidP="0087351F">
      <w:r w:rsidRPr="00825D41">
        <w:t>Upon receiving a SIP BYE request for releasing the MCVideo chat session, the MCVideo client shall follow the procedures as specified in subclause 6.2.6.</w:t>
      </w:r>
    </w:p>
    <w:p w14:paraId="4471553E" w14:textId="77777777" w:rsidR="0087351F" w:rsidRPr="00825D41" w:rsidRDefault="0087351F" w:rsidP="0087351F">
      <w:r w:rsidRPr="00825D41">
        <w:t>[TS 24.281, clause 6.2.6]</w:t>
      </w:r>
    </w:p>
    <w:p w14:paraId="4AE00344" w14:textId="77777777" w:rsidR="0087351F" w:rsidRPr="00825D41" w:rsidRDefault="0087351F" w:rsidP="0087351F">
      <w:r w:rsidRPr="00825D41">
        <w:lastRenderedPageBreak/>
        <w:t>Upon receiving a SIP BYE request, the MCVideo client:</w:t>
      </w:r>
    </w:p>
    <w:p w14:paraId="0EEA1615" w14:textId="77777777" w:rsidR="0087351F" w:rsidRPr="00825D41" w:rsidRDefault="0087351F" w:rsidP="0087351F">
      <w:pPr>
        <w:pStyle w:val="B1"/>
      </w:pPr>
      <w:r w:rsidRPr="00825D41">
        <w:t>1)</w:t>
      </w:r>
      <w:r w:rsidRPr="00825D41">
        <w:tab/>
        <w:t>shall interact with the media plane as specified in 3GPP TS 24.</w:t>
      </w:r>
      <w:r w:rsidRPr="00825D41">
        <w:rPr>
          <w:lang w:eastAsia="zh-CN"/>
        </w:rPr>
        <w:t>581</w:t>
      </w:r>
      <w:r w:rsidRPr="00825D41">
        <w:t>[5]; and</w:t>
      </w:r>
    </w:p>
    <w:p w14:paraId="455DD6F4" w14:textId="77777777" w:rsidR="0087351F" w:rsidRPr="00825D41" w:rsidRDefault="0087351F" w:rsidP="0087351F">
      <w:pPr>
        <w:pStyle w:val="B1"/>
      </w:pPr>
      <w:r w:rsidRPr="00825D41">
        <w:t>2)</w:t>
      </w:r>
      <w:r w:rsidRPr="00825D41">
        <w:tab/>
        <w:t>shall send SIP 200 (OK) response towards MCVideo server according to 3GPP TS 24.229 [11].</w:t>
      </w:r>
    </w:p>
    <w:p w14:paraId="3C0C38BD" w14:textId="77777777" w:rsidR="0087351F" w:rsidRPr="00825D41" w:rsidRDefault="0087351F" w:rsidP="0087351F">
      <w:pPr>
        <w:rPr>
          <w:lang w:eastAsia="ko-KR"/>
        </w:rPr>
      </w:pPr>
      <w:bookmarkStart w:id="567" w:name="_Toc52787540"/>
      <w:bookmarkStart w:id="568" w:name="_Toc52787722"/>
      <w:bookmarkStart w:id="569" w:name="_Toc75906944"/>
      <w:bookmarkStart w:id="570" w:name="_Toc75907281"/>
      <w:r w:rsidRPr="00825D41">
        <w:rPr>
          <w:lang w:eastAsia="ko-KR"/>
        </w:rPr>
        <w:t>[TS 24.581, clause 6.2.5.3.2]</w:t>
      </w:r>
    </w:p>
    <w:p w14:paraId="3BE98C4B" w14:textId="77777777" w:rsidR="0087351F" w:rsidRPr="00825D41" w:rsidRDefault="0087351F" w:rsidP="0087351F">
      <w:r w:rsidRPr="00825D41">
        <w:t>Upon receiving the media transmission notification from the transmission control server, the transmission participant:</w:t>
      </w:r>
    </w:p>
    <w:p w14:paraId="09B7E6BA" w14:textId="77777777" w:rsidR="0087351F" w:rsidRPr="00825D41" w:rsidRDefault="0087351F" w:rsidP="0087351F">
      <w:pPr>
        <w:pStyle w:val="B1"/>
      </w:pPr>
      <w:r w:rsidRPr="00825D41">
        <w:t>1.</w:t>
      </w:r>
      <w:r w:rsidRPr="00825D41">
        <w:tab/>
        <w:t>if the first bit in the subtype of the media transmission notification message is set to '1' (Acknowledgment is required) as described in subclause 9.2.2.1, shall send a Transmission control Ack message. The Transmission control Ack message:</w:t>
      </w:r>
    </w:p>
    <w:p w14:paraId="6F1B1A00" w14:textId="77777777" w:rsidR="0087351F" w:rsidRPr="00825D41" w:rsidRDefault="0087351F" w:rsidP="0087351F">
      <w:pPr>
        <w:pStyle w:val="B2"/>
      </w:pPr>
      <w:r w:rsidRPr="00825D41">
        <w:t>a.</w:t>
      </w:r>
      <w:r w:rsidRPr="00825D41">
        <w:tab/>
        <w:t>shall include the Message Type field set to '6' (Media transmission notification); and</w:t>
      </w:r>
    </w:p>
    <w:p w14:paraId="7DC1672F" w14:textId="77777777" w:rsidR="0087351F" w:rsidRPr="00825D41" w:rsidRDefault="0087351F" w:rsidP="0087351F">
      <w:pPr>
        <w:pStyle w:val="B2"/>
      </w:pPr>
      <w:r w:rsidRPr="00825D41">
        <w:t>b.</w:t>
      </w:r>
      <w:r w:rsidRPr="00825D41">
        <w:tab/>
        <w:t>shall include the Source field set to '0' (the transmission participant is the source);</w:t>
      </w:r>
    </w:p>
    <w:p w14:paraId="7FA07992" w14:textId="77777777" w:rsidR="0087351F" w:rsidRPr="00825D41" w:rsidRDefault="0087351F" w:rsidP="0087351F">
      <w:pPr>
        <w:pStyle w:val="B1"/>
      </w:pPr>
      <w:r w:rsidRPr="00825D41">
        <w:t>2.</w:t>
      </w:r>
      <w:r w:rsidRPr="00825D41">
        <w:tab/>
        <w:t>shall provide media transmission notification to the user;</w:t>
      </w:r>
    </w:p>
    <w:p w14:paraId="4A64CDD9" w14:textId="77777777" w:rsidR="0087351F" w:rsidRPr="00825D41" w:rsidRDefault="0087351F" w:rsidP="0087351F">
      <w:pPr>
        <w:pStyle w:val="B1"/>
      </w:pPr>
      <w:r w:rsidRPr="00825D41">
        <w:t>3.</w:t>
      </w:r>
      <w:r w:rsidRPr="00825D41">
        <w:tab/>
        <w:t>shall store the User ID and the SSRC of the user transmitting the media;</w:t>
      </w:r>
    </w:p>
    <w:p w14:paraId="1839E8C2" w14:textId="77777777" w:rsidR="0087351F" w:rsidRPr="00825D41" w:rsidRDefault="0087351F" w:rsidP="0087351F">
      <w:pPr>
        <w:pStyle w:val="B1"/>
      </w:pPr>
      <w:r w:rsidRPr="00825D41">
        <w:t>4.</w:t>
      </w:r>
      <w:r w:rsidRPr="00825D41">
        <w:tab/>
        <w:t>if the Reception Mode field is set to '0' indicating automatic reception mode:</w:t>
      </w:r>
    </w:p>
    <w:p w14:paraId="00A315AD" w14:textId="77777777" w:rsidR="0087351F" w:rsidRPr="00825D41" w:rsidRDefault="0087351F" w:rsidP="0087351F">
      <w:pPr>
        <w:pStyle w:val="B2"/>
      </w:pPr>
      <w:r w:rsidRPr="00825D41">
        <w:t>a.</w:t>
      </w:r>
      <w:r w:rsidRPr="00825D41">
        <w:tab/>
        <w:t>shall create an instance of the 'Transmission participant state transition diagram for basic reception control operation';</w:t>
      </w:r>
    </w:p>
    <w:p w14:paraId="0B832DFF" w14:textId="77777777" w:rsidR="0087351F" w:rsidRPr="00825D41" w:rsidRDefault="0087351F" w:rsidP="0087351F">
      <w:pPr>
        <w:pStyle w:val="B2"/>
      </w:pPr>
      <w:r w:rsidRPr="00825D41">
        <w:t>b.</w:t>
      </w:r>
      <w:r w:rsidRPr="00825D41">
        <w:tab/>
        <w:t>shall map the stored User ID and the SSRC of the user transmitting the media with the instance of 'Transmission participant state transition diagram for basic reception control operation' created in step a); and</w:t>
      </w:r>
    </w:p>
    <w:p w14:paraId="42884031" w14:textId="77777777" w:rsidR="0087351F" w:rsidRPr="00825D41" w:rsidRDefault="0087351F" w:rsidP="0087351F">
      <w:pPr>
        <w:pStyle w:val="B2"/>
      </w:pPr>
      <w:r w:rsidRPr="00825D41">
        <w:t>c.</w:t>
      </w:r>
      <w:r w:rsidRPr="00825D41">
        <w:tab/>
        <w:t>shall enter the 'U: has permission to receive' state;</w:t>
      </w:r>
    </w:p>
    <w:p w14:paraId="001371C2" w14:textId="45A9C6AE" w:rsidR="0087351F" w:rsidRPr="00825D41" w:rsidRDefault="0087351F" w:rsidP="0087351F">
      <w:pPr>
        <w:pStyle w:val="B1"/>
      </w:pPr>
      <w:r w:rsidRPr="00825D41">
        <w:t>5.</w:t>
      </w:r>
      <w:r w:rsidRPr="00825D41">
        <w:tab/>
        <w:t>may display the details of the incoming media to the user; and</w:t>
      </w:r>
    </w:p>
    <w:p w14:paraId="04FFC219" w14:textId="1D37E9BD" w:rsidR="0087351F" w:rsidRPr="00825D41" w:rsidRDefault="0087351F" w:rsidP="0087351F">
      <w:pPr>
        <w:pStyle w:val="B1"/>
      </w:pPr>
      <w:r w:rsidRPr="00825D41">
        <w:t>6.</w:t>
      </w:r>
      <w:r w:rsidRPr="00825D41">
        <w:tab/>
        <w:t>shall remain in the 'U: reception controller' state.</w:t>
      </w:r>
    </w:p>
    <w:p w14:paraId="62C5E969" w14:textId="77777777" w:rsidR="0087351F" w:rsidRPr="00825D41" w:rsidRDefault="0087351F" w:rsidP="0087351F">
      <w:r w:rsidRPr="00825D41">
        <w:t>[TS 24.581, clause 6.2.5.3.3]</w:t>
      </w:r>
    </w:p>
    <w:p w14:paraId="5D984EB5" w14:textId="77777777" w:rsidR="0087351F" w:rsidRPr="00825D41" w:rsidRDefault="0087351F" w:rsidP="0087351F">
      <w:r w:rsidRPr="00825D41">
        <w:t>Upon receiving an indication from the user to request permission to receive media, the transmission participant:</w:t>
      </w:r>
    </w:p>
    <w:p w14:paraId="37105D28" w14:textId="77777777" w:rsidR="0087351F" w:rsidRPr="00825D41" w:rsidRDefault="0087351F" w:rsidP="0087351F">
      <w:pPr>
        <w:pStyle w:val="B1"/>
      </w:pPr>
      <w:r w:rsidRPr="00825D41">
        <w:t>1.</w:t>
      </w:r>
      <w:r w:rsidRPr="00825D41">
        <w:tab/>
        <w:t>shall send the Receive Media Request message toward the transmission control server; The Receive Media Request message:</w:t>
      </w:r>
    </w:p>
    <w:p w14:paraId="09D2947C" w14:textId="77777777" w:rsidR="0087351F" w:rsidRPr="00825D41" w:rsidRDefault="0087351F" w:rsidP="0087351F">
      <w:pPr>
        <w:pStyle w:val="B2"/>
      </w:pPr>
      <w:r w:rsidRPr="00825D41">
        <w:t>a.</w:t>
      </w:r>
      <w:r w:rsidRPr="00825D41">
        <w:tab/>
        <w:t>if a different priority than the normal priority is required, shall include the Reception Priority field with the priority not higher than negotiated with the transmission control server as specified in subclause 14.3.3; and</w:t>
      </w:r>
    </w:p>
    <w:p w14:paraId="6E97216D" w14:textId="77777777" w:rsidR="0087351F" w:rsidRPr="00825D41" w:rsidRDefault="0087351F" w:rsidP="0087351F">
      <w:pPr>
        <w:pStyle w:val="B2"/>
      </w:pPr>
      <w:r w:rsidRPr="00825D41">
        <w:t>b.</w:t>
      </w:r>
      <w:r w:rsidRPr="00825D41">
        <w:tab/>
        <w:t>if the receive media request is a broadcast group call, system call, emergency call or an imminent peril call, shall include a Transmission Indicator field indicating the relevant call types;</w:t>
      </w:r>
    </w:p>
    <w:p w14:paraId="36EA3E45" w14:textId="77777777" w:rsidR="0087351F" w:rsidRPr="00825D41" w:rsidRDefault="0087351F" w:rsidP="0087351F">
      <w:pPr>
        <w:pStyle w:val="B1"/>
      </w:pPr>
      <w:r w:rsidRPr="00825D41">
        <w:t>2.</w:t>
      </w:r>
      <w:r w:rsidRPr="00825D41">
        <w:tab/>
        <w:t>shall create an instance of the 'Transmission participant state transition diagram for basic reception control operation';</w:t>
      </w:r>
    </w:p>
    <w:p w14:paraId="5363B7A7" w14:textId="77777777" w:rsidR="0087351F" w:rsidRPr="00825D41" w:rsidRDefault="0087351F" w:rsidP="0087351F">
      <w:pPr>
        <w:pStyle w:val="B1"/>
      </w:pPr>
      <w:r w:rsidRPr="00825D41">
        <w:t>3.</w:t>
      </w:r>
      <w:r w:rsidRPr="00825D41">
        <w:tab/>
        <w:t>shall map the stored User ID and the SSRC of the user transmitting the media with instance of 'Transmission participant state transition diagram for basic reception control operation' created in step 2; and</w:t>
      </w:r>
    </w:p>
    <w:p w14:paraId="338972A9" w14:textId="77777777" w:rsidR="0087351F" w:rsidRPr="00825D41" w:rsidRDefault="0087351F" w:rsidP="0087351F">
      <w:pPr>
        <w:pStyle w:val="B1"/>
      </w:pPr>
      <w:r w:rsidRPr="00825D41">
        <w:t>4.</w:t>
      </w:r>
      <w:r w:rsidRPr="00825D41">
        <w:tab/>
        <w:t>shall remain in the 'U: reception controller' state.</w:t>
      </w:r>
    </w:p>
    <w:p w14:paraId="3B0093F0" w14:textId="77777777" w:rsidR="0087351F" w:rsidRPr="00825D41" w:rsidRDefault="0087351F" w:rsidP="0087351F">
      <w:pPr>
        <w:pStyle w:val="B1"/>
        <w:ind w:left="0" w:firstLine="0"/>
      </w:pPr>
      <w:r w:rsidRPr="00825D41">
        <w:t>[TS 24.581, clause 6.2.5.4.5]</w:t>
      </w:r>
    </w:p>
    <w:p w14:paraId="20383029" w14:textId="77777777" w:rsidR="0087351F" w:rsidRPr="00825D41" w:rsidRDefault="0087351F" w:rsidP="0087351F">
      <w:r w:rsidRPr="00825D41">
        <w:t>Upon receiving a granted response for Receive media request message, the transmission participant:</w:t>
      </w:r>
    </w:p>
    <w:p w14:paraId="269C63CC" w14:textId="77777777" w:rsidR="0087351F" w:rsidRPr="00825D41" w:rsidRDefault="0087351F" w:rsidP="0087351F">
      <w:pPr>
        <w:pStyle w:val="B1"/>
      </w:pPr>
      <w:r w:rsidRPr="00825D41">
        <w:t>1.</w:t>
      </w:r>
      <w:r w:rsidRPr="00825D41">
        <w:tab/>
        <w:t>if the first bit in the subtype of the Receive media response message is set to '1' (Acknowledgment is required) as described in subclause 9.2.2.1, shall send a Transmission control Ack message. The Transmission control Ack message:</w:t>
      </w:r>
    </w:p>
    <w:p w14:paraId="58AD46D9" w14:textId="77777777" w:rsidR="0087351F" w:rsidRPr="00825D41" w:rsidRDefault="0087351F" w:rsidP="0087351F">
      <w:pPr>
        <w:pStyle w:val="B2"/>
      </w:pPr>
      <w:r w:rsidRPr="00825D41">
        <w:t>a.</w:t>
      </w:r>
      <w:r w:rsidRPr="00825D41">
        <w:tab/>
        <w:t>shall include the Message Type field set to '7' (Receive media response); and</w:t>
      </w:r>
    </w:p>
    <w:p w14:paraId="0A83E673" w14:textId="77777777" w:rsidR="0087351F" w:rsidRPr="00825D41" w:rsidRDefault="0087351F" w:rsidP="0087351F">
      <w:pPr>
        <w:pStyle w:val="B2"/>
      </w:pPr>
      <w:r w:rsidRPr="00825D41">
        <w:t>b.</w:t>
      </w:r>
      <w:r w:rsidRPr="00825D41">
        <w:tab/>
        <w:t>shall include the Source field set to '0' (the transmission participant is the source);</w:t>
      </w:r>
    </w:p>
    <w:p w14:paraId="012C87AC" w14:textId="77777777" w:rsidR="0087351F" w:rsidRPr="00825D41" w:rsidRDefault="0087351F" w:rsidP="0087351F">
      <w:pPr>
        <w:pStyle w:val="B1"/>
      </w:pPr>
      <w:r w:rsidRPr="00825D41">
        <w:lastRenderedPageBreak/>
        <w:t>2.</w:t>
      </w:r>
      <w:r w:rsidRPr="00825D41">
        <w:tab/>
        <w:t>shall provide receive media success notification to the user;</w:t>
      </w:r>
    </w:p>
    <w:p w14:paraId="245D8650" w14:textId="77777777" w:rsidR="0087351F" w:rsidRPr="00825D41" w:rsidRDefault="0087351F" w:rsidP="0087351F">
      <w:pPr>
        <w:pStyle w:val="B1"/>
      </w:pPr>
      <w:r w:rsidRPr="00825D41">
        <w:t>3.</w:t>
      </w:r>
      <w:r w:rsidRPr="00825D41">
        <w:tab/>
        <w:t>if the Receive Media Indicator field is included and the B-bit is set to '1' (Broadcast group call), shall provide a notification to the user indicating the type of call;</w:t>
      </w:r>
    </w:p>
    <w:p w14:paraId="32F660B7" w14:textId="77777777" w:rsidR="0087351F" w:rsidRPr="00825D41" w:rsidRDefault="0087351F" w:rsidP="0087351F">
      <w:pPr>
        <w:pStyle w:val="B1"/>
      </w:pPr>
      <w:r w:rsidRPr="00825D41">
        <w:t>4.</w:t>
      </w:r>
      <w:r w:rsidRPr="00825D41">
        <w:tab/>
        <w:t>shall stop timer T103 (Receive Media Request); and</w:t>
      </w:r>
    </w:p>
    <w:p w14:paraId="30E90D8F" w14:textId="77777777" w:rsidR="0087351F" w:rsidRPr="00825D41" w:rsidRDefault="0087351F" w:rsidP="0087351F">
      <w:pPr>
        <w:pStyle w:val="B1"/>
      </w:pPr>
      <w:r w:rsidRPr="00825D41">
        <w:t>5.</w:t>
      </w:r>
      <w:r w:rsidRPr="00825D41">
        <w:tab/>
        <w:t>shall enter the 'U: has permission to receive' state.</w:t>
      </w:r>
    </w:p>
    <w:p w14:paraId="77B9E433" w14:textId="77777777" w:rsidR="0087351F" w:rsidRPr="00825D41" w:rsidRDefault="0087351F" w:rsidP="0087351F">
      <w:pPr>
        <w:pStyle w:val="H6"/>
      </w:pPr>
      <w:r w:rsidRPr="00825D41">
        <w:t>6.1.2.4.3</w:t>
      </w:r>
      <w:r w:rsidRPr="00825D41">
        <w:tab/>
        <w:t>Test description</w:t>
      </w:r>
      <w:bookmarkEnd w:id="567"/>
      <w:bookmarkEnd w:id="568"/>
      <w:bookmarkEnd w:id="569"/>
      <w:bookmarkEnd w:id="570"/>
    </w:p>
    <w:p w14:paraId="31747865" w14:textId="77777777" w:rsidR="0087351F" w:rsidRPr="00825D41" w:rsidRDefault="0087351F" w:rsidP="0087351F">
      <w:pPr>
        <w:pStyle w:val="H6"/>
      </w:pPr>
      <w:r w:rsidRPr="00825D41">
        <w:t>6.1.2.4.3.1</w:t>
      </w:r>
      <w:r w:rsidRPr="00825D41">
        <w:tab/>
        <w:t>Pre-test conditions</w:t>
      </w:r>
    </w:p>
    <w:p w14:paraId="5C3B804C" w14:textId="77777777" w:rsidR="0087351F" w:rsidRPr="00825D41" w:rsidRDefault="0087351F" w:rsidP="0087351F">
      <w:pPr>
        <w:pStyle w:val="H6"/>
      </w:pPr>
      <w:r w:rsidRPr="00825D41">
        <w:t>System Simulator:</w:t>
      </w:r>
    </w:p>
    <w:p w14:paraId="71B5D9FE" w14:textId="77777777" w:rsidR="0087351F" w:rsidRPr="00825D41" w:rsidRDefault="0087351F" w:rsidP="0087351F">
      <w:pPr>
        <w:pStyle w:val="B1"/>
      </w:pPr>
      <w:r w:rsidRPr="00825D41">
        <w:t>-</w:t>
      </w:r>
      <w:r w:rsidRPr="00825D41">
        <w:tab/>
        <w:t>SS (MCVideo server)</w:t>
      </w:r>
    </w:p>
    <w:p w14:paraId="6878E52D" w14:textId="77777777" w:rsidR="0087351F" w:rsidRPr="00825D41" w:rsidRDefault="0087351F" w:rsidP="0087351F">
      <w:pPr>
        <w:pStyle w:val="B1"/>
      </w:pPr>
      <w:r w:rsidRPr="00825D41">
        <w:t>-</w:t>
      </w:r>
      <w:r w:rsidRPr="00825D4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0FCCB97" w14:textId="77777777" w:rsidR="0087351F" w:rsidRPr="00825D41" w:rsidRDefault="0087351F" w:rsidP="0087351F">
      <w:pPr>
        <w:pStyle w:val="H6"/>
      </w:pPr>
      <w:r w:rsidRPr="00825D41">
        <w:t>IUT:</w:t>
      </w:r>
    </w:p>
    <w:p w14:paraId="7D1B03F8" w14:textId="77777777" w:rsidR="0087351F" w:rsidRPr="00825D41" w:rsidRDefault="0087351F" w:rsidP="0087351F">
      <w:pPr>
        <w:pStyle w:val="B1"/>
      </w:pPr>
      <w:r w:rsidRPr="00825D41">
        <w:t>-</w:t>
      </w:r>
      <w:r w:rsidRPr="00825D41">
        <w:tab/>
        <w:t>UE (MCVideo client)</w:t>
      </w:r>
    </w:p>
    <w:p w14:paraId="10743011" w14:textId="77777777" w:rsidR="0087351F" w:rsidRPr="00825D41" w:rsidRDefault="0087351F" w:rsidP="0087351F">
      <w:pPr>
        <w:pStyle w:val="B1"/>
      </w:pPr>
      <w:r w:rsidRPr="00825D41">
        <w:t>-</w:t>
      </w:r>
      <w:r w:rsidRPr="00825D41">
        <w:tab/>
        <w:t>The test USIM set as defined in TS 36.579-1 [2], subclause 5.5.10 is inserted.</w:t>
      </w:r>
    </w:p>
    <w:p w14:paraId="5464BBA4" w14:textId="77777777" w:rsidR="0087351F" w:rsidRPr="00825D41" w:rsidRDefault="0087351F" w:rsidP="0087351F">
      <w:pPr>
        <w:pStyle w:val="H6"/>
      </w:pPr>
      <w:r w:rsidRPr="00825D41">
        <w:t>Preamble:</w:t>
      </w:r>
    </w:p>
    <w:p w14:paraId="377F56A6" w14:textId="77777777" w:rsidR="0087351F" w:rsidRPr="00825D41" w:rsidRDefault="0087351F" w:rsidP="0087351F">
      <w:pPr>
        <w:pStyle w:val="B1"/>
      </w:pPr>
      <w:r w:rsidRPr="00825D41">
        <w:t>-</w:t>
      </w:r>
      <w:r w:rsidRPr="00825D41">
        <w:tab/>
        <w:t>The UE has performed the Generic Test Procedure for MCVideo UE registration as specified in TS 36.579-1 [2], subclause 5.4.2A.</w:t>
      </w:r>
    </w:p>
    <w:p w14:paraId="2B2BF081" w14:textId="050EBA0D" w:rsidR="0087351F" w:rsidRPr="00825D41" w:rsidRDefault="0087351F" w:rsidP="0087351F">
      <w:pPr>
        <w:pStyle w:val="B1"/>
      </w:pPr>
      <w:r w:rsidRPr="00825D41">
        <w:t>-</w:t>
      </w:r>
      <w:r w:rsidRPr="00825D41">
        <w:tab/>
        <w:t>The MCVideo User performs the Generic Test Procedure for MCVideo Authorization/Configuration and Key Generation as specified in TS 36.579-1 [2], subclause 5.3.2.</w:t>
      </w:r>
    </w:p>
    <w:p w14:paraId="4FB6424E" w14:textId="77777777" w:rsidR="0087351F" w:rsidRPr="00825D41" w:rsidRDefault="0087351F" w:rsidP="0087351F">
      <w:pPr>
        <w:pStyle w:val="B1"/>
      </w:pPr>
      <w:r w:rsidRPr="00825D41">
        <w:t>-</w:t>
      </w:r>
      <w:r w:rsidRPr="00825D41">
        <w:tab/>
        <w:t>UE States at the end of the preamble</w:t>
      </w:r>
    </w:p>
    <w:p w14:paraId="1E1A8214" w14:textId="77777777" w:rsidR="0087351F" w:rsidRPr="00825D41" w:rsidRDefault="0087351F" w:rsidP="0087351F">
      <w:pPr>
        <w:pStyle w:val="B2"/>
      </w:pPr>
      <w:r w:rsidRPr="00825D41">
        <w:t>-</w:t>
      </w:r>
      <w:r w:rsidRPr="00825D41">
        <w:tab/>
        <w:t>The UE is in E-UTRA Registered, Idle Mode state.</w:t>
      </w:r>
    </w:p>
    <w:p w14:paraId="79FD07A3" w14:textId="77777777" w:rsidR="0087351F" w:rsidRPr="00825D41" w:rsidRDefault="0087351F" w:rsidP="0087351F">
      <w:pPr>
        <w:pStyle w:val="B2"/>
      </w:pPr>
      <w:r w:rsidRPr="00825D41">
        <w:t>-</w:t>
      </w:r>
      <w:r w:rsidRPr="00825D41">
        <w:tab/>
        <w:t>The MCVideo Client Application has been activated and User has registered-in as the MCVideo User with the Server as active user at the Client.</w:t>
      </w:r>
    </w:p>
    <w:p w14:paraId="7B1AF844" w14:textId="77777777" w:rsidR="0087351F" w:rsidRPr="00825D41" w:rsidRDefault="0087351F" w:rsidP="0087351F">
      <w:pPr>
        <w:pStyle w:val="H6"/>
      </w:pPr>
      <w:r w:rsidRPr="00825D41">
        <w:t>6.1.2.4.3.2</w:t>
      </w:r>
      <w:r w:rsidRPr="00825D41">
        <w:tab/>
        <w:t>Test procedure sequence</w:t>
      </w:r>
    </w:p>
    <w:p w14:paraId="54B332E0" w14:textId="77777777" w:rsidR="0087351F" w:rsidRPr="00825D41" w:rsidRDefault="0087351F" w:rsidP="0087351F">
      <w:pPr>
        <w:pStyle w:val="TH"/>
      </w:pPr>
      <w:r w:rsidRPr="00825D41">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87351F" w:rsidRPr="00825D41" w14:paraId="39F1A64A" w14:textId="77777777" w:rsidTr="00E64CC8">
        <w:trPr>
          <w:tblHeader/>
        </w:trPr>
        <w:tc>
          <w:tcPr>
            <w:tcW w:w="717" w:type="dxa"/>
            <w:tcBorders>
              <w:top w:val="single" w:sz="4" w:space="0" w:color="auto"/>
              <w:left w:val="single" w:sz="4" w:space="0" w:color="auto"/>
              <w:bottom w:val="nil"/>
              <w:right w:val="single" w:sz="4" w:space="0" w:color="auto"/>
            </w:tcBorders>
            <w:hideMark/>
          </w:tcPr>
          <w:p w14:paraId="79B3A40C" w14:textId="77777777" w:rsidR="0087351F" w:rsidRPr="00825D41" w:rsidRDefault="0087351F" w:rsidP="00E64CC8">
            <w:pPr>
              <w:pStyle w:val="TAH"/>
              <w:keepNext w:val="0"/>
              <w:keepLines w:val="0"/>
              <w:widowControl w:val="0"/>
            </w:pPr>
            <w:r w:rsidRPr="00825D41">
              <w:t>St</w:t>
            </w:r>
          </w:p>
        </w:tc>
        <w:tc>
          <w:tcPr>
            <w:tcW w:w="3967" w:type="dxa"/>
            <w:tcBorders>
              <w:top w:val="single" w:sz="4" w:space="0" w:color="auto"/>
              <w:left w:val="single" w:sz="4" w:space="0" w:color="auto"/>
              <w:bottom w:val="nil"/>
              <w:right w:val="single" w:sz="4" w:space="0" w:color="auto"/>
            </w:tcBorders>
            <w:hideMark/>
          </w:tcPr>
          <w:p w14:paraId="7BA9570B" w14:textId="77777777" w:rsidR="0087351F" w:rsidRPr="00825D41" w:rsidRDefault="0087351F" w:rsidP="00E64CC8">
            <w:pPr>
              <w:pStyle w:val="TAC"/>
              <w:keepNext w:val="0"/>
              <w:keepLines w:val="0"/>
              <w:widowControl w:val="0"/>
            </w:pPr>
            <w:r w:rsidRPr="00825D41">
              <w:rPr>
                <w:b/>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7D3669" w14:textId="77777777" w:rsidR="0087351F" w:rsidRPr="00825D41" w:rsidRDefault="0087351F" w:rsidP="00E64CC8">
            <w:pPr>
              <w:pStyle w:val="TAC"/>
              <w:keepNext w:val="0"/>
              <w:keepLines w:val="0"/>
              <w:widowControl w:val="0"/>
            </w:pPr>
            <w:r w:rsidRPr="00825D41">
              <w:rPr>
                <w:b/>
              </w:rPr>
              <w:t>Message Sequence</w:t>
            </w:r>
          </w:p>
        </w:tc>
        <w:tc>
          <w:tcPr>
            <w:tcW w:w="565" w:type="dxa"/>
            <w:tcBorders>
              <w:top w:val="single" w:sz="4" w:space="0" w:color="auto"/>
              <w:left w:val="single" w:sz="4" w:space="0" w:color="auto"/>
              <w:bottom w:val="nil"/>
              <w:right w:val="single" w:sz="4" w:space="0" w:color="auto"/>
            </w:tcBorders>
            <w:hideMark/>
          </w:tcPr>
          <w:p w14:paraId="209D25E6" w14:textId="77777777" w:rsidR="0087351F" w:rsidRPr="00825D41" w:rsidRDefault="0087351F" w:rsidP="00E64CC8">
            <w:pPr>
              <w:pStyle w:val="TAC"/>
              <w:keepNext w:val="0"/>
              <w:keepLines w:val="0"/>
              <w:widowControl w:val="0"/>
            </w:pPr>
            <w:r w:rsidRPr="00825D41">
              <w:rPr>
                <w:b/>
              </w:rPr>
              <w:t>TP</w:t>
            </w:r>
          </w:p>
        </w:tc>
        <w:tc>
          <w:tcPr>
            <w:tcW w:w="850" w:type="dxa"/>
            <w:tcBorders>
              <w:top w:val="single" w:sz="4" w:space="0" w:color="auto"/>
              <w:left w:val="single" w:sz="4" w:space="0" w:color="auto"/>
              <w:bottom w:val="nil"/>
              <w:right w:val="single" w:sz="4" w:space="0" w:color="auto"/>
            </w:tcBorders>
            <w:hideMark/>
          </w:tcPr>
          <w:p w14:paraId="47C3B488" w14:textId="77777777" w:rsidR="0087351F" w:rsidRPr="00825D41" w:rsidRDefault="0087351F" w:rsidP="00E64CC8">
            <w:pPr>
              <w:pStyle w:val="TAC"/>
              <w:keepNext w:val="0"/>
              <w:keepLines w:val="0"/>
              <w:widowControl w:val="0"/>
            </w:pPr>
            <w:r w:rsidRPr="00825D41">
              <w:rPr>
                <w:b/>
              </w:rPr>
              <w:t>Verdict</w:t>
            </w:r>
          </w:p>
        </w:tc>
      </w:tr>
      <w:tr w:rsidR="0087351F" w:rsidRPr="00825D41" w14:paraId="71282D58" w14:textId="77777777" w:rsidTr="00E64CC8">
        <w:trPr>
          <w:tblHeader/>
        </w:trPr>
        <w:tc>
          <w:tcPr>
            <w:tcW w:w="717" w:type="dxa"/>
            <w:tcBorders>
              <w:top w:val="nil"/>
              <w:left w:val="single" w:sz="4" w:space="0" w:color="auto"/>
              <w:bottom w:val="single" w:sz="4" w:space="0" w:color="auto"/>
              <w:right w:val="single" w:sz="4" w:space="0" w:color="auto"/>
            </w:tcBorders>
          </w:tcPr>
          <w:p w14:paraId="06853968" w14:textId="77777777" w:rsidR="0087351F" w:rsidRPr="00825D41" w:rsidRDefault="0087351F" w:rsidP="00E64CC8">
            <w:pPr>
              <w:pStyle w:val="TAH"/>
              <w:keepNext w:val="0"/>
              <w:keepLines w:val="0"/>
              <w:widowControl w:val="0"/>
            </w:pPr>
          </w:p>
        </w:tc>
        <w:tc>
          <w:tcPr>
            <w:tcW w:w="3967" w:type="dxa"/>
            <w:tcBorders>
              <w:top w:val="nil"/>
              <w:left w:val="single" w:sz="4" w:space="0" w:color="auto"/>
              <w:bottom w:val="single" w:sz="4" w:space="0" w:color="auto"/>
              <w:right w:val="single" w:sz="4" w:space="0" w:color="auto"/>
            </w:tcBorders>
          </w:tcPr>
          <w:p w14:paraId="3FF7FA10" w14:textId="77777777" w:rsidR="0087351F" w:rsidRPr="00825D41" w:rsidRDefault="0087351F" w:rsidP="00E64CC8">
            <w:pPr>
              <w:pStyle w:val="TAC"/>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274102E4" w14:textId="77777777" w:rsidR="0087351F" w:rsidRPr="00825D41" w:rsidRDefault="0087351F" w:rsidP="00E64CC8">
            <w:pPr>
              <w:pStyle w:val="TAC"/>
              <w:keepNext w:val="0"/>
              <w:keepLines w:val="0"/>
              <w:widowControl w:val="0"/>
            </w:pPr>
            <w:r w:rsidRPr="00825D41">
              <w:rPr>
                <w:b/>
              </w:rPr>
              <w:t>U - S</w:t>
            </w:r>
          </w:p>
        </w:tc>
        <w:tc>
          <w:tcPr>
            <w:tcW w:w="2978" w:type="dxa"/>
            <w:tcBorders>
              <w:top w:val="single" w:sz="4" w:space="0" w:color="auto"/>
              <w:left w:val="single" w:sz="4" w:space="0" w:color="auto"/>
              <w:bottom w:val="single" w:sz="4" w:space="0" w:color="auto"/>
              <w:right w:val="single" w:sz="4" w:space="0" w:color="auto"/>
            </w:tcBorders>
            <w:hideMark/>
          </w:tcPr>
          <w:p w14:paraId="0418BED2" w14:textId="77777777" w:rsidR="0087351F" w:rsidRPr="00825D41" w:rsidRDefault="0087351F" w:rsidP="00E64CC8">
            <w:pPr>
              <w:pStyle w:val="TAC"/>
              <w:keepNext w:val="0"/>
              <w:keepLines w:val="0"/>
              <w:widowControl w:val="0"/>
            </w:pPr>
            <w:r w:rsidRPr="00825D41">
              <w:rPr>
                <w:b/>
              </w:rPr>
              <w:t>Message</w:t>
            </w:r>
          </w:p>
        </w:tc>
        <w:tc>
          <w:tcPr>
            <w:tcW w:w="565" w:type="dxa"/>
            <w:tcBorders>
              <w:top w:val="nil"/>
              <w:left w:val="single" w:sz="4" w:space="0" w:color="auto"/>
              <w:bottom w:val="single" w:sz="4" w:space="0" w:color="auto"/>
              <w:right w:val="single" w:sz="4" w:space="0" w:color="auto"/>
            </w:tcBorders>
          </w:tcPr>
          <w:p w14:paraId="445D3789" w14:textId="77777777" w:rsidR="0087351F" w:rsidRPr="00825D41" w:rsidRDefault="0087351F" w:rsidP="00E64CC8">
            <w:pPr>
              <w:pStyle w:val="TAC"/>
              <w:keepNext w:val="0"/>
              <w:keepLines w:val="0"/>
              <w:widowControl w:val="0"/>
            </w:pPr>
          </w:p>
        </w:tc>
        <w:tc>
          <w:tcPr>
            <w:tcW w:w="850" w:type="dxa"/>
            <w:tcBorders>
              <w:top w:val="nil"/>
              <w:left w:val="single" w:sz="4" w:space="0" w:color="auto"/>
              <w:bottom w:val="single" w:sz="4" w:space="0" w:color="auto"/>
              <w:right w:val="single" w:sz="4" w:space="0" w:color="auto"/>
            </w:tcBorders>
          </w:tcPr>
          <w:p w14:paraId="472853EB" w14:textId="77777777" w:rsidR="0087351F" w:rsidRPr="00825D41" w:rsidRDefault="0087351F" w:rsidP="00E64CC8">
            <w:pPr>
              <w:pStyle w:val="TAC"/>
              <w:keepNext w:val="0"/>
              <w:keepLines w:val="0"/>
              <w:widowControl w:val="0"/>
            </w:pPr>
          </w:p>
        </w:tc>
      </w:tr>
      <w:tr w:rsidR="0087351F" w:rsidRPr="00825D41" w14:paraId="7F612EC7"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2D60740B" w14:textId="77777777" w:rsidR="0087351F" w:rsidRPr="00825D41" w:rsidRDefault="0087351F" w:rsidP="00E64CC8">
            <w:pPr>
              <w:pStyle w:val="TAC"/>
              <w:keepNext w:val="0"/>
              <w:keepLines w:val="0"/>
              <w:widowControl w:val="0"/>
            </w:pPr>
            <w:r w:rsidRPr="00825D41">
              <w:t>1</w:t>
            </w:r>
          </w:p>
        </w:tc>
        <w:tc>
          <w:tcPr>
            <w:tcW w:w="3967" w:type="dxa"/>
            <w:tcBorders>
              <w:top w:val="single" w:sz="4" w:space="0" w:color="auto"/>
              <w:left w:val="single" w:sz="4" w:space="0" w:color="auto"/>
              <w:bottom w:val="single" w:sz="4" w:space="0" w:color="auto"/>
              <w:right w:val="single" w:sz="4" w:space="0" w:color="auto"/>
            </w:tcBorders>
            <w:hideMark/>
          </w:tcPr>
          <w:p w14:paraId="68509333" w14:textId="50A36FF9" w:rsidR="0087351F" w:rsidRPr="00825D41" w:rsidRDefault="0087351F" w:rsidP="00E64CC8">
            <w:pPr>
              <w:pStyle w:val="TAL"/>
              <w:keepNext w:val="0"/>
              <w:keepLines w:val="0"/>
              <w:widowControl w:val="0"/>
            </w:pPr>
            <w:r w:rsidRPr="00825D41">
              <w:rPr>
                <w:lang w:eastAsia="ko-KR"/>
              </w:rPr>
              <w:t>Check: Does the UE (MCVideo client) correctly perform test procedure 'MCX CT session establishment/modification without provisional responses other than 100 Trying' as described in TS 36.579-1 [2] Table 5.3.4.3-1</w:t>
            </w:r>
            <w:r w:rsidRPr="00825D41">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762BF71F"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0FB45A2C"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14F411D8" w14:textId="77777777" w:rsidR="0087351F" w:rsidRPr="00825D41" w:rsidRDefault="0087351F" w:rsidP="00E64CC8">
            <w:pPr>
              <w:pStyle w:val="TAC"/>
              <w:keepNext w:val="0"/>
              <w:keepLines w:val="0"/>
              <w:widowControl w:val="0"/>
            </w:pPr>
            <w:r w:rsidRPr="00825D41">
              <w:t>1</w:t>
            </w:r>
          </w:p>
        </w:tc>
        <w:tc>
          <w:tcPr>
            <w:tcW w:w="850" w:type="dxa"/>
            <w:tcBorders>
              <w:top w:val="single" w:sz="4" w:space="0" w:color="auto"/>
              <w:left w:val="single" w:sz="4" w:space="0" w:color="auto"/>
              <w:bottom w:val="single" w:sz="4" w:space="0" w:color="auto"/>
              <w:right w:val="single" w:sz="4" w:space="0" w:color="auto"/>
            </w:tcBorders>
            <w:hideMark/>
          </w:tcPr>
          <w:p w14:paraId="725D465C" w14:textId="77777777" w:rsidR="0087351F" w:rsidRPr="00825D41" w:rsidRDefault="0087351F" w:rsidP="00E64CC8">
            <w:pPr>
              <w:pStyle w:val="TAC"/>
              <w:keepNext w:val="0"/>
              <w:keepLines w:val="0"/>
              <w:widowControl w:val="0"/>
            </w:pPr>
            <w:r w:rsidRPr="00825D41">
              <w:t>P</w:t>
            </w:r>
          </w:p>
        </w:tc>
      </w:tr>
      <w:tr w:rsidR="0087351F" w:rsidRPr="00825D41" w14:paraId="67556BAA"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4E4C9622" w14:textId="290B8F35" w:rsidR="0087351F" w:rsidRPr="00825D41" w:rsidRDefault="0087351F" w:rsidP="00E64CC8">
            <w:pPr>
              <w:pStyle w:val="TAC"/>
              <w:keepNext w:val="0"/>
              <w:keepLines w:val="0"/>
              <w:widowControl w:val="0"/>
            </w:pPr>
            <w:r w:rsidRPr="00825D41">
              <w:t>2-4</w:t>
            </w:r>
          </w:p>
        </w:tc>
        <w:tc>
          <w:tcPr>
            <w:tcW w:w="3967" w:type="dxa"/>
            <w:tcBorders>
              <w:top w:val="single" w:sz="4" w:space="0" w:color="auto"/>
              <w:left w:val="single" w:sz="4" w:space="0" w:color="auto"/>
              <w:bottom w:val="single" w:sz="4" w:space="0" w:color="auto"/>
              <w:right w:val="single" w:sz="4" w:space="0" w:color="auto"/>
            </w:tcBorders>
            <w:hideMark/>
          </w:tcPr>
          <w:p w14:paraId="6B286A58"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0884A390"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63838CDF"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48C044BE"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1319FEEC" w14:textId="77777777" w:rsidR="0087351F" w:rsidRPr="00825D41" w:rsidRDefault="0087351F" w:rsidP="00E64CC8">
            <w:pPr>
              <w:pStyle w:val="TAC"/>
              <w:keepNext w:val="0"/>
              <w:keepLines w:val="0"/>
              <w:widowControl w:val="0"/>
            </w:pPr>
            <w:r w:rsidRPr="00825D41">
              <w:t>-</w:t>
            </w:r>
          </w:p>
        </w:tc>
      </w:tr>
      <w:tr w:rsidR="0087351F" w:rsidRPr="00825D41" w14:paraId="3D15581C"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531040FB" w14:textId="77777777" w:rsidR="0087351F" w:rsidRPr="00825D41" w:rsidRDefault="0087351F" w:rsidP="00E64CC8">
            <w:pPr>
              <w:pStyle w:val="TAC"/>
              <w:keepNext w:val="0"/>
              <w:keepLines w:val="0"/>
              <w:widowControl w:val="0"/>
            </w:pPr>
            <w:r w:rsidRPr="00825D41">
              <w:t>5</w:t>
            </w:r>
          </w:p>
        </w:tc>
        <w:tc>
          <w:tcPr>
            <w:tcW w:w="3967" w:type="dxa"/>
            <w:tcBorders>
              <w:top w:val="single" w:sz="4" w:space="0" w:color="auto"/>
              <w:left w:val="single" w:sz="4" w:space="0" w:color="auto"/>
              <w:bottom w:val="single" w:sz="4" w:space="0" w:color="auto"/>
              <w:right w:val="single" w:sz="4" w:space="0" w:color="auto"/>
            </w:tcBorders>
            <w:hideMark/>
          </w:tcPr>
          <w:p w14:paraId="3199D06D" w14:textId="77777777" w:rsidR="0087351F" w:rsidRPr="00825D41" w:rsidRDefault="0087351F" w:rsidP="00E64CC8">
            <w:pPr>
              <w:pStyle w:val="TAL"/>
              <w:keepNext w:val="0"/>
              <w:keepLines w:val="0"/>
              <w:widowControl w:val="0"/>
            </w:pPr>
            <w:r w:rsidRPr="00825D41">
              <w:t>Check: Does the UE (MCVideo client) notify the user that the emergency chat group call has been established?</w:t>
            </w:r>
          </w:p>
          <w:p w14:paraId="765CE784" w14:textId="77777777" w:rsidR="0087351F" w:rsidRPr="00825D41" w:rsidRDefault="0087351F" w:rsidP="00E64CC8">
            <w:pPr>
              <w:pStyle w:val="TAL"/>
              <w:keepNext w:val="0"/>
              <w:keepLines w:val="0"/>
              <w:widowControl w:val="0"/>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652AB374"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323356C3"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769446B6" w14:textId="77777777" w:rsidR="0087351F" w:rsidRPr="00825D41" w:rsidRDefault="0087351F" w:rsidP="00E64CC8">
            <w:pPr>
              <w:pStyle w:val="TAC"/>
              <w:keepNext w:val="0"/>
              <w:keepLines w:val="0"/>
              <w:widowControl w:val="0"/>
            </w:pPr>
            <w:r w:rsidRPr="00825D41">
              <w:t>1</w:t>
            </w:r>
          </w:p>
        </w:tc>
        <w:tc>
          <w:tcPr>
            <w:tcW w:w="850" w:type="dxa"/>
            <w:tcBorders>
              <w:top w:val="single" w:sz="4" w:space="0" w:color="auto"/>
              <w:left w:val="single" w:sz="4" w:space="0" w:color="auto"/>
              <w:bottom w:val="single" w:sz="4" w:space="0" w:color="auto"/>
              <w:right w:val="single" w:sz="4" w:space="0" w:color="auto"/>
            </w:tcBorders>
            <w:hideMark/>
          </w:tcPr>
          <w:p w14:paraId="3169A616" w14:textId="77777777" w:rsidR="0087351F" w:rsidRPr="00825D41" w:rsidRDefault="0087351F" w:rsidP="00E64CC8">
            <w:pPr>
              <w:pStyle w:val="TAC"/>
              <w:keepNext w:val="0"/>
              <w:keepLines w:val="0"/>
              <w:widowControl w:val="0"/>
            </w:pPr>
            <w:r w:rsidRPr="00825D41">
              <w:t>P</w:t>
            </w:r>
          </w:p>
        </w:tc>
      </w:tr>
      <w:tr w:rsidR="0087351F" w:rsidRPr="00825D41" w14:paraId="6977267A"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76E1F3E6" w14:textId="77777777" w:rsidR="0087351F" w:rsidRPr="00825D41" w:rsidRDefault="0087351F" w:rsidP="00E64CC8">
            <w:pPr>
              <w:pStyle w:val="TAC"/>
              <w:keepNext w:val="0"/>
              <w:keepLines w:val="0"/>
              <w:widowControl w:val="0"/>
            </w:pPr>
            <w:r w:rsidRPr="00825D41">
              <w:t>6</w:t>
            </w:r>
          </w:p>
        </w:tc>
        <w:tc>
          <w:tcPr>
            <w:tcW w:w="3967" w:type="dxa"/>
            <w:tcBorders>
              <w:top w:val="single" w:sz="4" w:space="0" w:color="auto"/>
              <w:left w:val="single" w:sz="4" w:space="0" w:color="auto"/>
              <w:bottom w:val="single" w:sz="4" w:space="0" w:color="auto"/>
              <w:right w:val="single" w:sz="4" w:space="0" w:color="auto"/>
            </w:tcBorders>
            <w:hideMark/>
          </w:tcPr>
          <w:p w14:paraId="5556B491"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7A59FBCF"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691E2BEF"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458853DA"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1A05BED8" w14:textId="77777777" w:rsidR="0087351F" w:rsidRPr="00825D41" w:rsidRDefault="0087351F" w:rsidP="00E64CC8">
            <w:pPr>
              <w:pStyle w:val="TAC"/>
              <w:keepNext w:val="0"/>
              <w:keepLines w:val="0"/>
              <w:widowControl w:val="0"/>
            </w:pPr>
            <w:r w:rsidRPr="00825D41">
              <w:t>-</w:t>
            </w:r>
          </w:p>
        </w:tc>
      </w:tr>
      <w:tr w:rsidR="0087351F" w:rsidRPr="00825D41" w14:paraId="5DF9DD57"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1B0C1780" w14:textId="77777777" w:rsidR="0087351F" w:rsidRPr="00825D41" w:rsidRDefault="0087351F" w:rsidP="00E64CC8">
            <w:pPr>
              <w:pStyle w:val="TAC"/>
              <w:keepNext w:val="0"/>
              <w:keepLines w:val="0"/>
              <w:widowControl w:val="0"/>
            </w:pPr>
            <w:r w:rsidRPr="00825D41">
              <w:t>6A</w:t>
            </w:r>
          </w:p>
        </w:tc>
        <w:tc>
          <w:tcPr>
            <w:tcW w:w="3967" w:type="dxa"/>
            <w:tcBorders>
              <w:top w:val="single" w:sz="4" w:space="0" w:color="auto"/>
              <w:left w:val="single" w:sz="4" w:space="0" w:color="auto"/>
              <w:bottom w:val="single" w:sz="4" w:space="0" w:color="auto"/>
              <w:right w:val="single" w:sz="4" w:space="0" w:color="auto"/>
            </w:tcBorders>
            <w:hideMark/>
          </w:tcPr>
          <w:p w14:paraId="39EE42AC" w14:textId="0C741267" w:rsidR="0087351F" w:rsidRPr="00825D41" w:rsidRDefault="0087351F" w:rsidP="00E64CC8">
            <w:pPr>
              <w:pStyle w:val="TAL"/>
              <w:keepNext w:val="0"/>
              <w:keepLines w:val="0"/>
              <w:widowControl w:val="0"/>
            </w:pPr>
            <w:r w:rsidRPr="00825D41">
              <w:t xml:space="preserve">Check: Does the UE (MCVideo client) correctly perform test procedure 'MCVideo Media Transmission Notification and Request CT' as </w:t>
            </w:r>
            <w:r w:rsidRPr="00825D41">
              <w:lastRenderedPageBreak/>
              <w:t xml:space="preserve">described in </w:t>
            </w:r>
            <w:r w:rsidRPr="00825D41">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04808AAB" w14:textId="77777777" w:rsidR="0087351F" w:rsidRPr="00825D41" w:rsidRDefault="0087351F" w:rsidP="00E64CC8">
            <w:pPr>
              <w:pStyle w:val="TAC"/>
              <w:keepNext w:val="0"/>
              <w:keepLines w:val="0"/>
              <w:widowControl w:val="0"/>
            </w:pPr>
            <w:r w:rsidRPr="00825D41">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52546EDA"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0C2D8BE6" w14:textId="77777777" w:rsidR="0087351F" w:rsidRPr="00825D41" w:rsidRDefault="0087351F" w:rsidP="00E64CC8">
            <w:pPr>
              <w:pStyle w:val="TAC"/>
              <w:keepNext w:val="0"/>
              <w:keepLines w:val="0"/>
              <w:widowControl w:val="0"/>
            </w:pPr>
            <w:r w:rsidRPr="00825D41">
              <w:rPr>
                <w:rFonts w:cs="Arial"/>
                <w:szCs w:val="18"/>
              </w:rPr>
              <w:t>2,3</w:t>
            </w:r>
          </w:p>
        </w:tc>
        <w:tc>
          <w:tcPr>
            <w:tcW w:w="850" w:type="dxa"/>
            <w:tcBorders>
              <w:top w:val="single" w:sz="4" w:space="0" w:color="auto"/>
              <w:left w:val="single" w:sz="4" w:space="0" w:color="auto"/>
              <w:bottom w:val="single" w:sz="4" w:space="0" w:color="auto"/>
              <w:right w:val="single" w:sz="4" w:space="0" w:color="auto"/>
            </w:tcBorders>
            <w:hideMark/>
          </w:tcPr>
          <w:p w14:paraId="4A5C9CD8" w14:textId="77777777" w:rsidR="0087351F" w:rsidRPr="00825D41" w:rsidRDefault="0087351F" w:rsidP="00E64CC8">
            <w:pPr>
              <w:pStyle w:val="TAC"/>
              <w:keepNext w:val="0"/>
              <w:keepLines w:val="0"/>
              <w:widowControl w:val="0"/>
            </w:pPr>
            <w:r w:rsidRPr="00825D41">
              <w:rPr>
                <w:rFonts w:cs="Arial"/>
                <w:szCs w:val="18"/>
              </w:rPr>
              <w:t>P</w:t>
            </w:r>
          </w:p>
        </w:tc>
      </w:tr>
      <w:tr w:rsidR="0087351F" w:rsidRPr="00825D41" w14:paraId="39FEC73E"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55AD2866" w14:textId="77777777" w:rsidR="0087351F" w:rsidRPr="00825D41" w:rsidRDefault="0087351F" w:rsidP="00E64CC8">
            <w:pPr>
              <w:pStyle w:val="TAC"/>
              <w:keepNext w:val="0"/>
              <w:keepLines w:val="0"/>
              <w:widowControl w:val="0"/>
            </w:pPr>
            <w:r w:rsidRPr="00825D41">
              <w:t>6B-6E</w:t>
            </w:r>
          </w:p>
        </w:tc>
        <w:tc>
          <w:tcPr>
            <w:tcW w:w="3967" w:type="dxa"/>
            <w:tcBorders>
              <w:top w:val="single" w:sz="4" w:space="0" w:color="auto"/>
              <w:left w:val="single" w:sz="4" w:space="0" w:color="auto"/>
              <w:bottom w:val="single" w:sz="4" w:space="0" w:color="auto"/>
              <w:right w:val="single" w:sz="4" w:space="0" w:color="auto"/>
            </w:tcBorders>
            <w:hideMark/>
          </w:tcPr>
          <w:p w14:paraId="6EF3AA11"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14D0464A"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15253EF5"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50ECE7B6" w14:textId="77777777" w:rsidR="0087351F" w:rsidRPr="00825D41" w:rsidRDefault="0087351F" w:rsidP="00E64CC8">
            <w:pPr>
              <w:pStyle w:val="TAC"/>
              <w:keepNext w:val="0"/>
              <w:keepLines w:val="0"/>
              <w:widowControl w:val="0"/>
            </w:pPr>
            <w:r w:rsidRPr="00825D41">
              <w:rPr>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2B821F7D" w14:textId="77777777" w:rsidR="0087351F" w:rsidRPr="00825D41" w:rsidRDefault="0087351F" w:rsidP="00E64CC8">
            <w:pPr>
              <w:pStyle w:val="TAC"/>
              <w:keepNext w:val="0"/>
              <w:keepLines w:val="0"/>
              <w:widowControl w:val="0"/>
            </w:pPr>
            <w:r w:rsidRPr="00825D41">
              <w:rPr>
                <w:szCs w:val="18"/>
              </w:rPr>
              <w:t>-</w:t>
            </w:r>
          </w:p>
        </w:tc>
      </w:tr>
      <w:tr w:rsidR="0087351F" w:rsidRPr="00825D41" w14:paraId="52738661"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7E2E5E46" w14:textId="77777777" w:rsidR="0087351F" w:rsidRPr="00825D41" w:rsidRDefault="0087351F" w:rsidP="00E64CC8">
            <w:pPr>
              <w:pStyle w:val="TAC"/>
              <w:keepNext w:val="0"/>
              <w:keepLines w:val="0"/>
              <w:widowControl w:val="0"/>
            </w:pPr>
            <w:r w:rsidRPr="00825D41">
              <w:t>6F</w:t>
            </w:r>
          </w:p>
        </w:tc>
        <w:tc>
          <w:tcPr>
            <w:tcW w:w="3967" w:type="dxa"/>
            <w:tcBorders>
              <w:top w:val="single" w:sz="4" w:space="0" w:color="auto"/>
              <w:left w:val="single" w:sz="4" w:space="0" w:color="auto"/>
              <w:bottom w:val="single" w:sz="4" w:space="0" w:color="auto"/>
              <w:right w:val="single" w:sz="4" w:space="0" w:color="auto"/>
            </w:tcBorders>
            <w:hideMark/>
          </w:tcPr>
          <w:p w14:paraId="53E3B1F1" w14:textId="77777777" w:rsidR="0087351F" w:rsidRPr="00825D41" w:rsidRDefault="0087351F" w:rsidP="00E64CC8">
            <w:pPr>
              <w:pStyle w:val="TAL"/>
              <w:widowControl w:val="0"/>
            </w:pPr>
            <w:r w:rsidRPr="00825D41">
              <w:t>Check: Does the UE (MCVideo client) provide receive media success notification to the user?</w:t>
            </w:r>
          </w:p>
          <w:p w14:paraId="612E56F8" w14:textId="5BF2ADF1" w:rsidR="0087351F" w:rsidRPr="00825D41" w:rsidRDefault="0087351F">
            <w:pPr>
              <w:pStyle w:val="TAL"/>
              <w:widowControl w:val="0"/>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49CB61ED"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1A78A847"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21DC63D7" w14:textId="77777777" w:rsidR="0087351F" w:rsidRPr="00825D41" w:rsidRDefault="0087351F" w:rsidP="00E64CC8">
            <w:pPr>
              <w:pStyle w:val="TAC"/>
              <w:keepNext w:val="0"/>
              <w:keepLines w:val="0"/>
              <w:widowControl w:val="0"/>
            </w:pPr>
            <w:r w:rsidRPr="00825D41">
              <w:rPr>
                <w:rFonts w:cs="Arial"/>
                <w:szCs w:val="18"/>
              </w:rPr>
              <w:t>3</w:t>
            </w:r>
          </w:p>
        </w:tc>
        <w:tc>
          <w:tcPr>
            <w:tcW w:w="850" w:type="dxa"/>
            <w:tcBorders>
              <w:top w:val="single" w:sz="4" w:space="0" w:color="auto"/>
              <w:left w:val="single" w:sz="4" w:space="0" w:color="auto"/>
              <w:bottom w:val="single" w:sz="4" w:space="0" w:color="auto"/>
              <w:right w:val="single" w:sz="4" w:space="0" w:color="auto"/>
            </w:tcBorders>
            <w:hideMark/>
          </w:tcPr>
          <w:p w14:paraId="1EEF03DA" w14:textId="77777777" w:rsidR="0087351F" w:rsidRPr="00825D41" w:rsidRDefault="0087351F" w:rsidP="00E64CC8">
            <w:pPr>
              <w:pStyle w:val="TAC"/>
              <w:keepNext w:val="0"/>
              <w:keepLines w:val="0"/>
              <w:widowControl w:val="0"/>
            </w:pPr>
            <w:r w:rsidRPr="00825D41">
              <w:rPr>
                <w:rFonts w:cs="Arial"/>
                <w:szCs w:val="18"/>
              </w:rPr>
              <w:t>P</w:t>
            </w:r>
          </w:p>
        </w:tc>
      </w:tr>
      <w:tr w:rsidR="0087351F" w:rsidRPr="00825D41" w14:paraId="03608A5F"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34F71C51" w14:textId="77777777" w:rsidR="0087351F" w:rsidRPr="00825D41" w:rsidRDefault="0087351F" w:rsidP="00E64CC8">
            <w:pPr>
              <w:pStyle w:val="TAC"/>
              <w:keepNext w:val="0"/>
              <w:keepLines w:val="0"/>
              <w:widowControl w:val="0"/>
            </w:pPr>
            <w:r w:rsidRPr="00825D41">
              <w:t>6G</w:t>
            </w:r>
          </w:p>
        </w:tc>
        <w:tc>
          <w:tcPr>
            <w:tcW w:w="3967" w:type="dxa"/>
            <w:tcBorders>
              <w:top w:val="single" w:sz="4" w:space="0" w:color="auto"/>
              <w:left w:val="single" w:sz="4" w:space="0" w:color="auto"/>
              <w:bottom w:val="single" w:sz="4" w:space="0" w:color="auto"/>
              <w:right w:val="single" w:sz="4" w:space="0" w:color="auto"/>
            </w:tcBorders>
            <w:hideMark/>
          </w:tcPr>
          <w:p w14:paraId="07062A8B" w14:textId="30B82825" w:rsidR="0087351F" w:rsidRPr="00825D41" w:rsidRDefault="0087351F" w:rsidP="00E64CC8">
            <w:pPr>
              <w:pStyle w:val="TAL"/>
              <w:keepNext w:val="0"/>
              <w:keepLines w:val="0"/>
              <w:widowControl w:val="0"/>
            </w:pPr>
            <w:r w:rsidRPr="00825D41">
              <w:t xml:space="preserve">Check: Does the UE (MCVideo client) correctly perform test procedure 'MCVideo Media Reception End Request CT' as described in </w:t>
            </w:r>
            <w:r w:rsidRPr="00825D41">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129AC52E"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568B2F68"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34A67D60" w14:textId="77777777" w:rsidR="0087351F" w:rsidRPr="00825D41" w:rsidRDefault="0087351F" w:rsidP="00E64CC8">
            <w:pPr>
              <w:pStyle w:val="TAC"/>
              <w:keepNext w:val="0"/>
              <w:keepLines w:val="0"/>
              <w:widowControl w:val="0"/>
            </w:pPr>
            <w:r w:rsidRPr="00825D41">
              <w:rPr>
                <w:rFonts w:cs="Arial"/>
                <w:szCs w:val="18"/>
              </w:rPr>
              <w:t>4</w:t>
            </w:r>
          </w:p>
        </w:tc>
        <w:tc>
          <w:tcPr>
            <w:tcW w:w="850" w:type="dxa"/>
            <w:tcBorders>
              <w:top w:val="single" w:sz="4" w:space="0" w:color="auto"/>
              <w:left w:val="single" w:sz="4" w:space="0" w:color="auto"/>
              <w:bottom w:val="single" w:sz="4" w:space="0" w:color="auto"/>
              <w:right w:val="single" w:sz="4" w:space="0" w:color="auto"/>
            </w:tcBorders>
            <w:hideMark/>
          </w:tcPr>
          <w:p w14:paraId="7224A87C" w14:textId="77777777" w:rsidR="0087351F" w:rsidRPr="00825D41" w:rsidRDefault="0087351F" w:rsidP="00E64CC8">
            <w:pPr>
              <w:pStyle w:val="TAC"/>
              <w:keepNext w:val="0"/>
              <w:keepLines w:val="0"/>
              <w:widowControl w:val="0"/>
            </w:pPr>
            <w:r w:rsidRPr="00825D41">
              <w:rPr>
                <w:rFonts w:cs="Arial"/>
                <w:szCs w:val="18"/>
              </w:rPr>
              <w:t>P</w:t>
            </w:r>
          </w:p>
        </w:tc>
      </w:tr>
      <w:tr w:rsidR="0087351F" w:rsidRPr="00825D41" w14:paraId="690A5B30"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29A91297" w14:textId="77777777" w:rsidR="0087351F" w:rsidRPr="00825D41" w:rsidRDefault="0087351F" w:rsidP="00E64CC8">
            <w:pPr>
              <w:pStyle w:val="TAC"/>
              <w:keepNext w:val="0"/>
              <w:keepLines w:val="0"/>
              <w:widowControl w:val="0"/>
            </w:pPr>
            <w:r w:rsidRPr="00825D41">
              <w:t>6H-6I</w:t>
            </w:r>
          </w:p>
        </w:tc>
        <w:tc>
          <w:tcPr>
            <w:tcW w:w="3967" w:type="dxa"/>
            <w:tcBorders>
              <w:top w:val="single" w:sz="4" w:space="0" w:color="auto"/>
              <w:left w:val="single" w:sz="4" w:space="0" w:color="auto"/>
              <w:bottom w:val="single" w:sz="4" w:space="0" w:color="auto"/>
              <w:right w:val="single" w:sz="4" w:space="0" w:color="auto"/>
            </w:tcBorders>
            <w:hideMark/>
          </w:tcPr>
          <w:p w14:paraId="563AE78C"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2CD1C4A5" w14:textId="77777777" w:rsidR="0087351F" w:rsidRPr="00825D41" w:rsidRDefault="0087351F" w:rsidP="00E64CC8">
            <w:pPr>
              <w:pStyle w:val="TAC"/>
              <w:keepNext w:val="0"/>
              <w:keepLines w:val="0"/>
              <w:widowControl w:val="0"/>
            </w:pPr>
            <w:r w:rsidRPr="00825D41">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671BF2B"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54BF8433" w14:textId="77777777" w:rsidR="0087351F" w:rsidRPr="00825D41" w:rsidRDefault="0087351F" w:rsidP="00E64CC8">
            <w:pPr>
              <w:pStyle w:val="TAC"/>
              <w:keepNext w:val="0"/>
              <w:keepLines w:val="0"/>
              <w:widowControl w:val="0"/>
            </w:pPr>
            <w:r w:rsidRPr="00825D41">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523F7F7A" w14:textId="77777777" w:rsidR="0087351F" w:rsidRPr="00825D41" w:rsidRDefault="0087351F" w:rsidP="00E64CC8">
            <w:pPr>
              <w:pStyle w:val="TAC"/>
              <w:keepNext w:val="0"/>
              <w:keepLines w:val="0"/>
              <w:widowControl w:val="0"/>
            </w:pPr>
            <w:r w:rsidRPr="00825D41">
              <w:t>-</w:t>
            </w:r>
          </w:p>
        </w:tc>
      </w:tr>
      <w:tr w:rsidR="0087351F" w:rsidRPr="00825D41" w14:paraId="48EECB48"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4D59218B" w14:textId="77777777" w:rsidR="0087351F" w:rsidRPr="00825D41" w:rsidRDefault="0087351F" w:rsidP="00E64CC8">
            <w:pPr>
              <w:pStyle w:val="TAC"/>
              <w:keepNext w:val="0"/>
              <w:keepLines w:val="0"/>
              <w:widowControl w:val="0"/>
            </w:pPr>
            <w:r w:rsidRPr="00825D41">
              <w:t>7</w:t>
            </w:r>
          </w:p>
        </w:tc>
        <w:tc>
          <w:tcPr>
            <w:tcW w:w="3967" w:type="dxa"/>
            <w:tcBorders>
              <w:top w:val="single" w:sz="4" w:space="0" w:color="auto"/>
              <w:left w:val="single" w:sz="4" w:space="0" w:color="auto"/>
              <w:bottom w:val="single" w:sz="4" w:space="0" w:color="auto"/>
              <w:right w:val="single" w:sz="4" w:space="0" w:color="auto"/>
            </w:tcBorders>
            <w:hideMark/>
          </w:tcPr>
          <w:p w14:paraId="6F68BAEB" w14:textId="77777777" w:rsidR="0087351F" w:rsidRPr="00825D41" w:rsidRDefault="0087351F" w:rsidP="00E64CC8">
            <w:pPr>
              <w:pStyle w:val="TAL"/>
              <w:keepNext w:val="0"/>
              <w:keepLines w:val="0"/>
              <w:widowControl w:val="0"/>
            </w:pPr>
            <w:r w:rsidRPr="00825D41">
              <w:t>Make the UE (MCVideo client) release the call.</w:t>
            </w:r>
          </w:p>
          <w:p w14:paraId="31E19ACE" w14:textId="77777777" w:rsidR="0087351F" w:rsidRPr="00825D41" w:rsidRDefault="0087351F" w:rsidP="00E64CC8">
            <w:pPr>
              <w:pStyle w:val="TAL"/>
              <w:keepNext w:val="0"/>
              <w:keepLines w:val="0"/>
              <w:widowControl w:val="0"/>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36FCAE33"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16B39A72"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0338B892"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320D7283" w14:textId="77777777" w:rsidR="0087351F" w:rsidRPr="00825D41" w:rsidRDefault="0087351F" w:rsidP="00E64CC8">
            <w:pPr>
              <w:pStyle w:val="TAC"/>
              <w:keepNext w:val="0"/>
              <w:keepLines w:val="0"/>
              <w:widowControl w:val="0"/>
            </w:pPr>
            <w:r w:rsidRPr="00825D41">
              <w:t>-</w:t>
            </w:r>
          </w:p>
        </w:tc>
      </w:tr>
      <w:tr w:rsidR="0087351F" w:rsidRPr="00825D41" w14:paraId="2F72432B"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0BF962C6" w14:textId="77777777" w:rsidR="0087351F" w:rsidRPr="00825D41" w:rsidRDefault="0087351F" w:rsidP="00E64CC8">
            <w:pPr>
              <w:pStyle w:val="TAC"/>
              <w:keepNext w:val="0"/>
              <w:keepLines w:val="0"/>
              <w:widowControl w:val="0"/>
            </w:pPr>
            <w:r w:rsidRPr="00825D41">
              <w:t>8</w:t>
            </w:r>
          </w:p>
        </w:tc>
        <w:tc>
          <w:tcPr>
            <w:tcW w:w="3967" w:type="dxa"/>
            <w:tcBorders>
              <w:top w:val="single" w:sz="4" w:space="0" w:color="auto"/>
              <w:left w:val="single" w:sz="4" w:space="0" w:color="auto"/>
              <w:bottom w:val="single" w:sz="4" w:space="0" w:color="auto"/>
              <w:right w:val="single" w:sz="4" w:space="0" w:color="auto"/>
            </w:tcBorders>
            <w:hideMark/>
          </w:tcPr>
          <w:p w14:paraId="794F02B2" w14:textId="2F3C499D" w:rsidR="0087351F" w:rsidRPr="00825D41" w:rsidRDefault="0087351F" w:rsidP="00E64CC8">
            <w:pPr>
              <w:pStyle w:val="TAL"/>
              <w:keepNext w:val="0"/>
              <w:keepLines w:val="0"/>
              <w:widowControl w:val="0"/>
            </w:pPr>
            <w:r w:rsidRPr="00825D41">
              <w:t xml:space="preserve">Check: Does the UE (MCVideo client) </w:t>
            </w:r>
            <w:r w:rsidRPr="00825D41">
              <w:rPr>
                <w:rFonts w:eastAsia="Calibri"/>
              </w:rPr>
              <w:t xml:space="preserve">correctly </w:t>
            </w:r>
            <w:r w:rsidRPr="00825D41">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7274C6A"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69AB721F"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7145F383" w14:textId="77777777" w:rsidR="0087351F" w:rsidRPr="00825D41" w:rsidRDefault="0087351F" w:rsidP="00E64CC8">
            <w:pPr>
              <w:pStyle w:val="TAC"/>
              <w:keepNext w:val="0"/>
              <w:keepLines w:val="0"/>
              <w:widowControl w:val="0"/>
            </w:pPr>
            <w:r w:rsidRPr="00825D41">
              <w:t>2</w:t>
            </w:r>
          </w:p>
        </w:tc>
        <w:tc>
          <w:tcPr>
            <w:tcW w:w="850" w:type="dxa"/>
            <w:tcBorders>
              <w:top w:val="single" w:sz="4" w:space="0" w:color="auto"/>
              <w:left w:val="single" w:sz="4" w:space="0" w:color="auto"/>
              <w:bottom w:val="single" w:sz="4" w:space="0" w:color="auto"/>
              <w:right w:val="single" w:sz="4" w:space="0" w:color="auto"/>
            </w:tcBorders>
            <w:hideMark/>
          </w:tcPr>
          <w:p w14:paraId="239BEA25" w14:textId="77777777" w:rsidR="0087351F" w:rsidRPr="00825D41" w:rsidRDefault="0087351F" w:rsidP="00E64CC8">
            <w:pPr>
              <w:pStyle w:val="TAC"/>
              <w:keepNext w:val="0"/>
              <w:keepLines w:val="0"/>
              <w:widowControl w:val="0"/>
            </w:pPr>
            <w:r w:rsidRPr="00825D41">
              <w:t>P</w:t>
            </w:r>
          </w:p>
        </w:tc>
      </w:tr>
      <w:tr w:rsidR="0087351F" w:rsidRPr="00825D41" w14:paraId="52F4B344"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4D87852A" w14:textId="77777777" w:rsidR="0087351F" w:rsidRPr="00825D41" w:rsidRDefault="0087351F" w:rsidP="00E64CC8">
            <w:pPr>
              <w:pStyle w:val="TAC"/>
              <w:keepNext w:val="0"/>
              <w:keepLines w:val="0"/>
              <w:widowControl w:val="0"/>
            </w:pPr>
            <w:r w:rsidRPr="00825D41">
              <w:t>9</w:t>
            </w:r>
          </w:p>
        </w:tc>
        <w:tc>
          <w:tcPr>
            <w:tcW w:w="3967" w:type="dxa"/>
            <w:tcBorders>
              <w:top w:val="single" w:sz="4" w:space="0" w:color="auto"/>
              <w:left w:val="single" w:sz="4" w:space="0" w:color="auto"/>
              <w:bottom w:val="single" w:sz="4" w:space="0" w:color="auto"/>
              <w:right w:val="single" w:sz="4" w:space="0" w:color="auto"/>
            </w:tcBorders>
            <w:hideMark/>
          </w:tcPr>
          <w:p w14:paraId="630C6D1B"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6EC27E45"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367318A0"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788479D4"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0D42B3B4" w14:textId="77777777" w:rsidR="0087351F" w:rsidRPr="00825D41" w:rsidRDefault="0087351F" w:rsidP="00E64CC8">
            <w:pPr>
              <w:pStyle w:val="TAC"/>
              <w:keepNext w:val="0"/>
              <w:keepLines w:val="0"/>
              <w:widowControl w:val="0"/>
            </w:pPr>
            <w:r w:rsidRPr="00825D41">
              <w:t>-</w:t>
            </w:r>
          </w:p>
        </w:tc>
      </w:tr>
      <w:tr w:rsidR="0087351F" w:rsidRPr="00825D41" w14:paraId="5007093B"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108E1E5C" w14:textId="77777777" w:rsidR="0087351F" w:rsidRPr="00825D41" w:rsidRDefault="0087351F" w:rsidP="00E64CC8">
            <w:pPr>
              <w:pStyle w:val="TAC"/>
              <w:keepNext w:val="0"/>
              <w:keepLines w:val="0"/>
              <w:widowControl w:val="0"/>
            </w:pPr>
            <w:r w:rsidRPr="00825D41">
              <w:t>10</w:t>
            </w:r>
          </w:p>
        </w:tc>
        <w:tc>
          <w:tcPr>
            <w:tcW w:w="3967" w:type="dxa"/>
            <w:tcBorders>
              <w:top w:val="single" w:sz="4" w:space="0" w:color="auto"/>
              <w:left w:val="single" w:sz="4" w:space="0" w:color="auto"/>
              <w:bottom w:val="single" w:sz="4" w:space="0" w:color="auto"/>
              <w:right w:val="single" w:sz="4" w:space="0" w:color="auto"/>
            </w:tcBorders>
            <w:hideMark/>
          </w:tcPr>
          <w:p w14:paraId="372F5D0E" w14:textId="2DE3CB22" w:rsidR="0087351F" w:rsidRPr="00825D41" w:rsidRDefault="0087351F" w:rsidP="00E64CC8">
            <w:pPr>
              <w:pStyle w:val="TAL"/>
              <w:keepNext w:val="0"/>
              <w:keepLines w:val="0"/>
              <w:widowControl w:val="0"/>
            </w:pPr>
            <w:r w:rsidRPr="00825D41">
              <w:rPr>
                <w:lang w:eastAsia="ko-KR"/>
              </w:rPr>
              <w:t>Check: Does the UE (MCVideo client) correctly perform test procedure 'MCX CT session establishment/modification without provisional responses other than 100 Trying' as described in TS 36.579-1 [2] Table 5.3.4.3-1</w:t>
            </w:r>
            <w:r w:rsidRPr="00825D41">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F11AD51"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5432BDFD"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39AF6A47" w14:textId="77777777" w:rsidR="0087351F" w:rsidRPr="00825D41" w:rsidRDefault="0087351F" w:rsidP="00E64CC8">
            <w:pPr>
              <w:pStyle w:val="TAC"/>
              <w:keepNext w:val="0"/>
              <w:keepLines w:val="0"/>
              <w:widowControl w:val="0"/>
            </w:pPr>
            <w:r w:rsidRPr="00825D41">
              <w:t>3</w:t>
            </w:r>
          </w:p>
        </w:tc>
        <w:tc>
          <w:tcPr>
            <w:tcW w:w="850" w:type="dxa"/>
            <w:tcBorders>
              <w:top w:val="single" w:sz="4" w:space="0" w:color="auto"/>
              <w:left w:val="single" w:sz="4" w:space="0" w:color="auto"/>
              <w:bottom w:val="single" w:sz="4" w:space="0" w:color="auto"/>
              <w:right w:val="single" w:sz="4" w:space="0" w:color="auto"/>
            </w:tcBorders>
            <w:hideMark/>
          </w:tcPr>
          <w:p w14:paraId="198CF7B1" w14:textId="77777777" w:rsidR="0087351F" w:rsidRPr="00825D41" w:rsidRDefault="0087351F" w:rsidP="00E64CC8">
            <w:pPr>
              <w:pStyle w:val="TAC"/>
              <w:keepNext w:val="0"/>
              <w:keepLines w:val="0"/>
              <w:widowControl w:val="0"/>
            </w:pPr>
            <w:r w:rsidRPr="00825D41">
              <w:t>P</w:t>
            </w:r>
          </w:p>
        </w:tc>
      </w:tr>
      <w:tr w:rsidR="0087351F" w:rsidRPr="00825D41" w14:paraId="5E45F29B"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38FA04A9" w14:textId="16F4A50E" w:rsidR="0087351F" w:rsidRPr="00825D41" w:rsidRDefault="0087351F" w:rsidP="00E64CC8">
            <w:pPr>
              <w:pStyle w:val="TAC"/>
              <w:keepNext w:val="0"/>
              <w:keepLines w:val="0"/>
              <w:widowControl w:val="0"/>
            </w:pPr>
            <w:r w:rsidRPr="00825D41">
              <w:t>11-13</w:t>
            </w:r>
          </w:p>
        </w:tc>
        <w:tc>
          <w:tcPr>
            <w:tcW w:w="3967" w:type="dxa"/>
            <w:tcBorders>
              <w:top w:val="single" w:sz="4" w:space="0" w:color="auto"/>
              <w:left w:val="single" w:sz="4" w:space="0" w:color="auto"/>
              <w:bottom w:val="single" w:sz="4" w:space="0" w:color="auto"/>
              <w:right w:val="single" w:sz="4" w:space="0" w:color="auto"/>
            </w:tcBorders>
            <w:hideMark/>
          </w:tcPr>
          <w:p w14:paraId="6A919445"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6DF202D7"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7863E1E5"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2ADE0EB2"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23E689EC" w14:textId="77777777" w:rsidR="0087351F" w:rsidRPr="00825D41" w:rsidRDefault="0087351F" w:rsidP="00E64CC8">
            <w:pPr>
              <w:pStyle w:val="TAC"/>
              <w:keepNext w:val="0"/>
              <w:keepLines w:val="0"/>
              <w:widowControl w:val="0"/>
            </w:pPr>
            <w:r w:rsidRPr="00825D41">
              <w:t>-</w:t>
            </w:r>
          </w:p>
        </w:tc>
      </w:tr>
      <w:tr w:rsidR="0087351F" w:rsidRPr="00825D41" w14:paraId="18346F52"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3C791646" w14:textId="77777777" w:rsidR="0087351F" w:rsidRPr="00825D41" w:rsidRDefault="0087351F" w:rsidP="00E64CC8">
            <w:pPr>
              <w:pStyle w:val="TAC"/>
              <w:keepNext w:val="0"/>
              <w:keepLines w:val="0"/>
              <w:widowControl w:val="0"/>
            </w:pPr>
            <w:r w:rsidRPr="00825D41">
              <w:t>14</w:t>
            </w:r>
          </w:p>
        </w:tc>
        <w:tc>
          <w:tcPr>
            <w:tcW w:w="3967" w:type="dxa"/>
            <w:tcBorders>
              <w:top w:val="single" w:sz="4" w:space="0" w:color="auto"/>
              <w:left w:val="single" w:sz="4" w:space="0" w:color="auto"/>
              <w:bottom w:val="single" w:sz="4" w:space="0" w:color="auto"/>
              <w:right w:val="single" w:sz="4" w:space="0" w:color="auto"/>
            </w:tcBorders>
            <w:hideMark/>
          </w:tcPr>
          <w:p w14:paraId="0C585FD6" w14:textId="77777777" w:rsidR="0087351F" w:rsidRPr="00825D41" w:rsidRDefault="0087351F" w:rsidP="00E64CC8">
            <w:pPr>
              <w:pStyle w:val="TAL"/>
              <w:keepNext w:val="0"/>
              <w:keepLines w:val="0"/>
              <w:widowControl w:val="0"/>
            </w:pPr>
            <w:r w:rsidRPr="00825D41">
              <w:t>Check: Does the UE (MCVideo client) notify the user that the imminent peril chat group call has been established?</w:t>
            </w:r>
          </w:p>
          <w:p w14:paraId="7266C3A1" w14:textId="77777777" w:rsidR="0087351F" w:rsidRPr="00825D41" w:rsidRDefault="0087351F" w:rsidP="00E64CC8">
            <w:pPr>
              <w:pStyle w:val="TAL"/>
              <w:keepNext w:val="0"/>
              <w:keepLines w:val="0"/>
              <w:widowControl w:val="0"/>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6B6BFA89"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28774E23"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03FD4BA4" w14:textId="77777777" w:rsidR="0087351F" w:rsidRPr="00825D41" w:rsidRDefault="0087351F" w:rsidP="00E64CC8">
            <w:pPr>
              <w:pStyle w:val="TAC"/>
              <w:keepNext w:val="0"/>
              <w:keepLines w:val="0"/>
              <w:widowControl w:val="0"/>
            </w:pPr>
            <w:r w:rsidRPr="00825D41">
              <w:t>6</w:t>
            </w:r>
          </w:p>
        </w:tc>
        <w:tc>
          <w:tcPr>
            <w:tcW w:w="850" w:type="dxa"/>
            <w:tcBorders>
              <w:top w:val="single" w:sz="4" w:space="0" w:color="auto"/>
              <w:left w:val="single" w:sz="4" w:space="0" w:color="auto"/>
              <w:bottom w:val="single" w:sz="4" w:space="0" w:color="auto"/>
              <w:right w:val="single" w:sz="4" w:space="0" w:color="auto"/>
            </w:tcBorders>
            <w:hideMark/>
          </w:tcPr>
          <w:p w14:paraId="274B8B87" w14:textId="77777777" w:rsidR="0087351F" w:rsidRPr="00825D41" w:rsidRDefault="0087351F" w:rsidP="00E64CC8">
            <w:pPr>
              <w:pStyle w:val="TAC"/>
              <w:keepNext w:val="0"/>
              <w:keepLines w:val="0"/>
              <w:widowControl w:val="0"/>
            </w:pPr>
            <w:r w:rsidRPr="00825D41">
              <w:t>P</w:t>
            </w:r>
          </w:p>
        </w:tc>
      </w:tr>
      <w:tr w:rsidR="0087351F" w:rsidRPr="00825D41" w14:paraId="1D016A79" w14:textId="77777777" w:rsidTr="00E64CC8">
        <w:trPr>
          <w:trHeight w:val="503"/>
        </w:trPr>
        <w:tc>
          <w:tcPr>
            <w:tcW w:w="717" w:type="dxa"/>
            <w:tcBorders>
              <w:top w:val="single" w:sz="4" w:space="0" w:color="auto"/>
              <w:left w:val="single" w:sz="4" w:space="0" w:color="auto"/>
              <w:bottom w:val="single" w:sz="4" w:space="0" w:color="auto"/>
              <w:right w:val="single" w:sz="4" w:space="0" w:color="auto"/>
            </w:tcBorders>
            <w:hideMark/>
          </w:tcPr>
          <w:p w14:paraId="2E9F55E3" w14:textId="77777777" w:rsidR="0087351F" w:rsidRPr="00825D41" w:rsidRDefault="0087351F" w:rsidP="00E64CC8">
            <w:pPr>
              <w:pStyle w:val="TAC"/>
              <w:keepNext w:val="0"/>
              <w:keepLines w:val="0"/>
              <w:widowControl w:val="0"/>
            </w:pPr>
            <w:r w:rsidRPr="00825D41">
              <w:rPr>
                <w:szCs w:val="18"/>
              </w:rPr>
              <w:t>14A</w:t>
            </w:r>
          </w:p>
        </w:tc>
        <w:tc>
          <w:tcPr>
            <w:tcW w:w="3967" w:type="dxa"/>
            <w:tcBorders>
              <w:top w:val="single" w:sz="4" w:space="0" w:color="auto"/>
              <w:left w:val="single" w:sz="4" w:space="0" w:color="auto"/>
              <w:bottom w:val="single" w:sz="4" w:space="0" w:color="auto"/>
              <w:right w:val="single" w:sz="4" w:space="0" w:color="auto"/>
            </w:tcBorders>
            <w:hideMark/>
          </w:tcPr>
          <w:p w14:paraId="31AEA8AD" w14:textId="5F9BA486" w:rsidR="0087351F" w:rsidRPr="00825D41" w:rsidRDefault="0087351F" w:rsidP="00E64CC8">
            <w:pPr>
              <w:pStyle w:val="TAL"/>
              <w:keepNext w:val="0"/>
              <w:keepLines w:val="0"/>
              <w:widowControl w:val="0"/>
              <w:ind w:firstLine="1"/>
            </w:pPr>
            <w:r w:rsidRPr="00825D41">
              <w:t xml:space="preserve">Check: Does the UE (MCVideo client) correctly perform test procedure 'MCVideo Media Transmission Notification and Request CT' as described in </w:t>
            </w:r>
            <w:r w:rsidRPr="00825D41">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89CC11"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05666C24"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454F4AE3" w14:textId="77777777" w:rsidR="0087351F" w:rsidRPr="00825D41" w:rsidRDefault="0087351F" w:rsidP="00E64CC8">
            <w:pPr>
              <w:pStyle w:val="TAC"/>
              <w:keepNext w:val="0"/>
              <w:keepLines w:val="0"/>
              <w:widowControl w:val="0"/>
            </w:pPr>
            <w:r w:rsidRPr="00825D41">
              <w:rPr>
                <w:rFonts w:cs="Arial"/>
                <w:szCs w:val="18"/>
              </w:rPr>
              <w:t>7</w:t>
            </w:r>
          </w:p>
        </w:tc>
        <w:tc>
          <w:tcPr>
            <w:tcW w:w="850" w:type="dxa"/>
            <w:tcBorders>
              <w:top w:val="single" w:sz="4" w:space="0" w:color="auto"/>
              <w:left w:val="single" w:sz="4" w:space="0" w:color="auto"/>
              <w:bottom w:val="single" w:sz="4" w:space="0" w:color="auto"/>
              <w:right w:val="single" w:sz="4" w:space="0" w:color="auto"/>
            </w:tcBorders>
            <w:hideMark/>
          </w:tcPr>
          <w:p w14:paraId="0DF8CDF2" w14:textId="77777777" w:rsidR="0087351F" w:rsidRPr="00825D41" w:rsidRDefault="0087351F" w:rsidP="00E64CC8">
            <w:pPr>
              <w:pStyle w:val="TAC"/>
              <w:keepNext w:val="0"/>
              <w:keepLines w:val="0"/>
              <w:widowControl w:val="0"/>
            </w:pPr>
            <w:r w:rsidRPr="00825D41">
              <w:rPr>
                <w:rFonts w:cs="Arial"/>
                <w:szCs w:val="18"/>
              </w:rPr>
              <w:t>P</w:t>
            </w:r>
          </w:p>
        </w:tc>
      </w:tr>
      <w:tr w:rsidR="0087351F" w:rsidRPr="00825D41" w14:paraId="3C3334E3" w14:textId="77777777" w:rsidTr="00E64CC8">
        <w:trPr>
          <w:trHeight w:val="503"/>
        </w:trPr>
        <w:tc>
          <w:tcPr>
            <w:tcW w:w="717" w:type="dxa"/>
            <w:tcBorders>
              <w:top w:val="single" w:sz="4" w:space="0" w:color="auto"/>
              <w:left w:val="single" w:sz="4" w:space="0" w:color="auto"/>
              <w:bottom w:val="single" w:sz="4" w:space="0" w:color="auto"/>
              <w:right w:val="single" w:sz="4" w:space="0" w:color="auto"/>
            </w:tcBorders>
            <w:hideMark/>
          </w:tcPr>
          <w:p w14:paraId="5A5E6837" w14:textId="77777777" w:rsidR="0087351F" w:rsidRPr="00825D41" w:rsidRDefault="0087351F" w:rsidP="00E64CC8">
            <w:pPr>
              <w:pStyle w:val="TAC"/>
              <w:keepNext w:val="0"/>
              <w:keepLines w:val="0"/>
              <w:widowControl w:val="0"/>
            </w:pPr>
            <w:r w:rsidRPr="00825D41">
              <w:rPr>
                <w:szCs w:val="18"/>
              </w:rPr>
              <w:t>14B-14E</w:t>
            </w:r>
          </w:p>
        </w:tc>
        <w:tc>
          <w:tcPr>
            <w:tcW w:w="3967" w:type="dxa"/>
            <w:tcBorders>
              <w:top w:val="single" w:sz="4" w:space="0" w:color="auto"/>
              <w:left w:val="single" w:sz="4" w:space="0" w:color="auto"/>
              <w:bottom w:val="single" w:sz="4" w:space="0" w:color="auto"/>
              <w:right w:val="single" w:sz="4" w:space="0" w:color="auto"/>
            </w:tcBorders>
            <w:hideMark/>
          </w:tcPr>
          <w:p w14:paraId="72D0F206" w14:textId="77777777" w:rsidR="0087351F" w:rsidRPr="00825D41" w:rsidRDefault="0087351F" w:rsidP="00E64CC8">
            <w:pPr>
              <w:pStyle w:val="TAL"/>
              <w:keepNext w:val="0"/>
              <w:keepLines w:val="0"/>
              <w:widowControl w:val="0"/>
              <w:ind w:firstLine="1"/>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54E1CD89"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7596D643"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36A6ABD8"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331B5FB3" w14:textId="77777777" w:rsidR="0087351F" w:rsidRPr="00825D41" w:rsidRDefault="0087351F" w:rsidP="00E64CC8">
            <w:pPr>
              <w:pStyle w:val="TAC"/>
              <w:keepNext w:val="0"/>
              <w:keepLines w:val="0"/>
              <w:widowControl w:val="0"/>
            </w:pPr>
            <w:r w:rsidRPr="00825D41">
              <w:t>-</w:t>
            </w:r>
          </w:p>
        </w:tc>
      </w:tr>
      <w:tr w:rsidR="0087351F" w:rsidRPr="00825D41" w14:paraId="3D1907ED" w14:textId="77777777" w:rsidTr="00E64CC8">
        <w:trPr>
          <w:trHeight w:val="503"/>
        </w:trPr>
        <w:tc>
          <w:tcPr>
            <w:tcW w:w="717" w:type="dxa"/>
            <w:tcBorders>
              <w:top w:val="single" w:sz="4" w:space="0" w:color="auto"/>
              <w:left w:val="single" w:sz="4" w:space="0" w:color="auto"/>
              <w:bottom w:val="single" w:sz="4" w:space="0" w:color="auto"/>
              <w:right w:val="single" w:sz="4" w:space="0" w:color="auto"/>
            </w:tcBorders>
            <w:hideMark/>
          </w:tcPr>
          <w:p w14:paraId="1380C0A9" w14:textId="77777777" w:rsidR="0087351F" w:rsidRPr="00825D41" w:rsidRDefault="0087351F" w:rsidP="00E64CC8">
            <w:pPr>
              <w:pStyle w:val="TAC"/>
              <w:keepNext w:val="0"/>
              <w:keepLines w:val="0"/>
              <w:widowControl w:val="0"/>
            </w:pPr>
            <w:r w:rsidRPr="00825D41">
              <w:rPr>
                <w:szCs w:val="18"/>
              </w:rPr>
              <w:t>14F</w:t>
            </w:r>
          </w:p>
        </w:tc>
        <w:tc>
          <w:tcPr>
            <w:tcW w:w="3967" w:type="dxa"/>
            <w:tcBorders>
              <w:top w:val="single" w:sz="4" w:space="0" w:color="auto"/>
              <w:left w:val="single" w:sz="4" w:space="0" w:color="auto"/>
              <w:bottom w:val="single" w:sz="4" w:space="0" w:color="auto"/>
              <w:right w:val="single" w:sz="4" w:space="0" w:color="auto"/>
            </w:tcBorders>
            <w:hideMark/>
          </w:tcPr>
          <w:p w14:paraId="4D6BBEDA" w14:textId="77777777" w:rsidR="0087351F" w:rsidRPr="00825D41" w:rsidRDefault="0087351F" w:rsidP="00E64CC8">
            <w:pPr>
              <w:pStyle w:val="TAL"/>
              <w:keepNext w:val="0"/>
              <w:keepLines w:val="0"/>
              <w:widowControl w:val="0"/>
            </w:pPr>
            <w:r w:rsidRPr="00825D41">
              <w:t>Check: Does the UE (MCVideo client) provide receive media success notification to the user?</w:t>
            </w:r>
          </w:p>
          <w:p w14:paraId="553912A9" w14:textId="77777777" w:rsidR="0087351F" w:rsidRPr="00825D41" w:rsidRDefault="0087351F" w:rsidP="00E64CC8">
            <w:pPr>
              <w:pStyle w:val="TAL"/>
              <w:keepNext w:val="0"/>
              <w:keepLines w:val="0"/>
              <w:widowControl w:val="0"/>
              <w:ind w:firstLine="1"/>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098DD043" w14:textId="77777777" w:rsidR="0087351F" w:rsidRPr="00825D41" w:rsidRDefault="0087351F" w:rsidP="00E64CC8">
            <w:pPr>
              <w:pStyle w:val="TAC"/>
              <w:keepNext w:val="0"/>
              <w:keepLines w:val="0"/>
              <w:widowControl w:val="0"/>
            </w:pPr>
            <w:r w:rsidRPr="00825D41">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07B5F47" w14:textId="77777777" w:rsidR="0087351F" w:rsidRPr="00825D41" w:rsidRDefault="0087351F" w:rsidP="00E64CC8">
            <w:pPr>
              <w:pStyle w:val="TAL"/>
              <w:keepNext w:val="0"/>
              <w:keepLines w:val="0"/>
              <w:widowControl w:val="0"/>
            </w:pPr>
            <w:r w:rsidRPr="00825D41">
              <w:rPr>
                <w:rFonts w:cs="Arial"/>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802DE77" w14:textId="77777777" w:rsidR="0087351F" w:rsidRPr="00825D41" w:rsidRDefault="0087351F" w:rsidP="00E64CC8">
            <w:pPr>
              <w:pStyle w:val="TAC"/>
              <w:keepNext w:val="0"/>
              <w:keepLines w:val="0"/>
              <w:widowControl w:val="0"/>
            </w:pPr>
            <w:r w:rsidRPr="00825D41">
              <w:rPr>
                <w:rFonts w:cs="Arial"/>
                <w:szCs w:val="18"/>
              </w:rPr>
              <w:t>8</w:t>
            </w:r>
          </w:p>
        </w:tc>
        <w:tc>
          <w:tcPr>
            <w:tcW w:w="850" w:type="dxa"/>
            <w:tcBorders>
              <w:top w:val="single" w:sz="4" w:space="0" w:color="auto"/>
              <w:left w:val="single" w:sz="4" w:space="0" w:color="auto"/>
              <w:bottom w:val="single" w:sz="4" w:space="0" w:color="auto"/>
              <w:right w:val="single" w:sz="4" w:space="0" w:color="auto"/>
            </w:tcBorders>
            <w:hideMark/>
          </w:tcPr>
          <w:p w14:paraId="611D537F" w14:textId="77777777" w:rsidR="0087351F" w:rsidRPr="00825D41" w:rsidRDefault="0087351F" w:rsidP="00E64CC8">
            <w:pPr>
              <w:pStyle w:val="TAC"/>
              <w:keepNext w:val="0"/>
              <w:keepLines w:val="0"/>
              <w:widowControl w:val="0"/>
            </w:pPr>
            <w:r w:rsidRPr="00825D41">
              <w:rPr>
                <w:rFonts w:cs="Arial"/>
                <w:szCs w:val="18"/>
              </w:rPr>
              <w:t>P</w:t>
            </w:r>
          </w:p>
        </w:tc>
      </w:tr>
      <w:tr w:rsidR="0087351F" w:rsidRPr="00825D41" w14:paraId="02E79B12" w14:textId="77777777" w:rsidTr="00E64CC8">
        <w:trPr>
          <w:trHeight w:val="503"/>
        </w:trPr>
        <w:tc>
          <w:tcPr>
            <w:tcW w:w="717" w:type="dxa"/>
            <w:tcBorders>
              <w:top w:val="single" w:sz="4" w:space="0" w:color="auto"/>
              <w:left w:val="single" w:sz="4" w:space="0" w:color="auto"/>
              <w:bottom w:val="single" w:sz="4" w:space="0" w:color="auto"/>
              <w:right w:val="single" w:sz="4" w:space="0" w:color="auto"/>
            </w:tcBorders>
            <w:hideMark/>
          </w:tcPr>
          <w:p w14:paraId="0451F24F" w14:textId="77777777" w:rsidR="0087351F" w:rsidRPr="00825D41" w:rsidRDefault="0087351F" w:rsidP="00E64CC8">
            <w:pPr>
              <w:pStyle w:val="TAC"/>
              <w:keepNext w:val="0"/>
              <w:keepLines w:val="0"/>
              <w:widowControl w:val="0"/>
            </w:pPr>
            <w:r w:rsidRPr="00825D41">
              <w:rPr>
                <w:szCs w:val="18"/>
              </w:rPr>
              <w:t>14G</w:t>
            </w:r>
          </w:p>
        </w:tc>
        <w:tc>
          <w:tcPr>
            <w:tcW w:w="3967" w:type="dxa"/>
            <w:tcBorders>
              <w:top w:val="single" w:sz="4" w:space="0" w:color="auto"/>
              <w:left w:val="single" w:sz="4" w:space="0" w:color="auto"/>
              <w:bottom w:val="single" w:sz="4" w:space="0" w:color="auto"/>
              <w:right w:val="single" w:sz="4" w:space="0" w:color="auto"/>
            </w:tcBorders>
            <w:hideMark/>
          </w:tcPr>
          <w:p w14:paraId="56C960B1" w14:textId="66974C53" w:rsidR="0087351F" w:rsidRPr="00825D41" w:rsidRDefault="0087351F" w:rsidP="00E64CC8">
            <w:pPr>
              <w:pStyle w:val="TAL"/>
              <w:keepNext w:val="0"/>
              <w:keepLines w:val="0"/>
              <w:widowControl w:val="0"/>
              <w:ind w:firstLine="1"/>
            </w:pPr>
            <w:r w:rsidRPr="00825D41">
              <w:t xml:space="preserve">Check: Does the UE (MCVideo client) correctly perform test procedure 'MCVideo Media Reception End Request CT' as described in </w:t>
            </w:r>
            <w:r w:rsidRPr="00825D41">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68F55A6" w14:textId="77777777" w:rsidR="0087351F" w:rsidRPr="00825D41" w:rsidRDefault="0087351F" w:rsidP="00E64CC8">
            <w:pPr>
              <w:pStyle w:val="TAC"/>
              <w:keepNext w:val="0"/>
              <w:keepLines w:val="0"/>
              <w:widowControl w:val="0"/>
            </w:pPr>
            <w:r w:rsidRPr="00825D41">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3D571A2"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6E7533C2" w14:textId="77777777" w:rsidR="0087351F" w:rsidRPr="00825D41" w:rsidRDefault="0087351F" w:rsidP="00E64CC8">
            <w:pPr>
              <w:pStyle w:val="TAC"/>
              <w:keepNext w:val="0"/>
              <w:keepLines w:val="0"/>
              <w:widowControl w:val="0"/>
            </w:pPr>
            <w:r w:rsidRPr="00825D41">
              <w:rPr>
                <w:rFonts w:cs="Arial"/>
                <w:szCs w:val="18"/>
              </w:rPr>
              <w:t>4,9</w:t>
            </w:r>
          </w:p>
        </w:tc>
        <w:tc>
          <w:tcPr>
            <w:tcW w:w="850" w:type="dxa"/>
            <w:tcBorders>
              <w:top w:val="single" w:sz="4" w:space="0" w:color="auto"/>
              <w:left w:val="single" w:sz="4" w:space="0" w:color="auto"/>
              <w:bottom w:val="single" w:sz="4" w:space="0" w:color="auto"/>
              <w:right w:val="single" w:sz="4" w:space="0" w:color="auto"/>
            </w:tcBorders>
            <w:hideMark/>
          </w:tcPr>
          <w:p w14:paraId="214F8680" w14:textId="77777777" w:rsidR="0087351F" w:rsidRPr="00825D41" w:rsidRDefault="0087351F" w:rsidP="00E64CC8">
            <w:pPr>
              <w:pStyle w:val="TAC"/>
              <w:keepNext w:val="0"/>
              <w:keepLines w:val="0"/>
              <w:widowControl w:val="0"/>
            </w:pPr>
            <w:r w:rsidRPr="00825D41">
              <w:rPr>
                <w:rFonts w:cs="Arial"/>
                <w:szCs w:val="18"/>
              </w:rPr>
              <w:t>P</w:t>
            </w:r>
          </w:p>
        </w:tc>
      </w:tr>
      <w:tr w:rsidR="0087351F" w:rsidRPr="00825D41" w14:paraId="5AE640EE" w14:textId="77777777" w:rsidTr="00E64CC8">
        <w:trPr>
          <w:trHeight w:val="503"/>
        </w:trPr>
        <w:tc>
          <w:tcPr>
            <w:tcW w:w="717" w:type="dxa"/>
            <w:tcBorders>
              <w:top w:val="single" w:sz="4" w:space="0" w:color="auto"/>
              <w:left w:val="single" w:sz="4" w:space="0" w:color="auto"/>
              <w:bottom w:val="single" w:sz="4" w:space="0" w:color="auto"/>
              <w:right w:val="single" w:sz="4" w:space="0" w:color="auto"/>
            </w:tcBorders>
            <w:hideMark/>
          </w:tcPr>
          <w:p w14:paraId="0A34A85B" w14:textId="77777777" w:rsidR="0087351F" w:rsidRPr="00825D41" w:rsidRDefault="0087351F" w:rsidP="00E64CC8">
            <w:pPr>
              <w:pStyle w:val="TAC"/>
              <w:keepNext w:val="0"/>
              <w:keepLines w:val="0"/>
              <w:widowControl w:val="0"/>
            </w:pPr>
            <w:r w:rsidRPr="00825D41">
              <w:t>14H-15</w:t>
            </w:r>
          </w:p>
        </w:tc>
        <w:tc>
          <w:tcPr>
            <w:tcW w:w="3967" w:type="dxa"/>
            <w:tcBorders>
              <w:top w:val="single" w:sz="4" w:space="0" w:color="auto"/>
              <w:left w:val="single" w:sz="4" w:space="0" w:color="auto"/>
              <w:bottom w:val="single" w:sz="4" w:space="0" w:color="auto"/>
              <w:right w:val="single" w:sz="4" w:space="0" w:color="auto"/>
            </w:tcBorders>
            <w:hideMark/>
          </w:tcPr>
          <w:p w14:paraId="212B61FC" w14:textId="77777777" w:rsidR="0087351F" w:rsidRPr="00825D41" w:rsidRDefault="0087351F" w:rsidP="00E64CC8">
            <w:pPr>
              <w:pStyle w:val="TAL"/>
              <w:keepNext w:val="0"/>
              <w:keepLines w:val="0"/>
              <w:widowControl w:val="0"/>
              <w:ind w:firstLine="1"/>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185AD07D" w14:textId="77777777" w:rsidR="0087351F" w:rsidRPr="00825D41" w:rsidRDefault="0087351F" w:rsidP="00E64CC8">
            <w:pPr>
              <w:pStyle w:val="TAC"/>
              <w:keepNext w:val="0"/>
              <w:keepLines w:val="0"/>
              <w:widowControl w:val="0"/>
            </w:pPr>
            <w:r w:rsidRPr="00825D41">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EFD0EBB"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7D2B10C8" w14:textId="77777777" w:rsidR="0087351F" w:rsidRPr="00825D41" w:rsidRDefault="0087351F" w:rsidP="00E64CC8">
            <w:pPr>
              <w:pStyle w:val="TAC"/>
              <w:keepNext w:val="0"/>
              <w:keepLines w:val="0"/>
              <w:widowControl w:val="0"/>
            </w:pPr>
            <w:r w:rsidRPr="00825D41">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782FC004" w14:textId="77777777" w:rsidR="0087351F" w:rsidRPr="00825D41" w:rsidRDefault="0087351F" w:rsidP="00E64CC8">
            <w:pPr>
              <w:pStyle w:val="TAC"/>
              <w:keepNext w:val="0"/>
              <w:keepLines w:val="0"/>
              <w:widowControl w:val="0"/>
            </w:pPr>
            <w:r w:rsidRPr="00825D41">
              <w:t>-</w:t>
            </w:r>
          </w:p>
        </w:tc>
      </w:tr>
      <w:tr w:rsidR="0087351F" w:rsidRPr="00825D41" w14:paraId="35132C9F"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4E55BE74" w14:textId="77777777" w:rsidR="0087351F" w:rsidRPr="00825D41" w:rsidRDefault="0087351F" w:rsidP="00E64CC8">
            <w:pPr>
              <w:pStyle w:val="TAC"/>
              <w:keepNext w:val="0"/>
              <w:keepLines w:val="0"/>
              <w:widowControl w:val="0"/>
            </w:pPr>
            <w:r w:rsidRPr="00825D41">
              <w:t>16</w:t>
            </w:r>
          </w:p>
        </w:tc>
        <w:tc>
          <w:tcPr>
            <w:tcW w:w="3967" w:type="dxa"/>
            <w:tcBorders>
              <w:top w:val="single" w:sz="4" w:space="0" w:color="auto"/>
              <w:left w:val="single" w:sz="4" w:space="0" w:color="auto"/>
              <w:bottom w:val="single" w:sz="4" w:space="0" w:color="auto"/>
              <w:right w:val="single" w:sz="4" w:space="0" w:color="auto"/>
            </w:tcBorders>
            <w:hideMark/>
          </w:tcPr>
          <w:p w14:paraId="4A7859BB" w14:textId="77777777" w:rsidR="0087351F" w:rsidRPr="00825D41" w:rsidRDefault="0087351F" w:rsidP="00E64CC8">
            <w:pPr>
              <w:pStyle w:val="TAL"/>
              <w:keepNext w:val="0"/>
              <w:keepLines w:val="0"/>
              <w:widowControl w:val="0"/>
            </w:pPr>
            <w:r w:rsidRPr="00825D41">
              <w:t>Make the UE (MCVideo client) release the call.</w:t>
            </w:r>
          </w:p>
          <w:p w14:paraId="456CC94A" w14:textId="77777777" w:rsidR="0087351F" w:rsidRPr="00825D41" w:rsidRDefault="0087351F" w:rsidP="00E64CC8">
            <w:pPr>
              <w:pStyle w:val="TAL"/>
              <w:keepNext w:val="0"/>
              <w:keepLines w:val="0"/>
              <w:widowControl w:val="0"/>
            </w:pPr>
            <w:r w:rsidRPr="00825D41">
              <w:t>(NOTE 1)</w:t>
            </w:r>
          </w:p>
        </w:tc>
        <w:tc>
          <w:tcPr>
            <w:tcW w:w="708" w:type="dxa"/>
            <w:tcBorders>
              <w:top w:val="single" w:sz="4" w:space="0" w:color="auto"/>
              <w:left w:val="single" w:sz="4" w:space="0" w:color="auto"/>
              <w:bottom w:val="single" w:sz="4" w:space="0" w:color="auto"/>
              <w:right w:val="single" w:sz="4" w:space="0" w:color="auto"/>
            </w:tcBorders>
            <w:hideMark/>
          </w:tcPr>
          <w:p w14:paraId="7972EDC7"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4918D996"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596037B7"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5B465AB8" w14:textId="77777777" w:rsidR="0087351F" w:rsidRPr="00825D41" w:rsidRDefault="0087351F" w:rsidP="00E64CC8">
            <w:pPr>
              <w:pStyle w:val="TAC"/>
              <w:keepNext w:val="0"/>
              <w:keepLines w:val="0"/>
              <w:widowControl w:val="0"/>
            </w:pPr>
            <w:r w:rsidRPr="00825D41">
              <w:t>-</w:t>
            </w:r>
          </w:p>
        </w:tc>
      </w:tr>
      <w:tr w:rsidR="0087351F" w:rsidRPr="00825D41" w14:paraId="02DD568A"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3BA39931" w14:textId="77777777" w:rsidR="0087351F" w:rsidRPr="00825D41" w:rsidRDefault="0087351F" w:rsidP="00E64CC8">
            <w:pPr>
              <w:pStyle w:val="TAC"/>
              <w:keepNext w:val="0"/>
              <w:keepLines w:val="0"/>
              <w:widowControl w:val="0"/>
            </w:pPr>
            <w:r w:rsidRPr="00825D41">
              <w:t>17</w:t>
            </w:r>
          </w:p>
        </w:tc>
        <w:tc>
          <w:tcPr>
            <w:tcW w:w="3967" w:type="dxa"/>
            <w:tcBorders>
              <w:top w:val="single" w:sz="4" w:space="0" w:color="auto"/>
              <w:left w:val="single" w:sz="4" w:space="0" w:color="auto"/>
              <w:bottom w:val="single" w:sz="4" w:space="0" w:color="auto"/>
              <w:right w:val="single" w:sz="4" w:space="0" w:color="auto"/>
            </w:tcBorders>
            <w:hideMark/>
          </w:tcPr>
          <w:p w14:paraId="0E38C6F1" w14:textId="67F8A4C4" w:rsidR="0087351F" w:rsidRPr="00825D41" w:rsidRDefault="0087351F" w:rsidP="00E64CC8">
            <w:pPr>
              <w:pStyle w:val="TAL"/>
              <w:keepNext w:val="0"/>
              <w:keepLines w:val="0"/>
              <w:widowControl w:val="0"/>
            </w:pPr>
            <w:r w:rsidRPr="00825D41">
              <w:t xml:space="preserve">Check: Does the UE (MCVideo client) </w:t>
            </w:r>
            <w:r w:rsidRPr="00825D41">
              <w:rPr>
                <w:rFonts w:eastAsia="Calibri"/>
              </w:rPr>
              <w:t xml:space="preserve">correctly </w:t>
            </w:r>
            <w:r w:rsidRPr="00825D41">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3334D2BC"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0C853F35"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6ED67D9D" w14:textId="77777777" w:rsidR="0087351F" w:rsidRPr="00825D41" w:rsidRDefault="0087351F" w:rsidP="00E64CC8">
            <w:pPr>
              <w:pStyle w:val="TAC"/>
              <w:keepNext w:val="0"/>
              <w:keepLines w:val="0"/>
              <w:widowControl w:val="0"/>
            </w:pPr>
            <w:r w:rsidRPr="00825D41">
              <w:t>10</w:t>
            </w:r>
          </w:p>
        </w:tc>
        <w:tc>
          <w:tcPr>
            <w:tcW w:w="850" w:type="dxa"/>
            <w:tcBorders>
              <w:top w:val="single" w:sz="4" w:space="0" w:color="auto"/>
              <w:left w:val="single" w:sz="4" w:space="0" w:color="auto"/>
              <w:bottom w:val="single" w:sz="4" w:space="0" w:color="auto"/>
              <w:right w:val="single" w:sz="4" w:space="0" w:color="auto"/>
            </w:tcBorders>
            <w:hideMark/>
          </w:tcPr>
          <w:p w14:paraId="359DD411" w14:textId="77777777" w:rsidR="0087351F" w:rsidRPr="00825D41" w:rsidRDefault="0087351F" w:rsidP="00E64CC8">
            <w:pPr>
              <w:pStyle w:val="TAC"/>
              <w:keepNext w:val="0"/>
              <w:keepLines w:val="0"/>
              <w:widowControl w:val="0"/>
            </w:pPr>
            <w:r w:rsidRPr="00825D41">
              <w:t>P</w:t>
            </w:r>
          </w:p>
        </w:tc>
      </w:tr>
      <w:tr w:rsidR="0087351F" w:rsidRPr="00825D41" w14:paraId="62775E31" w14:textId="77777777" w:rsidTr="00E64CC8">
        <w:tc>
          <w:tcPr>
            <w:tcW w:w="717" w:type="dxa"/>
            <w:tcBorders>
              <w:top w:val="single" w:sz="4" w:space="0" w:color="auto"/>
              <w:left w:val="single" w:sz="4" w:space="0" w:color="auto"/>
              <w:bottom w:val="single" w:sz="4" w:space="0" w:color="auto"/>
              <w:right w:val="single" w:sz="4" w:space="0" w:color="auto"/>
            </w:tcBorders>
            <w:hideMark/>
          </w:tcPr>
          <w:p w14:paraId="004D8EC1" w14:textId="77777777" w:rsidR="0087351F" w:rsidRPr="00825D41" w:rsidRDefault="0087351F" w:rsidP="00E64CC8">
            <w:pPr>
              <w:pStyle w:val="TAC"/>
              <w:keepNext w:val="0"/>
              <w:keepLines w:val="0"/>
              <w:widowControl w:val="0"/>
            </w:pPr>
            <w:r w:rsidRPr="00825D41">
              <w:t>18</w:t>
            </w:r>
          </w:p>
        </w:tc>
        <w:tc>
          <w:tcPr>
            <w:tcW w:w="3967" w:type="dxa"/>
            <w:tcBorders>
              <w:top w:val="single" w:sz="4" w:space="0" w:color="auto"/>
              <w:left w:val="single" w:sz="4" w:space="0" w:color="auto"/>
              <w:bottom w:val="single" w:sz="4" w:space="0" w:color="auto"/>
              <w:right w:val="single" w:sz="4" w:space="0" w:color="auto"/>
            </w:tcBorders>
            <w:hideMark/>
          </w:tcPr>
          <w:p w14:paraId="3A6A3272" w14:textId="77777777" w:rsidR="0087351F" w:rsidRPr="00825D41" w:rsidRDefault="0087351F" w:rsidP="00E64CC8">
            <w:pPr>
              <w:pStyle w:val="TAL"/>
              <w:keepNext w:val="0"/>
              <w:keepLines w:val="0"/>
              <w:widowControl w:val="0"/>
            </w:pPr>
            <w:r w:rsidRPr="00825D41">
              <w:t>Void</w:t>
            </w:r>
          </w:p>
        </w:tc>
        <w:tc>
          <w:tcPr>
            <w:tcW w:w="708" w:type="dxa"/>
            <w:tcBorders>
              <w:top w:val="single" w:sz="4" w:space="0" w:color="auto"/>
              <w:left w:val="single" w:sz="4" w:space="0" w:color="auto"/>
              <w:bottom w:val="single" w:sz="4" w:space="0" w:color="auto"/>
              <w:right w:val="single" w:sz="4" w:space="0" w:color="auto"/>
            </w:tcBorders>
            <w:hideMark/>
          </w:tcPr>
          <w:p w14:paraId="171E0FF6" w14:textId="77777777" w:rsidR="0087351F" w:rsidRPr="00825D41" w:rsidRDefault="0087351F" w:rsidP="00E64CC8">
            <w:pPr>
              <w:pStyle w:val="TAC"/>
              <w:keepNext w:val="0"/>
              <w:keepLines w:val="0"/>
              <w:widowControl w:val="0"/>
            </w:pPr>
            <w:r w:rsidRPr="00825D41">
              <w:t>-</w:t>
            </w:r>
          </w:p>
        </w:tc>
        <w:tc>
          <w:tcPr>
            <w:tcW w:w="2978" w:type="dxa"/>
            <w:tcBorders>
              <w:top w:val="single" w:sz="4" w:space="0" w:color="auto"/>
              <w:left w:val="single" w:sz="4" w:space="0" w:color="auto"/>
              <w:bottom w:val="single" w:sz="4" w:space="0" w:color="auto"/>
              <w:right w:val="single" w:sz="4" w:space="0" w:color="auto"/>
            </w:tcBorders>
            <w:hideMark/>
          </w:tcPr>
          <w:p w14:paraId="7756FDB2" w14:textId="77777777" w:rsidR="0087351F" w:rsidRPr="00825D41" w:rsidRDefault="0087351F" w:rsidP="00E64CC8">
            <w:pPr>
              <w:pStyle w:val="TAL"/>
              <w:keepNext w:val="0"/>
              <w:keepLines w:val="0"/>
              <w:widowControl w:val="0"/>
            </w:pPr>
            <w:r w:rsidRPr="00825D41">
              <w:t>-</w:t>
            </w:r>
          </w:p>
        </w:tc>
        <w:tc>
          <w:tcPr>
            <w:tcW w:w="565" w:type="dxa"/>
            <w:tcBorders>
              <w:top w:val="single" w:sz="4" w:space="0" w:color="auto"/>
              <w:left w:val="single" w:sz="4" w:space="0" w:color="auto"/>
              <w:bottom w:val="single" w:sz="4" w:space="0" w:color="auto"/>
              <w:right w:val="single" w:sz="4" w:space="0" w:color="auto"/>
            </w:tcBorders>
            <w:hideMark/>
          </w:tcPr>
          <w:p w14:paraId="5F4F91BE" w14:textId="77777777" w:rsidR="0087351F" w:rsidRPr="00825D41" w:rsidRDefault="0087351F" w:rsidP="00E64CC8">
            <w:pPr>
              <w:pStyle w:val="TAC"/>
              <w:keepNext w:val="0"/>
              <w:keepLines w:val="0"/>
              <w:widowControl w:val="0"/>
            </w:pPr>
            <w:r w:rsidRPr="00825D41">
              <w:t>-</w:t>
            </w:r>
          </w:p>
        </w:tc>
        <w:tc>
          <w:tcPr>
            <w:tcW w:w="850" w:type="dxa"/>
            <w:tcBorders>
              <w:top w:val="single" w:sz="4" w:space="0" w:color="auto"/>
              <w:left w:val="single" w:sz="4" w:space="0" w:color="auto"/>
              <w:bottom w:val="single" w:sz="4" w:space="0" w:color="auto"/>
              <w:right w:val="single" w:sz="4" w:space="0" w:color="auto"/>
            </w:tcBorders>
            <w:hideMark/>
          </w:tcPr>
          <w:p w14:paraId="0A971E70" w14:textId="77777777" w:rsidR="0087351F" w:rsidRPr="00825D41" w:rsidRDefault="0087351F" w:rsidP="00E64CC8">
            <w:pPr>
              <w:pStyle w:val="TAC"/>
              <w:keepNext w:val="0"/>
              <w:keepLines w:val="0"/>
              <w:widowControl w:val="0"/>
            </w:pPr>
            <w:r w:rsidRPr="00825D41">
              <w:t>-</w:t>
            </w:r>
          </w:p>
        </w:tc>
      </w:tr>
      <w:tr w:rsidR="0087351F" w:rsidRPr="00825D41" w14:paraId="03CBB5A6" w14:textId="77777777" w:rsidTr="00E64CC8">
        <w:tc>
          <w:tcPr>
            <w:tcW w:w="9785" w:type="dxa"/>
            <w:gridSpan w:val="6"/>
            <w:tcBorders>
              <w:top w:val="single" w:sz="4" w:space="0" w:color="auto"/>
              <w:left w:val="single" w:sz="4" w:space="0" w:color="auto"/>
              <w:bottom w:val="single" w:sz="4" w:space="0" w:color="auto"/>
              <w:right w:val="single" w:sz="4" w:space="0" w:color="auto"/>
            </w:tcBorders>
            <w:hideMark/>
          </w:tcPr>
          <w:p w14:paraId="18655DC9" w14:textId="77777777" w:rsidR="0087351F" w:rsidRPr="00825D41" w:rsidRDefault="0087351F" w:rsidP="00E64CC8">
            <w:pPr>
              <w:pStyle w:val="TAN"/>
            </w:pPr>
            <w:r w:rsidRPr="00825D41">
              <w:t>NOTE 1: This is expected to be done via a suitable implementation-dependent MMI.</w:t>
            </w:r>
          </w:p>
        </w:tc>
      </w:tr>
    </w:tbl>
    <w:p w14:paraId="39045BAD" w14:textId="77777777" w:rsidR="0087351F" w:rsidRPr="00825D41" w:rsidRDefault="0087351F" w:rsidP="0087351F"/>
    <w:p w14:paraId="773DC26D" w14:textId="77777777" w:rsidR="0087351F" w:rsidRPr="00825D41" w:rsidRDefault="0087351F" w:rsidP="0087351F">
      <w:pPr>
        <w:pStyle w:val="H6"/>
      </w:pPr>
      <w:r w:rsidRPr="00825D41">
        <w:t>6.1.2.4.3.3</w:t>
      </w:r>
      <w:r w:rsidRPr="00825D41">
        <w:tab/>
        <w:t>Specific message contents</w:t>
      </w:r>
    </w:p>
    <w:p w14:paraId="1758D3D9" w14:textId="48D5ECD0" w:rsidR="0087351F" w:rsidRPr="00825D41" w:rsidRDefault="0087351F" w:rsidP="0087351F">
      <w:pPr>
        <w:pStyle w:val="TH"/>
      </w:pPr>
      <w:r w:rsidRPr="00825D41">
        <w:t>Table 6.1.2.4.3.3-1: SIP INVITE from the SS (Step 1, Table 6.1.2.4.3.2-1;</w:t>
      </w:r>
      <w:r w:rsidRPr="00825D41">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87351F" w:rsidRPr="00825D41" w14:paraId="09CA43CD"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5C3F63C" w14:textId="77777777" w:rsidR="0087351F" w:rsidRPr="00825D41" w:rsidRDefault="0087351F" w:rsidP="00E64CC8">
            <w:pPr>
              <w:pStyle w:val="TAL"/>
              <w:keepNext w:val="0"/>
            </w:pPr>
            <w:r w:rsidRPr="00825D41">
              <w:t>Derivation Path: TS 36.579 [2], Table 5.5.2.5.2-1, condition  EMERGENCY-CALL</w:t>
            </w:r>
          </w:p>
        </w:tc>
      </w:tr>
      <w:tr w:rsidR="0087351F" w:rsidRPr="00825D41" w14:paraId="7A6DFC3E"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2F97C772" w14:textId="77777777" w:rsidR="0087351F" w:rsidRPr="00825D41" w:rsidRDefault="0087351F" w:rsidP="00E64CC8">
            <w:pPr>
              <w:pStyle w:val="TAH"/>
              <w:keepNext w:val="0"/>
              <w:rPr>
                <w:bCs/>
              </w:rPr>
            </w:pPr>
            <w:r w:rsidRPr="00825D41">
              <w:rPr>
                <w:bCs/>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6CCB2E30" w14:textId="77777777" w:rsidR="0087351F" w:rsidRPr="00825D41" w:rsidRDefault="0087351F" w:rsidP="00E64CC8">
            <w:pPr>
              <w:pStyle w:val="TAH"/>
              <w:keepNext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B7D61B" w14:textId="77777777" w:rsidR="0087351F" w:rsidRPr="00825D41" w:rsidRDefault="0087351F" w:rsidP="00E64CC8">
            <w:pPr>
              <w:pStyle w:val="TAH"/>
              <w:keepNext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9DAE97" w14:textId="77777777" w:rsidR="0087351F" w:rsidRPr="00825D41" w:rsidRDefault="0087351F" w:rsidP="00E64CC8">
            <w:pPr>
              <w:pStyle w:val="TAH"/>
              <w:keepNext w:val="0"/>
              <w:rPr>
                <w:bCs/>
              </w:rPr>
            </w:pPr>
            <w:r w:rsidRPr="00825D41">
              <w:rPr>
                <w:bCs/>
              </w:rPr>
              <w:t>Reference</w:t>
            </w:r>
          </w:p>
        </w:tc>
        <w:tc>
          <w:tcPr>
            <w:tcW w:w="1136" w:type="dxa"/>
            <w:tcBorders>
              <w:top w:val="single" w:sz="4" w:space="0" w:color="auto"/>
              <w:left w:val="single" w:sz="4" w:space="0" w:color="auto"/>
              <w:bottom w:val="single" w:sz="4" w:space="0" w:color="auto"/>
              <w:right w:val="single" w:sz="4" w:space="0" w:color="auto"/>
            </w:tcBorders>
            <w:hideMark/>
          </w:tcPr>
          <w:p w14:paraId="383F9619" w14:textId="77777777" w:rsidR="0087351F" w:rsidRPr="00825D41" w:rsidRDefault="0087351F" w:rsidP="00E64CC8">
            <w:pPr>
              <w:pStyle w:val="TAH"/>
              <w:keepNext w:val="0"/>
              <w:rPr>
                <w:bCs/>
              </w:rPr>
            </w:pPr>
            <w:r w:rsidRPr="00825D41">
              <w:rPr>
                <w:bCs/>
              </w:rPr>
              <w:t>Condition</w:t>
            </w:r>
          </w:p>
        </w:tc>
      </w:tr>
      <w:tr w:rsidR="0087351F" w:rsidRPr="00825D41" w14:paraId="70357D0B"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6872DB72" w14:textId="77777777" w:rsidR="0087351F" w:rsidRPr="00825D41" w:rsidRDefault="0087351F" w:rsidP="00E64CC8">
            <w:pPr>
              <w:pStyle w:val="TAL"/>
              <w:rPr>
                <w:b/>
              </w:rPr>
            </w:pPr>
            <w:r w:rsidRPr="00825D41">
              <w:rPr>
                <w:b/>
              </w:rPr>
              <w:lastRenderedPageBreak/>
              <w:t>Message-body</w:t>
            </w:r>
          </w:p>
        </w:tc>
        <w:tc>
          <w:tcPr>
            <w:tcW w:w="2128" w:type="dxa"/>
            <w:tcBorders>
              <w:top w:val="single" w:sz="4" w:space="0" w:color="auto"/>
              <w:left w:val="single" w:sz="4" w:space="0" w:color="auto"/>
              <w:bottom w:val="single" w:sz="4" w:space="0" w:color="auto"/>
              <w:right w:val="single" w:sz="4" w:space="0" w:color="auto"/>
            </w:tcBorders>
          </w:tcPr>
          <w:p w14:paraId="1959873F"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1AA645C5"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77CF4DC9"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6E81333" w14:textId="77777777" w:rsidR="0087351F" w:rsidRPr="00825D41" w:rsidRDefault="0087351F" w:rsidP="00E64CC8">
            <w:pPr>
              <w:pStyle w:val="TAL"/>
            </w:pPr>
          </w:p>
        </w:tc>
      </w:tr>
      <w:tr w:rsidR="0087351F" w:rsidRPr="00825D41" w14:paraId="6CA801E7" w14:textId="77777777" w:rsidTr="00E64CC8">
        <w:tc>
          <w:tcPr>
            <w:tcW w:w="2835" w:type="dxa"/>
            <w:tcBorders>
              <w:top w:val="single" w:sz="4" w:space="0" w:color="auto"/>
              <w:left w:val="single" w:sz="4" w:space="0" w:color="auto"/>
              <w:bottom w:val="single" w:sz="4" w:space="0" w:color="auto"/>
              <w:right w:val="single" w:sz="4" w:space="0" w:color="auto"/>
            </w:tcBorders>
            <w:vAlign w:val="center"/>
          </w:tcPr>
          <w:p w14:paraId="4F0AEFF4" w14:textId="77777777" w:rsidR="0087351F" w:rsidRPr="00825D41" w:rsidRDefault="0087351F" w:rsidP="00E64CC8">
            <w:pPr>
              <w:pStyle w:val="TAL"/>
              <w:rPr>
                <w:b/>
              </w:rPr>
            </w:pPr>
            <w:r w:rsidRPr="00825D41">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71A43F46"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51C6640" w14:textId="77777777" w:rsidR="0087351F" w:rsidRPr="00825D41" w:rsidRDefault="0087351F" w:rsidP="00E64CC8">
            <w:pPr>
              <w:pStyle w:val="TAL"/>
            </w:pPr>
            <w:r w:rsidRPr="00825D41">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D8B8EF9"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DF8CB9D" w14:textId="77777777" w:rsidR="0087351F" w:rsidRPr="00825D41" w:rsidRDefault="0087351F" w:rsidP="00E64CC8">
            <w:pPr>
              <w:pStyle w:val="TAL"/>
            </w:pPr>
          </w:p>
        </w:tc>
      </w:tr>
      <w:tr w:rsidR="0087351F" w:rsidRPr="00825D41" w14:paraId="2E5C75F3" w14:textId="77777777" w:rsidTr="00E64CC8">
        <w:tc>
          <w:tcPr>
            <w:tcW w:w="2835" w:type="dxa"/>
            <w:tcBorders>
              <w:top w:val="single" w:sz="4" w:space="0" w:color="auto"/>
              <w:left w:val="single" w:sz="4" w:space="0" w:color="auto"/>
              <w:bottom w:val="single" w:sz="4" w:space="0" w:color="auto"/>
              <w:right w:val="single" w:sz="4" w:space="0" w:color="auto"/>
            </w:tcBorders>
            <w:vAlign w:val="center"/>
          </w:tcPr>
          <w:p w14:paraId="045DD9C8" w14:textId="77777777" w:rsidR="0087351F" w:rsidRPr="00825D41" w:rsidRDefault="0087351F" w:rsidP="00E64CC8">
            <w:pPr>
              <w:pStyle w:val="TAL"/>
              <w:rPr>
                <w:b/>
              </w:rPr>
            </w:pPr>
            <w:r w:rsidRPr="00825D41">
              <w:t xml:space="preserve">    MIME part body</w:t>
            </w:r>
          </w:p>
        </w:tc>
        <w:tc>
          <w:tcPr>
            <w:tcW w:w="2128" w:type="dxa"/>
            <w:tcBorders>
              <w:top w:val="single" w:sz="4" w:space="0" w:color="auto"/>
              <w:left w:val="single" w:sz="4" w:space="0" w:color="auto"/>
              <w:bottom w:val="single" w:sz="4" w:space="0" w:color="auto"/>
              <w:right w:val="single" w:sz="4" w:space="0" w:color="auto"/>
            </w:tcBorders>
          </w:tcPr>
          <w:p w14:paraId="1F787FA3" w14:textId="77777777" w:rsidR="0087351F" w:rsidRPr="00825D41" w:rsidRDefault="0087351F" w:rsidP="00E64CC8">
            <w:pPr>
              <w:pStyle w:val="TAL"/>
            </w:pPr>
            <w:r w:rsidRPr="00825D41">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6CC5499C"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67A5C4C1"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D7A0D48" w14:textId="77777777" w:rsidR="0087351F" w:rsidRPr="00825D41" w:rsidRDefault="0087351F" w:rsidP="00E64CC8">
            <w:pPr>
              <w:pStyle w:val="TAL"/>
            </w:pPr>
          </w:p>
        </w:tc>
      </w:tr>
      <w:tr w:rsidR="0087351F" w:rsidRPr="00825D41" w14:paraId="5CE04095"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2C25A93F" w14:textId="77777777" w:rsidR="0087351F" w:rsidRPr="00825D41" w:rsidRDefault="0087351F" w:rsidP="00E64CC8">
            <w:pPr>
              <w:pStyle w:val="TAL"/>
            </w:pPr>
            <w:r w:rsidRPr="00825D41">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3BDA91AE"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13981A" w14:textId="77777777" w:rsidR="0087351F" w:rsidRPr="0066502E" w:rsidRDefault="0087351F" w:rsidP="00E64CC8">
            <w:pPr>
              <w:pStyle w:val="TAL"/>
              <w:rPr>
                <w:b/>
                <w:bCs/>
              </w:rPr>
            </w:pPr>
            <w:r w:rsidRPr="0066502E">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9BEF9C2"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E8058ED" w14:textId="77777777" w:rsidR="0087351F" w:rsidRPr="00825D41" w:rsidRDefault="0087351F" w:rsidP="00E64CC8">
            <w:pPr>
              <w:pStyle w:val="TAL"/>
            </w:pPr>
          </w:p>
        </w:tc>
      </w:tr>
      <w:tr w:rsidR="0087351F" w:rsidRPr="00825D41" w14:paraId="516AEA8D"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221A6EB8" w14:textId="77777777" w:rsidR="0087351F" w:rsidRPr="00825D41" w:rsidRDefault="0087351F" w:rsidP="00E64CC8">
            <w:pPr>
              <w:pStyle w:val="TAL"/>
            </w:pPr>
            <w:r w:rsidRPr="00825D41">
              <w:t xml:space="preserve">    </w:t>
            </w:r>
            <w:r w:rsidRPr="00825D41">
              <w:rPr>
                <w:color w:val="000000"/>
              </w:rPr>
              <w:t>MIME-part-body</w:t>
            </w:r>
          </w:p>
        </w:tc>
        <w:tc>
          <w:tcPr>
            <w:tcW w:w="2128" w:type="dxa"/>
            <w:tcBorders>
              <w:top w:val="single" w:sz="4" w:space="0" w:color="auto"/>
              <w:left w:val="single" w:sz="4" w:space="0" w:color="auto"/>
              <w:bottom w:val="single" w:sz="4" w:space="0" w:color="auto"/>
              <w:right w:val="single" w:sz="4" w:space="0" w:color="auto"/>
            </w:tcBorders>
            <w:hideMark/>
          </w:tcPr>
          <w:p w14:paraId="6B165378" w14:textId="51EAB9D5" w:rsidR="0087351F" w:rsidRPr="00825D41" w:rsidRDefault="0087351F" w:rsidP="00E64CC8">
            <w:pPr>
              <w:pStyle w:val="TAL"/>
            </w:pPr>
            <w:r w:rsidRPr="00825D41">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528D1F80"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0AFE438D"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tcPr>
          <w:p w14:paraId="577227BA" w14:textId="77777777" w:rsidR="0087351F" w:rsidRPr="00825D41" w:rsidRDefault="0087351F" w:rsidP="00E64CC8">
            <w:pPr>
              <w:pStyle w:val="TAL"/>
            </w:pPr>
          </w:p>
        </w:tc>
      </w:tr>
    </w:tbl>
    <w:p w14:paraId="0DB51737" w14:textId="77777777" w:rsidR="0087351F" w:rsidRPr="00825D41" w:rsidRDefault="0087351F" w:rsidP="0087351F"/>
    <w:p w14:paraId="77485359" w14:textId="77777777" w:rsidR="0087351F" w:rsidRPr="00825D41" w:rsidRDefault="0087351F" w:rsidP="0087351F">
      <w:pPr>
        <w:pStyle w:val="TH"/>
      </w:pPr>
      <w:r w:rsidRPr="00825D41">
        <w:t xml:space="preserve">Table 6.1.3.4.3.3-1A: </w:t>
      </w:r>
      <w:r w:rsidRPr="00825D41">
        <w:rPr>
          <w:lang w:eastAsia="ko-KR"/>
        </w:rPr>
        <w:t>SDP in SIP INVITE</w:t>
      </w:r>
      <w:r w:rsidRPr="00825D41">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53A403D4"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2CB26A47" w14:textId="77777777" w:rsidR="0087351F" w:rsidRPr="00825D41" w:rsidRDefault="0087351F" w:rsidP="00E64CC8">
            <w:pPr>
              <w:pStyle w:val="TAL"/>
            </w:pPr>
            <w:r w:rsidRPr="00825D41">
              <w:t>Derivation Path: TS 36.579-1 [2], Table 5.5.3.1.2-2 condition INITIAL_SDP_OFFER</w:t>
            </w:r>
          </w:p>
        </w:tc>
      </w:tr>
    </w:tbl>
    <w:p w14:paraId="5633B448" w14:textId="77777777" w:rsidR="0087351F" w:rsidRPr="00825D41" w:rsidRDefault="0087351F" w:rsidP="0087351F"/>
    <w:p w14:paraId="189806F3" w14:textId="77777777" w:rsidR="0087351F" w:rsidRPr="00825D41" w:rsidRDefault="0087351F" w:rsidP="0087351F">
      <w:pPr>
        <w:pStyle w:val="TH"/>
        <w:keepLines w:val="0"/>
        <w:widowControl w:val="0"/>
      </w:pPr>
      <w:r w:rsidRPr="00825D41">
        <w:t>Table 6.1.2.4.3.3-2: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4D814C9E"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B4F551F" w14:textId="77777777" w:rsidR="0087351F" w:rsidRPr="00825D41" w:rsidRDefault="0087351F" w:rsidP="00E64CC8">
            <w:pPr>
              <w:pStyle w:val="TAL"/>
              <w:keepLines w:val="0"/>
              <w:widowControl w:val="0"/>
            </w:pPr>
            <w:r w:rsidRPr="00825D41">
              <w:t>Derivation Path: TS 36.579-1</w:t>
            </w:r>
            <w:r w:rsidRPr="00825D41">
              <w:rPr>
                <w:color w:val="000000"/>
              </w:rPr>
              <w:t xml:space="preserve"> [2]</w:t>
            </w:r>
            <w:r w:rsidRPr="00825D41">
              <w:t>, Table 5.5.3.2.2-2, condition EMERGENCY-CALL, CHAT-GROUP-CALL</w:t>
            </w:r>
          </w:p>
        </w:tc>
      </w:tr>
    </w:tbl>
    <w:p w14:paraId="746538BD" w14:textId="77777777" w:rsidR="0087351F" w:rsidRPr="00825D41" w:rsidRDefault="0087351F" w:rsidP="0087351F"/>
    <w:p w14:paraId="6A3EA7B7" w14:textId="34E80B27" w:rsidR="0087351F" w:rsidRPr="00825D41" w:rsidRDefault="0087351F" w:rsidP="0087351F">
      <w:pPr>
        <w:pStyle w:val="TH"/>
      </w:pPr>
      <w:r w:rsidRPr="00825D41">
        <w:t>Table 6.1.2.4.3.3-3: SIP 200 (OK) from the UE (Step 3, 10, Table 6.1.2.4.3.2-1;</w:t>
      </w:r>
      <w:r w:rsidRPr="00825D41">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825D41" w14:paraId="39865DDB"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B4F778" w14:textId="77777777" w:rsidR="0087351F" w:rsidRPr="00825D41" w:rsidRDefault="0087351F" w:rsidP="00E64CC8">
            <w:pPr>
              <w:pStyle w:val="TAL"/>
              <w:rPr>
                <w:rFonts w:cs="Arial"/>
                <w:szCs w:val="18"/>
              </w:rPr>
            </w:pPr>
            <w:r w:rsidRPr="00825D41">
              <w:t>Derivation Path: TS 36.579-1 [2], Table 5.5.2.17.1.1-1, condition INVITE-RSP</w:t>
            </w:r>
          </w:p>
        </w:tc>
      </w:tr>
      <w:tr w:rsidR="0087351F" w:rsidRPr="00825D41" w14:paraId="12252AC9" w14:textId="77777777" w:rsidTr="00E64CC8">
        <w:trPr>
          <w:tblHeader/>
        </w:trPr>
        <w:tc>
          <w:tcPr>
            <w:tcW w:w="2837" w:type="dxa"/>
            <w:tcBorders>
              <w:top w:val="single" w:sz="4" w:space="0" w:color="auto"/>
              <w:left w:val="single" w:sz="4" w:space="0" w:color="auto"/>
              <w:bottom w:val="single" w:sz="4" w:space="0" w:color="auto"/>
              <w:right w:val="single" w:sz="4" w:space="0" w:color="auto"/>
            </w:tcBorders>
            <w:hideMark/>
          </w:tcPr>
          <w:p w14:paraId="72CB7B4A" w14:textId="77777777" w:rsidR="0087351F" w:rsidRPr="00825D41" w:rsidRDefault="0087351F" w:rsidP="00E64CC8">
            <w:pPr>
              <w:pStyle w:val="TAH"/>
              <w:rPr>
                <w:bCs/>
              </w:rPr>
            </w:pPr>
            <w:r w:rsidRPr="00825D41">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45BE4C" w14:textId="77777777" w:rsidR="0087351F" w:rsidRPr="00825D41" w:rsidRDefault="0087351F" w:rsidP="00E64CC8">
            <w:pPr>
              <w:pStyle w:val="TAH"/>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A21931" w14:textId="77777777" w:rsidR="0087351F" w:rsidRPr="00825D41" w:rsidRDefault="0087351F" w:rsidP="00E64CC8">
            <w:pPr>
              <w:pStyle w:val="TAH"/>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AD2D64" w14:textId="77777777" w:rsidR="0087351F" w:rsidRPr="00825D41" w:rsidRDefault="0087351F" w:rsidP="00E64CC8">
            <w:pPr>
              <w:pStyle w:val="TAH"/>
              <w:rPr>
                <w:bCs/>
              </w:rPr>
            </w:pPr>
            <w:r w:rsidRPr="00825D41">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B335D6" w14:textId="77777777" w:rsidR="0087351F" w:rsidRPr="00825D41" w:rsidRDefault="0087351F" w:rsidP="00E64CC8">
            <w:pPr>
              <w:pStyle w:val="TAH"/>
              <w:rPr>
                <w:bCs/>
              </w:rPr>
            </w:pPr>
            <w:r w:rsidRPr="00825D41">
              <w:rPr>
                <w:bCs/>
              </w:rPr>
              <w:t>Condition</w:t>
            </w:r>
          </w:p>
        </w:tc>
      </w:tr>
      <w:tr w:rsidR="0087351F" w:rsidRPr="00825D41" w14:paraId="01246F18"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6E724E8" w14:textId="77777777" w:rsidR="0087351F" w:rsidRPr="00825D41" w:rsidRDefault="0087351F" w:rsidP="00E64CC8">
            <w:pPr>
              <w:pStyle w:val="TAL"/>
            </w:pPr>
            <w:r w:rsidRPr="00825D41">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7FA17C"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2762FDA5" w14:textId="77777777" w:rsidR="0087351F" w:rsidRPr="00825D41" w:rsidRDefault="0087351F" w:rsidP="00E64CC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BA9767D" w14:textId="77777777" w:rsidR="0087351F" w:rsidRPr="00825D41" w:rsidRDefault="0087351F" w:rsidP="00E64CC8">
            <w:pPr>
              <w:pStyle w:val="TAL"/>
              <w:rPr>
                <w:bCs/>
              </w:rPr>
            </w:pPr>
          </w:p>
        </w:tc>
        <w:tc>
          <w:tcPr>
            <w:tcW w:w="1135" w:type="dxa"/>
            <w:tcBorders>
              <w:top w:val="single" w:sz="4" w:space="0" w:color="auto"/>
              <w:left w:val="single" w:sz="4" w:space="0" w:color="auto"/>
              <w:bottom w:val="single" w:sz="4" w:space="0" w:color="auto"/>
              <w:right w:val="single" w:sz="4" w:space="0" w:color="auto"/>
            </w:tcBorders>
            <w:vAlign w:val="bottom"/>
          </w:tcPr>
          <w:p w14:paraId="4F336131" w14:textId="77777777" w:rsidR="0087351F" w:rsidRPr="00825D41" w:rsidRDefault="0087351F" w:rsidP="00E64CC8">
            <w:pPr>
              <w:pStyle w:val="TAL"/>
              <w:rPr>
                <w:bCs/>
              </w:rPr>
            </w:pPr>
          </w:p>
        </w:tc>
      </w:tr>
      <w:tr w:rsidR="0087351F" w:rsidRPr="00825D41" w14:paraId="5D729082"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6DC69A79" w14:textId="77777777" w:rsidR="0087351F" w:rsidRPr="00825D41" w:rsidRDefault="0087351F" w:rsidP="00E64CC8">
            <w:pPr>
              <w:pStyle w:val="TAL"/>
              <w:rPr>
                <w:b/>
                <w:bCs/>
              </w:rPr>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20FAFB"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474971A2" w14:textId="77777777" w:rsidR="0087351F" w:rsidRPr="00825D41" w:rsidRDefault="0087351F" w:rsidP="00E64CC8">
            <w:pPr>
              <w:pStyle w:val="TAL"/>
              <w:rPr>
                <w:bCs/>
              </w:rPr>
            </w:pPr>
            <w:r w:rsidRPr="00825D41">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79936D4" w14:textId="77777777" w:rsidR="0087351F" w:rsidRPr="00825D41" w:rsidRDefault="0087351F" w:rsidP="00E64CC8">
            <w:pPr>
              <w:pStyle w:val="TAL"/>
              <w:rPr>
                <w:bCs/>
              </w:rPr>
            </w:pPr>
          </w:p>
        </w:tc>
        <w:tc>
          <w:tcPr>
            <w:tcW w:w="1135" w:type="dxa"/>
            <w:tcBorders>
              <w:top w:val="single" w:sz="4" w:space="0" w:color="auto"/>
              <w:left w:val="single" w:sz="4" w:space="0" w:color="auto"/>
              <w:bottom w:val="single" w:sz="4" w:space="0" w:color="auto"/>
              <w:right w:val="single" w:sz="4" w:space="0" w:color="auto"/>
            </w:tcBorders>
            <w:vAlign w:val="bottom"/>
          </w:tcPr>
          <w:p w14:paraId="7BD96131" w14:textId="77777777" w:rsidR="0087351F" w:rsidRPr="00825D41" w:rsidRDefault="0087351F" w:rsidP="00E64CC8">
            <w:pPr>
              <w:pStyle w:val="TAL"/>
              <w:rPr>
                <w:bCs/>
              </w:rPr>
            </w:pPr>
          </w:p>
        </w:tc>
      </w:tr>
      <w:tr w:rsidR="0087351F" w:rsidRPr="00825D41" w14:paraId="0A229EFC"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0F1EA0DF" w14:textId="77777777" w:rsidR="0087351F" w:rsidRPr="00825D41" w:rsidRDefault="0087351F" w:rsidP="00E64CC8">
            <w:pPr>
              <w:pStyle w:val="TAL"/>
              <w:rPr>
                <w:b/>
                <w:bCs/>
              </w:rPr>
            </w:pPr>
            <w:r w:rsidRPr="00825D41">
              <w:t xml:space="preserve">    MIME part body</w:t>
            </w:r>
          </w:p>
        </w:tc>
        <w:tc>
          <w:tcPr>
            <w:tcW w:w="2127" w:type="dxa"/>
            <w:tcBorders>
              <w:top w:val="single" w:sz="4" w:space="0" w:color="auto"/>
              <w:left w:val="single" w:sz="4" w:space="0" w:color="auto"/>
              <w:bottom w:val="single" w:sz="4" w:space="0" w:color="auto"/>
              <w:right w:val="single" w:sz="4" w:space="0" w:color="auto"/>
            </w:tcBorders>
          </w:tcPr>
          <w:p w14:paraId="250E5618" w14:textId="77777777" w:rsidR="0087351F" w:rsidRPr="00825D41" w:rsidRDefault="0087351F" w:rsidP="00E64CC8">
            <w:pPr>
              <w:pStyle w:val="TAL"/>
            </w:pPr>
            <w:r w:rsidRPr="00825D41">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2098A58" w14:textId="77777777" w:rsidR="0087351F" w:rsidRPr="00825D41" w:rsidRDefault="0087351F" w:rsidP="00E64CC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0D3194" w14:textId="77777777" w:rsidR="0087351F" w:rsidRPr="00825D41" w:rsidRDefault="0087351F" w:rsidP="00E64CC8">
            <w:pPr>
              <w:pStyle w:val="TAL"/>
              <w:rPr>
                <w:bCs/>
              </w:rPr>
            </w:pPr>
          </w:p>
        </w:tc>
        <w:tc>
          <w:tcPr>
            <w:tcW w:w="1135" w:type="dxa"/>
            <w:tcBorders>
              <w:top w:val="single" w:sz="4" w:space="0" w:color="auto"/>
              <w:left w:val="single" w:sz="4" w:space="0" w:color="auto"/>
              <w:bottom w:val="single" w:sz="4" w:space="0" w:color="auto"/>
              <w:right w:val="single" w:sz="4" w:space="0" w:color="auto"/>
            </w:tcBorders>
            <w:vAlign w:val="bottom"/>
          </w:tcPr>
          <w:p w14:paraId="1C33CBEA" w14:textId="77777777" w:rsidR="0087351F" w:rsidRPr="00825D41" w:rsidRDefault="0087351F" w:rsidP="00E64CC8">
            <w:pPr>
              <w:pStyle w:val="TAL"/>
              <w:rPr>
                <w:bCs/>
              </w:rPr>
            </w:pPr>
          </w:p>
        </w:tc>
      </w:tr>
      <w:tr w:rsidR="0087351F" w:rsidRPr="00825D41" w14:paraId="4632180A"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D39EE41" w14:textId="77777777" w:rsidR="0087351F" w:rsidRPr="00825D41" w:rsidRDefault="0087351F" w:rsidP="00E64CC8">
            <w:pPr>
              <w:pStyle w:val="TAL"/>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276231B"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2DA76F" w14:textId="77777777" w:rsidR="0087351F" w:rsidRPr="0066502E" w:rsidRDefault="0087351F" w:rsidP="00E64CC8">
            <w:pPr>
              <w:pStyle w:val="TAL"/>
              <w:rPr>
                <w:b/>
                <w:bCs/>
              </w:rPr>
            </w:pPr>
            <w:r w:rsidRPr="0066502E">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77D4B5B" w14:textId="77777777" w:rsidR="0087351F" w:rsidRPr="00825D41" w:rsidRDefault="0087351F" w:rsidP="00E64CC8">
            <w:pPr>
              <w:pStyle w:val="TAL"/>
              <w:rPr>
                <w:bCs/>
              </w:rPr>
            </w:pPr>
          </w:p>
        </w:tc>
        <w:tc>
          <w:tcPr>
            <w:tcW w:w="1135" w:type="dxa"/>
            <w:tcBorders>
              <w:top w:val="single" w:sz="4" w:space="0" w:color="auto"/>
              <w:left w:val="single" w:sz="4" w:space="0" w:color="auto"/>
              <w:bottom w:val="single" w:sz="4" w:space="0" w:color="auto"/>
              <w:right w:val="single" w:sz="4" w:space="0" w:color="auto"/>
            </w:tcBorders>
            <w:vAlign w:val="bottom"/>
          </w:tcPr>
          <w:p w14:paraId="3CC0A977" w14:textId="77777777" w:rsidR="0087351F" w:rsidRPr="00825D41" w:rsidRDefault="0087351F" w:rsidP="00E64CC8">
            <w:pPr>
              <w:pStyle w:val="TAL"/>
              <w:rPr>
                <w:bCs/>
              </w:rPr>
            </w:pPr>
          </w:p>
        </w:tc>
      </w:tr>
      <w:tr w:rsidR="0087351F" w:rsidRPr="00825D41" w14:paraId="77AB6630" w14:textId="77777777" w:rsidTr="00E64CC8">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AD1215C" w14:textId="77777777" w:rsidR="0087351F" w:rsidRPr="00825D41" w:rsidRDefault="0087351F" w:rsidP="00E64CC8">
            <w:pPr>
              <w:pStyle w:val="TAL"/>
            </w:pPr>
            <w:r w:rsidRPr="00825D41">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98537" w14:textId="4500AACA" w:rsidR="0087351F" w:rsidRPr="00825D41" w:rsidRDefault="0087351F" w:rsidP="00E64CC8">
            <w:pPr>
              <w:pStyle w:val="TAL"/>
            </w:pPr>
            <w:r w:rsidRPr="00825D41">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6784AB2" w14:textId="77777777" w:rsidR="0087351F" w:rsidRPr="00825D41" w:rsidRDefault="0087351F" w:rsidP="00E64CC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D685F4" w14:textId="77777777" w:rsidR="0087351F" w:rsidRPr="00825D41" w:rsidRDefault="0087351F" w:rsidP="00E64CC8">
            <w:pPr>
              <w:pStyle w:val="TAL"/>
              <w:rPr>
                <w:bCs/>
              </w:rPr>
            </w:pPr>
          </w:p>
        </w:tc>
        <w:tc>
          <w:tcPr>
            <w:tcW w:w="1135" w:type="dxa"/>
            <w:tcBorders>
              <w:top w:val="single" w:sz="4" w:space="0" w:color="auto"/>
              <w:left w:val="single" w:sz="4" w:space="0" w:color="auto"/>
              <w:bottom w:val="single" w:sz="4" w:space="0" w:color="auto"/>
              <w:right w:val="single" w:sz="4" w:space="0" w:color="auto"/>
            </w:tcBorders>
          </w:tcPr>
          <w:p w14:paraId="53DD9BB6" w14:textId="77777777" w:rsidR="0087351F" w:rsidRPr="00825D41" w:rsidRDefault="0087351F" w:rsidP="00E64CC8">
            <w:pPr>
              <w:pStyle w:val="TAL"/>
              <w:rPr>
                <w:bCs/>
              </w:rPr>
            </w:pPr>
          </w:p>
        </w:tc>
      </w:tr>
    </w:tbl>
    <w:p w14:paraId="057C2DD0" w14:textId="77777777" w:rsidR="0087351F" w:rsidRPr="00825D41" w:rsidRDefault="0087351F" w:rsidP="0087351F"/>
    <w:p w14:paraId="07F6271C" w14:textId="77777777" w:rsidR="0087351F" w:rsidRPr="00825D41" w:rsidRDefault="0087351F" w:rsidP="0087351F">
      <w:pPr>
        <w:pStyle w:val="TH"/>
      </w:pPr>
      <w:r w:rsidRPr="00825D41">
        <w:t xml:space="preserve">Table 6.1.2.4.3.3-3A: </w:t>
      </w:r>
      <w:r w:rsidRPr="00825D41">
        <w:rPr>
          <w:lang w:eastAsia="ko-KR"/>
        </w:rPr>
        <w:t xml:space="preserve">SDP in SIP 200 (OK) </w:t>
      </w:r>
      <w:r w:rsidRPr="00825D41">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04D27371"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09470689" w14:textId="77777777" w:rsidR="0087351F" w:rsidRPr="00825D41" w:rsidRDefault="0087351F" w:rsidP="00E64CC8">
            <w:pPr>
              <w:pStyle w:val="TAL"/>
            </w:pPr>
            <w:r w:rsidRPr="00825D41">
              <w:t>Derivation Path: TS 36.579-1 [2], Table 5.5.3.1.1-2, condition SDP_ANSWER</w:t>
            </w:r>
          </w:p>
        </w:tc>
      </w:tr>
    </w:tbl>
    <w:p w14:paraId="18A355F9" w14:textId="77777777" w:rsidR="0087351F" w:rsidRPr="00825D41" w:rsidRDefault="0087351F" w:rsidP="0087351F"/>
    <w:p w14:paraId="4D25F378" w14:textId="77777777" w:rsidR="0087351F" w:rsidRPr="00825D41" w:rsidRDefault="0087351F" w:rsidP="0087351F">
      <w:pPr>
        <w:pStyle w:val="TH"/>
        <w:keepLines w:val="0"/>
        <w:widowControl w:val="0"/>
      </w:pPr>
      <w:r w:rsidRPr="00825D41">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6D46FE50"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3FA1D68" w14:textId="77777777" w:rsidR="0087351F" w:rsidRPr="00825D41" w:rsidRDefault="0087351F" w:rsidP="00E64CC8">
            <w:pPr>
              <w:pStyle w:val="TAL"/>
              <w:keepLines w:val="0"/>
              <w:widowControl w:val="0"/>
            </w:pPr>
            <w:r w:rsidRPr="00825D41">
              <w:t>Derivation Path: TS 36.579-1</w:t>
            </w:r>
            <w:r w:rsidRPr="00825D41">
              <w:rPr>
                <w:color w:val="000000"/>
              </w:rPr>
              <w:t xml:space="preserve"> [2]</w:t>
            </w:r>
            <w:r w:rsidRPr="00825D41">
              <w:t>, Table 5.5.3.2.1-2, condition INVITE-RSP</w:t>
            </w:r>
          </w:p>
        </w:tc>
      </w:tr>
    </w:tbl>
    <w:p w14:paraId="5797339B" w14:textId="77777777" w:rsidR="0087351F" w:rsidRPr="00825D41" w:rsidRDefault="0087351F" w:rsidP="0087351F"/>
    <w:p w14:paraId="5EA3948D" w14:textId="45A4D622" w:rsidR="0087351F" w:rsidRPr="00825D41" w:rsidRDefault="0087351F" w:rsidP="0087351F">
      <w:pPr>
        <w:pStyle w:val="TH"/>
      </w:pPr>
      <w:r w:rsidRPr="00825D41">
        <w:t>Table 6.1.2.4.3.3-5: Void</w:t>
      </w:r>
    </w:p>
    <w:p w14:paraId="04FA0556" w14:textId="24623FD0" w:rsidR="0087351F" w:rsidRPr="00825D41" w:rsidRDefault="0087351F" w:rsidP="0087351F">
      <w:pPr>
        <w:pStyle w:val="TH"/>
      </w:pPr>
      <w:r w:rsidRPr="00825D41">
        <w:t>Table 6.1.2.4.3.3-5A: Media Transmission Notification from the SS (Step 6A, Table 6.1.2.4.3.2-1;</w:t>
      </w:r>
      <w:r w:rsidRPr="00825D41">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77C83A3F"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06AB6181" w14:textId="77777777" w:rsidR="0087351F" w:rsidRPr="00825D41" w:rsidRDefault="0087351F" w:rsidP="00E64CC8">
            <w:pPr>
              <w:pStyle w:val="TAL"/>
              <w:keepNext w:val="0"/>
            </w:pPr>
            <w:r w:rsidRPr="00825D41">
              <w:t>Derivation Path: TS 36.579-1 [2], Table 5.5.11.2.7-1 condition EMERGENCY-CALL</w:t>
            </w:r>
          </w:p>
        </w:tc>
      </w:tr>
    </w:tbl>
    <w:p w14:paraId="576F7F6B" w14:textId="77777777" w:rsidR="0087351F" w:rsidRPr="00825D41" w:rsidRDefault="0087351F" w:rsidP="0087351F"/>
    <w:p w14:paraId="39DB6A6C" w14:textId="77777777" w:rsidR="0087351F" w:rsidRPr="00825D41" w:rsidRDefault="0087351F" w:rsidP="0087351F">
      <w:pPr>
        <w:pStyle w:val="TH"/>
      </w:pPr>
      <w:r w:rsidRPr="00825D41">
        <w:t>Table 6.1.2.4.3.3-5B..5C: Void</w:t>
      </w:r>
    </w:p>
    <w:p w14:paraId="318E8DEC" w14:textId="3E355175" w:rsidR="0087351F" w:rsidRPr="00825D41" w:rsidRDefault="0087351F" w:rsidP="0087351F">
      <w:pPr>
        <w:pStyle w:val="TH"/>
      </w:pPr>
      <w:r w:rsidRPr="00825D41">
        <w:t>Table 6.1.2.4.3.3-5D: Media Reception End Request from the SS (Step 6G, Table 6.1.2.4.3.2-1;</w:t>
      </w:r>
      <w:r w:rsidRPr="00825D41">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7C0D7DA2"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44E764A9" w14:textId="77777777" w:rsidR="0087351F" w:rsidRPr="00825D41" w:rsidRDefault="0087351F" w:rsidP="00E64CC8">
            <w:pPr>
              <w:pStyle w:val="TAL"/>
              <w:keepNext w:val="0"/>
            </w:pPr>
            <w:r w:rsidRPr="00825D41">
              <w:t>Derivation Path: TS 36.579-1 [2], Table 5.5.11.3.3-1 condition EMERGENCY-CALL</w:t>
            </w:r>
          </w:p>
        </w:tc>
      </w:tr>
    </w:tbl>
    <w:p w14:paraId="2C99B2AE" w14:textId="77777777" w:rsidR="0087351F" w:rsidRPr="00825D41" w:rsidRDefault="0087351F" w:rsidP="0087351F"/>
    <w:p w14:paraId="1F687662" w14:textId="1E82C861" w:rsidR="0087351F" w:rsidRPr="00825D41" w:rsidRDefault="0087351F" w:rsidP="0087351F">
      <w:pPr>
        <w:pStyle w:val="TH"/>
        <w:spacing w:before="0"/>
      </w:pPr>
      <w:r w:rsidRPr="00825D41">
        <w:lastRenderedPageBreak/>
        <w:t>Table 6.1.2.4.3.3-6: SIP BYE from the UE (Steps 8, 17, Table 6.1.2.4.3.2-1;</w:t>
      </w:r>
      <w:r w:rsidRPr="00825D41">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5A3E66C0"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059257C9" w14:textId="77777777" w:rsidR="0087351F" w:rsidRPr="00825D41" w:rsidRDefault="0087351F" w:rsidP="00E64CC8">
            <w:pPr>
              <w:pStyle w:val="TAL"/>
              <w:keepNext w:val="0"/>
              <w:keepLines w:val="0"/>
              <w:widowControl w:val="0"/>
            </w:pPr>
            <w:r w:rsidRPr="00825D41">
              <w:t>Derivation Path: TS 36.579-1</w:t>
            </w:r>
            <w:r w:rsidRPr="00825D41">
              <w:rPr>
                <w:color w:val="000000"/>
              </w:rPr>
              <w:t xml:space="preserve"> [2]</w:t>
            </w:r>
            <w:r w:rsidRPr="00825D41">
              <w:t>, Table 5.5.2.2.1-1, condition MT_CALL</w:t>
            </w:r>
          </w:p>
        </w:tc>
      </w:tr>
    </w:tbl>
    <w:p w14:paraId="26F8BE73" w14:textId="77777777" w:rsidR="0087351F" w:rsidRPr="00825D41" w:rsidRDefault="0087351F" w:rsidP="0087351F"/>
    <w:p w14:paraId="2FAF0E6E" w14:textId="77777777" w:rsidR="0087351F" w:rsidRPr="00825D41" w:rsidRDefault="0087351F" w:rsidP="0087351F">
      <w:pPr>
        <w:pStyle w:val="TH"/>
      </w:pPr>
      <w:r w:rsidRPr="00825D41">
        <w:t>Table 6.1.2.4.3.3-7: Void</w:t>
      </w:r>
    </w:p>
    <w:p w14:paraId="6E2E152B" w14:textId="1A4DE0AC" w:rsidR="0087351F" w:rsidRPr="00825D41" w:rsidRDefault="0087351F" w:rsidP="0087351F">
      <w:pPr>
        <w:pStyle w:val="TH"/>
        <w:keepLines w:val="0"/>
        <w:widowControl w:val="0"/>
      </w:pPr>
      <w:r w:rsidRPr="00825D41">
        <w:t>Table 6.1.2.4.3.3-8: SIP INVITE from the SS (Step 10, Table 6.1.2.4.3.2-1;</w:t>
      </w:r>
      <w:r w:rsidRPr="00825D41">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87351F" w:rsidRPr="00825D41" w14:paraId="06925BC0" w14:textId="77777777" w:rsidTr="00E64CC8">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EF11FF" w14:textId="77777777" w:rsidR="0087351F" w:rsidRPr="00825D41" w:rsidRDefault="0087351F" w:rsidP="00E64CC8">
            <w:pPr>
              <w:pStyle w:val="TAL"/>
              <w:keepLines w:val="0"/>
              <w:widowControl w:val="0"/>
            </w:pPr>
            <w:r w:rsidRPr="00825D41">
              <w:t>Derivation Path: TS 36.579 [2], Table 5.5.2.5.2-1, condition IMMPERIL-CALL</w:t>
            </w:r>
          </w:p>
        </w:tc>
      </w:tr>
      <w:tr w:rsidR="0087351F" w:rsidRPr="00825D41" w14:paraId="4F95AA77"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37D68ED2" w14:textId="77777777" w:rsidR="0087351F" w:rsidRPr="00825D41" w:rsidRDefault="0087351F" w:rsidP="00E64CC8">
            <w:pPr>
              <w:pStyle w:val="TAH"/>
              <w:keepLines w:val="0"/>
              <w:widowControl w:val="0"/>
              <w:rPr>
                <w:bCs/>
              </w:rPr>
            </w:pPr>
            <w:r w:rsidRPr="00825D41">
              <w:rPr>
                <w:bCs/>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D31DF5D" w14:textId="77777777" w:rsidR="0087351F" w:rsidRPr="00825D41" w:rsidRDefault="0087351F" w:rsidP="00E64CC8">
            <w:pPr>
              <w:pStyle w:val="TAH"/>
              <w:keepLines w:val="0"/>
              <w:widowControl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D52BACB" w14:textId="77777777" w:rsidR="0087351F" w:rsidRPr="00825D41" w:rsidRDefault="0087351F" w:rsidP="00E64CC8">
            <w:pPr>
              <w:pStyle w:val="TAH"/>
              <w:keepLines w:val="0"/>
              <w:widowControl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D4C694" w14:textId="77777777" w:rsidR="0087351F" w:rsidRPr="00825D41" w:rsidRDefault="0087351F" w:rsidP="00E64CC8">
            <w:pPr>
              <w:pStyle w:val="TAH"/>
              <w:keepLines w:val="0"/>
              <w:widowControl w:val="0"/>
              <w:rPr>
                <w:bCs/>
              </w:rPr>
            </w:pPr>
            <w:r w:rsidRPr="00825D41">
              <w:rPr>
                <w:bCs/>
              </w:rPr>
              <w:t>Reference</w:t>
            </w:r>
          </w:p>
        </w:tc>
        <w:tc>
          <w:tcPr>
            <w:tcW w:w="1136" w:type="dxa"/>
            <w:tcBorders>
              <w:top w:val="single" w:sz="4" w:space="0" w:color="auto"/>
              <w:left w:val="single" w:sz="4" w:space="0" w:color="auto"/>
              <w:bottom w:val="single" w:sz="4" w:space="0" w:color="auto"/>
              <w:right w:val="single" w:sz="4" w:space="0" w:color="auto"/>
            </w:tcBorders>
            <w:hideMark/>
          </w:tcPr>
          <w:p w14:paraId="62D2E485" w14:textId="77777777" w:rsidR="0087351F" w:rsidRPr="00825D41" w:rsidRDefault="0087351F" w:rsidP="00E64CC8">
            <w:pPr>
              <w:pStyle w:val="TAH"/>
              <w:keepLines w:val="0"/>
              <w:widowControl w:val="0"/>
              <w:rPr>
                <w:bCs/>
              </w:rPr>
            </w:pPr>
            <w:r w:rsidRPr="00825D41">
              <w:rPr>
                <w:bCs/>
              </w:rPr>
              <w:t>Condition</w:t>
            </w:r>
          </w:p>
        </w:tc>
      </w:tr>
      <w:tr w:rsidR="0087351F" w:rsidRPr="00825D41" w14:paraId="559325A7"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3BB98381" w14:textId="77777777" w:rsidR="0087351F" w:rsidRPr="00825D41" w:rsidRDefault="0087351F" w:rsidP="00E64CC8">
            <w:pPr>
              <w:pStyle w:val="TAL"/>
              <w:rPr>
                <w:b/>
              </w:rPr>
            </w:pPr>
            <w:r w:rsidRPr="00825D41">
              <w:rPr>
                <w:b/>
              </w:rPr>
              <w:t>Message-body</w:t>
            </w:r>
          </w:p>
        </w:tc>
        <w:tc>
          <w:tcPr>
            <w:tcW w:w="2128" w:type="dxa"/>
            <w:tcBorders>
              <w:top w:val="single" w:sz="4" w:space="0" w:color="auto"/>
              <w:left w:val="single" w:sz="4" w:space="0" w:color="auto"/>
              <w:bottom w:val="single" w:sz="4" w:space="0" w:color="auto"/>
              <w:right w:val="single" w:sz="4" w:space="0" w:color="auto"/>
            </w:tcBorders>
          </w:tcPr>
          <w:p w14:paraId="56F6B165"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51005F1C"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164D92D6"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06D12B" w14:textId="77777777" w:rsidR="0087351F" w:rsidRPr="00825D41" w:rsidRDefault="0087351F" w:rsidP="00E64CC8">
            <w:pPr>
              <w:pStyle w:val="TAL"/>
            </w:pPr>
          </w:p>
        </w:tc>
      </w:tr>
      <w:tr w:rsidR="0087351F" w:rsidRPr="00825D41" w14:paraId="55090500" w14:textId="77777777" w:rsidTr="00E64CC8">
        <w:tc>
          <w:tcPr>
            <w:tcW w:w="2835" w:type="dxa"/>
            <w:tcBorders>
              <w:top w:val="single" w:sz="4" w:space="0" w:color="auto"/>
              <w:left w:val="single" w:sz="4" w:space="0" w:color="auto"/>
              <w:bottom w:val="single" w:sz="4" w:space="0" w:color="auto"/>
              <w:right w:val="single" w:sz="4" w:space="0" w:color="auto"/>
            </w:tcBorders>
            <w:vAlign w:val="center"/>
          </w:tcPr>
          <w:p w14:paraId="09185901" w14:textId="77777777" w:rsidR="0087351F" w:rsidRPr="00825D41" w:rsidRDefault="0087351F" w:rsidP="00E64CC8">
            <w:pPr>
              <w:pStyle w:val="TAL"/>
              <w:rPr>
                <w:b/>
              </w:rPr>
            </w:pPr>
            <w:r w:rsidRPr="00825D41">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061B2CF8"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5B98E302" w14:textId="77777777" w:rsidR="0087351F" w:rsidRPr="00825D41" w:rsidRDefault="0087351F" w:rsidP="00E64CC8">
            <w:pPr>
              <w:pStyle w:val="TAL"/>
            </w:pPr>
            <w:r w:rsidRPr="00825D41">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349B76B"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E0E48BC" w14:textId="77777777" w:rsidR="0087351F" w:rsidRPr="00825D41" w:rsidRDefault="0087351F" w:rsidP="00E64CC8">
            <w:pPr>
              <w:pStyle w:val="TAL"/>
            </w:pPr>
          </w:p>
        </w:tc>
      </w:tr>
      <w:tr w:rsidR="0087351F" w:rsidRPr="00825D41" w14:paraId="462A4EC2" w14:textId="77777777" w:rsidTr="00E64CC8">
        <w:tc>
          <w:tcPr>
            <w:tcW w:w="2835" w:type="dxa"/>
            <w:tcBorders>
              <w:top w:val="single" w:sz="4" w:space="0" w:color="auto"/>
              <w:left w:val="single" w:sz="4" w:space="0" w:color="auto"/>
              <w:bottom w:val="single" w:sz="4" w:space="0" w:color="auto"/>
              <w:right w:val="single" w:sz="4" w:space="0" w:color="auto"/>
            </w:tcBorders>
            <w:vAlign w:val="center"/>
          </w:tcPr>
          <w:p w14:paraId="5611AD63" w14:textId="77777777" w:rsidR="0087351F" w:rsidRPr="00825D41" w:rsidRDefault="0087351F" w:rsidP="00E64CC8">
            <w:pPr>
              <w:pStyle w:val="TAL"/>
              <w:rPr>
                <w:b/>
              </w:rPr>
            </w:pPr>
            <w:r w:rsidRPr="00825D41">
              <w:t xml:space="preserve">    MIME part body</w:t>
            </w:r>
          </w:p>
        </w:tc>
        <w:tc>
          <w:tcPr>
            <w:tcW w:w="2128" w:type="dxa"/>
            <w:tcBorders>
              <w:top w:val="single" w:sz="4" w:space="0" w:color="auto"/>
              <w:left w:val="single" w:sz="4" w:space="0" w:color="auto"/>
              <w:bottom w:val="single" w:sz="4" w:space="0" w:color="auto"/>
              <w:right w:val="single" w:sz="4" w:space="0" w:color="auto"/>
            </w:tcBorders>
          </w:tcPr>
          <w:p w14:paraId="7F358760" w14:textId="77777777" w:rsidR="0087351F" w:rsidRPr="00825D41" w:rsidRDefault="0087351F" w:rsidP="00E64CC8">
            <w:pPr>
              <w:pStyle w:val="TAL"/>
            </w:pPr>
            <w:r w:rsidRPr="00825D41">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43977AF7"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55530C5"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3CC3A4" w14:textId="77777777" w:rsidR="0087351F" w:rsidRPr="00825D41" w:rsidRDefault="0087351F" w:rsidP="00E64CC8">
            <w:pPr>
              <w:pStyle w:val="TAL"/>
            </w:pPr>
          </w:p>
        </w:tc>
      </w:tr>
      <w:tr w:rsidR="0087351F" w:rsidRPr="00825D41" w14:paraId="06513C04"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601C3CB2" w14:textId="77777777" w:rsidR="0087351F" w:rsidRPr="00825D41" w:rsidRDefault="0087351F" w:rsidP="00E64CC8">
            <w:pPr>
              <w:pStyle w:val="TAL"/>
            </w:pPr>
            <w:r w:rsidRPr="00825D41">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365158CC"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865AB" w14:textId="77777777" w:rsidR="0087351F" w:rsidRPr="0066502E" w:rsidRDefault="0087351F" w:rsidP="00E64CC8">
            <w:pPr>
              <w:pStyle w:val="TAL"/>
              <w:rPr>
                <w:b/>
                <w:bCs/>
              </w:rPr>
            </w:pPr>
            <w:r w:rsidRPr="0066502E">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7F14FF9"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F95F128" w14:textId="77777777" w:rsidR="0087351F" w:rsidRPr="00825D41" w:rsidRDefault="0087351F" w:rsidP="00E64CC8">
            <w:pPr>
              <w:pStyle w:val="TAL"/>
            </w:pPr>
          </w:p>
        </w:tc>
      </w:tr>
      <w:tr w:rsidR="0087351F" w:rsidRPr="00825D41" w14:paraId="690C1977"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75780692" w14:textId="77777777" w:rsidR="0087351F" w:rsidRPr="00825D41" w:rsidRDefault="0087351F" w:rsidP="00E64CC8">
            <w:pPr>
              <w:pStyle w:val="TAL"/>
            </w:pPr>
            <w:r w:rsidRPr="00825D41">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8A0F3D2" w14:textId="77777777" w:rsidR="0087351F" w:rsidRPr="00825D41" w:rsidRDefault="0087351F" w:rsidP="00E64CC8">
            <w:pPr>
              <w:pStyle w:val="TAL"/>
            </w:pPr>
            <w:r w:rsidRPr="00825D41">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1B67E9A"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0123C672" w14:textId="77777777" w:rsidR="0087351F" w:rsidRPr="00825D41" w:rsidRDefault="0087351F" w:rsidP="00E64CC8">
            <w:pPr>
              <w:pStyle w:val="TAL"/>
            </w:pPr>
          </w:p>
        </w:tc>
        <w:tc>
          <w:tcPr>
            <w:tcW w:w="1136" w:type="dxa"/>
            <w:tcBorders>
              <w:top w:val="single" w:sz="4" w:space="0" w:color="auto"/>
              <w:left w:val="single" w:sz="4" w:space="0" w:color="auto"/>
              <w:bottom w:val="single" w:sz="4" w:space="0" w:color="auto"/>
              <w:right w:val="single" w:sz="4" w:space="0" w:color="auto"/>
            </w:tcBorders>
          </w:tcPr>
          <w:p w14:paraId="5480B77D" w14:textId="77777777" w:rsidR="0087351F" w:rsidRPr="00825D41" w:rsidRDefault="0087351F" w:rsidP="00E64CC8">
            <w:pPr>
              <w:pStyle w:val="TAL"/>
            </w:pPr>
          </w:p>
        </w:tc>
      </w:tr>
    </w:tbl>
    <w:p w14:paraId="1039D47B" w14:textId="77777777" w:rsidR="0087351F" w:rsidRPr="00825D41" w:rsidRDefault="0087351F" w:rsidP="0087351F"/>
    <w:p w14:paraId="15993BE4" w14:textId="77777777" w:rsidR="0087351F" w:rsidRPr="00825D41" w:rsidRDefault="0087351F" w:rsidP="0087351F">
      <w:pPr>
        <w:pStyle w:val="TH"/>
      </w:pPr>
      <w:r w:rsidRPr="00825D41">
        <w:t xml:space="preserve">Table 6.1.3.4.3.3-8A: </w:t>
      </w:r>
      <w:r w:rsidRPr="00825D41">
        <w:rPr>
          <w:lang w:eastAsia="ko-KR"/>
        </w:rPr>
        <w:t>SDP in SIP INVITE</w:t>
      </w:r>
      <w:r w:rsidRPr="00825D41">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0D9ABC5C"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329B5F10" w14:textId="77777777" w:rsidR="0087351F" w:rsidRPr="00825D41" w:rsidRDefault="0087351F" w:rsidP="00E64CC8">
            <w:pPr>
              <w:pStyle w:val="TAL"/>
            </w:pPr>
            <w:r w:rsidRPr="00825D41">
              <w:t>Derivation Path: TS 36.579-1 [2], Table 5.5.3.1.2-2 condition INITIAL_SDP_OFFER</w:t>
            </w:r>
          </w:p>
        </w:tc>
      </w:tr>
    </w:tbl>
    <w:p w14:paraId="0438DD35" w14:textId="77777777" w:rsidR="0087351F" w:rsidRPr="00825D41" w:rsidRDefault="0087351F" w:rsidP="0087351F"/>
    <w:p w14:paraId="148AEE2F" w14:textId="77777777" w:rsidR="0087351F" w:rsidRPr="00825D41" w:rsidRDefault="0087351F" w:rsidP="0087351F">
      <w:pPr>
        <w:pStyle w:val="TH"/>
        <w:keepLines w:val="0"/>
        <w:widowControl w:val="0"/>
      </w:pPr>
      <w:r w:rsidRPr="00825D41">
        <w:t>Table 6.1.2.4.3.3-9: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2397BF0B"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0E02FD5" w14:textId="77777777" w:rsidR="0087351F" w:rsidRPr="00825D41" w:rsidRDefault="0087351F" w:rsidP="00E64CC8">
            <w:pPr>
              <w:pStyle w:val="TAL"/>
              <w:keepNext w:val="0"/>
              <w:keepLines w:val="0"/>
              <w:widowControl w:val="0"/>
            </w:pPr>
            <w:r w:rsidRPr="00825D41">
              <w:t>Derivation Path: TS 36.579-1</w:t>
            </w:r>
            <w:r w:rsidRPr="00825D41">
              <w:rPr>
                <w:color w:val="000000"/>
              </w:rPr>
              <w:t xml:space="preserve"> [2]</w:t>
            </w:r>
            <w:r w:rsidRPr="00825D41">
              <w:t>, Table 5.5.3.2.2-2, condition IMMPERIL-CALL, CHAT-GROUP-CALL</w:t>
            </w:r>
          </w:p>
        </w:tc>
      </w:tr>
    </w:tbl>
    <w:p w14:paraId="0F88D979" w14:textId="77777777" w:rsidR="0087351F" w:rsidRPr="00825D41" w:rsidRDefault="0087351F" w:rsidP="0087351F"/>
    <w:p w14:paraId="4D7DD613" w14:textId="1144B938" w:rsidR="0087351F" w:rsidRPr="00825D41" w:rsidRDefault="0087351F" w:rsidP="0087351F">
      <w:pPr>
        <w:pStyle w:val="TH"/>
      </w:pPr>
      <w:r w:rsidRPr="00825D41">
        <w:t>Table 6.1.2.4.3.3-10..12: Void</w:t>
      </w:r>
    </w:p>
    <w:p w14:paraId="6F8A6E31" w14:textId="67B28FF9" w:rsidR="0087351F" w:rsidRPr="00825D41" w:rsidRDefault="0087351F" w:rsidP="0087351F">
      <w:pPr>
        <w:pStyle w:val="TH"/>
      </w:pPr>
      <w:r w:rsidRPr="00825D41">
        <w:t>Table 6.1.2.4.3.3-13: Media Transmission Notification from the SS (Step 14A, Table 6.1.2.4.3.2-1;</w:t>
      </w:r>
      <w:r w:rsidRPr="00825D41">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4D2B47C5"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2CB23F18" w14:textId="77777777" w:rsidR="0087351F" w:rsidRPr="00825D41" w:rsidRDefault="0087351F" w:rsidP="00E64CC8">
            <w:pPr>
              <w:pStyle w:val="TAL"/>
              <w:keepNext w:val="0"/>
            </w:pPr>
            <w:r w:rsidRPr="00825D41">
              <w:t>Derivation Path: TS 36.579-1 [2], Table 5.5.11.2.7-1 condition IMMPERIL-CALL</w:t>
            </w:r>
          </w:p>
        </w:tc>
      </w:tr>
    </w:tbl>
    <w:p w14:paraId="106D386C" w14:textId="77777777" w:rsidR="0087351F" w:rsidRPr="00825D41" w:rsidRDefault="0087351F" w:rsidP="0087351F"/>
    <w:p w14:paraId="7EA0265B" w14:textId="77777777" w:rsidR="0087351F" w:rsidRPr="00825D41" w:rsidRDefault="0087351F" w:rsidP="0087351F">
      <w:pPr>
        <w:pStyle w:val="TH"/>
      </w:pPr>
      <w:r w:rsidRPr="00825D41">
        <w:t>Table 6.1.2.4.3.3-14..15: Void</w:t>
      </w:r>
    </w:p>
    <w:p w14:paraId="60EC6BA4" w14:textId="1580DE21" w:rsidR="0087351F" w:rsidRPr="00825D41" w:rsidRDefault="0087351F" w:rsidP="0087351F">
      <w:pPr>
        <w:pStyle w:val="TH"/>
      </w:pPr>
      <w:r w:rsidRPr="00825D41">
        <w:t>Table 6.1.2.4.3.3-16: Media Reception End Request from the SS (Step 14G, Table 6.1.2.4.3.2-1;</w:t>
      </w:r>
      <w:r w:rsidRPr="00825D41">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825D41" w14:paraId="022E97C4" w14:textId="77777777" w:rsidTr="00E64CC8">
        <w:trPr>
          <w:tblHeader/>
        </w:trPr>
        <w:tc>
          <w:tcPr>
            <w:tcW w:w="9648" w:type="dxa"/>
            <w:tcBorders>
              <w:top w:val="single" w:sz="4" w:space="0" w:color="auto"/>
              <w:left w:val="single" w:sz="4" w:space="0" w:color="auto"/>
              <w:bottom w:val="single" w:sz="4" w:space="0" w:color="auto"/>
              <w:right w:val="single" w:sz="4" w:space="0" w:color="auto"/>
            </w:tcBorders>
            <w:hideMark/>
          </w:tcPr>
          <w:p w14:paraId="68EA5E3F" w14:textId="77777777" w:rsidR="0087351F" w:rsidRPr="00825D41" w:rsidRDefault="0087351F" w:rsidP="00E64CC8">
            <w:pPr>
              <w:pStyle w:val="TAL"/>
              <w:keepNext w:val="0"/>
            </w:pPr>
            <w:r w:rsidRPr="00825D41">
              <w:t>Derivation Path: TS 36.579-1 [2], Table 5.5.11.3.3-1 condition IMMPERIL-CALL</w:t>
            </w:r>
          </w:p>
        </w:tc>
      </w:tr>
    </w:tbl>
    <w:p w14:paraId="5080FDDD" w14:textId="77777777" w:rsidR="0087351F" w:rsidRPr="00825D41" w:rsidRDefault="0087351F" w:rsidP="0087351F"/>
    <w:p w14:paraId="7F97E1F2" w14:textId="77777777" w:rsidR="0087351F" w:rsidRPr="00825D41" w:rsidRDefault="0087351F" w:rsidP="0087351F">
      <w:pPr>
        <w:pStyle w:val="Heading4"/>
        <w:rPr>
          <w:rFonts w:cs="Arial"/>
          <w:szCs w:val="24"/>
        </w:rPr>
      </w:pPr>
      <w:bookmarkStart w:id="571" w:name="_Toc84345731"/>
      <w:bookmarkStart w:id="572" w:name="_Toc123748481"/>
      <w:r w:rsidRPr="00825D41">
        <w:t>6.1.2.5</w:t>
      </w:r>
      <w:r w:rsidRPr="00825D41">
        <w:tab/>
        <w:t>On-network / Chat Group Call / Emergency Call / Imminent Peril Call / Client Originated (CO)</w:t>
      </w:r>
      <w:bookmarkEnd w:id="571"/>
      <w:bookmarkEnd w:id="572"/>
    </w:p>
    <w:p w14:paraId="00C40FE2" w14:textId="77777777" w:rsidR="0087351F" w:rsidRPr="00825D41" w:rsidRDefault="0087351F" w:rsidP="0087351F">
      <w:pPr>
        <w:pStyle w:val="H6"/>
      </w:pPr>
      <w:r w:rsidRPr="00825D41">
        <w:t>6.1.2.5.1</w:t>
      </w:r>
      <w:r w:rsidRPr="00825D41">
        <w:tab/>
        <w:t>Test Purpose (TP)</w:t>
      </w:r>
    </w:p>
    <w:p w14:paraId="7CA1F417" w14:textId="77777777" w:rsidR="0087351F" w:rsidRPr="00825D41" w:rsidRDefault="0087351F" w:rsidP="0087351F">
      <w:pPr>
        <w:pStyle w:val="H6"/>
        <w:ind w:left="1987" w:hanging="1987"/>
      </w:pPr>
      <w:r w:rsidRPr="00825D41">
        <w:t>(1)</w:t>
      </w:r>
    </w:p>
    <w:p w14:paraId="6C1E0FE3"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registered and authorized for MCVideo Service }</w:t>
      </w:r>
    </w:p>
    <w:p w14:paraId="585474AB"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3B0CB20B"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establish a MCVideo</w:t>
      </w:r>
      <w:r w:rsidRPr="00825D41">
        <w:rPr>
          <w:noProof w:val="0"/>
          <w:lang w:eastAsia="ko-KR"/>
        </w:rPr>
        <w:t xml:space="preserve"> Emergency </w:t>
      </w:r>
      <w:r w:rsidRPr="00825D41">
        <w:rPr>
          <w:noProof w:val="0"/>
        </w:rPr>
        <w:t>Chat Group Call with implicit Transmission Control}</w:t>
      </w:r>
    </w:p>
    <w:p w14:paraId="71171561"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 the UE(MCVideo Client) sends a SIP INVITE message, </w:t>
      </w:r>
      <w:r w:rsidRPr="00825D41">
        <w:rPr>
          <w:b/>
          <w:noProof w:val="0"/>
        </w:rPr>
        <w:t>and</w:t>
      </w:r>
      <w:r w:rsidRPr="00825D41">
        <w:rPr>
          <w:noProof w:val="0"/>
        </w:rPr>
        <w:t xml:space="preserve">, upon receipt of a Transmission Granted message from the SS MCVideo Server that the call was established, notifies the user </w:t>
      </w:r>
      <w:r w:rsidRPr="00825D41">
        <w:rPr>
          <w:b/>
          <w:bCs/>
          <w:noProof w:val="0"/>
        </w:rPr>
        <w:t>and</w:t>
      </w:r>
      <w:r w:rsidRPr="00825D41">
        <w:rPr>
          <w:noProof w:val="0"/>
        </w:rPr>
        <w:t xml:space="preserve"> </w:t>
      </w:r>
      <w:r w:rsidRPr="00825D41">
        <w:rPr>
          <w:noProof w:val="0"/>
        </w:rPr>
        <w:lastRenderedPageBreak/>
        <w:t>respects Transmission Control (Transmission Granted, Transmission Control ACK, Transmission End Request, Transmission End Response) }</w:t>
      </w:r>
    </w:p>
    <w:p w14:paraId="1D9C0BB9" w14:textId="77777777" w:rsidR="0087351F" w:rsidRPr="00825D41" w:rsidRDefault="0087351F" w:rsidP="0087351F">
      <w:pPr>
        <w:pStyle w:val="PL"/>
        <w:rPr>
          <w:noProof w:val="0"/>
        </w:rPr>
      </w:pPr>
      <w:r w:rsidRPr="00825D41">
        <w:rPr>
          <w:noProof w:val="0"/>
        </w:rPr>
        <w:t xml:space="preserve">            }</w:t>
      </w:r>
    </w:p>
    <w:p w14:paraId="067A77D3" w14:textId="77777777" w:rsidR="0087351F" w:rsidRPr="00825D41" w:rsidRDefault="0087351F" w:rsidP="0087351F">
      <w:pPr>
        <w:pStyle w:val="PL"/>
        <w:rPr>
          <w:noProof w:val="0"/>
        </w:rPr>
      </w:pPr>
    </w:p>
    <w:p w14:paraId="2353954C" w14:textId="77777777" w:rsidR="0087351F" w:rsidRPr="00825D41" w:rsidRDefault="0087351F" w:rsidP="0087351F">
      <w:pPr>
        <w:pStyle w:val="H6"/>
        <w:ind w:left="1987" w:hanging="1987"/>
      </w:pPr>
      <w:r w:rsidRPr="00825D41">
        <w:t>(2)</w:t>
      </w:r>
    </w:p>
    <w:p w14:paraId="58934E90" w14:textId="77777777" w:rsidR="0087351F" w:rsidRPr="00825D41" w:rsidRDefault="0087351F" w:rsidP="0087351F">
      <w:pPr>
        <w:pStyle w:val="PL"/>
        <w:rPr>
          <w:noProof w:val="0"/>
        </w:rPr>
      </w:pPr>
      <w:r w:rsidRPr="00825D41">
        <w:rPr>
          <w:rFonts w:ascii="Arial" w:hAnsi="Arial" w:cs="Arial"/>
          <w:b/>
          <w:bCs/>
          <w:noProof w:val="0"/>
          <w:sz w:val="20"/>
        </w:rPr>
        <w:t>w</w:t>
      </w:r>
      <w:r w:rsidRPr="00825D41">
        <w:rPr>
          <w:b/>
          <w:bCs/>
          <w:noProof w:val="0"/>
        </w:rPr>
        <w:t>ith</w:t>
      </w:r>
      <w:r w:rsidRPr="00825D41">
        <w:rPr>
          <w:noProof w:val="0"/>
        </w:rPr>
        <w:t xml:space="preserve"> { UE (MCVideo Client) having an ongoing MCVideo Emergency Chat Group Call }</w:t>
      </w:r>
    </w:p>
    <w:p w14:paraId="2639CEDE" w14:textId="77777777" w:rsidR="0087351F" w:rsidRPr="00825D41" w:rsidRDefault="0087351F" w:rsidP="0087351F">
      <w:pPr>
        <w:pStyle w:val="PL"/>
        <w:rPr>
          <w:rFonts w:ascii="Arial" w:hAnsi="Arial" w:cs="Arial"/>
          <w:noProof w:val="0"/>
          <w:sz w:val="20"/>
        </w:rPr>
      </w:pPr>
      <w:r w:rsidRPr="00825D41">
        <w:rPr>
          <w:b/>
          <w:noProof w:val="0"/>
        </w:rPr>
        <w:t>ensure that</w:t>
      </w:r>
      <w:r w:rsidRPr="00825D41">
        <w:rPr>
          <w:noProof w:val="0"/>
        </w:rPr>
        <w:t xml:space="preserve"> {</w:t>
      </w:r>
    </w:p>
    <w:p w14:paraId="12C1EB59"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terminate the ongoing MCVideo Emergency Chat Group Call }</w:t>
      </w:r>
    </w:p>
    <w:p w14:paraId="346E80DC"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the UE (MCVideo Client) sends a SIP BYE request and leaves the MCVideo session}</w:t>
      </w:r>
    </w:p>
    <w:p w14:paraId="0E52555C" w14:textId="77777777" w:rsidR="0087351F" w:rsidRPr="00825D41" w:rsidRDefault="0087351F" w:rsidP="0087351F">
      <w:pPr>
        <w:pStyle w:val="PL"/>
        <w:rPr>
          <w:noProof w:val="0"/>
        </w:rPr>
      </w:pPr>
      <w:r w:rsidRPr="00825D41">
        <w:rPr>
          <w:noProof w:val="0"/>
        </w:rPr>
        <w:t xml:space="preserve">            }</w:t>
      </w:r>
    </w:p>
    <w:p w14:paraId="07A1714F" w14:textId="77777777" w:rsidR="0087351F" w:rsidRPr="00825D41" w:rsidRDefault="0087351F" w:rsidP="0087351F">
      <w:pPr>
        <w:pStyle w:val="PL"/>
        <w:rPr>
          <w:noProof w:val="0"/>
        </w:rPr>
      </w:pPr>
    </w:p>
    <w:p w14:paraId="578490BB" w14:textId="77777777" w:rsidR="0087351F" w:rsidRPr="00825D41" w:rsidRDefault="0087351F" w:rsidP="0087351F">
      <w:pPr>
        <w:pStyle w:val="PL"/>
        <w:spacing w:after="120"/>
        <w:rPr>
          <w:rFonts w:ascii="Arial" w:hAnsi="Arial" w:cs="Arial"/>
          <w:noProof w:val="0"/>
          <w:sz w:val="20"/>
        </w:rPr>
      </w:pPr>
      <w:r w:rsidRPr="00825D41">
        <w:rPr>
          <w:rFonts w:ascii="Arial" w:hAnsi="Arial" w:cs="Arial"/>
          <w:noProof w:val="0"/>
          <w:sz w:val="20"/>
        </w:rPr>
        <w:t>(3)</w:t>
      </w:r>
    </w:p>
    <w:p w14:paraId="13B13625" w14:textId="77777777" w:rsidR="0087351F" w:rsidRPr="00825D41" w:rsidRDefault="0087351F" w:rsidP="0087351F">
      <w:pPr>
        <w:pStyle w:val="PL"/>
        <w:rPr>
          <w:noProof w:val="0"/>
        </w:rPr>
      </w:pPr>
      <w:r w:rsidRPr="00825D41">
        <w:rPr>
          <w:b/>
          <w:noProof w:val="0"/>
        </w:rPr>
        <w:t>with</w:t>
      </w:r>
      <w:r w:rsidRPr="00825D41">
        <w:rPr>
          <w:noProof w:val="0"/>
        </w:rPr>
        <w:t xml:space="preserve"> { UE (MCVideo Client) registered and authorized for MCVideo Service }</w:t>
      </w:r>
    </w:p>
    <w:p w14:paraId="1076E59D" w14:textId="77777777" w:rsidR="0087351F" w:rsidRPr="00825D41" w:rsidRDefault="0087351F" w:rsidP="0087351F">
      <w:pPr>
        <w:pStyle w:val="PL"/>
        <w:rPr>
          <w:noProof w:val="0"/>
        </w:rPr>
      </w:pPr>
      <w:r w:rsidRPr="00825D41">
        <w:rPr>
          <w:b/>
          <w:noProof w:val="0"/>
        </w:rPr>
        <w:t>ensure that</w:t>
      </w:r>
      <w:r w:rsidRPr="00825D41">
        <w:rPr>
          <w:noProof w:val="0"/>
        </w:rPr>
        <w:t xml:space="preserve"> {</w:t>
      </w:r>
    </w:p>
    <w:p w14:paraId="3C53660B"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UE(MCVideo Client) requests to establish a MCVideo</w:t>
      </w:r>
      <w:r w:rsidRPr="00825D41">
        <w:rPr>
          <w:noProof w:val="0"/>
          <w:lang w:eastAsia="ko-KR"/>
        </w:rPr>
        <w:t xml:space="preserve"> Imminent Peril </w:t>
      </w:r>
      <w:r w:rsidRPr="00825D41">
        <w:rPr>
          <w:noProof w:val="0"/>
        </w:rPr>
        <w:t>Chat Group Call }</w:t>
      </w:r>
    </w:p>
    <w:p w14:paraId="667E7BB3" w14:textId="77777777" w:rsidR="0087351F" w:rsidRPr="00825D41" w:rsidRDefault="0087351F" w:rsidP="0087351F">
      <w:pPr>
        <w:pStyle w:val="PL"/>
        <w:rPr>
          <w:noProof w:val="0"/>
        </w:rPr>
      </w:pPr>
      <w:r w:rsidRPr="00825D41">
        <w:rPr>
          <w:b/>
          <w:noProof w:val="0"/>
        </w:rPr>
        <w:t xml:space="preserve">    then</w:t>
      </w:r>
      <w:r w:rsidRPr="00825D41">
        <w:rPr>
          <w:noProof w:val="0"/>
        </w:rPr>
        <w:t xml:space="preserve"> { the UE(MCVideo Client) requests the establishment of a MCVideo</w:t>
      </w:r>
      <w:r w:rsidRPr="00825D41">
        <w:rPr>
          <w:noProof w:val="0"/>
          <w:lang w:eastAsia="ko-KR"/>
        </w:rPr>
        <w:t xml:space="preserve"> Imminent Peril </w:t>
      </w:r>
      <w:r w:rsidRPr="00825D41">
        <w:rPr>
          <w:noProof w:val="0"/>
        </w:rPr>
        <w:t xml:space="preserve">Chat Group Call by sending a SIP INVITE message, </w:t>
      </w:r>
      <w:r w:rsidRPr="00825D41">
        <w:rPr>
          <w:b/>
          <w:noProof w:val="0"/>
        </w:rPr>
        <w:t>and</w:t>
      </w:r>
      <w:r w:rsidRPr="00825D41">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1D5C7BB7" w14:textId="77777777" w:rsidR="0087351F" w:rsidRPr="00825D41" w:rsidRDefault="0087351F" w:rsidP="0087351F">
      <w:pPr>
        <w:pStyle w:val="PL"/>
        <w:rPr>
          <w:noProof w:val="0"/>
        </w:rPr>
      </w:pPr>
      <w:r w:rsidRPr="00825D41">
        <w:rPr>
          <w:noProof w:val="0"/>
        </w:rPr>
        <w:t>}</w:t>
      </w:r>
    </w:p>
    <w:p w14:paraId="0002CE5C" w14:textId="77777777" w:rsidR="0087351F" w:rsidRPr="00825D41" w:rsidRDefault="0087351F" w:rsidP="0087351F">
      <w:pPr>
        <w:pStyle w:val="PL"/>
        <w:rPr>
          <w:noProof w:val="0"/>
        </w:rPr>
      </w:pPr>
      <w:r w:rsidRPr="00825D41">
        <w:rPr>
          <w:noProof w:val="0"/>
        </w:rPr>
        <w:t xml:space="preserve">            }</w:t>
      </w:r>
    </w:p>
    <w:p w14:paraId="06B35FB7" w14:textId="77777777" w:rsidR="0087351F" w:rsidRPr="00825D41" w:rsidRDefault="0087351F" w:rsidP="0087351F">
      <w:pPr>
        <w:pStyle w:val="PL"/>
        <w:rPr>
          <w:noProof w:val="0"/>
        </w:rPr>
      </w:pPr>
    </w:p>
    <w:p w14:paraId="2A6B9D1D" w14:textId="77777777" w:rsidR="0087351F" w:rsidRPr="00825D41" w:rsidRDefault="0087351F" w:rsidP="0087351F">
      <w:pPr>
        <w:pStyle w:val="PL"/>
        <w:spacing w:before="120" w:after="180"/>
        <w:rPr>
          <w:rFonts w:ascii="Arial" w:hAnsi="Arial" w:cs="Arial"/>
          <w:noProof w:val="0"/>
          <w:sz w:val="20"/>
        </w:rPr>
      </w:pPr>
      <w:r w:rsidRPr="00825D41">
        <w:rPr>
          <w:rFonts w:ascii="Arial" w:hAnsi="Arial" w:cs="Arial"/>
          <w:noProof w:val="0"/>
          <w:sz w:val="20"/>
        </w:rPr>
        <w:t>(4)</w:t>
      </w:r>
    </w:p>
    <w:p w14:paraId="7D773A98" w14:textId="77777777" w:rsidR="0087351F" w:rsidRPr="00825D41" w:rsidRDefault="0087351F" w:rsidP="0087351F">
      <w:pPr>
        <w:pStyle w:val="PL"/>
        <w:rPr>
          <w:noProof w:val="0"/>
        </w:rPr>
      </w:pPr>
      <w:r w:rsidRPr="00825D41">
        <w:rPr>
          <w:rFonts w:ascii="Arial" w:hAnsi="Arial" w:cs="Arial"/>
          <w:b/>
          <w:bCs/>
          <w:noProof w:val="0"/>
          <w:sz w:val="20"/>
        </w:rPr>
        <w:t>w</w:t>
      </w:r>
      <w:r w:rsidRPr="00825D41">
        <w:rPr>
          <w:b/>
          <w:bCs/>
          <w:noProof w:val="0"/>
        </w:rPr>
        <w:t>ith</w:t>
      </w:r>
      <w:r w:rsidRPr="00825D41">
        <w:rPr>
          <w:noProof w:val="0"/>
        </w:rPr>
        <w:t xml:space="preserve"> { UE (MCVideo Client) having an ongoing MCVideo Imminent Peril Chat Group Call }</w:t>
      </w:r>
    </w:p>
    <w:p w14:paraId="620FD0E1" w14:textId="77777777" w:rsidR="0087351F" w:rsidRPr="00825D41" w:rsidRDefault="0087351F" w:rsidP="0087351F">
      <w:pPr>
        <w:pStyle w:val="PL"/>
        <w:rPr>
          <w:rFonts w:ascii="Arial" w:hAnsi="Arial" w:cs="Arial"/>
          <w:noProof w:val="0"/>
          <w:sz w:val="20"/>
        </w:rPr>
      </w:pPr>
      <w:r w:rsidRPr="00825D41">
        <w:rPr>
          <w:b/>
          <w:noProof w:val="0"/>
        </w:rPr>
        <w:t>ensure that</w:t>
      </w:r>
      <w:r w:rsidRPr="00825D41">
        <w:rPr>
          <w:noProof w:val="0"/>
        </w:rPr>
        <w:t xml:space="preserve"> {</w:t>
      </w:r>
    </w:p>
    <w:p w14:paraId="13CD24BA" w14:textId="77777777" w:rsidR="0087351F" w:rsidRPr="00825D41" w:rsidRDefault="0087351F" w:rsidP="0087351F">
      <w:pPr>
        <w:pStyle w:val="PL"/>
        <w:rPr>
          <w:noProof w:val="0"/>
        </w:rPr>
      </w:pPr>
      <w:r w:rsidRPr="00825D41">
        <w:rPr>
          <w:noProof w:val="0"/>
        </w:rPr>
        <w:t xml:space="preserve">  </w:t>
      </w:r>
      <w:r w:rsidRPr="00825D41">
        <w:rPr>
          <w:b/>
          <w:noProof w:val="0"/>
        </w:rPr>
        <w:t>when</w:t>
      </w:r>
      <w:r w:rsidRPr="00825D41">
        <w:rPr>
          <w:noProof w:val="0"/>
        </w:rPr>
        <w:t xml:space="preserve"> { the MCVideo User requests to terminate the ongoing MCVideo Imminent Peril Chat Group Call }</w:t>
      </w:r>
    </w:p>
    <w:p w14:paraId="4006B702" w14:textId="77777777" w:rsidR="0087351F" w:rsidRPr="00825D41" w:rsidRDefault="0087351F" w:rsidP="0087351F">
      <w:pPr>
        <w:pStyle w:val="PL"/>
        <w:rPr>
          <w:noProof w:val="0"/>
        </w:rPr>
      </w:pPr>
      <w:r w:rsidRPr="00825D41">
        <w:rPr>
          <w:noProof w:val="0"/>
        </w:rPr>
        <w:t xml:space="preserve">    </w:t>
      </w:r>
      <w:r w:rsidRPr="00825D41">
        <w:rPr>
          <w:b/>
          <w:noProof w:val="0"/>
        </w:rPr>
        <w:t>then</w:t>
      </w:r>
      <w:r w:rsidRPr="00825D41">
        <w:rPr>
          <w:noProof w:val="0"/>
        </w:rPr>
        <w:t xml:space="preserve"> { UE (MCVideo Client) sends a SIP BYE request and leaves the MCVideo session}</w:t>
      </w:r>
    </w:p>
    <w:p w14:paraId="5CA78D7C" w14:textId="77777777" w:rsidR="0087351F" w:rsidRPr="00825D41" w:rsidRDefault="0087351F" w:rsidP="0087351F">
      <w:pPr>
        <w:pStyle w:val="PL"/>
        <w:rPr>
          <w:noProof w:val="0"/>
        </w:rPr>
      </w:pPr>
      <w:r w:rsidRPr="00825D41">
        <w:rPr>
          <w:noProof w:val="0"/>
        </w:rPr>
        <w:t xml:space="preserve">            }</w:t>
      </w:r>
    </w:p>
    <w:p w14:paraId="22EBAC02" w14:textId="77777777" w:rsidR="0087351F" w:rsidRPr="00825D41" w:rsidRDefault="0087351F" w:rsidP="0087351F">
      <w:pPr>
        <w:pStyle w:val="PL"/>
        <w:rPr>
          <w:noProof w:val="0"/>
        </w:rPr>
      </w:pPr>
    </w:p>
    <w:p w14:paraId="46329A06" w14:textId="77777777" w:rsidR="0087351F" w:rsidRPr="00825D41" w:rsidRDefault="0087351F" w:rsidP="0087351F">
      <w:pPr>
        <w:pStyle w:val="H6"/>
      </w:pPr>
      <w:r w:rsidRPr="00825D41">
        <w:t>6.1.2.5.2</w:t>
      </w:r>
      <w:r w:rsidRPr="00825D41">
        <w:tab/>
        <w:t>Conformance requirements</w:t>
      </w:r>
    </w:p>
    <w:p w14:paraId="1E4BB518" w14:textId="0BD6500A" w:rsidR="0087351F" w:rsidRPr="00825D41" w:rsidRDefault="0087351F" w:rsidP="0087351F">
      <w:r w:rsidRPr="00825D41">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96F162F" w14:textId="77777777" w:rsidR="0087351F" w:rsidRPr="00825D41" w:rsidRDefault="0087351F" w:rsidP="0087351F">
      <w:r w:rsidRPr="00825D41">
        <w:t>[TS 24.281, clause 9.2.2.2.1.1.1]</w:t>
      </w:r>
    </w:p>
    <w:p w14:paraId="15B2F952" w14:textId="77777777" w:rsidR="0087351F" w:rsidRPr="00825D41" w:rsidRDefault="0087351F" w:rsidP="0087351F">
      <w:r w:rsidRPr="00825D41">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825D41">
        <w:rPr>
          <w:lang w:eastAsia="zh-CN"/>
        </w:rPr>
        <w:t>11</w:t>
      </w:r>
      <w:r w:rsidRPr="00825D41">
        <w:t>], with the clarifications given below.</w:t>
      </w:r>
    </w:p>
    <w:p w14:paraId="0E137604" w14:textId="77777777" w:rsidR="0087351F" w:rsidRPr="00825D41" w:rsidRDefault="0087351F" w:rsidP="0087351F">
      <w:r w:rsidRPr="00825D41">
        <w:t>The MCVideo client:</w:t>
      </w:r>
    </w:p>
    <w:p w14:paraId="1BA325E9" w14:textId="77777777" w:rsidR="0087351F" w:rsidRPr="00825D41" w:rsidRDefault="0087351F" w:rsidP="0087351F">
      <w:pPr>
        <w:pStyle w:val="B1"/>
      </w:pPr>
      <w:r w:rsidRPr="00825D41">
        <w:t>1)</w:t>
      </w:r>
      <w:r w:rsidRPr="00825D41">
        <w:tab/>
        <w:t>if the MCVideo user has requested the origination of an MCVideo emergency group call or is originating an MCVideo chat group call and the MCVideo emergency state is already set, the MCVideo client shall comply with the procedures in subclause 6.2.8.1.1;</w:t>
      </w:r>
    </w:p>
    <w:p w14:paraId="5CF226CC" w14:textId="77777777" w:rsidR="0087351F" w:rsidRPr="00825D41" w:rsidRDefault="0087351F" w:rsidP="0087351F">
      <w:pPr>
        <w:pStyle w:val="B1"/>
      </w:pPr>
      <w:r w:rsidRPr="00825D41">
        <w:t>2)</w:t>
      </w:r>
      <w:r w:rsidRPr="00825D41">
        <w:tab/>
        <w:t>if the MCVideo user has requested the origination of an MCVideo imminent peril group call, the MCVideo client shall comply with the procedures in subclause 6.2.8.1.9;</w:t>
      </w:r>
    </w:p>
    <w:p w14:paraId="50C74111" w14:textId="77777777" w:rsidR="0087351F" w:rsidRPr="00825D41" w:rsidRDefault="0087351F" w:rsidP="0087351F">
      <w:pPr>
        <w:pStyle w:val="B1"/>
      </w:pPr>
      <w:r w:rsidRPr="00825D41">
        <w:t>3)</w:t>
      </w:r>
      <w:r w:rsidRPr="00825D41">
        <w:tab/>
        <w:t xml:space="preserve">shall include the g.3gpp.mcvideo media feature tag and the </w:t>
      </w:r>
      <w:r w:rsidRPr="00825D41">
        <w:rPr>
          <w:lang w:eastAsia="ko-KR"/>
        </w:rPr>
        <w:t xml:space="preserve">g.3gpp.icsi-ref media feature tag with the value of "urn:urn-7:3gpp-service.ims.icsi.mcvideo" </w:t>
      </w:r>
      <w:r w:rsidRPr="00825D41">
        <w:t>in the Contact header field of the SIP INVITE request according to IETF RFC 3840 [</w:t>
      </w:r>
      <w:r w:rsidRPr="00825D41">
        <w:rPr>
          <w:lang w:eastAsia="zh-CN"/>
        </w:rPr>
        <w:t>22</w:t>
      </w:r>
      <w:r w:rsidRPr="00825D41">
        <w:t>];</w:t>
      </w:r>
    </w:p>
    <w:p w14:paraId="071804AB" w14:textId="77777777" w:rsidR="0087351F" w:rsidRPr="00825D41" w:rsidRDefault="0087351F" w:rsidP="0087351F">
      <w:pPr>
        <w:pStyle w:val="B1"/>
      </w:pPr>
      <w:r w:rsidRPr="00825D41">
        <w:t>4)</w:t>
      </w:r>
      <w:r w:rsidRPr="00825D41">
        <w:tab/>
        <w:t>shall include an Accept-Contact header field containing the g.3gpp.mcvideo media feature tag along with the "require" and "explicit" header field parameters according to IETF RFC 3841 [</w:t>
      </w:r>
      <w:r w:rsidRPr="00825D41">
        <w:rPr>
          <w:lang w:eastAsia="zh-CN"/>
        </w:rPr>
        <w:t>20</w:t>
      </w:r>
      <w:r w:rsidRPr="00825D41">
        <w:t>];</w:t>
      </w:r>
    </w:p>
    <w:p w14:paraId="3F77BF48" w14:textId="77777777" w:rsidR="0087351F" w:rsidRPr="00825D41" w:rsidRDefault="0087351F" w:rsidP="0087351F">
      <w:pPr>
        <w:pStyle w:val="B1"/>
      </w:pPr>
      <w:r w:rsidRPr="00825D41">
        <w:t>5)</w:t>
      </w:r>
      <w:r w:rsidRPr="00825D41">
        <w:tab/>
        <w:t>shall include the ICSI value "urn:urn-7:3gpp-service.ims.icsi.mcvideo" (coded as specified in 3GPP TS 24.229 [</w:t>
      </w:r>
      <w:r w:rsidRPr="00825D41">
        <w:rPr>
          <w:lang w:eastAsia="zh-CN"/>
        </w:rPr>
        <w:t>11</w:t>
      </w:r>
      <w:r w:rsidRPr="00825D41">
        <w:t>]), in a P-Preferred-Service header field according to IETF RFC 6050 [</w:t>
      </w:r>
      <w:r w:rsidRPr="00825D41">
        <w:rPr>
          <w:lang w:eastAsia="zh-CN"/>
        </w:rPr>
        <w:t>14</w:t>
      </w:r>
      <w:r w:rsidRPr="00825D41">
        <w:t>] in the SIP INVITE request;</w:t>
      </w:r>
    </w:p>
    <w:p w14:paraId="6FF1F89B" w14:textId="77777777" w:rsidR="0087351F" w:rsidRPr="00825D41" w:rsidRDefault="0087351F" w:rsidP="0087351F">
      <w:pPr>
        <w:pStyle w:val="B1"/>
      </w:pPr>
      <w:r w:rsidRPr="00825D41">
        <w:lastRenderedPageBreak/>
        <w:t>6)</w:t>
      </w:r>
      <w:r w:rsidRPr="00825D41">
        <w:tab/>
        <w:t>shall include an Accept-Contact header field with the g.3gpp.icsi-ref media feature tag containing the value of "urn:urn-7:3gpp-service.ims.icsi.mcvideo" along with the "require" and "explicit" header field parameters according to IETF RFC 3841 [</w:t>
      </w:r>
      <w:r w:rsidRPr="00825D41">
        <w:rPr>
          <w:lang w:eastAsia="zh-CN"/>
        </w:rPr>
        <w:t>20</w:t>
      </w:r>
      <w:r w:rsidRPr="00825D41">
        <w:t>];</w:t>
      </w:r>
    </w:p>
    <w:p w14:paraId="30DB4F24" w14:textId="77777777" w:rsidR="0087351F" w:rsidRPr="00825D41" w:rsidRDefault="0087351F" w:rsidP="0087351F">
      <w:pPr>
        <w:pStyle w:val="B1"/>
      </w:pPr>
      <w:r w:rsidRPr="00825D41">
        <w:t>7)</w:t>
      </w:r>
      <w:r w:rsidRPr="00825D41">
        <w:tab/>
        <w:t>should include the "timer" option tag in the Supported header field;</w:t>
      </w:r>
    </w:p>
    <w:p w14:paraId="6877E33B" w14:textId="77777777" w:rsidR="0087351F" w:rsidRPr="00825D41" w:rsidRDefault="0087351F" w:rsidP="0087351F">
      <w:pPr>
        <w:pStyle w:val="B1"/>
      </w:pPr>
      <w:r w:rsidRPr="00825D41">
        <w:t>8)</w:t>
      </w:r>
      <w:r w:rsidRPr="00825D41">
        <w:tab/>
        <w:t>should include the Session-Expires header field according to IETF RFC 4028 [</w:t>
      </w:r>
      <w:r w:rsidRPr="00825D41">
        <w:rPr>
          <w:lang w:eastAsia="zh-CN"/>
        </w:rPr>
        <w:t>23</w:t>
      </w:r>
      <w:r w:rsidRPr="00825D41">
        <w:t>]. It is recommended that the refresher parameter is omitted. If included, the refresher parameter shall be set to "uac";</w:t>
      </w:r>
    </w:p>
    <w:p w14:paraId="5A552F64" w14:textId="77777777" w:rsidR="0087351F" w:rsidRPr="00825D41" w:rsidRDefault="0087351F" w:rsidP="0087351F">
      <w:pPr>
        <w:pStyle w:val="B1"/>
      </w:pPr>
      <w:r w:rsidRPr="00825D41">
        <w:t>9)</w:t>
      </w:r>
      <w:r w:rsidRPr="00825D41">
        <w:tab/>
        <w:t>shall set the Request-URI of the SIP INVITE request to the public service identity identifying the participating MCVideo function serving the MCVideo user;</w:t>
      </w:r>
    </w:p>
    <w:p w14:paraId="1107EAD2" w14:textId="77777777" w:rsidR="0087351F" w:rsidRPr="00825D41" w:rsidRDefault="0087351F" w:rsidP="0087351F">
      <w:pPr>
        <w:pStyle w:val="NO"/>
      </w:pPr>
      <w:r w:rsidRPr="00825D41">
        <w:t>NOTE 1:</w:t>
      </w:r>
      <w:r w:rsidRPr="00825D41">
        <w:tab/>
        <w:t>The MCVideo client is configured with public service identity identifying the participating MCVideo function serving the MCVideo user.</w:t>
      </w:r>
    </w:p>
    <w:p w14:paraId="77C82572" w14:textId="77777777" w:rsidR="0087351F" w:rsidRPr="00825D41" w:rsidRDefault="0087351F" w:rsidP="0087351F">
      <w:pPr>
        <w:pStyle w:val="B1"/>
      </w:pPr>
      <w:r w:rsidRPr="00825D41">
        <w:t>10)</w:t>
      </w:r>
      <w:r w:rsidRPr="00825D41">
        <w:tab/>
        <w:t>may include a P-Preferred-Identity header field in the SIP INVITE request containing a public user identity as specified in 3GPP TS 24.229 [</w:t>
      </w:r>
      <w:r w:rsidRPr="00825D41">
        <w:rPr>
          <w:lang w:eastAsia="zh-CN"/>
        </w:rPr>
        <w:t>11</w:t>
      </w:r>
      <w:r w:rsidRPr="00825D41">
        <w:t>];</w:t>
      </w:r>
    </w:p>
    <w:p w14:paraId="5451783B" w14:textId="77777777" w:rsidR="0087351F" w:rsidRPr="00825D41" w:rsidRDefault="0087351F" w:rsidP="0087351F">
      <w:pPr>
        <w:pStyle w:val="B1"/>
      </w:pPr>
      <w:r w:rsidRPr="00825D41">
        <w:t>11)</w:t>
      </w:r>
      <w:r w:rsidRPr="00825D41">
        <w:tab/>
        <w:t>if the MCVideo emergency state is already set or the MCVideo client emergency group state for this group is set to "MVEG 2: in-progress", the MCVideo client shall comply with the procedures in subclause 6.2.8.1.2;</w:t>
      </w:r>
    </w:p>
    <w:p w14:paraId="547E45FA" w14:textId="77777777" w:rsidR="0087351F" w:rsidRPr="00825D41" w:rsidRDefault="0087351F" w:rsidP="0087351F">
      <w:pPr>
        <w:pStyle w:val="B1"/>
      </w:pPr>
      <w:r w:rsidRPr="00825D41">
        <w:t>12)</w:t>
      </w:r>
      <w:r w:rsidRPr="00825D41">
        <w:tab/>
        <w:t>if the MCVideo client imminent peril group state for this group is set to "MIG 2: in-progress" or "MVIG 3: confirm-pending" shall include the Resource-Priority header field and comply with the procedures in subclause 6.2.8.1.12;</w:t>
      </w:r>
    </w:p>
    <w:p w14:paraId="0B4F59CC" w14:textId="77777777" w:rsidR="0087351F" w:rsidRPr="00825D41" w:rsidRDefault="0087351F" w:rsidP="0087351F">
      <w:pPr>
        <w:pStyle w:val="B1"/>
      </w:pPr>
      <w:r w:rsidRPr="00825D41">
        <w:t>13)</w:t>
      </w:r>
      <w:r w:rsidRPr="00825D41">
        <w:tab/>
        <w:t>shall contain an application/vnd.3gpp.mcvideo-info+xml MIME body with the &lt;mcvideoinfo&gt; element containing the &lt;mcvideo-Params&gt; element with:</w:t>
      </w:r>
    </w:p>
    <w:p w14:paraId="7E348FA4" w14:textId="77777777" w:rsidR="0087351F" w:rsidRPr="00825D41" w:rsidRDefault="0087351F" w:rsidP="0087351F">
      <w:pPr>
        <w:pStyle w:val="B2"/>
      </w:pPr>
      <w:r w:rsidRPr="00825D41">
        <w:t>a)</w:t>
      </w:r>
      <w:r w:rsidRPr="00825D41">
        <w:tab/>
        <w:t>the &lt;session-type&gt; element set to a value of "chat";</w:t>
      </w:r>
    </w:p>
    <w:p w14:paraId="4177910C" w14:textId="77777777" w:rsidR="0087351F" w:rsidRPr="00825D41" w:rsidRDefault="0087351F" w:rsidP="0087351F">
      <w:pPr>
        <w:pStyle w:val="B2"/>
        <w:rPr>
          <w:rFonts w:eastAsia="Malgun Gothic"/>
        </w:rPr>
      </w:pPr>
      <w:r w:rsidRPr="00825D41">
        <w:rPr>
          <w:rFonts w:eastAsia="Malgun Gothic"/>
        </w:rPr>
        <w:t>b)</w:t>
      </w:r>
      <w:r w:rsidRPr="00825D41">
        <w:rPr>
          <w:rFonts w:eastAsia="Malgun Gothic"/>
        </w:rPr>
        <w:tab/>
        <w:t>the &lt;mcvideo-request-uri&gt; element set to the group identity; and</w:t>
      </w:r>
    </w:p>
    <w:p w14:paraId="2304469D" w14:textId="77777777" w:rsidR="0087351F" w:rsidRPr="00825D41" w:rsidRDefault="0087351F" w:rsidP="0087351F">
      <w:pPr>
        <w:pStyle w:val="B2"/>
        <w:rPr>
          <w:rFonts w:eastAsia="Malgun Gothic"/>
        </w:rPr>
      </w:pPr>
      <w:r w:rsidRPr="00825D41">
        <w:rPr>
          <w:rFonts w:eastAsia="Malgun Gothic"/>
        </w:rPr>
        <w:t>c)</w:t>
      </w:r>
      <w:r w:rsidRPr="00825D41">
        <w:rPr>
          <w:rFonts w:eastAsia="Malgun Gothic"/>
        </w:rPr>
        <w:tab/>
      </w:r>
      <w:r w:rsidRPr="00825D41">
        <w:t>the &lt;mcvideo-client-id&gt; element set to the MCVideo client ID of the originating MCVideo client;</w:t>
      </w:r>
    </w:p>
    <w:p w14:paraId="7615B2EC" w14:textId="77777777" w:rsidR="0087351F" w:rsidRPr="00825D41" w:rsidRDefault="0087351F" w:rsidP="0087351F">
      <w:pPr>
        <w:keepLines/>
        <w:ind w:left="1135" w:hanging="851"/>
        <w:rPr>
          <w:rFonts w:eastAsia="Malgun Gothic"/>
        </w:rPr>
      </w:pPr>
      <w:r w:rsidRPr="00825D41">
        <w:rPr>
          <w:rFonts w:eastAsia="Malgun Gothic"/>
        </w:rPr>
        <w:t>NOTE 2:</w:t>
      </w:r>
      <w:r w:rsidRPr="00825D41">
        <w:rPr>
          <w:rFonts w:eastAsia="Malgun Gothic"/>
        </w:rPr>
        <w:tab/>
        <w:t>The MCVideo ID of the originating MCVideo user is not included in the body, as this will be inserted into the body of the SIP INVITE request that is sent by the originating participating MCVideo function.</w:t>
      </w:r>
    </w:p>
    <w:p w14:paraId="397E0949" w14:textId="77777777" w:rsidR="0087351F" w:rsidRPr="00825D41" w:rsidRDefault="0087351F" w:rsidP="0087351F">
      <w:pPr>
        <w:pStyle w:val="B1"/>
      </w:pPr>
      <w:r w:rsidRPr="00825D41">
        <w:t>14)</w:t>
      </w:r>
      <w:r w:rsidRPr="00825D41">
        <w:tab/>
        <w:t>shall include in the SIP INVITE request an SDP offer according to 3GPP TS 24.229 [</w:t>
      </w:r>
      <w:r w:rsidRPr="00825D41">
        <w:rPr>
          <w:lang w:eastAsia="zh-CN"/>
        </w:rPr>
        <w:t>11</w:t>
      </w:r>
      <w:r w:rsidRPr="00825D41">
        <w:t>] with the clarifications specified in subclause 6.2.1; and</w:t>
      </w:r>
    </w:p>
    <w:p w14:paraId="3337119C" w14:textId="77777777" w:rsidR="0087351F" w:rsidRPr="00825D41" w:rsidRDefault="0087351F" w:rsidP="0087351F">
      <w:pPr>
        <w:pStyle w:val="B1"/>
      </w:pPr>
      <w:r w:rsidRPr="00825D41">
        <w:t>16)</w:t>
      </w:r>
      <w:r w:rsidRPr="00825D41">
        <w:tab/>
        <w:t>shall send the SIP INVITE request according to 3GPP TS 24.229 [</w:t>
      </w:r>
      <w:r w:rsidRPr="00825D41">
        <w:rPr>
          <w:lang w:eastAsia="zh-CN"/>
        </w:rPr>
        <w:t>11</w:t>
      </w:r>
      <w:r w:rsidRPr="00825D41">
        <w:t>].</w:t>
      </w:r>
    </w:p>
    <w:p w14:paraId="62AB4A36" w14:textId="77777777" w:rsidR="0087351F" w:rsidRPr="00825D41" w:rsidRDefault="0087351F" w:rsidP="0087351F">
      <w:r w:rsidRPr="00825D41">
        <w:t>On receiving a SIP 2xx response to the SIP INVITE request, the MCVideo client:</w:t>
      </w:r>
    </w:p>
    <w:p w14:paraId="604AF0D4" w14:textId="77777777" w:rsidR="0087351F" w:rsidRPr="00825D41" w:rsidRDefault="0087351F" w:rsidP="0087351F">
      <w:pPr>
        <w:pStyle w:val="B1"/>
      </w:pPr>
      <w:r w:rsidRPr="00825D41">
        <w:t>1)</w:t>
      </w:r>
      <w:r w:rsidRPr="00825D41">
        <w:tab/>
        <w:t>shall interact with the user plane as specified in 3GPP TS 24.581 [</w:t>
      </w:r>
      <w:r w:rsidRPr="00825D41">
        <w:rPr>
          <w:lang w:eastAsia="zh-CN"/>
        </w:rPr>
        <w:t>5</w:t>
      </w:r>
      <w:r w:rsidRPr="00825D41">
        <w:t>]; and</w:t>
      </w:r>
    </w:p>
    <w:p w14:paraId="3605CE7B" w14:textId="77777777" w:rsidR="0087351F" w:rsidRPr="00825D41" w:rsidRDefault="0087351F" w:rsidP="0087351F">
      <w:pPr>
        <w:pStyle w:val="B1"/>
      </w:pPr>
      <w:r w:rsidRPr="00825D41">
        <w:t>2)</w:t>
      </w:r>
      <w:r w:rsidRPr="00825D41">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7CF19E1" w14:textId="77777777" w:rsidR="0087351F" w:rsidRPr="00825D41" w:rsidRDefault="0087351F" w:rsidP="0087351F">
      <w:r w:rsidRPr="00825D41">
        <w:t>On receiving a SIP 4xx response, a SIP 5xx response or a SIP 6xx response to the SIP INVITE request:</w:t>
      </w:r>
    </w:p>
    <w:p w14:paraId="7F20945E" w14:textId="77777777" w:rsidR="0087351F" w:rsidRPr="00825D41" w:rsidRDefault="0087351F" w:rsidP="0087351F">
      <w:pPr>
        <w:pStyle w:val="B1"/>
      </w:pPr>
      <w:r w:rsidRPr="00825D41">
        <w:t>1)</w:t>
      </w:r>
      <w:r w:rsidRPr="00825D41">
        <w:tab/>
        <w:t>if the MCVideo emergency group call state is set to "MVEGC 2: emergency-call-requested" or "MVEGC 3: emergency-call-granted"; or</w:t>
      </w:r>
    </w:p>
    <w:p w14:paraId="1FE8CCDE" w14:textId="77777777" w:rsidR="0087351F" w:rsidRPr="00825D41" w:rsidRDefault="0087351F" w:rsidP="0087351F">
      <w:pPr>
        <w:pStyle w:val="B1"/>
      </w:pPr>
      <w:r w:rsidRPr="00825D41">
        <w:t>2)</w:t>
      </w:r>
      <w:r w:rsidRPr="00825D41">
        <w:tab/>
        <w:t>if the MCVideo imminent peril group call state is set to "MVIGC 2: imminent-peril-call-requested" or "MVIGC 3: imminent-peril-call-granted";</w:t>
      </w:r>
    </w:p>
    <w:p w14:paraId="410817B9" w14:textId="77777777" w:rsidR="0087351F" w:rsidRPr="00825D41" w:rsidRDefault="0087351F" w:rsidP="0087351F">
      <w:pPr>
        <w:pStyle w:val="B1"/>
        <w:ind w:left="0" w:firstLine="0"/>
      </w:pPr>
      <w:r w:rsidRPr="00825D41">
        <w:t>the MCVideo client shall perform the actions specified in subclause 6.2.8.1.5.</w:t>
      </w:r>
    </w:p>
    <w:p w14:paraId="6E82DB16" w14:textId="77777777" w:rsidR="0087351F" w:rsidRPr="00825D41" w:rsidRDefault="0087351F" w:rsidP="0087351F">
      <w:r w:rsidRPr="00825D41">
        <w:t>On receiving a SIP INFO request where the Request-URI contains an MCVideo session ID identifying an ongoing group session, the MCVideo client shall follow the actions specified in subclause 6.2.8.1.13.</w:t>
      </w:r>
    </w:p>
    <w:p w14:paraId="2D1BD4C1" w14:textId="77777777" w:rsidR="0087351F" w:rsidRPr="00825D41" w:rsidRDefault="0087351F" w:rsidP="0087351F">
      <w:r w:rsidRPr="00825D41">
        <w:t>[TS 24.281, clause 9.2.2.2.2.1]</w:t>
      </w:r>
    </w:p>
    <w:p w14:paraId="1FBDAA09" w14:textId="77777777" w:rsidR="0087351F" w:rsidRPr="00825D41" w:rsidRDefault="0087351F" w:rsidP="0087351F">
      <w:pPr>
        <w:rPr>
          <w:lang w:eastAsia="ko-KR"/>
        </w:rPr>
      </w:pPr>
      <w:r w:rsidRPr="00825D41">
        <w:rPr>
          <w:lang w:eastAsia="ko-KR"/>
        </w:rPr>
        <w:lastRenderedPageBreak/>
        <w:t>When an MCVideo client wants to leave the MCVideo session that has been established using on-demand session, the MCVideo client shall follow the procedures as specified in clause 6.2.4.1.</w:t>
      </w:r>
    </w:p>
    <w:p w14:paraId="4A30DE68" w14:textId="77777777" w:rsidR="0087351F" w:rsidRPr="00825D41" w:rsidRDefault="0087351F" w:rsidP="0087351F">
      <w:r w:rsidRPr="00825D41">
        <w:t>[TS 24.281, clause 6.2.4.1]</w:t>
      </w:r>
    </w:p>
    <w:p w14:paraId="4FD10C07" w14:textId="77777777" w:rsidR="0087351F" w:rsidRPr="00825D41" w:rsidRDefault="0087351F" w:rsidP="0087351F">
      <w:r w:rsidRPr="00825D41">
        <w:rPr>
          <w:lang w:eastAsia="ko-KR"/>
        </w:rPr>
        <w:t>Upon receiving a request from an MCVideo user to leave an MCVideo session established using on-demand session signalling, the MCVideo client:</w:t>
      </w:r>
    </w:p>
    <w:p w14:paraId="21C756FD" w14:textId="77777777" w:rsidR="0087351F" w:rsidRPr="00825D41" w:rsidRDefault="0087351F" w:rsidP="0087351F">
      <w:pPr>
        <w:pStyle w:val="B1"/>
        <w:rPr>
          <w:lang w:eastAsia="ko-KR"/>
        </w:rPr>
      </w:pPr>
      <w:r w:rsidRPr="00825D41">
        <w:rPr>
          <w:lang w:eastAsia="ko-KR"/>
        </w:rPr>
        <w:t>1)</w:t>
      </w:r>
      <w:r w:rsidRPr="00825D41">
        <w:rPr>
          <w:lang w:eastAsia="ko-KR"/>
        </w:rPr>
        <w:tab/>
        <w:t>s</w:t>
      </w:r>
      <w:r w:rsidRPr="00825D41">
        <w:t xml:space="preserve">hall interact with the </w:t>
      </w:r>
      <w:r w:rsidRPr="00825D41">
        <w:rPr>
          <w:lang w:eastAsia="ko-KR"/>
        </w:rPr>
        <w:t>media plane as specified in 3GPP TS 24.</w:t>
      </w:r>
      <w:r w:rsidRPr="00825D41">
        <w:rPr>
          <w:lang w:eastAsia="zh-CN"/>
        </w:rPr>
        <w:t>581</w:t>
      </w:r>
      <w:r w:rsidRPr="00825D41">
        <w:rPr>
          <w:lang w:eastAsia="ko-KR"/>
        </w:rPr>
        <w:t> [5];</w:t>
      </w:r>
    </w:p>
    <w:p w14:paraId="7760F7B5" w14:textId="77777777" w:rsidR="0087351F" w:rsidRPr="00825D41" w:rsidRDefault="0087351F" w:rsidP="0087351F">
      <w:pPr>
        <w:pStyle w:val="B1"/>
      </w:pPr>
      <w:r w:rsidRPr="00825D41">
        <w:rPr>
          <w:lang w:eastAsia="ko-KR"/>
        </w:rPr>
        <w:t>2)</w:t>
      </w:r>
      <w:r w:rsidRPr="00825D41">
        <w:rPr>
          <w:lang w:eastAsia="ko-KR"/>
        </w:rPr>
        <w:tab/>
        <w:t>shall generate a SIP BYE request according to 3GPP TS 24.229 [11];</w:t>
      </w:r>
    </w:p>
    <w:p w14:paraId="5E0BC5C0" w14:textId="77777777" w:rsidR="0087351F" w:rsidRPr="00825D41" w:rsidRDefault="0087351F" w:rsidP="0087351F">
      <w:pPr>
        <w:pStyle w:val="B1"/>
      </w:pPr>
      <w:r w:rsidRPr="00825D41">
        <w:rPr>
          <w:lang w:eastAsia="ko-KR"/>
        </w:rPr>
        <w:t>3)</w:t>
      </w:r>
      <w:r w:rsidRPr="00825D41">
        <w:rPr>
          <w:lang w:eastAsia="ko-KR"/>
        </w:rPr>
        <w:tab/>
        <w:t>shall set the Request-URI to the MCVideo session identity to leave; and</w:t>
      </w:r>
    </w:p>
    <w:p w14:paraId="04AE3F47" w14:textId="77777777" w:rsidR="0087351F" w:rsidRPr="00825D41" w:rsidRDefault="0087351F" w:rsidP="0087351F">
      <w:pPr>
        <w:pStyle w:val="B1"/>
      </w:pPr>
      <w:r w:rsidRPr="00825D41">
        <w:rPr>
          <w:lang w:eastAsia="ko-KR"/>
        </w:rPr>
        <w:t>4)</w:t>
      </w:r>
      <w:r w:rsidRPr="00825D41">
        <w:rPr>
          <w:lang w:eastAsia="ko-KR"/>
        </w:rPr>
        <w:tab/>
        <w:t>shall send a SIP BYE request towards MCVideo server according to 3GPP TS 24.229 [11].</w:t>
      </w:r>
    </w:p>
    <w:p w14:paraId="2BBE492E" w14:textId="77777777" w:rsidR="0087351F" w:rsidRPr="00825D41" w:rsidRDefault="0087351F" w:rsidP="0087351F">
      <w:pPr>
        <w:rPr>
          <w:lang w:eastAsia="ko-KR"/>
        </w:rPr>
      </w:pPr>
      <w:r w:rsidRPr="00825D41">
        <w:t xml:space="preserve">Upon receiving a SIP 200 </w:t>
      </w:r>
      <w:r w:rsidRPr="00825D41">
        <w:rPr>
          <w:lang w:eastAsia="ko-KR"/>
        </w:rPr>
        <w:t>(</w:t>
      </w:r>
      <w:r w:rsidRPr="00825D41">
        <w:t>OK</w:t>
      </w:r>
      <w:r w:rsidRPr="00825D41">
        <w:rPr>
          <w:lang w:eastAsia="ko-KR"/>
        </w:rPr>
        <w:t>)</w:t>
      </w:r>
      <w:r w:rsidRPr="00825D41">
        <w:t xml:space="preserve"> response to the SIP BYE request, the MCVideo client shall interact with the </w:t>
      </w:r>
      <w:r w:rsidRPr="00825D41">
        <w:rPr>
          <w:lang w:eastAsia="ko-KR"/>
        </w:rPr>
        <w:t>media plane as specified in 3GPP TS 24.</w:t>
      </w:r>
      <w:r w:rsidRPr="00825D41">
        <w:rPr>
          <w:lang w:eastAsia="zh-CN"/>
        </w:rPr>
        <w:t>581</w:t>
      </w:r>
      <w:r w:rsidRPr="00825D41">
        <w:rPr>
          <w:lang w:eastAsia="ko-KR"/>
        </w:rPr>
        <w:t> [5].</w:t>
      </w:r>
    </w:p>
    <w:p w14:paraId="3E0A4101" w14:textId="77777777" w:rsidR="0087351F" w:rsidRPr="00825D41" w:rsidRDefault="0087351F" w:rsidP="0087351F">
      <w:r w:rsidRPr="00825D41">
        <w:t>[TS 24.581, clause 6.2.4.2.2]</w:t>
      </w:r>
    </w:p>
    <w:p w14:paraId="2A6C8E4B" w14:textId="77777777" w:rsidR="0087351F" w:rsidRPr="00825D41" w:rsidRDefault="0087351F" w:rsidP="0087351F">
      <w:r w:rsidRPr="00825D41">
        <w:t>When a call is initiated as described in 3GPP TS 24.281 [2], the transmission participant:</w:t>
      </w:r>
    </w:p>
    <w:p w14:paraId="219B9F4D" w14:textId="77777777" w:rsidR="0087351F" w:rsidRPr="00825D41" w:rsidRDefault="0087351F" w:rsidP="0087351F">
      <w:pPr>
        <w:pStyle w:val="B1"/>
      </w:pPr>
      <w:r w:rsidRPr="00825D41">
        <w:t>1.</w:t>
      </w:r>
      <w:r w:rsidRPr="00825D41">
        <w:tab/>
        <w:t>shall create an instance of the 'Transmission participant state transition diagram for basic transmission control operation';</w:t>
      </w:r>
    </w:p>
    <w:p w14:paraId="6A3B0E75" w14:textId="77777777" w:rsidR="0087351F" w:rsidRPr="00825D41" w:rsidRDefault="0087351F" w:rsidP="0087351F">
      <w:pPr>
        <w:pStyle w:val="B1"/>
      </w:pPr>
      <w:r w:rsidRPr="00825D41">
        <w:t>2.</w:t>
      </w:r>
      <w:r w:rsidRPr="00825D41">
        <w:tab/>
        <w:t>if the originating transmission participant receives a transmission control message before it receives the SIP 200 (OK) response, shall store the transmission control message;</w:t>
      </w:r>
    </w:p>
    <w:p w14:paraId="76A69543" w14:textId="77777777" w:rsidR="0087351F" w:rsidRPr="00825D41" w:rsidRDefault="0087351F" w:rsidP="0087351F">
      <w:pPr>
        <w:pStyle w:val="NO"/>
      </w:pPr>
      <w:r w:rsidRPr="00825D41">
        <w:t>NOTE:</w:t>
      </w:r>
      <w:r w:rsidRPr="00825D41">
        <w:tab/>
        <w:t>The originating transmission participant might receive a transmission control message before the SIP 200 (OK) response when initiating, joining or rejoining a call because of processing delays of the SIP 200 (OK) response in the SIP core.</w:t>
      </w:r>
    </w:p>
    <w:p w14:paraId="6FB927B8" w14:textId="77777777" w:rsidR="0087351F" w:rsidRPr="00825D41" w:rsidRDefault="0087351F" w:rsidP="0087351F">
      <w:pPr>
        <w:pStyle w:val="B1"/>
      </w:pPr>
      <w:r w:rsidRPr="00825D41">
        <w:t>3.</w:t>
      </w:r>
      <w:r w:rsidRPr="00825D41">
        <w:tab/>
        <w:t>if the established MCVideo call is a chat group call and the SIP INVITE request is not an implicit Transmission request, shall enter the 'U: has no permission to transmit' state;</w:t>
      </w:r>
    </w:p>
    <w:p w14:paraId="2D35ABC4" w14:textId="77777777" w:rsidR="0087351F" w:rsidRPr="00825D41" w:rsidRDefault="0087351F" w:rsidP="0087351F">
      <w:pPr>
        <w:pStyle w:val="B1"/>
      </w:pPr>
      <w:r w:rsidRPr="00825D41">
        <w:t>4.</w:t>
      </w:r>
      <w:r w:rsidRPr="00825D41">
        <w:tab/>
        <w:t>if for the established MCVideo call the SIP INVITE request is an implicit Transmission request:</w:t>
      </w:r>
    </w:p>
    <w:p w14:paraId="7F0B43A8" w14:textId="77777777" w:rsidR="0087351F" w:rsidRPr="00825D41" w:rsidRDefault="0087351F" w:rsidP="0087351F">
      <w:pPr>
        <w:pStyle w:val="B2"/>
      </w:pPr>
      <w:r w:rsidRPr="00825D41">
        <w:t>a.</w:t>
      </w:r>
      <w:r w:rsidRPr="00825D41">
        <w:tab/>
        <w:t>shall start timer T100 (Transmission Request) and initialise counter C100 (Transmission Request) to 1;</w:t>
      </w:r>
    </w:p>
    <w:p w14:paraId="6E2F92D8" w14:textId="77777777" w:rsidR="0087351F" w:rsidRPr="00825D41" w:rsidRDefault="0087351F" w:rsidP="0087351F">
      <w:pPr>
        <w:pStyle w:val="B2"/>
      </w:pPr>
      <w:r w:rsidRPr="00825D41">
        <w:t>b.</w:t>
      </w:r>
      <w:r w:rsidRPr="00825D41">
        <w:tab/>
        <w:t>shall enter the 'U: pending request to transmit' state; and</w:t>
      </w:r>
    </w:p>
    <w:p w14:paraId="32214A67" w14:textId="77777777" w:rsidR="0087351F" w:rsidRPr="00825D41" w:rsidRDefault="0087351F" w:rsidP="0087351F">
      <w:pPr>
        <w:pStyle w:val="B2"/>
      </w:pPr>
      <w:r w:rsidRPr="00825D41">
        <w:t>c.</w:t>
      </w:r>
      <w:r w:rsidRPr="00825D41">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230147B" w14:textId="77777777" w:rsidR="0087351F" w:rsidRPr="00825D41" w:rsidRDefault="0087351F" w:rsidP="0087351F">
      <w:pPr>
        <w:pStyle w:val="B1"/>
      </w:pPr>
      <w:r w:rsidRPr="00825D41">
        <w:t>5.</w:t>
      </w:r>
      <w:r w:rsidRPr="00825D41">
        <w:tab/>
        <w:t>if the established MCVideo call is a broadcast group call, shall enter the 'U: has permission to transmit' state.</w:t>
      </w:r>
    </w:p>
    <w:p w14:paraId="498E7BF7" w14:textId="77777777" w:rsidR="0087351F" w:rsidRPr="00825D41" w:rsidRDefault="0087351F" w:rsidP="0087351F">
      <w:r w:rsidRPr="00825D41">
        <w:t>When the transmission participant is rejoining an ongoing MCVideo call as described in 3GPP TS 24.281 [2] the transmission participant shall enter the 'U: has no permission to transmit' state.</w:t>
      </w:r>
    </w:p>
    <w:p w14:paraId="7A367EEE" w14:textId="77777777" w:rsidR="0087351F" w:rsidRPr="00825D41" w:rsidRDefault="0087351F" w:rsidP="0087351F">
      <w:r w:rsidRPr="00825D41">
        <w:t>[TS 24.581, clause 6.2.4.4.6]</w:t>
      </w:r>
    </w:p>
    <w:p w14:paraId="17B06640" w14:textId="77777777" w:rsidR="0087351F" w:rsidRPr="00825D41" w:rsidRDefault="0087351F" w:rsidP="0087351F">
      <w:r w:rsidRPr="00825D41">
        <w:t>Upon receiving a Transmission Granted message from the transmission control server, the transmission participant:</w:t>
      </w:r>
    </w:p>
    <w:p w14:paraId="654F6D67" w14:textId="77777777" w:rsidR="0087351F" w:rsidRPr="00825D41" w:rsidRDefault="0087351F" w:rsidP="0087351F">
      <w:pPr>
        <w:pStyle w:val="B1"/>
      </w:pPr>
      <w:r w:rsidRPr="00825D41">
        <w:t>1.</w:t>
      </w:r>
      <w:r w:rsidRPr="00825D41">
        <w:tab/>
        <w:t>if the first bit in the subtype of the Transmission Granted message is set to '1' (Acknowledgment is required) as described in clause 9.2.2.1, shall send a Transmission control Ack message. The Transmission control Ack message:</w:t>
      </w:r>
    </w:p>
    <w:p w14:paraId="3325058D" w14:textId="77777777" w:rsidR="0087351F" w:rsidRPr="00825D41" w:rsidRDefault="0087351F" w:rsidP="0087351F">
      <w:pPr>
        <w:pStyle w:val="B2"/>
      </w:pPr>
      <w:r w:rsidRPr="00825D41">
        <w:t>a.</w:t>
      </w:r>
      <w:r w:rsidRPr="00825D41">
        <w:tab/>
        <w:t>shall include the Message Type field set to '0' (Transmission Granted); and</w:t>
      </w:r>
    </w:p>
    <w:p w14:paraId="2E52B2BD" w14:textId="77777777" w:rsidR="0087351F" w:rsidRPr="00825D41" w:rsidRDefault="0087351F" w:rsidP="0087351F">
      <w:pPr>
        <w:pStyle w:val="B2"/>
      </w:pPr>
      <w:r w:rsidRPr="00825D41">
        <w:t>b.</w:t>
      </w:r>
      <w:r w:rsidRPr="00825D41">
        <w:tab/>
        <w:t>shall include the Source field set to '0' (the transmission participant is the source);</w:t>
      </w:r>
    </w:p>
    <w:p w14:paraId="359FBF33" w14:textId="77777777" w:rsidR="0087351F" w:rsidRPr="00825D41" w:rsidRDefault="0087351F" w:rsidP="0087351F">
      <w:pPr>
        <w:pStyle w:val="B1"/>
      </w:pPr>
      <w:r w:rsidRPr="00825D41">
        <w:t>2.</w:t>
      </w:r>
      <w:r w:rsidRPr="00825D41">
        <w:tab/>
        <w:t>shall store the SSRC of granted transmission participant received in the Transmission Granted message and use it in the RTP media packets until the transmission is relased;</w:t>
      </w:r>
    </w:p>
    <w:p w14:paraId="4C76C664" w14:textId="77777777" w:rsidR="0087351F" w:rsidRPr="00825D41" w:rsidRDefault="0087351F" w:rsidP="0087351F">
      <w:pPr>
        <w:pStyle w:val="B1"/>
      </w:pPr>
      <w:r w:rsidRPr="00825D41">
        <w:t>3.</w:t>
      </w:r>
      <w:r w:rsidRPr="00825D41">
        <w:tab/>
        <w:t>shall provide Transmission granted notification to the user, if not already done;</w:t>
      </w:r>
    </w:p>
    <w:p w14:paraId="03A5D362" w14:textId="77777777" w:rsidR="0087351F" w:rsidRPr="00825D41" w:rsidRDefault="0087351F" w:rsidP="0087351F">
      <w:pPr>
        <w:pStyle w:val="B1"/>
      </w:pPr>
      <w:r w:rsidRPr="00825D41">
        <w:lastRenderedPageBreak/>
        <w:t>4.</w:t>
      </w:r>
      <w:r w:rsidRPr="00825D41">
        <w:tab/>
        <w:t>shall stop timer T100 (Transmission Request); and</w:t>
      </w:r>
    </w:p>
    <w:p w14:paraId="0BAAFD0B" w14:textId="77777777" w:rsidR="0087351F" w:rsidRPr="00825D41" w:rsidRDefault="0087351F" w:rsidP="0087351F">
      <w:pPr>
        <w:pStyle w:val="B1"/>
      </w:pPr>
      <w:r w:rsidRPr="00825D41">
        <w:t>5.</w:t>
      </w:r>
      <w:r w:rsidRPr="00825D41">
        <w:tab/>
        <w:t>shall enter the 'U: has permission to transmit' state.</w:t>
      </w:r>
    </w:p>
    <w:p w14:paraId="39BA4971" w14:textId="77777777" w:rsidR="0087351F" w:rsidRPr="00825D41" w:rsidRDefault="0087351F" w:rsidP="0087351F">
      <w:r w:rsidRPr="00825D41">
        <w:t>[TS 24.581, clause 6.2.4.5.3]</w:t>
      </w:r>
    </w:p>
    <w:p w14:paraId="3AA0419A" w14:textId="77777777" w:rsidR="0087351F" w:rsidRPr="00825D41" w:rsidRDefault="0087351F" w:rsidP="0087351F">
      <w:r w:rsidRPr="00825D41">
        <w:t>Upon receiving an indication from the user to end the permission to send RTP media, the transmission participant:</w:t>
      </w:r>
    </w:p>
    <w:p w14:paraId="31018AB6" w14:textId="77777777" w:rsidR="0087351F" w:rsidRPr="00825D41" w:rsidRDefault="0087351F" w:rsidP="0087351F">
      <w:pPr>
        <w:pStyle w:val="B1"/>
      </w:pPr>
      <w:r w:rsidRPr="00825D41">
        <w:t>1.</w:t>
      </w:r>
      <w:r w:rsidRPr="00825D41">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33332D3" w14:textId="77777777" w:rsidR="0087351F" w:rsidRPr="00825D41" w:rsidRDefault="0087351F" w:rsidP="0087351F">
      <w:pPr>
        <w:pStyle w:val="B1"/>
      </w:pPr>
      <w:r w:rsidRPr="00825D41">
        <w:t>2.</w:t>
      </w:r>
      <w:r w:rsidRPr="00825D41">
        <w:tab/>
        <w:t>shall start timer T101 (Transmission End Request) and initialize counter C101 (Transmission End Request) to 1; and</w:t>
      </w:r>
    </w:p>
    <w:p w14:paraId="7E317FCC" w14:textId="77777777" w:rsidR="0087351F" w:rsidRPr="00825D41" w:rsidRDefault="0087351F" w:rsidP="0087351F">
      <w:pPr>
        <w:pStyle w:val="B1"/>
      </w:pPr>
      <w:r w:rsidRPr="00825D41">
        <w:t>3.</w:t>
      </w:r>
      <w:r w:rsidRPr="00825D41">
        <w:tab/>
        <w:t>shall enter the 'U: pending end of transmission' state.</w:t>
      </w:r>
    </w:p>
    <w:p w14:paraId="4C00A953" w14:textId="77777777" w:rsidR="0087351F" w:rsidRPr="00825D41" w:rsidRDefault="0087351F" w:rsidP="0087351F">
      <w:r w:rsidRPr="00825D41">
        <w:t>[TS 24.581, clause 6.2.4.6.4]</w:t>
      </w:r>
    </w:p>
    <w:p w14:paraId="506CA480" w14:textId="77777777" w:rsidR="0087351F" w:rsidRPr="00825D41" w:rsidRDefault="0087351F" w:rsidP="0087351F">
      <w:r w:rsidRPr="00825D41">
        <w:t>Upon receiving a Transmission end response message, the transmission participant:</w:t>
      </w:r>
    </w:p>
    <w:p w14:paraId="72EFAA0C" w14:textId="77777777" w:rsidR="0087351F" w:rsidRPr="00825D41" w:rsidRDefault="0087351F" w:rsidP="0087351F">
      <w:pPr>
        <w:pStyle w:val="B1"/>
      </w:pPr>
      <w:r w:rsidRPr="00825D41">
        <w:t>1.</w:t>
      </w:r>
      <w:r w:rsidRPr="00825D41">
        <w:tab/>
        <w:t>if the first bit in the subtype of the Transmission end response message to '1' (Acknowledgment is required) as described in clause 9.2.2.1, shall send a Transmission control Ack message. The Transmission control Ack message:</w:t>
      </w:r>
    </w:p>
    <w:p w14:paraId="6F5B8F9C" w14:textId="77777777" w:rsidR="0087351F" w:rsidRPr="00825D41" w:rsidRDefault="0087351F" w:rsidP="0087351F">
      <w:pPr>
        <w:pStyle w:val="B2"/>
      </w:pPr>
      <w:r w:rsidRPr="00825D41">
        <w:t>a.</w:t>
      </w:r>
      <w:r w:rsidRPr="00825D41">
        <w:tab/>
        <w:t>shall include the Message Type field set to '1' (Transmission end response); and</w:t>
      </w:r>
    </w:p>
    <w:p w14:paraId="26A13A40" w14:textId="77777777" w:rsidR="0087351F" w:rsidRPr="00825D41" w:rsidRDefault="0087351F" w:rsidP="0087351F">
      <w:pPr>
        <w:pStyle w:val="B2"/>
      </w:pPr>
      <w:r w:rsidRPr="00825D41">
        <w:t>b.</w:t>
      </w:r>
      <w:r w:rsidRPr="00825D41">
        <w:tab/>
        <w:t>shall include the Source field set to '0' (the transmission participant is the source);</w:t>
      </w:r>
    </w:p>
    <w:p w14:paraId="1244765B" w14:textId="77777777" w:rsidR="0087351F" w:rsidRPr="00825D41" w:rsidRDefault="0087351F" w:rsidP="0087351F">
      <w:pPr>
        <w:pStyle w:val="B1"/>
      </w:pPr>
      <w:r w:rsidRPr="00825D41">
        <w:t>2.</w:t>
      </w:r>
      <w:r w:rsidRPr="00825D41">
        <w:tab/>
        <w:t>may provide a Transmission end notification to the MCVideo user;</w:t>
      </w:r>
    </w:p>
    <w:p w14:paraId="677D3103" w14:textId="77777777" w:rsidR="0087351F" w:rsidRPr="00825D41" w:rsidRDefault="0087351F" w:rsidP="0087351F">
      <w:pPr>
        <w:pStyle w:val="B1"/>
      </w:pPr>
      <w:r w:rsidRPr="00825D41">
        <w:t>3.</w:t>
      </w:r>
      <w:r w:rsidRPr="00825D41">
        <w:tab/>
        <w:t>if the Transmission Indicator field is included and the B-bit set to '1' (Broadcast group call), shall provide a notification to the user indicating the type of call;</w:t>
      </w:r>
    </w:p>
    <w:p w14:paraId="48CE2385" w14:textId="77777777" w:rsidR="0087351F" w:rsidRPr="00825D41" w:rsidRDefault="0087351F" w:rsidP="0087351F">
      <w:pPr>
        <w:pStyle w:val="B1"/>
      </w:pPr>
      <w:r w:rsidRPr="00825D41">
        <w:t>4.</w:t>
      </w:r>
      <w:r w:rsidRPr="00825D41">
        <w:tab/>
        <w:t>shall stop timer T101 (Transmission End Request);</w:t>
      </w:r>
    </w:p>
    <w:p w14:paraId="27358095" w14:textId="77777777" w:rsidR="0087351F" w:rsidRPr="00825D41" w:rsidRDefault="0087351F" w:rsidP="0087351F">
      <w:pPr>
        <w:pStyle w:val="B1"/>
      </w:pPr>
      <w:r w:rsidRPr="00825D41">
        <w:t>5.</w:t>
      </w:r>
      <w:r w:rsidRPr="00825D41">
        <w:tab/>
        <w:t>if the session is not a broadcast group call or if the A-bit in the Transmission Indicator field is set to '1' (Normal call), shall enter the 'U: has no permission to transmit' state; and</w:t>
      </w:r>
    </w:p>
    <w:p w14:paraId="4A9290BF" w14:textId="77777777" w:rsidR="0087351F" w:rsidRPr="00825D41" w:rsidRDefault="0087351F" w:rsidP="0087351F">
      <w:pPr>
        <w:pStyle w:val="B1"/>
      </w:pPr>
      <w:r w:rsidRPr="00825D41">
        <w:t>6.</w:t>
      </w:r>
      <w:r w:rsidRPr="00825D41">
        <w:tab/>
        <w:t>if the session was initiated as a broadcast group call:</w:t>
      </w:r>
    </w:p>
    <w:p w14:paraId="73C7C733" w14:textId="77777777" w:rsidR="0087351F" w:rsidRPr="00825D41" w:rsidRDefault="0087351F" w:rsidP="0087351F">
      <w:pPr>
        <w:pStyle w:val="B2"/>
      </w:pPr>
      <w:r w:rsidRPr="00825D41">
        <w:t>a.</w:t>
      </w:r>
      <w:r w:rsidRPr="00825D41">
        <w:tab/>
        <w:t>shall indicate to the MCVideo client the media transmission is completed; and</w:t>
      </w:r>
    </w:p>
    <w:p w14:paraId="5231EB3C" w14:textId="77777777" w:rsidR="0087351F" w:rsidRPr="00825D41" w:rsidRDefault="0087351F" w:rsidP="0087351F">
      <w:pPr>
        <w:pStyle w:val="B2"/>
      </w:pPr>
      <w:r w:rsidRPr="00825D41">
        <w:t>b</w:t>
      </w:r>
      <w:r w:rsidRPr="00825D41">
        <w:tab/>
        <w:t>shall enter the 'Call releasing' state.</w:t>
      </w:r>
    </w:p>
    <w:p w14:paraId="601A3270" w14:textId="77777777" w:rsidR="0087351F" w:rsidRPr="00825D41" w:rsidRDefault="0087351F" w:rsidP="0087351F">
      <w:r w:rsidRPr="00825D41">
        <w:t>[TS 24.581, clause 6.2.4.8.2]</w:t>
      </w:r>
    </w:p>
    <w:p w14:paraId="680DE420" w14:textId="77777777" w:rsidR="0087351F" w:rsidRPr="00825D41" w:rsidRDefault="0087351F" w:rsidP="0087351F">
      <w:r w:rsidRPr="00825D41">
        <w:t>Upon receiving an MCVideo call release step 2 request from the application and signalling, the transmission participant:</w:t>
      </w:r>
    </w:p>
    <w:p w14:paraId="77F59FF9" w14:textId="77777777" w:rsidR="0087351F" w:rsidRPr="00825D41" w:rsidRDefault="0087351F" w:rsidP="0087351F">
      <w:pPr>
        <w:pStyle w:val="B1"/>
      </w:pPr>
      <w:r w:rsidRPr="00825D41">
        <w:t>1.</w:t>
      </w:r>
      <w:r w:rsidRPr="00825D41">
        <w:tab/>
        <w:t>shall release all resources including any running timers associated with the MCVideo call; and</w:t>
      </w:r>
    </w:p>
    <w:p w14:paraId="2507196E" w14:textId="77777777" w:rsidR="0087351F" w:rsidRPr="00825D41" w:rsidRDefault="0087351F" w:rsidP="0087351F">
      <w:pPr>
        <w:pStyle w:val="B1"/>
      </w:pPr>
      <w:r w:rsidRPr="00825D41">
        <w:t>2.</w:t>
      </w:r>
      <w:r w:rsidRPr="00825D41">
        <w:tab/>
        <w:t>shall enter the 'Start-stop' state and terminate the current instance of the 'Transmission control state machine – basic'.</w:t>
      </w:r>
    </w:p>
    <w:p w14:paraId="7843F583" w14:textId="77777777" w:rsidR="0087351F" w:rsidRPr="00825D41" w:rsidRDefault="0087351F" w:rsidP="0087351F">
      <w:pPr>
        <w:pStyle w:val="H6"/>
      </w:pPr>
      <w:r w:rsidRPr="00825D41">
        <w:t>6.1.2.5.3.1</w:t>
      </w:r>
      <w:r w:rsidRPr="00825D41">
        <w:tab/>
        <w:t>Pre-test conditions</w:t>
      </w:r>
    </w:p>
    <w:p w14:paraId="622EAB7B" w14:textId="77777777" w:rsidR="0087351F" w:rsidRPr="00825D41" w:rsidRDefault="0087351F" w:rsidP="0087351F">
      <w:pPr>
        <w:pStyle w:val="H6"/>
      </w:pPr>
      <w:r w:rsidRPr="00825D41">
        <w:t>System Simulator:</w:t>
      </w:r>
    </w:p>
    <w:p w14:paraId="3375887E" w14:textId="77777777" w:rsidR="0087351F" w:rsidRPr="00825D41" w:rsidRDefault="0087351F" w:rsidP="0087351F">
      <w:pPr>
        <w:pStyle w:val="B1"/>
      </w:pPr>
      <w:r w:rsidRPr="00825D41">
        <w:t>-</w:t>
      </w:r>
      <w:r w:rsidRPr="00825D41">
        <w:tab/>
        <w:t>SS (MCVideo server)</w:t>
      </w:r>
    </w:p>
    <w:p w14:paraId="3F021873" w14:textId="77777777" w:rsidR="0087351F" w:rsidRPr="00825D41" w:rsidRDefault="0087351F" w:rsidP="0087351F">
      <w:pPr>
        <w:pStyle w:val="B1"/>
      </w:pPr>
      <w:r w:rsidRPr="00825D41">
        <w:t>-</w:t>
      </w:r>
      <w:r w:rsidRPr="00825D4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E70C2FA" w14:textId="77777777" w:rsidR="0087351F" w:rsidRPr="00825D41" w:rsidRDefault="0087351F" w:rsidP="0087351F">
      <w:pPr>
        <w:pStyle w:val="H6"/>
      </w:pPr>
      <w:r w:rsidRPr="00825D41">
        <w:lastRenderedPageBreak/>
        <w:t>IUT:</w:t>
      </w:r>
    </w:p>
    <w:p w14:paraId="56F4CA6F" w14:textId="77777777" w:rsidR="0087351F" w:rsidRPr="00825D41" w:rsidRDefault="0087351F" w:rsidP="0087351F">
      <w:pPr>
        <w:pStyle w:val="B1"/>
      </w:pPr>
      <w:r w:rsidRPr="00825D41">
        <w:t>-</w:t>
      </w:r>
      <w:r w:rsidRPr="00825D41">
        <w:tab/>
        <w:t>UE (MCVideo client)</w:t>
      </w:r>
    </w:p>
    <w:p w14:paraId="0806E775" w14:textId="77777777" w:rsidR="0087351F" w:rsidRPr="00825D41" w:rsidRDefault="0087351F" w:rsidP="0087351F">
      <w:pPr>
        <w:pStyle w:val="B1"/>
      </w:pPr>
      <w:r w:rsidRPr="00825D41">
        <w:t>-</w:t>
      </w:r>
      <w:r w:rsidRPr="00825D41">
        <w:tab/>
        <w:t>The test USIM set as defined in TS 36.579-1 [2], subclause 5.5.10 is inserted.</w:t>
      </w:r>
    </w:p>
    <w:p w14:paraId="0BEA32E6" w14:textId="77777777" w:rsidR="0087351F" w:rsidRPr="00825D41" w:rsidRDefault="0087351F" w:rsidP="0087351F">
      <w:pPr>
        <w:pStyle w:val="H6"/>
      </w:pPr>
      <w:r w:rsidRPr="00825D41">
        <w:t>Preamble:</w:t>
      </w:r>
    </w:p>
    <w:p w14:paraId="32AF484B" w14:textId="77777777" w:rsidR="0087351F" w:rsidRPr="00825D41" w:rsidRDefault="0087351F" w:rsidP="0087351F">
      <w:pPr>
        <w:pStyle w:val="B1"/>
      </w:pPr>
      <w:r w:rsidRPr="00825D41">
        <w:t>-</w:t>
      </w:r>
      <w:r w:rsidRPr="00825D41">
        <w:tab/>
        <w:t>The UE has performed the Generic Test Procedure for MCVideo UE registration as specified in TS 36.579-1 [2], subclause 5.4.2.A</w:t>
      </w:r>
    </w:p>
    <w:p w14:paraId="09753B91" w14:textId="4C07F4CF" w:rsidR="0087351F" w:rsidRPr="00825D41" w:rsidRDefault="0087351F" w:rsidP="0087351F">
      <w:pPr>
        <w:pStyle w:val="B1"/>
      </w:pPr>
      <w:r w:rsidRPr="00825D41">
        <w:t>-</w:t>
      </w:r>
      <w:r w:rsidRPr="00825D41">
        <w:tab/>
        <w:t>The MCVideo User performs the Generic Test Procedure for MCVideo Authorization/Configuration and Key Generation as specified in TS 36.579-1 [2], subclause 5.3.2.</w:t>
      </w:r>
    </w:p>
    <w:p w14:paraId="717AE6BD" w14:textId="77777777" w:rsidR="0087351F" w:rsidRPr="00825D41" w:rsidRDefault="0087351F" w:rsidP="0087351F">
      <w:pPr>
        <w:pStyle w:val="B1"/>
      </w:pPr>
      <w:r w:rsidRPr="00825D41">
        <w:t>-</w:t>
      </w:r>
      <w:r w:rsidRPr="00825D41">
        <w:tab/>
        <w:t>UE States at the end of the preamble</w:t>
      </w:r>
    </w:p>
    <w:p w14:paraId="12F2E24A" w14:textId="77777777" w:rsidR="0087351F" w:rsidRPr="00825D41" w:rsidRDefault="0087351F" w:rsidP="0087351F">
      <w:pPr>
        <w:pStyle w:val="B2"/>
      </w:pPr>
      <w:r w:rsidRPr="00825D41">
        <w:t>-</w:t>
      </w:r>
      <w:r w:rsidRPr="00825D41">
        <w:tab/>
        <w:t>The UE is in E-UTRA Registered, Idle Mode state.</w:t>
      </w:r>
    </w:p>
    <w:p w14:paraId="0ADFEDA7" w14:textId="77777777" w:rsidR="0087351F" w:rsidRPr="00825D41" w:rsidRDefault="0087351F" w:rsidP="0087351F">
      <w:pPr>
        <w:pStyle w:val="B2"/>
      </w:pPr>
      <w:r w:rsidRPr="00825D41">
        <w:t>-</w:t>
      </w:r>
      <w:r w:rsidRPr="00825D41">
        <w:tab/>
        <w:t>The MCVideo Client Application has been activated and User has registered-in as the MCVideo User with the Server as active user at the Client.</w:t>
      </w:r>
    </w:p>
    <w:p w14:paraId="4BACDF0F" w14:textId="77777777" w:rsidR="0087351F" w:rsidRPr="00825D41" w:rsidRDefault="0087351F" w:rsidP="0087351F">
      <w:pPr>
        <w:pStyle w:val="H6"/>
      </w:pPr>
      <w:r w:rsidRPr="00825D41">
        <w:t>6.1.2.5.3.2</w:t>
      </w:r>
      <w:r w:rsidRPr="00825D41">
        <w:tab/>
        <w:t>Test procedure sequence</w:t>
      </w:r>
    </w:p>
    <w:p w14:paraId="41F60F8D" w14:textId="77777777" w:rsidR="0087351F" w:rsidRPr="00825D41" w:rsidRDefault="0087351F" w:rsidP="0087351F">
      <w:pPr>
        <w:pStyle w:val="TH"/>
      </w:pPr>
      <w:r w:rsidRPr="00825D41">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87351F" w:rsidRPr="00825D41" w14:paraId="02853117" w14:textId="77777777" w:rsidTr="00E64CC8">
        <w:tc>
          <w:tcPr>
            <w:tcW w:w="709" w:type="dxa"/>
            <w:tcBorders>
              <w:top w:val="single" w:sz="4" w:space="0" w:color="auto"/>
              <w:left w:val="single" w:sz="4" w:space="0" w:color="auto"/>
              <w:bottom w:val="nil"/>
              <w:right w:val="single" w:sz="4" w:space="0" w:color="auto"/>
            </w:tcBorders>
            <w:hideMark/>
          </w:tcPr>
          <w:p w14:paraId="17BF6A8B" w14:textId="77777777" w:rsidR="0087351F" w:rsidRPr="00825D41" w:rsidRDefault="0087351F" w:rsidP="00E64CC8">
            <w:pPr>
              <w:pStyle w:val="TAH"/>
            </w:pPr>
            <w:r w:rsidRPr="00825D41">
              <w:t>St</w:t>
            </w:r>
          </w:p>
        </w:tc>
        <w:tc>
          <w:tcPr>
            <w:tcW w:w="3906" w:type="dxa"/>
            <w:tcBorders>
              <w:top w:val="single" w:sz="4" w:space="0" w:color="auto"/>
              <w:left w:val="single" w:sz="4" w:space="0" w:color="auto"/>
              <w:bottom w:val="nil"/>
              <w:right w:val="single" w:sz="4" w:space="0" w:color="auto"/>
            </w:tcBorders>
            <w:hideMark/>
          </w:tcPr>
          <w:p w14:paraId="25671391" w14:textId="77777777" w:rsidR="0087351F" w:rsidRPr="00825D41" w:rsidRDefault="0087351F" w:rsidP="00E64CC8">
            <w:pPr>
              <w:pStyle w:val="TAH"/>
            </w:pPr>
            <w:r w:rsidRPr="00825D41">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E665692" w14:textId="77777777" w:rsidR="0087351F" w:rsidRPr="00825D41" w:rsidRDefault="0087351F" w:rsidP="00E64CC8">
            <w:pPr>
              <w:pStyle w:val="TAH"/>
            </w:pPr>
            <w:r w:rsidRPr="00825D41">
              <w:t>Message Sequence</w:t>
            </w:r>
          </w:p>
        </w:tc>
        <w:tc>
          <w:tcPr>
            <w:tcW w:w="560" w:type="dxa"/>
            <w:tcBorders>
              <w:top w:val="single" w:sz="4" w:space="0" w:color="auto"/>
              <w:left w:val="single" w:sz="4" w:space="0" w:color="auto"/>
              <w:bottom w:val="nil"/>
              <w:right w:val="single" w:sz="4" w:space="0" w:color="auto"/>
            </w:tcBorders>
            <w:hideMark/>
          </w:tcPr>
          <w:p w14:paraId="37142862" w14:textId="77777777" w:rsidR="0087351F" w:rsidRPr="00825D41" w:rsidRDefault="0087351F" w:rsidP="00E64CC8">
            <w:pPr>
              <w:pStyle w:val="TAH"/>
            </w:pPr>
            <w:r w:rsidRPr="00825D41">
              <w:t>TP</w:t>
            </w:r>
          </w:p>
        </w:tc>
        <w:tc>
          <w:tcPr>
            <w:tcW w:w="840" w:type="dxa"/>
            <w:tcBorders>
              <w:top w:val="single" w:sz="4" w:space="0" w:color="auto"/>
              <w:left w:val="single" w:sz="4" w:space="0" w:color="auto"/>
              <w:bottom w:val="nil"/>
              <w:right w:val="single" w:sz="4" w:space="0" w:color="auto"/>
            </w:tcBorders>
            <w:hideMark/>
          </w:tcPr>
          <w:p w14:paraId="1B5E0F7F" w14:textId="77777777" w:rsidR="0087351F" w:rsidRPr="00825D41" w:rsidRDefault="0087351F" w:rsidP="00E64CC8">
            <w:pPr>
              <w:pStyle w:val="TAH"/>
            </w:pPr>
            <w:r w:rsidRPr="00825D41">
              <w:t>Verdict</w:t>
            </w:r>
          </w:p>
        </w:tc>
      </w:tr>
      <w:tr w:rsidR="0087351F" w:rsidRPr="00825D41" w14:paraId="3BACC3C5" w14:textId="77777777" w:rsidTr="00E64CC8">
        <w:trPr>
          <w:trHeight w:val="215"/>
        </w:trPr>
        <w:tc>
          <w:tcPr>
            <w:tcW w:w="709" w:type="dxa"/>
            <w:tcBorders>
              <w:top w:val="nil"/>
              <w:left w:val="single" w:sz="4" w:space="0" w:color="auto"/>
              <w:bottom w:val="single" w:sz="4" w:space="0" w:color="auto"/>
              <w:right w:val="single" w:sz="4" w:space="0" w:color="auto"/>
            </w:tcBorders>
          </w:tcPr>
          <w:p w14:paraId="4AB8EA70" w14:textId="77777777" w:rsidR="0087351F" w:rsidRPr="00825D41" w:rsidRDefault="0087351F" w:rsidP="00E64CC8">
            <w:pPr>
              <w:pStyle w:val="TAH"/>
            </w:pPr>
          </w:p>
        </w:tc>
        <w:tc>
          <w:tcPr>
            <w:tcW w:w="3906" w:type="dxa"/>
            <w:tcBorders>
              <w:top w:val="nil"/>
              <w:left w:val="single" w:sz="4" w:space="0" w:color="auto"/>
              <w:bottom w:val="single" w:sz="4" w:space="0" w:color="auto"/>
              <w:right w:val="single" w:sz="4" w:space="0" w:color="auto"/>
            </w:tcBorders>
          </w:tcPr>
          <w:p w14:paraId="3306B58A" w14:textId="77777777" w:rsidR="0087351F" w:rsidRPr="00825D41" w:rsidRDefault="0087351F" w:rsidP="00E64CC8">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236F3A5D" w14:textId="77777777" w:rsidR="0087351F" w:rsidRPr="00825D41" w:rsidRDefault="0087351F" w:rsidP="00E64CC8">
            <w:pPr>
              <w:pStyle w:val="TAH"/>
            </w:pPr>
            <w:r w:rsidRPr="00825D41">
              <w:t>U - S</w:t>
            </w:r>
          </w:p>
        </w:tc>
        <w:tc>
          <w:tcPr>
            <w:tcW w:w="2933" w:type="dxa"/>
            <w:tcBorders>
              <w:top w:val="single" w:sz="4" w:space="0" w:color="auto"/>
              <w:left w:val="single" w:sz="4" w:space="0" w:color="auto"/>
              <w:bottom w:val="single" w:sz="4" w:space="0" w:color="auto"/>
              <w:right w:val="single" w:sz="4" w:space="0" w:color="auto"/>
            </w:tcBorders>
            <w:hideMark/>
          </w:tcPr>
          <w:p w14:paraId="7D1EC358" w14:textId="77777777" w:rsidR="0087351F" w:rsidRPr="00825D41" w:rsidRDefault="0087351F" w:rsidP="00E64CC8">
            <w:pPr>
              <w:pStyle w:val="TAH"/>
            </w:pPr>
            <w:r w:rsidRPr="00825D41">
              <w:t>Message</w:t>
            </w:r>
          </w:p>
        </w:tc>
        <w:tc>
          <w:tcPr>
            <w:tcW w:w="560" w:type="dxa"/>
            <w:tcBorders>
              <w:top w:val="nil"/>
              <w:left w:val="single" w:sz="4" w:space="0" w:color="auto"/>
              <w:bottom w:val="single" w:sz="4" w:space="0" w:color="auto"/>
              <w:right w:val="single" w:sz="4" w:space="0" w:color="auto"/>
            </w:tcBorders>
          </w:tcPr>
          <w:p w14:paraId="203904B3" w14:textId="77777777" w:rsidR="0087351F" w:rsidRPr="00825D41" w:rsidRDefault="0087351F" w:rsidP="00E64CC8">
            <w:pPr>
              <w:pStyle w:val="TAH"/>
            </w:pPr>
          </w:p>
        </w:tc>
        <w:tc>
          <w:tcPr>
            <w:tcW w:w="840" w:type="dxa"/>
            <w:tcBorders>
              <w:top w:val="nil"/>
              <w:left w:val="single" w:sz="4" w:space="0" w:color="auto"/>
              <w:bottom w:val="single" w:sz="4" w:space="0" w:color="auto"/>
              <w:right w:val="single" w:sz="4" w:space="0" w:color="auto"/>
            </w:tcBorders>
          </w:tcPr>
          <w:p w14:paraId="46761913" w14:textId="77777777" w:rsidR="0087351F" w:rsidRPr="00825D41" w:rsidRDefault="0087351F" w:rsidP="00E64CC8">
            <w:pPr>
              <w:pStyle w:val="TAH"/>
            </w:pPr>
          </w:p>
        </w:tc>
      </w:tr>
      <w:tr w:rsidR="0087351F" w:rsidRPr="00825D41" w14:paraId="30AFCF8D" w14:textId="77777777" w:rsidTr="00E64CC8">
        <w:trPr>
          <w:trHeight w:val="215"/>
        </w:trPr>
        <w:tc>
          <w:tcPr>
            <w:tcW w:w="709" w:type="dxa"/>
            <w:tcBorders>
              <w:top w:val="nil"/>
              <w:left w:val="single" w:sz="4" w:space="0" w:color="auto"/>
              <w:bottom w:val="single" w:sz="4" w:space="0" w:color="auto"/>
              <w:right w:val="single" w:sz="4" w:space="0" w:color="auto"/>
            </w:tcBorders>
            <w:hideMark/>
          </w:tcPr>
          <w:p w14:paraId="6DDF3C8C" w14:textId="77777777" w:rsidR="0087351F" w:rsidRPr="00825D41" w:rsidRDefault="0087351F" w:rsidP="00E64CC8">
            <w:pPr>
              <w:pStyle w:val="TAH"/>
            </w:pPr>
            <w:r w:rsidRPr="00825D41">
              <w:t>1</w:t>
            </w:r>
          </w:p>
        </w:tc>
        <w:tc>
          <w:tcPr>
            <w:tcW w:w="3906" w:type="dxa"/>
            <w:tcBorders>
              <w:top w:val="nil"/>
              <w:left w:val="single" w:sz="4" w:space="0" w:color="auto"/>
              <w:bottom w:val="single" w:sz="4" w:space="0" w:color="auto"/>
              <w:right w:val="single" w:sz="4" w:space="0" w:color="auto"/>
            </w:tcBorders>
            <w:hideMark/>
          </w:tcPr>
          <w:p w14:paraId="2822BADA" w14:textId="77777777" w:rsidR="0087351F" w:rsidRPr="00825D41" w:rsidRDefault="0087351F" w:rsidP="00E64CC8">
            <w:pPr>
              <w:pStyle w:val="TAL"/>
              <w:keepNext w:val="0"/>
              <w:keepLines w:val="0"/>
              <w:widowControl w:val="0"/>
            </w:pPr>
            <w:r w:rsidRPr="00825D41">
              <w:t>Make the UE (MCVideo client) request the establishment of an emergency chat group call with implicit transmission request.</w:t>
            </w:r>
          </w:p>
          <w:p w14:paraId="24343C43" w14:textId="10B20F85" w:rsidR="0087351F" w:rsidRPr="00825D41" w:rsidRDefault="0087351F" w:rsidP="00E64CC8">
            <w:pPr>
              <w:pStyle w:val="TAL"/>
              <w:keepNext w:val="0"/>
              <w:keepLines w:val="0"/>
              <w:widowControl w:val="0"/>
            </w:pPr>
            <w:r w:rsidRPr="00825D41">
              <w:t>(NOTE 1)</w:t>
            </w:r>
          </w:p>
        </w:tc>
        <w:tc>
          <w:tcPr>
            <w:tcW w:w="700" w:type="dxa"/>
            <w:tcBorders>
              <w:top w:val="single" w:sz="4" w:space="0" w:color="auto"/>
              <w:left w:val="single" w:sz="4" w:space="0" w:color="auto"/>
              <w:bottom w:val="single" w:sz="4" w:space="0" w:color="auto"/>
              <w:right w:val="single" w:sz="4" w:space="0" w:color="auto"/>
            </w:tcBorders>
            <w:hideMark/>
          </w:tcPr>
          <w:p w14:paraId="02F88DDE" w14:textId="77777777" w:rsidR="0087351F" w:rsidRPr="00825D41" w:rsidRDefault="0087351F" w:rsidP="00E64CC8">
            <w:pPr>
              <w:pStyle w:val="TAH"/>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1467219E" w14:textId="77777777" w:rsidR="0087351F" w:rsidRPr="00825D41" w:rsidRDefault="0087351F" w:rsidP="00E64CC8">
            <w:pPr>
              <w:pStyle w:val="TAH"/>
            </w:pPr>
            <w:r w:rsidRPr="00825D41">
              <w:t>-</w:t>
            </w:r>
          </w:p>
        </w:tc>
        <w:tc>
          <w:tcPr>
            <w:tcW w:w="560" w:type="dxa"/>
            <w:tcBorders>
              <w:top w:val="nil"/>
              <w:left w:val="single" w:sz="4" w:space="0" w:color="auto"/>
              <w:bottom w:val="single" w:sz="4" w:space="0" w:color="auto"/>
              <w:right w:val="single" w:sz="4" w:space="0" w:color="auto"/>
            </w:tcBorders>
            <w:hideMark/>
          </w:tcPr>
          <w:p w14:paraId="53816512" w14:textId="77777777" w:rsidR="0087351F" w:rsidRPr="00825D41" w:rsidRDefault="0087351F" w:rsidP="00E64CC8">
            <w:pPr>
              <w:pStyle w:val="TAH"/>
            </w:pPr>
            <w:r w:rsidRPr="00825D41">
              <w:t>-</w:t>
            </w:r>
          </w:p>
        </w:tc>
        <w:tc>
          <w:tcPr>
            <w:tcW w:w="840" w:type="dxa"/>
            <w:tcBorders>
              <w:top w:val="nil"/>
              <w:left w:val="single" w:sz="4" w:space="0" w:color="auto"/>
              <w:bottom w:val="single" w:sz="4" w:space="0" w:color="auto"/>
              <w:right w:val="single" w:sz="4" w:space="0" w:color="auto"/>
            </w:tcBorders>
            <w:hideMark/>
          </w:tcPr>
          <w:p w14:paraId="260F36A3" w14:textId="77777777" w:rsidR="0087351F" w:rsidRPr="00825D41" w:rsidRDefault="0087351F" w:rsidP="00E64CC8">
            <w:pPr>
              <w:pStyle w:val="TAH"/>
            </w:pPr>
            <w:r w:rsidRPr="00825D41">
              <w:t>-</w:t>
            </w:r>
          </w:p>
        </w:tc>
      </w:tr>
      <w:tr w:rsidR="0087351F" w:rsidRPr="00825D41" w14:paraId="300D26B8"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63BA20DF" w14:textId="77777777" w:rsidR="0087351F" w:rsidRPr="00825D41" w:rsidRDefault="0087351F" w:rsidP="00E64CC8">
            <w:pPr>
              <w:pStyle w:val="TAC"/>
              <w:keepNext w:val="0"/>
              <w:keepLines w:val="0"/>
              <w:widowControl w:val="0"/>
            </w:pPr>
            <w:r w:rsidRPr="00825D41">
              <w:rPr>
                <w:b/>
              </w:rPr>
              <w:t>2</w:t>
            </w:r>
          </w:p>
        </w:tc>
        <w:tc>
          <w:tcPr>
            <w:tcW w:w="3906" w:type="dxa"/>
            <w:tcBorders>
              <w:top w:val="single" w:sz="4" w:space="0" w:color="auto"/>
              <w:left w:val="single" w:sz="4" w:space="0" w:color="auto"/>
              <w:bottom w:val="single" w:sz="4" w:space="0" w:color="auto"/>
              <w:right w:val="single" w:sz="4" w:space="0" w:color="auto"/>
            </w:tcBorders>
            <w:hideMark/>
          </w:tcPr>
          <w:p w14:paraId="768C043E" w14:textId="5429A33B" w:rsidR="0087351F" w:rsidRPr="00825D41" w:rsidRDefault="0087351F" w:rsidP="00E64CC8">
            <w:pPr>
              <w:pStyle w:val="TAL"/>
              <w:keepNext w:val="0"/>
              <w:keepLines w:val="0"/>
              <w:widowControl w:val="0"/>
            </w:pPr>
            <w:r w:rsidRPr="00825D41">
              <w:rPr>
                <w:rFonts w:eastAsia="Calibri"/>
              </w:rPr>
              <w:t>Check: Does the UE (MCVideo client) correctly perform test procedure '</w:t>
            </w:r>
            <w:r w:rsidRPr="00825D41">
              <w:t>MCVideo CO session establishment/modification without provisional responses other than 100 Trying'</w:t>
            </w:r>
            <w:r w:rsidRPr="00825D41">
              <w:rPr>
                <w:rFonts w:eastAsia="Calibri"/>
              </w:rPr>
              <w:t xml:space="preserve"> as described in TS 36.579-1 [2] Table 5.3B.1.3-1</w:t>
            </w:r>
            <w:r w:rsidRPr="00825D41">
              <w:t xml:space="preserve"> to establish an MCVideo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748BBAAD" w14:textId="77777777" w:rsidR="0087351F" w:rsidRPr="00825D41" w:rsidRDefault="0087351F" w:rsidP="00E64CC8">
            <w:pPr>
              <w:pStyle w:val="TAC"/>
              <w:keepNext w:val="0"/>
              <w:keepLines w:val="0"/>
              <w:widowControl w:val="0"/>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2F857E4D" w14:textId="77777777" w:rsidR="0087351F" w:rsidRPr="00825D41" w:rsidRDefault="0087351F" w:rsidP="00E64CC8">
            <w:pPr>
              <w:pStyle w:val="TAL"/>
              <w:keepNext w:val="0"/>
              <w:keepLines w:val="0"/>
              <w:widowControl w:val="0"/>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2F4B28C4" w14:textId="77777777" w:rsidR="0087351F" w:rsidRPr="00825D41" w:rsidRDefault="0087351F" w:rsidP="00E64CC8">
            <w:pPr>
              <w:pStyle w:val="TAC"/>
              <w:keepNext w:val="0"/>
              <w:keepLines w:val="0"/>
              <w:widowControl w:val="0"/>
            </w:pPr>
            <w:r w:rsidRPr="00825D41">
              <w:t>1</w:t>
            </w:r>
          </w:p>
        </w:tc>
        <w:tc>
          <w:tcPr>
            <w:tcW w:w="840" w:type="dxa"/>
            <w:tcBorders>
              <w:top w:val="single" w:sz="4" w:space="0" w:color="auto"/>
              <w:left w:val="single" w:sz="4" w:space="0" w:color="auto"/>
              <w:bottom w:val="single" w:sz="4" w:space="0" w:color="auto"/>
              <w:right w:val="single" w:sz="4" w:space="0" w:color="auto"/>
            </w:tcBorders>
            <w:hideMark/>
          </w:tcPr>
          <w:p w14:paraId="7167A40B" w14:textId="77777777" w:rsidR="0087351F" w:rsidRPr="00825D41" w:rsidRDefault="0087351F" w:rsidP="00E64CC8">
            <w:pPr>
              <w:pStyle w:val="TAC"/>
              <w:keepNext w:val="0"/>
              <w:keepLines w:val="0"/>
              <w:widowControl w:val="0"/>
            </w:pPr>
            <w:r w:rsidRPr="00825D41">
              <w:t>P</w:t>
            </w:r>
          </w:p>
        </w:tc>
      </w:tr>
      <w:tr w:rsidR="0087351F" w:rsidRPr="00825D41" w14:paraId="63A4D0BC"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039329E7" w14:textId="5C680126" w:rsidR="0087351F" w:rsidRPr="00825D41" w:rsidRDefault="0087351F" w:rsidP="00E64CC8">
            <w:pPr>
              <w:pStyle w:val="TAC"/>
              <w:keepNext w:val="0"/>
              <w:keepLines w:val="0"/>
              <w:widowControl w:val="0"/>
            </w:pPr>
            <w:r w:rsidRPr="00825D41">
              <w:t>3-8</w:t>
            </w:r>
          </w:p>
        </w:tc>
        <w:tc>
          <w:tcPr>
            <w:tcW w:w="3906" w:type="dxa"/>
            <w:tcBorders>
              <w:top w:val="single" w:sz="4" w:space="0" w:color="auto"/>
              <w:left w:val="single" w:sz="4" w:space="0" w:color="auto"/>
              <w:bottom w:val="single" w:sz="4" w:space="0" w:color="auto"/>
              <w:right w:val="single" w:sz="4" w:space="0" w:color="auto"/>
            </w:tcBorders>
            <w:hideMark/>
          </w:tcPr>
          <w:p w14:paraId="3FBB3A37" w14:textId="77777777" w:rsidR="0087351F" w:rsidRPr="00825D41" w:rsidRDefault="0087351F" w:rsidP="00E64CC8">
            <w:pPr>
              <w:pStyle w:val="TAL"/>
              <w:keepNext w:val="0"/>
              <w:keepLines w:val="0"/>
              <w:widowControl w:val="0"/>
            </w:pPr>
            <w:r w:rsidRPr="00825D41">
              <w:t>Void</w:t>
            </w:r>
          </w:p>
        </w:tc>
        <w:tc>
          <w:tcPr>
            <w:tcW w:w="700" w:type="dxa"/>
            <w:tcBorders>
              <w:top w:val="single" w:sz="4" w:space="0" w:color="auto"/>
              <w:left w:val="single" w:sz="4" w:space="0" w:color="auto"/>
              <w:bottom w:val="single" w:sz="4" w:space="0" w:color="auto"/>
              <w:right w:val="single" w:sz="4" w:space="0" w:color="auto"/>
            </w:tcBorders>
            <w:hideMark/>
          </w:tcPr>
          <w:p w14:paraId="0CB52BC5" w14:textId="77777777" w:rsidR="0087351F" w:rsidRPr="00825D41" w:rsidRDefault="0087351F" w:rsidP="00E64CC8">
            <w:pPr>
              <w:pStyle w:val="TAC"/>
              <w:keepNext w:val="0"/>
              <w:keepLines w:val="0"/>
              <w:widowControl w:val="0"/>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1D5CEB9A" w14:textId="77777777" w:rsidR="0087351F" w:rsidRPr="00825D41" w:rsidRDefault="0087351F" w:rsidP="00E64CC8">
            <w:pPr>
              <w:pStyle w:val="TAL"/>
              <w:keepNext w:val="0"/>
              <w:keepLines w:val="0"/>
              <w:widowControl w:val="0"/>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10C72DEB" w14:textId="77777777" w:rsidR="0087351F" w:rsidRPr="00825D41" w:rsidRDefault="0087351F" w:rsidP="00E64CC8">
            <w:pPr>
              <w:pStyle w:val="TAC"/>
              <w:keepNext w:val="0"/>
              <w:keepLines w:val="0"/>
              <w:widowControl w:val="0"/>
            </w:pPr>
            <w:r w:rsidRPr="00825D41">
              <w:t>-</w:t>
            </w:r>
          </w:p>
        </w:tc>
        <w:tc>
          <w:tcPr>
            <w:tcW w:w="840" w:type="dxa"/>
            <w:tcBorders>
              <w:top w:val="single" w:sz="4" w:space="0" w:color="auto"/>
              <w:left w:val="single" w:sz="4" w:space="0" w:color="auto"/>
              <w:bottom w:val="single" w:sz="4" w:space="0" w:color="auto"/>
              <w:right w:val="single" w:sz="4" w:space="0" w:color="auto"/>
            </w:tcBorders>
            <w:hideMark/>
          </w:tcPr>
          <w:p w14:paraId="443941F9" w14:textId="77777777" w:rsidR="0087351F" w:rsidRPr="00825D41" w:rsidRDefault="0087351F" w:rsidP="00E64CC8">
            <w:pPr>
              <w:pStyle w:val="TAC"/>
              <w:keepNext w:val="0"/>
              <w:keepLines w:val="0"/>
              <w:widowControl w:val="0"/>
            </w:pPr>
            <w:r w:rsidRPr="00825D41">
              <w:t>-</w:t>
            </w:r>
          </w:p>
        </w:tc>
      </w:tr>
      <w:tr w:rsidR="0087351F" w:rsidRPr="00825D41" w14:paraId="516EB85A"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44E8AFFC" w14:textId="77777777" w:rsidR="0087351F" w:rsidRPr="00825D41" w:rsidRDefault="0087351F" w:rsidP="00E64CC8">
            <w:pPr>
              <w:pStyle w:val="TAC"/>
              <w:keepNext w:val="0"/>
              <w:keepLines w:val="0"/>
              <w:widowControl w:val="0"/>
            </w:pPr>
            <w:r w:rsidRPr="00825D41">
              <w:t>9</w:t>
            </w:r>
          </w:p>
        </w:tc>
        <w:tc>
          <w:tcPr>
            <w:tcW w:w="3906" w:type="dxa"/>
            <w:tcBorders>
              <w:top w:val="single" w:sz="4" w:space="0" w:color="auto"/>
              <w:left w:val="single" w:sz="4" w:space="0" w:color="auto"/>
              <w:bottom w:val="single" w:sz="4" w:space="0" w:color="auto"/>
              <w:right w:val="single" w:sz="4" w:space="0" w:color="auto"/>
            </w:tcBorders>
            <w:hideMark/>
          </w:tcPr>
          <w:p w14:paraId="2DB441C5" w14:textId="77777777" w:rsidR="0087351F" w:rsidRPr="00825D41" w:rsidRDefault="0087351F" w:rsidP="00E64CC8">
            <w:pPr>
              <w:pStyle w:val="TAL"/>
              <w:keepNext w:val="0"/>
              <w:keepLines w:val="0"/>
              <w:widowControl w:val="0"/>
              <w:rPr>
                <w:rFonts w:cs="Arial"/>
                <w:szCs w:val="18"/>
              </w:rPr>
            </w:pPr>
            <w:r w:rsidRPr="00825D41">
              <w:rPr>
                <w:rFonts w:cs="Arial"/>
                <w:szCs w:val="18"/>
              </w:rPr>
              <w:t>Check: Does the UE (MCVideo client) notify the user that the emergency chat group call has been established?</w:t>
            </w:r>
          </w:p>
          <w:p w14:paraId="38B4983D" w14:textId="77777777" w:rsidR="0087351F" w:rsidRPr="00825D41" w:rsidRDefault="0087351F" w:rsidP="00E64CC8">
            <w:pPr>
              <w:pStyle w:val="TAL"/>
              <w:keepNext w:val="0"/>
              <w:keepLines w:val="0"/>
              <w:widowControl w:val="0"/>
              <w:rPr>
                <w:rFonts w:cs="Arial"/>
                <w:strike/>
                <w:szCs w:val="18"/>
              </w:rPr>
            </w:pPr>
            <w:r w:rsidRPr="00825D41">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034134A8" w14:textId="77777777" w:rsidR="0087351F" w:rsidRPr="00825D41" w:rsidRDefault="0087351F" w:rsidP="00E64CC8">
            <w:pPr>
              <w:pStyle w:val="TAC"/>
              <w:keepNext w:val="0"/>
              <w:keepLines w:val="0"/>
              <w:widowControl w:val="0"/>
              <w:rPr>
                <w:rFonts w:cs="Arial"/>
                <w:strike/>
                <w:szCs w:val="18"/>
              </w:rPr>
            </w:pPr>
            <w:r w:rsidRPr="00825D41">
              <w:rPr>
                <w:rFonts w:cs="Arial"/>
                <w:strike/>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778DB1FF" w14:textId="77777777" w:rsidR="0087351F" w:rsidRPr="00825D41" w:rsidRDefault="0087351F" w:rsidP="00E64CC8">
            <w:pPr>
              <w:pStyle w:val="TAL"/>
              <w:keepNext w:val="0"/>
              <w:keepLines w:val="0"/>
              <w:widowControl w:val="0"/>
              <w:rPr>
                <w:rFonts w:cs="Arial"/>
                <w:strike/>
                <w:szCs w:val="18"/>
              </w:rPr>
            </w:pPr>
            <w:r w:rsidRPr="00825D41">
              <w:rPr>
                <w:rFonts w:cs="Arial"/>
                <w:strike/>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11F280D9" w14:textId="77777777" w:rsidR="0087351F" w:rsidRPr="00825D41" w:rsidRDefault="0087351F" w:rsidP="00E64CC8">
            <w:pPr>
              <w:pStyle w:val="TAC"/>
              <w:keepNext w:val="0"/>
              <w:keepLines w:val="0"/>
              <w:widowControl w:val="0"/>
              <w:rPr>
                <w:rFonts w:cs="Arial"/>
                <w:strike/>
                <w:szCs w:val="18"/>
              </w:rPr>
            </w:pPr>
            <w:r w:rsidRPr="00825D41">
              <w:rPr>
                <w:rFonts w:cs="Arial"/>
                <w:szCs w:val="18"/>
              </w:rPr>
              <w:t>1</w:t>
            </w:r>
          </w:p>
        </w:tc>
        <w:tc>
          <w:tcPr>
            <w:tcW w:w="840" w:type="dxa"/>
            <w:tcBorders>
              <w:top w:val="single" w:sz="4" w:space="0" w:color="auto"/>
              <w:left w:val="single" w:sz="4" w:space="0" w:color="auto"/>
              <w:bottom w:val="single" w:sz="4" w:space="0" w:color="auto"/>
              <w:right w:val="single" w:sz="4" w:space="0" w:color="auto"/>
            </w:tcBorders>
            <w:hideMark/>
          </w:tcPr>
          <w:p w14:paraId="1F45BCF5" w14:textId="77777777" w:rsidR="0087351F" w:rsidRPr="00825D41" w:rsidRDefault="0087351F" w:rsidP="00E64CC8">
            <w:pPr>
              <w:pStyle w:val="TAC"/>
              <w:keepNext w:val="0"/>
              <w:keepLines w:val="0"/>
              <w:widowControl w:val="0"/>
              <w:rPr>
                <w:rFonts w:cs="Arial"/>
                <w:strike/>
                <w:szCs w:val="18"/>
              </w:rPr>
            </w:pPr>
            <w:r w:rsidRPr="00825D41">
              <w:rPr>
                <w:rFonts w:cs="Arial"/>
                <w:szCs w:val="18"/>
              </w:rPr>
              <w:t>P</w:t>
            </w:r>
          </w:p>
        </w:tc>
      </w:tr>
      <w:tr w:rsidR="0087351F" w:rsidRPr="00825D41" w14:paraId="44894E91"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1FA33B20" w14:textId="77777777" w:rsidR="0087351F" w:rsidRPr="00825D41" w:rsidRDefault="0087351F" w:rsidP="00E64CC8">
            <w:pPr>
              <w:pStyle w:val="TAC"/>
              <w:keepNext w:val="0"/>
              <w:keepLines w:val="0"/>
              <w:widowControl w:val="0"/>
            </w:pPr>
            <w:r w:rsidRPr="00825D41">
              <w:t>10</w:t>
            </w:r>
          </w:p>
        </w:tc>
        <w:tc>
          <w:tcPr>
            <w:tcW w:w="3906" w:type="dxa"/>
            <w:tcBorders>
              <w:top w:val="single" w:sz="4" w:space="0" w:color="auto"/>
              <w:left w:val="single" w:sz="4" w:space="0" w:color="auto"/>
              <w:bottom w:val="single" w:sz="4" w:space="0" w:color="auto"/>
              <w:right w:val="single" w:sz="4" w:space="0" w:color="auto"/>
            </w:tcBorders>
            <w:hideMark/>
          </w:tcPr>
          <w:p w14:paraId="541FF9B7" w14:textId="77777777" w:rsidR="0087351F" w:rsidRPr="00825D41" w:rsidRDefault="0087351F" w:rsidP="00E64CC8">
            <w:pPr>
              <w:pStyle w:val="TAL"/>
              <w:keepNext w:val="0"/>
              <w:keepLines w:val="0"/>
              <w:widowControl w:val="0"/>
              <w:rPr>
                <w:rFonts w:cs="Arial"/>
                <w:szCs w:val="18"/>
              </w:rPr>
            </w:pPr>
            <w:r w:rsidRPr="00825D41">
              <w:rPr>
                <w:rFonts w:cs="Arial"/>
                <w:szCs w:val="18"/>
              </w:rPr>
              <w:t>Make the UE (MCVideo client) request end of transmission.</w:t>
            </w:r>
          </w:p>
          <w:p w14:paraId="61B7CE57" w14:textId="77777777" w:rsidR="0087351F" w:rsidRPr="00825D41" w:rsidRDefault="0087351F" w:rsidP="00E64CC8">
            <w:pPr>
              <w:pStyle w:val="TAL"/>
              <w:keepNext w:val="0"/>
              <w:keepLines w:val="0"/>
              <w:widowControl w:val="0"/>
              <w:rPr>
                <w:rFonts w:cs="Arial"/>
                <w:szCs w:val="18"/>
              </w:rPr>
            </w:pPr>
            <w:r w:rsidRPr="00825D41">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6373C189" w14:textId="77777777" w:rsidR="0087351F" w:rsidRPr="00825D41" w:rsidRDefault="0087351F" w:rsidP="00E64CC8">
            <w:pPr>
              <w:pStyle w:val="TAC"/>
              <w:keepNext w:val="0"/>
              <w:keepLines w:val="0"/>
              <w:widowControl w:val="0"/>
              <w:rPr>
                <w:rFonts w:eastAsia="Calibri"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6AD48E1E" w14:textId="77777777" w:rsidR="0087351F" w:rsidRPr="00825D41" w:rsidRDefault="0087351F" w:rsidP="00E64CC8">
            <w:pPr>
              <w:pStyle w:val="TAL"/>
              <w:keepNext w:val="0"/>
              <w:keepLines w:val="0"/>
              <w:widowControl w:val="0"/>
              <w:rPr>
                <w:rFonts w:cs="Arial"/>
                <w:szCs w:val="18"/>
                <w:lang w:eastAsia="ko-KR"/>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775CFD92"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4578C0CD"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r>
      <w:tr w:rsidR="0087351F" w:rsidRPr="00825D41" w14:paraId="2F2937F6"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6297DF33" w14:textId="0DFB4CB9" w:rsidR="0087351F" w:rsidRPr="00825D41" w:rsidRDefault="0087351F" w:rsidP="00E64CC8">
            <w:pPr>
              <w:pStyle w:val="TAC"/>
              <w:keepNext w:val="0"/>
              <w:keepLines w:val="0"/>
              <w:widowControl w:val="0"/>
            </w:pPr>
            <w:r w:rsidRPr="00825D41">
              <w:t>11</w:t>
            </w:r>
          </w:p>
        </w:tc>
        <w:tc>
          <w:tcPr>
            <w:tcW w:w="3906" w:type="dxa"/>
            <w:tcBorders>
              <w:top w:val="single" w:sz="4" w:space="0" w:color="auto"/>
              <w:left w:val="single" w:sz="4" w:space="0" w:color="auto"/>
              <w:bottom w:val="single" w:sz="4" w:space="0" w:color="auto"/>
              <w:right w:val="single" w:sz="4" w:space="0" w:color="auto"/>
            </w:tcBorders>
            <w:hideMark/>
          </w:tcPr>
          <w:p w14:paraId="775A8F26" w14:textId="2F79A58A" w:rsidR="0087351F" w:rsidRPr="00825D41" w:rsidRDefault="0087351F" w:rsidP="00E64CC8">
            <w:pPr>
              <w:pStyle w:val="TAL"/>
              <w:keepNext w:val="0"/>
              <w:keepLines w:val="0"/>
              <w:widowControl w:val="0"/>
              <w:rPr>
                <w:rFonts w:cs="Arial"/>
                <w:szCs w:val="18"/>
              </w:rPr>
            </w:pPr>
            <w:r w:rsidRPr="00825D41">
              <w:t>Check: Does the UE (MCVideo client) c</w:t>
            </w:r>
            <w:r w:rsidRPr="00825D41">
              <w:rPr>
                <w:rFonts w:eastAsia="Calibri"/>
              </w:rPr>
              <w:t>orrectly perform test procedure '</w:t>
            </w:r>
            <w:r w:rsidRPr="00825D41">
              <w:t>MCVideo transmission End Request CO'</w:t>
            </w:r>
            <w:r w:rsidRPr="00825D41">
              <w:rPr>
                <w:rFonts w:eastAsia="Calibri"/>
              </w:rPr>
              <w:t xml:space="preserve"> as described in TS 36.579-1 [2] Table 5.3B.7.3-1 to end transmission</w:t>
            </w:r>
            <w:r w:rsidRPr="00825D41">
              <w:t>?</w:t>
            </w:r>
          </w:p>
        </w:tc>
        <w:tc>
          <w:tcPr>
            <w:tcW w:w="700" w:type="dxa"/>
            <w:tcBorders>
              <w:top w:val="single" w:sz="4" w:space="0" w:color="auto"/>
              <w:left w:val="single" w:sz="4" w:space="0" w:color="auto"/>
              <w:bottom w:val="single" w:sz="4" w:space="0" w:color="auto"/>
              <w:right w:val="single" w:sz="4" w:space="0" w:color="auto"/>
            </w:tcBorders>
            <w:hideMark/>
          </w:tcPr>
          <w:p w14:paraId="6832AD06"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7B24A1B5" w14:textId="77777777" w:rsidR="0087351F" w:rsidRPr="00825D41" w:rsidRDefault="0087351F" w:rsidP="00E64CC8">
            <w:pPr>
              <w:pStyle w:val="TAL"/>
              <w:keepNext w:val="0"/>
              <w:keepLines w:val="0"/>
              <w:widowControl w:val="0"/>
              <w:rPr>
                <w:rFonts w:cs="Arial"/>
                <w:szCs w:val="18"/>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75C977D" w14:textId="77777777" w:rsidR="0087351F" w:rsidRPr="00825D41" w:rsidRDefault="0087351F" w:rsidP="00E64CC8">
            <w:pPr>
              <w:pStyle w:val="TAC"/>
              <w:keepNext w:val="0"/>
              <w:keepLines w:val="0"/>
              <w:widowControl w:val="0"/>
              <w:rPr>
                <w:rFonts w:cs="Arial"/>
                <w:szCs w:val="18"/>
              </w:rPr>
            </w:pPr>
            <w:r w:rsidRPr="00825D41">
              <w:t>1</w:t>
            </w:r>
          </w:p>
        </w:tc>
        <w:tc>
          <w:tcPr>
            <w:tcW w:w="840" w:type="dxa"/>
            <w:tcBorders>
              <w:top w:val="single" w:sz="4" w:space="0" w:color="auto"/>
              <w:left w:val="single" w:sz="4" w:space="0" w:color="auto"/>
              <w:bottom w:val="single" w:sz="4" w:space="0" w:color="auto"/>
              <w:right w:val="single" w:sz="4" w:space="0" w:color="auto"/>
            </w:tcBorders>
            <w:hideMark/>
          </w:tcPr>
          <w:p w14:paraId="462C5E44" w14:textId="77777777" w:rsidR="0087351F" w:rsidRPr="00825D41" w:rsidRDefault="0087351F" w:rsidP="00E64CC8">
            <w:pPr>
              <w:pStyle w:val="TAC"/>
              <w:keepNext w:val="0"/>
              <w:keepLines w:val="0"/>
              <w:widowControl w:val="0"/>
              <w:rPr>
                <w:rFonts w:cs="Arial"/>
                <w:szCs w:val="18"/>
              </w:rPr>
            </w:pPr>
            <w:r w:rsidRPr="00825D41">
              <w:t>P</w:t>
            </w:r>
          </w:p>
        </w:tc>
      </w:tr>
      <w:tr w:rsidR="0087351F" w:rsidRPr="00825D41" w14:paraId="7DDBED31"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5B54A95D" w14:textId="77777777" w:rsidR="0087351F" w:rsidRPr="00825D41" w:rsidRDefault="0087351F" w:rsidP="00E64CC8">
            <w:pPr>
              <w:pStyle w:val="TAC"/>
              <w:keepNext w:val="0"/>
              <w:keepLines w:val="0"/>
              <w:widowControl w:val="0"/>
            </w:pPr>
            <w:r w:rsidRPr="00825D41">
              <w:t>12-13</w:t>
            </w:r>
          </w:p>
        </w:tc>
        <w:tc>
          <w:tcPr>
            <w:tcW w:w="3906" w:type="dxa"/>
            <w:tcBorders>
              <w:top w:val="single" w:sz="4" w:space="0" w:color="auto"/>
              <w:left w:val="single" w:sz="4" w:space="0" w:color="auto"/>
              <w:bottom w:val="single" w:sz="4" w:space="0" w:color="auto"/>
              <w:right w:val="single" w:sz="4" w:space="0" w:color="auto"/>
            </w:tcBorders>
            <w:hideMark/>
          </w:tcPr>
          <w:p w14:paraId="59F23C2F" w14:textId="77777777" w:rsidR="0087351F" w:rsidRPr="00825D41" w:rsidRDefault="0087351F" w:rsidP="00E64CC8">
            <w:pPr>
              <w:pStyle w:val="TAL"/>
              <w:keepNext w:val="0"/>
              <w:keepLines w:val="0"/>
              <w:widowControl w:val="0"/>
              <w:rPr>
                <w:rFonts w:cs="Arial"/>
                <w:szCs w:val="18"/>
              </w:rPr>
            </w:pPr>
            <w:r w:rsidRPr="00825D41">
              <w:t>Void</w:t>
            </w:r>
          </w:p>
        </w:tc>
        <w:tc>
          <w:tcPr>
            <w:tcW w:w="700" w:type="dxa"/>
            <w:tcBorders>
              <w:top w:val="single" w:sz="4" w:space="0" w:color="auto"/>
              <w:left w:val="single" w:sz="4" w:space="0" w:color="auto"/>
              <w:bottom w:val="single" w:sz="4" w:space="0" w:color="auto"/>
              <w:right w:val="single" w:sz="4" w:space="0" w:color="auto"/>
            </w:tcBorders>
            <w:hideMark/>
          </w:tcPr>
          <w:p w14:paraId="3CFBCA64"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229026B6" w14:textId="77777777" w:rsidR="0087351F" w:rsidRPr="00825D41" w:rsidRDefault="0087351F" w:rsidP="00E64CC8">
            <w:pPr>
              <w:pStyle w:val="TAL"/>
              <w:keepNext w:val="0"/>
              <w:keepLines w:val="0"/>
              <w:widowControl w:val="0"/>
              <w:rPr>
                <w:rFonts w:cs="Arial"/>
                <w:szCs w:val="18"/>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0F29D96E" w14:textId="77777777" w:rsidR="0087351F" w:rsidRPr="00825D41" w:rsidRDefault="0087351F" w:rsidP="00E64CC8">
            <w:pPr>
              <w:pStyle w:val="TAC"/>
              <w:keepNext w:val="0"/>
              <w:keepLines w:val="0"/>
              <w:widowControl w:val="0"/>
              <w:rPr>
                <w:rFonts w:cs="Arial"/>
                <w:szCs w:val="18"/>
              </w:rPr>
            </w:pPr>
            <w:r w:rsidRPr="00825D41">
              <w:t>-</w:t>
            </w:r>
          </w:p>
        </w:tc>
        <w:tc>
          <w:tcPr>
            <w:tcW w:w="840" w:type="dxa"/>
            <w:tcBorders>
              <w:top w:val="single" w:sz="4" w:space="0" w:color="auto"/>
              <w:left w:val="single" w:sz="4" w:space="0" w:color="auto"/>
              <w:bottom w:val="single" w:sz="4" w:space="0" w:color="auto"/>
              <w:right w:val="single" w:sz="4" w:space="0" w:color="auto"/>
            </w:tcBorders>
            <w:hideMark/>
          </w:tcPr>
          <w:p w14:paraId="5387051C" w14:textId="77777777" w:rsidR="0087351F" w:rsidRPr="00825D41" w:rsidRDefault="0087351F" w:rsidP="00E64CC8">
            <w:pPr>
              <w:pStyle w:val="TAC"/>
              <w:keepNext w:val="0"/>
              <w:keepLines w:val="0"/>
              <w:widowControl w:val="0"/>
              <w:rPr>
                <w:rFonts w:cs="Arial"/>
                <w:szCs w:val="18"/>
              </w:rPr>
            </w:pPr>
            <w:r w:rsidRPr="00825D41">
              <w:t>-</w:t>
            </w:r>
          </w:p>
        </w:tc>
      </w:tr>
      <w:tr w:rsidR="0087351F" w:rsidRPr="00825D41" w14:paraId="1E68CA3B"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792771D3" w14:textId="77777777" w:rsidR="0087351F" w:rsidRPr="00825D41" w:rsidRDefault="0087351F" w:rsidP="00E64CC8">
            <w:pPr>
              <w:pStyle w:val="TAC"/>
              <w:keepNext w:val="0"/>
              <w:keepLines w:val="0"/>
              <w:widowControl w:val="0"/>
            </w:pPr>
            <w:r w:rsidRPr="00825D41">
              <w:t>14</w:t>
            </w:r>
          </w:p>
        </w:tc>
        <w:tc>
          <w:tcPr>
            <w:tcW w:w="3906" w:type="dxa"/>
            <w:tcBorders>
              <w:top w:val="single" w:sz="4" w:space="0" w:color="auto"/>
              <w:left w:val="single" w:sz="4" w:space="0" w:color="auto"/>
              <w:bottom w:val="single" w:sz="4" w:space="0" w:color="auto"/>
              <w:right w:val="single" w:sz="4" w:space="0" w:color="auto"/>
            </w:tcBorders>
            <w:hideMark/>
          </w:tcPr>
          <w:p w14:paraId="7946A3C2" w14:textId="77777777" w:rsidR="0087351F" w:rsidRPr="00825D41" w:rsidRDefault="0087351F" w:rsidP="00E64CC8">
            <w:pPr>
              <w:pStyle w:val="TAL"/>
              <w:widowControl w:val="0"/>
            </w:pPr>
            <w:r w:rsidRPr="00825D41">
              <w:t>Make the UE (MCVideo client) release the call.</w:t>
            </w:r>
          </w:p>
          <w:p w14:paraId="26055046" w14:textId="68D069AF" w:rsidR="0087351F" w:rsidRPr="00825D41" w:rsidRDefault="0087351F" w:rsidP="00E64CC8">
            <w:pPr>
              <w:pStyle w:val="TAL"/>
              <w:keepNext w:val="0"/>
              <w:keepLines w:val="0"/>
              <w:widowControl w:val="0"/>
            </w:pPr>
            <w:r w:rsidRPr="00825D41">
              <w:t>(NOTE 1)</w:t>
            </w:r>
          </w:p>
        </w:tc>
        <w:tc>
          <w:tcPr>
            <w:tcW w:w="700" w:type="dxa"/>
            <w:tcBorders>
              <w:top w:val="single" w:sz="4" w:space="0" w:color="auto"/>
              <w:left w:val="single" w:sz="4" w:space="0" w:color="auto"/>
              <w:bottom w:val="single" w:sz="4" w:space="0" w:color="auto"/>
              <w:right w:val="single" w:sz="4" w:space="0" w:color="auto"/>
            </w:tcBorders>
            <w:hideMark/>
          </w:tcPr>
          <w:p w14:paraId="34E55E94" w14:textId="77777777" w:rsidR="0087351F" w:rsidRPr="00825D41" w:rsidRDefault="0087351F" w:rsidP="00E64CC8">
            <w:pPr>
              <w:pStyle w:val="TAC"/>
              <w:keepNext w:val="0"/>
              <w:keepLines w:val="0"/>
              <w:widowControl w:val="0"/>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5E6A22BD" w14:textId="77777777" w:rsidR="0087351F" w:rsidRPr="00825D41" w:rsidRDefault="0087351F" w:rsidP="00E64CC8">
            <w:pPr>
              <w:pStyle w:val="TAL"/>
              <w:keepNext w:val="0"/>
              <w:keepLines w:val="0"/>
              <w:widowControl w:val="0"/>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28C397BC" w14:textId="77777777" w:rsidR="0087351F" w:rsidRPr="00825D41" w:rsidRDefault="0087351F" w:rsidP="00E64CC8">
            <w:pPr>
              <w:pStyle w:val="TAC"/>
              <w:keepNext w:val="0"/>
              <w:keepLines w:val="0"/>
              <w:widowControl w:val="0"/>
            </w:pPr>
            <w:r w:rsidRPr="00825D41">
              <w:t>-</w:t>
            </w:r>
          </w:p>
        </w:tc>
        <w:tc>
          <w:tcPr>
            <w:tcW w:w="840" w:type="dxa"/>
            <w:tcBorders>
              <w:top w:val="single" w:sz="4" w:space="0" w:color="auto"/>
              <w:left w:val="single" w:sz="4" w:space="0" w:color="auto"/>
              <w:bottom w:val="single" w:sz="4" w:space="0" w:color="auto"/>
              <w:right w:val="single" w:sz="4" w:space="0" w:color="auto"/>
            </w:tcBorders>
            <w:hideMark/>
          </w:tcPr>
          <w:p w14:paraId="72A0D06D" w14:textId="77777777" w:rsidR="0087351F" w:rsidRPr="00825D41" w:rsidRDefault="0087351F" w:rsidP="00E64CC8">
            <w:pPr>
              <w:pStyle w:val="TAC"/>
              <w:keepNext w:val="0"/>
              <w:keepLines w:val="0"/>
              <w:widowControl w:val="0"/>
            </w:pPr>
            <w:r w:rsidRPr="00825D41">
              <w:t>-</w:t>
            </w:r>
          </w:p>
        </w:tc>
      </w:tr>
      <w:tr w:rsidR="0087351F" w:rsidRPr="00825D41" w14:paraId="0784568D"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3522EAD0" w14:textId="77777777" w:rsidR="0087351F" w:rsidRPr="00825D41" w:rsidRDefault="0087351F" w:rsidP="00E64CC8">
            <w:pPr>
              <w:pStyle w:val="TAC"/>
              <w:keepNext w:val="0"/>
              <w:keepLines w:val="0"/>
              <w:widowControl w:val="0"/>
            </w:pPr>
            <w:r w:rsidRPr="00825D41">
              <w:t>15</w:t>
            </w:r>
          </w:p>
        </w:tc>
        <w:tc>
          <w:tcPr>
            <w:tcW w:w="3906" w:type="dxa"/>
            <w:tcBorders>
              <w:top w:val="single" w:sz="4" w:space="0" w:color="auto"/>
              <w:left w:val="single" w:sz="4" w:space="0" w:color="auto"/>
              <w:bottom w:val="single" w:sz="4" w:space="0" w:color="auto"/>
              <w:right w:val="single" w:sz="4" w:space="0" w:color="auto"/>
            </w:tcBorders>
            <w:hideMark/>
          </w:tcPr>
          <w:p w14:paraId="1796FBF1" w14:textId="012D371A" w:rsidR="0087351F" w:rsidRPr="00825D41" w:rsidRDefault="0087351F" w:rsidP="00E64CC8">
            <w:pPr>
              <w:pStyle w:val="TAL"/>
              <w:keepNext w:val="0"/>
              <w:keepLines w:val="0"/>
              <w:widowControl w:val="0"/>
              <w:rPr>
                <w:rFonts w:cs="Arial"/>
                <w:szCs w:val="18"/>
              </w:rPr>
            </w:pPr>
            <w:r w:rsidRPr="00825D41">
              <w:rPr>
                <w:rFonts w:cs="Arial"/>
                <w:szCs w:val="18"/>
              </w:rPr>
              <w:t xml:space="preserve">Check: Does the UE (MCVideo client) </w:t>
            </w:r>
            <w:r w:rsidRPr="00825D41">
              <w:rPr>
                <w:rFonts w:eastAsia="Calibri"/>
              </w:rPr>
              <w:t xml:space="preserve">correctly </w:t>
            </w:r>
            <w:r w:rsidRPr="00825D41">
              <w:t>perform test procedure 'MCX CO call release' as described in TS 36.579-1 [2] Table 5.3.10.3-1 to release the call</w:t>
            </w:r>
            <w:r w:rsidRPr="00825D41">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164BFFE1" w14:textId="77777777" w:rsidR="0087351F" w:rsidRPr="00825D41" w:rsidRDefault="0087351F" w:rsidP="00E64CC8">
            <w:pPr>
              <w:pStyle w:val="TAC"/>
              <w:keepNext w:val="0"/>
              <w:keepLines w:val="0"/>
              <w:widowControl w:val="0"/>
              <w:rPr>
                <w:rFonts w:cs="Arial"/>
                <w:szCs w:val="18"/>
              </w:rPr>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7CA41E78" w14:textId="77777777" w:rsidR="0087351F" w:rsidRPr="00825D41" w:rsidRDefault="0087351F" w:rsidP="00E64CC8">
            <w:pPr>
              <w:pStyle w:val="TAL"/>
              <w:keepNext w:val="0"/>
              <w:keepLines w:val="0"/>
              <w:widowControl w:val="0"/>
              <w:rPr>
                <w:rFonts w:cs="Arial"/>
                <w:szCs w:val="18"/>
              </w:rPr>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3F31E997" w14:textId="77777777" w:rsidR="0087351F" w:rsidRPr="00825D41" w:rsidRDefault="0087351F" w:rsidP="00E64CC8">
            <w:pPr>
              <w:pStyle w:val="TAC"/>
              <w:keepNext w:val="0"/>
              <w:keepLines w:val="0"/>
              <w:widowControl w:val="0"/>
              <w:rPr>
                <w:rFonts w:cs="Arial"/>
                <w:szCs w:val="18"/>
              </w:rPr>
            </w:pPr>
            <w:r w:rsidRPr="00825D41">
              <w:rPr>
                <w:rFonts w:cs="Arial"/>
                <w:szCs w:val="18"/>
              </w:rPr>
              <w:t>2</w:t>
            </w:r>
          </w:p>
        </w:tc>
        <w:tc>
          <w:tcPr>
            <w:tcW w:w="840" w:type="dxa"/>
            <w:tcBorders>
              <w:top w:val="single" w:sz="4" w:space="0" w:color="auto"/>
              <w:left w:val="single" w:sz="4" w:space="0" w:color="auto"/>
              <w:bottom w:val="single" w:sz="4" w:space="0" w:color="auto"/>
              <w:right w:val="single" w:sz="4" w:space="0" w:color="auto"/>
            </w:tcBorders>
            <w:hideMark/>
          </w:tcPr>
          <w:p w14:paraId="78DB1367" w14:textId="77777777" w:rsidR="0087351F" w:rsidRPr="00825D41" w:rsidRDefault="0087351F" w:rsidP="00E64CC8">
            <w:pPr>
              <w:pStyle w:val="TAC"/>
              <w:keepNext w:val="0"/>
              <w:keepLines w:val="0"/>
              <w:widowControl w:val="0"/>
              <w:rPr>
                <w:rFonts w:cs="Arial"/>
                <w:szCs w:val="18"/>
              </w:rPr>
            </w:pPr>
            <w:r w:rsidRPr="00825D41">
              <w:rPr>
                <w:rFonts w:cs="Arial"/>
                <w:szCs w:val="18"/>
              </w:rPr>
              <w:t>P</w:t>
            </w:r>
          </w:p>
        </w:tc>
      </w:tr>
      <w:tr w:rsidR="0087351F" w:rsidRPr="00825D41" w14:paraId="4D61DB92"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7AF903B6" w14:textId="77777777" w:rsidR="0087351F" w:rsidRPr="00825D41" w:rsidRDefault="0087351F" w:rsidP="00E64CC8">
            <w:pPr>
              <w:pStyle w:val="TAC"/>
              <w:keepNext w:val="0"/>
              <w:keepLines w:val="0"/>
              <w:widowControl w:val="0"/>
            </w:pPr>
            <w:r w:rsidRPr="00825D41">
              <w:t>16</w:t>
            </w:r>
          </w:p>
        </w:tc>
        <w:tc>
          <w:tcPr>
            <w:tcW w:w="3906" w:type="dxa"/>
            <w:tcBorders>
              <w:top w:val="single" w:sz="4" w:space="0" w:color="auto"/>
              <w:left w:val="single" w:sz="4" w:space="0" w:color="auto"/>
              <w:bottom w:val="single" w:sz="4" w:space="0" w:color="auto"/>
              <w:right w:val="single" w:sz="4" w:space="0" w:color="auto"/>
            </w:tcBorders>
            <w:hideMark/>
          </w:tcPr>
          <w:p w14:paraId="3E104891" w14:textId="77777777" w:rsidR="0087351F" w:rsidRPr="00825D41" w:rsidRDefault="0087351F" w:rsidP="00E64CC8">
            <w:pPr>
              <w:pStyle w:val="TAL"/>
              <w:keepNext w:val="0"/>
              <w:keepLines w:val="0"/>
              <w:widowControl w:val="0"/>
              <w:rPr>
                <w:rFonts w:cs="Arial"/>
                <w:szCs w:val="18"/>
              </w:rPr>
            </w:pPr>
            <w:r w:rsidRPr="00825D41">
              <w:t>Void</w:t>
            </w:r>
          </w:p>
        </w:tc>
        <w:tc>
          <w:tcPr>
            <w:tcW w:w="700" w:type="dxa"/>
            <w:tcBorders>
              <w:top w:val="single" w:sz="4" w:space="0" w:color="auto"/>
              <w:left w:val="single" w:sz="4" w:space="0" w:color="auto"/>
              <w:bottom w:val="single" w:sz="4" w:space="0" w:color="auto"/>
              <w:right w:val="single" w:sz="4" w:space="0" w:color="auto"/>
            </w:tcBorders>
            <w:hideMark/>
          </w:tcPr>
          <w:p w14:paraId="11BCA870" w14:textId="77777777" w:rsidR="0087351F" w:rsidRPr="00825D41" w:rsidRDefault="0087351F" w:rsidP="00E64CC8">
            <w:pPr>
              <w:pStyle w:val="TAC"/>
              <w:keepNext w:val="0"/>
              <w:keepLines w:val="0"/>
              <w:widowControl w:val="0"/>
              <w:rPr>
                <w:rFonts w:cs="Arial"/>
                <w:szCs w:val="18"/>
              </w:rPr>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0D96884A" w14:textId="77777777" w:rsidR="0087351F" w:rsidRPr="00825D41" w:rsidRDefault="0087351F" w:rsidP="00E64CC8">
            <w:pPr>
              <w:pStyle w:val="TAL"/>
              <w:keepNext w:val="0"/>
              <w:keepLines w:val="0"/>
              <w:widowControl w:val="0"/>
              <w:rPr>
                <w:rFonts w:cs="Arial"/>
                <w:szCs w:val="18"/>
              </w:rPr>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62F729D1"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3F0C13D6"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r>
      <w:tr w:rsidR="0087351F" w:rsidRPr="00825D41" w14:paraId="4E96A3DF"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3E316048" w14:textId="77777777" w:rsidR="0087351F" w:rsidRPr="00825D41" w:rsidRDefault="0087351F" w:rsidP="00E64CC8">
            <w:pPr>
              <w:pStyle w:val="TAC"/>
              <w:keepNext w:val="0"/>
              <w:keepLines w:val="0"/>
              <w:widowControl w:val="0"/>
            </w:pPr>
            <w:r w:rsidRPr="00825D41">
              <w:t>17</w:t>
            </w:r>
          </w:p>
        </w:tc>
        <w:tc>
          <w:tcPr>
            <w:tcW w:w="3906" w:type="dxa"/>
            <w:tcBorders>
              <w:top w:val="single" w:sz="4" w:space="0" w:color="auto"/>
              <w:left w:val="single" w:sz="4" w:space="0" w:color="auto"/>
              <w:bottom w:val="single" w:sz="4" w:space="0" w:color="auto"/>
              <w:right w:val="single" w:sz="4" w:space="0" w:color="auto"/>
            </w:tcBorders>
            <w:hideMark/>
          </w:tcPr>
          <w:p w14:paraId="074787BF" w14:textId="77777777" w:rsidR="0087351F" w:rsidRPr="00825D41" w:rsidRDefault="0087351F" w:rsidP="00E64CC8">
            <w:pPr>
              <w:pStyle w:val="TAL"/>
              <w:widowControl w:val="0"/>
            </w:pPr>
            <w:r w:rsidRPr="00825D41">
              <w:t>Make the UE (MCVideo client) request the establishment of an imminent peril chat group call.</w:t>
            </w:r>
          </w:p>
          <w:p w14:paraId="5E2F58D7" w14:textId="3EA7A1B5" w:rsidR="0087351F" w:rsidRPr="00825D41" w:rsidRDefault="0087351F" w:rsidP="00E64CC8">
            <w:pPr>
              <w:pStyle w:val="TAL"/>
              <w:keepNext w:val="0"/>
              <w:keepLines w:val="0"/>
              <w:widowControl w:val="0"/>
            </w:pPr>
            <w:r w:rsidRPr="00825D41">
              <w:t>(NOTE 1)</w:t>
            </w:r>
          </w:p>
        </w:tc>
        <w:tc>
          <w:tcPr>
            <w:tcW w:w="700" w:type="dxa"/>
            <w:tcBorders>
              <w:top w:val="single" w:sz="4" w:space="0" w:color="auto"/>
              <w:left w:val="single" w:sz="4" w:space="0" w:color="auto"/>
              <w:bottom w:val="single" w:sz="4" w:space="0" w:color="auto"/>
              <w:right w:val="single" w:sz="4" w:space="0" w:color="auto"/>
            </w:tcBorders>
          </w:tcPr>
          <w:p w14:paraId="5970219F" w14:textId="77777777" w:rsidR="0087351F" w:rsidRPr="00825D41" w:rsidRDefault="0087351F" w:rsidP="00E64CC8">
            <w:pPr>
              <w:pStyle w:val="TAC"/>
              <w:keepNext w:val="0"/>
              <w:keepLines w:val="0"/>
              <w:widowControl w:val="0"/>
              <w:rPr>
                <w:rFonts w:cs="Arial"/>
                <w:szCs w:val="18"/>
              </w:rPr>
            </w:pPr>
          </w:p>
        </w:tc>
        <w:tc>
          <w:tcPr>
            <w:tcW w:w="2933" w:type="dxa"/>
            <w:tcBorders>
              <w:top w:val="single" w:sz="4" w:space="0" w:color="auto"/>
              <w:left w:val="single" w:sz="4" w:space="0" w:color="auto"/>
              <w:bottom w:val="single" w:sz="4" w:space="0" w:color="auto"/>
              <w:right w:val="single" w:sz="4" w:space="0" w:color="auto"/>
            </w:tcBorders>
          </w:tcPr>
          <w:p w14:paraId="3DC6B1B8" w14:textId="77777777" w:rsidR="0087351F" w:rsidRPr="00825D41" w:rsidRDefault="0087351F" w:rsidP="00E64CC8">
            <w:pPr>
              <w:pStyle w:val="TAL"/>
              <w:keepNext w:val="0"/>
              <w:keepLines w:val="0"/>
              <w:widowControl w:val="0"/>
              <w:rPr>
                <w:rFonts w:cs="Arial"/>
                <w:szCs w:val="18"/>
              </w:rPr>
            </w:pPr>
          </w:p>
        </w:tc>
        <w:tc>
          <w:tcPr>
            <w:tcW w:w="560" w:type="dxa"/>
            <w:tcBorders>
              <w:top w:val="single" w:sz="4" w:space="0" w:color="auto"/>
              <w:left w:val="single" w:sz="4" w:space="0" w:color="auto"/>
              <w:bottom w:val="single" w:sz="4" w:space="0" w:color="auto"/>
              <w:right w:val="single" w:sz="4" w:space="0" w:color="auto"/>
            </w:tcBorders>
          </w:tcPr>
          <w:p w14:paraId="0A9CBB56" w14:textId="77777777" w:rsidR="0087351F" w:rsidRPr="00825D41" w:rsidRDefault="0087351F" w:rsidP="00E64CC8">
            <w:pPr>
              <w:pStyle w:val="TAC"/>
              <w:keepNext w:val="0"/>
              <w:keepLines w:val="0"/>
              <w:widowControl w:val="0"/>
              <w:rPr>
                <w:rFonts w:cs="Arial"/>
                <w:szCs w:val="18"/>
              </w:rPr>
            </w:pPr>
          </w:p>
        </w:tc>
        <w:tc>
          <w:tcPr>
            <w:tcW w:w="840" w:type="dxa"/>
            <w:tcBorders>
              <w:top w:val="single" w:sz="4" w:space="0" w:color="auto"/>
              <w:left w:val="single" w:sz="4" w:space="0" w:color="auto"/>
              <w:bottom w:val="single" w:sz="4" w:space="0" w:color="auto"/>
              <w:right w:val="single" w:sz="4" w:space="0" w:color="auto"/>
            </w:tcBorders>
          </w:tcPr>
          <w:p w14:paraId="39CB7D67" w14:textId="77777777" w:rsidR="0087351F" w:rsidRPr="00825D41" w:rsidRDefault="0087351F" w:rsidP="00E64CC8">
            <w:pPr>
              <w:pStyle w:val="TAC"/>
              <w:keepNext w:val="0"/>
              <w:keepLines w:val="0"/>
              <w:widowControl w:val="0"/>
              <w:rPr>
                <w:rFonts w:cs="Arial"/>
                <w:szCs w:val="18"/>
              </w:rPr>
            </w:pPr>
          </w:p>
        </w:tc>
      </w:tr>
      <w:tr w:rsidR="0087351F" w:rsidRPr="00825D41" w14:paraId="348D7996"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0419787C" w14:textId="77777777" w:rsidR="0087351F" w:rsidRPr="00825D41" w:rsidRDefault="0087351F" w:rsidP="00E64CC8">
            <w:pPr>
              <w:pStyle w:val="TAC"/>
              <w:keepNext w:val="0"/>
              <w:keepLines w:val="0"/>
              <w:widowControl w:val="0"/>
            </w:pPr>
            <w:r w:rsidRPr="00825D41">
              <w:lastRenderedPageBreak/>
              <w:t>17A</w:t>
            </w:r>
          </w:p>
        </w:tc>
        <w:tc>
          <w:tcPr>
            <w:tcW w:w="3906" w:type="dxa"/>
            <w:tcBorders>
              <w:top w:val="single" w:sz="4" w:space="0" w:color="auto"/>
              <w:left w:val="single" w:sz="4" w:space="0" w:color="auto"/>
              <w:bottom w:val="single" w:sz="4" w:space="0" w:color="auto"/>
              <w:right w:val="single" w:sz="4" w:space="0" w:color="auto"/>
            </w:tcBorders>
            <w:hideMark/>
          </w:tcPr>
          <w:p w14:paraId="602FD1AF" w14:textId="72D81B9C" w:rsidR="0087351F" w:rsidRPr="00825D41" w:rsidRDefault="0087351F" w:rsidP="00E64CC8">
            <w:pPr>
              <w:pStyle w:val="TAL"/>
              <w:keepNext w:val="0"/>
              <w:keepLines w:val="0"/>
              <w:widowControl w:val="0"/>
              <w:rPr>
                <w:rFonts w:cs="Arial"/>
                <w:szCs w:val="18"/>
              </w:rPr>
            </w:pPr>
            <w:r w:rsidRPr="00825D41">
              <w:rPr>
                <w:rFonts w:eastAsia="Calibri"/>
              </w:rPr>
              <w:t>Check: Does the UE (MCVideo client) correctly perform test procedure '</w:t>
            </w:r>
            <w:r w:rsidRPr="00825D41">
              <w:t>MCVideo CO session establishment/modification without provisional responses other than 100 Trying'</w:t>
            </w:r>
            <w:r w:rsidRPr="00825D41">
              <w:rPr>
                <w:rFonts w:eastAsia="Calibri"/>
              </w:rPr>
              <w:t xml:space="preserve"> as described in TS 36.579-1 [2] Table 5.3B.1.3-1</w:t>
            </w:r>
            <w:r w:rsidRPr="00825D41">
              <w:rPr>
                <w:rFonts w:cs="Arial"/>
                <w:szCs w:val="18"/>
              </w:rPr>
              <w:t xml:space="preserve"> </w:t>
            </w:r>
            <w:r w:rsidRPr="00825D41">
              <w:t>to establish an MCVideo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258C1FF6"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0BB2DDBD" w14:textId="77777777" w:rsidR="0087351F" w:rsidRPr="00825D41" w:rsidRDefault="0087351F" w:rsidP="00E64CC8">
            <w:pPr>
              <w:pStyle w:val="TAL"/>
              <w:keepNext w:val="0"/>
              <w:keepLines w:val="0"/>
              <w:widowControl w:val="0"/>
              <w:rPr>
                <w:rFonts w:cs="Arial"/>
                <w:szCs w:val="18"/>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67F14611" w14:textId="77777777" w:rsidR="0087351F" w:rsidRPr="00825D41" w:rsidRDefault="0087351F" w:rsidP="00E64CC8">
            <w:pPr>
              <w:pStyle w:val="TAC"/>
              <w:keepNext w:val="0"/>
              <w:keepLines w:val="0"/>
              <w:widowControl w:val="0"/>
              <w:rPr>
                <w:rFonts w:cs="Arial"/>
                <w:szCs w:val="18"/>
              </w:rPr>
            </w:pPr>
            <w:r w:rsidRPr="00825D41">
              <w:rPr>
                <w:rFonts w:cs="Arial"/>
                <w:szCs w:val="18"/>
              </w:rPr>
              <w:t>3</w:t>
            </w:r>
          </w:p>
        </w:tc>
        <w:tc>
          <w:tcPr>
            <w:tcW w:w="840" w:type="dxa"/>
            <w:tcBorders>
              <w:top w:val="single" w:sz="4" w:space="0" w:color="auto"/>
              <w:left w:val="single" w:sz="4" w:space="0" w:color="auto"/>
              <w:bottom w:val="single" w:sz="4" w:space="0" w:color="auto"/>
              <w:right w:val="single" w:sz="4" w:space="0" w:color="auto"/>
            </w:tcBorders>
            <w:hideMark/>
          </w:tcPr>
          <w:p w14:paraId="2E19F309" w14:textId="77777777" w:rsidR="0087351F" w:rsidRPr="00825D41" w:rsidRDefault="0087351F" w:rsidP="00E64CC8">
            <w:pPr>
              <w:pStyle w:val="TAC"/>
              <w:keepNext w:val="0"/>
              <w:keepLines w:val="0"/>
              <w:widowControl w:val="0"/>
              <w:rPr>
                <w:rFonts w:cs="Arial"/>
                <w:szCs w:val="18"/>
              </w:rPr>
            </w:pPr>
            <w:r w:rsidRPr="00825D41">
              <w:rPr>
                <w:rFonts w:cs="Arial"/>
                <w:szCs w:val="18"/>
              </w:rPr>
              <w:t>P</w:t>
            </w:r>
          </w:p>
        </w:tc>
      </w:tr>
      <w:tr w:rsidR="0087351F" w:rsidRPr="00825D41" w14:paraId="4ECC1B3E"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327E36C0" w14:textId="77777777" w:rsidR="0087351F" w:rsidRPr="00825D41" w:rsidRDefault="0087351F" w:rsidP="00E64CC8">
            <w:pPr>
              <w:pStyle w:val="TAC"/>
              <w:keepNext w:val="0"/>
              <w:keepLines w:val="0"/>
              <w:widowControl w:val="0"/>
            </w:pPr>
            <w:r w:rsidRPr="00825D41">
              <w:t>18-22</w:t>
            </w:r>
          </w:p>
        </w:tc>
        <w:tc>
          <w:tcPr>
            <w:tcW w:w="3906" w:type="dxa"/>
            <w:tcBorders>
              <w:top w:val="single" w:sz="4" w:space="0" w:color="auto"/>
              <w:left w:val="single" w:sz="4" w:space="0" w:color="auto"/>
              <w:bottom w:val="single" w:sz="4" w:space="0" w:color="auto"/>
              <w:right w:val="single" w:sz="4" w:space="0" w:color="auto"/>
            </w:tcBorders>
            <w:hideMark/>
          </w:tcPr>
          <w:p w14:paraId="2F0733A0" w14:textId="77777777" w:rsidR="0087351F" w:rsidRPr="00825D41" w:rsidRDefault="0087351F" w:rsidP="00E64CC8">
            <w:pPr>
              <w:pStyle w:val="TAL"/>
              <w:keepNext w:val="0"/>
              <w:keepLines w:val="0"/>
              <w:widowControl w:val="0"/>
              <w:rPr>
                <w:rFonts w:cs="Arial"/>
                <w:szCs w:val="18"/>
              </w:rPr>
            </w:pPr>
            <w:r w:rsidRPr="00825D41">
              <w:t>Void</w:t>
            </w:r>
          </w:p>
        </w:tc>
        <w:tc>
          <w:tcPr>
            <w:tcW w:w="700" w:type="dxa"/>
            <w:tcBorders>
              <w:top w:val="single" w:sz="4" w:space="0" w:color="auto"/>
              <w:left w:val="single" w:sz="4" w:space="0" w:color="auto"/>
              <w:bottom w:val="single" w:sz="4" w:space="0" w:color="auto"/>
              <w:right w:val="single" w:sz="4" w:space="0" w:color="auto"/>
            </w:tcBorders>
            <w:hideMark/>
          </w:tcPr>
          <w:p w14:paraId="42544CBA"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37105FFA" w14:textId="77777777" w:rsidR="0087351F" w:rsidRPr="00825D41" w:rsidRDefault="0087351F" w:rsidP="00E64CC8">
            <w:pPr>
              <w:pStyle w:val="TAL"/>
              <w:keepNext w:val="0"/>
              <w:keepLines w:val="0"/>
              <w:widowControl w:val="0"/>
              <w:rPr>
                <w:rFonts w:cs="Arial"/>
                <w:szCs w:val="18"/>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0A3EBC96"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23D573E7"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r>
      <w:tr w:rsidR="0087351F" w:rsidRPr="00825D41" w14:paraId="0EC615E0"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073DE774" w14:textId="77777777" w:rsidR="0087351F" w:rsidRPr="00825D41" w:rsidRDefault="0087351F" w:rsidP="00E64CC8">
            <w:pPr>
              <w:pStyle w:val="TAC"/>
              <w:keepNext w:val="0"/>
              <w:keepLines w:val="0"/>
              <w:widowControl w:val="0"/>
            </w:pPr>
            <w:r w:rsidRPr="00825D41">
              <w:t>23</w:t>
            </w:r>
          </w:p>
        </w:tc>
        <w:tc>
          <w:tcPr>
            <w:tcW w:w="3906" w:type="dxa"/>
            <w:tcBorders>
              <w:top w:val="single" w:sz="4" w:space="0" w:color="auto"/>
              <w:left w:val="single" w:sz="4" w:space="0" w:color="auto"/>
              <w:bottom w:val="single" w:sz="4" w:space="0" w:color="auto"/>
              <w:right w:val="single" w:sz="4" w:space="0" w:color="auto"/>
            </w:tcBorders>
            <w:hideMark/>
          </w:tcPr>
          <w:p w14:paraId="6CE4FD04" w14:textId="77777777" w:rsidR="0087351F" w:rsidRPr="00825D41" w:rsidRDefault="0087351F" w:rsidP="00E64CC8">
            <w:pPr>
              <w:pStyle w:val="TAL"/>
              <w:keepNext w:val="0"/>
              <w:keepLines w:val="0"/>
              <w:widowControl w:val="0"/>
              <w:rPr>
                <w:rFonts w:cs="Arial"/>
                <w:szCs w:val="18"/>
              </w:rPr>
            </w:pPr>
            <w:r w:rsidRPr="00825D41">
              <w:rPr>
                <w:rFonts w:cs="Arial"/>
                <w:szCs w:val="18"/>
              </w:rPr>
              <w:t>Check: Does the UE (MCVideo client) notify the user that the imminent peril chat group call has been established?</w:t>
            </w:r>
          </w:p>
          <w:p w14:paraId="45C4D454" w14:textId="77777777" w:rsidR="0087351F" w:rsidRPr="00825D41" w:rsidRDefault="0087351F" w:rsidP="00E64CC8">
            <w:pPr>
              <w:pStyle w:val="TAL"/>
              <w:keepNext w:val="0"/>
              <w:keepLines w:val="0"/>
              <w:widowControl w:val="0"/>
              <w:rPr>
                <w:rFonts w:cs="Arial"/>
                <w:szCs w:val="18"/>
              </w:rPr>
            </w:pPr>
            <w:r w:rsidRPr="00825D41">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2B1264B2"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7BADD3C2" w14:textId="77777777" w:rsidR="0087351F" w:rsidRPr="00825D41" w:rsidRDefault="0087351F" w:rsidP="00E64CC8">
            <w:pPr>
              <w:pStyle w:val="TAL"/>
              <w:keepNext w:val="0"/>
              <w:keepLines w:val="0"/>
              <w:widowControl w:val="0"/>
              <w:rPr>
                <w:rFonts w:cs="Arial"/>
                <w:szCs w:val="18"/>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56A1A42C" w14:textId="77777777" w:rsidR="0087351F" w:rsidRPr="00825D41" w:rsidRDefault="0087351F" w:rsidP="00E64CC8">
            <w:pPr>
              <w:pStyle w:val="TAC"/>
              <w:keepNext w:val="0"/>
              <w:keepLines w:val="0"/>
              <w:widowControl w:val="0"/>
              <w:rPr>
                <w:rFonts w:cs="Arial"/>
                <w:szCs w:val="18"/>
              </w:rPr>
            </w:pPr>
            <w:r w:rsidRPr="00825D41">
              <w:rPr>
                <w:rFonts w:cs="Arial"/>
                <w:szCs w:val="18"/>
              </w:rPr>
              <w:t>3</w:t>
            </w:r>
          </w:p>
        </w:tc>
        <w:tc>
          <w:tcPr>
            <w:tcW w:w="840" w:type="dxa"/>
            <w:tcBorders>
              <w:top w:val="single" w:sz="4" w:space="0" w:color="auto"/>
              <w:left w:val="single" w:sz="4" w:space="0" w:color="auto"/>
              <w:bottom w:val="single" w:sz="4" w:space="0" w:color="auto"/>
              <w:right w:val="single" w:sz="4" w:space="0" w:color="auto"/>
            </w:tcBorders>
            <w:hideMark/>
          </w:tcPr>
          <w:p w14:paraId="12241F01" w14:textId="77777777" w:rsidR="0087351F" w:rsidRPr="00825D41" w:rsidRDefault="0087351F" w:rsidP="00E64CC8">
            <w:pPr>
              <w:pStyle w:val="TAC"/>
              <w:keepNext w:val="0"/>
              <w:keepLines w:val="0"/>
              <w:widowControl w:val="0"/>
              <w:rPr>
                <w:rFonts w:cs="Arial"/>
                <w:szCs w:val="18"/>
              </w:rPr>
            </w:pPr>
            <w:r w:rsidRPr="00825D41">
              <w:rPr>
                <w:rFonts w:cs="Arial"/>
                <w:szCs w:val="18"/>
              </w:rPr>
              <w:t>P</w:t>
            </w:r>
          </w:p>
        </w:tc>
      </w:tr>
      <w:tr w:rsidR="0087351F" w:rsidRPr="00825D41" w14:paraId="3C9DC972"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6041E1CE" w14:textId="77777777" w:rsidR="0087351F" w:rsidRPr="00825D41" w:rsidRDefault="0087351F" w:rsidP="00E64CC8">
            <w:pPr>
              <w:pStyle w:val="TAC"/>
              <w:keepNext w:val="0"/>
              <w:keepLines w:val="0"/>
              <w:widowControl w:val="0"/>
              <w:rPr>
                <w:rFonts w:cs="Arial"/>
                <w:szCs w:val="18"/>
              </w:rPr>
            </w:pPr>
            <w:r w:rsidRPr="00825D41">
              <w:rPr>
                <w:rFonts w:cs="Arial"/>
                <w:szCs w:val="18"/>
              </w:rPr>
              <w:t>24</w:t>
            </w:r>
          </w:p>
        </w:tc>
        <w:tc>
          <w:tcPr>
            <w:tcW w:w="3906" w:type="dxa"/>
            <w:tcBorders>
              <w:top w:val="single" w:sz="4" w:space="0" w:color="auto"/>
              <w:left w:val="single" w:sz="4" w:space="0" w:color="auto"/>
              <w:bottom w:val="single" w:sz="4" w:space="0" w:color="auto"/>
              <w:right w:val="single" w:sz="4" w:space="0" w:color="auto"/>
            </w:tcBorders>
            <w:hideMark/>
          </w:tcPr>
          <w:p w14:paraId="5A8074D9" w14:textId="77777777" w:rsidR="0087351F" w:rsidRPr="00825D41" w:rsidRDefault="0087351F" w:rsidP="00E64CC8">
            <w:pPr>
              <w:pStyle w:val="TAL"/>
              <w:keepNext w:val="0"/>
              <w:keepLines w:val="0"/>
              <w:widowControl w:val="0"/>
              <w:rPr>
                <w:rFonts w:cs="Arial"/>
                <w:szCs w:val="18"/>
              </w:rPr>
            </w:pPr>
            <w:r w:rsidRPr="00825D41">
              <w:rPr>
                <w:rFonts w:cs="Arial"/>
                <w:szCs w:val="18"/>
              </w:rPr>
              <w:t>Make the UE (MCVideo client) request end of transmission.</w:t>
            </w:r>
          </w:p>
          <w:p w14:paraId="2B9E1DE9" w14:textId="77777777" w:rsidR="0087351F" w:rsidRPr="00825D41" w:rsidRDefault="0087351F" w:rsidP="00E64CC8">
            <w:pPr>
              <w:pStyle w:val="TAL"/>
              <w:keepNext w:val="0"/>
              <w:keepLines w:val="0"/>
              <w:widowControl w:val="0"/>
              <w:rPr>
                <w:rFonts w:cs="Arial"/>
                <w:szCs w:val="18"/>
              </w:rPr>
            </w:pPr>
            <w:r w:rsidRPr="00825D41">
              <w:rPr>
                <w:rFonts w:cs="Arial"/>
                <w:szCs w:val="18"/>
              </w:rPr>
              <w:t>(NOTE 1)</w:t>
            </w:r>
          </w:p>
        </w:tc>
        <w:tc>
          <w:tcPr>
            <w:tcW w:w="700" w:type="dxa"/>
            <w:tcBorders>
              <w:top w:val="single" w:sz="4" w:space="0" w:color="auto"/>
              <w:left w:val="single" w:sz="4" w:space="0" w:color="auto"/>
              <w:bottom w:val="single" w:sz="4" w:space="0" w:color="auto"/>
              <w:right w:val="single" w:sz="4" w:space="0" w:color="auto"/>
            </w:tcBorders>
            <w:hideMark/>
          </w:tcPr>
          <w:p w14:paraId="6BEE3DBF"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2DC3BAE1" w14:textId="77777777" w:rsidR="0087351F" w:rsidRPr="00825D41" w:rsidRDefault="0087351F" w:rsidP="00E64CC8">
            <w:pPr>
              <w:pStyle w:val="TAL"/>
              <w:keepNext w:val="0"/>
              <w:keepLines w:val="0"/>
              <w:widowControl w:val="0"/>
              <w:rPr>
                <w:rFonts w:cs="Arial"/>
                <w:szCs w:val="18"/>
                <w:lang w:eastAsia="ko-KR"/>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48E51232"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16F7D472"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r>
      <w:tr w:rsidR="0087351F" w:rsidRPr="00825D41" w14:paraId="04E3E60F" w14:textId="77777777" w:rsidTr="00E64CC8">
        <w:trPr>
          <w:trHeight w:val="683"/>
        </w:trPr>
        <w:tc>
          <w:tcPr>
            <w:tcW w:w="709" w:type="dxa"/>
            <w:tcBorders>
              <w:top w:val="single" w:sz="4" w:space="0" w:color="auto"/>
              <w:left w:val="single" w:sz="4" w:space="0" w:color="auto"/>
              <w:bottom w:val="single" w:sz="4" w:space="0" w:color="auto"/>
              <w:right w:val="single" w:sz="4" w:space="0" w:color="auto"/>
            </w:tcBorders>
            <w:hideMark/>
          </w:tcPr>
          <w:p w14:paraId="0C45DE74" w14:textId="77777777" w:rsidR="0087351F" w:rsidRPr="00825D41" w:rsidRDefault="0087351F" w:rsidP="00E64CC8">
            <w:pPr>
              <w:pStyle w:val="TAC"/>
              <w:keepNext w:val="0"/>
              <w:keepLines w:val="0"/>
              <w:widowControl w:val="0"/>
              <w:rPr>
                <w:rFonts w:cs="Arial"/>
                <w:szCs w:val="18"/>
              </w:rPr>
            </w:pPr>
            <w:r w:rsidRPr="00825D41">
              <w:rPr>
                <w:rFonts w:cs="Arial"/>
                <w:szCs w:val="18"/>
              </w:rPr>
              <w:t>25</w:t>
            </w:r>
          </w:p>
        </w:tc>
        <w:tc>
          <w:tcPr>
            <w:tcW w:w="3906" w:type="dxa"/>
            <w:tcBorders>
              <w:top w:val="single" w:sz="4" w:space="0" w:color="auto"/>
              <w:left w:val="single" w:sz="4" w:space="0" w:color="auto"/>
              <w:bottom w:val="single" w:sz="4" w:space="0" w:color="auto"/>
              <w:right w:val="single" w:sz="4" w:space="0" w:color="auto"/>
            </w:tcBorders>
            <w:hideMark/>
          </w:tcPr>
          <w:p w14:paraId="6F73B8EB" w14:textId="74679400" w:rsidR="0087351F" w:rsidRPr="00825D41" w:rsidRDefault="0087351F" w:rsidP="00E64CC8">
            <w:pPr>
              <w:pStyle w:val="TAL"/>
              <w:keepNext w:val="0"/>
              <w:keepLines w:val="0"/>
              <w:widowControl w:val="0"/>
              <w:rPr>
                <w:rFonts w:cs="Arial"/>
                <w:szCs w:val="18"/>
              </w:rPr>
            </w:pPr>
            <w:r w:rsidRPr="00825D41">
              <w:t>Check: Does the UE (MCVideo client) c</w:t>
            </w:r>
            <w:r w:rsidRPr="00825D41">
              <w:rPr>
                <w:rFonts w:eastAsia="Calibri"/>
              </w:rPr>
              <w:t>orrectly perform test procedure '</w:t>
            </w:r>
            <w:r w:rsidRPr="00825D41">
              <w:t>MCVideo transmission End Request CO'</w:t>
            </w:r>
            <w:r w:rsidRPr="00825D41">
              <w:rPr>
                <w:rFonts w:eastAsia="Calibri"/>
              </w:rPr>
              <w:t xml:space="preserve"> as described in TS 36.579-1 [2] Table 5.3B.7.3-1 to end transmission</w:t>
            </w:r>
            <w:r w:rsidRPr="00825D41">
              <w:t>?</w:t>
            </w:r>
          </w:p>
        </w:tc>
        <w:tc>
          <w:tcPr>
            <w:tcW w:w="700" w:type="dxa"/>
            <w:tcBorders>
              <w:top w:val="single" w:sz="4" w:space="0" w:color="auto"/>
              <w:left w:val="single" w:sz="4" w:space="0" w:color="auto"/>
              <w:bottom w:val="single" w:sz="4" w:space="0" w:color="auto"/>
              <w:right w:val="single" w:sz="4" w:space="0" w:color="auto"/>
            </w:tcBorders>
            <w:hideMark/>
          </w:tcPr>
          <w:p w14:paraId="4589F2BA"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58319E03" w14:textId="77777777" w:rsidR="0087351F" w:rsidRPr="00825D41" w:rsidRDefault="0087351F" w:rsidP="00E64CC8">
            <w:pPr>
              <w:pStyle w:val="TAL"/>
              <w:keepNext w:val="0"/>
              <w:keepLines w:val="0"/>
              <w:widowControl w:val="0"/>
              <w:rPr>
                <w:rFonts w:cs="Arial"/>
                <w:szCs w:val="18"/>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0287CE22" w14:textId="77777777" w:rsidR="0087351F" w:rsidRPr="00825D41" w:rsidRDefault="0087351F" w:rsidP="00E64CC8">
            <w:pPr>
              <w:pStyle w:val="TAC"/>
              <w:keepNext w:val="0"/>
              <w:keepLines w:val="0"/>
              <w:widowControl w:val="0"/>
              <w:rPr>
                <w:rFonts w:cs="Arial"/>
                <w:szCs w:val="18"/>
              </w:rPr>
            </w:pPr>
            <w:r w:rsidRPr="00825D41">
              <w:t>3</w:t>
            </w:r>
          </w:p>
        </w:tc>
        <w:tc>
          <w:tcPr>
            <w:tcW w:w="840" w:type="dxa"/>
            <w:tcBorders>
              <w:top w:val="single" w:sz="4" w:space="0" w:color="auto"/>
              <w:left w:val="single" w:sz="4" w:space="0" w:color="auto"/>
              <w:bottom w:val="single" w:sz="4" w:space="0" w:color="auto"/>
              <w:right w:val="single" w:sz="4" w:space="0" w:color="auto"/>
            </w:tcBorders>
            <w:hideMark/>
          </w:tcPr>
          <w:p w14:paraId="2EFB9730" w14:textId="77777777" w:rsidR="0087351F" w:rsidRPr="00825D41" w:rsidRDefault="0087351F" w:rsidP="00E64CC8">
            <w:pPr>
              <w:pStyle w:val="TAC"/>
              <w:keepNext w:val="0"/>
              <w:keepLines w:val="0"/>
              <w:widowControl w:val="0"/>
              <w:rPr>
                <w:rFonts w:cs="Arial"/>
                <w:szCs w:val="18"/>
              </w:rPr>
            </w:pPr>
            <w:r w:rsidRPr="00825D41">
              <w:t>P</w:t>
            </w:r>
          </w:p>
        </w:tc>
      </w:tr>
      <w:tr w:rsidR="0087351F" w:rsidRPr="00825D41" w14:paraId="4FE562E1"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35FD7ADB" w14:textId="77777777" w:rsidR="0087351F" w:rsidRPr="00825D41" w:rsidRDefault="0087351F" w:rsidP="00E64CC8">
            <w:pPr>
              <w:pStyle w:val="TAC"/>
              <w:keepNext w:val="0"/>
              <w:keepLines w:val="0"/>
              <w:widowControl w:val="0"/>
              <w:rPr>
                <w:rFonts w:cs="Arial"/>
                <w:szCs w:val="18"/>
              </w:rPr>
            </w:pPr>
            <w:r w:rsidRPr="00825D41">
              <w:rPr>
                <w:rFonts w:cs="Arial"/>
                <w:szCs w:val="18"/>
              </w:rPr>
              <w:t>26-27</w:t>
            </w:r>
          </w:p>
        </w:tc>
        <w:tc>
          <w:tcPr>
            <w:tcW w:w="3906" w:type="dxa"/>
            <w:tcBorders>
              <w:top w:val="single" w:sz="4" w:space="0" w:color="auto"/>
              <w:left w:val="single" w:sz="4" w:space="0" w:color="auto"/>
              <w:bottom w:val="single" w:sz="4" w:space="0" w:color="auto"/>
              <w:right w:val="single" w:sz="4" w:space="0" w:color="auto"/>
            </w:tcBorders>
            <w:hideMark/>
          </w:tcPr>
          <w:p w14:paraId="585F003E" w14:textId="77777777" w:rsidR="0087351F" w:rsidRPr="00825D41" w:rsidRDefault="0087351F" w:rsidP="00E64CC8">
            <w:pPr>
              <w:pStyle w:val="TAL"/>
              <w:keepNext w:val="0"/>
              <w:keepLines w:val="0"/>
              <w:widowControl w:val="0"/>
              <w:rPr>
                <w:rFonts w:cs="Arial"/>
                <w:szCs w:val="18"/>
              </w:rPr>
            </w:pPr>
            <w:r w:rsidRPr="00825D41">
              <w:t>Void</w:t>
            </w:r>
          </w:p>
        </w:tc>
        <w:tc>
          <w:tcPr>
            <w:tcW w:w="700" w:type="dxa"/>
            <w:tcBorders>
              <w:top w:val="single" w:sz="4" w:space="0" w:color="auto"/>
              <w:left w:val="single" w:sz="4" w:space="0" w:color="auto"/>
              <w:bottom w:val="single" w:sz="4" w:space="0" w:color="auto"/>
              <w:right w:val="single" w:sz="4" w:space="0" w:color="auto"/>
            </w:tcBorders>
            <w:hideMark/>
          </w:tcPr>
          <w:p w14:paraId="4F993ED0"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2933" w:type="dxa"/>
            <w:tcBorders>
              <w:top w:val="single" w:sz="4" w:space="0" w:color="auto"/>
              <w:left w:val="single" w:sz="4" w:space="0" w:color="auto"/>
              <w:bottom w:val="single" w:sz="4" w:space="0" w:color="auto"/>
              <w:right w:val="single" w:sz="4" w:space="0" w:color="auto"/>
            </w:tcBorders>
            <w:hideMark/>
          </w:tcPr>
          <w:p w14:paraId="450B87CE" w14:textId="77777777" w:rsidR="0087351F" w:rsidRPr="00825D41" w:rsidRDefault="0087351F" w:rsidP="00E64CC8">
            <w:pPr>
              <w:pStyle w:val="TAL"/>
              <w:keepNext w:val="0"/>
              <w:keepLines w:val="0"/>
              <w:widowControl w:val="0"/>
              <w:rPr>
                <w:rFonts w:cs="Arial"/>
                <w:szCs w:val="18"/>
              </w:rPr>
            </w:pPr>
            <w:r w:rsidRPr="00825D41">
              <w:rPr>
                <w:rFonts w:cs="Arial"/>
                <w:szCs w:val="18"/>
              </w:rPr>
              <w:t>-</w:t>
            </w:r>
          </w:p>
        </w:tc>
        <w:tc>
          <w:tcPr>
            <w:tcW w:w="560" w:type="dxa"/>
            <w:tcBorders>
              <w:top w:val="single" w:sz="4" w:space="0" w:color="auto"/>
              <w:left w:val="single" w:sz="4" w:space="0" w:color="auto"/>
              <w:bottom w:val="single" w:sz="4" w:space="0" w:color="auto"/>
              <w:right w:val="single" w:sz="4" w:space="0" w:color="auto"/>
            </w:tcBorders>
            <w:hideMark/>
          </w:tcPr>
          <w:p w14:paraId="6665C64C" w14:textId="77777777" w:rsidR="0087351F" w:rsidRPr="00825D41" w:rsidRDefault="0087351F" w:rsidP="00E64CC8">
            <w:pPr>
              <w:pStyle w:val="TAC"/>
              <w:keepNext w:val="0"/>
              <w:keepLines w:val="0"/>
              <w:widowControl w:val="0"/>
              <w:rPr>
                <w:rFonts w:cs="Arial"/>
                <w:szCs w:val="18"/>
              </w:rPr>
            </w:pPr>
            <w:r w:rsidRPr="00825D41">
              <w:t>-</w:t>
            </w:r>
          </w:p>
        </w:tc>
        <w:tc>
          <w:tcPr>
            <w:tcW w:w="840" w:type="dxa"/>
            <w:tcBorders>
              <w:top w:val="single" w:sz="4" w:space="0" w:color="auto"/>
              <w:left w:val="single" w:sz="4" w:space="0" w:color="auto"/>
              <w:bottom w:val="single" w:sz="4" w:space="0" w:color="auto"/>
              <w:right w:val="single" w:sz="4" w:space="0" w:color="auto"/>
            </w:tcBorders>
            <w:hideMark/>
          </w:tcPr>
          <w:p w14:paraId="697530FE" w14:textId="77777777" w:rsidR="0087351F" w:rsidRPr="00825D41" w:rsidRDefault="0087351F" w:rsidP="00E64CC8">
            <w:pPr>
              <w:pStyle w:val="TAC"/>
              <w:keepNext w:val="0"/>
              <w:keepLines w:val="0"/>
              <w:widowControl w:val="0"/>
              <w:rPr>
                <w:rFonts w:cs="Arial"/>
                <w:szCs w:val="18"/>
              </w:rPr>
            </w:pPr>
            <w:r w:rsidRPr="00825D41">
              <w:t>-</w:t>
            </w:r>
          </w:p>
        </w:tc>
      </w:tr>
      <w:tr w:rsidR="0087351F" w:rsidRPr="00825D41" w14:paraId="2AE0AED4"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2E0F2D14" w14:textId="77777777" w:rsidR="0087351F" w:rsidRPr="00825D41" w:rsidRDefault="0087351F" w:rsidP="00E64CC8">
            <w:pPr>
              <w:pStyle w:val="TAC"/>
              <w:keepNext w:val="0"/>
              <w:keepLines w:val="0"/>
              <w:widowControl w:val="0"/>
              <w:rPr>
                <w:rFonts w:cs="Arial"/>
                <w:szCs w:val="18"/>
              </w:rPr>
            </w:pPr>
            <w:r w:rsidRPr="00825D41">
              <w:rPr>
                <w:rFonts w:cs="Arial"/>
                <w:szCs w:val="18"/>
              </w:rPr>
              <w:t>28</w:t>
            </w:r>
          </w:p>
        </w:tc>
        <w:tc>
          <w:tcPr>
            <w:tcW w:w="3906" w:type="dxa"/>
            <w:tcBorders>
              <w:top w:val="single" w:sz="4" w:space="0" w:color="auto"/>
              <w:left w:val="single" w:sz="4" w:space="0" w:color="auto"/>
              <w:bottom w:val="single" w:sz="4" w:space="0" w:color="auto"/>
              <w:right w:val="single" w:sz="4" w:space="0" w:color="auto"/>
            </w:tcBorders>
            <w:hideMark/>
          </w:tcPr>
          <w:p w14:paraId="17411BDB" w14:textId="77777777" w:rsidR="0087351F" w:rsidRPr="00825D41" w:rsidRDefault="0087351F" w:rsidP="00E64CC8">
            <w:pPr>
              <w:pStyle w:val="TAL"/>
              <w:widowControl w:val="0"/>
            </w:pPr>
            <w:r w:rsidRPr="00825D41">
              <w:t>Make the UE (MCVideo client) release the call.</w:t>
            </w:r>
          </w:p>
          <w:p w14:paraId="37D64DE4" w14:textId="277BA405" w:rsidR="0087351F" w:rsidRPr="00825D41" w:rsidRDefault="0087351F" w:rsidP="00E64CC8">
            <w:pPr>
              <w:pStyle w:val="TAL"/>
              <w:keepNext w:val="0"/>
              <w:keepLines w:val="0"/>
              <w:widowControl w:val="0"/>
            </w:pPr>
            <w:r w:rsidRPr="00825D41">
              <w:t>(NOTE 1)</w:t>
            </w:r>
          </w:p>
        </w:tc>
        <w:tc>
          <w:tcPr>
            <w:tcW w:w="700" w:type="dxa"/>
            <w:tcBorders>
              <w:top w:val="single" w:sz="4" w:space="0" w:color="auto"/>
              <w:left w:val="single" w:sz="4" w:space="0" w:color="auto"/>
              <w:bottom w:val="single" w:sz="4" w:space="0" w:color="auto"/>
              <w:right w:val="single" w:sz="4" w:space="0" w:color="auto"/>
            </w:tcBorders>
            <w:hideMark/>
          </w:tcPr>
          <w:p w14:paraId="3376F98C" w14:textId="77777777" w:rsidR="0087351F" w:rsidRPr="00825D41" w:rsidRDefault="0087351F" w:rsidP="00E64CC8">
            <w:pPr>
              <w:pStyle w:val="TAC"/>
              <w:keepNext w:val="0"/>
              <w:keepLines w:val="0"/>
              <w:widowControl w:val="0"/>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765041E7" w14:textId="77777777" w:rsidR="0087351F" w:rsidRPr="00825D41" w:rsidRDefault="0087351F" w:rsidP="00E64CC8">
            <w:pPr>
              <w:pStyle w:val="TAL"/>
              <w:keepNext w:val="0"/>
              <w:keepLines w:val="0"/>
              <w:widowControl w:val="0"/>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7FFD3725" w14:textId="77777777" w:rsidR="0087351F" w:rsidRPr="00825D41" w:rsidRDefault="0087351F" w:rsidP="00E64CC8">
            <w:pPr>
              <w:pStyle w:val="TAC"/>
              <w:keepNext w:val="0"/>
              <w:keepLines w:val="0"/>
              <w:widowControl w:val="0"/>
            </w:pPr>
            <w:r w:rsidRPr="00825D41">
              <w:t>-</w:t>
            </w:r>
          </w:p>
        </w:tc>
        <w:tc>
          <w:tcPr>
            <w:tcW w:w="840" w:type="dxa"/>
            <w:tcBorders>
              <w:top w:val="single" w:sz="4" w:space="0" w:color="auto"/>
              <w:left w:val="single" w:sz="4" w:space="0" w:color="auto"/>
              <w:bottom w:val="single" w:sz="4" w:space="0" w:color="auto"/>
              <w:right w:val="single" w:sz="4" w:space="0" w:color="auto"/>
            </w:tcBorders>
            <w:hideMark/>
          </w:tcPr>
          <w:p w14:paraId="30398CF0" w14:textId="77777777" w:rsidR="0087351F" w:rsidRPr="00825D41" w:rsidRDefault="0087351F" w:rsidP="00E64CC8">
            <w:pPr>
              <w:pStyle w:val="TAC"/>
              <w:keepNext w:val="0"/>
              <w:keepLines w:val="0"/>
              <w:widowControl w:val="0"/>
            </w:pPr>
            <w:r w:rsidRPr="00825D41">
              <w:t>-</w:t>
            </w:r>
          </w:p>
        </w:tc>
      </w:tr>
      <w:tr w:rsidR="0087351F" w:rsidRPr="00825D41" w14:paraId="4E0507E5"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089FB41D" w14:textId="77777777" w:rsidR="0087351F" w:rsidRPr="00825D41" w:rsidRDefault="0087351F" w:rsidP="00E64CC8">
            <w:pPr>
              <w:pStyle w:val="TAC"/>
              <w:keepNext w:val="0"/>
              <w:keepLines w:val="0"/>
              <w:widowControl w:val="0"/>
              <w:rPr>
                <w:rFonts w:cs="Arial"/>
                <w:szCs w:val="18"/>
              </w:rPr>
            </w:pPr>
            <w:r w:rsidRPr="00825D41">
              <w:rPr>
                <w:rFonts w:cs="Arial"/>
                <w:szCs w:val="18"/>
              </w:rPr>
              <w:t>29</w:t>
            </w:r>
          </w:p>
        </w:tc>
        <w:tc>
          <w:tcPr>
            <w:tcW w:w="3906" w:type="dxa"/>
            <w:tcBorders>
              <w:top w:val="single" w:sz="4" w:space="0" w:color="auto"/>
              <w:left w:val="single" w:sz="4" w:space="0" w:color="auto"/>
              <w:bottom w:val="single" w:sz="4" w:space="0" w:color="auto"/>
              <w:right w:val="single" w:sz="4" w:space="0" w:color="auto"/>
            </w:tcBorders>
            <w:hideMark/>
          </w:tcPr>
          <w:p w14:paraId="71CD7FBE" w14:textId="25002312" w:rsidR="0087351F" w:rsidRPr="00825D41" w:rsidRDefault="0087351F" w:rsidP="00E64CC8">
            <w:pPr>
              <w:pStyle w:val="TAL"/>
              <w:keepNext w:val="0"/>
              <w:keepLines w:val="0"/>
              <w:widowControl w:val="0"/>
              <w:rPr>
                <w:rFonts w:cs="Arial"/>
                <w:szCs w:val="18"/>
              </w:rPr>
            </w:pPr>
            <w:r w:rsidRPr="00825D41">
              <w:rPr>
                <w:rFonts w:cs="Arial"/>
                <w:szCs w:val="18"/>
              </w:rPr>
              <w:t>Check: Does the UE (MCVideo client)</w:t>
            </w:r>
            <w:r w:rsidRPr="00825D41">
              <w:rPr>
                <w:rFonts w:eastAsia="Calibri"/>
              </w:rPr>
              <w:t xml:space="preserve"> correctly </w:t>
            </w:r>
            <w:r w:rsidRPr="00825D41">
              <w:t>perform test procedure 'MCX CO call release' as described in TS 36.579-1 [2] Table 5.3.10.3-1</w:t>
            </w:r>
            <w:r w:rsidRPr="00825D41">
              <w:rPr>
                <w:rFonts w:cs="Arial"/>
                <w:szCs w:val="18"/>
              </w:rPr>
              <w:t xml:space="preserve"> to release the call?</w:t>
            </w:r>
          </w:p>
        </w:tc>
        <w:tc>
          <w:tcPr>
            <w:tcW w:w="700" w:type="dxa"/>
            <w:tcBorders>
              <w:top w:val="single" w:sz="4" w:space="0" w:color="auto"/>
              <w:left w:val="single" w:sz="4" w:space="0" w:color="auto"/>
              <w:bottom w:val="single" w:sz="4" w:space="0" w:color="auto"/>
              <w:right w:val="single" w:sz="4" w:space="0" w:color="auto"/>
            </w:tcBorders>
            <w:hideMark/>
          </w:tcPr>
          <w:p w14:paraId="73AA999A" w14:textId="77777777" w:rsidR="0087351F" w:rsidRPr="00825D41" w:rsidRDefault="0087351F" w:rsidP="00E64CC8">
            <w:pPr>
              <w:pStyle w:val="TAC"/>
              <w:keepNext w:val="0"/>
              <w:keepLines w:val="0"/>
              <w:widowControl w:val="0"/>
              <w:rPr>
                <w:rFonts w:cs="Arial"/>
                <w:szCs w:val="18"/>
              </w:rPr>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72D39344" w14:textId="77777777" w:rsidR="0087351F" w:rsidRPr="00825D41" w:rsidRDefault="0087351F" w:rsidP="00E64CC8">
            <w:pPr>
              <w:pStyle w:val="TAL"/>
              <w:keepNext w:val="0"/>
              <w:keepLines w:val="0"/>
              <w:widowControl w:val="0"/>
              <w:rPr>
                <w:rFonts w:cs="Arial"/>
                <w:szCs w:val="18"/>
                <w:lang w:eastAsia="ko-KR"/>
              </w:rPr>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39C58E51" w14:textId="77777777" w:rsidR="0087351F" w:rsidRPr="00825D41" w:rsidRDefault="0087351F" w:rsidP="00E64CC8">
            <w:pPr>
              <w:pStyle w:val="TAC"/>
              <w:keepNext w:val="0"/>
              <w:keepLines w:val="0"/>
              <w:widowControl w:val="0"/>
              <w:rPr>
                <w:rFonts w:cs="Arial"/>
                <w:szCs w:val="18"/>
              </w:rPr>
            </w:pPr>
            <w:r w:rsidRPr="00825D41">
              <w:rPr>
                <w:rFonts w:cs="Arial"/>
                <w:szCs w:val="18"/>
              </w:rPr>
              <w:t>4</w:t>
            </w:r>
          </w:p>
        </w:tc>
        <w:tc>
          <w:tcPr>
            <w:tcW w:w="840" w:type="dxa"/>
            <w:tcBorders>
              <w:top w:val="single" w:sz="4" w:space="0" w:color="auto"/>
              <w:left w:val="single" w:sz="4" w:space="0" w:color="auto"/>
              <w:bottom w:val="single" w:sz="4" w:space="0" w:color="auto"/>
              <w:right w:val="single" w:sz="4" w:space="0" w:color="auto"/>
            </w:tcBorders>
            <w:hideMark/>
          </w:tcPr>
          <w:p w14:paraId="6AF18194" w14:textId="77777777" w:rsidR="0087351F" w:rsidRPr="00825D41" w:rsidRDefault="0087351F" w:rsidP="00E64CC8">
            <w:pPr>
              <w:pStyle w:val="TAC"/>
              <w:keepNext w:val="0"/>
              <w:keepLines w:val="0"/>
              <w:widowControl w:val="0"/>
              <w:rPr>
                <w:rFonts w:cs="Arial"/>
                <w:szCs w:val="18"/>
              </w:rPr>
            </w:pPr>
            <w:r w:rsidRPr="00825D41">
              <w:rPr>
                <w:rFonts w:cs="Arial"/>
                <w:szCs w:val="18"/>
              </w:rPr>
              <w:t>P</w:t>
            </w:r>
          </w:p>
        </w:tc>
      </w:tr>
      <w:tr w:rsidR="0087351F" w:rsidRPr="00825D41" w14:paraId="73664A14" w14:textId="77777777" w:rsidTr="00E64CC8">
        <w:tc>
          <w:tcPr>
            <w:tcW w:w="709" w:type="dxa"/>
            <w:tcBorders>
              <w:top w:val="single" w:sz="4" w:space="0" w:color="auto"/>
              <w:left w:val="single" w:sz="4" w:space="0" w:color="auto"/>
              <w:bottom w:val="single" w:sz="4" w:space="0" w:color="auto"/>
              <w:right w:val="single" w:sz="4" w:space="0" w:color="auto"/>
            </w:tcBorders>
            <w:hideMark/>
          </w:tcPr>
          <w:p w14:paraId="320CC338" w14:textId="77777777" w:rsidR="0087351F" w:rsidRPr="00825D41" w:rsidRDefault="0087351F" w:rsidP="00E64CC8">
            <w:pPr>
              <w:pStyle w:val="TAC"/>
              <w:keepNext w:val="0"/>
              <w:keepLines w:val="0"/>
              <w:widowControl w:val="0"/>
              <w:rPr>
                <w:rFonts w:cs="Arial"/>
                <w:szCs w:val="18"/>
              </w:rPr>
            </w:pPr>
            <w:r w:rsidRPr="00825D41">
              <w:rPr>
                <w:rFonts w:cs="Arial"/>
                <w:szCs w:val="18"/>
              </w:rPr>
              <w:t>30</w:t>
            </w:r>
          </w:p>
        </w:tc>
        <w:tc>
          <w:tcPr>
            <w:tcW w:w="3906" w:type="dxa"/>
            <w:tcBorders>
              <w:top w:val="single" w:sz="4" w:space="0" w:color="auto"/>
              <w:left w:val="single" w:sz="4" w:space="0" w:color="auto"/>
              <w:bottom w:val="single" w:sz="4" w:space="0" w:color="auto"/>
              <w:right w:val="single" w:sz="4" w:space="0" w:color="auto"/>
            </w:tcBorders>
            <w:hideMark/>
          </w:tcPr>
          <w:p w14:paraId="2EAA0BD1" w14:textId="77777777" w:rsidR="0087351F" w:rsidRPr="00825D41" w:rsidRDefault="0087351F" w:rsidP="00E64CC8">
            <w:pPr>
              <w:pStyle w:val="TAL"/>
              <w:keepNext w:val="0"/>
              <w:keepLines w:val="0"/>
              <w:widowControl w:val="0"/>
              <w:rPr>
                <w:rFonts w:cs="Arial"/>
                <w:szCs w:val="18"/>
              </w:rPr>
            </w:pPr>
            <w:r w:rsidRPr="00825D41">
              <w:rPr>
                <w:rFonts w:cs="Arial"/>
                <w:szCs w:val="18"/>
              </w:rPr>
              <w:t>Void</w:t>
            </w:r>
          </w:p>
        </w:tc>
        <w:tc>
          <w:tcPr>
            <w:tcW w:w="700" w:type="dxa"/>
            <w:tcBorders>
              <w:top w:val="single" w:sz="4" w:space="0" w:color="auto"/>
              <w:left w:val="single" w:sz="4" w:space="0" w:color="auto"/>
              <w:bottom w:val="single" w:sz="4" w:space="0" w:color="auto"/>
              <w:right w:val="single" w:sz="4" w:space="0" w:color="auto"/>
            </w:tcBorders>
            <w:hideMark/>
          </w:tcPr>
          <w:p w14:paraId="4C942DE9" w14:textId="77777777" w:rsidR="0087351F" w:rsidRPr="00825D41" w:rsidRDefault="0087351F" w:rsidP="00E64CC8">
            <w:pPr>
              <w:pStyle w:val="TAC"/>
              <w:keepNext w:val="0"/>
              <w:keepLines w:val="0"/>
              <w:widowControl w:val="0"/>
              <w:rPr>
                <w:rFonts w:cs="Arial"/>
                <w:szCs w:val="18"/>
              </w:rPr>
            </w:pPr>
            <w:r w:rsidRPr="00825D41">
              <w:t>-</w:t>
            </w:r>
          </w:p>
        </w:tc>
        <w:tc>
          <w:tcPr>
            <w:tcW w:w="2933" w:type="dxa"/>
            <w:tcBorders>
              <w:top w:val="single" w:sz="4" w:space="0" w:color="auto"/>
              <w:left w:val="single" w:sz="4" w:space="0" w:color="auto"/>
              <w:bottom w:val="single" w:sz="4" w:space="0" w:color="auto"/>
              <w:right w:val="single" w:sz="4" w:space="0" w:color="auto"/>
            </w:tcBorders>
            <w:hideMark/>
          </w:tcPr>
          <w:p w14:paraId="6BB22D71" w14:textId="77777777" w:rsidR="0087351F" w:rsidRPr="00825D41" w:rsidRDefault="0087351F" w:rsidP="00E64CC8">
            <w:pPr>
              <w:pStyle w:val="TAL"/>
              <w:keepNext w:val="0"/>
              <w:keepLines w:val="0"/>
              <w:widowControl w:val="0"/>
              <w:rPr>
                <w:rFonts w:cs="Arial"/>
                <w:szCs w:val="18"/>
              </w:rPr>
            </w:pPr>
            <w:r w:rsidRPr="00825D41">
              <w:t>-</w:t>
            </w:r>
          </w:p>
        </w:tc>
        <w:tc>
          <w:tcPr>
            <w:tcW w:w="560" w:type="dxa"/>
            <w:tcBorders>
              <w:top w:val="single" w:sz="4" w:space="0" w:color="auto"/>
              <w:left w:val="single" w:sz="4" w:space="0" w:color="auto"/>
              <w:bottom w:val="single" w:sz="4" w:space="0" w:color="auto"/>
              <w:right w:val="single" w:sz="4" w:space="0" w:color="auto"/>
            </w:tcBorders>
            <w:hideMark/>
          </w:tcPr>
          <w:p w14:paraId="2D86342C"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c>
          <w:tcPr>
            <w:tcW w:w="840" w:type="dxa"/>
            <w:tcBorders>
              <w:top w:val="single" w:sz="4" w:space="0" w:color="auto"/>
              <w:left w:val="single" w:sz="4" w:space="0" w:color="auto"/>
              <w:bottom w:val="single" w:sz="4" w:space="0" w:color="auto"/>
              <w:right w:val="single" w:sz="4" w:space="0" w:color="auto"/>
            </w:tcBorders>
            <w:hideMark/>
          </w:tcPr>
          <w:p w14:paraId="108C5A06" w14:textId="77777777" w:rsidR="0087351F" w:rsidRPr="00825D41" w:rsidRDefault="0087351F" w:rsidP="00E64CC8">
            <w:pPr>
              <w:pStyle w:val="TAC"/>
              <w:keepNext w:val="0"/>
              <w:keepLines w:val="0"/>
              <w:widowControl w:val="0"/>
              <w:rPr>
                <w:rFonts w:cs="Arial"/>
                <w:szCs w:val="18"/>
              </w:rPr>
            </w:pPr>
            <w:r w:rsidRPr="00825D41">
              <w:rPr>
                <w:rFonts w:cs="Arial"/>
                <w:szCs w:val="18"/>
              </w:rPr>
              <w:t>-</w:t>
            </w:r>
          </w:p>
        </w:tc>
      </w:tr>
      <w:tr w:rsidR="0087351F" w:rsidRPr="00825D41" w14:paraId="25924C27" w14:textId="77777777" w:rsidTr="00E64CC8">
        <w:tc>
          <w:tcPr>
            <w:tcW w:w="9648" w:type="dxa"/>
            <w:gridSpan w:val="6"/>
            <w:tcBorders>
              <w:top w:val="single" w:sz="4" w:space="0" w:color="auto"/>
              <w:left w:val="single" w:sz="4" w:space="0" w:color="auto"/>
              <w:bottom w:val="single" w:sz="4" w:space="0" w:color="auto"/>
              <w:right w:val="single" w:sz="4" w:space="0" w:color="auto"/>
            </w:tcBorders>
            <w:hideMark/>
          </w:tcPr>
          <w:p w14:paraId="3634E06B" w14:textId="77777777" w:rsidR="0087351F" w:rsidRPr="00825D41" w:rsidRDefault="0087351F" w:rsidP="00E64CC8">
            <w:pPr>
              <w:pStyle w:val="TAC"/>
              <w:keepNext w:val="0"/>
              <w:keepLines w:val="0"/>
              <w:widowControl w:val="0"/>
              <w:jc w:val="left"/>
              <w:rPr>
                <w:rFonts w:cs="Arial"/>
                <w:szCs w:val="18"/>
              </w:rPr>
            </w:pPr>
            <w:r w:rsidRPr="00825D41">
              <w:rPr>
                <w:rFonts w:cs="Arial"/>
                <w:szCs w:val="18"/>
              </w:rPr>
              <w:t>NOTE 1: This is expected to be done via a suitable implementation-dependent MMI.</w:t>
            </w:r>
          </w:p>
        </w:tc>
      </w:tr>
    </w:tbl>
    <w:p w14:paraId="7880417E" w14:textId="77777777" w:rsidR="0087351F" w:rsidRPr="00825D41" w:rsidRDefault="0087351F" w:rsidP="0087351F"/>
    <w:p w14:paraId="6B5D69FE" w14:textId="77777777" w:rsidR="0087351F" w:rsidRPr="00825D41" w:rsidRDefault="0087351F" w:rsidP="0087351F">
      <w:pPr>
        <w:pStyle w:val="H6"/>
      </w:pPr>
      <w:r w:rsidRPr="00825D41">
        <w:t>6.1.2.5.3.3</w:t>
      </w:r>
      <w:r w:rsidRPr="00825D41">
        <w:tab/>
        <w:t>Specific message contents</w:t>
      </w:r>
    </w:p>
    <w:p w14:paraId="79B832C6" w14:textId="114E404F" w:rsidR="0087351F" w:rsidRPr="00825D41" w:rsidRDefault="0087351F" w:rsidP="0087351F">
      <w:pPr>
        <w:pStyle w:val="TH"/>
      </w:pPr>
      <w:r w:rsidRPr="00825D41">
        <w:t>Table 6.1.2.5.3.3-1: SIP INVITE from the UE (Step 2, Table 6.1.2.5.3.2-1;</w:t>
      </w:r>
      <w:r w:rsidRPr="00825D41">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825D41" w14:paraId="2D13978C"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2A80DFB9" w14:textId="0205D737" w:rsidR="0087351F" w:rsidRPr="00825D41" w:rsidRDefault="0087351F" w:rsidP="00E64CC8">
            <w:pPr>
              <w:pStyle w:val="TAL"/>
              <w:keepNext w:val="0"/>
              <w:keepLines w:val="0"/>
              <w:widowControl w:val="0"/>
            </w:pPr>
            <w:bookmarkStart w:id="573" w:name="_Hlk27557519"/>
            <w:r w:rsidRPr="00825D41">
              <w:t>Derivation Path: TS 36.579-1 [2], Table 5.5.2.5.1-1, condition EMERGENCY CALL</w:t>
            </w:r>
          </w:p>
        </w:tc>
      </w:tr>
      <w:tr w:rsidR="0087351F" w:rsidRPr="00825D41" w14:paraId="1E818983" w14:textId="77777777" w:rsidTr="00E64CC8">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A99971" w14:textId="77777777" w:rsidR="0087351F" w:rsidRPr="00825D41" w:rsidRDefault="0087351F" w:rsidP="00E64CC8">
            <w:pPr>
              <w:pStyle w:val="TAH"/>
              <w:keepNext w:val="0"/>
              <w:keepLines w:val="0"/>
              <w:widowControl w:val="0"/>
              <w:rPr>
                <w:bCs/>
              </w:rPr>
            </w:pPr>
            <w:r w:rsidRPr="00825D41">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707E1B" w14:textId="77777777" w:rsidR="0087351F" w:rsidRPr="00825D41" w:rsidRDefault="0087351F" w:rsidP="00E64CC8">
            <w:pPr>
              <w:pStyle w:val="TAH"/>
              <w:keepNext w:val="0"/>
              <w:keepLines w:val="0"/>
              <w:widowControl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A2CDE5" w14:textId="77777777" w:rsidR="0087351F" w:rsidRPr="00825D41" w:rsidRDefault="0087351F" w:rsidP="00E64CC8">
            <w:pPr>
              <w:pStyle w:val="TAH"/>
              <w:keepNext w:val="0"/>
              <w:keepLines w:val="0"/>
              <w:widowControl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C175E0" w14:textId="77777777" w:rsidR="0087351F" w:rsidRPr="00825D41" w:rsidRDefault="0087351F" w:rsidP="00E64CC8">
            <w:pPr>
              <w:pStyle w:val="TAH"/>
              <w:keepNext w:val="0"/>
              <w:keepLines w:val="0"/>
              <w:widowControl w:val="0"/>
              <w:rPr>
                <w:bCs/>
              </w:rPr>
            </w:pPr>
            <w:r w:rsidRPr="00825D41">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D3E83F" w14:textId="77777777" w:rsidR="0087351F" w:rsidRPr="00825D41" w:rsidRDefault="0087351F" w:rsidP="00E64CC8">
            <w:pPr>
              <w:pStyle w:val="TAH"/>
              <w:keepNext w:val="0"/>
              <w:keepLines w:val="0"/>
              <w:widowControl w:val="0"/>
              <w:rPr>
                <w:bCs/>
              </w:rPr>
            </w:pPr>
            <w:r w:rsidRPr="00825D41">
              <w:rPr>
                <w:bCs/>
              </w:rPr>
              <w:t>Condition</w:t>
            </w:r>
          </w:p>
        </w:tc>
      </w:tr>
      <w:tr w:rsidR="0087351F" w:rsidRPr="00825D41" w14:paraId="3D5B2969"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A852B26" w14:textId="77777777" w:rsidR="0087351F" w:rsidRPr="00825D41" w:rsidRDefault="0087351F" w:rsidP="00E64CC8">
            <w:pPr>
              <w:pStyle w:val="TAL"/>
            </w:pPr>
            <w:r w:rsidRPr="00825D41">
              <w:t>Message-body</w:t>
            </w:r>
          </w:p>
        </w:tc>
        <w:tc>
          <w:tcPr>
            <w:tcW w:w="2127" w:type="dxa"/>
            <w:tcBorders>
              <w:top w:val="single" w:sz="4" w:space="0" w:color="auto"/>
              <w:left w:val="single" w:sz="4" w:space="0" w:color="auto"/>
              <w:bottom w:val="single" w:sz="4" w:space="0" w:color="auto"/>
              <w:right w:val="single" w:sz="4" w:space="0" w:color="auto"/>
            </w:tcBorders>
            <w:hideMark/>
          </w:tcPr>
          <w:p w14:paraId="11D5325D"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9E04B" w14:textId="77777777" w:rsidR="0087351F" w:rsidRPr="00825D41" w:rsidRDefault="0087351F" w:rsidP="00E64CC8">
            <w:pPr>
              <w:pStyle w:val="TAL"/>
              <w:rPr>
                <w:rFonts w:ascii="CG Times (WN)" w:hAnsi="CG Times (WN)"/>
              </w:rPr>
            </w:pPr>
          </w:p>
        </w:tc>
        <w:tc>
          <w:tcPr>
            <w:tcW w:w="1419" w:type="dxa"/>
            <w:tcBorders>
              <w:top w:val="single" w:sz="4" w:space="0" w:color="auto"/>
              <w:left w:val="single" w:sz="4" w:space="0" w:color="auto"/>
              <w:bottom w:val="single" w:sz="4" w:space="0" w:color="auto"/>
              <w:right w:val="single" w:sz="4" w:space="0" w:color="auto"/>
            </w:tcBorders>
            <w:hideMark/>
          </w:tcPr>
          <w:p w14:paraId="1F1E742A" w14:textId="77777777" w:rsidR="0087351F" w:rsidRPr="00825D41" w:rsidRDefault="0087351F" w:rsidP="00E64CC8">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hideMark/>
          </w:tcPr>
          <w:p w14:paraId="6E5B3DB5" w14:textId="77777777" w:rsidR="0087351F" w:rsidRPr="00825D41" w:rsidRDefault="0087351F" w:rsidP="00E64CC8">
            <w:pPr>
              <w:pStyle w:val="TAL"/>
              <w:rPr>
                <w:rFonts w:ascii="CG Times (WN)" w:hAnsi="CG Times (WN)"/>
              </w:rPr>
            </w:pPr>
          </w:p>
        </w:tc>
      </w:tr>
      <w:tr w:rsidR="0087351F" w:rsidRPr="00825D41" w14:paraId="26925D5D"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D508745" w14:textId="77777777" w:rsidR="0087351F" w:rsidRPr="00825D41" w:rsidRDefault="0087351F" w:rsidP="00E64CC8">
            <w:pPr>
              <w:pStyle w:val="TAL"/>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625202"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0FEF3" w14:textId="77777777" w:rsidR="0087351F" w:rsidRPr="0066502E" w:rsidRDefault="0087351F" w:rsidP="00E64CC8">
            <w:pPr>
              <w:pStyle w:val="TAL"/>
              <w:rPr>
                <w:b/>
                <w:bCs/>
              </w:rPr>
            </w:pPr>
            <w:r w:rsidRPr="0066502E">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2371A385"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599AE6BA" w14:textId="77777777" w:rsidR="0087351F" w:rsidRPr="00825D41" w:rsidRDefault="0087351F" w:rsidP="00E64CC8">
            <w:pPr>
              <w:pStyle w:val="TAL"/>
            </w:pPr>
          </w:p>
        </w:tc>
      </w:tr>
      <w:tr w:rsidR="0087351F" w:rsidRPr="00825D41" w14:paraId="6E6E3EC1"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581492EC" w14:textId="77777777" w:rsidR="0087351F" w:rsidRPr="00825D41" w:rsidRDefault="0087351F" w:rsidP="00E64CC8">
            <w:pPr>
              <w:pStyle w:val="TAL"/>
            </w:pPr>
            <w:r w:rsidRPr="00825D41">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8555548" w14:textId="77777777" w:rsidR="0087351F" w:rsidRPr="00825D41" w:rsidRDefault="0087351F" w:rsidP="00E64CC8">
            <w:pPr>
              <w:pStyle w:val="TAL"/>
            </w:pPr>
            <w:r w:rsidRPr="00825D41">
              <w:t xml:space="preserve">SDP Message as described in </w:t>
            </w:r>
            <w:r w:rsidRPr="00825D41">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6CB5740F"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0832598A"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EA1C0CD" w14:textId="77777777" w:rsidR="0087351F" w:rsidRPr="00825D41" w:rsidRDefault="0087351F" w:rsidP="00E64CC8">
            <w:pPr>
              <w:pStyle w:val="TAL"/>
            </w:pPr>
          </w:p>
        </w:tc>
      </w:tr>
      <w:tr w:rsidR="0087351F" w:rsidRPr="00825D41" w14:paraId="2583011E"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166A5A7E" w14:textId="77777777" w:rsidR="0087351F" w:rsidRPr="00825D41" w:rsidRDefault="0087351F" w:rsidP="00E64CC8">
            <w:pPr>
              <w:pStyle w:val="TAL"/>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1E484D"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8721C" w14:textId="351E1B85" w:rsidR="0087351F" w:rsidRPr="0066502E" w:rsidRDefault="0087351F" w:rsidP="00E64CC8">
            <w:pPr>
              <w:pStyle w:val="TAL"/>
              <w:rPr>
                <w:b/>
                <w:bCs/>
              </w:rPr>
            </w:pPr>
            <w:r w:rsidRPr="0066502E">
              <w:rPr>
                <w:b/>
                <w:bCs/>
              </w:rPr>
              <w:t>MCV</w:t>
            </w:r>
            <w:r w:rsidRPr="00825D41">
              <w:rPr>
                <w:b/>
                <w:bCs/>
              </w:rPr>
              <w:t>ideo</w:t>
            </w:r>
            <w:r w:rsidRPr="0066502E">
              <w:rPr>
                <w:b/>
                <w:bCs/>
              </w:rPr>
              <w:t>-Info</w:t>
            </w:r>
          </w:p>
        </w:tc>
        <w:tc>
          <w:tcPr>
            <w:tcW w:w="1419" w:type="dxa"/>
            <w:tcBorders>
              <w:top w:val="single" w:sz="4" w:space="0" w:color="auto"/>
              <w:left w:val="single" w:sz="4" w:space="0" w:color="auto"/>
              <w:bottom w:val="single" w:sz="4" w:space="0" w:color="auto"/>
              <w:right w:val="single" w:sz="4" w:space="0" w:color="auto"/>
            </w:tcBorders>
            <w:hideMark/>
          </w:tcPr>
          <w:p w14:paraId="49CE8898"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35B02B1" w14:textId="77777777" w:rsidR="0087351F" w:rsidRPr="00825D41" w:rsidRDefault="0087351F" w:rsidP="00E64CC8">
            <w:pPr>
              <w:pStyle w:val="TAL"/>
              <w:rPr>
                <w:rFonts w:ascii="CG Times (WN)" w:hAnsi="CG Times (WN)"/>
              </w:rPr>
            </w:pPr>
          </w:p>
        </w:tc>
      </w:tr>
      <w:tr w:rsidR="0087351F" w:rsidRPr="00825D41" w14:paraId="0A82020C"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DCE93F2" w14:textId="77777777" w:rsidR="0087351F" w:rsidRPr="00825D41" w:rsidRDefault="0087351F" w:rsidP="00E64CC8">
            <w:pPr>
              <w:pStyle w:val="TAL"/>
            </w:pPr>
            <w:r w:rsidRPr="00825D41">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0E7FA8" w14:textId="77777777" w:rsidR="0087351F" w:rsidRPr="00825D41" w:rsidRDefault="0087351F" w:rsidP="00E64CC8">
            <w:pPr>
              <w:pStyle w:val="TAL"/>
            </w:pPr>
            <w:r w:rsidRPr="00825D41">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6C443A94" w14:textId="77777777" w:rsidR="0087351F" w:rsidRPr="00825D41"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108824D9"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51FA4DA8" w14:textId="77777777" w:rsidR="0087351F" w:rsidRPr="00825D41" w:rsidRDefault="0087351F" w:rsidP="00E64CC8">
            <w:pPr>
              <w:pStyle w:val="TAL"/>
            </w:pPr>
          </w:p>
        </w:tc>
      </w:tr>
      <w:bookmarkEnd w:id="573"/>
    </w:tbl>
    <w:p w14:paraId="38953BEF" w14:textId="77777777" w:rsidR="0087351F" w:rsidRPr="00825D41" w:rsidRDefault="0087351F" w:rsidP="0087351F"/>
    <w:p w14:paraId="502914CB" w14:textId="77777777" w:rsidR="0087351F" w:rsidRPr="00825D41" w:rsidRDefault="0087351F" w:rsidP="0087351F">
      <w:pPr>
        <w:pStyle w:val="TH"/>
      </w:pPr>
      <w:r w:rsidRPr="00825D41">
        <w:rPr>
          <w:color w:val="000000"/>
        </w:rPr>
        <w:t>Table 6.1.2.5.3.3-1A: SDP</w:t>
      </w:r>
      <w:r w:rsidRPr="00825D41">
        <w:rPr>
          <w:lang w:eastAsia="ko-KR"/>
        </w:rPr>
        <w:t xml:space="preserve"> message</w:t>
      </w:r>
      <w:r w:rsidRPr="00825D41">
        <w:rPr>
          <w:color w:val="000000"/>
        </w:rP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16015276"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530F88D6"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5.5.3.1.1-2, condition </w:t>
            </w:r>
            <w:r w:rsidRPr="00825D41">
              <w:t>INITIAL_SDP_OFFER, IMPLICIT_GRANT_REQUESTED</w:t>
            </w:r>
          </w:p>
        </w:tc>
      </w:tr>
    </w:tbl>
    <w:p w14:paraId="4BC52EBE" w14:textId="77777777" w:rsidR="0087351F" w:rsidRPr="00825D41" w:rsidRDefault="0087351F" w:rsidP="0087351F">
      <w:pPr>
        <w:widowControl w:val="0"/>
      </w:pPr>
    </w:p>
    <w:p w14:paraId="669EF980" w14:textId="77777777" w:rsidR="0087351F" w:rsidRPr="00825D41" w:rsidRDefault="0087351F" w:rsidP="0087351F">
      <w:pPr>
        <w:pStyle w:val="TH"/>
      </w:pPr>
      <w:r w:rsidRPr="00825D41">
        <w:t xml:space="preserve">Table 6.1.2.5.3.3-2: </w:t>
      </w:r>
      <w:r w:rsidRPr="00825D41">
        <w:rPr>
          <w:lang w:eastAsia="ko-KR"/>
        </w:rPr>
        <w:t>MCVideo-Info in SIP INVITE</w:t>
      </w:r>
      <w:r w:rsidRPr="00825D41">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87351F" w:rsidRPr="00825D41" w14:paraId="71BDDFCE" w14:textId="77777777" w:rsidTr="00E64CC8">
        <w:tc>
          <w:tcPr>
            <w:tcW w:w="9648" w:type="dxa"/>
            <w:tcBorders>
              <w:top w:val="single" w:sz="4" w:space="0" w:color="auto"/>
              <w:left w:val="single" w:sz="4" w:space="0" w:color="auto"/>
              <w:bottom w:val="single" w:sz="4" w:space="0" w:color="auto"/>
              <w:right w:val="single" w:sz="4" w:space="0" w:color="auto"/>
            </w:tcBorders>
            <w:hideMark/>
          </w:tcPr>
          <w:p w14:paraId="7BD69277" w14:textId="77777777" w:rsidR="0087351F" w:rsidRPr="00825D41" w:rsidRDefault="0087351F" w:rsidP="00E64CC8">
            <w:pPr>
              <w:pStyle w:val="TAL"/>
              <w:keepNext w:val="0"/>
              <w:keepLines w:val="0"/>
              <w:widowControl w:val="0"/>
            </w:pPr>
            <w:bookmarkStart w:id="574" w:name="_Hlk27553030"/>
            <w:r w:rsidRPr="00825D41">
              <w:t>Derivation Path: TS 36.579-1 [2], Table 5.5.3.2.2-1, condition EMERGENCY CALL, CHAT-GROUP-CALL, INVITE_REFER</w:t>
            </w:r>
          </w:p>
        </w:tc>
      </w:tr>
      <w:bookmarkEnd w:id="574"/>
    </w:tbl>
    <w:p w14:paraId="1C3FD65A" w14:textId="77777777" w:rsidR="0087351F" w:rsidRPr="00825D41" w:rsidRDefault="0087351F" w:rsidP="0087351F"/>
    <w:p w14:paraId="580EFF8E" w14:textId="5F127C2F" w:rsidR="0087351F" w:rsidRPr="00825D41" w:rsidRDefault="0087351F" w:rsidP="0087351F">
      <w:pPr>
        <w:pStyle w:val="TH"/>
      </w:pPr>
      <w:r w:rsidRPr="00825D41">
        <w:lastRenderedPageBreak/>
        <w:t>Table 6.1.2.5.3.3-3: SIP 200 (OK) from the SS (Steps 2, 17A, Table 6.1.2.5.3.2-1;</w:t>
      </w:r>
      <w:r w:rsidRPr="00825D41">
        <w:br/>
        <w:t>Step 4, TS 36.579-1 [2] Table 5.3B.1.3-1)</w:t>
      </w:r>
    </w:p>
    <w:tbl>
      <w:tblPr>
        <w:tblW w:w="95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056"/>
      </w:tblGrid>
      <w:tr w:rsidR="0087351F" w:rsidRPr="00825D41" w14:paraId="7E08000D" w14:textId="77777777" w:rsidTr="00E64CC8">
        <w:trPr>
          <w:tblHeader/>
        </w:trPr>
        <w:tc>
          <w:tcPr>
            <w:tcW w:w="9517" w:type="dxa"/>
            <w:gridSpan w:val="5"/>
            <w:tcBorders>
              <w:top w:val="single" w:sz="4" w:space="0" w:color="auto"/>
              <w:left w:val="single" w:sz="4" w:space="0" w:color="auto"/>
              <w:bottom w:val="single" w:sz="4" w:space="0" w:color="auto"/>
              <w:right w:val="single" w:sz="4" w:space="0" w:color="auto"/>
            </w:tcBorders>
            <w:hideMark/>
          </w:tcPr>
          <w:p w14:paraId="526EC1A7" w14:textId="77777777" w:rsidR="0087351F" w:rsidRPr="00825D41" w:rsidRDefault="0087351F" w:rsidP="00E64CC8">
            <w:pPr>
              <w:pStyle w:val="TAL"/>
              <w:keepLines w:val="0"/>
              <w:widowControl w:val="0"/>
            </w:pPr>
            <w:r w:rsidRPr="00825D41">
              <w:t>Derivation Path: TS 36.579-1 [2], Table 5.5.2.17.1.2-1, condition INVITE-RSP</w:t>
            </w:r>
          </w:p>
        </w:tc>
      </w:tr>
      <w:tr w:rsidR="0087351F" w:rsidRPr="00825D41" w14:paraId="1DDFEF32" w14:textId="77777777" w:rsidTr="00E64CC8">
        <w:trPr>
          <w:trHeight w:val="260"/>
          <w:tblHeader/>
        </w:trPr>
        <w:tc>
          <w:tcPr>
            <w:tcW w:w="2677" w:type="dxa"/>
            <w:tcBorders>
              <w:top w:val="single" w:sz="4" w:space="0" w:color="auto"/>
              <w:left w:val="single" w:sz="4" w:space="0" w:color="auto"/>
              <w:bottom w:val="single" w:sz="4" w:space="0" w:color="auto"/>
              <w:right w:val="single" w:sz="4" w:space="0" w:color="auto"/>
            </w:tcBorders>
            <w:hideMark/>
          </w:tcPr>
          <w:p w14:paraId="13F6F181" w14:textId="77777777" w:rsidR="0087351F" w:rsidRPr="00825D41" w:rsidRDefault="0087351F" w:rsidP="00E64CC8">
            <w:pPr>
              <w:pStyle w:val="TAH"/>
              <w:keepLines w:val="0"/>
              <w:widowControl w:val="0"/>
            </w:pPr>
            <w:r w:rsidRPr="00825D41">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039BA23B" w14:textId="77777777" w:rsidR="0087351F" w:rsidRPr="00825D41" w:rsidRDefault="0087351F" w:rsidP="00E64CC8">
            <w:pPr>
              <w:pStyle w:val="TAH"/>
              <w:keepLines w:val="0"/>
              <w:widowControl w:val="0"/>
            </w:pPr>
            <w:r w:rsidRPr="00825D41">
              <w:t>Value/remark</w:t>
            </w:r>
          </w:p>
        </w:tc>
        <w:tc>
          <w:tcPr>
            <w:tcW w:w="2160" w:type="dxa"/>
            <w:tcBorders>
              <w:top w:val="single" w:sz="4" w:space="0" w:color="auto"/>
              <w:left w:val="single" w:sz="4" w:space="0" w:color="auto"/>
              <w:bottom w:val="single" w:sz="4" w:space="0" w:color="auto"/>
              <w:right w:val="single" w:sz="4" w:space="0" w:color="auto"/>
            </w:tcBorders>
            <w:hideMark/>
          </w:tcPr>
          <w:p w14:paraId="04AB660A" w14:textId="77777777" w:rsidR="0087351F" w:rsidRPr="00825D41" w:rsidRDefault="0087351F" w:rsidP="00E64CC8">
            <w:pPr>
              <w:pStyle w:val="TAH"/>
              <w:keepLines w:val="0"/>
              <w:widowControl w:val="0"/>
            </w:pPr>
            <w:r w:rsidRPr="00825D41">
              <w:t>Comment</w:t>
            </w:r>
          </w:p>
        </w:tc>
        <w:tc>
          <w:tcPr>
            <w:tcW w:w="1463" w:type="dxa"/>
            <w:tcBorders>
              <w:top w:val="single" w:sz="4" w:space="0" w:color="auto"/>
              <w:left w:val="single" w:sz="4" w:space="0" w:color="auto"/>
              <w:bottom w:val="single" w:sz="4" w:space="0" w:color="auto"/>
              <w:right w:val="single" w:sz="4" w:space="0" w:color="auto"/>
            </w:tcBorders>
            <w:hideMark/>
          </w:tcPr>
          <w:p w14:paraId="3E762E60" w14:textId="77777777" w:rsidR="0087351F" w:rsidRPr="00825D41" w:rsidRDefault="0087351F" w:rsidP="00E64CC8">
            <w:pPr>
              <w:pStyle w:val="TAH"/>
              <w:keepLines w:val="0"/>
              <w:widowControl w:val="0"/>
            </w:pPr>
            <w:r w:rsidRPr="00825D41">
              <w:t>Reference</w:t>
            </w:r>
          </w:p>
        </w:tc>
        <w:tc>
          <w:tcPr>
            <w:tcW w:w="1057" w:type="dxa"/>
            <w:tcBorders>
              <w:top w:val="single" w:sz="4" w:space="0" w:color="auto"/>
              <w:left w:val="single" w:sz="4" w:space="0" w:color="auto"/>
              <w:bottom w:val="single" w:sz="4" w:space="0" w:color="auto"/>
              <w:right w:val="single" w:sz="4" w:space="0" w:color="auto"/>
            </w:tcBorders>
            <w:hideMark/>
          </w:tcPr>
          <w:p w14:paraId="56DE012D" w14:textId="77777777" w:rsidR="0087351F" w:rsidRPr="00825D41" w:rsidRDefault="0087351F" w:rsidP="00E64CC8">
            <w:pPr>
              <w:pStyle w:val="TAH"/>
              <w:keepLines w:val="0"/>
              <w:widowControl w:val="0"/>
            </w:pPr>
            <w:r w:rsidRPr="00825D41">
              <w:t>Condition</w:t>
            </w:r>
          </w:p>
        </w:tc>
      </w:tr>
      <w:tr w:rsidR="0087351F" w:rsidRPr="00825D41" w14:paraId="395CED94" w14:textId="77777777" w:rsidTr="00E64CC8">
        <w:tc>
          <w:tcPr>
            <w:tcW w:w="2677" w:type="dxa"/>
            <w:tcBorders>
              <w:top w:val="single" w:sz="4" w:space="0" w:color="auto"/>
              <w:left w:val="single" w:sz="4" w:space="0" w:color="auto"/>
              <w:bottom w:val="single" w:sz="4" w:space="0" w:color="auto"/>
              <w:right w:val="single" w:sz="4" w:space="0" w:color="auto"/>
            </w:tcBorders>
            <w:hideMark/>
          </w:tcPr>
          <w:p w14:paraId="32E80E75" w14:textId="77777777" w:rsidR="0087351F" w:rsidRPr="00825D41" w:rsidRDefault="0087351F" w:rsidP="00E64CC8">
            <w:pPr>
              <w:pStyle w:val="TAL"/>
            </w:pPr>
            <w:r w:rsidRPr="00825D41">
              <w:t>Message-body</w:t>
            </w:r>
          </w:p>
        </w:tc>
        <w:tc>
          <w:tcPr>
            <w:tcW w:w="2160" w:type="dxa"/>
            <w:tcBorders>
              <w:top w:val="single" w:sz="4" w:space="0" w:color="auto"/>
              <w:left w:val="single" w:sz="4" w:space="0" w:color="auto"/>
              <w:bottom w:val="single" w:sz="4" w:space="0" w:color="auto"/>
              <w:right w:val="single" w:sz="4" w:space="0" w:color="auto"/>
            </w:tcBorders>
            <w:hideMark/>
          </w:tcPr>
          <w:p w14:paraId="0B7F6850" w14:textId="77777777" w:rsidR="0087351F" w:rsidRPr="00825D41" w:rsidRDefault="0087351F" w:rsidP="00E64CC8">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31D17551" w14:textId="77777777" w:rsidR="0087351F" w:rsidRPr="00825D41" w:rsidRDefault="0087351F" w:rsidP="00E64CC8">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4B8E7D5E" w14:textId="77777777" w:rsidR="0087351F" w:rsidRPr="00825D41" w:rsidRDefault="0087351F" w:rsidP="00E64CC8">
            <w:pPr>
              <w:pStyle w:val="TAL"/>
            </w:pPr>
          </w:p>
        </w:tc>
        <w:tc>
          <w:tcPr>
            <w:tcW w:w="1057" w:type="dxa"/>
            <w:tcBorders>
              <w:top w:val="single" w:sz="4" w:space="0" w:color="auto"/>
              <w:left w:val="single" w:sz="4" w:space="0" w:color="auto"/>
              <w:bottom w:val="single" w:sz="4" w:space="0" w:color="auto"/>
              <w:right w:val="single" w:sz="4" w:space="0" w:color="auto"/>
            </w:tcBorders>
            <w:hideMark/>
          </w:tcPr>
          <w:p w14:paraId="346C49EE" w14:textId="77777777" w:rsidR="0087351F" w:rsidRPr="00825D41" w:rsidRDefault="0087351F" w:rsidP="00E64CC8">
            <w:pPr>
              <w:pStyle w:val="TAL"/>
            </w:pPr>
          </w:p>
        </w:tc>
      </w:tr>
      <w:tr w:rsidR="0087351F" w:rsidRPr="00825D41" w14:paraId="2A7AC79E" w14:textId="77777777" w:rsidTr="00E64CC8">
        <w:tc>
          <w:tcPr>
            <w:tcW w:w="2677" w:type="dxa"/>
            <w:tcBorders>
              <w:top w:val="single" w:sz="4" w:space="0" w:color="auto"/>
              <w:left w:val="single" w:sz="4" w:space="0" w:color="auto"/>
              <w:bottom w:val="single" w:sz="4" w:space="0" w:color="auto"/>
              <w:right w:val="single" w:sz="4" w:space="0" w:color="auto"/>
            </w:tcBorders>
            <w:hideMark/>
          </w:tcPr>
          <w:p w14:paraId="3D13107F" w14:textId="77777777" w:rsidR="0087351F" w:rsidRPr="00825D41" w:rsidRDefault="0087351F" w:rsidP="00E64CC8">
            <w:pPr>
              <w:pStyle w:val="TAL"/>
            </w:pPr>
            <w:r w:rsidRPr="00825D41">
              <w:t xml:space="preserve">  SDP Message</w:t>
            </w:r>
          </w:p>
        </w:tc>
        <w:tc>
          <w:tcPr>
            <w:tcW w:w="2160" w:type="dxa"/>
            <w:tcBorders>
              <w:top w:val="single" w:sz="4" w:space="0" w:color="auto"/>
              <w:left w:val="single" w:sz="4" w:space="0" w:color="auto"/>
              <w:bottom w:val="single" w:sz="4" w:space="0" w:color="auto"/>
              <w:right w:val="single" w:sz="4" w:space="0" w:color="auto"/>
            </w:tcBorders>
            <w:hideMark/>
          </w:tcPr>
          <w:p w14:paraId="1F6CA7CA" w14:textId="77777777" w:rsidR="0087351F" w:rsidRPr="00825D41" w:rsidRDefault="0087351F" w:rsidP="00E64CC8">
            <w:pPr>
              <w:pStyle w:val="TAL"/>
            </w:pPr>
            <w:r w:rsidRPr="00825D41">
              <w:t xml:space="preserve">SDP Message as described in </w:t>
            </w:r>
            <w:r w:rsidRPr="00825D41">
              <w:rPr>
                <w:color w:val="000000"/>
              </w:rPr>
              <w:t>Table 6.1.2.5.3.3-3A</w:t>
            </w:r>
          </w:p>
        </w:tc>
        <w:tc>
          <w:tcPr>
            <w:tcW w:w="2160" w:type="dxa"/>
            <w:tcBorders>
              <w:top w:val="single" w:sz="4" w:space="0" w:color="auto"/>
              <w:left w:val="single" w:sz="4" w:space="0" w:color="auto"/>
              <w:bottom w:val="single" w:sz="4" w:space="0" w:color="auto"/>
              <w:right w:val="single" w:sz="4" w:space="0" w:color="auto"/>
            </w:tcBorders>
            <w:hideMark/>
          </w:tcPr>
          <w:p w14:paraId="266DA715" w14:textId="77777777" w:rsidR="0087351F" w:rsidRPr="00825D41" w:rsidRDefault="0087351F" w:rsidP="00E64CC8">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57AF9B08" w14:textId="77777777" w:rsidR="0087351F" w:rsidRPr="00825D41" w:rsidRDefault="0087351F" w:rsidP="00E64CC8">
            <w:pPr>
              <w:pStyle w:val="TAL"/>
            </w:pPr>
          </w:p>
        </w:tc>
        <w:tc>
          <w:tcPr>
            <w:tcW w:w="1057" w:type="dxa"/>
            <w:tcBorders>
              <w:top w:val="single" w:sz="4" w:space="0" w:color="auto"/>
              <w:left w:val="single" w:sz="4" w:space="0" w:color="auto"/>
              <w:bottom w:val="single" w:sz="4" w:space="0" w:color="auto"/>
              <w:right w:val="single" w:sz="4" w:space="0" w:color="auto"/>
            </w:tcBorders>
            <w:hideMark/>
          </w:tcPr>
          <w:p w14:paraId="06DB69E9" w14:textId="77777777" w:rsidR="0087351F" w:rsidRPr="00825D41" w:rsidRDefault="0087351F" w:rsidP="00E64CC8">
            <w:pPr>
              <w:pStyle w:val="TAL"/>
            </w:pPr>
          </w:p>
        </w:tc>
      </w:tr>
    </w:tbl>
    <w:p w14:paraId="4348C62D" w14:textId="77777777" w:rsidR="0087351F" w:rsidRPr="00825D41" w:rsidRDefault="0087351F" w:rsidP="0087351F"/>
    <w:p w14:paraId="59E774A7" w14:textId="77777777" w:rsidR="0087351F" w:rsidRPr="00825D41" w:rsidRDefault="0087351F" w:rsidP="0087351F">
      <w:pPr>
        <w:pStyle w:val="TH"/>
      </w:pPr>
      <w:r w:rsidRPr="00825D41">
        <w:t>Table 6.1.2.5.3.3-3A: SDP</w:t>
      </w:r>
      <w:r w:rsidRPr="00825D41">
        <w:rPr>
          <w:lang w:eastAsia="ko-KR"/>
        </w:rPr>
        <w:t xml:space="preserve"> message</w:t>
      </w:r>
      <w:r w:rsidRPr="00825D41">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1C218E26"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1F730F60"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5.5.3.1.2-2, condition </w:t>
            </w:r>
            <w:r w:rsidRPr="00825D41">
              <w:t>SDP_ANSWER, IMPLICIT_GRANT_REQUESTED</w:t>
            </w:r>
          </w:p>
        </w:tc>
      </w:tr>
    </w:tbl>
    <w:p w14:paraId="4E570B17" w14:textId="77777777" w:rsidR="0087351F" w:rsidRPr="00825D41" w:rsidRDefault="0087351F" w:rsidP="0087351F"/>
    <w:p w14:paraId="7C514F89" w14:textId="6332F0C3" w:rsidR="0087351F" w:rsidRPr="00825D41" w:rsidRDefault="0087351F" w:rsidP="0087351F">
      <w:pPr>
        <w:pStyle w:val="TH"/>
        <w:spacing w:before="0"/>
      </w:pPr>
      <w:r w:rsidRPr="00825D41">
        <w:t>Table 6.1.2.5.3.3-4: Transmission Granted from the SS (Step 2, Table 6.1.2.5.3.2-1;</w:t>
      </w:r>
      <w:r w:rsidRPr="00825D41">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87351F" w:rsidRPr="00825D41" w14:paraId="066E7ECB" w14:textId="77777777" w:rsidTr="00E64CC8">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6654755" w14:textId="77777777" w:rsidR="0087351F" w:rsidRPr="00825D41" w:rsidRDefault="0087351F" w:rsidP="00E64CC8">
            <w:pPr>
              <w:pStyle w:val="TAL"/>
              <w:spacing w:line="252" w:lineRule="auto"/>
            </w:pPr>
            <w:r w:rsidRPr="00825D41">
              <w:t>Derivation Path: TS 36.579-1 [2], Table 5.5.11.2.1-1, condition EMERGENCY-CALL</w:t>
            </w:r>
          </w:p>
        </w:tc>
      </w:tr>
    </w:tbl>
    <w:p w14:paraId="5802EF56" w14:textId="77777777" w:rsidR="0087351F" w:rsidRPr="00825D41" w:rsidRDefault="0087351F" w:rsidP="0087351F"/>
    <w:p w14:paraId="03A49BED" w14:textId="77777777" w:rsidR="0087351F" w:rsidRPr="00825D41" w:rsidRDefault="0087351F" w:rsidP="0087351F">
      <w:pPr>
        <w:pStyle w:val="TH"/>
      </w:pPr>
      <w:r w:rsidRPr="00825D41">
        <w:t xml:space="preserve">Table 6.1.2.5.3.3-4A: Transmission Idle from the SS (Step 11, Table 6.1.2.5.3.2-1; </w:t>
      </w:r>
      <w:r w:rsidRPr="00825D41">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28898917"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5CFE72DE"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5.5.11.2.16-1, </w:t>
            </w:r>
            <w:r w:rsidRPr="00825D41">
              <w:t>condition EMERGENCY-CALL</w:t>
            </w:r>
          </w:p>
        </w:tc>
      </w:tr>
    </w:tbl>
    <w:p w14:paraId="3F5CF40C" w14:textId="77777777" w:rsidR="0087351F" w:rsidRPr="00825D41" w:rsidRDefault="0087351F" w:rsidP="0087351F"/>
    <w:p w14:paraId="3DBDEDB0" w14:textId="77777777" w:rsidR="0087351F" w:rsidRPr="00825D41" w:rsidRDefault="0087351F" w:rsidP="0087351F">
      <w:pPr>
        <w:pStyle w:val="TH"/>
      </w:pPr>
      <w:r w:rsidRPr="00825D41">
        <w:t>Table 6.1.2.5.3.3-5..6: Void</w:t>
      </w:r>
    </w:p>
    <w:p w14:paraId="510F416B" w14:textId="48B9A2D2" w:rsidR="0087351F" w:rsidRPr="00825D41" w:rsidRDefault="0087351F" w:rsidP="0087351F">
      <w:pPr>
        <w:pStyle w:val="TH"/>
      </w:pPr>
      <w:r w:rsidRPr="00825D41">
        <w:t>Table 6.1.2.5.3.3-7: SIP INVITE from the UE (Step 17A, Table 6.1.2.5.3.2-1;</w:t>
      </w:r>
      <w:r w:rsidRPr="00825D41">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825D41" w14:paraId="286DB528"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514D9583" w14:textId="14A81FC5" w:rsidR="0087351F" w:rsidRPr="00825D41" w:rsidRDefault="0087351F" w:rsidP="00E64CC8">
            <w:pPr>
              <w:pStyle w:val="TAL"/>
              <w:keepLines w:val="0"/>
              <w:widowControl w:val="0"/>
            </w:pPr>
            <w:r w:rsidRPr="00825D41">
              <w:t>Derivation Path: TS 36.579-1 [2], Table 5.5.2.5.1-1, condition IMMPERIL-CALL</w:t>
            </w:r>
          </w:p>
        </w:tc>
      </w:tr>
      <w:tr w:rsidR="0087351F" w:rsidRPr="00825D41" w14:paraId="46F8DA41" w14:textId="77777777" w:rsidTr="00E64CC8">
        <w:trPr>
          <w:trHeight w:val="332"/>
        </w:trPr>
        <w:tc>
          <w:tcPr>
            <w:tcW w:w="2837" w:type="dxa"/>
            <w:tcBorders>
              <w:top w:val="single" w:sz="4" w:space="0" w:color="auto"/>
              <w:left w:val="single" w:sz="4" w:space="0" w:color="auto"/>
              <w:bottom w:val="single" w:sz="4" w:space="0" w:color="auto"/>
              <w:right w:val="single" w:sz="4" w:space="0" w:color="auto"/>
            </w:tcBorders>
            <w:hideMark/>
          </w:tcPr>
          <w:p w14:paraId="13CB8EF5" w14:textId="77777777" w:rsidR="0087351F" w:rsidRPr="00825D41" w:rsidRDefault="0087351F" w:rsidP="00E64CC8">
            <w:pPr>
              <w:pStyle w:val="TAH"/>
              <w:keepLines w:val="0"/>
              <w:widowControl w:val="0"/>
              <w:rPr>
                <w:bCs/>
              </w:rPr>
            </w:pPr>
            <w:r w:rsidRPr="00825D41">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38152A" w14:textId="77777777" w:rsidR="0087351F" w:rsidRPr="00825D41" w:rsidRDefault="0087351F" w:rsidP="00E64CC8">
            <w:pPr>
              <w:pStyle w:val="TAH"/>
              <w:keepLines w:val="0"/>
              <w:widowControl w:val="0"/>
              <w:rPr>
                <w:bCs/>
              </w:rPr>
            </w:pPr>
            <w:r w:rsidRPr="00825D41">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909CAA" w14:textId="77777777" w:rsidR="0087351F" w:rsidRPr="00825D41" w:rsidRDefault="0087351F" w:rsidP="00E64CC8">
            <w:pPr>
              <w:pStyle w:val="TAH"/>
              <w:keepLines w:val="0"/>
              <w:widowControl w:val="0"/>
              <w:rPr>
                <w:bCs/>
              </w:rPr>
            </w:pPr>
            <w:r w:rsidRPr="00825D41">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D6E646" w14:textId="77777777" w:rsidR="0087351F" w:rsidRPr="00825D41" w:rsidRDefault="0087351F" w:rsidP="00E64CC8">
            <w:pPr>
              <w:pStyle w:val="TAH"/>
              <w:keepLines w:val="0"/>
              <w:widowControl w:val="0"/>
              <w:rPr>
                <w:bCs/>
              </w:rPr>
            </w:pPr>
            <w:r w:rsidRPr="00825D41">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E4CE4F8" w14:textId="77777777" w:rsidR="0087351F" w:rsidRPr="00825D41" w:rsidRDefault="0087351F" w:rsidP="00E64CC8">
            <w:pPr>
              <w:pStyle w:val="TAH"/>
              <w:keepLines w:val="0"/>
              <w:widowControl w:val="0"/>
              <w:rPr>
                <w:bCs/>
              </w:rPr>
            </w:pPr>
            <w:r w:rsidRPr="00825D41">
              <w:rPr>
                <w:bCs/>
              </w:rPr>
              <w:t>Condition</w:t>
            </w:r>
          </w:p>
        </w:tc>
      </w:tr>
      <w:tr w:rsidR="0087351F" w:rsidRPr="00825D41" w14:paraId="5440935F"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3D9D97C" w14:textId="77777777" w:rsidR="0087351F" w:rsidRPr="00825D41" w:rsidRDefault="0087351F" w:rsidP="00E64CC8">
            <w:pPr>
              <w:pStyle w:val="TAL"/>
              <w:rPr>
                <w:b/>
                <w:bCs/>
              </w:rPr>
            </w:pPr>
            <w:r w:rsidRPr="00825D41">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67795D22"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F6E18E" w14:textId="77777777" w:rsidR="0087351F" w:rsidRPr="00825D41" w:rsidRDefault="0087351F" w:rsidP="00E64CC8">
            <w:pPr>
              <w:pStyle w:val="TAL"/>
              <w:rPr>
                <w:rFonts w:ascii="CG Times (WN)" w:hAnsi="CG Times (WN)"/>
              </w:rPr>
            </w:pPr>
          </w:p>
        </w:tc>
        <w:tc>
          <w:tcPr>
            <w:tcW w:w="1419" w:type="dxa"/>
            <w:tcBorders>
              <w:top w:val="single" w:sz="4" w:space="0" w:color="auto"/>
              <w:left w:val="single" w:sz="4" w:space="0" w:color="auto"/>
              <w:bottom w:val="single" w:sz="4" w:space="0" w:color="auto"/>
              <w:right w:val="single" w:sz="4" w:space="0" w:color="auto"/>
            </w:tcBorders>
            <w:hideMark/>
          </w:tcPr>
          <w:p w14:paraId="5B37D642" w14:textId="77777777" w:rsidR="0087351F" w:rsidRPr="00825D41" w:rsidRDefault="0087351F" w:rsidP="00E64CC8">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hideMark/>
          </w:tcPr>
          <w:p w14:paraId="08237B5F" w14:textId="77777777" w:rsidR="0087351F" w:rsidRPr="00825D41" w:rsidRDefault="0087351F" w:rsidP="00E64CC8">
            <w:pPr>
              <w:pStyle w:val="TAL"/>
              <w:rPr>
                <w:rFonts w:ascii="CG Times (WN)" w:hAnsi="CG Times (WN)"/>
              </w:rPr>
            </w:pPr>
          </w:p>
        </w:tc>
      </w:tr>
      <w:tr w:rsidR="0087351F" w:rsidRPr="00825D41" w14:paraId="057730E8" w14:textId="77777777" w:rsidTr="00E64CC8">
        <w:tc>
          <w:tcPr>
            <w:tcW w:w="2837" w:type="dxa"/>
            <w:tcBorders>
              <w:top w:val="single" w:sz="4" w:space="0" w:color="auto"/>
              <w:left w:val="single" w:sz="4" w:space="0" w:color="auto"/>
              <w:bottom w:val="single" w:sz="4" w:space="0" w:color="auto"/>
              <w:right w:val="single" w:sz="4" w:space="0" w:color="auto"/>
            </w:tcBorders>
          </w:tcPr>
          <w:p w14:paraId="4C6295A1" w14:textId="77777777" w:rsidR="0087351F" w:rsidRPr="00825D41" w:rsidRDefault="0087351F" w:rsidP="00E64CC8">
            <w:pPr>
              <w:pStyle w:val="TAL"/>
              <w:rPr>
                <w:b/>
                <w:bCs/>
              </w:rPr>
            </w:pPr>
            <w:r w:rsidRPr="00825D41">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130D76"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tcPr>
          <w:p w14:paraId="5EF86F1C" w14:textId="77777777" w:rsidR="0087351F" w:rsidRPr="00825D41" w:rsidRDefault="0087351F" w:rsidP="00E64CC8">
            <w:pPr>
              <w:pStyle w:val="TAL"/>
              <w:rPr>
                <w:rFonts w:ascii="CG Times (WN)" w:hAnsi="CG Times (WN)"/>
              </w:rPr>
            </w:pPr>
            <w:r w:rsidRPr="00825D41">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7BCB8020" w14:textId="77777777" w:rsidR="0087351F" w:rsidRPr="00825D41" w:rsidRDefault="0087351F" w:rsidP="00E64CC8">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tcPr>
          <w:p w14:paraId="48FF4E99" w14:textId="77777777" w:rsidR="0087351F" w:rsidRPr="00825D41" w:rsidRDefault="0087351F" w:rsidP="00E64CC8">
            <w:pPr>
              <w:pStyle w:val="TAL"/>
              <w:rPr>
                <w:rFonts w:ascii="CG Times (WN)" w:hAnsi="CG Times (WN)"/>
              </w:rPr>
            </w:pPr>
          </w:p>
        </w:tc>
      </w:tr>
      <w:tr w:rsidR="0087351F" w:rsidRPr="00825D41" w14:paraId="568BCFF3" w14:textId="77777777" w:rsidTr="00E64CC8">
        <w:tc>
          <w:tcPr>
            <w:tcW w:w="2837" w:type="dxa"/>
            <w:tcBorders>
              <w:top w:val="single" w:sz="4" w:space="0" w:color="auto"/>
              <w:left w:val="single" w:sz="4" w:space="0" w:color="auto"/>
              <w:bottom w:val="single" w:sz="4" w:space="0" w:color="auto"/>
              <w:right w:val="single" w:sz="4" w:space="0" w:color="auto"/>
            </w:tcBorders>
            <w:vAlign w:val="center"/>
          </w:tcPr>
          <w:p w14:paraId="489BE848" w14:textId="77777777" w:rsidR="0087351F" w:rsidRPr="00825D41" w:rsidRDefault="0087351F" w:rsidP="00E64CC8">
            <w:pPr>
              <w:pStyle w:val="TAL"/>
              <w:rPr>
                <w:b/>
                <w:bCs/>
              </w:rPr>
            </w:pPr>
            <w:r w:rsidRPr="00825D41">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202AEE3F" w14:textId="77777777" w:rsidR="0087351F" w:rsidRPr="00825D41" w:rsidRDefault="0087351F" w:rsidP="00E64CC8">
            <w:pPr>
              <w:pStyle w:val="TAL"/>
            </w:pPr>
            <w:r w:rsidRPr="00825D41">
              <w:t xml:space="preserve">SDP Message as described in </w:t>
            </w:r>
            <w:r w:rsidRPr="00825D41">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2A02A36E" w14:textId="77777777" w:rsidR="0087351F" w:rsidRPr="00825D41" w:rsidRDefault="0087351F" w:rsidP="00E64CC8">
            <w:pPr>
              <w:pStyle w:val="TAL"/>
              <w:rPr>
                <w:rFonts w:ascii="CG Times (WN)" w:hAnsi="CG Times (WN)"/>
              </w:rPr>
            </w:pPr>
          </w:p>
        </w:tc>
        <w:tc>
          <w:tcPr>
            <w:tcW w:w="1419" w:type="dxa"/>
            <w:tcBorders>
              <w:top w:val="single" w:sz="4" w:space="0" w:color="auto"/>
              <w:left w:val="single" w:sz="4" w:space="0" w:color="auto"/>
              <w:bottom w:val="single" w:sz="4" w:space="0" w:color="auto"/>
              <w:right w:val="single" w:sz="4" w:space="0" w:color="auto"/>
            </w:tcBorders>
          </w:tcPr>
          <w:p w14:paraId="424483CF" w14:textId="77777777" w:rsidR="0087351F" w:rsidRPr="00825D41" w:rsidRDefault="0087351F" w:rsidP="00E64CC8">
            <w:pPr>
              <w:pStyle w:val="TAL"/>
              <w:rPr>
                <w:rFonts w:ascii="CG Times (WN)" w:hAnsi="CG Times (WN)"/>
              </w:rPr>
            </w:pPr>
          </w:p>
        </w:tc>
        <w:tc>
          <w:tcPr>
            <w:tcW w:w="1135" w:type="dxa"/>
            <w:tcBorders>
              <w:top w:val="single" w:sz="4" w:space="0" w:color="auto"/>
              <w:left w:val="single" w:sz="4" w:space="0" w:color="auto"/>
              <w:bottom w:val="single" w:sz="4" w:space="0" w:color="auto"/>
              <w:right w:val="single" w:sz="4" w:space="0" w:color="auto"/>
            </w:tcBorders>
          </w:tcPr>
          <w:p w14:paraId="598175AA" w14:textId="77777777" w:rsidR="0087351F" w:rsidRPr="00825D41" w:rsidRDefault="0087351F" w:rsidP="00E64CC8">
            <w:pPr>
              <w:pStyle w:val="TAL"/>
              <w:rPr>
                <w:rFonts w:ascii="CG Times (WN)" w:hAnsi="CG Times (WN)"/>
              </w:rPr>
            </w:pPr>
          </w:p>
        </w:tc>
      </w:tr>
      <w:tr w:rsidR="0087351F" w:rsidRPr="00825D41" w14:paraId="293A6565"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CB58B46" w14:textId="77777777" w:rsidR="0087351F" w:rsidRPr="00825D41" w:rsidRDefault="0087351F" w:rsidP="00E64CC8">
            <w:pPr>
              <w:pStyle w:val="TAL"/>
              <w:rPr>
                <w:b/>
                <w:bCs/>
              </w:rPr>
            </w:pPr>
            <w:r w:rsidRPr="00825D41">
              <w:rPr>
                <w:b/>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BACC8C7" w14:textId="77777777" w:rsidR="0087351F" w:rsidRPr="00825D41" w:rsidRDefault="0087351F" w:rsidP="00E64CC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9F7E04" w14:textId="10D77501" w:rsidR="0087351F" w:rsidRPr="00825D41" w:rsidRDefault="0087351F" w:rsidP="00E64CC8">
            <w:pPr>
              <w:pStyle w:val="TAL"/>
              <w:rPr>
                <w:b/>
                <w:bCs/>
              </w:rPr>
            </w:pPr>
            <w:r w:rsidRPr="00825D41">
              <w:rPr>
                <w:b/>
                <w:bCs/>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7B245E2"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D2FAE30" w14:textId="77777777" w:rsidR="0087351F" w:rsidRPr="00825D41" w:rsidRDefault="0087351F" w:rsidP="00E64CC8">
            <w:pPr>
              <w:pStyle w:val="TAL"/>
              <w:rPr>
                <w:rFonts w:ascii="CG Times (WN)" w:hAnsi="CG Times (WN)"/>
              </w:rPr>
            </w:pPr>
          </w:p>
        </w:tc>
      </w:tr>
      <w:tr w:rsidR="0087351F" w:rsidRPr="00825D41" w14:paraId="79316F4B"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0509434" w14:textId="77777777" w:rsidR="0087351F" w:rsidRPr="00825D41" w:rsidRDefault="0087351F" w:rsidP="00E64CC8">
            <w:pPr>
              <w:pStyle w:val="TAL"/>
              <w:rPr>
                <w:b/>
                <w:bCs/>
              </w:rPr>
            </w:pPr>
            <w:r w:rsidRPr="00825D41">
              <w:rPr>
                <w:b/>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5277CA" w14:textId="77777777" w:rsidR="0087351F" w:rsidRPr="00825D41" w:rsidRDefault="0087351F" w:rsidP="00E64CC8">
            <w:pPr>
              <w:pStyle w:val="TAL"/>
              <w:rPr>
                <w:b/>
              </w:rPr>
            </w:pPr>
            <w:r w:rsidRPr="00825D41">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6CCA659C" w14:textId="77777777" w:rsidR="0087351F" w:rsidRPr="00825D41" w:rsidRDefault="0087351F" w:rsidP="00E64CC8">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BA8FACC" w14:textId="77777777" w:rsidR="0087351F" w:rsidRPr="00825D41"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CAA37F5" w14:textId="77777777" w:rsidR="0087351F" w:rsidRPr="00825D41" w:rsidRDefault="0087351F" w:rsidP="00E64CC8">
            <w:pPr>
              <w:pStyle w:val="TAL"/>
              <w:rPr>
                <w:b/>
              </w:rPr>
            </w:pPr>
          </w:p>
        </w:tc>
      </w:tr>
    </w:tbl>
    <w:p w14:paraId="78878069" w14:textId="77777777" w:rsidR="0087351F" w:rsidRPr="00825D41" w:rsidRDefault="0087351F" w:rsidP="0087351F">
      <w:pPr>
        <w:pStyle w:val="B1"/>
      </w:pPr>
    </w:p>
    <w:p w14:paraId="01563934" w14:textId="77777777" w:rsidR="0087351F" w:rsidRPr="00825D41" w:rsidRDefault="0087351F" w:rsidP="0087351F">
      <w:pPr>
        <w:pStyle w:val="TH"/>
      </w:pPr>
      <w:bookmarkStart w:id="575" w:name="_Hlk19091720"/>
      <w:r w:rsidRPr="00825D41">
        <w:rPr>
          <w:color w:val="000000"/>
        </w:rPr>
        <w:t>Table 6.1.2.5.3.3-7A: SDP</w:t>
      </w:r>
      <w:r w:rsidRPr="00825D41">
        <w:rPr>
          <w:lang w:eastAsia="ko-KR"/>
        </w:rPr>
        <w:t xml:space="preserve"> message</w:t>
      </w:r>
      <w:r w:rsidRPr="00825D41">
        <w:rPr>
          <w:color w:val="000000"/>
        </w:rP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825D41" w14:paraId="38F42438"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63DD3982" w14:textId="77777777" w:rsidR="0087351F" w:rsidRPr="00825D41" w:rsidRDefault="0087351F" w:rsidP="00E64CC8">
            <w:pPr>
              <w:pStyle w:val="TAL"/>
              <w:keepNext w:val="0"/>
              <w:keepLines w:val="0"/>
              <w:widowControl w:val="0"/>
              <w:rPr>
                <w:color w:val="000000"/>
              </w:rPr>
            </w:pPr>
            <w:r w:rsidRPr="00825D41">
              <w:rPr>
                <w:color w:val="000000"/>
              </w:rPr>
              <w:t xml:space="preserve">Derivation Path: TS 36.579-1 [2], Table 5.5.3.1.1-2, condition </w:t>
            </w:r>
            <w:r w:rsidRPr="00825D41">
              <w:t>INITIAL_SDP_OFFER, IMPLICIT_GRANT_REQUESTED</w:t>
            </w:r>
          </w:p>
        </w:tc>
      </w:tr>
    </w:tbl>
    <w:p w14:paraId="091E3E2E" w14:textId="77777777" w:rsidR="0087351F" w:rsidRPr="00825D41" w:rsidRDefault="0087351F" w:rsidP="0087351F">
      <w:pPr>
        <w:widowControl w:val="0"/>
      </w:pPr>
    </w:p>
    <w:p w14:paraId="68442946" w14:textId="77777777" w:rsidR="0087351F" w:rsidRPr="00825D41" w:rsidRDefault="0087351F" w:rsidP="0087351F">
      <w:pPr>
        <w:pStyle w:val="TH"/>
      </w:pPr>
      <w:r w:rsidRPr="00825D41">
        <w:t xml:space="preserve">Table 6.1.2.5.3.3-8: </w:t>
      </w:r>
      <w:r w:rsidRPr="00825D41">
        <w:rPr>
          <w:lang w:eastAsia="ko-KR"/>
        </w:rPr>
        <w:t>MCVideo-Info in SIP INVITE</w:t>
      </w:r>
      <w:r w:rsidRPr="00825D41">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87351F" w:rsidRPr="00825D41" w14:paraId="341EE861" w14:textId="77777777" w:rsidTr="00E64CC8">
        <w:tc>
          <w:tcPr>
            <w:tcW w:w="9648" w:type="dxa"/>
            <w:tcBorders>
              <w:top w:val="single" w:sz="4" w:space="0" w:color="auto"/>
              <w:left w:val="single" w:sz="4" w:space="0" w:color="auto"/>
              <w:bottom w:val="single" w:sz="4" w:space="0" w:color="auto"/>
              <w:right w:val="single" w:sz="4" w:space="0" w:color="auto"/>
            </w:tcBorders>
            <w:hideMark/>
          </w:tcPr>
          <w:p w14:paraId="19F055F9" w14:textId="77777777" w:rsidR="0087351F" w:rsidRPr="00825D41" w:rsidRDefault="0087351F" w:rsidP="00E64CC8">
            <w:pPr>
              <w:pStyle w:val="TAL"/>
              <w:keepNext w:val="0"/>
              <w:keepLines w:val="0"/>
              <w:widowControl w:val="0"/>
            </w:pPr>
            <w:r w:rsidRPr="00825D41">
              <w:t>Derivation Path: TS 36.579-1</w:t>
            </w:r>
            <w:r w:rsidRPr="00825D41">
              <w:rPr>
                <w:color w:val="000000"/>
              </w:rPr>
              <w:t xml:space="preserve"> [2]</w:t>
            </w:r>
            <w:r w:rsidRPr="00825D41">
              <w:t>, Table 5.5.3.2.2-1, condition IMMPERIL-CALL, CHAT-GROUP-CALL, INVITE_REFER</w:t>
            </w:r>
          </w:p>
        </w:tc>
      </w:tr>
    </w:tbl>
    <w:p w14:paraId="20C5B08D" w14:textId="77777777" w:rsidR="0087351F" w:rsidRPr="00825D41" w:rsidRDefault="0087351F" w:rsidP="0087351F">
      <w:pPr>
        <w:rPr>
          <w:strike/>
        </w:rPr>
      </w:pPr>
    </w:p>
    <w:bookmarkEnd w:id="575"/>
    <w:p w14:paraId="5B12C67F" w14:textId="34B04FD3" w:rsidR="0087351F" w:rsidRPr="00825D41" w:rsidRDefault="0087351F" w:rsidP="0087351F">
      <w:pPr>
        <w:pStyle w:val="TH"/>
        <w:spacing w:before="0"/>
      </w:pPr>
      <w:r w:rsidRPr="00825D41">
        <w:t>Table 6.1.2.5.3.3-9: Transmission Granted from the SS (Step 21, Table 6.1.2.5.3.2-1;</w:t>
      </w:r>
      <w:r w:rsidRPr="00825D41">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87351F" w:rsidRPr="00825D41" w14:paraId="49F011CB" w14:textId="77777777" w:rsidTr="00E64CC8">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A55D598" w14:textId="77777777" w:rsidR="0087351F" w:rsidRPr="00825D41" w:rsidRDefault="0087351F" w:rsidP="00E64CC8">
            <w:pPr>
              <w:pStyle w:val="TAL"/>
              <w:spacing w:line="252" w:lineRule="auto"/>
            </w:pPr>
            <w:r w:rsidRPr="00825D41">
              <w:t>Derivation Path: TS 36.579-1 [2], Table 5.5.11.2.1-1, condition IMMPERIL-CALL,</w:t>
            </w:r>
          </w:p>
        </w:tc>
      </w:tr>
    </w:tbl>
    <w:p w14:paraId="19E7700A" w14:textId="77777777" w:rsidR="0087351F" w:rsidRPr="00825D41" w:rsidRDefault="0087351F" w:rsidP="0087351F"/>
    <w:p w14:paraId="5EC1FA8F" w14:textId="77777777" w:rsidR="0087351F" w:rsidRPr="00825D41" w:rsidRDefault="0087351F" w:rsidP="0087351F">
      <w:pPr>
        <w:pStyle w:val="TH"/>
      </w:pPr>
      <w:r w:rsidRPr="00825D41">
        <w:lastRenderedPageBreak/>
        <w:t xml:space="preserve">Table 6.1.2.5.3.3-10: Transmission Idle from the SS (Step 25, Table 6.1.2.5.3.2-1; </w:t>
      </w:r>
      <w:r w:rsidRPr="00825D41">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201E3B" w14:paraId="32B701A3"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52B6325D" w14:textId="77777777" w:rsidR="0087351F" w:rsidRPr="00201E3B" w:rsidRDefault="0087351F" w:rsidP="00E64CC8">
            <w:pPr>
              <w:pStyle w:val="TAL"/>
              <w:keepNext w:val="0"/>
              <w:keepLines w:val="0"/>
              <w:widowControl w:val="0"/>
              <w:rPr>
                <w:color w:val="000000"/>
              </w:rPr>
            </w:pPr>
            <w:r w:rsidRPr="00825D41">
              <w:rPr>
                <w:color w:val="000000"/>
              </w:rPr>
              <w:t xml:space="preserve">Derivation Path: TS 36.579-1 [2], Table 5.5.11.2.16-1, </w:t>
            </w:r>
            <w:r w:rsidRPr="00825D41">
              <w:t>condition IMMPERIL-CALL</w:t>
            </w:r>
          </w:p>
        </w:tc>
      </w:tr>
    </w:tbl>
    <w:p w14:paraId="580A5BD8" w14:textId="3C49B389" w:rsidR="00184B8C" w:rsidRPr="00201E3B" w:rsidRDefault="00184B8C" w:rsidP="00764DD4"/>
    <w:p w14:paraId="51E1F256" w14:textId="77777777" w:rsidR="00AD62C6" w:rsidRPr="00201E3B" w:rsidRDefault="00AD62C6" w:rsidP="00AD62C6">
      <w:pPr>
        <w:pStyle w:val="Heading3"/>
      </w:pPr>
      <w:bookmarkStart w:id="576" w:name="_Toc99871280"/>
      <w:bookmarkStart w:id="577" w:name="_Toc84345732"/>
      <w:bookmarkStart w:id="578" w:name="_Toc123748482"/>
      <w:r w:rsidRPr="00201E3B">
        <w:t>6.1.3</w:t>
      </w:r>
      <w:r w:rsidRPr="00201E3B">
        <w:tab/>
        <w:t>Subscription to Conference Event Package</w:t>
      </w:r>
      <w:bookmarkEnd w:id="576"/>
      <w:bookmarkEnd w:id="578"/>
    </w:p>
    <w:p w14:paraId="4688385F" w14:textId="77777777" w:rsidR="0087351F" w:rsidRPr="00E0255E" w:rsidRDefault="0087351F" w:rsidP="0087351F">
      <w:pPr>
        <w:pStyle w:val="Heading4"/>
      </w:pPr>
      <w:bookmarkStart w:id="579" w:name="_Toc99871281"/>
      <w:bookmarkStart w:id="580" w:name="_Toc123748483"/>
      <w:r w:rsidRPr="00E0255E">
        <w:t>6.1.3.1</w:t>
      </w:r>
      <w:r w:rsidRPr="00E0255E">
        <w:tab/>
        <w:t>On-network / Conference Event Package / Subscription to Conference Event Package / Termination of subscription</w:t>
      </w:r>
      <w:bookmarkEnd w:id="579"/>
      <w:bookmarkEnd w:id="580"/>
    </w:p>
    <w:p w14:paraId="72E76728" w14:textId="77777777" w:rsidR="0087351F" w:rsidRPr="00E0255E" w:rsidRDefault="0087351F" w:rsidP="0087351F">
      <w:pPr>
        <w:pStyle w:val="H6"/>
      </w:pPr>
      <w:r w:rsidRPr="00E0255E">
        <w:t>6.1.3.1.1</w:t>
      </w:r>
      <w:r w:rsidRPr="00E0255E">
        <w:tab/>
        <w:t>Test Purpose (TP)</w:t>
      </w:r>
    </w:p>
    <w:p w14:paraId="326D50C9" w14:textId="77777777" w:rsidR="0087351F" w:rsidRPr="00E0255E" w:rsidRDefault="0087351F" w:rsidP="0087351F">
      <w:pPr>
        <w:pStyle w:val="H6"/>
      </w:pPr>
      <w:r w:rsidRPr="00E0255E">
        <w:t>1)</w:t>
      </w:r>
    </w:p>
    <w:p w14:paraId="26C0EE30" w14:textId="77777777" w:rsidR="0087351F" w:rsidRPr="00E0255E" w:rsidRDefault="0087351F" w:rsidP="0087351F">
      <w:pPr>
        <w:pStyle w:val="PL"/>
        <w:rPr>
          <w:noProof w:val="0"/>
        </w:rPr>
      </w:pPr>
      <w:r w:rsidRPr="00E0255E">
        <w:rPr>
          <w:b/>
          <w:noProof w:val="0"/>
        </w:rPr>
        <w:t>with</w:t>
      </w:r>
      <w:r w:rsidRPr="00E0255E">
        <w:rPr>
          <w:noProof w:val="0"/>
        </w:rPr>
        <w:t xml:space="preserve"> { UE (</w:t>
      </w:r>
      <w:r w:rsidRPr="0066502E">
        <w:rPr>
          <w:noProof w:val="0"/>
        </w:rPr>
        <w:t>MCVideo Cl</w:t>
      </w:r>
      <w:r w:rsidRPr="00E0255E">
        <w:rPr>
          <w:noProof w:val="0"/>
        </w:rPr>
        <w:t>ient) registered and authorised for MCVideo Service }</w:t>
      </w:r>
    </w:p>
    <w:p w14:paraId="527E5FA2" w14:textId="77777777" w:rsidR="0087351F" w:rsidRPr="00E0255E" w:rsidRDefault="0087351F" w:rsidP="0087351F">
      <w:pPr>
        <w:pStyle w:val="PL"/>
        <w:rPr>
          <w:noProof w:val="0"/>
        </w:rPr>
      </w:pPr>
      <w:r w:rsidRPr="00E0255E">
        <w:rPr>
          <w:b/>
          <w:noProof w:val="0"/>
        </w:rPr>
        <w:t>ensure that</w:t>
      </w:r>
      <w:r w:rsidRPr="00E0255E">
        <w:rPr>
          <w:noProof w:val="0"/>
        </w:rPr>
        <w:t xml:space="preserve"> {</w:t>
      </w:r>
    </w:p>
    <w:p w14:paraId="5527AC88" w14:textId="77777777" w:rsidR="0087351F" w:rsidRPr="00E0255E" w:rsidRDefault="0087351F" w:rsidP="0087351F">
      <w:pPr>
        <w:pStyle w:val="PL"/>
        <w:rPr>
          <w:noProof w:val="0"/>
        </w:rPr>
      </w:pPr>
      <w:r w:rsidRPr="00E0255E">
        <w:rPr>
          <w:noProof w:val="0"/>
        </w:rPr>
        <w:t xml:space="preserve">  </w:t>
      </w:r>
      <w:r w:rsidRPr="00E0255E">
        <w:rPr>
          <w:b/>
          <w:noProof w:val="0"/>
        </w:rPr>
        <w:t>when</w:t>
      </w:r>
      <w:r w:rsidRPr="00E0255E">
        <w:rPr>
          <w:noProof w:val="0"/>
        </w:rPr>
        <w:t xml:space="preserve"> { the MCVideo User requests the establishment of an MCVideo </w:t>
      </w:r>
      <w:r w:rsidRPr="00E0255E">
        <w:rPr>
          <w:noProof w:val="0"/>
          <w:lang w:eastAsia="ko-KR"/>
        </w:rPr>
        <w:t xml:space="preserve">On-demand Pre-arranged Group Call </w:t>
      </w:r>
      <w:r w:rsidRPr="00E0255E">
        <w:rPr>
          <w:noProof w:val="0"/>
        </w:rPr>
        <w:t>}</w:t>
      </w:r>
    </w:p>
    <w:p w14:paraId="6E12BFB6" w14:textId="77777777" w:rsidR="0087351F" w:rsidRPr="00E0255E" w:rsidRDefault="0087351F" w:rsidP="0087351F">
      <w:pPr>
        <w:pStyle w:val="PL"/>
        <w:rPr>
          <w:noProof w:val="0"/>
        </w:rPr>
      </w:pPr>
      <w:r w:rsidRPr="00E0255E">
        <w:rPr>
          <w:noProof w:val="0"/>
        </w:rPr>
        <w:t xml:space="preserve">    </w:t>
      </w:r>
      <w:r w:rsidRPr="00E0255E">
        <w:rPr>
          <w:b/>
          <w:noProof w:val="0"/>
        </w:rPr>
        <w:t>then</w:t>
      </w:r>
      <w:r w:rsidRPr="00E0255E">
        <w:rPr>
          <w:noProof w:val="0"/>
        </w:rPr>
        <w:t xml:space="preserve"> { UE (MCVideo Client) requests On-demand Pre-arranged Group Call by sending a SIP INVITE message, </w:t>
      </w:r>
      <w:r w:rsidRPr="00E0255E">
        <w:rPr>
          <w:b/>
          <w:noProof w:val="0"/>
        </w:rPr>
        <w:t>and</w:t>
      </w:r>
      <w:r w:rsidRPr="00E0255E">
        <w:rPr>
          <w:noProof w:val="0"/>
        </w:rPr>
        <w:t>, after indication from the MCVideo Server that the call was established and receiving a Transmission Granted message, notifies the user }</w:t>
      </w:r>
    </w:p>
    <w:p w14:paraId="60518EF1" w14:textId="77777777" w:rsidR="0087351F" w:rsidRPr="00E0255E" w:rsidRDefault="0087351F" w:rsidP="0087351F">
      <w:pPr>
        <w:pStyle w:val="PL"/>
        <w:rPr>
          <w:noProof w:val="0"/>
        </w:rPr>
      </w:pPr>
      <w:r w:rsidRPr="00E0255E">
        <w:rPr>
          <w:noProof w:val="0"/>
        </w:rPr>
        <w:t xml:space="preserve">            }</w:t>
      </w:r>
    </w:p>
    <w:p w14:paraId="33E5AE0F" w14:textId="77777777" w:rsidR="0087351F" w:rsidRPr="00E0255E" w:rsidRDefault="0087351F" w:rsidP="0087351F">
      <w:pPr>
        <w:pStyle w:val="PL"/>
        <w:rPr>
          <w:noProof w:val="0"/>
        </w:rPr>
      </w:pPr>
    </w:p>
    <w:p w14:paraId="0D534E9E" w14:textId="77777777" w:rsidR="0087351F" w:rsidRPr="00E0255E" w:rsidRDefault="0087351F" w:rsidP="0087351F">
      <w:pPr>
        <w:pStyle w:val="H6"/>
      </w:pPr>
      <w:r w:rsidRPr="00E0255E">
        <w:t>(2)</w:t>
      </w:r>
    </w:p>
    <w:p w14:paraId="4FFBBCB8" w14:textId="77777777" w:rsidR="0087351F" w:rsidRPr="00E0255E" w:rsidRDefault="0087351F" w:rsidP="0087351F">
      <w:pPr>
        <w:pStyle w:val="PL"/>
        <w:rPr>
          <w:noProof w:val="0"/>
        </w:rPr>
      </w:pPr>
      <w:r w:rsidRPr="00E0255E">
        <w:rPr>
          <w:b/>
          <w:noProof w:val="0"/>
        </w:rPr>
        <w:t>with</w:t>
      </w:r>
      <w:r w:rsidRPr="00E0255E">
        <w:rPr>
          <w:noProof w:val="0"/>
        </w:rPr>
        <w:t xml:space="preserve"> { UE (MCVideo Client) having an ongoing On-demand Pre-arranged Group Call with Automatic  Commencement Mode }</w:t>
      </w:r>
    </w:p>
    <w:p w14:paraId="0783B6F7" w14:textId="77777777" w:rsidR="0087351F" w:rsidRPr="00E0255E" w:rsidRDefault="0087351F" w:rsidP="0087351F">
      <w:pPr>
        <w:pStyle w:val="PL"/>
        <w:rPr>
          <w:noProof w:val="0"/>
        </w:rPr>
      </w:pPr>
      <w:r w:rsidRPr="00E0255E">
        <w:rPr>
          <w:b/>
          <w:noProof w:val="0"/>
        </w:rPr>
        <w:t>ensure that</w:t>
      </w:r>
      <w:r w:rsidRPr="00E0255E">
        <w:rPr>
          <w:noProof w:val="0"/>
        </w:rPr>
        <w:t xml:space="preserve"> {</w:t>
      </w:r>
    </w:p>
    <w:p w14:paraId="630EC638" w14:textId="77777777" w:rsidR="0087351F" w:rsidRPr="00E0255E" w:rsidRDefault="0087351F" w:rsidP="0087351F">
      <w:pPr>
        <w:pStyle w:val="PL"/>
        <w:rPr>
          <w:noProof w:val="0"/>
        </w:rPr>
      </w:pPr>
      <w:r w:rsidRPr="00E0255E">
        <w:rPr>
          <w:noProof w:val="0"/>
        </w:rPr>
        <w:t xml:space="preserve">  </w:t>
      </w:r>
      <w:r w:rsidRPr="00E0255E">
        <w:rPr>
          <w:b/>
          <w:noProof w:val="0"/>
        </w:rPr>
        <w:t>when</w:t>
      </w:r>
      <w:r w:rsidRPr="00E0255E">
        <w:rPr>
          <w:noProof w:val="0"/>
        </w:rPr>
        <w:t xml:space="preserve"> { MCVideo User requests to subscribe to the conference event package for the ongoing group call }</w:t>
      </w:r>
    </w:p>
    <w:p w14:paraId="48D73DCA" w14:textId="77777777" w:rsidR="0087351F" w:rsidRPr="00E0255E" w:rsidRDefault="0087351F" w:rsidP="0087351F">
      <w:pPr>
        <w:pStyle w:val="PL"/>
        <w:rPr>
          <w:noProof w:val="0"/>
        </w:rPr>
      </w:pPr>
      <w:r w:rsidRPr="00E0255E">
        <w:rPr>
          <w:noProof w:val="0"/>
        </w:rPr>
        <w:t xml:space="preserve">    </w:t>
      </w:r>
      <w:r w:rsidRPr="00E0255E">
        <w:rPr>
          <w:b/>
          <w:noProof w:val="0"/>
        </w:rPr>
        <w:t>then</w:t>
      </w:r>
      <w:r w:rsidRPr="00E0255E">
        <w:rPr>
          <w:noProof w:val="0"/>
        </w:rPr>
        <w:t xml:space="preserve"> { UE (MCVideo Client) sends a SIP SUBSCRIBE message </w:t>
      </w:r>
      <w:r w:rsidRPr="00E0255E">
        <w:rPr>
          <w:rFonts w:eastAsia="SimSun"/>
          <w:noProof w:val="0"/>
        </w:rPr>
        <w:t>with the Expires header field set to 4294967295</w:t>
      </w:r>
      <w:r w:rsidRPr="00E0255E">
        <w:rPr>
          <w:noProof w:val="0"/>
        </w:rPr>
        <w:t xml:space="preserve"> </w:t>
      </w:r>
      <w:r w:rsidRPr="00E0255E">
        <w:rPr>
          <w:b/>
          <w:bCs/>
          <w:noProof w:val="0"/>
        </w:rPr>
        <w:t>and</w:t>
      </w:r>
      <w:r w:rsidRPr="00E0255E">
        <w:rPr>
          <w:noProof w:val="0"/>
        </w:rPr>
        <w:t xml:space="preserve"> responds to a SIP NOTIFY message with a SIP 200 (OK) message }</w:t>
      </w:r>
    </w:p>
    <w:p w14:paraId="046A5A5C" w14:textId="77777777" w:rsidR="0087351F" w:rsidRPr="00E0255E" w:rsidRDefault="0087351F" w:rsidP="0087351F">
      <w:pPr>
        <w:pStyle w:val="PL"/>
        <w:rPr>
          <w:noProof w:val="0"/>
        </w:rPr>
      </w:pPr>
      <w:r w:rsidRPr="00E0255E">
        <w:rPr>
          <w:noProof w:val="0"/>
        </w:rPr>
        <w:t xml:space="preserve">            }</w:t>
      </w:r>
    </w:p>
    <w:p w14:paraId="7F192514" w14:textId="77777777" w:rsidR="0087351F" w:rsidRPr="00E0255E" w:rsidRDefault="0087351F" w:rsidP="0087351F">
      <w:pPr>
        <w:pStyle w:val="PL"/>
        <w:rPr>
          <w:noProof w:val="0"/>
        </w:rPr>
      </w:pPr>
    </w:p>
    <w:p w14:paraId="02B0702C" w14:textId="77777777" w:rsidR="0087351F" w:rsidRPr="00E0255E" w:rsidRDefault="0087351F" w:rsidP="0087351F">
      <w:pPr>
        <w:pStyle w:val="H6"/>
      </w:pPr>
      <w:r w:rsidRPr="00E0255E">
        <w:t>(3)</w:t>
      </w:r>
    </w:p>
    <w:p w14:paraId="45CBFDDC" w14:textId="77777777" w:rsidR="0087351F" w:rsidRPr="00E0255E" w:rsidRDefault="0087351F" w:rsidP="0087351F">
      <w:pPr>
        <w:pStyle w:val="PL"/>
        <w:rPr>
          <w:noProof w:val="0"/>
        </w:rPr>
      </w:pPr>
      <w:r w:rsidRPr="00E0255E">
        <w:rPr>
          <w:b/>
          <w:noProof w:val="0"/>
        </w:rPr>
        <w:t>with</w:t>
      </w:r>
      <w:r w:rsidRPr="00E0255E">
        <w:rPr>
          <w:noProof w:val="0"/>
        </w:rPr>
        <w:t xml:space="preserve"> { UE (MCVideo Client) having subscribed to the conference event package for the ongoing group call }</w:t>
      </w:r>
    </w:p>
    <w:p w14:paraId="3DD6AB67" w14:textId="77777777" w:rsidR="0087351F" w:rsidRPr="00E0255E" w:rsidRDefault="0087351F" w:rsidP="0087351F">
      <w:pPr>
        <w:pStyle w:val="PL"/>
        <w:rPr>
          <w:noProof w:val="0"/>
        </w:rPr>
      </w:pPr>
      <w:r w:rsidRPr="00E0255E">
        <w:rPr>
          <w:b/>
          <w:noProof w:val="0"/>
        </w:rPr>
        <w:t>ensure that</w:t>
      </w:r>
      <w:r w:rsidRPr="00E0255E">
        <w:rPr>
          <w:noProof w:val="0"/>
        </w:rPr>
        <w:t xml:space="preserve"> {</w:t>
      </w:r>
    </w:p>
    <w:p w14:paraId="6F7A6E06" w14:textId="77777777" w:rsidR="0087351F" w:rsidRPr="00E0255E" w:rsidRDefault="0087351F" w:rsidP="0087351F">
      <w:pPr>
        <w:pStyle w:val="PL"/>
        <w:rPr>
          <w:noProof w:val="0"/>
        </w:rPr>
      </w:pPr>
      <w:r w:rsidRPr="00E0255E">
        <w:rPr>
          <w:noProof w:val="0"/>
        </w:rPr>
        <w:t xml:space="preserve">  </w:t>
      </w:r>
      <w:r w:rsidRPr="00E0255E">
        <w:rPr>
          <w:b/>
          <w:noProof w:val="0"/>
        </w:rPr>
        <w:t>when</w:t>
      </w:r>
      <w:r w:rsidRPr="00E0255E">
        <w:rPr>
          <w:noProof w:val="0"/>
        </w:rPr>
        <w:t xml:space="preserve"> { MCVideo User requests to terminate the subscription }</w:t>
      </w:r>
    </w:p>
    <w:p w14:paraId="46DBD3B1" w14:textId="77777777" w:rsidR="0087351F" w:rsidRPr="00E0255E" w:rsidRDefault="0087351F" w:rsidP="0087351F">
      <w:pPr>
        <w:pStyle w:val="PL"/>
        <w:rPr>
          <w:noProof w:val="0"/>
        </w:rPr>
      </w:pPr>
      <w:r w:rsidRPr="00E0255E">
        <w:rPr>
          <w:noProof w:val="0"/>
        </w:rPr>
        <w:t xml:space="preserve">    </w:t>
      </w:r>
      <w:r w:rsidRPr="00E0255E">
        <w:rPr>
          <w:b/>
          <w:noProof w:val="0"/>
        </w:rPr>
        <w:t>then</w:t>
      </w:r>
      <w:r w:rsidRPr="00E0255E">
        <w:rPr>
          <w:noProof w:val="0"/>
        </w:rPr>
        <w:t xml:space="preserve"> { UE (MCVideo Client) sends a SIP SUBSCRIBE message </w:t>
      </w:r>
      <w:r w:rsidRPr="00E0255E">
        <w:rPr>
          <w:rFonts w:eastAsia="SimSun"/>
          <w:noProof w:val="0"/>
        </w:rPr>
        <w:t>with the Expires header field set to 0</w:t>
      </w:r>
      <w:r w:rsidRPr="00E0255E">
        <w:rPr>
          <w:noProof w:val="0"/>
        </w:rPr>
        <w:t xml:space="preserve"> }</w:t>
      </w:r>
    </w:p>
    <w:p w14:paraId="7A54FC59" w14:textId="77777777" w:rsidR="0087351F" w:rsidRPr="00E0255E" w:rsidRDefault="0087351F" w:rsidP="0087351F">
      <w:pPr>
        <w:pStyle w:val="PL"/>
        <w:rPr>
          <w:noProof w:val="0"/>
        </w:rPr>
      </w:pPr>
      <w:r w:rsidRPr="00E0255E">
        <w:rPr>
          <w:noProof w:val="0"/>
        </w:rPr>
        <w:t xml:space="preserve">            }</w:t>
      </w:r>
    </w:p>
    <w:p w14:paraId="2961D460" w14:textId="77777777" w:rsidR="0087351F" w:rsidRPr="00E0255E" w:rsidRDefault="0087351F" w:rsidP="0087351F">
      <w:pPr>
        <w:pStyle w:val="PL"/>
        <w:rPr>
          <w:noProof w:val="0"/>
        </w:rPr>
      </w:pPr>
    </w:p>
    <w:p w14:paraId="291D2C09" w14:textId="77777777" w:rsidR="0087351F" w:rsidRPr="00E0255E" w:rsidRDefault="0087351F" w:rsidP="0087351F">
      <w:pPr>
        <w:pStyle w:val="H6"/>
      </w:pPr>
      <w:r w:rsidRPr="00E0255E">
        <w:t>(4)</w:t>
      </w:r>
    </w:p>
    <w:p w14:paraId="5F2F21D8" w14:textId="77777777" w:rsidR="0087351F" w:rsidRPr="00E0255E" w:rsidRDefault="0087351F" w:rsidP="0087351F">
      <w:pPr>
        <w:pStyle w:val="PL"/>
        <w:rPr>
          <w:noProof w:val="0"/>
        </w:rPr>
      </w:pPr>
      <w:r w:rsidRPr="00E0255E">
        <w:rPr>
          <w:b/>
          <w:noProof w:val="0"/>
        </w:rPr>
        <w:t>with</w:t>
      </w:r>
      <w:r w:rsidRPr="00E0255E">
        <w:rPr>
          <w:noProof w:val="0"/>
        </w:rPr>
        <w:t xml:space="preserve"> { UE (MCVideo Client) having an ongoing On-demand Pre-arranged Group Call </w:t>
      </w:r>
    </w:p>
    <w:p w14:paraId="2E324DBC" w14:textId="77777777" w:rsidR="0087351F" w:rsidRPr="00E0255E" w:rsidRDefault="0087351F" w:rsidP="0087351F">
      <w:pPr>
        <w:pStyle w:val="PL"/>
        <w:rPr>
          <w:noProof w:val="0"/>
        </w:rPr>
      </w:pPr>
      <w:r w:rsidRPr="00E0255E">
        <w:rPr>
          <w:noProof w:val="0"/>
        </w:rPr>
        <w:t xml:space="preserve">  </w:t>
      </w:r>
      <w:r w:rsidRPr="00E0255E">
        <w:rPr>
          <w:b/>
          <w:noProof w:val="0"/>
        </w:rPr>
        <w:t>when</w:t>
      </w:r>
      <w:r w:rsidRPr="00E0255E">
        <w:rPr>
          <w:noProof w:val="0"/>
        </w:rPr>
        <w:t xml:space="preserve"> { the MCVideo User) requests to </w:t>
      </w:r>
      <w:r w:rsidRPr="00E0255E">
        <w:rPr>
          <w:noProof w:val="0"/>
          <w:lang w:eastAsia="ko-KR"/>
        </w:rPr>
        <w:t xml:space="preserve">end the </w:t>
      </w:r>
      <w:r w:rsidRPr="00E0255E">
        <w:rPr>
          <w:noProof w:val="0"/>
        </w:rPr>
        <w:t>On-demand Pre-arranged Group Call }</w:t>
      </w:r>
    </w:p>
    <w:p w14:paraId="5ADCFF36" w14:textId="77777777" w:rsidR="0087351F" w:rsidRPr="00E0255E" w:rsidRDefault="0087351F" w:rsidP="0087351F">
      <w:pPr>
        <w:pStyle w:val="PL"/>
        <w:rPr>
          <w:noProof w:val="0"/>
        </w:rPr>
      </w:pPr>
      <w:r w:rsidRPr="00E0255E">
        <w:rPr>
          <w:noProof w:val="0"/>
        </w:rPr>
        <w:t xml:space="preserve">    </w:t>
      </w:r>
      <w:r w:rsidRPr="00E0255E">
        <w:rPr>
          <w:b/>
          <w:noProof w:val="0"/>
        </w:rPr>
        <w:t>then</w:t>
      </w:r>
      <w:r w:rsidRPr="00E0255E">
        <w:rPr>
          <w:noProof w:val="0"/>
        </w:rPr>
        <w:t xml:space="preserve"> { UE (MCVideo Client) sends a SIP BYE message and leaves the call }</w:t>
      </w:r>
    </w:p>
    <w:p w14:paraId="6B379341" w14:textId="77777777" w:rsidR="0087351F" w:rsidRPr="00E0255E" w:rsidRDefault="0087351F" w:rsidP="0087351F">
      <w:pPr>
        <w:pStyle w:val="PL"/>
        <w:rPr>
          <w:noProof w:val="0"/>
        </w:rPr>
      </w:pPr>
      <w:r w:rsidRPr="00E0255E">
        <w:rPr>
          <w:noProof w:val="0"/>
        </w:rPr>
        <w:t xml:space="preserve">            }</w:t>
      </w:r>
    </w:p>
    <w:p w14:paraId="4E19203F" w14:textId="77777777" w:rsidR="0087351F" w:rsidRPr="00E0255E" w:rsidRDefault="0087351F" w:rsidP="0087351F">
      <w:pPr>
        <w:pStyle w:val="PL"/>
        <w:rPr>
          <w:noProof w:val="0"/>
        </w:rPr>
      </w:pPr>
    </w:p>
    <w:p w14:paraId="34F6DFA3" w14:textId="77777777" w:rsidR="0087351F" w:rsidRPr="00E0255E" w:rsidRDefault="0087351F" w:rsidP="0087351F">
      <w:pPr>
        <w:pStyle w:val="H6"/>
      </w:pPr>
      <w:r w:rsidRPr="00E0255E">
        <w:t>6.1.3.1.2</w:t>
      </w:r>
      <w:r w:rsidRPr="00E0255E">
        <w:tab/>
        <w:t>Conformance Requirements</w:t>
      </w:r>
    </w:p>
    <w:p w14:paraId="7DEE4661" w14:textId="77777777" w:rsidR="0087351F" w:rsidRPr="00E0255E" w:rsidRDefault="0087351F" w:rsidP="0087351F">
      <w:r w:rsidRPr="00E0255E">
        <w:t>References: The conformance requirements covered in the present TC are specified in: TS 24.281 clause 9.2.1.2.1.1, 9.2.3.2, 9.2.1.2.3.1. Unless otherwise stated these are Rel-15 requirements.</w:t>
      </w:r>
    </w:p>
    <w:p w14:paraId="390EF318" w14:textId="77777777" w:rsidR="0087351F" w:rsidRPr="00E0255E" w:rsidRDefault="0087351F" w:rsidP="0087351F">
      <w:r w:rsidRPr="00E0255E">
        <w:t>[TS 24.281, clause 9.2.1.2.1.1]</w:t>
      </w:r>
    </w:p>
    <w:p w14:paraId="0D90C34D" w14:textId="77777777" w:rsidR="0087351F" w:rsidRPr="00E0255E" w:rsidRDefault="0087351F" w:rsidP="0087351F">
      <w:r w:rsidRPr="00E0255E">
        <w:t>Upon receiving a request from an MCVideo user to establish an MCVideo prearranged group session the MCVideo client shall generate an initial SIP INVITE request by following the UE originating session procedures specified in 3GPP TS 24.229 [</w:t>
      </w:r>
      <w:r w:rsidRPr="00E0255E">
        <w:rPr>
          <w:lang w:eastAsia="zh-CN"/>
        </w:rPr>
        <w:t>11</w:t>
      </w:r>
      <w:r w:rsidRPr="00E0255E">
        <w:t>], with the clarifications given below.</w:t>
      </w:r>
    </w:p>
    <w:p w14:paraId="05A123D0" w14:textId="77777777" w:rsidR="0087351F" w:rsidRPr="00E0255E" w:rsidRDefault="0087351F" w:rsidP="0087351F">
      <w:r w:rsidRPr="00E0255E">
        <w:t>The MC</w:t>
      </w:r>
      <w:r w:rsidRPr="00E0255E">
        <w:rPr>
          <w:lang w:eastAsia="zh-CN"/>
        </w:rPr>
        <w:t>Video</w:t>
      </w:r>
      <w:r w:rsidRPr="00E0255E">
        <w:t xml:space="preserve"> client:</w:t>
      </w:r>
    </w:p>
    <w:p w14:paraId="11E796F1" w14:textId="77777777" w:rsidR="0087351F" w:rsidRPr="00E0255E" w:rsidRDefault="0087351F" w:rsidP="0087351F">
      <w:pPr>
        <w:pStyle w:val="B1"/>
      </w:pPr>
      <w:r w:rsidRPr="00E0255E">
        <w:lastRenderedPageBreak/>
        <w:t>1)</w:t>
      </w:r>
      <w:r w:rsidRPr="00E0255E">
        <w:tab/>
        <w:t>if the MC</w:t>
      </w:r>
      <w:r w:rsidRPr="00E0255E">
        <w:rPr>
          <w:lang w:eastAsia="zh-CN"/>
        </w:rPr>
        <w:t>Video</w:t>
      </w:r>
      <w:r w:rsidRPr="00E0255E">
        <w:t xml:space="preserve"> user has requested the origination of an MC</w:t>
      </w:r>
      <w:r w:rsidRPr="00E0255E">
        <w:rPr>
          <w:lang w:eastAsia="zh-CN"/>
        </w:rPr>
        <w:t>Video</w:t>
      </w:r>
      <w:r w:rsidRPr="00E0255E">
        <w:t xml:space="preserve"> emergency group call or is originating an MC</w:t>
      </w:r>
      <w:r w:rsidRPr="00E0255E">
        <w:rPr>
          <w:lang w:eastAsia="zh-CN"/>
        </w:rPr>
        <w:t>Video</w:t>
      </w:r>
      <w:r w:rsidRPr="00E0255E">
        <w:t xml:space="preserve"> prearranged group call and the MCVideo emergency state is already set, the MC</w:t>
      </w:r>
      <w:r w:rsidRPr="00E0255E">
        <w:rPr>
          <w:lang w:eastAsia="zh-CN"/>
        </w:rPr>
        <w:t>Video</w:t>
      </w:r>
      <w:r w:rsidRPr="00E0255E">
        <w:t xml:space="preserve"> client shall comply with the procedures in clause 6.2.8.1.1;</w:t>
      </w:r>
    </w:p>
    <w:p w14:paraId="7C964DC0" w14:textId="77777777" w:rsidR="0087351F" w:rsidRPr="00E0255E" w:rsidRDefault="0087351F" w:rsidP="0087351F">
      <w:pPr>
        <w:pStyle w:val="B1"/>
      </w:pPr>
      <w:r w:rsidRPr="00E0255E">
        <w:t>2)</w:t>
      </w:r>
      <w:r w:rsidRPr="00E0255E">
        <w:tab/>
        <w:t>if the MC</w:t>
      </w:r>
      <w:r w:rsidRPr="00E0255E">
        <w:rPr>
          <w:lang w:eastAsia="zh-CN"/>
        </w:rPr>
        <w:t>Video</w:t>
      </w:r>
      <w:r w:rsidRPr="00E0255E">
        <w:t xml:space="preserve"> user has requested the origination of an MC</w:t>
      </w:r>
      <w:r w:rsidRPr="00E0255E">
        <w:rPr>
          <w:lang w:eastAsia="zh-CN"/>
        </w:rPr>
        <w:t>Video</w:t>
      </w:r>
      <w:r w:rsidRPr="00E0255E">
        <w:t xml:space="preserve"> imminent peril group call, the MC</w:t>
      </w:r>
      <w:r w:rsidRPr="00E0255E">
        <w:rPr>
          <w:lang w:eastAsia="zh-CN"/>
        </w:rPr>
        <w:t>Video</w:t>
      </w:r>
      <w:r w:rsidRPr="00E0255E">
        <w:t xml:space="preserve"> client shall comply with the procedures in clause </w:t>
      </w:r>
      <w:r w:rsidRPr="00E0255E">
        <w:rPr>
          <w:lang w:eastAsia="zh-CN"/>
        </w:rPr>
        <w:t>6.2.8.1.9</w:t>
      </w:r>
      <w:r w:rsidRPr="00E0255E">
        <w:t>;</w:t>
      </w:r>
    </w:p>
    <w:p w14:paraId="2D31B36A" w14:textId="77777777" w:rsidR="0087351F" w:rsidRPr="00E0255E" w:rsidRDefault="0087351F" w:rsidP="0087351F">
      <w:pPr>
        <w:pStyle w:val="B1"/>
      </w:pPr>
      <w:r w:rsidRPr="00E0255E">
        <w:t>3)</w:t>
      </w:r>
      <w:r w:rsidRPr="00E0255E">
        <w:tab/>
        <w:t>if the MC</w:t>
      </w:r>
      <w:r w:rsidRPr="00E0255E">
        <w:rPr>
          <w:lang w:eastAsia="zh-CN"/>
        </w:rPr>
        <w:t>Video</w:t>
      </w:r>
      <w:r w:rsidRPr="00E0255E">
        <w:t xml:space="preserve"> user has requested the origination of a broadcast group call, the MC</w:t>
      </w:r>
      <w:r w:rsidRPr="00E0255E">
        <w:rPr>
          <w:lang w:eastAsia="zh-CN"/>
        </w:rPr>
        <w:t>Video</w:t>
      </w:r>
      <w:r w:rsidRPr="00E0255E">
        <w:t xml:space="preserve"> client shall comply with the procedures in clause </w:t>
      </w:r>
      <w:r w:rsidRPr="00E0255E">
        <w:rPr>
          <w:lang w:eastAsia="zh-CN"/>
        </w:rPr>
        <w:t>6.2.8.2</w:t>
      </w:r>
      <w:r w:rsidRPr="00E0255E">
        <w:t>;</w:t>
      </w:r>
    </w:p>
    <w:p w14:paraId="66BCBC4D" w14:textId="77777777" w:rsidR="0087351F" w:rsidRPr="00E0255E" w:rsidRDefault="0087351F" w:rsidP="0087351F">
      <w:pPr>
        <w:pStyle w:val="B1"/>
      </w:pPr>
      <w:r w:rsidRPr="00E0255E">
        <w:t>4)</w:t>
      </w:r>
      <w:r w:rsidRPr="00E0255E">
        <w:tab/>
        <w:t>shall include the g.3gpp.mc</w:t>
      </w:r>
      <w:r w:rsidRPr="00E0255E">
        <w:rPr>
          <w:lang w:eastAsia="zh-CN"/>
        </w:rPr>
        <w:t>video</w:t>
      </w:r>
      <w:r w:rsidRPr="00E0255E">
        <w:t xml:space="preserve"> media feature tag and the </w:t>
      </w:r>
      <w:r w:rsidRPr="00E0255E">
        <w:rPr>
          <w:lang w:eastAsia="ko-KR"/>
        </w:rPr>
        <w:t>g.3gpp.icsi-ref media feature tag with the value of "urn:urn-7:3gpp-service.ims.icsi.</w:t>
      </w:r>
      <w:r w:rsidRPr="00E0255E">
        <w:t>mc</w:t>
      </w:r>
      <w:r w:rsidRPr="00E0255E">
        <w:rPr>
          <w:lang w:eastAsia="zh-CN"/>
        </w:rPr>
        <w:t>video</w:t>
      </w:r>
      <w:r w:rsidRPr="00E0255E">
        <w:rPr>
          <w:lang w:eastAsia="ko-KR"/>
        </w:rPr>
        <w:t xml:space="preserve">" </w:t>
      </w:r>
      <w:r w:rsidRPr="00E0255E">
        <w:t xml:space="preserve">in the Contact header field of the SIP </w:t>
      </w:r>
      <w:r w:rsidRPr="00E0255E">
        <w:rPr>
          <w:lang w:eastAsia="zh-CN"/>
        </w:rPr>
        <w:t>INVITE</w:t>
      </w:r>
      <w:r w:rsidRPr="00E0255E">
        <w:t xml:space="preserve"> request according to IETF RFC 3840 [</w:t>
      </w:r>
      <w:r w:rsidRPr="00E0255E">
        <w:rPr>
          <w:lang w:eastAsia="zh-CN"/>
        </w:rPr>
        <w:t>22</w:t>
      </w:r>
      <w:r w:rsidRPr="00E0255E">
        <w:t>];</w:t>
      </w:r>
    </w:p>
    <w:p w14:paraId="7190CB28" w14:textId="77777777" w:rsidR="0087351F" w:rsidRPr="00E0255E" w:rsidRDefault="0087351F" w:rsidP="0087351F">
      <w:pPr>
        <w:pStyle w:val="B1"/>
      </w:pPr>
      <w:r w:rsidRPr="00E0255E">
        <w:t>5)</w:t>
      </w:r>
      <w:r w:rsidRPr="00E0255E">
        <w:tab/>
        <w:t>shall include an Accept-Contact header field containing the g.3gpp.mc</w:t>
      </w:r>
      <w:r w:rsidRPr="00E0255E">
        <w:rPr>
          <w:lang w:eastAsia="zh-CN"/>
        </w:rPr>
        <w:t>video</w:t>
      </w:r>
      <w:r w:rsidRPr="00E0255E">
        <w:t xml:space="preserve"> media feature tag along with the "require" and "explicit" header field parameters according to IETF RFC 3841 [</w:t>
      </w:r>
      <w:r w:rsidRPr="00E0255E">
        <w:rPr>
          <w:lang w:eastAsia="zh-CN"/>
        </w:rPr>
        <w:t>20</w:t>
      </w:r>
      <w:r w:rsidRPr="00E0255E">
        <w:t>];</w:t>
      </w:r>
    </w:p>
    <w:p w14:paraId="5ACEC107" w14:textId="77777777" w:rsidR="0087351F" w:rsidRPr="00E0255E" w:rsidRDefault="0087351F" w:rsidP="0087351F">
      <w:pPr>
        <w:pStyle w:val="B1"/>
      </w:pPr>
      <w:r w:rsidRPr="00E0255E">
        <w:t>6)</w:t>
      </w:r>
      <w:r w:rsidRPr="00E0255E">
        <w:tab/>
        <w:t>shall include the ICSI value "urn:urn-7:3gpp-service.ims.icsi.mc</w:t>
      </w:r>
      <w:r w:rsidRPr="00E0255E">
        <w:rPr>
          <w:lang w:eastAsia="zh-CN"/>
        </w:rPr>
        <w:t>video</w:t>
      </w:r>
      <w:r w:rsidRPr="00E0255E">
        <w:t>" (</w:t>
      </w:r>
      <w:r w:rsidRPr="00E0255E">
        <w:rPr>
          <w:lang w:eastAsia="zh-CN"/>
        </w:rPr>
        <w:t xml:space="preserve">coded as specified in </w:t>
      </w:r>
      <w:r w:rsidRPr="00E0255E">
        <w:t>3GPP TS 24.229 [</w:t>
      </w:r>
      <w:r w:rsidRPr="00E0255E">
        <w:rPr>
          <w:lang w:eastAsia="zh-CN"/>
        </w:rPr>
        <w:t>11</w:t>
      </w:r>
      <w:r w:rsidRPr="00E0255E">
        <w:t>]</w:t>
      </w:r>
      <w:r w:rsidRPr="00E0255E">
        <w:rPr>
          <w:lang w:eastAsia="zh-CN"/>
        </w:rPr>
        <w:t xml:space="preserve">), </w:t>
      </w:r>
      <w:r w:rsidRPr="00E0255E">
        <w:t>in a P-Preferred-Service header field according to IETF </w:t>
      </w:r>
      <w:r w:rsidRPr="00E0255E">
        <w:rPr>
          <w:rFonts w:eastAsia="MS Mincho"/>
        </w:rPr>
        <w:t>RFC 6050 [</w:t>
      </w:r>
      <w:r w:rsidRPr="00E0255E">
        <w:rPr>
          <w:lang w:eastAsia="zh-CN"/>
        </w:rPr>
        <w:t>14</w:t>
      </w:r>
      <w:r w:rsidRPr="00E0255E">
        <w:rPr>
          <w:rFonts w:eastAsia="MS Mincho"/>
        </w:rPr>
        <w:t xml:space="preserve">] </w:t>
      </w:r>
      <w:r w:rsidRPr="00E0255E">
        <w:t>in the SIP INVITE request;</w:t>
      </w:r>
    </w:p>
    <w:p w14:paraId="48D0215A" w14:textId="77777777" w:rsidR="0087351F" w:rsidRPr="00E0255E" w:rsidRDefault="0087351F" w:rsidP="0087351F">
      <w:pPr>
        <w:pStyle w:val="B1"/>
      </w:pPr>
      <w:r w:rsidRPr="00E0255E">
        <w:t>7)</w:t>
      </w:r>
      <w:r w:rsidRPr="00E0255E">
        <w:tab/>
        <w:t xml:space="preserve">shall include an Accept-Contact header field with the </w:t>
      </w:r>
      <w:r w:rsidRPr="00E0255E">
        <w:rPr>
          <w:lang w:eastAsia="zh-CN"/>
        </w:rPr>
        <w:t>g.3gpp.icsi-ref</w:t>
      </w:r>
      <w:r w:rsidRPr="00E0255E">
        <w:t xml:space="preserve"> media feature tag containing the value of "urn:urn-7:3gpp-service.ims.icsi.mc</w:t>
      </w:r>
      <w:r w:rsidRPr="00E0255E">
        <w:rPr>
          <w:lang w:eastAsia="zh-CN"/>
        </w:rPr>
        <w:t>video</w:t>
      </w:r>
      <w:r w:rsidRPr="00E0255E">
        <w:t>" along with the "require" and "explicit" header field parameters according to IETF RFC 3841 [</w:t>
      </w:r>
      <w:r w:rsidRPr="00E0255E">
        <w:rPr>
          <w:lang w:eastAsia="zh-CN"/>
        </w:rPr>
        <w:t>20</w:t>
      </w:r>
      <w:r w:rsidRPr="00E0255E">
        <w:t>];</w:t>
      </w:r>
    </w:p>
    <w:p w14:paraId="739C648A" w14:textId="77777777" w:rsidR="0087351F" w:rsidRPr="00E0255E" w:rsidRDefault="0087351F" w:rsidP="0087351F">
      <w:pPr>
        <w:pStyle w:val="B1"/>
      </w:pPr>
      <w:r w:rsidRPr="00E0255E">
        <w:t>8)</w:t>
      </w:r>
      <w:r w:rsidRPr="00E0255E">
        <w:tab/>
        <w:t>should include the "timer" option tag in the Supported header field;</w:t>
      </w:r>
    </w:p>
    <w:p w14:paraId="51CA0315" w14:textId="77777777" w:rsidR="0087351F" w:rsidRPr="00E0255E" w:rsidRDefault="0087351F" w:rsidP="0087351F">
      <w:pPr>
        <w:pStyle w:val="B1"/>
      </w:pPr>
      <w:r w:rsidRPr="00E0255E">
        <w:t>9)</w:t>
      </w:r>
      <w:r w:rsidRPr="00E0255E">
        <w:tab/>
        <w:t>should include the Session-Expires header field according to IETF RFC 4028 [</w:t>
      </w:r>
      <w:r w:rsidRPr="00E0255E">
        <w:rPr>
          <w:lang w:eastAsia="zh-CN"/>
        </w:rPr>
        <w:t>23</w:t>
      </w:r>
      <w:r w:rsidRPr="00E0255E">
        <w:t>]. It is recommended that the "refresher" header field parameter is omitted. If included, the "refresher" header field parameter shall be set to "uac";</w:t>
      </w:r>
    </w:p>
    <w:p w14:paraId="4DE52DB2" w14:textId="77777777" w:rsidR="0087351F" w:rsidRPr="00E0255E" w:rsidRDefault="0087351F" w:rsidP="0087351F">
      <w:pPr>
        <w:pStyle w:val="B1"/>
      </w:pPr>
      <w:r w:rsidRPr="00E0255E">
        <w:t>10)</w:t>
      </w:r>
      <w:r w:rsidRPr="00E0255E">
        <w:tab/>
        <w:t>shall set the Request-URI of the SIP INVITE request to the public service identity identifying the participating MCVideo function serving the MCVideo user;</w:t>
      </w:r>
    </w:p>
    <w:p w14:paraId="6C16E32C" w14:textId="77777777" w:rsidR="0087351F" w:rsidRPr="00E0255E" w:rsidRDefault="0087351F" w:rsidP="0087351F">
      <w:pPr>
        <w:pStyle w:val="NO"/>
      </w:pPr>
      <w:r w:rsidRPr="00E0255E">
        <w:t>NOTE 1:</w:t>
      </w:r>
      <w:r w:rsidRPr="00E0255E">
        <w:tab/>
        <w:t>The MC</w:t>
      </w:r>
      <w:r w:rsidRPr="00E0255E">
        <w:rPr>
          <w:lang w:eastAsia="zh-CN"/>
        </w:rPr>
        <w:t>Video</w:t>
      </w:r>
      <w:r w:rsidRPr="00E0255E">
        <w:t xml:space="preserve"> client is configured with public service identity identifying the participating MC</w:t>
      </w:r>
      <w:r w:rsidRPr="00E0255E">
        <w:rPr>
          <w:lang w:eastAsia="zh-CN"/>
        </w:rPr>
        <w:t>Video</w:t>
      </w:r>
      <w:r w:rsidRPr="00E0255E">
        <w:t xml:space="preserve"> function serving the MCVideo user.</w:t>
      </w:r>
    </w:p>
    <w:p w14:paraId="45160333" w14:textId="77777777" w:rsidR="0087351F" w:rsidRPr="00E0255E" w:rsidRDefault="0087351F" w:rsidP="0087351F">
      <w:pPr>
        <w:pStyle w:val="B1"/>
      </w:pPr>
      <w:r w:rsidRPr="00E0255E">
        <w:t>11)</w:t>
      </w:r>
      <w:r w:rsidRPr="00E0255E">
        <w:tab/>
        <w:t>may include a P-Preferred-Identity header field in the SIP INVITE request containing a public user identity as specified in 3GPP TS 24.229 [</w:t>
      </w:r>
      <w:r w:rsidRPr="00E0255E">
        <w:rPr>
          <w:lang w:eastAsia="zh-CN"/>
        </w:rPr>
        <w:t>11</w:t>
      </w:r>
      <w:r w:rsidRPr="00E0255E">
        <w:t>];</w:t>
      </w:r>
    </w:p>
    <w:p w14:paraId="78858AE0" w14:textId="77777777" w:rsidR="0087351F" w:rsidRPr="00E0255E" w:rsidRDefault="0087351F" w:rsidP="0087351F">
      <w:pPr>
        <w:pStyle w:val="B1"/>
      </w:pPr>
      <w:r w:rsidRPr="00E0255E">
        <w:t>12)</w:t>
      </w:r>
      <w:r w:rsidRPr="00E0255E">
        <w:tab/>
        <w:t>if the MC</w:t>
      </w:r>
      <w:r w:rsidRPr="00E0255E">
        <w:rPr>
          <w:lang w:eastAsia="zh-CN"/>
        </w:rPr>
        <w:t>Video</w:t>
      </w:r>
      <w:r w:rsidRPr="00E0255E">
        <w:t xml:space="preserve"> emergency state is already set or the MC</w:t>
      </w:r>
      <w:r w:rsidRPr="00E0255E">
        <w:rPr>
          <w:lang w:eastAsia="zh-CN"/>
        </w:rPr>
        <w:t>Video</w:t>
      </w:r>
      <w:r w:rsidRPr="00E0255E">
        <w:t xml:space="preserve"> client emergency group state for this group is set to "MVEG 2: in-progress", the MC</w:t>
      </w:r>
      <w:r w:rsidRPr="00E0255E">
        <w:rPr>
          <w:lang w:eastAsia="zh-CN"/>
        </w:rPr>
        <w:t>Video</w:t>
      </w:r>
      <w:r w:rsidRPr="00E0255E">
        <w:t xml:space="preserve"> client shall include the Resource-Priority header field and comply with the procedures in clause </w:t>
      </w:r>
      <w:r w:rsidRPr="00E0255E">
        <w:rPr>
          <w:lang w:eastAsia="zh-CN"/>
        </w:rPr>
        <w:t>6.2.8.1.2</w:t>
      </w:r>
      <w:r w:rsidRPr="00E0255E">
        <w:t>;</w:t>
      </w:r>
    </w:p>
    <w:p w14:paraId="362D9AED" w14:textId="77777777" w:rsidR="0087351F" w:rsidRPr="00E0255E" w:rsidRDefault="0087351F" w:rsidP="0087351F">
      <w:pPr>
        <w:pStyle w:val="B1"/>
      </w:pPr>
      <w:r w:rsidRPr="00E0255E">
        <w:t>13)</w:t>
      </w:r>
      <w:r w:rsidRPr="00E0255E">
        <w:tab/>
        <w:t>if the MC</w:t>
      </w:r>
      <w:r w:rsidRPr="00E0255E">
        <w:rPr>
          <w:lang w:eastAsia="zh-CN"/>
        </w:rPr>
        <w:t>Video</w:t>
      </w:r>
      <w:r w:rsidRPr="00E0255E">
        <w:t xml:space="preserve"> client imminent peril group state for this group is set to "MVIG 2: in-progress" or "MVIG 4: confirm-pending" shall include the Resource-Priority header field and comply with the procedures in clause </w:t>
      </w:r>
      <w:r w:rsidRPr="00E0255E">
        <w:rPr>
          <w:lang w:eastAsia="zh-CN"/>
        </w:rPr>
        <w:t>6.2.8.1.12</w:t>
      </w:r>
      <w:r w:rsidRPr="00E0255E">
        <w:t>;</w:t>
      </w:r>
    </w:p>
    <w:p w14:paraId="0E9D5124" w14:textId="77777777" w:rsidR="0087351F" w:rsidRPr="00E0255E" w:rsidRDefault="0087351F" w:rsidP="0087351F">
      <w:pPr>
        <w:pStyle w:val="B1"/>
      </w:pPr>
      <w:r w:rsidRPr="00E0255E">
        <w:t>14)</w:t>
      </w:r>
      <w:r w:rsidRPr="00E0255E">
        <w:tab/>
        <w:t>shall contain in an application/vnd.3gpp.mc</w:t>
      </w:r>
      <w:r w:rsidRPr="00E0255E">
        <w:rPr>
          <w:lang w:eastAsia="zh-CN"/>
        </w:rPr>
        <w:t>video</w:t>
      </w:r>
      <w:r w:rsidRPr="00E0255E">
        <w:t>-info+xml MIME body with the &lt;mc</w:t>
      </w:r>
      <w:r w:rsidRPr="00E0255E">
        <w:rPr>
          <w:lang w:eastAsia="zh-CN"/>
        </w:rPr>
        <w:t>video</w:t>
      </w:r>
      <w:r w:rsidRPr="00E0255E">
        <w:t>info&gt; element containing the &lt;mc</w:t>
      </w:r>
      <w:r w:rsidRPr="00E0255E">
        <w:rPr>
          <w:lang w:eastAsia="zh-CN"/>
        </w:rPr>
        <w:t>video</w:t>
      </w:r>
      <w:r w:rsidRPr="00E0255E">
        <w:t>-Params&gt; element with:</w:t>
      </w:r>
    </w:p>
    <w:p w14:paraId="443E79CA" w14:textId="77777777" w:rsidR="0087351F" w:rsidRPr="00E0255E" w:rsidRDefault="0087351F" w:rsidP="0087351F">
      <w:pPr>
        <w:pStyle w:val="B2"/>
      </w:pPr>
      <w:r w:rsidRPr="00E0255E">
        <w:t>a)</w:t>
      </w:r>
      <w:r w:rsidRPr="00E0255E">
        <w:tab/>
        <w:t>the &lt;session-type&gt; element set to a value of "prearranged";</w:t>
      </w:r>
    </w:p>
    <w:p w14:paraId="2BD31E90" w14:textId="77777777" w:rsidR="0087351F" w:rsidRPr="00E0255E" w:rsidRDefault="0087351F" w:rsidP="0087351F">
      <w:pPr>
        <w:pStyle w:val="B2"/>
      </w:pPr>
      <w:r w:rsidRPr="00E0255E">
        <w:t>b)</w:t>
      </w:r>
      <w:r w:rsidRPr="00E0255E">
        <w:tab/>
        <w:t>the &lt;mc</w:t>
      </w:r>
      <w:r w:rsidRPr="00E0255E">
        <w:rPr>
          <w:lang w:eastAsia="zh-CN"/>
        </w:rPr>
        <w:t>video</w:t>
      </w:r>
      <w:r w:rsidRPr="00E0255E">
        <w:t>-request-uri&gt; element set to the group identity;</w:t>
      </w:r>
    </w:p>
    <w:p w14:paraId="5D484E88" w14:textId="77777777" w:rsidR="0087351F" w:rsidRPr="00E0255E" w:rsidRDefault="0087351F" w:rsidP="0087351F">
      <w:pPr>
        <w:pStyle w:val="B2"/>
      </w:pPr>
      <w:r w:rsidRPr="00E0255E">
        <w:t>c)</w:t>
      </w:r>
      <w:r w:rsidRPr="00E0255E">
        <w:tab/>
        <w:t>the &lt;mc</w:t>
      </w:r>
      <w:r w:rsidRPr="00E0255E">
        <w:rPr>
          <w:lang w:eastAsia="zh-CN"/>
        </w:rPr>
        <w:t>video</w:t>
      </w:r>
      <w:r w:rsidRPr="00E0255E">
        <w:t>-client-id&gt; element set to the MC</w:t>
      </w:r>
      <w:r w:rsidRPr="00E0255E">
        <w:rPr>
          <w:lang w:eastAsia="zh-CN"/>
        </w:rPr>
        <w:t>Video</w:t>
      </w:r>
      <w:r w:rsidRPr="00E0255E">
        <w:t xml:space="preserve"> client ID of the originating MC</w:t>
      </w:r>
      <w:r w:rsidRPr="00E0255E">
        <w:rPr>
          <w:lang w:eastAsia="zh-CN"/>
        </w:rPr>
        <w:t>Video</w:t>
      </w:r>
      <w:r w:rsidRPr="00E0255E">
        <w:t xml:space="preserve"> client; and</w:t>
      </w:r>
    </w:p>
    <w:p w14:paraId="39F9978A" w14:textId="77777777" w:rsidR="0087351F" w:rsidRPr="00E0255E" w:rsidRDefault="0087351F" w:rsidP="0087351F">
      <w:pPr>
        <w:pStyle w:val="NO"/>
      </w:pPr>
      <w:r w:rsidRPr="00E0255E">
        <w:t>NOTE 2:</w:t>
      </w:r>
      <w:r w:rsidRPr="00E0255E">
        <w:tab/>
        <w:t>The MC</w:t>
      </w:r>
      <w:r w:rsidRPr="00E0255E">
        <w:rPr>
          <w:lang w:eastAsia="zh-CN"/>
        </w:rPr>
        <w:t>Video</w:t>
      </w:r>
      <w:r w:rsidRPr="00E0255E">
        <w:t xml:space="preserve"> client does not include the MC</w:t>
      </w:r>
      <w:r w:rsidRPr="00E0255E">
        <w:rPr>
          <w:lang w:eastAsia="zh-CN"/>
        </w:rPr>
        <w:t>Video</w:t>
      </w:r>
      <w:r w:rsidRPr="00E0255E">
        <w:t xml:space="preserve"> ID of the originating MC</w:t>
      </w:r>
      <w:r w:rsidRPr="00E0255E">
        <w:rPr>
          <w:lang w:eastAsia="zh-CN"/>
        </w:rPr>
        <w:t>Video</w:t>
      </w:r>
      <w:r w:rsidRPr="00E0255E">
        <w:t xml:space="preserve"> user in the body, as this will be inserted into the body of the SIP INVITE request that is sent from the originating participating MC</w:t>
      </w:r>
      <w:r w:rsidRPr="00E0255E">
        <w:rPr>
          <w:lang w:eastAsia="zh-CN"/>
        </w:rPr>
        <w:t>Video</w:t>
      </w:r>
      <w:r w:rsidRPr="00E0255E">
        <w:t xml:space="preserve"> function.</w:t>
      </w:r>
    </w:p>
    <w:p w14:paraId="373764B2" w14:textId="77777777" w:rsidR="0087351F" w:rsidRPr="00E0255E" w:rsidRDefault="0087351F" w:rsidP="0087351F">
      <w:pPr>
        <w:pStyle w:val="B2"/>
      </w:pPr>
      <w:r w:rsidRPr="00E0255E">
        <w:t>d)</w:t>
      </w:r>
      <w:r w:rsidRPr="00E0255E">
        <w:tab/>
        <w:t>if the group identity can be determined to be a TGI and if the MC</w:t>
      </w:r>
      <w:r w:rsidRPr="00E0255E">
        <w:rPr>
          <w:lang w:eastAsia="zh-CN"/>
        </w:rPr>
        <w:t>Video</w:t>
      </w:r>
      <w:r w:rsidRPr="00E0255E">
        <w:t xml:space="preserve"> client can associate the TGI with a MCVideo group ID, the &lt;associated-group-id&gt; element set to the MCVideo group ID;</w:t>
      </w:r>
    </w:p>
    <w:p w14:paraId="631ED927" w14:textId="77777777" w:rsidR="0087351F" w:rsidRPr="00E0255E" w:rsidRDefault="0087351F" w:rsidP="0087351F">
      <w:pPr>
        <w:pStyle w:val="NO"/>
      </w:pPr>
      <w:r w:rsidRPr="00E0255E">
        <w:t>NOTE 3:</w:t>
      </w:r>
      <w:r w:rsidRPr="00E0255E">
        <w:tab/>
        <w:t>The text "can associate the TGI with a MC</w:t>
      </w:r>
      <w:r w:rsidRPr="00E0255E">
        <w:rPr>
          <w:lang w:eastAsia="zh-CN"/>
        </w:rPr>
        <w:t>Video</w:t>
      </w:r>
      <w:r w:rsidRPr="00E0255E">
        <w:t xml:space="preserve"> group ID" means that the MC</w:t>
      </w:r>
      <w:r w:rsidRPr="00E0255E">
        <w:rPr>
          <w:lang w:eastAsia="zh-CN"/>
        </w:rPr>
        <w:t>Video</w:t>
      </w:r>
      <w:r w:rsidRPr="00E0255E">
        <w:t xml:space="preserve"> client is able to determine that there is a constituent group of the temporary group that it is a member of.</w:t>
      </w:r>
    </w:p>
    <w:p w14:paraId="317D9ADD" w14:textId="77777777" w:rsidR="0087351F" w:rsidRPr="00E0255E" w:rsidRDefault="0087351F" w:rsidP="0087351F">
      <w:pPr>
        <w:pStyle w:val="NO"/>
      </w:pPr>
      <w:r w:rsidRPr="00E0255E">
        <w:lastRenderedPageBreak/>
        <w:t>NOTE 4:</w:t>
      </w:r>
      <w:r w:rsidRPr="00E0255E">
        <w:tab/>
        <w:t>The MC</w:t>
      </w:r>
      <w:r w:rsidRPr="00E0255E">
        <w:rPr>
          <w:lang w:eastAsia="zh-CN"/>
        </w:rPr>
        <w:t>Video</w:t>
      </w:r>
      <w:r w:rsidRPr="00E0255E">
        <w:t xml:space="preserve"> client is informed about temporary groups and regouping of MC</w:t>
      </w:r>
      <w:r w:rsidRPr="00E0255E">
        <w:rPr>
          <w:lang w:eastAsia="zh-CN"/>
        </w:rPr>
        <w:t>Video</w:t>
      </w:r>
      <w:r w:rsidRPr="00E0255E">
        <w:t xml:space="preserve"> groups that the user is a member of as specified in 3GPP TS 24.481 [</w:t>
      </w:r>
      <w:r w:rsidRPr="00E0255E">
        <w:rPr>
          <w:lang w:eastAsia="zh-CN"/>
        </w:rPr>
        <w:t>24</w:t>
      </w:r>
      <w:r w:rsidRPr="00E0255E">
        <w:t>].</w:t>
      </w:r>
    </w:p>
    <w:p w14:paraId="3AAAE721" w14:textId="77777777" w:rsidR="0087351F" w:rsidRPr="00E0255E" w:rsidRDefault="0087351F" w:rsidP="0087351F">
      <w:pPr>
        <w:pStyle w:val="NO"/>
      </w:pPr>
      <w:r w:rsidRPr="00E0255E">
        <w:t>NOTE 5:</w:t>
      </w:r>
      <w:r w:rsidRPr="00E0255E">
        <w:tab/>
        <w:t>If the MC</w:t>
      </w:r>
      <w:r w:rsidRPr="00E0255E">
        <w:rPr>
          <w:lang w:eastAsia="zh-CN"/>
        </w:rPr>
        <w:t>Video</w:t>
      </w:r>
      <w:r w:rsidRPr="00E0255E">
        <w:t xml:space="preserve"> user selected a TGI where there are several MC</w:t>
      </w:r>
      <w:r w:rsidRPr="00E0255E">
        <w:rPr>
          <w:lang w:eastAsia="zh-CN"/>
        </w:rPr>
        <w:t>Video</w:t>
      </w:r>
      <w:r w:rsidRPr="00E0255E">
        <w:t xml:space="preserve"> groups where the MC</w:t>
      </w:r>
      <w:r w:rsidRPr="00E0255E">
        <w:rPr>
          <w:lang w:eastAsia="zh-CN"/>
        </w:rPr>
        <w:t>Video</w:t>
      </w:r>
      <w:r w:rsidRPr="00E0255E">
        <w:t xml:space="preserve"> user is a member, the MC</w:t>
      </w:r>
      <w:r w:rsidRPr="00E0255E">
        <w:rPr>
          <w:lang w:eastAsia="zh-CN"/>
        </w:rPr>
        <w:t>Video</w:t>
      </w:r>
      <w:r w:rsidRPr="00E0255E">
        <w:t xml:space="preserve"> client selects one of those MC</w:t>
      </w:r>
      <w:r w:rsidRPr="00E0255E">
        <w:rPr>
          <w:lang w:eastAsia="zh-CN"/>
        </w:rPr>
        <w:t>Video</w:t>
      </w:r>
      <w:r w:rsidRPr="00E0255E">
        <w:t xml:space="preserve"> groups.</w:t>
      </w:r>
    </w:p>
    <w:p w14:paraId="4971A478" w14:textId="77777777" w:rsidR="0087351F" w:rsidRPr="00E0255E" w:rsidRDefault="0087351F" w:rsidP="0087351F">
      <w:pPr>
        <w:pStyle w:val="B1"/>
      </w:pPr>
      <w:r w:rsidRPr="00E0255E">
        <w:t>15)</w:t>
      </w:r>
      <w:r w:rsidRPr="00E0255E">
        <w:tab/>
        <w:t>shall include an SDP offer according to 3GPP TS 24.229 [</w:t>
      </w:r>
      <w:r w:rsidRPr="00E0255E">
        <w:rPr>
          <w:lang w:eastAsia="zh-CN"/>
        </w:rPr>
        <w:t>11</w:t>
      </w:r>
      <w:r w:rsidRPr="00E0255E">
        <w:t>] with the clarifications given in clause </w:t>
      </w:r>
      <w:r w:rsidRPr="00E0255E">
        <w:rPr>
          <w:lang w:eastAsia="zh-CN"/>
        </w:rPr>
        <w:t>6.2.1</w:t>
      </w:r>
      <w:r w:rsidRPr="00E0255E">
        <w:t xml:space="preserve">; </w:t>
      </w:r>
    </w:p>
    <w:p w14:paraId="27BF7460" w14:textId="77777777" w:rsidR="0087351F" w:rsidRPr="00E0255E" w:rsidRDefault="0087351F" w:rsidP="0087351F">
      <w:pPr>
        <w:pStyle w:val="B1"/>
      </w:pPr>
      <w:r w:rsidRPr="00E0255E">
        <w:t>16)</w:t>
      </w:r>
      <w:r w:rsidRPr="00E0255E">
        <w:tab/>
        <w:t>if an implicit transmission request is required, shall indicate this as specified in clause 6.4; and</w:t>
      </w:r>
    </w:p>
    <w:p w14:paraId="76E0461D" w14:textId="77777777" w:rsidR="0087351F" w:rsidRPr="00E0255E" w:rsidRDefault="0087351F" w:rsidP="0087351F">
      <w:pPr>
        <w:pStyle w:val="B1"/>
      </w:pPr>
      <w:r w:rsidRPr="00E0255E">
        <w:t>17)</w:t>
      </w:r>
      <w:r w:rsidRPr="00E0255E">
        <w:tab/>
        <w:t>shall send the SIP INVITE request towards the MCVideo server according to 3GPP TS 24.229 [</w:t>
      </w:r>
      <w:r w:rsidRPr="00E0255E">
        <w:rPr>
          <w:lang w:eastAsia="zh-CN"/>
        </w:rPr>
        <w:t>11</w:t>
      </w:r>
      <w:r w:rsidRPr="00E0255E">
        <w:t>].</w:t>
      </w:r>
    </w:p>
    <w:p w14:paraId="14EEAC11" w14:textId="77777777" w:rsidR="0087351F" w:rsidRPr="00E0255E" w:rsidRDefault="0087351F" w:rsidP="0087351F">
      <w:r w:rsidRPr="00E0255E">
        <w:t>On receiving a SIP 2xx response to the SIP INVITE request, the MCVideo client:</w:t>
      </w:r>
    </w:p>
    <w:p w14:paraId="234BC073" w14:textId="77777777" w:rsidR="0087351F" w:rsidRPr="00E0255E" w:rsidRDefault="0087351F" w:rsidP="0087351F">
      <w:pPr>
        <w:pStyle w:val="B1"/>
      </w:pPr>
      <w:r w:rsidRPr="00E0255E">
        <w:t>1)</w:t>
      </w:r>
      <w:r w:rsidRPr="00E0255E">
        <w:tab/>
        <w:t>shall interact with the user plane as specified in 3GPP TS 24.581 [5] ;</w:t>
      </w:r>
    </w:p>
    <w:p w14:paraId="2C22BF11" w14:textId="77777777" w:rsidR="0087351F" w:rsidRPr="00E0255E" w:rsidRDefault="0087351F" w:rsidP="0087351F">
      <w:pPr>
        <w:pStyle w:val="B1"/>
      </w:pPr>
      <w:r w:rsidRPr="00E0255E">
        <w:t>2)</w:t>
      </w:r>
      <w:r w:rsidRPr="00E0255E">
        <w:tab/>
        <w:t>if the MC</w:t>
      </w:r>
      <w:r w:rsidRPr="00E0255E">
        <w:rPr>
          <w:lang w:eastAsia="zh-CN"/>
        </w:rPr>
        <w:t>Video</w:t>
      </w:r>
      <w:r w:rsidRPr="00E0255E">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E0255E">
        <w:rPr>
          <w:lang w:eastAsia="zh-CN"/>
        </w:rPr>
        <w:t>6.2.8.1.4</w:t>
      </w:r>
      <w:r w:rsidRPr="00E0255E">
        <w:t>; and</w:t>
      </w:r>
    </w:p>
    <w:p w14:paraId="4C08A6FF" w14:textId="77777777" w:rsidR="0087351F" w:rsidRPr="00E0255E" w:rsidRDefault="0087351F" w:rsidP="0087351F">
      <w:pPr>
        <w:pStyle w:val="B1"/>
      </w:pPr>
      <w:r w:rsidRPr="00E0255E">
        <w:t>3)</w:t>
      </w:r>
      <w:r w:rsidRPr="00E0255E">
        <w:tab/>
        <w:t>may subscribe to the conference event package as specified in clause </w:t>
      </w:r>
      <w:r w:rsidRPr="00E0255E">
        <w:rPr>
          <w:lang w:eastAsia="zh-CN"/>
        </w:rPr>
        <w:t>9.1.3.1</w:t>
      </w:r>
      <w:r w:rsidRPr="00E0255E">
        <w:t>.</w:t>
      </w:r>
    </w:p>
    <w:p w14:paraId="02FB6AD8" w14:textId="77777777" w:rsidR="0087351F" w:rsidRPr="00E0255E" w:rsidRDefault="0087351F" w:rsidP="0087351F">
      <w:r w:rsidRPr="00E0255E">
        <w:t>On receiving a SIP 4xx response, a SIP 5xx response or a SIP 6xx response to the SIP INVITE request:</w:t>
      </w:r>
    </w:p>
    <w:p w14:paraId="023E8AA8" w14:textId="77777777" w:rsidR="0087351F" w:rsidRPr="00E0255E" w:rsidRDefault="0087351F" w:rsidP="0087351F">
      <w:pPr>
        <w:pStyle w:val="B1"/>
      </w:pPr>
      <w:r w:rsidRPr="00E0255E">
        <w:t>1)</w:t>
      </w:r>
      <w:r w:rsidRPr="00E0255E">
        <w:tab/>
        <w:t>if the MC</w:t>
      </w:r>
      <w:r w:rsidRPr="00E0255E">
        <w:rPr>
          <w:lang w:eastAsia="zh-CN"/>
        </w:rPr>
        <w:t>Video</w:t>
      </w:r>
      <w:r w:rsidRPr="00E0255E">
        <w:t xml:space="preserve"> emergency group call state is set to "MVEGC 2: emergency-call-requested" or "MVEGC 3: emergency-call-granted"; or</w:t>
      </w:r>
    </w:p>
    <w:p w14:paraId="345A0CA0" w14:textId="77777777" w:rsidR="0087351F" w:rsidRPr="00E0255E" w:rsidRDefault="0087351F" w:rsidP="0087351F">
      <w:pPr>
        <w:pStyle w:val="B1"/>
      </w:pPr>
      <w:r w:rsidRPr="00E0255E">
        <w:t>2)</w:t>
      </w:r>
      <w:r w:rsidRPr="00E0255E">
        <w:tab/>
        <w:t>if the MC</w:t>
      </w:r>
      <w:r w:rsidRPr="00E0255E">
        <w:rPr>
          <w:lang w:eastAsia="zh-CN"/>
        </w:rPr>
        <w:t>Video</w:t>
      </w:r>
      <w:r w:rsidRPr="00E0255E">
        <w:t xml:space="preserve"> imminent peril group call state is set to "MVIGC 2: imminent-peril-call-requested" or "MVIGC 3: imminent-peril-call-granted";</w:t>
      </w:r>
    </w:p>
    <w:p w14:paraId="7DA32C6F" w14:textId="77777777" w:rsidR="0087351F" w:rsidRPr="00E0255E" w:rsidRDefault="0087351F" w:rsidP="0087351F">
      <w:pPr>
        <w:pStyle w:val="B1"/>
        <w:ind w:left="0" w:firstLine="0"/>
      </w:pPr>
      <w:r w:rsidRPr="00E0255E">
        <w:t>the MC</w:t>
      </w:r>
      <w:r w:rsidRPr="00E0255E">
        <w:rPr>
          <w:lang w:eastAsia="zh-CN"/>
        </w:rPr>
        <w:t>Video</w:t>
      </w:r>
      <w:r w:rsidRPr="00E0255E">
        <w:t xml:space="preserve"> client shall perform the actions specified in clause </w:t>
      </w:r>
      <w:r w:rsidRPr="00E0255E">
        <w:rPr>
          <w:lang w:eastAsia="zh-CN"/>
        </w:rPr>
        <w:t>6.2.8.1.5</w:t>
      </w:r>
      <w:r w:rsidRPr="00E0255E">
        <w:t>.</w:t>
      </w:r>
    </w:p>
    <w:p w14:paraId="77ECA079" w14:textId="77777777" w:rsidR="0087351F" w:rsidRPr="00E0255E" w:rsidRDefault="0087351F" w:rsidP="0087351F">
      <w:r w:rsidRPr="00E0255E">
        <w:t>On receiving a SIP INFO request where the Request-URI contains an MC</w:t>
      </w:r>
      <w:r w:rsidRPr="00E0255E">
        <w:rPr>
          <w:lang w:eastAsia="zh-CN"/>
        </w:rPr>
        <w:t>Video</w:t>
      </w:r>
      <w:r w:rsidRPr="00E0255E">
        <w:t xml:space="preserve"> session ID identifying an ongoing group session, the MC</w:t>
      </w:r>
      <w:r w:rsidRPr="00E0255E">
        <w:rPr>
          <w:lang w:eastAsia="zh-CN"/>
        </w:rPr>
        <w:t>Video</w:t>
      </w:r>
      <w:r w:rsidRPr="00E0255E">
        <w:t xml:space="preserve"> client shall follow the actions specified in clause </w:t>
      </w:r>
      <w:r w:rsidRPr="00E0255E">
        <w:rPr>
          <w:lang w:eastAsia="zh-CN"/>
        </w:rPr>
        <w:t>6.2.8.1.13</w:t>
      </w:r>
      <w:r w:rsidRPr="00E0255E">
        <w:t>.</w:t>
      </w:r>
    </w:p>
    <w:p w14:paraId="4BD52F6D" w14:textId="77777777" w:rsidR="0087351F" w:rsidRPr="00E0255E" w:rsidRDefault="0087351F" w:rsidP="0087351F">
      <w:r w:rsidRPr="00E0255E">
        <w:t>[TS 24.281, clause 9.2.3.2]</w:t>
      </w:r>
    </w:p>
    <w:p w14:paraId="4C8950F9" w14:textId="77777777" w:rsidR="0087351F" w:rsidRPr="00E0255E" w:rsidRDefault="0087351F" w:rsidP="0087351F">
      <w:pPr>
        <w:rPr>
          <w:rFonts w:eastAsia="SimSun"/>
        </w:rPr>
      </w:pPr>
      <w:r w:rsidRPr="00E0255E">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4AF43B45" w14:textId="77777777" w:rsidR="0087351F" w:rsidRPr="00E0255E" w:rsidRDefault="0087351F" w:rsidP="0087351F">
      <w:pPr>
        <w:rPr>
          <w:rFonts w:eastAsia="SimSun"/>
        </w:rPr>
      </w:pPr>
      <w:r w:rsidRPr="00E0255E">
        <w:rPr>
          <w:rFonts w:eastAsia="SimSun"/>
        </w:rPr>
        <w:t>When subscribing to the conference state event package, the MCVideo client:</w:t>
      </w:r>
    </w:p>
    <w:p w14:paraId="1692A59A" w14:textId="77777777" w:rsidR="0087351F" w:rsidRPr="00E0255E" w:rsidRDefault="0087351F" w:rsidP="0087351F">
      <w:pPr>
        <w:pStyle w:val="B1"/>
        <w:rPr>
          <w:rFonts w:eastAsia="SimSun"/>
        </w:rPr>
      </w:pPr>
      <w:r w:rsidRPr="00E0255E">
        <w:rPr>
          <w:rFonts w:eastAsia="SimSun"/>
        </w:rPr>
        <w:t>1)</w:t>
      </w:r>
      <w:r w:rsidRPr="00E0255E">
        <w:rPr>
          <w:rFonts w:eastAsia="SimSun"/>
        </w:rPr>
        <w:tab/>
        <w:t xml:space="preserve">shall generate a SIP SUBSCRIBE request and use a new SIP-dialog according to IETF RFC 6665 [16], </w:t>
      </w:r>
      <w:r w:rsidRPr="00E0255E">
        <w:t>IETF RFC 4575 [57] and 3GPP TS 24.229 [11]</w:t>
      </w:r>
      <w:r w:rsidRPr="00E0255E">
        <w:rPr>
          <w:rFonts w:eastAsia="SimSun"/>
        </w:rPr>
        <w:t>;</w:t>
      </w:r>
    </w:p>
    <w:p w14:paraId="12E7CF21" w14:textId="77777777" w:rsidR="0087351F" w:rsidRPr="00E0255E" w:rsidRDefault="0087351F" w:rsidP="0087351F">
      <w:pPr>
        <w:pStyle w:val="B1"/>
        <w:rPr>
          <w:rFonts w:eastAsia="SimSun"/>
        </w:rPr>
      </w:pPr>
      <w:r w:rsidRPr="00E0255E">
        <w:rPr>
          <w:rFonts w:eastAsia="SimSun"/>
        </w:rPr>
        <w:t>2)</w:t>
      </w:r>
      <w:r w:rsidRPr="00E0255E">
        <w:rPr>
          <w:rFonts w:eastAsia="SimSun"/>
        </w:rPr>
        <w:tab/>
      </w:r>
      <w:r w:rsidRPr="00E0255E">
        <w:t xml:space="preserve">shall set the Request-URI of the SIP SUBSCRIBE request to the </w:t>
      </w:r>
      <w:r w:rsidRPr="00E0255E">
        <w:rPr>
          <w:rFonts w:eastAsia="SimSun"/>
        </w:rPr>
        <w:t>MCVideo session</w:t>
      </w:r>
      <w:r w:rsidRPr="00E0255E">
        <w:t xml:space="preserve"> identity of the group session;</w:t>
      </w:r>
    </w:p>
    <w:p w14:paraId="6201D1B8" w14:textId="77777777" w:rsidR="0087351F" w:rsidRPr="00E0255E" w:rsidRDefault="0087351F" w:rsidP="0087351F">
      <w:pPr>
        <w:pStyle w:val="B1"/>
      </w:pPr>
      <w:r w:rsidRPr="00E0255E">
        <w:t>3)</w:t>
      </w:r>
      <w:r w:rsidRPr="00E0255E">
        <w:tab/>
        <w:t>shall include the ICSI value "urn:urn-7:3gpp-service.ims.icsi.mcvideo" (coded as specified in 3GPP TS 24.229 [11]), in a P-Preferred-Service header field according to IETF </w:t>
      </w:r>
      <w:r w:rsidRPr="00E0255E">
        <w:rPr>
          <w:rFonts w:eastAsia="MS Mincho"/>
        </w:rPr>
        <w:t>RFC 6050 [14]</w:t>
      </w:r>
      <w:r w:rsidRPr="00E0255E">
        <w:t>;</w:t>
      </w:r>
    </w:p>
    <w:p w14:paraId="7AD76A8A" w14:textId="77777777" w:rsidR="0087351F" w:rsidRPr="00E0255E" w:rsidRDefault="0087351F" w:rsidP="0087351F">
      <w:pPr>
        <w:pStyle w:val="B1"/>
        <w:rPr>
          <w:rFonts w:eastAsia="SimSun"/>
        </w:rPr>
      </w:pPr>
      <w:r w:rsidRPr="00E0255E">
        <w:rPr>
          <w:rFonts w:eastAsia="SimSun"/>
        </w:rPr>
        <w:t>4)</w:t>
      </w:r>
      <w:r w:rsidRPr="00E0255E">
        <w:rPr>
          <w:rFonts w:eastAsia="SimSun"/>
        </w:rPr>
        <w:tab/>
        <w:t xml:space="preserve">shall include an Accept-Contact header with the media feature tag g.3gpp.icsi-ref with the value </w:t>
      </w:r>
      <w:r w:rsidRPr="00E0255E">
        <w:t xml:space="preserve">"urn:urn-7:3gpp-service.ims.icsi.mcvideo" </w:t>
      </w:r>
      <w:r w:rsidRPr="00E0255E">
        <w:rPr>
          <w:rFonts w:eastAsia="SimSun"/>
        </w:rPr>
        <w:t xml:space="preserve">along with "require" and "explicit" header field parameters </w:t>
      </w:r>
      <w:r w:rsidRPr="00E0255E">
        <w:rPr>
          <w:lang w:eastAsia="ko-KR"/>
        </w:rPr>
        <w:t>according to IETF RFC 3841 [20]</w:t>
      </w:r>
      <w:r w:rsidRPr="00E0255E">
        <w:rPr>
          <w:rFonts w:eastAsia="SimSun"/>
        </w:rPr>
        <w:t>;</w:t>
      </w:r>
    </w:p>
    <w:p w14:paraId="351F2326" w14:textId="77777777" w:rsidR="0087351F" w:rsidRPr="00E0255E" w:rsidRDefault="0087351F" w:rsidP="0087351F">
      <w:pPr>
        <w:pStyle w:val="B1"/>
        <w:rPr>
          <w:rFonts w:eastAsia="SimSun"/>
        </w:rPr>
      </w:pPr>
      <w:r w:rsidRPr="00E0255E">
        <w:rPr>
          <w:rFonts w:eastAsia="SimSun"/>
        </w:rPr>
        <w:t>5)</w:t>
      </w:r>
      <w:r w:rsidRPr="00E0255E">
        <w:rPr>
          <w:rFonts w:eastAsia="SimSun"/>
        </w:rPr>
        <w:tab/>
        <w:t>if the MCVideo client wants to receive the current status and later notification, shall set the Expires header field according to IETF RFC 6665 [16], to 4294967295;</w:t>
      </w:r>
    </w:p>
    <w:p w14:paraId="06943BC1" w14:textId="77777777" w:rsidR="0087351F" w:rsidRPr="00E0255E" w:rsidRDefault="0087351F" w:rsidP="0087351F">
      <w:pPr>
        <w:pStyle w:val="NO"/>
        <w:rPr>
          <w:rFonts w:eastAsia="SimSun"/>
        </w:rPr>
      </w:pPr>
      <w:r w:rsidRPr="00E0255E">
        <w:rPr>
          <w:rFonts w:eastAsia="SimSun"/>
        </w:rPr>
        <w:t>NOTE 1:</w:t>
      </w:r>
      <w:r w:rsidRPr="00E0255E">
        <w:rPr>
          <w:rFonts w:eastAsia="SimSun"/>
        </w:rPr>
        <w:tab/>
        <w:t>4294967295, which is equal to 2</w:t>
      </w:r>
      <w:r w:rsidRPr="00E0255E">
        <w:rPr>
          <w:rFonts w:eastAsia="SimSun"/>
          <w:vertAlign w:val="superscript"/>
        </w:rPr>
        <w:t>32</w:t>
      </w:r>
      <w:r w:rsidRPr="00E0255E">
        <w:rPr>
          <w:rFonts w:eastAsia="SimSun"/>
        </w:rPr>
        <w:t>-1, is the highest value defined for Expires header field in IETF RFC 3261 [15].</w:t>
      </w:r>
    </w:p>
    <w:p w14:paraId="7FC51182" w14:textId="77777777" w:rsidR="0087351F" w:rsidRPr="00E0255E" w:rsidRDefault="0087351F" w:rsidP="0087351F">
      <w:pPr>
        <w:pStyle w:val="B1"/>
        <w:rPr>
          <w:rFonts w:eastAsia="SimSun"/>
        </w:rPr>
      </w:pPr>
      <w:r w:rsidRPr="00E0255E">
        <w:rPr>
          <w:rFonts w:eastAsia="SimSun"/>
        </w:rPr>
        <w:t>6)</w:t>
      </w:r>
      <w:r w:rsidRPr="00E0255E">
        <w:rPr>
          <w:rFonts w:eastAsia="SimSun"/>
        </w:rPr>
        <w:tab/>
        <w:t>if the MCVideo client wants to fetch the current state only, shall set the Expires header field according to IETF RFC 6665 [16], to zero;</w:t>
      </w:r>
    </w:p>
    <w:p w14:paraId="463DA37C" w14:textId="77777777" w:rsidR="0087351F" w:rsidRPr="00E0255E" w:rsidRDefault="0087351F" w:rsidP="0087351F">
      <w:pPr>
        <w:pStyle w:val="B1"/>
        <w:rPr>
          <w:lang w:eastAsia="ko-KR"/>
        </w:rPr>
      </w:pPr>
      <w:r w:rsidRPr="00E0255E">
        <w:rPr>
          <w:lang w:eastAsia="ko-KR"/>
        </w:rPr>
        <w:t>7)</w:t>
      </w:r>
      <w:r w:rsidRPr="00E0255E">
        <w:rPr>
          <w:lang w:eastAsia="ko-KR"/>
        </w:rPr>
        <w:tab/>
        <w:t xml:space="preserve">shall include an Accept header field containing the </w:t>
      </w:r>
      <w:r w:rsidRPr="00E0255E">
        <w:rPr>
          <w:rFonts w:eastAsia="SimSun"/>
        </w:rPr>
        <w:t>application/</w:t>
      </w:r>
      <w:r w:rsidRPr="00E0255E">
        <w:t>conference-info+xml</w:t>
      </w:r>
      <w:r w:rsidRPr="00E0255E">
        <w:rPr>
          <w:rFonts w:eastAsia="SimSun"/>
        </w:rPr>
        <w:t>"MIME type;</w:t>
      </w:r>
    </w:p>
    <w:p w14:paraId="45B59E3E" w14:textId="77777777" w:rsidR="0087351F" w:rsidRPr="00E0255E" w:rsidRDefault="0087351F" w:rsidP="0087351F">
      <w:pPr>
        <w:pStyle w:val="B1"/>
        <w:rPr>
          <w:rFonts w:eastAsia="SimSun"/>
        </w:rPr>
      </w:pPr>
      <w:r w:rsidRPr="00E0255E">
        <w:rPr>
          <w:rFonts w:eastAsia="SimSun"/>
        </w:rPr>
        <w:lastRenderedPageBreak/>
        <w:t>8)</w:t>
      </w:r>
      <w:r w:rsidRPr="00E0255E">
        <w:rPr>
          <w:rFonts w:eastAsia="SimSun"/>
        </w:rPr>
        <w:tab/>
        <w:t xml:space="preserve">shall include an application/vnd.3gpp.mcvideo-info+xml MIME body with </w:t>
      </w:r>
      <w:r w:rsidRPr="00E0255E">
        <w:t xml:space="preserve">the &lt;mcvideo-request-uri&gt; element set to the MCVideo </w:t>
      </w:r>
      <w:r w:rsidRPr="00E0255E">
        <w:rPr>
          <w:lang w:eastAsia="ko-KR"/>
        </w:rPr>
        <w:t>group ID of the group session; and</w:t>
      </w:r>
    </w:p>
    <w:p w14:paraId="63849453" w14:textId="77777777" w:rsidR="0087351F" w:rsidRPr="00E0255E" w:rsidRDefault="0087351F" w:rsidP="0087351F">
      <w:pPr>
        <w:pStyle w:val="B1"/>
        <w:rPr>
          <w:rFonts w:eastAsia="SimSun"/>
        </w:rPr>
      </w:pPr>
      <w:r w:rsidRPr="00E0255E">
        <w:rPr>
          <w:rFonts w:eastAsia="SimSun"/>
        </w:rPr>
        <w:t>9)</w:t>
      </w:r>
      <w:r w:rsidRPr="00E0255E">
        <w:rPr>
          <w:rFonts w:eastAsia="SimSun"/>
        </w:rPr>
        <w:tab/>
        <w:t>shall send the SIP SUBSCRIBE request using a new SIP dialog according to 3GPP TS 24.229 [11].</w:t>
      </w:r>
    </w:p>
    <w:p w14:paraId="703B3241" w14:textId="77777777" w:rsidR="0087351F" w:rsidRPr="00E0255E" w:rsidRDefault="0087351F" w:rsidP="0087351F">
      <w:pPr>
        <w:rPr>
          <w:rFonts w:eastAsia="SimSun"/>
        </w:rPr>
      </w:pPr>
      <w:r w:rsidRPr="00E0255E">
        <w:rPr>
          <w:rFonts w:eastAsia="SimSun"/>
        </w:rPr>
        <w:t xml:space="preserve">The responses to the SIP SUBSCRIBE request shall be handled according to IETF RFC 6665 [16], </w:t>
      </w:r>
      <w:r w:rsidRPr="00E0255E">
        <w:t>IETF RFC 4575 [57]</w:t>
      </w:r>
      <w:r w:rsidRPr="00E0255E">
        <w:rPr>
          <w:rFonts w:eastAsia="SimSun"/>
        </w:rPr>
        <w:t xml:space="preserve"> and TS 24.229 [11].</w:t>
      </w:r>
    </w:p>
    <w:p w14:paraId="2A03DC5A" w14:textId="77777777" w:rsidR="0087351F" w:rsidRPr="00E0255E" w:rsidRDefault="0087351F" w:rsidP="0087351F">
      <w:pPr>
        <w:rPr>
          <w:rFonts w:eastAsia="SimSun"/>
        </w:rPr>
      </w:pPr>
      <w:r w:rsidRPr="00E0255E">
        <w:rPr>
          <w:rFonts w:eastAsia="SimSun"/>
        </w:rPr>
        <w:t>Upon receiving a SIP NOTIFY requests to the previously sent SIP SUBSCRIBE request the MCVideo client:</w:t>
      </w:r>
    </w:p>
    <w:p w14:paraId="71294288" w14:textId="77777777" w:rsidR="0087351F" w:rsidRPr="00E0255E" w:rsidRDefault="0087351F" w:rsidP="0087351F">
      <w:pPr>
        <w:pStyle w:val="B1"/>
        <w:rPr>
          <w:rFonts w:eastAsia="SimSun"/>
        </w:rPr>
      </w:pPr>
      <w:r w:rsidRPr="00E0255E">
        <w:rPr>
          <w:rFonts w:eastAsia="SimSun"/>
        </w:rPr>
        <w:t>1)</w:t>
      </w:r>
      <w:r w:rsidRPr="00E0255E">
        <w:rPr>
          <w:rFonts w:eastAsia="SimSun"/>
        </w:rPr>
        <w:tab/>
        <w:t xml:space="preserve">shall handle the request according to IETF RFC 6665 [16] and </w:t>
      </w:r>
      <w:r w:rsidRPr="00E0255E">
        <w:t>IETF RFC 4575 [57]</w:t>
      </w:r>
      <w:r w:rsidRPr="00E0255E">
        <w:rPr>
          <w:rFonts w:eastAsia="SimSun"/>
        </w:rPr>
        <w:t>; and</w:t>
      </w:r>
    </w:p>
    <w:p w14:paraId="56EA5371" w14:textId="77777777" w:rsidR="0087351F" w:rsidRPr="00E0255E" w:rsidRDefault="0087351F" w:rsidP="0087351F">
      <w:pPr>
        <w:pStyle w:val="B1"/>
        <w:rPr>
          <w:rFonts w:eastAsia="SimSun"/>
        </w:rPr>
      </w:pPr>
      <w:r w:rsidRPr="00E0255E">
        <w:rPr>
          <w:rFonts w:eastAsia="SimSun"/>
        </w:rPr>
        <w:t>2)</w:t>
      </w:r>
      <w:r w:rsidRPr="00E0255E">
        <w:rPr>
          <w:rFonts w:eastAsia="SimSun"/>
        </w:rPr>
        <w:tab/>
        <w:t>may display the current state information to the MCVideo client based on the information in the SIP NOTIFY request body.</w:t>
      </w:r>
    </w:p>
    <w:p w14:paraId="768FEF96" w14:textId="77777777" w:rsidR="0087351F" w:rsidRPr="00E0255E" w:rsidRDefault="0087351F" w:rsidP="0087351F">
      <w:pPr>
        <w:rPr>
          <w:rFonts w:eastAsia="SimSun"/>
        </w:rPr>
      </w:pPr>
      <w:r w:rsidRPr="00E0255E">
        <w:rPr>
          <w:rFonts w:eastAsia="SimSun"/>
        </w:rPr>
        <w:t>When needed the MCVideo client shall terminate the subscription and indicate it terminated according to IETF RFC 6665 [16].</w:t>
      </w:r>
    </w:p>
    <w:p w14:paraId="0AE75005" w14:textId="77777777" w:rsidR="0087351F" w:rsidRPr="00E0255E" w:rsidRDefault="0087351F" w:rsidP="0087351F">
      <w:pPr>
        <w:pStyle w:val="NO"/>
        <w:rPr>
          <w:rFonts w:eastAsia="SimSun"/>
        </w:rPr>
      </w:pPr>
      <w:r w:rsidRPr="00E0255E">
        <w:rPr>
          <w:rFonts w:eastAsia="SimSun"/>
        </w:rPr>
        <w:t>NOTE 2:</w:t>
      </w:r>
      <w:r w:rsidRPr="00E0255E">
        <w:rPr>
          <w:rFonts w:eastAsia="SimSun"/>
        </w:rPr>
        <w:tab/>
        <w:t>The contents of the received SIP NOTIFY request body is specified in clause </w:t>
      </w:r>
      <w:r w:rsidRPr="00E0255E">
        <w:t>6.3.3.</w:t>
      </w:r>
      <w:r w:rsidRPr="00E0255E">
        <w:rPr>
          <w:lang w:eastAsia="ko-KR"/>
        </w:rPr>
        <w:t>4</w:t>
      </w:r>
      <w:r w:rsidRPr="00E0255E">
        <w:rPr>
          <w:rFonts w:eastAsia="SimSun"/>
        </w:rPr>
        <w:t>.</w:t>
      </w:r>
    </w:p>
    <w:p w14:paraId="66F59379" w14:textId="77777777" w:rsidR="0087351F" w:rsidRPr="00E0255E" w:rsidRDefault="0087351F" w:rsidP="0087351F">
      <w:r w:rsidRPr="00E0255E">
        <w:t xml:space="preserve">[TS 24.281, clause </w:t>
      </w:r>
      <w:r w:rsidRPr="00E0255E">
        <w:rPr>
          <w:lang w:eastAsia="zh-CN"/>
        </w:rPr>
        <w:t>9</w:t>
      </w:r>
      <w:r w:rsidRPr="00E0255E">
        <w:rPr>
          <w:lang w:eastAsia="ko-KR"/>
        </w:rPr>
        <w:t>.</w:t>
      </w:r>
      <w:r w:rsidRPr="00E0255E">
        <w:rPr>
          <w:lang w:eastAsia="zh-CN"/>
        </w:rPr>
        <w:t>2</w:t>
      </w:r>
      <w:r w:rsidRPr="00E0255E">
        <w:rPr>
          <w:lang w:eastAsia="ko-KR"/>
        </w:rPr>
        <w:t>.</w:t>
      </w:r>
      <w:r w:rsidRPr="00E0255E">
        <w:rPr>
          <w:lang w:eastAsia="zh-CN"/>
        </w:rPr>
        <w:t>1</w:t>
      </w:r>
      <w:r w:rsidRPr="00E0255E">
        <w:rPr>
          <w:lang w:eastAsia="ko-KR"/>
        </w:rPr>
        <w:t>.2.3.1</w:t>
      </w:r>
      <w:r w:rsidRPr="00E0255E">
        <w:t>]</w:t>
      </w:r>
    </w:p>
    <w:p w14:paraId="762789FB" w14:textId="77777777" w:rsidR="0087351F" w:rsidRPr="00E0255E" w:rsidRDefault="0087351F" w:rsidP="0087351F">
      <w:pPr>
        <w:rPr>
          <w:lang w:eastAsia="ko-KR"/>
        </w:rPr>
      </w:pPr>
      <w:r w:rsidRPr="00E0255E">
        <w:rPr>
          <w:lang w:eastAsia="ko-KR"/>
        </w:rPr>
        <w:t>When an MCVideo client wants to leave the MCVideo session that has been established using on-demand session, the MCVideo client shall follow the procedures as specified in clause </w:t>
      </w:r>
      <w:r w:rsidRPr="00E0255E">
        <w:rPr>
          <w:lang w:eastAsia="zh-CN"/>
        </w:rPr>
        <w:t>6.2.4.1</w:t>
      </w:r>
      <w:r w:rsidRPr="00E0255E">
        <w:rPr>
          <w:lang w:eastAsia="ko-KR"/>
        </w:rPr>
        <w:t>.</w:t>
      </w:r>
    </w:p>
    <w:p w14:paraId="65E55A24" w14:textId="77777777" w:rsidR="0087351F" w:rsidRPr="00E0255E" w:rsidRDefault="0087351F" w:rsidP="0087351F">
      <w:pPr>
        <w:pStyle w:val="H6"/>
      </w:pPr>
      <w:r w:rsidRPr="00E0255E">
        <w:t>6.1.3.1.3</w:t>
      </w:r>
      <w:r w:rsidRPr="00E0255E">
        <w:tab/>
        <w:t>Test description</w:t>
      </w:r>
    </w:p>
    <w:p w14:paraId="2AC00FF0" w14:textId="77777777" w:rsidR="0087351F" w:rsidRPr="00E0255E" w:rsidRDefault="0087351F" w:rsidP="0087351F">
      <w:pPr>
        <w:pStyle w:val="H6"/>
      </w:pPr>
      <w:r w:rsidRPr="00E0255E">
        <w:t>6.1.3.1.3.1</w:t>
      </w:r>
      <w:r w:rsidRPr="00E0255E">
        <w:tab/>
        <w:t>Pre-test conditions</w:t>
      </w:r>
    </w:p>
    <w:p w14:paraId="25304381" w14:textId="77777777" w:rsidR="0087351F" w:rsidRPr="00E0255E" w:rsidRDefault="0087351F" w:rsidP="0087351F">
      <w:pPr>
        <w:pStyle w:val="H6"/>
      </w:pPr>
      <w:r w:rsidRPr="00E0255E">
        <w:t>System Simulator:</w:t>
      </w:r>
    </w:p>
    <w:p w14:paraId="479A731F" w14:textId="77777777" w:rsidR="0087351F" w:rsidRPr="00E0255E" w:rsidRDefault="0087351F" w:rsidP="0087351F">
      <w:pPr>
        <w:pStyle w:val="B1"/>
      </w:pPr>
      <w:r w:rsidRPr="00E0255E">
        <w:t>-</w:t>
      </w:r>
      <w:r w:rsidRPr="00E0255E">
        <w:tab/>
        <w:t>SS (MCVideo server)</w:t>
      </w:r>
    </w:p>
    <w:p w14:paraId="0B3F3C24" w14:textId="77777777" w:rsidR="0087351F" w:rsidRPr="00E0255E" w:rsidRDefault="0087351F" w:rsidP="0087351F">
      <w:pPr>
        <w:pStyle w:val="B1"/>
      </w:pPr>
      <w:r w:rsidRPr="00E0255E">
        <w:t>-</w:t>
      </w:r>
      <w:r w:rsidRPr="00E0255E">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3F2D652" w14:textId="77777777" w:rsidR="0087351F" w:rsidRPr="00E0255E" w:rsidRDefault="0087351F" w:rsidP="0087351F">
      <w:pPr>
        <w:pStyle w:val="H6"/>
      </w:pPr>
      <w:r w:rsidRPr="00E0255E">
        <w:t>IUT:</w:t>
      </w:r>
    </w:p>
    <w:p w14:paraId="6614C5D4" w14:textId="77777777" w:rsidR="0087351F" w:rsidRPr="00E0255E" w:rsidRDefault="0087351F" w:rsidP="0087351F">
      <w:pPr>
        <w:pStyle w:val="B1"/>
      </w:pPr>
      <w:r w:rsidRPr="00E0255E">
        <w:t>-</w:t>
      </w:r>
      <w:r w:rsidRPr="00E0255E">
        <w:tab/>
        <w:t>UE (MCVideo client)</w:t>
      </w:r>
    </w:p>
    <w:p w14:paraId="45F63F24" w14:textId="77777777" w:rsidR="0087351F" w:rsidRPr="00E0255E" w:rsidRDefault="0087351F" w:rsidP="0087351F">
      <w:pPr>
        <w:pStyle w:val="B1"/>
      </w:pPr>
      <w:r w:rsidRPr="00E0255E">
        <w:t>-</w:t>
      </w:r>
      <w:r w:rsidRPr="00E0255E">
        <w:tab/>
        <w:t>The test USIM set as defined in TS 36.579-1 [2], subclause 5.5.10 is inserted.</w:t>
      </w:r>
    </w:p>
    <w:p w14:paraId="12E11BDA" w14:textId="77777777" w:rsidR="0087351F" w:rsidRPr="00E0255E" w:rsidRDefault="0087351F" w:rsidP="0087351F">
      <w:pPr>
        <w:pStyle w:val="H6"/>
      </w:pPr>
      <w:r w:rsidRPr="00E0255E">
        <w:t>Preamble:</w:t>
      </w:r>
    </w:p>
    <w:p w14:paraId="60F63084" w14:textId="77777777" w:rsidR="0087351F" w:rsidRPr="00E0255E" w:rsidRDefault="0087351F" w:rsidP="0087351F">
      <w:pPr>
        <w:pStyle w:val="B1"/>
      </w:pPr>
      <w:r w:rsidRPr="00E0255E">
        <w:t>-</w:t>
      </w:r>
      <w:r w:rsidRPr="00E0255E">
        <w:tab/>
        <w:t>The UE has performed the Generic Test Procedure for MCVideo UE registration as specified in TS 36.579-1 [2], subclause 5.4.2A.</w:t>
      </w:r>
    </w:p>
    <w:p w14:paraId="5FB02C3D" w14:textId="6AF32EC9" w:rsidR="0087351F" w:rsidRPr="00E0255E" w:rsidRDefault="0087351F" w:rsidP="0087351F">
      <w:pPr>
        <w:pStyle w:val="B1"/>
      </w:pPr>
      <w:r w:rsidRPr="00E0255E">
        <w:t>-</w:t>
      </w:r>
      <w:r w:rsidRPr="00E0255E">
        <w:tab/>
        <w:t>The MCVideo User performs the Generic Test Procedure for MCVideo Authorization/Configuration and Key Generation as specified in TS 36.579-1 [2], subclause 5.3.2.</w:t>
      </w:r>
    </w:p>
    <w:p w14:paraId="049E1CC5" w14:textId="77777777" w:rsidR="0087351F" w:rsidRPr="00E0255E" w:rsidRDefault="0087351F" w:rsidP="0087351F">
      <w:pPr>
        <w:pStyle w:val="B1"/>
      </w:pPr>
      <w:r w:rsidRPr="00E0255E">
        <w:t>-</w:t>
      </w:r>
      <w:r w:rsidRPr="00E0255E">
        <w:tab/>
        <w:t>UE States at the end of the preamble</w:t>
      </w:r>
    </w:p>
    <w:p w14:paraId="40C267AA" w14:textId="77777777" w:rsidR="0087351F" w:rsidRPr="00E0255E" w:rsidRDefault="0087351F" w:rsidP="0087351F">
      <w:pPr>
        <w:pStyle w:val="B2"/>
      </w:pPr>
      <w:r w:rsidRPr="00E0255E">
        <w:t>-</w:t>
      </w:r>
      <w:r w:rsidRPr="00E0255E">
        <w:tab/>
        <w:t>The UE is in E-UTRA Registered, Idle Mode state.</w:t>
      </w:r>
    </w:p>
    <w:p w14:paraId="7D0FC423" w14:textId="77777777" w:rsidR="0087351F" w:rsidRPr="00E0255E" w:rsidRDefault="0087351F" w:rsidP="0087351F">
      <w:pPr>
        <w:pStyle w:val="B2"/>
      </w:pPr>
      <w:r w:rsidRPr="00E0255E">
        <w:t>-</w:t>
      </w:r>
      <w:r w:rsidRPr="00E0255E">
        <w:tab/>
        <w:t>The MCVideo Client Application has been activated and User has registered-in as the MCVideo User with the Server as active user at the Client</w:t>
      </w:r>
    </w:p>
    <w:p w14:paraId="60E47BAF" w14:textId="77777777" w:rsidR="0087351F" w:rsidRPr="00E0255E" w:rsidRDefault="0087351F" w:rsidP="0087351F">
      <w:pPr>
        <w:pStyle w:val="H6"/>
      </w:pPr>
      <w:r w:rsidRPr="00E0255E">
        <w:lastRenderedPageBreak/>
        <w:t>6.1.3.1.3.2</w:t>
      </w:r>
      <w:r w:rsidRPr="00E0255E">
        <w:tab/>
        <w:t>Test procedure sequence</w:t>
      </w:r>
    </w:p>
    <w:p w14:paraId="3869C3EA" w14:textId="77777777" w:rsidR="0087351F" w:rsidRPr="00E0255E" w:rsidRDefault="0087351F" w:rsidP="0087351F">
      <w:pPr>
        <w:pStyle w:val="TH"/>
      </w:pPr>
      <w:r w:rsidRPr="00E0255E">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87351F" w:rsidRPr="00E0255E" w14:paraId="32CE27B0" w14:textId="77777777" w:rsidTr="00E64CC8">
        <w:tc>
          <w:tcPr>
            <w:tcW w:w="533" w:type="dxa"/>
            <w:tcBorders>
              <w:top w:val="single" w:sz="4" w:space="0" w:color="auto"/>
              <w:left w:val="single" w:sz="4" w:space="0" w:color="auto"/>
              <w:bottom w:val="nil"/>
              <w:right w:val="single" w:sz="4" w:space="0" w:color="auto"/>
            </w:tcBorders>
            <w:hideMark/>
          </w:tcPr>
          <w:p w14:paraId="4C8DAB98" w14:textId="77777777" w:rsidR="0087351F" w:rsidRPr="00E0255E" w:rsidRDefault="0087351F" w:rsidP="00E64CC8">
            <w:pPr>
              <w:pStyle w:val="TAH"/>
              <w:spacing w:line="254" w:lineRule="auto"/>
            </w:pPr>
            <w:r w:rsidRPr="00E0255E">
              <w:t>St</w:t>
            </w:r>
          </w:p>
        </w:tc>
        <w:tc>
          <w:tcPr>
            <w:tcW w:w="3967" w:type="dxa"/>
            <w:tcBorders>
              <w:top w:val="single" w:sz="4" w:space="0" w:color="auto"/>
              <w:left w:val="single" w:sz="4" w:space="0" w:color="auto"/>
              <w:bottom w:val="nil"/>
              <w:right w:val="single" w:sz="4" w:space="0" w:color="auto"/>
            </w:tcBorders>
            <w:hideMark/>
          </w:tcPr>
          <w:p w14:paraId="71FCB9E9" w14:textId="77777777" w:rsidR="0087351F" w:rsidRPr="00E0255E" w:rsidRDefault="0087351F" w:rsidP="00E64CC8">
            <w:pPr>
              <w:pStyle w:val="TAH"/>
              <w:spacing w:line="254" w:lineRule="auto"/>
            </w:pPr>
            <w:r w:rsidRPr="00E0255E">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7751BBB" w14:textId="77777777" w:rsidR="0087351F" w:rsidRPr="00E0255E" w:rsidRDefault="0087351F" w:rsidP="00E64CC8">
            <w:pPr>
              <w:pStyle w:val="TAH"/>
              <w:spacing w:line="254" w:lineRule="auto"/>
            </w:pPr>
            <w:r w:rsidRPr="00E0255E">
              <w:t>Message Sequence</w:t>
            </w:r>
          </w:p>
        </w:tc>
        <w:tc>
          <w:tcPr>
            <w:tcW w:w="565" w:type="dxa"/>
            <w:tcBorders>
              <w:top w:val="single" w:sz="4" w:space="0" w:color="auto"/>
              <w:left w:val="single" w:sz="4" w:space="0" w:color="auto"/>
              <w:bottom w:val="nil"/>
              <w:right w:val="single" w:sz="4" w:space="0" w:color="auto"/>
            </w:tcBorders>
            <w:hideMark/>
          </w:tcPr>
          <w:p w14:paraId="32B5809E" w14:textId="77777777" w:rsidR="0087351F" w:rsidRPr="00E0255E" w:rsidRDefault="0087351F" w:rsidP="00E64CC8">
            <w:pPr>
              <w:pStyle w:val="TAH"/>
              <w:spacing w:line="254" w:lineRule="auto"/>
            </w:pPr>
            <w:r w:rsidRPr="00E0255E">
              <w:t>TP</w:t>
            </w:r>
          </w:p>
        </w:tc>
        <w:tc>
          <w:tcPr>
            <w:tcW w:w="850" w:type="dxa"/>
            <w:tcBorders>
              <w:top w:val="single" w:sz="4" w:space="0" w:color="auto"/>
              <w:left w:val="single" w:sz="4" w:space="0" w:color="auto"/>
              <w:bottom w:val="nil"/>
              <w:right w:val="single" w:sz="4" w:space="0" w:color="auto"/>
            </w:tcBorders>
            <w:hideMark/>
          </w:tcPr>
          <w:p w14:paraId="78140343" w14:textId="77777777" w:rsidR="0087351F" w:rsidRPr="00E0255E" w:rsidRDefault="0087351F" w:rsidP="00E64CC8">
            <w:pPr>
              <w:pStyle w:val="TAH"/>
              <w:spacing w:line="254" w:lineRule="auto"/>
            </w:pPr>
            <w:r w:rsidRPr="00E0255E">
              <w:t>Verdict</w:t>
            </w:r>
          </w:p>
        </w:tc>
      </w:tr>
      <w:tr w:rsidR="0087351F" w:rsidRPr="00E0255E" w14:paraId="331946DC" w14:textId="77777777" w:rsidTr="00E64CC8">
        <w:tc>
          <w:tcPr>
            <w:tcW w:w="533" w:type="dxa"/>
            <w:tcBorders>
              <w:top w:val="nil"/>
              <w:left w:val="single" w:sz="4" w:space="0" w:color="auto"/>
              <w:bottom w:val="single" w:sz="4" w:space="0" w:color="auto"/>
              <w:right w:val="single" w:sz="4" w:space="0" w:color="auto"/>
            </w:tcBorders>
          </w:tcPr>
          <w:p w14:paraId="29D558A4" w14:textId="77777777" w:rsidR="0087351F" w:rsidRPr="00E0255E" w:rsidRDefault="0087351F" w:rsidP="00E64CC8">
            <w:pPr>
              <w:pStyle w:val="TAH"/>
              <w:spacing w:line="254" w:lineRule="auto"/>
            </w:pPr>
          </w:p>
        </w:tc>
        <w:tc>
          <w:tcPr>
            <w:tcW w:w="3967" w:type="dxa"/>
            <w:tcBorders>
              <w:top w:val="nil"/>
              <w:left w:val="single" w:sz="4" w:space="0" w:color="auto"/>
              <w:bottom w:val="single" w:sz="4" w:space="0" w:color="auto"/>
              <w:right w:val="single" w:sz="4" w:space="0" w:color="auto"/>
            </w:tcBorders>
          </w:tcPr>
          <w:p w14:paraId="78B64CEA" w14:textId="77777777" w:rsidR="0087351F" w:rsidRPr="00E0255E" w:rsidRDefault="0087351F" w:rsidP="00E64CC8">
            <w:pPr>
              <w:pStyle w:val="TAH"/>
              <w:spacing w:line="254" w:lineRule="auto"/>
            </w:pPr>
          </w:p>
        </w:tc>
        <w:tc>
          <w:tcPr>
            <w:tcW w:w="708" w:type="dxa"/>
            <w:tcBorders>
              <w:top w:val="single" w:sz="4" w:space="0" w:color="auto"/>
              <w:left w:val="single" w:sz="4" w:space="0" w:color="auto"/>
              <w:bottom w:val="single" w:sz="4" w:space="0" w:color="auto"/>
              <w:right w:val="single" w:sz="4" w:space="0" w:color="auto"/>
            </w:tcBorders>
            <w:hideMark/>
          </w:tcPr>
          <w:p w14:paraId="04B195D6" w14:textId="77777777" w:rsidR="0087351F" w:rsidRPr="00E0255E" w:rsidRDefault="0087351F" w:rsidP="00E64CC8">
            <w:pPr>
              <w:pStyle w:val="TAH"/>
              <w:spacing w:line="254" w:lineRule="auto"/>
            </w:pPr>
            <w:r w:rsidRPr="00E0255E">
              <w:t>U - S</w:t>
            </w:r>
          </w:p>
        </w:tc>
        <w:tc>
          <w:tcPr>
            <w:tcW w:w="2977" w:type="dxa"/>
            <w:tcBorders>
              <w:top w:val="single" w:sz="4" w:space="0" w:color="auto"/>
              <w:left w:val="single" w:sz="4" w:space="0" w:color="auto"/>
              <w:bottom w:val="single" w:sz="4" w:space="0" w:color="auto"/>
              <w:right w:val="single" w:sz="4" w:space="0" w:color="auto"/>
            </w:tcBorders>
            <w:hideMark/>
          </w:tcPr>
          <w:p w14:paraId="2BCDEAB7" w14:textId="77777777" w:rsidR="0087351F" w:rsidRPr="00E0255E" w:rsidRDefault="0087351F" w:rsidP="00E64CC8">
            <w:pPr>
              <w:pStyle w:val="TAH"/>
              <w:spacing w:line="254" w:lineRule="auto"/>
            </w:pPr>
            <w:r w:rsidRPr="00E0255E">
              <w:t>Message</w:t>
            </w:r>
          </w:p>
        </w:tc>
        <w:tc>
          <w:tcPr>
            <w:tcW w:w="565" w:type="dxa"/>
            <w:tcBorders>
              <w:top w:val="nil"/>
              <w:left w:val="single" w:sz="4" w:space="0" w:color="auto"/>
              <w:bottom w:val="single" w:sz="4" w:space="0" w:color="auto"/>
              <w:right w:val="single" w:sz="4" w:space="0" w:color="auto"/>
            </w:tcBorders>
          </w:tcPr>
          <w:p w14:paraId="15B23C42" w14:textId="77777777" w:rsidR="0087351F" w:rsidRPr="00E0255E" w:rsidRDefault="0087351F" w:rsidP="00E64CC8">
            <w:pPr>
              <w:pStyle w:val="TAH"/>
              <w:spacing w:line="254" w:lineRule="auto"/>
            </w:pPr>
          </w:p>
        </w:tc>
        <w:tc>
          <w:tcPr>
            <w:tcW w:w="850" w:type="dxa"/>
            <w:tcBorders>
              <w:top w:val="nil"/>
              <w:left w:val="single" w:sz="4" w:space="0" w:color="auto"/>
              <w:bottom w:val="single" w:sz="4" w:space="0" w:color="auto"/>
              <w:right w:val="single" w:sz="4" w:space="0" w:color="auto"/>
            </w:tcBorders>
          </w:tcPr>
          <w:p w14:paraId="71BE7848" w14:textId="77777777" w:rsidR="0087351F" w:rsidRPr="00E0255E" w:rsidRDefault="0087351F" w:rsidP="00E64CC8">
            <w:pPr>
              <w:pStyle w:val="TAH"/>
              <w:spacing w:line="254" w:lineRule="auto"/>
            </w:pPr>
          </w:p>
        </w:tc>
      </w:tr>
      <w:tr w:rsidR="0087351F" w:rsidRPr="00E0255E" w14:paraId="3CED596E"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6BC0448E" w14:textId="77777777" w:rsidR="0087351F" w:rsidRPr="00E0255E" w:rsidRDefault="0087351F" w:rsidP="00E64CC8">
            <w:pPr>
              <w:pStyle w:val="TAC"/>
              <w:spacing w:line="254" w:lineRule="auto"/>
            </w:pPr>
            <w:r w:rsidRPr="00E0255E">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4A12E53C" w14:textId="77777777" w:rsidR="0087351F" w:rsidRPr="00E0255E" w:rsidRDefault="0087351F" w:rsidP="00E64CC8">
            <w:pPr>
              <w:pStyle w:val="TAL"/>
              <w:keepNext w:val="0"/>
              <w:keepLines w:val="0"/>
              <w:widowControl w:val="0"/>
              <w:spacing w:line="256" w:lineRule="auto"/>
              <w:rPr>
                <w:rFonts w:eastAsia="Calibri"/>
              </w:rPr>
            </w:pPr>
            <w:r w:rsidRPr="00E0255E">
              <w:rPr>
                <w:rFonts w:eastAsia="Calibri"/>
              </w:rPr>
              <w:t>Make the UE (MCVideo client) request the establishment of a group call with automatic commencement mode and implicit transmission request.</w:t>
            </w:r>
          </w:p>
          <w:p w14:paraId="27919F21" w14:textId="77777777" w:rsidR="0087351F" w:rsidRPr="00E0255E" w:rsidRDefault="0087351F" w:rsidP="00E64CC8">
            <w:pPr>
              <w:pStyle w:val="TAL"/>
              <w:spacing w:line="254" w:lineRule="auto"/>
            </w:pPr>
            <w:r w:rsidRPr="00E0255E">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8927D4C" w14:textId="77777777" w:rsidR="0087351F" w:rsidRPr="00E0255E" w:rsidRDefault="0087351F" w:rsidP="00E64CC8">
            <w:pPr>
              <w:pStyle w:val="TAC"/>
              <w:spacing w:line="254" w:lineRule="auto"/>
            </w:pPr>
            <w:r w:rsidRPr="00E0255E">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46DD8AF3" w14:textId="77777777" w:rsidR="0087351F" w:rsidRPr="00E0255E" w:rsidRDefault="0087351F" w:rsidP="00E64CC8">
            <w:pPr>
              <w:pStyle w:val="TAL"/>
              <w:spacing w:line="254" w:lineRule="auto"/>
            </w:pPr>
            <w:r w:rsidRPr="00E0255E">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286AEA" w14:textId="77777777" w:rsidR="0087351F" w:rsidRPr="00E0255E" w:rsidRDefault="0087351F" w:rsidP="00E64CC8">
            <w:pPr>
              <w:pStyle w:val="TAC"/>
              <w:spacing w:line="254" w:lineRule="auto"/>
            </w:pPr>
            <w:r w:rsidRPr="00E0255E">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759A564A" w14:textId="77777777" w:rsidR="0087351F" w:rsidRPr="00E0255E" w:rsidRDefault="0087351F" w:rsidP="00E64CC8">
            <w:pPr>
              <w:pStyle w:val="TAC"/>
              <w:spacing w:line="254" w:lineRule="auto"/>
            </w:pPr>
            <w:r w:rsidRPr="00E0255E">
              <w:rPr>
                <w:rFonts w:eastAsia="Calibri"/>
                <w:szCs w:val="22"/>
              </w:rPr>
              <w:t>-</w:t>
            </w:r>
          </w:p>
        </w:tc>
      </w:tr>
      <w:tr w:rsidR="0087351F" w:rsidRPr="00E0255E" w14:paraId="244BDFE8"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788CB73C" w14:textId="77777777" w:rsidR="0087351F" w:rsidRPr="00E0255E" w:rsidRDefault="0087351F" w:rsidP="00E64CC8">
            <w:pPr>
              <w:pStyle w:val="TAC"/>
              <w:spacing w:line="254" w:lineRule="auto"/>
              <w:rPr>
                <w:rFonts w:eastAsia="Calibri"/>
              </w:rPr>
            </w:pPr>
            <w:r w:rsidRPr="00E0255E">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95E76AD" w14:textId="62325589" w:rsidR="0087351F" w:rsidRPr="00E0255E" w:rsidRDefault="0087351F" w:rsidP="00E64CC8">
            <w:pPr>
              <w:pStyle w:val="TAL"/>
              <w:spacing w:line="254" w:lineRule="auto"/>
              <w:rPr>
                <w:rFonts w:eastAsia="Calibri"/>
              </w:rPr>
            </w:pPr>
            <w:r w:rsidRPr="00E0255E">
              <w:rPr>
                <w:rFonts w:eastAsia="Calibri"/>
              </w:rPr>
              <w:t>Check: Does the UE (MCVideo client) correctly perform test procedure '</w:t>
            </w:r>
            <w:r w:rsidRPr="00E0255E">
              <w:t>MCVideo CO session establishment/modification without provisional responses other than 100 Trying'</w:t>
            </w:r>
            <w:r w:rsidRPr="00E0255E">
              <w:rPr>
                <w:rFonts w:eastAsia="Calibri"/>
              </w:rPr>
              <w:t xml:space="preserve"> as described in TS 36.579-1 [2] Table 5.3B.1.3-1 to establish an MCVideo on-demand pre-arranged group call, automatic commencement mode, with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7FBAAAE" w14:textId="77777777" w:rsidR="0087351F" w:rsidRPr="00E0255E" w:rsidRDefault="0087351F" w:rsidP="00E64CC8">
            <w:pPr>
              <w:pStyle w:val="TAC"/>
              <w:spacing w:line="254" w:lineRule="auto"/>
            </w:pPr>
            <w:r w:rsidRPr="00E0255E">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1CCFBB44" w14:textId="77777777" w:rsidR="0087351F" w:rsidRPr="00E0255E" w:rsidRDefault="0087351F" w:rsidP="00E64CC8">
            <w:pPr>
              <w:pStyle w:val="TAL"/>
              <w:spacing w:line="254" w:lineRule="auto"/>
            </w:pPr>
            <w:r w:rsidRPr="00E0255E">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4FE250" w14:textId="77777777" w:rsidR="0087351F" w:rsidRPr="00E0255E" w:rsidRDefault="0087351F" w:rsidP="00E64CC8">
            <w:pPr>
              <w:pStyle w:val="TAC"/>
              <w:spacing w:line="254" w:lineRule="auto"/>
            </w:pPr>
            <w:r w:rsidRPr="00E0255E">
              <w:rPr>
                <w:rFonts w:eastAsia="Calibri"/>
                <w:szCs w:val="22"/>
              </w:rPr>
              <w:t>1</w:t>
            </w:r>
          </w:p>
        </w:tc>
        <w:tc>
          <w:tcPr>
            <w:tcW w:w="850" w:type="dxa"/>
            <w:tcBorders>
              <w:top w:val="single" w:sz="4" w:space="0" w:color="auto"/>
              <w:left w:val="single" w:sz="4" w:space="0" w:color="auto"/>
              <w:bottom w:val="single" w:sz="4" w:space="0" w:color="auto"/>
              <w:right w:val="single" w:sz="4" w:space="0" w:color="auto"/>
            </w:tcBorders>
            <w:hideMark/>
          </w:tcPr>
          <w:p w14:paraId="5BAA0342" w14:textId="77777777" w:rsidR="0087351F" w:rsidRPr="00E0255E" w:rsidRDefault="0087351F" w:rsidP="00E64CC8">
            <w:pPr>
              <w:pStyle w:val="TAC"/>
              <w:spacing w:line="254" w:lineRule="auto"/>
            </w:pPr>
            <w:r w:rsidRPr="00E0255E">
              <w:rPr>
                <w:rFonts w:eastAsia="Calibri"/>
                <w:szCs w:val="22"/>
              </w:rPr>
              <w:t>-</w:t>
            </w:r>
          </w:p>
        </w:tc>
      </w:tr>
      <w:tr w:rsidR="0087351F" w:rsidRPr="00E0255E" w14:paraId="734E8D16"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0DD99476" w14:textId="77777777" w:rsidR="0087351F" w:rsidRPr="00E0255E" w:rsidRDefault="0087351F" w:rsidP="00E64CC8">
            <w:pPr>
              <w:pStyle w:val="TAC"/>
              <w:spacing w:line="254" w:lineRule="auto"/>
              <w:rPr>
                <w:rFonts w:eastAsia="Calibri"/>
              </w:rPr>
            </w:pPr>
            <w:r w:rsidRPr="00E0255E">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6F2129C9" w14:textId="77777777" w:rsidR="0087351F" w:rsidRPr="00E0255E" w:rsidRDefault="0087351F" w:rsidP="00E64CC8">
            <w:pPr>
              <w:pStyle w:val="TAL"/>
              <w:spacing w:line="256" w:lineRule="auto"/>
            </w:pPr>
            <w:r w:rsidRPr="00E0255E">
              <w:t>Check: Does the UE (MCVideo client) provide transmission granted notification to the user?</w:t>
            </w:r>
          </w:p>
          <w:p w14:paraId="3479A6F0" w14:textId="77777777" w:rsidR="0087351F" w:rsidRPr="00E0255E" w:rsidRDefault="0087351F" w:rsidP="00E64CC8">
            <w:pPr>
              <w:pStyle w:val="TAL"/>
              <w:spacing w:line="254" w:lineRule="auto"/>
              <w:rPr>
                <w:rFonts w:eastAsia="Calibri"/>
              </w:rPr>
            </w:pPr>
            <w:r w:rsidRPr="00E0255E">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3A0624A6" w14:textId="77777777" w:rsidR="0087351F" w:rsidRPr="00E0255E" w:rsidRDefault="0087351F" w:rsidP="00E64CC8">
            <w:pPr>
              <w:pStyle w:val="TAC"/>
              <w:spacing w:line="254" w:lineRule="auto"/>
            </w:pPr>
            <w:r w:rsidRPr="00E0255E">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8B8B785" w14:textId="77777777" w:rsidR="0087351F" w:rsidRPr="00E0255E" w:rsidRDefault="0087351F" w:rsidP="00E64CC8">
            <w:pPr>
              <w:pStyle w:val="TAL"/>
              <w:spacing w:line="254" w:lineRule="auto"/>
            </w:pPr>
            <w:r w:rsidRPr="00E0255E">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1651A2C" w14:textId="77777777" w:rsidR="0087351F" w:rsidRPr="00E0255E" w:rsidRDefault="0087351F" w:rsidP="00E64CC8">
            <w:pPr>
              <w:pStyle w:val="TAC"/>
              <w:spacing w:line="254" w:lineRule="auto"/>
            </w:pPr>
            <w:r w:rsidRPr="00E0255E">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1EA9CDF2" w14:textId="77777777" w:rsidR="0087351F" w:rsidRPr="00E0255E" w:rsidRDefault="0087351F" w:rsidP="00E64CC8">
            <w:pPr>
              <w:pStyle w:val="TAC"/>
              <w:spacing w:line="254" w:lineRule="auto"/>
            </w:pPr>
            <w:r w:rsidRPr="00E0255E">
              <w:rPr>
                <w:rFonts w:eastAsia="Calibri"/>
                <w:szCs w:val="18"/>
              </w:rPr>
              <w:t>P</w:t>
            </w:r>
          </w:p>
        </w:tc>
      </w:tr>
      <w:tr w:rsidR="0087351F" w:rsidRPr="00E0255E" w14:paraId="6394CCF0"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278777F9" w14:textId="77777777" w:rsidR="0087351F" w:rsidRPr="00E0255E" w:rsidRDefault="0087351F" w:rsidP="00E64CC8">
            <w:pPr>
              <w:pStyle w:val="TAC"/>
              <w:spacing w:line="254" w:lineRule="auto"/>
              <w:rPr>
                <w:rFonts w:eastAsia="Calibri"/>
              </w:rPr>
            </w:pPr>
            <w:r w:rsidRPr="00E0255E">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131247C7" w14:textId="77777777" w:rsidR="0087351F" w:rsidRPr="00E0255E" w:rsidRDefault="0087351F" w:rsidP="00E64CC8">
            <w:pPr>
              <w:pStyle w:val="TAL"/>
              <w:spacing w:line="256" w:lineRule="auto"/>
              <w:rPr>
                <w:rFonts w:eastAsia="Calibri"/>
              </w:rPr>
            </w:pPr>
            <w:r w:rsidRPr="00E0255E">
              <w:rPr>
                <w:rFonts w:eastAsia="Calibri"/>
              </w:rPr>
              <w:t>Make the UE (MCVideo client) subscribe to the conference event package for the ongoing group call to receive the current status and later notifications.</w:t>
            </w:r>
          </w:p>
          <w:p w14:paraId="3B6438A0" w14:textId="77777777" w:rsidR="0087351F" w:rsidRPr="00E0255E" w:rsidRDefault="0087351F" w:rsidP="00E64CC8">
            <w:pPr>
              <w:pStyle w:val="TAL"/>
              <w:spacing w:line="254" w:lineRule="auto"/>
              <w:rPr>
                <w:rFonts w:eastAsia="Calibri"/>
              </w:rPr>
            </w:pPr>
            <w:r w:rsidRPr="00E0255E">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EDD2633" w14:textId="77777777" w:rsidR="0087351F" w:rsidRPr="00E0255E" w:rsidRDefault="0087351F" w:rsidP="00E64CC8">
            <w:pPr>
              <w:pStyle w:val="TAC"/>
              <w:spacing w:line="254" w:lineRule="auto"/>
            </w:pPr>
            <w:r w:rsidRPr="00E0255E">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50F1E5C" w14:textId="77777777" w:rsidR="0087351F" w:rsidRPr="00E0255E" w:rsidRDefault="0087351F" w:rsidP="00E64CC8">
            <w:pPr>
              <w:pStyle w:val="TAL"/>
              <w:spacing w:line="254" w:lineRule="auto"/>
            </w:pPr>
            <w:r w:rsidRPr="00E0255E">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00C933A" w14:textId="77777777" w:rsidR="0087351F" w:rsidRPr="00E0255E" w:rsidRDefault="0087351F" w:rsidP="00E64CC8">
            <w:pPr>
              <w:pStyle w:val="TAC"/>
              <w:spacing w:line="254" w:lineRule="auto"/>
            </w:pPr>
            <w:r w:rsidRPr="00E0255E">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3D78EFD0" w14:textId="77777777" w:rsidR="0087351F" w:rsidRPr="00E0255E" w:rsidRDefault="0087351F" w:rsidP="00E64CC8">
            <w:pPr>
              <w:pStyle w:val="TAC"/>
              <w:spacing w:line="254" w:lineRule="auto"/>
            </w:pPr>
            <w:r w:rsidRPr="00E0255E">
              <w:rPr>
                <w:rFonts w:eastAsia="Calibri"/>
                <w:szCs w:val="18"/>
              </w:rPr>
              <w:t>-</w:t>
            </w:r>
          </w:p>
        </w:tc>
      </w:tr>
      <w:tr w:rsidR="0087351F" w:rsidRPr="00E0255E" w14:paraId="4D5BADD3"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5E86ECE0" w14:textId="77777777" w:rsidR="0087351F" w:rsidRPr="00E0255E" w:rsidRDefault="0087351F" w:rsidP="00E64CC8">
            <w:pPr>
              <w:pStyle w:val="TAC"/>
              <w:spacing w:line="254" w:lineRule="auto"/>
              <w:rPr>
                <w:rFonts w:eastAsia="Calibri"/>
              </w:rPr>
            </w:pPr>
            <w:r w:rsidRPr="00E0255E">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93A3778" w14:textId="1FD0231A" w:rsidR="0087351F" w:rsidRPr="00E0255E" w:rsidRDefault="0087351F" w:rsidP="00E64CC8">
            <w:pPr>
              <w:pStyle w:val="TAL"/>
              <w:spacing w:line="254" w:lineRule="auto"/>
              <w:rPr>
                <w:rFonts w:eastAsia="Calibri"/>
              </w:rPr>
            </w:pPr>
            <w:r w:rsidRPr="00E0255E">
              <w:rPr>
                <w:rFonts w:eastAsia="Calibri"/>
              </w:rPr>
              <w:t xml:space="preserve">Check: Does the UE (MCVideo client) correctly perform steps 2-5 of the test procedure 'MCX Subscription and Notification' as described in TS 36.579-1 [2] Table 5.3.29.3-1 to subscribe to the conference event package for the ongoing group call </w:t>
            </w:r>
            <w:r w:rsidRPr="00E0255E">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496EFE97" w14:textId="77777777" w:rsidR="0087351F" w:rsidRPr="00E0255E" w:rsidRDefault="0087351F" w:rsidP="00E64CC8">
            <w:pPr>
              <w:pStyle w:val="TAC"/>
              <w:spacing w:line="254" w:lineRule="auto"/>
              <w:rPr>
                <w:rFonts w:eastAsia="Calibri"/>
                <w:szCs w:val="22"/>
              </w:rPr>
            </w:pPr>
            <w:r w:rsidRPr="00E0255E">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229B468" w14:textId="77777777" w:rsidR="0087351F" w:rsidRPr="00E0255E" w:rsidRDefault="0087351F" w:rsidP="00E64CC8">
            <w:pPr>
              <w:pStyle w:val="TAL"/>
              <w:spacing w:line="254" w:lineRule="auto"/>
              <w:rPr>
                <w:rFonts w:eastAsia="Calibri"/>
              </w:rPr>
            </w:pPr>
            <w:r w:rsidRPr="00E0255E">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4FAD38B" w14:textId="77777777" w:rsidR="0087351F" w:rsidRPr="00E0255E" w:rsidRDefault="0087351F" w:rsidP="00E64CC8">
            <w:pPr>
              <w:pStyle w:val="TAC"/>
              <w:spacing w:line="254" w:lineRule="auto"/>
              <w:rPr>
                <w:rFonts w:eastAsia="Calibri"/>
                <w:szCs w:val="22"/>
              </w:rPr>
            </w:pPr>
            <w:r w:rsidRPr="00E0255E">
              <w:t>2</w:t>
            </w:r>
          </w:p>
        </w:tc>
        <w:tc>
          <w:tcPr>
            <w:tcW w:w="850" w:type="dxa"/>
            <w:tcBorders>
              <w:top w:val="single" w:sz="4" w:space="0" w:color="auto"/>
              <w:left w:val="single" w:sz="4" w:space="0" w:color="auto"/>
              <w:bottom w:val="single" w:sz="4" w:space="0" w:color="auto"/>
              <w:right w:val="single" w:sz="4" w:space="0" w:color="auto"/>
            </w:tcBorders>
            <w:hideMark/>
          </w:tcPr>
          <w:p w14:paraId="35926C90" w14:textId="77777777" w:rsidR="0087351F" w:rsidRPr="00E0255E" w:rsidRDefault="0087351F" w:rsidP="00E64CC8">
            <w:pPr>
              <w:pStyle w:val="TAC"/>
              <w:spacing w:line="254" w:lineRule="auto"/>
              <w:rPr>
                <w:rFonts w:eastAsia="Calibri"/>
                <w:szCs w:val="22"/>
              </w:rPr>
            </w:pPr>
            <w:r w:rsidRPr="00E0255E">
              <w:rPr>
                <w:rFonts w:eastAsia="Calibri"/>
                <w:szCs w:val="22"/>
              </w:rPr>
              <w:t>-</w:t>
            </w:r>
          </w:p>
        </w:tc>
      </w:tr>
      <w:tr w:rsidR="0087351F" w:rsidRPr="00E0255E" w14:paraId="2C7A24B6"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51284581" w14:textId="77777777" w:rsidR="0087351F" w:rsidRPr="00E0255E" w:rsidRDefault="0087351F" w:rsidP="00E64CC8">
            <w:pPr>
              <w:pStyle w:val="TAC"/>
              <w:spacing w:line="254" w:lineRule="auto"/>
              <w:rPr>
                <w:rFonts w:eastAsia="Calibri"/>
              </w:rPr>
            </w:pPr>
            <w:r w:rsidRPr="00E0255E">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10FF3524" w14:textId="0EDF71A4" w:rsidR="0087351F" w:rsidRPr="00E0255E" w:rsidRDefault="0087351F" w:rsidP="00E64CC8">
            <w:pPr>
              <w:pStyle w:val="TAL"/>
              <w:spacing w:line="254" w:lineRule="auto"/>
              <w:rPr>
                <w:rFonts w:eastAsia="Calibri"/>
              </w:rPr>
            </w:pPr>
            <w:r w:rsidRPr="00E0255E">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29A6604D" w14:textId="77777777" w:rsidR="0087351F" w:rsidRPr="00E0255E" w:rsidRDefault="0087351F" w:rsidP="00E64CC8">
            <w:pPr>
              <w:pStyle w:val="TAC"/>
              <w:spacing w:line="254" w:lineRule="auto"/>
              <w:rPr>
                <w:rFonts w:eastAsia="Calibri"/>
                <w:szCs w:val="22"/>
              </w:rPr>
            </w:pPr>
            <w:r w:rsidRPr="00E0255E">
              <w:t>&lt;--</w:t>
            </w:r>
          </w:p>
        </w:tc>
        <w:tc>
          <w:tcPr>
            <w:tcW w:w="2977" w:type="dxa"/>
            <w:tcBorders>
              <w:top w:val="single" w:sz="4" w:space="0" w:color="auto"/>
              <w:left w:val="single" w:sz="4" w:space="0" w:color="auto"/>
              <w:bottom w:val="single" w:sz="4" w:space="0" w:color="auto"/>
              <w:right w:val="single" w:sz="4" w:space="0" w:color="auto"/>
            </w:tcBorders>
            <w:hideMark/>
          </w:tcPr>
          <w:p w14:paraId="6EC9229E" w14:textId="77777777" w:rsidR="0087351F" w:rsidRPr="00E0255E" w:rsidRDefault="0087351F" w:rsidP="00E64CC8">
            <w:pPr>
              <w:pStyle w:val="TAL"/>
              <w:spacing w:line="254" w:lineRule="auto"/>
              <w:rPr>
                <w:rFonts w:eastAsia="Calibri"/>
              </w:rPr>
            </w:pPr>
            <w:r w:rsidRPr="00E0255E">
              <w:t>SIP NOTIFY</w:t>
            </w:r>
          </w:p>
        </w:tc>
        <w:tc>
          <w:tcPr>
            <w:tcW w:w="565" w:type="dxa"/>
            <w:tcBorders>
              <w:top w:val="single" w:sz="4" w:space="0" w:color="auto"/>
              <w:left w:val="single" w:sz="4" w:space="0" w:color="auto"/>
              <w:bottom w:val="single" w:sz="4" w:space="0" w:color="auto"/>
              <w:right w:val="single" w:sz="4" w:space="0" w:color="auto"/>
            </w:tcBorders>
            <w:hideMark/>
          </w:tcPr>
          <w:p w14:paraId="3541ED87" w14:textId="77777777" w:rsidR="0087351F" w:rsidRPr="00E0255E" w:rsidRDefault="0087351F" w:rsidP="00E64CC8">
            <w:pPr>
              <w:pStyle w:val="TAC"/>
              <w:spacing w:line="254" w:lineRule="auto"/>
              <w:rPr>
                <w:rFonts w:eastAsia="Calibri"/>
                <w:szCs w:val="22"/>
              </w:rPr>
            </w:pPr>
            <w:r w:rsidRPr="00E0255E">
              <w:t>-</w:t>
            </w:r>
          </w:p>
        </w:tc>
        <w:tc>
          <w:tcPr>
            <w:tcW w:w="850" w:type="dxa"/>
            <w:tcBorders>
              <w:top w:val="single" w:sz="4" w:space="0" w:color="auto"/>
              <w:left w:val="single" w:sz="4" w:space="0" w:color="auto"/>
              <w:bottom w:val="single" w:sz="4" w:space="0" w:color="auto"/>
              <w:right w:val="single" w:sz="4" w:space="0" w:color="auto"/>
            </w:tcBorders>
            <w:hideMark/>
          </w:tcPr>
          <w:p w14:paraId="3D421DB3" w14:textId="77777777" w:rsidR="0087351F" w:rsidRPr="00E0255E" w:rsidRDefault="0087351F" w:rsidP="00E64CC8">
            <w:pPr>
              <w:pStyle w:val="TAC"/>
              <w:spacing w:line="254" w:lineRule="auto"/>
              <w:rPr>
                <w:rFonts w:eastAsia="Calibri"/>
                <w:szCs w:val="22"/>
              </w:rPr>
            </w:pPr>
            <w:r w:rsidRPr="00E0255E">
              <w:t>-</w:t>
            </w:r>
          </w:p>
        </w:tc>
      </w:tr>
      <w:tr w:rsidR="0087351F" w:rsidRPr="00E0255E" w14:paraId="0E906B3B"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64DF14EF" w14:textId="77777777" w:rsidR="0087351F" w:rsidRPr="00E0255E" w:rsidRDefault="0087351F" w:rsidP="00E64CC8">
            <w:pPr>
              <w:pStyle w:val="TAC"/>
              <w:spacing w:line="254" w:lineRule="auto"/>
              <w:rPr>
                <w:rFonts w:eastAsia="Calibri"/>
              </w:rPr>
            </w:pPr>
            <w:r w:rsidRPr="00E0255E">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5D330537" w14:textId="2D176836" w:rsidR="0087351F" w:rsidRPr="00E0255E" w:rsidRDefault="0087351F" w:rsidP="00E64CC8">
            <w:pPr>
              <w:pStyle w:val="TAL"/>
              <w:spacing w:line="254" w:lineRule="auto"/>
              <w:rPr>
                <w:rFonts w:eastAsia="Calibri"/>
              </w:rPr>
            </w:pPr>
            <w:r w:rsidRPr="00E0255E">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095BFA82" w14:textId="77777777" w:rsidR="0087351F" w:rsidRPr="00E0255E" w:rsidRDefault="0087351F" w:rsidP="00E64CC8">
            <w:pPr>
              <w:pStyle w:val="TAC"/>
              <w:spacing w:line="254" w:lineRule="auto"/>
              <w:rPr>
                <w:rFonts w:eastAsia="Calibri"/>
                <w:szCs w:val="22"/>
              </w:rPr>
            </w:pPr>
            <w:r w:rsidRPr="00E0255E">
              <w:t>--&gt;</w:t>
            </w:r>
          </w:p>
        </w:tc>
        <w:tc>
          <w:tcPr>
            <w:tcW w:w="2977" w:type="dxa"/>
            <w:tcBorders>
              <w:top w:val="single" w:sz="4" w:space="0" w:color="auto"/>
              <w:left w:val="single" w:sz="4" w:space="0" w:color="auto"/>
              <w:bottom w:val="single" w:sz="4" w:space="0" w:color="auto"/>
              <w:right w:val="single" w:sz="4" w:space="0" w:color="auto"/>
            </w:tcBorders>
            <w:hideMark/>
          </w:tcPr>
          <w:p w14:paraId="28A5F371" w14:textId="77777777" w:rsidR="0087351F" w:rsidRPr="00E0255E" w:rsidRDefault="0087351F" w:rsidP="00E64CC8">
            <w:pPr>
              <w:pStyle w:val="TAL"/>
              <w:spacing w:line="254" w:lineRule="auto"/>
              <w:rPr>
                <w:rFonts w:eastAsia="Calibri"/>
              </w:rPr>
            </w:pPr>
            <w:r w:rsidRPr="00E0255E">
              <w:t>SIP 200 (OK)</w:t>
            </w:r>
          </w:p>
        </w:tc>
        <w:tc>
          <w:tcPr>
            <w:tcW w:w="565" w:type="dxa"/>
            <w:tcBorders>
              <w:top w:val="single" w:sz="4" w:space="0" w:color="auto"/>
              <w:left w:val="single" w:sz="4" w:space="0" w:color="auto"/>
              <w:bottom w:val="single" w:sz="4" w:space="0" w:color="auto"/>
              <w:right w:val="single" w:sz="4" w:space="0" w:color="auto"/>
            </w:tcBorders>
            <w:hideMark/>
          </w:tcPr>
          <w:p w14:paraId="017901F5" w14:textId="77777777" w:rsidR="0087351F" w:rsidRPr="00E0255E" w:rsidRDefault="0087351F" w:rsidP="00E64CC8">
            <w:pPr>
              <w:pStyle w:val="TAC"/>
              <w:spacing w:line="254" w:lineRule="auto"/>
              <w:rPr>
                <w:rFonts w:eastAsia="Calibri"/>
                <w:szCs w:val="22"/>
              </w:rPr>
            </w:pPr>
            <w:r w:rsidRPr="00E0255E">
              <w:t>2</w:t>
            </w:r>
          </w:p>
        </w:tc>
        <w:tc>
          <w:tcPr>
            <w:tcW w:w="850" w:type="dxa"/>
            <w:tcBorders>
              <w:top w:val="single" w:sz="4" w:space="0" w:color="auto"/>
              <w:left w:val="single" w:sz="4" w:space="0" w:color="auto"/>
              <w:bottom w:val="single" w:sz="4" w:space="0" w:color="auto"/>
              <w:right w:val="single" w:sz="4" w:space="0" w:color="auto"/>
            </w:tcBorders>
            <w:hideMark/>
          </w:tcPr>
          <w:p w14:paraId="1A4CC78F" w14:textId="77777777" w:rsidR="0087351F" w:rsidRPr="00E0255E" w:rsidRDefault="0087351F" w:rsidP="00E64CC8">
            <w:pPr>
              <w:pStyle w:val="TAC"/>
              <w:spacing w:line="254" w:lineRule="auto"/>
              <w:rPr>
                <w:rFonts w:eastAsia="Calibri"/>
                <w:szCs w:val="22"/>
              </w:rPr>
            </w:pPr>
            <w:r w:rsidRPr="00E0255E">
              <w:t>P</w:t>
            </w:r>
          </w:p>
        </w:tc>
      </w:tr>
      <w:tr w:rsidR="0087351F" w:rsidRPr="00E0255E" w14:paraId="543ACA3A"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556E70D7" w14:textId="77777777" w:rsidR="0087351F" w:rsidRPr="00E0255E" w:rsidRDefault="0087351F" w:rsidP="00E64CC8">
            <w:pPr>
              <w:pStyle w:val="TAC"/>
              <w:spacing w:line="254" w:lineRule="auto"/>
              <w:rPr>
                <w:rFonts w:eastAsia="Calibri"/>
              </w:rPr>
            </w:pPr>
            <w:r w:rsidRPr="00E0255E">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8EBC55B" w14:textId="77777777" w:rsidR="0087351F" w:rsidRPr="00E0255E" w:rsidRDefault="0087351F" w:rsidP="00E64CC8">
            <w:pPr>
              <w:pStyle w:val="TAL"/>
              <w:spacing w:line="256" w:lineRule="auto"/>
              <w:rPr>
                <w:rFonts w:eastAsia="Calibri"/>
              </w:rPr>
            </w:pPr>
            <w:r w:rsidRPr="00E0255E">
              <w:rPr>
                <w:rFonts w:eastAsia="Calibri"/>
              </w:rPr>
              <w:t>Make the UE (MCVideo client) de-subscribe from the conference event package.</w:t>
            </w:r>
          </w:p>
          <w:p w14:paraId="6C32BFD7" w14:textId="77777777" w:rsidR="0087351F" w:rsidRPr="00E0255E" w:rsidRDefault="0087351F" w:rsidP="00E64CC8">
            <w:pPr>
              <w:pStyle w:val="TAL"/>
              <w:spacing w:line="254" w:lineRule="auto"/>
              <w:rPr>
                <w:rFonts w:eastAsia="Calibri"/>
              </w:rPr>
            </w:pPr>
            <w:r w:rsidRPr="00E0255E">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1F68B7F" w14:textId="77777777" w:rsidR="0087351F" w:rsidRPr="00E0255E" w:rsidRDefault="0087351F" w:rsidP="00E64CC8">
            <w:pPr>
              <w:pStyle w:val="TAC"/>
              <w:spacing w:line="254" w:lineRule="auto"/>
              <w:rPr>
                <w:rFonts w:eastAsia="Calibri"/>
                <w:szCs w:val="22"/>
              </w:rPr>
            </w:pPr>
            <w:r w:rsidRPr="00E0255E">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1A5272A9" w14:textId="77777777" w:rsidR="0087351F" w:rsidRPr="00E0255E" w:rsidRDefault="0087351F" w:rsidP="00E64CC8">
            <w:pPr>
              <w:pStyle w:val="TAL"/>
              <w:spacing w:line="254" w:lineRule="auto"/>
              <w:rPr>
                <w:rFonts w:eastAsia="Calibri"/>
              </w:rPr>
            </w:pPr>
            <w:r w:rsidRPr="00E0255E">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058A0B" w14:textId="77777777" w:rsidR="0087351F" w:rsidRPr="00E0255E" w:rsidRDefault="0087351F" w:rsidP="00E64CC8">
            <w:pPr>
              <w:pStyle w:val="TAC"/>
              <w:spacing w:line="254" w:lineRule="auto"/>
              <w:rPr>
                <w:rFonts w:eastAsia="Calibri"/>
                <w:szCs w:val="22"/>
              </w:rPr>
            </w:pPr>
            <w:r w:rsidRPr="00E0255E">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378DC13B" w14:textId="77777777" w:rsidR="0087351F" w:rsidRPr="00E0255E" w:rsidRDefault="0087351F" w:rsidP="00E64CC8">
            <w:pPr>
              <w:pStyle w:val="TAC"/>
              <w:spacing w:line="254" w:lineRule="auto"/>
              <w:rPr>
                <w:rFonts w:eastAsia="Calibri"/>
                <w:szCs w:val="22"/>
              </w:rPr>
            </w:pPr>
            <w:r w:rsidRPr="00E0255E">
              <w:rPr>
                <w:rFonts w:eastAsia="Calibri"/>
                <w:szCs w:val="22"/>
              </w:rPr>
              <w:t>-</w:t>
            </w:r>
          </w:p>
        </w:tc>
      </w:tr>
      <w:tr w:rsidR="0087351F" w:rsidRPr="00E0255E" w14:paraId="72BD10AB"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6E6CEC15" w14:textId="77777777" w:rsidR="0087351F" w:rsidRPr="00E0255E" w:rsidRDefault="0087351F" w:rsidP="00E64CC8">
            <w:pPr>
              <w:pStyle w:val="TAC"/>
              <w:spacing w:line="254" w:lineRule="auto"/>
              <w:rPr>
                <w:rFonts w:eastAsia="Calibri"/>
              </w:rPr>
            </w:pPr>
            <w:r w:rsidRPr="00E0255E">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3A9D9BD" w14:textId="52A32674" w:rsidR="0087351F" w:rsidRPr="00E0255E" w:rsidRDefault="0087351F" w:rsidP="00E64CC8">
            <w:pPr>
              <w:pStyle w:val="TAL"/>
              <w:spacing w:line="254" w:lineRule="auto"/>
              <w:rPr>
                <w:rFonts w:eastAsia="Calibri"/>
              </w:rPr>
            </w:pPr>
            <w:r w:rsidRPr="00E0255E">
              <w:rPr>
                <w:rFonts w:eastAsia="Calibri"/>
              </w:rPr>
              <w:t xml:space="preserve">Check: Does the UE (MCVideo client) send a SIP SUBSCRIBE message with </w:t>
            </w:r>
            <w:r w:rsidRPr="00E0255E">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06130819" w14:textId="77777777" w:rsidR="0087351F" w:rsidRPr="00E0255E" w:rsidRDefault="0087351F" w:rsidP="00E64CC8">
            <w:pPr>
              <w:pStyle w:val="TAC"/>
              <w:spacing w:line="254" w:lineRule="auto"/>
              <w:rPr>
                <w:rFonts w:eastAsia="Calibri"/>
                <w:szCs w:val="22"/>
              </w:rPr>
            </w:pPr>
            <w:r w:rsidRPr="00E0255E">
              <w:t>--&gt;</w:t>
            </w:r>
          </w:p>
        </w:tc>
        <w:tc>
          <w:tcPr>
            <w:tcW w:w="2977" w:type="dxa"/>
            <w:tcBorders>
              <w:top w:val="single" w:sz="4" w:space="0" w:color="auto"/>
              <w:left w:val="single" w:sz="4" w:space="0" w:color="auto"/>
              <w:bottom w:val="single" w:sz="4" w:space="0" w:color="auto"/>
              <w:right w:val="single" w:sz="4" w:space="0" w:color="auto"/>
            </w:tcBorders>
            <w:hideMark/>
          </w:tcPr>
          <w:p w14:paraId="232A51CB" w14:textId="77777777" w:rsidR="0087351F" w:rsidRPr="00E0255E" w:rsidRDefault="0087351F" w:rsidP="00E64CC8">
            <w:pPr>
              <w:pStyle w:val="TAL"/>
              <w:spacing w:line="254" w:lineRule="auto"/>
              <w:rPr>
                <w:rFonts w:eastAsia="Calibri"/>
              </w:rPr>
            </w:pPr>
            <w:r w:rsidRPr="00E0255E">
              <w:t>SIP SUBSCRIBE</w:t>
            </w:r>
          </w:p>
        </w:tc>
        <w:tc>
          <w:tcPr>
            <w:tcW w:w="565" w:type="dxa"/>
            <w:tcBorders>
              <w:top w:val="single" w:sz="4" w:space="0" w:color="auto"/>
              <w:left w:val="single" w:sz="4" w:space="0" w:color="auto"/>
              <w:bottom w:val="single" w:sz="4" w:space="0" w:color="auto"/>
              <w:right w:val="single" w:sz="4" w:space="0" w:color="auto"/>
            </w:tcBorders>
            <w:hideMark/>
          </w:tcPr>
          <w:p w14:paraId="2990A0C1" w14:textId="77777777" w:rsidR="0087351F" w:rsidRPr="00E0255E" w:rsidRDefault="0087351F" w:rsidP="00E64CC8">
            <w:pPr>
              <w:pStyle w:val="TAC"/>
              <w:spacing w:line="254" w:lineRule="auto"/>
              <w:rPr>
                <w:rFonts w:eastAsia="Calibri"/>
                <w:szCs w:val="22"/>
              </w:rPr>
            </w:pPr>
            <w:r w:rsidRPr="00E0255E">
              <w:t>3</w:t>
            </w:r>
          </w:p>
        </w:tc>
        <w:tc>
          <w:tcPr>
            <w:tcW w:w="850" w:type="dxa"/>
            <w:tcBorders>
              <w:top w:val="single" w:sz="4" w:space="0" w:color="auto"/>
              <w:left w:val="single" w:sz="4" w:space="0" w:color="auto"/>
              <w:bottom w:val="single" w:sz="4" w:space="0" w:color="auto"/>
              <w:right w:val="single" w:sz="4" w:space="0" w:color="auto"/>
            </w:tcBorders>
            <w:hideMark/>
          </w:tcPr>
          <w:p w14:paraId="2C73D4F2" w14:textId="77777777" w:rsidR="0087351F" w:rsidRPr="00E0255E" w:rsidRDefault="0087351F" w:rsidP="00E64CC8">
            <w:pPr>
              <w:pStyle w:val="TAC"/>
              <w:spacing w:line="254" w:lineRule="auto"/>
              <w:rPr>
                <w:rFonts w:eastAsia="Calibri"/>
                <w:szCs w:val="22"/>
              </w:rPr>
            </w:pPr>
            <w:r w:rsidRPr="00E0255E">
              <w:t>P</w:t>
            </w:r>
          </w:p>
        </w:tc>
      </w:tr>
      <w:tr w:rsidR="0087351F" w:rsidRPr="00E0255E" w14:paraId="213504A9"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5A355845" w14:textId="77777777" w:rsidR="0087351F" w:rsidRPr="00E0255E" w:rsidRDefault="0087351F" w:rsidP="00E64CC8">
            <w:pPr>
              <w:pStyle w:val="TAC"/>
              <w:spacing w:line="254" w:lineRule="auto"/>
              <w:rPr>
                <w:rFonts w:eastAsia="Calibri"/>
              </w:rPr>
            </w:pPr>
            <w:r w:rsidRPr="00E0255E">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B883B7D" w14:textId="58071691" w:rsidR="0087351F" w:rsidRPr="00E0255E" w:rsidRDefault="0087351F" w:rsidP="00E64CC8">
            <w:pPr>
              <w:pStyle w:val="TAL"/>
              <w:spacing w:line="254" w:lineRule="auto"/>
              <w:rPr>
                <w:rFonts w:eastAsia="Calibri"/>
              </w:rPr>
            </w:pPr>
            <w:r w:rsidRPr="00E0255E">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445EFDE1" w14:textId="77777777" w:rsidR="0087351F" w:rsidRPr="00E0255E" w:rsidRDefault="0087351F" w:rsidP="00E64CC8">
            <w:pPr>
              <w:pStyle w:val="TAC"/>
              <w:spacing w:line="254" w:lineRule="auto"/>
              <w:rPr>
                <w:rFonts w:eastAsia="Calibri"/>
                <w:szCs w:val="22"/>
              </w:rPr>
            </w:pPr>
            <w:r w:rsidRPr="00E0255E">
              <w:t>&lt;--</w:t>
            </w:r>
          </w:p>
        </w:tc>
        <w:tc>
          <w:tcPr>
            <w:tcW w:w="2977" w:type="dxa"/>
            <w:tcBorders>
              <w:top w:val="single" w:sz="4" w:space="0" w:color="auto"/>
              <w:left w:val="single" w:sz="4" w:space="0" w:color="auto"/>
              <w:bottom w:val="single" w:sz="4" w:space="0" w:color="auto"/>
              <w:right w:val="single" w:sz="4" w:space="0" w:color="auto"/>
            </w:tcBorders>
            <w:hideMark/>
          </w:tcPr>
          <w:p w14:paraId="0B3E87EB" w14:textId="77777777" w:rsidR="0087351F" w:rsidRPr="00E0255E" w:rsidRDefault="0087351F" w:rsidP="00E64CC8">
            <w:pPr>
              <w:pStyle w:val="TAL"/>
              <w:spacing w:line="254" w:lineRule="auto"/>
              <w:rPr>
                <w:rFonts w:eastAsia="Calibri"/>
              </w:rPr>
            </w:pPr>
            <w:r w:rsidRPr="00E0255E">
              <w:t>SIP 200 (OK)</w:t>
            </w:r>
          </w:p>
        </w:tc>
        <w:tc>
          <w:tcPr>
            <w:tcW w:w="565" w:type="dxa"/>
            <w:tcBorders>
              <w:top w:val="single" w:sz="4" w:space="0" w:color="auto"/>
              <w:left w:val="single" w:sz="4" w:space="0" w:color="auto"/>
              <w:bottom w:val="single" w:sz="4" w:space="0" w:color="auto"/>
              <w:right w:val="single" w:sz="4" w:space="0" w:color="auto"/>
            </w:tcBorders>
            <w:hideMark/>
          </w:tcPr>
          <w:p w14:paraId="78F0FA6A" w14:textId="77777777" w:rsidR="0087351F" w:rsidRPr="00E0255E" w:rsidRDefault="0087351F" w:rsidP="00E64CC8">
            <w:pPr>
              <w:pStyle w:val="TAC"/>
              <w:spacing w:line="254" w:lineRule="auto"/>
              <w:rPr>
                <w:rFonts w:eastAsia="Calibri"/>
                <w:szCs w:val="22"/>
              </w:rPr>
            </w:pPr>
            <w:r w:rsidRPr="00E0255E">
              <w:t>-</w:t>
            </w:r>
          </w:p>
        </w:tc>
        <w:tc>
          <w:tcPr>
            <w:tcW w:w="850" w:type="dxa"/>
            <w:tcBorders>
              <w:top w:val="single" w:sz="4" w:space="0" w:color="auto"/>
              <w:left w:val="single" w:sz="4" w:space="0" w:color="auto"/>
              <w:bottom w:val="single" w:sz="4" w:space="0" w:color="auto"/>
              <w:right w:val="single" w:sz="4" w:space="0" w:color="auto"/>
            </w:tcBorders>
            <w:hideMark/>
          </w:tcPr>
          <w:p w14:paraId="4FC3AF9D" w14:textId="77777777" w:rsidR="0087351F" w:rsidRPr="00E0255E" w:rsidRDefault="0087351F" w:rsidP="00E64CC8">
            <w:pPr>
              <w:pStyle w:val="TAC"/>
              <w:spacing w:line="254" w:lineRule="auto"/>
              <w:rPr>
                <w:rFonts w:eastAsia="Calibri"/>
                <w:szCs w:val="22"/>
              </w:rPr>
            </w:pPr>
            <w:r w:rsidRPr="00E0255E">
              <w:t>-</w:t>
            </w:r>
          </w:p>
        </w:tc>
      </w:tr>
      <w:tr w:rsidR="0087351F" w:rsidRPr="00E0255E" w14:paraId="384916E2"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0A008D15" w14:textId="77777777" w:rsidR="0087351F" w:rsidRPr="00E0255E" w:rsidRDefault="0087351F" w:rsidP="00E64CC8">
            <w:pPr>
              <w:pStyle w:val="TAC"/>
              <w:spacing w:line="254" w:lineRule="auto"/>
              <w:rPr>
                <w:rFonts w:eastAsia="Calibri"/>
              </w:rPr>
            </w:pPr>
            <w:r w:rsidRPr="00E0255E">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2310F42" w14:textId="77777777" w:rsidR="0087351F" w:rsidRPr="00E0255E" w:rsidRDefault="0087351F" w:rsidP="00E64CC8">
            <w:pPr>
              <w:pStyle w:val="TAL"/>
              <w:spacing w:line="254" w:lineRule="auto"/>
              <w:rPr>
                <w:rFonts w:eastAsia="Calibri"/>
              </w:rPr>
            </w:pPr>
            <w:r w:rsidRPr="00E0255E">
              <w:rPr>
                <w:rFonts w:eastAsia="Calibri"/>
              </w:rPr>
              <w:t>Make the UE (MCVideo client) release the call.</w:t>
            </w:r>
          </w:p>
          <w:p w14:paraId="3F232C65" w14:textId="22F99E21" w:rsidR="0087351F" w:rsidRPr="00E0255E" w:rsidRDefault="0087351F" w:rsidP="00E64CC8">
            <w:pPr>
              <w:pStyle w:val="TAL"/>
              <w:spacing w:line="254" w:lineRule="auto"/>
              <w:rPr>
                <w:rFonts w:eastAsia="Calibri"/>
              </w:rPr>
            </w:pPr>
            <w:r w:rsidRPr="00E0255E">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36AFB3A" w14:textId="77777777" w:rsidR="0087351F" w:rsidRPr="00E0255E" w:rsidRDefault="0087351F" w:rsidP="00E64CC8">
            <w:pPr>
              <w:pStyle w:val="TAC"/>
              <w:spacing w:line="254" w:lineRule="auto"/>
              <w:rPr>
                <w:rFonts w:eastAsia="Calibri"/>
                <w:szCs w:val="22"/>
              </w:rPr>
            </w:pPr>
            <w:r w:rsidRPr="00E0255E">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7A34C66B" w14:textId="77777777" w:rsidR="0087351F" w:rsidRPr="00E0255E" w:rsidRDefault="0087351F" w:rsidP="00E64CC8">
            <w:pPr>
              <w:pStyle w:val="TAL"/>
              <w:spacing w:line="254" w:lineRule="auto"/>
              <w:rPr>
                <w:rFonts w:eastAsia="Calibri"/>
              </w:rPr>
            </w:pPr>
            <w:r w:rsidRPr="00E0255E">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5ACFBB8" w14:textId="77777777" w:rsidR="0087351F" w:rsidRPr="00E0255E" w:rsidRDefault="0087351F" w:rsidP="00E64CC8">
            <w:pPr>
              <w:pStyle w:val="TAC"/>
              <w:spacing w:line="254" w:lineRule="auto"/>
              <w:rPr>
                <w:rFonts w:eastAsia="Calibri"/>
                <w:szCs w:val="22"/>
              </w:rPr>
            </w:pPr>
            <w:r w:rsidRPr="00E0255E">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68419DA1" w14:textId="77777777" w:rsidR="0087351F" w:rsidRPr="00E0255E" w:rsidRDefault="0087351F" w:rsidP="00E64CC8">
            <w:pPr>
              <w:pStyle w:val="TAC"/>
              <w:spacing w:line="254" w:lineRule="auto"/>
              <w:rPr>
                <w:rFonts w:eastAsia="Calibri"/>
                <w:szCs w:val="22"/>
              </w:rPr>
            </w:pPr>
            <w:r w:rsidRPr="00E0255E">
              <w:rPr>
                <w:rFonts w:eastAsia="Calibri"/>
                <w:szCs w:val="22"/>
              </w:rPr>
              <w:t>-</w:t>
            </w:r>
          </w:p>
        </w:tc>
      </w:tr>
      <w:tr w:rsidR="0087351F" w:rsidRPr="00E0255E" w14:paraId="283BFC82" w14:textId="77777777" w:rsidTr="00E64CC8">
        <w:tc>
          <w:tcPr>
            <w:tcW w:w="533" w:type="dxa"/>
            <w:tcBorders>
              <w:top w:val="single" w:sz="4" w:space="0" w:color="auto"/>
              <w:left w:val="single" w:sz="4" w:space="0" w:color="auto"/>
              <w:bottom w:val="single" w:sz="4" w:space="0" w:color="auto"/>
              <w:right w:val="single" w:sz="4" w:space="0" w:color="auto"/>
            </w:tcBorders>
            <w:hideMark/>
          </w:tcPr>
          <w:p w14:paraId="66FFBD6E" w14:textId="77777777" w:rsidR="0087351F" w:rsidRPr="00E0255E" w:rsidRDefault="0087351F" w:rsidP="00E64CC8">
            <w:pPr>
              <w:pStyle w:val="TAC"/>
              <w:spacing w:line="254" w:lineRule="auto"/>
              <w:rPr>
                <w:rFonts w:eastAsia="Calibri"/>
              </w:rPr>
            </w:pPr>
            <w:r w:rsidRPr="00E0255E">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7C132349" w14:textId="3167AED2" w:rsidR="0087351F" w:rsidRPr="00E0255E" w:rsidRDefault="0087351F" w:rsidP="00E64CC8">
            <w:pPr>
              <w:pStyle w:val="TAL"/>
              <w:spacing w:line="254" w:lineRule="auto"/>
              <w:rPr>
                <w:rFonts w:eastAsia="Calibri"/>
              </w:rPr>
            </w:pPr>
            <w:r w:rsidRPr="00E0255E">
              <w:rPr>
                <w:rFonts w:eastAsia="Calibri"/>
              </w:rPr>
              <w:t xml:space="preserve">Check: Does the UE (MCVideo client) correctly perform </w:t>
            </w:r>
            <w:r w:rsidRPr="00E0255E">
              <w:t>Test</w:t>
            </w:r>
            <w:r w:rsidRPr="00E0255E">
              <w:rPr>
                <w:rFonts w:eastAsia="Calibri"/>
              </w:rPr>
              <w:t xml:space="preserve"> Procedure '</w:t>
            </w:r>
            <w:r w:rsidRPr="00E0255E">
              <w:t xml:space="preserve">MCX CO call release' </w:t>
            </w:r>
            <w:r w:rsidRPr="00E0255E">
              <w:rPr>
                <w:rFonts w:eastAsia="Calibri"/>
              </w:rPr>
              <w:t xml:space="preserve">as described in </w:t>
            </w:r>
            <w:r w:rsidRPr="00E0255E">
              <w:t>TS 36.579-1 [2] Table 5.3.10.3-1</w:t>
            </w:r>
            <w:r w:rsidRPr="00E0255E">
              <w:rPr>
                <w:rFonts w:eastAsia="Calibri"/>
              </w:rPr>
              <w:t xml:space="preserv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053DB12B" w14:textId="77777777" w:rsidR="0087351F" w:rsidRPr="00E0255E" w:rsidRDefault="0087351F" w:rsidP="00E64CC8">
            <w:pPr>
              <w:pStyle w:val="TAC"/>
              <w:spacing w:line="254" w:lineRule="auto"/>
              <w:rPr>
                <w:rFonts w:eastAsia="Calibri"/>
                <w:szCs w:val="22"/>
              </w:rPr>
            </w:pPr>
            <w:r w:rsidRPr="00E0255E">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C265A9" w14:textId="77777777" w:rsidR="0087351F" w:rsidRPr="00E0255E" w:rsidRDefault="0087351F" w:rsidP="00E64CC8">
            <w:pPr>
              <w:pStyle w:val="TAL"/>
              <w:spacing w:line="254" w:lineRule="auto"/>
              <w:rPr>
                <w:rFonts w:eastAsia="Calibri"/>
              </w:rPr>
            </w:pPr>
            <w:r w:rsidRPr="00E0255E">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EC2D038" w14:textId="77777777" w:rsidR="0087351F" w:rsidRPr="00E0255E" w:rsidRDefault="0087351F" w:rsidP="00E64CC8">
            <w:pPr>
              <w:pStyle w:val="TAC"/>
              <w:spacing w:line="254" w:lineRule="auto"/>
              <w:rPr>
                <w:rFonts w:eastAsia="Calibri"/>
                <w:szCs w:val="22"/>
              </w:rPr>
            </w:pPr>
            <w:r w:rsidRPr="00E0255E">
              <w:rPr>
                <w:rFonts w:eastAsia="Calibri"/>
                <w:szCs w:val="22"/>
              </w:rPr>
              <w:t>4</w:t>
            </w:r>
          </w:p>
        </w:tc>
        <w:tc>
          <w:tcPr>
            <w:tcW w:w="850" w:type="dxa"/>
            <w:tcBorders>
              <w:top w:val="single" w:sz="4" w:space="0" w:color="auto"/>
              <w:left w:val="single" w:sz="4" w:space="0" w:color="auto"/>
              <w:bottom w:val="single" w:sz="4" w:space="0" w:color="auto"/>
              <w:right w:val="single" w:sz="4" w:space="0" w:color="auto"/>
            </w:tcBorders>
            <w:hideMark/>
          </w:tcPr>
          <w:p w14:paraId="12BAEDA8" w14:textId="77777777" w:rsidR="0087351F" w:rsidRPr="00E0255E" w:rsidRDefault="0087351F" w:rsidP="00E64CC8">
            <w:pPr>
              <w:pStyle w:val="TAC"/>
              <w:spacing w:line="254" w:lineRule="auto"/>
              <w:rPr>
                <w:rFonts w:eastAsia="Calibri"/>
                <w:szCs w:val="22"/>
              </w:rPr>
            </w:pPr>
            <w:r w:rsidRPr="00E0255E">
              <w:rPr>
                <w:rFonts w:eastAsia="Calibri"/>
              </w:rPr>
              <w:t>-</w:t>
            </w:r>
          </w:p>
        </w:tc>
      </w:tr>
      <w:tr w:rsidR="0087351F" w:rsidRPr="00E0255E" w14:paraId="211EF993" w14:textId="77777777" w:rsidTr="00E64CC8">
        <w:tc>
          <w:tcPr>
            <w:tcW w:w="9600" w:type="dxa"/>
            <w:gridSpan w:val="6"/>
            <w:tcBorders>
              <w:top w:val="single" w:sz="4" w:space="0" w:color="auto"/>
              <w:left w:val="single" w:sz="4" w:space="0" w:color="auto"/>
              <w:bottom w:val="single" w:sz="4" w:space="0" w:color="auto"/>
              <w:right w:val="single" w:sz="4" w:space="0" w:color="auto"/>
            </w:tcBorders>
            <w:hideMark/>
          </w:tcPr>
          <w:p w14:paraId="2052BCBA" w14:textId="77777777" w:rsidR="0087351F" w:rsidRPr="00E0255E" w:rsidRDefault="0087351F" w:rsidP="00E64CC8">
            <w:pPr>
              <w:pStyle w:val="TAN"/>
              <w:spacing w:line="254" w:lineRule="auto"/>
            </w:pPr>
            <w:r w:rsidRPr="00E0255E">
              <w:t>NOTE 1:</w:t>
            </w:r>
            <w:r w:rsidRPr="00E0255E">
              <w:tab/>
              <w:t>This is expected to be done via a suitable implementation dependent MMI.</w:t>
            </w:r>
          </w:p>
        </w:tc>
      </w:tr>
    </w:tbl>
    <w:p w14:paraId="3C593340" w14:textId="77777777" w:rsidR="0087351F" w:rsidRPr="00E0255E" w:rsidRDefault="0087351F" w:rsidP="0087351F"/>
    <w:p w14:paraId="450FF697" w14:textId="77777777" w:rsidR="0087351F" w:rsidRPr="00E0255E" w:rsidRDefault="0087351F" w:rsidP="0087351F">
      <w:pPr>
        <w:pStyle w:val="H6"/>
      </w:pPr>
      <w:r w:rsidRPr="00E0255E">
        <w:lastRenderedPageBreak/>
        <w:t>6.1.3.1.3.3</w:t>
      </w:r>
      <w:r w:rsidRPr="00E0255E">
        <w:tab/>
        <w:t>Specific message contents</w:t>
      </w:r>
    </w:p>
    <w:p w14:paraId="1073DE9E" w14:textId="71AA753E" w:rsidR="0087351F" w:rsidRPr="00E0255E" w:rsidRDefault="0087351F" w:rsidP="0087351F">
      <w:pPr>
        <w:pStyle w:val="TH"/>
      </w:pPr>
      <w:r w:rsidRPr="00E0255E">
        <w:t>Table 6.1.3.1.3.3-1: SIP INVITE from the UE (Step 2, Table 6.1.3.1.3.2-1;</w:t>
      </w:r>
      <w:r w:rsidRPr="00E0255E">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87351F" w:rsidRPr="00E0255E" w14:paraId="764DC7FE" w14:textId="77777777" w:rsidTr="0066502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300C1E" w14:textId="77777777" w:rsidR="0087351F" w:rsidRPr="00E0255E" w:rsidRDefault="0087351F" w:rsidP="00E64CC8">
            <w:pPr>
              <w:pStyle w:val="TAL"/>
              <w:spacing w:line="256" w:lineRule="auto"/>
            </w:pPr>
            <w:r w:rsidRPr="00E0255E">
              <w:t>Derivation Path: TS 36.579-1 [2], Table 5.5.2.5.1-1</w:t>
            </w:r>
          </w:p>
        </w:tc>
      </w:tr>
      <w:tr w:rsidR="0087351F" w:rsidRPr="00E0255E" w14:paraId="74ECDDA3" w14:textId="77777777" w:rsidTr="0066502E">
        <w:trPr>
          <w:tblHeader/>
        </w:trPr>
        <w:tc>
          <w:tcPr>
            <w:tcW w:w="2972" w:type="dxa"/>
            <w:tcBorders>
              <w:top w:val="single" w:sz="4" w:space="0" w:color="auto"/>
              <w:left w:val="single" w:sz="4" w:space="0" w:color="auto"/>
              <w:bottom w:val="single" w:sz="4" w:space="0" w:color="auto"/>
              <w:right w:val="single" w:sz="4" w:space="0" w:color="auto"/>
            </w:tcBorders>
            <w:hideMark/>
          </w:tcPr>
          <w:p w14:paraId="20FE4719" w14:textId="77777777" w:rsidR="0087351F" w:rsidRPr="00E0255E" w:rsidRDefault="0087351F" w:rsidP="00E64CC8">
            <w:pPr>
              <w:pStyle w:val="TAH"/>
              <w:spacing w:line="256" w:lineRule="auto"/>
            </w:pPr>
            <w:r w:rsidRPr="00E0255E">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5FA4C3E" w14:textId="77777777" w:rsidR="0087351F" w:rsidRPr="00E0255E" w:rsidRDefault="0087351F" w:rsidP="00E64CC8">
            <w:pPr>
              <w:pStyle w:val="TAH"/>
              <w:spacing w:line="256" w:lineRule="auto"/>
            </w:pPr>
            <w:r w:rsidRPr="00E0255E">
              <w:t>Value/remark</w:t>
            </w:r>
          </w:p>
        </w:tc>
        <w:tc>
          <w:tcPr>
            <w:tcW w:w="2189" w:type="dxa"/>
            <w:tcBorders>
              <w:top w:val="single" w:sz="4" w:space="0" w:color="auto"/>
              <w:left w:val="single" w:sz="4" w:space="0" w:color="auto"/>
              <w:bottom w:val="single" w:sz="4" w:space="0" w:color="auto"/>
              <w:right w:val="single" w:sz="4" w:space="0" w:color="auto"/>
            </w:tcBorders>
            <w:hideMark/>
          </w:tcPr>
          <w:p w14:paraId="7E4BCF45" w14:textId="77777777" w:rsidR="0087351F" w:rsidRPr="00E0255E" w:rsidRDefault="0087351F" w:rsidP="00E64CC8">
            <w:pPr>
              <w:pStyle w:val="TAH"/>
              <w:spacing w:line="256" w:lineRule="auto"/>
            </w:pPr>
            <w:r w:rsidRPr="00E0255E">
              <w:t>Comment</w:t>
            </w:r>
          </w:p>
        </w:tc>
        <w:tc>
          <w:tcPr>
            <w:tcW w:w="1459" w:type="dxa"/>
            <w:tcBorders>
              <w:top w:val="single" w:sz="4" w:space="0" w:color="auto"/>
              <w:left w:val="single" w:sz="4" w:space="0" w:color="auto"/>
              <w:bottom w:val="single" w:sz="4" w:space="0" w:color="auto"/>
              <w:right w:val="single" w:sz="4" w:space="0" w:color="auto"/>
            </w:tcBorders>
            <w:hideMark/>
          </w:tcPr>
          <w:p w14:paraId="3D5B87B9" w14:textId="77777777" w:rsidR="0087351F" w:rsidRPr="00E0255E" w:rsidRDefault="0087351F" w:rsidP="00E64CC8">
            <w:pPr>
              <w:pStyle w:val="TAH"/>
              <w:spacing w:line="256" w:lineRule="auto"/>
            </w:pPr>
            <w:r w:rsidRPr="00E0255E">
              <w:t>Reference</w:t>
            </w:r>
          </w:p>
        </w:tc>
        <w:tc>
          <w:tcPr>
            <w:tcW w:w="1186" w:type="dxa"/>
            <w:tcBorders>
              <w:top w:val="single" w:sz="4" w:space="0" w:color="auto"/>
              <w:left w:val="single" w:sz="4" w:space="0" w:color="auto"/>
              <w:bottom w:val="single" w:sz="4" w:space="0" w:color="auto"/>
              <w:right w:val="single" w:sz="4" w:space="0" w:color="auto"/>
            </w:tcBorders>
            <w:hideMark/>
          </w:tcPr>
          <w:p w14:paraId="7B728F35" w14:textId="77777777" w:rsidR="0087351F" w:rsidRPr="00E0255E" w:rsidRDefault="0087351F" w:rsidP="00E64CC8">
            <w:pPr>
              <w:pStyle w:val="TAH"/>
              <w:spacing w:line="256" w:lineRule="auto"/>
            </w:pPr>
            <w:r w:rsidRPr="00E0255E">
              <w:t>Condition</w:t>
            </w:r>
          </w:p>
        </w:tc>
      </w:tr>
      <w:tr w:rsidR="0087351F" w:rsidRPr="00E0255E" w14:paraId="439DF0FC"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3DFF99F2" w14:textId="77777777" w:rsidR="0087351F" w:rsidRPr="00E0255E" w:rsidRDefault="0087351F" w:rsidP="00E64CC8">
            <w:pPr>
              <w:pStyle w:val="TAL"/>
              <w:spacing w:line="256" w:lineRule="auto"/>
              <w:rPr>
                <w:b/>
                <w:bCs/>
              </w:rPr>
            </w:pPr>
            <w:r w:rsidRPr="00E0255E">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11C1A9C4" w14:textId="77777777" w:rsidR="0087351F" w:rsidRPr="00E0255E" w:rsidRDefault="0087351F" w:rsidP="00E64CC8">
            <w:pPr>
              <w:pStyle w:val="TAL"/>
              <w:spacing w:line="256" w:lineRule="auto"/>
            </w:pPr>
          </w:p>
        </w:tc>
        <w:tc>
          <w:tcPr>
            <w:tcW w:w="2189" w:type="dxa"/>
            <w:tcBorders>
              <w:top w:val="single" w:sz="4" w:space="0" w:color="auto"/>
              <w:left w:val="single" w:sz="4" w:space="0" w:color="auto"/>
              <w:bottom w:val="single" w:sz="4" w:space="0" w:color="auto"/>
              <w:right w:val="single" w:sz="4" w:space="0" w:color="auto"/>
            </w:tcBorders>
          </w:tcPr>
          <w:p w14:paraId="4D9A774E" w14:textId="77777777" w:rsidR="0087351F" w:rsidRPr="00E0255E" w:rsidRDefault="0087351F" w:rsidP="00E64CC8">
            <w:pPr>
              <w:pStyle w:val="TAL"/>
              <w:spacing w:line="256" w:lineRule="auto"/>
            </w:pPr>
          </w:p>
        </w:tc>
        <w:tc>
          <w:tcPr>
            <w:tcW w:w="1459" w:type="dxa"/>
            <w:tcBorders>
              <w:top w:val="single" w:sz="4" w:space="0" w:color="auto"/>
              <w:left w:val="single" w:sz="4" w:space="0" w:color="auto"/>
              <w:bottom w:val="single" w:sz="4" w:space="0" w:color="auto"/>
              <w:right w:val="single" w:sz="4" w:space="0" w:color="auto"/>
            </w:tcBorders>
          </w:tcPr>
          <w:p w14:paraId="39DFC088" w14:textId="77777777" w:rsidR="0087351F" w:rsidRPr="00E0255E" w:rsidRDefault="0087351F" w:rsidP="00E64CC8">
            <w:pPr>
              <w:pStyle w:val="TAL"/>
              <w:spacing w:line="256" w:lineRule="auto"/>
            </w:pPr>
          </w:p>
        </w:tc>
        <w:tc>
          <w:tcPr>
            <w:tcW w:w="1186" w:type="dxa"/>
            <w:tcBorders>
              <w:top w:val="single" w:sz="4" w:space="0" w:color="auto"/>
              <w:left w:val="single" w:sz="4" w:space="0" w:color="auto"/>
              <w:bottom w:val="single" w:sz="4" w:space="0" w:color="auto"/>
              <w:right w:val="single" w:sz="4" w:space="0" w:color="auto"/>
            </w:tcBorders>
            <w:vAlign w:val="bottom"/>
          </w:tcPr>
          <w:p w14:paraId="57E9E909" w14:textId="77777777" w:rsidR="0087351F" w:rsidRPr="00E0255E" w:rsidRDefault="0087351F" w:rsidP="00E64CC8">
            <w:pPr>
              <w:pStyle w:val="TAL"/>
              <w:spacing w:line="256" w:lineRule="auto"/>
            </w:pPr>
          </w:p>
        </w:tc>
      </w:tr>
      <w:tr w:rsidR="0087351F" w:rsidRPr="00E0255E" w14:paraId="3B491643" w14:textId="77777777" w:rsidTr="0066502E">
        <w:tc>
          <w:tcPr>
            <w:tcW w:w="2972" w:type="dxa"/>
            <w:tcBorders>
              <w:top w:val="single" w:sz="4" w:space="0" w:color="auto"/>
              <w:left w:val="single" w:sz="4" w:space="0" w:color="auto"/>
              <w:bottom w:val="single" w:sz="4" w:space="0" w:color="auto"/>
              <w:right w:val="single" w:sz="4" w:space="0" w:color="auto"/>
            </w:tcBorders>
            <w:hideMark/>
          </w:tcPr>
          <w:p w14:paraId="1D32D0E9" w14:textId="77777777" w:rsidR="0087351F" w:rsidRPr="00E0255E" w:rsidRDefault="0087351F" w:rsidP="00E64CC8">
            <w:pPr>
              <w:pStyle w:val="TAL"/>
              <w:spacing w:line="256" w:lineRule="auto"/>
            </w:pPr>
            <w:r w:rsidRPr="00E0255E">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1853A8F" w14:textId="77777777" w:rsidR="0087351F" w:rsidRPr="00E0255E" w:rsidRDefault="0087351F" w:rsidP="00E64CC8">
            <w:pPr>
              <w:pStyle w:val="TAL"/>
              <w:spacing w:line="256" w:lineRule="auto"/>
            </w:pPr>
          </w:p>
        </w:tc>
        <w:tc>
          <w:tcPr>
            <w:tcW w:w="2189" w:type="dxa"/>
            <w:tcBorders>
              <w:top w:val="single" w:sz="4" w:space="0" w:color="auto"/>
              <w:left w:val="single" w:sz="4" w:space="0" w:color="auto"/>
              <w:bottom w:val="single" w:sz="4" w:space="0" w:color="auto"/>
              <w:right w:val="single" w:sz="4" w:space="0" w:color="auto"/>
            </w:tcBorders>
            <w:hideMark/>
          </w:tcPr>
          <w:p w14:paraId="2F245778" w14:textId="77777777" w:rsidR="0087351F" w:rsidRPr="00E0255E" w:rsidRDefault="0087351F" w:rsidP="00E64CC8">
            <w:pPr>
              <w:pStyle w:val="TAL"/>
              <w:spacing w:line="256" w:lineRule="auto"/>
              <w:rPr>
                <w:b/>
                <w:bCs/>
              </w:rPr>
            </w:pPr>
            <w:r w:rsidRPr="00E0255E">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03C5011" w14:textId="77777777" w:rsidR="0087351F" w:rsidRPr="00E0255E" w:rsidRDefault="0087351F" w:rsidP="00E64CC8">
            <w:pPr>
              <w:pStyle w:val="TAL"/>
              <w:spacing w:line="256" w:lineRule="auto"/>
            </w:pPr>
          </w:p>
        </w:tc>
        <w:tc>
          <w:tcPr>
            <w:tcW w:w="1186" w:type="dxa"/>
            <w:tcBorders>
              <w:top w:val="single" w:sz="4" w:space="0" w:color="auto"/>
              <w:left w:val="single" w:sz="4" w:space="0" w:color="auto"/>
              <w:bottom w:val="single" w:sz="4" w:space="0" w:color="auto"/>
              <w:right w:val="single" w:sz="4" w:space="0" w:color="auto"/>
            </w:tcBorders>
            <w:vAlign w:val="bottom"/>
          </w:tcPr>
          <w:p w14:paraId="44D85BDD" w14:textId="77777777" w:rsidR="0087351F" w:rsidRPr="00E0255E" w:rsidRDefault="0087351F" w:rsidP="00E64CC8">
            <w:pPr>
              <w:pStyle w:val="TAL"/>
              <w:spacing w:line="256" w:lineRule="auto"/>
            </w:pPr>
          </w:p>
        </w:tc>
      </w:tr>
      <w:tr w:rsidR="0087351F" w:rsidRPr="00E0255E" w14:paraId="6CDA7B84"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514F09F5" w14:textId="77777777" w:rsidR="0087351F" w:rsidRPr="00E0255E" w:rsidRDefault="0087351F" w:rsidP="00E64CC8">
            <w:pPr>
              <w:pStyle w:val="TAL"/>
              <w:spacing w:line="256" w:lineRule="auto"/>
            </w:pPr>
            <w:r w:rsidRPr="00E0255E">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03DE427" w14:textId="77777777" w:rsidR="0087351F" w:rsidRPr="00E0255E" w:rsidRDefault="0087351F" w:rsidP="00E64CC8">
            <w:pPr>
              <w:pStyle w:val="TAL"/>
              <w:spacing w:line="256" w:lineRule="auto"/>
            </w:pPr>
            <w:r w:rsidRPr="00E0255E">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41669871" w14:textId="77777777" w:rsidR="0087351F" w:rsidRPr="00E0255E" w:rsidRDefault="0087351F" w:rsidP="00E64CC8">
            <w:pPr>
              <w:pStyle w:val="TAL"/>
              <w:spacing w:line="256" w:lineRule="auto"/>
            </w:pPr>
          </w:p>
        </w:tc>
        <w:tc>
          <w:tcPr>
            <w:tcW w:w="1459" w:type="dxa"/>
            <w:tcBorders>
              <w:top w:val="single" w:sz="4" w:space="0" w:color="auto"/>
              <w:left w:val="single" w:sz="4" w:space="0" w:color="auto"/>
              <w:bottom w:val="single" w:sz="4" w:space="0" w:color="auto"/>
              <w:right w:val="single" w:sz="4" w:space="0" w:color="auto"/>
            </w:tcBorders>
          </w:tcPr>
          <w:p w14:paraId="17F2EC96" w14:textId="77777777" w:rsidR="0087351F" w:rsidRPr="00E0255E" w:rsidRDefault="0087351F" w:rsidP="00E64CC8">
            <w:pPr>
              <w:pStyle w:val="TAL"/>
              <w:spacing w:line="256" w:lineRule="auto"/>
            </w:pPr>
          </w:p>
        </w:tc>
        <w:tc>
          <w:tcPr>
            <w:tcW w:w="1186" w:type="dxa"/>
            <w:tcBorders>
              <w:top w:val="single" w:sz="4" w:space="0" w:color="auto"/>
              <w:left w:val="single" w:sz="4" w:space="0" w:color="auto"/>
              <w:bottom w:val="single" w:sz="4" w:space="0" w:color="auto"/>
              <w:right w:val="single" w:sz="4" w:space="0" w:color="auto"/>
            </w:tcBorders>
            <w:vAlign w:val="bottom"/>
          </w:tcPr>
          <w:p w14:paraId="5D6AFF8C" w14:textId="77777777" w:rsidR="0087351F" w:rsidRPr="00E0255E" w:rsidRDefault="0087351F" w:rsidP="00E64CC8">
            <w:pPr>
              <w:pStyle w:val="TAL"/>
              <w:spacing w:line="256" w:lineRule="auto"/>
            </w:pPr>
          </w:p>
        </w:tc>
      </w:tr>
      <w:tr w:rsidR="0087351F" w:rsidRPr="00E0255E" w14:paraId="2E2C47F9"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14C1791B" w14:textId="77777777" w:rsidR="0087351F" w:rsidRPr="00E0255E" w:rsidRDefault="0087351F" w:rsidP="00E64CC8">
            <w:pPr>
              <w:pStyle w:val="TAL"/>
              <w:spacing w:line="256" w:lineRule="auto"/>
            </w:pPr>
            <w:r w:rsidRPr="00E0255E">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D4FC7EA" w14:textId="77777777" w:rsidR="0087351F" w:rsidRPr="00E0255E" w:rsidRDefault="0087351F" w:rsidP="00E64CC8">
            <w:pPr>
              <w:pStyle w:val="TAL"/>
              <w:spacing w:line="256" w:lineRule="auto"/>
            </w:pPr>
          </w:p>
        </w:tc>
        <w:tc>
          <w:tcPr>
            <w:tcW w:w="2189" w:type="dxa"/>
            <w:tcBorders>
              <w:top w:val="single" w:sz="4" w:space="0" w:color="auto"/>
              <w:left w:val="single" w:sz="4" w:space="0" w:color="auto"/>
              <w:bottom w:val="single" w:sz="4" w:space="0" w:color="auto"/>
              <w:right w:val="single" w:sz="4" w:space="0" w:color="auto"/>
            </w:tcBorders>
            <w:hideMark/>
          </w:tcPr>
          <w:p w14:paraId="58B5444F" w14:textId="77777777" w:rsidR="0087351F" w:rsidRPr="00E0255E" w:rsidRDefault="0087351F" w:rsidP="00E64CC8">
            <w:pPr>
              <w:pStyle w:val="TAL"/>
              <w:spacing w:line="256" w:lineRule="auto"/>
              <w:rPr>
                <w:b/>
                <w:bCs/>
              </w:rPr>
            </w:pPr>
            <w:r w:rsidRPr="00E0255E">
              <w:rPr>
                <w:b/>
                <w:bCs/>
              </w:rPr>
              <w:t>MCVideo Info</w:t>
            </w:r>
          </w:p>
        </w:tc>
        <w:tc>
          <w:tcPr>
            <w:tcW w:w="1459" w:type="dxa"/>
            <w:tcBorders>
              <w:top w:val="single" w:sz="4" w:space="0" w:color="auto"/>
              <w:left w:val="single" w:sz="4" w:space="0" w:color="auto"/>
              <w:bottom w:val="single" w:sz="4" w:space="0" w:color="auto"/>
              <w:right w:val="single" w:sz="4" w:space="0" w:color="auto"/>
            </w:tcBorders>
          </w:tcPr>
          <w:p w14:paraId="3D0A5E8B" w14:textId="77777777" w:rsidR="0087351F" w:rsidRPr="00E0255E" w:rsidRDefault="0087351F" w:rsidP="00E64CC8">
            <w:pPr>
              <w:pStyle w:val="TAL"/>
              <w:spacing w:line="256" w:lineRule="auto"/>
            </w:pPr>
          </w:p>
        </w:tc>
        <w:tc>
          <w:tcPr>
            <w:tcW w:w="1186" w:type="dxa"/>
            <w:tcBorders>
              <w:top w:val="single" w:sz="4" w:space="0" w:color="auto"/>
              <w:left w:val="single" w:sz="4" w:space="0" w:color="auto"/>
              <w:bottom w:val="single" w:sz="4" w:space="0" w:color="auto"/>
              <w:right w:val="single" w:sz="4" w:space="0" w:color="auto"/>
            </w:tcBorders>
            <w:vAlign w:val="bottom"/>
          </w:tcPr>
          <w:p w14:paraId="51D9DE26" w14:textId="77777777" w:rsidR="0087351F" w:rsidRPr="00E0255E" w:rsidRDefault="0087351F" w:rsidP="00E64CC8">
            <w:pPr>
              <w:pStyle w:val="TAL"/>
              <w:spacing w:line="256" w:lineRule="auto"/>
            </w:pPr>
          </w:p>
        </w:tc>
      </w:tr>
      <w:tr w:rsidR="0087351F" w:rsidRPr="00E0255E" w14:paraId="49E0BE0A"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0CD5ECC1" w14:textId="77777777" w:rsidR="0087351F" w:rsidRPr="00E0255E" w:rsidRDefault="0087351F" w:rsidP="00E64CC8">
            <w:pPr>
              <w:pStyle w:val="TAL"/>
              <w:spacing w:line="256" w:lineRule="auto"/>
            </w:pPr>
            <w:r w:rsidRPr="00E0255E">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5E86422" w14:textId="77777777" w:rsidR="0087351F" w:rsidRPr="00E0255E" w:rsidRDefault="0087351F" w:rsidP="00E64CC8">
            <w:pPr>
              <w:pStyle w:val="TAL"/>
              <w:spacing w:line="256" w:lineRule="auto"/>
            </w:pPr>
            <w:r w:rsidRPr="00E0255E">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F5632C9" w14:textId="77777777" w:rsidR="0087351F" w:rsidRPr="00E0255E" w:rsidRDefault="0087351F" w:rsidP="00E64CC8">
            <w:pPr>
              <w:pStyle w:val="TAL"/>
              <w:spacing w:line="256" w:lineRule="auto"/>
            </w:pPr>
          </w:p>
        </w:tc>
        <w:tc>
          <w:tcPr>
            <w:tcW w:w="1459" w:type="dxa"/>
            <w:tcBorders>
              <w:top w:val="single" w:sz="4" w:space="0" w:color="auto"/>
              <w:left w:val="single" w:sz="4" w:space="0" w:color="auto"/>
              <w:bottom w:val="single" w:sz="4" w:space="0" w:color="auto"/>
              <w:right w:val="single" w:sz="4" w:space="0" w:color="auto"/>
            </w:tcBorders>
          </w:tcPr>
          <w:p w14:paraId="68E718F7" w14:textId="77777777" w:rsidR="0087351F" w:rsidRPr="00E0255E" w:rsidRDefault="0087351F" w:rsidP="00E64CC8">
            <w:pPr>
              <w:pStyle w:val="TAL"/>
              <w:spacing w:line="256" w:lineRule="auto"/>
            </w:pPr>
          </w:p>
        </w:tc>
        <w:tc>
          <w:tcPr>
            <w:tcW w:w="1186" w:type="dxa"/>
            <w:tcBorders>
              <w:top w:val="single" w:sz="4" w:space="0" w:color="auto"/>
              <w:left w:val="single" w:sz="4" w:space="0" w:color="auto"/>
              <w:bottom w:val="single" w:sz="4" w:space="0" w:color="auto"/>
              <w:right w:val="single" w:sz="4" w:space="0" w:color="auto"/>
            </w:tcBorders>
            <w:vAlign w:val="bottom"/>
          </w:tcPr>
          <w:p w14:paraId="04B5B4AB" w14:textId="77777777" w:rsidR="0087351F" w:rsidRPr="00E0255E" w:rsidRDefault="0087351F" w:rsidP="00E64CC8">
            <w:pPr>
              <w:pStyle w:val="TAL"/>
              <w:spacing w:line="256" w:lineRule="auto"/>
            </w:pPr>
          </w:p>
        </w:tc>
      </w:tr>
    </w:tbl>
    <w:p w14:paraId="4DE76F22" w14:textId="77777777" w:rsidR="0087351F" w:rsidRPr="00E0255E" w:rsidRDefault="0087351F" w:rsidP="0087351F"/>
    <w:p w14:paraId="429F3B9A" w14:textId="77777777" w:rsidR="0087351F" w:rsidRPr="00E0255E" w:rsidRDefault="0087351F" w:rsidP="0087351F">
      <w:pPr>
        <w:pStyle w:val="TH"/>
      </w:pPr>
      <w:r w:rsidRPr="00E0255E">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E0255E" w14:paraId="2C511B58"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71BE4B06" w14:textId="23888F7D" w:rsidR="0087351F" w:rsidRPr="00E0255E" w:rsidRDefault="0087351F" w:rsidP="00E64CC8">
            <w:pPr>
              <w:pStyle w:val="TAL"/>
              <w:spacing w:line="256" w:lineRule="auto"/>
            </w:pPr>
            <w:r w:rsidRPr="00E0255E">
              <w:t>Derivation Path: TS 36.579-1 [2], Table 5.5.3.1.1-2, condition INITIAL_SDP_OFFER, IMPLICIT_GRANT_REQUESTED</w:t>
            </w:r>
          </w:p>
        </w:tc>
      </w:tr>
    </w:tbl>
    <w:p w14:paraId="3E92C3AE" w14:textId="77777777" w:rsidR="0087351F" w:rsidRPr="00E0255E" w:rsidRDefault="0087351F" w:rsidP="0087351F"/>
    <w:p w14:paraId="1F69B358" w14:textId="77777777" w:rsidR="0087351F" w:rsidRPr="00E0255E" w:rsidRDefault="0087351F" w:rsidP="0087351F">
      <w:pPr>
        <w:pStyle w:val="TH"/>
      </w:pPr>
      <w:r w:rsidRPr="00E0255E">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E0255E" w14:paraId="0CF9D677"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3511F53C" w14:textId="48F578E3" w:rsidR="0087351F" w:rsidRPr="00E0255E" w:rsidRDefault="0087351F" w:rsidP="00E64CC8">
            <w:pPr>
              <w:pStyle w:val="TAL"/>
              <w:spacing w:line="256" w:lineRule="auto"/>
            </w:pPr>
            <w:r w:rsidRPr="00E0255E">
              <w:t>Derivation Path: TS 36.579-1 [2], Table 5.5.3.2.1-2, condition GROUP-CALL, INVITE_REFER</w:t>
            </w:r>
          </w:p>
        </w:tc>
      </w:tr>
    </w:tbl>
    <w:p w14:paraId="67A55AA3" w14:textId="77777777" w:rsidR="0087351F" w:rsidRPr="00E0255E" w:rsidRDefault="0087351F" w:rsidP="0087351F"/>
    <w:p w14:paraId="4D92FD06" w14:textId="0C2B8B70" w:rsidR="0087351F" w:rsidRPr="00E0255E" w:rsidRDefault="0087351F" w:rsidP="0087351F">
      <w:pPr>
        <w:pStyle w:val="TH"/>
      </w:pPr>
      <w:r w:rsidRPr="00E0255E">
        <w:t>Table 6.1.3.1.3.3-4: SIP 200 (OK) from the SS (Step 2, Table 6.1.3.1.3.2-1;</w:t>
      </w:r>
      <w:r w:rsidRPr="00E0255E">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87351F" w:rsidRPr="00E0255E" w14:paraId="2C1F5B13" w14:textId="77777777" w:rsidTr="00E64CC8">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01B8E8" w14:textId="77777777" w:rsidR="0087351F" w:rsidRPr="00E0255E" w:rsidRDefault="0087351F" w:rsidP="00E64CC8">
            <w:pPr>
              <w:pStyle w:val="TAL"/>
              <w:spacing w:line="256" w:lineRule="auto"/>
            </w:pPr>
            <w:r w:rsidRPr="00E0255E">
              <w:t>Derivation Path: TS 36.579-1 [2], Table 5.5.2.17.1.2-1, condition INVITE-RSP</w:t>
            </w:r>
          </w:p>
        </w:tc>
      </w:tr>
      <w:tr w:rsidR="0087351F" w:rsidRPr="00E0255E" w14:paraId="7B001346" w14:textId="77777777" w:rsidTr="00E64CC8">
        <w:tc>
          <w:tcPr>
            <w:tcW w:w="2708" w:type="dxa"/>
            <w:tcBorders>
              <w:top w:val="single" w:sz="4" w:space="0" w:color="auto"/>
              <w:left w:val="single" w:sz="4" w:space="0" w:color="auto"/>
              <w:bottom w:val="single" w:sz="4" w:space="0" w:color="auto"/>
              <w:right w:val="single" w:sz="4" w:space="0" w:color="auto"/>
            </w:tcBorders>
            <w:hideMark/>
          </w:tcPr>
          <w:p w14:paraId="49F5A39F" w14:textId="77777777" w:rsidR="0087351F" w:rsidRPr="00E0255E" w:rsidRDefault="0087351F" w:rsidP="00E64CC8">
            <w:pPr>
              <w:pStyle w:val="TAH"/>
              <w:spacing w:line="256" w:lineRule="auto"/>
            </w:pPr>
            <w:r w:rsidRPr="00E0255E">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92DBAF" w14:textId="77777777" w:rsidR="0087351F" w:rsidRPr="00E0255E" w:rsidRDefault="0087351F" w:rsidP="00E64CC8">
            <w:pPr>
              <w:pStyle w:val="TAH"/>
              <w:spacing w:line="256" w:lineRule="auto"/>
            </w:pPr>
            <w:r w:rsidRPr="00E0255E">
              <w:t>Value/remark</w:t>
            </w:r>
          </w:p>
        </w:tc>
        <w:tc>
          <w:tcPr>
            <w:tcW w:w="2186" w:type="dxa"/>
            <w:tcBorders>
              <w:top w:val="single" w:sz="4" w:space="0" w:color="auto"/>
              <w:left w:val="single" w:sz="4" w:space="0" w:color="auto"/>
              <w:bottom w:val="single" w:sz="4" w:space="0" w:color="auto"/>
              <w:right w:val="single" w:sz="4" w:space="0" w:color="auto"/>
            </w:tcBorders>
            <w:hideMark/>
          </w:tcPr>
          <w:p w14:paraId="7002A901" w14:textId="77777777" w:rsidR="0087351F" w:rsidRPr="00E0255E" w:rsidRDefault="0087351F" w:rsidP="00E64CC8">
            <w:pPr>
              <w:pStyle w:val="TAH"/>
              <w:spacing w:line="256" w:lineRule="auto"/>
            </w:pPr>
            <w:r w:rsidRPr="00E0255E">
              <w:t>Comment</w:t>
            </w:r>
          </w:p>
        </w:tc>
        <w:tc>
          <w:tcPr>
            <w:tcW w:w="1366" w:type="dxa"/>
            <w:tcBorders>
              <w:top w:val="single" w:sz="4" w:space="0" w:color="auto"/>
              <w:left w:val="single" w:sz="4" w:space="0" w:color="auto"/>
              <w:bottom w:val="single" w:sz="4" w:space="0" w:color="auto"/>
              <w:right w:val="single" w:sz="4" w:space="0" w:color="auto"/>
            </w:tcBorders>
            <w:hideMark/>
          </w:tcPr>
          <w:p w14:paraId="311A82E0" w14:textId="77777777" w:rsidR="0087351F" w:rsidRPr="00E0255E" w:rsidRDefault="0087351F" w:rsidP="00E64CC8">
            <w:pPr>
              <w:pStyle w:val="TAH"/>
              <w:spacing w:line="256" w:lineRule="auto"/>
            </w:pPr>
            <w:r w:rsidRPr="00E0255E">
              <w:t>Reference</w:t>
            </w:r>
          </w:p>
        </w:tc>
        <w:tc>
          <w:tcPr>
            <w:tcW w:w="1184" w:type="dxa"/>
            <w:tcBorders>
              <w:top w:val="single" w:sz="4" w:space="0" w:color="auto"/>
              <w:left w:val="single" w:sz="4" w:space="0" w:color="auto"/>
              <w:bottom w:val="single" w:sz="4" w:space="0" w:color="auto"/>
              <w:right w:val="single" w:sz="4" w:space="0" w:color="auto"/>
            </w:tcBorders>
            <w:hideMark/>
          </w:tcPr>
          <w:p w14:paraId="611B9A6C" w14:textId="77777777" w:rsidR="0087351F" w:rsidRPr="00E0255E" w:rsidRDefault="0087351F" w:rsidP="00E64CC8">
            <w:pPr>
              <w:pStyle w:val="TAH"/>
              <w:spacing w:line="256" w:lineRule="auto"/>
            </w:pPr>
            <w:r w:rsidRPr="00E0255E">
              <w:t>Condition</w:t>
            </w:r>
          </w:p>
        </w:tc>
      </w:tr>
      <w:tr w:rsidR="0087351F" w:rsidRPr="00E0255E" w14:paraId="1180465D" w14:textId="77777777" w:rsidTr="0066502E">
        <w:tc>
          <w:tcPr>
            <w:tcW w:w="2708" w:type="dxa"/>
            <w:tcBorders>
              <w:top w:val="single" w:sz="4" w:space="0" w:color="auto"/>
              <w:left w:val="single" w:sz="4" w:space="0" w:color="auto"/>
              <w:bottom w:val="single" w:sz="4" w:space="0" w:color="auto"/>
              <w:right w:val="single" w:sz="4" w:space="0" w:color="auto"/>
            </w:tcBorders>
            <w:vAlign w:val="center"/>
            <w:hideMark/>
          </w:tcPr>
          <w:p w14:paraId="4CF04FCD" w14:textId="77777777" w:rsidR="0087351F" w:rsidRPr="00E0255E" w:rsidRDefault="0087351F" w:rsidP="00E64CC8">
            <w:pPr>
              <w:pStyle w:val="TAL"/>
              <w:spacing w:line="256" w:lineRule="auto"/>
              <w:rPr>
                <w:b/>
                <w:bCs/>
              </w:rPr>
            </w:pPr>
            <w:r w:rsidRPr="00E0255E">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A32508D" w14:textId="77777777" w:rsidR="0087351F" w:rsidRPr="00E0255E" w:rsidRDefault="0087351F" w:rsidP="00E64CC8">
            <w:pPr>
              <w:pStyle w:val="TAL"/>
              <w:spacing w:line="256" w:lineRule="auto"/>
            </w:pPr>
          </w:p>
        </w:tc>
        <w:tc>
          <w:tcPr>
            <w:tcW w:w="2186" w:type="dxa"/>
            <w:tcBorders>
              <w:top w:val="single" w:sz="4" w:space="0" w:color="auto"/>
              <w:left w:val="single" w:sz="4" w:space="0" w:color="auto"/>
              <w:bottom w:val="single" w:sz="4" w:space="0" w:color="auto"/>
              <w:right w:val="single" w:sz="4" w:space="0" w:color="auto"/>
            </w:tcBorders>
          </w:tcPr>
          <w:p w14:paraId="37490C56" w14:textId="77777777" w:rsidR="0087351F" w:rsidRPr="00E0255E" w:rsidRDefault="0087351F" w:rsidP="00E64CC8">
            <w:pPr>
              <w:pStyle w:val="TAL"/>
              <w:spacing w:line="256" w:lineRule="auto"/>
            </w:pPr>
          </w:p>
        </w:tc>
        <w:tc>
          <w:tcPr>
            <w:tcW w:w="1366" w:type="dxa"/>
            <w:tcBorders>
              <w:top w:val="single" w:sz="4" w:space="0" w:color="auto"/>
              <w:left w:val="single" w:sz="4" w:space="0" w:color="auto"/>
              <w:bottom w:val="single" w:sz="4" w:space="0" w:color="auto"/>
              <w:right w:val="single" w:sz="4" w:space="0" w:color="auto"/>
            </w:tcBorders>
          </w:tcPr>
          <w:p w14:paraId="086B144A" w14:textId="77777777" w:rsidR="0087351F" w:rsidRPr="00E0255E" w:rsidRDefault="0087351F" w:rsidP="00E64CC8">
            <w:pPr>
              <w:pStyle w:val="TAL"/>
              <w:spacing w:line="256" w:lineRule="auto"/>
            </w:pPr>
          </w:p>
        </w:tc>
        <w:tc>
          <w:tcPr>
            <w:tcW w:w="1184" w:type="dxa"/>
            <w:tcBorders>
              <w:top w:val="single" w:sz="4" w:space="0" w:color="auto"/>
              <w:left w:val="single" w:sz="4" w:space="0" w:color="auto"/>
              <w:bottom w:val="single" w:sz="4" w:space="0" w:color="auto"/>
              <w:right w:val="single" w:sz="4" w:space="0" w:color="auto"/>
            </w:tcBorders>
            <w:vAlign w:val="bottom"/>
          </w:tcPr>
          <w:p w14:paraId="0EF61495" w14:textId="77777777" w:rsidR="0087351F" w:rsidRPr="00E0255E" w:rsidRDefault="0087351F" w:rsidP="00E64CC8">
            <w:pPr>
              <w:pStyle w:val="TAL"/>
              <w:spacing w:line="256" w:lineRule="auto"/>
            </w:pPr>
          </w:p>
        </w:tc>
      </w:tr>
      <w:tr w:rsidR="0087351F" w:rsidRPr="00E0255E" w14:paraId="61DB4DC9" w14:textId="77777777" w:rsidTr="0066502E">
        <w:tc>
          <w:tcPr>
            <w:tcW w:w="2708" w:type="dxa"/>
            <w:tcBorders>
              <w:top w:val="single" w:sz="4" w:space="0" w:color="auto"/>
              <w:left w:val="single" w:sz="4" w:space="0" w:color="auto"/>
              <w:bottom w:val="single" w:sz="4" w:space="0" w:color="auto"/>
              <w:right w:val="single" w:sz="4" w:space="0" w:color="auto"/>
            </w:tcBorders>
            <w:vAlign w:val="center"/>
          </w:tcPr>
          <w:p w14:paraId="0118140A" w14:textId="77777777" w:rsidR="0087351F" w:rsidRPr="0066502E" w:rsidRDefault="0087351F" w:rsidP="00E64CC8">
            <w:pPr>
              <w:pStyle w:val="TAL"/>
              <w:spacing w:line="256" w:lineRule="auto"/>
            </w:pPr>
            <w:r w:rsidRPr="00E0255E">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tcPr>
          <w:p w14:paraId="13C5643B" w14:textId="77777777" w:rsidR="0087351F" w:rsidRPr="00E0255E" w:rsidRDefault="0087351F" w:rsidP="00E64CC8">
            <w:pPr>
              <w:pStyle w:val="TAL"/>
              <w:spacing w:line="256" w:lineRule="auto"/>
            </w:pPr>
            <w:r w:rsidRPr="00E0255E">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6A2DF70" w14:textId="77777777" w:rsidR="0087351F" w:rsidRPr="00E0255E" w:rsidRDefault="0087351F" w:rsidP="00E64CC8">
            <w:pPr>
              <w:pStyle w:val="TAL"/>
              <w:spacing w:line="256" w:lineRule="auto"/>
            </w:pPr>
          </w:p>
        </w:tc>
        <w:tc>
          <w:tcPr>
            <w:tcW w:w="1366" w:type="dxa"/>
            <w:tcBorders>
              <w:top w:val="single" w:sz="4" w:space="0" w:color="auto"/>
              <w:left w:val="single" w:sz="4" w:space="0" w:color="auto"/>
              <w:bottom w:val="single" w:sz="4" w:space="0" w:color="auto"/>
              <w:right w:val="single" w:sz="4" w:space="0" w:color="auto"/>
            </w:tcBorders>
          </w:tcPr>
          <w:p w14:paraId="01628CEB" w14:textId="77777777" w:rsidR="0087351F" w:rsidRPr="00E0255E" w:rsidRDefault="0087351F" w:rsidP="00E64CC8">
            <w:pPr>
              <w:pStyle w:val="TAL"/>
              <w:spacing w:line="256" w:lineRule="auto"/>
            </w:pPr>
          </w:p>
        </w:tc>
        <w:tc>
          <w:tcPr>
            <w:tcW w:w="1184" w:type="dxa"/>
            <w:tcBorders>
              <w:top w:val="single" w:sz="4" w:space="0" w:color="auto"/>
              <w:left w:val="single" w:sz="4" w:space="0" w:color="auto"/>
              <w:bottom w:val="single" w:sz="4" w:space="0" w:color="auto"/>
              <w:right w:val="single" w:sz="4" w:space="0" w:color="auto"/>
            </w:tcBorders>
            <w:vAlign w:val="bottom"/>
          </w:tcPr>
          <w:p w14:paraId="3CC4B833" w14:textId="77777777" w:rsidR="0087351F" w:rsidRPr="00E0255E" w:rsidRDefault="0087351F" w:rsidP="00E64CC8">
            <w:pPr>
              <w:pStyle w:val="TAL"/>
              <w:spacing w:line="256" w:lineRule="auto"/>
            </w:pPr>
          </w:p>
        </w:tc>
      </w:tr>
    </w:tbl>
    <w:p w14:paraId="349657F4" w14:textId="77777777" w:rsidR="0087351F" w:rsidRPr="00E0255E" w:rsidRDefault="0087351F" w:rsidP="0087351F"/>
    <w:p w14:paraId="06B903AF" w14:textId="77777777" w:rsidR="0087351F" w:rsidRPr="00E0255E" w:rsidRDefault="0087351F" w:rsidP="0087351F">
      <w:pPr>
        <w:pStyle w:val="TH"/>
      </w:pPr>
      <w:r w:rsidRPr="00E0255E">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87351F" w:rsidRPr="00E0255E" w14:paraId="5D50BC12"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02CF1477" w14:textId="7D90FB89" w:rsidR="0087351F" w:rsidRPr="00E0255E" w:rsidRDefault="0087351F" w:rsidP="00E64CC8">
            <w:pPr>
              <w:pStyle w:val="TAL"/>
              <w:spacing w:line="256" w:lineRule="auto"/>
            </w:pPr>
            <w:r w:rsidRPr="00E0255E">
              <w:t>Derivation Path: TS 36.579-1 [2], Table 5.5.3.1.2-2, condition SDP_ANSWER, IMPLICIT_GRANT_REQUESTED, IMPLICIT_FLOOR_GRANTED</w:t>
            </w:r>
          </w:p>
        </w:tc>
      </w:tr>
    </w:tbl>
    <w:p w14:paraId="7D4BEA23" w14:textId="77777777" w:rsidR="0087351F" w:rsidRPr="00E0255E" w:rsidRDefault="0087351F" w:rsidP="0087351F"/>
    <w:p w14:paraId="64622B43" w14:textId="3E0EAB49" w:rsidR="0087351F" w:rsidRPr="00E0255E" w:rsidRDefault="0087351F" w:rsidP="0087351F">
      <w:pPr>
        <w:pStyle w:val="TH"/>
      </w:pPr>
      <w:r w:rsidRPr="00E0255E">
        <w:lastRenderedPageBreak/>
        <w:t>Table 6.1.3.1.3.3-6: SIP SUBSCRIBE from the UE (Step 5, Table 6.1.3.1.3.2-1;</w:t>
      </w:r>
      <w:r w:rsidRPr="00E0255E">
        <w:br/>
      </w:r>
      <w:bookmarkStart w:id="581" w:name="_Hlk118456647"/>
      <w:r w:rsidRPr="00E0255E">
        <w:t>Step 2, TS 36.579-1 [2] Table 5.3.29.3-1</w:t>
      </w:r>
      <w:bookmarkEnd w:id="581"/>
      <w:r w:rsidRPr="00E0255E">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39C439BA"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25228E92" w14:textId="77777777" w:rsidR="0087351F" w:rsidRPr="00E0255E" w:rsidRDefault="0087351F" w:rsidP="00E64CC8">
            <w:pPr>
              <w:pStyle w:val="TAL"/>
              <w:spacing w:line="256" w:lineRule="auto"/>
              <w:rPr>
                <w:b/>
              </w:rPr>
            </w:pPr>
            <w:r w:rsidRPr="00E0255E">
              <w:t>Derivation Path: TS 36.579-1 [2], Table 5.5.2.14-1</w:t>
            </w:r>
          </w:p>
        </w:tc>
      </w:tr>
      <w:tr w:rsidR="0087351F" w:rsidRPr="00E0255E" w14:paraId="128ECE7E"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37E7615F" w14:textId="77777777" w:rsidR="0087351F" w:rsidRPr="00E0255E" w:rsidRDefault="0087351F" w:rsidP="00E64CC8">
            <w:pPr>
              <w:pStyle w:val="TAH"/>
              <w:spacing w:line="256" w:lineRule="auto"/>
            </w:pPr>
            <w:r w:rsidRPr="00E0255E">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8F5A52" w14:textId="77777777" w:rsidR="0087351F" w:rsidRPr="00E0255E" w:rsidRDefault="0087351F" w:rsidP="00E64CC8">
            <w:pPr>
              <w:pStyle w:val="TAH"/>
              <w:spacing w:line="256" w:lineRule="auto"/>
            </w:pPr>
            <w:r w:rsidRPr="00E0255E">
              <w:t>Value/remark</w:t>
            </w:r>
          </w:p>
        </w:tc>
        <w:tc>
          <w:tcPr>
            <w:tcW w:w="2127" w:type="dxa"/>
            <w:tcBorders>
              <w:top w:val="single" w:sz="4" w:space="0" w:color="auto"/>
              <w:left w:val="single" w:sz="4" w:space="0" w:color="auto"/>
              <w:bottom w:val="single" w:sz="4" w:space="0" w:color="auto"/>
              <w:right w:val="single" w:sz="4" w:space="0" w:color="auto"/>
            </w:tcBorders>
            <w:hideMark/>
          </w:tcPr>
          <w:p w14:paraId="1088C958" w14:textId="77777777" w:rsidR="0087351F" w:rsidRPr="00E0255E" w:rsidRDefault="0087351F" w:rsidP="00E64CC8">
            <w:pPr>
              <w:pStyle w:val="TAH"/>
              <w:spacing w:line="256" w:lineRule="auto"/>
            </w:pPr>
            <w:r w:rsidRPr="00E0255E">
              <w:t>Comment</w:t>
            </w:r>
          </w:p>
        </w:tc>
        <w:tc>
          <w:tcPr>
            <w:tcW w:w="1419" w:type="dxa"/>
            <w:tcBorders>
              <w:top w:val="single" w:sz="4" w:space="0" w:color="auto"/>
              <w:left w:val="single" w:sz="4" w:space="0" w:color="auto"/>
              <w:bottom w:val="single" w:sz="4" w:space="0" w:color="auto"/>
              <w:right w:val="single" w:sz="4" w:space="0" w:color="auto"/>
            </w:tcBorders>
            <w:hideMark/>
          </w:tcPr>
          <w:p w14:paraId="6AA0E85E" w14:textId="77777777" w:rsidR="0087351F" w:rsidRPr="00E0255E" w:rsidRDefault="0087351F" w:rsidP="00E64CC8">
            <w:pPr>
              <w:pStyle w:val="TAH"/>
              <w:spacing w:line="256" w:lineRule="auto"/>
            </w:pPr>
            <w:r w:rsidRPr="00E0255E">
              <w:t>Reference</w:t>
            </w:r>
          </w:p>
        </w:tc>
        <w:tc>
          <w:tcPr>
            <w:tcW w:w="1135" w:type="dxa"/>
            <w:tcBorders>
              <w:top w:val="single" w:sz="4" w:space="0" w:color="auto"/>
              <w:left w:val="single" w:sz="4" w:space="0" w:color="auto"/>
              <w:bottom w:val="single" w:sz="4" w:space="0" w:color="auto"/>
              <w:right w:val="single" w:sz="4" w:space="0" w:color="auto"/>
            </w:tcBorders>
            <w:hideMark/>
          </w:tcPr>
          <w:p w14:paraId="39FF4F37" w14:textId="77777777" w:rsidR="0087351F" w:rsidRPr="00E0255E" w:rsidRDefault="0087351F" w:rsidP="00E64CC8">
            <w:pPr>
              <w:pStyle w:val="TAH"/>
              <w:spacing w:line="256" w:lineRule="auto"/>
            </w:pPr>
            <w:r w:rsidRPr="00E0255E">
              <w:t>Condition</w:t>
            </w:r>
          </w:p>
        </w:tc>
      </w:tr>
      <w:tr w:rsidR="0087351F" w:rsidRPr="00E0255E" w14:paraId="46A23E66"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B9485A1" w14:textId="77777777" w:rsidR="0087351F" w:rsidRPr="00E0255E" w:rsidRDefault="0087351F" w:rsidP="00E64CC8">
            <w:pPr>
              <w:pStyle w:val="TAL"/>
              <w:spacing w:line="256" w:lineRule="auto"/>
              <w:rPr>
                <w:b/>
                <w:bCs/>
              </w:rPr>
            </w:pPr>
            <w:r w:rsidRPr="00E0255E">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BD71A66"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661C9BA3"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28B9B39"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0CEBFD5" w14:textId="77777777" w:rsidR="0087351F" w:rsidRPr="00E0255E" w:rsidRDefault="0087351F" w:rsidP="00E64CC8">
            <w:pPr>
              <w:pStyle w:val="TAL"/>
              <w:spacing w:line="256" w:lineRule="auto"/>
            </w:pPr>
          </w:p>
        </w:tc>
      </w:tr>
      <w:tr w:rsidR="0087351F" w:rsidRPr="00E0255E" w14:paraId="6FD2E656"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594097CF" w14:textId="77777777" w:rsidR="0087351F" w:rsidRPr="00E0255E" w:rsidRDefault="0087351F" w:rsidP="00E64CC8">
            <w:pPr>
              <w:pStyle w:val="TAL"/>
              <w:spacing w:line="256" w:lineRule="auto"/>
            </w:pPr>
            <w:r w:rsidRPr="00E0255E">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E0CC85A" w14:textId="53CDD461" w:rsidR="0087351F" w:rsidRPr="00E0255E" w:rsidRDefault="0087351F" w:rsidP="00E64CC8">
            <w:pPr>
              <w:pStyle w:val="TAL"/>
              <w:spacing w:line="256" w:lineRule="auto"/>
            </w:pPr>
            <w:r w:rsidRPr="00E0255E">
              <w:rPr>
                <w:rFonts w:eastAsia="SimSun"/>
              </w:rPr>
              <w:t>MCVideo session</w:t>
            </w:r>
            <w:r w:rsidRPr="00E0255E">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6B6EEA9A" w14:textId="1A59644F"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92B01D8" w14:textId="77777777" w:rsidR="0087351F" w:rsidRPr="00E0255E" w:rsidRDefault="0087351F" w:rsidP="00E64CC8">
            <w:pPr>
              <w:pStyle w:val="TAL"/>
              <w:spacing w:line="256" w:lineRule="auto"/>
            </w:pPr>
            <w:r w:rsidRPr="00E0255E">
              <w:t>TS 24.281 [26] clause 9.2.3.2</w:t>
            </w:r>
          </w:p>
        </w:tc>
        <w:tc>
          <w:tcPr>
            <w:tcW w:w="1135" w:type="dxa"/>
            <w:tcBorders>
              <w:top w:val="single" w:sz="4" w:space="0" w:color="auto"/>
              <w:left w:val="single" w:sz="4" w:space="0" w:color="auto"/>
              <w:bottom w:val="single" w:sz="4" w:space="0" w:color="auto"/>
              <w:right w:val="single" w:sz="4" w:space="0" w:color="auto"/>
            </w:tcBorders>
          </w:tcPr>
          <w:p w14:paraId="21F28487" w14:textId="77777777" w:rsidR="0087351F" w:rsidRPr="00E0255E" w:rsidRDefault="0087351F" w:rsidP="00E64CC8">
            <w:pPr>
              <w:pStyle w:val="TAL"/>
              <w:spacing w:line="256" w:lineRule="auto"/>
            </w:pPr>
          </w:p>
        </w:tc>
      </w:tr>
      <w:tr w:rsidR="0087351F" w:rsidRPr="00E0255E" w14:paraId="2653567B"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8DB7365" w14:textId="77777777" w:rsidR="0087351F" w:rsidRPr="00E0255E" w:rsidRDefault="0087351F" w:rsidP="00E64CC8">
            <w:pPr>
              <w:pStyle w:val="TAL"/>
              <w:spacing w:line="256" w:lineRule="auto"/>
              <w:rPr>
                <w:b/>
                <w:bCs/>
              </w:rPr>
            </w:pPr>
            <w:r w:rsidRPr="00E0255E">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5E6B0CC"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5E196A68"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101411FE"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D02FA90" w14:textId="77777777" w:rsidR="0087351F" w:rsidRPr="00E0255E" w:rsidRDefault="0087351F" w:rsidP="00E64CC8">
            <w:pPr>
              <w:pStyle w:val="TAL"/>
              <w:spacing w:line="256" w:lineRule="auto"/>
            </w:pPr>
          </w:p>
        </w:tc>
      </w:tr>
      <w:tr w:rsidR="0087351F" w:rsidRPr="00E0255E" w14:paraId="04E4ECFE"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6298360" w14:textId="77777777" w:rsidR="0087351F" w:rsidRPr="00E0255E" w:rsidRDefault="0087351F" w:rsidP="00E64CC8">
            <w:pPr>
              <w:pStyle w:val="TAL"/>
              <w:spacing w:line="256" w:lineRule="auto"/>
            </w:pPr>
            <w:r w:rsidRPr="00E0255E">
              <w:t xml:space="preserve">  ac-value</w:t>
            </w:r>
          </w:p>
        </w:tc>
        <w:tc>
          <w:tcPr>
            <w:tcW w:w="2127" w:type="dxa"/>
            <w:tcBorders>
              <w:top w:val="single" w:sz="4" w:space="0" w:color="auto"/>
              <w:left w:val="single" w:sz="4" w:space="0" w:color="auto"/>
              <w:bottom w:val="single" w:sz="4" w:space="0" w:color="auto"/>
              <w:right w:val="single" w:sz="4" w:space="0" w:color="auto"/>
            </w:tcBorders>
          </w:tcPr>
          <w:p w14:paraId="61A1D9C8"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192CBAAE"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0263B3"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AB7B699" w14:textId="77777777" w:rsidR="0087351F" w:rsidRPr="00E0255E" w:rsidRDefault="0087351F" w:rsidP="00E64CC8">
            <w:pPr>
              <w:pStyle w:val="TAL"/>
              <w:spacing w:line="256" w:lineRule="auto"/>
            </w:pPr>
          </w:p>
        </w:tc>
      </w:tr>
      <w:tr w:rsidR="0087351F" w:rsidRPr="00E0255E" w14:paraId="5F276948"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D6484D8" w14:textId="77777777" w:rsidR="0087351F" w:rsidRPr="00E0255E" w:rsidRDefault="0087351F" w:rsidP="00E64CC8">
            <w:pPr>
              <w:pStyle w:val="TAL"/>
              <w:spacing w:line="256" w:lineRule="auto"/>
            </w:pPr>
            <w:r w:rsidRPr="00E0255E">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744931A0" w14:textId="7269E0B8" w:rsidR="0087351F" w:rsidRPr="00E0255E" w:rsidRDefault="0087351F" w:rsidP="00E64CC8">
            <w:pPr>
              <w:pStyle w:val="TAL"/>
              <w:spacing w:line="256" w:lineRule="auto"/>
            </w:pPr>
            <w:r w:rsidRPr="00E0255E">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701BB31"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8770836" w14:textId="77777777" w:rsidR="0087351F" w:rsidRPr="00E0255E" w:rsidRDefault="0087351F" w:rsidP="00E64CC8">
            <w:pPr>
              <w:pStyle w:val="TAL"/>
              <w:spacing w:line="256" w:lineRule="auto"/>
            </w:pPr>
            <w:r w:rsidRPr="00E0255E">
              <w:t>TS 24.281 [26] clause 9.2.3.2</w:t>
            </w:r>
          </w:p>
        </w:tc>
        <w:tc>
          <w:tcPr>
            <w:tcW w:w="1135" w:type="dxa"/>
            <w:tcBorders>
              <w:top w:val="single" w:sz="4" w:space="0" w:color="auto"/>
              <w:left w:val="single" w:sz="4" w:space="0" w:color="auto"/>
              <w:bottom w:val="single" w:sz="4" w:space="0" w:color="auto"/>
              <w:right w:val="single" w:sz="4" w:space="0" w:color="auto"/>
            </w:tcBorders>
          </w:tcPr>
          <w:p w14:paraId="6982EF68" w14:textId="77777777" w:rsidR="0087351F" w:rsidRPr="00E0255E" w:rsidRDefault="0087351F" w:rsidP="00E64CC8">
            <w:pPr>
              <w:pStyle w:val="TAL"/>
              <w:spacing w:line="256" w:lineRule="auto"/>
            </w:pPr>
          </w:p>
        </w:tc>
      </w:tr>
      <w:tr w:rsidR="0087351F" w:rsidRPr="00E0255E" w14:paraId="4338097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5FEDCB5" w14:textId="77777777" w:rsidR="0087351F" w:rsidRPr="00E0255E" w:rsidRDefault="0087351F" w:rsidP="00E64CC8">
            <w:pPr>
              <w:pStyle w:val="TAL"/>
              <w:spacing w:line="256" w:lineRule="auto"/>
            </w:pPr>
            <w:r w:rsidRPr="00E0255E">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1D65AE4C" w14:textId="77777777" w:rsidR="0087351F" w:rsidRPr="00E0255E" w:rsidRDefault="0087351F" w:rsidP="00E64CC8">
            <w:pPr>
              <w:pStyle w:val="TAL"/>
              <w:spacing w:line="256" w:lineRule="auto"/>
            </w:pPr>
            <w:r w:rsidRPr="00E0255E">
              <w:t>"require"</w:t>
            </w:r>
          </w:p>
        </w:tc>
        <w:tc>
          <w:tcPr>
            <w:tcW w:w="2127" w:type="dxa"/>
            <w:tcBorders>
              <w:top w:val="single" w:sz="4" w:space="0" w:color="auto"/>
              <w:left w:val="single" w:sz="4" w:space="0" w:color="auto"/>
              <w:bottom w:val="single" w:sz="4" w:space="0" w:color="auto"/>
              <w:right w:val="single" w:sz="4" w:space="0" w:color="auto"/>
            </w:tcBorders>
          </w:tcPr>
          <w:p w14:paraId="60DC6955"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2C1C5EA" w14:textId="77777777" w:rsidR="0087351F" w:rsidRPr="00E0255E" w:rsidRDefault="0087351F" w:rsidP="00E64CC8">
            <w:pPr>
              <w:pStyle w:val="TAL"/>
              <w:spacing w:line="256" w:lineRule="auto"/>
            </w:pPr>
            <w:r w:rsidRPr="00E0255E">
              <w:t>TS 24.281 [26] clause 9.2.3.2</w:t>
            </w:r>
          </w:p>
        </w:tc>
        <w:tc>
          <w:tcPr>
            <w:tcW w:w="1135" w:type="dxa"/>
            <w:tcBorders>
              <w:top w:val="single" w:sz="4" w:space="0" w:color="auto"/>
              <w:left w:val="single" w:sz="4" w:space="0" w:color="auto"/>
              <w:bottom w:val="single" w:sz="4" w:space="0" w:color="auto"/>
              <w:right w:val="single" w:sz="4" w:space="0" w:color="auto"/>
            </w:tcBorders>
          </w:tcPr>
          <w:p w14:paraId="5ED241ED" w14:textId="77777777" w:rsidR="0087351F" w:rsidRPr="00E0255E" w:rsidRDefault="0087351F" w:rsidP="00E64CC8">
            <w:pPr>
              <w:pStyle w:val="TAL"/>
              <w:spacing w:line="256" w:lineRule="auto"/>
            </w:pPr>
          </w:p>
        </w:tc>
      </w:tr>
      <w:tr w:rsidR="0087351F" w:rsidRPr="00E0255E" w14:paraId="5D7FCDD0"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7D058C6" w14:textId="77777777" w:rsidR="0087351F" w:rsidRPr="00E0255E" w:rsidRDefault="0087351F" w:rsidP="00E64CC8">
            <w:pPr>
              <w:pStyle w:val="TAL"/>
              <w:spacing w:line="256" w:lineRule="auto"/>
            </w:pPr>
            <w:r w:rsidRPr="00E0255E">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6EEA7A65" w14:textId="77777777" w:rsidR="0087351F" w:rsidRPr="00E0255E" w:rsidRDefault="0087351F" w:rsidP="00E64CC8">
            <w:pPr>
              <w:pStyle w:val="TAL"/>
              <w:spacing w:line="256" w:lineRule="auto"/>
            </w:pPr>
            <w:r w:rsidRPr="00E0255E">
              <w:t>"explicit"</w:t>
            </w:r>
          </w:p>
        </w:tc>
        <w:tc>
          <w:tcPr>
            <w:tcW w:w="2127" w:type="dxa"/>
            <w:tcBorders>
              <w:top w:val="single" w:sz="4" w:space="0" w:color="auto"/>
              <w:left w:val="single" w:sz="4" w:space="0" w:color="auto"/>
              <w:bottom w:val="single" w:sz="4" w:space="0" w:color="auto"/>
              <w:right w:val="single" w:sz="4" w:space="0" w:color="auto"/>
            </w:tcBorders>
          </w:tcPr>
          <w:p w14:paraId="3466660F"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766208B" w14:textId="77777777" w:rsidR="0087351F" w:rsidRPr="00E0255E" w:rsidRDefault="0087351F" w:rsidP="00E64CC8">
            <w:pPr>
              <w:pStyle w:val="TAL"/>
              <w:spacing w:line="256" w:lineRule="auto"/>
            </w:pPr>
            <w:r w:rsidRPr="00E0255E">
              <w:t>TS 24.281 [26] clause 9.2.3.2</w:t>
            </w:r>
          </w:p>
        </w:tc>
        <w:tc>
          <w:tcPr>
            <w:tcW w:w="1135" w:type="dxa"/>
            <w:tcBorders>
              <w:top w:val="single" w:sz="4" w:space="0" w:color="auto"/>
              <w:left w:val="single" w:sz="4" w:space="0" w:color="auto"/>
              <w:bottom w:val="single" w:sz="4" w:space="0" w:color="auto"/>
              <w:right w:val="single" w:sz="4" w:space="0" w:color="auto"/>
            </w:tcBorders>
          </w:tcPr>
          <w:p w14:paraId="03FB5F33" w14:textId="77777777" w:rsidR="0087351F" w:rsidRPr="00E0255E" w:rsidRDefault="0087351F" w:rsidP="00E64CC8">
            <w:pPr>
              <w:pStyle w:val="TAL"/>
              <w:spacing w:line="256" w:lineRule="auto"/>
            </w:pPr>
          </w:p>
        </w:tc>
      </w:tr>
      <w:tr w:rsidR="0087351F" w:rsidRPr="00E0255E" w14:paraId="24812029"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B079DCD" w14:textId="77777777" w:rsidR="0087351F" w:rsidRPr="00E0255E" w:rsidRDefault="0087351F" w:rsidP="00E64CC8">
            <w:pPr>
              <w:pStyle w:val="TAL"/>
              <w:spacing w:line="256" w:lineRule="auto"/>
              <w:rPr>
                <w:b/>
                <w:bCs/>
              </w:rPr>
            </w:pPr>
            <w:r w:rsidRPr="00E0255E">
              <w:rPr>
                <w:b/>
                <w:bCs/>
              </w:rPr>
              <w:t>Expires</w:t>
            </w:r>
          </w:p>
        </w:tc>
        <w:tc>
          <w:tcPr>
            <w:tcW w:w="2127" w:type="dxa"/>
            <w:tcBorders>
              <w:top w:val="single" w:sz="4" w:space="0" w:color="auto"/>
              <w:left w:val="single" w:sz="4" w:space="0" w:color="auto"/>
              <w:bottom w:val="single" w:sz="4" w:space="0" w:color="auto"/>
              <w:right w:val="single" w:sz="4" w:space="0" w:color="auto"/>
            </w:tcBorders>
          </w:tcPr>
          <w:p w14:paraId="3E3D70E7"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562126EF"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0DF7092"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6EE7166" w14:textId="77777777" w:rsidR="0087351F" w:rsidRPr="00E0255E" w:rsidRDefault="0087351F" w:rsidP="00E64CC8">
            <w:pPr>
              <w:pStyle w:val="TAL"/>
              <w:spacing w:line="256" w:lineRule="auto"/>
            </w:pPr>
          </w:p>
        </w:tc>
      </w:tr>
      <w:tr w:rsidR="0087351F" w:rsidRPr="00E0255E" w14:paraId="1A51050C"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8BB9106" w14:textId="77777777" w:rsidR="0087351F" w:rsidRPr="00E0255E" w:rsidRDefault="0087351F" w:rsidP="00E64CC8">
            <w:pPr>
              <w:pStyle w:val="TAL"/>
              <w:spacing w:line="256" w:lineRule="auto"/>
            </w:pPr>
            <w:r w:rsidRPr="00E0255E">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EB75BA3" w14:textId="77777777" w:rsidR="0087351F" w:rsidRPr="00E0255E" w:rsidRDefault="0087351F" w:rsidP="00E64CC8">
            <w:pPr>
              <w:pStyle w:val="TAL"/>
              <w:spacing w:line="256" w:lineRule="auto"/>
            </w:pPr>
            <w:r w:rsidRPr="00E0255E">
              <w:t>"</w:t>
            </w:r>
            <w:r w:rsidRPr="00E0255E">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7B43487D"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5F40E02A" w14:textId="77777777" w:rsidR="0087351F" w:rsidRPr="00E0255E" w:rsidRDefault="0087351F" w:rsidP="00E64CC8">
            <w:pPr>
              <w:pStyle w:val="TAL"/>
              <w:spacing w:line="256" w:lineRule="auto"/>
            </w:pPr>
            <w:r w:rsidRPr="00E0255E">
              <w:t>TS 24.281 [26] clause 9.2.3.2</w:t>
            </w:r>
          </w:p>
        </w:tc>
        <w:tc>
          <w:tcPr>
            <w:tcW w:w="1135" w:type="dxa"/>
            <w:tcBorders>
              <w:top w:val="single" w:sz="4" w:space="0" w:color="auto"/>
              <w:left w:val="single" w:sz="4" w:space="0" w:color="auto"/>
              <w:bottom w:val="single" w:sz="4" w:space="0" w:color="auto"/>
              <w:right w:val="single" w:sz="4" w:space="0" w:color="auto"/>
            </w:tcBorders>
          </w:tcPr>
          <w:p w14:paraId="56E495BB" w14:textId="77777777" w:rsidR="0087351F" w:rsidRPr="00E0255E" w:rsidRDefault="0087351F" w:rsidP="00E64CC8">
            <w:pPr>
              <w:pStyle w:val="TAL"/>
              <w:spacing w:line="256" w:lineRule="auto"/>
            </w:pPr>
          </w:p>
        </w:tc>
      </w:tr>
      <w:tr w:rsidR="0087351F" w:rsidRPr="00E0255E" w14:paraId="24D9C463"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313B563B" w14:textId="77777777" w:rsidR="0087351F" w:rsidRPr="00E0255E" w:rsidRDefault="0087351F" w:rsidP="00E64CC8">
            <w:pPr>
              <w:pStyle w:val="TAL"/>
              <w:spacing w:line="256" w:lineRule="auto"/>
              <w:rPr>
                <w:b/>
                <w:bCs/>
              </w:rPr>
            </w:pPr>
            <w:r w:rsidRPr="00E0255E">
              <w:rPr>
                <w:b/>
                <w:bCs/>
              </w:rPr>
              <w:t>Accept</w:t>
            </w:r>
          </w:p>
        </w:tc>
        <w:tc>
          <w:tcPr>
            <w:tcW w:w="2127" w:type="dxa"/>
            <w:tcBorders>
              <w:top w:val="single" w:sz="4" w:space="0" w:color="auto"/>
              <w:left w:val="single" w:sz="4" w:space="0" w:color="auto"/>
              <w:bottom w:val="single" w:sz="4" w:space="0" w:color="auto"/>
              <w:right w:val="single" w:sz="4" w:space="0" w:color="auto"/>
            </w:tcBorders>
          </w:tcPr>
          <w:p w14:paraId="4C67EA1A"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498CCB06"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9558E61"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243F9FB" w14:textId="77777777" w:rsidR="0087351F" w:rsidRPr="00E0255E" w:rsidRDefault="0087351F" w:rsidP="00E64CC8">
            <w:pPr>
              <w:pStyle w:val="TAL"/>
              <w:spacing w:line="256" w:lineRule="auto"/>
            </w:pPr>
          </w:p>
        </w:tc>
      </w:tr>
      <w:tr w:rsidR="0087351F" w:rsidRPr="00E0255E" w14:paraId="3A5D583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08E5FC9" w14:textId="77777777" w:rsidR="0087351F" w:rsidRPr="00E0255E" w:rsidRDefault="0087351F" w:rsidP="00E64CC8">
            <w:pPr>
              <w:pStyle w:val="TAL"/>
              <w:spacing w:line="256" w:lineRule="auto"/>
            </w:pPr>
            <w:r w:rsidRPr="00E0255E">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70FD4083" w14:textId="77777777" w:rsidR="0087351F" w:rsidRPr="00E0255E" w:rsidRDefault="0087351F" w:rsidP="00E64CC8">
            <w:pPr>
              <w:pStyle w:val="TAL"/>
              <w:spacing w:line="256" w:lineRule="auto"/>
            </w:pPr>
            <w:r w:rsidRPr="00E0255E">
              <w:t>"</w:t>
            </w:r>
            <w:r w:rsidRPr="00E0255E">
              <w:rPr>
                <w:rFonts w:eastAsia="SimSun"/>
              </w:rPr>
              <w:t>application/</w:t>
            </w:r>
            <w:r w:rsidRPr="00E0255E">
              <w:t>conference-info+xml "</w:t>
            </w:r>
          </w:p>
        </w:tc>
        <w:tc>
          <w:tcPr>
            <w:tcW w:w="2127" w:type="dxa"/>
            <w:tcBorders>
              <w:top w:val="single" w:sz="4" w:space="0" w:color="auto"/>
              <w:left w:val="single" w:sz="4" w:space="0" w:color="auto"/>
              <w:bottom w:val="single" w:sz="4" w:space="0" w:color="auto"/>
              <w:right w:val="single" w:sz="4" w:space="0" w:color="auto"/>
            </w:tcBorders>
          </w:tcPr>
          <w:p w14:paraId="3EA0DF05"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C98AABE" w14:textId="77777777" w:rsidR="0087351F" w:rsidRPr="00E0255E" w:rsidRDefault="0087351F" w:rsidP="00E64CC8">
            <w:pPr>
              <w:pStyle w:val="TAL"/>
              <w:spacing w:line="256" w:lineRule="auto"/>
            </w:pPr>
            <w:r w:rsidRPr="00E0255E">
              <w:t>TS 24.281 [26] clause 9.2.3.2</w:t>
            </w:r>
          </w:p>
        </w:tc>
        <w:tc>
          <w:tcPr>
            <w:tcW w:w="1135" w:type="dxa"/>
            <w:tcBorders>
              <w:top w:val="single" w:sz="4" w:space="0" w:color="auto"/>
              <w:left w:val="single" w:sz="4" w:space="0" w:color="auto"/>
              <w:bottom w:val="single" w:sz="4" w:space="0" w:color="auto"/>
              <w:right w:val="single" w:sz="4" w:space="0" w:color="auto"/>
            </w:tcBorders>
          </w:tcPr>
          <w:p w14:paraId="47DB1264" w14:textId="77777777" w:rsidR="0087351F" w:rsidRPr="00E0255E" w:rsidRDefault="0087351F" w:rsidP="00E64CC8">
            <w:pPr>
              <w:pStyle w:val="TAL"/>
              <w:spacing w:line="256" w:lineRule="auto"/>
            </w:pPr>
          </w:p>
        </w:tc>
      </w:tr>
      <w:tr w:rsidR="0087351F" w:rsidRPr="00E0255E" w14:paraId="00D3CC14"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A0E7101" w14:textId="77777777" w:rsidR="0087351F" w:rsidRPr="00E0255E" w:rsidRDefault="0087351F" w:rsidP="00E64CC8">
            <w:pPr>
              <w:pStyle w:val="TAL"/>
              <w:spacing w:line="256" w:lineRule="auto"/>
              <w:rPr>
                <w:b/>
                <w:bCs/>
              </w:rPr>
            </w:pPr>
            <w:r w:rsidRPr="00E0255E">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711F53B"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56F97EF2"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C87F1B1"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64FDCBB" w14:textId="77777777" w:rsidR="0087351F" w:rsidRPr="00E0255E" w:rsidRDefault="0087351F" w:rsidP="00E64CC8">
            <w:pPr>
              <w:pStyle w:val="TAL"/>
              <w:spacing w:line="256" w:lineRule="auto"/>
            </w:pPr>
          </w:p>
        </w:tc>
      </w:tr>
      <w:tr w:rsidR="0087351F" w:rsidRPr="00E0255E" w14:paraId="4F26281D"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848BC15" w14:textId="77777777" w:rsidR="0087351F" w:rsidRPr="00E0255E" w:rsidRDefault="0087351F" w:rsidP="00E64CC8">
            <w:pPr>
              <w:pStyle w:val="TAL"/>
              <w:spacing w:line="256" w:lineRule="auto"/>
            </w:pPr>
            <w:r w:rsidRPr="00E0255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96460E5"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hideMark/>
          </w:tcPr>
          <w:p w14:paraId="1AE632BF" w14:textId="77777777" w:rsidR="0087351F" w:rsidRPr="00E0255E" w:rsidRDefault="0087351F" w:rsidP="00E64CC8">
            <w:pPr>
              <w:pStyle w:val="TAL"/>
              <w:spacing w:line="256" w:lineRule="auto"/>
              <w:rPr>
                <w:b/>
                <w:bCs/>
              </w:rPr>
            </w:pPr>
            <w:r w:rsidRPr="00E0255E">
              <w:rPr>
                <w:b/>
                <w:bCs/>
              </w:rPr>
              <w:t>MCVideo Info</w:t>
            </w:r>
          </w:p>
        </w:tc>
        <w:tc>
          <w:tcPr>
            <w:tcW w:w="1419" w:type="dxa"/>
            <w:tcBorders>
              <w:top w:val="single" w:sz="4" w:space="0" w:color="auto"/>
              <w:left w:val="single" w:sz="4" w:space="0" w:color="auto"/>
              <w:bottom w:val="single" w:sz="4" w:space="0" w:color="auto"/>
              <w:right w:val="single" w:sz="4" w:space="0" w:color="auto"/>
            </w:tcBorders>
          </w:tcPr>
          <w:p w14:paraId="0C357F1D"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B5A3813" w14:textId="77777777" w:rsidR="0087351F" w:rsidRPr="00E0255E" w:rsidRDefault="0087351F" w:rsidP="00E64CC8">
            <w:pPr>
              <w:pStyle w:val="TAL"/>
              <w:spacing w:line="256" w:lineRule="auto"/>
            </w:pPr>
          </w:p>
        </w:tc>
      </w:tr>
      <w:tr w:rsidR="0087351F" w:rsidRPr="00E0255E" w14:paraId="0C26F442"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5DDBA14" w14:textId="77777777" w:rsidR="0087351F" w:rsidRPr="00E0255E" w:rsidRDefault="0087351F" w:rsidP="00E64CC8">
            <w:pPr>
              <w:pStyle w:val="TAL"/>
              <w:spacing w:line="256" w:lineRule="auto"/>
            </w:pPr>
            <w:r w:rsidRPr="00E0255E">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384711" w14:textId="77777777" w:rsidR="0087351F" w:rsidRPr="00E0255E" w:rsidRDefault="0087351F" w:rsidP="00E64CC8">
            <w:pPr>
              <w:pStyle w:val="TAL"/>
              <w:spacing w:line="256" w:lineRule="auto"/>
            </w:pPr>
            <w:r w:rsidRPr="00E0255E">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80B1AAF"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D0B9EAA"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01D2B99A" w14:textId="77777777" w:rsidR="0087351F" w:rsidRPr="00E0255E" w:rsidRDefault="0087351F" w:rsidP="00E64CC8">
            <w:pPr>
              <w:pStyle w:val="TAL"/>
              <w:spacing w:line="256" w:lineRule="auto"/>
            </w:pPr>
          </w:p>
        </w:tc>
      </w:tr>
    </w:tbl>
    <w:p w14:paraId="4D753B01" w14:textId="77777777" w:rsidR="0087351F" w:rsidRPr="00E0255E" w:rsidRDefault="0087351F" w:rsidP="0087351F"/>
    <w:p w14:paraId="25657A95" w14:textId="77777777" w:rsidR="0087351F" w:rsidRPr="00E0255E" w:rsidRDefault="0087351F" w:rsidP="0087351F">
      <w:pPr>
        <w:pStyle w:val="TH"/>
      </w:pPr>
      <w:r w:rsidRPr="00E0255E">
        <w:t xml:space="preserve">Table 6.1.3.1.3.3-7: </w:t>
      </w:r>
      <w:r w:rsidRPr="00E0255E">
        <w:rPr>
          <w:lang w:eastAsia="ko-KR"/>
        </w:rPr>
        <w:t>MCVideo-Info in SIP SUBSCRIBE</w:t>
      </w:r>
      <w:r w:rsidRPr="00E0255E">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7D633EE4"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411C7FE5" w14:textId="77777777" w:rsidR="0087351F" w:rsidRPr="00E0255E" w:rsidRDefault="0087351F" w:rsidP="00E64CC8">
            <w:pPr>
              <w:pStyle w:val="TAL"/>
              <w:spacing w:line="256" w:lineRule="auto"/>
            </w:pPr>
            <w:r w:rsidRPr="00E0255E">
              <w:t>Derivation Path: TS 36.579-1 [2], Table 5.5.3.2.1-1</w:t>
            </w:r>
          </w:p>
        </w:tc>
      </w:tr>
      <w:tr w:rsidR="0087351F" w:rsidRPr="00E0255E" w14:paraId="42443B7B"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6370B4B3" w14:textId="77777777" w:rsidR="0087351F" w:rsidRPr="00E0255E" w:rsidRDefault="0087351F" w:rsidP="00E64CC8">
            <w:pPr>
              <w:pStyle w:val="TAH"/>
              <w:spacing w:line="256" w:lineRule="auto"/>
            </w:pPr>
            <w:r w:rsidRPr="00E0255E">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D12B3D" w14:textId="77777777" w:rsidR="0087351F" w:rsidRPr="00E0255E" w:rsidRDefault="0087351F" w:rsidP="00E64CC8">
            <w:pPr>
              <w:pStyle w:val="TAH"/>
              <w:spacing w:line="256" w:lineRule="auto"/>
            </w:pPr>
            <w:r w:rsidRPr="00E0255E">
              <w:t>Value/remark</w:t>
            </w:r>
          </w:p>
        </w:tc>
        <w:tc>
          <w:tcPr>
            <w:tcW w:w="2126" w:type="dxa"/>
            <w:tcBorders>
              <w:top w:val="single" w:sz="4" w:space="0" w:color="auto"/>
              <w:left w:val="single" w:sz="4" w:space="0" w:color="auto"/>
              <w:bottom w:val="single" w:sz="4" w:space="0" w:color="auto"/>
              <w:right w:val="single" w:sz="4" w:space="0" w:color="auto"/>
            </w:tcBorders>
            <w:hideMark/>
          </w:tcPr>
          <w:p w14:paraId="7474B8CB" w14:textId="77777777" w:rsidR="0087351F" w:rsidRPr="00E0255E" w:rsidRDefault="0087351F" w:rsidP="00E64CC8">
            <w:pPr>
              <w:pStyle w:val="TAH"/>
              <w:spacing w:line="256" w:lineRule="auto"/>
            </w:pPr>
            <w:r w:rsidRPr="00E0255E">
              <w:t>Comment</w:t>
            </w:r>
          </w:p>
        </w:tc>
        <w:tc>
          <w:tcPr>
            <w:tcW w:w="1418" w:type="dxa"/>
            <w:tcBorders>
              <w:top w:val="single" w:sz="4" w:space="0" w:color="auto"/>
              <w:left w:val="single" w:sz="4" w:space="0" w:color="auto"/>
              <w:bottom w:val="single" w:sz="4" w:space="0" w:color="auto"/>
              <w:right w:val="single" w:sz="4" w:space="0" w:color="auto"/>
            </w:tcBorders>
            <w:hideMark/>
          </w:tcPr>
          <w:p w14:paraId="3CE24AD8" w14:textId="77777777" w:rsidR="0087351F" w:rsidRPr="00E0255E" w:rsidRDefault="0087351F" w:rsidP="00E64CC8">
            <w:pPr>
              <w:pStyle w:val="TAH"/>
              <w:spacing w:line="256" w:lineRule="auto"/>
            </w:pPr>
            <w:r w:rsidRPr="00E0255E">
              <w:t>Reference</w:t>
            </w:r>
          </w:p>
        </w:tc>
        <w:tc>
          <w:tcPr>
            <w:tcW w:w="1134" w:type="dxa"/>
            <w:tcBorders>
              <w:top w:val="single" w:sz="4" w:space="0" w:color="auto"/>
              <w:left w:val="single" w:sz="4" w:space="0" w:color="auto"/>
              <w:bottom w:val="single" w:sz="4" w:space="0" w:color="auto"/>
              <w:right w:val="single" w:sz="4" w:space="0" w:color="auto"/>
            </w:tcBorders>
            <w:hideMark/>
          </w:tcPr>
          <w:p w14:paraId="505E0720" w14:textId="77777777" w:rsidR="0087351F" w:rsidRPr="00E0255E" w:rsidRDefault="0087351F" w:rsidP="00E64CC8">
            <w:pPr>
              <w:pStyle w:val="TAH"/>
              <w:spacing w:line="256" w:lineRule="auto"/>
            </w:pPr>
            <w:r w:rsidRPr="00E0255E">
              <w:t>Condition</w:t>
            </w:r>
          </w:p>
        </w:tc>
      </w:tr>
      <w:tr w:rsidR="0087351F" w:rsidRPr="00E0255E" w14:paraId="3A99CA93"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4EAAA3E4" w14:textId="62DEF19F" w:rsidR="0087351F" w:rsidRPr="00E0255E" w:rsidRDefault="0087351F" w:rsidP="00E64CC8">
            <w:pPr>
              <w:pStyle w:val="TAL"/>
              <w:spacing w:line="256" w:lineRule="auto"/>
            </w:pPr>
            <w:r w:rsidRPr="00E0255E">
              <w:t>mcvideoinfo</w:t>
            </w:r>
          </w:p>
        </w:tc>
        <w:tc>
          <w:tcPr>
            <w:tcW w:w="2126" w:type="dxa"/>
            <w:tcBorders>
              <w:top w:val="single" w:sz="4" w:space="0" w:color="auto"/>
              <w:left w:val="single" w:sz="4" w:space="0" w:color="auto"/>
              <w:bottom w:val="single" w:sz="4" w:space="0" w:color="auto"/>
              <w:right w:val="single" w:sz="4" w:space="0" w:color="auto"/>
            </w:tcBorders>
          </w:tcPr>
          <w:p w14:paraId="035E433D" w14:textId="77777777" w:rsidR="0087351F" w:rsidRPr="00E0255E" w:rsidRDefault="0087351F" w:rsidP="00E64CC8">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524633BB" w14:textId="77777777" w:rsidR="0087351F" w:rsidRPr="00E0255E" w:rsidRDefault="0087351F"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6A3B6C17" w14:textId="77777777" w:rsidR="0087351F" w:rsidRPr="00E0255E" w:rsidRDefault="0087351F" w:rsidP="00E64CC8">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04AEA26C" w14:textId="77777777" w:rsidR="0087351F" w:rsidRPr="00E0255E" w:rsidRDefault="0087351F" w:rsidP="00E64CC8">
            <w:pPr>
              <w:pStyle w:val="TAL"/>
              <w:spacing w:line="256" w:lineRule="auto"/>
            </w:pPr>
          </w:p>
        </w:tc>
      </w:tr>
      <w:tr w:rsidR="0087351F" w:rsidRPr="00E0255E" w14:paraId="52B73298"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38FD2BDD" w14:textId="1DE8477E" w:rsidR="0087351F" w:rsidRPr="00E0255E" w:rsidRDefault="0087351F" w:rsidP="00E64CC8">
            <w:pPr>
              <w:pStyle w:val="TAL"/>
              <w:spacing w:line="256" w:lineRule="auto"/>
            </w:pPr>
            <w:r w:rsidRPr="00E0255E">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3889B8B" w14:textId="77777777" w:rsidR="0087351F" w:rsidRPr="00E0255E" w:rsidRDefault="0087351F" w:rsidP="00E64CC8">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0AC410AC" w14:textId="77777777" w:rsidR="0087351F" w:rsidRPr="00E0255E" w:rsidRDefault="0087351F" w:rsidP="00E64CC8">
            <w:pPr>
              <w:pStyle w:val="TAL"/>
              <w:spacing w:line="256" w:lineRule="auto"/>
              <w:rPr>
                <w:b/>
                <w:bCs/>
              </w:rPr>
            </w:pPr>
          </w:p>
        </w:tc>
        <w:tc>
          <w:tcPr>
            <w:tcW w:w="1418" w:type="dxa"/>
            <w:tcBorders>
              <w:top w:val="single" w:sz="4" w:space="0" w:color="auto"/>
              <w:left w:val="single" w:sz="4" w:space="0" w:color="auto"/>
              <w:bottom w:val="single" w:sz="4" w:space="0" w:color="auto"/>
              <w:right w:val="single" w:sz="4" w:space="0" w:color="auto"/>
            </w:tcBorders>
          </w:tcPr>
          <w:p w14:paraId="1EC03C8D" w14:textId="77777777" w:rsidR="0087351F" w:rsidRPr="00E0255E" w:rsidRDefault="0087351F" w:rsidP="00E64CC8">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4FDFAB30" w14:textId="77777777" w:rsidR="0087351F" w:rsidRPr="00E0255E" w:rsidRDefault="0087351F" w:rsidP="00E64CC8">
            <w:pPr>
              <w:pStyle w:val="TAL"/>
              <w:spacing w:line="256" w:lineRule="auto"/>
            </w:pPr>
          </w:p>
        </w:tc>
      </w:tr>
      <w:tr w:rsidR="0087351F" w:rsidRPr="00E0255E" w14:paraId="7AF22A52"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591CC91C" w14:textId="730B615F" w:rsidR="0087351F" w:rsidRPr="00E0255E" w:rsidRDefault="0087351F" w:rsidP="00E64CC8">
            <w:pPr>
              <w:pStyle w:val="TAL"/>
              <w:spacing w:line="256" w:lineRule="auto"/>
              <w:rPr>
                <w:b/>
                <w:bCs/>
              </w:rPr>
            </w:pPr>
            <w:r w:rsidRPr="00E0255E">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405C137C" w14:textId="15B29390" w:rsidR="0087351F" w:rsidRPr="00E0255E" w:rsidRDefault="0087351F" w:rsidP="00E64CC8">
            <w:pPr>
              <w:pStyle w:val="TAL"/>
              <w:spacing w:line="256" w:lineRule="auto"/>
            </w:pPr>
            <w:r w:rsidRPr="00E0255E">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27644D7F" w14:textId="77777777" w:rsidR="0087351F" w:rsidRPr="00E0255E" w:rsidRDefault="0087351F" w:rsidP="00E64CC8">
            <w:pPr>
              <w:pStyle w:val="TAL"/>
              <w:spacing w:line="256" w:lineRule="auto"/>
              <w:rPr>
                <w:b/>
                <w:bCs/>
              </w:rPr>
            </w:pPr>
            <w:r w:rsidRPr="00E0255E">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4DFDC59F" w14:textId="77777777" w:rsidR="0087351F" w:rsidRPr="00E0255E" w:rsidRDefault="0087351F" w:rsidP="00E64CC8">
            <w:pPr>
              <w:pStyle w:val="TAL"/>
              <w:spacing w:line="256" w:lineRule="auto"/>
            </w:pPr>
            <w:r w:rsidRPr="00E0255E">
              <w:t>TS 24.281 [26] clause 9.2.3.2</w:t>
            </w:r>
          </w:p>
        </w:tc>
        <w:tc>
          <w:tcPr>
            <w:tcW w:w="1134" w:type="dxa"/>
            <w:tcBorders>
              <w:top w:val="single" w:sz="4" w:space="0" w:color="auto"/>
              <w:left w:val="single" w:sz="4" w:space="0" w:color="auto"/>
              <w:bottom w:val="single" w:sz="4" w:space="0" w:color="auto"/>
              <w:right w:val="single" w:sz="4" w:space="0" w:color="auto"/>
            </w:tcBorders>
          </w:tcPr>
          <w:p w14:paraId="1B933F5A" w14:textId="77777777" w:rsidR="0087351F" w:rsidRPr="00E0255E" w:rsidRDefault="0087351F" w:rsidP="00E64CC8">
            <w:pPr>
              <w:pStyle w:val="TAL"/>
              <w:spacing w:line="256" w:lineRule="auto"/>
            </w:pPr>
          </w:p>
        </w:tc>
      </w:tr>
      <w:tr w:rsidR="0087351F" w:rsidRPr="00E0255E" w14:paraId="5ADEE6B6"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374E88B2" w14:textId="77777777" w:rsidR="0087351F" w:rsidRPr="00E0255E" w:rsidRDefault="0087351F" w:rsidP="00E64CC8">
            <w:pPr>
              <w:pStyle w:val="TAL"/>
              <w:spacing w:line="256" w:lineRule="auto"/>
            </w:pPr>
            <w:r w:rsidRPr="00E0255E">
              <w:t>NOTE 1: Encrypted element as described in TS 36.579-1 [2] Table 5.5.3.2.1-2A</w:t>
            </w:r>
          </w:p>
        </w:tc>
      </w:tr>
    </w:tbl>
    <w:p w14:paraId="3445A9FC" w14:textId="77777777" w:rsidR="0087351F" w:rsidRPr="00E0255E" w:rsidRDefault="0087351F" w:rsidP="0087351F"/>
    <w:p w14:paraId="6F970887" w14:textId="1A0AAB60" w:rsidR="0087351F" w:rsidRPr="00E0255E" w:rsidRDefault="0087351F" w:rsidP="0087351F">
      <w:pPr>
        <w:pStyle w:val="TH"/>
      </w:pPr>
      <w:r w:rsidRPr="00E0255E">
        <w:t xml:space="preserve">Table 6.1.3.1.3.3-8: </w:t>
      </w:r>
      <w:r w:rsidRPr="00E0255E">
        <w:rPr>
          <w:lang w:eastAsia="ko-KR"/>
        </w:rPr>
        <w:t>SIP 200 (OK)</w:t>
      </w:r>
      <w:r w:rsidRPr="00E0255E">
        <w:t xml:space="preserve"> from the SS (Steps 6, 13, Table 6.1.3.1.3.3-1;</w:t>
      </w:r>
      <w:r w:rsidRPr="00E0255E">
        <w:br/>
      </w:r>
      <w:bookmarkStart w:id="582" w:name="_Hlk118456703"/>
      <w:r w:rsidRPr="00E0255E">
        <w:t>Step 3, TS 36.579-1 [2] Table 5.3.29.3-1</w:t>
      </w:r>
      <w:bookmarkEnd w:id="582"/>
      <w:r w:rsidRPr="00E0255E">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79936EA3"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102F1709" w14:textId="77777777" w:rsidR="0087351F" w:rsidRPr="00E0255E" w:rsidRDefault="0087351F" w:rsidP="00E64CC8">
            <w:pPr>
              <w:pStyle w:val="TAL"/>
              <w:spacing w:line="256" w:lineRule="auto"/>
            </w:pPr>
            <w:r w:rsidRPr="00E0255E">
              <w:t>Derivation Path: TS 36.579-1 [2], Table 5.5.2.17.1.2-1 condition SUBSCRIBE-RSP</w:t>
            </w:r>
          </w:p>
        </w:tc>
      </w:tr>
      <w:tr w:rsidR="0087351F" w:rsidRPr="00E0255E" w14:paraId="327516D9"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808502A" w14:textId="77777777" w:rsidR="0087351F" w:rsidRPr="00E0255E" w:rsidRDefault="0087351F" w:rsidP="00E64CC8">
            <w:pPr>
              <w:pStyle w:val="TAH"/>
              <w:rPr>
                <w:lang w:val="fr-FR"/>
              </w:rPr>
            </w:pPr>
            <w:r w:rsidRPr="00E0255E">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F812EE" w14:textId="77777777" w:rsidR="0087351F" w:rsidRPr="00E0255E" w:rsidRDefault="0087351F" w:rsidP="00E64CC8">
            <w:pPr>
              <w:pStyle w:val="TAH"/>
              <w:rPr>
                <w:lang w:val="fr-FR"/>
              </w:rPr>
            </w:pPr>
            <w:r w:rsidRPr="00E0255E">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FB0CBB" w14:textId="77777777" w:rsidR="0087351F" w:rsidRPr="00E0255E" w:rsidRDefault="0087351F" w:rsidP="00E64CC8">
            <w:pPr>
              <w:pStyle w:val="TAH"/>
              <w:rPr>
                <w:lang w:val="fr-FR"/>
              </w:rPr>
            </w:pPr>
            <w:r w:rsidRPr="00E0255E">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E24145D" w14:textId="77777777" w:rsidR="0087351F" w:rsidRPr="00E0255E" w:rsidRDefault="0087351F" w:rsidP="00E64CC8">
            <w:pPr>
              <w:pStyle w:val="TAH"/>
              <w:rPr>
                <w:lang w:val="fr-FR"/>
              </w:rPr>
            </w:pPr>
            <w:r w:rsidRPr="00E0255E">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92DF0A1" w14:textId="77777777" w:rsidR="0087351F" w:rsidRPr="00E0255E" w:rsidRDefault="0087351F" w:rsidP="00E64CC8">
            <w:pPr>
              <w:pStyle w:val="TAH"/>
              <w:rPr>
                <w:lang w:val="fr-FR"/>
              </w:rPr>
            </w:pPr>
            <w:r w:rsidRPr="00E0255E">
              <w:rPr>
                <w:lang w:val="fr-FR"/>
              </w:rPr>
              <w:t>Condition</w:t>
            </w:r>
          </w:p>
        </w:tc>
      </w:tr>
      <w:tr w:rsidR="0087351F" w:rsidRPr="00E0255E" w14:paraId="3839424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0FA4BD0" w14:textId="77777777" w:rsidR="0087351F" w:rsidRPr="00E0255E" w:rsidRDefault="0087351F" w:rsidP="00E64CC8">
            <w:pPr>
              <w:pStyle w:val="TAL"/>
              <w:rPr>
                <w:lang w:val="fr-FR"/>
              </w:rPr>
            </w:pPr>
            <w:r w:rsidRPr="00E0255E">
              <w:rPr>
                <w:rFonts w:cs="Arial"/>
                <w:b/>
                <w:bCs/>
                <w:szCs w:val="18"/>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2D3B4142" w14:textId="77777777" w:rsidR="0087351F" w:rsidRPr="00E0255E" w:rsidRDefault="0087351F" w:rsidP="00E64CC8">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5433A85" w14:textId="77777777" w:rsidR="0087351F" w:rsidRPr="00E0255E" w:rsidRDefault="0087351F" w:rsidP="00E64CC8">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F28ED57" w14:textId="77777777" w:rsidR="0087351F" w:rsidRPr="00E0255E" w:rsidRDefault="0087351F" w:rsidP="00E64CC8">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025E119" w14:textId="77777777" w:rsidR="0087351F" w:rsidRPr="00E0255E" w:rsidRDefault="0087351F" w:rsidP="00E64CC8">
            <w:pPr>
              <w:pStyle w:val="TAL"/>
              <w:rPr>
                <w:lang w:val="fr-FR"/>
              </w:rPr>
            </w:pPr>
          </w:p>
        </w:tc>
      </w:tr>
      <w:tr w:rsidR="0087351F" w:rsidRPr="00E0255E" w14:paraId="7B9B83D2"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7B0F24B" w14:textId="77777777" w:rsidR="0087351F" w:rsidRPr="00E0255E" w:rsidRDefault="0087351F" w:rsidP="00E64CC8">
            <w:pPr>
              <w:pStyle w:val="TAL"/>
              <w:rPr>
                <w:lang w:val="fr-FR"/>
              </w:rPr>
            </w:pPr>
            <w:r w:rsidRPr="00E0255E">
              <w:rPr>
                <w:rFonts w:cs="Arial"/>
                <w:szCs w:val="18"/>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2A4BDFD2" w14:textId="77777777" w:rsidR="0087351F" w:rsidRPr="00E0255E" w:rsidRDefault="0087351F" w:rsidP="00E64CC8">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D63416" w14:textId="77777777" w:rsidR="0087351F" w:rsidRPr="00E0255E" w:rsidRDefault="0087351F" w:rsidP="00E64CC8">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398FDB2" w14:textId="77777777" w:rsidR="0087351F" w:rsidRPr="00E0255E" w:rsidRDefault="0087351F" w:rsidP="00E64CC8">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F495700" w14:textId="77777777" w:rsidR="0087351F" w:rsidRPr="00E0255E" w:rsidRDefault="0087351F" w:rsidP="00E64CC8">
            <w:pPr>
              <w:pStyle w:val="TAL"/>
              <w:rPr>
                <w:lang w:val="fr-FR"/>
              </w:rPr>
            </w:pPr>
          </w:p>
        </w:tc>
      </w:tr>
      <w:tr w:rsidR="0087351F" w:rsidRPr="00E0255E" w14:paraId="4A1AEEDF"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181D13EA" w14:textId="77777777" w:rsidR="0087351F" w:rsidRPr="00E0255E" w:rsidRDefault="0087351F" w:rsidP="00E64CC8">
            <w:pPr>
              <w:pStyle w:val="TAL"/>
              <w:rPr>
                <w:b/>
                <w:bCs/>
                <w:lang w:val="fr-FR"/>
              </w:rPr>
            </w:pPr>
            <w:r w:rsidRPr="00E0255E">
              <w:rPr>
                <w:rFonts w:cs="Arial"/>
                <w:szCs w:val="18"/>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2E91BEF7" w14:textId="77777777" w:rsidR="0087351F" w:rsidRPr="00E0255E" w:rsidRDefault="0087351F" w:rsidP="00E64CC8">
            <w:pPr>
              <w:pStyle w:val="TAL"/>
            </w:pPr>
            <w:r w:rsidRPr="00E0255E">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2857E419" w14:textId="77777777" w:rsidR="0087351F" w:rsidRPr="00E0255E"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4ED648CE" w14:textId="77777777" w:rsidR="0087351F" w:rsidRPr="00E0255E"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0DB3E9BF" w14:textId="77777777" w:rsidR="0087351F" w:rsidRPr="00E0255E" w:rsidRDefault="0087351F" w:rsidP="00E64CC8">
            <w:pPr>
              <w:pStyle w:val="TAL"/>
            </w:pPr>
          </w:p>
        </w:tc>
      </w:tr>
      <w:tr w:rsidR="0087351F" w:rsidRPr="00E0255E" w14:paraId="01F29A2B" w14:textId="77777777" w:rsidTr="00E64CC8">
        <w:tc>
          <w:tcPr>
            <w:tcW w:w="2837" w:type="dxa"/>
            <w:tcBorders>
              <w:top w:val="single" w:sz="4" w:space="0" w:color="auto"/>
              <w:left w:val="single" w:sz="4" w:space="0" w:color="auto"/>
              <w:bottom w:val="single" w:sz="4" w:space="0" w:color="auto"/>
              <w:right w:val="single" w:sz="4" w:space="0" w:color="auto"/>
            </w:tcBorders>
          </w:tcPr>
          <w:p w14:paraId="064ABA7B" w14:textId="77777777" w:rsidR="0087351F" w:rsidRPr="00E0255E" w:rsidRDefault="0087351F" w:rsidP="00E64CC8">
            <w:pPr>
              <w:pStyle w:val="TAL"/>
              <w:rPr>
                <w:rFonts w:cs="Arial"/>
                <w:szCs w:val="18"/>
                <w:lang w:val="fr-FR"/>
              </w:rPr>
            </w:pPr>
            <w:r w:rsidRPr="00E0255E">
              <w:rPr>
                <w:rFonts w:cs="Arial"/>
                <w:szCs w:val="18"/>
              </w:rPr>
              <w:t xml:space="preserve">    </w:t>
            </w:r>
            <w:r w:rsidRPr="00E0255E">
              <w:rPr>
                <w:rFonts w:cs="Arial"/>
                <w:szCs w:val="18"/>
                <w:lang w:val="fr-FR"/>
              </w:rPr>
              <w:t>port</w:t>
            </w:r>
          </w:p>
        </w:tc>
        <w:tc>
          <w:tcPr>
            <w:tcW w:w="2127" w:type="dxa"/>
            <w:tcBorders>
              <w:top w:val="single" w:sz="4" w:space="0" w:color="auto"/>
              <w:left w:val="single" w:sz="4" w:space="0" w:color="auto"/>
              <w:bottom w:val="single" w:sz="4" w:space="0" w:color="auto"/>
              <w:right w:val="single" w:sz="4" w:space="0" w:color="auto"/>
            </w:tcBorders>
          </w:tcPr>
          <w:p w14:paraId="7BE0AF83" w14:textId="77777777" w:rsidR="0087351F" w:rsidRPr="00E0255E" w:rsidRDefault="0087351F" w:rsidP="00E64CC8">
            <w:pPr>
              <w:pStyle w:val="TAL"/>
              <w:rPr>
                <w:lang w:val="fr-FR"/>
              </w:rPr>
            </w:pPr>
            <w:r w:rsidRPr="00E0255E">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5BA2295" w14:textId="77777777" w:rsidR="0087351F" w:rsidRPr="00E0255E" w:rsidRDefault="0087351F" w:rsidP="00E64CC8">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0CDA0D9" w14:textId="77777777" w:rsidR="0087351F" w:rsidRPr="00E0255E" w:rsidRDefault="0087351F" w:rsidP="00E64CC8">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BA05BE7" w14:textId="77777777" w:rsidR="0087351F" w:rsidRPr="00E0255E" w:rsidRDefault="0087351F" w:rsidP="00E64CC8">
            <w:pPr>
              <w:pStyle w:val="TAL"/>
              <w:rPr>
                <w:lang w:val="fr-FR"/>
              </w:rPr>
            </w:pPr>
          </w:p>
        </w:tc>
      </w:tr>
    </w:tbl>
    <w:p w14:paraId="53111C31" w14:textId="77777777" w:rsidR="0087351F" w:rsidRPr="00E0255E" w:rsidRDefault="0087351F" w:rsidP="0087351F"/>
    <w:p w14:paraId="527362F6" w14:textId="265D4C21" w:rsidR="0087351F" w:rsidRPr="00E0255E" w:rsidRDefault="0087351F" w:rsidP="0087351F">
      <w:pPr>
        <w:pStyle w:val="TH"/>
      </w:pPr>
      <w:r w:rsidRPr="00E0255E">
        <w:lastRenderedPageBreak/>
        <w:t>Table 6.1.3.1.3.3-9: SIP NOTIFY from the SS (step 7, Table 6.1.3.1.3.2-1;</w:t>
      </w:r>
      <w:r w:rsidRPr="00E0255E">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68E0FD2C"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2FA85C12" w14:textId="77777777" w:rsidR="0087351F" w:rsidRPr="00E0255E" w:rsidRDefault="0087351F" w:rsidP="00E64CC8">
            <w:pPr>
              <w:pStyle w:val="TAL"/>
              <w:spacing w:line="256" w:lineRule="auto"/>
              <w:rPr>
                <w:b/>
              </w:rPr>
            </w:pPr>
            <w:r w:rsidRPr="00E0255E">
              <w:t>Derivation Path: TS 36.579-1 [2], Table 5.5.2.8-1</w:t>
            </w:r>
          </w:p>
        </w:tc>
      </w:tr>
      <w:tr w:rsidR="0087351F" w:rsidRPr="00E0255E" w14:paraId="4F2F239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1A5D6AA3" w14:textId="77777777" w:rsidR="0087351F" w:rsidRPr="00E0255E" w:rsidRDefault="0087351F" w:rsidP="00E64CC8">
            <w:pPr>
              <w:pStyle w:val="TAH"/>
              <w:spacing w:line="256" w:lineRule="auto"/>
            </w:pPr>
            <w:r w:rsidRPr="00E0255E">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D0A70A" w14:textId="77777777" w:rsidR="0087351F" w:rsidRPr="00E0255E" w:rsidRDefault="0087351F" w:rsidP="00E64CC8">
            <w:pPr>
              <w:pStyle w:val="TAH"/>
              <w:spacing w:line="256" w:lineRule="auto"/>
            </w:pPr>
            <w:r w:rsidRPr="00E0255E">
              <w:t>Value/remark</w:t>
            </w:r>
          </w:p>
        </w:tc>
        <w:tc>
          <w:tcPr>
            <w:tcW w:w="2127" w:type="dxa"/>
            <w:tcBorders>
              <w:top w:val="single" w:sz="4" w:space="0" w:color="auto"/>
              <w:left w:val="single" w:sz="4" w:space="0" w:color="auto"/>
              <w:bottom w:val="single" w:sz="4" w:space="0" w:color="auto"/>
              <w:right w:val="single" w:sz="4" w:space="0" w:color="auto"/>
            </w:tcBorders>
            <w:hideMark/>
          </w:tcPr>
          <w:p w14:paraId="3BA4EA79" w14:textId="77777777" w:rsidR="0087351F" w:rsidRPr="00E0255E" w:rsidRDefault="0087351F" w:rsidP="00E64CC8">
            <w:pPr>
              <w:pStyle w:val="TAH"/>
              <w:spacing w:line="256" w:lineRule="auto"/>
            </w:pPr>
            <w:r w:rsidRPr="00E0255E">
              <w:t>Comment</w:t>
            </w:r>
          </w:p>
        </w:tc>
        <w:tc>
          <w:tcPr>
            <w:tcW w:w="1419" w:type="dxa"/>
            <w:tcBorders>
              <w:top w:val="single" w:sz="4" w:space="0" w:color="auto"/>
              <w:left w:val="single" w:sz="4" w:space="0" w:color="auto"/>
              <w:bottom w:val="single" w:sz="4" w:space="0" w:color="auto"/>
              <w:right w:val="single" w:sz="4" w:space="0" w:color="auto"/>
            </w:tcBorders>
            <w:hideMark/>
          </w:tcPr>
          <w:p w14:paraId="40C3F481" w14:textId="77777777" w:rsidR="0087351F" w:rsidRPr="00E0255E" w:rsidRDefault="0087351F" w:rsidP="00E64CC8">
            <w:pPr>
              <w:pStyle w:val="TAH"/>
              <w:spacing w:line="256" w:lineRule="auto"/>
            </w:pPr>
            <w:r w:rsidRPr="00E0255E">
              <w:t>Reference</w:t>
            </w:r>
          </w:p>
        </w:tc>
        <w:tc>
          <w:tcPr>
            <w:tcW w:w="1135" w:type="dxa"/>
            <w:tcBorders>
              <w:top w:val="single" w:sz="4" w:space="0" w:color="auto"/>
              <w:left w:val="single" w:sz="4" w:space="0" w:color="auto"/>
              <w:bottom w:val="single" w:sz="4" w:space="0" w:color="auto"/>
              <w:right w:val="single" w:sz="4" w:space="0" w:color="auto"/>
            </w:tcBorders>
            <w:hideMark/>
          </w:tcPr>
          <w:p w14:paraId="3887DCD2" w14:textId="77777777" w:rsidR="0087351F" w:rsidRPr="00E0255E" w:rsidRDefault="0087351F" w:rsidP="00E64CC8">
            <w:pPr>
              <w:pStyle w:val="TAH"/>
              <w:spacing w:line="256" w:lineRule="auto"/>
            </w:pPr>
            <w:r w:rsidRPr="00E0255E">
              <w:t>Condition</w:t>
            </w:r>
          </w:p>
        </w:tc>
      </w:tr>
      <w:tr w:rsidR="0087351F" w:rsidRPr="00E0255E" w14:paraId="2A6112A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E75B771" w14:textId="77777777" w:rsidR="0087351F" w:rsidRPr="00E0255E" w:rsidRDefault="0087351F" w:rsidP="00E64CC8">
            <w:pPr>
              <w:pStyle w:val="TAL"/>
              <w:spacing w:line="256" w:lineRule="auto"/>
            </w:pPr>
            <w:r w:rsidRPr="00E0255E">
              <w:rPr>
                <w:rFonts w:cs="Arial"/>
                <w:b/>
                <w:bCs/>
                <w:szCs w:val="18"/>
              </w:rPr>
              <w:t>P-Asserted-Identity</w:t>
            </w:r>
          </w:p>
        </w:tc>
        <w:tc>
          <w:tcPr>
            <w:tcW w:w="2127" w:type="dxa"/>
            <w:tcBorders>
              <w:top w:val="single" w:sz="4" w:space="0" w:color="auto"/>
              <w:left w:val="single" w:sz="4" w:space="0" w:color="auto"/>
              <w:bottom w:val="single" w:sz="4" w:space="0" w:color="auto"/>
              <w:right w:val="single" w:sz="4" w:space="0" w:color="auto"/>
            </w:tcBorders>
          </w:tcPr>
          <w:p w14:paraId="650B447D"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7C4F5276"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0A1B7E05"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BBE30C0" w14:textId="77777777" w:rsidR="0087351F" w:rsidRPr="00E0255E" w:rsidRDefault="0087351F" w:rsidP="00E64CC8">
            <w:pPr>
              <w:pStyle w:val="TAL"/>
              <w:spacing w:line="256" w:lineRule="auto"/>
            </w:pPr>
          </w:p>
        </w:tc>
      </w:tr>
      <w:tr w:rsidR="0087351F" w:rsidRPr="00E0255E" w14:paraId="53335C7E"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915C039" w14:textId="77777777" w:rsidR="0087351F" w:rsidRPr="00E0255E" w:rsidRDefault="0087351F" w:rsidP="00E64CC8">
            <w:pPr>
              <w:pStyle w:val="TAL"/>
              <w:spacing w:line="256" w:lineRule="auto"/>
            </w:pPr>
            <w:r w:rsidRPr="00E0255E">
              <w:rPr>
                <w:rFonts w:cs="Arial"/>
                <w:szCs w:val="18"/>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27C3AF4"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72EE59DC" w14:textId="77777777" w:rsidR="0087351F" w:rsidRPr="00E0255E" w:rsidRDefault="0087351F" w:rsidP="00E64CC8">
            <w:pPr>
              <w:pStyle w:val="TAL"/>
              <w:spacing w:line="256" w:lineRule="auto"/>
              <w:rPr>
                <w:b/>
                <w:bCs/>
              </w:rPr>
            </w:pPr>
          </w:p>
        </w:tc>
        <w:tc>
          <w:tcPr>
            <w:tcW w:w="1419" w:type="dxa"/>
            <w:tcBorders>
              <w:top w:val="single" w:sz="4" w:space="0" w:color="auto"/>
              <w:left w:val="single" w:sz="4" w:space="0" w:color="auto"/>
              <w:bottom w:val="single" w:sz="4" w:space="0" w:color="auto"/>
              <w:right w:val="single" w:sz="4" w:space="0" w:color="auto"/>
            </w:tcBorders>
          </w:tcPr>
          <w:p w14:paraId="3CFA481B"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8AD160A" w14:textId="77777777" w:rsidR="0087351F" w:rsidRPr="00E0255E" w:rsidRDefault="0087351F" w:rsidP="00E64CC8">
            <w:pPr>
              <w:pStyle w:val="TAL"/>
              <w:spacing w:line="256" w:lineRule="auto"/>
            </w:pPr>
          </w:p>
        </w:tc>
      </w:tr>
      <w:tr w:rsidR="0087351F" w:rsidRPr="00E0255E" w14:paraId="17342D7D"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747025F6" w14:textId="77777777" w:rsidR="0087351F" w:rsidRPr="00E0255E" w:rsidRDefault="0087351F" w:rsidP="00E64CC8">
            <w:pPr>
              <w:pStyle w:val="TAL"/>
              <w:spacing w:line="256" w:lineRule="auto"/>
              <w:rPr>
                <w:b/>
                <w:bCs/>
              </w:rPr>
            </w:pPr>
            <w:r w:rsidRPr="00E0255E">
              <w:rPr>
                <w:rFonts w:cs="Arial"/>
                <w:szCs w:val="18"/>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D6D468E" w14:textId="77777777" w:rsidR="0087351F" w:rsidRPr="00E0255E" w:rsidRDefault="0087351F" w:rsidP="00E64CC8">
            <w:pPr>
              <w:pStyle w:val="TAL"/>
              <w:spacing w:line="256" w:lineRule="auto"/>
            </w:pPr>
            <w:r w:rsidRPr="00E0255E">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3438768D" w14:textId="77777777" w:rsidR="0087351F" w:rsidRPr="00E0255E" w:rsidRDefault="0087351F" w:rsidP="00E64CC8">
            <w:pPr>
              <w:pStyle w:val="TAL"/>
              <w:spacing w:line="256" w:lineRule="auto"/>
              <w:rPr>
                <w:b/>
                <w:bCs/>
              </w:rPr>
            </w:pPr>
          </w:p>
        </w:tc>
        <w:tc>
          <w:tcPr>
            <w:tcW w:w="1419" w:type="dxa"/>
            <w:tcBorders>
              <w:top w:val="single" w:sz="4" w:space="0" w:color="auto"/>
              <w:left w:val="single" w:sz="4" w:space="0" w:color="auto"/>
              <w:bottom w:val="single" w:sz="4" w:space="0" w:color="auto"/>
              <w:right w:val="single" w:sz="4" w:space="0" w:color="auto"/>
            </w:tcBorders>
            <w:hideMark/>
          </w:tcPr>
          <w:p w14:paraId="7528C534"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38224EC2" w14:textId="77777777" w:rsidR="0087351F" w:rsidRPr="00E0255E" w:rsidRDefault="0087351F" w:rsidP="00E64CC8">
            <w:pPr>
              <w:pStyle w:val="TAL"/>
              <w:spacing w:line="256" w:lineRule="auto"/>
            </w:pPr>
          </w:p>
        </w:tc>
      </w:tr>
      <w:tr w:rsidR="0087351F" w:rsidRPr="00E0255E" w14:paraId="19EB5AF2"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7C1D30D" w14:textId="77777777" w:rsidR="0087351F" w:rsidRPr="00E0255E" w:rsidRDefault="0087351F" w:rsidP="00E64CC8">
            <w:pPr>
              <w:pStyle w:val="TAL"/>
              <w:spacing w:line="256" w:lineRule="auto"/>
            </w:pPr>
            <w:r w:rsidRPr="00E0255E">
              <w:rPr>
                <w:b/>
                <w:bCs/>
              </w:rPr>
              <w:t>Event</w:t>
            </w:r>
          </w:p>
        </w:tc>
        <w:tc>
          <w:tcPr>
            <w:tcW w:w="2127" w:type="dxa"/>
            <w:tcBorders>
              <w:top w:val="single" w:sz="4" w:space="0" w:color="auto"/>
              <w:left w:val="single" w:sz="4" w:space="0" w:color="auto"/>
              <w:bottom w:val="single" w:sz="4" w:space="0" w:color="auto"/>
              <w:right w:val="single" w:sz="4" w:space="0" w:color="auto"/>
            </w:tcBorders>
          </w:tcPr>
          <w:p w14:paraId="71CA6DDD"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7DE5B6CF"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0A32965"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3E77EDD2" w14:textId="77777777" w:rsidR="0087351F" w:rsidRPr="00E0255E" w:rsidRDefault="0087351F" w:rsidP="00E64CC8">
            <w:pPr>
              <w:pStyle w:val="TAL"/>
              <w:spacing w:line="256" w:lineRule="auto"/>
            </w:pPr>
          </w:p>
        </w:tc>
      </w:tr>
      <w:tr w:rsidR="0087351F" w:rsidRPr="00E0255E" w14:paraId="18CA7D63"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750CBE97" w14:textId="77777777" w:rsidR="0087351F" w:rsidRPr="00E0255E" w:rsidRDefault="0087351F" w:rsidP="00E64CC8">
            <w:pPr>
              <w:pStyle w:val="TAL"/>
              <w:spacing w:line="256" w:lineRule="auto"/>
            </w:pPr>
            <w:r w:rsidRPr="00E0255E">
              <w:rPr>
                <w:bCs/>
              </w:rP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4F8AE68" w14:textId="77777777" w:rsidR="0087351F" w:rsidRPr="00E0255E" w:rsidRDefault="0087351F" w:rsidP="00E64CC8">
            <w:pPr>
              <w:pStyle w:val="TAL"/>
              <w:spacing w:line="256" w:lineRule="auto"/>
            </w:pPr>
            <w:r w:rsidRPr="00E0255E">
              <w:t>"conference"</w:t>
            </w:r>
          </w:p>
        </w:tc>
        <w:tc>
          <w:tcPr>
            <w:tcW w:w="2127" w:type="dxa"/>
            <w:tcBorders>
              <w:top w:val="single" w:sz="4" w:space="0" w:color="auto"/>
              <w:left w:val="single" w:sz="4" w:space="0" w:color="auto"/>
              <w:bottom w:val="single" w:sz="4" w:space="0" w:color="auto"/>
              <w:right w:val="single" w:sz="4" w:space="0" w:color="auto"/>
            </w:tcBorders>
          </w:tcPr>
          <w:p w14:paraId="53476F85"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68E33CE"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486654A8" w14:textId="77777777" w:rsidR="0087351F" w:rsidRPr="00E0255E" w:rsidRDefault="0087351F" w:rsidP="00E64CC8">
            <w:pPr>
              <w:pStyle w:val="TAL"/>
              <w:spacing w:line="256" w:lineRule="auto"/>
            </w:pPr>
          </w:p>
        </w:tc>
      </w:tr>
      <w:tr w:rsidR="0087351F" w:rsidRPr="00E0255E" w14:paraId="77B3AC38"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B38F5F7" w14:textId="77777777" w:rsidR="0087351F" w:rsidRPr="00E0255E" w:rsidRDefault="0087351F" w:rsidP="00E64CC8">
            <w:pPr>
              <w:pStyle w:val="TAL"/>
              <w:spacing w:line="256" w:lineRule="auto"/>
              <w:rPr>
                <w:rFonts w:cs="Arial"/>
                <w:bCs/>
                <w:szCs w:val="18"/>
              </w:rPr>
            </w:pPr>
            <w:r w:rsidRPr="00E0255E">
              <w:rPr>
                <w:rFonts w:cs="Arial"/>
                <w:b/>
                <w:bCs/>
                <w:szCs w:val="18"/>
              </w:rPr>
              <w:t>Expires</w:t>
            </w:r>
          </w:p>
        </w:tc>
        <w:tc>
          <w:tcPr>
            <w:tcW w:w="2127" w:type="dxa"/>
            <w:tcBorders>
              <w:top w:val="single" w:sz="4" w:space="0" w:color="auto"/>
              <w:left w:val="single" w:sz="4" w:space="0" w:color="auto"/>
              <w:bottom w:val="single" w:sz="4" w:space="0" w:color="auto"/>
              <w:right w:val="single" w:sz="4" w:space="0" w:color="auto"/>
            </w:tcBorders>
          </w:tcPr>
          <w:p w14:paraId="4340C4A5" w14:textId="77777777" w:rsidR="0087351F" w:rsidRPr="00E0255E" w:rsidRDefault="0087351F" w:rsidP="00E64CC8">
            <w:pPr>
              <w:pStyle w:val="TAL"/>
              <w:spacing w:line="256" w:lineRule="auto"/>
              <w:rPr>
                <w:bCs/>
              </w:rPr>
            </w:pPr>
          </w:p>
        </w:tc>
        <w:tc>
          <w:tcPr>
            <w:tcW w:w="2127" w:type="dxa"/>
            <w:tcBorders>
              <w:top w:val="single" w:sz="4" w:space="0" w:color="auto"/>
              <w:left w:val="single" w:sz="4" w:space="0" w:color="auto"/>
              <w:bottom w:val="single" w:sz="4" w:space="0" w:color="auto"/>
              <w:right w:val="single" w:sz="4" w:space="0" w:color="auto"/>
            </w:tcBorders>
          </w:tcPr>
          <w:p w14:paraId="26C4C576"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5D7F956"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9853E4C" w14:textId="77777777" w:rsidR="0087351F" w:rsidRPr="00E0255E" w:rsidRDefault="0087351F" w:rsidP="00E64CC8">
            <w:pPr>
              <w:pStyle w:val="TAL"/>
              <w:spacing w:line="256" w:lineRule="auto"/>
            </w:pPr>
          </w:p>
        </w:tc>
      </w:tr>
      <w:tr w:rsidR="0087351F" w:rsidRPr="00E0255E" w14:paraId="0ECCDE99"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2E2CC8A" w14:textId="77777777" w:rsidR="0087351F" w:rsidRPr="00E0255E" w:rsidRDefault="0087351F" w:rsidP="00E64CC8">
            <w:pPr>
              <w:pStyle w:val="TAL"/>
              <w:spacing w:line="256" w:lineRule="auto"/>
              <w:rPr>
                <w:rFonts w:cs="Arial"/>
                <w:bCs/>
                <w:szCs w:val="18"/>
              </w:rPr>
            </w:pPr>
            <w:r w:rsidRPr="00E0255E">
              <w:rPr>
                <w:rFonts w:cs="Arial"/>
                <w:bCs/>
                <w:szCs w:val="18"/>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1CDAF10" w14:textId="77777777" w:rsidR="0087351F" w:rsidRPr="00E0255E" w:rsidRDefault="0087351F" w:rsidP="00E64CC8">
            <w:pPr>
              <w:pStyle w:val="TAL"/>
              <w:spacing w:line="256" w:lineRule="auto"/>
              <w:rPr>
                <w:bCs/>
              </w:rPr>
            </w:pPr>
            <w:r w:rsidRPr="00E0255E">
              <w:t>"</w:t>
            </w:r>
            <w:r w:rsidRPr="00E0255E">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AC1C5FE" w14:textId="77777777" w:rsidR="0087351F" w:rsidRPr="00E0255E" w:rsidRDefault="0087351F" w:rsidP="00E64CC8">
            <w:pPr>
              <w:pStyle w:val="TAL"/>
              <w:spacing w:line="256" w:lineRule="auto"/>
            </w:pPr>
            <w:r w:rsidRPr="00E0255E">
              <w:t>3600 seconds</w:t>
            </w:r>
          </w:p>
        </w:tc>
        <w:tc>
          <w:tcPr>
            <w:tcW w:w="1419" w:type="dxa"/>
            <w:tcBorders>
              <w:top w:val="single" w:sz="4" w:space="0" w:color="auto"/>
              <w:left w:val="single" w:sz="4" w:space="0" w:color="auto"/>
              <w:bottom w:val="single" w:sz="4" w:space="0" w:color="auto"/>
              <w:right w:val="single" w:sz="4" w:space="0" w:color="auto"/>
            </w:tcBorders>
            <w:hideMark/>
          </w:tcPr>
          <w:p w14:paraId="16D55833"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11A5557A" w14:textId="77777777" w:rsidR="0087351F" w:rsidRPr="00E0255E" w:rsidRDefault="0087351F" w:rsidP="00E64CC8">
            <w:pPr>
              <w:pStyle w:val="TAL"/>
              <w:spacing w:line="256" w:lineRule="auto"/>
            </w:pPr>
          </w:p>
        </w:tc>
      </w:tr>
      <w:tr w:rsidR="0087351F" w:rsidRPr="00E0255E" w14:paraId="61285BDF" w14:textId="77777777" w:rsidTr="00E64CC8">
        <w:tc>
          <w:tcPr>
            <w:tcW w:w="2837" w:type="dxa"/>
            <w:tcBorders>
              <w:top w:val="single" w:sz="4" w:space="0" w:color="auto"/>
              <w:left w:val="single" w:sz="4" w:space="0" w:color="auto"/>
              <w:bottom w:val="single" w:sz="4" w:space="0" w:color="auto"/>
              <w:right w:val="single" w:sz="4" w:space="0" w:color="auto"/>
            </w:tcBorders>
          </w:tcPr>
          <w:p w14:paraId="64844CAD" w14:textId="77777777" w:rsidR="0087351F" w:rsidRPr="00E0255E" w:rsidRDefault="0087351F" w:rsidP="00E64CC8">
            <w:pPr>
              <w:pStyle w:val="TAL"/>
              <w:spacing w:line="256" w:lineRule="auto"/>
              <w:rPr>
                <w:rFonts w:cs="Arial"/>
                <w:bCs/>
                <w:szCs w:val="18"/>
              </w:rPr>
            </w:pPr>
            <w:r w:rsidRPr="00E0255E">
              <w:rPr>
                <w:b/>
                <w:bCs/>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427E726C"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07F87074"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0FED619"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B68739F" w14:textId="77777777" w:rsidR="0087351F" w:rsidRPr="00E0255E" w:rsidRDefault="0087351F" w:rsidP="00E64CC8">
            <w:pPr>
              <w:pStyle w:val="TAL"/>
              <w:spacing w:line="256" w:lineRule="auto"/>
            </w:pPr>
          </w:p>
        </w:tc>
      </w:tr>
      <w:tr w:rsidR="0087351F" w:rsidRPr="00E0255E" w14:paraId="2AC5D851" w14:textId="77777777" w:rsidTr="00E64CC8">
        <w:tc>
          <w:tcPr>
            <w:tcW w:w="2837" w:type="dxa"/>
            <w:tcBorders>
              <w:top w:val="single" w:sz="4" w:space="0" w:color="auto"/>
              <w:left w:val="single" w:sz="4" w:space="0" w:color="auto"/>
              <w:bottom w:val="single" w:sz="4" w:space="0" w:color="auto"/>
              <w:right w:val="single" w:sz="4" w:space="0" w:color="auto"/>
            </w:tcBorders>
          </w:tcPr>
          <w:p w14:paraId="6459744B" w14:textId="77777777" w:rsidR="0087351F" w:rsidRPr="00E0255E" w:rsidRDefault="0087351F" w:rsidP="00E64CC8">
            <w:pPr>
              <w:pStyle w:val="TAL"/>
              <w:spacing w:line="256" w:lineRule="auto"/>
              <w:rPr>
                <w:rFonts w:cs="Arial"/>
                <w:bCs/>
                <w:szCs w:val="18"/>
              </w:rPr>
            </w:pPr>
            <w:r w:rsidRPr="00E0255E">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tcPr>
          <w:p w14:paraId="56CF4BDE" w14:textId="77777777" w:rsidR="0087351F" w:rsidRPr="00E0255E" w:rsidRDefault="0087351F" w:rsidP="00E64CC8">
            <w:pPr>
              <w:pStyle w:val="TAL"/>
              <w:spacing w:line="256" w:lineRule="auto"/>
            </w:pPr>
            <w:r w:rsidRPr="00E0255E">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699E6FB1"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2FD6A7"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0C4AC074" w14:textId="77777777" w:rsidR="0087351F" w:rsidRPr="00E0255E" w:rsidRDefault="0087351F" w:rsidP="00E64CC8">
            <w:pPr>
              <w:pStyle w:val="TAL"/>
              <w:spacing w:line="256" w:lineRule="auto"/>
            </w:pPr>
          </w:p>
        </w:tc>
      </w:tr>
      <w:tr w:rsidR="0087351F" w:rsidRPr="00E0255E" w14:paraId="756DB08F"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3085B6B" w14:textId="77777777" w:rsidR="0087351F" w:rsidRPr="00E0255E" w:rsidRDefault="0087351F" w:rsidP="00E64CC8">
            <w:pPr>
              <w:pStyle w:val="TAL"/>
              <w:spacing w:line="256" w:lineRule="auto"/>
              <w:rPr>
                <w:rFonts w:cs="Arial"/>
                <w:b/>
                <w:bCs/>
                <w:szCs w:val="18"/>
              </w:rPr>
            </w:pPr>
            <w:r w:rsidRPr="00E0255E">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72A7CFFD"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2AE31EFD"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628A70D"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09D8114" w14:textId="77777777" w:rsidR="0087351F" w:rsidRPr="00E0255E" w:rsidRDefault="0087351F" w:rsidP="00E64CC8">
            <w:pPr>
              <w:pStyle w:val="TAL"/>
              <w:spacing w:line="256" w:lineRule="auto"/>
            </w:pPr>
          </w:p>
        </w:tc>
      </w:tr>
      <w:tr w:rsidR="0087351F" w:rsidRPr="00E0255E" w14:paraId="53873574"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C1B450E" w14:textId="77777777" w:rsidR="0087351F" w:rsidRPr="00E0255E" w:rsidRDefault="0087351F" w:rsidP="00E64CC8">
            <w:pPr>
              <w:pStyle w:val="TAL"/>
              <w:spacing w:line="256" w:lineRule="auto"/>
              <w:rPr>
                <w:rFonts w:cs="Arial"/>
                <w:b/>
                <w:bCs/>
                <w:szCs w:val="18"/>
              </w:rPr>
            </w:pPr>
            <w:r w:rsidRPr="00E0255E">
              <w:t xml:space="preserve">  </w:t>
            </w:r>
            <w:r w:rsidRPr="00E0255E">
              <w:rPr>
                <w:bCs/>
              </w:rPr>
              <w:t>Service-ID</w:t>
            </w:r>
          </w:p>
        </w:tc>
        <w:tc>
          <w:tcPr>
            <w:tcW w:w="2127" w:type="dxa"/>
            <w:tcBorders>
              <w:top w:val="single" w:sz="4" w:space="0" w:color="auto"/>
              <w:left w:val="single" w:sz="4" w:space="0" w:color="auto"/>
              <w:bottom w:val="single" w:sz="4" w:space="0" w:color="auto"/>
              <w:right w:val="single" w:sz="4" w:space="0" w:color="auto"/>
            </w:tcBorders>
            <w:hideMark/>
          </w:tcPr>
          <w:p w14:paraId="0D34DB2B" w14:textId="643E680D" w:rsidR="0087351F" w:rsidRPr="00E0255E" w:rsidRDefault="0087351F" w:rsidP="00E64CC8">
            <w:pPr>
              <w:pStyle w:val="TAL"/>
              <w:spacing w:line="256" w:lineRule="auto"/>
            </w:pPr>
            <w:r w:rsidRPr="00E0255E">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FC8B320"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18C9670"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597408EC" w14:textId="77777777" w:rsidR="0087351F" w:rsidRPr="00E0255E" w:rsidRDefault="0087351F" w:rsidP="00E64CC8">
            <w:pPr>
              <w:pStyle w:val="TAL"/>
              <w:spacing w:line="256" w:lineRule="auto"/>
            </w:pPr>
          </w:p>
        </w:tc>
      </w:tr>
      <w:tr w:rsidR="0087351F" w:rsidRPr="00E0255E" w14:paraId="0CB6BAB5"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51A7651" w14:textId="77777777" w:rsidR="0087351F" w:rsidRPr="00E0255E" w:rsidRDefault="0087351F" w:rsidP="00E64CC8">
            <w:pPr>
              <w:pStyle w:val="TAL"/>
              <w:spacing w:line="256" w:lineRule="auto"/>
              <w:rPr>
                <w:rFonts w:cs="Arial"/>
                <w:bCs/>
                <w:szCs w:val="18"/>
              </w:rPr>
            </w:pPr>
            <w:r w:rsidRPr="00E0255E">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339A65D"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5B02CAE"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42AEE275"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A3274C6" w14:textId="77777777" w:rsidR="0087351F" w:rsidRPr="00E0255E" w:rsidRDefault="0087351F" w:rsidP="00E64CC8">
            <w:pPr>
              <w:pStyle w:val="TAL"/>
              <w:spacing w:line="256" w:lineRule="auto"/>
            </w:pPr>
          </w:p>
        </w:tc>
      </w:tr>
      <w:tr w:rsidR="0087351F" w:rsidRPr="00E0255E" w14:paraId="2B444F65"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9255F02" w14:textId="77777777" w:rsidR="0087351F" w:rsidRPr="00E0255E" w:rsidRDefault="0087351F" w:rsidP="00E64CC8">
            <w:pPr>
              <w:pStyle w:val="TAL"/>
              <w:spacing w:line="256" w:lineRule="auto"/>
              <w:rPr>
                <w:rFonts w:cs="Arial"/>
                <w:bCs/>
                <w:szCs w:val="18"/>
              </w:rPr>
            </w:pPr>
            <w:r w:rsidRPr="00E0255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BAC4D8"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hideMark/>
          </w:tcPr>
          <w:p w14:paraId="5D1E4246" w14:textId="77777777" w:rsidR="0087351F" w:rsidRPr="00E0255E" w:rsidRDefault="0087351F" w:rsidP="00E64CC8">
            <w:pPr>
              <w:pStyle w:val="TAL"/>
              <w:spacing w:line="256" w:lineRule="auto"/>
            </w:pPr>
            <w:r w:rsidRPr="00E0255E">
              <w:rPr>
                <w:b/>
                <w:bCs/>
              </w:rPr>
              <w:t>MCVideo Info</w:t>
            </w:r>
          </w:p>
        </w:tc>
        <w:tc>
          <w:tcPr>
            <w:tcW w:w="1419" w:type="dxa"/>
            <w:tcBorders>
              <w:top w:val="single" w:sz="4" w:space="0" w:color="auto"/>
              <w:left w:val="single" w:sz="4" w:space="0" w:color="auto"/>
              <w:bottom w:val="single" w:sz="4" w:space="0" w:color="auto"/>
              <w:right w:val="single" w:sz="4" w:space="0" w:color="auto"/>
            </w:tcBorders>
          </w:tcPr>
          <w:p w14:paraId="6CE14CEC"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1A50DD3E" w14:textId="77777777" w:rsidR="0087351F" w:rsidRPr="00E0255E" w:rsidRDefault="0087351F" w:rsidP="00E64CC8">
            <w:pPr>
              <w:pStyle w:val="TAL"/>
              <w:spacing w:line="256" w:lineRule="auto"/>
            </w:pPr>
          </w:p>
        </w:tc>
      </w:tr>
      <w:tr w:rsidR="0087351F" w:rsidRPr="00E0255E" w14:paraId="0CD7A283"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76A68E2F" w14:textId="77777777" w:rsidR="0087351F" w:rsidRPr="00E0255E" w:rsidRDefault="0087351F" w:rsidP="00E64CC8">
            <w:pPr>
              <w:pStyle w:val="TAL"/>
              <w:spacing w:line="256" w:lineRule="auto"/>
              <w:rPr>
                <w:rFonts w:cs="Arial"/>
                <w:bCs/>
                <w:szCs w:val="18"/>
              </w:rPr>
            </w:pPr>
            <w:r w:rsidRPr="00E0255E">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A99FA0" w14:textId="77777777" w:rsidR="0087351F" w:rsidRPr="00E0255E" w:rsidRDefault="0087351F" w:rsidP="00E64CC8">
            <w:pPr>
              <w:pStyle w:val="TAL"/>
              <w:spacing w:line="256" w:lineRule="auto"/>
            </w:pPr>
            <w:r w:rsidRPr="00E0255E">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C5DB562"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2045EF9"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CBC3F5C" w14:textId="77777777" w:rsidR="0087351F" w:rsidRPr="00E0255E" w:rsidRDefault="0087351F" w:rsidP="00E64CC8">
            <w:pPr>
              <w:pStyle w:val="TAL"/>
              <w:spacing w:line="256" w:lineRule="auto"/>
            </w:pPr>
          </w:p>
        </w:tc>
      </w:tr>
      <w:tr w:rsidR="0087351F" w:rsidRPr="00E0255E" w14:paraId="70538F04"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7823941" w14:textId="77777777" w:rsidR="0087351F" w:rsidRPr="00E0255E" w:rsidRDefault="0087351F" w:rsidP="00E64CC8">
            <w:pPr>
              <w:pStyle w:val="TAL"/>
              <w:spacing w:line="256" w:lineRule="auto"/>
            </w:pPr>
            <w:r w:rsidRPr="00E0255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9DB5F42"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hideMark/>
          </w:tcPr>
          <w:p w14:paraId="1FE24F5B" w14:textId="77777777" w:rsidR="0087351F" w:rsidRPr="00E0255E" w:rsidRDefault="0087351F" w:rsidP="00E64CC8">
            <w:pPr>
              <w:pStyle w:val="TAL"/>
              <w:spacing w:line="256" w:lineRule="auto"/>
            </w:pPr>
            <w:r w:rsidRPr="00E0255E">
              <w:rPr>
                <w:b/>
                <w:bCs/>
              </w:rPr>
              <w:t>Conference-Info</w:t>
            </w:r>
          </w:p>
        </w:tc>
        <w:tc>
          <w:tcPr>
            <w:tcW w:w="1419" w:type="dxa"/>
            <w:tcBorders>
              <w:top w:val="single" w:sz="4" w:space="0" w:color="auto"/>
              <w:left w:val="single" w:sz="4" w:space="0" w:color="auto"/>
              <w:bottom w:val="single" w:sz="4" w:space="0" w:color="auto"/>
              <w:right w:val="single" w:sz="4" w:space="0" w:color="auto"/>
            </w:tcBorders>
          </w:tcPr>
          <w:p w14:paraId="480B0A82"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A9EFCC2" w14:textId="77777777" w:rsidR="0087351F" w:rsidRPr="00E0255E" w:rsidRDefault="0087351F" w:rsidP="00E64CC8">
            <w:pPr>
              <w:pStyle w:val="TAL"/>
              <w:spacing w:line="256" w:lineRule="auto"/>
            </w:pPr>
          </w:p>
        </w:tc>
      </w:tr>
      <w:tr w:rsidR="0087351F" w:rsidRPr="00E0255E" w14:paraId="3800DE7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0A285E9" w14:textId="77777777" w:rsidR="0087351F" w:rsidRPr="00E0255E" w:rsidRDefault="0087351F" w:rsidP="00E64CC8">
            <w:pPr>
              <w:pStyle w:val="TAL"/>
              <w:spacing w:line="256" w:lineRule="auto"/>
            </w:pPr>
            <w:r w:rsidRPr="00E0255E">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8266C" w14:textId="77777777" w:rsidR="0087351F" w:rsidRPr="00E0255E" w:rsidRDefault="0087351F" w:rsidP="00E64CC8">
            <w:pPr>
              <w:pStyle w:val="TAL"/>
              <w:spacing w:line="256" w:lineRule="auto"/>
            </w:pPr>
            <w:r w:rsidRPr="00E0255E">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1BE6AA7E"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B277285"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336154D9" w14:textId="77777777" w:rsidR="0087351F" w:rsidRPr="00E0255E" w:rsidRDefault="0087351F" w:rsidP="00E64CC8">
            <w:pPr>
              <w:pStyle w:val="TAL"/>
              <w:spacing w:line="256" w:lineRule="auto"/>
            </w:pPr>
          </w:p>
        </w:tc>
      </w:tr>
    </w:tbl>
    <w:p w14:paraId="1463B967" w14:textId="77777777" w:rsidR="0087351F" w:rsidRPr="00E0255E" w:rsidRDefault="0087351F" w:rsidP="0087351F"/>
    <w:p w14:paraId="50CC580B" w14:textId="77777777" w:rsidR="0087351F" w:rsidRPr="00E0255E" w:rsidRDefault="0087351F" w:rsidP="0087351F">
      <w:pPr>
        <w:pStyle w:val="TH"/>
      </w:pPr>
      <w:r w:rsidRPr="00E0255E">
        <w:t xml:space="preserve">Table 6.1.3.1.3.3-10: </w:t>
      </w:r>
      <w:r w:rsidRPr="00E0255E">
        <w:rPr>
          <w:lang w:eastAsia="ko-KR"/>
        </w:rPr>
        <w:t>MCVideo-Info in SIP NOTIFY</w:t>
      </w:r>
      <w:r w:rsidRPr="00E0255E">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0C917476"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4A5A7D9B" w14:textId="492AA14D" w:rsidR="0087351F" w:rsidRPr="00E0255E" w:rsidRDefault="0087351F" w:rsidP="00E64CC8">
            <w:pPr>
              <w:pStyle w:val="TAL"/>
              <w:spacing w:line="256" w:lineRule="auto"/>
            </w:pPr>
            <w:r w:rsidRPr="00E0255E">
              <w:t>Derivation Path: TS 36.579-1 [2], Table 5.5.3.2.2-2</w:t>
            </w:r>
          </w:p>
        </w:tc>
      </w:tr>
      <w:tr w:rsidR="0087351F" w:rsidRPr="00E0255E" w14:paraId="230E0F0B"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32D7B7A" w14:textId="77777777" w:rsidR="0087351F" w:rsidRPr="00E0255E" w:rsidRDefault="0087351F" w:rsidP="00E64CC8">
            <w:pPr>
              <w:pStyle w:val="TAH"/>
              <w:spacing w:line="256" w:lineRule="auto"/>
            </w:pPr>
            <w:r w:rsidRPr="00E0255E">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E6E265" w14:textId="77777777" w:rsidR="0087351F" w:rsidRPr="00E0255E" w:rsidRDefault="0087351F" w:rsidP="00E64CC8">
            <w:pPr>
              <w:pStyle w:val="TAH"/>
              <w:spacing w:line="256" w:lineRule="auto"/>
            </w:pPr>
            <w:r w:rsidRPr="00E0255E">
              <w:t>Value/remark</w:t>
            </w:r>
          </w:p>
        </w:tc>
        <w:tc>
          <w:tcPr>
            <w:tcW w:w="2127" w:type="dxa"/>
            <w:tcBorders>
              <w:top w:val="single" w:sz="4" w:space="0" w:color="auto"/>
              <w:left w:val="single" w:sz="4" w:space="0" w:color="auto"/>
              <w:bottom w:val="single" w:sz="4" w:space="0" w:color="auto"/>
              <w:right w:val="single" w:sz="4" w:space="0" w:color="auto"/>
            </w:tcBorders>
            <w:hideMark/>
          </w:tcPr>
          <w:p w14:paraId="2E8805D3" w14:textId="77777777" w:rsidR="0087351F" w:rsidRPr="00E0255E" w:rsidRDefault="0087351F" w:rsidP="00E64CC8">
            <w:pPr>
              <w:pStyle w:val="TAH"/>
              <w:spacing w:line="256" w:lineRule="auto"/>
            </w:pPr>
            <w:r w:rsidRPr="00E0255E">
              <w:t>Comment</w:t>
            </w:r>
          </w:p>
        </w:tc>
        <w:tc>
          <w:tcPr>
            <w:tcW w:w="1419" w:type="dxa"/>
            <w:tcBorders>
              <w:top w:val="single" w:sz="4" w:space="0" w:color="auto"/>
              <w:left w:val="single" w:sz="4" w:space="0" w:color="auto"/>
              <w:bottom w:val="single" w:sz="4" w:space="0" w:color="auto"/>
              <w:right w:val="single" w:sz="4" w:space="0" w:color="auto"/>
            </w:tcBorders>
            <w:hideMark/>
          </w:tcPr>
          <w:p w14:paraId="33542DEB" w14:textId="77777777" w:rsidR="0087351F" w:rsidRPr="00E0255E" w:rsidRDefault="0087351F" w:rsidP="00E64CC8">
            <w:pPr>
              <w:pStyle w:val="TAH"/>
              <w:spacing w:line="256" w:lineRule="auto"/>
            </w:pPr>
            <w:r w:rsidRPr="00E0255E">
              <w:t>Reference</w:t>
            </w:r>
          </w:p>
        </w:tc>
        <w:tc>
          <w:tcPr>
            <w:tcW w:w="1135" w:type="dxa"/>
            <w:tcBorders>
              <w:top w:val="single" w:sz="4" w:space="0" w:color="auto"/>
              <w:left w:val="single" w:sz="4" w:space="0" w:color="auto"/>
              <w:bottom w:val="single" w:sz="4" w:space="0" w:color="auto"/>
              <w:right w:val="single" w:sz="4" w:space="0" w:color="auto"/>
            </w:tcBorders>
            <w:hideMark/>
          </w:tcPr>
          <w:p w14:paraId="3F72680A" w14:textId="77777777" w:rsidR="0087351F" w:rsidRPr="00E0255E" w:rsidRDefault="0087351F" w:rsidP="00E64CC8">
            <w:pPr>
              <w:pStyle w:val="TAH"/>
              <w:spacing w:line="256" w:lineRule="auto"/>
            </w:pPr>
            <w:r w:rsidRPr="00E0255E">
              <w:t>Condition</w:t>
            </w:r>
          </w:p>
        </w:tc>
      </w:tr>
      <w:tr w:rsidR="0087351F" w:rsidRPr="00E0255E" w14:paraId="209F4745"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D63D071" w14:textId="037AD401" w:rsidR="0087351F" w:rsidRPr="00E0255E" w:rsidRDefault="0087351F" w:rsidP="00E64CC8">
            <w:pPr>
              <w:pStyle w:val="TAL"/>
              <w:spacing w:line="256" w:lineRule="auto"/>
            </w:pPr>
            <w:r w:rsidRPr="00E0255E">
              <w:t>mcvideoinfo</w:t>
            </w:r>
          </w:p>
        </w:tc>
        <w:tc>
          <w:tcPr>
            <w:tcW w:w="2127" w:type="dxa"/>
            <w:tcBorders>
              <w:top w:val="single" w:sz="4" w:space="0" w:color="auto"/>
              <w:left w:val="single" w:sz="4" w:space="0" w:color="auto"/>
              <w:bottom w:val="single" w:sz="4" w:space="0" w:color="auto"/>
              <w:right w:val="single" w:sz="4" w:space="0" w:color="auto"/>
            </w:tcBorders>
          </w:tcPr>
          <w:p w14:paraId="294068C7"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27005929"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3693C94"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0745ECEF" w14:textId="77777777" w:rsidR="0087351F" w:rsidRPr="00E0255E" w:rsidRDefault="0087351F" w:rsidP="00E64CC8">
            <w:pPr>
              <w:pStyle w:val="TAL"/>
              <w:spacing w:line="256" w:lineRule="auto"/>
            </w:pPr>
          </w:p>
        </w:tc>
      </w:tr>
      <w:tr w:rsidR="0087351F" w:rsidRPr="00E0255E" w14:paraId="3A29AE21"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197DEF9F" w14:textId="1A23D35A" w:rsidR="0087351F" w:rsidRPr="00E0255E" w:rsidRDefault="0087351F" w:rsidP="00E64CC8">
            <w:pPr>
              <w:pStyle w:val="TAL"/>
              <w:spacing w:line="256" w:lineRule="auto"/>
            </w:pPr>
            <w:r w:rsidRPr="00E0255E">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5E5A2A"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1B5C7F6"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25C505E1"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127F5698" w14:textId="77777777" w:rsidR="0087351F" w:rsidRPr="00E0255E" w:rsidRDefault="0087351F" w:rsidP="00E64CC8">
            <w:pPr>
              <w:pStyle w:val="TAL"/>
              <w:spacing w:line="256" w:lineRule="auto"/>
            </w:pPr>
          </w:p>
        </w:tc>
      </w:tr>
      <w:tr w:rsidR="0087351F" w:rsidRPr="00E0255E" w14:paraId="4202DBD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C0A0892" w14:textId="6B6FE4E1" w:rsidR="0087351F" w:rsidRPr="00E0255E" w:rsidRDefault="0087351F" w:rsidP="00E64CC8">
            <w:pPr>
              <w:pStyle w:val="TAL"/>
              <w:spacing w:line="256" w:lineRule="auto"/>
            </w:pPr>
            <w:r w:rsidRPr="00E0255E">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57F7A80C" w14:textId="77777777" w:rsidR="0087351F" w:rsidRPr="00E0255E" w:rsidRDefault="0087351F" w:rsidP="00E64CC8">
            <w:pPr>
              <w:pStyle w:val="TAL"/>
              <w:spacing w:line="256" w:lineRule="auto"/>
            </w:pPr>
            <w:r w:rsidRPr="00E0255E">
              <w:t>not present</w:t>
            </w:r>
          </w:p>
        </w:tc>
        <w:tc>
          <w:tcPr>
            <w:tcW w:w="2127" w:type="dxa"/>
            <w:tcBorders>
              <w:top w:val="single" w:sz="4" w:space="0" w:color="auto"/>
              <w:left w:val="single" w:sz="4" w:space="0" w:color="auto"/>
              <w:bottom w:val="single" w:sz="4" w:space="0" w:color="auto"/>
              <w:right w:val="single" w:sz="4" w:space="0" w:color="auto"/>
            </w:tcBorders>
          </w:tcPr>
          <w:p w14:paraId="52F6BA7C"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E5D16FD"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3447CFFD" w14:textId="77777777" w:rsidR="0087351F" w:rsidRPr="00E0255E" w:rsidRDefault="0087351F" w:rsidP="00E64CC8">
            <w:pPr>
              <w:pStyle w:val="TAL"/>
              <w:spacing w:line="256" w:lineRule="auto"/>
            </w:pPr>
          </w:p>
        </w:tc>
      </w:tr>
      <w:tr w:rsidR="0087351F" w:rsidRPr="00E0255E" w14:paraId="5CB0A5FA"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2B903DB" w14:textId="77777777" w:rsidR="0087351F" w:rsidRPr="00E0255E" w:rsidRDefault="0087351F" w:rsidP="00E64CC8">
            <w:pPr>
              <w:pStyle w:val="TAL"/>
              <w:rPr>
                <w:lang w:val="fr-FR"/>
              </w:rPr>
            </w:pPr>
            <w:r w:rsidRPr="00E0255E">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0ED58AE1" w14:textId="77777777" w:rsidR="0087351F" w:rsidRPr="00E0255E" w:rsidRDefault="0087351F" w:rsidP="00E64CC8">
            <w:pPr>
              <w:pStyle w:val="TAL"/>
            </w:pPr>
            <w:r w:rsidRPr="00E0255E">
              <w:t>Encrypted (NOTE 1) &lt;mcvideo-calling-group-id&gt; with mcvideoURI set to px_MCV</w:t>
            </w:r>
            <w:r w:rsidRPr="0066502E">
              <w:t>ideo</w:t>
            </w:r>
            <w:r w:rsidRPr="00E0255E">
              <w:t>_Group_A_ID</w:t>
            </w:r>
          </w:p>
        </w:tc>
        <w:tc>
          <w:tcPr>
            <w:tcW w:w="2127" w:type="dxa"/>
            <w:tcBorders>
              <w:top w:val="single" w:sz="4" w:space="0" w:color="auto"/>
              <w:left w:val="single" w:sz="4" w:space="0" w:color="auto"/>
              <w:bottom w:val="single" w:sz="4" w:space="0" w:color="auto"/>
              <w:right w:val="single" w:sz="4" w:space="0" w:color="auto"/>
            </w:tcBorders>
          </w:tcPr>
          <w:p w14:paraId="313D9490" w14:textId="77777777" w:rsidR="0087351F" w:rsidRPr="00E0255E" w:rsidRDefault="0087351F" w:rsidP="00E64CC8">
            <w:pPr>
              <w:pStyle w:val="TAL"/>
            </w:pPr>
          </w:p>
        </w:tc>
        <w:tc>
          <w:tcPr>
            <w:tcW w:w="1419" w:type="dxa"/>
            <w:tcBorders>
              <w:top w:val="single" w:sz="4" w:space="0" w:color="auto"/>
              <w:left w:val="single" w:sz="4" w:space="0" w:color="auto"/>
              <w:bottom w:val="single" w:sz="4" w:space="0" w:color="auto"/>
              <w:right w:val="single" w:sz="4" w:space="0" w:color="auto"/>
            </w:tcBorders>
          </w:tcPr>
          <w:p w14:paraId="227912FC" w14:textId="77777777" w:rsidR="0087351F" w:rsidRPr="00E0255E" w:rsidRDefault="0087351F"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19DA09A4" w14:textId="77777777" w:rsidR="0087351F" w:rsidRPr="00E0255E" w:rsidRDefault="0087351F" w:rsidP="00E64CC8">
            <w:pPr>
              <w:pStyle w:val="TAL"/>
            </w:pPr>
          </w:p>
        </w:tc>
      </w:tr>
      <w:tr w:rsidR="0087351F" w:rsidRPr="00E0255E" w14:paraId="4375F809"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7FDC5A02" w14:textId="77777777" w:rsidR="0087351F" w:rsidRPr="00E0255E" w:rsidRDefault="0087351F" w:rsidP="00E64CC8">
            <w:pPr>
              <w:pStyle w:val="TAN"/>
              <w:ind w:left="800"/>
            </w:pPr>
            <w:r w:rsidRPr="00E0255E">
              <w:t>NOTE 1:</w:t>
            </w:r>
            <w:r w:rsidRPr="00E0255E">
              <w:tab/>
              <w:t>Encrypted element as described in TS 36.579-1 [2] Table 5.5.3.2.2-2A</w:t>
            </w:r>
          </w:p>
        </w:tc>
      </w:tr>
    </w:tbl>
    <w:p w14:paraId="1FB94E1C" w14:textId="77777777" w:rsidR="0087351F" w:rsidRPr="00E0255E" w:rsidRDefault="0087351F" w:rsidP="0087351F"/>
    <w:p w14:paraId="22F63DAC" w14:textId="77777777" w:rsidR="0087351F" w:rsidRPr="00E0255E" w:rsidRDefault="0087351F" w:rsidP="0087351F">
      <w:pPr>
        <w:pStyle w:val="TH"/>
      </w:pPr>
      <w:r w:rsidRPr="00E0255E">
        <w:t xml:space="preserve">Table 6.1.3.1.3.3-11: </w:t>
      </w:r>
      <w:r w:rsidRPr="00E0255E">
        <w:rPr>
          <w:lang w:eastAsia="ko-KR"/>
        </w:rPr>
        <w:t>Conference-Info in SIP NOTIFY</w:t>
      </w:r>
      <w:r w:rsidRPr="00E0255E">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87351F" w:rsidRPr="00E0255E" w14:paraId="737A1B41" w14:textId="77777777" w:rsidTr="00E64CC8">
        <w:tc>
          <w:tcPr>
            <w:tcW w:w="9645" w:type="dxa"/>
            <w:tcBorders>
              <w:top w:val="single" w:sz="4" w:space="0" w:color="auto"/>
              <w:left w:val="single" w:sz="4" w:space="0" w:color="auto"/>
              <w:bottom w:val="single" w:sz="4" w:space="0" w:color="auto"/>
              <w:right w:val="single" w:sz="4" w:space="0" w:color="auto"/>
            </w:tcBorders>
          </w:tcPr>
          <w:p w14:paraId="5BA8BD7C" w14:textId="77777777" w:rsidR="0087351F" w:rsidRPr="00E0255E" w:rsidRDefault="0087351F" w:rsidP="00E64CC8">
            <w:pPr>
              <w:pStyle w:val="TAL"/>
              <w:spacing w:line="256" w:lineRule="auto"/>
            </w:pPr>
            <w:r w:rsidRPr="00E0255E">
              <w:rPr>
                <w:lang w:val="fr-FR"/>
              </w:rPr>
              <w:t>Derivation Path: TS 36.579-1 [2], Table 5.5.3.15-1</w:t>
            </w:r>
          </w:p>
        </w:tc>
      </w:tr>
    </w:tbl>
    <w:p w14:paraId="2851C108" w14:textId="77777777" w:rsidR="0087351F" w:rsidRPr="00E0255E" w:rsidRDefault="0087351F" w:rsidP="0087351F"/>
    <w:p w14:paraId="63671391" w14:textId="77777777" w:rsidR="0087351F" w:rsidRPr="00E0255E" w:rsidRDefault="0087351F" w:rsidP="0087351F">
      <w:pPr>
        <w:pStyle w:val="TH"/>
      </w:pPr>
      <w:r w:rsidRPr="00E0255E">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6ABCE733"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04667C58" w14:textId="77777777" w:rsidR="0087351F" w:rsidRPr="00E0255E" w:rsidRDefault="0087351F" w:rsidP="00E64CC8">
            <w:pPr>
              <w:pStyle w:val="TAL"/>
              <w:spacing w:line="256" w:lineRule="auto"/>
              <w:rPr>
                <w:b/>
              </w:rPr>
            </w:pPr>
            <w:r w:rsidRPr="00E0255E">
              <w:t>Derivation Path: TS 36.579-1 [2], Table 5.5.2.8-1</w:t>
            </w:r>
          </w:p>
        </w:tc>
      </w:tr>
      <w:tr w:rsidR="0087351F" w:rsidRPr="00E0255E" w14:paraId="796EC996"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BFE884F" w14:textId="77777777" w:rsidR="0087351F" w:rsidRPr="00E0255E" w:rsidRDefault="0087351F" w:rsidP="00E64CC8">
            <w:pPr>
              <w:pStyle w:val="TAH"/>
              <w:spacing w:line="256" w:lineRule="auto"/>
            </w:pPr>
            <w:r w:rsidRPr="00E0255E">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C03769" w14:textId="77777777" w:rsidR="0087351F" w:rsidRPr="00E0255E" w:rsidRDefault="0087351F" w:rsidP="00E64CC8">
            <w:pPr>
              <w:pStyle w:val="TAH"/>
              <w:spacing w:line="256" w:lineRule="auto"/>
            </w:pPr>
            <w:r w:rsidRPr="00E0255E">
              <w:t>Value/remark</w:t>
            </w:r>
          </w:p>
        </w:tc>
        <w:tc>
          <w:tcPr>
            <w:tcW w:w="2127" w:type="dxa"/>
            <w:tcBorders>
              <w:top w:val="single" w:sz="4" w:space="0" w:color="auto"/>
              <w:left w:val="single" w:sz="4" w:space="0" w:color="auto"/>
              <w:bottom w:val="single" w:sz="4" w:space="0" w:color="auto"/>
              <w:right w:val="single" w:sz="4" w:space="0" w:color="auto"/>
            </w:tcBorders>
            <w:hideMark/>
          </w:tcPr>
          <w:p w14:paraId="4F1A8299" w14:textId="77777777" w:rsidR="0087351F" w:rsidRPr="00E0255E" w:rsidRDefault="0087351F" w:rsidP="00E64CC8">
            <w:pPr>
              <w:pStyle w:val="TAH"/>
              <w:spacing w:line="256" w:lineRule="auto"/>
            </w:pPr>
            <w:r w:rsidRPr="00E0255E">
              <w:t>Comment</w:t>
            </w:r>
          </w:p>
        </w:tc>
        <w:tc>
          <w:tcPr>
            <w:tcW w:w="1419" w:type="dxa"/>
            <w:tcBorders>
              <w:top w:val="single" w:sz="4" w:space="0" w:color="auto"/>
              <w:left w:val="single" w:sz="4" w:space="0" w:color="auto"/>
              <w:bottom w:val="single" w:sz="4" w:space="0" w:color="auto"/>
              <w:right w:val="single" w:sz="4" w:space="0" w:color="auto"/>
            </w:tcBorders>
            <w:hideMark/>
          </w:tcPr>
          <w:p w14:paraId="4710FE0D" w14:textId="77777777" w:rsidR="0087351F" w:rsidRPr="00E0255E" w:rsidRDefault="0087351F" w:rsidP="00E64CC8">
            <w:pPr>
              <w:pStyle w:val="TAH"/>
              <w:spacing w:line="256" w:lineRule="auto"/>
            </w:pPr>
            <w:r w:rsidRPr="00E0255E">
              <w:t>Reference</w:t>
            </w:r>
          </w:p>
        </w:tc>
        <w:tc>
          <w:tcPr>
            <w:tcW w:w="1135" w:type="dxa"/>
            <w:tcBorders>
              <w:top w:val="single" w:sz="4" w:space="0" w:color="auto"/>
              <w:left w:val="single" w:sz="4" w:space="0" w:color="auto"/>
              <w:bottom w:val="single" w:sz="4" w:space="0" w:color="auto"/>
              <w:right w:val="single" w:sz="4" w:space="0" w:color="auto"/>
            </w:tcBorders>
            <w:hideMark/>
          </w:tcPr>
          <w:p w14:paraId="71EF03B9" w14:textId="77777777" w:rsidR="0087351F" w:rsidRPr="00E0255E" w:rsidRDefault="0087351F" w:rsidP="00E64CC8">
            <w:pPr>
              <w:pStyle w:val="TAH"/>
              <w:spacing w:line="256" w:lineRule="auto"/>
            </w:pPr>
            <w:r w:rsidRPr="00E0255E">
              <w:t>Condition</w:t>
            </w:r>
          </w:p>
        </w:tc>
      </w:tr>
      <w:tr w:rsidR="0087351F" w:rsidRPr="00E0255E" w14:paraId="49C83BD0"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A388996" w14:textId="77777777" w:rsidR="0087351F" w:rsidRPr="00E0255E" w:rsidRDefault="0087351F" w:rsidP="00E64CC8">
            <w:pPr>
              <w:pStyle w:val="TAL"/>
              <w:spacing w:line="256" w:lineRule="auto"/>
              <w:rPr>
                <w:b/>
                <w:bCs/>
              </w:rPr>
            </w:pPr>
            <w:r w:rsidRPr="00E0255E">
              <w:rPr>
                <w:b/>
                <w:bCs/>
              </w:rPr>
              <w:t>P-Asserted-Identity</w:t>
            </w:r>
          </w:p>
        </w:tc>
        <w:tc>
          <w:tcPr>
            <w:tcW w:w="2127" w:type="dxa"/>
            <w:tcBorders>
              <w:top w:val="single" w:sz="4" w:space="0" w:color="auto"/>
              <w:left w:val="single" w:sz="4" w:space="0" w:color="auto"/>
              <w:bottom w:val="single" w:sz="4" w:space="0" w:color="auto"/>
              <w:right w:val="single" w:sz="4" w:space="0" w:color="auto"/>
            </w:tcBorders>
          </w:tcPr>
          <w:p w14:paraId="56031057"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4E96B312"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06608EBD"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15089EE" w14:textId="77777777" w:rsidR="0087351F" w:rsidRPr="00E0255E" w:rsidRDefault="0087351F" w:rsidP="00E64CC8">
            <w:pPr>
              <w:pStyle w:val="TAL"/>
              <w:spacing w:line="256" w:lineRule="auto"/>
            </w:pPr>
          </w:p>
        </w:tc>
      </w:tr>
      <w:tr w:rsidR="0087351F" w:rsidRPr="00E0255E" w14:paraId="025D84D6"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1AB77ED" w14:textId="77777777" w:rsidR="0087351F" w:rsidRPr="00E0255E" w:rsidRDefault="0087351F" w:rsidP="00E64CC8">
            <w:pPr>
              <w:pStyle w:val="TAL"/>
              <w:spacing w:line="256" w:lineRule="auto"/>
            </w:pPr>
            <w:r w:rsidRPr="00E0255E">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A247F03"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75296D9A"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15EB324"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390B5235" w14:textId="77777777" w:rsidR="0087351F" w:rsidRPr="00E0255E" w:rsidRDefault="0087351F" w:rsidP="00E64CC8">
            <w:pPr>
              <w:pStyle w:val="TAL"/>
              <w:spacing w:line="256" w:lineRule="auto"/>
            </w:pPr>
          </w:p>
        </w:tc>
      </w:tr>
      <w:tr w:rsidR="0087351F" w:rsidRPr="00E0255E" w14:paraId="257F6453"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8BDC774" w14:textId="77777777" w:rsidR="0087351F" w:rsidRPr="00E0255E" w:rsidRDefault="0087351F" w:rsidP="00E64CC8">
            <w:pPr>
              <w:pStyle w:val="TAL"/>
              <w:spacing w:line="256" w:lineRule="auto"/>
            </w:pPr>
            <w:r w:rsidRPr="00E0255E">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3999273" w14:textId="77777777" w:rsidR="0087351F" w:rsidRPr="00E0255E" w:rsidRDefault="0087351F" w:rsidP="00E64CC8">
            <w:pPr>
              <w:pStyle w:val="TAL"/>
              <w:spacing w:line="256" w:lineRule="auto"/>
            </w:pPr>
            <w:r w:rsidRPr="00E0255E">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35940013"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9D39885"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158EE1F6" w14:textId="77777777" w:rsidR="0087351F" w:rsidRPr="00E0255E" w:rsidRDefault="0087351F" w:rsidP="00E64CC8">
            <w:pPr>
              <w:pStyle w:val="TAL"/>
              <w:spacing w:line="256" w:lineRule="auto"/>
            </w:pPr>
          </w:p>
        </w:tc>
      </w:tr>
      <w:tr w:rsidR="0087351F" w:rsidRPr="00E0255E" w14:paraId="120A50AE"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3388258" w14:textId="77777777" w:rsidR="0087351F" w:rsidRPr="00E0255E" w:rsidRDefault="0087351F" w:rsidP="00E64CC8">
            <w:pPr>
              <w:pStyle w:val="TAL"/>
              <w:spacing w:line="256" w:lineRule="auto"/>
              <w:rPr>
                <w:b/>
                <w:bCs/>
              </w:rPr>
            </w:pPr>
            <w:r w:rsidRPr="00E0255E">
              <w:rPr>
                <w:b/>
                <w:bCs/>
              </w:rPr>
              <w:t>Event</w:t>
            </w:r>
          </w:p>
        </w:tc>
        <w:tc>
          <w:tcPr>
            <w:tcW w:w="2127" w:type="dxa"/>
            <w:tcBorders>
              <w:top w:val="single" w:sz="4" w:space="0" w:color="auto"/>
              <w:left w:val="single" w:sz="4" w:space="0" w:color="auto"/>
              <w:bottom w:val="single" w:sz="4" w:space="0" w:color="auto"/>
              <w:right w:val="single" w:sz="4" w:space="0" w:color="auto"/>
            </w:tcBorders>
          </w:tcPr>
          <w:p w14:paraId="49ED3AAB"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2CF07DA6"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211126BE"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A080DE8" w14:textId="77777777" w:rsidR="0087351F" w:rsidRPr="00E0255E" w:rsidRDefault="0087351F" w:rsidP="00E64CC8">
            <w:pPr>
              <w:pStyle w:val="TAL"/>
              <w:spacing w:line="256" w:lineRule="auto"/>
            </w:pPr>
          </w:p>
        </w:tc>
      </w:tr>
      <w:tr w:rsidR="0087351F" w:rsidRPr="00E0255E" w14:paraId="73C40CDC"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30C5DD0F" w14:textId="77777777" w:rsidR="0087351F" w:rsidRPr="00E0255E" w:rsidRDefault="0087351F" w:rsidP="00E64CC8">
            <w:pPr>
              <w:pStyle w:val="TAL"/>
              <w:spacing w:line="256" w:lineRule="auto"/>
            </w:pPr>
            <w:r w:rsidRPr="00E0255E">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31BE449E" w14:textId="77777777" w:rsidR="0087351F" w:rsidRPr="00E0255E" w:rsidRDefault="0087351F" w:rsidP="00E64CC8">
            <w:pPr>
              <w:pStyle w:val="TAL"/>
              <w:spacing w:line="256" w:lineRule="auto"/>
            </w:pPr>
            <w:r w:rsidRPr="00E0255E">
              <w:t>"conference"</w:t>
            </w:r>
          </w:p>
        </w:tc>
        <w:tc>
          <w:tcPr>
            <w:tcW w:w="2127" w:type="dxa"/>
            <w:tcBorders>
              <w:top w:val="single" w:sz="4" w:space="0" w:color="auto"/>
              <w:left w:val="single" w:sz="4" w:space="0" w:color="auto"/>
              <w:bottom w:val="single" w:sz="4" w:space="0" w:color="auto"/>
              <w:right w:val="single" w:sz="4" w:space="0" w:color="auto"/>
            </w:tcBorders>
          </w:tcPr>
          <w:p w14:paraId="6B5B35C4"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52A8E46"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6CA0E6D3" w14:textId="77777777" w:rsidR="0087351F" w:rsidRPr="00E0255E" w:rsidRDefault="0087351F" w:rsidP="00E64CC8">
            <w:pPr>
              <w:pStyle w:val="TAL"/>
              <w:spacing w:line="256" w:lineRule="auto"/>
            </w:pPr>
          </w:p>
        </w:tc>
      </w:tr>
      <w:tr w:rsidR="0087351F" w:rsidRPr="00E0255E" w14:paraId="6B38AF0C"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32E3674" w14:textId="77777777" w:rsidR="0087351F" w:rsidRPr="00E0255E" w:rsidRDefault="0087351F" w:rsidP="00E64CC8">
            <w:pPr>
              <w:pStyle w:val="TAL"/>
              <w:spacing w:line="256" w:lineRule="auto"/>
              <w:rPr>
                <w:b/>
                <w:bCs/>
              </w:rPr>
            </w:pPr>
            <w:r w:rsidRPr="00E0255E">
              <w:rPr>
                <w:b/>
                <w:bCs/>
              </w:rPr>
              <w:t>Expires</w:t>
            </w:r>
          </w:p>
        </w:tc>
        <w:tc>
          <w:tcPr>
            <w:tcW w:w="2127" w:type="dxa"/>
            <w:tcBorders>
              <w:top w:val="single" w:sz="4" w:space="0" w:color="auto"/>
              <w:left w:val="single" w:sz="4" w:space="0" w:color="auto"/>
              <w:bottom w:val="single" w:sz="4" w:space="0" w:color="auto"/>
              <w:right w:val="single" w:sz="4" w:space="0" w:color="auto"/>
            </w:tcBorders>
          </w:tcPr>
          <w:p w14:paraId="5EEBD495"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18474D2B"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026839D3"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7F06E7" w14:textId="77777777" w:rsidR="0087351F" w:rsidRPr="00E0255E" w:rsidRDefault="0087351F" w:rsidP="00E64CC8">
            <w:pPr>
              <w:pStyle w:val="TAL"/>
              <w:spacing w:line="256" w:lineRule="auto"/>
            </w:pPr>
          </w:p>
        </w:tc>
      </w:tr>
      <w:tr w:rsidR="0087351F" w:rsidRPr="00E0255E" w14:paraId="5B6F4F31"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78A05C1D" w14:textId="77777777" w:rsidR="0087351F" w:rsidRPr="00E0255E" w:rsidRDefault="0087351F" w:rsidP="00E64CC8">
            <w:pPr>
              <w:pStyle w:val="TAL"/>
              <w:spacing w:line="256" w:lineRule="auto"/>
            </w:pPr>
            <w:r w:rsidRPr="00E0255E">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AFAAF02" w14:textId="77777777" w:rsidR="0087351F" w:rsidRPr="00E0255E" w:rsidRDefault="0087351F" w:rsidP="00E64CC8">
            <w:pPr>
              <w:pStyle w:val="TAL"/>
              <w:spacing w:line="256" w:lineRule="auto"/>
            </w:pPr>
            <w:r w:rsidRPr="00E0255E">
              <w:t>"</w:t>
            </w:r>
            <w:r w:rsidRPr="00E0255E">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3E18BDE9" w14:textId="77777777" w:rsidR="0087351F" w:rsidRPr="00E0255E" w:rsidRDefault="0087351F" w:rsidP="00E64CC8">
            <w:pPr>
              <w:pStyle w:val="TAL"/>
              <w:spacing w:line="256" w:lineRule="auto"/>
            </w:pPr>
            <w:r w:rsidRPr="00E0255E">
              <w:t>3600 seconds</w:t>
            </w:r>
          </w:p>
        </w:tc>
        <w:tc>
          <w:tcPr>
            <w:tcW w:w="1419" w:type="dxa"/>
            <w:tcBorders>
              <w:top w:val="single" w:sz="4" w:space="0" w:color="auto"/>
              <w:left w:val="single" w:sz="4" w:space="0" w:color="auto"/>
              <w:bottom w:val="single" w:sz="4" w:space="0" w:color="auto"/>
              <w:right w:val="single" w:sz="4" w:space="0" w:color="auto"/>
            </w:tcBorders>
            <w:hideMark/>
          </w:tcPr>
          <w:p w14:paraId="563A79D8"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1C614A62" w14:textId="77777777" w:rsidR="0087351F" w:rsidRPr="00E0255E" w:rsidRDefault="0087351F" w:rsidP="00E64CC8">
            <w:pPr>
              <w:pStyle w:val="TAL"/>
              <w:spacing w:line="256" w:lineRule="auto"/>
            </w:pPr>
          </w:p>
        </w:tc>
      </w:tr>
      <w:tr w:rsidR="0087351F" w:rsidRPr="00E0255E" w14:paraId="3D265C0D"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83DF07A" w14:textId="77777777" w:rsidR="0087351F" w:rsidRPr="00E0255E" w:rsidRDefault="0087351F" w:rsidP="00E64CC8">
            <w:pPr>
              <w:pStyle w:val="TAL"/>
              <w:spacing w:line="256" w:lineRule="auto"/>
              <w:rPr>
                <w:b/>
                <w:bCs/>
              </w:rPr>
            </w:pPr>
            <w:r w:rsidRPr="00E0255E">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5B3F64D1"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2A0B805E"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164852D8"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F9EE0E3" w14:textId="77777777" w:rsidR="0087351F" w:rsidRPr="00E0255E" w:rsidRDefault="0087351F" w:rsidP="00E64CC8">
            <w:pPr>
              <w:pStyle w:val="TAL"/>
              <w:spacing w:line="256" w:lineRule="auto"/>
            </w:pPr>
          </w:p>
        </w:tc>
      </w:tr>
      <w:tr w:rsidR="0087351F" w:rsidRPr="00E0255E" w14:paraId="1CE27B42"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3A634AB" w14:textId="77777777" w:rsidR="0087351F" w:rsidRPr="00E0255E" w:rsidRDefault="0087351F" w:rsidP="00E64CC8">
            <w:pPr>
              <w:pStyle w:val="TAL"/>
              <w:spacing w:line="256" w:lineRule="auto"/>
            </w:pPr>
            <w:r w:rsidRPr="00E0255E">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A3F44B6" w14:textId="3EAC8CFD" w:rsidR="0087351F" w:rsidRPr="00E0255E" w:rsidRDefault="0087351F" w:rsidP="00E64CC8">
            <w:pPr>
              <w:pStyle w:val="TAL"/>
              <w:spacing w:line="256" w:lineRule="auto"/>
            </w:pPr>
            <w:r w:rsidRPr="00E0255E">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83BC3A0"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7CC8BDE" w14:textId="77777777" w:rsidR="0087351F" w:rsidRPr="00E0255E" w:rsidRDefault="0087351F" w:rsidP="00E64CC8">
            <w:pPr>
              <w:pStyle w:val="TAL"/>
              <w:spacing w:line="256" w:lineRule="auto"/>
            </w:pPr>
            <w:r w:rsidRPr="00E0255E">
              <w:t>TS 24.281 [26] clause 6.3.3.4</w:t>
            </w:r>
          </w:p>
        </w:tc>
        <w:tc>
          <w:tcPr>
            <w:tcW w:w="1135" w:type="dxa"/>
            <w:tcBorders>
              <w:top w:val="single" w:sz="4" w:space="0" w:color="auto"/>
              <w:left w:val="single" w:sz="4" w:space="0" w:color="auto"/>
              <w:bottom w:val="single" w:sz="4" w:space="0" w:color="auto"/>
              <w:right w:val="single" w:sz="4" w:space="0" w:color="auto"/>
            </w:tcBorders>
          </w:tcPr>
          <w:p w14:paraId="7D1EAD12" w14:textId="77777777" w:rsidR="0087351F" w:rsidRPr="00E0255E" w:rsidRDefault="0087351F" w:rsidP="00E64CC8">
            <w:pPr>
              <w:pStyle w:val="TAL"/>
              <w:spacing w:line="256" w:lineRule="auto"/>
            </w:pPr>
          </w:p>
        </w:tc>
      </w:tr>
      <w:tr w:rsidR="0087351F" w:rsidRPr="00E0255E" w14:paraId="020A989F"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379F6639" w14:textId="77777777" w:rsidR="0087351F" w:rsidRPr="00E0255E" w:rsidRDefault="0087351F" w:rsidP="00E64CC8">
            <w:pPr>
              <w:pStyle w:val="TAL"/>
              <w:spacing w:line="256" w:lineRule="auto"/>
              <w:rPr>
                <w:b/>
                <w:bCs/>
              </w:rPr>
            </w:pPr>
            <w:r w:rsidRPr="00E0255E">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9216AFA"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1211E399"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35511EA"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019D13BB" w14:textId="77777777" w:rsidR="0087351F" w:rsidRPr="00E0255E" w:rsidRDefault="0087351F" w:rsidP="00E64CC8">
            <w:pPr>
              <w:pStyle w:val="TAL"/>
              <w:spacing w:line="256" w:lineRule="auto"/>
            </w:pPr>
          </w:p>
        </w:tc>
      </w:tr>
      <w:tr w:rsidR="0087351F" w:rsidRPr="00E0255E" w14:paraId="49E40F6E"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B8DBB44" w14:textId="77777777" w:rsidR="0087351F" w:rsidRPr="00E0255E" w:rsidRDefault="0087351F" w:rsidP="00E64CC8">
            <w:pPr>
              <w:pStyle w:val="TAL"/>
              <w:spacing w:line="256" w:lineRule="auto"/>
            </w:pPr>
            <w:r w:rsidRPr="00E0255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560B30"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hideMark/>
          </w:tcPr>
          <w:p w14:paraId="7AF7F5BE" w14:textId="77777777" w:rsidR="0087351F" w:rsidRPr="00E0255E" w:rsidRDefault="0087351F" w:rsidP="00E64CC8">
            <w:pPr>
              <w:pStyle w:val="TAL"/>
              <w:spacing w:line="256" w:lineRule="auto"/>
              <w:rPr>
                <w:b/>
                <w:bCs/>
              </w:rPr>
            </w:pPr>
            <w:r w:rsidRPr="00E0255E">
              <w:rPr>
                <w:b/>
                <w:bCs/>
              </w:rPr>
              <w:t>MCVideo Info</w:t>
            </w:r>
          </w:p>
        </w:tc>
        <w:tc>
          <w:tcPr>
            <w:tcW w:w="1419" w:type="dxa"/>
            <w:tcBorders>
              <w:top w:val="single" w:sz="4" w:space="0" w:color="auto"/>
              <w:left w:val="single" w:sz="4" w:space="0" w:color="auto"/>
              <w:bottom w:val="single" w:sz="4" w:space="0" w:color="auto"/>
              <w:right w:val="single" w:sz="4" w:space="0" w:color="auto"/>
            </w:tcBorders>
          </w:tcPr>
          <w:p w14:paraId="159B7AE7"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08C6B395" w14:textId="77777777" w:rsidR="0087351F" w:rsidRPr="00E0255E" w:rsidRDefault="0087351F" w:rsidP="00E64CC8">
            <w:pPr>
              <w:pStyle w:val="TAL"/>
              <w:spacing w:line="256" w:lineRule="auto"/>
            </w:pPr>
          </w:p>
        </w:tc>
      </w:tr>
      <w:tr w:rsidR="0087351F" w:rsidRPr="00E0255E" w14:paraId="1361A716"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4D30C08F" w14:textId="77777777" w:rsidR="0087351F" w:rsidRPr="00E0255E" w:rsidRDefault="0087351F" w:rsidP="00E64CC8">
            <w:pPr>
              <w:pStyle w:val="TAL"/>
              <w:spacing w:line="256" w:lineRule="auto"/>
            </w:pPr>
            <w:r w:rsidRPr="00E0255E">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58005E" w14:textId="77777777" w:rsidR="0087351F" w:rsidRPr="00E0255E" w:rsidRDefault="0087351F" w:rsidP="00E64CC8">
            <w:pPr>
              <w:pStyle w:val="TAL"/>
              <w:spacing w:line="256" w:lineRule="auto"/>
            </w:pPr>
            <w:r w:rsidRPr="00E0255E">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65130EDB"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272DD94D"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4F62E79" w14:textId="77777777" w:rsidR="0087351F" w:rsidRPr="00E0255E" w:rsidRDefault="0087351F" w:rsidP="00E64CC8">
            <w:pPr>
              <w:pStyle w:val="TAL"/>
              <w:spacing w:line="256" w:lineRule="auto"/>
            </w:pPr>
          </w:p>
        </w:tc>
      </w:tr>
      <w:tr w:rsidR="0087351F" w:rsidRPr="00E0255E" w14:paraId="1F37CF15"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453A347" w14:textId="77777777" w:rsidR="0087351F" w:rsidRPr="00E0255E" w:rsidRDefault="0087351F" w:rsidP="00E64CC8">
            <w:pPr>
              <w:pStyle w:val="TAL"/>
              <w:spacing w:line="256" w:lineRule="auto"/>
            </w:pPr>
            <w:r w:rsidRPr="00E0255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AB9BAF"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hideMark/>
          </w:tcPr>
          <w:p w14:paraId="4D804797" w14:textId="77777777" w:rsidR="0087351F" w:rsidRPr="00E0255E" w:rsidRDefault="0087351F" w:rsidP="00E64CC8">
            <w:pPr>
              <w:pStyle w:val="TAL"/>
              <w:spacing w:line="256" w:lineRule="auto"/>
              <w:rPr>
                <w:b/>
                <w:bCs/>
              </w:rPr>
            </w:pPr>
            <w:r w:rsidRPr="00E0255E">
              <w:rPr>
                <w:b/>
                <w:bCs/>
              </w:rPr>
              <w:t>Conference-Info</w:t>
            </w:r>
          </w:p>
        </w:tc>
        <w:tc>
          <w:tcPr>
            <w:tcW w:w="1419" w:type="dxa"/>
            <w:tcBorders>
              <w:top w:val="single" w:sz="4" w:space="0" w:color="auto"/>
              <w:left w:val="single" w:sz="4" w:space="0" w:color="auto"/>
              <w:bottom w:val="single" w:sz="4" w:space="0" w:color="auto"/>
              <w:right w:val="single" w:sz="4" w:space="0" w:color="auto"/>
            </w:tcBorders>
          </w:tcPr>
          <w:p w14:paraId="4D473C7A"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0E7FF3E" w14:textId="77777777" w:rsidR="0087351F" w:rsidRPr="00E0255E" w:rsidRDefault="0087351F" w:rsidP="00E64CC8">
            <w:pPr>
              <w:pStyle w:val="TAL"/>
              <w:spacing w:line="256" w:lineRule="auto"/>
            </w:pPr>
          </w:p>
        </w:tc>
      </w:tr>
      <w:tr w:rsidR="0087351F" w:rsidRPr="00E0255E" w14:paraId="2D31CA21"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3B101F23" w14:textId="77777777" w:rsidR="0087351F" w:rsidRPr="00E0255E" w:rsidRDefault="0087351F" w:rsidP="00E64CC8">
            <w:pPr>
              <w:pStyle w:val="TAL"/>
              <w:spacing w:line="256" w:lineRule="auto"/>
            </w:pPr>
            <w:r w:rsidRPr="00E0255E">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8758A1" w14:textId="77777777" w:rsidR="0087351F" w:rsidRPr="00E0255E" w:rsidRDefault="0087351F" w:rsidP="00E64CC8">
            <w:pPr>
              <w:pStyle w:val="TAL"/>
              <w:spacing w:line="256" w:lineRule="auto"/>
            </w:pPr>
            <w:r w:rsidRPr="00E0255E">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07600D4E"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0AEB23B5"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9C59D55" w14:textId="77777777" w:rsidR="0087351F" w:rsidRPr="00E0255E" w:rsidRDefault="0087351F" w:rsidP="00E64CC8">
            <w:pPr>
              <w:pStyle w:val="TAL"/>
              <w:spacing w:line="256" w:lineRule="auto"/>
            </w:pPr>
          </w:p>
        </w:tc>
      </w:tr>
    </w:tbl>
    <w:p w14:paraId="6A241E64" w14:textId="77777777" w:rsidR="0087351F" w:rsidRPr="00E0255E" w:rsidRDefault="0087351F" w:rsidP="0087351F"/>
    <w:p w14:paraId="06AECA55" w14:textId="77777777" w:rsidR="0087351F" w:rsidRPr="00E0255E" w:rsidRDefault="0087351F" w:rsidP="0087351F">
      <w:pPr>
        <w:pStyle w:val="TH"/>
      </w:pPr>
      <w:r w:rsidRPr="00E0255E">
        <w:t xml:space="preserve">Table 6.1.3.1.3.3-13: </w:t>
      </w:r>
      <w:r w:rsidRPr="00E0255E">
        <w:rPr>
          <w:lang w:eastAsia="ko-KR"/>
        </w:rPr>
        <w:t>Conference-Info in SIP NOTIFY</w:t>
      </w:r>
      <w:r w:rsidRPr="00E0255E">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3B0336F9"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7A94D6D9" w14:textId="77777777" w:rsidR="0087351F" w:rsidRPr="00E0255E" w:rsidRDefault="0087351F" w:rsidP="00E64CC8">
            <w:pPr>
              <w:pStyle w:val="TAL"/>
              <w:rPr>
                <w:lang w:val="fr-FR"/>
              </w:rPr>
            </w:pPr>
            <w:r w:rsidRPr="00E0255E">
              <w:rPr>
                <w:lang w:val="fr-FR"/>
              </w:rPr>
              <w:t>Derivation Path: TS 36.579-1 [2], Table 5.5.3.15-1</w:t>
            </w:r>
          </w:p>
        </w:tc>
      </w:tr>
      <w:tr w:rsidR="0087351F" w:rsidRPr="00E0255E" w14:paraId="3E089112"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0560B6EB" w14:textId="77777777" w:rsidR="0087351F" w:rsidRPr="00E0255E" w:rsidRDefault="0087351F" w:rsidP="00E64CC8">
            <w:pPr>
              <w:pStyle w:val="TAH"/>
              <w:rPr>
                <w:lang w:val="fr-FR"/>
              </w:rPr>
            </w:pPr>
            <w:r w:rsidRPr="00E0255E">
              <w:rPr>
                <w:b w:val="0"/>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A55FB48" w14:textId="77777777" w:rsidR="0087351F" w:rsidRPr="00E0255E" w:rsidRDefault="0087351F" w:rsidP="00E64CC8">
            <w:pPr>
              <w:pStyle w:val="TAH"/>
              <w:rPr>
                <w:lang w:val="fr-FR"/>
              </w:rPr>
            </w:pPr>
            <w:r w:rsidRPr="00E0255E">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95F5E9" w14:textId="77777777" w:rsidR="0087351F" w:rsidRPr="00E0255E" w:rsidRDefault="0087351F" w:rsidP="00E64CC8">
            <w:pPr>
              <w:pStyle w:val="TAH"/>
              <w:rPr>
                <w:lang w:val="fr-FR"/>
              </w:rPr>
            </w:pPr>
            <w:r w:rsidRPr="00E0255E">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3707D60B" w14:textId="77777777" w:rsidR="0087351F" w:rsidRPr="00E0255E" w:rsidRDefault="0087351F" w:rsidP="00E64CC8">
            <w:pPr>
              <w:pStyle w:val="TAH"/>
              <w:rPr>
                <w:lang w:val="fr-FR"/>
              </w:rPr>
            </w:pPr>
            <w:r w:rsidRPr="00E0255E">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42AB3B23" w14:textId="77777777" w:rsidR="0087351F" w:rsidRPr="00E0255E" w:rsidRDefault="0087351F" w:rsidP="00E64CC8">
            <w:pPr>
              <w:pStyle w:val="TAH"/>
              <w:rPr>
                <w:lang w:val="fr-FR"/>
              </w:rPr>
            </w:pPr>
            <w:r w:rsidRPr="00E0255E">
              <w:rPr>
                <w:lang w:val="fr-FR"/>
              </w:rPr>
              <w:t>Condition</w:t>
            </w:r>
          </w:p>
        </w:tc>
      </w:tr>
      <w:tr w:rsidR="0087351F" w:rsidRPr="00E0255E" w14:paraId="3B23629F"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69B233D5" w14:textId="77777777" w:rsidR="0087351F" w:rsidRPr="00E0255E" w:rsidRDefault="0087351F" w:rsidP="00E64CC8">
            <w:pPr>
              <w:pStyle w:val="TAL"/>
              <w:rPr>
                <w:lang w:val="fr-FR"/>
              </w:rPr>
            </w:pPr>
            <w:r w:rsidRPr="00E0255E">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747B597A" w14:textId="77777777" w:rsidR="0087351F" w:rsidRPr="00E0255E" w:rsidRDefault="0087351F" w:rsidP="00E64CC8">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249B20" w14:textId="77777777" w:rsidR="0087351F" w:rsidRPr="00E0255E" w:rsidRDefault="0087351F" w:rsidP="00E64CC8">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65FF392" w14:textId="77777777" w:rsidR="0087351F" w:rsidRPr="00E0255E" w:rsidRDefault="0087351F" w:rsidP="00E64CC8">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A0FCC75" w14:textId="77777777" w:rsidR="0087351F" w:rsidRPr="00E0255E" w:rsidRDefault="0087351F" w:rsidP="00E64CC8">
            <w:pPr>
              <w:pStyle w:val="TAL"/>
              <w:rPr>
                <w:lang w:val="fr-FR"/>
              </w:rPr>
            </w:pPr>
          </w:p>
        </w:tc>
      </w:tr>
      <w:tr w:rsidR="0087351F" w:rsidRPr="00E0255E" w14:paraId="28AC25B1"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578B377D" w14:textId="77777777" w:rsidR="0087351F" w:rsidRPr="00E0255E" w:rsidRDefault="0087351F" w:rsidP="00E64CC8">
            <w:pPr>
              <w:pStyle w:val="TAL"/>
              <w:rPr>
                <w:lang w:val="fr-FR"/>
              </w:rPr>
            </w:pPr>
            <w:r w:rsidRPr="00E0255E">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2DCAC6D" w14:textId="77777777" w:rsidR="0087351F" w:rsidRPr="00E0255E" w:rsidRDefault="0087351F" w:rsidP="00E64CC8">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6CF884C" w14:textId="77777777" w:rsidR="0087351F" w:rsidRPr="00E0255E" w:rsidRDefault="0087351F" w:rsidP="00E64CC8">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2AC9603" w14:textId="77777777" w:rsidR="0087351F" w:rsidRPr="00E0255E" w:rsidRDefault="0087351F" w:rsidP="00E64CC8">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203D917" w14:textId="77777777" w:rsidR="0087351F" w:rsidRPr="00E0255E" w:rsidRDefault="0087351F" w:rsidP="00E64CC8">
            <w:pPr>
              <w:pStyle w:val="TAL"/>
              <w:rPr>
                <w:lang w:val="fr-FR"/>
              </w:rPr>
            </w:pPr>
          </w:p>
        </w:tc>
      </w:tr>
      <w:tr w:rsidR="0087351F" w:rsidRPr="00E0255E" w14:paraId="6104A97D" w14:textId="77777777" w:rsidTr="00E64CC8">
        <w:tc>
          <w:tcPr>
            <w:tcW w:w="2837" w:type="dxa"/>
            <w:tcBorders>
              <w:top w:val="single" w:sz="4" w:space="0" w:color="000000"/>
              <w:left w:val="single" w:sz="4" w:space="0" w:color="000000"/>
              <w:bottom w:val="single" w:sz="4" w:space="0" w:color="000000"/>
              <w:right w:val="single" w:sz="4" w:space="0" w:color="auto"/>
            </w:tcBorders>
            <w:hideMark/>
          </w:tcPr>
          <w:p w14:paraId="6F2EC513" w14:textId="77777777" w:rsidR="0087351F" w:rsidRPr="00E0255E" w:rsidRDefault="0087351F" w:rsidP="00E64CC8">
            <w:pPr>
              <w:pStyle w:val="TAL"/>
              <w:rPr>
                <w:lang w:val="fr-FR"/>
              </w:rPr>
            </w:pPr>
            <w:r w:rsidRPr="00E0255E">
              <w:rPr>
                <w:b/>
                <w:bCs/>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704B5892" w14:textId="77777777" w:rsidR="0087351F" w:rsidRPr="00E0255E" w:rsidRDefault="0087351F" w:rsidP="00E64CC8">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1591BDD2" w14:textId="77777777" w:rsidR="0087351F" w:rsidRPr="00E0255E" w:rsidRDefault="0087351F" w:rsidP="00E64CC8">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132BE09B" w14:textId="77777777" w:rsidR="0087351F" w:rsidRPr="00E0255E" w:rsidRDefault="0087351F" w:rsidP="00E64CC8">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15546072" w14:textId="77777777" w:rsidR="0087351F" w:rsidRPr="00E0255E" w:rsidRDefault="0087351F" w:rsidP="00E64CC8">
            <w:pPr>
              <w:pStyle w:val="TAL"/>
              <w:rPr>
                <w:lang w:val="fr-FR"/>
              </w:rPr>
            </w:pPr>
          </w:p>
        </w:tc>
      </w:tr>
      <w:tr w:rsidR="0087351F" w:rsidRPr="00E0255E" w14:paraId="359AC7BF" w14:textId="77777777" w:rsidTr="00E64CC8">
        <w:tc>
          <w:tcPr>
            <w:tcW w:w="2837" w:type="dxa"/>
            <w:tcBorders>
              <w:top w:val="single" w:sz="4" w:space="0" w:color="000000"/>
              <w:left w:val="single" w:sz="4" w:space="0" w:color="000000"/>
              <w:bottom w:val="single" w:sz="4" w:space="0" w:color="000000"/>
              <w:right w:val="single" w:sz="4" w:space="0" w:color="auto"/>
            </w:tcBorders>
            <w:hideMark/>
          </w:tcPr>
          <w:p w14:paraId="0AE70378" w14:textId="77777777" w:rsidR="0087351F" w:rsidRPr="00E0255E" w:rsidRDefault="0087351F" w:rsidP="00E64CC8">
            <w:pPr>
              <w:pStyle w:val="TAL"/>
              <w:rPr>
                <w:b/>
                <w:bCs/>
                <w:lang w:val="fr-FR"/>
              </w:rPr>
            </w:pPr>
            <w:r w:rsidRPr="00E0255E">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5B7CCB03" w14:textId="77777777" w:rsidR="0087351F" w:rsidRPr="00E0255E" w:rsidRDefault="0087351F" w:rsidP="00E64CC8">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D8529AD" w14:textId="77777777" w:rsidR="0087351F" w:rsidRPr="00E0255E" w:rsidRDefault="0087351F" w:rsidP="00E64CC8">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89CA7CA" w14:textId="77777777" w:rsidR="0087351F" w:rsidRPr="00E0255E" w:rsidRDefault="0087351F" w:rsidP="00E64CC8">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CDDD756" w14:textId="77777777" w:rsidR="0087351F" w:rsidRPr="00E0255E" w:rsidRDefault="0087351F" w:rsidP="00E64CC8">
            <w:pPr>
              <w:pStyle w:val="TAL"/>
              <w:rPr>
                <w:lang w:val="fr-FR"/>
              </w:rPr>
            </w:pPr>
          </w:p>
        </w:tc>
      </w:tr>
      <w:tr w:rsidR="0087351F" w:rsidRPr="00E0255E" w14:paraId="434D6468" w14:textId="77777777" w:rsidTr="00E64CC8">
        <w:tc>
          <w:tcPr>
            <w:tcW w:w="2837" w:type="dxa"/>
            <w:tcBorders>
              <w:top w:val="single" w:sz="4" w:space="0" w:color="000000"/>
              <w:left w:val="single" w:sz="4" w:space="0" w:color="000000"/>
              <w:bottom w:val="single" w:sz="4" w:space="0" w:color="000000"/>
              <w:right w:val="single" w:sz="4" w:space="0" w:color="auto"/>
            </w:tcBorders>
            <w:hideMark/>
          </w:tcPr>
          <w:p w14:paraId="0DEDCB7F" w14:textId="77777777" w:rsidR="0087351F" w:rsidRPr="00E0255E" w:rsidRDefault="0087351F" w:rsidP="00E64CC8">
            <w:pPr>
              <w:pStyle w:val="TAL"/>
              <w:rPr>
                <w:lang w:val="fr-FR"/>
              </w:rPr>
            </w:pPr>
            <w:r w:rsidRPr="00E0255E">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6A48A32" w14:textId="77777777" w:rsidR="0087351F" w:rsidRPr="00E0255E" w:rsidRDefault="0087351F" w:rsidP="00E64CC8">
            <w:pPr>
              <w:pStyle w:val="TAL"/>
              <w:rPr>
                <w:lang w:val="fr-FR"/>
              </w:rPr>
            </w:pPr>
            <w:r w:rsidRPr="00E0255E">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21568FCF" w14:textId="77777777" w:rsidR="0087351F" w:rsidRPr="00E0255E" w:rsidRDefault="0087351F" w:rsidP="00E64CC8">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10D7C48E" w14:textId="77777777" w:rsidR="0087351F" w:rsidRPr="00E0255E" w:rsidRDefault="0087351F" w:rsidP="00E64CC8">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409C3295" w14:textId="77777777" w:rsidR="0087351F" w:rsidRPr="00E0255E" w:rsidRDefault="0087351F" w:rsidP="00E64CC8">
            <w:pPr>
              <w:pStyle w:val="TAL"/>
              <w:rPr>
                <w:lang w:val="fr-FR"/>
              </w:rPr>
            </w:pPr>
          </w:p>
        </w:tc>
      </w:tr>
    </w:tbl>
    <w:p w14:paraId="33F0182F" w14:textId="77777777" w:rsidR="0087351F" w:rsidRPr="00E0255E" w:rsidRDefault="0087351F" w:rsidP="0087351F"/>
    <w:p w14:paraId="1CDC8277" w14:textId="77777777" w:rsidR="0087351F" w:rsidRPr="00E0255E" w:rsidRDefault="0087351F" w:rsidP="0087351F">
      <w:pPr>
        <w:pStyle w:val="TH"/>
      </w:pPr>
      <w:r w:rsidRPr="00E0255E">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87351F" w:rsidRPr="00E0255E" w14:paraId="74627F32" w14:textId="77777777" w:rsidTr="0066502E">
        <w:tc>
          <w:tcPr>
            <w:tcW w:w="9645" w:type="dxa"/>
            <w:gridSpan w:val="5"/>
            <w:tcBorders>
              <w:top w:val="single" w:sz="4" w:space="0" w:color="auto"/>
              <w:left w:val="single" w:sz="4" w:space="0" w:color="auto"/>
              <w:bottom w:val="single" w:sz="4" w:space="0" w:color="auto"/>
              <w:right w:val="single" w:sz="4" w:space="0" w:color="auto"/>
            </w:tcBorders>
            <w:hideMark/>
          </w:tcPr>
          <w:p w14:paraId="5285DC55" w14:textId="77777777" w:rsidR="0087351F" w:rsidRPr="00E0255E" w:rsidRDefault="0087351F" w:rsidP="00E64CC8">
            <w:pPr>
              <w:pStyle w:val="TAL"/>
              <w:spacing w:line="256" w:lineRule="auto"/>
              <w:rPr>
                <w:b/>
              </w:rPr>
            </w:pPr>
            <w:r w:rsidRPr="00E0255E">
              <w:t>Derivation Path: TS 36.579-1 [2], Table 5.5.2.14-1 condition re_SUBSCRIBE</w:t>
            </w:r>
          </w:p>
        </w:tc>
      </w:tr>
      <w:tr w:rsidR="0087351F" w:rsidRPr="00E0255E" w14:paraId="4981D8D5"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01B68499" w14:textId="77777777" w:rsidR="0087351F" w:rsidRPr="00E0255E" w:rsidRDefault="0087351F" w:rsidP="00E64CC8">
            <w:pPr>
              <w:pStyle w:val="TAH"/>
              <w:spacing w:line="256" w:lineRule="auto"/>
            </w:pPr>
            <w:r w:rsidRPr="00E0255E">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9968E" w14:textId="77777777" w:rsidR="0087351F" w:rsidRPr="00E0255E" w:rsidRDefault="0087351F" w:rsidP="00E64CC8">
            <w:pPr>
              <w:pStyle w:val="TAH"/>
              <w:spacing w:line="256" w:lineRule="auto"/>
            </w:pPr>
            <w:r w:rsidRPr="00E0255E">
              <w:t>Value/remark</w:t>
            </w:r>
          </w:p>
        </w:tc>
        <w:tc>
          <w:tcPr>
            <w:tcW w:w="2127" w:type="dxa"/>
            <w:tcBorders>
              <w:top w:val="single" w:sz="4" w:space="0" w:color="auto"/>
              <w:left w:val="single" w:sz="4" w:space="0" w:color="auto"/>
              <w:bottom w:val="single" w:sz="4" w:space="0" w:color="auto"/>
              <w:right w:val="single" w:sz="4" w:space="0" w:color="auto"/>
            </w:tcBorders>
            <w:hideMark/>
          </w:tcPr>
          <w:p w14:paraId="54E1AF89" w14:textId="77777777" w:rsidR="0087351F" w:rsidRPr="00E0255E" w:rsidRDefault="0087351F" w:rsidP="00E64CC8">
            <w:pPr>
              <w:pStyle w:val="TAH"/>
              <w:spacing w:line="256" w:lineRule="auto"/>
            </w:pPr>
            <w:r w:rsidRPr="00E0255E">
              <w:t>Comment</w:t>
            </w:r>
          </w:p>
        </w:tc>
        <w:tc>
          <w:tcPr>
            <w:tcW w:w="1419" w:type="dxa"/>
            <w:tcBorders>
              <w:top w:val="single" w:sz="4" w:space="0" w:color="auto"/>
              <w:left w:val="single" w:sz="4" w:space="0" w:color="auto"/>
              <w:bottom w:val="single" w:sz="4" w:space="0" w:color="auto"/>
              <w:right w:val="single" w:sz="4" w:space="0" w:color="auto"/>
            </w:tcBorders>
            <w:hideMark/>
          </w:tcPr>
          <w:p w14:paraId="71180577" w14:textId="77777777" w:rsidR="0087351F" w:rsidRPr="00E0255E" w:rsidRDefault="0087351F" w:rsidP="00E64CC8">
            <w:pPr>
              <w:pStyle w:val="TAH"/>
              <w:spacing w:line="256" w:lineRule="auto"/>
            </w:pPr>
            <w:r w:rsidRPr="00E0255E">
              <w:t>Reference</w:t>
            </w:r>
          </w:p>
        </w:tc>
        <w:tc>
          <w:tcPr>
            <w:tcW w:w="1135" w:type="dxa"/>
            <w:tcBorders>
              <w:top w:val="single" w:sz="4" w:space="0" w:color="auto"/>
              <w:left w:val="single" w:sz="4" w:space="0" w:color="auto"/>
              <w:bottom w:val="single" w:sz="4" w:space="0" w:color="auto"/>
              <w:right w:val="single" w:sz="4" w:space="0" w:color="auto"/>
            </w:tcBorders>
            <w:hideMark/>
          </w:tcPr>
          <w:p w14:paraId="4196993F" w14:textId="77777777" w:rsidR="0087351F" w:rsidRPr="00E0255E" w:rsidRDefault="0087351F" w:rsidP="00E64CC8">
            <w:pPr>
              <w:pStyle w:val="TAH"/>
              <w:spacing w:line="256" w:lineRule="auto"/>
            </w:pPr>
            <w:r w:rsidRPr="00E0255E">
              <w:t>Condition</w:t>
            </w:r>
          </w:p>
        </w:tc>
      </w:tr>
      <w:tr w:rsidR="0087351F" w:rsidRPr="00E0255E" w14:paraId="2BC21090"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7BA583D5" w14:textId="77777777" w:rsidR="0087351F" w:rsidRPr="00E0255E" w:rsidRDefault="0087351F" w:rsidP="00E64CC8">
            <w:pPr>
              <w:pStyle w:val="TAL"/>
              <w:spacing w:line="256" w:lineRule="auto"/>
              <w:rPr>
                <w:b/>
                <w:bCs/>
              </w:rPr>
            </w:pPr>
            <w:r w:rsidRPr="00E0255E">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17BF8CB3"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2A856E7E"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BECABD7"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1894FAB" w14:textId="77777777" w:rsidR="0087351F" w:rsidRPr="00E0255E" w:rsidRDefault="0087351F" w:rsidP="00E64CC8">
            <w:pPr>
              <w:pStyle w:val="TAL"/>
              <w:spacing w:line="256" w:lineRule="auto"/>
            </w:pPr>
          </w:p>
        </w:tc>
      </w:tr>
      <w:tr w:rsidR="0087351F" w:rsidRPr="00E0255E" w14:paraId="6266D1BA"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4F023C0E" w14:textId="77777777" w:rsidR="0087351F" w:rsidRPr="00E0255E" w:rsidRDefault="0087351F" w:rsidP="00E64CC8">
            <w:pPr>
              <w:pStyle w:val="TAL"/>
              <w:spacing w:line="256" w:lineRule="auto"/>
            </w:pPr>
            <w:r w:rsidRPr="00E0255E">
              <w:t xml:space="preserve">  ac-value</w:t>
            </w:r>
          </w:p>
        </w:tc>
        <w:tc>
          <w:tcPr>
            <w:tcW w:w="2127" w:type="dxa"/>
            <w:tcBorders>
              <w:top w:val="single" w:sz="4" w:space="0" w:color="auto"/>
              <w:left w:val="single" w:sz="4" w:space="0" w:color="auto"/>
              <w:bottom w:val="single" w:sz="4" w:space="0" w:color="auto"/>
              <w:right w:val="single" w:sz="4" w:space="0" w:color="auto"/>
            </w:tcBorders>
          </w:tcPr>
          <w:p w14:paraId="23C6B377"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18DF8F8F"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539324AF"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EF32F35" w14:textId="77777777" w:rsidR="0087351F" w:rsidRPr="00E0255E" w:rsidRDefault="0087351F" w:rsidP="00E64CC8">
            <w:pPr>
              <w:pStyle w:val="TAL"/>
              <w:spacing w:line="256" w:lineRule="auto"/>
            </w:pPr>
          </w:p>
        </w:tc>
      </w:tr>
      <w:tr w:rsidR="0087351F" w:rsidRPr="00E0255E" w14:paraId="0A6A5F1C"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1D88C5BB" w14:textId="77777777" w:rsidR="0087351F" w:rsidRPr="00E0255E" w:rsidRDefault="0087351F" w:rsidP="00E64CC8">
            <w:pPr>
              <w:pStyle w:val="TAL"/>
              <w:spacing w:line="256" w:lineRule="auto"/>
            </w:pPr>
            <w:r w:rsidRPr="00E0255E">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231665C3" w14:textId="7CA9AC7C" w:rsidR="0087351F" w:rsidRPr="00E0255E" w:rsidRDefault="0087351F" w:rsidP="00E64CC8">
            <w:pPr>
              <w:pStyle w:val="TAL"/>
              <w:spacing w:line="256" w:lineRule="auto"/>
            </w:pPr>
            <w:r w:rsidRPr="00E0255E">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2D4AA09D"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3007869" w14:textId="77777777" w:rsidR="0087351F" w:rsidRPr="00E0255E" w:rsidRDefault="0087351F" w:rsidP="00E64CC8">
            <w:pPr>
              <w:pStyle w:val="TAL"/>
              <w:spacing w:line="256" w:lineRule="auto"/>
            </w:pPr>
            <w:r w:rsidRPr="00E0255E">
              <w:t>TS 24.379 [9] clause 10.1.3.2</w:t>
            </w:r>
          </w:p>
        </w:tc>
        <w:tc>
          <w:tcPr>
            <w:tcW w:w="1135" w:type="dxa"/>
            <w:tcBorders>
              <w:top w:val="single" w:sz="4" w:space="0" w:color="auto"/>
              <w:left w:val="single" w:sz="4" w:space="0" w:color="auto"/>
              <w:bottom w:val="single" w:sz="4" w:space="0" w:color="auto"/>
              <w:right w:val="single" w:sz="4" w:space="0" w:color="auto"/>
            </w:tcBorders>
          </w:tcPr>
          <w:p w14:paraId="641811A9" w14:textId="77777777" w:rsidR="0087351F" w:rsidRPr="00E0255E" w:rsidRDefault="0087351F" w:rsidP="00E64CC8">
            <w:pPr>
              <w:pStyle w:val="TAL"/>
              <w:spacing w:line="256" w:lineRule="auto"/>
            </w:pPr>
          </w:p>
        </w:tc>
      </w:tr>
      <w:tr w:rsidR="0087351F" w:rsidRPr="00E0255E" w14:paraId="0AF76226"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2DCF5910" w14:textId="77777777" w:rsidR="0087351F" w:rsidRPr="00E0255E" w:rsidRDefault="0087351F" w:rsidP="00E64CC8">
            <w:pPr>
              <w:pStyle w:val="TAL"/>
              <w:spacing w:line="256" w:lineRule="auto"/>
            </w:pPr>
            <w:r w:rsidRPr="00E0255E">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69894E1" w14:textId="77777777" w:rsidR="0087351F" w:rsidRPr="00E0255E" w:rsidRDefault="0087351F" w:rsidP="00E64CC8">
            <w:pPr>
              <w:pStyle w:val="TAL"/>
              <w:spacing w:line="256" w:lineRule="auto"/>
            </w:pPr>
            <w:r w:rsidRPr="00E0255E">
              <w:t>"require"</w:t>
            </w:r>
          </w:p>
        </w:tc>
        <w:tc>
          <w:tcPr>
            <w:tcW w:w="2127" w:type="dxa"/>
            <w:tcBorders>
              <w:top w:val="single" w:sz="4" w:space="0" w:color="auto"/>
              <w:left w:val="single" w:sz="4" w:space="0" w:color="auto"/>
              <w:bottom w:val="single" w:sz="4" w:space="0" w:color="auto"/>
              <w:right w:val="single" w:sz="4" w:space="0" w:color="auto"/>
            </w:tcBorders>
          </w:tcPr>
          <w:p w14:paraId="26943BF4"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1FCCCCAB" w14:textId="77777777" w:rsidR="0087351F" w:rsidRPr="00E0255E" w:rsidRDefault="0087351F" w:rsidP="00E64CC8">
            <w:pPr>
              <w:pStyle w:val="TAL"/>
              <w:spacing w:line="256" w:lineRule="auto"/>
            </w:pPr>
            <w:r w:rsidRPr="00E0255E">
              <w:t>TS 24.379 [9] clause 10.1.3.2</w:t>
            </w:r>
          </w:p>
        </w:tc>
        <w:tc>
          <w:tcPr>
            <w:tcW w:w="1135" w:type="dxa"/>
            <w:tcBorders>
              <w:top w:val="single" w:sz="4" w:space="0" w:color="auto"/>
              <w:left w:val="single" w:sz="4" w:space="0" w:color="auto"/>
              <w:bottom w:val="single" w:sz="4" w:space="0" w:color="auto"/>
              <w:right w:val="single" w:sz="4" w:space="0" w:color="auto"/>
            </w:tcBorders>
          </w:tcPr>
          <w:p w14:paraId="0ED48B79" w14:textId="77777777" w:rsidR="0087351F" w:rsidRPr="00E0255E" w:rsidRDefault="0087351F" w:rsidP="00E64CC8">
            <w:pPr>
              <w:pStyle w:val="TAL"/>
              <w:spacing w:line="256" w:lineRule="auto"/>
            </w:pPr>
          </w:p>
        </w:tc>
      </w:tr>
      <w:tr w:rsidR="0087351F" w:rsidRPr="00E0255E" w14:paraId="001A9319"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4F7D0054" w14:textId="77777777" w:rsidR="0087351F" w:rsidRPr="00E0255E" w:rsidRDefault="0087351F" w:rsidP="00E64CC8">
            <w:pPr>
              <w:pStyle w:val="TAL"/>
              <w:spacing w:line="256" w:lineRule="auto"/>
            </w:pPr>
            <w:r w:rsidRPr="00E0255E">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827D05" w14:textId="77777777" w:rsidR="0087351F" w:rsidRPr="00E0255E" w:rsidRDefault="0087351F" w:rsidP="00E64CC8">
            <w:pPr>
              <w:pStyle w:val="TAL"/>
              <w:spacing w:line="256" w:lineRule="auto"/>
            </w:pPr>
            <w:r w:rsidRPr="00E0255E">
              <w:t>"explicit"</w:t>
            </w:r>
          </w:p>
        </w:tc>
        <w:tc>
          <w:tcPr>
            <w:tcW w:w="2127" w:type="dxa"/>
            <w:tcBorders>
              <w:top w:val="single" w:sz="4" w:space="0" w:color="auto"/>
              <w:left w:val="single" w:sz="4" w:space="0" w:color="auto"/>
              <w:bottom w:val="single" w:sz="4" w:space="0" w:color="auto"/>
              <w:right w:val="single" w:sz="4" w:space="0" w:color="auto"/>
            </w:tcBorders>
          </w:tcPr>
          <w:p w14:paraId="6E02EEDF"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0192DAD9" w14:textId="77777777" w:rsidR="0087351F" w:rsidRPr="00E0255E" w:rsidRDefault="0087351F" w:rsidP="00E64CC8">
            <w:pPr>
              <w:pStyle w:val="TAL"/>
              <w:spacing w:line="256" w:lineRule="auto"/>
            </w:pPr>
            <w:r w:rsidRPr="00E0255E">
              <w:t>TS 24.379 [9] clause 10.1.3.2</w:t>
            </w:r>
          </w:p>
        </w:tc>
        <w:tc>
          <w:tcPr>
            <w:tcW w:w="1135" w:type="dxa"/>
            <w:tcBorders>
              <w:top w:val="single" w:sz="4" w:space="0" w:color="auto"/>
              <w:left w:val="single" w:sz="4" w:space="0" w:color="auto"/>
              <w:bottom w:val="single" w:sz="4" w:space="0" w:color="auto"/>
              <w:right w:val="single" w:sz="4" w:space="0" w:color="auto"/>
            </w:tcBorders>
          </w:tcPr>
          <w:p w14:paraId="79E277CB" w14:textId="77777777" w:rsidR="0087351F" w:rsidRPr="00E0255E" w:rsidRDefault="0087351F" w:rsidP="00E64CC8">
            <w:pPr>
              <w:pStyle w:val="TAL"/>
              <w:spacing w:line="256" w:lineRule="auto"/>
            </w:pPr>
          </w:p>
        </w:tc>
      </w:tr>
      <w:tr w:rsidR="0087351F" w:rsidRPr="00E0255E" w14:paraId="4F55C9FD"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1689D7C3" w14:textId="77777777" w:rsidR="0087351F" w:rsidRPr="00E0255E" w:rsidRDefault="0087351F" w:rsidP="00E64CC8">
            <w:pPr>
              <w:pStyle w:val="TAL"/>
              <w:spacing w:line="256" w:lineRule="auto"/>
              <w:rPr>
                <w:b/>
                <w:bCs/>
              </w:rPr>
            </w:pPr>
            <w:r w:rsidRPr="00E0255E">
              <w:rPr>
                <w:b/>
                <w:bCs/>
              </w:rPr>
              <w:t>Expires</w:t>
            </w:r>
          </w:p>
        </w:tc>
        <w:tc>
          <w:tcPr>
            <w:tcW w:w="2127" w:type="dxa"/>
            <w:tcBorders>
              <w:top w:val="single" w:sz="4" w:space="0" w:color="auto"/>
              <w:left w:val="single" w:sz="4" w:space="0" w:color="auto"/>
              <w:bottom w:val="single" w:sz="4" w:space="0" w:color="auto"/>
              <w:right w:val="single" w:sz="4" w:space="0" w:color="auto"/>
            </w:tcBorders>
          </w:tcPr>
          <w:p w14:paraId="412717BA"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13C61225"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0B2DDC0"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8F1CD17" w14:textId="77777777" w:rsidR="0087351F" w:rsidRPr="00E0255E" w:rsidRDefault="0087351F" w:rsidP="00E64CC8">
            <w:pPr>
              <w:pStyle w:val="TAL"/>
              <w:spacing w:line="256" w:lineRule="auto"/>
            </w:pPr>
          </w:p>
        </w:tc>
      </w:tr>
      <w:tr w:rsidR="0087351F" w:rsidRPr="00E0255E" w14:paraId="2B95F42A"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2932D890" w14:textId="77777777" w:rsidR="0087351F" w:rsidRPr="00E0255E" w:rsidRDefault="0087351F" w:rsidP="00E64CC8">
            <w:pPr>
              <w:pStyle w:val="TAL"/>
              <w:spacing w:line="256" w:lineRule="auto"/>
            </w:pPr>
            <w:r w:rsidRPr="00E0255E">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EAAC423" w14:textId="77777777" w:rsidR="0087351F" w:rsidRPr="00E0255E" w:rsidRDefault="0087351F" w:rsidP="00E64CC8">
            <w:pPr>
              <w:pStyle w:val="TAL"/>
              <w:spacing w:line="256" w:lineRule="auto"/>
            </w:pPr>
            <w:r w:rsidRPr="00E0255E">
              <w:t>"</w:t>
            </w:r>
            <w:r w:rsidRPr="00E0255E">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1833328E"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7F274221" w14:textId="77777777" w:rsidR="0087351F" w:rsidRPr="00E0255E" w:rsidRDefault="0087351F" w:rsidP="00E64CC8">
            <w:pPr>
              <w:pStyle w:val="TAL"/>
              <w:spacing w:line="256" w:lineRule="auto"/>
            </w:pPr>
            <w:r w:rsidRPr="00E0255E">
              <w:t>TS 24.379 [9] clause 10.1.3.2</w:t>
            </w:r>
          </w:p>
        </w:tc>
        <w:tc>
          <w:tcPr>
            <w:tcW w:w="1135" w:type="dxa"/>
            <w:tcBorders>
              <w:top w:val="single" w:sz="4" w:space="0" w:color="auto"/>
              <w:left w:val="single" w:sz="4" w:space="0" w:color="auto"/>
              <w:bottom w:val="single" w:sz="4" w:space="0" w:color="auto"/>
              <w:right w:val="single" w:sz="4" w:space="0" w:color="auto"/>
            </w:tcBorders>
          </w:tcPr>
          <w:p w14:paraId="2020F64F" w14:textId="77777777" w:rsidR="0087351F" w:rsidRPr="00E0255E" w:rsidRDefault="0087351F" w:rsidP="00E64CC8">
            <w:pPr>
              <w:pStyle w:val="TAL"/>
              <w:spacing w:line="256" w:lineRule="auto"/>
            </w:pPr>
          </w:p>
        </w:tc>
      </w:tr>
      <w:tr w:rsidR="0087351F" w:rsidRPr="00E0255E" w14:paraId="22745D81"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32C4C354" w14:textId="77777777" w:rsidR="0087351F" w:rsidRPr="00E0255E" w:rsidRDefault="0087351F" w:rsidP="00E64CC8">
            <w:pPr>
              <w:pStyle w:val="TAL"/>
              <w:spacing w:line="256" w:lineRule="auto"/>
            </w:pPr>
            <w:r w:rsidRPr="00E0255E">
              <w:rPr>
                <w:b/>
                <w:bCs/>
              </w:rPr>
              <w:t>Accept</w:t>
            </w:r>
          </w:p>
        </w:tc>
        <w:tc>
          <w:tcPr>
            <w:tcW w:w="2127" w:type="dxa"/>
            <w:tcBorders>
              <w:top w:val="single" w:sz="4" w:space="0" w:color="auto"/>
              <w:left w:val="single" w:sz="4" w:space="0" w:color="auto"/>
              <w:bottom w:val="single" w:sz="4" w:space="0" w:color="auto"/>
              <w:right w:val="single" w:sz="4" w:space="0" w:color="auto"/>
            </w:tcBorders>
          </w:tcPr>
          <w:p w14:paraId="41863FB6"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56470CEC"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C79179"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4924C3B2" w14:textId="77777777" w:rsidR="0087351F" w:rsidRPr="00E0255E" w:rsidRDefault="0087351F" w:rsidP="00E64CC8">
            <w:pPr>
              <w:pStyle w:val="TAL"/>
              <w:spacing w:line="256" w:lineRule="auto"/>
            </w:pPr>
          </w:p>
        </w:tc>
      </w:tr>
      <w:tr w:rsidR="0087351F" w:rsidRPr="00E0255E" w14:paraId="2807ECBB"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7FD6A7FC" w14:textId="77777777" w:rsidR="0087351F" w:rsidRPr="00E0255E" w:rsidRDefault="0087351F" w:rsidP="00E64CC8">
            <w:pPr>
              <w:pStyle w:val="TAL"/>
              <w:spacing w:line="256" w:lineRule="auto"/>
            </w:pPr>
            <w:r w:rsidRPr="00E0255E">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8F76A8D" w14:textId="77777777" w:rsidR="0087351F" w:rsidRPr="00E0255E" w:rsidRDefault="0087351F" w:rsidP="00E64CC8">
            <w:pPr>
              <w:pStyle w:val="TAL"/>
              <w:spacing w:line="256" w:lineRule="auto"/>
            </w:pPr>
            <w:r w:rsidRPr="00E0255E">
              <w:t>"</w:t>
            </w:r>
            <w:r w:rsidRPr="00E0255E">
              <w:rPr>
                <w:rFonts w:eastAsia="SimSun"/>
              </w:rPr>
              <w:t>application/</w:t>
            </w:r>
            <w:r w:rsidRPr="00E0255E">
              <w:t>conference-info+xml "</w:t>
            </w:r>
          </w:p>
        </w:tc>
        <w:tc>
          <w:tcPr>
            <w:tcW w:w="2127" w:type="dxa"/>
            <w:tcBorders>
              <w:top w:val="single" w:sz="4" w:space="0" w:color="auto"/>
              <w:left w:val="single" w:sz="4" w:space="0" w:color="auto"/>
              <w:bottom w:val="single" w:sz="4" w:space="0" w:color="auto"/>
              <w:right w:val="single" w:sz="4" w:space="0" w:color="auto"/>
            </w:tcBorders>
          </w:tcPr>
          <w:p w14:paraId="76BF94BC"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2EB9F79E" w14:textId="77777777" w:rsidR="0087351F" w:rsidRPr="00E0255E" w:rsidRDefault="0087351F" w:rsidP="00E64CC8">
            <w:pPr>
              <w:pStyle w:val="TAL"/>
              <w:spacing w:line="256" w:lineRule="auto"/>
            </w:pPr>
            <w:r w:rsidRPr="00E0255E">
              <w:t>TS 24.379 [9] clause 10.1.3.2</w:t>
            </w:r>
          </w:p>
        </w:tc>
        <w:tc>
          <w:tcPr>
            <w:tcW w:w="1135" w:type="dxa"/>
            <w:tcBorders>
              <w:top w:val="single" w:sz="4" w:space="0" w:color="auto"/>
              <w:left w:val="single" w:sz="4" w:space="0" w:color="auto"/>
              <w:bottom w:val="single" w:sz="4" w:space="0" w:color="auto"/>
              <w:right w:val="single" w:sz="4" w:space="0" w:color="auto"/>
            </w:tcBorders>
          </w:tcPr>
          <w:p w14:paraId="2F5D4409" w14:textId="77777777" w:rsidR="0087351F" w:rsidRPr="00E0255E" w:rsidRDefault="0087351F" w:rsidP="00E64CC8">
            <w:pPr>
              <w:pStyle w:val="TAL"/>
              <w:spacing w:line="256" w:lineRule="auto"/>
            </w:pPr>
          </w:p>
        </w:tc>
      </w:tr>
      <w:tr w:rsidR="0087351F" w:rsidRPr="00E0255E" w14:paraId="70FFA5A3"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53118525" w14:textId="77777777" w:rsidR="0087351F" w:rsidRPr="00E0255E" w:rsidRDefault="0087351F" w:rsidP="00E64CC8">
            <w:pPr>
              <w:pStyle w:val="TAL"/>
              <w:spacing w:line="256" w:lineRule="auto"/>
              <w:rPr>
                <w:b/>
                <w:bCs/>
              </w:rPr>
            </w:pPr>
            <w:r w:rsidRPr="00E0255E">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22DB3A8"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0E521E5C"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F63593A"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16313E9" w14:textId="77777777" w:rsidR="0087351F" w:rsidRPr="00E0255E" w:rsidRDefault="0087351F" w:rsidP="00E64CC8">
            <w:pPr>
              <w:pStyle w:val="TAL"/>
              <w:spacing w:line="256" w:lineRule="auto"/>
            </w:pPr>
          </w:p>
        </w:tc>
      </w:tr>
      <w:tr w:rsidR="0087351F" w:rsidRPr="00E0255E" w14:paraId="573BDB2D"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1A824FCF" w14:textId="77777777" w:rsidR="0087351F" w:rsidRPr="00E0255E" w:rsidRDefault="0087351F" w:rsidP="00E64CC8">
            <w:pPr>
              <w:pStyle w:val="TAL"/>
              <w:spacing w:line="256" w:lineRule="auto"/>
            </w:pPr>
            <w:r w:rsidRPr="00E0255E">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3C79C4" w14:textId="77777777" w:rsidR="0087351F" w:rsidRPr="00E0255E" w:rsidRDefault="0087351F" w:rsidP="00E64CC8">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hideMark/>
          </w:tcPr>
          <w:p w14:paraId="6F180534" w14:textId="77777777" w:rsidR="0087351F" w:rsidRPr="00E0255E" w:rsidRDefault="0087351F" w:rsidP="00E64CC8">
            <w:pPr>
              <w:pStyle w:val="TAL"/>
              <w:spacing w:line="256" w:lineRule="auto"/>
              <w:rPr>
                <w:b/>
                <w:bCs/>
              </w:rPr>
            </w:pPr>
            <w:r w:rsidRPr="00E0255E">
              <w:rPr>
                <w:b/>
                <w:bCs/>
              </w:rPr>
              <w:t>MCVideo Info</w:t>
            </w:r>
          </w:p>
        </w:tc>
        <w:tc>
          <w:tcPr>
            <w:tcW w:w="1419" w:type="dxa"/>
            <w:tcBorders>
              <w:top w:val="single" w:sz="4" w:space="0" w:color="auto"/>
              <w:left w:val="single" w:sz="4" w:space="0" w:color="auto"/>
              <w:bottom w:val="single" w:sz="4" w:space="0" w:color="auto"/>
              <w:right w:val="single" w:sz="4" w:space="0" w:color="auto"/>
            </w:tcBorders>
          </w:tcPr>
          <w:p w14:paraId="078C9428"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371C642D" w14:textId="77777777" w:rsidR="0087351F" w:rsidRPr="00E0255E" w:rsidRDefault="0087351F" w:rsidP="00E64CC8">
            <w:pPr>
              <w:pStyle w:val="TAL"/>
              <w:spacing w:line="256" w:lineRule="auto"/>
            </w:pPr>
          </w:p>
        </w:tc>
      </w:tr>
      <w:tr w:rsidR="0087351F" w:rsidRPr="00E0255E" w14:paraId="20641FC4" w14:textId="77777777" w:rsidTr="0066502E">
        <w:tc>
          <w:tcPr>
            <w:tcW w:w="2837" w:type="dxa"/>
            <w:tcBorders>
              <w:top w:val="single" w:sz="4" w:space="0" w:color="auto"/>
              <w:left w:val="single" w:sz="4" w:space="0" w:color="auto"/>
              <w:bottom w:val="single" w:sz="4" w:space="0" w:color="auto"/>
              <w:right w:val="single" w:sz="4" w:space="0" w:color="auto"/>
            </w:tcBorders>
            <w:hideMark/>
          </w:tcPr>
          <w:p w14:paraId="2E543C78" w14:textId="77777777" w:rsidR="0087351F" w:rsidRPr="00E0255E" w:rsidRDefault="0087351F" w:rsidP="00E64CC8">
            <w:pPr>
              <w:pStyle w:val="TAL"/>
              <w:spacing w:line="256" w:lineRule="auto"/>
            </w:pPr>
            <w:r w:rsidRPr="00E0255E">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A08961" w14:textId="77777777" w:rsidR="0087351F" w:rsidRPr="00E0255E" w:rsidRDefault="0087351F" w:rsidP="00E64CC8">
            <w:pPr>
              <w:pStyle w:val="TAL"/>
              <w:spacing w:line="256" w:lineRule="auto"/>
            </w:pPr>
            <w:r w:rsidRPr="00E0255E">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9C33A82" w14:textId="77777777" w:rsidR="0087351F" w:rsidRPr="00E0255E" w:rsidRDefault="0087351F"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1A87933" w14:textId="77777777" w:rsidR="0087351F" w:rsidRPr="00E0255E" w:rsidRDefault="0087351F" w:rsidP="00E64CC8">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273E698D" w14:textId="77777777" w:rsidR="0087351F" w:rsidRPr="00E0255E" w:rsidRDefault="0087351F" w:rsidP="00E64CC8">
            <w:pPr>
              <w:pStyle w:val="TAL"/>
              <w:spacing w:line="256" w:lineRule="auto"/>
            </w:pPr>
          </w:p>
        </w:tc>
      </w:tr>
    </w:tbl>
    <w:p w14:paraId="3C235801" w14:textId="77777777" w:rsidR="0087351F" w:rsidRPr="00E0255E" w:rsidRDefault="0087351F" w:rsidP="0087351F"/>
    <w:p w14:paraId="32F3E1E0" w14:textId="144B0470" w:rsidR="0087351F" w:rsidRPr="00E0255E" w:rsidRDefault="0087351F" w:rsidP="0087351F">
      <w:pPr>
        <w:pStyle w:val="TH"/>
      </w:pPr>
      <w:r w:rsidRPr="00E0255E">
        <w:t>Table 6.1.3.1.3.3-15: Void</w:t>
      </w:r>
    </w:p>
    <w:p w14:paraId="79F53305" w14:textId="36CF32F1" w:rsidR="00AD62C6" w:rsidRPr="00201E3B" w:rsidRDefault="00AD62C6" w:rsidP="00AD62C6"/>
    <w:p w14:paraId="73890D41" w14:textId="77777777" w:rsidR="00AD62C6" w:rsidRPr="00201E3B" w:rsidRDefault="00AD62C6" w:rsidP="00AD62C6">
      <w:pPr>
        <w:pStyle w:val="Heading3"/>
      </w:pPr>
      <w:bookmarkStart w:id="583" w:name="_Toc99871282"/>
      <w:bookmarkStart w:id="584" w:name="_Toc123748484"/>
      <w:r w:rsidRPr="00201E3B">
        <w:t>6.1.4</w:t>
      </w:r>
      <w:r w:rsidRPr="00201E3B">
        <w:tab/>
        <w:t>Remote change of selected group</w:t>
      </w:r>
      <w:bookmarkEnd w:id="583"/>
      <w:bookmarkEnd w:id="584"/>
    </w:p>
    <w:p w14:paraId="0FFEEF1D" w14:textId="77777777" w:rsidR="00D24726" w:rsidRPr="00201E3B" w:rsidRDefault="00D24726" w:rsidP="00D24726">
      <w:pPr>
        <w:pStyle w:val="Heading4"/>
      </w:pPr>
      <w:bookmarkStart w:id="585" w:name="_Toc99871283"/>
      <w:bookmarkStart w:id="586" w:name="_Toc123748485"/>
      <w:r w:rsidRPr="00201E3B">
        <w:t>6.1.4.1</w:t>
      </w:r>
      <w:r w:rsidRPr="00201E3B">
        <w:tab/>
        <w:t>On-network / Remote Change of Selected Group / Selected Group Change of Targeted User / Client Originated (CO)</w:t>
      </w:r>
      <w:bookmarkEnd w:id="585"/>
      <w:bookmarkEnd w:id="586"/>
    </w:p>
    <w:p w14:paraId="4227F138" w14:textId="77777777" w:rsidR="00D24726" w:rsidRPr="00201E3B" w:rsidRDefault="00D24726" w:rsidP="00D24726">
      <w:pPr>
        <w:pStyle w:val="H6"/>
      </w:pPr>
      <w:r w:rsidRPr="00201E3B">
        <w:t>6.1.4.1.1</w:t>
      </w:r>
      <w:r w:rsidRPr="00201E3B">
        <w:tab/>
        <w:t>Test Purpose (TP)</w:t>
      </w:r>
    </w:p>
    <w:p w14:paraId="115DC857" w14:textId="77777777" w:rsidR="00D24726" w:rsidRPr="00201E3B" w:rsidRDefault="00D24726" w:rsidP="00D24726">
      <w:pPr>
        <w:pStyle w:val="H6"/>
      </w:pPr>
      <w:r w:rsidRPr="00201E3B">
        <w:t>(1)</w:t>
      </w:r>
    </w:p>
    <w:p w14:paraId="55DB60A9"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registered and authorised for MCVIDEO Service }</w:t>
      </w:r>
    </w:p>
    <w:p w14:paraId="5C180FEE"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222803D1"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the MCVideo User requests to send a group selection change request to change the selected group of a targeted MCVIDEO user to a specific MCVideo group }</w:t>
      </w:r>
    </w:p>
    <w:p w14:paraId="7427210B"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a SIP MESSAGE message </w:t>
      </w:r>
      <w:r w:rsidRPr="00201E3B">
        <w:rPr>
          <w:b/>
          <w:bCs/>
          <w:noProof w:val="0"/>
        </w:rPr>
        <w:t>and</w:t>
      </w:r>
      <w:r w:rsidRPr="00201E3B">
        <w:rPr>
          <w:noProof w:val="0"/>
        </w:rPr>
        <w:t xml:space="preserve"> responds to a SIP MESSAGE message with a SIP 200 (OK) message }</w:t>
      </w:r>
    </w:p>
    <w:p w14:paraId="1C2BA513" w14:textId="77777777" w:rsidR="00D24726" w:rsidRPr="00201E3B" w:rsidRDefault="00D24726" w:rsidP="00D24726">
      <w:pPr>
        <w:pStyle w:val="PL"/>
        <w:rPr>
          <w:noProof w:val="0"/>
        </w:rPr>
      </w:pPr>
      <w:r w:rsidRPr="00201E3B">
        <w:rPr>
          <w:noProof w:val="0"/>
        </w:rPr>
        <w:t xml:space="preserve">            }</w:t>
      </w:r>
    </w:p>
    <w:p w14:paraId="516889F7" w14:textId="77777777" w:rsidR="00D24726" w:rsidRPr="00201E3B" w:rsidRDefault="00D24726" w:rsidP="00D24726">
      <w:pPr>
        <w:pStyle w:val="PL"/>
        <w:rPr>
          <w:noProof w:val="0"/>
        </w:rPr>
      </w:pPr>
    </w:p>
    <w:p w14:paraId="3281AE2F" w14:textId="77777777" w:rsidR="00D24726" w:rsidRPr="00201E3B" w:rsidRDefault="00D24726" w:rsidP="00D24726">
      <w:pPr>
        <w:pStyle w:val="H6"/>
      </w:pPr>
      <w:r w:rsidRPr="00201E3B">
        <w:t>6.1.4.1.2</w:t>
      </w:r>
      <w:r w:rsidRPr="00201E3B">
        <w:tab/>
        <w:t>Conformance Requirements</w:t>
      </w:r>
    </w:p>
    <w:p w14:paraId="340418AB" w14:textId="77777777" w:rsidR="00D24726" w:rsidRPr="00201E3B" w:rsidRDefault="00D24726" w:rsidP="00D24726">
      <w:r w:rsidRPr="00201E3B">
        <w:t>References: The conformance requirements covered in the present TC are specified in: TS 24.281 clause 9.2.4.2.1. Unless otherwise stated these are Rel-15 requirements.</w:t>
      </w:r>
    </w:p>
    <w:p w14:paraId="1C331890" w14:textId="77777777" w:rsidR="00D24726" w:rsidRPr="00201E3B" w:rsidRDefault="00D24726" w:rsidP="00D24726">
      <w:r w:rsidRPr="00201E3B">
        <w:t>[TS 24.281, clause 9.2.4.2.1]</w:t>
      </w:r>
    </w:p>
    <w:p w14:paraId="6F4207E1" w14:textId="77777777" w:rsidR="00D24726" w:rsidRPr="00201E3B" w:rsidRDefault="00D24726" w:rsidP="00D24726">
      <w:r w:rsidRPr="00201E3B">
        <w:t>Upon receiving a request from the MCVideo user to send a group selection change request to change the selected group of a targeted MCVideo user to a specific MCVideo group, the MCVideo client:</w:t>
      </w:r>
    </w:p>
    <w:p w14:paraId="53352C16" w14:textId="77777777" w:rsidR="00D24726" w:rsidRPr="00201E3B" w:rsidRDefault="00D24726" w:rsidP="00D24726">
      <w:pPr>
        <w:pStyle w:val="B1"/>
      </w:pPr>
      <w:r w:rsidRPr="00201E3B">
        <w:t>1)</w:t>
      </w:r>
      <w:r w:rsidRPr="00201E3B">
        <w:tab/>
        <w:t>if:</w:t>
      </w:r>
    </w:p>
    <w:p w14:paraId="39E930D1" w14:textId="77777777" w:rsidR="00D24726" w:rsidRPr="00201E3B" w:rsidRDefault="00D24726" w:rsidP="00D24726">
      <w:pPr>
        <w:pStyle w:val="B2"/>
      </w:pPr>
      <w:r w:rsidRPr="00201E3B">
        <w:lastRenderedPageBreak/>
        <w:t>a)</w:t>
      </w:r>
      <w:r w:rsidRPr="00201E3B">
        <w:tab/>
        <w:t>the &lt;RemoteGroupSelectionURIList&gt; element does not exist in the MCVideo user profile document with one or more &lt;entry&gt; elements (see the MCVideo user profile document in 3GPP TS 24.484 [25]); or</w:t>
      </w:r>
    </w:p>
    <w:p w14:paraId="4202A030" w14:textId="77777777" w:rsidR="00D24726" w:rsidRPr="00201E3B" w:rsidRDefault="00D24726" w:rsidP="00D24726">
      <w:pPr>
        <w:pStyle w:val="B2"/>
        <w:rPr>
          <w:lang w:eastAsia="ko-KR"/>
        </w:rPr>
      </w:pPr>
      <w:r w:rsidRPr="00201E3B">
        <w:rPr>
          <w:lang w:eastAsia="ko-KR"/>
        </w:rPr>
        <w:t>b)</w:t>
      </w:r>
      <w:r w:rsidRPr="00201E3B">
        <w:rPr>
          <w:lang w:eastAsia="ko-KR"/>
        </w:rPr>
        <w:tab/>
        <w:t xml:space="preserve">the </w:t>
      </w:r>
      <w:r w:rsidRPr="00201E3B">
        <w:t xml:space="preserve">&lt;RemoteGroupSelectionURIList&gt; element </w:t>
      </w:r>
      <w:r w:rsidRPr="00201E3B">
        <w:rPr>
          <w:lang w:eastAsia="ko-KR"/>
        </w:rPr>
        <w:t xml:space="preserve">exists in the MCVideo user profile document and the MCVideo ID of the </w:t>
      </w:r>
      <w:r w:rsidRPr="00201E3B">
        <w:t xml:space="preserve">targeted MCVideo user </w:t>
      </w:r>
      <w:r w:rsidRPr="00201E3B">
        <w:rPr>
          <w:lang w:eastAsia="ko-KR"/>
        </w:rPr>
        <w:t>does not match with one of the &lt;entry&gt; elements of the &lt;</w:t>
      </w:r>
      <w:r w:rsidRPr="00201E3B">
        <w:t>RemoteGroupSelectionURIList</w:t>
      </w:r>
      <w:r w:rsidRPr="00201E3B">
        <w:rPr>
          <w:lang w:eastAsia="ko-KR"/>
        </w:rPr>
        <w:t>&gt; element of the MCVideo user profile document (see the MCVideo user profile document in 3GPP TS 24.484 [25]);</w:t>
      </w:r>
    </w:p>
    <w:p w14:paraId="79C8183E" w14:textId="77777777" w:rsidR="00D24726" w:rsidRPr="00201E3B" w:rsidRDefault="00D24726" w:rsidP="00D24726">
      <w:pPr>
        <w:pStyle w:val="B2"/>
        <w:rPr>
          <w:lang w:eastAsia="ko-KR"/>
        </w:rPr>
      </w:pPr>
      <w:r w:rsidRPr="00201E3B">
        <w:rPr>
          <w:lang w:eastAsia="ko-KR"/>
        </w:rPr>
        <w:t>then:</w:t>
      </w:r>
    </w:p>
    <w:p w14:paraId="0C56F551" w14:textId="77777777" w:rsidR="00D24726" w:rsidRPr="00201E3B" w:rsidRDefault="00D24726" w:rsidP="00D24726">
      <w:pPr>
        <w:pStyle w:val="B2"/>
      </w:pPr>
      <w:r w:rsidRPr="00201E3B">
        <w:t>a)</w:t>
      </w:r>
      <w:r w:rsidRPr="00201E3B">
        <w:tab/>
        <w:t>should indicate to the requesting MCVideo user that they are not authorised to change the selected MCVideo group of the targeted MCVideo user; and</w:t>
      </w:r>
    </w:p>
    <w:p w14:paraId="7F0DE263" w14:textId="77777777" w:rsidR="00D24726" w:rsidRPr="00201E3B" w:rsidRDefault="00D24726" w:rsidP="00D24726">
      <w:pPr>
        <w:pStyle w:val="B2"/>
      </w:pPr>
      <w:r w:rsidRPr="00201E3B">
        <w:t>b)</w:t>
      </w:r>
      <w:r w:rsidRPr="00201E3B">
        <w:tab/>
        <w:t xml:space="preserve">shall skip the rest of the steps of the present clause; </w:t>
      </w:r>
    </w:p>
    <w:p w14:paraId="52B2F87C" w14:textId="77777777" w:rsidR="00D24726" w:rsidRPr="00201E3B" w:rsidRDefault="00D24726" w:rsidP="00D24726">
      <w:pPr>
        <w:pStyle w:val="B1"/>
      </w:pPr>
      <w:r w:rsidRPr="00201E3B">
        <w:t>2)</w:t>
      </w:r>
      <w:r w:rsidRPr="00201E3B">
        <w:tab/>
        <w:t xml:space="preserve">shall </w:t>
      </w:r>
      <w:r w:rsidRPr="00201E3B">
        <w:rPr>
          <w:rFonts w:eastAsia="SimSun"/>
        </w:rPr>
        <w:t xml:space="preserve">generate a SIP MESSAGE request in accordance with 3GPP TS 24.229 [11] and </w:t>
      </w:r>
      <w:r w:rsidRPr="00201E3B">
        <w:rPr>
          <w:lang w:eastAsia="ko-KR"/>
        </w:rPr>
        <w:t xml:space="preserve">IETF RFC 3428 [17] </w:t>
      </w:r>
      <w:r w:rsidRPr="00201E3B">
        <w:t>with the following clarifications:</w:t>
      </w:r>
    </w:p>
    <w:p w14:paraId="36F38517" w14:textId="77777777" w:rsidR="00D24726" w:rsidRPr="00201E3B" w:rsidRDefault="00D24726" w:rsidP="00D24726">
      <w:pPr>
        <w:pStyle w:val="B2"/>
      </w:pPr>
      <w:r w:rsidRPr="00201E3B">
        <w:t>a)</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[14] </w:t>
      </w:r>
      <w:r w:rsidRPr="00201E3B">
        <w:t>in the SIP MESSAGE request;</w:t>
      </w:r>
    </w:p>
    <w:p w14:paraId="3745873E" w14:textId="77777777" w:rsidR="00D24726" w:rsidRPr="00201E3B" w:rsidRDefault="00D24726" w:rsidP="00D24726">
      <w:pPr>
        <w:pStyle w:val="B2"/>
      </w:pPr>
      <w:r w:rsidRPr="00201E3B">
        <w:t>b)</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[20];</w:t>
      </w:r>
    </w:p>
    <w:p w14:paraId="01621EBC" w14:textId="77777777" w:rsidR="00D24726" w:rsidRPr="00201E3B" w:rsidRDefault="00D24726" w:rsidP="00D24726">
      <w:pPr>
        <w:pStyle w:val="B2"/>
      </w:pPr>
      <w:r w:rsidRPr="00201E3B">
        <w:t>c)</w:t>
      </w:r>
      <w:r w:rsidRPr="00201E3B">
        <w:tab/>
        <w:t>may include a P-Preferred-Identity header field in the SIP MESSAGE request containing a public user identity as specified in 3GPP TS 24.229 [11]; and</w:t>
      </w:r>
    </w:p>
    <w:p w14:paraId="2C41B12B" w14:textId="31634236" w:rsidR="00D24726" w:rsidRPr="00201E3B" w:rsidRDefault="00D24726" w:rsidP="00D24726">
      <w:pPr>
        <w:pStyle w:val="B2"/>
      </w:pPr>
      <w:r w:rsidRPr="00201E3B">
        <w:t>d)</w:t>
      </w:r>
      <w:r w:rsidRPr="00201E3B">
        <w:tab/>
        <w:t>shall include an application/vnd.3gpp.mcvideo-info+xml MIME body as specified in clause F.1 with the &lt;mcvideoinfo&gt; element containing the &lt;mcvideo-Params&gt; element containing:</w:t>
      </w:r>
    </w:p>
    <w:p w14:paraId="6F36922A" w14:textId="77777777" w:rsidR="00D24726" w:rsidRPr="00201E3B" w:rsidRDefault="00D24726" w:rsidP="00D24726">
      <w:pPr>
        <w:pStyle w:val="B3"/>
      </w:pPr>
      <w:r w:rsidRPr="00201E3B">
        <w:t>i)</w:t>
      </w:r>
      <w:r w:rsidRPr="00201E3B">
        <w:tab/>
        <w:t>the &lt;mcvideo-request-uri&gt;  set to the MCVideo group identity to be selected by the targeted MCVideo user; and</w:t>
      </w:r>
    </w:p>
    <w:p w14:paraId="1B924EE8" w14:textId="77777777" w:rsidR="00D24726" w:rsidRPr="00201E3B" w:rsidRDefault="00D24726" w:rsidP="00D24726">
      <w:pPr>
        <w:pStyle w:val="B3"/>
      </w:pPr>
      <w:r w:rsidRPr="00201E3B">
        <w:t>ii)</w:t>
      </w:r>
      <w:r w:rsidRPr="00201E3B">
        <w:tab/>
      </w:r>
      <w:r w:rsidRPr="00260DD9">
        <w:t xml:space="preserve">an &lt;anyExt&gt; element containing </w:t>
      </w:r>
      <w:r w:rsidRPr="00201E3B">
        <w:t>the &lt;request-type&gt; element set to a value of "group-selection-change-request</w:t>
      </w:r>
      <w:r w:rsidRPr="00201E3B">
        <w:rPr>
          <w:lang w:eastAsia="ko-KR"/>
        </w:rPr>
        <w:t>"</w:t>
      </w:r>
      <w:r w:rsidRPr="00201E3B">
        <w:t>; and</w:t>
      </w:r>
    </w:p>
    <w:p w14:paraId="56E9DCE4" w14:textId="77777777" w:rsidR="00D24726" w:rsidRPr="00201E3B" w:rsidRDefault="00D24726" w:rsidP="00D24726">
      <w:pPr>
        <w:pStyle w:val="B2"/>
      </w:pPr>
      <w:r w:rsidRPr="00201E3B">
        <w:t>e)</w:t>
      </w:r>
      <w:r w:rsidRPr="00201E3B">
        <w:tab/>
        <w:t>shall insert in the SIP MESSAGE request a MIME resource-lists body with the MCVideo ID of the targeted MCVideo user, according to rules and procedures of IETF RFC 5366 [37];</w:t>
      </w:r>
    </w:p>
    <w:p w14:paraId="64CC0306" w14:textId="77777777" w:rsidR="00D24726" w:rsidRPr="00201E3B" w:rsidRDefault="00D24726" w:rsidP="00D24726">
      <w:pPr>
        <w:pStyle w:val="B1"/>
        <w:rPr>
          <w:rFonts w:eastAsia="SimSun"/>
        </w:rPr>
      </w:pPr>
      <w:r w:rsidRPr="00201E3B">
        <w:rPr>
          <w:lang w:eastAsia="ko-KR"/>
        </w:rPr>
        <w:t>3)</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MCVideo user</w:t>
      </w:r>
      <w:r w:rsidRPr="00201E3B">
        <w:rPr>
          <w:rFonts w:eastAsia="SimSun"/>
        </w:rPr>
        <w:t>; and</w:t>
      </w:r>
    </w:p>
    <w:p w14:paraId="019CE21D" w14:textId="77777777" w:rsidR="00D24726" w:rsidRPr="00201E3B" w:rsidRDefault="00D24726" w:rsidP="00D24726">
      <w:pPr>
        <w:pStyle w:val="B1"/>
      </w:pPr>
      <w:r w:rsidRPr="00201E3B">
        <w:rPr>
          <w:lang w:eastAsia="ko-KR"/>
        </w:rPr>
        <w:t>4)</w:t>
      </w:r>
      <w:r w:rsidRPr="00201E3B">
        <w:rPr>
          <w:lang w:eastAsia="ko-KR"/>
        </w:rPr>
        <w:tab/>
        <w:t xml:space="preserve">shall send the </w:t>
      </w:r>
      <w:r w:rsidRPr="00201E3B">
        <w:rPr>
          <w:rFonts w:eastAsia="SimSun"/>
        </w:rPr>
        <w:t>SIP MESSAGE request according to rules and procedures of 3GPP TS 24.229 [11].</w:t>
      </w:r>
    </w:p>
    <w:p w14:paraId="7A9B1958" w14:textId="77777777" w:rsidR="00D24726" w:rsidRPr="00201E3B" w:rsidRDefault="00D24726" w:rsidP="00D24726">
      <w:r w:rsidRPr="00201E3B">
        <w:t>Upon receipt of a SIP 4xx, 5xx or 6xx response to the SIP MESSAGE request, should indicate to the MCVideo user the failure of the sent group selection change request and not continue with the rest of the steps.</w:t>
      </w:r>
    </w:p>
    <w:p w14:paraId="2B28489F" w14:textId="77777777" w:rsidR="00D24726" w:rsidRPr="00201E3B" w:rsidRDefault="00D24726" w:rsidP="00D24726">
      <w:r w:rsidRPr="00201E3B">
        <w:t>Upon receiving a "SIP MESSAGE request for group selection change response for terminating client", the MCVideo client:</w:t>
      </w:r>
    </w:p>
    <w:p w14:paraId="4376C052" w14:textId="77777777" w:rsidR="00D24726" w:rsidRPr="00201E3B" w:rsidRDefault="00D24726" w:rsidP="00D24726">
      <w:pPr>
        <w:pStyle w:val="B1"/>
      </w:pPr>
      <w:r w:rsidRPr="00201E3B">
        <w:t>1)</w:t>
      </w:r>
      <w:r w:rsidRPr="00201E3B">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3DBCEB59" w14:textId="77777777" w:rsidR="00D24726" w:rsidRPr="00201E3B" w:rsidRDefault="00D24726" w:rsidP="00D24726">
      <w:pPr>
        <w:pStyle w:val="B1"/>
      </w:pPr>
      <w:r w:rsidRPr="00201E3B">
        <w:t>2)</w:t>
      </w:r>
      <w:r w:rsidRPr="00201E3B">
        <w:tab/>
        <w:t>should indicate to the MCVideo user the success or failure of the sent group selection change request.</w:t>
      </w:r>
    </w:p>
    <w:p w14:paraId="139D7BD8" w14:textId="77777777" w:rsidR="00D24726" w:rsidRPr="00201E3B" w:rsidRDefault="00D24726" w:rsidP="00D24726">
      <w:pPr>
        <w:pStyle w:val="H6"/>
      </w:pPr>
      <w:r w:rsidRPr="00201E3B">
        <w:t>6.1.4.1.3</w:t>
      </w:r>
      <w:r w:rsidRPr="00201E3B">
        <w:tab/>
        <w:t>Test description</w:t>
      </w:r>
    </w:p>
    <w:p w14:paraId="1BA4BE06" w14:textId="77777777" w:rsidR="00D24726" w:rsidRPr="00201E3B" w:rsidRDefault="00D24726" w:rsidP="00D24726">
      <w:pPr>
        <w:pStyle w:val="H6"/>
      </w:pPr>
      <w:r w:rsidRPr="00201E3B">
        <w:t>6.1.4.1.3.1</w:t>
      </w:r>
      <w:r w:rsidRPr="00201E3B">
        <w:tab/>
        <w:t>Pre-test conditions</w:t>
      </w:r>
    </w:p>
    <w:p w14:paraId="1A1ABAA2" w14:textId="77777777" w:rsidR="00D24726" w:rsidRPr="00201E3B" w:rsidRDefault="00D24726" w:rsidP="00D24726">
      <w:r w:rsidRPr="00201E3B">
        <w:t>Same pre-test conditions as for MCPTT test case 6.1.4.1 (TS 36.579-2 [24]) with the following exception(s):</w:t>
      </w:r>
    </w:p>
    <w:p w14:paraId="0E769326" w14:textId="77777777" w:rsidR="00D24726" w:rsidRPr="00201E3B" w:rsidRDefault="00D24726" w:rsidP="00D24726">
      <w:pPr>
        <w:pStyle w:val="B1"/>
      </w:pPr>
      <w:r w:rsidRPr="00201E3B">
        <w:lastRenderedPageBreak/>
        <w:t>-</w:t>
      </w:r>
      <w:r w:rsidRPr="00201E3B">
        <w:tab/>
        <w:t>The term "MCPTT" is replaced with "MCVideo"</w:t>
      </w:r>
    </w:p>
    <w:p w14:paraId="75F7D86A" w14:textId="77777777" w:rsidR="00D24726" w:rsidRPr="00201E3B" w:rsidRDefault="00D24726" w:rsidP="00D24726">
      <w:pPr>
        <w:pStyle w:val="H6"/>
      </w:pPr>
      <w:r w:rsidRPr="00201E3B">
        <w:t>6.1.4.1.3.2</w:t>
      </w:r>
      <w:r w:rsidRPr="00201E3B">
        <w:tab/>
        <w:t>Test procedure sequence</w:t>
      </w:r>
    </w:p>
    <w:p w14:paraId="403662E1" w14:textId="77777777" w:rsidR="00D24726" w:rsidRPr="00201E3B" w:rsidRDefault="00D24726" w:rsidP="00D24726">
      <w:r w:rsidRPr="00201E3B">
        <w:t>Same test procedure sequence as for MCPTT test case 6.1.4.1 (TS 36.579-2 [24]) with the following exception(s):</w:t>
      </w:r>
    </w:p>
    <w:p w14:paraId="017C1BB2" w14:textId="77777777" w:rsidR="00D24726" w:rsidRPr="00201E3B" w:rsidRDefault="00D24726" w:rsidP="00D24726">
      <w:pPr>
        <w:pStyle w:val="B1"/>
      </w:pPr>
      <w:r w:rsidRPr="00201E3B">
        <w:t>-</w:t>
      </w:r>
      <w:r w:rsidRPr="00201E3B">
        <w:tab/>
        <w:t>The term "MCPTT" is replaced with "MCVideo"</w:t>
      </w:r>
    </w:p>
    <w:p w14:paraId="113F39DC" w14:textId="77777777" w:rsidR="00D24726" w:rsidRPr="00201E3B" w:rsidRDefault="00D24726" w:rsidP="00D24726">
      <w:pPr>
        <w:pStyle w:val="H6"/>
      </w:pPr>
      <w:r w:rsidRPr="00201E3B">
        <w:t>6.1.4.1.3.3</w:t>
      </w:r>
      <w:r w:rsidRPr="00201E3B">
        <w:tab/>
        <w:t>Specific message contents</w:t>
      </w:r>
    </w:p>
    <w:p w14:paraId="419B5742" w14:textId="77777777" w:rsidR="00D24726" w:rsidRPr="00201E3B" w:rsidRDefault="00D24726" w:rsidP="00D24726">
      <w:r w:rsidRPr="00201E3B">
        <w:t>Same specific message contents as for MCPTT test case 6.1.4.1 (TS 36.579-2 [24]) with the following exception(s):</w:t>
      </w:r>
    </w:p>
    <w:p w14:paraId="7F6F5601" w14:textId="77777777" w:rsidR="00D24726" w:rsidRPr="00201E3B" w:rsidRDefault="00D24726" w:rsidP="00D24726">
      <w:pPr>
        <w:pStyle w:val="B1"/>
      </w:pPr>
      <w:r w:rsidRPr="00201E3B">
        <w:t>-</w:t>
      </w:r>
      <w:r w:rsidRPr="00201E3B">
        <w:tab/>
        <w:t>The term "MCPTT" is replaced with "MCVideo"</w:t>
      </w:r>
    </w:p>
    <w:p w14:paraId="6D435068" w14:textId="77777777" w:rsidR="00D24726" w:rsidRPr="00201E3B" w:rsidRDefault="00D24726" w:rsidP="00D24726">
      <w:pPr>
        <w:pStyle w:val="B1"/>
      </w:pPr>
      <w:r w:rsidRPr="00201E3B">
        <w:t>-</w:t>
      </w:r>
      <w:r w:rsidRPr="00201E3B">
        <w:tab/>
        <w:t>Condition MCVIDEO is used for all messages.</w:t>
      </w:r>
    </w:p>
    <w:p w14:paraId="4A70A349" w14:textId="77777777" w:rsidR="00D24726" w:rsidRPr="00201E3B" w:rsidRDefault="00D24726" w:rsidP="00D24726">
      <w:pPr>
        <w:pStyle w:val="Heading4"/>
      </w:pPr>
      <w:bookmarkStart w:id="587" w:name="_Toc99871284"/>
      <w:bookmarkStart w:id="588" w:name="_Toc123748486"/>
      <w:r w:rsidRPr="00201E3B">
        <w:t>6.1.4.2</w:t>
      </w:r>
      <w:r w:rsidRPr="00201E3B">
        <w:tab/>
        <w:t>On-network / Remote Change of Selected Group / Selected Group Change of Targeted User / Client Terminated (CT)</w:t>
      </w:r>
      <w:bookmarkEnd w:id="587"/>
      <w:bookmarkEnd w:id="588"/>
    </w:p>
    <w:p w14:paraId="5E350AF3" w14:textId="77777777" w:rsidR="00D24726" w:rsidRPr="00201E3B" w:rsidRDefault="00D24726" w:rsidP="00D24726">
      <w:pPr>
        <w:pStyle w:val="H6"/>
      </w:pPr>
      <w:r w:rsidRPr="00201E3B">
        <w:t>6.1.4.2.1</w:t>
      </w:r>
      <w:r w:rsidRPr="00201E3B">
        <w:tab/>
        <w:t>Test Purpose (TP)</w:t>
      </w:r>
    </w:p>
    <w:p w14:paraId="33F1E78B" w14:textId="77777777" w:rsidR="00D24726" w:rsidRPr="00201E3B" w:rsidRDefault="00D24726" w:rsidP="00D24726">
      <w:pPr>
        <w:pStyle w:val="H6"/>
      </w:pPr>
      <w:r w:rsidRPr="00201E3B">
        <w:t>(1)</w:t>
      </w:r>
    </w:p>
    <w:p w14:paraId="624C7C1C"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registered and authorised for MCVideo Service }</w:t>
      </w:r>
    </w:p>
    <w:p w14:paraId="2B423C5A"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27121E0A"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MCVideo User requests group </w:t>
      </w:r>
      <w:r w:rsidRPr="00201E3B">
        <w:rPr>
          <w:rFonts w:cs="Arial"/>
          <w:noProof w:val="0"/>
          <w:szCs w:val="18"/>
        </w:rPr>
        <w:t>to discover which groups the MCVideo User is affiliated to and to subscribe to affiliation status changes for the MCVideo User</w:t>
      </w:r>
      <w:r w:rsidRPr="00201E3B">
        <w:rPr>
          <w:noProof w:val="0"/>
        </w:rPr>
        <w:t xml:space="preserve"> }</w:t>
      </w:r>
    </w:p>
    <w:p w14:paraId="7D173B33"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w:t>
      </w:r>
      <w:r w:rsidRPr="00201E3B">
        <w:rPr>
          <w:b/>
          <w:bCs/>
          <w:noProof w:val="0"/>
        </w:rPr>
        <w:t>and</w:t>
      </w:r>
      <w:r w:rsidRPr="00201E3B">
        <w:rPr>
          <w:noProof w:val="0"/>
        </w:rPr>
        <w:t xml:space="preserve"> responds to a SIP NOTIFY message with a SIP 200 (OK) message }</w:t>
      </w:r>
    </w:p>
    <w:p w14:paraId="7F46FDFF" w14:textId="77777777" w:rsidR="00D24726" w:rsidRPr="00201E3B" w:rsidRDefault="00D24726" w:rsidP="00D24726">
      <w:pPr>
        <w:pStyle w:val="PL"/>
        <w:rPr>
          <w:noProof w:val="0"/>
        </w:rPr>
      </w:pPr>
      <w:r w:rsidRPr="00201E3B">
        <w:rPr>
          <w:noProof w:val="0"/>
        </w:rPr>
        <w:t xml:space="preserve">            }</w:t>
      </w:r>
    </w:p>
    <w:p w14:paraId="618B242F" w14:textId="77777777" w:rsidR="00D24726" w:rsidRPr="00201E3B" w:rsidRDefault="00D24726" w:rsidP="00D24726">
      <w:pPr>
        <w:pStyle w:val="PL"/>
        <w:rPr>
          <w:noProof w:val="0"/>
        </w:rPr>
      </w:pPr>
    </w:p>
    <w:p w14:paraId="31F8055A" w14:textId="77777777" w:rsidR="00D24726" w:rsidRPr="00201E3B" w:rsidRDefault="00D24726" w:rsidP="00D24726">
      <w:pPr>
        <w:pStyle w:val="H6"/>
      </w:pPr>
      <w:r w:rsidRPr="00201E3B">
        <w:t>(2)</w:t>
      </w:r>
    </w:p>
    <w:p w14:paraId="12F22537"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having subscribed to affiliation status changes }</w:t>
      </w:r>
    </w:p>
    <w:p w14:paraId="6E8A6873"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4ED5E9D4"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MCVideo User requests to de-affiliate from a group }</w:t>
      </w:r>
    </w:p>
    <w:p w14:paraId="7F785323"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a SIP PUBLISH message </w:t>
      </w:r>
      <w:r w:rsidRPr="00201E3B">
        <w:rPr>
          <w:b/>
          <w:bCs/>
          <w:noProof w:val="0"/>
        </w:rPr>
        <w:t>and</w:t>
      </w:r>
      <w:r w:rsidRPr="00201E3B">
        <w:rPr>
          <w:noProof w:val="0"/>
        </w:rPr>
        <w:t xml:space="preserve"> responds to a SIP NOTIFY message with a SIP 200 (OK) message }</w:t>
      </w:r>
    </w:p>
    <w:p w14:paraId="461A5FD9" w14:textId="77777777" w:rsidR="00D24726" w:rsidRPr="00201E3B" w:rsidRDefault="00D24726" w:rsidP="00D24726">
      <w:pPr>
        <w:pStyle w:val="PL"/>
        <w:rPr>
          <w:noProof w:val="0"/>
        </w:rPr>
      </w:pPr>
      <w:r w:rsidRPr="00201E3B">
        <w:rPr>
          <w:noProof w:val="0"/>
        </w:rPr>
        <w:t xml:space="preserve">            }</w:t>
      </w:r>
    </w:p>
    <w:p w14:paraId="7CDBE4AA" w14:textId="77777777" w:rsidR="00D24726" w:rsidRPr="00201E3B" w:rsidRDefault="00D24726" w:rsidP="00D24726">
      <w:pPr>
        <w:pStyle w:val="PL"/>
        <w:rPr>
          <w:noProof w:val="0"/>
        </w:rPr>
      </w:pPr>
    </w:p>
    <w:p w14:paraId="1AE04FFC" w14:textId="77777777" w:rsidR="00D24726" w:rsidRPr="00201E3B" w:rsidRDefault="00D24726" w:rsidP="00D24726">
      <w:pPr>
        <w:pStyle w:val="H6"/>
      </w:pPr>
      <w:r w:rsidRPr="00201E3B">
        <w:t>(3)</w:t>
      </w:r>
    </w:p>
    <w:p w14:paraId="2A6944B3"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having subscribed to affiliation status changes }</w:t>
      </w:r>
    </w:p>
    <w:p w14:paraId="237D4BD0"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18D23AAA"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UE (MCVideo Client) receives to send a group selection change request to change the selected group of a targeted MCVideo user to a specific MCVideo group via a SIP MESSAGE message }</w:t>
      </w:r>
    </w:p>
    <w:p w14:paraId="542145E7"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SIP 200 (OK) message </w:t>
      </w:r>
      <w:r w:rsidRPr="00201E3B">
        <w:rPr>
          <w:b/>
          <w:bCs/>
          <w:noProof w:val="0"/>
        </w:rPr>
        <w:t>and</w:t>
      </w:r>
      <w:r w:rsidRPr="00201E3B">
        <w:rPr>
          <w:noProof w:val="0"/>
        </w:rPr>
        <w:t xml:space="preserve"> initiates affiliation to the group by sending a SIP PUBLISH message </w:t>
      </w:r>
      <w:r w:rsidRPr="00201E3B">
        <w:rPr>
          <w:b/>
          <w:bCs/>
          <w:noProof w:val="0"/>
        </w:rPr>
        <w:t>and</w:t>
      </w:r>
      <w:r w:rsidRPr="00201E3B">
        <w:rPr>
          <w:noProof w:val="0"/>
        </w:rPr>
        <w:t xml:space="preserve"> responds to a SIP NOTIFY message with a SIP 200 (OK) message }</w:t>
      </w:r>
    </w:p>
    <w:p w14:paraId="1B8386F6" w14:textId="77777777" w:rsidR="00D24726" w:rsidRPr="00201E3B" w:rsidRDefault="00D24726" w:rsidP="00D24726">
      <w:pPr>
        <w:pStyle w:val="PL"/>
        <w:rPr>
          <w:noProof w:val="0"/>
        </w:rPr>
      </w:pPr>
      <w:r w:rsidRPr="00201E3B">
        <w:rPr>
          <w:noProof w:val="0"/>
        </w:rPr>
        <w:t xml:space="preserve">            }</w:t>
      </w:r>
    </w:p>
    <w:p w14:paraId="1FDD4F41" w14:textId="77777777" w:rsidR="00D24726" w:rsidRPr="00201E3B" w:rsidRDefault="00D24726" w:rsidP="00D24726">
      <w:pPr>
        <w:pStyle w:val="PL"/>
        <w:rPr>
          <w:noProof w:val="0"/>
        </w:rPr>
      </w:pPr>
    </w:p>
    <w:p w14:paraId="083639D2" w14:textId="77777777" w:rsidR="00D24726" w:rsidRPr="00201E3B" w:rsidRDefault="00D24726" w:rsidP="00D24726">
      <w:pPr>
        <w:pStyle w:val="H6"/>
      </w:pPr>
      <w:r w:rsidRPr="00201E3B">
        <w:t>(4)</w:t>
      </w:r>
    </w:p>
    <w:p w14:paraId="2354F286" w14:textId="77777777" w:rsidR="00D24726" w:rsidRPr="00201E3B" w:rsidRDefault="00D24726" w:rsidP="00D24726">
      <w:pPr>
        <w:pStyle w:val="PL"/>
        <w:rPr>
          <w:noProof w:val="0"/>
        </w:rPr>
      </w:pPr>
      <w:r w:rsidRPr="00201E3B">
        <w:rPr>
          <w:b/>
          <w:noProof w:val="0"/>
        </w:rPr>
        <w:t>with</w:t>
      </w:r>
      <w:r w:rsidRPr="00201E3B">
        <w:rPr>
          <w:noProof w:val="0"/>
        </w:rPr>
        <w:t xml:space="preserve"> { UE (MCVideo Client) having received a SIP MESSAGE message indicating a group selection change request }</w:t>
      </w:r>
    </w:p>
    <w:p w14:paraId="0CE8D23A" w14:textId="77777777" w:rsidR="00D24726" w:rsidRPr="00201E3B" w:rsidRDefault="00D24726" w:rsidP="00D24726">
      <w:pPr>
        <w:pStyle w:val="PL"/>
        <w:rPr>
          <w:noProof w:val="0"/>
        </w:rPr>
      </w:pPr>
      <w:r w:rsidRPr="00201E3B">
        <w:rPr>
          <w:b/>
          <w:noProof w:val="0"/>
        </w:rPr>
        <w:t>ensure that</w:t>
      </w:r>
      <w:r w:rsidRPr="00201E3B">
        <w:rPr>
          <w:noProof w:val="0"/>
        </w:rPr>
        <w:t xml:space="preserve"> {</w:t>
      </w:r>
    </w:p>
    <w:p w14:paraId="5AD5C2DA" w14:textId="77777777" w:rsidR="00D24726" w:rsidRPr="00201E3B" w:rsidRDefault="00D24726" w:rsidP="00D24726">
      <w:pPr>
        <w:pStyle w:val="PL"/>
        <w:rPr>
          <w:noProof w:val="0"/>
        </w:rPr>
      </w:pPr>
      <w:r w:rsidRPr="00201E3B">
        <w:rPr>
          <w:noProof w:val="0"/>
        </w:rPr>
        <w:t xml:space="preserve">  </w:t>
      </w:r>
      <w:r w:rsidRPr="00201E3B">
        <w:rPr>
          <w:b/>
          <w:noProof w:val="0"/>
        </w:rPr>
        <w:t>when</w:t>
      </w:r>
      <w:r w:rsidRPr="00201E3B">
        <w:rPr>
          <w:noProof w:val="0"/>
        </w:rPr>
        <w:t xml:space="preserve"> { UE (MCVideo Client) determines that the group selection change is successful }</w:t>
      </w:r>
    </w:p>
    <w:p w14:paraId="55A0FF7C" w14:textId="77777777" w:rsidR="00D24726" w:rsidRPr="00201E3B" w:rsidRDefault="00D24726" w:rsidP="00D24726">
      <w:pPr>
        <w:pStyle w:val="PL"/>
        <w:rPr>
          <w:noProof w:val="0"/>
        </w:rPr>
      </w:pPr>
      <w:r w:rsidRPr="00201E3B">
        <w:rPr>
          <w:noProof w:val="0"/>
        </w:rPr>
        <w:t xml:space="preserve">    </w:t>
      </w:r>
      <w:r w:rsidRPr="00201E3B">
        <w:rPr>
          <w:b/>
          <w:noProof w:val="0"/>
        </w:rPr>
        <w:t>then</w:t>
      </w:r>
      <w:r w:rsidRPr="00201E3B">
        <w:rPr>
          <w:noProof w:val="0"/>
        </w:rPr>
        <w:t xml:space="preserve"> { UE (MCVideo Client) sends the group selection determination via a SIP MESSAGE message }</w:t>
      </w:r>
    </w:p>
    <w:p w14:paraId="1C760D2B" w14:textId="77777777" w:rsidR="00D24726" w:rsidRPr="00201E3B" w:rsidRDefault="00D24726" w:rsidP="00D24726">
      <w:pPr>
        <w:pStyle w:val="PL"/>
        <w:rPr>
          <w:noProof w:val="0"/>
        </w:rPr>
      </w:pPr>
      <w:r w:rsidRPr="00201E3B">
        <w:rPr>
          <w:noProof w:val="0"/>
        </w:rPr>
        <w:t xml:space="preserve">            }</w:t>
      </w:r>
    </w:p>
    <w:p w14:paraId="77E3EB48" w14:textId="77777777" w:rsidR="00D24726" w:rsidRPr="00201E3B" w:rsidRDefault="00D24726" w:rsidP="00D24726">
      <w:pPr>
        <w:pStyle w:val="PL"/>
        <w:rPr>
          <w:noProof w:val="0"/>
        </w:rPr>
      </w:pPr>
    </w:p>
    <w:p w14:paraId="7DC61FFD" w14:textId="77777777" w:rsidR="00D24726" w:rsidRPr="00201E3B" w:rsidRDefault="00D24726" w:rsidP="00D24726">
      <w:pPr>
        <w:pStyle w:val="H6"/>
      </w:pPr>
      <w:r w:rsidRPr="00201E3B">
        <w:t>6.1.4.2.2</w:t>
      </w:r>
      <w:r w:rsidRPr="00201E3B">
        <w:tab/>
        <w:t>Conformance Requirements</w:t>
      </w:r>
    </w:p>
    <w:p w14:paraId="34C63069" w14:textId="77777777" w:rsidR="00D24726" w:rsidRPr="00201E3B" w:rsidRDefault="00D24726" w:rsidP="00D24726">
      <w:r w:rsidRPr="00201E3B">
        <w:t>References: The conformance requirements covered in the present TC are specified in: TS 24.281 clause 8.2.1.2, 8.2.1.3, 9.2.4.2.2. Unless otherwise stated these are Rel-15 requirements.</w:t>
      </w:r>
    </w:p>
    <w:p w14:paraId="323BFD98" w14:textId="77777777" w:rsidR="00D24726" w:rsidRPr="00201E3B" w:rsidRDefault="00D24726" w:rsidP="00D24726">
      <w:r w:rsidRPr="00201E3B">
        <w:t>[TS 24.281, clause 8.2.1.2]</w:t>
      </w:r>
    </w:p>
    <w:p w14:paraId="427C74B4" w14:textId="77777777" w:rsidR="00D24726" w:rsidRPr="00201E3B" w:rsidRDefault="00D24726" w:rsidP="00D24726">
      <w:r w:rsidRPr="00201E3B">
        <w:lastRenderedPageBreak/>
        <w:t>In order:</w:t>
      </w:r>
    </w:p>
    <w:p w14:paraId="3B95F7FB" w14:textId="77777777" w:rsidR="00D24726" w:rsidRPr="00201E3B" w:rsidRDefault="00D24726" w:rsidP="00D24726">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035722D1" w14:textId="77777777" w:rsidR="00D24726" w:rsidRPr="00201E3B" w:rsidRDefault="00D24726" w:rsidP="00D24726">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0DF5C1B" w14:textId="77777777" w:rsidR="00D24726" w:rsidRPr="00201E3B" w:rsidRDefault="00D24726" w:rsidP="00D24726">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clause 8.2.1.3;</w:t>
      </w:r>
    </w:p>
    <w:p w14:paraId="53DD49C7" w14:textId="77777777" w:rsidR="00D24726" w:rsidRPr="00201E3B" w:rsidRDefault="00D24726" w:rsidP="00D24726">
      <w:pPr>
        <w:pStyle w:val="B1"/>
      </w:pPr>
      <w:r w:rsidRPr="00201E3B">
        <w:t>-</w:t>
      </w:r>
      <w:r w:rsidRPr="00201E3B">
        <w:tab/>
        <w:t>to send an affiliation status change request in mandatory mode to another MCVideo user; or</w:t>
      </w:r>
    </w:p>
    <w:p w14:paraId="6B644C8E" w14:textId="77777777" w:rsidR="00D24726" w:rsidRPr="00201E3B" w:rsidRDefault="00D24726" w:rsidP="00D24726">
      <w:pPr>
        <w:pStyle w:val="B1"/>
      </w:pPr>
      <w:r w:rsidRPr="00201E3B">
        <w:t>-</w:t>
      </w:r>
      <w:r w:rsidRPr="00201E3B">
        <w:tab/>
        <w:t>any combination of the above;</w:t>
      </w:r>
    </w:p>
    <w:p w14:paraId="01D9C7B2" w14:textId="77777777" w:rsidR="00D24726" w:rsidRPr="00201E3B" w:rsidRDefault="00D24726" w:rsidP="00D24726">
      <w:r w:rsidRPr="00201E3B">
        <w:t xml:space="preserve">the MCVideo client shall generate a SIP PUBLISH request according to 3GPP TS 24.229 [11], IETF RFC 3903 [12], and </w:t>
      </w:r>
      <w:r w:rsidRPr="00201E3B">
        <w:rPr>
          <w:rFonts w:eastAsia="SimSun"/>
        </w:rPr>
        <w:t>IETF RFC 3856 [13]</w:t>
      </w:r>
      <w:r w:rsidRPr="00201E3B">
        <w:t>.</w:t>
      </w:r>
    </w:p>
    <w:p w14:paraId="1ACE9E8E" w14:textId="77777777" w:rsidR="00D24726" w:rsidRPr="00201E3B" w:rsidRDefault="00D24726" w:rsidP="00D24726">
      <w:r w:rsidRPr="00201E3B">
        <w:t>In the SIP PUBLISH request, the MCVideo client:</w:t>
      </w:r>
    </w:p>
    <w:p w14:paraId="03A56B7C" w14:textId="77777777" w:rsidR="00D24726" w:rsidRPr="00201E3B" w:rsidRDefault="00D24726" w:rsidP="00D24726">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7C191982" w14:textId="77777777" w:rsidR="00D24726" w:rsidRPr="00201E3B" w:rsidRDefault="00D24726" w:rsidP="00D24726">
      <w:pPr>
        <w:pStyle w:val="B1"/>
        <w:rPr>
          <w:lang w:eastAsia="ko-KR"/>
        </w:rPr>
      </w:pPr>
      <w:r w:rsidRPr="00201E3B">
        <w:rPr>
          <w:rFonts w:eastAsia="SimSun"/>
        </w:rPr>
        <w:t>2)</w:t>
      </w:r>
      <w:r w:rsidRPr="00201E3B">
        <w:rPr>
          <w:rFonts w:eastAsia="SimSun"/>
        </w:rPr>
        <w:tab/>
        <w:t xml:space="preserve">shall include an </w:t>
      </w:r>
      <w:r w:rsidRPr="00201E3B">
        <w:rPr>
          <w:lang w:eastAsia="ko-KR"/>
        </w:rPr>
        <w:t>application/</w:t>
      </w:r>
      <w:r w:rsidRPr="00201E3B">
        <w:t xml:space="preserve">vnd.3gpp.mcvideo-info+xml </w:t>
      </w:r>
      <w:r w:rsidRPr="00201E3B">
        <w:rPr>
          <w:lang w:eastAsia="ko-KR"/>
        </w:rPr>
        <w:t>MIME body. In the application/</w:t>
      </w:r>
      <w:r w:rsidRPr="00201E3B">
        <w:t xml:space="preserve">vnd.3gpp.mcvideo-info+xml </w:t>
      </w:r>
      <w:r w:rsidRPr="00201E3B">
        <w:rPr>
          <w:lang w:eastAsia="ko-KR"/>
        </w:rPr>
        <w:t xml:space="preserve">MIME body, the MCVideo client </w:t>
      </w:r>
      <w:r w:rsidRPr="00201E3B">
        <w:t xml:space="preserve">shall include the &lt;mcvideo-request-uri&gt; element set to the </w:t>
      </w:r>
      <w:r w:rsidRPr="00201E3B">
        <w:rPr>
          <w:lang w:eastAsia="ko-KR"/>
        </w:rPr>
        <w:t>MCVideo ID of the MCVideo user;</w:t>
      </w:r>
    </w:p>
    <w:p w14:paraId="69F48989" w14:textId="77777777" w:rsidR="00D24726" w:rsidRPr="00201E3B" w:rsidRDefault="00D24726" w:rsidP="00D24726">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RFC 6050 [14]</w:t>
      </w:r>
      <w:r w:rsidRPr="00201E3B">
        <w:t>;</w:t>
      </w:r>
    </w:p>
    <w:p w14:paraId="654D299B" w14:textId="77777777" w:rsidR="00D24726" w:rsidRPr="00201E3B" w:rsidRDefault="00D24726" w:rsidP="00D24726">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5C41FB2B" w14:textId="77777777" w:rsidR="00D24726" w:rsidRPr="00201E3B" w:rsidRDefault="00D24726" w:rsidP="00D24726">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A4D94FC" w14:textId="77777777" w:rsidR="00D24726" w:rsidRPr="00201E3B" w:rsidRDefault="00D24726" w:rsidP="00D24726">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3D5964C2" w14:textId="77777777" w:rsidR="00D24726" w:rsidRPr="00201E3B" w:rsidRDefault="00D24726" w:rsidP="00D24726">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clause </w:t>
      </w:r>
      <w:r w:rsidRPr="00201E3B">
        <w:t>8.3.1</w:t>
      </w:r>
      <w:r w:rsidRPr="00201E3B">
        <w:rPr>
          <w:rFonts w:eastAsia="SimSun"/>
        </w:rPr>
        <w:t>. In the MIME body, the MCVideo client:</w:t>
      </w:r>
    </w:p>
    <w:p w14:paraId="297B3ED2" w14:textId="77777777" w:rsidR="00D24726" w:rsidRPr="00201E3B" w:rsidRDefault="00D24726" w:rsidP="00D24726">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7825B7AE" w14:textId="77777777" w:rsidR="00D24726" w:rsidRPr="00201E3B" w:rsidRDefault="00D24726" w:rsidP="00D24726">
      <w:pPr>
        <w:pStyle w:val="B2"/>
        <w:rPr>
          <w:rFonts w:eastAsia="SimSun"/>
        </w:rPr>
      </w:pPr>
      <w:r w:rsidRPr="00201E3B">
        <w:rPr>
          <w:rFonts w:eastAsia="SimSun"/>
        </w:rPr>
        <w:t>b)</w:t>
      </w:r>
      <w:r w:rsidRPr="00201E3B">
        <w:rPr>
          <w:rFonts w:eastAsia="SimSun"/>
        </w:rPr>
        <w:tab/>
        <w:t>shall include the MCVideo client ID of the targeted MCVideo client;</w:t>
      </w:r>
    </w:p>
    <w:p w14:paraId="5A0493A8" w14:textId="77777777" w:rsidR="00D24726" w:rsidRPr="00201E3B" w:rsidRDefault="00D24726" w:rsidP="00D24726">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7CA18133" w14:textId="77777777" w:rsidR="00D24726" w:rsidRPr="00201E3B" w:rsidRDefault="00D24726" w:rsidP="00D24726">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AE67451" w14:textId="77777777" w:rsidR="00D24726" w:rsidRPr="00201E3B" w:rsidRDefault="00D24726" w:rsidP="00D24726">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56092BC1" w14:textId="77777777" w:rsidR="00D24726" w:rsidRPr="00201E3B" w:rsidRDefault="00D24726" w:rsidP="00D24726">
      <w:r w:rsidRPr="00201E3B">
        <w:t>[TS 24.281, clause 8.2.1.3]</w:t>
      </w:r>
    </w:p>
    <w:p w14:paraId="38E06D45" w14:textId="77777777" w:rsidR="00D24726" w:rsidRPr="00201E3B" w:rsidRDefault="00D24726" w:rsidP="00D24726">
      <w:pPr>
        <w:pStyle w:val="NO"/>
      </w:pPr>
      <w:r w:rsidRPr="00201E3B">
        <w:t>NOTE 1:</w:t>
      </w:r>
      <w:r w:rsidRPr="00201E3B">
        <w:tab/>
        <w:t>The MCVideo UE also uses this procedure to determine which MCVideo groups the MCVideo user successfully affiliated to.</w:t>
      </w:r>
    </w:p>
    <w:p w14:paraId="14CCC7F6" w14:textId="77777777" w:rsidR="00D24726" w:rsidRPr="00201E3B" w:rsidRDefault="00D24726" w:rsidP="00D24726">
      <w:r w:rsidRPr="00201E3B">
        <w:t>In order to discover MCVideo groups:</w:t>
      </w:r>
    </w:p>
    <w:p w14:paraId="0F1FDE52" w14:textId="77777777" w:rsidR="00D24726" w:rsidRPr="00201E3B" w:rsidRDefault="00D24726" w:rsidP="00D24726">
      <w:pPr>
        <w:pStyle w:val="B1"/>
      </w:pPr>
      <w:r w:rsidRPr="00201E3B">
        <w:t>1)</w:t>
      </w:r>
      <w:r w:rsidRPr="00201E3B">
        <w:tab/>
        <w:t>which the MCVideo user at an MCVideo client is affiliated to; or</w:t>
      </w:r>
    </w:p>
    <w:p w14:paraId="54A09ADF" w14:textId="77777777" w:rsidR="00D24726" w:rsidRPr="00201E3B" w:rsidRDefault="00D24726" w:rsidP="00D24726">
      <w:pPr>
        <w:pStyle w:val="B1"/>
      </w:pPr>
      <w:r w:rsidRPr="00201E3B">
        <w:t>2)</w:t>
      </w:r>
      <w:r w:rsidRPr="00201E3B">
        <w:tab/>
        <w:t>which another MCVideo user is affiliated to;</w:t>
      </w:r>
    </w:p>
    <w:p w14:paraId="306247DC" w14:textId="77777777" w:rsidR="00D24726" w:rsidRPr="00201E3B" w:rsidRDefault="00D24726" w:rsidP="00D24726">
      <w:pPr>
        <w:rPr>
          <w:rFonts w:eastAsia="SimSun"/>
        </w:rPr>
      </w:pPr>
      <w:r w:rsidRPr="00201E3B">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456B9D83" w14:textId="77777777" w:rsidR="00D24726" w:rsidRPr="00201E3B" w:rsidRDefault="00D24726" w:rsidP="00D24726">
      <w:r w:rsidRPr="00201E3B">
        <w:rPr>
          <w:rFonts w:eastAsia="SimSun"/>
        </w:rPr>
        <w:lastRenderedPageBreak/>
        <w:t>In the SIP SUBSCRIBE request, the MCVideo client:</w:t>
      </w:r>
    </w:p>
    <w:p w14:paraId="4C867538" w14:textId="77777777" w:rsidR="00D24726" w:rsidRPr="00201E3B" w:rsidRDefault="00D24726" w:rsidP="00D24726">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5D4BBBE2" w14:textId="77777777" w:rsidR="00D24726" w:rsidRPr="00201E3B" w:rsidRDefault="00D24726" w:rsidP="00D24726">
      <w:pPr>
        <w:pStyle w:val="B1"/>
        <w:rPr>
          <w:lang w:eastAsia="ko-KR"/>
        </w:rPr>
      </w:pPr>
      <w:r w:rsidRPr="00201E3B">
        <w:rPr>
          <w:rFonts w:eastAsia="SimSun"/>
        </w:rPr>
        <w:t>2)</w:t>
      </w:r>
      <w:r w:rsidRPr="00201E3B">
        <w:rPr>
          <w:rFonts w:eastAsia="SimSun"/>
        </w:rPr>
        <w:tab/>
        <w:t xml:space="preserve">shall include an </w:t>
      </w:r>
      <w:r w:rsidRPr="00201E3B">
        <w:rPr>
          <w:lang w:eastAsia="ko-KR"/>
        </w:rPr>
        <w:t>application/</w:t>
      </w:r>
      <w:r w:rsidRPr="00201E3B">
        <w:t xml:space="preserve">vnd.3gpp.mcvideo-info+xml </w:t>
      </w:r>
      <w:r w:rsidRPr="00201E3B">
        <w:rPr>
          <w:lang w:eastAsia="ko-KR"/>
        </w:rPr>
        <w:t>MIME body. In the application/</w:t>
      </w:r>
      <w:r w:rsidRPr="00201E3B">
        <w:t xml:space="preserve">vnd.3gpp.mcvideo-info+xml </w:t>
      </w:r>
      <w:r w:rsidRPr="00201E3B">
        <w:rPr>
          <w:lang w:eastAsia="ko-KR"/>
        </w:rPr>
        <w:t xml:space="preserve">MIME body, the MCVideo client </w:t>
      </w:r>
      <w:r w:rsidRPr="00201E3B">
        <w:t xml:space="preserve">shall include the &lt;mcvideo-request-uri&gt; element set to the </w:t>
      </w:r>
      <w:r w:rsidRPr="00201E3B">
        <w:rPr>
          <w:lang w:eastAsia="ko-KR"/>
        </w:rPr>
        <w:t>MCVideo ID of the targeted MCVideo user;</w:t>
      </w:r>
    </w:p>
    <w:p w14:paraId="3D73C570" w14:textId="77777777" w:rsidR="00D24726" w:rsidRPr="00201E3B" w:rsidRDefault="00D24726" w:rsidP="00D24726">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RFC 6050 [14]</w:t>
      </w:r>
      <w:r w:rsidRPr="00201E3B">
        <w:t>;</w:t>
      </w:r>
    </w:p>
    <w:p w14:paraId="1D6A2897" w14:textId="77777777" w:rsidR="00D24726" w:rsidRPr="00201E3B" w:rsidRDefault="00D24726" w:rsidP="00D24726">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0CA3E69A" w14:textId="77777777" w:rsidR="00D24726" w:rsidRPr="00201E3B" w:rsidRDefault="00D24726" w:rsidP="00D24726">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6D248D6" w14:textId="77777777" w:rsidR="00D24726" w:rsidRPr="00201E3B" w:rsidRDefault="00D24726" w:rsidP="00D24726">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4C40F7A2" w14:textId="77777777" w:rsidR="00D24726" w:rsidRPr="00201E3B" w:rsidRDefault="00D24726" w:rsidP="00D24726">
      <w:pPr>
        <w:pStyle w:val="B1"/>
        <w:rPr>
          <w:rFonts w:eastAsia="SimSun"/>
        </w:rPr>
      </w:pPr>
      <w:r w:rsidRPr="00201E3B">
        <w:rPr>
          <w:lang w:eastAsia="ko-KR"/>
        </w:rPr>
        <w:t>6)</w:t>
      </w:r>
      <w:r w:rsidRPr="00201E3B">
        <w:rPr>
          <w:lang w:eastAsia="ko-KR"/>
        </w:rPr>
        <w:tab/>
        <w:t xml:space="preserve">shall include an Accept header field containing the </w:t>
      </w:r>
      <w:r w:rsidRPr="00201E3B">
        <w:rPr>
          <w:rFonts w:eastAsia="SimSun"/>
        </w:rPr>
        <w:t>application/pidf+xml MIME type; and</w:t>
      </w:r>
    </w:p>
    <w:p w14:paraId="7368DD09" w14:textId="77777777" w:rsidR="00D24726" w:rsidRPr="00201E3B" w:rsidRDefault="00D24726" w:rsidP="00D24726">
      <w:pPr>
        <w:pStyle w:val="B1"/>
        <w:rPr>
          <w:lang w:eastAsia="ko-KR"/>
        </w:rPr>
      </w:pPr>
      <w:r w:rsidRPr="00201E3B">
        <w:rPr>
          <w:lang w:eastAsia="ko-KR"/>
        </w:rPr>
        <w:t>7)</w:t>
      </w:r>
      <w:r w:rsidRPr="00201E3B">
        <w:rPr>
          <w:lang w:eastAsia="ko-KR"/>
        </w:rPr>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rsidRPr="00201E3B">
        <w:t>8.3.2</w:t>
      </w:r>
      <w:r w:rsidRPr="00201E3B">
        <w:rPr>
          <w:rFonts w:eastAsia="SimSun"/>
        </w:rPr>
        <w:t>.</w:t>
      </w:r>
    </w:p>
    <w:p w14:paraId="18F4A4A6" w14:textId="77777777" w:rsidR="00D24726" w:rsidRPr="00201E3B" w:rsidRDefault="00D24726" w:rsidP="00D24726">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7C5D29E0" w14:textId="77777777" w:rsidR="00D24726" w:rsidRPr="00201E3B" w:rsidRDefault="00D24726" w:rsidP="00D24726">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1D1C71B6" w14:textId="77777777" w:rsidR="00D24726" w:rsidRPr="00201E3B" w:rsidRDefault="00D24726" w:rsidP="00D24726">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74305FE" w14:textId="77777777" w:rsidR="00D24726" w:rsidRPr="00201E3B" w:rsidRDefault="00D24726" w:rsidP="00D24726">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1149C7EE" w14:textId="77777777" w:rsidR="00D24726" w:rsidRPr="00201E3B" w:rsidRDefault="00D24726" w:rsidP="00D24726">
      <w:pPr>
        <w:pStyle w:val="B1"/>
        <w:rPr>
          <w:lang w:eastAsia="ko-KR"/>
        </w:rPr>
      </w:pPr>
      <w:r w:rsidRPr="00201E3B">
        <w:rPr>
          <w:lang w:eastAsia="ko-KR"/>
        </w:rPr>
        <w:t>3)</w:t>
      </w:r>
      <w:r w:rsidRPr="00201E3B">
        <w:rPr>
          <w:lang w:eastAsia="ko-KR"/>
        </w:rPr>
        <w:tab/>
        <w:t xml:space="preserve">shall include an Accept header field containing the </w:t>
      </w:r>
      <w:r w:rsidRPr="00201E3B">
        <w:rPr>
          <w:rFonts w:eastAsia="SimSun"/>
        </w:rPr>
        <w:t>application/pidf+xml MIME type</w:t>
      </w:r>
      <w:r w:rsidRPr="00201E3B">
        <w:rPr>
          <w:lang w:eastAsia="ko-KR"/>
        </w:rPr>
        <w:t>.</w:t>
      </w:r>
    </w:p>
    <w:p w14:paraId="5687A317" w14:textId="77777777" w:rsidR="00D24726" w:rsidRPr="00201E3B" w:rsidRDefault="00D24726" w:rsidP="00D24726">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C889AF3" w14:textId="77777777" w:rsidR="00D24726" w:rsidRPr="00201E3B" w:rsidRDefault="00D24726" w:rsidP="00D24726">
      <w:r w:rsidRPr="00201E3B">
        <w:t>[TS 24.281, clause 9.2.4.2.2]</w:t>
      </w:r>
    </w:p>
    <w:p w14:paraId="0FAD1DD8" w14:textId="77777777" w:rsidR="00D24726" w:rsidRPr="00201E3B" w:rsidRDefault="00D24726" w:rsidP="00D24726">
      <w:r w:rsidRPr="00201E3B">
        <w:t>Upon receiving a "SIP MESSAGE request for group selection change request for terminating client", the MCVideo client:</w:t>
      </w:r>
    </w:p>
    <w:p w14:paraId="7F5E9878" w14:textId="77777777" w:rsidR="00D24726" w:rsidRPr="00201E3B" w:rsidRDefault="00D24726" w:rsidP="00D24726">
      <w:pPr>
        <w:pStyle w:val="B1"/>
      </w:pPr>
      <w:r w:rsidRPr="00201E3B">
        <w:t>1)</w:t>
      </w:r>
      <w:r w:rsidRPr="00201E3B">
        <w:tab/>
        <w:t>if the received SIP MESSAGE request contains an application/vnd.3gpp.mcvideo-info+xml MIME body containing an &lt;affiliation-required&gt; element set to a value of "true":</w:t>
      </w:r>
    </w:p>
    <w:p w14:paraId="6B0C2BDA" w14:textId="77777777" w:rsidR="00D24726" w:rsidRPr="00201E3B" w:rsidRDefault="00D24726" w:rsidP="00D24726">
      <w:pPr>
        <w:pStyle w:val="B2"/>
      </w:pPr>
      <w:r w:rsidRPr="00201E3B">
        <w:t>a)</w:t>
      </w:r>
      <w:r w:rsidRPr="00201E3B">
        <w:tab/>
        <w:t>shall invoke the procedures of clause 8.2.1.2 to affiliate to the MCVideo group identified by the contents of the &lt;mcvideo-calling-group-id&gt; included in the application/vnd.3gpp.mcvideo-info+xml MIME body;</w:t>
      </w:r>
    </w:p>
    <w:p w14:paraId="4CFB3890" w14:textId="77777777" w:rsidR="00D24726" w:rsidRPr="00201E3B" w:rsidRDefault="00D24726" w:rsidP="00D24726">
      <w:pPr>
        <w:pStyle w:val="B2"/>
      </w:pPr>
      <w:r w:rsidRPr="00201E3B">
        <w:t>b)</w:t>
      </w:r>
      <w:r w:rsidRPr="00201E3B">
        <w:tab/>
        <w:t>if the MCVideo client has not already invoked the procedures of clause 8.2.1.3, shall invoke the procedures of clause 8.2.1.3; and</w:t>
      </w:r>
    </w:p>
    <w:p w14:paraId="5CB5DB94" w14:textId="77777777" w:rsidR="00D24726" w:rsidRPr="00201E3B" w:rsidRDefault="00D24726" w:rsidP="00D24726">
      <w:pPr>
        <w:pStyle w:val="B2"/>
      </w:pPr>
      <w:r w:rsidRPr="00201E3B">
        <w:t>c)</w:t>
      </w:r>
      <w:r w:rsidRPr="00201E3B">
        <w:tab/>
        <w:t xml:space="preserve">upon receiving a SIP NOTIFY request including a &lt;p-id&gt; element set to a value matching the &lt;p-id&gt; value included in the SIP PUBLISH request sent in step 1) a) above as specified in clause 8.2.1.3, shall determine if </w:t>
      </w:r>
      <w:r w:rsidRPr="00201E3B">
        <w:lastRenderedPageBreak/>
        <w:t>the affiliation procedure to the MCVideo group identified by the contents of the &lt;mcvideo-calling-group-id&gt; in the received SIP MESSAGE request was successful;</w:t>
      </w:r>
    </w:p>
    <w:p w14:paraId="47B5B2DA" w14:textId="77777777" w:rsidR="00D24726" w:rsidRPr="00201E3B" w:rsidRDefault="00D24726" w:rsidP="00D24726">
      <w:pPr>
        <w:pStyle w:val="B1"/>
      </w:pPr>
      <w:r w:rsidRPr="00201E3B">
        <w:t>2)</w:t>
      </w:r>
      <w:r w:rsidRPr="00201E3B">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09B393A" w14:textId="47EFEEE7" w:rsidR="00D24726" w:rsidRPr="00201E3B" w:rsidRDefault="00D24726" w:rsidP="00D24726">
      <w:pPr>
        <w:pStyle w:val="B2"/>
      </w:pPr>
      <w:r w:rsidRPr="00201E3B">
        <w:t>a)</w:t>
      </w:r>
      <w:r w:rsidRPr="00201E3B">
        <w:tab/>
        <w:t xml:space="preserve">shall change the MCVideo client's selected group to the MCVideo group identified by the contents of the </w:t>
      </w:r>
      <w:r w:rsidRPr="000F7191">
        <w:t xml:space="preserve">&lt;mcvideo-calling-group-id&gt; </w:t>
      </w:r>
      <w:r w:rsidRPr="00201E3B">
        <w:t>element contained in the application/vnd.3gpp.mcvideo-info+xml MIME body included in the received SIP MESSAGE request; and</w:t>
      </w:r>
    </w:p>
    <w:p w14:paraId="7DEF2C59" w14:textId="77777777" w:rsidR="00D24726" w:rsidRPr="00201E3B" w:rsidRDefault="00D24726" w:rsidP="00D24726">
      <w:pPr>
        <w:pStyle w:val="B2"/>
      </w:pPr>
      <w:r w:rsidRPr="00201E3B">
        <w:t>b)</w:t>
      </w:r>
      <w:r w:rsidRPr="00201E3B">
        <w:tab/>
        <w:t>shall determine the success or failure of the change of selected group action;</w:t>
      </w:r>
    </w:p>
    <w:p w14:paraId="5B856112" w14:textId="77777777" w:rsidR="00D24726" w:rsidRPr="00201E3B" w:rsidRDefault="00D24726" w:rsidP="00D24726">
      <w:pPr>
        <w:pStyle w:val="B1"/>
      </w:pPr>
      <w:r w:rsidRPr="00201E3B">
        <w:t>3)</w:t>
      </w:r>
      <w:r w:rsidRPr="00201E3B">
        <w:tab/>
        <w:t xml:space="preserve">shall </w:t>
      </w:r>
      <w:r w:rsidRPr="00201E3B">
        <w:rPr>
          <w:rFonts w:eastAsia="SimSun"/>
        </w:rPr>
        <w:t xml:space="preserve">generate a SIP MESSAGE request in accordance with 3GPP TS 24.229 [11] and </w:t>
      </w:r>
      <w:r w:rsidRPr="00201E3B">
        <w:rPr>
          <w:lang w:eastAsia="ko-KR"/>
        </w:rPr>
        <w:t xml:space="preserve">IETF RFC 3428 [17] </w:t>
      </w:r>
      <w:r w:rsidRPr="00201E3B">
        <w:t>with the following clarifications:</w:t>
      </w:r>
    </w:p>
    <w:p w14:paraId="26E9CA6E" w14:textId="77777777" w:rsidR="00D24726" w:rsidRPr="00201E3B" w:rsidRDefault="00D24726" w:rsidP="00D24726">
      <w:pPr>
        <w:pStyle w:val="B2"/>
      </w:pPr>
      <w:r w:rsidRPr="00201E3B">
        <w:t>a)</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MS Mincho"/>
        </w:rPr>
        <w:t xml:space="preserve">RFC 6050 [14] </w:t>
      </w:r>
      <w:r w:rsidRPr="00201E3B">
        <w:t>in the SIP MESSAGE request;</w:t>
      </w:r>
    </w:p>
    <w:p w14:paraId="72079E19" w14:textId="77777777" w:rsidR="00D24726" w:rsidRPr="00201E3B" w:rsidRDefault="00D24726" w:rsidP="00D24726">
      <w:pPr>
        <w:pStyle w:val="B2"/>
      </w:pPr>
      <w:r w:rsidRPr="00201E3B">
        <w:t>b)</w:t>
      </w:r>
      <w:r w:rsidRPr="00201E3B">
        <w:tab/>
        <w:t xml:space="preserve">shall include an Accept-Contact header field with the </w:t>
      </w:r>
      <w:r w:rsidRPr="00201E3B">
        <w:rPr>
          <w:rFonts w:eastAsia="SimSun"/>
          <w:lang w:eastAsia="zh-CN"/>
        </w:rPr>
        <w:t>g.3gpp.icsi-ref</w:t>
      </w:r>
      <w:r w:rsidRPr="00201E3B">
        <w:t xml:space="preserve"> media feature tag containing the value of "urn:urn-7:3gpp-service.ims.icsi.mcvideo" along with the "require" and "explicit" header field parameters according to IETF RFC 3841 [20];</w:t>
      </w:r>
    </w:p>
    <w:p w14:paraId="29491181" w14:textId="5AACF33A" w:rsidR="00D24726" w:rsidRPr="00201E3B" w:rsidRDefault="00D24726" w:rsidP="00D24726">
      <w:pPr>
        <w:pStyle w:val="B2"/>
      </w:pPr>
      <w:r w:rsidRPr="00201E3B">
        <w:t>c)</w:t>
      </w:r>
      <w:r w:rsidRPr="00201E3B">
        <w:tab/>
        <w:t>may include a P-Preferred-Identity header field in the SIP MESSAGE request containing a public user identity as specified in 3GPP TS 24.229 [11];</w:t>
      </w:r>
    </w:p>
    <w:p w14:paraId="73315568" w14:textId="77777777" w:rsidR="00D24726" w:rsidRPr="00201E3B" w:rsidRDefault="00D24726" w:rsidP="00D24726">
      <w:pPr>
        <w:pStyle w:val="B2"/>
      </w:pPr>
      <w:r w:rsidRPr="00201E3B">
        <w:t>d)</w:t>
      </w:r>
      <w:r w:rsidRPr="00201E3B">
        <w:tab/>
        <w:t>shall include in an application/resource-lists+xml MIME body, the MCVideo ID contained in the &lt;mcvideo-calling-user-id&gt; element in the application/ vnd.3gpp.mcvideo-info+xml MIME body of the received SIP MESSAGE request;</w:t>
      </w:r>
      <w:r>
        <w:t xml:space="preserve"> and</w:t>
      </w:r>
    </w:p>
    <w:p w14:paraId="46A664ED" w14:textId="77777777" w:rsidR="00D24726" w:rsidRPr="00623469" w:rsidRDefault="00D24726" w:rsidP="00D24726">
      <w:pPr>
        <w:ind w:left="851" w:hanging="284"/>
      </w:pPr>
      <w:r w:rsidRPr="00623469">
        <w:t>e)</w:t>
      </w:r>
      <w:r w:rsidRPr="00623469">
        <w:tab/>
        <w:t>shall include an application/vnd.3gpp.mcvideo-info+xml MIME body as specified in clause F.1 with the &lt;mcvideoinfo&gt; element containing the &lt;mcvideo-Params&gt; element containing:</w:t>
      </w:r>
    </w:p>
    <w:p w14:paraId="787AB288" w14:textId="77777777" w:rsidR="00D24726" w:rsidRDefault="00D24726" w:rsidP="00D24726">
      <w:pPr>
        <w:pStyle w:val="B3"/>
      </w:pPr>
      <w:r>
        <w:t>i)</w:t>
      </w:r>
      <w:r>
        <w:tab/>
        <w:t>the &lt;mcvideo-request-uri&gt; set to the MCVideo group identity identified by the contents of the &lt;mcvideo-calling-group-id&gt; element contained in the received SIP MESSAGE request; and</w:t>
      </w:r>
    </w:p>
    <w:p w14:paraId="162014D4" w14:textId="77777777" w:rsidR="00D24726" w:rsidRDefault="00D24726" w:rsidP="00D24726">
      <w:pPr>
        <w:pStyle w:val="B3"/>
      </w:pPr>
      <w:r>
        <w:t>ii)</w:t>
      </w:r>
      <w:r>
        <w:tab/>
        <w:t>an &lt;anyExt&gt; element containing:</w:t>
      </w:r>
    </w:p>
    <w:p w14:paraId="67CBC196" w14:textId="77777777" w:rsidR="00D24726" w:rsidRDefault="00D24726" w:rsidP="00D24726">
      <w:pPr>
        <w:pStyle w:val="B4"/>
      </w:pPr>
      <w:r>
        <w:t>A)</w:t>
      </w:r>
      <w:r>
        <w:tab/>
        <w:t>the &lt;response-type&gt; element set to a value of "group-selection-change-response</w:t>
      </w:r>
      <w:r>
        <w:rPr>
          <w:lang w:eastAsia="ko-KR"/>
        </w:rPr>
        <w:t>"</w:t>
      </w:r>
      <w:r>
        <w:t>;</w:t>
      </w:r>
    </w:p>
    <w:p w14:paraId="0ECE76A8" w14:textId="77777777" w:rsidR="00D24726" w:rsidRDefault="00D24726" w:rsidP="00D24726">
      <w:pPr>
        <w:pStyle w:val="B4"/>
      </w:pPr>
      <w:r>
        <w:t>B)</w:t>
      </w:r>
      <w:r>
        <w:tab/>
        <w:t>if the MCVideo client was able to successfully change the selected group as determined in step 2) b) above, a &lt;selected-group-change-outcome&gt; element set to a value of "success"; and</w:t>
      </w:r>
    </w:p>
    <w:p w14:paraId="21AAB25F" w14:textId="77777777" w:rsidR="00D24726" w:rsidRDefault="00D24726" w:rsidP="00D24726">
      <w:pPr>
        <w:pStyle w:val="B4"/>
      </w:pPr>
      <w:r>
        <w:t>C)</w:t>
      </w:r>
      <w:r>
        <w:tab/>
        <w:t>if the MCVideo client:</w:t>
      </w:r>
    </w:p>
    <w:p w14:paraId="2C89A7DA" w14:textId="77777777" w:rsidR="00D24726" w:rsidRDefault="00D24726" w:rsidP="00D24726">
      <w:pPr>
        <w:pStyle w:val="B5"/>
      </w:pPr>
      <w:r>
        <w:t>I)</w:t>
      </w:r>
      <w:r>
        <w:tab/>
        <w:t>was required to affiliate to the MCVideo group identified by the contents of the &lt;mcvideo-calling-group-id&gt; in the received SIP MESSAGE request and the affiliation failed as determined in step 1) c); or</w:t>
      </w:r>
    </w:p>
    <w:p w14:paraId="37F918A8" w14:textId="77777777" w:rsidR="00D24726" w:rsidRDefault="00D24726" w:rsidP="00D24726">
      <w:pPr>
        <w:pStyle w:val="B5"/>
      </w:pPr>
      <w:r>
        <w:t>II)</w:t>
      </w:r>
      <w:r>
        <w:tab/>
        <w:t>failed to change the selected group as determined in step 2) b);</w:t>
      </w:r>
    </w:p>
    <w:p w14:paraId="6A33C34A" w14:textId="77777777" w:rsidR="00D24726" w:rsidRDefault="00D24726" w:rsidP="00D24726">
      <w:pPr>
        <w:pStyle w:val="B4"/>
      </w:pPr>
      <w:r>
        <w:t>then a &lt;selected-group-change-outcome&gt; element set to a value of "fail";</w:t>
      </w:r>
    </w:p>
    <w:p w14:paraId="08340FC4" w14:textId="77777777" w:rsidR="00D24726" w:rsidRPr="00201E3B" w:rsidRDefault="00D24726" w:rsidP="00D24726">
      <w:pPr>
        <w:pStyle w:val="B1"/>
      </w:pPr>
      <w:r w:rsidRPr="00201E3B">
        <w:t>4)</w:t>
      </w:r>
      <w:r w:rsidRPr="00201E3B">
        <w:tab/>
        <w:t>should indicate to the MCVideo user the success or failure of the requested change of selected group action;</w:t>
      </w:r>
    </w:p>
    <w:p w14:paraId="504D8468" w14:textId="77777777" w:rsidR="00D24726" w:rsidRPr="00201E3B" w:rsidRDefault="00D24726" w:rsidP="00D24726">
      <w:pPr>
        <w:pStyle w:val="B1"/>
        <w:rPr>
          <w:rFonts w:eastAsia="SimSun"/>
        </w:rPr>
      </w:pPr>
      <w:r w:rsidRPr="00201E3B">
        <w:rPr>
          <w:lang w:eastAsia="ko-KR"/>
        </w:rPr>
        <w:t>5)</w:t>
      </w:r>
      <w:r w:rsidRPr="00201E3B">
        <w:rPr>
          <w:lang w:eastAsia="ko-KR"/>
        </w:rPr>
        <w:tab/>
      </w:r>
      <w:r w:rsidRPr="00201E3B">
        <w:rPr>
          <w:rFonts w:eastAsia="SimSun"/>
        </w:rPr>
        <w:t xml:space="preserve">shall set the Request-URI to the public service identity </w:t>
      </w:r>
      <w:r w:rsidRPr="00201E3B">
        <w:t>identifying the participating MCVideo function serving the MCVideo user</w:t>
      </w:r>
      <w:r w:rsidRPr="00201E3B">
        <w:rPr>
          <w:rFonts w:eastAsia="SimSun"/>
        </w:rPr>
        <w:t>; and</w:t>
      </w:r>
    </w:p>
    <w:p w14:paraId="48DD5815" w14:textId="77777777" w:rsidR="00D24726" w:rsidRPr="00201E3B" w:rsidRDefault="00D24726" w:rsidP="00D24726">
      <w:pPr>
        <w:pStyle w:val="B1"/>
      </w:pPr>
      <w:r w:rsidRPr="00201E3B">
        <w:rPr>
          <w:lang w:eastAsia="ko-KR"/>
        </w:rPr>
        <w:t>6)</w:t>
      </w:r>
      <w:r w:rsidRPr="00201E3B">
        <w:rPr>
          <w:lang w:eastAsia="ko-KR"/>
        </w:rPr>
        <w:tab/>
        <w:t xml:space="preserve">shall send the </w:t>
      </w:r>
      <w:r w:rsidRPr="00201E3B">
        <w:rPr>
          <w:rFonts w:eastAsia="SimSun"/>
        </w:rPr>
        <w:t>SIP MESSAGE request according to rules and procedures of 3GPP TS 24.229 [11].</w:t>
      </w:r>
    </w:p>
    <w:p w14:paraId="6E88F059" w14:textId="77777777" w:rsidR="00D24726" w:rsidRPr="00201E3B" w:rsidRDefault="00D24726" w:rsidP="00D24726">
      <w:pPr>
        <w:pStyle w:val="H6"/>
      </w:pPr>
      <w:r w:rsidRPr="00201E3B">
        <w:lastRenderedPageBreak/>
        <w:t>6.1.4.2.3</w:t>
      </w:r>
      <w:r w:rsidRPr="00201E3B">
        <w:tab/>
        <w:t>Test description</w:t>
      </w:r>
    </w:p>
    <w:p w14:paraId="1679748E" w14:textId="77777777" w:rsidR="00D24726" w:rsidRPr="00201E3B" w:rsidRDefault="00D24726" w:rsidP="00D24726">
      <w:pPr>
        <w:pStyle w:val="H6"/>
      </w:pPr>
      <w:r w:rsidRPr="00201E3B">
        <w:t>6.1.4.2.3.1</w:t>
      </w:r>
      <w:r w:rsidRPr="00201E3B">
        <w:tab/>
        <w:t>Pre-test conditions</w:t>
      </w:r>
    </w:p>
    <w:p w14:paraId="4C79268E" w14:textId="77777777" w:rsidR="00D24726" w:rsidRPr="00201E3B" w:rsidRDefault="00D24726" w:rsidP="00D24726">
      <w:r w:rsidRPr="00201E3B">
        <w:t>Same pre-test conditions as for MCPTT test case 6.1.4.2 (TS 36.579-2 [24]) with the following exception(s):</w:t>
      </w:r>
    </w:p>
    <w:p w14:paraId="5EC8ED8D" w14:textId="77777777" w:rsidR="00D24726" w:rsidRPr="00201E3B" w:rsidRDefault="00D24726" w:rsidP="00D24726">
      <w:pPr>
        <w:pStyle w:val="B1"/>
      </w:pPr>
      <w:r w:rsidRPr="00201E3B">
        <w:t>-</w:t>
      </w:r>
      <w:r w:rsidRPr="00201E3B">
        <w:tab/>
        <w:t>The term "MCPTT" is replaced with "MCVideo"</w:t>
      </w:r>
    </w:p>
    <w:p w14:paraId="5D4E1D80" w14:textId="77777777" w:rsidR="00D24726" w:rsidRPr="00201E3B" w:rsidRDefault="00D24726" w:rsidP="00D24726">
      <w:pPr>
        <w:pStyle w:val="H6"/>
      </w:pPr>
      <w:r w:rsidRPr="00201E3B">
        <w:t>6.1.4.2.3.2</w:t>
      </w:r>
      <w:r w:rsidRPr="00201E3B">
        <w:tab/>
        <w:t>Test procedure sequence</w:t>
      </w:r>
    </w:p>
    <w:p w14:paraId="18CEAB31" w14:textId="77777777" w:rsidR="00D24726" w:rsidRPr="00201E3B" w:rsidRDefault="00D24726" w:rsidP="00D24726">
      <w:r w:rsidRPr="00201E3B">
        <w:t>Same test procedure sequence as for MCPTT test case 6.1.4.2 (TS 36.579-2 [24]) with the following exception(s):</w:t>
      </w:r>
    </w:p>
    <w:p w14:paraId="4B8A3BA9" w14:textId="77777777" w:rsidR="00D24726" w:rsidRPr="00201E3B" w:rsidRDefault="00D24726" w:rsidP="00D24726">
      <w:pPr>
        <w:pStyle w:val="B1"/>
      </w:pPr>
      <w:r w:rsidRPr="00201E3B">
        <w:t>-</w:t>
      </w:r>
      <w:r w:rsidRPr="00201E3B">
        <w:tab/>
        <w:t>The term "MCPTT" is replaced with "MCVideo"</w:t>
      </w:r>
    </w:p>
    <w:p w14:paraId="111F9977" w14:textId="77777777" w:rsidR="00D24726" w:rsidRPr="00201E3B" w:rsidRDefault="00D24726" w:rsidP="00D24726">
      <w:pPr>
        <w:pStyle w:val="H6"/>
      </w:pPr>
      <w:r w:rsidRPr="00201E3B">
        <w:t>6.1.4.2.3.3</w:t>
      </w:r>
      <w:r w:rsidRPr="00201E3B">
        <w:tab/>
        <w:t>Specific message contents</w:t>
      </w:r>
    </w:p>
    <w:p w14:paraId="044F2042" w14:textId="77777777" w:rsidR="00D24726" w:rsidRPr="00201E3B" w:rsidRDefault="00D24726" w:rsidP="00D24726">
      <w:r w:rsidRPr="00201E3B">
        <w:t>Same specific message contents as for MCPTT test case 6.1.4.2 (TS 36.579-2 [24]) with the following exception(s):</w:t>
      </w:r>
    </w:p>
    <w:p w14:paraId="6A953607" w14:textId="77777777" w:rsidR="00D24726" w:rsidRPr="00201E3B" w:rsidRDefault="00D24726" w:rsidP="00D24726">
      <w:pPr>
        <w:pStyle w:val="B1"/>
      </w:pPr>
      <w:r w:rsidRPr="00201E3B">
        <w:t>-</w:t>
      </w:r>
      <w:r w:rsidRPr="00201E3B">
        <w:tab/>
        <w:t>The term "MCPTT" is replaced with "MCVideo"</w:t>
      </w:r>
    </w:p>
    <w:p w14:paraId="5E3C0944" w14:textId="4FA4AB63" w:rsidR="002A4F7D" w:rsidRPr="00201E3B" w:rsidRDefault="00D24726" w:rsidP="00D24726">
      <w:pPr>
        <w:pStyle w:val="B1"/>
      </w:pPr>
      <w:r w:rsidRPr="00201E3B">
        <w:t>-</w:t>
      </w:r>
      <w:r w:rsidRPr="00201E3B">
        <w:tab/>
        <w:t>Condition MCVIDEO is used for all messages.</w:t>
      </w:r>
    </w:p>
    <w:p w14:paraId="1D716FD6" w14:textId="32829E94" w:rsidR="00784A32" w:rsidRPr="00201E3B" w:rsidRDefault="00784A32" w:rsidP="00784A32">
      <w:pPr>
        <w:pStyle w:val="Heading2"/>
      </w:pPr>
      <w:bookmarkStart w:id="589" w:name="_Toc99871285"/>
      <w:bookmarkStart w:id="590" w:name="_Toc123748487"/>
      <w:r w:rsidRPr="00201E3B">
        <w:t>6.2</w:t>
      </w:r>
      <w:r w:rsidRPr="00201E3B">
        <w:tab/>
        <w:t>Private Calls</w:t>
      </w:r>
      <w:bookmarkEnd w:id="496"/>
      <w:bookmarkEnd w:id="497"/>
      <w:bookmarkEnd w:id="498"/>
      <w:bookmarkEnd w:id="499"/>
      <w:bookmarkEnd w:id="577"/>
      <w:bookmarkEnd w:id="589"/>
      <w:bookmarkEnd w:id="590"/>
    </w:p>
    <w:p w14:paraId="3F72B959" w14:textId="77777777" w:rsidR="00F67D29" w:rsidRPr="000975A9" w:rsidRDefault="00F67D29" w:rsidP="00F67D29">
      <w:pPr>
        <w:pStyle w:val="Heading3"/>
        <w:rPr>
          <w:rFonts w:cs="Arial"/>
          <w:szCs w:val="28"/>
        </w:rPr>
      </w:pPr>
      <w:bookmarkStart w:id="591" w:name="_Toc52787542"/>
      <w:bookmarkStart w:id="592" w:name="_Toc52787724"/>
      <w:bookmarkStart w:id="593" w:name="_Toc75906946"/>
      <w:bookmarkStart w:id="594" w:name="_Toc75907283"/>
      <w:bookmarkStart w:id="595" w:name="_Toc84345733"/>
      <w:bookmarkStart w:id="596" w:name="_Toc123748488"/>
      <w:r w:rsidRPr="000975A9">
        <w:rPr>
          <w:rFonts w:cs="Arial"/>
          <w:szCs w:val="28"/>
        </w:rPr>
        <w:t>6.2.1</w:t>
      </w:r>
      <w:r w:rsidRPr="000975A9">
        <w:rPr>
          <w:rFonts w:cs="Arial"/>
          <w:szCs w:val="28"/>
        </w:rPr>
        <w:tab/>
        <w:t>On-network / Private Call / On-demand / Automatic Commencement Mode / With Transmission Control / Upgrade to Emergency Call / Cancellation of Emergency on User Request / Client Originated (CO)</w:t>
      </w:r>
      <w:bookmarkEnd w:id="591"/>
      <w:bookmarkEnd w:id="592"/>
      <w:bookmarkEnd w:id="593"/>
      <w:bookmarkEnd w:id="594"/>
      <w:bookmarkEnd w:id="595"/>
      <w:bookmarkEnd w:id="596"/>
    </w:p>
    <w:p w14:paraId="2F3D5644" w14:textId="77777777" w:rsidR="00F67D29" w:rsidRPr="000975A9" w:rsidRDefault="00F67D29" w:rsidP="00F67D29">
      <w:pPr>
        <w:pStyle w:val="H6"/>
      </w:pPr>
      <w:bookmarkStart w:id="597" w:name="_Toc52787543"/>
      <w:bookmarkStart w:id="598" w:name="_Toc52787725"/>
      <w:bookmarkStart w:id="599" w:name="_Toc75906947"/>
      <w:bookmarkStart w:id="600" w:name="_Toc75907284"/>
      <w:r w:rsidRPr="000975A9">
        <w:t>6.2.1.1</w:t>
      </w:r>
      <w:r w:rsidRPr="000975A9">
        <w:tab/>
        <w:t>Test Purpose (TP)</w:t>
      </w:r>
      <w:bookmarkEnd w:id="597"/>
      <w:bookmarkEnd w:id="598"/>
      <w:bookmarkEnd w:id="599"/>
      <w:bookmarkEnd w:id="600"/>
    </w:p>
    <w:p w14:paraId="5F232B65" w14:textId="77777777" w:rsidR="00F67D29" w:rsidRPr="000975A9" w:rsidRDefault="00F67D29" w:rsidP="00F67D29">
      <w:pPr>
        <w:pStyle w:val="H6"/>
      </w:pPr>
      <w:r w:rsidRPr="000975A9">
        <w:t>(1)</w:t>
      </w:r>
    </w:p>
    <w:p w14:paraId="6344A079" w14:textId="77777777" w:rsidR="00F67D29" w:rsidRPr="000975A9" w:rsidRDefault="00F67D29" w:rsidP="00F67D29">
      <w:pPr>
        <w:pStyle w:val="PL"/>
        <w:rPr>
          <w:noProof w:val="0"/>
        </w:rPr>
      </w:pPr>
      <w:r w:rsidRPr="000975A9">
        <w:rPr>
          <w:b/>
          <w:noProof w:val="0"/>
        </w:rPr>
        <w:t>with</w:t>
      </w:r>
      <w:r w:rsidRPr="000975A9">
        <w:rPr>
          <w:noProof w:val="0"/>
        </w:rPr>
        <w:t xml:space="preserve"> { the UE (MCVideo Client) registered and authorised for MCVideo Service, including authorised to initiate/cancel Private and Private Emergency Calls with Automatic Commencement }</w:t>
      </w:r>
    </w:p>
    <w:p w14:paraId="5ACD398B"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0E255F71"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the establishment of a MCVideo Private Call, On-demand  Automatic Commencement Mode, no force of Automatic Commencement, applying end-to-end communication security with Transmission Control }</w:t>
      </w:r>
    </w:p>
    <w:p w14:paraId="4ACB32A3"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sends a SIP INVITE message requesting Private Call On-demand Automatic Commencement Mode, applying end-to-end communication security, and offering a media-level section for a media-transmission control entity, </w:t>
      </w:r>
      <w:r w:rsidRPr="000975A9">
        <w:rPr>
          <w:b/>
          <w:noProof w:val="0"/>
        </w:rPr>
        <w:t>and</w:t>
      </w:r>
      <w:r w:rsidRPr="000975A9">
        <w:rPr>
          <w:noProof w:val="0"/>
        </w:rPr>
        <w:t>, after indication from the SS (MCVideo Server) that Transmission is granted, the UE (MCVideo Client) provides transmission granted notification to the user, sends an acknowledgement to the SS (MCVideo Server)  }</w:t>
      </w:r>
    </w:p>
    <w:p w14:paraId="70628715" w14:textId="77777777" w:rsidR="00F67D29" w:rsidRPr="000975A9" w:rsidRDefault="00F67D29" w:rsidP="00F67D29">
      <w:pPr>
        <w:pStyle w:val="PL"/>
        <w:rPr>
          <w:noProof w:val="0"/>
        </w:rPr>
      </w:pPr>
      <w:r w:rsidRPr="000975A9">
        <w:rPr>
          <w:noProof w:val="0"/>
        </w:rPr>
        <w:t xml:space="preserve">            }</w:t>
      </w:r>
    </w:p>
    <w:p w14:paraId="0EE511BD" w14:textId="77777777" w:rsidR="00F67D29" w:rsidRPr="000975A9" w:rsidRDefault="00F67D29" w:rsidP="00F67D29">
      <w:pPr>
        <w:pStyle w:val="PL"/>
        <w:rPr>
          <w:rFonts w:cs="Courier New"/>
          <w:noProof w:val="0"/>
          <w:szCs w:val="16"/>
        </w:rPr>
      </w:pPr>
    </w:p>
    <w:p w14:paraId="04E642BA" w14:textId="77777777" w:rsidR="00F67D29" w:rsidRPr="000975A9" w:rsidRDefault="00F67D29" w:rsidP="00F67D29">
      <w:pPr>
        <w:pStyle w:val="H6"/>
      </w:pPr>
      <w:r w:rsidRPr="000975A9">
        <w:t>(2)</w:t>
      </w:r>
    </w:p>
    <w:p w14:paraId="109A7C7D"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established a MCVideo Private Call, On-demand Automatic Commencement Mode with Transmission Control }</w:t>
      </w:r>
    </w:p>
    <w:p w14:paraId="11A6939E"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3E79BD76"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engages in communication with the invited MCVideo User }</w:t>
      </w:r>
    </w:p>
    <w:p w14:paraId="5F662006"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respects the Transmission Control imposed by the MCVideo Server (Transmission Granted, Transmission Control ACK, Transmission End Request, Transmission End Response, Transmission Idle) }</w:t>
      </w:r>
    </w:p>
    <w:p w14:paraId="6BE75CF2" w14:textId="77777777" w:rsidR="00F67D29" w:rsidRPr="000975A9" w:rsidRDefault="00F67D29" w:rsidP="00F67D29">
      <w:pPr>
        <w:pStyle w:val="PL"/>
        <w:rPr>
          <w:noProof w:val="0"/>
        </w:rPr>
      </w:pPr>
      <w:r w:rsidRPr="000975A9">
        <w:rPr>
          <w:noProof w:val="0"/>
        </w:rPr>
        <w:t xml:space="preserve">            }</w:t>
      </w:r>
    </w:p>
    <w:p w14:paraId="25E596CB" w14:textId="77777777" w:rsidR="00F67D29" w:rsidRPr="000975A9" w:rsidRDefault="00F67D29" w:rsidP="00F67D29">
      <w:pPr>
        <w:pStyle w:val="PL"/>
        <w:rPr>
          <w:rFonts w:cs="Courier New"/>
          <w:noProof w:val="0"/>
          <w:szCs w:val="16"/>
        </w:rPr>
      </w:pPr>
    </w:p>
    <w:p w14:paraId="73D6AC5B" w14:textId="77777777" w:rsidR="00F67D29" w:rsidRPr="000975A9" w:rsidRDefault="00F67D29" w:rsidP="00F67D29">
      <w:pPr>
        <w:pStyle w:val="H6"/>
      </w:pPr>
      <w:r w:rsidRPr="000975A9">
        <w:t>(3)</w:t>
      </w:r>
    </w:p>
    <w:p w14:paraId="0D9F0B42"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established a MCVideo Private Call, On-demand  Automatic Commencement Mode with Transmission Control }</w:t>
      </w:r>
    </w:p>
    <w:p w14:paraId="297FA18B"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20651EAD"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to upgrade the ongoing MCVideo Private Call to a MCVideo Emergency Private Call with Transmission Control }</w:t>
      </w:r>
    </w:p>
    <w:p w14:paraId="625689C5" w14:textId="77777777" w:rsidR="00F67D29" w:rsidRPr="000975A9" w:rsidRDefault="00F67D29" w:rsidP="00F67D29">
      <w:pPr>
        <w:pStyle w:val="PL"/>
        <w:rPr>
          <w:noProof w:val="0"/>
        </w:rPr>
      </w:pPr>
      <w:r w:rsidRPr="000975A9">
        <w:rPr>
          <w:noProof w:val="0"/>
        </w:rPr>
        <w:lastRenderedPageBreak/>
        <w:t xml:space="preserve">    </w:t>
      </w:r>
      <w:r w:rsidRPr="000975A9">
        <w:rPr>
          <w:b/>
          <w:noProof w:val="0"/>
        </w:rPr>
        <w:t>then</w:t>
      </w:r>
      <w:r w:rsidRPr="000975A9">
        <w:rPr>
          <w:noProof w:val="0"/>
        </w:rPr>
        <w:t xml:space="preserve"> { UE (MCVideo Client) sends a SIP re-INVITE message requesting Private Emergency Call On-demand Automatic Commencement Mode offering a media-level section for a media-transmission control entity </w:t>
      </w:r>
      <w:r w:rsidRPr="000975A9">
        <w:rPr>
          <w:b/>
          <w:noProof w:val="0"/>
        </w:rPr>
        <w:t>and</w:t>
      </w:r>
      <w:r w:rsidRPr="000975A9">
        <w:rPr>
          <w:noProof w:val="0"/>
        </w:rPr>
        <w:t>, upon receipt of a SIP 200 (OK) response, considers the call as being upgraded to an Emergency Private Call }</w:t>
      </w:r>
    </w:p>
    <w:p w14:paraId="2CF029E0" w14:textId="77777777" w:rsidR="00F67D29" w:rsidRPr="000975A9" w:rsidRDefault="00F67D29" w:rsidP="00F67D29">
      <w:pPr>
        <w:pStyle w:val="PL"/>
        <w:rPr>
          <w:noProof w:val="0"/>
        </w:rPr>
      </w:pPr>
      <w:r w:rsidRPr="000975A9">
        <w:rPr>
          <w:noProof w:val="0"/>
        </w:rPr>
        <w:t xml:space="preserve">            }</w:t>
      </w:r>
    </w:p>
    <w:p w14:paraId="14835204" w14:textId="77777777" w:rsidR="00F67D29" w:rsidRPr="000975A9" w:rsidRDefault="00F67D29" w:rsidP="00F67D29">
      <w:pPr>
        <w:pStyle w:val="PL"/>
        <w:rPr>
          <w:rFonts w:cs="Courier New"/>
          <w:noProof w:val="0"/>
          <w:szCs w:val="16"/>
        </w:rPr>
      </w:pPr>
    </w:p>
    <w:p w14:paraId="0CEE1C8D" w14:textId="77777777" w:rsidR="00F67D29" w:rsidRPr="000975A9" w:rsidRDefault="00F67D29" w:rsidP="00F67D29">
      <w:pPr>
        <w:pStyle w:val="H6"/>
      </w:pPr>
      <w:r w:rsidRPr="000975A9">
        <w:t>(4)</w:t>
      </w:r>
    </w:p>
    <w:p w14:paraId="25CA106F"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upgraded a MCVideo Private Call, On-demand  Automatic Commencement Mode with Transmission Control to Emergency Private Call with Transmission Control }</w:t>
      </w:r>
    </w:p>
    <w:p w14:paraId="53E5498A"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1E431D75"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engages in communication with the invited MCVideo User }</w:t>
      </w:r>
    </w:p>
    <w:p w14:paraId="0FCDE1AE"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68579152" w14:textId="77777777" w:rsidR="00F67D29" w:rsidRPr="000975A9" w:rsidRDefault="00F67D29" w:rsidP="00F67D29">
      <w:pPr>
        <w:pStyle w:val="PL"/>
        <w:rPr>
          <w:noProof w:val="0"/>
        </w:rPr>
      </w:pPr>
      <w:r w:rsidRPr="000975A9">
        <w:rPr>
          <w:noProof w:val="0"/>
        </w:rPr>
        <w:t xml:space="preserve">            }</w:t>
      </w:r>
    </w:p>
    <w:p w14:paraId="026EF113" w14:textId="77777777" w:rsidR="00F67D29" w:rsidRPr="000975A9" w:rsidRDefault="00F67D29" w:rsidP="00F67D29">
      <w:pPr>
        <w:pStyle w:val="PL"/>
        <w:rPr>
          <w:rFonts w:cs="Courier New"/>
          <w:noProof w:val="0"/>
          <w:szCs w:val="16"/>
        </w:rPr>
      </w:pPr>
    </w:p>
    <w:p w14:paraId="75232A29" w14:textId="77777777" w:rsidR="00F67D29" w:rsidRPr="000975A9" w:rsidRDefault="00F67D29" w:rsidP="00F67D29">
      <w:pPr>
        <w:pStyle w:val="H6"/>
      </w:pPr>
      <w:r w:rsidRPr="000975A9">
        <w:t>(5)</w:t>
      </w:r>
    </w:p>
    <w:p w14:paraId="611552F1"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upgraded a MCVideo Private Call, On-demand Automatic Commencement Mode with Transmission Control to Emergency Private Call with Transmission Control }</w:t>
      </w:r>
    </w:p>
    <w:p w14:paraId="0A1BD5A0"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68DF0814"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to downgrade the ongoing MCVideo Emergency Private Call }</w:t>
      </w:r>
    </w:p>
    <w:p w14:paraId="4F45E6DE"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sends a SIP re-INVITE request  }</w:t>
      </w:r>
    </w:p>
    <w:p w14:paraId="47B6B94D" w14:textId="77777777" w:rsidR="00F67D29" w:rsidRPr="000975A9" w:rsidRDefault="00F67D29" w:rsidP="00F67D29">
      <w:pPr>
        <w:pStyle w:val="PL"/>
        <w:rPr>
          <w:noProof w:val="0"/>
        </w:rPr>
      </w:pPr>
      <w:r w:rsidRPr="000975A9">
        <w:rPr>
          <w:noProof w:val="0"/>
        </w:rPr>
        <w:t xml:space="preserve">     </w:t>
      </w:r>
      <w:r w:rsidRPr="000975A9">
        <w:rPr>
          <w:b/>
          <w:noProof w:val="0"/>
        </w:rPr>
        <w:t>and</w:t>
      </w:r>
      <w:r w:rsidRPr="000975A9">
        <w:rPr>
          <w:noProof w:val="0"/>
        </w:rPr>
        <w:t>, upon receipt of a SIP 200 (OK) response, considers the emergency condition ended and the call being reverted back to MCVideo Private Call }</w:t>
      </w:r>
    </w:p>
    <w:p w14:paraId="47EF92F8" w14:textId="77777777" w:rsidR="00F67D29" w:rsidRPr="000975A9" w:rsidRDefault="00F67D29" w:rsidP="00F67D29">
      <w:pPr>
        <w:pStyle w:val="PL"/>
        <w:rPr>
          <w:noProof w:val="0"/>
        </w:rPr>
      </w:pPr>
      <w:r w:rsidRPr="000975A9">
        <w:rPr>
          <w:noProof w:val="0"/>
        </w:rPr>
        <w:t xml:space="preserve">            }</w:t>
      </w:r>
    </w:p>
    <w:p w14:paraId="4CE5FF52" w14:textId="77777777" w:rsidR="00F67D29" w:rsidRPr="000975A9" w:rsidRDefault="00F67D29" w:rsidP="00F67D29">
      <w:pPr>
        <w:pStyle w:val="PL"/>
        <w:rPr>
          <w:rFonts w:cs="Courier New"/>
          <w:noProof w:val="0"/>
          <w:szCs w:val="16"/>
        </w:rPr>
      </w:pPr>
    </w:p>
    <w:p w14:paraId="2E80D4B7" w14:textId="77777777" w:rsidR="00F67D29" w:rsidRPr="000975A9" w:rsidRDefault="00F67D29" w:rsidP="00F67D29">
      <w:pPr>
        <w:pStyle w:val="H6"/>
      </w:pPr>
      <w:r w:rsidRPr="000975A9">
        <w:t>(6)</w:t>
      </w:r>
    </w:p>
    <w:p w14:paraId="1F6D47D9"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MCVideo Private Call, On-demand Automatic Commencement Mode with Transmission Control }</w:t>
      </w:r>
    </w:p>
    <w:p w14:paraId="3E6A21BB"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089CCADE"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to terminate the ongoing MCVideo Private Call }</w:t>
      </w:r>
    </w:p>
    <w:p w14:paraId="021F6884"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sends a SIP BYE request and after receiving a SIP 200 (OK) leaves the MCVideo session }</w:t>
      </w:r>
    </w:p>
    <w:p w14:paraId="09F93678" w14:textId="77777777" w:rsidR="00F67D29" w:rsidRPr="000975A9" w:rsidRDefault="00F67D29" w:rsidP="00F67D29">
      <w:pPr>
        <w:pStyle w:val="PL"/>
        <w:rPr>
          <w:noProof w:val="0"/>
        </w:rPr>
      </w:pPr>
      <w:r w:rsidRPr="000975A9">
        <w:rPr>
          <w:noProof w:val="0"/>
        </w:rPr>
        <w:t xml:space="preserve">            }</w:t>
      </w:r>
    </w:p>
    <w:p w14:paraId="38AB5B02" w14:textId="77777777" w:rsidR="00F67D29" w:rsidRPr="000975A9" w:rsidRDefault="00F67D29" w:rsidP="00F67D29">
      <w:pPr>
        <w:pStyle w:val="PL"/>
        <w:rPr>
          <w:rFonts w:cs="Courier New"/>
          <w:noProof w:val="0"/>
          <w:szCs w:val="16"/>
        </w:rPr>
      </w:pPr>
    </w:p>
    <w:p w14:paraId="20CF3C27" w14:textId="77777777" w:rsidR="00F67D29" w:rsidRPr="000975A9" w:rsidRDefault="00F67D29" w:rsidP="00F67D29">
      <w:pPr>
        <w:pStyle w:val="H6"/>
      </w:pPr>
      <w:r w:rsidRPr="000975A9">
        <w:t>6.2.1.2</w:t>
      </w:r>
      <w:r w:rsidRPr="000975A9">
        <w:tab/>
        <w:t>Conformance requirements</w:t>
      </w:r>
    </w:p>
    <w:p w14:paraId="494365F4" w14:textId="77777777" w:rsidR="00F67D29" w:rsidRPr="000975A9" w:rsidRDefault="00F67D29" w:rsidP="00F67D29">
      <w:r w:rsidRPr="000975A9">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9AB2DEA" w14:textId="77777777" w:rsidR="00F67D29" w:rsidRPr="000975A9" w:rsidRDefault="00F67D29" w:rsidP="00F67D29">
      <w:r w:rsidRPr="000975A9">
        <w:t>[TS 24.281, clause 10.2.2.2.1]</w:t>
      </w:r>
    </w:p>
    <w:p w14:paraId="770D2F8A" w14:textId="77777777" w:rsidR="00F67D29" w:rsidRPr="000975A9" w:rsidRDefault="00F67D29" w:rsidP="00F67D29">
      <w:r w:rsidRPr="000975A9">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FE5B08D" w14:textId="77777777" w:rsidR="00F67D29" w:rsidRPr="000975A9" w:rsidRDefault="00F67D29" w:rsidP="00F67D29">
      <w:r w:rsidRPr="000975A9">
        <w:t>The MCVideo client:</w:t>
      </w:r>
    </w:p>
    <w:p w14:paraId="39B2EEF5" w14:textId="77777777" w:rsidR="00F67D29" w:rsidRPr="000975A9" w:rsidRDefault="00F67D29" w:rsidP="00F67D29">
      <w:pPr>
        <w:pStyle w:val="B1"/>
      </w:pPr>
      <w:r w:rsidRPr="000975A9">
        <w:t>1)</w:t>
      </w:r>
      <w:r w:rsidRPr="000975A9">
        <w:tab/>
        <w:t>shall set the Request-URI of the SIP INVITE request to a public service identity of the participating MCVideo function serving the MCVideo user;</w:t>
      </w:r>
    </w:p>
    <w:p w14:paraId="20860FC3" w14:textId="77777777" w:rsidR="00F67D29" w:rsidRPr="000975A9" w:rsidRDefault="00F67D29" w:rsidP="00F67D29">
      <w:pPr>
        <w:pStyle w:val="B1"/>
      </w:pPr>
      <w:r w:rsidRPr="000975A9">
        <w:t>2)</w:t>
      </w:r>
      <w:r w:rsidRPr="000975A9">
        <w:tab/>
        <w:t>may include a P-Preferred-Identity header field in the SIP INVITE request containing a public user identity as specified in 3GPP TS 24.229 [11];</w:t>
      </w:r>
    </w:p>
    <w:p w14:paraId="52176EC0" w14:textId="77777777" w:rsidR="00F67D29" w:rsidRPr="000975A9" w:rsidRDefault="00F67D29" w:rsidP="00F67D29">
      <w:pPr>
        <w:pStyle w:val="B1"/>
      </w:pPr>
      <w:r w:rsidRPr="000975A9">
        <w:t>3)</w:t>
      </w:r>
      <w:r w:rsidRPr="000975A9">
        <w:tab/>
        <w:t>shall include the g.3gpp.mcvideo media feature tag and the g.3gpp.icsi-ref media feature tag with the value of "urn:urn-7:3gpp-service.ims.icsi.mcvideo" in the Contact header field of the SIP INVITE request according to IETF RFC 3840 [22];</w:t>
      </w:r>
    </w:p>
    <w:p w14:paraId="68009D74" w14:textId="77777777" w:rsidR="00F67D29" w:rsidRPr="000975A9" w:rsidRDefault="00F67D29" w:rsidP="00F67D29">
      <w:pPr>
        <w:pStyle w:val="B1"/>
      </w:pPr>
      <w:r w:rsidRPr="000975A9">
        <w:t>4)</w:t>
      </w:r>
      <w:r w:rsidRPr="000975A9">
        <w:tab/>
        <w:t>shall include an Accept-Contact header field containing the g.3gpp.mcvideo media feature tag along with the "require" and "explicit" header field parameters according to IETF RFC 3841 [20];</w:t>
      </w:r>
    </w:p>
    <w:p w14:paraId="7AA565F2" w14:textId="77777777" w:rsidR="00F67D29" w:rsidRPr="000975A9" w:rsidRDefault="00F67D29" w:rsidP="00F67D29">
      <w:pPr>
        <w:pStyle w:val="B1"/>
      </w:pPr>
      <w:r w:rsidRPr="000975A9">
        <w:t>5)</w:t>
      </w:r>
      <w:r w:rsidRPr="000975A9">
        <w:tab/>
        <w:t>shall include the ICSI value "urn:urn-7:3gpp-service.ims.icsi.mcvideo" (coded as specified in 3GPP TS 24.229 [11]), in a P-Preferred-Service header field according to IETF RFC 6050 [14] in the SIP INVITE request;</w:t>
      </w:r>
    </w:p>
    <w:p w14:paraId="3644E9F4" w14:textId="77777777" w:rsidR="00F67D29" w:rsidRPr="000975A9" w:rsidRDefault="00F67D29" w:rsidP="00F67D29">
      <w:pPr>
        <w:pStyle w:val="B1"/>
      </w:pPr>
      <w:r w:rsidRPr="000975A9">
        <w:lastRenderedPageBreak/>
        <w:t>6)</w:t>
      </w:r>
      <w:r w:rsidRPr="000975A9">
        <w:tab/>
        <w:t>shall include an Accept-Contact header field with the media feature tag g.3gpp.icsi-ref contain with the value of "urn:urn-7:3gpp-service.ims.icsi.mcvideo" along with parameters "require" and "explicit" according to IETF RFC 3841 [20];</w:t>
      </w:r>
    </w:p>
    <w:p w14:paraId="0CD004FE" w14:textId="77777777" w:rsidR="00F67D29" w:rsidRPr="000975A9" w:rsidRDefault="00F67D29" w:rsidP="00F67D29">
      <w:pPr>
        <w:pStyle w:val="B1"/>
      </w:pPr>
      <w:r w:rsidRPr="000975A9">
        <w:t>7)</w:t>
      </w:r>
      <w:r w:rsidRPr="000975A9">
        <w:tab/>
        <w:t>for the establishment of a private call shall insert in the SIP INVITE request a MIME resource-lists body with the MCVideo ID of the invited MCVideo user, according to rules and procedures of IETF RFC 5366 [37];</w:t>
      </w:r>
    </w:p>
    <w:p w14:paraId="235C4577" w14:textId="77777777" w:rsidR="00F67D29" w:rsidRPr="000975A9" w:rsidRDefault="00F67D29" w:rsidP="00F67D29">
      <w:pPr>
        <w:pStyle w:val="B1"/>
      </w:pPr>
      <w:r w:rsidRPr="000975A9">
        <w:t>8)</w:t>
      </w:r>
      <w:r w:rsidRPr="000975A9">
        <w:tab/>
        <w:t>if an end-to-end security context needs to be established and if the MCVideo user is initiating a private call then:</w:t>
      </w:r>
    </w:p>
    <w:p w14:paraId="25E19AC2" w14:textId="77777777" w:rsidR="00F67D29" w:rsidRPr="000975A9" w:rsidRDefault="00F67D29" w:rsidP="00F67D29">
      <w:pPr>
        <w:pStyle w:val="B2"/>
      </w:pPr>
      <w:r w:rsidRPr="000975A9">
        <w:t>a)</w:t>
      </w:r>
      <w:r w:rsidRPr="000975A9">
        <w:tab/>
        <w:t>if necessary, shall instruct the key management client to request keying material from the key management server as described in 3GPP TS 33.180 [8];</w:t>
      </w:r>
    </w:p>
    <w:p w14:paraId="5AFAC49D" w14:textId="77777777" w:rsidR="00F67D29" w:rsidRPr="000975A9" w:rsidRDefault="00F67D29" w:rsidP="00F67D29">
      <w:pPr>
        <w:pStyle w:val="B2"/>
      </w:pPr>
      <w:r w:rsidRPr="000975A9">
        <w:t>b)</w:t>
      </w:r>
      <w:r w:rsidRPr="000975A9">
        <w:tab/>
        <w:t>shall use the keying material to generate a PCK as described in 3GPP TS 33.180 [8];</w:t>
      </w:r>
    </w:p>
    <w:p w14:paraId="6155A774" w14:textId="77777777" w:rsidR="00F67D29" w:rsidRPr="000975A9" w:rsidRDefault="00F67D29" w:rsidP="00F67D29">
      <w:pPr>
        <w:pStyle w:val="B2"/>
      </w:pPr>
      <w:r w:rsidRPr="000975A9">
        <w:t>c)</w:t>
      </w:r>
      <w:r w:rsidRPr="000975A9">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E0606FA" w14:textId="77777777" w:rsidR="00F67D29" w:rsidRPr="000975A9" w:rsidRDefault="00F67D29" w:rsidP="00F67D29">
      <w:pPr>
        <w:pStyle w:val="B2"/>
      </w:pPr>
      <w:r w:rsidRPr="000975A9">
        <w:t>d)</w:t>
      </w:r>
      <w:r w:rsidRPr="000975A9">
        <w:tab/>
        <w:t>shall encrypt the PCK to a UID associated to the MCVideo client using the MCVideo ID and KMS URI of the invited user as determined by the procedures of subclause 6.2.8.3.9 and a time related parameter as described in 3GPP TS 33.180 [8];</w:t>
      </w:r>
    </w:p>
    <w:p w14:paraId="384665A2" w14:textId="77777777" w:rsidR="00F67D29" w:rsidRPr="000975A9" w:rsidRDefault="00F67D29" w:rsidP="00F67D29">
      <w:pPr>
        <w:pStyle w:val="B2"/>
      </w:pPr>
      <w:r w:rsidRPr="000975A9">
        <w:t>e)</w:t>
      </w:r>
      <w:r w:rsidRPr="000975A9">
        <w:tab/>
        <w:t>shall generate a MIKEY-SAKKE I_MESSAGE using the encapsulated PCK and PCK-ID as specified in 3GPP TS 33.180 [8]; and</w:t>
      </w:r>
    </w:p>
    <w:p w14:paraId="7FB5D642" w14:textId="77777777" w:rsidR="00F67D29" w:rsidRPr="000975A9" w:rsidRDefault="00F67D29" w:rsidP="00F67D29">
      <w:pPr>
        <w:pStyle w:val="B2"/>
      </w:pPr>
      <w:r w:rsidRPr="000975A9">
        <w:t>g)</w:t>
      </w:r>
      <w:r w:rsidRPr="000975A9">
        <w:tab/>
        <w:t>shall add the MCVideo ID of the originating MCVideo to the initiator field (IDRi) of the I_MESSAGE as described in 3GPP TS 33.180 [8]; and</w:t>
      </w:r>
    </w:p>
    <w:p w14:paraId="7DE99D15" w14:textId="77777777" w:rsidR="00F67D29" w:rsidRPr="000975A9" w:rsidRDefault="00F67D29" w:rsidP="00F67D29">
      <w:pPr>
        <w:pStyle w:val="B2"/>
      </w:pPr>
      <w:r w:rsidRPr="000975A9">
        <w:t>f)</w:t>
      </w:r>
      <w:r w:rsidRPr="000975A9">
        <w:tab/>
        <w:t>shall sign the MIKEY-SAKKE I_MESSAGE using the originating MCVideo user's signing key provided in the keying material together with a time related parameter, and add this to the MIKEY-SAKKE payload, as described in 3GPP TS 33.180 [8].</w:t>
      </w:r>
    </w:p>
    <w:p w14:paraId="063C1941" w14:textId="77777777" w:rsidR="00F67D29" w:rsidRPr="000975A9" w:rsidRDefault="00F67D29" w:rsidP="00F67D29">
      <w:pPr>
        <w:pStyle w:val="B1"/>
      </w:pPr>
      <w:r w:rsidRPr="000975A9">
        <w:t>9)</w:t>
      </w:r>
      <w:r w:rsidRPr="000975A9">
        <w:tab/>
        <w:t>shall include an SDP offer according to 3GPP TS 24.229 [11] with the clarification given in subclause 6.2.1 and with a media stream of the offered media-transmission control entity;</w:t>
      </w:r>
    </w:p>
    <w:p w14:paraId="4AA1985F" w14:textId="77777777" w:rsidR="00F67D29" w:rsidRPr="000975A9" w:rsidRDefault="00F67D29" w:rsidP="00F67D29">
      <w:pPr>
        <w:pStyle w:val="B1"/>
      </w:pPr>
      <w:r w:rsidRPr="000975A9">
        <w:t>10)</w:t>
      </w:r>
      <w:r w:rsidRPr="000975A9">
        <w:tab/>
        <w:t>if implicit transmission control is required, shall comply with the conditions specified in subclause 6.4;</w:t>
      </w:r>
    </w:p>
    <w:p w14:paraId="345F5279" w14:textId="77777777" w:rsidR="00F67D29" w:rsidRPr="000975A9" w:rsidRDefault="00F67D29" w:rsidP="00F67D29">
      <w:pPr>
        <w:pStyle w:val="B1"/>
      </w:pPr>
      <w:r w:rsidRPr="000975A9">
        <w:t>11)</w:t>
      </w:r>
      <w:r w:rsidRPr="000975A9">
        <w:tab/>
        <w:t>if the MCVideo user is initiating a private call then:</w:t>
      </w:r>
    </w:p>
    <w:p w14:paraId="47EBBD41" w14:textId="77777777" w:rsidR="00F67D29" w:rsidRPr="000975A9" w:rsidRDefault="00F67D29" w:rsidP="00F67D29">
      <w:pPr>
        <w:pStyle w:val="B2"/>
      </w:pPr>
      <w:r w:rsidRPr="000975A9">
        <w:t>a)</w:t>
      </w:r>
      <w:r w:rsidRPr="000975A9">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C84386" w14:textId="77777777" w:rsidR="00F67D29" w:rsidRPr="000975A9" w:rsidRDefault="00F67D29" w:rsidP="00F67D29">
      <w:pPr>
        <w:pStyle w:val="B2"/>
      </w:pPr>
      <w:r w:rsidRPr="000975A9">
        <w:t>b)</w:t>
      </w:r>
      <w:r w:rsidRPr="000975A9">
        <w:tab/>
        <w:t>if force of automatic commencement mode at the invited MCVideo client is not requested by the MCVideo user and:</w:t>
      </w:r>
    </w:p>
    <w:p w14:paraId="52D34E82" w14:textId="77777777" w:rsidR="00F67D29" w:rsidRPr="000975A9" w:rsidRDefault="00F67D29" w:rsidP="00F67D29">
      <w:pPr>
        <w:pStyle w:val="B3"/>
      </w:pPr>
      <w:r w:rsidRPr="000975A9">
        <w:t>i)</w:t>
      </w:r>
      <w:r w:rsidRPr="000975A9">
        <w:tab/>
        <w:t>if automatic commencement mode at the invited MCVideo client is requested by the MCVideo user, shall include in the SIP INVITE request an Answer-Mode header field with the value "Auto" according to the rules and procedures of IETF RFC 5373 [27]; and</w:t>
      </w:r>
    </w:p>
    <w:p w14:paraId="0F77C179" w14:textId="77777777" w:rsidR="00F67D29" w:rsidRPr="000975A9" w:rsidRDefault="00F67D29" w:rsidP="00F67D29">
      <w:pPr>
        <w:pStyle w:val="B3"/>
      </w:pPr>
      <w:r w:rsidRPr="000975A9">
        <w:t>ii)</w:t>
      </w:r>
      <w:r w:rsidRPr="000975A9">
        <w:tab/>
        <w:t>if manual commencement mode at the invited MCVideo client is requested by the MCVideo user, shall include in the SIP INVITE request an Answer-Mode header field with the value "Manual" according to the rules and procedures of IETF RFC 5373 [27]; and</w:t>
      </w:r>
    </w:p>
    <w:p w14:paraId="0045F62F" w14:textId="77777777" w:rsidR="00F67D29" w:rsidRPr="000975A9" w:rsidRDefault="00F67D29" w:rsidP="00F67D29">
      <w:pPr>
        <w:pStyle w:val="B2"/>
      </w:pPr>
      <w:r w:rsidRPr="000975A9">
        <w:t>c)</w:t>
      </w:r>
      <w:r w:rsidRPr="000975A9">
        <w:tab/>
        <w:t>shall contain an application/vnd.3gpp.mcvideo-info+xml MIME body with the &lt;mcvideoinfo&gt; element containing the &lt;mcvideo-Params&gt; element with the &lt;session-type&gt; element set to a value of "private";</w:t>
      </w:r>
    </w:p>
    <w:p w14:paraId="17021788" w14:textId="77777777" w:rsidR="00F67D29" w:rsidRPr="000975A9" w:rsidRDefault="00F67D29" w:rsidP="00F67D29">
      <w:pPr>
        <w:pStyle w:val="B1"/>
      </w:pPr>
      <w:r w:rsidRPr="000975A9">
        <w:t>12)</w:t>
      </w:r>
      <w:r w:rsidRPr="000975A9">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64D8790" w14:textId="77777777" w:rsidR="00F67D29" w:rsidRPr="000975A9" w:rsidRDefault="00F67D29" w:rsidP="00F67D29">
      <w:pPr>
        <w:pStyle w:val="B1"/>
      </w:pPr>
      <w:r w:rsidRPr="000975A9">
        <w:t>13)</w:t>
      </w:r>
      <w:r w:rsidRPr="000975A9">
        <w:tab/>
        <w:t>shall send SIP INVITE request towards the MCVideo server according to 3GPP TS 24.229 [11].</w:t>
      </w:r>
    </w:p>
    <w:p w14:paraId="27566847" w14:textId="77777777" w:rsidR="00F67D29" w:rsidRPr="000975A9" w:rsidRDefault="00F67D29" w:rsidP="00F67D29">
      <w:r w:rsidRPr="000975A9">
        <w:t>Upon receiving a SIP 183(Session Progress) response to the SIP INVITE request the MCVideo client:</w:t>
      </w:r>
    </w:p>
    <w:p w14:paraId="38EB23FD" w14:textId="77777777" w:rsidR="00F67D29" w:rsidRPr="000975A9" w:rsidRDefault="00F67D29" w:rsidP="00F67D29">
      <w:pPr>
        <w:pStyle w:val="B1"/>
      </w:pPr>
      <w:r w:rsidRPr="000975A9">
        <w:t>1)</w:t>
      </w:r>
      <w:r w:rsidRPr="000975A9">
        <w:tab/>
        <w:t>may indicate the progress of the session establishment to the inviting MCVideo user.</w:t>
      </w:r>
    </w:p>
    <w:p w14:paraId="2FD08398" w14:textId="77777777" w:rsidR="00F67D29" w:rsidRPr="000975A9" w:rsidRDefault="00F67D29" w:rsidP="00F67D29">
      <w:r w:rsidRPr="000975A9">
        <w:lastRenderedPageBreak/>
        <w:t>Upon receiving a SIP 200 (OK) response to the SIP INVITE request the MCVideo client:</w:t>
      </w:r>
    </w:p>
    <w:p w14:paraId="6D551A29" w14:textId="77777777" w:rsidR="00F67D29" w:rsidRPr="000975A9" w:rsidRDefault="00F67D29" w:rsidP="00F67D29">
      <w:pPr>
        <w:pStyle w:val="B1"/>
      </w:pPr>
      <w:r w:rsidRPr="000975A9">
        <w:t>1)</w:t>
      </w:r>
      <w:r w:rsidRPr="000975A9">
        <w:tab/>
        <w:t xml:space="preserve">shall interact with the media plane as specified in 3GPP TS 24.581 [5]; </w:t>
      </w:r>
    </w:p>
    <w:p w14:paraId="74D97CB8" w14:textId="77777777" w:rsidR="00F67D29" w:rsidRPr="000975A9" w:rsidRDefault="00F67D29" w:rsidP="00F67D29">
      <w:pPr>
        <w:pStyle w:val="B1"/>
      </w:pPr>
      <w:r w:rsidRPr="000975A9">
        <w:t>2)</w:t>
      </w:r>
      <w:r w:rsidRPr="000975A9">
        <w:tab/>
        <w:t>if the MCVideo emergency private call state is set to "MVEPC 2: emergency-pc-requested" or "MVEPC 3: emergency-pc-granted", shall perform the actions specified in subclause 6.2.8.3.4; and</w:t>
      </w:r>
    </w:p>
    <w:p w14:paraId="5692995A" w14:textId="77777777" w:rsidR="00F67D29" w:rsidRPr="000975A9" w:rsidRDefault="00F67D29" w:rsidP="00F67D29">
      <w:pPr>
        <w:pStyle w:val="B1"/>
        <w:rPr>
          <w:rFonts w:eastAsia="Malgun Gothic"/>
        </w:rPr>
      </w:pPr>
      <w:r w:rsidRPr="000975A9">
        <w:t>3)</w:t>
      </w:r>
      <w:r w:rsidRPr="000975A9">
        <w:tab/>
        <w:t>shall notify the user that the call has been successfully established.</w:t>
      </w:r>
    </w:p>
    <w:p w14:paraId="5111EAEF" w14:textId="77777777" w:rsidR="00F67D29" w:rsidRPr="000975A9" w:rsidRDefault="00F67D29" w:rsidP="00F67D29">
      <w:r w:rsidRPr="000975A9">
        <w:t>On receiving a SIP 4xx response, a SIP 5xx response or a SIP 6xx response to the SIP INVITE request:</w:t>
      </w:r>
    </w:p>
    <w:p w14:paraId="376EB97A" w14:textId="77777777" w:rsidR="00F67D29" w:rsidRPr="000975A9" w:rsidRDefault="00F67D29" w:rsidP="00F67D29">
      <w:pPr>
        <w:pStyle w:val="B1"/>
      </w:pPr>
      <w:r w:rsidRPr="000975A9">
        <w:t>1)</w:t>
      </w:r>
      <w:r w:rsidRPr="000975A9">
        <w:tab/>
        <w:t>if the MCVideo emergency private call state is set to "MVEPC 2: emergency-pc-requested"; or</w:t>
      </w:r>
    </w:p>
    <w:p w14:paraId="2DCE5151" w14:textId="77777777" w:rsidR="00F67D29" w:rsidRPr="000975A9" w:rsidRDefault="00F67D29" w:rsidP="00F67D29">
      <w:pPr>
        <w:pStyle w:val="B1"/>
      </w:pPr>
      <w:r w:rsidRPr="000975A9">
        <w:t>2)</w:t>
      </w:r>
      <w:r w:rsidRPr="000975A9">
        <w:tab/>
        <w:t>if the MCVideo emergency private call state is set to "MVEPC 3: emergency-pc-granted";</w:t>
      </w:r>
    </w:p>
    <w:p w14:paraId="5F125BA7" w14:textId="77777777" w:rsidR="00F67D29" w:rsidRPr="000975A9" w:rsidRDefault="00F67D29" w:rsidP="00F67D29">
      <w:pPr>
        <w:pStyle w:val="B1"/>
      </w:pPr>
      <w:r w:rsidRPr="000975A9">
        <w:t>the MCVideo client shall perform the actions specified in subclause 6.2.8.3.5.</w:t>
      </w:r>
    </w:p>
    <w:p w14:paraId="5E52FD98" w14:textId="77777777" w:rsidR="00F67D29" w:rsidRPr="000975A9" w:rsidRDefault="00F67D29" w:rsidP="00F67D29">
      <w:r w:rsidRPr="000975A9">
        <w:rPr>
          <w:rFonts w:eastAsia="SimSun"/>
        </w:rPr>
        <w:t xml:space="preserve">On receiving a </w:t>
      </w:r>
      <w:r w:rsidRPr="000975A9">
        <w:t xml:space="preserve">SIP INFO request where </w:t>
      </w:r>
      <w:r w:rsidRPr="000975A9">
        <w:rPr>
          <w:rFonts w:eastAsia="SimSun"/>
        </w:rPr>
        <w:t xml:space="preserve">the Request-URI contains an MCVideo session ID identifying an ongoing session, </w:t>
      </w:r>
      <w:r w:rsidRPr="000975A9">
        <w:t>the MCVideo client shall follow the actions specified in subclause 6.2.8.3.7.</w:t>
      </w:r>
    </w:p>
    <w:p w14:paraId="30D78796" w14:textId="77777777" w:rsidR="00F67D29" w:rsidRPr="000975A9" w:rsidRDefault="00F67D29" w:rsidP="00F67D29">
      <w:r w:rsidRPr="000975A9">
        <w:t>[TS 24.281, clause 10.2.2.2.4]</w:t>
      </w:r>
    </w:p>
    <w:p w14:paraId="57795763" w14:textId="77777777" w:rsidR="00F67D29" w:rsidRPr="000975A9" w:rsidRDefault="00F67D29" w:rsidP="00F67D29">
      <w:r w:rsidRPr="000975A9">
        <w:t>This subclause covers on-demand session.</w:t>
      </w:r>
    </w:p>
    <w:p w14:paraId="651A5F42" w14:textId="77777777" w:rsidR="00F67D29" w:rsidRPr="000975A9" w:rsidRDefault="00F67D29" w:rsidP="00F67D29">
      <w:r w:rsidRPr="000975A9">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3FC54F34" w14:textId="77777777" w:rsidR="00F67D29" w:rsidRPr="000975A9" w:rsidRDefault="00F67D29" w:rsidP="00F67D29">
      <w:r w:rsidRPr="000975A9">
        <w:t>The MCVideo client:</w:t>
      </w:r>
    </w:p>
    <w:p w14:paraId="0F7C4AC5" w14:textId="77777777" w:rsidR="00F67D29" w:rsidRPr="000975A9" w:rsidRDefault="00F67D29" w:rsidP="00F67D29">
      <w:pPr>
        <w:pStyle w:val="B1"/>
      </w:pPr>
      <w:r w:rsidRPr="000975A9">
        <w:t>1)</w:t>
      </w:r>
      <w:r w:rsidRPr="000975A9">
        <w:tab/>
        <w:t>if the MCVideo user is not authorised to cancel the in-progress emergency condition on an MCVideo emergency private call as determined by the procedures of subclause 6.2.8.3.1.2, the MCVideo client:</w:t>
      </w:r>
    </w:p>
    <w:p w14:paraId="2E4D28FB" w14:textId="77777777" w:rsidR="00F67D29" w:rsidRPr="000975A9" w:rsidRDefault="00F67D29" w:rsidP="00F67D29">
      <w:pPr>
        <w:pStyle w:val="B2"/>
      </w:pPr>
      <w:r w:rsidRPr="000975A9">
        <w:t>a)</w:t>
      </w:r>
      <w:r w:rsidRPr="000975A9">
        <w:tab/>
        <w:t>should indicate to the MCVideo user that they are not authorised to cancel the in-progress emergency condition on an MCVideo emergency private call; and</w:t>
      </w:r>
    </w:p>
    <w:p w14:paraId="6129EE9D" w14:textId="77777777" w:rsidR="00F67D29" w:rsidRPr="000975A9" w:rsidRDefault="00F67D29" w:rsidP="00F67D29">
      <w:pPr>
        <w:pStyle w:val="B2"/>
      </w:pPr>
      <w:r w:rsidRPr="000975A9">
        <w:t>b)</w:t>
      </w:r>
      <w:r w:rsidRPr="000975A9">
        <w:tab/>
        <w:t>shall skip the remaining steps of the current subclause;</w:t>
      </w:r>
    </w:p>
    <w:p w14:paraId="20B3D72D" w14:textId="77777777" w:rsidR="00F67D29" w:rsidRPr="000975A9" w:rsidRDefault="00F67D29" w:rsidP="00F67D29">
      <w:pPr>
        <w:pStyle w:val="B1"/>
      </w:pPr>
      <w:r w:rsidRPr="000975A9">
        <w:t>2)</w:t>
      </w:r>
      <w:r w:rsidRPr="000975A9">
        <w:tab/>
        <w:t>shall, if the MCVideo user is cancelling an in-progress emergency condition and optionally an MCVideo emergency alert originated by the MCVideo user, include an application/vnd.3gpp.mcvideo-info+xml MIME body populated as specified in subclause 6.2.8.3.6;</w:t>
      </w:r>
    </w:p>
    <w:p w14:paraId="2E52A088" w14:textId="77777777" w:rsidR="00F67D29" w:rsidRPr="000975A9" w:rsidRDefault="00F67D29" w:rsidP="00F67D29">
      <w:pPr>
        <w:pStyle w:val="B1"/>
      </w:pPr>
      <w:r w:rsidRPr="000975A9">
        <w:t>3)</w:t>
      </w:r>
      <w:r w:rsidRPr="000975A9">
        <w:tab/>
        <w:t>shall, if the MCVideo user is cancelling an in-progress emergency condition and optionally an MCVideo emergency alert originated by another MCVideo user, include an application/vnd.3gpp.mcvideo-info+xml MIME body populated as specified in subclause 6.2.8.3.8;</w:t>
      </w:r>
    </w:p>
    <w:p w14:paraId="32E54A50" w14:textId="77777777" w:rsidR="00F67D29" w:rsidRPr="000975A9" w:rsidRDefault="00F67D29" w:rsidP="00F67D29">
      <w:pPr>
        <w:pStyle w:val="B1"/>
      </w:pPr>
      <w:r w:rsidRPr="000975A9">
        <w:t>4)</w:t>
      </w:r>
      <w:r w:rsidRPr="000975A9">
        <w:tab/>
        <w:t>shall include a Resource-Priority header field and comply with the procedures in subclause 6.2.8.3.3;</w:t>
      </w:r>
    </w:p>
    <w:p w14:paraId="2160AECA" w14:textId="77777777" w:rsidR="00F67D29" w:rsidRPr="000975A9" w:rsidRDefault="00F67D29" w:rsidP="00F67D29">
      <w:pPr>
        <w:pStyle w:val="B1"/>
      </w:pPr>
      <w:r w:rsidRPr="000975A9">
        <w:t>5)</w:t>
      </w:r>
      <w:r w:rsidRPr="000975A9">
        <w:tab/>
        <w:t>shall include in the SIP re-INVITE request an SDP offer the media parameters as currently established;</w:t>
      </w:r>
    </w:p>
    <w:p w14:paraId="151E390D" w14:textId="77777777" w:rsidR="00F67D29" w:rsidRPr="000975A9" w:rsidRDefault="00F67D29" w:rsidP="00F67D29">
      <w:pPr>
        <w:pStyle w:val="NO"/>
      </w:pPr>
      <w:r w:rsidRPr="000975A9">
        <w:t>NOTE 1:</w:t>
      </w:r>
      <w:r w:rsidRPr="000975A9">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437F6E01" w14:textId="77777777" w:rsidR="00F67D29" w:rsidRPr="000975A9" w:rsidRDefault="00F67D29" w:rsidP="00F67D29">
      <w:pPr>
        <w:pStyle w:val="B1"/>
      </w:pPr>
      <w:r w:rsidRPr="000975A9">
        <w:t>6)</w:t>
      </w:r>
      <w:r w:rsidRPr="000975A9">
        <w:tab/>
        <w:t>if an implicit transmission request is required, shall indicate this as specified in subclause 6.4; and</w:t>
      </w:r>
    </w:p>
    <w:p w14:paraId="0AAC04BE" w14:textId="77777777" w:rsidR="00F67D29" w:rsidRPr="000975A9" w:rsidRDefault="00F67D29" w:rsidP="00F67D29">
      <w:pPr>
        <w:pStyle w:val="B1"/>
      </w:pPr>
      <w:r w:rsidRPr="000975A9">
        <w:t>7)</w:t>
      </w:r>
      <w:r w:rsidRPr="000975A9">
        <w:tab/>
        <w:t>shall send the SIP re-INVITE request according to 3GPP TS 24.229 [4].</w:t>
      </w:r>
    </w:p>
    <w:p w14:paraId="043EA17A" w14:textId="77777777" w:rsidR="00F67D29" w:rsidRPr="000975A9" w:rsidRDefault="00F67D29" w:rsidP="00F67D29">
      <w:r w:rsidRPr="000975A9">
        <w:t>On receiving a SIP 2xx response to the SIP re-INVITE request, the MCVideo client:</w:t>
      </w:r>
    </w:p>
    <w:p w14:paraId="71C57E7D" w14:textId="77777777" w:rsidR="00F67D29" w:rsidRPr="000975A9" w:rsidRDefault="00F67D29" w:rsidP="00F67D29">
      <w:pPr>
        <w:pStyle w:val="B1"/>
      </w:pPr>
      <w:r w:rsidRPr="000975A9">
        <w:t>1)</w:t>
      </w:r>
      <w:r w:rsidRPr="000975A9">
        <w:tab/>
        <w:t>shall interact with the user plane as specified in 3GPP TS 24.380 [5];</w:t>
      </w:r>
    </w:p>
    <w:p w14:paraId="409271F4" w14:textId="77777777" w:rsidR="00F67D29" w:rsidRPr="000975A9" w:rsidRDefault="00F67D29" w:rsidP="00F67D29">
      <w:pPr>
        <w:pStyle w:val="B1"/>
      </w:pPr>
      <w:r w:rsidRPr="000975A9">
        <w:t>2)</w:t>
      </w:r>
      <w:r w:rsidRPr="000975A9">
        <w:tab/>
        <w:t>shall set the MCVideo emergency private priority state of the MCVideo private call to "MVEPP 1: no-emergency";</w:t>
      </w:r>
    </w:p>
    <w:p w14:paraId="4D2A70E3" w14:textId="77777777" w:rsidR="00F67D29" w:rsidRPr="000975A9" w:rsidRDefault="00F67D29" w:rsidP="00F67D29">
      <w:pPr>
        <w:pStyle w:val="B1"/>
      </w:pPr>
      <w:r w:rsidRPr="000975A9">
        <w:lastRenderedPageBreak/>
        <w:t>3)</w:t>
      </w:r>
      <w:r w:rsidRPr="000975A9">
        <w:tab/>
        <w:t>shall set the MCVideo emergency private call state of the call to "MVEPC 1: emergency-pc-capable"; and</w:t>
      </w:r>
    </w:p>
    <w:p w14:paraId="703986BC" w14:textId="77777777" w:rsidR="00F67D29" w:rsidRPr="000975A9" w:rsidRDefault="00F67D29" w:rsidP="00F67D29">
      <w:pPr>
        <w:pStyle w:val="B1"/>
      </w:pPr>
      <w:r w:rsidRPr="000975A9">
        <w:t>4)</w:t>
      </w:r>
      <w:r w:rsidRPr="000975A9">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69F2C511" w14:textId="77777777" w:rsidR="00F67D29" w:rsidRPr="000975A9" w:rsidRDefault="00F67D29" w:rsidP="00F67D29">
      <w:r w:rsidRPr="000975A9">
        <w:t>On receiving a SIP 4xx response, SIP 5xx response or SIP 6xx response to the SIP re-INVITE request:</w:t>
      </w:r>
    </w:p>
    <w:p w14:paraId="217F173C" w14:textId="77777777" w:rsidR="00F67D29" w:rsidRPr="000975A9" w:rsidRDefault="00F67D29" w:rsidP="00F67D29">
      <w:pPr>
        <w:pStyle w:val="B1"/>
      </w:pPr>
      <w:r w:rsidRPr="000975A9">
        <w:t>1)</w:t>
      </w:r>
      <w:r w:rsidRPr="000975A9">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3AB2E84" w14:textId="77777777" w:rsidR="00F67D29" w:rsidRPr="000975A9" w:rsidRDefault="00F67D29" w:rsidP="00F67D29">
      <w:pPr>
        <w:pStyle w:val="B1"/>
      </w:pPr>
      <w:r w:rsidRPr="000975A9">
        <w:t>2)</w:t>
      </w:r>
      <w:r w:rsidRPr="000975A9">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79244FFF" w14:textId="77777777" w:rsidR="00F67D29" w:rsidRPr="000975A9" w:rsidRDefault="00F67D29" w:rsidP="00F67D29">
      <w:pPr>
        <w:pStyle w:val="B1"/>
      </w:pPr>
      <w:r w:rsidRPr="000975A9">
        <w:rPr>
          <w:rFonts w:eastAsia="Malgun Gothic"/>
        </w:rPr>
        <w:t>3)</w:t>
      </w:r>
      <w:r w:rsidRPr="000975A9">
        <w:rPr>
          <w:rFonts w:eastAsia="Malgun Gothic"/>
        </w:rPr>
        <w:tab/>
      </w:r>
      <w:r w:rsidRPr="000975A9">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11DE5DF" w14:textId="77777777" w:rsidR="00F67D29" w:rsidRPr="000975A9" w:rsidRDefault="00F67D29" w:rsidP="00F67D29">
      <w:pPr>
        <w:pStyle w:val="NO"/>
        <w:rPr>
          <w:rFonts w:eastAsia="Malgun Gothic"/>
        </w:rPr>
      </w:pPr>
      <w:r w:rsidRPr="000975A9">
        <w:rPr>
          <w:rFonts w:eastAsia="Malgun Gothic"/>
        </w:rPr>
        <w:t>NOTE 2:</w:t>
      </w:r>
      <w:r w:rsidRPr="000975A9">
        <w:rPr>
          <w:rFonts w:eastAsia="Malgun Gothic"/>
        </w:rPr>
        <w:tab/>
        <w:t xml:space="preserve">If the in-progress emergency private priority state cancel request is rejected, the state of the session does not change, i.e. continues with MCVideo emergency </w:t>
      </w:r>
      <w:r w:rsidRPr="000975A9">
        <w:t xml:space="preserve">private call </w:t>
      </w:r>
      <w:r w:rsidRPr="000975A9">
        <w:rPr>
          <w:rFonts w:eastAsia="Malgun Gothic"/>
        </w:rPr>
        <w:t>level priority.</w:t>
      </w:r>
    </w:p>
    <w:p w14:paraId="730855C7" w14:textId="77777777" w:rsidR="00F67D29" w:rsidRPr="000975A9" w:rsidRDefault="00F67D29" w:rsidP="00F67D29">
      <w:r w:rsidRPr="000975A9">
        <w:rPr>
          <w:rFonts w:eastAsia="SimSun"/>
        </w:rPr>
        <w:t xml:space="preserve">On receiving a </w:t>
      </w:r>
      <w:r w:rsidRPr="000975A9">
        <w:t xml:space="preserve">SIP INFO request where </w:t>
      </w:r>
      <w:r w:rsidRPr="000975A9">
        <w:rPr>
          <w:rFonts w:eastAsia="SimSun"/>
        </w:rPr>
        <w:t xml:space="preserve">the Request-URI contains an MCVideo session ID identifying an ongoing group session, </w:t>
      </w:r>
      <w:r w:rsidRPr="000975A9">
        <w:t>the MCVideo client shall follow the actions specified in subclause 6.2.8.3.7.</w:t>
      </w:r>
    </w:p>
    <w:p w14:paraId="21CFB539" w14:textId="77777777" w:rsidR="00F67D29" w:rsidRPr="000975A9" w:rsidRDefault="00F67D29" w:rsidP="00F67D29">
      <w:r w:rsidRPr="000975A9">
        <w:t>[TS 24.281, clause 10.2.2.2.5]</w:t>
      </w:r>
    </w:p>
    <w:p w14:paraId="38680960" w14:textId="77777777" w:rsidR="00F67D29" w:rsidRPr="000975A9" w:rsidRDefault="00F67D29" w:rsidP="00F67D29">
      <w:r w:rsidRPr="000975A9">
        <w:t>This subclause covers both on-demand session and pre-established sessions.</w:t>
      </w:r>
    </w:p>
    <w:p w14:paraId="0A3C6E29" w14:textId="77777777" w:rsidR="00F67D29" w:rsidRPr="000975A9" w:rsidRDefault="00F67D29" w:rsidP="00F67D29">
      <w:r w:rsidRPr="000975A9">
        <w:t>Upon receiving a request from an MCVideo user to upgrade the ongoing MCVideo private call to an MCVideo emergency private call, the MCVideo client shall generate a SIP re-INVITE request as specified in 3GPP TS 24.229 [4], with the clarifications given below.</w:t>
      </w:r>
    </w:p>
    <w:p w14:paraId="4B5ADCE8" w14:textId="77777777" w:rsidR="00F67D29" w:rsidRPr="000975A9" w:rsidRDefault="00F67D29" w:rsidP="00F67D29">
      <w:pPr>
        <w:pStyle w:val="B1"/>
      </w:pPr>
      <w:r w:rsidRPr="000975A9">
        <w:t>1)</w:t>
      </w:r>
      <w:r w:rsidRPr="000975A9">
        <w:tab/>
        <w:t>shall include an application/vnd.3gpp.mcvideo-info+xml MIME body populated as specified in subclause 6.2.8.3.2;</w:t>
      </w:r>
    </w:p>
    <w:p w14:paraId="77D98B17" w14:textId="77777777" w:rsidR="00F67D29" w:rsidRPr="000975A9" w:rsidRDefault="00F67D29" w:rsidP="00F67D29">
      <w:pPr>
        <w:pStyle w:val="B1"/>
      </w:pPr>
      <w:r w:rsidRPr="000975A9">
        <w:t>2)</w:t>
      </w:r>
      <w:r w:rsidRPr="000975A9">
        <w:tab/>
        <w:t>shall include a Resource-Priority header field and comply with the procedures in subclause 6.2.8.3.3.</w:t>
      </w:r>
    </w:p>
    <w:p w14:paraId="6FB9F740" w14:textId="77777777" w:rsidR="00F67D29" w:rsidRPr="000975A9" w:rsidRDefault="00F67D29" w:rsidP="00F67D29">
      <w:pPr>
        <w:pStyle w:val="B1"/>
      </w:pPr>
      <w:r w:rsidRPr="000975A9">
        <w:t>3)</w:t>
      </w:r>
      <w:r w:rsidRPr="000975A9">
        <w:tab/>
        <w:t>shall include an SDP offer with the media parameters as currently established according to 3GPP TS 24.229 [4];</w:t>
      </w:r>
    </w:p>
    <w:p w14:paraId="4C4F42DE" w14:textId="77777777" w:rsidR="00F67D29" w:rsidRPr="000975A9" w:rsidRDefault="00F67D29" w:rsidP="00F67D29">
      <w:pPr>
        <w:pStyle w:val="NO"/>
      </w:pPr>
      <w:r w:rsidRPr="000975A9">
        <w:t>NOTE:</w:t>
      </w:r>
      <w:r w:rsidRPr="000975A9">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17C518CA" w14:textId="77777777" w:rsidR="00F67D29" w:rsidRPr="000975A9" w:rsidRDefault="00F67D29" w:rsidP="00F67D29">
      <w:pPr>
        <w:pStyle w:val="B1"/>
      </w:pPr>
      <w:r w:rsidRPr="000975A9">
        <w:t>4)</w:t>
      </w:r>
      <w:r w:rsidRPr="000975A9">
        <w:tab/>
        <w:t>if an implicit transmission request is required, shall indicate this as specified in subclause 6.4; and</w:t>
      </w:r>
    </w:p>
    <w:p w14:paraId="7F54C490" w14:textId="77777777" w:rsidR="00F67D29" w:rsidRPr="000975A9" w:rsidRDefault="00F67D29" w:rsidP="00F67D29">
      <w:pPr>
        <w:pStyle w:val="B1"/>
      </w:pPr>
      <w:r w:rsidRPr="000975A9">
        <w:t>5)</w:t>
      </w:r>
      <w:r w:rsidRPr="000975A9">
        <w:tab/>
        <w:t>shall send the SIP re-INVITE request according to 3GPP TS 24.229 [4].</w:t>
      </w:r>
    </w:p>
    <w:p w14:paraId="7205B794" w14:textId="77777777" w:rsidR="00F67D29" w:rsidRPr="000975A9" w:rsidRDefault="00F67D29" w:rsidP="00F67D29">
      <w:r w:rsidRPr="000975A9">
        <w:t>On receiving a SIP 2xx response to the SIP re-INVITE request the MCVideo client:</w:t>
      </w:r>
    </w:p>
    <w:p w14:paraId="60609EED" w14:textId="77777777" w:rsidR="00F67D29" w:rsidRPr="000975A9" w:rsidRDefault="00F67D29" w:rsidP="00F67D29">
      <w:pPr>
        <w:pStyle w:val="B1"/>
      </w:pPr>
      <w:r w:rsidRPr="000975A9">
        <w:t>1)</w:t>
      </w:r>
      <w:r w:rsidRPr="000975A9">
        <w:tab/>
        <w:t>shall interact with the user plane as specified in 3GPP TS 24.380 [5]; and</w:t>
      </w:r>
    </w:p>
    <w:p w14:paraId="75BDD52B" w14:textId="77777777" w:rsidR="00F67D29" w:rsidRPr="000975A9" w:rsidRDefault="00F67D29" w:rsidP="00F67D29">
      <w:pPr>
        <w:pStyle w:val="B1"/>
      </w:pPr>
      <w:r w:rsidRPr="000975A9">
        <w:t>2)</w:t>
      </w:r>
      <w:r w:rsidRPr="000975A9">
        <w:tab/>
        <w:t>shall perform the actions specified in subclause 6.2.8.3.4.</w:t>
      </w:r>
    </w:p>
    <w:p w14:paraId="0EA7C21E" w14:textId="77777777" w:rsidR="00F67D29" w:rsidRPr="000975A9" w:rsidRDefault="00F67D29" w:rsidP="00F67D29">
      <w:r w:rsidRPr="000975A9">
        <w:t>On receiving a SIP 4xx response, SIP 5xx response or SIP 6xx response to the SIP re-INVITE request, the MCVideo client shall perform the actions specified in subclause 6.2.8.3.5.</w:t>
      </w:r>
    </w:p>
    <w:p w14:paraId="54CEB72A" w14:textId="77777777" w:rsidR="00F67D29" w:rsidRPr="000975A9" w:rsidRDefault="00F67D29" w:rsidP="00F67D29">
      <w:r w:rsidRPr="000975A9">
        <w:rPr>
          <w:rFonts w:eastAsia="SimSun"/>
        </w:rPr>
        <w:t xml:space="preserve">On receiving a </w:t>
      </w:r>
      <w:r w:rsidRPr="000975A9">
        <w:t xml:space="preserve">SIP INFO request where </w:t>
      </w:r>
      <w:r w:rsidRPr="000975A9">
        <w:rPr>
          <w:rFonts w:eastAsia="SimSun"/>
        </w:rPr>
        <w:t xml:space="preserve">the Request-URI contains an MCVideo session ID identifying an ongoing group session, </w:t>
      </w:r>
      <w:r w:rsidRPr="000975A9">
        <w:t>the MCVideo client shall follow the actions specified in subclause 6.2.8.3.7</w:t>
      </w:r>
    </w:p>
    <w:p w14:paraId="19559DED" w14:textId="77777777" w:rsidR="00F67D29" w:rsidRPr="000975A9" w:rsidRDefault="00F67D29" w:rsidP="00F67D29">
      <w:bookmarkStart w:id="601" w:name="_Toc52787544"/>
      <w:bookmarkStart w:id="602" w:name="_Toc52787726"/>
      <w:bookmarkStart w:id="603" w:name="_Toc75906948"/>
      <w:bookmarkStart w:id="604" w:name="_Toc75907285"/>
      <w:r w:rsidRPr="000975A9">
        <w:lastRenderedPageBreak/>
        <w:t>[TS 24.581, clause 6.3.5.5.3]</w:t>
      </w:r>
    </w:p>
    <w:p w14:paraId="04985482" w14:textId="77777777" w:rsidR="00F67D29" w:rsidRPr="000975A9" w:rsidRDefault="00F67D29" w:rsidP="00F67D29">
      <w:r w:rsidRPr="000975A9">
        <w:t>Upon receiving a Transmission End Request message from the associated transmission participant, the transmission control interface towards the MCVideo client in the transmission control server:</w:t>
      </w:r>
    </w:p>
    <w:p w14:paraId="62EEB6AC" w14:textId="77777777" w:rsidR="00F67D29" w:rsidRPr="000975A9" w:rsidRDefault="00F67D29" w:rsidP="00F67D29">
      <w:pPr>
        <w:pStyle w:val="B1"/>
      </w:pPr>
      <w:r w:rsidRPr="000975A9">
        <w:t>1.</w:t>
      </w:r>
      <w:r w:rsidRPr="000975A9">
        <w:tab/>
        <w:t>if the first bit in the subtype of the Transmission End Request message is set to '1' (Acknowledgment is required) as described in subclause 9.2.2.1, shall send a Transmission control Ack message. The Transmission control Ack message:</w:t>
      </w:r>
    </w:p>
    <w:p w14:paraId="7AE2CE34" w14:textId="77777777" w:rsidR="00F67D29" w:rsidRPr="000975A9" w:rsidRDefault="00F67D29" w:rsidP="00F67D29">
      <w:pPr>
        <w:pStyle w:val="B2"/>
      </w:pPr>
      <w:r w:rsidRPr="000975A9">
        <w:t>a.</w:t>
      </w:r>
      <w:r w:rsidRPr="000975A9">
        <w:tab/>
        <w:t>shall include the Message Type field set to '4' (Transmission End Request); and</w:t>
      </w:r>
    </w:p>
    <w:p w14:paraId="6A0DAC68" w14:textId="77777777" w:rsidR="00F67D29" w:rsidRPr="000975A9" w:rsidRDefault="00F67D29" w:rsidP="00F67D29">
      <w:pPr>
        <w:pStyle w:val="B2"/>
      </w:pPr>
      <w:r w:rsidRPr="000975A9">
        <w:t>b.</w:t>
      </w:r>
      <w:r w:rsidRPr="000975A9">
        <w:tab/>
        <w:t>shall include the Source field set to '2' (the controlling MCVideo function is the source);</w:t>
      </w:r>
    </w:p>
    <w:p w14:paraId="299BF404" w14:textId="77777777" w:rsidR="00F67D29" w:rsidRPr="000975A9" w:rsidRDefault="00F67D29" w:rsidP="00F67D29">
      <w:pPr>
        <w:pStyle w:val="B1"/>
      </w:pPr>
      <w:r w:rsidRPr="000975A9">
        <w:t>2.</w:t>
      </w:r>
      <w:r w:rsidRPr="000975A9">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EECF5F3" w14:textId="77777777" w:rsidR="00F67D29" w:rsidRPr="000975A9" w:rsidRDefault="00F67D29" w:rsidP="00F67D29">
      <w:pPr>
        <w:pStyle w:val="B1"/>
      </w:pPr>
      <w:r w:rsidRPr="000975A9">
        <w:t>3.</w:t>
      </w:r>
      <w:r w:rsidRPr="000975A9">
        <w:tab/>
        <w:t>shall remain in the 'U: permitted' state.</w:t>
      </w:r>
    </w:p>
    <w:p w14:paraId="43A44378" w14:textId="77777777" w:rsidR="00F67D29" w:rsidRPr="000975A9" w:rsidRDefault="00F67D29" w:rsidP="00F67D29">
      <w:r w:rsidRPr="000975A9">
        <w:t>[TS 24.581, clause 6.3.5.5.3a]</w:t>
      </w:r>
    </w:p>
    <w:p w14:paraId="0FBD246B" w14:textId="77777777" w:rsidR="00F67D29" w:rsidRPr="000975A9" w:rsidRDefault="00F67D29" w:rsidP="00F67D29">
      <w:r w:rsidRPr="000975A9">
        <w:t>Upon receiving a Transmission End Response message from the transmission control server, the transmission control interface towards the MCVideo client in the transmission control server:</w:t>
      </w:r>
    </w:p>
    <w:p w14:paraId="662ADDD5" w14:textId="77777777" w:rsidR="00F67D29" w:rsidRPr="000975A9" w:rsidRDefault="00F67D29" w:rsidP="00F67D29">
      <w:pPr>
        <w:pStyle w:val="B1"/>
      </w:pPr>
      <w:r w:rsidRPr="000975A9">
        <w:t>1.</w:t>
      </w:r>
      <w:r w:rsidRPr="000975A9">
        <w:tab/>
        <w:t>shall forward the Transmission End Response message to the associated transmission participant; and</w:t>
      </w:r>
    </w:p>
    <w:p w14:paraId="158D20BA" w14:textId="77777777" w:rsidR="00F67D29" w:rsidRPr="000975A9" w:rsidRDefault="00F67D29" w:rsidP="00F67D29">
      <w:pPr>
        <w:pStyle w:val="B1"/>
      </w:pPr>
      <w:r w:rsidRPr="000975A9">
        <w:t>2.</w:t>
      </w:r>
      <w:r w:rsidRPr="000975A9">
        <w:tab/>
        <w:t>shall enter the state 'U: not permitted and Transmit Idle'.</w:t>
      </w:r>
    </w:p>
    <w:p w14:paraId="622D4C12" w14:textId="77777777" w:rsidR="00F67D29" w:rsidRPr="000975A9" w:rsidRDefault="00F67D29" w:rsidP="00F67D29">
      <w:pPr>
        <w:pStyle w:val="H6"/>
      </w:pPr>
      <w:r w:rsidRPr="000975A9">
        <w:t>6.2.1.3</w:t>
      </w:r>
      <w:r w:rsidRPr="000975A9">
        <w:tab/>
        <w:t>Test description</w:t>
      </w:r>
      <w:bookmarkEnd w:id="601"/>
      <w:bookmarkEnd w:id="602"/>
      <w:bookmarkEnd w:id="603"/>
      <w:bookmarkEnd w:id="604"/>
    </w:p>
    <w:p w14:paraId="7ECC39D5" w14:textId="77777777" w:rsidR="00F67D29" w:rsidRPr="000975A9" w:rsidRDefault="00F67D29" w:rsidP="00F67D29">
      <w:pPr>
        <w:pStyle w:val="H6"/>
      </w:pPr>
      <w:bookmarkStart w:id="605" w:name="_Toc52787545"/>
      <w:bookmarkStart w:id="606" w:name="_Toc52787727"/>
      <w:bookmarkStart w:id="607" w:name="_Toc75906949"/>
      <w:bookmarkStart w:id="608" w:name="_Toc75907286"/>
      <w:r w:rsidRPr="000975A9">
        <w:t>6.2.1.3.1</w:t>
      </w:r>
      <w:r w:rsidRPr="000975A9">
        <w:tab/>
        <w:t>Pre-test conditions</w:t>
      </w:r>
      <w:bookmarkEnd w:id="605"/>
      <w:bookmarkEnd w:id="606"/>
      <w:bookmarkEnd w:id="607"/>
      <w:bookmarkEnd w:id="608"/>
    </w:p>
    <w:p w14:paraId="7BD3A4C6" w14:textId="77777777" w:rsidR="00F67D29" w:rsidRPr="000975A9" w:rsidRDefault="00F67D29" w:rsidP="00F67D29">
      <w:pPr>
        <w:pStyle w:val="H6"/>
      </w:pPr>
      <w:r w:rsidRPr="000975A9">
        <w:t>System Simulator:</w:t>
      </w:r>
    </w:p>
    <w:p w14:paraId="01653EA3" w14:textId="77777777" w:rsidR="00F67D29" w:rsidRPr="000975A9" w:rsidRDefault="00F67D29" w:rsidP="00F67D29">
      <w:pPr>
        <w:pStyle w:val="B1"/>
      </w:pPr>
      <w:r w:rsidRPr="000975A9">
        <w:t>-</w:t>
      </w:r>
      <w:r w:rsidRPr="000975A9">
        <w:tab/>
        <w:t>SS (MCVideo server)</w:t>
      </w:r>
    </w:p>
    <w:p w14:paraId="2420ACB0" w14:textId="77777777" w:rsidR="00F67D29" w:rsidRPr="000975A9" w:rsidRDefault="00F67D29" w:rsidP="00F67D29">
      <w:pPr>
        <w:pStyle w:val="B1"/>
      </w:pPr>
      <w:r w:rsidRPr="000975A9">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8D9BA1" w14:textId="77777777" w:rsidR="00F67D29" w:rsidRPr="000975A9" w:rsidRDefault="00F67D29" w:rsidP="00F67D29">
      <w:pPr>
        <w:pStyle w:val="H6"/>
      </w:pPr>
      <w:r w:rsidRPr="000975A9">
        <w:t>IUT:</w:t>
      </w:r>
    </w:p>
    <w:p w14:paraId="17983D9B" w14:textId="77777777" w:rsidR="00F67D29" w:rsidRPr="000975A9" w:rsidRDefault="00F67D29" w:rsidP="00F67D29">
      <w:pPr>
        <w:pStyle w:val="B1"/>
      </w:pPr>
      <w:r w:rsidRPr="000975A9">
        <w:t>-</w:t>
      </w:r>
      <w:r w:rsidRPr="000975A9">
        <w:tab/>
        <w:t>UE (MCVideo client)</w:t>
      </w:r>
    </w:p>
    <w:p w14:paraId="4680116D" w14:textId="77777777" w:rsidR="00F67D29" w:rsidRPr="000975A9" w:rsidRDefault="00F67D29" w:rsidP="00F67D29">
      <w:pPr>
        <w:pStyle w:val="B1"/>
      </w:pPr>
      <w:r w:rsidRPr="000975A9">
        <w:t>-</w:t>
      </w:r>
      <w:r w:rsidRPr="000975A9">
        <w:tab/>
        <w:t>The test USIM set as defined in TS 36.579-1 [2], subclause 5.5.10 is inserted.</w:t>
      </w:r>
    </w:p>
    <w:p w14:paraId="3A2967F0" w14:textId="77777777" w:rsidR="00F67D29" w:rsidRPr="000975A9" w:rsidRDefault="00F67D29" w:rsidP="00F67D29">
      <w:pPr>
        <w:pStyle w:val="H6"/>
      </w:pPr>
      <w:r w:rsidRPr="000975A9">
        <w:t>Preamble:</w:t>
      </w:r>
    </w:p>
    <w:p w14:paraId="6185428B"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5056BEF6" w14:textId="64B73C40" w:rsidR="00F67D29" w:rsidRPr="000975A9" w:rsidRDefault="00F67D29" w:rsidP="00F67D29">
      <w:pPr>
        <w:pStyle w:val="B1"/>
      </w:pPr>
      <w:r w:rsidRPr="000975A9">
        <w:t>-</w:t>
      </w:r>
      <w:r w:rsidRPr="000975A9">
        <w:tab/>
        <w:t>The MCVideo User performs the Generic Test Procedure for MCVideo Authorization/Configuration and Key Generation as specified in TS 36.579-1 [2], subclause 5.3.2.</w:t>
      </w:r>
    </w:p>
    <w:p w14:paraId="2AE8D5DC" w14:textId="77777777" w:rsidR="00F67D29" w:rsidRPr="000975A9" w:rsidRDefault="00F67D29" w:rsidP="00F67D29">
      <w:pPr>
        <w:pStyle w:val="B1"/>
      </w:pPr>
      <w:r w:rsidRPr="000975A9">
        <w:t>-</w:t>
      </w:r>
      <w:r w:rsidRPr="000975A9">
        <w:tab/>
        <w:t>UE States at the end of the preamble</w:t>
      </w:r>
    </w:p>
    <w:p w14:paraId="41612161" w14:textId="77777777" w:rsidR="00F67D29" w:rsidRPr="000975A9" w:rsidRDefault="00F67D29" w:rsidP="00F67D29">
      <w:pPr>
        <w:pStyle w:val="B2"/>
      </w:pPr>
      <w:r w:rsidRPr="000975A9">
        <w:t>-</w:t>
      </w:r>
      <w:r w:rsidRPr="000975A9">
        <w:tab/>
        <w:t>The UE is in E-UTRA Registered, Idle Mode state.</w:t>
      </w:r>
    </w:p>
    <w:p w14:paraId="464A5284" w14:textId="77777777" w:rsidR="00F67D29" w:rsidRPr="000975A9" w:rsidRDefault="00F67D29" w:rsidP="00F67D29">
      <w:pPr>
        <w:pStyle w:val="B2"/>
      </w:pPr>
      <w:r w:rsidRPr="000975A9">
        <w:t>-</w:t>
      </w:r>
      <w:r w:rsidRPr="000975A9">
        <w:tab/>
        <w:t>The MCVideo Client Application has been activated and User has registered-in as the MCVideo User with the Server as active user at the Client</w:t>
      </w:r>
    </w:p>
    <w:p w14:paraId="2C4C6859" w14:textId="77777777" w:rsidR="00F67D29" w:rsidRPr="000975A9" w:rsidRDefault="00F67D29" w:rsidP="00F67D29">
      <w:pPr>
        <w:pStyle w:val="H6"/>
      </w:pPr>
      <w:r w:rsidRPr="000975A9">
        <w:lastRenderedPageBreak/>
        <w:t>6.2.1.3.2</w:t>
      </w:r>
      <w:r w:rsidRPr="000975A9">
        <w:tab/>
        <w:t>Test procedure sequence</w:t>
      </w:r>
    </w:p>
    <w:p w14:paraId="0A4BE25F" w14:textId="77777777" w:rsidR="00F67D29" w:rsidRPr="000975A9" w:rsidRDefault="00F67D29" w:rsidP="00F67D29">
      <w:pPr>
        <w:pStyle w:val="TH"/>
      </w:pPr>
      <w:r w:rsidRPr="000975A9">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F67D29" w:rsidRPr="000975A9" w14:paraId="7D279798" w14:textId="77777777" w:rsidTr="00E64CC8">
        <w:trPr>
          <w:tblHeader/>
        </w:trPr>
        <w:tc>
          <w:tcPr>
            <w:tcW w:w="715" w:type="dxa"/>
            <w:tcBorders>
              <w:top w:val="single" w:sz="4" w:space="0" w:color="auto"/>
              <w:left w:val="single" w:sz="4" w:space="0" w:color="auto"/>
              <w:bottom w:val="nil"/>
              <w:right w:val="single" w:sz="4" w:space="0" w:color="auto"/>
            </w:tcBorders>
            <w:hideMark/>
          </w:tcPr>
          <w:p w14:paraId="1C38074B" w14:textId="77777777" w:rsidR="00F67D29" w:rsidRPr="000975A9" w:rsidRDefault="00F67D29" w:rsidP="00E64CC8">
            <w:pPr>
              <w:pStyle w:val="TAH"/>
              <w:keepNext w:val="0"/>
              <w:keepLines w:val="0"/>
              <w:widowControl w:val="0"/>
            </w:pPr>
            <w:r w:rsidRPr="000975A9">
              <w:t>St</w:t>
            </w:r>
          </w:p>
        </w:tc>
        <w:tc>
          <w:tcPr>
            <w:tcW w:w="3787" w:type="dxa"/>
            <w:tcBorders>
              <w:top w:val="single" w:sz="4" w:space="0" w:color="auto"/>
              <w:left w:val="single" w:sz="4" w:space="0" w:color="auto"/>
              <w:bottom w:val="nil"/>
              <w:right w:val="single" w:sz="4" w:space="0" w:color="auto"/>
            </w:tcBorders>
            <w:hideMark/>
          </w:tcPr>
          <w:p w14:paraId="2C7C853D" w14:textId="77777777" w:rsidR="00F67D29" w:rsidRPr="000975A9" w:rsidRDefault="00F67D29" w:rsidP="00E64CC8">
            <w:pPr>
              <w:pStyle w:val="TAH"/>
              <w:keepNext w:val="0"/>
              <w:keepLines w:val="0"/>
              <w:widowControl w:val="0"/>
            </w:pPr>
            <w:r w:rsidRPr="000975A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104974" w14:textId="77777777" w:rsidR="00F67D29" w:rsidRPr="000975A9" w:rsidRDefault="00F67D29" w:rsidP="00E64CC8">
            <w:pPr>
              <w:pStyle w:val="TAH"/>
              <w:keepNext w:val="0"/>
              <w:keepLines w:val="0"/>
              <w:widowControl w:val="0"/>
            </w:pPr>
            <w:r w:rsidRPr="000975A9">
              <w:t>Message Sequence</w:t>
            </w:r>
          </w:p>
        </w:tc>
        <w:tc>
          <w:tcPr>
            <w:tcW w:w="565" w:type="dxa"/>
            <w:tcBorders>
              <w:top w:val="single" w:sz="4" w:space="0" w:color="auto"/>
              <w:left w:val="single" w:sz="4" w:space="0" w:color="auto"/>
              <w:bottom w:val="nil"/>
              <w:right w:val="single" w:sz="4" w:space="0" w:color="auto"/>
            </w:tcBorders>
            <w:hideMark/>
          </w:tcPr>
          <w:p w14:paraId="4BDECE3E" w14:textId="77777777" w:rsidR="00F67D29" w:rsidRPr="000975A9" w:rsidRDefault="00F67D29" w:rsidP="00E64CC8">
            <w:pPr>
              <w:pStyle w:val="TAH"/>
              <w:keepNext w:val="0"/>
              <w:keepLines w:val="0"/>
              <w:widowControl w:val="0"/>
            </w:pPr>
            <w:r w:rsidRPr="000975A9">
              <w:t>TP</w:t>
            </w:r>
          </w:p>
        </w:tc>
        <w:tc>
          <w:tcPr>
            <w:tcW w:w="850" w:type="dxa"/>
            <w:tcBorders>
              <w:top w:val="single" w:sz="4" w:space="0" w:color="auto"/>
              <w:left w:val="single" w:sz="4" w:space="0" w:color="auto"/>
              <w:bottom w:val="nil"/>
              <w:right w:val="single" w:sz="4" w:space="0" w:color="auto"/>
            </w:tcBorders>
            <w:hideMark/>
          </w:tcPr>
          <w:p w14:paraId="3D9AF7F7" w14:textId="77777777" w:rsidR="00F67D29" w:rsidRPr="000975A9" w:rsidRDefault="00F67D29" w:rsidP="00E64CC8">
            <w:pPr>
              <w:pStyle w:val="TAH"/>
              <w:keepNext w:val="0"/>
              <w:keepLines w:val="0"/>
              <w:widowControl w:val="0"/>
            </w:pPr>
            <w:r w:rsidRPr="000975A9">
              <w:t>Verdict</w:t>
            </w:r>
          </w:p>
        </w:tc>
      </w:tr>
      <w:tr w:rsidR="00F67D29" w:rsidRPr="000975A9" w14:paraId="03CC61DD" w14:textId="77777777" w:rsidTr="00E64CC8">
        <w:trPr>
          <w:tblHeader/>
        </w:trPr>
        <w:tc>
          <w:tcPr>
            <w:tcW w:w="715" w:type="dxa"/>
            <w:tcBorders>
              <w:top w:val="nil"/>
              <w:left w:val="single" w:sz="4" w:space="0" w:color="auto"/>
              <w:bottom w:val="single" w:sz="4" w:space="0" w:color="auto"/>
              <w:right w:val="single" w:sz="4" w:space="0" w:color="auto"/>
            </w:tcBorders>
          </w:tcPr>
          <w:p w14:paraId="72EF8C64" w14:textId="77777777" w:rsidR="00F67D29" w:rsidRPr="000975A9" w:rsidRDefault="00F67D29" w:rsidP="00E64CC8">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6AE9C100" w14:textId="77777777" w:rsidR="00F67D29" w:rsidRPr="000975A9" w:rsidRDefault="00F67D29" w:rsidP="00E64CC8">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249E13C3" w14:textId="77777777" w:rsidR="00F67D29" w:rsidRPr="000975A9" w:rsidRDefault="00F67D29" w:rsidP="00E64CC8">
            <w:pPr>
              <w:pStyle w:val="TAH"/>
              <w:keepNext w:val="0"/>
              <w:keepLines w:val="0"/>
              <w:widowControl w:val="0"/>
            </w:pPr>
            <w:r w:rsidRPr="000975A9">
              <w:t>U - S</w:t>
            </w:r>
          </w:p>
        </w:tc>
        <w:tc>
          <w:tcPr>
            <w:tcW w:w="2978" w:type="dxa"/>
            <w:tcBorders>
              <w:top w:val="single" w:sz="4" w:space="0" w:color="auto"/>
              <w:left w:val="single" w:sz="4" w:space="0" w:color="auto"/>
              <w:bottom w:val="single" w:sz="4" w:space="0" w:color="auto"/>
              <w:right w:val="single" w:sz="4" w:space="0" w:color="auto"/>
            </w:tcBorders>
            <w:hideMark/>
          </w:tcPr>
          <w:p w14:paraId="5F68F5EE" w14:textId="77777777" w:rsidR="00F67D29" w:rsidRPr="000975A9" w:rsidRDefault="00F67D29" w:rsidP="00E64CC8">
            <w:pPr>
              <w:pStyle w:val="TAH"/>
              <w:keepNext w:val="0"/>
              <w:keepLines w:val="0"/>
              <w:widowControl w:val="0"/>
            </w:pPr>
            <w:r w:rsidRPr="000975A9">
              <w:t>Message</w:t>
            </w:r>
          </w:p>
        </w:tc>
        <w:tc>
          <w:tcPr>
            <w:tcW w:w="565" w:type="dxa"/>
            <w:tcBorders>
              <w:top w:val="nil"/>
              <w:left w:val="single" w:sz="4" w:space="0" w:color="auto"/>
              <w:bottom w:val="single" w:sz="4" w:space="0" w:color="auto"/>
              <w:right w:val="single" w:sz="4" w:space="0" w:color="auto"/>
            </w:tcBorders>
          </w:tcPr>
          <w:p w14:paraId="58AFA059" w14:textId="77777777" w:rsidR="00F67D29" w:rsidRPr="000975A9" w:rsidRDefault="00F67D29" w:rsidP="00E64CC8">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4A75DF5" w14:textId="77777777" w:rsidR="00F67D29" w:rsidRPr="000975A9" w:rsidRDefault="00F67D29" w:rsidP="00E64CC8">
            <w:pPr>
              <w:pStyle w:val="TAH"/>
              <w:keepNext w:val="0"/>
              <w:keepLines w:val="0"/>
              <w:widowControl w:val="0"/>
            </w:pPr>
          </w:p>
        </w:tc>
      </w:tr>
      <w:tr w:rsidR="00F67D29" w:rsidRPr="000975A9" w14:paraId="3164EA04"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2D3174D" w14:textId="77777777" w:rsidR="00F67D29" w:rsidRPr="000975A9" w:rsidRDefault="00F67D29" w:rsidP="00E64CC8">
            <w:pPr>
              <w:pStyle w:val="TAC"/>
              <w:keepNext w:val="0"/>
              <w:keepLines w:val="0"/>
              <w:widowControl w:val="0"/>
            </w:pPr>
            <w:r w:rsidRPr="000975A9">
              <w:t>1</w:t>
            </w:r>
          </w:p>
        </w:tc>
        <w:tc>
          <w:tcPr>
            <w:tcW w:w="3787" w:type="dxa"/>
            <w:tcBorders>
              <w:top w:val="single" w:sz="4" w:space="0" w:color="auto"/>
              <w:left w:val="single" w:sz="4" w:space="0" w:color="auto"/>
              <w:bottom w:val="single" w:sz="4" w:space="0" w:color="auto"/>
              <w:right w:val="single" w:sz="4" w:space="0" w:color="auto"/>
            </w:tcBorders>
            <w:hideMark/>
          </w:tcPr>
          <w:p w14:paraId="0731D1C6" w14:textId="77777777" w:rsidR="00F67D29" w:rsidRPr="000975A9" w:rsidRDefault="00F67D29" w:rsidP="00E64CC8">
            <w:pPr>
              <w:pStyle w:val="TAL"/>
              <w:keepNext w:val="0"/>
              <w:keepLines w:val="0"/>
              <w:widowControl w:val="0"/>
            </w:pPr>
            <w:r w:rsidRPr="000975A9">
              <w:t>Make the UE (MCVideo client) request the establishment of a private call to user B with automatic commencement mode and implicit transmission request.</w:t>
            </w:r>
          </w:p>
          <w:p w14:paraId="1E899487"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1F13B8F7"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52AB9ED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CFA7AE6"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504991A3" w14:textId="77777777" w:rsidR="00F67D29" w:rsidRPr="000975A9" w:rsidRDefault="00F67D29" w:rsidP="00E64CC8">
            <w:pPr>
              <w:pStyle w:val="TAC"/>
              <w:keepNext w:val="0"/>
              <w:keepLines w:val="0"/>
              <w:widowControl w:val="0"/>
            </w:pPr>
            <w:r w:rsidRPr="000975A9">
              <w:t>-</w:t>
            </w:r>
          </w:p>
        </w:tc>
      </w:tr>
      <w:tr w:rsidR="00F67D29" w:rsidRPr="000975A9" w14:paraId="095400DD"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7726017" w14:textId="77777777" w:rsidR="00F67D29" w:rsidRPr="000975A9" w:rsidRDefault="00F67D29" w:rsidP="00E64CC8">
            <w:pPr>
              <w:pStyle w:val="TAC"/>
              <w:keepNext w:val="0"/>
              <w:keepLines w:val="0"/>
              <w:widowControl w:val="0"/>
            </w:pPr>
            <w:r w:rsidRPr="000975A9">
              <w:t>2</w:t>
            </w:r>
          </w:p>
        </w:tc>
        <w:tc>
          <w:tcPr>
            <w:tcW w:w="3787" w:type="dxa"/>
            <w:tcBorders>
              <w:top w:val="single" w:sz="4" w:space="0" w:color="auto"/>
              <w:left w:val="single" w:sz="4" w:space="0" w:color="auto"/>
              <w:bottom w:val="single" w:sz="4" w:space="0" w:color="auto"/>
              <w:right w:val="single" w:sz="4" w:space="0" w:color="auto"/>
            </w:tcBorders>
            <w:hideMark/>
          </w:tcPr>
          <w:p w14:paraId="49DD1484" w14:textId="5A69A59C"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correctly perform test procedure '</w:t>
            </w:r>
            <w:r w:rsidRPr="000975A9">
              <w:t>MCVideo CO session establishment/modification without provisional responses other than 100 Trying'</w:t>
            </w:r>
            <w:r w:rsidRPr="000975A9">
              <w:rPr>
                <w:rFonts w:eastAsia="Calibri"/>
              </w:rPr>
              <w:t xml:space="preserve"> as described in TS 36.579-1 [2] Table 5.3B.1.3-1 </w:t>
            </w:r>
            <w:r w:rsidRPr="000975A9">
              <w:t>to establish an MCVideo Private Call, On-demand Automatic Commencement Mode, no force of Automatic Commencement, applying End-to-End Communication Security, with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168F4B4"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28074A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5092881" w14:textId="77777777" w:rsidR="00F67D29" w:rsidRPr="000975A9" w:rsidRDefault="00F67D29" w:rsidP="00E64CC8">
            <w:pPr>
              <w:pStyle w:val="TAC"/>
              <w:keepNext w:val="0"/>
              <w:keepLines w:val="0"/>
              <w:widowControl w:val="0"/>
            </w:pPr>
            <w:r w:rsidRPr="000975A9">
              <w:t>1,2</w:t>
            </w:r>
          </w:p>
        </w:tc>
        <w:tc>
          <w:tcPr>
            <w:tcW w:w="850" w:type="dxa"/>
            <w:tcBorders>
              <w:top w:val="single" w:sz="4" w:space="0" w:color="auto"/>
              <w:left w:val="single" w:sz="4" w:space="0" w:color="auto"/>
              <w:bottom w:val="single" w:sz="4" w:space="0" w:color="auto"/>
              <w:right w:val="single" w:sz="4" w:space="0" w:color="auto"/>
            </w:tcBorders>
            <w:hideMark/>
          </w:tcPr>
          <w:p w14:paraId="0B63A8EB" w14:textId="77777777" w:rsidR="00F67D29" w:rsidRPr="000975A9" w:rsidRDefault="00F67D29" w:rsidP="00E64CC8">
            <w:pPr>
              <w:pStyle w:val="TAC"/>
              <w:keepNext w:val="0"/>
              <w:keepLines w:val="0"/>
              <w:widowControl w:val="0"/>
            </w:pPr>
            <w:r w:rsidRPr="000975A9">
              <w:t>P</w:t>
            </w:r>
          </w:p>
        </w:tc>
      </w:tr>
      <w:tr w:rsidR="00F67D29" w:rsidRPr="000975A9" w14:paraId="07BA40B4"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76B1C851" w14:textId="77777777" w:rsidR="00F67D29" w:rsidRPr="000975A9" w:rsidRDefault="00F67D29" w:rsidP="00E64CC8">
            <w:pPr>
              <w:pStyle w:val="TAC"/>
              <w:keepNext w:val="0"/>
              <w:keepLines w:val="0"/>
              <w:widowControl w:val="0"/>
            </w:pPr>
            <w:r w:rsidRPr="000975A9">
              <w:t>3-7</w:t>
            </w:r>
          </w:p>
        </w:tc>
        <w:tc>
          <w:tcPr>
            <w:tcW w:w="3787" w:type="dxa"/>
            <w:tcBorders>
              <w:top w:val="single" w:sz="4" w:space="0" w:color="auto"/>
              <w:left w:val="single" w:sz="4" w:space="0" w:color="auto"/>
              <w:bottom w:val="single" w:sz="4" w:space="0" w:color="auto"/>
              <w:right w:val="single" w:sz="4" w:space="0" w:color="auto"/>
            </w:tcBorders>
            <w:hideMark/>
          </w:tcPr>
          <w:p w14:paraId="1D5EC7CF"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582417C1"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BB032DB"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19C0368"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493B6C65" w14:textId="77777777" w:rsidR="00F67D29" w:rsidRPr="000975A9" w:rsidRDefault="00F67D29" w:rsidP="00E64CC8">
            <w:pPr>
              <w:pStyle w:val="TAC"/>
              <w:keepNext w:val="0"/>
              <w:keepLines w:val="0"/>
              <w:widowControl w:val="0"/>
            </w:pPr>
            <w:r w:rsidRPr="000975A9">
              <w:t>-</w:t>
            </w:r>
          </w:p>
        </w:tc>
      </w:tr>
      <w:tr w:rsidR="00F67D29" w:rsidRPr="000975A9" w14:paraId="660ABEE6"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F50DCFC" w14:textId="77777777" w:rsidR="00F67D29" w:rsidRPr="000975A9" w:rsidRDefault="00F67D29" w:rsidP="00E64CC8">
            <w:pPr>
              <w:pStyle w:val="TAC"/>
              <w:keepNext w:val="0"/>
              <w:keepLines w:val="0"/>
              <w:widowControl w:val="0"/>
            </w:pPr>
            <w:r w:rsidRPr="000975A9">
              <w:t>8</w:t>
            </w:r>
          </w:p>
        </w:tc>
        <w:tc>
          <w:tcPr>
            <w:tcW w:w="3787" w:type="dxa"/>
            <w:tcBorders>
              <w:top w:val="single" w:sz="4" w:space="0" w:color="auto"/>
              <w:left w:val="single" w:sz="4" w:space="0" w:color="auto"/>
              <w:bottom w:val="single" w:sz="4" w:space="0" w:color="auto"/>
              <w:right w:val="single" w:sz="4" w:space="0" w:color="auto"/>
            </w:tcBorders>
            <w:hideMark/>
          </w:tcPr>
          <w:p w14:paraId="2C3A6DBD" w14:textId="77777777" w:rsidR="00F67D29" w:rsidRPr="000975A9" w:rsidRDefault="00F67D29" w:rsidP="00E64CC8">
            <w:pPr>
              <w:pStyle w:val="TAL"/>
              <w:keepNext w:val="0"/>
              <w:keepLines w:val="0"/>
              <w:widowControl w:val="0"/>
            </w:pPr>
            <w:r w:rsidRPr="000975A9">
              <w:t>Check: Does the UE (MCVideo client) notify the user that the call has been established?</w:t>
            </w:r>
          </w:p>
          <w:p w14:paraId="4396E0F3"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0E40A7B7"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16EDE5C"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555692D"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68B0E9EB" w14:textId="77777777" w:rsidR="00F67D29" w:rsidRPr="000975A9" w:rsidRDefault="00F67D29" w:rsidP="00E64CC8">
            <w:pPr>
              <w:pStyle w:val="TAC"/>
              <w:keepNext w:val="0"/>
              <w:keepLines w:val="0"/>
              <w:widowControl w:val="0"/>
            </w:pPr>
            <w:r w:rsidRPr="000975A9">
              <w:t>P</w:t>
            </w:r>
          </w:p>
        </w:tc>
      </w:tr>
      <w:tr w:rsidR="00F67D29" w:rsidRPr="000975A9" w14:paraId="1FF40431"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454A784A" w14:textId="77777777" w:rsidR="00F67D29" w:rsidRPr="000975A9" w:rsidRDefault="00F67D29" w:rsidP="00E64CC8">
            <w:pPr>
              <w:pStyle w:val="TAC"/>
              <w:keepNext w:val="0"/>
              <w:keepLines w:val="0"/>
              <w:widowControl w:val="0"/>
            </w:pPr>
            <w:r w:rsidRPr="000975A9">
              <w:rPr>
                <w:rFonts w:eastAsia="Calibri"/>
                <w:szCs w:val="18"/>
              </w:rPr>
              <w:t>8A</w:t>
            </w:r>
          </w:p>
        </w:tc>
        <w:tc>
          <w:tcPr>
            <w:tcW w:w="3787" w:type="dxa"/>
            <w:tcBorders>
              <w:top w:val="single" w:sz="4" w:space="0" w:color="auto"/>
              <w:left w:val="single" w:sz="4" w:space="0" w:color="auto"/>
              <w:bottom w:val="single" w:sz="4" w:space="0" w:color="auto"/>
              <w:right w:val="single" w:sz="4" w:space="0" w:color="auto"/>
            </w:tcBorders>
            <w:hideMark/>
          </w:tcPr>
          <w:p w14:paraId="54F57697" w14:textId="77777777" w:rsidR="00F67D29" w:rsidRPr="000975A9" w:rsidRDefault="00F67D29" w:rsidP="00E64CC8">
            <w:pPr>
              <w:pStyle w:val="TAL"/>
              <w:keepNext w:val="0"/>
              <w:keepLines w:val="0"/>
              <w:widowControl w:val="0"/>
              <w:rPr>
                <w:rFonts w:eastAsia="Calibri"/>
              </w:rPr>
            </w:pPr>
            <w:r w:rsidRPr="000975A9">
              <w:rPr>
                <w:rFonts w:eastAsia="Calibri"/>
              </w:rPr>
              <w:t>Make the UE (MCVideo client) request end of transmission.</w:t>
            </w:r>
          </w:p>
          <w:p w14:paraId="31046197" w14:textId="77777777" w:rsidR="00F67D29" w:rsidRPr="000975A9" w:rsidRDefault="00F67D29" w:rsidP="00E64CC8">
            <w:pPr>
              <w:pStyle w:val="TAL"/>
              <w:keepNext w:val="0"/>
              <w:keepLines w:val="0"/>
              <w:widowControl w:val="0"/>
            </w:pPr>
            <w:r w:rsidRPr="000975A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209E26" w14:textId="77777777" w:rsidR="00F67D29" w:rsidRPr="000975A9" w:rsidRDefault="00F67D29" w:rsidP="00E64CC8">
            <w:pPr>
              <w:pStyle w:val="TAC"/>
              <w:keepNext w:val="0"/>
              <w:keepLines w:val="0"/>
              <w:widowControl w:val="0"/>
            </w:pPr>
            <w:r w:rsidRPr="000975A9">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E5FC56F" w14:textId="77777777" w:rsidR="00F67D29" w:rsidRPr="000975A9" w:rsidRDefault="00F67D29" w:rsidP="00E64CC8">
            <w:pPr>
              <w:pStyle w:val="TAL"/>
              <w:keepNext w:val="0"/>
              <w:keepLines w:val="0"/>
              <w:widowControl w:val="0"/>
            </w:pPr>
            <w:r w:rsidRPr="000975A9">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B2624EA" w14:textId="77777777" w:rsidR="00F67D29" w:rsidRPr="000975A9" w:rsidRDefault="00F67D29" w:rsidP="00E64CC8">
            <w:pPr>
              <w:pStyle w:val="TAC"/>
              <w:keepNext w:val="0"/>
              <w:keepLines w:val="0"/>
              <w:widowControl w:val="0"/>
            </w:pPr>
            <w:r w:rsidRPr="000975A9">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1630CF0" w14:textId="77777777" w:rsidR="00F67D29" w:rsidRPr="000975A9" w:rsidRDefault="00F67D29" w:rsidP="00E64CC8">
            <w:pPr>
              <w:pStyle w:val="TAC"/>
              <w:keepNext w:val="0"/>
              <w:keepLines w:val="0"/>
              <w:widowControl w:val="0"/>
            </w:pPr>
            <w:r w:rsidRPr="000975A9">
              <w:rPr>
                <w:rFonts w:eastAsia="Calibri"/>
                <w:szCs w:val="18"/>
              </w:rPr>
              <w:t>-</w:t>
            </w:r>
          </w:p>
        </w:tc>
      </w:tr>
      <w:tr w:rsidR="00F67D29" w:rsidRPr="000975A9" w14:paraId="28FDE4E4"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6F519DB2" w14:textId="77777777" w:rsidR="00F67D29" w:rsidRPr="000975A9" w:rsidRDefault="00F67D29" w:rsidP="00E64CC8">
            <w:pPr>
              <w:pStyle w:val="TAC"/>
              <w:keepNext w:val="0"/>
              <w:keepLines w:val="0"/>
              <w:widowControl w:val="0"/>
            </w:pPr>
            <w:r w:rsidRPr="000975A9">
              <w:rPr>
                <w:rFonts w:eastAsia="Calibri"/>
                <w:szCs w:val="18"/>
              </w:rPr>
              <w:t>8B</w:t>
            </w:r>
          </w:p>
        </w:tc>
        <w:tc>
          <w:tcPr>
            <w:tcW w:w="3787" w:type="dxa"/>
            <w:tcBorders>
              <w:top w:val="single" w:sz="4" w:space="0" w:color="auto"/>
              <w:left w:val="single" w:sz="4" w:space="0" w:color="auto"/>
              <w:bottom w:val="single" w:sz="4" w:space="0" w:color="auto"/>
              <w:right w:val="single" w:sz="4" w:space="0" w:color="auto"/>
            </w:tcBorders>
            <w:hideMark/>
          </w:tcPr>
          <w:p w14:paraId="291BA3F6" w14:textId="3099A850" w:rsidR="00F67D29" w:rsidRPr="000975A9" w:rsidRDefault="00F67D29" w:rsidP="00E64CC8">
            <w:pPr>
              <w:pStyle w:val="TAL"/>
              <w:keepNext w:val="0"/>
              <w:keepLines w:val="0"/>
              <w:widowControl w:val="0"/>
            </w:pPr>
            <w:r w:rsidRPr="000975A9">
              <w:rPr>
                <w:rFonts w:eastAsia="Calibri"/>
              </w:rPr>
              <w:t>Check: Does the UE (MCVideo client) correctly perform test procedure '</w:t>
            </w:r>
            <w:r w:rsidRPr="000975A9">
              <w:t>MCVideo transmission End Request CO'</w:t>
            </w:r>
            <w:r w:rsidRPr="000975A9">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246DD63B" w14:textId="77777777" w:rsidR="00F67D29" w:rsidRPr="000975A9" w:rsidRDefault="00F67D29" w:rsidP="00E64CC8">
            <w:pPr>
              <w:pStyle w:val="TAC"/>
              <w:keepNext w:val="0"/>
              <w:keepLines w:val="0"/>
              <w:widowControl w:val="0"/>
            </w:pPr>
            <w:r w:rsidRPr="000975A9">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4C06250" w14:textId="77777777" w:rsidR="00F67D29" w:rsidRPr="000975A9" w:rsidRDefault="00F67D29" w:rsidP="00E64CC8">
            <w:pPr>
              <w:pStyle w:val="TAL"/>
              <w:keepNext w:val="0"/>
              <w:keepLines w:val="0"/>
              <w:widowControl w:val="0"/>
            </w:pPr>
            <w:r w:rsidRPr="000975A9">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388587B" w14:textId="77777777" w:rsidR="00F67D29" w:rsidRPr="000975A9" w:rsidRDefault="00F67D29" w:rsidP="00E64CC8">
            <w:pPr>
              <w:pStyle w:val="TAC"/>
              <w:keepNext w:val="0"/>
              <w:keepLines w:val="0"/>
              <w:widowControl w:val="0"/>
            </w:pPr>
            <w:r w:rsidRPr="000975A9">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20B709C1" w14:textId="77777777" w:rsidR="00F67D29" w:rsidRPr="000975A9" w:rsidRDefault="00F67D29" w:rsidP="00E64CC8">
            <w:pPr>
              <w:pStyle w:val="TAC"/>
              <w:keepNext w:val="0"/>
              <w:keepLines w:val="0"/>
              <w:widowControl w:val="0"/>
            </w:pPr>
            <w:r w:rsidRPr="000975A9">
              <w:rPr>
                <w:rFonts w:eastAsia="Calibri"/>
                <w:szCs w:val="18"/>
              </w:rPr>
              <w:t>P</w:t>
            </w:r>
          </w:p>
        </w:tc>
      </w:tr>
      <w:tr w:rsidR="00F67D29" w:rsidRPr="000975A9" w14:paraId="63FCCC4E"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2F42C603" w14:textId="77777777" w:rsidR="00F67D29" w:rsidRPr="000975A9" w:rsidRDefault="00F67D29" w:rsidP="00E64CC8">
            <w:pPr>
              <w:pStyle w:val="TAC"/>
              <w:keepNext w:val="0"/>
              <w:keepLines w:val="0"/>
              <w:widowControl w:val="0"/>
            </w:pPr>
            <w:r w:rsidRPr="000975A9">
              <w:t>9</w:t>
            </w:r>
          </w:p>
        </w:tc>
        <w:tc>
          <w:tcPr>
            <w:tcW w:w="3787" w:type="dxa"/>
            <w:tcBorders>
              <w:top w:val="single" w:sz="4" w:space="0" w:color="auto"/>
              <w:left w:val="single" w:sz="4" w:space="0" w:color="auto"/>
              <w:bottom w:val="single" w:sz="4" w:space="0" w:color="auto"/>
              <w:right w:val="single" w:sz="4" w:space="0" w:color="auto"/>
            </w:tcBorders>
            <w:hideMark/>
          </w:tcPr>
          <w:p w14:paraId="2FB329FF" w14:textId="77777777" w:rsidR="00F67D29" w:rsidRPr="000975A9" w:rsidRDefault="00F67D29" w:rsidP="00E64CC8">
            <w:pPr>
              <w:pStyle w:val="TAL"/>
              <w:keepNext w:val="0"/>
              <w:keepLines w:val="0"/>
              <w:widowControl w:val="0"/>
            </w:pPr>
            <w:r w:rsidRPr="000975A9">
              <w:t>Make the UE (MCVideo client) request upgrade of the call to an emergency private call with implicit transmission request.</w:t>
            </w:r>
          </w:p>
          <w:p w14:paraId="5F780C73"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1B82846D"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91F0B9B"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70D3A7C"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11898695" w14:textId="77777777" w:rsidR="00F67D29" w:rsidRPr="000975A9" w:rsidRDefault="00F67D29" w:rsidP="00E64CC8">
            <w:pPr>
              <w:pStyle w:val="TAC"/>
              <w:keepNext w:val="0"/>
              <w:keepLines w:val="0"/>
              <w:widowControl w:val="0"/>
            </w:pPr>
            <w:r w:rsidRPr="000975A9">
              <w:t>-</w:t>
            </w:r>
          </w:p>
        </w:tc>
      </w:tr>
      <w:tr w:rsidR="00F67D29" w:rsidRPr="000975A9" w14:paraId="050FE41A"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7436C5CB" w14:textId="77777777" w:rsidR="00F67D29" w:rsidRPr="000975A9" w:rsidRDefault="00F67D29" w:rsidP="00E64CC8">
            <w:pPr>
              <w:pStyle w:val="TAC"/>
              <w:keepNext w:val="0"/>
              <w:keepLines w:val="0"/>
              <w:widowControl w:val="0"/>
            </w:pPr>
            <w:r w:rsidRPr="000975A9">
              <w:t>10</w:t>
            </w:r>
          </w:p>
        </w:tc>
        <w:tc>
          <w:tcPr>
            <w:tcW w:w="3787" w:type="dxa"/>
            <w:tcBorders>
              <w:top w:val="single" w:sz="4" w:space="0" w:color="auto"/>
              <w:left w:val="single" w:sz="4" w:space="0" w:color="auto"/>
              <w:bottom w:val="single" w:sz="4" w:space="0" w:color="auto"/>
              <w:right w:val="single" w:sz="4" w:space="0" w:color="auto"/>
            </w:tcBorders>
            <w:hideMark/>
          </w:tcPr>
          <w:p w14:paraId="744EE771" w14:textId="384008B2"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correctly perform test procedure '</w:t>
            </w:r>
            <w:r w:rsidRPr="000975A9">
              <w:t>MCVideo CO session modification'</w:t>
            </w:r>
            <w:r w:rsidRPr="000975A9">
              <w:rPr>
                <w:rFonts w:eastAsia="Calibri"/>
                <w:lang w:eastAsia="ko-KR"/>
              </w:rPr>
              <w:t xml:space="preserve"> </w:t>
            </w:r>
            <w:r w:rsidRPr="000975A9">
              <w:rPr>
                <w:rFonts w:eastAsia="Calibri"/>
              </w:rPr>
              <w:t>as described in TS 36.579-1 [2] Table 5.3B.11.3-1</w:t>
            </w:r>
            <w:r w:rsidRPr="000975A9">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211CD12"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FF4D81F"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F13FA05" w14:textId="77777777" w:rsidR="00F67D29" w:rsidRPr="000975A9" w:rsidRDefault="00F67D29" w:rsidP="00E64CC8">
            <w:pPr>
              <w:pStyle w:val="TAC"/>
              <w:keepNext w:val="0"/>
              <w:keepLines w:val="0"/>
              <w:widowControl w:val="0"/>
            </w:pPr>
            <w:r w:rsidRPr="000975A9">
              <w:t>3,4</w:t>
            </w:r>
          </w:p>
        </w:tc>
        <w:tc>
          <w:tcPr>
            <w:tcW w:w="850" w:type="dxa"/>
            <w:tcBorders>
              <w:top w:val="single" w:sz="4" w:space="0" w:color="auto"/>
              <w:left w:val="single" w:sz="4" w:space="0" w:color="auto"/>
              <w:bottom w:val="single" w:sz="4" w:space="0" w:color="auto"/>
              <w:right w:val="single" w:sz="4" w:space="0" w:color="auto"/>
            </w:tcBorders>
            <w:hideMark/>
          </w:tcPr>
          <w:p w14:paraId="3C6B8D13" w14:textId="77777777" w:rsidR="00F67D29" w:rsidRPr="000975A9" w:rsidRDefault="00F67D29" w:rsidP="00E64CC8">
            <w:pPr>
              <w:pStyle w:val="TAC"/>
              <w:keepNext w:val="0"/>
              <w:keepLines w:val="0"/>
              <w:widowControl w:val="0"/>
            </w:pPr>
            <w:r w:rsidRPr="000975A9">
              <w:t>P</w:t>
            </w:r>
          </w:p>
        </w:tc>
      </w:tr>
      <w:tr w:rsidR="00F67D29" w:rsidRPr="000975A9" w14:paraId="12BF3FD7"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4DAE76E3" w14:textId="77777777" w:rsidR="00F67D29" w:rsidRPr="000975A9" w:rsidRDefault="00F67D29" w:rsidP="00E64CC8">
            <w:pPr>
              <w:pStyle w:val="TAC"/>
              <w:keepNext w:val="0"/>
              <w:keepLines w:val="0"/>
              <w:widowControl w:val="0"/>
            </w:pPr>
            <w:r w:rsidRPr="000975A9">
              <w:t>11-15</w:t>
            </w:r>
          </w:p>
        </w:tc>
        <w:tc>
          <w:tcPr>
            <w:tcW w:w="3787" w:type="dxa"/>
            <w:tcBorders>
              <w:top w:val="single" w:sz="4" w:space="0" w:color="auto"/>
              <w:left w:val="single" w:sz="4" w:space="0" w:color="auto"/>
              <w:bottom w:val="single" w:sz="4" w:space="0" w:color="auto"/>
              <w:right w:val="single" w:sz="4" w:space="0" w:color="auto"/>
            </w:tcBorders>
            <w:hideMark/>
          </w:tcPr>
          <w:p w14:paraId="3913BA35"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44DB51A1"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CD7672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E9E1372"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15CDE0B" w14:textId="77777777" w:rsidR="00F67D29" w:rsidRPr="000975A9" w:rsidRDefault="00F67D29" w:rsidP="00E64CC8">
            <w:pPr>
              <w:pStyle w:val="TAC"/>
              <w:keepNext w:val="0"/>
              <w:keepLines w:val="0"/>
              <w:widowControl w:val="0"/>
            </w:pPr>
            <w:r w:rsidRPr="000975A9">
              <w:t>-</w:t>
            </w:r>
          </w:p>
        </w:tc>
      </w:tr>
      <w:tr w:rsidR="00F67D29" w:rsidRPr="000975A9" w14:paraId="4644D2BB"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4E00C7B0" w14:textId="77777777" w:rsidR="00F67D29" w:rsidRPr="000975A9" w:rsidRDefault="00F67D29" w:rsidP="00E64CC8">
            <w:pPr>
              <w:pStyle w:val="TAC"/>
              <w:keepNext w:val="0"/>
              <w:keepLines w:val="0"/>
              <w:widowControl w:val="0"/>
            </w:pPr>
            <w:r w:rsidRPr="000975A9">
              <w:t>16</w:t>
            </w:r>
          </w:p>
        </w:tc>
        <w:tc>
          <w:tcPr>
            <w:tcW w:w="3787" w:type="dxa"/>
            <w:tcBorders>
              <w:top w:val="single" w:sz="4" w:space="0" w:color="auto"/>
              <w:left w:val="single" w:sz="4" w:space="0" w:color="auto"/>
              <w:bottom w:val="single" w:sz="4" w:space="0" w:color="auto"/>
              <w:right w:val="single" w:sz="4" w:space="0" w:color="auto"/>
            </w:tcBorders>
            <w:hideMark/>
          </w:tcPr>
          <w:p w14:paraId="0EF987B4" w14:textId="77777777" w:rsidR="00F67D29" w:rsidRPr="000975A9" w:rsidRDefault="00F67D29" w:rsidP="00E64CC8">
            <w:pPr>
              <w:pStyle w:val="TAL"/>
              <w:keepNext w:val="0"/>
              <w:keepLines w:val="0"/>
              <w:widowControl w:val="0"/>
            </w:pPr>
            <w:r w:rsidRPr="000975A9">
              <w:t>Check: Does the UE (MCVideo client) notify the user that the call has been upgraded to an emergency private call?</w:t>
            </w:r>
          </w:p>
          <w:p w14:paraId="0EF7D9DC"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556D836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556958D"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5B43696" w14:textId="77777777" w:rsidR="00F67D29" w:rsidRPr="000975A9" w:rsidRDefault="00F67D29" w:rsidP="00E64CC8">
            <w:pPr>
              <w:pStyle w:val="TAC"/>
              <w:keepNext w:val="0"/>
              <w:keepLines w:val="0"/>
              <w:widowControl w:val="0"/>
            </w:pPr>
            <w:r w:rsidRPr="000975A9">
              <w:t>3</w:t>
            </w:r>
          </w:p>
        </w:tc>
        <w:tc>
          <w:tcPr>
            <w:tcW w:w="850" w:type="dxa"/>
            <w:tcBorders>
              <w:top w:val="single" w:sz="4" w:space="0" w:color="auto"/>
              <w:left w:val="single" w:sz="4" w:space="0" w:color="auto"/>
              <w:bottom w:val="single" w:sz="4" w:space="0" w:color="auto"/>
              <w:right w:val="single" w:sz="4" w:space="0" w:color="auto"/>
            </w:tcBorders>
            <w:hideMark/>
          </w:tcPr>
          <w:p w14:paraId="2D9EF5B4" w14:textId="77777777" w:rsidR="00F67D29" w:rsidRPr="000975A9" w:rsidRDefault="00F67D29" w:rsidP="00E64CC8">
            <w:pPr>
              <w:pStyle w:val="TAC"/>
              <w:keepNext w:val="0"/>
              <w:keepLines w:val="0"/>
              <w:widowControl w:val="0"/>
            </w:pPr>
            <w:r w:rsidRPr="000975A9">
              <w:t>P</w:t>
            </w:r>
          </w:p>
        </w:tc>
      </w:tr>
      <w:tr w:rsidR="00F67D29" w:rsidRPr="000975A9" w14:paraId="7C5A03F9"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9552FB1" w14:textId="77777777" w:rsidR="00F67D29" w:rsidRPr="000975A9" w:rsidRDefault="00F67D29" w:rsidP="00E64CC8">
            <w:pPr>
              <w:pStyle w:val="TAC"/>
              <w:keepNext w:val="0"/>
              <w:keepLines w:val="0"/>
              <w:widowControl w:val="0"/>
            </w:pPr>
            <w:r w:rsidRPr="000975A9">
              <w:rPr>
                <w:rFonts w:eastAsia="Calibri"/>
                <w:szCs w:val="18"/>
              </w:rPr>
              <w:t>16A</w:t>
            </w:r>
          </w:p>
        </w:tc>
        <w:tc>
          <w:tcPr>
            <w:tcW w:w="3787" w:type="dxa"/>
            <w:tcBorders>
              <w:top w:val="single" w:sz="4" w:space="0" w:color="auto"/>
              <w:left w:val="single" w:sz="4" w:space="0" w:color="auto"/>
              <w:bottom w:val="single" w:sz="4" w:space="0" w:color="auto"/>
              <w:right w:val="single" w:sz="4" w:space="0" w:color="auto"/>
            </w:tcBorders>
            <w:hideMark/>
          </w:tcPr>
          <w:p w14:paraId="34137863" w14:textId="77777777" w:rsidR="00F67D29" w:rsidRPr="000975A9" w:rsidRDefault="00F67D29" w:rsidP="00E64CC8">
            <w:pPr>
              <w:pStyle w:val="TAL"/>
              <w:keepNext w:val="0"/>
              <w:keepLines w:val="0"/>
              <w:widowControl w:val="0"/>
              <w:rPr>
                <w:rFonts w:eastAsia="Calibri"/>
              </w:rPr>
            </w:pPr>
            <w:r w:rsidRPr="000975A9">
              <w:rPr>
                <w:rFonts w:eastAsia="Calibri"/>
              </w:rPr>
              <w:t>Make the UE (MCVideo client) request end of transmission.</w:t>
            </w:r>
          </w:p>
          <w:p w14:paraId="58387C7C" w14:textId="77777777" w:rsidR="00F67D29" w:rsidRPr="000975A9" w:rsidRDefault="00F67D29" w:rsidP="00E64CC8">
            <w:pPr>
              <w:pStyle w:val="TAL"/>
              <w:keepNext w:val="0"/>
              <w:keepLines w:val="0"/>
              <w:widowControl w:val="0"/>
            </w:pPr>
            <w:r w:rsidRPr="000975A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A0C8980" w14:textId="77777777" w:rsidR="00F67D29" w:rsidRPr="000975A9" w:rsidRDefault="00F67D29" w:rsidP="00E64CC8">
            <w:pPr>
              <w:pStyle w:val="TAC"/>
              <w:keepNext w:val="0"/>
              <w:keepLines w:val="0"/>
              <w:widowControl w:val="0"/>
            </w:pPr>
            <w:r w:rsidRPr="000975A9">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E03AEEC" w14:textId="77777777" w:rsidR="00F67D29" w:rsidRPr="000975A9" w:rsidRDefault="00F67D29" w:rsidP="00E64CC8">
            <w:pPr>
              <w:pStyle w:val="TAL"/>
              <w:keepNext w:val="0"/>
              <w:keepLines w:val="0"/>
              <w:widowControl w:val="0"/>
            </w:pPr>
            <w:r w:rsidRPr="000975A9">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E5A48C9" w14:textId="77777777" w:rsidR="00F67D29" w:rsidRPr="000975A9" w:rsidRDefault="00F67D29" w:rsidP="00E64CC8">
            <w:pPr>
              <w:pStyle w:val="TAC"/>
              <w:keepNext w:val="0"/>
              <w:keepLines w:val="0"/>
              <w:widowControl w:val="0"/>
            </w:pPr>
            <w:r w:rsidRPr="000975A9">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38A71193" w14:textId="77777777" w:rsidR="00F67D29" w:rsidRPr="000975A9" w:rsidRDefault="00F67D29" w:rsidP="00E64CC8">
            <w:pPr>
              <w:pStyle w:val="TAC"/>
              <w:keepNext w:val="0"/>
              <w:keepLines w:val="0"/>
              <w:widowControl w:val="0"/>
            </w:pPr>
            <w:r w:rsidRPr="000975A9">
              <w:rPr>
                <w:rFonts w:eastAsia="Calibri"/>
                <w:szCs w:val="18"/>
              </w:rPr>
              <w:t>-</w:t>
            </w:r>
          </w:p>
        </w:tc>
      </w:tr>
      <w:tr w:rsidR="00F67D29" w:rsidRPr="000975A9" w14:paraId="03E31A1B"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245763EA" w14:textId="77777777" w:rsidR="00F67D29" w:rsidRPr="000975A9" w:rsidRDefault="00F67D29" w:rsidP="00E64CC8">
            <w:pPr>
              <w:pStyle w:val="TAC"/>
              <w:keepNext w:val="0"/>
              <w:keepLines w:val="0"/>
              <w:widowControl w:val="0"/>
            </w:pPr>
            <w:r w:rsidRPr="000975A9">
              <w:rPr>
                <w:rFonts w:eastAsia="Calibri"/>
                <w:szCs w:val="18"/>
              </w:rPr>
              <w:t>16B</w:t>
            </w:r>
          </w:p>
        </w:tc>
        <w:tc>
          <w:tcPr>
            <w:tcW w:w="3787" w:type="dxa"/>
            <w:tcBorders>
              <w:top w:val="single" w:sz="4" w:space="0" w:color="auto"/>
              <w:left w:val="single" w:sz="4" w:space="0" w:color="auto"/>
              <w:bottom w:val="single" w:sz="4" w:space="0" w:color="auto"/>
              <w:right w:val="single" w:sz="4" w:space="0" w:color="auto"/>
            </w:tcBorders>
            <w:hideMark/>
          </w:tcPr>
          <w:p w14:paraId="47A0D69C" w14:textId="42810CA0" w:rsidR="00F67D29" w:rsidRPr="000975A9" w:rsidRDefault="00F67D29" w:rsidP="00E64CC8">
            <w:pPr>
              <w:pStyle w:val="TAL"/>
              <w:keepNext w:val="0"/>
              <w:keepLines w:val="0"/>
              <w:widowControl w:val="0"/>
            </w:pPr>
            <w:r w:rsidRPr="000975A9">
              <w:rPr>
                <w:rFonts w:eastAsia="Calibri"/>
              </w:rPr>
              <w:t>Check: Does the UE (MCVideo client) correctly perform test procedure '</w:t>
            </w:r>
            <w:r w:rsidRPr="000975A9">
              <w:t>MCVideo transmission End Request CO'</w:t>
            </w:r>
            <w:r w:rsidRPr="000975A9">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055E6E8" w14:textId="77777777" w:rsidR="00F67D29" w:rsidRPr="000975A9" w:rsidRDefault="00F67D29" w:rsidP="00E64CC8">
            <w:pPr>
              <w:pStyle w:val="TAC"/>
              <w:keepNext w:val="0"/>
              <w:keepLines w:val="0"/>
              <w:widowControl w:val="0"/>
            </w:pPr>
            <w:r w:rsidRPr="000975A9">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A8809A6" w14:textId="77777777" w:rsidR="00F67D29" w:rsidRPr="000975A9" w:rsidRDefault="00F67D29" w:rsidP="00E64CC8">
            <w:pPr>
              <w:pStyle w:val="TAL"/>
              <w:keepNext w:val="0"/>
              <w:keepLines w:val="0"/>
              <w:widowControl w:val="0"/>
            </w:pPr>
            <w:r w:rsidRPr="000975A9">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4FE72E6D" w14:textId="77777777" w:rsidR="00F67D29" w:rsidRPr="000975A9" w:rsidRDefault="00F67D29" w:rsidP="00E64CC8">
            <w:pPr>
              <w:pStyle w:val="TAC"/>
              <w:keepNext w:val="0"/>
              <w:keepLines w:val="0"/>
              <w:widowControl w:val="0"/>
            </w:pPr>
            <w:r w:rsidRPr="000975A9">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2ECDCE4" w14:textId="77777777" w:rsidR="00F67D29" w:rsidRPr="000975A9" w:rsidRDefault="00F67D29" w:rsidP="00E64CC8">
            <w:pPr>
              <w:pStyle w:val="TAC"/>
              <w:keepNext w:val="0"/>
              <w:keepLines w:val="0"/>
              <w:widowControl w:val="0"/>
            </w:pPr>
            <w:r w:rsidRPr="000975A9">
              <w:rPr>
                <w:rFonts w:eastAsia="Calibri"/>
                <w:szCs w:val="18"/>
              </w:rPr>
              <w:t>P</w:t>
            </w:r>
          </w:p>
        </w:tc>
      </w:tr>
      <w:tr w:rsidR="00F67D29" w:rsidRPr="000975A9" w14:paraId="36AB8B5F"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3A6D3A47" w14:textId="77777777" w:rsidR="00F67D29" w:rsidRPr="000975A9" w:rsidRDefault="00F67D29" w:rsidP="00E64CC8">
            <w:pPr>
              <w:pStyle w:val="TAC"/>
              <w:keepNext w:val="0"/>
              <w:keepLines w:val="0"/>
              <w:widowControl w:val="0"/>
            </w:pPr>
            <w:r w:rsidRPr="000975A9">
              <w:t>17</w:t>
            </w:r>
          </w:p>
        </w:tc>
        <w:tc>
          <w:tcPr>
            <w:tcW w:w="3787" w:type="dxa"/>
            <w:tcBorders>
              <w:top w:val="single" w:sz="4" w:space="0" w:color="auto"/>
              <w:left w:val="single" w:sz="4" w:space="0" w:color="auto"/>
              <w:bottom w:val="single" w:sz="4" w:space="0" w:color="auto"/>
              <w:right w:val="single" w:sz="4" w:space="0" w:color="auto"/>
            </w:tcBorders>
            <w:hideMark/>
          </w:tcPr>
          <w:p w14:paraId="0B617FAD" w14:textId="77777777" w:rsidR="00F67D29" w:rsidRPr="000975A9" w:rsidRDefault="00F67D29" w:rsidP="00E64CC8">
            <w:pPr>
              <w:pStyle w:val="TAL"/>
              <w:keepNext w:val="0"/>
              <w:keepLines w:val="0"/>
              <w:widowControl w:val="0"/>
            </w:pPr>
            <w:r w:rsidRPr="000975A9">
              <w:t>Make the UE (MCVideo client) request downgrade of the call to a normal private call.</w:t>
            </w:r>
          </w:p>
          <w:p w14:paraId="5FC0D25B"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0352DE94"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1D318E5D"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tcPr>
          <w:p w14:paraId="112F3AEA" w14:textId="77777777" w:rsidR="00F67D29" w:rsidRPr="000975A9" w:rsidRDefault="00F67D29" w:rsidP="00E64CC8">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BF3E52B" w14:textId="77777777" w:rsidR="00F67D29" w:rsidRPr="000975A9" w:rsidRDefault="00F67D29" w:rsidP="00E64CC8">
            <w:pPr>
              <w:pStyle w:val="TAC"/>
              <w:keepNext w:val="0"/>
              <w:keepLines w:val="0"/>
              <w:widowControl w:val="0"/>
            </w:pPr>
          </w:p>
        </w:tc>
      </w:tr>
      <w:tr w:rsidR="00F67D29" w:rsidRPr="000975A9" w14:paraId="3B9938C9"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6E0E92CD" w14:textId="77777777" w:rsidR="00F67D29" w:rsidRPr="000975A9" w:rsidRDefault="00F67D29" w:rsidP="00E64CC8">
            <w:pPr>
              <w:pStyle w:val="TAC"/>
              <w:keepNext w:val="0"/>
              <w:keepLines w:val="0"/>
              <w:widowControl w:val="0"/>
            </w:pPr>
            <w:r w:rsidRPr="000975A9">
              <w:t>18</w:t>
            </w:r>
          </w:p>
        </w:tc>
        <w:tc>
          <w:tcPr>
            <w:tcW w:w="3787" w:type="dxa"/>
            <w:tcBorders>
              <w:top w:val="single" w:sz="4" w:space="0" w:color="auto"/>
              <w:left w:val="single" w:sz="4" w:space="0" w:color="auto"/>
              <w:bottom w:val="single" w:sz="4" w:space="0" w:color="auto"/>
              <w:right w:val="single" w:sz="4" w:space="0" w:color="auto"/>
            </w:tcBorders>
            <w:hideMark/>
          </w:tcPr>
          <w:p w14:paraId="4022B3C4" w14:textId="05DEF80F"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correctly perform test procedure '</w:t>
            </w:r>
            <w:r w:rsidRPr="000975A9">
              <w:t xml:space="preserve">MCVideo CO session modification' </w:t>
            </w:r>
            <w:r w:rsidRPr="000975A9">
              <w:rPr>
                <w:rFonts w:eastAsia="Calibri"/>
              </w:rPr>
              <w:t>as described in TS 36.579-1 [2] Table 5.3B.11.3-1 to</w:t>
            </w:r>
            <w:r w:rsidRPr="000975A9">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0E573242" w14:textId="77777777" w:rsidR="00F67D29" w:rsidRPr="000975A9" w:rsidRDefault="00F67D29" w:rsidP="00E64CC8">
            <w:pPr>
              <w:pStyle w:val="TAC"/>
              <w:keepNext w:val="0"/>
              <w:keepLines w:val="0"/>
              <w:widowControl w:val="0"/>
            </w:pPr>
            <w:r w:rsidRPr="000975A9">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22FCF77" w14:textId="77777777" w:rsidR="00F67D29" w:rsidRPr="000975A9" w:rsidRDefault="00F67D29" w:rsidP="00E64CC8">
            <w:pPr>
              <w:pStyle w:val="TAL"/>
              <w:keepNext w:val="0"/>
              <w:keepLines w:val="0"/>
              <w:widowControl w:val="0"/>
            </w:pPr>
            <w:r w:rsidRPr="000975A9">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F36D8A1" w14:textId="77777777" w:rsidR="00F67D29" w:rsidRPr="000975A9" w:rsidRDefault="00F67D29" w:rsidP="00E64CC8">
            <w:pPr>
              <w:pStyle w:val="TAC"/>
              <w:keepNext w:val="0"/>
              <w:keepLines w:val="0"/>
              <w:widowControl w:val="0"/>
            </w:pPr>
            <w:r w:rsidRPr="000975A9">
              <w:t>5</w:t>
            </w:r>
          </w:p>
        </w:tc>
        <w:tc>
          <w:tcPr>
            <w:tcW w:w="850" w:type="dxa"/>
            <w:tcBorders>
              <w:top w:val="single" w:sz="4" w:space="0" w:color="auto"/>
              <w:left w:val="single" w:sz="4" w:space="0" w:color="auto"/>
              <w:bottom w:val="single" w:sz="4" w:space="0" w:color="auto"/>
              <w:right w:val="single" w:sz="4" w:space="0" w:color="auto"/>
            </w:tcBorders>
            <w:hideMark/>
          </w:tcPr>
          <w:p w14:paraId="36216E82" w14:textId="77777777" w:rsidR="00F67D29" w:rsidRPr="000975A9" w:rsidRDefault="00F67D29" w:rsidP="00E64CC8">
            <w:pPr>
              <w:spacing w:after="0"/>
              <w:jc w:val="center"/>
              <w:rPr>
                <w:rFonts w:ascii="Arial" w:hAnsi="Arial" w:cs="Arial"/>
                <w:sz w:val="18"/>
                <w:szCs w:val="18"/>
              </w:rPr>
            </w:pPr>
            <w:r w:rsidRPr="000975A9">
              <w:rPr>
                <w:rFonts w:ascii="Arial" w:hAnsi="Arial" w:cs="Arial"/>
                <w:sz w:val="18"/>
                <w:szCs w:val="18"/>
              </w:rPr>
              <w:t>P</w:t>
            </w:r>
          </w:p>
        </w:tc>
      </w:tr>
      <w:tr w:rsidR="00F67D29" w:rsidRPr="000975A9" w14:paraId="41B4F8D6"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00243C68" w14:textId="77777777" w:rsidR="00F67D29" w:rsidRPr="000975A9" w:rsidRDefault="00F67D29" w:rsidP="00E64CC8">
            <w:pPr>
              <w:pStyle w:val="TAC"/>
              <w:keepNext w:val="0"/>
              <w:keepLines w:val="0"/>
              <w:widowControl w:val="0"/>
            </w:pPr>
            <w:r w:rsidRPr="000975A9">
              <w:lastRenderedPageBreak/>
              <w:t>19-23</w:t>
            </w:r>
          </w:p>
        </w:tc>
        <w:tc>
          <w:tcPr>
            <w:tcW w:w="3787" w:type="dxa"/>
            <w:tcBorders>
              <w:top w:val="single" w:sz="4" w:space="0" w:color="auto"/>
              <w:left w:val="single" w:sz="4" w:space="0" w:color="auto"/>
              <w:bottom w:val="single" w:sz="4" w:space="0" w:color="auto"/>
              <w:right w:val="single" w:sz="4" w:space="0" w:color="auto"/>
            </w:tcBorders>
            <w:hideMark/>
          </w:tcPr>
          <w:p w14:paraId="092E1CE7"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4917897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70136EC"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4A4B5BA"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6DDC9109" w14:textId="77777777" w:rsidR="00F67D29" w:rsidRPr="000975A9" w:rsidRDefault="00F67D29" w:rsidP="00E64CC8">
            <w:pPr>
              <w:spacing w:after="0"/>
              <w:jc w:val="both"/>
              <w:rPr>
                <w:rFonts w:ascii="Arial" w:hAnsi="Arial" w:cs="Arial"/>
                <w:sz w:val="18"/>
                <w:szCs w:val="18"/>
              </w:rPr>
            </w:pPr>
            <w:r w:rsidRPr="000975A9">
              <w:rPr>
                <w:rFonts w:ascii="Arial" w:hAnsi="Arial" w:cs="Arial"/>
                <w:sz w:val="18"/>
                <w:szCs w:val="18"/>
              </w:rPr>
              <w:t>-</w:t>
            </w:r>
          </w:p>
        </w:tc>
      </w:tr>
      <w:tr w:rsidR="00F67D29" w:rsidRPr="000975A9" w14:paraId="6C66DD07"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6BAF93D" w14:textId="77777777" w:rsidR="00F67D29" w:rsidRPr="000975A9" w:rsidRDefault="00F67D29" w:rsidP="00E64CC8">
            <w:pPr>
              <w:pStyle w:val="TAC"/>
              <w:keepNext w:val="0"/>
              <w:keepLines w:val="0"/>
              <w:widowControl w:val="0"/>
            </w:pPr>
            <w:r w:rsidRPr="000975A9">
              <w:t>24</w:t>
            </w:r>
          </w:p>
        </w:tc>
        <w:tc>
          <w:tcPr>
            <w:tcW w:w="3787" w:type="dxa"/>
            <w:tcBorders>
              <w:top w:val="single" w:sz="4" w:space="0" w:color="auto"/>
              <w:left w:val="single" w:sz="4" w:space="0" w:color="auto"/>
              <w:bottom w:val="single" w:sz="4" w:space="0" w:color="auto"/>
              <w:right w:val="single" w:sz="4" w:space="0" w:color="auto"/>
            </w:tcBorders>
            <w:hideMark/>
          </w:tcPr>
          <w:p w14:paraId="5DF88EA5" w14:textId="77777777" w:rsidR="00F67D29" w:rsidRPr="000975A9" w:rsidRDefault="00F67D29" w:rsidP="00E64CC8">
            <w:pPr>
              <w:pStyle w:val="TAL"/>
              <w:keepNext w:val="0"/>
              <w:keepLines w:val="0"/>
              <w:widowControl w:val="0"/>
            </w:pPr>
            <w:r w:rsidRPr="000975A9">
              <w:t>Check: Does the UE (MCVideo client) notify the user that the call has been downgraded?</w:t>
            </w:r>
          </w:p>
          <w:p w14:paraId="4B4C7987"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4FDF156C"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C45A0DC"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638DC7B" w14:textId="77777777" w:rsidR="00F67D29" w:rsidRPr="000975A9" w:rsidRDefault="00F67D29" w:rsidP="00E64CC8">
            <w:pPr>
              <w:pStyle w:val="TAC"/>
              <w:keepNext w:val="0"/>
              <w:keepLines w:val="0"/>
              <w:widowControl w:val="0"/>
            </w:pPr>
            <w:r w:rsidRPr="000975A9">
              <w:t>5</w:t>
            </w:r>
          </w:p>
        </w:tc>
        <w:tc>
          <w:tcPr>
            <w:tcW w:w="850" w:type="dxa"/>
            <w:tcBorders>
              <w:top w:val="single" w:sz="4" w:space="0" w:color="auto"/>
              <w:left w:val="single" w:sz="4" w:space="0" w:color="auto"/>
              <w:bottom w:val="single" w:sz="4" w:space="0" w:color="auto"/>
              <w:right w:val="single" w:sz="4" w:space="0" w:color="auto"/>
            </w:tcBorders>
            <w:hideMark/>
          </w:tcPr>
          <w:p w14:paraId="5E6F3C3D" w14:textId="77777777" w:rsidR="00F67D29" w:rsidRPr="000975A9" w:rsidRDefault="00F67D29" w:rsidP="00E64CC8">
            <w:pPr>
              <w:rPr>
                <w:rFonts w:ascii="Arial" w:hAnsi="Arial" w:cs="Arial"/>
                <w:sz w:val="18"/>
                <w:szCs w:val="18"/>
              </w:rPr>
            </w:pPr>
            <w:r w:rsidRPr="000975A9">
              <w:rPr>
                <w:rFonts w:ascii="Arial" w:hAnsi="Arial" w:cs="Arial"/>
                <w:sz w:val="18"/>
                <w:szCs w:val="18"/>
              </w:rPr>
              <w:t>P</w:t>
            </w:r>
          </w:p>
        </w:tc>
      </w:tr>
      <w:tr w:rsidR="00F67D29" w:rsidRPr="000975A9" w14:paraId="77205D51"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413A52D3" w14:textId="77777777" w:rsidR="00F67D29" w:rsidRPr="000975A9" w:rsidRDefault="00F67D29" w:rsidP="00E64CC8">
            <w:pPr>
              <w:pStyle w:val="TAC"/>
              <w:keepNext w:val="0"/>
              <w:keepLines w:val="0"/>
              <w:widowControl w:val="0"/>
            </w:pPr>
            <w:r w:rsidRPr="000975A9">
              <w:t>25</w:t>
            </w:r>
          </w:p>
        </w:tc>
        <w:tc>
          <w:tcPr>
            <w:tcW w:w="3787" w:type="dxa"/>
            <w:tcBorders>
              <w:top w:val="single" w:sz="4" w:space="0" w:color="auto"/>
              <w:left w:val="single" w:sz="4" w:space="0" w:color="auto"/>
              <w:bottom w:val="single" w:sz="4" w:space="0" w:color="auto"/>
              <w:right w:val="single" w:sz="4" w:space="0" w:color="auto"/>
            </w:tcBorders>
            <w:hideMark/>
          </w:tcPr>
          <w:p w14:paraId="75883719" w14:textId="77777777" w:rsidR="00F67D29" w:rsidRPr="000975A9" w:rsidRDefault="00F67D29" w:rsidP="00E64CC8">
            <w:pPr>
              <w:pStyle w:val="TAL"/>
              <w:keepNext w:val="0"/>
              <w:keepLines w:val="0"/>
              <w:widowControl w:val="0"/>
            </w:pPr>
            <w:r w:rsidRPr="000975A9">
              <w:t>Make the UE (MCVideo client) request to release transmission.</w:t>
            </w:r>
          </w:p>
          <w:p w14:paraId="4F1AE892"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565918FB"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3203D43"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6DAF247"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488D7DD0" w14:textId="77777777" w:rsidR="00F67D29" w:rsidRPr="000975A9" w:rsidRDefault="00F67D29" w:rsidP="00E64CC8">
            <w:pPr>
              <w:rPr>
                <w:rFonts w:ascii="Arial" w:hAnsi="Arial" w:cs="Arial"/>
                <w:sz w:val="18"/>
                <w:szCs w:val="18"/>
              </w:rPr>
            </w:pPr>
            <w:r w:rsidRPr="000975A9">
              <w:rPr>
                <w:rFonts w:ascii="Arial" w:hAnsi="Arial" w:cs="Arial"/>
                <w:sz w:val="18"/>
                <w:szCs w:val="18"/>
              </w:rPr>
              <w:t>-</w:t>
            </w:r>
          </w:p>
        </w:tc>
      </w:tr>
      <w:tr w:rsidR="00F67D29" w:rsidRPr="000975A9" w14:paraId="119A289C"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2FA8D494" w14:textId="77777777" w:rsidR="00F67D29" w:rsidRPr="000975A9" w:rsidRDefault="00F67D29" w:rsidP="00E64CC8">
            <w:pPr>
              <w:pStyle w:val="TAC"/>
              <w:keepNext w:val="0"/>
              <w:keepLines w:val="0"/>
              <w:widowControl w:val="0"/>
            </w:pPr>
            <w:r w:rsidRPr="000975A9">
              <w:t>26</w:t>
            </w:r>
          </w:p>
        </w:tc>
        <w:tc>
          <w:tcPr>
            <w:tcW w:w="3787" w:type="dxa"/>
            <w:tcBorders>
              <w:top w:val="single" w:sz="4" w:space="0" w:color="auto"/>
              <w:left w:val="single" w:sz="4" w:space="0" w:color="auto"/>
              <w:bottom w:val="single" w:sz="4" w:space="0" w:color="auto"/>
              <w:right w:val="single" w:sz="4" w:space="0" w:color="auto"/>
            </w:tcBorders>
            <w:hideMark/>
          </w:tcPr>
          <w:p w14:paraId="7AEFF7D2" w14:textId="7F176C0D" w:rsidR="00F67D29" w:rsidRPr="000975A9" w:rsidRDefault="00F67D29" w:rsidP="00E64CC8">
            <w:pPr>
              <w:pStyle w:val="TAL"/>
              <w:keepNext w:val="0"/>
              <w:keepLines w:val="0"/>
              <w:widowControl w:val="0"/>
            </w:pPr>
            <w:r w:rsidRPr="000975A9">
              <w:rPr>
                <w:rFonts w:eastAsia="Calibri"/>
              </w:rPr>
              <w:t>Check: Does the UE (MCVideo client) correctly perform test procedure '</w:t>
            </w:r>
            <w:r w:rsidRPr="000975A9">
              <w:t>MCVideo transmission End Request CO'</w:t>
            </w:r>
            <w:r w:rsidRPr="000975A9">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3032D1F"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BE6E597"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40297D7" w14:textId="77777777" w:rsidR="00F67D29" w:rsidRPr="000975A9" w:rsidRDefault="00F67D29" w:rsidP="00E64CC8">
            <w:pPr>
              <w:pStyle w:val="TAC"/>
              <w:keepNext w:val="0"/>
              <w:keepLines w:val="0"/>
              <w:widowControl w:val="0"/>
            </w:pPr>
            <w:r w:rsidRPr="000975A9">
              <w:t>6</w:t>
            </w:r>
          </w:p>
        </w:tc>
        <w:tc>
          <w:tcPr>
            <w:tcW w:w="850" w:type="dxa"/>
            <w:tcBorders>
              <w:top w:val="single" w:sz="4" w:space="0" w:color="auto"/>
              <w:left w:val="single" w:sz="4" w:space="0" w:color="auto"/>
              <w:bottom w:val="single" w:sz="4" w:space="0" w:color="auto"/>
              <w:right w:val="single" w:sz="4" w:space="0" w:color="auto"/>
            </w:tcBorders>
            <w:hideMark/>
          </w:tcPr>
          <w:p w14:paraId="6287DF9B" w14:textId="77777777" w:rsidR="00F67D29" w:rsidRPr="000975A9" w:rsidRDefault="00F67D29" w:rsidP="00E64CC8">
            <w:pPr>
              <w:rPr>
                <w:rFonts w:ascii="Arial" w:hAnsi="Arial" w:cs="Arial"/>
                <w:sz w:val="18"/>
                <w:szCs w:val="18"/>
              </w:rPr>
            </w:pPr>
            <w:r w:rsidRPr="000975A9">
              <w:rPr>
                <w:rFonts w:ascii="Arial" w:hAnsi="Arial" w:cs="Arial"/>
                <w:sz w:val="18"/>
                <w:szCs w:val="18"/>
              </w:rPr>
              <w:t>P</w:t>
            </w:r>
          </w:p>
        </w:tc>
      </w:tr>
      <w:tr w:rsidR="00F67D29" w:rsidRPr="000975A9" w14:paraId="52FD309B"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6214A058" w14:textId="77777777" w:rsidR="00F67D29" w:rsidRPr="000975A9" w:rsidRDefault="00F67D29" w:rsidP="00E64CC8">
            <w:pPr>
              <w:pStyle w:val="TAC"/>
              <w:keepNext w:val="0"/>
              <w:keepLines w:val="0"/>
              <w:widowControl w:val="0"/>
            </w:pPr>
            <w:r w:rsidRPr="000975A9">
              <w:t>27-29</w:t>
            </w:r>
          </w:p>
        </w:tc>
        <w:tc>
          <w:tcPr>
            <w:tcW w:w="3787" w:type="dxa"/>
            <w:tcBorders>
              <w:top w:val="single" w:sz="4" w:space="0" w:color="auto"/>
              <w:left w:val="single" w:sz="4" w:space="0" w:color="auto"/>
              <w:bottom w:val="single" w:sz="4" w:space="0" w:color="auto"/>
              <w:right w:val="single" w:sz="4" w:space="0" w:color="auto"/>
            </w:tcBorders>
            <w:hideMark/>
          </w:tcPr>
          <w:p w14:paraId="4C58283C"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6D0C5E96"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E9583B3"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8EA3063"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6B4F0EF1" w14:textId="77777777" w:rsidR="00F67D29" w:rsidRPr="000975A9" w:rsidRDefault="00F67D29" w:rsidP="00E64CC8">
            <w:pPr>
              <w:rPr>
                <w:rFonts w:ascii="Arial" w:hAnsi="Arial" w:cs="Arial"/>
                <w:sz w:val="18"/>
                <w:szCs w:val="18"/>
              </w:rPr>
            </w:pPr>
            <w:r w:rsidRPr="000975A9">
              <w:rPr>
                <w:rFonts w:ascii="Arial" w:hAnsi="Arial" w:cs="Arial"/>
                <w:sz w:val="18"/>
                <w:szCs w:val="18"/>
              </w:rPr>
              <w:t>-</w:t>
            </w:r>
          </w:p>
        </w:tc>
      </w:tr>
      <w:tr w:rsidR="00F67D29" w:rsidRPr="000975A9" w14:paraId="43D38BBF"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563E8A4A" w14:textId="77777777" w:rsidR="00F67D29" w:rsidRPr="000975A9" w:rsidRDefault="00F67D29" w:rsidP="00E64CC8">
            <w:pPr>
              <w:pStyle w:val="TAC"/>
              <w:keepNext w:val="0"/>
              <w:keepLines w:val="0"/>
              <w:widowControl w:val="0"/>
            </w:pPr>
            <w:r w:rsidRPr="000975A9">
              <w:t>30</w:t>
            </w:r>
          </w:p>
        </w:tc>
        <w:tc>
          <w:tcPr>
            <w:tcW w:w="3787" w:type="dxa"/>
            <w:tcBorders>
              <w:top w:val="single" w:sz="4" w:space="0" w:color="auto"/>
              <w:left w:val="single" w:sz="4" w:space="0" w:color="auto"/>
              <w:bottom w:val="single" w:sz="4" w:space="0" w:color="auto"/>
              <w:right w:val="single" w:sz="4" w:space="0" w:color="auto"/>
            </w:tcBorders>
            <w:hideMark/>
          </w:tcPr>
          <w:p w14:paraId="384C2CDF" w14:textId="77777777" w:rsidR="00F67D29" w:rsidRPr="000975A9" w:rsidRDefault="00F67D29" w:rsidP="00E64CC8">
            <w:pPr>
              <w:pStyle w:val="TAL"/>
              <w:keepNext w:val="0"/>
              <w:keepLines w:val="0"/>
              <w:widowControl w:val="0"/>
            </w:pPr>
            <w:r w:rsidRPr="000975A9">
              <w:t>Make the UE (MCVideo client) release the call.</w:t>
            </w:r>
          </w:p>
          <w:p w14:paraId="1E6730F9"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77CE77FA"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6DDA283"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FB05C9F"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6BDE2237" w14:textId="77777777" w:rsidR="00F67D29" w:rsidRPr="000975A9" w:rsidRDefault="00F67D29" w:rsidP="00E64CC8">
            <w:pPr>
              <w:rPr>
                <w:rFonts w:ascii="Arial" w:hAnsi="Arial" w:cs="Arial"/>
                <w:sz w:val="18"/>
                <w:szCs w:val="18"/>
              </w:rPr>
            </w:pPr>
            <w:r w:rsidRPr="000975A9">
              <w:rPr>
                <w:rFonts w:ascii="Arial" w:hAnsi="Arial" w:cs="Arial"/>
                <w:sz w:val="18"/>
                <w:szCs w:val="18"/>
              </w:rPr>
              <w:t>-</w:t>
            </w:r>
          </w:p>
        </w:tc>
      </w:tr>
      <w:tr w:rsidR="00F67D29" w:rsidRPr="000975A9" w14:paraId="23ACC92F"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25A4EA4A" w14:textId="77777777" w:rsidR="00F67D29" w:rsidRPr="000975A9" w:rsidRDefault="00F67D29" w:rsidP="00E64CC8">
            <w:pPr>
              <w:pStyle w:val="TAC"/>
              <w:keepNext w:val="0"/>
              <w:keepLines w:val="0"/>
              <w:widowControl w:val="0"/>
            </w:pPr>
            <w:r w:rsidRPr="000975A9">
              <w:t>31</w:t>
            </w:r>
          </w:p>
        </w:tc>
        <w:tc>
          <w:tcPr>
            <w:tcW w:w="3787" w:type="dxa"/>
            <w:tcBorders>
              <w:top w:val="single" w:sz="4" w:space="0" w:color="auto"/>
              <w:left w:val="single" w:sz="4" w:space="0" w:color="auto"/>
              <w:bottom w:val="single" w:sz="4" w:space="0" w:color="auto"/>
              <w:right w:val="single" w:sz="4" w:space="0" w:color="auto"/>
            </w:tcBorders>
            <w:hideMark/>
          </w:tcPr>
          <w:p w14:paraId="42BCF2CC" w14:textId="506F2A54"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5BB54BF"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5EAF1F04"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F45D16A" w14:textId="77777777" w:rsidR="00F67D29" w:rsidRPr="000975A9" w:rsidRDefault="00F67D29" w:rsidP="00E64CC8">
            <w:pPr>
              <w:pStyle w:val="TAC"/>
              <w:keepNext w:val="0"/>
              <w:keepLines w:val="0"/>
              <w:widowControl w:val="0"/>
            </w:pPr>
            <w:r w:rsidRPr="000975A9">
              <w:t>6</w:t>
            </w:r>
          </w:p>
        </w:tc>
        <w:tc>
          <w:tcPr>
            <w:tcW w:w="850" w:type="dxa"/>
            <w:tcBorders>
              <w:top w:val="single" w:sz="4" w:space="0" w:color="auto"/>
              <w:left w:val="single" w:sz="4" w:space="0" w:color="auto"/>
              <w:bottom w:val="single" w:sz="4" w:space="0" w:color="auto"/>
              <w:right w:val="single" w:sz="4" w:space="0" w:color="auto"/>
            </w:tcBorders>
            <w:hideMark/>
          </w:tcPr>
          <w:p w14:paraId="347FBE1A" w14:textId="77777777" w:rsidR="00F67D29" w:rsidRPr="000975A9" w:rsidRDefault="00F67D29" w:rsidP="00E64CC8">
            <w:pPr>
              <w:rPr>
                <w:rFonts w:ascii="Arial" w:hAnsi="Arial" w:cs="Arial"/>
                <w:sz w:val="18"/>
                <w:szCs w:val="18"/>
              </w:rPr>
            </w:pPr>
            <w:r w:rsidRPr="000975A9">
              <w:rPr>
                <w:rFonts w:ascii="Arial" w:hAnsi="Arial" w:cs="Arial"/>
                <w:sz w:val="18"/>
                <w:szCs w:val="18"/>
              </w:rPr>
              <w:t>P</w:t>
            </w:r>
          </w:p>
        </w:tc>
      </w:tr>
      <w:tr w:rsidR="00F67D29" w:rsidRPr="000975A9" w14:paraId="2CAD0366" w14:textId="77777777" w:rsidTr="00E64CC8">
        <w:tc>
          <w:tcPr>
            <w:tcW w:w="715" w:type="dxa"/>
            <w:tcBorders>
              <w:top w:val="single" w:sz="4" w:space="0" w:color="auto"/>
              <w:left w:val="single" w:sz="4" w:space="0" w:color="auto"/>
              <w:bottom w:val="single" w:sz="4" w:space="0" w:color="auto"/>
              <w:right w:val="single" w:sz="4" w:space="0" w:color="auto"/>
            </w:tcBorders>
            <w:hideMark/>
          </w:tcPr>
          <w:p w14:paraId="36AECC78" w14:textId="77777777" w:rsidR="00F67D29" w:rsidRPr="000975A9" w:rsidRDefault="00F67D29" w:rsidP="00E64CC8">
            <w:pPr>
              <w:pStyle w:val="TAC"/>
              <w:keepNext w:val="0"/>
              <w:keepLines w:val="0"/>
              <w:widowControl w:val="0"/>
            </w:pPr>
            <w:r w:rsidRPr="000975A9">
              <w:t>32</w:t>
            </w:r>
          </w:p>
        </w:tc>
        <w:tc>
          <w:tcPr>
            <w:tcW w:w="3787" w:type="dxa"/>
            <w:tcBorders>
              <w:top w:val="single" w:sz="4" w:space="0" w:color="auto"/>
              <w:left w:val="single" w:sz="4" w:space="0" w:color="auto"/>
              <w:bottom w:val="single" w:sz="4" w:space="0" w:color="auto"/>
              <w:right w:val="single" w:sz="4" w:space="0" w:color="auto"/>
            </w:tcBorders>
            <w:hideMark/>
          </w:tcPr>
          <w:p w14:paraId="6AE6DA81"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35596892"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20D7D7C"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A93CCB9"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3321A468" w14:textId="77777777" w:rsidR="00F67D29" w:rsidRPr="000975A9" w:rsidRDefault="00F67D29" w:rsidP="00E64CC8">
            <w:pPr>
              <w:rPr>
                <w:rFonts w:ascii="Arial" w:hAnsi="Arial" w:cs="Arial"/>
                <w:sz w:val="18"/>
                <w:szCs w:val="18"/>
              </w:rPr>
            </w:pPr>
            <w:r w:rsidRPr="000975A9">
              <w:rPr>
                <w:rFonts w:ascii="Arial" w:hAnsi="Arial" w:cs="Arial"/>
                <w:sz w:val="18"/>
                <w:szCs w:val="18"/>
              </w:rPr>
              <w:t>-</w:t>
            </w:r>
          </w:p>
        </w:tc>
      </w:tr>
      <w:tr w:rsidR="00F67D29" w:rsidRPr="000975A9" w14:paraId="29268A0B"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04681CD3" w14:textId="77777777" w:rsidR="00F67D29" w:rsidRPr="000975A9" w:rsidRDefault="00F67D29" w:rsidP="00E64CC8">
            <w:pPr>
              <w:pStyle w:val="TAN"/>
              <w:rPr>
                <w:rFonts w:cs="Arial"/>
                <w:szCs w:val="18"/>
              </w:rPr>
            </w:pPr>
            <w:r w:rsidRPr="000975A9">
              <w:t>NOTE 1: This action is expected to be done via a suitable implementation-dependent MMI.</w:t>
            </w:r>
            <w:r w:rsidRPr="000975A9">
              <w:rPr>
                <w:rFonts w:cs="Arial"/>
                <w:szCs w:val="18"/>
              </w:rPr>
              <w:t>.</w:t>
            </w:r>
          </w:p>
        </w:tc>
      </w:tr>
    </w:tbl>
    <w:p w14:paraId="468A9519" w14:textId="77777777" w:rsidR="00F67D29" w:rsidRPr="000975A9" w:rsidRDefault="00F67D29" w:rsidP="00F67D29"/>
    <w:p w14:paraId="4D86B666" w14:textId="77777777" w:rsidR="00F67D29" w:rsidRPr="000975A9" w:rsidRDefault="00F67D29" w:rsidP="00F67D29">
      <w:pPr>
        <w:pStyle w:val="H6"/>
      </w:pPr>
      <w:bookmarkStart w:id="609" w:name="_Toc52787546"/>
      <w:bookmarkStart w:id="610" w:name="_Toc52787728"/>
      <w:bookmarkStart w:id="611" w:name="_Toc75906950"/>
      <w:bookmarkStart w:id="612" w:name="_Toc75907287"/>
      <w:r w:rsidRPr="000975A9">
        <w:t>6.2.1.3.3</w:t>
      </w:r>
      <w:r w:rsidRPr="000975A9">
        <w:tab/>
        <w:t>Specific message contents</w:t>
      </w:r>
      <w:bookmarkEnd w:id="609"/>
      <w:bookmarkEnd w:id="610"/>
      <w:bookmarkEnd w:id="611"/>
      <w:bookmarkEnd w:id="612"/>
    </w:p>
    <w:p w14:paraId="44104A7C" w14:textId="53B7CB61" w:rsidR="00F67D29" w:rsidRPr="000975A9" w:rsidRDefault="00F67D29" w:rsidP="00F67D29">
      <w:pPr>
        <w:pStyle w:val="TH"/>
      </w:pPr>
      <w:r w:rsidRPr="000975A9">
        <w:t>Table 6.2.1.3.3-1: SIP INVITE from the UE (Step 2, Table 6.2.1.3.2-1;</w:t>
      </w:r>
      <w:r w:rsidRPr="000975A9">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F67D29" w:rsidRPr="000975A9" w14:paraId="4D9083AE"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006524F" w14:textId="77777777" w:rsidR="00F67D29" w:rsidRPr="000975A9" w:rsidRDefault="00F67D29" w:rsidP="00E64CC8">
            <w:pPr>
              <w:pStyle w:val="TAL"/>
            </w:pPr>
            <w:r w:rsidRPr="000975A9">
              <w:t>Derivation Path: TS 36.579-1 [2], Table 5.5.2.5.1-1, condition PRIVATE-CALL</w:t>
            </w:r>
          </w:p>
        </w:tc>
      </w:tr>
      <w:tr w:rsidR="00F67D29" w:rsidRPr="000975A9" w14:paraId="6C14B290"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3C188207" w14:textId="77777777" w:rsidR="00F67D29" w:rsidRPr="000975A9" w:rsidRDefault="00F67D29" w:rsidP="00E64CC8">
            <w:pPr>
              <w:pStyle w:val="TAH"/>
              <w:keepLines w:val="0"/>
              <w:widowControl w:val="0"/>
            </w:pPr>
            <w:r w:rsidRPr="000975A9">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3411BE4" w14:textId="77777777" w:rsidR="00F67D29" w:rsidRPr="000975A9" w:rsidRDefault="00F67D29" w:rsidP="00E64CC8">
            <w:pPr>
              <w:pStyle w:val="TAH"/>
              <w:keepLines w:val="0"/>
              <w:widowControl w:val="0"/>
            </w:pPr>
            <w:r w:rsidRPr="000975A9">
              <w:t>Value/remark</w:t>
            </w:r>
          </w:p>
        </w:tc>
        <w:tc>
          <w:tcPr>
            <w:tcW w:w="2189" w:type="dxa"/>
            <w:tcBorders>
              <w:top w:val="single" w:sz="4" w:space="0" w:color="auto"/>
              <w:left w:val="single" w:sz="4" w:space="0" w:color="auto"/>
              <w:bottom w:val="single" w:sz="4" w:space="0" w:color="auto"/>
              <w:right w:val="single" w:sz="4" w:space="0" w:color="auto"/>
            </w:tcBorders>
            <w:hideMark/>
          </w:tcPr>
          <w:p w14:paraId="43D7A908" w14:textId="77777777" w:rsidR="00F67D29" w:rsidRPr="000975A9" w:rsidRDefault="00F67D29" w:rsidP="00E64CC8">
            <w:pPr>
              <w:pStyle w:val="TAH"/>
              <w:keepLines w:val="0"/>
              <w:widowControl w:val="0"/>
            </w:pPr>
            <w:r w:rsidRPr="000975A9">
              <w:t>Comment</w:t>
            </w:r>
          </w:p>
        </w:tc>
        <w:tc>
          <w:tcPr>
            <w:tcW w:w="1460" w:type="dxa"/>
            <w:tcBorders>
              <w:top w:val="single" w:sz="4" w:space="0" w:color="auto"/>
              <w:left w:val="single" w:sz="4" w:space="0" w:color="auto"/>
              <w:bottom w:val="single" w:sz="4" w:space="0" w:color="auto"/>
              <w:right w:val="single" w:sz="4" w:space="0" w:color="auto"/>
            </w:tcBorders>
            <w:hideMark/>
          </w:tcPr>
          <w:p w14:paraId="437C8261" w14:textId="77777777" w:rsidR="00F67D29" w:rsidRPr="000975A9" w:rsidRDefault="00F67D29" w:rsidP="00E64CC8">
            <w:pPr>
              <w:pStyle w:val="TAH"/>
              <w:keepLines w:val="0"/>
              <w:widowControl w:val="0"/>
            </w:pPr>
            <w:r w:rsidRPr="000975A9">
              <w:t>Reference</w:t>
            </w:r>
          </w:p>
        </w:tc>
        <w:tc>
          <w:tcPr>
            <w:tcW w:w="1188" w:type="dxa"/>
            <w:tcBorders>
              <w:top w:val="single" w:sz="4" w:space="0" w:color="auto"/>
              <w:left w:val="single" w:sz="4" w:space="0" w:color="auto"/>
              <w:bottom w:val="single" w:sz="4" w:space="0" w:color="auto"/>
              <w:right w:val="single" w:sz="4" w:space="0" w:color="auto"/>
            </w:tcBorders>
            <w:hideMark/>
          </w:tcPr>
          <w:p w14:paraId="1AA2A15A" w14:textId="77777777" w:rsidR="00F67D29" w:rsidRPr="000975A9" w:rsidRDefault="00F67D29" w:rsidP="00E64CC8">
            <w:pPr>
              <w:pStyle w:val="TAH"/>
              <w:keepLines w:val="0"/>
              <w:widowControl w:val="0"/>
            </w:pPr>
            <w:r w:rsidRPr="000975A9">
              <w:t>Condition</w:t>
            </w:r>
          </w:p>
        </w:tc>
      </w:tr>
      <w:tr w:rsidR="00F67D29" w:rsidRPr="000975A9" w14:paraId="3CCBBB9B"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71133958" w14:textId="77777777" w:rsidR="00F67D29" w:rsidRPr="000975A9" w:rsidRDefault="00F67D29" w:rsidP="00E64CC8">
            <w:pPr>
              <w:pStyle w:val="TAL"/>
              <w:rPr>
                <w:b/>
                <w:bCs/>
                <w:color w:val="000000"/>
              </w:rPr>
            </w:pPr>
            <w:r w:rsidRPr="000975A9">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098BC8B4"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529F4BE0"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42EA9D7"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D36724C" w14:textId="77777777" w:rsidR="00F67D29" w:rsidRPr="000975A9" w:rsidRDefault="00F67D29" w:rsidP="00E64CC8">
            <w:pPr>
              <w:pStyle w:val="TAL"/>
              <w:rPr>
                <w:color w:val="000000"/>
              </w:rPr>
            </w:pPr>
          </w:p>
        </w:tc>
      </w:tr>
      <w:tr w:rsidR="00F67D29" w:rsidRPr="000975A9" w14:paraId="0032A632"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6EE8F5A8" w14:textId="77777777" w:rsidR="00F67D29" w:rsidRPr="000975A9" w:rsidRDefault="00F67D29" w:rsidP="00E64CC8">
            <w:pPr>
              <w:pStyle w:val="TAL"/>
              <w:rPr>
                <w:b/>
                <w:bCs/>
                <w:color w:val="000000"/>
              </w:rPr>
            </w:pPr>
            <w:r w:rsidRPr="000975A9">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A2531C1"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7FF29F89" w14:textId="77777777" w:rsidR="00F67D29" w:rsidRPr="000975A9" w:rsidRDefault="00F67D29" w:rsidP="00E64CC8">
            <w:pPr>
              <w:pStyle w:val="TAL"/>
              <w:rPr>
                <w:color w:val="000000"/>
              </w:rPr>
            </w:pPr>
            <w:r w:rsidRPr="000975A9">
              <w:rPr>
                <w:b/>
              </w:rPr>
              <w:t>SDP message</w:t>
            </w:r>
          </w:p>
        </w:tc>
        <w:tc>
          <w:tcPr>
            <w:tcW w:w="1460" w:type="dxa"/>
            <w:tcBorders>
              <w:top w:val="single" w:sz="4" w:space="0" w:color="auto"/>
              <w:left w:val="single" w:sz="4" w:space="0" w:color="auto"/>
              <w:bottom w:val="single" w:sz="4" w:space="0" w:color="auto"/>
              <w:right w:val="single" w:sz="4" w:space="0" w:color="auto"/>
            </w:tcBorders>
          </w:tcPr>
          <w:p w14:paraId="19DF56AA"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80C7008" w14:textId="77777777" w:rsidR="00F67D29" w:rsidRPr="000975A9" w:rsidRDefault="00F67D29" w:rsidP="00E64CC8">
            <w:pPr>
              <w:pStyle w:val="TAL"/>
              <w:rPr>
                <w:color w:val="000000"/>
              </w:rPr>
            </w:pPr>
          </w:p>
        </w:tc>
      </w:tr>
      <w:tr w:rsidR="00F67D29" w:rsidRPr="000975A9" w14:paraId="6F33DF56"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321E83FD" w14:textId="77777777" w:rsidR="00F67D29" w:rsidRPr="000975A9" w:rsidRDefault="00F67D29" w:rsidP="00E64CC8">
            <w:pPr>
              <w:pStyle w:val="TAL"/>
              <w:rPr>
                <w:b/>
                <w:bCs/>
                <w:color w:val="000000"/>
              </w:rPr>
            </w:pPr>
            <w:r w:rsidRPr="000975A9">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7BA40C0" w14:textId="77777777" w:rsidR="00F67D29" w:rsidRPr="000975A9" w:rsidRDefault="00F67D29" w:rsidP="00E64CC8">
            <w:pPr>
              <w:pStyle w:val="TAL"/>
              <w:rPr>
                <w:color w:val="000000"/>
              </w:rPr>
            </w:pPr>
            <w:r w:rsidRPr="000975A9">
              <w:t xml:space="preserve">SDP Message as described in </w:t>
            </w:r>
            <w:r w:rsidRPr="000975A9">
              <w:rPr>
                <w:color w:val="000000"/>
              </w:rPr>
              <w:t xml:space="preserve">Table </w:t>
            </w:r>
            <w:r w:rsidRPr="000975A9">
              <w:t>6.2.1.3.3-1A</w:t>
            </w:r>
          </w:p>
        </w:tc>
        <w:tc>
          <w:tcPr>
            <w:tcW w:w="2189" w:type="dxa"/>
            <w:tcBorders>
              <w:top w:val="single" w:sz="4" w:space="0" w:color="auto"/>
              <w:left w:val="single" w:sz="4" w:space="0" w:color="auto"/>
              <w:bottom w:val="single" w:sz="4" w:space="0" w:color="auto"/>
              <w:right w:val="single" w:sz="4" w:space="0" w:color="auto"/>
            </w:tcBorders>
          </w:tcPr>
          <w:p w14:paraId="1F52E4B0"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A1BECBC"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C55B600" w14:textId="77777777" w:rsidR="00F67D29" w:rsidRPr="000975A9" w:rsidRDefault="00F67D29" w:rsidP="00E64CC8">
            <w:pPr>
              <w:pStyle w:val="TAL"/>
              <w:rPr>
                <w:color w:val="000000"/>
              </w:rPr>
            </w:pPr>
          </w:p>
        </w:tc>
      </w:tr>
      <w:tr w:rsidR="00F67D29" w:rsidRPr="000975A9" w14:paraId="2717511B"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340BCF11" w14:textId="77777777" w:rsidR="00F67D29" w:rsidRPr="000975A9" w:rsidRDefault="00F67D29" w:rsidP="00E64CC8">
            <w:pPr>
              <w:pStyle w:val="TAL"/>
              <w:rPr>
                <w:color w:val="000000"/>
              </w:rPr>
            </w:pPr>
            <w:r w:rsidRPr="000975A9">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4139D83"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3F8E785E" w14:textId="77777777" w:rsidR="00F67D29" w:rsidRPr="000975A9" w:rsidRDefault="00F67D29" w:rsidP="00E64CC8">
            <w:pPr>
              <w:pStyle w:val="TAL"/>
              <w:rPr>
                <w:color w:val="000000"/>
              </w:rPr>
            </w:pPr>
            <w:r w:rsidRPr="000975A9">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57AC7674"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E4924D9" w14:textId="77777777" w:rsidR="00F67D29" w:rsidRPr="000975A9" w:rsidRDefault="00F67D29" w:rsidP="00E64CC8">
            <w:pPr>
              <w:pStyle w:val="TAL"/>
              <w:rPr>
                <w:color w:val="000000"/>
              </w:rPr>
            </w:pPr>
          </w:p>
        </w:tc>
      </w:tr>
      <w:tr w:rsidR="00F67D29" w:rsidRPr="000975A9" w14:paraId="4954B5D8"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448F3C18" w14:textId="77777777" w:rsidR="00F67D29" w:rsidRPr="000975A9" w:rsidRDefault="00F67D29" w:rsidP="00E64CC8">
            <w:pPr>
              <w:pStyle w:val="TAL"/>
              <w:rPr>
                <w:b/>
                <w:color w:val="000000"/>
              </w:rPr>
            </w:pPr>
            <w:r w:rsidRPr="000975A9">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60142E7" w14:textId="77777777" w:rsidR="00F67D29" w:rsidRPr="000975A9" w:rsidRDefault="00F67D29" w:rsidP="00E64CC8">
            <w:pPr>
              <w:pStyle w:val="TAL"/>
              <w:rPr>
                <w:color w:val="000000"/>
              </w:rPr>
            </w:pPr>
            <w:r w:rsidRPr="000975A9">
              <w:rPr>
                <w:color w:val="000000"/>
              </w:rP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39707E1F"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BA33BD0"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03A5828" w14:textId="77777777" w:rsidR="00F67D29" w:rsidRPr="000975A9" w:rsidRDefault="00F67D29" w:rsidP="00E64CC8">
            <w:pPr>
              <w:pStyle w:val="TAL"/>
              <w:rPr>
                <w:color w:val="000000"/>
              </w:rPr>
            </w:pPr>
          </w:p>
        </w:tc>
      </w:tr>
    </w:tbl>
    <w:p w14:paraId="51D10BF7" w14:textId="77777777" w:rsidR="00F67D29" w:rsidRPr="000975A9" w:rsidRDefault="00F67D29" w:rsidP="00F67D29"/>
    <w:p w14:paraId="5BC4DD2B" w14:textId="77777777" w:rsidR="00F67D29" w:rsidRPr="000975A9" w:rsidRDefault="00F67D29" w:rsidP="00F67D29">
      <w:pPr>
        <w:pStyle w:val="TH"/>
      </w:pPr>
      <w:r w:rsidRPr="000975A9">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175ED4A2"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2A659DAE" w14:textId="4D023389" w:rsidR="00F67D29" w:rsidRPr="000975A9" w:rsidRDefault="00F67D29" w:rsidP="00E64CC8">
            <w:pPr>
              <w:pStyle w:val="TAL"/>
              <w:keepNext w:val="0"/>
              <w:keepLines w:val="0"/>
              <w:widowControl w:val="0"/>
              <w:rPr>
                <w:color w:val="000000"/>
              </w:rPr>
            </w:pPr>
            <w:r w:rsidRPr="000975A9">
              <w:rPr>
                <w:color w:val="000000"/>
              </w:rPr>
              <w:t xml:space="preserve">Derivation Path: TS 36.579-1 [2], Table 5.5.3.1.1-2, condition </w:t>
            </w:r>
            <w:r w:rsidRPr="000975A9">
              <w:t>INITIAL_SDP_OFFER, PRIVATE-CALL, IMPLICIT_GRANT_REQUESTED</w:t>
            </w:r>
          </w:p>
        </w:tc>
      </w:tr>
    </w:tbl>
    <w:p w14:paraId="2C101C13" w14:textId="77777777" w:rsidR="00F67D29" w:rsidRPr="000975A9" w:rsidRDefault="00F67D29" w:rsidP="00F67D29"/>
    <w:p w14:paraId="0111DAD9" w14:textId="77777777" w:rsidR="00F67D29" w:rsidRPr="000975A9" w:rsidRDefault="00F67D29" w:rsidP="00F67D29">
      <w:pPr>
        <w:pStyle w:val="TH"/>
      </w:pPr>
      <w:r w:rsidRPr="000975A9">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5DC333BD"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2505776C" w14:textId="77777777" w:rsidR="00F67D29" w:rsidRPr="000975A9" w:rsidRDefault="00F67D29" w:rsidP="00E64CC8">
            <w:pPr>
              <w:pStyle w:val="TAL"/>
            </w:pPr>
            <w:r w:rsidRPr="000975A9">
              <w:t>Derivation Path: TS 36.579-1 [2], Table 5.5.3.2.1-2, condition PRIVATE-CALL, INVITE_REFER</w:t>
            </w:r>
          </w:p>
        </w:tc>
      </w:tr>
    </w:tbl>
    <w:p w14:paraId="24A4C645" w14:textId="77777777" w:rsidR="00F67D29" w:rsidRPr="000975A9" w:rsidRDefault="00F67D29" w:rsidP="00F67D29"/>
    <w:p w14:paraId="605716BD" w14:textId="687FECCD" w:rsidR="00F67D29" w:rsidRPr="000975A9" w:rsidRDefault="00F67D29" w:rsidP="00F67D29">
      <w:pPr>
        <w:pStyle w:val="TH"/>
      </w:pPr>
      <w:r w:rsidRPr="000975A9">
        <w:t>Table 6.2.1.3.3-3: SIP 200 (OK) from the SS (Step 2, Table 6.2.1.3.2-1;</w:t>
      </w:r>
      <w:r w:rsidRPr="000975A9">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0975A9" w14:paraId="6F2A02F2"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8102A0E" w14:textId="77777777" w:rsidR="00F67D29" w:rsidRPr="000975A9" w:rsidRDefault="00F67D29" w:rsidP="00E64CC8">
            <w:pPr>
              <w:pStyle w:val="TAL"/>
              <w:keepLines w:val="0"/>
              <w:widowControl w:val="0"/>
              <w:rPr>
                <w:bCs/>
                <w:color w:val="000000"/>
              </w:rPr>
            </w:pPr>
            <w:r w:rsidRPr="000975A9">
              <w:rPr>
                <w:bCs/>
                <w:color w:val="000000"/>
              </w:rPr>
              <w:t>Derivation Path: TS 36.579-1 [2], Table 5.5.2.17.1.2-1, condition INVITE-RSP</w:t>
            </w:r>
          </w:p>
        </w:tc>
      </w:tr>
      <w:tr w:rsidR="00F67D29" w:rsidRPr="000975A9" w14:paraId="04A3F3BD"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39BFF008" w14:textId="77777777" w:rsidR="00F67D29" w:rsidRPr="000975A9" w:rsidRDefault="00F67D29" w:rsidP="00E64CC8">
            <w:pPr>
              <w:pStyle w:val="TAH"/>
              <w:keepLines w:val="0"/>
              <w:widowControl w:val="0"/>
              <w:rPr>
                <w:color w:val="000000"/>
              </w:rPr>
            </w:pPr>
            <w:r w:rsidRPr="000975A9">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3682EF6" w14:textId="77777777" w:rsidR="00F67D29" w:rsidRPr="000975A9" w:rsidRDefault="00F67D29" w:rsidP="00E64CC8">
            <w:pPr>
              <w:pStyle w:val="TAH"/>
              <w:keepLines w:val="0"/>
              <w:widowControl w:val="0"/>
              <w:rPr>
                <w:color w:val="000000"/>
              </w:rPr>
            </w:pPr>
            <w:r w:rsidRPr="000975A9">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1EDE54DB" w14:textId="77777777" w:rsidR="00F67D29" w:rsidRPr="000975A9" w:rsidRDefault="00F67D29" w:rsidP="00E64CC8">
            <w:pPr>
              <w:pStyle w:val="TAH"/>
              <w:keepLines w:val="0"/>
              <w:widowControl w:val="0"/>
              <w:rPr>
                <w:color w:val="000000"/>
              </w:rPr>
            </w:pPr>
            <w:r w:rsidRPr="000975A9">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526A25F5" w14:textId="77777777" w:rsidR="00F67D29" w:rsidRPr="000975A9" w:rsidRDefault="00F67D29" w:rsidP="00E64CC8">
            <w:pPr>
              <w:pStyle w:val="TAH"/>
              <w:keepLines w:val="0"/>
              <w:widowControl w:val="0"/>
              <w:rPr>
                <w:color w:val="000000"/>
              </w:rPr>
            </w:pPr>
            <w:r w:rsidRPr="000975A9">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4D3EFE05" w14:textId="77777777" w:rsidR="00F67D29" w:rsidRPr="000975A9" w:rsidRDefault="00F67D29" w:rsidP="00E64CC8">
            <w:pPr>
              <w:pStyle w:val="TAH"/>
              <w:keepLines w:val="0"/>
              <w:widowControl w:val="0"/>
              <w:rPr>
                <w:color w:val="000000"/>
              </w:rPr>
            </w:pPr>
            <w:r w:rsidRPr="000975A9">
              <w:rPr>
                <w:color w:val="000000"/>
              </w:rPr>
              <w:t>Condition</w:t>
            </w:r>
          </w:p>
        </w:tc>
      </w:tr>
      <w:tr w:rsidR="00F67D29" w:rsidRPr="000975A9" w14:paraId="318D890C"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20CA5F0C" w14:textId="77777777" w:rsidR="00F67D29" w:rsidRPr="000975A9" w:rsidRDefault="00F67D29" w:rsidP="00E64CC8">
            <w:pPr>
              <w:pStyle w:val="TAL"/>
              <w:keepNext w:val="0"/>
              <w:keepLines w:val="0"/>
              <w:widowControl w:val="0"/>
              <w:rPr>
                <w:rFonts w:cs="Arial"/>
                <w:b/>
                <w:bCs/>
                <w:color w:val="000000"/>
                <w:szCs w:val="18"/>
              </w:rPr>
            </w:pPr>
            <w:r w:rsidRPr="000975A9">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EAD0A7B" w14:textId="77777777" w:rsidR="00F67D29" w:rsidRPr="000975A9" w:rsidRDefault="00F67D29" w:rsidP="00E64CC8">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1F77D03A" w14:textId="77777777" w:rsidR="00F67D29" w:rsidRPr="000975A9" w:rsidRDefault="00F67D29" w:rsidP="00E64CC8">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527BF5BE"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88F6E75" w14:textId="77777777" w:rsidR="00F67D29" w:rsidRPr="000975A9" w:rsidRDefault="00F67D29" w:rsidP="00E64CC8">
            <w:pPr>
              <w:pStyle w:val="TAL"/>
              <w:keepNext w:val="0"/>
              <w:keepLines w:val="0"/>
              <w:widowControl w:val="0"/>
              <w:rPr>
                <w:b/>
                <w:color w:val="000000"/>
              </w:rPr>
            </w:pPr>
          </w:p>
        </w:tc>
      </w:tr>
      <w:tr w:rsidR="00F67D29" w:rsidRPr="000975A9" w14:paraId="2B3C0FE3" w14:textId="77777777" w:rsidTr="00E64CC8">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1DCF65A8" w14:textId="77777777" w:rsidR="00F67D29" w:rsidRPr="000975A9" w:rsidRDefault="00F67D29" w:rsidP="00E64CC8">
            <w:pPr>
              <w:pStyle w:val="TAL"/>
              <w:keepNext w:val="0"/>
              <w:keepLines w:val="0"/>
              <w:widowControl w:val="0"/>
              <w:rPr>
                <w:rFonts w:cs="Arial"/>
                <w:bCs/>
                <w:color w:val="000000"/>
                <w:szCs w:val="18"/>
              </w:rPr>
            </w:pPr>
            <w:r w:rsidRPr="000975A9">
              <w:t xml:space="preserve">  SDP Message</w:t>
            </w:r>
          </w:p>
        </w:tc>
        <w:tc>
          <w:tcPr>
            <w:tcW w:w="2187" w:type="dxa"/>
            <w:tcBorders>
              <w:top w:val="single" w:sz="4" w:space="0" w:color="auto"/>
              <w:left w:val="single" w:sz="4" w:space="0" w:color="auto"/>
              <w:bottom w:val="single" w:sz="4" w:space="0" w:color="auto"/>
              <w:right w:val="single" w:sz="4" w:space="0" w:color="auto"/>
            </w:tcBorders>
            <w:hideMark/>
          </w:tcPr>
          <w:p w14:paraId="387B9EC5" w14:textId="77777777" w:rsidR="00F67D29" w:rsidRPr="000975A9" w:rsidRDefault="00F67D29" w:rsidP="00E64CC8">
            <w:pPr>
              <w:pStyle w:val="TAL"/>
              <w:keepNext w:val="0"/>
              <w:keepLines w:val="0"/>
              <w:widowControl w:val="0"/>
              <w:rPr>
                <w:bCs/>
                <w:color w:val="000000"/>
              </w:rPr>
            </w:pPr>
            <w:r w:rsidRPr="000975A9">
              <w:t xml:space="preserve">SDP Message as described in </w:t>
            </w:r>
            <w:r w:rsidRPr="000975A9">
              <w:rPr>
                <w:color w:val="000000"/>
              </w:rPr>
              <w:t xml:space="preserve">Table </w:t>
            </w:r>
            <w:r w:rsidRPr="000975A9">
              <w:t>6.2.1.3.3-3A</w:t>
            </w:r>
          </w:p>
        </w:tc>
        <w:tc>
          <w:tcPr>
            <w:tcW w:w="2187" w:type="dxa"/>
            <w:tcBorders>
              <w:top w:val="single" w:sz="4" w:space="0" w:color="auto"/>
              <w:left w:val="single" w:sz="4" w:space="0" w:color="auto"/>
              <w:bottom w:val="single" w:sz="4" w:space="0" w:color="auto"/>
              <w:right w:val="single" w:sz="4" w:space="0" w:color="auto"/>
            </w:tcBorders>
          </w:tcPr>
          <w:p w14:paraId="7986C301" w14:textId="77777777" w:rsidR="00F67D29" w:rsidRPr="000975A9" w:rsidRDefault="00F67D29" w:rsidP="00E64CC8">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41F3FC97"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82E172E" w14:textId="77777777" w:rsidR="00F67D29" w:rsidRPr="000975A9" w:rsidRDefault="00F67D29" w:rsidP="00E64CC8">
            <w:pPr>
              <w:pStyle w:val="TAL"/>
              <w:keepNext w:val="0"/>
              <w:keepLines w:val="0"/>
              <w:widowControl w:val="0"/>
              <w:rPr>
                <w:bCs/>
                <w:color w:val="000000"/>
              </w:rPr>
            </w:pPr>
          </w:p>
        </w:tc>
      </w:tr>
    </w:tbl>
    <w:p w14:paraId="3A3A3894" w14:textId="77777777" w:rsidR="00F67D29" w:rsidRPr="000975A9" w:rsidRDefault="00F67D29" w:rsidP="00F67D29"/>
    <w:p w14:paraId="669959AF" w14:textId="77777777" w:rsidR="00F67D29" w:rsidRPr="000975A9" w:rsidRDefault="00F67D29" w:rsidP="00F67D29">
      <w:pPr>
        <w:pStyle w:val="TH"/>
      </w:pPr>
      <w:r w:rsidRPr="000975A9">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73C05F35"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24127933" w14:textId="0EAC731B" w:rsidR="00F67D29" w:rsidRPr="000975A9" w:rsidRDefault="00F67D29" w:rsidP="00E64CC8">
            <w:pPr>
              <w:pStyle w:val="TAL"/>
              <w:keepNext w:val="0"/>
              <w:keepLines w:val="0"/>
              <w:widowControl w:val="0"/>
              <w:rPr>
                <w:color w:val="000000"/>
              </w:rPr>
            </w:pPr>
            <w:r w:rsidRPr="000975A9">
              <w:rPr>
                <w:color w:val="000000"/>
              </w:rPr>
              <w:t xml:space="preserve">Derivation Path: TS 36.579-1 [2], Table 5.5.3.1.2-2, condition </w:t>
            </w:r>
            <w:r w:rsidRPr="000975A9">
              <w:t>SDP_ANSWER, PRIVATE-CALL, IMPLICIT_GRANT_REQUESTED</w:t>
            </w:r>
          </w:p>
        </w:tc>
      </w:tr>
    </w:tbl>
    <w:p w14:paraId="3611719C" w14:textId="77777777" w:rsidR="00F67D29" w:rsidRPr="000975A9" w:rsidRDefault="00F67D29" w:rsidP="00F67D29"/>
    <w:p w14:paraId="5640432A" w14:textId="77777777" w:rsidR="00F67D29" w:rsidRPr="000975A9" w:rsidRDefault="00F67D29" w:rsidP="00F67D29">
      <w:pPr>
        <w:pStyle w:val="TH"/>
      </w:pPr>
      <w:r w:rsidRPr="000975A9">
        <w:t>Table 6.2.1.3.3-4-5: Void</w:t>
      </w:r>
    </w:p>
    <w:p w14:paraId="70E16C11" w14:textId="08C8853D" w:rsidR="00F67D29" w:rsidRPr="000975A9" w:rsidRDefault="00F67D29" w:rsidP="00F67D29">
      <w:pPr>
        <w:pStyle w:val="TH"/>
      </w:pPr>
      <w:r w:rsidRPr="000975A9">
        <w:t>Table 6.2.1.3.3-6: SIP INVITE from the UE (Step 10, Table 6.2.1.3.2-1;</w:t>
      </w:r>
      <w:r w:rsidRPr="000975A9">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0975A9" w14:paraId="61067A30"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FBCD7A" w14:textId="77777777" w:rsidR="00F67D29" w:rsidRPr="000975A9" w:rsidRDefault="00F67D29" w:rsidP="00E64CC8">
            <w:pPr>
              <w:pStyle w:val="TAL"/>
            </w:pPr>
            <w:r w:rsidRPr="000975A9">
              <w:t>Derivation Path: TS 36.579-1 [2], Table 5.5.2.5.1-1, condition  PRIVATE-CALL, EMERGENCY-CALL, re_INVITE</w:t>
            </w:r>
          </w:p>
        </w:tc>
      </w:tr>
      <w:tr w:rsidR="00F67D29" w:rsidRPr="000975A9" w14:paraId="402C3B70"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508A7E78" w14:textId="77777777" w:rsidR="00F67D29" w:rsidRPr="000975A9" w:rsidRDefault="00F67D29" w:rsidP="00E64CC8">
            <w:pPr>
              <w:pStyle w:val="TAH"/>
              <w:keepNext w:val="0"/>
              <w:keepLines w:val="0"/>
              <w:widowControl w:val="0"/>
              <w:rPr>
                <w:bCs/>
                <w:color w:val="000000"/>
              </w:rPr>
            </w:pPr>
            <w:r w:rsidRPr="000975A9">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22A52C" w14:textId="77777777" w:rsidR="00F67D29" w:rsidRPr="000975A9" w:rsidRDefault="00F67D29" w:rsidP="00E64CC8">
            <w:pPr>
              <w:pStyle w:val="TAH"/>
              <w:keepNext w:val="0"/>
              <w:keepLines w:val="0"/>
              <w:widowControl w:val="0"/>
              <w:rPr>
                <w:bCs/>
                <w:color w:val="000000"/>
              </w:rPr>
            </w:pPr>
            <w:r w:rsidRPr="000975A9">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277230" w14:textId="77777777" w:rsidR="00F67D29" w:rsidRPr="000975A9" w:rsidRDefault="00F67D29" w:rsidP="00E64CC8">
            <w:pPr>
              <w:pStyle w:val="TAH"/>
              <w:keepNext w:val="0"/>
              <w:keepLines w:val="0"/>
              <w:widowControl w:val="0"/>
              <w:rPr>
                <w:bCs/>
                <w:color w:val="000000"/>
              </w:rPr>
            </w:pPr>
            <w:r w:rsidRPr="000975A9">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6C544FCF" w14:textId="77777777" w:rsidR="00F67D29" w:rsidRPr="000975A9" w:rsidRDefault="00F67D29" w:rsidP="00E64CC8">
            <w:pPr>
              <w:pStyle w:val="TAH"/>
              <w:keepNext w:val="0"/>
              <w:keepLines w:val="0"/>
              <w:widowControl w:val="0"/>
              <w:rPr>
                <w:bCs/>
                <w:color w:val="000000"/>
              </w:rPr>
            </w:pPr>
            <w:r w:rsidRPr="000975A9">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7986B720" w14:textId="77777777" w:rsidR="00F67D29" w:rsidRPr="000975A9" w:rsidRDefault="00F67D29" w:rsidP="00E64CC8">
            <w:pPr>
              <w:pStyle w:val="TAH"/>
              <w:keepNext w:val="0"/>
              <w:keepLines w:val="0"/>
              <w:widowControl w:val="0"/>
              <w:rPr>
                <w:bCs/>
                <w:color w:val="000000"/>
              </w:rPr>
            </w:pPr>
            <w:r w:rsidRPr="000975A9">
              <w:rPr>
                <w:bCs/>
                <w:color w:val="000000"/>
              </w:rPr>
              <w:t>Condition</w:t>
            </w:r>
          </w:p>
        </w:tc>
      </w:tr>
      <w:tr w:rsidR="00F67D29" w:rsidRPr="000975A9" w14:paraId="4ECC488B"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7BF1186B" w14:textId="77777777" w:rsidR="00F67D29" w:rsidRPr="000975A9" w:rsidRDefault="00F67D29" w:rsidP="00E64CC8">
            <w:pPr>
              <w:pStyle w:val="TAL"/>
              <w:keepNext w:val="0"/>
              <w:keepLines w:val="0"/>
              <w:widowControl w:val="0"/>
              <w:rPr>
                <w:b/>
                <w:bCs/>
                <w:color w:val="000000"/>
              </w:rPr>
            </w:pPr>
            <w:r w:rsidRPr="000975A9">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6B42ADD1" w14:textId="77777777" w:rsidR="00F67D29" w:rsidRPr="000975A9" w:rsidRDefault="00F67D29" w:rsidP="00E64CC8">
            <w:pPr>
              <w:pStyle w:val="TAL"/>
              <w:keepNext w:val="0"/>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tcPr>
          <w:p w14:paraId="781308F5" w14:textId="77777777" w:rsidR="00F67D29" w:rsidRPr="000975A9" w:rsidRDefault="00F67D29" w:rsidP="00E64CC8">
            <w:pPr>
              <w:pStyle w:val="TAL"/>
              <w:keepNext w:val="0"/>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0D4B9DB6" w14:textId="77777777" w:rsidR="00F67D29" w:rsidRPr="000975A9" w:rsidRDefault="00F67D29" w:rsidP="00E64CC8">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28EE0897" w14:textId="77777777" w:rsidR="00F67D29" w:rsidRPr="000975A9" w:rsidRDefault="00F67D29" w:rsidP="00E64CC8">
            <w:pPr>
              <w:pStyle w:val="TAL"/>
              <w:keepNext w:val="0"/>
              <w:keepLines w:val="0"/>
              <w:widowControl w:val="0"/>
              <w:rPr>
                <w:color w:val="000000"/>
              </w:rPr>
            </w:pPr>
          </w:p>
        </w:tc>
      </w:tr>
      <w:tr w:rsidR="00F67D29" w:rsidRPr="000975A9" w14:paraId="412955B9"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0E07E579" w14:textId="77777777" w:rsidR="00F67D29" w:rsidRPr="000975A9" w:rsidRDefault="00F67D29" w:rsidP="00E64CC8">
            <w:pPr>
              <w:pStyle w:val="TAL"/>
              <w:keepNext w:val="0"/>
              <w:keepLines w:val="0"/>
              <w:widowControl w:val="0"/>
              <w:rPr>
                <w:color w:val="000000"/>
              </w:rPr>
            </w:pPr>
            <w:r w:rsidRPr="000975A9">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FB18CA" w14:textId="77777777" w:rsidR="00F67D29" w:rsidRPr="000975A9" w:rsidRDefault="00F67D29" w:rsidP="00E64CC8">
            <w:pPr>
              <w:pStyle w:val="TAL"/>
              <w:keepNext w:val="0"/>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EF2E250" w14:textId="77777777" w:rsidR="00F67D29" w:rsidRPr="000975A9" w:rsidRDefault="00F67D29" w:rsidP="00E64CC8">
            <w:pPr>
              <w:pStyle w:val="TAL"/>
              <w:keepNext w:val="0"/>
              <w:keepLines w:val="0"/>
              <w:widowControl w:val="0"/>
              <w:rPr>
                <w:color w:val="000000"/>
              </w:rPr>
            </w:pPr>
            <w:r w:rsidRPr="000975A9">
              <w:rPr>
                <w:color w:val="000000"/>
              </w:rPr>
              <w:t>MCVideo Info</w:t>
            </w:r>
          </w:p>
        </w:tc>
        <w:tc>
          <w:tcPr>
            <w:tcW w:w="1418" w:type="dxa"/>
            <w:tcBorders>
              <w:top w:val="single" w:sz="4" w:space="0" w:color="auto"/>
              <w:left w:val="single" w:sz="4" w:space="0" w:color="auto"/>
              <w:bottom w:val="single" w:sz="4" w:space="0" w:color="auto"/>
              <w:right w:val="single" w:sz="4" w:space="0" w:color="auto"/>
            </w:tcBorders>
          </w:tcPr>
          <w:p w14:paraId="06E0E43E" w14:textId="77777777" w:rsidR="00F67D29" w:rsidRPr="000975A9" w:rsidRDefault="00F67D29" w:rsidP="00E64CC8">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CA0D571" w14:textId="77777777" w:rsidR="00F67D29" w:rsidRPr="000975A9" w:rsidRDefault="00F67D29" w:rsidP="00E64CC8">
            <w:pPr>
              <w:pStyle w:val="TAL"/>
              <w:keepNext w:val="0"/>
              <w:keepLines w:val="0"/>
              <w:widowControl w:val="0"/>
              <w:rPr>
                <w:color w:val="000000"/>
              </w:rPr>
            </w:pPr>
          </w:p>
        </w:tc>
      </w:tr>
      <w:tr w:rsidR="00F67D29" w:rsidRPr="000975A9" w14:paraId="30C079DF"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69CA75D8" w14:textId="77777777" w:rsidR="00F67D29" w:rsidRPr="000975A9" w:rsidRDefault="00F67D29" w:rsidP="00E64CC8">
            <w:pPr>
              <w:pStyle w:val="TAL"/>
              <w:keepNext w:val="0"/>
              <w:keepLines w:val="0"/>
              <w:widowControl w:val="0"/>
              <w:rPr>
                <w:b/>
                <w:color w:val="000000"/>
              </w:rPr>
            </w:pPr>
            <w:r w:rsidRPr="000975A9">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717BEEE" w14:textId="77777777" w:rsidR="00F67D29" w:rsidRPr="000975A9" w:rsidRDefault="00F67D29" w:rsidP="00E64CC8">
            <w:pPr>
              <w:pStyle w:val="TAL"/>
              <w:keepNext w:val="0"/>
              <w:keepLines w:val="0"/>
              <w:widowControl w:val="0"/>
              <w:rPr>
                <w:color w:val="000000"/>
              </w:rPr>
            </w:pPr>
            <w:r w:rsidRPr="000975A9">
              <w:rPr>
                <w:color w:val="000000"/>
              </w:rPr>
              <w:t>As described in Table 6.2.1.3.3-7</w:t>
            </w:r>
          </w:p>
        </w:tc>
        <w:tc>
          <w:tcPr>
            <w:tcW w:w="2126" w:type="dxa"/>
            <w:tcBorders>
              <w:top w:val="single" w:sz="4" w:space="0" w:color="auto"/>
              <w:left w:val="single" w:sz="4" w:space="0" w:color="auto"/>
              <w:bottom w:val="single" w:sz="4" w:space="0" w:color="auto"/>
              <w:right w:val="single" w:sz="4" w:space="0" w:color="auto"/>
            </w:tcBorders>
          </w:tcPr>
          <w:p w14:paraId="050473AD" w14:textId="77777777" w:rsidR="00F67D29" w:rsidRPr="000975A9" w:rsidRDefault="00F67D29" w:rsidP="00E64CC8">
            <w:pPr>
              <w:pStyle w:val="TAL"/>
              <w:keepNext w:val="0"/>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16D664B4" w14:textId="77777777" w:rsidR="00F67D29" w:rsidRPr="000975A9" w:rsidRDefault="00F67D29" w:rsidP="00E64CC8">
            <w:pPr>
              <w:pStyle w:val="TAL"/>
              <w:keepNext w:val="0"/>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39E2115A" w14:textId="77777777" w:rsidR="00F67D29" w:rsidRPr="000975A9" w:rsidRDefault="00F67D29" w:rsidP="00E64CC8">
            <w:pPr>
              <w:pStyle w:val="TAL"/>
              <w:keepNext w:val="0"/>
              <w:keepLines w:val="0"/>
              <w:widowControl w:val="0"/>
              <w:rPr>
                <w:color w:val="000000"/>
              </w:rPr>
            </w:pPr>
          </w:p>
        </w:tc>
      </w:tr>
    </w:tbl>
    <w:p w14:paraId="6310211F" w14:textId="77777777" w:rsidR="00F67D29" w:rsidRPr="000975A9" w:rsidRDefault="00F67D29" w:rsidP="00F67D29"/>
    <w:p w14:paraId="7CD39C8B" w14:textId="77777777" w:rsidR="00F67D29" w:rsidRPr="000975A9" w:rsidRDefault="00F67D29" w:rsidP="00F67D29">
      <w:pPr>
        <w:pStyle w:val="TH"/>
      </w:pPr>
      <w:r w:rsidRPr="000975A9">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18FF4A06" w14:textId="77777777" w:rsidTr="00E64CC8">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5D296B1E" w14:textId="77777777" w:rsidR="00F67D29" w:rsidRPr="000975A9" w:rsidRDefault="00F67D29" w:rsidP="00E64CC8">
            <w:pPr>
              <w:pStyle w:val="TAL"/>
              <w:keepLines w:val="0"/>
              <w:widowControl w:val="0"/>
            </w:pPr>
            <w:r w:rsidRPr="000975A9">
              <w:t>Derivation Path: TS 36.579-1 [2], Table 5.5.3.2.1-2, condition PRIVATE-CALL, EMERGENCY-CALL, INVITE_REFER</w:t>
            </w:r>
          </w:p>
        </w:tc>
      </w:tr>
    </w:tbl>
    <w:p w14:paraId="14C77FC8" w14:textId="77777777" w:rsidR="00F67D29" w:rsidRPr="000975A9" w:rsidRDefault="00F67D29" w:rsidP="00F67D29"/>
    <w:p w14:paraId="447DC697" w14:textId="77777777" w:rsidR="00F67D29" w:rsidRPr="000975A9" w:rsidRDefault="00F67D29" w:rsidP="00F67D29">
      <w:pPr>
        <w:pStyle w:val="TH"/>
      </w:pPr>
      <w:r w:rsidRPr="000975A9">
        <w:t>Table 6.2.1.3.3-8:  Void</w:t>
      </w:r>
    </w:p>
    <w:p w14:paraId="178B2109" w14:textId="5C0716B8" w:rsidR="00F67D29" w:rsidRPr="000975A9" w:rsidRDefault="00F67D29" w:rsidP="00F67D29">
      <w:pPr>
        <w:pStyle w:val="TH"/>
      </w:pPr>
      <w:r w:rsidRPr="000975A9">
        <w:rPr>
          <w:color w:val="000000"/>
        </w:rPr>
        <w:t>Table 6.2.1.3.3-9: Transmission Granted from the SS (Step 10, Table 6.2.1.1.3.2-1</w:t>
      </w:r>
      <w:r w:rsidRPr="000975A9">
        <w:t>;</w:t>
      </w:r>
      <w:r w:rsidRPr="000975A9">
        <w:br/>
        <w:t>Step 5, TS 36.579-1 [2] Table 5.3B.11.3-1</w:t>
      </w:r>
      <w:r w:rsidRPr="000975A9">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5B012F64"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F7F2026" w14:textId="77777777" w:rsidR="00F67D29" w:rsidRPr="000975A9" w:rsidRDefault="00F67D29" w:rsidP="00E64CC8">
            <w:pPr>
              <w:pStyle w:val="TAL"/>
              <w:keepNext w:val="0"/>
              <w:keepLines w:val="0"/>
              <w:widowControl w:val="0"/>
              <w:rPr>
                <w:color w:val="000000"/>
              </w:rPr>
            </w:pPr>
            <w:r w:rsidRPr="000975A9">
              <w:rPr>
                <w:color w:val="000000"/>
              </w:rPr>
              <w:t>Derivation Path: TS 36.579-1</w:t>
            </w:r>
            <w:r w:rsidRPr="000975A9">
              <w:t xml:space="preserve"> [2]</w:t>
            </w:r>
            <w:r w:rsidRPr="000975A9">
              <w:rPr>
                <w:color w:val="000000"/>
              </w:rPr>
              <w:t>, Table 5.5.11.2.1-1 condition ACK, EMERGENCY-CALL</w:t>
            </w:r>
          </w:p>
        </w:tc>
      </w:tr>
    </w:tbl>
    <w:p w14:paraId="5783E425" w14:textId="77777777" w:rsidR="00F67D29" w:rsidRPr="000975A9" w:rsidRDefault="00F67D29" w:rsidP="00F67D29"/>
    <w:p w14:paraId="79D450F4" w14:textId="16FF8031" w:rsidR="00F67D29" w:rsidRPr="000975A9" w:rsidRDefault="00F67D29" w:rsidP="00F67D29">
      <w:pPr>
        <w:pStyle w:val="TH"/>
      </w:pPr>
      <w:r w:rsidRPr="000975A9">
        <w:t>Table 6.2.1.3.3-10: SIP INVITE from the UE (Step 18, Table 6.2.1.3.2-1;</w:t>
      </w:r>
      <w:r w:rsidRPr="000975A9">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0975A9" w14:paraId="6F626400"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32A7F6" w14:textId="77777777" w:rsidR="00F67D29" w:rsidRPr="000975A9" w:rsidRDefault="00F67D29" w:rsidP="00E64CC8">
            <w:pPr>
              <w:pStyle w:val="TAL"/>
            </w:pPr>
            <w:r w:rsidRPr="000975A9">
              <w:t>Derivation Path:</w:t>
            </w:r>
            <w:r w:rsidRPr="000975A9">
              <w:rPr>
                <w:color w:val="FF0000"/>
              </w:rPr>
              <w:t xml:space="preserve"> </w:t>
            </w:r>
            <w:r w:rsidRPr="000975A9">
              <w:rPr>
                <w:color w:val="000000"/>
              </w:rPr>
              <w:t>TS 36.579-1</w:t>
            </w:r>
            <w:r w:rsidRPr="000975A9">
              <w:t xml:space="preserve"> [2]</w:t>
            </w:r>
            <w:r w:rsidRPr="000975A9">
              <w:rPr>
                <w:color w:val="000000"/>
              </w:rPr>
              <w:t xml:space="preserve">, Table 5.5.2.5.1-1, </w:t>
            </w:r>
            <w:r w:rsidRPr="000975A9">
              <w:t>condition  PRIVATE-CALL, re_INVITE</w:t>
            </w:r>
          </w:p>
        </w:tc>
      </w:tr>
      <w:tr w:rsidR="00F67D29" w:rsidRPr="000975A9" w14:paraId="54F661DE"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2CA359D3" w14:textId="77777777" w:rsidR="00F67D29" w:rsidRPr="000975A9" w:rsidRDefault="00F67D29" w:rsidP="00E64CC8">
            <w:pPr>
              <w:pStyle w:val="TAH"/>
              <w:keepLines w:val="0"/>
              <w:widowControl w:val="0"/>
              <w:rPr>
                <w:bCs/>
              </w:rPr>
            </w:pPr>
            <w:r w:rsidRPr="000975A9">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1B9B704" w14:textId="77777777" w:rsidR="00F67D29" w:rsidRPr="000975A9" w:rsidRDefault="00F67D29" w:rsidP="00E64CC8">
            <w:pPr>
              <w:pStyle w:val="TAH"/>
              <w:keepLines w:val="0"/>
              <w:widowControl w:val="0"/>
              <w:rPr>
                <w:bCs/>
              </w:rPr>
            </w:pPr>
            <w:r w:rsidRPr="000975A9">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AED33F" w14:textId="77777777" w:rsidR="00F67D29" w:rsidRPr="000975A9" w:rsidRDefault="00F67D29" w:rsidP="00E64CC8">
            <w:pPr>
              <w:pStyle w:val="TAH"/>
              <w:keepLines w:val="0"/>
              <w:widowControl w:val="0"/>
              <w:rPr>
                <w:bCs/>
              </w:rPr>
            </w:pPr>
            <w:r w:rsidRPr="000975A9">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9EAD39A" w14:textId="77777777" w:rsidR="00F67D29" w:rsidRPr="000975A9" w:rsidRDefault="00F67D29" w:rsidP="00E64CC8">
            <w:pPr>
              <w:pStyle w:val="TAH"/>
              <w:keepLines w:val="0"/>
              <w:widowControl w:val="0"/>
              <w:rPr>
                <w:bCs/>
              </w:rPr>
            </w:pPr>
            <w:r w:rsidRPr="000975A9">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C4B23B" w14:textId="77777777" w:rsidR="00F67D29" w:rsidRPr="000975A9" w:rsidRDefault="00F67D29" w:rsidP="00E64CC8">
            <w:pPr>
              <w:pStyle w:val="TAH"/>
              <w:keepLines w:val="0"/>
              <w:widowControl w:val="0"/>
              <w:rPr>
                <w:bCs/>
              </w:rPr>
            </w:pPr>
            <w:r w:rsidRPr="000975A9">
              <w:rPr>
                <w:bCs/>
              </w:rPr>
              <w:t>Condition</w:t>
            </w:r>
          </w:p>
        </w:tc>
      </w:tr>
      <w:tr w:rsidR="00F67D29" w:rsidRPr="000975A9" w14:paraId="248ADFD3"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0B1552B9" w14:textId="77777777" w:rsidR="00F67D29" w:rsidRPr="000975A9" w:rsidRDefault="00F67D29" w:rsidP="00E64CC8">
            <w:pPr>
              <w:pStyle w:val="TAL"/>
              <w:keepLines w:val="0"/>
              <w:widowControl w:val="0"/>
              <w:rPr>
                <w:bCs/>
              </w:rPr>
            </w:pPr>
            <w:r w:rsidRPr="000975A9">
              <w:rPr>
                <w:bCs/>
              </w:rPr>
              <w:t>Message-body</w:t>
            </w:r>
          </w:p>
        </w:tc>
        <w:tc>
          <w:tcPr>
            <w:tcW w:w="2126" w:type="dxa"/>
            <w:tcBorders>
              <w:top w:val="single" w:sz="4" w:space="0" w:color="auto"/>
              <w:left w:val="single" w:sz="4" w:space="0" w:color="auto"/>
              <w:bottom w:val="single" w:sz="4" w:space="0" w:color="auto"/>
              <w:right w:val="single" w:sz="4" w:space="0" w:color="auto"/>
            </w:tcBorders>
          </w:tcPr>
          <w:p w14:paraId="4C134B36" w14:textId="77777777" w:rsidR="00F67D29" w:rsidRPr="000975A9" w:rsidRDefault="00F67D29" w:rsidP="00E64CC8">
            <w:pPr>
              <w:pStyle w:val="TAL"/>
              <w:keepLines w:val="0"/>
              <w:widowControl w:val="0"/>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1B3945D0" w14:textId="77777777" w:rsidR="00F67D29" w:rsidRPr="000975A9" w:rsidRDefault="00F67D29" w:rsidP="00E64CC8">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F380550" w14:textId="77777777" w:rsidR="00F67D29" w:rsidRPr="000975A9" w:rsidRDefault="00F67D29" w:rsidP="00E64CC8">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2330DC94" w14:textId="77777777" w:rsidR="00F67D29" w:rsidRPr="000975A9" w:rsidRDefault="00F67D29" w:rsidP="00E64CC8">
            <w:pPr>
              <w:pStyle w:val="TAL"/>
              <w:keepLines w:val="0"/>
              <w:widowControl w:val="0"/>
            </w:pPr>
          </w:p>
        </w:tc>
      </w:tr>
      <w:tr w:rsidR="00F67D29" w:rsidRPr="000975A9" w14:paraId="4CBFE9CF"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7EB9751E" w14:textId="77777777" w:rsidR="00F67D29" w:rsidRPr="000975A9" w:rsidRDefault="00F67D29" w:rsidP="00E64CC8">
            <w:pPr>
              <w:pStyle w:val="TAL"/>
              <w:keepLines w:val="0"/>
              <w:widowControl w:val="0"/>
              <w:rPr>
                <w:bCs/>
              </w:rPr>
            </w:pPr>
            <w:r w:rsidRPr="000975A9">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CF0D71" w14:textId="77777777" w:rsidR="00F67D29" w:rsidRPr="000975A9" w:rsidRDefault="00F67D29" w:rsidP="00E64CC8">
            <w:pPr>
              <w:pStyle w:val="TAL"/>
              <w:keepLines w:val="0"/>
              <w:widowControl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4143602C" w14:textId="77777777" w:rsidR="00F67D29" w:rsidRPr="000975A9" w:rsidRDefault="00F67D29" w:rsidP="00E64CC8">
            <w:pPr>
              <w:pStyle w:val="TAL"/>
              <w:keepLines w:val="0"/>
              <w:widowControl w:val="0"/>
            </w:pPr>
            <w:r w:rsidRPr="000975A9">
              <w:t>MCVideo</w:t>
            </w:r>
          </w:p>
        </w:tc>
        <w:tc>
          <w:tcPr>
            <w:tcW w:w="1418" w:type="dxa"/>
            <w:tcBorders>
              <w:top w:val="single" w:sz="4" w:space="0" w:color="auto"/>
              <w:left w:val="single" w:sz="4" w:space="0" w:color="auto"/>
              <w:bottom w:val="single" w:sz="4" w:space="0" w:color="auto"/>
              <w:right w:val="single" w:sz="4" w:space="0" w:color="auto"/>
            </w:tcBorders>
          </w:tcPr>
          <w:p w14:paraId="50CD53B2" w14:textId="77777777" w:rsidR="00F67D29" w:rsidRPr="000975A9" w:rsidRDefault="00F67D29" w:rsidP="00E64CC8">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7010BA17" w14:textId="77777777" w:rsidR="00F67D29" w:rsidRPr="000975A9" w:rsidRDefault="00F67D29" w:rsidP="00E64CC8">
            <w:pPr>
              <w:pStyle w:val="TAL"/>
              <w:keepLines w:val="0"/>
              <w:widowControl w:val="0"/>
            </w:pPr>
          </w:p>
        </w:tc>
      </w:tr>
      <w:tr w:rsidR="00F67D29" w:rsidRPr="000975A9" w14:paraId="7407D949"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797981F0" w14:textId="77777777" w:rsidR="00F67D29" w:rsidRPr="000975A9" w:rsidRDefault="00F67D29" w:rsidP="00E64CC8">
            <w:pPr>
              <w:pStyle w:val="TAL"/>
              <w:keepLines w:val="0"/>
              <w:widowControl w:val="0"/>
              <w:rPr>
                <w:bCs/>
              </w:rPr>
            </w:pPr>
            <w:r w:rsidRPr="000975A9">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7AC8ED" w14:textId="77777777" w:rsidR="00F67D29" w:rsidRPr="000975A9" w:rsidRDefault="00F67D29" w:rsidP="00E64CC8">
            <w:pPr>
              <w:pStyle w:val="TAL"/>
              <w:keepLines w:val="0"/>
              <w:widowControl w:val="0"/>
              <w:rPr>
                <w:rFonts w:eastAsia="Calibri"/>
              </w:rPr>
            </w:pPr>
            <w:r w:rsidRPr="000975A9">
              <w:rPr>
                <w:rFonts w:eastAsia="Calibri"/>
              </w:rPr>
              <w:t>MCVideo-Info as described in Table 6.2.1.3.3-12</w:t>
            </w:r>
          </w:p>
        </w:tc>
        <w:tc>
          <w:tcPr>
            <w:tcW w:w="2126" w:type="dxa"/>
            <w:tcBorders>
              <w:top w:val="single" w:sz="4" w:space="0" w:color="auto"/>
              <w:left w:val="single" w:sz="4" w:space="0" w:color="auto"/>
              <w:bottom w:val="single" w:sz="4" w:space="0" w:color="auto"/>
              <w:right w:val="single" w:sz="4" w:space="0" w:color="auto"/>
            </w:tcBorders>
          </w:tcPr>
          <w:p w14:paraId="127B05F1" w14:textId="77777777" w:rsidR="00F67D29" w:rsidRPr="000975A9" w:rsidRDefault="00F67D29" w:rsidP="00E64CC8">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149F99DD" w14:textId="77777777" w:rsidR="00F67D29" w:rsidRPr="000975A9" w:rsidRDefault="00F67D29" w:rsidP="00E64CC8">
            <w:pPr>
              <w:pStyle w:val="TAL"/>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49DE6650" w14:textId="77777777" w:rsidR="00F67D29" w:rsidRPr="000975A9" w:rsidRDefault="00F67D29" w:rsidP="00E64CC8">
            <w:pPr>
              <w:pStyle w:val="TAL"/>
              <w:keepLines w:val="0"/>
              <w:widowControl w:val="0"/>
            </w:pPr>
          </w:p>
        </w:tc>
      </w:tr>
    </w:tbl>
    <w:p w14:paraId="6C27B7A2" w14:textId="77777777" w:rsidR="00F67D29" w:rsidRPr="000975A9" w:rsidRDefault="00F67D29" w:rsidP="00F67D29"/>
    <w:p w14:paraId="4ABCB444" w14:textId="77777777" w:rsidR="00F67D29" w:rsidRPr="000975A9" w:rsidRDefault="00F67D29" w:rsidP="00F67D29">
      <w:pPr>
        <w:pStyle w:val="TH"/>
      </w:pPr>
      <w:r w:rsidRPr="000975A9">
        <w:t>Table 6.2.1.3.3-11: MCVideo-Info in SIP INVITE (Table 6.2.1.3.3-11)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2B2603DB" w14:textId="77777777" w:rsidTr="00E64CC8">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445C7CA1" w14:textId="77777777" w:rsidR="00F67D29" w:rsidRPr="000975A9" w:rsidRDefault="00F67D29" w:rsidP="00E64CC8">
            <w:pPr>
              <w:pStyle w:val="TAL"/>
              <w:keepLines w:val="0"/>
              <w:widowControl w:val="0"/>
            </w:pPr>
            <w:r w:rsidRPr="000975A9">
              <w:t>Derivation Path: TS 36.579-1 [2], Table 5.5.3.2.1-2, condition PRIVATE-CALL, INVITE_REFER</w:t>
            </w:r>
          </w:p>
        </w:tc>
      </w:tr>
    </w:tbl>
    <w:p w14:paraId="6C6EBA74" w14:textId="77777777" w:rsidR="00F67D29" w:rsidRPr="000975A9" w:rsidRDefault="00F67D29" w:rsidP="00F67D29"/>
    <w:p w14:paraId="6EF3E26F" w14:textId="62E58821" w:rsidR="00F67D29" w:rsidRPr="000975A9" w:rsidRDefault="00F67D29" w:rsidP="00F67D29">
      <w:pPr>
        <w:pStyle w:val="TH"/>
      </w:pPr>
      <w:r w:rsidRPr="000975A9">
        <w:t>Table 6.2.1.3.3-11A: SIP 200 (OK) from the SS (Step 18, Table 6.2.1.3.2-1;</w:t>
      </w:r>
      <w:r w:rsidRPr="000975A9">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F67D29" w:rsidRPr="000975A9" w14:paraId="20AF822D"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D42A48D" w14:textId="77777777" w:rsidR="00F67D29" w:rsidRPr="000975A9" w:rsidRDefault="00F67D29" w:rsidP="00E64CC8">
            <w:pPr>
              <w:pStyle w:val="TAL"/>
              <w:keepLines w:val="0"/>
              <w:widowControl w:val="0"/>
              <w:rPr>
                <w:color w:val="000000"/>
              </w:rPr>
            </w:pPr>
            <w:r w:rsidRPr="000975A9">
              <w:rPr>
                <w:color w:val="000000"/>
              </w:rPr>
              <w:t>Derivation Path: TS 36.579-1 [2], Table 5.5.2.17.1.2-1, condition INVITE-RSP</w:t>
            </w:r>
          </w:p>
        </w:tc>
      </w:tr>
      <w:tr w:rsidR="00F67D29" w:rsidRPr="000975A9" w14:paraId="6293E63D" w14:textId="77777777" w:rsidTr="00E64CC8">
        <w:trPr>
          <w:trHeight w:val="260"/>
          <w:tblHeader/>
        </w:trPr>
        <w:tc>
          <w:tcPr>
            <w:tcW w:w="2709" w:type="dxa"/>
            <w:tcBorders>
              <w:top w:val="single" w:sz="4" w:space="0" w:color="auto"/>
              <w:left w:val="single" w:sz="4" w:space="0" w:color="auto"/>
              <w:bottom w:val="single" w:sz="4" w:space="0" w:color="auto"/>
              <w:right w:val="single" w:sz="4" w:space="0" w:color="auto"/>
            </w:tcBorders>
            <w:hideMark/>
          </w:tcPr>
          <w:p w14:paraId="0821C0BB" w14:textId="77777777" w:rsidR="00F67D29" w:rsidRPr="000975A9" w:rsidRDefault="00F67D29" w:rsidP="00E64CC8">
            <w:pPr>
              <w:pStyle w:val="TAH"/>
              <w:keepLines w:val="0"/>
              <w:widowControl w:val="0"/>
              <w:rPr>
                <w:color w:val="000000"/>
              </w:rPr>
            </w:pPr>
            <w:r w:rsidRPr="000975A9">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1EB8B3F" w14:textId="77777777" w:rsidR="00F67D29" w:rsidRPr="000975A9" w:rsidRDefault="00F67D29" w:rsidP="00E64CC8">
            <w:pPr>
              <w:pStyle w:val="TAH"/>
              <w:keepLines w:val="0"/>
              <w:widowControl w:val="0"/>
              <w:rPr>
                <w:color w:val="000000"/>
              </w:rPr>
            </w:pPr>
            <w:r w:rsidRPr="000975A9">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1449A40A" w14:textId="77777777" w:rsidR="00F67D29" w:rsidRPr="000975A9" w:rsidRDefault="00F67D29" w:rsidP="00E64CC8">
            <w:pPr>
              <w:pStyle w:val="TAH"/>
              <w:keepLines w:val="0"/>
              <w:widowControl w:val="0"/>
              <w:rPr>
                <w:color w:val="000000"/>
              </w:rPr>
            </w:pPr>
            <w:r w:rsidRPr="000975A9">
              <w:rPr>
                <w:color w:val="000000"/>
              </w:rPr>
              <w:t>Comment</w:t>
            </w:r>
          </w:p>
        </w:tc>
        <w:tc>
          <w:tcPr>
            <w:tcW w:w="1390" w:type="dxa"/>
            <w:tcBorders>
              <w:top w:val="single" w:sz="4" w:space="0" w:color="auto"/>
              <w:left w:val="single" w:sz="4" w:space="0" w:color="auto"/>
              <w:bottom w:val="single" w:sz="4" w:space="0" w:color="auto"/>
              <w:right w:val="single" w:sz="4" w:space="0" w:color="auto"/>
            </w:tcBorders>
            <w:hideMark/>
          </w:tcPr>
          <w:p w14:paraId="6826D74A" w14:textId="77777777" w:rsidR="00F67D29" w:rsidRPr="000975A9" w:rsidRDefault="00F67D29" w:rsidP="00E64CC8">
            <w:pPr>
              <w:pStyle w:val="TAH"/>
              <w:keepLines w:val="0"/>
              <w:widowControl w:val="0"/>
              <w:rPr>
                <w:color w:val="000000"/>
              </w:rPr>
            </w:pPr>
            <w:r w:rsidRPr="000975A9">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351E32E9" w14:textId="77777777" w:rsidR="00F67D29" w:rsidRPr="000975A9" w:rsidRDefault="00F67D29" w:rsidP="00E64CC8">
            <w:pPr>
              <w:pStyle w:val="TAH"/>
              <w:keepLines w:val="0"/>
              <w:widowControl w:val="0"/>
              <w:rPr>
                <w:color w:val="000000"/>
              </w:rPr>
            </w:pPr>
            <w:r w:rsidRPr="000975A9">
              <w:rPr>
                <w:color w:val="000000"/>
              </w:rPr>
              <w:t>Condition</w:t>
            </w:r>
          </w:p>
        </w:tc>
      </w:tr>
      <w:tr w:rsidR="00F67D29" w:rsidRPr="000975A9" w14:paraId="2E18554C"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5EF4AAF1" w14:textId="77777777" w:rsidR="00F67D29" w:rsidRPr="000975A9" w:rsidRDefault="00F67D29" w:rsidP="00E64CC8">
            <w:pPr>
              <w:pStyle w:val="TAL"/>
              <w:keepNext w:val="0"/>
              <w:keepLines w:val="0"/>
              <w:widowControl w:val="0"/>
              <w:rPr>
                <w:rFonts w:cs="Arial"/>
                <w:b/>
                <w:bCs/>
                <w:color w:val="000000"/>
                <w:szCs w:val="18"/>
              </w:rPr>
            </w:pPr>
            <w:r w:rsidRPr="000975A9">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6B4ED842" w14:textId="77777777" w:rsidR="00F67D29" w:rsidRPr="000975A9" w:rsidRDefault="00F67D29" w:rsidP="00E64CC8">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4ACB4DB8" w14:textId="77777777" w:rsidR="00F67D29" w:rsidRPr="000975A9" w:rsidRDefault="00F67D29" w:rsidP="00E64CC8">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74715B7D" w14:textId="77777777" w:rsidR="00F67D29" w:rsidRPr="000975A9" w:rsidRDefault="00F67D29" w:rsidP="00E64CC8">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3BCFCDD6" w14:textId="77777777" w:rsidR="00F67D29" w:rsidRPr="000975A9" w:rsidRDefault="00F67D29" w:rsidP="00E64CC8">
            <w:pPr>
              <w:pStyle w:val="TAL"/>
              <w:keepNext w:val="0"/>
              <w:keepLines w:val="0"/>
              <w:widowControl w:val="0"/>
              <w:rPr>
                <w:color w:val="000000"/>
              </w:rPr>
            </w:pPr>
          </w:p>
        </w:tc>
      </w:tr>
      <w:tr w:rsidR="00F67D29" w:rsidRPr="000975A9" w14:paraId="6A1A1B7D"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768D142E" w14:textId="77777777" w:rsidR="00F67D29" w:rsidRPr="000975A9" w:rsidRDefault="00F67D29" w:rsidP="00E64CC8">
            <w:pPr>
              <w:pStyle w:val="TAL"/>
              <w:keepNext w:val="0"/>
              <w:keepLines w:val="0"/>
              <w:widowControl w:val="0"/>
              <w:rPr>
                <w:rFonts w:cs="Arial"/>
                <w:color w:val="000000"/>
                <w:szCs w:val="18"/>
              </w:rPr>
            </w:pPr>
            <w:r w:rsidRPr="000975A9">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1D4C252B" w14:textId="77777777" w:rsidR="00F67D29" w:rsidRPr="000975A9" w:rsidRDefault="00F67D29" w:rsidP="00E64CC8">
            <w:pPr>
              <w:pStyle w:val="TAL"/>
              <w:keepNext w:val="0"/>
              <w:keepLines w:val="0"/>
              <w:widowControl w:val="0"/>
              <w:rPr>
                <w:color w:val="000000"/>
              </w:rPr>
            </w:pPr>
            <w:r w:rsidRPr="000975A9">
              <w:t xml:space="preserve">SDP Message as described in </w:t>
            </w:r>
            <w:r w:rsidRPr="000975A9">
              <w:rPr>
                <w:color w:val="000000"/>
              </w:rPr>
              <w:t xml:space="preserve">Table </w:t>
            </w:r>
            <w:r w:rsidRPr="000975A9">
              <w:t>6.2.1.3.3-8A</w:t>
            </w:r>
          </w:p>
        </w:tc>
        <w:tc>
          <w:tcPr>
            <w:tcW w:w="2187" w:type="dxa"/>
            <w:tcBorders>
              <w:top w:val="single" w:sz="4" w:space="0" w:color="auto"/>
              <w:left w:val="single" w:sz="4" w:space="0" w:color="auto"/>
              <w:bottom w:val="single" w:sz="4" w:space="0" w:color="auto"/>
              <w:right w:val="single" w:sz="4" w:space="0" w:color="auto"/>
            </w:tcBorders>
          </w:tcPr>
          <w:p w14:paraId="0D3AB139" w14:textId="77777777" w:rsidR="00F67D29" w:rsidRPr="000975A9" w:rsidRDefault="00F67D29" w:rsidP="00E64CC8">
            <w:pPr>
              <w:pStyle w:val="TAL"/>
              <w:keepNext w:val="0"/>
              <w:keepLines w:val="0"/>
              <w:widowControl w:val="0"/>
              <w:rPr>
                <w:color w:val="000000"/>
              </w:rPr>
            </w:pPr>
          </w:p>
        </w:tc>
        <w:tc>
          <w:tcPr>
            <w:tcW w:w="1390" w:type="dxa"/>
            <w:tcBorders>
              <w:top w:val="single" w:sz="4" w:space="0" w:color="auto"/>
              <w:left w:val="single" w:sz="4" w:space="0" w:color="auto"/>
              <w:bottom w:val="single" w:sz="4" w:space="0" w:color="auto"/>
              <w:right w:val="single" w:sz="4" w:space="0" w:color="auto"/>
            </w:tcBorders>
          </w:tcPr>
          <w:p w14:paraId="1FAD9FF1" w14:textId="77777777" w:rsidR="00F67D29" w:rsidRPr="000975A9" w:rsidRDefault="00F67D29" w:rsidP="00E64CC8">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62DD97EC" w14:textId="77777777" w:rsidR="00F67D29" w:rsidRPr="000975A9" w:rsidRDefault="00F67D29" w:rsidP="00E64CC8">
            <w:pPr>
              <w:pStyle w:val="TAL"/>
              <w:keepNext w:val="0"/>
              <w:keepLines w:val="0"/>
              <w:widowControl w:val="0"/>
              <w:rPr>
                <w:color w:val="000000"/>
              </w:rPr>
            </w:pPr>
          </w:p>
        </w:tc>
      </w:tr>
    </w:tbl>
    <w:p w14:paraId="069D73B0" w14:textId="77777777" w:rsidR="00F67D29" w:rsidRPr="000975A9" w:rsidRDefault="00F67D29" w:rsidP="00F67D29"/>
    <w:p w14:paraId="7BD7493F" w14:textId="77777777" w:rsidR="00F67D29" w:rsidRPr="000975A9" w:rsidRDefault="00F67D29" w:rsidP="00F67D29">
      <w:pPr>
        <w:pStyle w:val="TH"/>
      </w:pPr>
      <w:r w:rsidRPr="000975A9">
        <w:lastRenderedPageBreak/>
        <w:t>Table 6.2.1.3.3-12..16: Void</w:t>
      </w:r>
    </w:p>
    <w:p w14:paraId="0D21E948" w14:textId="77777777" w:rsidR="00F67D29" w:rsidRPr="000975A9" w:rsidRDefault="00F67D29" w:rsidP="00F67D29"/>
    <w:p w14:paraId="68FF1824" w14:textId="77777777" w:rsidR="00F67D29" w:rsidRPr="000975A9" w:rsidRDefault="00F67D29" w:rsidP="00F67D29">
      <w:pPr>
        <w:pStyle w:val="Heading3"/>
      </w:pPr>
      <w:bookmarkStart w:id="613" w:name="_Toc52787547"/>
      <w:bookmarkStart w:id="614" w:name="_Toc52787729"/>
      <w:bookmarkStart w:id="615" w:name="_Toc75906951"/>
      <w:bookmarkStart w:id="616" w:name="_Toc75907288"/>
      <w:bookmarkStart w:id="617" w:name="_Toc84345734"/>
      <w:bookmarkStart w:id="618" w:name="_Toc123748489"/>
      <w:r w:rsidRPr="000975A9">
        <w:t>6.2.2</w:t>
      </w:r>
      <w:r w:rsidRPr="000975A9">
        <w:tab/>
        <w:t>On-network / Private Call / On-demand / Automatic Commencement Mode / With Transmission Control / Upgrade to Emergency Call / Cancellation of Emergency on User request / Client Terminated (CT)</w:t>
      </w:r>
      <w:bookmarkEnd w:id="613"/>
      <w:bookmarkEnd w:id="614"/>
      <w:bookmarkEnd w:id="615"/>
      <w:bookmarkEnd w:id="616"/>
      <w:bookmarkEnd w:id="617"/>
      <w:bookmarkEnd w:id="618"/>
    </w:p>
    <w:p w14:paraId="1D4E04A2" w14:textId="77777777" w:rsidR="00F67D29" w:rsidRPr="000975A9" w:rsidRDefault="00F67D29" w:rsidP="00F67D29">
      <w:pPr>
        <w:pStyle w:val="H6"/>
      </w:pPr>
      <w:bookmarkStart w:id="619" w:name="_Toc52787548"/>
      <w:bookmarkStart w:id="620" w:name="_Toc52787730"/>
      <w:bookmarkStart w:id="621" w:name="_Toc75906952"/>
      <w:bookmarkStart w:id="622" w:name="_Toc75907289"/>
      <w:r w:rsidRPr="000975A9">
        <w:t>6.2.2.1</w:t>
      </w:r>
      <w:r w:rsidRPr="000975A9">
        <w:tab/>
        <w:t>Test Purpose (TP)</w:t>
      </w:r>
      <w:bookmarkEnd w:id="619"/>
      <w:bookmarkEnd w:id="620"/>
      <w:bookmarkEnd w:id="621"/>
      <w:bookmarkEnd w:id="622"/>
    </w:p>
    <w:p w14:paraId="55146F60" w14:textId="77777777" w:rsidR="00F67D29" w:rsidRPr="000975A9" w:rsidRDefault="00F67D29" w:rsidP="00F67D29">
      <w:pPr>
        <w:pStyle w:val="H6"/>
      </w:pPr>
      <w:r w:rsidRPr="000975A9">
        <w:t>(1)</w:t>
      </w:r>
    </w:p>
    <w:p w14:paraId="0C019C61"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registered and authorised for MCVideo Service, including authorised to receive private and private emergency calls with Automatic Commencement }</w:t>
      </w:r>
    </w:p>
    <w:p w14:paraId="34D8FB4C"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032D6615"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receives a request to establish a MCVideo private call, On-demand Automatic Commencement Mode, no force of Automatic Commencement, applying End-to-end communication security with Transmission Control }</w:t>
      </w:r>
    </w:p>
    <w:p w14:paraId="7FB1F470"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responds by sending a SIP 200 (OK) accepting the establishment of the MCVideo private call, On-demand Automatic Commencement Mode applying End-to-end communication security with Transmission Control, </w:t>
      </w:r>
      <w:r w:rsidRPr="000975A9">
        <w:rPr>
          <w:bCs/>
          <w:noProof w:val="0"/>
        </w:rPr>
        <w:t>and</w:t>
      </w:r>
      <w:r w:rsidRPr="000975A9">
        <w:rPr>
          <w:noProof w:val="0"/>
        </w:rPr>
        <w:t xml:space="preserve"> notifies the user of the call establishment }</w:t>
      </w:r>
    </w:p>
    <w:p w14:paraId="68FB7176" w14:textId="77777777" w:rsidR="00F67D29" w:rsidRPr="000975A9" w:rsidRDefault="00F67D29" w:rsidP="00F67D29">
      <w:pPr>
        <w:pStyle w:val="PL"/>
        <w:rPr>
          <w:noProof w:val="0"/>
        </w:rPr>
      </w:pPr>
      <w:r w:rsidRPr="000975A9">
        <w:rPr>
          <w:noProof w:val="0"/>
        </w:rPr>
        <w:t xml:space="preserve">            }</w:t>
      </w:r>
    </w:p>
    <w:p w14:paraId="113CA7B1" w14:textId="77777777" w:rsidR="00F67D29" w:rsidRPr="000975A9" w:rsidRDefault="00F67D29" w:rsidP="00F67D29">
      <w:pPr>
        <w:pStyle w:val="PL"/>
        <w:rPr>
          <w:rFonts w:cs="Courier New"/>
          <w:noProof w:val="0"/>
          <w:szCs w:val="16"/>
        </w:rPr>
      </w:pPr>
    </w:p>
    <w:p w14:paraId="5EF9F363" w14:textId="77777777" w:rsidR="00F67D29" w:rsidRPr="000975A9" w:rsidRDefault="00F67D29" w:rsidP="00F67D29">
      <w:pPr>
        <w:pStyle w:val="H6"/>
      </w:pPr>
      <w:r w:rsidRPr="000975A9">
        <w:t>(2)</w:t>
      </w:r>
    </w:p>
    <w:p w14:paraId="35FAFEBF"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On-demand Automatic Commencement Mode private call with Transmission Control }</w:t>
      </w:r>
    </w:p>
    <w:p w14:paraId="790BC0CC"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52F04307"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engages in communication with the inviting MCVideo User }</w:t>
      </w:r>
    </w:p>
    <w:p w14:paraId="66483331"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7AE0BBDC" w14:textId="77777777" w:rsidR="00F67D29" w:rsidRPr="000975A9" w:rsidRDefault="00F67D29" w:rsidP="00F67D29">
      <w:pPr>
        <w:pStyle w:val="PL"/>
        <w:rPr>
          <w:noProof w:val="0"/>
        </w:rPr>
      </w:pPr>
      <w:r w:rsidRPr="000975A9">
        <w:rPr>
          <w:noProof w:val="0"/>
        </w:rPr>
        <w:t xml:space="preserve">            }</w:t>
      </w:r>
    </w:p>
    <w:p w14:paraId="1A93D7B1" w14:textId="77777777" w:rsidR="00F67D29" w:rsidRPr="000975A9" w:rsidRDefault="00F67D29" w:rsidP="00F67D29">
      <w:pPr>
        <w:pStyle w:val="PL"/>
        <w:rPr>
          <w:rFonts w:cs="Courier New"/>
          <w:noProof w:val="0"/>
          <w:szCs w:val="16"/>
        </w:rPr>
      </w:pPr>
    </w:p>
    <w:p w14:paraId="34C66304" w14:textId="77777777" w:rsidR="00F67D29" w:rsidRPr="000975A9" w:rsidRDefault="00F67D29" w:rsidP="00F67D29">
      <w:pPr>
        <w:pStyle w:val="H6"/>
      </w:pPr>
      <w:r w:rsidRPr="000975A9">
        <w:t>(3)</w:t>
      </w:r>
    </w:p>
    <w:p w14:paraId="39D14F65"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On-demand Automatic Commencement Mode private call with Transmission Control }</w:t>
      </w:r>
    </w:p>
    <w:p w14:paraId="2DDF9F59"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76F0E202"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receives a request for upgrade of the ongoing MCVideo private call to a MCVideo emergency private call with Transmission Control }</w:t>
      </w:r>
    </w:p>
    <w:p w14:paraId="121B6E46"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accepts the request and, upon sending SIP 200 (OK) message, considers the call as being upgraded to emergency private call (emergency private call state = "MEPC 3: emergency-pc-granted") </w:t>
      </w:r>
      <w:r w:rsidRPr="000975A9">
        <w:rPr>
          <w:b/>
          <w:bCs/>
          <w:noProof w:val="0"/>
        </w:rPr>
        <w:t>and</w:t>
      </w:r>
      <w:r w:rsidRPr="000975A9">
        <w:rPr>
          <w:noProof w:val="0"/>
        </w:rPr>
        <w:t xml:space="preserve"> notifies the MCVideo User of the upgraded call if pc_MCX_DisplayInfoEmergencyCall }</w:t>
      </w:r>
    </w:p>
    <w:p w14:paraId="41623D89" w14:textId="77777777" w:rsidR="00F67D29" w:rsidRPr="000975A9" w:rsidRDefault="00F67D29" w:rsidP="00F67D29">
      <w:pPr>
        <w:pStyle w:val="PL"/>
        <w:rPr>
          <w:noProof w:val="0"/>
        </w:rPr>
      </w:pPr>
      <w:r w:rsidRPr="000975A9">
        <w:rPr>
          <w:noProof w:val="0"/>
        </w:rPr>
        <w:t xml:space="preserve">            }</w:t>
      </w:r>
    </w:p>
    <w:p w14:paraId="70DF7CE5" w14:textId="77777777" w:rsidR="00F67D29" w:rsidRPr="000975A9" w:rsidRDefault="00F67D29" w:rsidP="00F67D29">
      <w:pPr>
        <w:pStyle w:val="PL"/>
        <w:rPr>
          <w:rFonts w:cs="Courier New"/>
          <w:noProof w:val="0"/>
          <w:szCs w:val="16"/>
        </w:rPr>
      </w:pPr>
    </w:p>
    <w:p w14:paraId="48C74C03" w14:textId="77777777" w:rsidR="00F67D29" w:rsidRPr="000975A9" w:rsidRDefault="00F67D29" w:rsidP="00F67D29">
      <w:pPr>
        <w:pStyle w:val="H6"/>
      </w:pPr>
      <w:r w:rsidRPr="000975A9">
        <w:t>(4)</w:t>
      </w:r>
    </w:p>
    <w:p w14:paraId="20BBDB72"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On-demand Automatic Commencement Mode private call with Transmission Control upgraded to an emergency private call }</w:t>
      </w:r>
    </w:p>
    <w:p w14:paraId="61DE5B69"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2A65B16C"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continues communication with the invited MCVideo User }</w:t>
      </w:r>
    </w:p>
    <w:p w14:paraId="1A5453C1"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301DCC96" w14:textId="77777777" w:rsidR="00F67D29" w:rsidRPr="000975A9" w:rsidRDefault="00F67D29" w:rsidP="00F67D29">
      <w:pPr>
        <w:pStyle w:val="PL"/>
        <w:rPr>
          <w:noProof w:val="0"/>
        </w:rPr>
      </w:pPr>
      <w:r w:rsidRPr="000975A9">
        <w:rPr>
          <w:noProof w:val="0"/>
        </w:rPr>
        <w:t xml:space="preserve">            }</w:t>
      </w:r>
    </w:p>
    <w:p w14:paraId="023E562F" w14:textId="77777777" w:rsidR="00F67D29" w:rsidRPr="000975A9" w:rsidRDefault="00F67D29" w:rsidP="00F67D29">
      <w:pPr>
        <w:pStyle w:val="PL"/>
        <w:rPr>
          <w:rFonts w:cs="Courier New"/>
          <w:noProof w:val="0"/>
          <w:szCs w:val="16"/>
        </w:rPr>
      </w:pPr>
    </w:p>
    <w:p w14:paraId="2C7D0BB0" w14:textId="77777777" w:rsidR="00F67D29" w:rsidRPr="000975A9" w:rsidRDefault="00F67D29" w:rsidP="00F67D29">
      <w:pPr>
        <w:pStyle w:val="H6"/>
      </w:pPr>
      <w:r w:rsidRPr="000975A9">
        <w:t>(5)</w:t>
      </w:r>
    </w:p>
    <w:p w14:paraId="543624C6"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On-demand Automatic Commencement Mode private call with Transmission Control that was upgraded to an emergency private call }</w:t>
      </w:r>
    </w:p>
    <w:p w14:paraId="3C2D9580"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3BCD139C"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receives a request to cancel the ongoing MCVideo emergency condition on a private call }</w:t>
      </w:r>
    </w:p>
    <w:p w14:paraId="457625C8"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accepts the request and after sending a SIP 200 (OK) response considers the emergency condition cancelled and the call being reverted back to MCVideo private call </w:t>
      </w:r>
      <w:r w:rsidRPr="000975A9">
        <w:rPr>
          <w:b/>
          <w:bCs/>
          <w:noProof w:val="0"/>
        </w:rPr>
        <w:t>and</w:t>
      </w:r>
      <w:r w:rsidRPr="000975A9">
        <w:rPr>
          <w:noProof w:val="0"/>
        </w:rPr>
        <w:t xml:space="preserve"> notifies the MCVideo User of the downgraded call, and respects Reception Control (Transmission }</w:t>
      </w:r>
    </w:p>
    <w:p w14:paraId="609448E3" w14:textId="77777777" w:rsidR="00F67D29" w:rsidRPr="000975A9" w:rsidRDefault="00F67D29" w:rsidP="00F67D29">
      <w:pPr>
        <w:pStyle w:val="PL"/>
        <w:rPr>
          <w:noProof w:val="0"/>
        </w:rPr>
      </w:pPr>
      <w:r w:rsidRPr="000975A9">
        <w:rPr>
          <w:noProof w:val="0"/>
        </w:rPr>
        <w:t xml:space="preserve">            }</w:t>
      </w:r>
    </w:p>
    <w:p w14:paraId="33BD2780" w14:textId="77777777" w:rsidR="00F67D29" w:rsidRPr="000975A9" w:rsidRDefault="00F67D29" w:rsidP="00F67D29">
      <w:pPr>
        <w:pStyle w:val="PL"/>
        <w:rPr>
          <w:rFonts w:cs="Courier New"/>
          <w:noProof w:val="0"/>
          <w:szCs w:val="16"/>
        </w:rPr>
      </w:pPr>
    </w:p>
    <w:p w14:paraId="7AA116B7" w14:textId="77777777" w:rsidR="00F67D29" w:rsidRPr="000975A9" w:rsidRDefault="00F67D29" w:rsidP="00F67D29">
      <w:pPr>
        <w:pStyle w:val="H6"/>
      </w:pPr>
      <w:r w:rsidRPr="000975A9">
        <w:t>(6)</w:t>
      </w:r>
    </w:p>
    <w:p w14:paraId="10F153AF"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On-demand Automatic Commencement Mode private call }</w:t>
      </w:r>
    </w:p>
    <w:p w14:paraId="152414F4"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244486D8"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to end the Private Call, the UE (MCVideo Client) sends a Transmission End Request message and, upon receiving a Transmission End Response from the SS (MCVideo Server) }</w:t>
      </w:r>
    </w:p>
    <w:p w14:paraId="73F5DAC4"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the UE (MCVideo Client) sends a SIP BYE request and the SS (MCVideo Server) responds with a SIP 200 (OK) and leaves the MCVideo  session }</w:t>
      </w:r>
    </w:p>
    <w:p w14:paraId="39D68A4A" w14:textId="77777777" w:rsidR="00F67D29" w:rsidRPr="000975A9" w:rsidRDefault="00F67D29" w:rsidP="00F67D29">
      <w:pPr>
        <w:pStyle w:val="PL"/>
        <w:rPr>
          <w:noProof w:val="0"/>
        </w:rPr>
      </w:pPr>
      <w:r w:rsidRPr="000975A9">
        <w:rPr>
          <w:noProof w:val="0"/>
        </w:rPr>
        <w:t xml:space="preserve">            }</w:t>
      </w:r>
    </w:p>
    <w:p w14:paraId="768400BC" w14:textId="77777777" w:rsidR="00F67D29" w:rsidRPr="000975A9" w:rsidRDefault="00F67D29" w:rsidP="00F67D29">
      <w:pPr>
        <w:pStyle w:val="PL"/>
        <w:rPr>
          <w:rFonts w:cs="Courier New"/>
          <w:noProof w:val="0"/>
          <w:szCs w:val="16"/>
        </w:rPr>
      </w:pPr>
    </w:p>
    <w:p w14:paraId="411D33EB" w14:textId="77777777" w:rsidR="00F67D29" w:rsidRPr="000975A9" w:rsidRDefault="00F67D29" w:rsidP="00F67D29">
      <w:pPr>
        <w:pStyle w:val="H6"/>
      </w:pPr>
      <w:bookmarkStart w:id="623" w:name="_Toc52787549"/>
      <w:bookmarkStart w:id="624" w:name="_Toc52787731"/>
      <w:bookmarkStart w:id="625" w:name="_Toc75906953"/>
      <w:bookmarkStart w:id="626" w:name="_Toc75907290"/>
      <w:r w:rsidRPr="000975A9">
        <w:t>6.2.2.2</w:t>
      </w:r>
      <w:r w:rsidRPr="000975A9">
        <w:tab/>
        <w:t>Conformance requirements</w:t>
      </w:r>
      <w:bookmarkEnd w:id="623"/>
      <w:bookmarkEnd w:id="624"/>
      <w:bookmarkEnd w:id="625"/>
      <w:bookmarkEnd w:id="626"/>
    </w:p>
    <w:p w14:paraId="185D8F85" w14:textId="77777777" w:rsidR="00F67D29" w:rsidRPr="000975A9" w:rsidRDefault="00F67D29" w:rsidP="00F67D29">
      <w:r w:rsidRPr="000975A9">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7B04A" w14:textId="77777777" w:rsidR="00F67D29" w:rsidRPr="000975A9" w:rsidRDefault="00F67D29" w:rsidP="00F67D29">
      <w:pPr>
        <w:spacing w:before="120"/>
      </w:pPr>
      <w:r w:rsidRPr="000975A9">
        <w:t>[TS 24.281, clause 10.2.2.2.1]</w:t>
      </w:r>
    </w:p>
    <w:p w14:paraId="3712F1F5" w14:textId="77777777" w:rsidR="00F67D29" w:rsidRPr="000975A9" w:rsidRDefault="00F67D29" w:rsidP="00F67D29">
      <w:pPr>
        <w:spacing w:before="120"/>
      </w:pPr>
      <w:r w:rsidRPr="000975A9">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CD90D22" w14:textId="77777777" w:rsidR="00F67D29" w:rsidRPr="000975A9" w:rsidRDefault="00F67D29" w:rsidP="00F67D29">
      <w:pPr>
        <w:spacing w:before="120"/>
      </w:pPr>
      <w:r w:rsidRPr="000975A9">
        <w:t>The MCVideo client:</w:t>
      </w:r>
    </w:p>
    <w:p w14:paraId="5DD9B5FB" w14:textId="77777777" w:rsidR="00F67D29" w:rsidRPr="000975A9" w:rsidRDefault="00F67D29" w:rsidP="00F67D29">
      <w:pPr>
        <w:pStyle w:val="B1"/>
      </w:pPr>
      <w:r w:rsidRPr="000975A9">
        <w:t>1)</w:t>
      </w:r>
      <w:r w:rsidRPr="000975A9">
        <w:tab/>
        <w:t>shall set the Request-URI of the SIP INVITE request to a public service identity of the participating MCVideo function serving the MCVideo user;</w:t>
      </w:r>
    </w:p>
    <w:p w14:paraId="042735EE" w14:textId="77777777" w:rsidR="00F67D29" w:rsidRPr="000975A9" w:rsidRDefault="00F67D29" w:rsidP="00F67D29">
      <w:pPr>
        <w:pStyle w:val="B1"/>
      </w:pPr>
      <w:r w:rsidRPr="000975A9">
        <w:t>2)</w:t>
      </w:r>
      <w:r w:rsidRPr="000975A9">
        <w:tab/>
        <w:t>may include a P-Preferred-Identity header field in the SIP INVITE request containing a public user identity as specified in 3GPP TS 24.229 [11];</w:t>
      </w:r>
    </w:p>
    <w:p w14:paraId="6F4C9378" w14:textId="77777777" w:rsidR="00F67D29" w:rsidRPr="000975A9" w:rsidRDefault="00F67D29" w:rsidP="00F67D29">
      <w:pPr>
        <w:pStyle w:val="B1"/>
      </w:pPr>
      <w:r w:rsidRPr="000975A9">
        <w:t>3)</w:t>
      </w:r>
      <w:r w:rsidRPr="000975A9">
        <w:tab/>
        <w:t>shall include the g.3gpp.mcvideo media feature tag and the g.3gpp.icsi-ref media feature tag with the value of "urn:urn-7:3gpp-service.ims.icsi.mcvideo" in the Contact header field of the SIP INVITE request according to IETF RFC 3840 [22];</w:t>
      </w:r>
    </w:p>
    <w:p w14:paraId="67C262A5" w14:textId="77777777" w:rsidR="00F67D29" w:rsidRPr="000975A9" w:rsidRDefault="00F67D29" w:rsidP="00F67D29">
      <w:pPr>
        <w:pStyle w:val="B1"/>
      </w:pPr>
      <w:r w:rsidRPr="000975A9">
        <w:t>4)</w:t>
      </w:r>
      <w:r w:rsidRPr="000975A9">
        <w:tab/>
        <w:t>shall include an Accept-Contact header field containing the g.3gpp.mcvideo media feature tag along with the "require" and "explicit" header field parameters according to IETF RFC 3841 [20];</w:t>
      </w:r>
    </w:p>
    <w:p w14:paraId="274F3E1E" w14:textId="77777777" w:rsidR="00F67D29" w:rsidRPr="000975A9" w:rsidRDefault="00F67D29" w:rsidP="00F67D29">
      <w:pPr>
        <w:pStyle w:val="B1"/>
      </w:pPr>
      <w:r w:rsidRPr="000975A9">
        <w:t>5)</w:t>
      </w:r>
      <w:r w:rsidRPr="000975A9">
        <w:tab/>
        <w:t>shall include the ICSI value "urn:urn-7:3gpp-service.ims.icsi.mcvideo" (coded as specified in 3GPP TS 24.229 [11]), in a P-Preferred-Service header field according to IETF RFC 6050 [14] in the SIP INVITE request;</w:t>
      </w:r>
    </w:p>
    <w:p w14:paraId="260EC723" w14:textId="77777777" w:rsidR="00F67D29" w:rsidRPr="000975A9" w:rsidRDefault="00F67D29" w:rsidP="00F67D29">
      <w:pPr>
        <w:pStyle w:val="B1"/>
      </w:pPr>
      <w:r w:rsidRPr="000975A9">
        <w:t>6)</w:t>
      </w:r>
      <w:r w:rsidRPr="000975A9">
        <w:tab/>
        <w:t>shall include an Accept-Contact header field with the media feature tag g.3gpp.icsi-ref contain with the value of "urn:urn-7:3gpp-service.ims.icsi.mcvideo" along with parameters "require" and "explicit" according to IETF RFC 3841 [20];</w:t>
      </w:r>
    </w:p>
    <w:p w14:paraId="1FFA5312" w14:textId="77777777" w:rsidR="00F67D29" w:rsidRPr="000975A9" w:rsidRDefault="00F67D29" w:rsidP="00F67D29">
      <w:pPr>
        <w:pStyle w:val="B1"/>
      </w:pPr>
      <w:r w:rsidRPr="000975A9">
        <w:t>7)</w:t>
      </w:r>
      <w:r w:rsidRPr="000975A9">
        <w:tab/>
        <w:t>for the establishment of a private call shall insert in the SIP INVITE request a MIME resource-lists body with the MCVideo ID of the invited MCVideo user, according to rules and procedures of IETF RFC 5366 [37];</w:t>
      </w:r>
    </w:p>
    <w:p w14:paraId="6151ACB5" w14:textId="77777777" w:rsidR="00F67D29" w:rsidRPr="000975A9" w:rsidRDefault="00F67D29" w:rsidP="00F67D29">
      <w:pPr>
        <w:pStyle w:val="B1"/>
      </w:pPr>
      <w:r w:rsidRPr="000975A9">
        <w:t>8)</w:t>
      </w:r>
      <w:r w:rsidRPr="000975A9">
        <w:tab/>
        <w:t>if an end-to-end security context needs to be established and if the MCVideo user is initiating a private call then:</w:t>
      </w:r>
    </w:p>
    <w:p w14:paraId="155B8D6C" w14:textId="77777777" w:rsidR="00F67D29" w:rsidRPr="000975A9" w:rsidRDefault="00F67D29" w:rsidP="00F67D29">
      <w:pPr>
        <w:pStyle w:val="B2"/>
      </w:pPr>
      <w:r w:rsidRPr="000975A9">
        <w:t>a)</w:t>
      </w:r>
      <w:r w:rsidRPr="000975A9">
        <w:tab/>
        <w:t>if necessary, shall instruct the key management client to request keying material from the key management server as described in 3GPP TS 33.180 [8];</w:t>
      </w:r>
    </w:p>
    <w:p w14:paraId="744D30C3" w14:textId="77777777" w:rsidR="00F67D29" w:rsidRPr="000975A9" w:rsidRDefault="00F67D29" w:rsidP="00F67D29">
      <w:pPr>
        <w:pStyle w:val="B2"/>
      </w:pPr>
      <w:r w:rsidRPr="000975A9">
        <w:t>b)</w:t>
      </w:r>
      <w:r w:rsidRPr="000975A9">
        <w:tab/>
        <w:t>shall use the keying material to generate a PCK as described in 3GPP TS 33.180 [8];</w:t>
      </w:r>
    </w:p>
    <w:p w14:paraId="5054A273" w14:textId="77777777" w:rsidR="00F67D29" w:rsidRPr="000975A9" w:rsidRDefault="00F67D29" w:rsidP="00F67D29">
      <w:pPr>
        <w:pStyle w:val="B2"/>
      </w:pPr>
      <w:r w:rsidRPr="000975A9">
        <w:t>c)</w:t>
      </w:r>
      <w:r w:rsidRPr="000975A9">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59E8E81F" w14:textId="77777777" w:rsidR="00F67D29" w:rsidRPr="000975A9" w:rsidRDefault="00F67D29" w:rsidP="00F67D29">
      <w:pPr>
        <w:pStyle w:val="B2"/>
      </w:pPr>
      <w:r w:rsidRPr="000975A9">
        <w:lastRenderedPageBreak/>
        <w:t>d)</w:t>
      </w:r>
      <w:r w:rsidRPr="000975A9">
        <w:tab/>
        <w:t>shall encrypt the PCK to a UID associated to the MCVideo client using the MCVideo ID and KMS URI of the invited user as determined by the procedures of subclause 6.2.8.3.9 and a time related parameter as described in 3GPP TS 33.180 [8];</w:t>
      </w:r>
    </w:p>
    <w:p w14:paraId="571DDF00" w14:textId="77777777" w:rsidR="00F67D29" w:rsidRPr="000975A9" w:rsidRDefault="00F67D29" w:rsidP="00F67D29">
      <w:pPr>
        <w:pStyle w:val="B2"/>
      </w:pPr>
      <w:r w:rsidRPr="000975A9">
        <w:t>e)</w:t>
      </w:r>
      <w:r w:rsidRPr="000975A9">
        <w:tab/>
        <w:t>shall generate a MIKEY-SAKKE I_MESSAGE using the encapsulated PCK and PCK-ID as specified in 3GPP TS 33.180 [8]; and</w:t>
      </w:r>
    </w:p>
    <w:p w14:paraId="3000F8DD" w14:textId="77777777" w:rsidR="00F67D29" w:rsidRPr="000975A9" w:rsidRDefault="00F67D29" w:rsidP="00F67D29">
      <w:pPr>
        <w:pStyle w:val="B2"/>
      </w:pPr>
      <w:r w:rsidRPr="000975A9">
        <w:t>g)</w:t>
      </w:r>
      <w:r w:rsidRPr="000975A9">
        <w:tab/>
        <w:t>shall add the MCVideo ID of the originating MCVideo to the initiator field (IDRi) of the I_MESSAGE as described in 3GPP TS 33.180 [8]; and</w:t>
      </w:r>
    </w:p>
    <w:p w14:paraId="30580569" w14:textId="77777777" w:rsidR="00F67D29" w:rsidRPr="000975A9" w:rsidRDefault="00F67D29" w:rsidP="00F67D29">
      <w:pPr>
        <w:pStyle w:val="B2"/>
      </w:pPr>
      <w:r w:rsidRPr="000975A9">
        <w:t>f)</w:t>
      </w:r>
      <w:r w:rsidRPr="000975A9">
        <w:tab/>
        <w:t>shall sign the MIKEY-SAKKE I_MESSAGE using the originating MCVideo user's signing key provided in the keying material together with a time related parameter, and add this to the MIKEY-SAKKE payload, as described in 3GPP TS 33.180 [8].</w:t>
      </w:r>
    </w:p>
    <w:p w14:paraId="3BD45FCB" w14:textId="77777777" w:rsidR="00F67D29" w:rsidRPr="000975A9" w:rsidRDefault="00F67D29" w:rsidP="00F67D29">
      <w:pPr>
        <w:pStyle w:val="B1"/>
      </w:pPr>
      <w:r w:rsidRPr="000975A9">
        <w:t>9)</w:t>
      </w:r>
      <w:r w:rsidRPr="000975A9">
        <w:tab/>
        <w:t>shall include an SDP offer according to 3GPP TS 24.229 [11] with the clarification given in subclause 6.2.1 and with a media stream of the offered media-transmission control entity;</w:t>
      </w:r>
    </w:p>
    <w:p w14:paraId="5D6BAFA2" w14:textId="77777777" w:rsidR="00F67D29" w:rsidRPr="000975A9" w:rsidRDefault="00F67D29" w:rsidP="00F67D29">
      <w:pPr>
        <w:pStyle w:val="B1"/>
      </w:pPr>
      <w:r w:rsidRPr="000975A9">
        <w:t>10)</w:t>
      </w:r>
      <w:r w:rsidRPr="000975A9">
        <w:tab/>
        <w:t>if implicit transmission control is required, shall comply with the conditions specified in subclause 6.4;</w:t>
      </w:r>
    </w:p>
    <w:p w14:paraId="073DBF3C" w14:textId="77777777" w:rsidR="00F67D29" w:rsidRPr="000975A9" w:rsidRDefault="00F67D29" w:rsidP="00F67D29">
      <w:pPr>
        <w:pStyle w:val="B1"/>
      </w:pPr>
      <w:r w:rsidRPr="000975A9">
        <w:t>11)</w:t>
      </w:r>
      <w:r w:rsidRPr="000975A9">
        <w:tab/>
        <w:t>if the MCVideo user is initiating a private call then:</w:t>
      </w:r>
    </w:p>
    <w:p w14:paraId="66DE0B0E" w14:textId="77777777" w:rsidR="00F67D29" w:rsidRPr="000975A9" w:rsidRDefault="00F67D29" w:rsidP="00F67D29">
      <w:pPr>
        <w:pStyle w:val="B2"/>
      </w:pPr>
      <w:r w:rsidRPr="000975A9">
        <w:t>a)</w:t>
      </w:r>
      <w:r w:rsidRPr="000975A9">
        <w:tab/>
        <w:t>if force of automatic commencement mode at the invited MCVideo client is requested by the MCVideo user, shall include in the SIP INVITE request a Priv-Answer-Mode header field with the value "Auto" according to the rules and procedures of IETF RFC 5373 [27];</w:t>
      </w:r>
    </w:p>
    <w:p w14:paraId="6F5B0302" w14:textId="77777777" w:rsidR="00F67D29" w:rsidRPr="000975A9" w:rsidRDefault="00F67D29" w:rsidP="00F67D29">
      <w:pPr>
        <w:pStyle w:val="B2"/>
      </w:pPr>
      <w:r w:rsidRPr="000975A9">
        <w:t>b)</w:t>
      </w:r>
      <w:r w:rsidRPr="000975A9">
        <w:tab/>
        <w:t>if force of automatic commencement mode at the invited MCVideo client is not requested by the MCVideo user and:</w:t>
      </w:r>
    </w:p>
    <w:p w14:paraId="118F4549" w14:textId="77777777" w:rsidR="00F67D29" w:rsidRPr="000975A9" w:rsidRDefault="00F67D29" w:rsidP="00F67D29">
      <w:pPr>
        <w:pStyle w:val="B3"/>
      </w:pPr>
      <w:r w:rsidRPr="000975A9">
        <w:t>i)</w:t>
      </w:r>
      <w:r w:rsidRPr="000975A9">
        <w:tab/>
        <w:t>if automatic commencement mode at the invited MCVideo client is requested by the MCVideo user, shall include in the SIP INVITE request an Answer-Mode header field with the value "Auto" according to the rules and procedures of IETF RFC 5373 [27]; and</w:t>
      </w:r>
    </w:p>
    <w:p w14:paraId="4061C82D" w14:textId="77777777" w:rsidR="00F67D29" w:rsidRPr="000975A9" w:rsidRDefault="00F67D29" w:rsidP="00F67D29">
      <w:pPr>
        <w:pStyle w:val="B3"/>
      </w:pPr>
      <w:r w:rsidRPr="000975A9">
        <w:t>ii)</w:t>
      </w:r>
      <w:r w:rsidRPr="000975A9">
        <w:tab/>
        <w:t>if manual commencement mode at the invited MCVideo client is requested by the MCVideo user, shall include in the SIP INVITE request an Answer-Mode header field with the value "Manual" according to the rules and procedures of IETF RFC 5373 [27]; and</w:t>
      </w:r>
    </w:p>
    <w:p w14:paraId="02494B35" w14:textId="77777777" w:rsidR="00F67D29" w:rsidRPr="000975A9" w:rsidRDefault="00F67D29" w:rsidP="00F67D29">
      <w:pPr>
        <w:pStyle w:val="B2"/>
      </w:pPr>
      <w:r w:rsidRPr="000975A9">
        <w:t>c)</w:t>
      </w:r>
      <w:r w:rsidRPr="000975A9">
        <w:tab/>
        <w:t>shall contain an application/vnd.3gpp.mcvideo-info+xml MIME body with the &lt;mcvideoinfo&gt; element containing the &lt;mcvideo-Params&gt; element with the &lt;session-type&gt; element set to a value of "private";</w:t>
      </w:r>
    </w:p>
    <w:p w14:paraId="50D6D019" w14:textId="77777777" w:rsidR="00F67D29" w:rsidRPr="000975A9" w:rsidRDefault="00F67D29" w:rsidP="00F67D29">
      <w:pPr>
        <w:pStyle w:val="B1"/>
      </w:pPr>
      <w:r w:rsidRPr="000975A9">
        <w:t>12)</w:t>
      </w:r>
      <w:r w:rsidRPr="000975A9">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BFA307D" w14:textId="77777777" w:rsidR="00F67D29" w:rsidRPr="000975A9" w:rsidRDefault="00F67D29" w:rsidP="00F67D29">
      <w:pPr>
        <w:pStyle w:val="B1"/>
      </w:pPr>
      <w:r w:rsidRPr="000975A9">
        <w:t>13)</w:t>
      </w:r>
      <w:r w:rsidRPr="000975A9">
        <w:tab/>
        <w:t>shall send SIP INVITE request towards the MCVideo server according to 3GPP TS 24.229 [11].</w:t>
      </w:r>
    </w:p>
    <w:p w14:paraId="28232159" w14:textId="77777777" w:rsidR="00F67D29" w:rsidRPr="000975A9" w:rsidRDefault="00F67D29" w:rsidP="00F67D29">
      <w:r w:rsidRPr="000975A9">
        <w:t>Upon receiving a SIP 183(Session Progress) response to the SIP INVITE request the MCVideo client:</w:t>
      </w:r>
    </w:p>
    <w:p w14:paraId="66C3296C" w14:textId="77777777" w:rsidR="00F67D29" w:rsidRPr="000975A9" w:rsidRDefault="00F67D29" w:rsidP="00F67D29">
      <w:pPr>
        <w:pStyle w:val="B1"/>
      </w:pPr>
      <w:r w:rsidRPr="000975A9">
        <w:t>1)</w:t>
      </w:r>
      <w:r w:rsidRPr="000975A9">
        <w:tab/>
        <w:t>may indicate the progress of the session establishment to the inviting MCVideo user.</w:t>
      </w:r>
    </w:p>
    <w:p w14:paraId="6819091F" w14:textId="77777777" w:rsidR="00F67D29" w:rsidRPr="000975A9" w:rsidRDefault="00F67D29" w:rsidP="00F67D29">
      <w:r w:rsidRPr="000975A9">
        <w:t>Upon receiving a SIP 200 (OK) response to the SIP INVITE request the MCVideo client:</w:t>
      </w:r>
    </w:p>
    <w:p w14:paraId="237FD1E4" w14:textId="77777777" w:rsidR="00F67D29" w:rsidRPr="000975A9" w:rsidRDefault="00F67D29" w:rsidP="00F67D29">
      <w:pPr>
        <w:pStyle w:val="B1"/>
      </w:pPr>
      <w:r w:rsidRPr="000975A9">
        <w:t>1)</w:t>
      </w:r>
      <w:r w:rsidRPr="000975A9">
        <w:tab/>
        <w:t xml:space="preserve">shall interact with the media plane as specified in 3GPP TS 24.581 [5]; </w:t>
      </w:r>
    </w:p>
    <w:p w14:paraId="79A3D351" w14:textId="77777777" w:rsidR="00F67D29" w:rsidRPr="000975A9" w:rsidRDefault="00F67D29" w:rsidP="00F67D29">
      <w:pPr>
        <w:pStyle w:val="B1"/>
      </w:pPr>
      <w:r w:rsidRPr="000975A9">
        <w:t>2)</w:t>
      </w:r>
      <w:r w:rsidRPr="000975A9">
        <w:tab/>
        <w:t>if the MCVideo emergency private call state is set to "MVEPC 2: emergency-pc-requested" or "MVEPC 3: emergency-pc-granted", shall perform the actions specified in subclause 6.2.8.3.4; and</w:t>
      </w:r>
    </w:p>
    <w:p w14:paraId="1CEED32C" w14:textId="77777777" w:rsidR="00F67D29" w:rsidRPr="000975A9" w:rsidRDefault="00F67D29" w:rsidP="00F67D29">
      <w:pPr>
        <w:pStyle w:val="B1"/>
        <w:rPr>
          <w:rFonts w:eastAsia="Malgun Gothic"/>
        </w:rPr>
      </w:pPr>
      <w:r w:rsidRPr="000975A9">
        <w:t>3)</w:t>
      </w:r>
      <w:r w:rsidRPr="000975A9">
        <w:tab/>
        <w:t>shall notify the user that the call has been successfully established.</w:t>
      </w:r>
    </w:p>
    <w:p w14:paraId="1128057F" w14:textId="77777777" w:rsidR="00F67D29" w:rsidRPr="000975A9" w:rsidRDefault="00F67D29" w:rsidP="00F67D29">
      <w:pPr>
        <w:rPr>
          <w:rFonts w:eastAsia="Calibri"/>
        </w:rPr>
      </w:pPr>
      <w:r w:rsidRPr="000975A9">
        <w:t>On receiving a SIP 4xx response, a SIP 5xx response or a SIP 6xx response to the SIP INVITE request:</w:t>
      </w:r>
    </w:p>
    <w:p w14:paraId="476789B1" w14:textId="77777777" w:rsidR="00F67D29" w:rsidRPr="000975A9" w:rsidRDefault="00F67D29" w:rsidP="00F67D29">
      <w:pPr>
        <w:pStyle w:val="B1"/>
      </w:pPr>
      <w:r w:rsidRPr="000975A9">
        <w:t>1)</w:t>
      </w:r>
      <w:r w:rsidRPr="000975A9">
        <w:tab/>
        <w:t>if the MCVideo emergency private call state is set to "MVEPC 2: emergency-pc-requested"; or</w:t>
      </w:r>
    </w:p>
    <w:p w14:paraId="6A1A19C0" w14:textId="77777777" w:rsidR="00F67D29" w:rsidRPr="000975A9" w:rsidRDefault="00F67D29" w:rsidP="00F67D29">
      <w:pPr>
        <w:pStyle w:val="B1"/>
      </w:pPr>
      <w:r w:rsidRPr="000975A9">
        <w:t>2)</w:t>
      </w:r>
      <w:r w:rsidRPr="000975A9">
        <w:tab/>
        <w:t>if the MCVideo emergency private call state is set to "MVEPC 3: emergency-pc-granted";</w:t>
      </w:r>
    </w:p>
    <w:p w14:paraId="065ABB69" w14:textId="77777777" w:rsidR="00F67D29" w:rsidRPr="000975A9" w:rsidRDefault="00F67D29" w:rsidP="00F67D29">
      <w:pPr>
        <w:pStyle w:val="B1"/>
      </w:pPr>
      <w:r w:rsidRPr="000975A9">
        <w:t>the MCVideo client shall perform the actions specified in subclause 6.2.8.3.5.</w:t>
      </w:r>
    </w:p>
    <w:p w14:paraId="61D46AC2" w14:textId="77777777" w:rsidR="00F67D29" w:rsidRPr="000975A9" w:rsidRDefault="00F67D29" w:rsidP="00F67D29">
      <w:r w:rsidRPr="000975A9">
        <w:rPr>
          <w:rFonts w:eastAsia="SimSun"/>
        </w:rPr>
        <w:lastRenderedPageBreak/>
        <w:t xml:space="preserve">On receiving a </w:t>
      </w:r>
      <w:r w:rsidRPr="000975A9">
        <w:t xml:space="preserve">SIP INFO request where </w:t>
      </w:r>
      <w:r w:rsidRPr="000975A9">
        <w:rPr>
          <w:rFonts w:eastAsia="SimSun"/>
        </w:rPr>
        <w:t xml:space="preserve">the Request-URI contains an MCVideo session ID identifying an ongoing session, </w:t>
      </w:r>
      <w:r w:rsidRPr="000975A9">
        <w:t>the MCVideo client shall follow the actions specified in subclause 6.2.8.3.7.</w:t>
      </w:r>
    </w:p>
    <w:p w14:paraId="2D10767C" w14:textId="77777777" w:rsidR="00F67D29" w:rsidRPr="000975A9" w:rsidRDefault="00F67D29" w:rsidP="00F67D29">
      <w:r w:rsidRPr="000975A9">
        <w:t>[TS 24.281, clause 10.2.2.2.2]</w:t>
      </w:r>
    </w:p>
    <w:p w14:paraId="6B9E3D00" w14:textId="77777777" w:rsidR="00F67D29" w:rsidRPr="000975A9" w:rsidRDefault="00F67D29" w:rsidP="00F67D29">
      <w:r w:rsidRPr="000975A9">
        <w:t>Upon receipt of an initial SIP INVITE request, the MCVideo client shall follow the procedures for termination of multimedia sessions in the IM CN subsystem as specified in 3GPP TS 24.229 [11] with the clarifications below.</w:t>
      </w:r>
    </w:p>
    <w:p w14:paraId="30970D8E" w14:textId="77777777" w:rsidR="00F67D29" w:rsidRPr="000975A9" w:rsidRDefault="00F67D29" w:rsidP="00F67D29">
      <w:r w:rsidRPr="000975A9">
        <w:t>The MCVideo client:</w:t>
      </w:r>
    </w:p>
    <w:p w14:paraId="2DEFD16F" w14:textId="77777777" w:rsidR="00F67D29" w:rsidRPr="000975A9" w:rsidRDefault="00F67D29" w:rsidP="00F67D29">
      <w:pPr>
        <w:pStyle w:val="B1"/>
      </w:pPr>
      <w:r w:rsidRPr="000975A9">
        <w:t>1)</w:t>
      </w:r>
      <w:r w:rsidRPr="000975A9">
        <w:tab/>
        <w:t>may reject the SIP INVITE request if any of the following conditions are met:</w:t>
      </w:r>
    </w:p>
    <w:p w14:paraId="644268C9" w14:textId="77777777" w:rsidR="00F67D29" w:rsidRPr="000975A9" w:rsidRDefault="00F67D29" w:rsidP="00F67D29">
      <w:pPr>
        <w:pStyle w:val="B2"/>
      </w:pPr>
      <w:r w:rsidRPr="000975A9">
        <w:t>a)</w:t>
      </w:r>
      <w:r w:rsidRPr="000975A9">
        <w:tab/>
        <w:t>MCVideo client is already occupied in another session and the number of simultaneous sessions exceeds &lt;MaxCall&gt;, the maximum simultaneous MCVideo session for private call, as specified in TS 24.484 [25];</w:t>
      </w:r>
    </w:p>
    <w:p w14:paraId="62BAE293" w14:textId="77777777" w:rsidR="00F67D29" w:rsidRPr="000975A9" w:rsidRDefault="00F67D29" w:rsidP="00F67D29">
      <w:pPr>
        <w:pStyle w:val="B2"/>
      </w:pPr>
      <w:r w:rsidRPr="000975A9">
        <w:t>b)</w:t>
      </w:r>
      <w:r w:rsidRPr="000975A9">
        <w:tab/>
        <w:t>MCVideo client does not have enough resources to handle the call; or</w:t>
      </w:r>
    </w:p>
    <w:p w14:paraId="36930F66" w14:textId="77777777" w:rsidR="00F67D29" w:rsidRPr="000975A9" w:rsidRDefault="00F67D29" w:rsidP="00F67D29">
      <w:pPr>
        <w:pStyle w:val="B2"/>
      </w:pPr>
      <w:r w:rsidRPr="000975A9">
        <w:t>c)</w:t>
      </w:r>
      <w:r w:rsidRPr="000975A9">
        <w:tab/>
        <w:t>any other reason outside the scope of this specification;</w:t>
      </w:r>
    </w:p>
    <w:p w14:paraId="42C28868" w14:textId="77777777" w:rsidR="00F67D29" w:rsidRPr="000975A9" w:rsidRDefault="00F67D29" w:rsidP="00F67D29">
      <w:pPr>
        <w:pStyle w:val="B2"/>
      </w:pPr>
      <w:r w:rsidRPr="000975A9">
        <w:t>otherwise, continue with the rest of the steps.</w:t>
      </w:r>
    </w:p>
    <w:p w14:paraId="3BF7DB24" w14:textId="77777777" w:rsidR="00F67D29" w:rsidRPr="000975A9" w:rsidRDefault="00F67D29" w:rsidP="00F67D29">
      <w:pPr>
        <w:pStyle w:val="NO"/>
      </w:pPr>
      <w:r w:rsidRPr="000975A9">
        <w:t>NOTE 1:</w:t>
      </w:r>
      <w:r w:rsidRPr="000975A9">
        <w:tab/>
        <w:t>If the SIP INVITE request contains an application/vnd.3gpp.mcvideo-info+xml MIME body with the &lt;emergency-ind&gt; element set to a value of "true", the participating MCVideo function can choose to accept the request.</w:t>
      </w:r>
    </w:p>
    <w:p w14:paraId="2E9EDA5B" w14:textId="77777777" w:rsidR="00F67D29" w:rsidRPr="000975A9" w:rsidRDefault="00F67D29" w:rsidP="00F67D29">
      <w:pPr>
        <w:pStyle w:val="B1"/>
      </w:pPr>
      <w:r w:rsidRPr="000975A9">
        <w:t>2)</w:t>
      </w:r>
      <w:r w:rsidRPr="000975A9">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1F2BAC94" w14:textId="77777777" w:rsidR="00F67D29" w:rsidRPr="000975A9" w:rsidRDefault="00F67D29" w:rsidP="00F67D29">
      <w:pPr>
        <w:pStyle w:val="B1"/>
      </w:pPr>
      <w:r w:rsidRPr="000975A9">
        <w:t>3)</w:t>
      </w:r>
      <w:r w:rsidRPr="000975A9">
        <w:tab/>
        <w:t>if the SIP INVITE request contains an application/vnd.3gpp.mcvideo-info+xml MIME body with the &lt;mcvideoinfo&gt; element containing the &lt;mcvideo-Params&gt; element with the &lt;emergency-ind&gt; element set to a value of "true":</w:t>
      </w:r>
    </w:p>
    <w:p w14:paraId="6988633C" w14:textId="77777777" w:rsidR="00F67D29" w:rsidRPr="000975A9" w:rsidRDefault="00F67D29" w:rsidP="00F67D29">
      <w:pPr>
        <w:pStyle w:val="B2"/>
      </w:pPr>
      <w:r w:rsidRPr="000975A9">
        <w:t>a)</w:t>
      </w:r>
      <w:r w:rsidRPr="000975A9">
        <w:tab/>
        <w:t>should display to the MCVideo user an indication that this is a SIP INVITE request for an MCVideo emergency private call and:</w:t>
      </w:r>
    </w:p>
    <w:p w14:paraId="3053DADA" w14:textId="77777777" w:rsidR="00F67D29" w:rsidRPr="000975A9" w:rsidRDefault="00F67D29" w:rsidP="00F67D29">
      <w:pPr>
        <w:pStyle w:val="B3"/>
      </w:pPr>
      <w:r w:rsidRPr="000975A9">
        <w:t>i)</w:t>
      </w:r>
      <w:r w:rsidRPr="000975A9">
        <w:tab/>
        <w:t>should display the MCVideo ID of the originator of the MCVideo emergency private call contained in the &lt;mcvideo-calling-user-id&gt; element of the application/vnd.3gpp.mcvideo-info+xml MIME body; and</w:t>
      </w:r>
    </w:p>
    <w:p w14:paraId="1BFF9FCF" w14:textId="77777777" w:rsidR="00F67D29" w:rsidRPr="000975A9" w:rsidRDefault="00F67D29" w:rsidP="00F67D29">
      <w:pPr>
        <w:pStyle w:val="B3"/>
      </w:pPr>
      <w:r w:rsidRPr="000975A9">
        <w:t>ii)</w:t>
      </w:r>
      <w:r w:rsidRPr="000975A9">
        <w:tab/>
        <w:t>if the &lt;alert-ind&gt; element is set to "true", should display to the MCVideo user an indication of the MCVideo emergency alert and associated information; and</w:t>
      </w:r>
    </w:p>
    <w:p w14:paraId="38A28E08" w14:textId="77777777" w:rsidR="00F67D29" w:rsidRPr="000975A9" w:rsidRDefault="00F67D29" w:rsidP="00F67D29">
      <w:pPr>
        <w:pStyle w:val="B2"/>
      </w:pPr>
      <w:r w:rsidRPr="000975A9">
        <w:t>b)</w:t>
      </w:r>
      <w:r w:rsidRPr="000975A9">
        <w:tab/>
        <w:t>shall set the MCVideo emergency private priority state to "MVEPP 2: in-progress" for this private call;</w:t>
      </w:r>
    </w:p>
    <w:p w14:paraId="4F2FADD6" w14:textId="77777777" w:rsidR="00F67D29" w:rsidRPr="000975A9" w:rsidRDefault="00F67D29" w:rsidP="00F67D29">
      <w:pPr>
        <w:pStyle w:val="B1"/>
      </w:pPr>
      <w:r w:rsidRPr="000975A9">
        <w:t>4)</w:t>
      </w:r>
      <w:r w:rsidRPr="000975A9">
        <w:tab/>
        <w:t>if the SDP offer of the SIP INVITE request contains an "a=key-mgmt" attribute field with a "mikey" attribute value containing a MIKEY-SAKKE I_MESSAGE:</w:t>
      </w:r>
    </w:p>
    <w:p w14:paraId="732CB7EA" w14:textId="77777777" w:rsidR="00F67D29" w:rsidRPr="000975A9" w:rsidRDefault="00F67D29" w:rsidP="00F67D29">
      <w:pPr>
        <w:pStyle w:val="B2"/>
      </w:pPr>
      <w:r w:rsidRPr="000975A9">
        <w:t>a)</w:t>
      </w:r>
      <w:r w:rsidRPr="000975A9">
        <w:tab/>
        <w:t>shall extract the MCVideo ID of the originating MCVideo client from the initiator field (IDRi) of the I_MESSAGE as described in 3GPP TS 33.180 [8];</w:t>
      </w:r>
    </w:p>
    <w:p w14:paraId="15988FA9" w14:textId="77777777" w:rsidR="00F67D29" w:rsidRPr="000975A9" w:rsidRDefault="00F67D29" w:rsidP="00F67D29">
      <w:pPr>
        <w:pStyle w:val="B2"/>
      </w:pPr>
      <w:r w:rsidRPr="000975A9">
        <w:t>b)</w:t>
      </w:r>
      <w:r w:rsidRPr="000975A9">
        <w:tab/>
        <w:t>shall convert the MCVideo ID to a UID as described in 3GPP TS 33.180 [8];</w:t>
      </w:r>
    </w:p>
    <w:p w14:paraId="18CBFF6B" w14:textId="77777777" w:rsidR="00F67D29" w:rsidRPr="000975A9" w:rsidRDefault="00F67D29" w:rsidP="00F67D29">
      <w:pPr>
        <w:pStyle w:val="B2"/>
      </w:pPr>
      <w:r w:rsidRPr="000975A9">
        <w:t>c)</w:t>
      </w:r>
      <w:r w:rsidRPr="000975A9">
        <w:tab/>
        <w:t>shall use the UID to validate the signature of the MIKEY-SAKKE I_MESSAGE as described in 3GPP TS 33.180 [8];</w:t>
      </w:r>
    </w:p>
    <w:p w14:paraId="6512681D" w14:textId="77777777" w:rsidR="00F67D29" w:rsidRPr="000975A9" w:rsidRDefault="00F67D29" w:rsidP="00F67D29">
      <w:pPr>
        <w:pStyle w:val="B2"/>
      </w:pPr>
      <w:r w:rsidRPr="000975A9">
        <w:t>d)</w:t>
      </w:r>
      <w:r w:rsidRPr="000975A9">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E30FBE0" w14:textId="77777777" w:rsidR="00F67D29" w:rsidRPr="000975A9" w:rsidRDefault="00F67D29" w:rsidP="00F67D29">
      <w:pPr>
        <w:pStyle w:val="B2"/>
      </w:pPr>
      <w:r w:rsidRPr="000975A9">
        <w:t>e)</w:t>
      </w:r>
      <w:r w:rsidRPr="000975A9">
        <w:tab/>
        <w:t>if the signature of the MIKEY-SAKKE I_MESSAGE was successfully validated:</w:t>
      </w:r>
    </w:p>
    <w:p w14:paraId="083B83F7" w14:textId="77777777" w:rsidR="00F67D29" w:rsidRPr="000975A9" w:rsidRDefault="00F67D29" w:rsidP="00F67D29">
      <w:pPr>
        <w:pStyle w:val="B3"/>
      </w:pPr>
      <w:r w:rsidRPr="000975A9">
        <w:t>i)</w:t>
      </w:r>
      <w:r w:rsidRPr="000975A9">
        <w:tab/>
        <w:t>shall extract and decrypt the encapsulated PCK using the terminating user's (KMS provisioned) UID key as described in 3GPP TS 33.180 [8]; and</w:t>
      </w:r>
    </w:p>
    <w:p w14:paraId="6E42480F" w14:textId="77777777" w:rsidR="00F67D29" w:rsidRPr="000975A9" w:rsidRDefault="00F67D29" w:rsidP="00F67D29">
      <w:pPr>
        <w:pStyle w:val="B3"/>
      </w:pPr>
      <w:r w:rsidRPr="000975A9">
        <w:lastRenderedPageBreak/>
        <w:t>ii)</w:t>
      </w:r>
      <w:r w:rsidRPr="000975A9">
        <w:tab/>
        <w:t>shall extract the PCK-ID, from the payload as specified in 3GPP TS 33.180 [8];</w:t>
      </w:r>
    </w:p>
    <w:p w14:paraId="7FD36387" w14:textId="77777777" w:rsidR="00F67D29" w:rsidRPr="000975A9" w:rsidRDefault="00F67D29" w:rsidP="00F67D29">
      <w:pPr>
        <w:pStyle w:val="NO"/>
      </w:pPr>
      <w:r w:rsidRPr="000975A9">
        <w:t>NOTE 2:</w:t>
      </w:r>
      <w:r w:rsidRPr="000975A9">
        <w:tab/>
        <w:t>With the PCK successfully shared between the originating MCVideo client and the terminating MCVideo client, both clients are able to use SRTP/SRTCP to create an end-to-end secure session.</w:t>
      </w:r>
    </w:p>
    <w:p w14:paraId="6B9E2A73" w14:textId="77777777" w:rsidR="00F67D29" w:rsidRPr="000975A9" w:rsidRDefault="00F67D29" w:rsidP="00F67D29">
      <w:pPr>
        <w:pStyle w:val="B1"/>
      </w:pPr>
      <w:r w:rsidRPr="000975A9">
        <w:t>5)</w:t>
      </w:r>
      <w:r w:rsidRPr="000975A9">
        <w:tab/>
        <w:t>may check if a Resource-Priority header field is included in the incoming SIP INVITE request and may perform further actions outside the scope of this specification to act upon an included Resource-Priority header field as specified in 3GPP TS 24.229 [11];</w:t>
      </w:r>
    </w:p>
    <w:p w14:paraId="2DCF7A16" w14:textId="77777777" w:rsidR="00F67D29" w:rsidRPr="000975A9" w:rsidRDefault="00F67D29" w:rsidP="00F67D29">
      <w:pPr>
        <w:pStyle w:val="B1"/>
      </w:pPr>
      <w:r w:rsidRPr="000975A9">
        <w:t>6)</w:t>
      </w:r>
      <w:r w:rsidRPr="000975A9">
        <w:tab/>
        <w:t>may display to the MCVideo user the MCVideo ID of the inviting MCVideo user;</w:t>
      </w:r>
    </w:p>
    <w:p w14:paraId="0B8B5EA9" w14:textId="77777777" w:rsidR="00F67D29" w:rsidRPr="000975A9" w:rsidRDefault="00F67D29" w:rsidP="00F67D29">
      <w:pPr>
        <w:pStyle w:val="B1"/>
      </w:pPr>
      <w:r w:rsidRPr="000975A9">
        <w:t>7)</w:t>
      </w:r>
      <w:r w:rsidRPr="000975A9">
        <w:tab/>
        <w:t>shall perform the automatic commencement procedures specified in subclause 6.2.3.1.1 if one of the following conditions are met:</w:t>
      </w:r>
    </w:p>
    <w:p w14:paraId="7CBB2380" w14:textId="77777777" w:rsidR="00F67D29" w:rsidRPr="000975A9" w:rsidRDefault="00F67D29" w:rsidP="00F67D29">
      <w:pPr>
        <w:pStyle w:val="B2"/>
      </w:pPr>
      <w:r w:rsidRPr="000975A9">
        <w:t>a)</w:t>
      </w:r>
      <w:r w:rsidRPr="000975A9">
        <w:tab/>
        <w:t>SIP INVITE request contains an Answer-Mode header field with the value "Auto" and the MCVideo service setting at the invited MCVideo client for answering the call is set to automatic commencement mode;</w:t>
      </w:r>
    </w:p>
    <w:p w14:paraId="324DE8DA" w14:textId="77777777" w:rsidR="00F67D29" w:rsidRPr="000975A9" w:rsidRDefault="00F67D29" w:rsidP="00F67D29">
      <w:pPr>
        <w:pStyle w:val="B2"/>
      </w:pPr>
      <w:r w:rsidRPr="000975A9">
        <w:t>b)</w:t>
      </w:r>
      <w:r w:rsidRPr="000975A9">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1EAB6B4" w14:textId="77777777" w:rsidR="00F67D29" w:rsidRPr="000975A9" w:rsidRDefault="00F67D29" w:rsidP="00F67D29">
      <w:pPr>
        <w:pStyle w:val="B2"/>
      </w:pPr>
      <w:r w:rsidRPr="000975A9">
        <w:t>c)</w:t>
      </w:r>
      <w:r w:rsidRPr="000975A9">
        <w:tab/>
        <w:t>SIP INVITE request contains a Priv-Answer-Mode header field with the value of "Auto"; and</w:t>
      </w:r>
    </w:p>
    <w:p w14:paraId="54700A7B" w14:textId="77777777" w:rsidR="00F67D29" w:rsidRPr="000975A9" w:rsidRDefault="00F67D29" w:rsidP="00F67D29">
      <w:pPr>
        <w:pStyle w:val="B1"/>
      </w:pPr>
      <w:r w:rsidRPr="000975A9">
        <w:t>8)</w:t>
      </w:r>
      <w:r w:rsidRPr="000975A9">
        <w:tab/>
        <w:t>shall perform the manual commencement procedures specified in subclause 6.2.3.2.1 if either of the following conditions are met:</w:t>
      </w:r>
    </w:p>
    <w:p w14:paraId="694EEA85" w14:textId="77777777" w:rsidR="00F67D29" w:rsidRPr="000975A9" w:rsidRDefault="00F67D29" w:rsidP="00F67D29">
      <w:pPr>
        <w:pStyle w:val="B2"/>
      </w:pPr>
      <w:r w:rsidRPr="000975A9">
        <w:t>a)</w:t>
      </w:r>
      <w:r w:rsidRPr="000975A9">
        <w:tab/>
        <w:t>SIP INVITE request contains an Answer-Mode header field with the value "Manual" and the MCVideo service setting at the invited MCVideo client for answering the call is set to manual commencement mode;</w:t>
      </w:r>
    </w:p>
    <w:p w14:paraId="1387E85B" w14:textId="77777777" w:rsidR="00F67D29" w:rsidRPr="000975A9" w:rsidRDefault="00F67D29" w:rsidP="00F67D29">
      <w:pPr>
        <w:pStyle w:val="B2"/>
      </w:pPr>
      <w:r w:rsidRPr="000975A9">
        <w:t>b)</w:t>
      </w:r>
      <w:r w:rsidRPr="000975A9">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FE99E15" w14:textId="77777777" w:rsidR="00F67D29" w:rsidRPr="000975A9" w:rsidRDefault="00F67D29" w:rsidP="00F67D29">
      <w:pPr>
        <w:pStyle w:val="B2"/>
      </w:pPr>
      <w:r w:rsidRPr="000975A9">
        <w:t>c)</w:t>
      </w:r>
      <w:r w:rsidRPr="000975A9">
        <w:tab/>
        <w:t>SIP INVITE request contains a Priv-Answer-Mode header field with the value of "Manual".</w:t>
      </w:r>
    </w:p>
    <w:p w14:paraId="20628038" w14:textId="77777777" w:rsidR="00F67D29" w:rsidRPr="000975A9" w:rsidRDefault="00F67D29" w:rsidP="00F67D29">
      <w:r w:rsidRPr="000975A9">
        <w:t>Upon receiving the SIP CANCEL request cancelling a SIP INVITE request for which a dialog exists at the MCVideo client and a SIP 200 (OK) response has not yet been sent to the SIP INVITE request then the MCVideo client:</w:t>
      </w:r>
    </w:p>
    <w:p w14:paraId="7DDDB018" w14:textId="77777777" w:rsidR="00F67D29" w:rsidRPr="000975A9" w:rsidRDefault="00F67D29" w:rsidP="00F67D29">
      <w:pPr>
        <w:pStyle w:val="B1"/>
      </w:pPr>
      <w:r w:rsidRPr="000975A9">
        <w:t>1)</w:t>
      </w:r>
      <w:r w:rsidRPr="000975A9">
        <w:tab/>
        <w:t>shall send a SIP 200 (OK) response to the SIP CANCEL request according to 3GPP TS 24.229 [11]; and</w:t>
      </w:r>
    </w:p>
    <w:p w14:paraId="3CB97B0F" w14:textId="77777777" w:rsidR="00F67D29" w:rsidRPr="000975A9" w:rsidRDefault="00F67D29" w:rsidP="00F67D29">
      <w:pPr>
        <w:pStyle w:val="B1"/>
      </w:pPr>
      <w:r w:rsidRPr="000975A9">
        <w:t>2)</w:t>
      </w:r>
      <w:r w:rsidRPr="000975A9">
        <w:tab/>
        <w:t>shall send a SIP 487 (Request Terminated) response to the SIP INVITE request according to 3GPP TS 24.229 [11].</w:t>
      </w:r>
    </w:p>
    <w:p w14:paraId="32B2CF7C" w14:textId="77777777" w:rsidR="00F67D29" w:rsidRPr="000975A9" w:rsidRDefault="00F67D29" w:rsidP="00F67D29">
      <w:r w:rsidRPr="000975A9">
        <w:t>Upon receiving a SIP BYE request for an established dialog, the MCVideo client:</w:t>
      </w:r>
    </w:p>
    <w:p w14:paraId="10CE8424" w14:textId="77777777" w:rsidR="00F67D29" w:rsidRPr="000975A9" w:rsidRDefault="00F67D29" w:rsidP="00F67D29">
      <w:pPr>
        <w:pStyle w:val="B1"/>
      </w:pPr>
      <w:r w:rsidRPr="000975A9">
        <w:t>1)</w:t>
      </w:r>
      <w:r w:rsidRPr="000975A9">
        <w:tab/>
        <w:t>shall follow the procedures in clause 10.2.5.2.</w:t>
      </w:r>
    </w:p>
    <w:p w14:paraId="5DB0267A" w14:textId="77777777" w:rsidR="00F67D29" w:rsidRPr="000975A9" w:rsidRDefault="00F67D29" w:rsidP="00F67D29">
      <w:r w:rsidRPr="000975A9">
        <w:t>[TS 24.281, clause 10.2.2.2.3]</w:t>
      </w:r>
    </w:p>
    <w:p w14:paraId="49C10883" w14:textId="77777777" w:rsidR="00F67D29" w:rsidRPr="000975A9" w:rsidRDefault="00F67D29" w:rsidP="00F67D29">
      <w:r w:rsidRPr="000975A9">
        <w:t>This subclause covers on-demand session.</w:t>
      </w:r>
    </w:p>
    <w:p w14:paraId="0D705C8A" w14:textId="77777777" w:rsidR="00F67D29" w:rsidRPr="000975A9" w:rsidRDefault="00F67D29" w:rsidP="00F67D29">
      <w:r w:rsidRPr="000975A9">
        <w:t>Upon receipt of a SIP re-INVITE request for an existing private call session, the MCVideo client shall:</w:t>
      </w:r>
    </w:p>
    <w:p w14:paraId="2A9AD088" w14:textId="77777777" w:rsidR="00F67D29" w:rsidRPr="000975A9" w:rsidRDefault="00F67D29" w:rsidP="00F67D29">
      <w:pPr>
        <w:pStyle w:val="B1"/>
      </w:pPr>
      <w:r w:rsidRPr="000975A9">
        <w:t>1)</w:t>
      </w:r>
      <w:r w:rsidRPr="000975A9">
        <w:tab/>
        <w:t>if the SIP re-INVITE request contains an application/vnd.3gpp.mcvideo-info+xml MIME body with the &lt;mcvideoinfo&gt; element containing the &lt;mcvideo-Params&gt; element with the &lt;emergency-ind&gt; element set to a value of "true":</w:t>
      </w:r>
    </w:p>
    <w:p w14:paraId="103EC64E" w14:textId="77777777" w:rsidR="00F67D29" w:rsidRPr="000975A9" w:rsidRDefault="00F67D29" w:rsidP="00F67D29">
      <w:pPr>
        <w:pStyle w:val="B2"/>
      </w:pPr>
      <w:r w:rsidRPr="000975A9">
        <w:t>a)</w:t>
      </w:r>
      <w:r w:rsidRPr="000975A9">
        <w:tab/>
        <w:t>should display to the MCVideo user an indication that this is a SIP re-INVITE request to upgrade this call to an MCVideo emergency private call and:</w:t>
      </w:r>
    </w:p>
    <w:p w14:paraId="534A4A18" w14:textId="77777777" w:rsidR="00F67D29" w:rsidRPr="000975A9" w:rsidRDefault="00F67D29" w:rsidP="00F67D29">
      <w:pPr>
        <w:pStyle w:val="B3"/>
      </w:pPr>
      <w:r w:rsidRPr="000975A9">
        <w:t>i)</w:t>
      </w:r>
      <w:r w:rsidRPr="000975A9">
        <w:tab/>
        <w:t>should display the MCVideo ID of the originator of the MCVideo emergency private call contained in the &lt;mcvideo-calling-user-id&gt; element of the application/vnd.3gpp.mcvideo-info+xml MIME body; and</w:t>
      </w:r>
    </w:p>
    <w:p w14:paraId="6409578E" w14:textId="77777777" w:rsidR="00F67D29" w:rsidRPr="000975A9" w:rsidRDefault="00F67D29" w:rsidP="00F67D29">
      <w:pPr>
        <w:pStyle w:val="B3"/>
      </w:pPr>
      <w:r w:rsidRPr="000975A9">
        <w:t>ii)</w:t>
      </w:r>
      <w:r w:rsidRPr="000975A9">
        <w:tab/>
        <w:t>if the &lt;alert-ind&gt; element is set to "true", should display to the MCVideo user an indication of the MCVideo emergency alert and associated information; and</w:t>
      </w:r>
    </w:p>
    <w:p w14:paraId="5570BE72" w14:textId="77777777" w:rsidR="00F67D29" w:rsidRPr="000975A9" w:rsidRDefault="00F67D29" w:rsidP="00F67D29">
      <w:pPr>
        <w:pStyle w:val="B2"/>
      </w:pPr>
      <w:r w:rsidRPr="000975A9">
        <w:t>b)</w:t>
      </w:r>
      <w:r w:rsidRPr="000975A9">
        <w:tab/>
        <w:t>shall set the MCVideo emergency private priority state to "MVEPP 2: in-progress" for this private call;</w:t>
      </w:r>
    </w:p>
    <w:p w14:paraId="61470FC7" w14:textId="77777777" w:rsidR="00F67D29" w:rsidRPr="000975A9" w:rsidRDefault="00F67D29" w:rsidP="00F67D29">
      <w:pPr>
        <w:pStyle w:val="B1"/>
      </w:pPr>
      <w:r w:rsidRPr="000975A9">
        <w:lastRenderedPageBreak/>
        <w:t>2)</w:t>
      </w:r>
      <w:r w:rsidRPr="000975A9">
        <w:tab/>
        <w:t>if the SIP re-INVITE request contains an application/vnd.3gpp.mcvideo-info+xml MIME body with the &lt;mcvideoinfo&gt; element containing the &lt;mcvideo-Params&gt; element with the &lt;emergency-ind&gt; element set to a value of "false":</w:t>
      </w:r>
    </w:p>
    <w:p w14:paraId="7E352280" w14:textId="77777777" w:rsidR="00F67D29" w:rsidRPr="000975A9" w:rsidRDefault="00F67D29" w:rsidP="00F67D29">
      <w:pPr>
        <w:pStyle w:val="B2"/>
      </w:pPr>
      <w:r w:rsidRPr="000975A9">
        <w:t>a)</w:t>
      </w:r>
      <w:r w:rsidRPr="000975A9">
        <w:tab/>
        <w:t>should display to the MCVideo user an indication that this is a SIP re-INVITE request to downgrade this emergency private call to a normal priority private call and:</w:t>
      </w:r>
    </w:p>
    <w:p w14:paraId="57798734" w14:textId="77777777" w:rsidR="00F67D29" w:rsidRPr="000975A9" w:rsidRDefault="00F67D29" w:rsidP="00F67D29">
      <w:pPr>
        <w:pStyle w:val="B3"/>
      </w:pPr>
      <w:r w:rsidRPr="000975A9">
        <w:t>i)</w:t>
      </w:r>
      <w:r w:rsidRPr="000975A9">
        <w:tab/>
        <w:t>should display the MCVideo ID of the sender of the SIP re-INVITE request contained in the &lt;mcvideo-calling-user-id&gt; element of the application/vnd.3gpp.mcvideo-info+xml MIME body; and</w:t>
      </w:r>
    </w:p>
    <w:p w14:paraId="6C44B5B9" w14:textId="77777777" w:rsidR="00F67D29" w:rsidRPr="000975A9" w:rsidRDefault="00F67D29" w:rsidP="00F67D29">
      <w:pPr>
        <w:pStyle w:val="B3"/>
      </w:pPr>
      <w:r w:rsidRPr="000975A9">
        <w:t>ii)</w:t>
      </w:r>
      <w:r w:rsidRPr="000975A9">
        <w:tab/>
        <w:t>if the &lt;alert-ind&gt; element is set to "false" should display to the MCVideo user an indication that the MCVideo emergency alert is cancelled;</w:t>
      </w:r>
    </w:p>
    <w:p w14:paraId="22FC6043" w14:textId="77777777" w:rsidR="00F67D29" w:rsidRPr="000975A9" w:rsidRDefault="00F67D29" w:rsidP="00F67D29">
      <w:pPr>
        <w:pStyle w:val="B3"/>
      </w:pPr>
      <w:r w:rsidRPr="000975A9">
        <w:t>iii)</w:t>
      </w:r>
      <w:r w:rsidRPr="000975A9">
        <w:tab/>
        <w:t>if the SIP re-INVITE request contains an application/vnd.3gpp.mcvideo-info+xml MIME body including an &lt;originated-by&gt; element:</w:t>
      </w:r>
    </w:p>
    <w:p w14:paraId="4705AD1A" w14:textId="77777777" w:rsidR="00F67D29" w:rsidRPr="000975A9" w:rsidRDefault="00F67D29" w:rsidP="00F67D29">
      <w:pPr>
        <w:pStyle w:val="B4"/>
      </w:pPr>
      <w:r w:rsidRPr="000975A9">
        <w:t>A)</w:t>
      </w:r>
      <w:r w:rsidRPr="000975A9">
        <w:tab/>
        <w:t>should display to the MCVideo user the MCVideo ID contained in the &lt;originated-by&gt; element of the MCVideo user that originated the MCVideo emergency alert; and</w:t>
      </w:r>
    </w:p>
    <w:p w14:paraId="3FCE9237" w14:textId="77777777" w:rsidR="00F67D29" w:rsidRPr="000975A9" w:rsidRDefault="00F67D29" w:rsidP="00F67D29">
      <w:pPr>
        <w:pStyle w:val="B4"/>
      </w:pPr>
      <w:r w:rsidRPr="000975A9">
        <w:t>B)</w:t>
      </w:r>
      <w:r w:rsidRPr="000975A9">
        <w:tab/>
        <w:t>if the MCVideo ID contained in the &lt;originated-by&gt; element is the MCVideo ID of the receiving MCVideo user, shall set the MCVideo emergency alert state to "MVPEA 1: no-alert";</w:t>
      </w:r>
    </w:p>
    <w:p w14:paraId="72CC24AA" w14:textId="77777777" w:rsidR="00F67D29" w:rsidRPr="000975A9" w:rsidRDefault="00F67D29" w:rsidP="00F67D29">
      <w:pPr>
        <w:pStyle w:val="B2"/>
      </w:pPr>
      <w:r w:rsidRPr="000975A9">
        <w:t>b)</w:t>
      </w:r>
      <w:r w:rsidRPr="000975A9">
        <w:tab/>
        <w:t>shall set the MCVideo emergency private priority state to "MVEPP 1: no-emergency" for this private call; and</w:t>
      </w:r>
    </w:p>
    <w:p w14:paraId="1CA7820D" w14:textId="77777777" w:rsidR="00F67D29" w:rsidRPr="000975A9" w:rsidRDefault="00F67D29" w:rsidP="00F67D29">
      <w:pPr>
        <w:pStyle w:val="B2"/>
      </w:pPr>
      <w:r w:rsidRPr="000975A9">
        <w:t>c)</w:t>
      </w:r>
      <w:r w:rsidRPr="000975A9">
        <w:tab/>
        <w:t>if the MCVideo emergency private call state of the call is set to "MVEPC 3: emergency-call-granted", shall set the MCVideo emergency private call state of the call to "MVEPC 1: emergency-pc-capable";</w:t>
      </w:r>
    </w:p>
    <w:p w14:paraId="6134DC9A" w14:textId="77777777" w:rsidR="00F67D29" w:rsidRPr="000975A9" w:rsidRDefault="00F67D29" w:rsidP="00F67D29">
      <w:pPr>
        <w:pStyle w:val="B1"/>
      </w:pPr>
      <w:r w:rsidRPr="000975A9">
        <w:t>3)</w:t>
      </w:r>
      <w:r w:rsidRPr="000975A9">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3FFDC68" w14:textId="77777777" w:rsidR="00F67D29" w:rsidRPr="000975A9" w:rsidRDefault="00F67D29" w:rsidP="00F67D29">
      <w:pPr>
        <w:pStyle w:val="B1"/>
      </w:pPr>
      <w:r w:rsidRPr="000975A9">
        <w:t>4)</w:t>
      </w:r>
      <w:r w:rsidRPr="000975A9">
        <w:tab/>
        <w:t>may display to the MCVideo user the MCVideo ID of the inviting MCVideo user;</w:t>
      </w:r>
    </w:p>
    <w:p w14:paraId="49B7612A" w14:textId="77777777" w:rsidR="00F67D29" w:rsidRPr="000975A9" w:rsidRDefault="00F67D29" w:rsidP="00F67D29">
      <w:pPr>
        <w:pStyle w:val="NO"/>
      </w:pPr>
      <w:r w:rsidRPr="000975A9">
        <w:t>NOTE 1:</w:t>
      </w:r>
      <w:r w:rsidRPr="000975A9">
        <w:tab/>
        <w:t>As this is a re-INVITE for an existing MCVideo private call session, there is no attempt made to change the answer-mode from its current state.</w:t>
      </w:r>
    </w:p>
    <w:p w14:paraId="1B176ADE" w14:textId="77777777" w:rsidR="00F67D29" w:rsidRPr="000975A9" w:rsidRDefault="00F67D29" w:rsidP="00F67D29">
      <w:pPr>
        <w:pStyle w:val="B1"/>
      </w:pPr>
      <w:r w:rsidRPr="000975A9">
        <w:t>5)</w:t>
      </w:r>
      <w:r w:rsidRPr="000975A9">
        <w:tab/>
        <w:t>shall accept the SIP re-INVITE request and generate a SIP 200 (OK) response according to rules and procedures of 3GPP TS 24.229 [11];</w:t>
      </w:r>
    </w:p>
    <w:p w14:paraId="6C6B7B9F" w14:textId="77777777" w:rsidR="00F67D29" w:rsidRPr="000975A9" w:rsidRDefault="00F67D29" w:rsidP="00F67D29">
      <w:pPr>
        <w:pStyle w:val="B1"/>
      </w:pPr>
      <w:r w:rsidRPr="000975A9">
        <w:t>6)</w:t>
      </w:r>
      <w:r w:rsidRPr="000975A9">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72726CB5" w14:textId="77777777" w:rsidR="00F67D29" w:rsidRPr="000975A9" w:rsidRDefault="00F67D29" w:rsidP="00F67D29">
      <w:pPr>
        <w:pStyle w:val="B1"/>
      </w:pPr>
      <w:r w:rsidRPr="000975A9">
        <w:t>7)</w:t>
      </w:r>
      <w:r w:rsidRPr="000975A9">
        <w:tab/>
        <w:t>shall send the SIP 200 (OK) response towards the MCVideo server according to rules and procedures of 3GPP TS 24.229 [11]; and</w:t>
      </w:r>
    </w:p>
    <w:p w14:paraId="2AC155F7" w14:textId="77777777" w:rsidR="00F67D29" w:rsidRPr="000975A9" w:rsidRDefault="00F67D29" w:rsidP="00F67D29">
      <w:pPr>
        <w:pStyle w:val="B1"/>
      </w:pPr>
      <w:r w:rsidRPr="000975A9">
        <w:t>8)</w:t>
      </w:r>
      <w:r w:rsidRPr="000975A9">
        <w:tab/>
        <w:t>shall interact with the media plane as specified in 3GPP TS 24.581 [5].</w:t>
      </w:r>
    </w:p>
    <w:p w14:paraId="560BA219" w14:textId="77777777" w:rsidR="00F67D29" w:rsidRPr="000975A9" w:rsidRDefault="00F67D29" w:rsidP="00F67D29">
      <w:pPr>
        <w:pStyle w:val="B1"/>
        <w:ind w:left="0" w:firstLine="0"/>
      </w:pPr>
      <w:r w:rsidRPr="000975A9">
        <w:t>[TS 24.281, clause 10.2.2.3.1.3]</w:t>
      </w:r>
    </w:p>
    <w:p w14:paraId="175669DC" w14:textId="77777777" w:rsidR="00F67D29" w:rsidRPr="000975A9" w:rsidRDefault="00F67D29" w:rsidP="00F67D29">
      <w:pPr>
        <w:spacing w:before="120"/>
      </w:pPr>
      <w:r w:rsidRPr="000975A9">
        <w:t>This clause covers both on-demand session and pre-established sessions.</w:t>
      </w:r>
    </w:p>
    <w:p w14:paraId="6927C90D" w14:textId="77777777" w:rsidR="00F67D29" w:rsidRPr="000975A9" w:rsidRDefault="00F67D29" w:rsidP="00F67D29">
      <w:pPr>
        <w:spacing w:before="120"/>
      </w:pPr>
      <w:r w:rsidRPr="000975A9">
        <w:t>Upon receipt of a SIP re-INVITE request for an existing MCVideo private call session the participating MCVideo function:</w:t>
      </w:r>
    </w:p>
    <w:p w14:paraId="3658F767" w14:textId="77777777" w:rsidR="00F67D29" w:rsidRPr="000975A9" w:rsidRDefault="00F67D29" w:rsidP="00F67D29">
      <w:pPr>
        <w:pStyle w:val="B1"/>
      </w:pPr>
      <w:r w:rsidRPr="000975A9">
        <w:t>1)</w:t>
      </w:r>
      <w:r w:rsidRPr="000975A9">
        <w:tab/>
      </w:r>
      <w:r w:rsidRPr="000975A9">
        <w:rPr>
          <w:lang w:eastAsia="ko-KR"/>
        </w:rPr>
        <w:t>may reject the SIP re-INVITE request depending on the value of the Resource-Priority header field</w:t>
      </w:r>
      <w:r w:rsidRPr="000975A9">
        <w:t xml:space="preserve"> if </w:t>
      </w:r>
      <w:r w:rsidRPr="000975A9">
        <w:rPr>
          <w:lang w:eastAsia="ko-KR"/>
        </w:rPr>
        <w:t>the</w:t>
      </w:r>
      <w:r w:rsidRPr="000975A9">
        <w:t xml:space="preserve"> Resource-Priority header field is included </w:t>
      </w:r>
      <w:r w:rsidRPr="000975A9">
        <w:rPr>
          <w:lang w:eastAsia="ko-KR"/>
        </w:rPr>
        <w:t xml:space="preserve">in the received SIP re-INVITE request </w:t>
      </w:r>
      <w:r w:rsidRPr="000975A9">
        <w:t>according to rules and procedures specified in IETF RFC 4412 [33] and skip the rest of the steps;</w:t>
      </w:r>
    </w:p>
    <w:p w14:paraId="0E17F1AE" w14:textId="77777777" w:rsidR="00F67D29" w:rsidRPr="000975A9" w:rsidRDefault="00F67D29" w:rsidP="00F67D29">
      <w:pPr>
        <w:pStyle w:val="B1"/>
      </w:pPr>
      <w:r w:rsidRPr="000975A9">
        <w:t>2)</w:t>
      </w:r>
      <w:r w:rsidRPr="000975A9">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479F49B9" w14:textId="77777777" w:rsidR="00F67D29" w:rsidRPr="000975A9" w:rsidRDefault="00F67D29" w:rsidP="00F67D29">
      <w:pPr>
        <w:pStyle w:val="NO"/>
      </w:pPr>
      <w:r w:rsidRPr="000975A9">
        <w:lastRenderedPageBreak/>
        <w:t>NOTE 1:</w:t>
      </w:r>
      <w:r w:rsidRPr="000975A9">
        <w:tab/>
        <w:t>If the SIP re-INVITE request contains an emergency indication, the participating MCVideo function can choose to accept the request.</w:t>
      </w:r>
    </w:p>
    <w:p w14:paraId="44DC09CF" w14:textId="77777777" w:rsidR="00F67D29" w:rsidRPr="000975A9" w:rsidRDefault="00F67D29" w:rsidP="00F67D29">
      <w:pPr>
        <w:pStyle w:val="B1"/>
      </w:pPr>
      <w:r w:rsidRPr="000975A9">
        <w:t>3)</w:t>
      </w:r>
      <w:r w:rsidRPr="000975A9">
        <w:tab/>
        <w:t>shall determine the MCVideo ID of the calling user from public user identity in the P-Asserted-Identity header field of the SIP INVITE request and shall authorise the user;</w:t>
      </w:r>
    </w:p>
    <w:p w14:paraId="48712E9A" w14:textId="77777777" w:rsidR="00F67D29" w:rsidRPr="000975A9" w:rsidRDefault="00F67D29" w:rsidP="00F67D29">
      <w:pPr>
        <w:pStyle w:val="NO"/>
      </w:pPr>
      <w:r w:rsidRPr="000975A9">
        <w:t>NOTE 2:</w:t>
      </w:r>
      <w:r w:rsidRPr="000975A9">
        <w:tab/>
        <w:t>The MCVideo ID of the calling user is bound to the public user identity at the time of service authorisation, as documented in clause 7.3.</w:t>
      </w:r>
    </w:p>
    <w:p w14:paraId="3915B312" w14:textId="77777777" w:rsidR="00F67D29" w:rsidRPr="000975A9" w:rsidRDefault="00F67D29" w:rsidP="00F67D29">
      <w:pPr>
        <w:pStyle w:val="B1"/>
      </w:pPr>
      <w:r w:rsidRPr="000975A9">
        <w:t>4)</w:t>
      </w:r>
      <w:r w:rsidRPr="000975A9">
        <w:tab/>
        <w:t>shall validate the media parameters and if the MCVideo video media codec is not offered in the SIP re-INVITE request shall reject the request with a SIP 488 (Not Acceptable Here) response and skip the rest of the steps;</w:t>
      </w:r>
    </w:p>
    <w:p w14:paraId="10838D50" w14:textId="77777777" w:rsidR="00F67D29" w:rsidRPr="000975A9" w:rsidRDefault="00F67D29" w:rsidP="00F67D29">
      <w:pPr>
        <w:pStyle w:val="NO"/>
      </w:pPr>
      <w:r w:rsidRPr="000975A9">
        <w:t>NOTE 3:</w:t>
      </w:r>
      <w:r w:rsidRPr="000975A9">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21D0EC63" w14:textId="77777777" w:rsidR="00F67D29" w:rsidRPr="000975A9" w:rsidRDefault="00F67D29" w:rsidP="00F67D29">
      <w:pPr>
        <w:pStyle w:val="B1"/>
      </w:pPr>
      <w:r w:rsidRPr="000975A9">
        <w:rPr>
          <w:lang w:eastAsia="ko-KR"/>
        </w:rPr>
        <w:t>5)</w:t>
      </w:r>
      <w:r w:rsidRPr="000975A9">
        <w:tab/>
        <w:t>shall generate a SIP re-INVITE request as specified in clause 6.3.2.1.9;</w:t>
      </w:r>
    </w:p>
    <w:p w14:paraId="67095FE3" w14:textId="77777777" w:rsidR="00F67D29" w:rsidRPr="000975A9" w:rsidRDefault="00F67D29" w:rsidP="00F67D29">
      <w:pPr>
        <w:pStyle w:val="B1"/>
      </w:pPr>
      <w:r w:rsidRPr="000975A9">
        <w:t>6)</w:t>
      </w:r>
      <w:r w:rsidRPr="000975A9">
        <w:tab/>
        <w:t>shall set the &lt;mcvideo-calling-user-id&gt; element in an application/vnd.3gpp.mcvideo-info+xml MIME body of the SIP re-INVITE request to the MCVideo ID of the calling user;</w:t>
      </w:r>
    </w:p>
    <w:p w14:paraId="6DB08411" w14:textId="77777777" w:rsidR="00F67D29" w:rsidRPr="000975A9" w:rsidRDefault="00F67D29" w:rsidP="00F67D29">
      <w:pPr>
        <w:pStyle w:val="B1"/>
      </w:pPr>
      <w:r w:rsidRPr="000975A9">
        <w:t>7)</w:t>
      </w:r>
      <w:r w:rsidRPr="000975A9">
        <w:rPr>
          <w:lang w:eastAsia="ko-KR"/>
        </w:rPr>
        <w:tab/>
      </w:r>
      <w:r w:rsidRPr="000975A9">
        <w:t>shall, if the SIP re-INVITE request was received within an on-demand session include in the SIP re-INVITE request an SDP containing the current media parameters used by the existing session;</w:t>
      </w:r>
    </w:p>
    <w:p w14:paraId="27C78301" w14:textId="77777777" w:rsidR="00F67D29" w:rsidRPr="000975A9" w:rsidRDefault="00F67D29" w:rsidP="00F67D29">
      <w:pPr>
        <w:pStyle w:val="B1"/>
      </w:pPr>
      <w:r w:rsidRPr="000975A9">
        <w:rPr>
          <w:lang w:eastAsia="ko-KR"/>
        </w:rPr>
        <w:t>8</w:t>
      </w:r>
      <w:r w:rsidRPr="000975A9">
        <w:t>)</w:t>
      </w:r>
      <w:r w:rsidRPr="000975A9">
        <w:tab/>
        <w:t>shall, if the SIP re-INVITE request was received within a pre-established session, include in the SIP re-INVITE request an SDP offer based upon the previously negotiated SDP for the pre-established session as specified in clause 6.3.2.1.1.2;</w:t>
      </w:r>
    </w:p>
    <w:p w14:paraId="2BF97689" w14:textId="77777777" w:rsidR="00F67D29" w:rsidRPr="000975A9" w:rsidRDefault="00F67D29" w:rsidP="00F67D29">
      <w:pPr>
        <w:pStyle w:val="B1"/>
      </w:pPr>
      <w:r w:rsidRPr="000975A9">
        <w:t>9)</w:t>
      </w:r>
      <w:r w:rsidRPr="000975A9">
        <w:tab/>
        <w:t xml:space="preserve">shall include a Resource-Priority header field according to rules and procedures of 3GPP TS 24.229 [11] set to the value indicated in the Resource-Priority header field </w:t>
      </w:r>
      <w:r w:rsidRPr="000975A9">
        <w:rPr>
          <w:lang w:eastAsia="ko-KR"/>
        </w:rPr>
        <w:t xml:space="preserve">if included in </w:t>
      </w:r>
      <w:r w:rsidRPr="000975A9">
        <w:t xml:space="preserve">the SIP re-INVITE request from the MCVideo </w:t>
      </w:r>
      <w:r w:rsidRPr="000975A9">
        <w:rPr>
          <w:lang w:eastAsia="ko-KR"/>
        </w:rPr>
        <w:t>c</w:t>
      </w:r>
      <w:r w:rsidRPr="000975A9">
        <w:t>lient; and</w:t>
      </w:r>
    </w:p>
    <w:p w14:paraId="1C452FF3" w14:textId="77777777" w:rsidR="00F67D29" w:rsidRPr="000975A9" w:rsidRDefault="00F67D29" w:rsidP="00F67D29">
      <w:pPr>
        <w:pStyle w:val="B1"/>
      </w:pPr>
      <w:r w:rsidRPr="000975A9">
        <w:t>10)</w:t>
      </w:r>
      <w:r w:rsidRPr="000975A9">
        <w:rPr>
          <w:lang w:eastAsia="ko-KR"/>
        </w:rPr>
        <w:tab/>
      </w:r>
      <w:r w:rsidRPr="000975A9">
        <w:t>shall forward the SIP re-INVITE request, according to 3GPP TS 24.229 [11].</w:t>
      </w:r>
    </w:p>
    <w:p w14:paraId="254D5060" w14:textId="77777777" w:rsidR="00F67D29" w:rsidRPr="000975A9" w:rsidRDefault="00F67D29" w:rsidP="00F67D29">
      <w:r w:rsidRPr="000975A9">
        <w:t>Upon receiving a SIP 200 (OK) response, the participating MCVideo function:</w:t>
      </w:r>
    </w:p>
    <w:p w14:paraId="22113736" w14:textId="77777777" w:rsidR="00F67D29" w:rsidRPr="000975A9" w:rsidRDefault="00F67D29" w:rsidP="00F67D29">
      <w:pPr>
        <w:pStyle w:val="B1"/>
      </w:pPr>
      <w:r w:rsidRPr="000975A9">
        <w:rPr>
          <w:lang w:eastAsia="ko-KR"/>
        </w:rPr>
        <w:t>1)</w:t>
      </w:r>
      <w:r w:rsidRPr="000975A9">
        <w:tab/>
        <w:t>shall generate a SIP 200 (OK) response as specified in the clause 6.3.2.1.5.2;</w:t>
      </w:r>
    </w:p>
    <w:p w14:paraId="097FDF46" w14:textId="77777777" w:rsidR="00F67D29" w:rsidRPr="000975A9" w:rsidRDefault="00F67D29" w:rsidP="00F67D29">
      <w:pPr>
        <w:pStyle w:val="B1"/>
      </w:pPr>
      <w:r w:rsidRPr="000975A9">
        <w:t>2)</w:t>
      </w:r>
      <w:r w:rsidRPr="000975A9">
        <w:tab/>
        <w:t>if the SIP 200 (OK) response is to be sent within an on-demand session shall include in the SIP 200 (OK) response an SDP answer as specified in the clause 6.3.2.1.2.1;</w:t>
      </w:r>
    </w:p>
    <w:p w14:paraId="09A52CF1" w14:textId="77777777" w:rsidR="00F67D29" w:rsidRPr="000975A9" w:rsidRDefault="00F67D29" w:rsidP="00F67D29">
      <w:pPr>
        <w:pStyle w:val="B1"/>
      </w:pPr>
      <w:r w:rsidRPr="000975A9">
        <w:t>3)</w:t>
      </w:r>
      <w:r w:rsidRPr="000975A9">
        <w:tab/>
        <w:t>if the SIP 200 (OK) response is to be sent within a pre-established session shall include in the SIP 200 (OK) response an SDP answer based upon the previously negotiated SDP for the pre-established session;</w:t>
      </w:r>
    </w:p>
    <w:p w14:paraId="20B9C8FC" w14:textId="77777777" w:rsidR="00F67D29" w:rsidRPr="000975A9" w:rsidRDefault="00F67D29" w:rsidP="00F67D29">
      <w:pPr>
        <w:pStyle w:val="B1"/>
        <w:rPr>
          <w:lang w:eastAsia="ko-KR"/>
        </w:rPr>
      </w:pPr>
      <w:r w:rsidRPr="000975A9">
        <w:t>4)</w:t>
      </w:r>
      <w:r w:rsidRPr="000975A9">
        <w:tab/>
        <w:t>shall include Warning header field(s) received in the incoming SIP 200 (OK) response</w:t>
      </w:r>
      <w:r w:rsidRPr="000975A9">
        <w:rPr>
          <w:lang w:eastAsia="ko-KR"/>
        </w:rPr>
        <w:t>;</w:t>
      </w:r>
    </w:p>
    <w:p w14:paraId="12601E34" w14:textId="77777777" w:rsidR="00F67D29" w:rsidRPr="000975A9" w:rsidRDefault="00F67D29" w:rsidP="00F67D29">
      <w:pPr>
        <w:pStyle w:val="B1"/>
      </w:pPr>
      <w:r w:rsidRPr="000975A9">
        <w:t>5)</w:t>
      </w:r>
      <w:r w:rsidRPr="000975A9">
        <w:tab/>
        <w:t>shall include the P-Asserted-Identity header field received in the incoming SIP 200 (OK) response into the outgoing SIP 200 (OK) response;</w:t>
      </w:r>
    </w:p>
    <w:p w14:paraId="0C735C47" w14:textId="77777777" w:rsidR="00F67D29" w:rsidRPr="000975A9" w:rsidRDefault="00F67D29" w:rsidP="00F67D29">
      <w:pPr>
        <w:pStyle w:val="B1"/>
      </w:pPr>
      <w:r w:rsidRPr="000975A9">
        <w:t>6)</w:t>
      </w:r>
      <w:r w:rsidRPr="000975A9">
        <w:tab/>
        <w:t xml:space="preserve">shall send the SIP 200 (OK) response to the MCVideo </w:t>
      </w:r>
      <w:r w:rsidRPr="000975A9">
        <w:rPr>
          <w:lang w:eastAsia="ko-KR"/>
        </w:rPr>
        <w:t>c</w:t>
      </w:r>
      <w:r w:rsidRPr="000975A9">
        <w:t>lient according to 3GPP TS 24.229 [11]; and</w:t>
      </w:r>
    </w:p>
    <w:p w14:paraId="40A7C9CA" w14:textId="77777777" w:rsidR="00F67D29" w:rsidRPr="000975A9" w:rsidRDefault="00F67D29" w:rsidP="00F67D29">
      <w:pPr>
        <w:pStyle w:val="B1"/>
      </w:pPr>
      <w:r w:rsidRPr="000975A9">
        <w:t>7)</w:t>
      </w:r>
      <w:r w:rsidRPr="000975A9">
        <w:tab/>
        <w:t xml:space="preserve">shall interact with the </w:t>
      </w:r>
      <w:r w:rsidRPr="000975A9">
        <w:rPr>
          <w:lang w:eastAsia="ko-KR"/>
        </w:rPr>
        <w:t>media plane</w:t>
      </w:r>
      <w:r w:rsidRPr="000975A9">
        <w:t xml:space="preserve"> as specified in </w:t>
      </w:r>
      <w:r w:rsidRPr="000975A9">
        <w:rPr>
          <w:lang w:eastAsia="ko-KR"/>
        </w:rPr>
        <w:t>3GPP TS 24.581 [5].</w:t>
      </w:r>
    </w:p>
    <w:p w14:paraId="7FF5147C" w14:textId="77777777" w:rsidR="00F67D29" w:rsidRPr="000975A9" w:rsidRDefault="00F67D29" w:rsidP="00F67D29">
      <w:pPr>
        <w:rPr>
          <w:lang w:eastAsia="ko-KR"/>
        </w:rPr>
      </w:pPr>
      <w:r w:rsidRPr="000975A9">
        <w:t>The participating MCVideo function shall forward any other SIP response that does not contain SDP, including any MIME bodies contained therein, along the signalling path to the originating network according to 3GPP TS 24.229 [11]</w:t>
      </w:r>
      <w:r w:rsidRPr="000975A9">
        <w:rPr>
          <w:lang w:eastAsia="ko-KR"/>
        </w:rPr>
        <w:t>.</w:t>
      </w:r>
    </w:p>
    <w:p w14:paraId="781FCB89" w14:textId="77777777" w:rsidR="00F67D29" w:rsidRPr="000975A9" w:rsidRDefault="00F67D29" w:rsidP="00F67D29">
      <w:pPr>
        <w:pStyle w:val="B1"/>
        <w:ind w:left="0" w:firstLine="0"/>
      </w:pPr>
      <w:r w:rsidRPr="000975A9">
        <w:t>[TS 24.281, clause 6.2.3.1.1]</w:t>
      </w:r>
    </w:p>
    <w:p w14:paraId="76D03596" w14:textId="77777777" w:rsidR="00F67D29" w:rsidRPr="000975A9" w:rsidRDefault="00F67D29" w:rsidP="00F67D29">
      <w:r w:rsidRPr="000975A9">
        <w:t>When performing the automatic commencement mode procedures, the MCVideo client:</w:t>
      </w:r>
    </w:p>
    <w:p w14:paraId="2CA4AE35" w14:textId="77777777" w:rsidR="00F67D29" w:rsidRPr="000975A9" w:rsidRDefault="00F67D29" w:rsidP="00F67D29">
      <w:pPr>
        <w:pStyle w:val="B1"/>
      </w:pPr>
      <w:r w:rsidRPr="000975A9">
        <w:t>1)</w:t>
      </w:r>
      <w:r w:rsidRPr="000975A9">
        <w:tab/>
        <w:t>shall accept the SIP INVITE request and generate a SIP 200 (OK) response according to rules and procedures of 3GPP TS 24.229 [11];</w:t>
      </w:r>
    </w:p>
    <w:p w14:paraId="44BC04B1" w14:textId="77777777" w:rsidR="00F67D29" w:rsidRPr="000975A9" w:rsidRDefault="00F67D29" w:rsidP="00F67D29">
      <w:pPr>
        <w:pStyle w:val="B1"/>
      </w:pPr>
      <w:r w:rsidRPr="000975A9">
        <w:t>2)</w:t>
      </w:r>
      <w:r w:rsidRPr="000975A9">
        <w:tab/>
        <w:t>shall include the option tag "timer" in a Require header field of the SIP 200 (OK) response;</w:t>
      </w:r>
    </w:p>
    <w:p w14:paraId="7C0CC12E" w14:textId="77777777" w:rsidR="00F67D29" w:rsidRPr="000975A9" w:rsidRDefault="00F67D29" w:rsidP="00F67D29">
      <w:pPr>
        <w:pStyle w:val="B1"/>
      </w:pPr>
      <w:r w:rsidRPr="000975A9">
        <w:t>3)</w:t>
      </w:r>
      <w:r w:rsidRPr="000975A9">
        <w:tab/>
        <w:t>shall include the g.3gpp.mc</w:t>
      </w:r>
      <w:r w:rsidRPr="000975A9">
        <w:rPr>
          <w:lang w:eastAsia="zh-CN"/>
        </w:rPr>
        <w:t>video</w:t>
      </w:r>
      <w:r w:rsidRPr="000975A9">
        <w:t xml:space="preserve"> media feature tag in the Contact header field of the SIP 200 (OK) response;</w:t>
      </w:r>
    </w:p>
    <w:p w14:paraId="105BFB79" w14:textId="77777777" w:rsidR="00F67D29" w:rsidRPr="000975A9" w:rsidRDefault="00F67D29" w:rsidP="00F67D29">
      <w:pPr>
        <w:pStyle w:val="B1"/>
      </w:pPr>
      <w:r w:rsidRPr="000975A9">
        <w:lastRenderedPageBreak/>
        <w:t>4)</w:t>
      </w:r>
      <w:r w:rsidRPr="000975A9">
        <w:tab/>
        <w:t xml:space="preserve">shall include the </w:t>
      </w:r>
      <w:r w:rsidRPr="000975A9">
        <w:rPr>
          <w:lang w:eastAsia="zh-CN"/>
        </w:rPr>
        <w:t>g.3gpp.icsi-ref</w:t>
      </w:r>
      <w:r w:rsidRPr="000975A9">
        <w:t xml:space="preserve"> media feature tag containing the value of "urn:urn-7:3gpp-service.ims.icsi.mc</w:t>
      </w:r>
      <w:r w:rsidRPr="000975A9">
        <w:rPr>
          <w:lang w:eastAsia="zh-CN"/>
        </w:rPr>
        <w:t>video</w:t>
      </w:r>
      <w:r w:rsidRPr="000975A9">
        <w:t>" in the Contact header field of the SIP 200 (OK) response;</w:t>
      </w:r>
    </w:p>
    <w:p w14:paraId="33CB0AE1" w14:textId="77777777" w:rsidR="00F67D29" w:rsidRPr="000975A9" w:rsidRDefault="00F67D29" w:rsidP="00F67D29">
      <w:pPr>
        <w:pStyle w:val="B1"/>
      </w:pPr>
      <w:r w:rsidRPr="000975A9">
        <w:t>5)</w:t>
      </w:r>
      <w:r w:rsidRPr="000975A9">
        <w:tab/>
        <w:t>shall include the Session-Expires header field in the SIP 200 (OK) response and start the SIP session timer according to IETF RFC 4028 [23]. The "refresher" parameter in the Session-Expires header field shall be set to "uas";</w:t>
      </w:r>
    </w:p>
    <w:p w14:paraId="0F6D1CE1" w14:textId="77777777" w:rsidR="00F67D29" w:rsidRPr="000975A9" w:rsidRDefault="00F67D29" w:rsidP="00F67D29">
      <w:pPr>
        <w:pStyle w:val="B1"/>
      </w:pPr>
      <w:r w:rsidRPr="000975A9">
        <w:t>6)</w:t>
      </w:r>
      <w:r w:rsidRPr="000975A9">
        <w:tab/>
        <w:t>shall, if the incoming SIP INVITE request contains a Replaces header field, include in the SDP answer in the SIP 200 (OK) response to the SDP offer the parameters used for the pre-established session identified by the contents of the Replaces header field;</w:t>
      </w:r>
    </w:p>
    <w:p w14:paraId="67F98D9F" w14:textId="77777777" w:rsidR="00F67D29" w:rsidRPr="000975A9" w:rsidRDefault="00F67D29" w:rsidP="00F67D29">
      <w:pPr>
        <w:pStyle w:val="B1"/>
      </w:pPr>
      <w:r w:rsidRPr="000975A9">
        <w:t>7)</w:t>
      </w:r>
      <w:r w:rsidRPr="000975A9">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BBAFB34" w14:textId="77777777" w:rsidR="00F67D29" w:rsidRPr="000975A9" w:rsidRDefault="00F67D29" w:rsidP="00F67D29">
      <w:pPr>
        <w:pStyle w:val="NO"/>
      </w:pPr>
      <w:r w:rsidRPr="000975A9">
        <w:t>NOTE:</w:t>
      </w:r>
      <w:r w:rsidRPr="000975A9">
        <w:tab/>
        <w:t>In the case of a new emergency call where the terminating client is using a pre-established session, the SIP INVITE request containing a Replaces header is used to replace the pre-established session.</w:t>
      </w:r>
    </w:p>
    <w:p w14:paraId="7F43F00D" w14:textId="77777777" w:rsidR="00F67D29" w:rsidRPr="000975A9" w:rsidRDefault="00F67D29" w:rsidP="00F67D29">
      <w:pPr>
        <w:pStyle w:val="B1"/>
      </w:pPr>
      <w:r w:rsidRPr="000975A9">
        <w:t>8)</w:t>
      </w:r>
      <w:r w:rsidRPr="000975A9">
        <w:tab/>
        <w:t>shall send the SIP 200 (OK) response towards the MCVideo server according to rules and procedures of 3GPP TS 24.229 [11];</w:t>
      </w:r>
    </w:p>
    <w:p w14:paraId="6C5D0DCB" w14:textId="77777777" w:rsidR="00F67D29" w:rsidRPr="000975A9" w:rsidRDefault="00F67D29" w:rsidP="00F67D29">
      <w:pPr>
        <w:pStyle w:val="B1"/>
      </w:pPr>
      <w:r w:rsidRPr="000975A9">
        <w:t>9)</w:t>
      </w:r>
      <w:r w:rsidRPr="000975A9">
        <w:tab/>
        <w:t>shall, if the incoming SIP INVITE request contains a Replaces header field, release the pre-established session identified by the contents of the Replaces header field; and</w:t>
      </w:r>
    </w:p>
    <w:p w14:paraId="48E71450" w14:textId="77777777" w:rsidR="00F67D29" w:rsidRPr="000975A9" w:rsidRDefault="00F67D29" w:rsidP="00F67D29">
      <w:pPr>
        <w:pStyle w:val="B1"/>
      </w:pPr>
      <w:r w:rsidRPr="000975A9">
        <w:t>10)</w:t>
      </w:r>
      <w:r w:rsidRPr="000975A9">
        <w:tab/>
        <w:t>shall interact with the media plane as specified in 3GPP TS 24.</w:t>
      </w:r>
      <w:r w:rsidRPr="000975A9">
        <w:rPr>
          <w:lang w:eastAsia="zh-CN"/>
        </w:rPr>
        <w:t>581</w:t>
      </w:r>
      <w:r w:rsidRPr="000975A9">
        <w:t xml:space="preserve"> [5]. </w:t>
      </w:r>
    </w:p>
    <w:p w14:paraId="64032CBC" w14:textId="77777777" w:rsidR="00F67D29" w:rsidRPr="000975A9" w:rsidRDefault="00F67D29" w:rsidP="00F67D29">
      <w:pPr>
        <w:spacing w:before="120"/>
      </w:pPr>
      <w:r w:rsidRPr="000975A9">
        <w:t>When NAT traversal is supported by the MCVideo client and when the MCVideo client is behind a NAT, generation of SIP responses is done as specified in this subclause and as specified in IETF RFC 5626 [35].</w:t>
      </w:r>
    </w:p>
    <w:p w14:paraId="68D802CF" w14:textId="77777777" w:rsidR="00F67D29" w:rsidRPr="000975A9" w:rsidRDefault="00F67D29" w:rsidP="00F67D29">
      <w:pPr>
        <w:spacing w:before="120"/>
      </w:pPr>
      <w:r w:rsidRPr="000975A9">
        <w:t>[TS 24.581, clause 6.3.5.4.9]</w:t>
      </w:r>
    </w:p>
    <w:p w14:paraId="41F0A939" w14:textId="77777777" w:rsidR="00F67D29" w:rsidRPr="000975A9" w:rsidRDefault="00F67D29" w:rsidP="00F67D29">
      <w:pPr>
        <w:spacing w:before="120"/>
      </w:pPr>
      <w:r w:rsidRPr="000975A9">
        <w:t>When a Transmission Grant message is received from the transmission control arbitration logic in the MCVideo server, the transmission control interface towards the MCVideo client in the transmission control server:</w:t>
      </w:r>
    </w:p>
    <w:p w14:paraId="4898CA5F" w14:textId="77777777" w:rsidR="00F67D29" w:rsidRPr="000975A9" w:rsidRDefault="00F67D29" w:rsidP="00F67D29">
      <w:pPr>
        <w:pStyle w:val="B1"/>
        <w:spacing w:before="120" w:after="0"/>
      </w:pPr>
      <w:r w:rsidRPr="000975A9">
        <w:t>1.</w:t>
      </w:r>
      <w:r w:rsidRPr="000975A9">
        <w:tab/>
        <w:t>shall forward the Transmission Grant messages to the associated transmission participant;</w:t>
      </w:r>
    </w:p>
    <w:p w14:paraId="2898701C" w14:textId="77777777" w:rsidR="00F67D29" w:rsidRPr="000975A9" w:rsidRDefault="00F67D29" w:rsidP="00F67D29">
      <w:pPr>
        <w:pStyle w:val="B1"/>
        <w:spacing w:before="120" w:after="0"/>
      </w:pPr>
      <w:r w:rsidRPr="000975A9">
        <w:t>2.</w:t>
      </w:r>
      <w:r w:rsidRPr="000975A9">
        <w:tab/>
        <w:t>may set the first bit in the subtype of the Transmission Grant message to '1' (Acknowledgment is required) as described in subclause 9.2.2.1;</w:t>
      </w:r>
    </w:p>
    <w:p w14:paraId="7B11B497" w14:textId="77777777" w:rsidR="00F67D29" w:rsidRPr="000975A9" w:rsidRDefault="00F67D29" w:rsidP="00F67D29">
      <w:pPr>
        <w:pStyle w:val="NO"/>
        <w:spacing w:before="120" w:after="0"/>
      </w:pPr>
      <w:r w:rsidRPr="000975A9">
        <w:t>NOTE:</w:t>
      </w:r>
      <w:r w:rsidRPr="000975A9">
        <w:tab/>
        <w:t>It is an implementation option to handle the receipt of the Transmission control Ack message and what action to take if the Transmission control Ack message is not received.</w:t>
      </w:r>
    </w:p>
    <w:p w14:paraId="7149FD90" w14:textId="77777777" w:rsidR="00F67D29" w:rsidRPr="000975A9" w:rsidRDefault="00F67D29" w:rsidP="00F67D29">
      <w:pPr>
        <w:pStyle w:val="B1"/>
        <w:spacing w:before="120" w:after="0"/>
      </w:pPr>
      <w:r w:rsidRPr="000975A9">
        <w:t>3.</w:t>
      </w:r>
      <w:r w:rsidRPr="000975A9">
        <w:tab/>
        <w:t>shall enter the state 'U: permitted' as specified in subclause 6.3.5.5.2.</w:t>
      </w:r>
    </w:p>
    <w:p w14:paraId="3E916F21" w14:textId="77777777" w:rsidR="00F67D29" w:rsidRPr="000975A9" w:rsidRDefault="00F67D29" w:rsidP="00F67D29">
      <w:pPr>
        <w:pStyle w:val="H6"/>
      </w:pPr>
      <w:bookmarkStart w:id="627" w:name="_Toc52787550"/>
      <w:bookmarkStart w:id="628" w:name="_Toc52787732"/>
      <w:bookmarkStart w:id="629" w:name="_Toc75906954"/>
      <w:bookmarkStart w:id="630" w:name="_Toc75907291"/>
      <w:r w:rsidRPr="000975A9">
        <w:t>6.2.2.3</w:t>
      </w:r>
      <w:r w:rsidRPr="000975A9">
        <w:tab/>
        <w:t>Test description</w:t>
      </w:r>
      <w:bookmarkEnd w:id="627"/>
      <w:bookmarkEnd w:id="628"/>
      <w:bookmarkEnd w:id="629"/>
      <w:bookmarkEnd w:id="630"/>
    </w:p>
    <w:p w14:paraId="6C611B87" w14:textId="77777777" w:rsidR="00F67D29" w:rsidRPr="000975A9" w:rsidRDefault="00F67D29" w:rsidP="00F67D29">
      <w:pPr>
        <w:pStyle w:val="H6"/>
      </w:pPr>
      <w:bookmarkStart w:id="631" w:name="_Toc52787551"/>
      <w:bookmarkStart w:id="632" w:name="_Toc52787733"/>
      <w:bookmarkStart w:id="633" w:name="_Toc75906955"/>
      <w:bookmarkStart w:id="634" w:name="_Toc75907292"/>
      <w:r w:rsidRPr="000975A9">
        <w:t>6.2.2.3.1</w:t>
      </w:r>
      <w:r w:rsidRPr="000975A9">
        <w:tab/>
        <w:t>Pre-test conditions</w:t>
      </w:r>
      <w:bookmarkEnd w:id="631"/>
      <w:bookmarkEnd w:id="632"/>
      <w:bookmarkEnd w:id="633"/>
      <w:bookmarkEnd w:id="634"/>
    </w:p>
    <w:p w14:paraId="646A0260" w14:textId="77777777" w:rsidR="00F67D29" w:rsidRPr="000975A9" w:rsidRDefault="00F67D29" w:rsidP="00F67D29">
      <w:pPr>
        <w:pStyle w:val="H6"/>
      </w:pPr>
      <w:r w:rsidRPr="000975A9">
        <w:t>System Simulator:</w:t>
      </w:r>
    </w:p>
    <w:p w14:paraId="51EA1249" w14:textId="77777777" w:rsidR="00F67D29" w:rsidRPr="000975A9" w:rsidRDefault="00F67D29" w:rsidP="00F67D29">
      <w:pPr>
        <w:pStyle w:val="B1"/>
      </w:pPr>
      <w:r w:rsidRPr="000975A9">
        <w:t>-</w:t>
      </w:r>
      <w:r w:rsidRPr="000975A9">
        <w:tab/>
        <w:t>SS (MCVideo server)</w:t>
      </w:r>
    </w:p>
    <w:p w14:paraId="1BCC6C90" w14:textId="77777777" w:rsidR="00F67D29" w:rsidRPr="000975A9" w:rsidRDefault="00F67D29" w:rsidP="00F67D29">
      <w:pPr>
        <w:pStyle w:val="B1"/>
      </w:pPr>
      <w:r w:rsidRPr="000975A9">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0C6D9553" w14:textId="77777777" w:rsidR="00F67D29" w:rsidRPr="000975A9" w:rsidRDefault="00F67D29" w:rsidP="00F67D29">
      <w:pPr>
        <w:pStyle w:val="H6"/>
      </w:pPr>
      <w:r w:rsidRPr="000975A9">
        <w:t>IUT:</w:t>
      </w:r>
    </w:p>
    <w:p w14:paraId="63064FCA" w14:textId="77777777" w:rsidR="00F67D29" w:rsidRPr="000975A9" w:rsidRDefault="00F67D29" w:rsidP="00F67D29">
      <w:pPr>
        <w:pStyle w:val="B1"/>
      </w:pPr>
      <w:r w:rsidRPr="000975A9">
        <w:t>-</w:t>
      </w:r>
      <w:r w:rsidRPr="000975A9">
        <w:tab/>
        <w:t>UE (MCVideo client)</w:t>
      </w:r>
    </w:p>
    <w:p w14:paraId="042FF2E5" w14:textId="77777777" w:rsidR="00F67D29" w:rsidRPr="000975A9" w:rsidRDefault="00F67D29" w:rsidP="00F67D29">
      <w:pPr>
        <w:pStyle w:val="B1"/>
      </w:pPr>
      <w:r w:rsidRPr="000975A9">
        <w:t>-</w:t>
      </w:r>
      <w:r w:rsidRPr="000975A9">
        <w:tab/>
        <w:t>The test USIM set as defined in TS 36.579-1 [2], subclause 5.5.10 is inserted.</w:t>
      </w:r>
    </w:p>
    <w:p w14:paraId="3E85EDFE" w14:textId="77777777" w:rsidR="00F67D29" w:rsidRPr="000975A9" w:rsidRDefault="00F67D29" w:rsidP="00F67D29">
      <w:pPr>
        <w:pStyle w:val="H6"/>
      </w:pPr>
      <w:r w:rsidRPr="000975A9">
        <w:lastRenderedPageBreak/>
        <w:t>Preamble:</w:t>
      </w:r>
    </w:p>
    <w:p w14:paraId="330808F5"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564C771E" w14:textId="13E2CBB2" w:rsidR="00F67D29" w:rsidRPr="000975A9" w:rsidRDefault="00F67D29" w:rsidP="00F67D29">
      <w:pPr>
        <w:pStyle w:val="B1"/>
      </w:pPr>
      <w:r w:rsidRPr="000975A9">
        <w:t>-</w:t>
      </w:r>
      <w:r w:rsidRPr="000975A9">
        <w:tab/>
        <w:t>The MCVideo User performs the Generic Test Procedure for MCVideo Authorization/Configuration and Key Generation as specified in TS 36.579-1 [2], subclause 5.3.2.</w:t>
      </w:r>
    </w:p>
    <w:p w14:paraId="4E82AB1D" w14:textId="77777777" w:rsidR="00F67D29" w:rsidRPr="000975A9" w:rsidRDefault="00F67D29" w:rsidP="00F67D29">
      <w:pPr>
        <w:pStyle w:val="B1"/>
      </w:pPr>
      <w:r w:rsidRPr="000975A9">
        <w:t>-</w:t>
      </w:r>
      <w:r w:rsidRPr="000975A9">
        <w:tab/>
        <w:t>UE States at the end of the preamble</w:t>
      </w:r>
    </w:p>
    <w:p w14:paraId="05EB62FC" w14:textId="77777777" w:rsidR="00F67D29" w:rsidRPr="000975A9" w:rsidRDefault="00F67D29" w:rsidP="00F67D29">
      <w:pPr>
        <w:pStyle w:val="B2"/>
      </w:pPr>
      <w:r w:rsidRPr="000975A9">
        <w:t>-</w:t>
      </w:r>
      <w:r w:rsidRPr="000975A9">
        <w:tab/>
        <w:t>The UE is in E-UTRA Registered, Idle Mode state.</w:t>
      </w:r>
    </w:p>
    <w:p w14:paraId="32412328" w14:textId="77777777" w:rsidR="00F67D29" w:rsidRPr="000975A9" w:rsidRDefault="00F67D29" w:rsidP="00F67D29">
      <w:pPr>
        <w:pStyle w:val="B2"/>
      </w:pPr>
      <w:r w:rsidRPr="000975A9">
        <w:t>-</w:t>
      </w:r>
      <w:r w:rsidRPr="000975A9">
        <w:tab/>
        <w:t>The MCVideo Client Application has been activated and User has registered-in as the MCVideo User with the Server as active user at the Client.</w:t>
      </w:r>
    </w:p>
    <w:p w14:paraId="07EE858F" w14:textId="77777777" w:rsidR="00F67D29" w:rsidRPr="000975A9" w:rsidRDefault="00F67D29" w:rsidP="00F67D29">
      <w:pPr>
        <w:pStyle w:val="H6"/>
      </w:pPr>
      <w:bookmarkStart w:id="635" w:name="_Toc52787552"/>
      <w:bookmarkStart w:id="636" w:name="_Toc52787734"/>
      <w:bookmarkStart w:id="637" w:name="_Toc75906956"/>
      <w:bookmarkStart w:id="638" w:name="_Toc75907293"/>
      <w:r w:rsidRPr="000975A9">
        <w:t>6.2.2.3.2</w:t>
      </w:r>
      <w:r w:rsidRPr="000975A9">
        <w:tab/>
        <w:t>Test procedure sequence</w:t>
      </w:r>
      <w:bookmarkEnd w:id="635"/>
      <w:bookmarkEnd w:id="636"/>
      <w:bookmarkEnd w:id="637"/>
      <w:bookmarkEnd w:id="638"/>
    </w:p>
    <w:p w14:paraId="64867220" w14:textId="77777777" w:rsidR="00F67D29" w:rsidRPr="000975A9" w:rsidRDefault="00F67D29" w:rsidP="00F67D29">
      <w:pPr>
        <w:pStyle w:val="TH"/>
        <w:keepLines w:val="0"/>
        <w:widowControl w:val="0"/>
      </w:pPr>
      <w:r w:rsidRPr="000975A9">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67D29" w:rsidRPr="000975A9" w14:paraId="1C3AC46D" w14:textId="77777777" w:rsidTr="00E64CC8">
        <w:trPr>
          <w:tblHeader/>
        </w:trPr>
        <w:tc>
          <w:tcPr>
            <w:tcW w:w="534" w:type="dxa"/>
            <w:tcBorders>
              <w:top w:val="single" w:sz="4" w:space="0" w:color="auto"/>
              <w:left w:val="single" w:sz="4" w:space="0" w:color="auto"/>
              <w:bottom w:val="nil"/>
              <w:right w:val="single" w:sz="4" w:space="0" w:color="auto"/>
            </w:tcBorders>
            <w:hideMark/>
          </w:tcPr>
          <w:p w14:paraId="14D511CA" w14:textId="77777777" w:rsidR="00F67D29" w:rsidRPr="000975A9" w:rsidRDefault="00F67D29" w:rsidP="00E64CC8">
            <w:pPr>
              <w:pStyle w:val="TAH"/>
              <w:keepLines w:val="0"/>
              <w:widowControl w:val="0"/>
            </w:pPr>
            <w:r w:rsidRPr="000975A9">
              <w:t>St</w:t>
            </w:r>
          </w:p>
        </w:tc>
        <w:tc>
          <w:tcPr>
            <w:tcW w:w="3968" w:type="dxa"/>
            <w:tcBorders>
              <w:top w:val="single" w:sz="4" w:space="0" w:color="auto"/>
              <w:left w:val="single" w:sz="4" w:space="0" w:color="auto"/>
              <w:bottom w:val="nil"/>
              <w:right w:val="single" w:sz="4" w:space="0" w:color="auto"/>
            </w:tcBorders>
            <w:hideMark/>
          </w:tcPr>
          <w:p w14:paraId="4D1835E5" w14:textId="77777777" w:rsidR="00F67D29" w:rsidRPr="000975A9" w:rsidRDefault="00F67D29" w:rsidP="00E64CC8">
            <w:pPr>
              <w:pStyle w:val="TAH"/>
              <w:keepLines w:val="0"/>
              <w:widowControl w:val="0"/>
            </w:pPr>
            <w:r w:rsidRPr="000975A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D85EEB" w14:textId="77777777" w:rsidR="00F67D29" w:rsidRPr="000975A9" w:rsidRDefault="00F67D29" w:rsidP="00E64CC8">
            <w:pPr>
              <w:pStyle w:val="TAH"/>
              <w:keepLines w:val="0"/>
              <w:widowControl w:val="0"/>
            </w:pPr>
            <w:r w:rsidRPr="000975A9">
              <w:t>Message Sequence</w:t>
            </w:r>
          </w:p>
        </w:tc>
        <w:tc>
          <w:tcPr>
            <w:tcW w:w="565" w:type="dxa"/>
            <w:tcBorders>
              <w:top w:val="single" w:sz="4" w:space="0" w:color="auto"/>
              <w:left w:val="single" w:sz="4" w:space="0" w:color="auto"/>
              <w:bottom w:val="nil"/>
              <w:right w:val="single" w:sz="4" w:space="0" w:color="auto"/>
            </w:tcBorders>
            <w:hideMark/>
          </w:tcPr>
          <w:p w14:paraId="6BBE3735" w14:textId="77777777" w:rsidR="00F67D29" w:rsidRPr="000975A9" w:rsidRDefault="00F67D29" w:rsidP="00E64CC8">
            <w:pPr>
              <w:pStyle w:val="TAH"/>
              <w:keepLines w:val="0"/>
              <w:widowControl w:val="0"/>
            </w:pPr>
            <w:r w:rsidRPr="000975A9">
              <w:t>TP</w:t>
            </w:r>
          </w:p>
        </w:tc>
        <w:tc>
          <w:tcPr>
            <w:tcW w:w="850" w:type="dxa"/>
            <w:tcBorders>
              <w:top w:val="single" w:sz="4" w:space="0" w:color="auto"/>
              <w:left w:val="single" w:sz="4" w:space="0" w:color="auto"/>
              <w:bottom w:val="nil"/>
              <w:right w:val="single" w:sz="4" w:space="0" w:color="auto"/>
            </w:tcBorders>
            <w:hideMark/>
          </w:tcPr>
          <w:p w14:paraId="7B58E449" w14:textId="77777777" w:rsidR="00F67D29" w:rsidRPr="000975A9" w:rsidRDefault="00F67D29" w:rsidP="00E64CC8">
            <w:pPr>
              <w:pStyle w:val="TAH"/>
              <w:keepLines w:val="0"/>
              <w:widowControl w:val="0"/>
            </w:pPr>
            <w:r w:rsidRPr="000975A9">
              <w:t>Verdict</w:t>
            </w:r>
          </w:p>
        </w:tc>
      </w:tr>
      <w:tr w:rsidR="00F67D29" w:rsidRPr="000975A9" w14:paraId="19CD740C" w14:textId="77777777" w:rsidTr="00E64CC8">
        <w:trPr>
          <w:tblHeader/>
        </w:trPr>
        <w:tc>
          <w:tcPr>
            <w:tcW w:w="534" w:type="dxa"/>
            <w:tcBorders>
              <w:top w:val="nil"/>
              <w:left w:val="single" w:sz="4" w:space="0" w:color="auto"/>
              <w:bottom w:val="single" w:sz="4" w:space="0" w:color="auto"/>
              <w:right w:val="single" w:sz="4" w:space="0" w:color="auto"/>
            </w:tcBorders>
          </w:tcPr>
          <w:p w14:paraId="158E3F79" w14:textId="77777777" w:rsidR="00F67D29" w:rsidRPr="000975A9" w:rsidRDefault="00F67D29" w:rsidP="00E64CC8">
            <w:pPr>
              <w:pStyle w:val="TAH"/>
              <w:keepLines w:val="0"/>
              <w:widowControl w:val="0"/>
            </w:pPr>
          </w:p>
        </w:tc>
        <w:tc>
          <w:tcPr>
            <w:tcW w:w="3968" w:type="dxa"/>
            <w:tcBorders>
              <w:top w:val="nil"/>
              <w:left w:val="single" w:sz="4" w:space="0" w:color="auto"/>
              <w:bottom w:val="single" w:sz="4" w:space="0" w:color="auto"/>
              <w:right w:val="single" w:sz="4" w:space="0" w:color="auto"/>
            </w:tcBorders>
          </w:tcPr>
          <w:p w14:paraId="0D25CF70" w14:textId="77777777" w:rsidR="00F67D29" w:rsidRPr="000975A9" w:rsidRDefault="00F67D29" w:rsidP="00E64CC8">
            <w:pPr>
              <w:pStyle w:val="TAH"/>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93C44A" w14:textId="7EAD2475" w:rsidR="00F67D29" w:rsidRPr="000975A9" w:rsidRDefault="00F67D29" w:rsidP="00E64CC8">
            <w:pPr>
              <w:pStyle w:val="TAH"/>
              <w:keepLines w:val="0"/>
              <w:widowControl w:val="0"/>
            </w:pPr>
            <w:r w:rsidRPr="000975A9">
              <w:t>U – S</w:t>
            </w:r>
          </w:p>
        </w:tc>
        <w:tc>
          <w:tcPr>
            <w:tcW w:w="2978" w:type="dxa"/>
            <w:tcBorders>
              <w:top w:val="single" w:sz="4" w:space="0" w:color="auto"/>
              <w:left w:val="single" w:sz="4" w:space="0" w:color="auto"/>
              <w:bottom w:val="single" w:sz="4" w:space="0" w:color="auto"/>
              <w:right w:val="single" w:sz="4" w:space="0" w:color="auto"/>
            </w:tcBorders>
            <w:hideMark/>
          </w:tcPr>
          <w:p w14:paraId="05DE4B77" w14:textId="77777777" w:rsidR="00F67D29" w:rsidRPr="000975A9" w:rsidRDefault="00F67D29" w:rsidP="00E64CC8">
            <w:pPr>
              <w:pStyle w:val="TAH"/>
              <w:keepLines w:val="0"/>
              <w:widowControl w:val="0"/>
            </w:pPr>
            <w:r w:rsidRPr="000975A9">
              <w:t>Message</w:t>
            </w:r>
          </w:p>
        </w:tc>
        <w:tc>
          <w:tcPr>
            <w:tcW w:w="565" w:type="dxa"/>
            <w:tcBorders>
              <w:top w:val="nil"/>
              <w:left w:val="single" w:sz="4" w:space="0" w:color="auto"/>
              <w:bottom w:val="single" w:sz="4" w:space="0" w:color="auto"/>
              <w:right w:val="single" w:sz="4" w:space="0" w:color="auto"/>
            </w:tcBorders>
          </w:tcPr>
          <w:p w14:paraId="3C01BC05" w14:textId="77777777" w:rsidR="00F67D29" w:rsidRPr="000975A9" w:rsidRDefault="00F67D29" w:rsidP="00E64CC8">
            <w:pPr>
              <w:pStyle w:val="TAH"/>
              <w:keepLines w:val="0"/>
              <w:widowControl w:val="0"/>
            </w:pPr>
          </w:p>
        </w:tc>
        <w:tc>
          <w:tcPr>
            <w:tcW w:w="850" w:type="dxa"/>
            <w:tcBorders>
              <w:top w:val="nil"/>
              <w:left w:val="single" w:sz="4" w:space="0" w:color="auto"/>
              <w:bottom w:val="single" w:sz="4" w:space="0" w:color="auto"/>
              <w:right w:val="single" w:sz="4" w:space="0" w:color="auto"/>
            </w:tcBorders>
          </w:tcPr>
          <w:p w14:paraId="2996D09A" w14:textId="77777777" w:rsidR="00F67D29" w:rsidRPr="000975A9" w:rsidRDefault="00F67D29" w:rsidP="00E64CC8">
            <w:pPr>
              <w:pStyle w:val="TAH"/>
              <w:keepLines w:val="0"/>
              <w:widowControl w:val="0"/>
            </w:pPr>
          </w:p>
        </w:tc>
      </w:tr>
      <w:tr w:rsidR="00F67D29" w:rsidRPr="000975A9" w14:paraId="5FCA6D21"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79E9AA80" w14:textId="77777777" w:rsidR="00F67D29" w:rsidRPr="000975A9" w:rsidRDefault="00F67D29" w:rsidP="00E64CC8">
            <w:pPr>
              <w:pStyle w:val="TAC"/>
              <w:keepLines w:val="0"/>
              <w:widowControl w:val="0"/>
            </w:pPr>
            <w:r w:rsidRPr="000975A9">
              <w:t>1</w:t>
            </w:r>
          </w:p>
        </w:tc>
        <w:tc>
          <w:tcPr>
            <w:tcW w:w="3968" w:type="dxa"/>
            <w:tcBorders>
              <w:top w:val="single" w:sz="4" w:space="0" w:color="auto"/>
              <w:left w:val="single" w:sz="4" w:space="0" w:color="auto"/>
              <w:bottom w:val="single" w:sz="4" w:space="0" w:color="auto"/>
              <w:right w:val="single" w:sz="4" w:space="0" w:color="auto"/>
            </w:tcBorders>
            <w:hideMark/>
          </w:tcPr>
          <w:p w14:paraId="143EEEE8" w14:textId="4E945C2D" w:rsidR="00F67D29" w:rsidRPr="000975A9" w:rsidRDefault="00F67D29" w:rsidP="00E64CC8">
            <w:pPr>
              <w:pStyle w:val="TAL"/>
              <w:keepLines w:val="0"/>
              <w:widowControl w:val="0"/>
            </w:pPr>
            <w:r w:rsidRPr="000975A9">
              <w:rPr>
                <w:lang w:eastAsia="ko-KR"/>
              </w:rPr>
              <w:t xml:space="preserve">Check: Does the UE (MCVideo client) correctly perform test procedure 'MCX CT session establishment/modification without provisional responses other than 100 Trying' as described in TS 36.579-1 [2] Table 5.3.4.3-1 </w:t>
            </w:r>
            <w:r w:rsidRPr="000975A9">
              <w:t>to establish an MCVideo private call, On-demand Automatic Commencement Mode, no force of Automatic Commencement, applying End-to-end communication security with Transmission Control including a "text/plain" MIME body?</w:t>
            </w:r>
          </w:p>
        </w:tc>
        <w:tc>
          <w:tcPr>
            <w:tcW w:w="708" w:type="dxa"/>
            <w:tcBorders>
              <w:top w:val="single" w:sz="4" w:space="0" w:color="auto"/>
              <w:left w:val="single" w:sz="4" w:space="0" w:color="auto"/>
              <w:bottom w:val="single" w:sz="4" w:space="0" w:color="auto"/>
              <w:right w:val="single" w:sz="4" w:space="0" w:color="auto"/>
            </w:tcBorders>
            <w:hideMark/>
          </w:tcPr>
          <w:p w14:paraId="4D5FFE3E" w14:textId="77777777" w:rsidR="00F67D29" w:rsidRPr="000975A9" w:rsidRDefault="00F67D29" w:rsidP="00E64CC8">
            <w:pPr>
              <w:pStyle w:val="TAC"/>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6A960B2" w14:textId="77777777" w:rsidR="00F67D29" w:rsidRPr="000975A9" w:rsidRDefault="00F67D29" w:rsidP="00E64CC8">
            <w:pPr>
              <w:pStyle w:val="TAL"/>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AEF7424" w14:textId="77777777" w:rsidR="00F67D29" w:rsidRPr="000975A9" w:rsidRDefault="00F67D29" w:rsidP="00E64CC8">
            <w:pPr>
              <w:pStyle w:val="TAC"/>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2F475D13" w14:textId="77777777" w:rsidR="00F67D29" w:rsidRPr="000975A9" w:rsidRDefault="00F67D29" w:rsidP="00E64CC8">
            <w:pPr>
              <w:keepNext/>
              <w:widowControl w:val="0"/>
              <w:rPr>
                <w:rFonts w:ascii="Arial" w:hAnsi="Arial" w:cs="Arial"/>
                <w:sz w:val="18"/>
                <w:szCs w:val="18"/>
              </w:rPr>
            </w:pPr>
            <w:r w:rsidRPr="000975A9">
              <w:rPr>
                <w:rFonts w:ascii="Arial" w:hAnsi="Arial" w:cs="Arial"/>
                <w:sz w:val="18"/>
                <w:szCs w:val="18"/>
              </w:rPr>
              <w:t>P</w:t>
            </w:r>
          </w:p>
        </w:tc>
      </w:tr>
      <w:tr w:rsidR="00F67D29" w:rsidRPr="000975A9" w14:paraId="5F0CECB9" w14:textId="77777777" w:rsidTr="00E64CC8">
        <w:trPr>
          <w:trHeight w:val="233"/>
        </w:trPr>
        <w:tc>
          <w:tcPr>
            <w:tcW w:w="534" w:type="dxa"/>
            <w:tcBorders>
              <w:top w:val="single" w:sz="4" w:space="0" w:color="auto"/>
              <w:left w:val="single" w:sz="4" w:space="0" w:color="auto"/>
              <w:bottom w:val="single" w:sz="4" w:space="0" w:color="auto"/>
              <w:right w:val="single" w:sz="4" w:space="0" w:color="auto"/>
            </w:tcBorders>
            <w:hideMark/>
          </w:tcPr>
          <w:p w14:paraId="73C972E9" w14:textId="77777777" w:rsidR="00F67D29" w:rsidRPr="000975A9" w:rsidRDefault="00F67D29" w:rsidP="00E64CC8">
            <w:pPr>
              <w:pStyle w:val="TAC"/>
              <w:keepNext w:val="0"/>
              <w:keepLines w:val="0"/>
              <w:widowControl w:val="0"/>
            </w:pPr>
            <w:r w:rsidRPr="000975A9">
              <w:t>2a1-4</w:t>
            </w:r>
          </w:p>
        </w:tc>
        <w:tc>
          <w:tcPr>
            <w:tcW w:w="3968" w:type="dxa"/>
            <w:tcBorders>
              <w:top w:val="single" w:sz="4" w:space="0" w:color="auto"/>
              <w:left w:val="single" w:sz="4" w:space="0" w:color="auto"/>
              <w:bottom w:val="single" w:sz="4" w:space="0" w:color="auto"/>
              <w:right w:val="single" w:sz="4" w:space="0" w:color="auto"/>
            </w:tcBorders>
            <w:hideMark/>
          </w:tcPr>
          <w:p w14:paraId="124A5261" w14:textId="77777777" w:rsidR="00F67D29" w:rsidRPr="000975A9" w:rsidRDefault="00F67D29" w:rsidP="00E64CC8">
            <w:pPr>
              <w:spacing w:after="0"/>
              <w:rPr>
                <w:rFonts w:cs="Calibri"/>
                <w:color w:val="000000"/>
                <w:sz w:val="18"/>
                <w:szCs w:val="18"/>
              </w:rPr>
            </w:pPr>
            <w:r w:rsidRPr="000975A9">
              <w:rPr>
                <w:rFonts w:ascii="Arial" w:hAnsi="Arial" w:cs="Arial"/>
                <w:sz w:val="18"/>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46FEEC"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6AE799A"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E7BE8EE"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02A3C017" w14:textId="77777777" w:rsidR="00F67D29" w:rsidRPr="000975A9" w:rsidRDefault="00F67D29" w:rsidP="00E64CC8">
            <w:pPr>
              <w:rPr>
                <w:rFonts w:ascii="Arial" w:hAnsi="Arial" w:cs="Arial"/>
                <w:sz w:val="18"/>
                <w:szCs w:val="18"/>
              </w:rPr>
            </w:pPr>
            <w:r w:rsidRPr="000975A9">
              <w:rPr>
                <w:rFonts w:ascii="Arial" w:hAnsi="Arial" w:cs="Arial"/>
                <w:sz w:val="18"/>
                <w:szCs w:val="18"/>
              </w:rPr>
              <w:t>-</w:t>
            </w:r>
          </w:p>
        </w:tc>
      </w:tr>
      <w:tr w:rsidR="00F67D29" w:rsidRPr="000975A9" w14:paraId="74B0241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DE26229" w14:textId="77777777" w:rsidR="00F67D29" w:rsidRPr="000975A9" w:rsidRDefault="00F67D29" w:rsidP="00E64CC8">
            <w:pPr>
              <w:pStyle w:val="TAC"/>
              <w:keepNext w:val="0"/>
              <w:keepLines w:val="0"/>
              <w:widowControl w:val="0"/>
            </w:pPr>
            <w:r w:rsidRPr="000975A9">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40DC670E" w14:textId="3B1E7519" w:rsidR="00F67D29" w:rsidRPr="000975A9" w:rsidRDefault="00F67D29" w:rsidP="00E64CC8">
            <w:pPr>
              <w:pStyle w:val="TAL"/>
              <w:keepNext w:val="0"/>
              <w:keepLines w:val="0"/>
              <w:widowControl w:val="0"/>
            </w:pPr>
            <w:r w:rsidRPr="000975A9">
              <w:t xml:space="preserve">Check: Does the UE (MCVideo client) correctly perform test procedure 'MCVideo Media Transmission Notification and Request CT' as described in </w:t>
            </w:r>
            <w:r w:rsidRPr="000975A9">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626A6BB6"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7B306FA"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A1F60D7"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40D2DE8A" w14:textId="77777777" w:rsidR="00F67D29" w:rsidRPr="000975A9" w:rsidRDefault="00F67D29" w:rsidP="00E64CC8">
            <w:pPr>
              <w:pStyle w:val="TAC"/>
            </w:pPr>
            <w:r w:rsidRPr="000975A9">
              <w:t>P</w:t>
            </w:r>
          </w:p>
        </w:tc>
      </w:tr>
      <w:tr w:rsidR="00F67D29" w:rsidRPr="000975A9" w14:paraId="04CB25E0"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4650C34" w14:textId="77777777" w:rsidR="00F67D29" w:rsidRPr="000975A9" w:rsidRDefault="00F67D29" w:rsidP="00E64CC8">
            <w:pPr>
              <w:pStyle w:val="TAC"/>
              <w:keepNext w:val="0"/>
              <w:keepLines w:val="0"/>
              <w:widowControl w:val="0"/>
            </w:pPr>
            <w:r w:rsidRPr="000975A9">
              <w:t>6</w:t>
            </w:r>
          </w:p>
        </w:tc>
        <w:tc>
          <w:tcPr>
            <w:tcW w:w="3968" w:type="dxa"/>
            <w:tcBorders>
              <w:top w:val="single" w:sz="4" w:space="0" w:color="auto"/>
              <w:left w:val="single" w:sz="4" w:space="0" w:color="auto"/>
              <w:bottom w:val="single" w:sz="4" w:space="0" w:color="auto"/>
              <w:right w:val="single" w:sz="4" w:space="0" w:color="auto"/>
            </w:tcBorders>
            <w:hideMark/>
          </w:tcPr>
          <w:p w14:paraId="5391E0F6"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1E700E71"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BE6CD0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0558147"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1B4D6FEA" w14:textId="77777777" w:rsidR="00F67D29" w:rsidRPr="000975A9" w:rsidRDefault="00F67D29" w:rsidP="00E64CC8">
            <w:pPr>
              <w:pStyle w:val="TAC"/>
            </w:pPr>
            <w:r w:rsidRPr="000975A9">
              <w:rPr>
                <w:rFonts w:cs="Arial"/>
                <w:szCs w:val="18"/>
              </w:rPr>
              <w:t>-</w:t>
            </w:r>
          </w:p>
        </w:tc>
      </w:tr>
      <w:tr w:rsidR="00F67D29" w:rsidRPr="000975A9" w14:paraId="41FF5BE2"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078A8E4" w14:textId="77777777" w:rsidR="00F67D29" w:rsidRPr="000975A9" w:rsidRDefault="00F67D29" w:rsidP="00E64CC8">
            <w:pPr>
              <w:pStyle w:val="TAC"/>
              <w:keepNext w:val="0"/>
              <w:keepLines w:val="0"/>
              <w:widowControl w:val="0"/>
            </w:pPr>
            <w:r w:rsidRPr="000975A9">
              <w:t>6A</w:t>
            </w:r>
          </w:p>
        </w:tc>
        <w:tc>
          <w:tcPr>
            <w:tcW w:w="3968" w:type="dxa"/>
            <w:tcBorders>
              <w:top w:val="single" w:sz="4" w:space="0" w:color="auto"/>
              <w:left w:val="single" w:sz="4" w:space="0" w:color="auto"/>
              <w:bottom w:val="single" w:sz="4" w:space="0" w:color="auto"/>
              <w:right w:val="single" w:sz="4" w:space="0" w:color="auto"/>
            </w:tcBorders>
            <w:hideMark/>
          </w:tcPr>
          <w:p w14:paraId="2FF3F43E" w14:textId="178E35DE" w:rsidR="00F67D29" w:rsidRPr="000975A9" w:rsidRDefault="00F67D29" w:rsidP="00E64CC8">
            <w:pPr>
              <w:pStyle w:val="TAL"/>
              <w:keepNext w:val="0"/>
              <w:keepLines w:val="0"/>
              <w:widowControl w:val="0"/>
            </w:pPr>
            <w:r w:rsidRPr="000975A9">
              <w:t xml:space="preserve">Check: Does the UE (MCVideo client) correctly perform test procedure 'MCVideo Media Reception End Request CT' as described in </w:t>
            </w:r>
            <w:r w:rsidRPr="000975A9">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3CEDB7F4"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6B6F149"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3532D06" w14:textId="77777777" w:rsidR="00F67D29" w:rsidRPr="000975A9" w:rsidRDefault="00F67D29" w:rsidP="00E64CC8">
            <w:pPr>
              <w:pStyle w:val="TAC"/>
              <w:keepNext w:val="0"/>
              <w:keepLines w:val="0"/>
              <w:widowControl w:val="0"/>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18F31F2A" w14:textId="77777777" w:rsidR="00F67D29" w:rsidRPr="000975A9" w:rsidRDefault="00F67D29" w:rsidP="00E64CC8">
            <w:pPr>
              <w:pStyle w:val="TAC"/>
              <w:rPr>
                <w:rFonts w:cs="Arial"/>
                <w:szCs w:val="18"/>
              </w:rPr>
            </w:pPr>
            <w:r w:rsidRPr="000975A9">
              <w:t>P</w:t>
            </w:r>
          </w:p>
        </w:tc>
      </w:tr>
      <w:tr w:rsidR="00F67D29" w:rsidRPr="000975A9" w14:paraId="64CCE299"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7C74CDD5" w14:textId="77777777" w:rsidR="00F67D29" w:rsidRPr="000975A9" w:rsidRDefault="00F67D29" w:rsidP="00E64CC8">
            <w:pPr>
              <w:pStyle w:val="TAC"/>
              <w:keepNext w:val="0"/>
              <w:keepLines w:val="0"/>
              <w:widowControl w:val="0"/>
            </w:pPr>
            <w:r w:rsidRPr="000975A9">
              <w:t>7</w:t>
            </w:r>
          </w:p>
        </w:tc>
        <w:tc>
          <w:tcPr>
            <w:tcW w:w="3968" w:type="dxa"/>
            <w:tcBorders>
              <w:top w:val="single" w:sz="4" w:space="0" w:color="auto"/>
              <w:left w:val="single" w:sz="4" w:space="0" w:color="auto"/>
              <w:bottom w:val="single" w:sz="4" w:space="0" w:color="auto"/>
              <w:right w:val="single" w:sz="4" w:space="0" w:color="auto"/>
            </w:tcBorders>
            <w:hideMark/>
          </w:tcPr>
          <w:p w14:paraId="28095154" w14:textId="26F6FB71" w:rsidR="00F67D29" w:rsidRPr="000975A9" w:rsidRDefault="00F67D29" w:rsidP="00E64CC8">
            <w:pPr>
              <w:pStyle w:val="TAL"/>
              <w:keepNext w:val="0"/>
              <w:keepLines w:val="0"/>
              <w:widowControl w:val="0"/>
            </w:pPr>
            <w:r w:rsidRPr="000975A9">
              <w:rPr>
                <w:lang w:eastAsia="ko-KR"/>
              </w:rPr>
              <w:t>Check: Does the UE (MCVideo client) correctly perform test procedure 'MCX CT session establishment/modification without provisional responses other than 100 Trying' as described in TS 36.579-1 [2] Table 5.3.4.3-1</w:t>
            </w:r>
            <w:r w:rsidRPr="000975A9">
              <w:t xml:space="preserve"> to upgrade to the call to an imminent peril call?</w:t>
            </w:r>
          </w:p>
        </w:tc>
        <w:tc>
          <w:tcPr>
            <w:tcW w:w="708" w:type="dxa"/>
            <w:tcBorders>
              <w:top w:val="single" w:sz="4" w:space="0" w:color="auto"/>
              <w:left w:val="single" w:sz="4" w:space="0" w:color="auto"/>
              <w:bottom w:val="single" w:sz="4" w:space="0" w:color="auto"/>
              <w:right w:val="single" w:sz="4" w:space="0" w:color="auto"/>
            </w:tcBorders>
            <w:hideMark/>
          </w:tcPr>
          <w:p w14:paraId="0881BB31"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3F6F8B3"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64AFEA2E" w14:textId="77777777" w:rsidR="00F67D29" w:rsidRPr="000975A9" w:rsidRDefault="00F67D29" w:rsidP="00E64CC8">
            <w:pPr>
              <w:pStyle w:val="TAC"/>
              <w:keepNext w:val="0"/>
              <w:keepLines w:val="0"/>
              <w:widowControl w:val="0"/>
            </w:pPr>
            <w:r w:rsidRPr="000975A9">
              <w:t>3</w:t>
            </w:r>
          </w:p>
        </w:tc>
        <w:tc>
          <w:tcPr>
            <w:tcW w:w="850" w:type="dxa"/>
            <w:tcBorders>
              <w:top w:val="single" w:sz="4" w:space="0" w:color="auto"/>
              <w:left w:val="single" w:sz="4" w:space="0" w:color="auto"/>
              <w:bottom w:val="single" w:sz="4" w:space="0" w:color="auto"/>
              <w:right w:val="single" w:sz="4" w:space="0" w:color="auto"/>
            </w:tcBorders>
            <w:hideMark/>
          </w:tcPr>
          <w:p w14:paraId="4BB7C9FE" w14:textId="77777777" w:rsidR="00F67D29" w:rsidRPr="000975A9" w:rsidRDefault="00F67D29" w:rsidP="00E64CC8">
            <w:pPr>
              <w:rPr>
                <w:rFonts w:ascii="Arial" w:hAnsi="Arial" w:cs="Arial"/>
                <w:sz w:val="18"/>
                <w:szCs w:val="18"/>
              </w:rPr>
            </w:pPr>
            <w:r w:rsidRPr="000975A9">
              <w:rPr>
                <w:rFonts w:ascii="Arial" w:hAnsi="Arial" w:cs="Arial"/>
                <w:sz w:val="18"/>
                <w:szCs w:val="18"/>
              </w:rPr>
              <w:t>-</w:t>
            </w:r>
          </w:p>
        </w:tc>
      </w:tr>
      <w:tr w:rsidR="00F67D29" w:rsidRPr="000975A9" w14:paraId="18CFEFA1"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31DF2CE" w14:textId="77777777" w:rsidR="00F67D29" w:rsidRPr="000975A9" w:rsidRDefault="00F67D29" w:rsidP="00E64CC8">
            <w:pPr>
              <w:pStyle w:val="TAC"/>
              <w:keepNext w:val="0"/>
              <w:keepLines w:val="0"/>
              <w:widowControl w:val="0"/>
            </w:pPr>
            <w:r w:rsidRPr="000975A9">
              <w:t>8a1-10</w:t>
            </w:r>
          </w:p>
        </w:tc>
        <w:tc>
          <w:tcPr>
            <w:tcW w:w="3968" w:type="dxa"/>
            <w:tcBorders>
              <w:top w:val="single" w:sz="4" w:space="0" w:color="auto"/>
              <w:left w:val="single" w:sz="4" w:space="0" w:color="auto"/>
              <w:bottom w:val="single" w:sz="4" w:space="0" w:color="auto"/>
              <w:right w:val="single" w:sz="4" w:space="0" w:color="auto"/>
            </w:tcBorders>
            <w:hideMark/>
          </w:tcPr>
          <w:p w14:paraId="4EF89FE7" w14:textId="77777777" w:rsidR="00F67D29" w:rsidRPr="000975A9" w:rsidRDefault="00F67D29" w:rsidP="00E64CC8">
            <w:pPr>
              <w:spacing w:after="0"/>
              <w:rPr>
                <w:rFonts w:cs="Calibri"/>
                <w:sz w:val="18"/>
                <w:szCs w:val="18"/>
              </w:rPr>
            </w:pPr>
            <w:r w:rsidRPr="000975A9">
              <w:rPr>
                <w:rFonts w:ascii="Arial" w:hAnsi="Arial" w:cs="Arial"/>
                <w:sz w:val="18"/>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31B3D4E"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70BB1C1"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6AEF97A"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11A59849" w14:textId="77777777" w:rsidR="00F67D29" w:rsidRPr="000975A9" w:rsidRDefault="00F67D29" w:rsidP="00E64CC8">
            <w:pPr>
              <w:rPr>
                <w:rFonts w:ascii="Arial" w:hAnsi="Arial" w:cs="Arial"/>
                <w:sz w:val="18"/>
                <w:szCs w:val="18"/>
              </w:rPr>
            </w:pPr>
            <w:r w:rsidRPr="000975A9">
              <w:rPr>
                <w:rFonts w:ascii="Arial" w:hAnsi="Arial" w:cs="Arial"/>
                <w:sz w:val="18"/>
                <w:szCs w:val="18"/>
              </w:rPr>
              <w:t>-</w:t>
            </w:r>
          </w:p>
        </w:tc>
      </w:tr>
      <w:tr w:rsidR="00F67D29" w:rsidRPr="000975A9" w14:paraId="370CBB8C"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7C28B56C" w14:textId="77777777" w:rsidR="00F67D29" w:rsidRPr="000975A9" w:rsidRDefault="00F67D29" w:rsidP="00E64CC8">
            <w:pPr>
              <w:pStyle w:val="TAC"/>
              <w:keepNext w:val="0"/>
              <w:keepLines w:val="0"/>
              <w:widowControl w:val="0"/>
            </w:pPr>
            <w:r w:rsidRPr="000975A9">
              <w:t>11</w:t>
            </w:r>
          </w:p>
        </w:tc>
        <w:tc>
          <w:tcPr>
            <w:tcW w:w="3968" w:type="dxa"/>
            <w:tcBorders>
              <w:top w:val="single" w:sz="4" w:space="0" w:color="auto"/>
              <w:left w:val="single" w:sz="4" w:space="0" w:color="auto"/>
              <w:bottom w:val="single" w:sz="4" w:space="0" w:color="auto"/>
              <w:right w:val="single" w:sz="4" w:space="0" w:color="auto"/>
            </w:tcBorders>
            <w:hideMark/>
          </w:tcPr>
          <w:p w14:paraId="40C4EA71" w14:textId="13E80324" w:rsidR="00F67D29" w:rsidRPr="000975A9" w:rsidRDefault="00F67D29" w:rsidP="00E64CC8">
            <w:pPr>
              <w:pStyle w:val="TAL"/>
              <w:keepNext w:val="0"/>
              <w:keepLines w:val="0"/>
              <w:widowControl w:val="0"/>
            </w:pPr>
            <w:r w:rsidRPr="000975A9">
              <w:t xml:space="preserve">Check: Does the UE (MCVideo client) correctly perform test procedure 'MCVideo Media Transmission Notification and Request CT' as described in </w:t>
            </w:r>
            <w:r w:rsidRPr="000975A9">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D62D4C7"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389CD6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89AC775" w14:textId="77777777" w:rsidR="00F67D29" w:rsidRPr="000975A9" w:rsidRDefault="00F67D29" w:rsidP="00E64CC8">
            <w:pPr>
              <w:pStyle w:val="TAC"/>
              <w:keepNext w:val="0"/>
              <w:keepLines w:val="0"/>
              <w:widowControl w:val="0"/>
            </w:pPr>
            <w:r w:rsidRPr="000975A9">
              <w:t>4</w:t>
            </w:r>
          </w:p>
        </w:tc>
        <w:tc>
          <w:tcPr>
            <w:tcW w:w="850" w:type="dxa"/>
            <w:tcBorders>
              <w:top w:val="single" w:sz="4" w:space="0" w:color="auto"/>
              <w:left w:val="single" w:sz="4" w:space="0" w:color="auto"/>
              <w:bottom w:val="single" w:sz="4" w:space="0" w:color="auto"/>
              <w:right w:val="single" w:sz="4" w:space="0" w:color="auto"/>
            </w:tcBorders>
            <w:hideMark/>
          </w:tcPr>
          <w:p w14:paraId="74E2ACD1" w14:textId="77777777" w:rsidR="00F67D29" w:rsidRPr="000975A9" w:rsidRDefault="00F67D29" w:rsidP="00E64CC8">
            <w:pPr>
              <w:pStyle w:val="TAC"/>
            </w:pPr>
            <w:r w:rsidRPr="000975A9">
              <w:t>P</w:t>
            </w:r>
          </w:p>
        </w:tc>
      </w:tr>
      <w:tr w:rsidR="00F67D29" w:rsidRPr="000975A9" w14:paraId="7C402F13"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7E83B9CE" w14:textId="77777777" w:rsidR="00F67D29" w:rsidRPr="000975A9" w:rsidRDefault="00F67D29" w:rsidP="00E64CC8">
            <w:pPr>
              <w:pStyle w:val="TAC"/>
              <w:keepNext w:val="0"/>
              <w:keepLines w:val="0"/>
              <w:widowControl w:val="0"/>
            </w:pPr>
            <w:r w:rsidRPr="000975A9">
              <w:t>12</w:t>
            </w:r>
          </w:p>
        </w:tc>
        <w:tc>
          <w:tcPr>
            <w:tcW w:w="3968" w:type="dxa"/>
            <w:tcBorders>
              <w:top w:val="single" w:sz="4" w:space="0" w:color="auto"/>
              <w:left w:val="single" w:sz="4" w:space="0" w:color="auto"/>
              <w:bottom w:val="single" w:sz="4" w:space="0" w:color="auto"/>
              <w:right w:val="single" w:sz="4" w:space="0" w:color="auto"/>
            </w:tcBorders>
            <w:hideMark/>
          </w:tcPr>
          <w:p w14:paraId="1E7C0CC6"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1802C200"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CD94B13"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721DFE8"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6997B679" w14:textId="77777777" w:rsidR="00F67D29" w:rsidRPr="000975A9" w:rsidRDefault="00F67D29" w:rsidP="00E64CC8">
            <w:pPr>
              <w:pStyle w:val="TAC"/>
            </w:pPr>
            <w:r w:rsidRPr="000975A9">
              <w:t>-</w:t>
            </w:r>
          </w:p>
        </w:tc>
      </w:tr>
      <w:tr w:rsidR="00F67D29" w:rsidRPr="000975A9" w14:paraId="3B589B1D"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455AD40D" w14:textId="77777777" w:rsidR="00F67D29" w:rsidRPr="000975A9" w:rsidRDefault="00F67D29" w:rsidP="00E64CC8">
            <w:pPr>
              <w:pStyle w:val="TAC"/>
              <w:keepNext w:val="0"/>
              <w:keepLines w:val="0"/>
              <w:widowControl w:val="0"/>
            </w:pPr>
            <w:r w:rsidRPr="000975A9">
              <w:t>-</w:t>
            </w:r>
          </w:p>
        </w:tc>
        <w:tc>
          <w:tcPr>
            <w:tcW w:w="3968" w:type="dxa"/>
            <w:tcBorders>
              <w:top w:val="single" w:sz="4" w:space="0" w:color="auto"/>
              <w:left w:val="single" w:sz="4" w:space="0" w:color="auto"/>
              <w:bottom w:val="single" w:sz="4" w:space="0" w:color="auto"/>
              <w:right w:val="single" w:sz="4" w:space="0" w:color="auto"/>
            </w:tcBorders>
            <w:hideMark/>
          </w:tcPr>
          <w:p w14:paraId="4885E325" w14:textId="77777777" w:rsidR="00F67D29" w:rsidRPr="000975A9" w:rsidRDefault="00F67D29" w:rsidP="00E64CC8">
            <w:pPr>
              <w:pStyle w:val="TAL"/>
              <w:keepNext w:val="0"/>
              <w:keepLines w:val="0"/>
              <w:widowControl w:val="0"/>
            </w:pPr>
            <w:r w:rsidRPr="000975A9">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367D5E9"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518632D2"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45880B3"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24E27C5" w14:textId="77777777" w:rsidR="00F67D29" w:rsidRPr="000975A9" w:rsidRDefault="00F67D29" w:rsidP="00E64CC8">
            <w:pPr>
              <w:pStyle w:val="TAC"/>
            </w:pPr>
            <w:r w:rsidRPr="000975A9">
              <w:t>-</w:t>
            </w:r>
          </w:p>
        </w:tc>
      </w:tr>
      <w:tr w:rsidR="00F67D29" w:rsidRPr="000975A9" w14:paraId="6CC046B8"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1438CC3" w14:textId="77777777" w:rsidR="00F67D29" w:rsidRPr="000975A9" w:rsidRDefault="00F67D29" w:rsidP="00E64CC8">
            <w:pPr>
              <w:pStyle w:val="TAC"/>
              <w:keepNext w:val="0"/>
              <w:keepLines w:val="0"/>
              <w:widowControl w:val="0"/>
            </w:pPr>
            <w:r w:rsidRPr="000975A9">
              <w:t>13a1</w:t>
            </w:r>
          </w:p>
        </w:tc>
        <w:tc>
          <w:tcPr>
            <w:tcW w:w="3968" w:type="dxa"/>
            <w:tcBorders>
              <w:top w:val="single" w:sz="4" w:space="0" w:color="auto"/>
              <w:left w:val="single" w:sz="4" w:space="0" w:color="auto"/>
              <w:bottom w:val="single" w:sz="4" w:space="0" w:color="auto"/>
              <w:right w:val="single" w:sz="4" w:space="0" w:color="auto"/>
            </w:tcBorders>
            <w:hideMark/>
          </w:tcPr>
          <w:p w14:paraId="277BFDE4" w14:textId="4C6C00CE" w:rsidR="00F67D29" w:rsidRPr="000975A9" w:rsidRDefault="00F67D29" w:rsidP="00E64CC8">
            <w:pPr>
              <w:pStyle w:val="TAL"/>
              <w:keepNext w:val="0"/>
              <w:keepLines w:val="0"/>
              <w:widowControl w:val="0"/>
            </w:pPr>
            <w:r w:rsidRPr="000975A9">
              <w:t>IF pc_MCX_DisplayInfoEmergencyCall THEN Check: Does the UE (McVideo client) notify the user that the call has been upgraded to an emergency private call?</w:t>
            </w:r>
          </w:p>
          <w:p w14:paraId="5AC7E0A1" w14:textId="77777777" w:rsidR="00F67D29" w:rsidRPr="000975A9" w:rsidRDefault="00F67D29" w:rsidP="00E64CC8">
            <w:pPr>
              <w:pStyle w:val="TAL"/>
              <w:keepNext w:val="0"/>
              <w:keepLines w:val="0"/>
              <w:widowControl w:val="0"/>
            </w:pPr>
            <w:r w:rsidRPr="000975A9">
              <w:t>(NOTE 1)</w:t>
            </w:r>
          </w:p>
          <w:p w14:paraId="4101614C" w14:textId="77777777" w:rsidR="00F67D29" w:rsidRPr="000975A9" w:rsidRDefault="00F67D29" w:rsidP="00E64CC8">
            <w:pPr>
              <w:pStyle w:val="TAL"/>
              <w:keepNext w:val="0"/>
              <w:keepLines w:val="0"/>
              <w:widowControl w:val="0"/>
            </w:pPr>
            <w:r w:rsidRPr="000975A9">
              <w:t>(NOTE 2)</w:t>
            </w:r>
          </w:p>
        </w:tc>
        <w:tc>
          <w:tcPr>
            <w:tcW w:w="708" w:type="dxa"/>
            <w:tcBorders>
              <w:top w:val="single" w:sz="4" w:space="0" w:color="auto"/>
              <w:left w:val="single" w:sz="4" w:space="0" w:color="auto"/>
              <w:bottom w:val="single" w:sz="4" w:space="0" w:color="auto"/>
              <w:right w:val="single" w:sz="4" w:space="0" w:color="auto"/>
            </w:tcBorders>
            <w:hideMark/>
          </w:tcPr>
          <w:p w14:paraId="6CFE6E28"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7D4F4A8"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FBAC240" w14:textId="77777777" w:rsidR="00F67D29" w:rsidRPr="000975A9" w:rsidRDefault="00F67D29" w:rsidP="00E64CC8">
            <w:pPr>
              <w:pStyle w:val="TAC"/>
              <w:keepNext w:val="0"/>
              <w:keepLines w:val="0"/>
              <w:widowControl w:val="0"/>
            </w:pPr>
            <w:r w:rsidRPr="000975A9">
              <w:t>3</w:t>
            </w:r>
          </w:p>
        </w:tc>
        <w:tc>
          <w:tcPr>
            <w:tcW w:w="850" w:type="dxa"/>
            <w:tcBorders>
              <w:top w:val="single" w:sz="4" w:space="0" w:color="auto"/>
              <w:left w:val="single" w:sz="4" w:space="0" w:color="auto"/>
              <w:bottom w:val="single" w:sz="4" w:space="0" w:color="auto"/>
              <w:right w:val="single" w:sz="4" w:space="0" w:color="auto"/>
            </w:tcBorders>
            <w:hideMark/>
          </w:tcPr>
          <w:p w14:paraId="7ABAD668" w14:textId="77777777" w:rsidR="00F67D29" w:rsidRPr="000975A9" w:rsidRDefault="00F67D29" w:rsidP="00E64CC8">
            <w:pPr>
              <w:pStyle w:val="TAC"/>
              <w:keepNext w:val="0"/>
              <w:keepLines w:val="0"/>
              <w:widowControl w:val="0"/>
              <w:rPr>
                <w:rFonts w:cs="Arial"/>
                <w:szCs w:val="18"/>
              </w:rPr>
            </w:pPr>
            <w:r w:rsidRPr="000975A9">
              <w:t>P</w:t>
            </w:r>
          </w:p>
        </w:tc>
      </w:tr>
      <w:tr w:rsidR="00F67D29" w:rsidRPr="000975A9" w14:paraId="525B08E7"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765F343" w14:textId="77777777" w:rsidR="00F67D29" w:rsidRPr="000975A9" w:rsidRDefault="00F67D29" w:rsidP="00E64CC8">
            <w:pPr>
              <w:pStyle w:val="TAC"/>
              <w:keepNext w:val="0"/>
              <w:keepLines w:val="0"/>
              <w:widowControl w:val="0"/>
            </w:pPr>
            <w:r w:rsidRPr="000975A9">
              <w:lastRenderedPageBreak/>
              <w:t>13A</w:t>
            </w:r>
          </w:p>
        </w:tc>
        <w:tc>
          <w:tcPr>
            <w:tcW w:w="3968" w:type="dxa"/>
            <w:tcBorders>
              <w:top w:val="single" w:sz="4" w:space="0" w:color="auto"/>
              <w:left w:val="single" w:sz="4" w:space="0" w:color="auto"/>
              <w:bottom w:val="single" w:sz="4" w:space="0" w:color="auto"/>
              <w:right w:val="single" w:sz="4" w:space="0" w:color="auto"/>
            </w:tcBorders>
            <w:hideMark/>
          </w:tcPr>
          <w:p w14:paraId="0D3212E8" w14:textId="33895D81" w:rsidR="00F67D29" w:rsidRPr="000975A9" w:rsidRDefault="00F67D29" w:rsidP="00E64CC8">
            <w:pPr>
              <w:pStyle w:val="TAL"/>
              <w:keepNext w:val="0"/>
              <w:keepLines w:val="0"/>
              <w:widowControl w:val="0"/>
            </w:pPr>
            <w:r w:rsidRPr="000975A9">
              <w:t xml:space="preserve">Check: Does the UE (MCVideo client) correctly perform test procedure 'MCVideo Media Reception End Request CT' as described in </w:t>
            </w:r>
            <w:r w:rsidRPr="000975A9">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550BFF49"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84D656A"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C3881CD" w14:textId="77777777" w:rsidR="00F67D29" w:rsidRPr="000975A9" w:rsidRDefault="00F67D29" w:rsidP="00E64CC8">
            <w:pPr>
              <w:pStyle w:val="TAC"/>
              <w:keepNext w:val="0"/>
              <w:keepLines w:val="0"/>
              <w:widowControl w:val="0"/>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7ED87DB2" w14:textId="77777777" w:rsidR="00F67D29" w:rsidRPr="000975A9" w:rsidRDefault="00F67D29" w:rsidP="00E64CC8">
            <w:pPr>
              <w:pStyle w:val="TAC"/>
              <w:keepNext w:val="0"/>
              <w:keepLines w:val="0"/>
              <w:widowControl w:val="0"/>
            </w:pPr>
            <w:r w:rsidRPr="000975A9">
              <w:t>P</w:t>
            </w:r>
          </w:p>
        </w:tc>
      </w:tr>
      <w:tr w:rsidR="00F67D29" w:rsidRPr="000975A9" w14:paraId="70BA1F3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9716DD9" w14:textId="77777777" w:rsidR="00F67D29" w:rsidRPr="000975A9" w:rsidRDefault="00F67D29" w:rsidP="00E64CC8">
            <w:pPr>
              <w:pStyle w:val="TAC"/>
              <w:keepNext w:val="0"/>
              <w:keepLines w:val="0"/>
              <w:widowControl w:val="0"/>
            </w:pPr>
            <w:r w:rsidRPr="000975A9">
              <w:t>14</w:t>
            </w:r>
          </w:p>
        </w:tc>
        <w:tc>
          <w:tcPr>
            <w:tcW w:w="3968" w:type="dxa"/>
            <w:tcBorders>
              <w:top w:val="single" w:sz="4" w:space="0" w:color="auto"/>
              <w:left w:val="single" w:sz="4" w:space="0" w:color="auto"/>
              <w:bottom w:val="single" w:sz="4" w:space="0" w:color="auto"/>
              <w:right w:val="single" w:sz="4" w:space="0" w:color="auto"/>
            </w:tcBorders>
            <w:hideMark/>
          </w:tcPr>
          <w:p w14:paraId="5F8FCED5" w14:textId="66E7A6A3" w:rsidR="00F67D29" w:rsidRPr="000975A9" w:rsidRDefault="00F67D29" w:rsidP="00E64CC8">
            <w:pPr>
              <w:pStyle w:val="TAL"/>
              <w:keepNext w:val="0"/>
              <w:keepLines w:val="0"/>
              <w:widowControl w:val="0"/>
            </w:pPr>
            <w:r w:rsidRPr="000975A9">
              <w:rPr>
                <w:lang w:eastAsia="ko-KR"/>
              </w:rPr>
              <w:t>Check: Does the UE (MCVideo client) correctly perform test procedure 'MCX CT session establishment/modification without provisional responses other than 100 Trying' as described in TS 36.579-1 [2] Table 5.3.4.3-1</w:t>
            </w:r>
            <w:r w:rsidRPr="000975A9">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2AFEB9A4"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9249083"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AC8B373" w14:textId="77777777" w:rsidR="00F67D29" w:rsidRPr="000975A9" w:rsidRDefault="00F67D29" w:rsidP="00E64CC8">
            <w:pPr>
              <w:pStyle w:val="TAC"/>
              <w:keepNext w:val="0"/>
              <w:keepLines w:val="0"/>
              <w:widowControl w:val="0"/>
            </w:pPr>
            <w:r w:rsidRPr="000975A9">
              <w:t>5</w:t>
            </w:r>
          </w:p>
        </w:tc>
        <w:tc>
          <w:tcPr>
            <w:tcW w:w="850" w:type="dxa"/>
            <w:tcBorders>
              <w:top w:val="single" w:sz="4" w:space="0" w:color="auto"/>
              <w:left w:val="single" w:sz="4" w:space="0" w:color="auto"/>
              <w:bottom w:val="single" w:sz="4" w:space="0" w:color="auto"/>
              <w:right w:val="single" w:sz="4" w:space="0" w:color="auto"/>
            </w:tcBorders>
            <w:hideMark/>
          </w:tcPr>
          <w:p w14:paraId="60993604" w14:textId="77777777" w:rsidR="00F67D29" w:rsidRPr="000975A9" w:rsidRDefault="00F67D29" w:rsidP="00E64CC8">
            <w:pPr>
              <w:rPr>
                <w:rFonts w:ascii="Arial" w:hAnsi="Arial" w:cs="Arial"/>
                <w:sz w:val="18"/>
                <w:szCs w:val="18"/>
              </w:rPr>
            </w:pPr>
            <w:r w:rsidRPr="000975A9">
              <w:rPr>
                <w:rFonts w:ascii="Arial" w:hAnsi="Arial" w:cs="Arial"/>
                <w:sz w:val="18"/>
                <w:szCs w:val="18"/>
              </w:rPr>
              <w:t>P</w:t>
            </w:r>
          </w:p>
        </w:tc>
      </w:tr>
      <w:tr w:rsidR="00F67D29" w:rsidRPr="000975A9" w14:paraId="366D6142"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F4CE3DD" w14:textId="77777777" w:rsidR="00F67D29" w:rsidRPr="000975A9" w:rsidRDefault="00F67D29" w:rsidP="00E64CC8">
            <w:pPr>
              <w:pStyle w:val="TAC"/>
              <w:keepNext w:val="0"/>
              <w:keepLines w:val="0"/>
              <w:widowControl w:val="0"/>
            </w:pPr>
            <w:r w:rsidRPr="000975A9">
              <w:t>15a1-17</w:t>
            </w:r>
          </w:p>
        </w:tc>
        <w:tc>
          <w:tcPr>
            <w:tcW w:w="3968" w:type="dxa"/>
            <w:tcBorders>
              <w:top w:val="single" w:sz="4" w:space="0" w:color="auto"/>
              <w:left w:val="single" w:sz="4" w:space="0" w:color="auto"/>
              <w:bottom w:val="single" w:sz="4" w:space="0" w:color="auto"/>
              <w:right w:val="single" w:sz="4" w:space="0" w:color="auto"/>
            </w:tcBorders>
            <w:hideMark/>
          </w:tcPr>
          <w:p w14:paraId="33CE6F6D" w14:textId="77777777" w:rsidR="00F67D29" w:rsidRPr="000975A9" w:rsidRDefault="00F67D29" w:rsidP="00E64CC8">
            <w:pPr>
              <w:pStyle w:val="TAL"/>
              <w:keepNext w:val="0"/>
              <w:keepLines w:val="0"/>
              <w:widowControl w:val="0"/>
            </w:pPr>
            <w:r w:rsidRPr="000975A9">
              <w:rPr>
                <w:rFonts w:cs="Arial"/>
                <w:szCs w:val="18"/>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tcPr>
          <w:p w14:paraId="11956FC8" w14:textId="77777777" w:rsidR="00F67D29" w:rsidRPr="000975A9" w:rsidRDefault="00F67D29" w:rsidP="00E64CC8">
            <w:pPr>
              <w:pStyle w:val="TAC"/>
              <w:keepNext w:val="0"/>
              <w:keepLines w:val="0"/>
              <w:widowControl w:val="0"/>
            </w:pPr>
          </w:p>
        </w:tc>
        <w:tc>
          <w:tcPr>
            <w:tcW w:w="2978" w:type="dxa"/>
            <w:tcBorders>
              <w:top w:val="single" w:sz="4" w:space="0" w:color="auto"/>
              <w:left w:val="single" w:sz="4" w:space="0" w:color="auto"/>
              <w:bottom w:val="single" w:sz="4" w:space="0" w:color="auto"/>
              <w:right w:val="single" w:sz="4" w:space="0" w:color="auto"/>
            </w:tcBorders>
          </w:tcPr>
          <w:p w14:paraId="2CEE1490" w14:textId="77777777" w:rsidR="00F67D29" w:rsidRPr="000975A9" w:rsidRDefault="00F67D29" w:rsidP="00E64CC8">
            <w:pPr>
              <w:pStyle w:val="TAL"/>
              <w:keepNext w:val="0"/>
              <w:keepLines w:val="0"/>
              <w:widowControl w:val="0"/>
            </w:pPr>
          </w:p>
        </w:tc>
        <w:tc>
          <w:tcPr>
            <w:tcW w:w="565" w:type="dxa"/>
            <w:tcBorders>
              <w:top w:val="single" w:sz="4" w:space="0" w:color="auto"/>
              <w:left w:val="single" w:sz="4" w:space="0" w:color="auto"/>
              <w:bottom w:val="single" w:sz="4" w:space="0" w:color="auto"/>
              <w:right w:val="single" w:sz="4" w:space="0" w:color="auto"/>
            </w:tcBorders>
          </w:tcPr>
          <w:p w14:paraId="4497A809" w14:textId="77777777" w:rsidR="00F67D29" w:rsidRPr="000975A9" w:rsidRDefault="00F67D29" w:rsidP="00E64CC8">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916454D" w14:textId="77777777" w:rsidR="00F67D29" w:rsidRPr="000975A9" w:rsidRDefault="00F67D29" w:rsidP="00E64CC8">
            <w:pPr>
              <w:rPr>
                <w:rFonts w:ascii="Arial" w:hAnsi="Arial" w:cs="Arial"/>
                <w:sz w:val="18"/>
                <w:szCs w:val="18"/>
              </w:rPr>
            </w:pPr>
          </w:p>
        </w:tc>
      </w:tr>
      <w:tr w:rsidR="00F67D29" w:rsidRPr="000975A9" w14:paraId="48FBA58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D38E2FE" w14:textId="77777777" w:rsidR="00F67D29" w:rsidRPr="000975A9" w:rsidRDefault="00F67D29" w:rsidP="00E64CC8">
            <w:pPr>
              <w:pStyle w:val="TAC"/>
              <w:keepNext w:val="0"/>
              <w:keepLines w:val="0"/>
              <w:widowControl w:val="0"/>
            </w:pPr>
            <w:r w:rsidRPr="000975A9">
              <w:t>18</w:t>
            </w:r>
          </w:p>
        </w:tc>
        <w:tc>
          <w:tcPr>
            <w:tcW w:w="3968" w:type="dxa"/>
            <w:tcBorders>
              <w:top w:val="single" w:sz="4" w:space="0" w:color="auto"/>
              <w:left w:val="single" w:sz="4" w:space="0" w:color="auto"/>
              <w:bottom w:val="single" w:sz="4" w:space="0" w:color="auto"/>
              <w:right w:val="single" w:sz="4" w:space="0" w:color="auto"/>
            </w:tcBorders>
            <w:hideMark/>
          </w:tcPr>
          <w:p w14:paraId="2A68DEBA" w14:textId="30DCEED9" w:rsidR="00F67D29" w:rsidRPr="000975A9" w:rsidRDefault="00F67D29" w:rsidP="00E64CC8">
            <w:pPr>
              <w:pStyle w:val="TAL"/>
              <w:keepNext w:val="0"/>
              <w:keepLines w:val="0"/>
              <w:widowControl w:val="0"/>
            </w:pPr>
            <w:r w:rsidRPr="000975A9">
              <w:t xml:space="preserve">Check: Does the UE (MCVideo client) correctly perform test procedure 'MCVideo Media Transmission Notification and Request CT' as described in </w:t>
            </w:r>
            <w:r w:rsidRPr="000975A9">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353EBE"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59B4C934"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0797A2FD" w14:textId="77777777" w:rsidR="00F67D29" w:rsidRPr="000975A9" w:rsidRDefault="00F67D29" w:rsidP="00E64CC8">
            <w:pPr>
              <w:pStyle w:val="TAC"/>
              <w:keepNext w:val="0"/>
              <w:keepLines w:val="0"/>
              <w:widowControl w:val="0"/>
            </w:pPr>
            <w:r w:rsidRPr="000975A9">
              <w:t>4</w:t>
            </w:r>
          </w:p>
        </w:tc>
        <w:tc>
          <w:tcPr>
            <w:tcW w:w="850" w:type="dxa"/>
            <w:tcBorders>
              <w:top w:val="single" w:sz="4" w:space="0" w:color="auto"/>
              <w:left w:val="single" w:sz="4" w:space="0" w:color="auto"/>
              <w:bottom w:val="single" w:sz="4" w:space="0" w:color="auto"/>
              <w:right w:val="single" w:sz="4" w:space="0" w:color="auto"/>
            </w:tcBorders>
            <w:hideMark/>
          </w:tcPr>
          <w:p w14:paraId="5F54883E" w14:textId="77777777" w:rsidR="00F67D29" w:rsidRPr="000975A9" w:rsidRDefault="00F67D29" w:rsidP="00E64CC8">
            <w:pPr>
              <w:pStyle w:val="TAC"/>
            </w:pPr>
            <w:r w:rsidRPr="000975A9">
              <w:t>P</w:t>
            </w:r>
          </w:p>
        </w:tc>
      </w:tr>
      <w:tr w:rsidR="00F67D29" w:rsidRPr="000975A9" w14:paraId="15973192"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790A7200" w14:textId="77777777" w:rsidR="00F67D29" w:rsidRPr="000975A9" w:rsidRDefault="00F67D29" w:rsidP="00E64CC8">
            <w:pPr>
              <w:pStyle w:val="TAC"/>
              <w:keepNext w:val="0"/>
              <w:keepLines w:val="0"/>
              <w:widowControl w:val="0"/>
            </w:pPr>
            <w:r w:rsidRPr="000975A9">
              <w:t>19</w:t>
            </w:r>
          </w:p>
        </w:tc>
        <w:tc>
          <w:tcPr>
            <w:tcW w:w="3968" w:type="dxa"/>
            <w:tcBorders>
              <w:top w:val="single" w:sz="4" w:space="0" w:color="auto"/>
              <w:left w:val="single" w:sz="4" w:space="0" w:color="auto"/>
              <w:bottom w:val="single" w:sz="4" w:space="0" w:color="auto"/>
              <w:right w:val="single" w:sz="4" w:space="0" w:color="auto"/>
            </w:tcBorders>
            <w:hideMark/>
          </w:tcPr>
          <w:p w14:paraId="20C46629"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298FE59F"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1068DD7B"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2056D8F"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4548D16E" w14:textId="77777777" w:rsidR="00F67D29" w:rsidRPr="000975A9" w:rsidRDefault="00F67D29" w:rsidP="00E64CC8">
            <w:pPr>
              <w:pStyle w:val="TAC"/>
            </w:pPr>
            <w:r w:rsidRPr="000975A9">
              <w:t>-</w:t>
            </w:r>
          </w:p>
        </w:tc>
      </w:tr>
      <w:tr w:rsidR="00F67D29" w:rsidRPr="000975A9" w14:paraId="18608EE9"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645561E3" w14:textId="77777777" w:rsidR="00F67D29" w:rsidRPr="000975A9" w:rsidRDefault="00F67D29" w:rsidP="00E64CC8">
            <w:pPr>
              <w:pStyle w:val="TAC"/>
              <w:keepNext w:val="0"/>
              <w:keepLines w:val="0"/>
              <w:widowControl w:val="0"/>
            </w:pPr>
            <w:r w:rsidRPr="000975A9">
              <w:t>-</w:t>
            </w:r>
          </w:p>
        </w:tc>
        <w:tc>
          <w:tcPr>
            <w:tcW w:w="3968" w:type="dxa"/>
            <w:tcBorders>
              <w:top w:val="single" w:sz="4" w:space="0" w:color="auto"/>
              <w:left w:val="single" w:sz="4" w:space="0" w:color="auto"/>
              <w:bottom w:val="single" w:sz="4" w:space="0" w:color="auto"/>
              <w:right w:val="single" w:sz="4" w:space="0" w:color="auto"/>
            </w:tcBorders>
            <w:hideMark/>
          </w:tcPr>
          <w:p w14:paraId="3A9935FB" w14:textId="77777777" w:rsidR="00F67D29" w:rsidRPr="000975A9" w:rsidRDefault="00F67D29" w:rsidP="00E64CC8">
            <w:pPr>
              <w:pStyle w:val="TAL"/>
              <w:keepNext w:val="0"/>
              <w:keepLines w:val="0"/>
              <w:widowControl w:val="0"/>
            </w:pPr>
            <w:r w:rsidRPr="000975A9">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22B8A2F8"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050D432"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7E93C4F"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29BB7ABE" w14:textId="77777777" w:rsidR="00F67D29" w:rsidRPr="000975A9" w:rsidRDefault="00F67D29" w:rsidP="00E64CC8">
            <w:pPr>
              <w:pStyle w:val="TAC"/>
            </w:pPr>
            <w:r w:rsidRPr="000975A9">
              <w:t>-</w:t>
            </w:r>
          </w:p>
        </w:tc>
      </w:tr>
      <w:tr w:rsidR="00F67D29" w:rsidRPr="000975A9" w14:paraId="25464833"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4B5749D9" w14:textId="77777777" w:rsidR="00F67D29" w:rsidRPr="000975A9" w:rsidRDefault="00F67D29" w:rsidP="00E64CC8">
            <w:pPr>
              <w:pStyle w:val="TAC"/>
              <w:keepNext w:val="0"/>
              <w:keepLines w:val="0"/>
              <w:widowControl w:val="0"/>
            </w:pPr>
            <w:r w:rsidRPr="000975A9">
              <w:t>20a1</w:t>
            </w:r>
          </w:p>
        </w:tc>
        <w:tc>
          <w:tcPr>
            <w:tcW w:w="3968" w:type="dxa"/>
            <w:tcBorders>
              <w:top w:val="single" w:sz="4" w:space="0" w:color="auto"/>
              <w:left w:val="single" w:sz="4" w:space="0" w:color="auto"/>
              <w:bottom w:val="single" w:sz="4" w:space="0" w:color="auto"/>
              <w:right w:val="single" w:sz="4" w:space="0" w:color="auto"/>
            </w:tcBorders>
            <w:hideMark/>
          </w:tcPr>
          <w:p w14:paraId="6EB8F56D" w14:textId="3E44A461" w:rsidR="00F67D29" w:rsidRPr="000975A9" w:rsidRDefault="00F67D29" w:rsidP="00E64CC8">
            <w:pPr>
              <w:pStyle w:val="TAL"/>
              <w:keepNext w:val="0"/>
              <w:keepLines w:val="0"/>
              <w:widowControl w:val="0"/>
            </w:pPr>
            <w:r w:rsidRPr="000975A9">
              <w:t>IF pc_MCX_DisplayInfoEmergencyCall THEN Check: Does the UE (MCVideo client) notify the user that the call has been downgraded?</w:t>
            </w:r>
          </w:p>
          <w:p w14:paraId="48AC5081" w14:textId="77777777" w:rsidR="00F67D29" w:rsidRPr="000975A9" w:rsidRDefault="00F67D29" w:rsidP="00E64CC8">
            <w:pPr>
              <w:pStyle w:val="TAL"/>
              <w:keepNext w:val="0"/>
              <w:keepLines w:val="0"/>
              <w:widowControl w:val="0"/>
            </w:pPr>
            <w:r w:rsidRPr="000975A9">
              <w:t>(NOTE 1)</w:t>
            </w:r>
          </w:p>
          <w:p w14:paraId="15995316" w14:textId="77777777" w:rsidR="00F67D29" w:rsidRPr="000975A9" w:rsidRDefault="00F67D29" w:rsidP="00E64CC8">
            <w:pPr>
              <w:pStyle w:val="TAL"/>
              <w:keepNext w:val="0"/>
              <w:keepLines w:val="0"/>
              <w:widowControl w:val="0"/>
            </w:pPr>
            <w:r w:rsidRPr="000975A9">
              <w:t>(NOTE 2)</w:t>
            </w:r>
          </w:p>
        </w:tc>
        <w:tc>
          <w:tcPr>
            <w:tcW w:w="708" w:type="dxa"/>
            <w:tcBorders>
              <w:top w:val="single" w:sz="4" w:space="0" w:color="auto"/>
              <w:left w:val="single" w:sz="4" w:space="0" w:color="auto"/>
              <w:bottom w:val="single" w:sz="4" w:space="0" w:color="auto"/>
              <w:right w:val="single" w:sz="4" w:space="0" w:color="auto"/>
            </w:tcBorders>
            <w:hideMark/>
          </w:tcPr>
          <w:p w14:paraId="36152DE3"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58E2E76"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A994C45" w14:textId="77777777" w:rsidR="00F67D29" w:rsidRPr="000975A9" w:rsidRDefault="00F67D29" w:rsidP="00E64CC8">
            <w:pPr>
              <w:pStyle w:val="TAC"/>
              <w:keepNext w:val="0"/>
              <w:keepLines w:val="0"/>
              <w:widowControl w:val="0"/>
            </w:pPr>
            <w:r w:rsidRPr="000975A9">
              <w:t>5</w:t>
            </w:r>
          </w:p>
        </w:tc>
        <w:tc>
          <w:tcPr>
            <w:tcW w:w="850" w:type="dxa"/>
            <w:tcBorders>
              <w:top w:val="single" w:sz="4" w:space="0" w:color="auto"/>
              <w:left w:val="single" w:sz="4" w:space="0" w:color="auto"/>
              <w:bottom w:val="single" w:sz="4" w:space="0" w:color="auto"/>
              <w:right w:val="single" w:sz="4" w:space="0" w:color="auto"/>
            </w:tcBorders>
            <w:hideMark/>
          </w:tcPr>
          <w:p w14:paraId="060FC006" w14:textId="77777777" w:rsidR="00F67D29" w:rsidRPr="000975A9" w:rsidRDefault="00F67D29" w:rsidP="00E64CC8">
            <w:pPr>
              <w:pStyle w:val="TAC"/>
              <w:keepNext w:val="0"/>
              <w:keepLines w:val="0"/>
              <w:widowControl w:val="0"/>
              <w:rPr>
                <w:rFonts w:cs="Arial"/>
                <w:szCs w:val="18"/>
              </w:rPr>
            </w:pPr>
            <w:r w:rsidRPr="000975A9">
              <w:rPr>
                <w:rFonts w:cs="Arial"/>
                <w:szCs w:val="18"/>
              </w:rPr>
              <w:t>P</w:t>
            </w:r>
          </w:p>
        </w:tc>
      </w:tr>
      <w:tr w:rsidR="00F67D29" w:rsidRPr="000975A9" w14:paraId="091BFD1C"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44C91D7" w14:textId="77777777" w:rsidR="00F67D29" w:rsidRPr="000975A9" w:rsidRDefault="00F67D29" w:rsidP="00E64CC8">
            <w:pPr>
              <w:pStyle w:val="TAC"/>
              <w:keepNext w:val="0"/>
              <w:keepLines w:val="0"/>
              <w:widowControl w:val="0"/>
            </w:pPr>
            <w:r w:rsidRPr="000975A9">
              <w:t>21</w:t>
            </w:r>
          </w:p>
        </w:tc>
        <w:tc>
          <w:tcPr>
            <w:tcW w:w="3968" w:type="dxa"/>
            <w:tcBorders>
              <w:top w:val="single" w:sz="4" w:space="0" w:color="auto"/>
              <w:left w:val="single" w:sz="4" w:space="0" w:color="auto"/>
              <w:bottom w:val="single" w:sz="4" w:space="0" w:color="auto"/>
              <w:right w:val="single" w:sz="4" w:space="0" w:color="auto"/>
            </w:tcBorders>
            <w:hideMark/>
          </w:tcPr>
          <w:p w14:paraId="58839941"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4B9B3CA3"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1D7213E1"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C717056"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66EF65A9" w14:textId="77777777" w:rsidR="00F67D29" w:rsidRPr="000975A9" w:rsidRDefault="00F67D29" w:rsidP="00E64CC8">
            <w:pPr>
              <w:pStyle w:val="TAC"/>
              <w:keepNext w:val="0"/>
              <w:keepLines w:val="0"/>
              <w:widowControl w:val="0"/>
              <w:rPr>
                <w:rFonts w:cs="Arial"/>
                <w:szCs w:val="18"/>
              </w:rPr>
            </w:pPr>
            <w:r w:rsidRPr="000975A9">
              <w:rPr>
                <w:rFonts w:cs="Arial"/>
                <w:szCs w:val="18"/>
              </w:rPr>
              <w:t>-</w:t>
            </w:r>
          </w:p>
        </w:tc>
      </w:tr>
      <w:tr w:rsidR="00F67D29" w:rsidRPr="000975A9" w14:paraId="7E972C3E"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1C9C031" w14:textId="77777777" w:rsidR="00F67D29" w:rsidRPr="000975A9" w:rsidRDefault="00F67D29" w:rsidP="00E64CC8">
            <w:pPr>
              <w:pStyle w:val="TAC"/>
              <w:keepNext w:val="0"/>
              <w:keepLines w:val="0"/>
              <w:widowControl w:val="0"/>
            </w:pPr>
            <w:r w:rsidRPr="000975A9">
              <w:t>22</w:t>
            </w:r>
          </w:p>
        </w:tc>
        <w:tc>
          <w:tcPr>
            <w:tcW w:w="3968" w:type="dxa"/>
            <w:tcBorders>
              <w:top w:val="single" w:sz="4" w:space="0" w:color="auto"/>
              <w:left w:val="single" w:sz="4" w:space="0" w:color="auto"/>
              <w:bottom w:val="single" w:sz="4" w:space="0" w:color="auto"/>
              <w:right w:val="single" w:sz="4" w:space="0" w:color="auto"/>
            </w:tcBorders>
            <w:hideMark/>
          </w:tcPr>
          <w:p w14:paraId="03DEC0F1" w14:textId="77777777" w:rsidR="00F67D29" w:rsidRPr="000975A9" w:rsidRDefault="00F67D29" w:rsidP="00E64CC8">
            <w:pPr>
              <w:pStyle w:val="TAL"/>
              <w:keepNext w:val="0"/>
              <w:keepLines w:val="0"/>
              <w:widowControl w:val="0"/>
            </w:pPr>
            <w:r w:rsidRPr="000975A9">
              <w:t>Make the UE (MCVideo client) release the call.</w:t>
            </w:r>
          </w:p>
          <w:p w14:paraId="76D97DB5"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10B87002"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EADBBE5"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A0DF863"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44FED0A5" w14:textId="77777777" w:rsidR="00F67D29" w:rsidRPr="000975A9" w:rsidRDefault="00F67D29" w:rsidP="00E64CC8">
            <w:pPr>
              <w:pStyle w:val="TAC"/>
              <w:keepNext w:val="0"/>
              <w:keepLines w:val="0"/>
              <w:widowControl w:val="0"/>
              <w:rPr>
                <w:rFonts w:cs="Arial"/>
                <w:szCs w:val="18"/>
              </w:rPr>
            </w:pPr>
            <w:r w:rsidRPr="000975A9">
              <w:rPr>
                <w:rFonts w:cs="Arial"/>
                <w:szCs w:val="18"/>
              </w:rPr>
              <w:t>-</w:t>
            </w:r>
          </w:p>
        </w:tc>
      </w:tr>
      <w:tr w:rsidR="00F67D29" w:rsidRPr="000975A9" w14:paraId="36B26C08"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88952B8" w14:textId="77777777" w:rsidR="00F67D29" w:rsidRPr="000975A9" w:rsidRDefault="00F67D29" w:rsidP="00E64CC8">
            <w:pPr>
              <w:pStyle w:val="TAC"/>
              <w:keepNext w:val="0"/>
              <w:keepLines w:val="0"/>
              <w:widowControl w:val="0"/>
            </w:pPr>
            <w:r w:rsidRPr="000975A9">
              <w:t>22A</w:t>
            </w:r>
          </w:p>
        </w:tc>
        <w:tc>
          <w:tcPr>
            <w:tcW w:w="3968" w:type="dxa"/>
            <w:tcBorders>
              <w:top w:val="single" w:sz="4" w:space="0" w:color="auto"/>
              <w:left w:val="single" w:sz="4" w:space="0" w:color="auto"/>
              <w:bottom w:val="single" w:sz="4" w:space="0" w:color="auto"/>
              <w:right w:val="single" w:sz="4" w:space="0" w:color="auto"/>
            </w:tcBorders>
            <w:hideMark/>
          </w:tcPr>
          <w:p w14:paraId="17370AA1" w14:textId="5582E056" w:rsidR="00F67D29" w:rsidRPr="000975A9" w:rsidRDefault="00F67D29" w:rsidP="00E64CC8">
            <w:pPr>
              <w:pStyle w:val="TAL"/>
              <w:keepNext w:val="0"/>
              <w:keepLines w:val="0"/>
              <w:widowControl w:val="0"/>
            </w:pPr>
            <w:r w:rsidRPr="000975A9">
              <w:t xml:space="preserve">Check: Does the UE (MCVideo client) correctly perform test procedure 'MCVideo Media Reception End Request CO' as described in </w:t>
            </w:r>
            <w:r w:rsidRPr="000975A9">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359F754A"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1637791"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FEECDCB" w14:textId="77777777" w:rsidR="00F67D29" w:rsidRPr="000975A9" w:rsidRDefault="00F67D29" w:rsidP="00E64CC8">
            <w:pPr>
              <w:pStyle w:val="TAC"/>
              <w:keepNext w:val="0"/>
              <w:keepLines w:val="0"/>
              <w:widowControl w:val="0"/>
            </w:pPr>
            <w:r w:rsidRPr="000975A9">
              <w:t>6</w:t>
            </w:r>
          </w:p>
        </w:tc>
        <w:tc>
          <w:tcPr>
            <w:tcW w:w="850" w:type="dxa"/>
            <w:tcBorders>
              <w:top w:val="single" w:sz="4" w:space="0" w:color="auto"/>
              <w:left w:val="single" w:sz="4" w:space="0" w:color="auto"/>
              <w:bottom w:val="single" w:sz="4" w:space="0" w:color="auto"/>
              <w:right w:val="single" w:sz="4" w:space="0" w:color="auto"/>
            </w:tcBorders>
            <w:hideMark/>
          </w:tcPr>
          <w:p w14:paraId="2759AF9A" w14:textId="77777777" w:rsidR="00F67D29" w:rsidRPr="000975A9" w:rsidRDefault="00F67D29" w:rsidP="00E64CC8">
            <w:pPr>
              <w:pStyle w:val="TAC"/>
              <w:keepNext w:val="0"/>
              <w:keepLines w:val="0"/>
              <w:widowControl w:val="0"/>
              <w:rPr>
                <w:rFonts w:cs="Arial"/>
                <w:szCs w:val="18"/>
              </w:rPr>
            </w:pPr>
            <w:r w:rsidRPr="000975A9">
              <w:rPr>
                <w:rFonts w:cs="Arial"/>
                <w:szCs w:val="18"/>
              </w:rPr>
              <w:t>P</w:t>
            </w:r>
          </w:p>
        </w:tc>
      </w:tr>
      <w:tr w:rsidR="00F67D29" w:rsidRPr="000975A9" w14:paraId="49DCA932"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75E73483" w14:textId="77777777" w:rsidR="00F67D29" w:rsidRPr="000975A9" w:rsidRDefault="00F67D29" w:rsidP="00E64CC8">
            <w:pPr>
              <w:pStyle w:val="TAC"/>
              <w:keepNext w:val="0"/>
              <w:keepLines w:val="0"/>
              <w:widowControl w:val="0"/>
            </w:pPr>
            <w:r w:rsidRPr="000975A9">
              <w:t>22B</w:t>
            </w:r>
          </w:p>
        </w:tc>
        <w:tc>
          <w:tcPr>
            <w:tcW w:w="3968" w:type="dxa"/>
            <w:tcBorders>
              <w:top w:val="single" w:sz="4" w:space="0" w:color="auto"/>
              <w:left w:val="single" w:sz="4" w:space="0" w:color="auto"/>
              <w:bottom w:val="single" w:sz="4" w:space="0" w:color="auto"/>
              <w:right w:val="single" w:sz="4" w:space="0" w:color="auto"/>
            </w:tcBorders>
            <w:hideMark/>
          </w:tcPr>
          <w:p w14:paraId="41D67BFA"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5C5EFF5C"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3774895"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2286600"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2DE0116" w14:textId="77777777" w:rsidR="00F67D29" w:rsidRPr="000975A9" w:rsidRDefault="00F67D29" w:rsidP="00E64CC8">
            <w:pPr>
              <w:pStyle w:val="TAC"/>
              <w:keepNext w:val="0"/>
              <w:keepLines w:val="0"/>
              <w:widowControl w:val="0"/>
              <w:rPr>
                <w:rFonts w:cs="Arial"/>
                <w:szCs w:val="18"/>
              </w:rPr>
            </w:pPr>
            <w:r w:rsidRPr="000975A9">
              <w:rPr>
                <w:rFonts w:cs="Arial"/>
                <w:szCs w:val="18"/>
              </w:rPr>
              <w:t>-</w:t>
            </w:r>
          </w:p>
        </w:tc>
      </w:tr>
      <w:tr w:rsidR="00F67D29" w:rsidRPr="000975A9" w14:paraId="1AA18CDE"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153B4E9" w14:textId="77777777" w:rsidR="00F67D29" w:rsidRPr="000975A9" w:rsidRDefault="00F67D29" w:rsidP="00E64CC8">
            <w:pPr>
              <w:pStyle w:val="TAC"/>
              <w:keepNext w:val="0"/>
              <w:keepLines w:val="0"/>
              <w:widowControl w:val="0"/>
            </w:pPr>
            <w:r w:rsidRPr="000975A9">
              <w:t>23</w:t>
            </w:r>
          </w:p>
        </w:tc>
        <w:tc>
          <w:tcPr>
            <w:tcW w:w="3968" w:type="dxa"/>
            <w:tcBorders>
              <w:top w:val="single" w:sz="4" w:space="0" w:color="auto"/>
              <w:left w:val="single" w:sz="4" w:space="0" w:color="auto"/>
              <w:bottom w:val="single" w:sz="4" w:space="0" w:color="auto"/>
              <w:right w:val="single" w:sz="4" w:space="0" w:color="auto"/>
            </w:tcBorders>
            <w:hideMark/>
          </w:tcPr>
          <w:p w14:paraId="73502F00" w14:textId="4261E4CF"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6280377"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819DECC"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0385078A" w14:textId="77777777" w:rsidR="00F67D29" w:rsidRPr="000975A9" w:rsidRDefault="00F67D29" w:rsidP="00E64CC8">
            <w:pPr>
              <w:pStyle w:val="TAC"/>
              <w:keepNext w:val="0"/>
              <w:keepLines w:val="0"/>
              <w:widowControl w:val="0"/>
            </w:pPr>
            <w:r w:rsidRPr="000975A9">
              <w:t>6</w:t>
            </w:r>
          </w:p>
        </w:tc>
        <w:tc>
          <w:tcPr>
            <w:tcW w:w="850" w:type="dxa"/>
            <w:tcBorders>
              <w:top w:val="single" w:sz="4" w:space="0" w:color="auto"/>
              <w:left w:val="single" w:sz="4" w:space="0" w:color="auto"/>
              <w:bottom w:val="single" w:sz="4" w:space="0" w:color="auto"/>
              <w:right w:val="single" w:sz="4" w:space="0" w:color="auto"/>
            </w:tcBorders>
            <w:hideMark/>
          </w:tcPr>
          <w:p w14:paraId="217EDAED" w14:textId="77777777" w:rsidR="00F67D29" w:rsidRPr="000975A9" w:rsidRDefault="00F67D29" w:rsidP="00E64CC8">
            <w:pPr>
              <w:pStyle w:val="TAC"/>
              <w:keepNext w:val="0"/>
              <w:keepLines w:val="0"/>
              <w:widowControl w:val="0"/>
              <w:rPr>
                <w:rFonts w:cs="Arial"/>
                <w:szCs w:val="18"/>
              </w:rPr>
            </w:pPr>
            <w:r w:rsidRPr="000975A9">
              <w:rPr>
                <w:rFonts w:cs="Arial"/>
                <w:szCs w:val="18"/>
              </w:rPr>
              <w:t>P</w:t>
            </w:r>
          </w:p>
        </w:tc>
      </w:tr>
      <w:tr w:rsidR="00F67D29" w:rsidRPr="000975A9" w14:paraId="38AC1457"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42A5E129" w14:textId="77777777" w:rsidR="00F67D29" w:rsidRPr="000975A9" w:rsidRDefault="00F67D29" w:rsidP="00E64CC8">
            <w:pPr>
              <w:pStyle w:val="TAC"/>
              <w:keepNext w:val="0"/>
              <w:keepLines w:val="0"/>
              <w:widowControl w:val="0"/>
            </w:pPr>
            <w:r w:rsidRPr="000975A9">
              <w:t>24</w:t>
            </w:r>
          </w:p>
        </w:tc>
        <w:tc>
          <w:tcPr>
            <w:tcW w:w="3968" w:type="dxa"/>
            <w:tcBorders>
              <w:top w:val="single" w:sz="4" w:space="0" w:color="auto"/>
              <w:left w:val="single" w:sz="4" w:space="0" w:color="auto"/>
              <w:bottom w:val="single" w:sz="4" w:space="0" w:color="auto"/>
              <w:right w:val="single" w:sz="4" w:space="0" w:color="auto"/>
            </w:tcBorders>
            <w:hideMark/>
          </w:tcPr>
          <w:p w14:paraId="70BBCACB"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6F5FB2F9"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561E395"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7649EF9"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4A339A1D" w14:textId="77777777" w:rsidR="00F67D29" w:rsidRPr="000975A9" w:rsidRDefault="00F67D29" w:rsidP="00E64CC8">
            <w:pPr>
              <w:pStyle w:val="TAC"/>
              <w:keepNext w:val="0"/>
              <w:keepLines w:val="0"/>
              <w:widowControl w:val="0"/>
              <w:rPr>
                <w:rFonts w:cs="Arial"/>
                <w:szCs w:val="18"/>
              </w:rPr>
            </w:pPr>
            <w:r w:rsidRPr="000975A9">
              <w:rPr>
                <w:rFonts w:cs="Arial"/>
                <w:szCs w:val="18"/>
              </w:rPr>
              <w:t>-</w:t>
            </w:r>
          </w:p>
        </w:tc>
      </w:tr>
      <w:tr w:rsidR="00F67D29" w:rsidRPr="000975A9" w14:paraId="590C981B"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3C952439" w14:textId="77777777" w:rsidR="00F67D29" w:rsidRPr="000975A9" w:rsidRDefault="00F67D29" w:rsidP="00E64CC8">
            <w:pPr>
              <w:pStyle w:val="TAN"/>
            </w:pPr>
            <w:r w:rsidRPr="000975A9">
              <w:t>NOTE 1: This action is expected to be done via a suitable implementation-dependent MMI.</w:t>
            </w:r>
          </w:p>
          <w:p w14:paraId="2749E616" w14:textId="4093A879" w:rsidR="00F67D29" w:rsidRPr="000975A9" w:rsidRDefault="00F67D29" w:rsidP="00E64CC8">
            <w:pPr>
              <w:pStyle w:val="TAN"/>
              <w:rPr>
                <w:rFonts w:cs="Arial"/>
                <w:szCs w:val="18"/>
              </w:rPr>
            </w:pPr>
            <w:r w:rsidRPr="000975A9">
              <w:t>NOTE 2: The display information may include</w:t>
            </w:r>
            <w:r w:rsidRPr="000975A9">
              <w:br/>
              <w:t>- indication for upgrade of the private call to an emergency private call</w:t>
            </w:r>
            <w:r w:rsidRPr="000975A9">
              <w:br/>
              <w:t>- the MCVideo ID of the sender of the SIP re-INVITE request.</w:t>
            </w:r>
          </w:p>
        </w:tc>
      </w:tr>
    </w:tbl>
    <w:p w14:paraId="533433E7" w14:textId="77777777" w:rsidR="00F67D29" w:rsidRPr="000975A9" w:rsidRDefault="00F67D29" w:rsidP="00F67D29"/>
    <w:p w14:paraId="14B7F492" w14:textId="77777777" w:rsidR="00F67D29" w:rsidRPr="000975A9" w:rsidRDefault="00F67D29" w:rsidP="00F67D29">
      <w:pPr>
        <w:pStyle w:val="H6"/>
      </w:pPr>
      <w:bookmarkStart w:id="639" w:name="_Toc52787553"/>
      <w:bookmarkStart w:id="640" w:name="_Toc52787735"/>
      <w:bookmarkStart w:id="641" w:name="_Toc75906957"/>
      <w:bookmarkStart w:id="642" w:name="_Toc75907294"/>
      <w:r w:rsidRPr="000975A9">
        <w:t>6.2.2.3.3</w:t>
      </w:r>
      <w:r w:rsidRPr="000975A9">
        <w:tab/>
        <w:t>Specific message contents</w:t>
      </w:r>
      <w:bookmarkEnd w:id="639"/>
      <w:bookmarkEnd w:id="640"/>
      <w:bookmarkEnd w:id="641"/>
      <w:bookmarkEnd w:id="642"/>
    </w:p>
    <w:p w14:paraId="702E3BBC" w14:textId="7BB30A89" w:rsidR="00F67D29" w:rsidRPr="000975A9" w:rsidRDefault="00F67D29" w:rsidP="00F67D29">
      <w:pPr>
        <w:pStyle w:val="TH"/>
      </w:pPr>
      <w:r w:rsidRPr="000975A9">
        <w:t>Table 6.2.2.3.3-1: SIP INVITE from the SS (Step 1, Table 6.2.2.3.2-1;</w:t>
      </w:r>
      <w:r w:rsidRPr="000975A9">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F67D29" w:rsidRPr="000975A9" w14:paraId="4E2829E3"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8B68C11" w14:textId="77777777" w:rsidR="00F67D29" w:rsidRPr="000975A9" w:rsidRDefault="00F67D29" w:rsidP="00E64CC8">
            <w:pPr>
              <w:pStyle w:val="TAL"/>
              <w:keepNext w:val="0"/>
              <w:rPr>
                <w:color w:val="000000"/>
              </w:rPr>
            </w:pPr>
            <w:r w:rsidRPr="000975A9">
              <w:rPr>
                <w:color w:val="000000"/>
              </w:rPr>
              <w:t>Derivation Path: TS 36.579-1</w:t>
            </w:r>
            <w:r w:rsidRPr="000975A9">
              <w:t xml:space="preserve"> [2]</w:t>
            </w:r>
            <w:r w:rsidRPr="000975A9">
              <w:rPr>
                <w:color w:val="000000"/>
              </w:rPr>
              <w:t>, Table 5.5.2.5.2-1</w:t>
            </w:r>
          </w:p>
        </w:tc>
      </w:tr>
      <w:tr w:rsidR="00F67D29" w:rsidRPr="000975A9" w14:paraId="32AB592E"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75DBCEC4" w14:textId="77777777" w:rsidR="00F67D29" w:rsidRPr="000975A9" w:rsidRDefault="00F67D29" w:rsidP="00E64CC8">
            <w:pPr>
              <w:pStyle w:val="TAH"/>
              <w:keepNext w:val="0"/>
              <w:rPr>
                <w:bCs/>
                <w:color w:val="000000"/>
              </w:rPr>
            </w:pPr>
            <w:r w:rsidRPr="000975A9">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982539" w14:textId="77777777" w:rsidR="00F67D29" w:rsidRPr="000975A9" w:rsidRDefault="00F67D29" w:rsidP="00E64CC8">
            <w:pPr>
              <w:pStyle w:val="TAH"/>
              <w:keepNext w:val="0"/>
              <w:rPr>
                <w:bCs/>
                <w:color w:val="000000"/>
              </w:rPr>
            </w:pPr>
            <w:r w:rsidRPr="000975A9">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D8C476" w14:textId="77777777" w:rsidR="00F67D29" w:rsidRPr="000975A9" w:rsidRDefault="00F67D29" w:rsidP="00E64CC8">
            <w:pPr>
              <w:pStyle w:val="TAH"/>
              <w:keepNext w:val="0"/>
              <w:rPr>
                <w:bCs/>
                <w:color w:val="000000"/>
              </w:rPr>
            </w:pPr>
            <w:r w:rsidRPr="000975A9">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6DF5CB04" w14:textId="77777777" w:rsidR="00F67D29" w:rsidRPr="000975A9" w:rsidRDefault="00F67D29" w:rsidP="00E64CC8">
            <w:pPr>
              <w:pStyle w:val="TAH"/>
              <w:keepNext w:val="0"/>
              <w:rPr>
                <w:bCs/>
                <w:color w:val="000000"/>
              </w:rPr>
            </w:pPr>
            <w:r w:rsidRPr="000975A9">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97A44BA" w14:textId="77777777" w:rsidR="00F67D29" w:rsidRPr="000975A9" w:rsidRDefault="00F67D29" w:rsidP="00E64CC8">
            <w:pPr>
              <w:pStyle w:val="TAH"/>
              <w:keepNext w:val="0"/>
              <w:rPr>
                <w:bCs/>
                <w:color w:val="000000"/>
              </w:rPr>
            </w:pPr>
            <w:r w:rsidRPr="000975A9">
              <w:rPr>
                <w:bCs/>
                <w:color w:val="000000"/>
              </w:rPr>
              <w:t>Condition</w:t>
            </w:r>
          </w:p>
        </w:tc>
      </w:tr>
      <w:tr w:rsidR="00F67D29" w:rsidRPr="000975A9" w14:paraId="1E6CAE00"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728909BB" w14:textId="77777777" w:rsidR="00F67D29" w:rsidRPr="000975A9" w:rsidRDefault="00F67D29" w:rsidP="00E64CC8">
            <w:pPr>
              <w:pStyle w:val="TAL"/>
              <w:rPr>
                <w:b/>
              </w:rPr>
            </w:pPr>
            <w:r w:rsidRPr="000975A9">
              <w:rPr>
                <w:b/>
              </w:rPr>
              <w:t>Message-body</w:t>
            </w:r>
          </w:p>
        </w:tc>
        <w:tc>
          <w:tcPr>
            <w:tcW w:w="2127" w:type="dxa"/>
            <w:tcBorders>
              <w:top w:val="single" w:sz="4" w:space="0" w:color="auto"/>
              <w:left w:val="single" w:sz="4" w:space="0" w:color="auto"/>
              <w:bottom w:val="single" w:sz="4" w:space="0" w:color="auto"/>
              <w:right w:val="single" w:sz="4" w:space="0" w:color="auto"/>
            </w:tcBorders>
          </w:tcPr>
          <w:p w14:paraId="0E474AD7"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600ECFFA"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334D9AAA"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33345D" w14:textId="77777777" w:rsidR="00F67D29" w:rsidRPr="000975A9" w:rsidRDefault="00F67D29" w:rsidP="00E64CC8">
            <w:pPr>
              <w:pStyle w:val="TAL"/>
            </w:pPr>
          </w:p>
        </w:tc>
      </w:tr>
      <w:tr w:rsidR="00F67D29" w:rsidRPr="000975A9" w14:paraId="0D09C91C"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4A5C0426" w14:textId="77777777" w:rsidR="00F67D29" w:rsidRPr="000975A9" w:rsidRDefault="00F67D29" w:rsidP="00E64CC8">
            <w:pPr>
              <w:pStyle w:val="TAL"/>
            </w:pPr>
            <w:r w:rsidRPr="000975A9">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1810F4"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4F30BE" w14:textId="77777777" w:rsidR="00F67D29" w:rsidRPr="000975A9" w:rsidRDefault="00F67D29" w:rsidP="00E64CC8">
            <w:pPr>
              <w:pStyle w:val="TAL"/>
            </w:pPr>
            <w:r w:rsidRPr="000975A9">
              <w:t>MCVideo</w:t>
            </w:r>
          </w:p>
        </w:tc>
        <w:tc>
          <w:tcPr>
            <w:tcW w:w="1418" w:type="dxa"/>
            <w:tcBorders>
              <w:top w:val="single" w:sz="4" w:space="0" w:color="auto"/>
              <w:left w:val="single" w:sz="4" w:space="0" w:color="auto"/>
              <w:bottom w:val="single" w:sz="4" w:space="0" w:color="auto"/>
              <w:right w:val="single" w:sz="4" w:space="0" w:color="auto"/>
            </w:tcBorders>
          </w:tcPr>
          <w:p w14:paraId="560DA32B"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3980A9" w14:textId="77777777" w:rsidR="00F67D29" w:rsidRPr="000975A9" w:rsidRDefault="00F67D29" w:rsidP="00E64CC8">
            <w:pPr>
              <w:pStyle w:val="TAL"/>
            </w:pPr>
          </w:p>
        </w:tc>
      </w:tr>
      <w:tr w:rsidR="00F67D29" w:rsidRPr="000975A9" w14:paraId="78D8EC8F"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4B74F85C" w14:textId="77777777" w:rsidR="00F67D29" w:rsidRPr="000975A9" w:rsidRDefault="00F67D29" w:rsidP="00E64CC8">
            <w:pPr>
              <w:pStyle w:val="TAL"/>
            </w:pPr>
            <w:r w:rsidRPr="000975A9">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68BC4F" w14:textId="77777777" w:rsidR="00F67D29" w:rsidRPr="000975A9" w:rsidRDefault="00F67D29" w:rsidP="00E64CC8">
            <w:pPr>
              <w:pStyle w:val="TAL"/>
            </w:pPr>
            <w:r w:rsidRPr="000975A9">
              <w:t>MCVideo-Info as described in Table 6.2.2.3.3-2</w:t>
            </w:r>
          </w:p>
        </w:tc>
        <w:tc>
          <w:tcPr>
            <w:tcW w:w="2126" w:type="dxa"/>
            <w:tcBorders>
              <w:top w:val="single" w:sz="4" w:space="0" w:color="auto"/>
              <w:left w:val="single" w:sz="4" w:space="0" w:color="auto"/>
              <w:bottom w:val="single" w:sz="4" w:space="0" w:color="auto"/>
              <w:right w:val="single" w:sz="4" w:space="0" w:color="auto"/>
            </w:tcBorders>
          </w:tcPr>
          <w:p w14:paraId="0A0D0934"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3126D5F3"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39EA9EC0" w14:textId="77777777" w:rsidR="00F67D29" w:rsidRPr="000975A9" w:rsidRDefault="00F67D29" w:rsidP="00E64CC8">
            <w:pPr>
              <w:pStyle w:val="TAL"/>
            </w:pPr>
          </w:p>
        </w:tc>
      </w:tr>
    </w:tbl>
    <w:p w14:paraId="34F82EB9" w14:textId="77777777" w:rsidR="00F67D29" w:rsidRPr="000975A9" w:rsidRDefault="00F67D29" w:rsidP="00F67D29"/>
    <w:p w14:paraId="302543F4" w14:textId="77777777" w:rsidR="00F67D29" w:rsidRPr="000975A9" w:rsidRDefault="00F67D29" w:rsidP="00F67D29">
      <w:pPr>
        <w:pStyle w:val="TH"/>
      </w:pPr>
      <w:r w:rsidRPr="000975A9">
        <w:lastRenderedPageBreak/>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1B48A2BC"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20ACABD4" w14:textId="1EA82F25" w:rsidR="00F67D29" w:rsidRPr="000975A9" w:rsidRDefault="00F67D29" w:rsidP="00E64CC8">
            <w:pPr>
              <w:pStyle w:val="TAL"/>
            </w:pPr>
            <w:r w:rsidRPr="000975A9">
              <w:t>Derivation Path: TS 36.579-1 [2], Table 5.5.3.2.2-2, condition PRIVATE-CALL, INVITE_REFER</w:t>
            </w:r>
          </w:p>
        </w:tc>
      </w:tr>
    </w:tbl>
    <w:p w14:paraId="4C97BB0C" w14:textId="77777777" w:rsidR="00F67D29" w:rsidRPr="000975A9" w:rsidRDefault="00F67D29" w:rsidP="00F67D29"/>
    <w:p w14:paraId="73EF9066" w14:textId="35255E35" w:rsidR="00F67D29" w:rsidRPr="000975A9" w:rsidRDefault="00F67D29" w:rsidP="00F67D29">
      <w:pPr>
        <w:pStyle w:val="TH"/>
      </w:pPr>
      <w:r w:rsidRPr="000975A9">
        <w:t>Table 6.2.2.3.3-3: SIP 200 (OK) from the UE (Step 1, 16, Table 6.2.2.3.2-1;</w:t>
      </w:r>
      <w:r w:rsidRPr="000975A9">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7C89E010"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8839F7A" w14:textId="759BE0D5" w:rsidR="00F67D29" w:rsidRPr="000975A9" w:rsidRDefault="00F67D29" w:rsidP="00E64CC8">
            <w:pPr>
              <w:pStyle w:val="TAL"/>
              <w:keepNext w:val="0"/>
              <w:keepLines w:val="0"/>
              <w:widowControl w:val="0"/>
              <w:rPr>
                <w:color w:val="000000"/>
              </w:rPr>
            </w:pPr>
            <w:r w:rsidRPr="000975A9">
              <w:rPr>
                <w:color w:val="000000"/>
              </w:rPr>
              <w:t>Derivation Path: TS 36.579-1 [2], Table 5.5.2.17.1.1-1, condition INVITE-RSP</w:t>
            </w:r>
          </w:p>
        </w:tc>
      </w:tr>
    </w:tbl>
    <w:p w14:paraId="5065B05C" w14:textId="77777777" w:rsidR="00F67D29" w:rsidRPr="000975A9" w:rsidRDefault="00F67D29" w:rsidP="00F67D29">
      <w:pPr>
        <w:rPr>
          <w:color w:val="000000"/>
        </w:rPr>
      </w:pPr>
    </w:p>
    <w:p w14:paraId="682B9EA6" w14:textId="780D3374" w:rsidR="00F67D29" w:rsidRPr="000975A9" w:rsidRDefault="00F67D29" w:rsidP="00F67D29">
      <w:pPr>
        <w:pStyle w:val="TH"/>
        <w:keepLines w:val="0"/>
        <w:widowControl w:val="0"/>
      </w:pPr>
      <w:r w:rsidRPr="000975A9">
        <w:rPr>
          <w:color w:val="000000"/>
        </w:rPr>
        <w:t>Table 6.2.2.3.3-4: SIP INVITE from the SS (Step 7, Table 6.2.2.3.2-1</w:t>
      </w:r>
      <w:r w:rsidRPr="000975A9">
        <w:t>;</w:t>
      </w:r>
      <w:r w:rsidRPr="000975A9">
        <w:br/>
        <w:t>Step 2, TS 36.579-1 [2] Table 5.3.4.3-1</w:t>
      </w:r>
      <w:r w:rsidRPr="000975A9">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0975A9" w14:paraId="738F82DB"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C722F5A" w14:textId="77777777" w:rsidR="00F67D29" w:rsidRPr="000975A9" w:rsidRDefault="00F67D29" w:rsidP="00E64CC8">
            <w:pPr>
              <w:pStyle w:val="TAL"/>
              <w:keepLines w:val="0"/>
              <w:widowControl w:val="0"/>
              <w:rPr>
                <w:color w:val="000000"/>
              </w:rPr>
            </w:pPr>
            <w:r w:rsidRPr="000975A9">
              <w:rPr>
                <w:color w:val="000000"/>
              </w:rPr>
              <w:t>Derivation Path: TS 36.579-1 [2], Table 5.5.2.5.2-1, condition EMERGENCY-CALL, re_INVITE</w:t>
            </w:r>
          </w:p>
        </w:tc>
      </w:tr>
      <w:tr w:rsidR="00F67D29" w:rsidRPr="000975A9" w14:paraId="4B2D751B"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639C12CD" w14:textId="77777777" w:rsidR="00F67D29" w:rsidRPr="000975A9" w:rsidRDefault="00F67D29" w:rsidP="00E64CC8">
            <w:pPr>
              <w:pStyle w:val="TAH"/>
              <w:keepLines w:val="0"/>
              <w:widowControl w:val="0"/>
              <w:rPr>
                <w:bCs/>
                <w:color w:val="000000"/>
              </w:rPr>
            </w:pPr>
            <w:r w:rsidRPr="000975A9">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8A3D6D" w14:textId="77777777" w:rsidR="00F67D29" w:rsidRPr="000975A9" w:rsidRDefault="00F67D29" w:rsidP="00E64CC8">
            <w:pPr>
              <w:pStyle w:val="TAH"/>
              <w:keepLines w:val="0"/>
              <w:widowControl w:val="0"/>
              <w:rPr>
                <w:bCs/>
                <w:color w:val="000000"/>
              </w:rPr>
            </w:pPr>
            <w:r w:rsidRPr="000975A9">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638192" w14:textId="77777777" w:rsidR="00F67D29" w:rsidRPr="000975A9" w:rsidRDefault="00F67D29" w:rsidP="00E64CC8">
            <w:pPr>
              <w:pStyle w:val="TAH"/>
              <w:keepLines w:val="0"/>
              <w:widowControl w:val="0"/>
              <w:rPr>
                <w:bCs/>
                <w:color w:val="000000"/>
              </w:rPr>
            </w:pPr>
            <w:r w:rsidRPr="000975A9">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B6EAB5C" w14:textId="77777777" w:rsidR="00F67D29" w:rsidRPr="000975A9" w:rsidRDefault="00F67D29" w:rsidP="00E64CC8">
            <w:pPr>
              <w:pStyle w:val="TAH"/>
              <w:keepLines w:val="0"/>
              <w:widowControl w:val="0"/>
              <w:rPr>
                <w:bCs/>
                <w:color w:val="000000"/>
              </w:rPr>
            </w:pPr>
            <w:r w:rsidRPr="000975A9">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4FB0C2C9" w14:textId="77777777" w:rsidR="00F67D29" w:rsidRPr="000975A9" w:rsidRDefault="00F67D29" w:rsidP="00E64CC8">
            <w:pPr>
              <w:pStyle w:val="TAH"/>
              <w:keepLines w:val="0"/>
              <w:widowControl w:val="0"/>
              <w:rPr>
                <w:bCs/>
                <w:color w:val="000000"/>
              </w:rPr>
            </w:pPr>
            <w:r w:rsidRPr="000975A9">
              <w:rPr>
                <w:bCs/>
                <w:color w:val="000000"/>
              </w:rPr>
              <w:t>Condition</w:t>
            </w:r>
          </w:p>
        </w:tc>
      </w:tr>
      <w:tr w:rsidR="00F67D29" w:rsidRPr="000975A9" w14:paraId="5950845D"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29F26FB7" w14:textId="77777777" w:rsidR="00F67D29" w:rsidRPr="000975A9" w:rsidRDefault="00F67D29" w:rsidP="00E64CC8">
            <w:pPr>
              <w:pStyle w:val="TAL"/>
              <w:keepLines w:val="0"/>
              <w:widowControl w:val="0"/>
              <w:rPr>
                <w:b/>
                <w:bCs/>
                <w:color w:val="000000"/>
              </w:rPr>
            </w:pPr>
            <w:r w:rsidRPr="000975A9">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4B49054" w14:textId="77777777" w:rsidR="00F67D29" w:rsidRPr="000975A9" w:rsidRDefault="00F67D29" w:rsidP="00E64CC8">
            <w:pPr>
              <w:pStyle w:val="TAL"/>
              <w:keepLines w:val="0"/>
              <w:widowControl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E11BFFB" w14:textId="77777777" w:rsidR="00F67D29" w:rsidRPr="000975A9" w:rsidRDefault="00F67D29" w:rsidP="00E64CC8">
            <w:pPr>
              <w:pStyle w:val="TAL"/>
              <w:keepLines w:val="0"/>
              <w:widowControl w:val="0"/>
              <w:rPr>
                <w:color w:val="000000"/>
              </w:rPr>
            </w:pPr>
            <w:r w:rsidRPr="000975A9">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79FED560" w14:textId="77777777" w:rsidR="00F67D29" w:rsidRPr="000975A9" w:rsidRDefault="00F67D29" w:rsidP="00E64CC8">
            <w:pPr>
              <w:pStyle w:val="TAL"/>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04CB1DF" w14:textId="77777777" w:rsidR="00F67D29" w:rsidRPr="000975A9" w:rsidRDefault="00F67D29" w:rsidP="00E64CC8">
            <w:pPr>
              <w:pStyle w:val="TAL"/>
              <w:keepLines w:val="0"/>
              <w:widowControl w:val="0"/>
              <w:rPr>
                <w:color w:val="000000"/>
              </w:rPr>
            </w:pPr>
          </w:p>
        </w:tc>
      </w:tr>
      <w:tr w:rsidR="00F67D29" w:rsidRPr="000975A9" w14:paraId="2538FDE5"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00F2C126" w14:textId="77777777" w:rsidR="00F67D29" w:rsidRPr="000975A9" w:rsidRDefault="00F67D29" w:rsidP="00E64CC8">
            <w:pPr>
              <w:pStyle w:val="TAL"/>
              <w:keepLines w:val="0"/>
              <w:widowControl w:val="0"/>
              <w:rPr>
                <w:b/>
                <w:color w:val="000000"/>
              </w:rPr>
            </w:pPr>
            <w:r w:rsidRPr="000975A9">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7BE88EB7" w14:textId="77777777" w:rsidR="00F67D29" w:rsidRPr="000975A9" w:rsidRDefault="00F67D29" w:rsidP="00E64CC8">
            <w:pPr>
              <w:pStyle w:val="TAL"/>
              <w:keepLines w:val="0"/>
              <w:widowControl w:val="0"/>
              <w:rPr>
                <w:color w:val="000000"/>
              </w:rPr>
            </w:pPr>
            <w:r w:rsidRPr="000975A9">
              <w:rPr>
                <w:color w:val="000000"/>
              </w:rPr>
              <w:t>As described in Table 6.2.2.3.3-5</w:t>
            </w:r>
          </w:p>
        </w:tc>
        <w:tc>
          <w:tcPr>
            <w:tcW w:w="2126" w:type="dxa"/>
            <w:tcBorders>
              <w:top w:val="single" w:sz="4" w:space="0" w:color="auto"/>
              <w:left w:val="single" w:sz="4" w:space="0" w:color="auto"/>
              <w:bottom w:val="single" w:sz="4" w:space="0" w:color="auto"/>
              <w:right w:val="single" w:sz="4" w:space="0" w:color="auto"/>
            </w:tcBorders>
          </w:tcPr>
          <w:p w14:paraId="23B8005D" w14:textId="77777777" w:rsidR="00F67D29" w:rsidRPr="000975A9" w:rsidRDefault="00F67D29" w:rsidP="00E64CC8">
            <w:pPr>
              <w:pStyle w:val="TAL"/>
              <w:keepLines w:val="0"/>
              <w:widowControl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64F2B4CB" w14:textId="77777777" w:rsidR="00F67D29" w:rsidRPr="000975A9" w:rsidRDefault="00F67D29" w:rsidP="00E64CC8">
            <w:pPr>
              <w:pStyle w:val="TAL"/>
              <w:keepLines w:val="0"/>
              <w:widowControl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E0EB4C0" w14:textId="77777777" w:rsidR="00F67D29" w:rsidRPr="000975A9" w:rsidRDefault="00F67D29" w:rsidP="00E64CC8">
            <w:pPr>
              <w:pStyle w:val="TAL"/>
              <w:keepLines w:val="0"/>
              <w:widowControl w:val="0"/>
              <w:rPr>
                <w:color w:val="000000"/>
              </w:rPr>
            </w:pPr>
          </w:p>
        </w:tc>
      </w:tr>
    </w:tbl>
    <w:p w14:paraId="1671135C" w14:textId="77777777" w:rsidR="00F67D29" w:rsidRPr="000975A9" w:rsidRDefault="00F67D29" w:rsidP="00F67D29">
      <w:pPr>
        <w:rPr>
          <w:color w:val="000000"/>
        </w:rPr>
      </w:pPr>
    </w:p>
    <w:p w14:paraId="0B0069BF" w14:textId="77777777" w:rsidR="00F67D29" w:rsidRPr="000975A9" w:rsidRDefault="00F67D29" w:rsidP="00F67D29">
      <w:pPr>
        <w:pStyle w:val="TH"/>
      </w:pPr>
      <w:r w:rsidRPr="000975A9">
        <w:rPr>
          <w:color w:val="000000"/>
        </w:rP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62F20DEE"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E57624" w14:textId="77777777" w:rsidR="00F67D29" w:rsidRPr="000975A9" w:rsidRDefault="00F67D29" w:rsidP="00E64CC8">
            <w:pPr>
              <w:pStyle w:val="TAL"/>
              <w:keepNext w:val="0"/>
              <w:keepLines w:val="0"/>
              <w:widowControl w:val="0"/>
              <w:rPr>
                <w:color w:val="000000"/>
              </w:rPr>
            </w:pPr>
            <w:r w:rsidRPr="000975A9">
              <w:rPr>
                <w:color w:val="000000"/>
              </w:rPr>
              <w:t>Derivation Path: TS 36.579-1 [2], Table 5.5.3.2.2-2, condition EMERGENCY-CALL, PRIVATE-CALL</w:t>
            </w:r>
          </w:p>
        </w:tc>
      </w:tr>
    </w:tbl>
    <w:p w14:paraId="7B0D4EE8" w14:textId="77777777" w:rsidR="00F67D29" w:rsidRPr="000975A9" w:rsidRDefault="00F67D29" w:rsidP="00F67D29"/>
    <w:p w14:paraId="48990641" w14:textId="2D7BCE85" w:rsidR="00F67D29" w:rsidRPr="000975A9" w:rsidRDefault="00F67D29" w:rsidP="00F67D29">
      <w:pPr>
        <w:pStyle w:val="TH"/>
      </w:pPr>
      <w:r w:rsidRPr="000975A9">
        <w:t>Table 6.2.2.3.3-6: SIP 200 (OK) from the UE (Step 7, 14, Table 6.2.2.3.2-1;</w:t>
      </w:r>
      <w:r w:rsidRPr="000975A9">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0975A9" w14:paraId="3EDB15A0" w14:textId="77777777" w:rsidTr="00E64CC8">
        <w:trPr>
          <w:trHeight w:val="307"/>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191BBB6" w14:textId="01AE9505" w:rsidR="00F67D29" w:rsidRPr="000975A9" w:rsidRDefault="00F67D29" w:rsidP="00E64CC8">
            <w:pPr>
              <w:pStyle w:val="TAL"/>
              <w:keepNext w:val="0"/>
              <w:keepLines w:val="0"/>
              <w:widowControl w:val="0"/>
              <w:rPr>
                <w:color w:val="000000"/>
              </w:rPr>
            </w:pPr>
            <w:r w:rsidRPr="000975A9">
              <w:rPr>
                <w:color w:val="000000"/>
              </w:rPr>
              <w:t>Derivation Path: TS 36.579-1 [2], Table 5.5.2.17.1.1-1, condition INVITE-RSP</w:t>
            </w:r>
          </w:p>
        </w:tc>
      </w:tr>
      <w:tr w:rsidR="00F67D29" w:rsidRPr="000975A9" w14:paraId="1D76FC53"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75D9732A" w14:textId="77777777" w:rsidR="00F67D29" w:rsidRPr="000975A9" w:rsidRDefault="00F67D29" w:rsidP="00E64CC8">
            <w:pPr>
              <w:pStyle w:val="TAH"/>
              <w:keepNext w:val="0"/>
              <w:keepLines w:val="0"/>
              <w:widowControl w:val="0"/>
              <w:rPr>
                <w:color w:val="000000"/>
              </w:rPr>
            </w:pPr>
            <w:r w:rsidRPr="000975A9">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3223FC82" w14:textId="77777777" w:rsidR="00F67D29" w:rsidRPr="000975A9" w:rsidRDefault="00F67D29" w:rsidP="00E64CC8">
            <w:pPr>
              <w:pStyle w:val="TAH"/>
              <w:keepNext w:val="0"/>
              <w:keepLines w:val="0"/>
              <w:widowControl w:val="0"/>
              <w:rPr>
                <w:color w:val="000000"/>
              </w:rPr>
            </w:pPr>
            <w:r w:rsidRPr="000975A9">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299AD095" w14:textId="77777777" w:rsidR="00F67D29" w:rsidRPr="000975A9" w:rsidRDefault="00F67D29" w:rsidP="00E64CC8">
            <w:pPr>
              <w:pStyle w:val="TAH"/>
              <w:keepNext w:val="0"/>
              <w:keepLines w:val="0"/>
              <w:widowControl w:val="0"/>
              <w:rPr>
                <w:color w:val="000000"/>
              </w:rPr>
            </w:pPr>
            <w:r w:rsidRPr="000975A9">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3340B74D" w14:textId="77777777" w:rsidR="00F67D29" w:rsidRPr="000975A9" w:rsidRDefault="00F67D29" w:rsidP="00E64CC8">
            <w:pPr>
              <w:pStyle w:val="TAH"/>
              <w:keepNext w:val="0"/>
              <w:keepLines w:val="0"/>
              <w:widowControl w:val="0"/>
              <w:rPr>
                <w:color w:val="000000"/>
              </w:rPr>
            </w:pPr>
            <w:r w:rsidRPr="000975A9">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54C4D046" w14:textId="77777777" w:rsidR="00F67D29" w:rsidRPr="000975A9" w:rsidRDefault="00F67D29" w:rsidP="00E64CC8">
            <w:pPr>
              <w:pStyle w:val="TAH"/>
              <w:keepNext w:val="0"/>
              <w:keepLines w:val="0"/>
              <w:widowControl w:val="0"/>
              <w:rPr>
                <w:color w:val="000000"/>
              </w:rPr>
            </w:pPr>
            <w:r w:rsidRPr="000975A9">
              <w:rPr>
                <w:color w:val="000000"/>
              </w:rPr>
              <w:t>Condition</w:t>
            </w:r>
          </w:p>
        </w:tc>
      </w:tr>
      <w:tr w:rsidR="00F67D29" w:rsidRPr="000975A9" w14:paraId="6B9039CA"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78BACF65" w14:textId="77777777" w:rsidR="00F67D29" w:rsidRPr="000975A9" w:rsidRDefault="00F67D29" w:rsidP="00E64CC8">
            <w:pPr>
              <w:pStyle w:val="TAL"/>
              <w:keepNext w:val="0"/>
              <w:keepLines w:val="0"/>
              <w:widowControl w:val="0"/>
              <w:rPr>
                <w:rFonts w:cs="Arial"/>
                <w:b/>
                <w:color w:val="000000"/>
                <w:szCs w:val="18"/>
              </w:rPr>
            </w:pPr>
            <w:r w:rsidRPr="000975A9">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31B34E54" w14:textId="77777777" w:rsidR="00F67D29" w:rsidRPr="000975A9" w:rsidRDefault="00F67D29" w:rsidP="00E64CC8">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46D0B113" w14:textId="77777777" w:rsidR="00F67D29" w:rsidRPr="000975A9" w:rsidRDefault="00F67D29" w:rsidP="00E64CC8">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4F260775" w14:textId="77777777" w:rsidR="00F67D29" w:rsidRPr="000975A9" w:rsidRDefault="00F67D29"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00F90061" w14:textId="77777777" w:rsidR="00F67D29" w:rsidRPr="000975A9" w:rsidRDefault="00F67D29" w:rsidP="00E64CC8">
            <w:pPr>
              <w:pStyle w:val="TAL"/>
              <w:keepNext w:val="0"/>
              <w:keepLines w:val="0"/>
              <w:widowControl w:val="0"/>
              <w:rPr>
                <w:color w:val="000000"/>
              </w:rPr>
            </w:pPr>
          </w:p>
        </w:tc>
      </w:tr>
      <w:tr w:rsidR="00F67D29" w:rsidRPr="000975A9" w14:paraId="0089C64B"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1705EF33" w14:textId="77777777" w:rsidR="00F67D29" w:rsidRPr="000975A9" w:rsidRDefault="00F67D29" w:rsidP="00E64CC8">
            <w:pPr>
              <w:pStyle w:val="TAL"/>
              <w:rPr>
                <w:color w:val="000000"/>
              </w:rPr>
            </w:pPr>
            <w:r w:rsidRPr="000975A9">
              <w:rPr>
                <w:color w:val="000000"/>
              </w:rPr>
              <w:t xml:space="preserve">  MIME body part</w:t>
            </w:r>
          </w:p>
        </w:tc>
        <w:tc>
          <w:tcPr>
            <w:tcW w:w="2187" w:type="dxa"/>
            <w:tcBorders>
              <w:top w:val="single" w:sz="4" w:space="0" w:color="auto"/>
              <w:left w:val="single" w:sz="4" w:space="0" w:color="auto"/>
              <w:bottom w:val="single" w:sz="4" w:space="0" w:color="auto"/>
              <w:right w:val="single" w:sz="4" w:space="0" w:color="auto"/>
            </w:tcBorders>
            <w:vAlign w:val="center"/>
          </w:tcPr>
          <w:p w14:paraId="59B63D6F" w14:textId="77777777" w:rsidR="00F67D29" w:rsidRPr="000975A9" w:rsidRDefault="00F67D29" w:rsidP="00E64CC8">
            <w:pPr>
              <w:pStyle w:val="TAL"/>
              <w:rPr>
                <w:color w:val="000000"/>
              </w:rPr>
            </w:pPr>
          </w:p>
        </w:tc>
        <w:tc>
          <w:tcPr>
            <w:tcW w:w="2187" w:type="dxa"/>
            <w:tcBorders>
              <w:top w:val="single" w:sz="4" w:space="0" w:color="auto"/>
              <w:left w:val="single" w:sz="4" w:space="0" w:color="auto"/>
              <w:bottom w:val="single" w:sz="4" w:space="0" w:color="auto"/>
              <w:right w:val="single" w:sz="4" w:space="0" w:color="auto"/>
            </w:tcBorders>
            <w:hideMark/>
          </w:tcPr>
          <w:p w14:paraId="3F5FB739" w14:textId="219785FC" w:rsidR="00F67D29" w:rsidRPr="000975A9" w:rsidRDefault="00F67D29" w:rsidP="00E64CC8">
            <w:pPr>
              <w:pStyle w:val="TAL"/>
              <w:rPr>
                <w:color w:val="000000"/>
              </w:rPr>
            </w:pPr>
            <w:r w:rsidRPr="000975A9">
              <w:rPr>
                <w:color w:val="000000"/>
              </w:rPr>
              <w:t>MCVideo-Info</w:t>
            </w:r>
          </w:p>
        </w:tc>
        <w:tc>
          <w:tcPr>
            <w:tcW w:w="1367" w:type="dxa"/>
            <w:tcBorders>
              <w:top w:val="single" w:sz="4" w:space="0" w:color="auto"/>
              <w:left w:val="single" w:sz="4" w:space="0" w:color="auto"/>
              <w:bottom w:val="single" w:sz="4" w:space="0" w:color="auto"/>
              <w:right w:val="single" w:sz="4" w:space="0" w:color="auto"/>
            </w:tcBorders>
          </w:tcPr>
          <w:p w14:paraId="5604CEC3" w14:textId="77777777" w:rsidR="00F67D29" w:rsidRPr="000975A9" w:rsidRDefault="00F67D29" w:rsidP="00E64CC8">
            <w:pPr>
              <w:pStyle w:val="TAL"/>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17CEC81" w14:textId="77777777" w:rsidR="00F67D29" w:rsidRPr="000975A9" w:rsidRDefault="00F67D29" w:rsidP="00E64CC8">
            <w:pPr>
              <w:pStyle w:val="TAL"/>
              <w:rPr>
                <w:color w:val="000000"/>
              </w:rPr>
            </w:pPr>
          </w:p>
        </w:tc>
      </w:tr>
      <w:tr w:rsidR="00F67D29" w:rsidRPr="000975A9" w14:paraId="76B857C7"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4088CBEA" w14:textId="77777777" w:rsidR="00F67D29" w:rsidRPr="000975A9" w:rsidRDefault="00F67D29" w:rsidP="00E64CC8">
            <w:pPr>
              <w:pStyle w:val="TAL"/>
              <w:keepNext w:val="0"/>
              <w:keepLines w:val="0"/>
              <w:widowControl w:val="0"/>
              <w:rPr>
                <w:color w:val="000000"/>
              </w:rPr>
            </w:pPr>
            <w:r w:rsidRPr="000975A9">
              <w:rPr>
                <w:color w:val="000000"/>
              </w:rPr>
              <w:t xml:space="preserve">    MIME-part-body</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B03B157" w14:textId="77777777" w:rsidR="00F67D29" w:rsidRPr="000975A9" w:rsidRDefault="00F67D29" w:rsidP="00E64CC8">
            <w:pPr>
              <w:pStyle w:val="TAL"/>
              <w:keepNext w:val="0"/>
              <w:keepLines w:val="0"/>
              <w:widowControl w:val="0"/>
              <w:rPr>
                <w:color w:val="000000"/>
              </w:rPr>
            </w:pPr>
            <w:r w:rsidRPr="000975A9">
              <w:rPr>
                <w:color w:val="000000"/>
              </w:rPr>
              <w:t>MCVideo-Info as described in Table  6.2.2.3.3-6A</w:t>
            </w:r>
          </w:p>
        </w:tc>
        <w:tc>
          <w:tcPr>
            <w:tcW w:w="2187" w:type="dxa"/>
            <w:tcBorders>
              <w:top w:val="single" w:sz="4" w:space="0" w:color="auto"/>
              <w:left w:val="single" w:sz="4" w:space="0" w:color="auto"/>
              <w:bottom w:val="single" w:sz="4" w:space="0" w:color="auto"/>
              <w:right w:val="single" w:sz="4" w:space="0" w:color="auto"/>
            </w:tcBorders>
          </w:tcPr>
          <w:p w14:paraId="37B73A09" w14:textId="77777777" w:rsidR="00F67D29" w:rsidRPr="000975A9" w:rsidRDefault="00F67D29" w:rsidP="00E64CC8">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0B3A4689" w14:textId="77777777" w:rsidR="00F67D29" w:rsidRPr="000975A9" w:rsidRDefault="00F67D29"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5B0B263" w14:textId="77777777" w:rsidR="00F67D29" w:rsidRPr="000975A9" w:rsidRDefault="00F67D29" w:rsidP="00E64CC8">
            <w:pPr>
              <w:pStyle w:val="TAL"/>
              <w:keepNext w:val="0"/>
              <w:keepLines w:val="0"/>
              <w:widowControl w:val="0"/>
              <w:rPr>
                <w:color w:val="000000"/>
              </w:rPr>
            </w:pPr>
          </w:p>
        </w:tc>
      </w:tr>
    </w:tbl>
    <w:p w14:paraId="190C6901" w14:textId="77777777" w:rsidR="00F67D29" w:rsidRPr="000975A9" w:rsidRDefault="00F67D29" w:rsidP="00F67D29"/>
    <w:p w14:paraId="0C24FAA6" w14:textId="77777777" w:rsidR="00F67D29" w:rsidRPr="000975A9" w:rsidRDefault="00F67D29" w:rsidP="00F67D29">
      <w:pPr>
        <w:pStyle w:val="TH"/>
      </w:pPr>
      <w:r w:rsidRPr="000975A9">
        <w:rPr>
          <w:color w:val="000000"/>
        </w:rPr>
        <w:t>Table 6.2.2.3.3-6A: MCVideo-Info in SIP 200 (OK) (Table 6.2.2.3.3-6)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650734CE" w14:textId="77777777" w:rsidTr="00E64CC8">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B05706" w14:textId="77777777" w:rsidR="00F67D29" w:rsidRPr="000975A9" w:rsidRDefault="00F67D29" w:rsidP="00E64CC8">
            <w:pPr>
              <w:pStyle w:val="TAL"/>
              <w:keepNext w:val="0"/>
              <w:keepLines w:val="0"/>
              <w:widowControl w:val="0"/>
              <w:rPr>
                <w:color w:val="000000"/>
              </w:rPr>
            </w:pPr>
            <w:r w:rsidRPr="000975A9">
              <w:t xml:space="preserve">Derivation Path: TS 56.379-1 [2], Table 5.5.3.2.1-2, </w:t>
            </w:r>
            <w:r w:rsidRPr="000975A9">
              <w:rPr>
                <w:color w:val="000000"/>
              </w:rPr>
              <w:t>condition INVITE-RSP</w:t>
            </w:r>
          </w:p>
        </w:tc>
      </w:tr>
    </w:tbl>
    <w:p w14:paraId="6081A272" w14:textId="77777777" w:rsidR="00F67D29" w:rsidRPr="000975A9" w:rsidRDefault="00F67D29" w:rsidP="00F67D29">
      <w:pPr>
        <w:rPr>
          <w:color w:val="000000"/>
        </w:rPr>
      </w:pPr>
    </w:p>
    <w:p w14:paraId="6841D790" w14:textId="4CFBCB9F" w:rsidR="00F67D29" w:rsidRPr="000975A9" w:rsidRDefault="00F67D29" w:rsidP="00F67D29">
      <w:pPr>
        <w:pStyle w:val="TH"/>
      </w:pPr>
      <w:r w:rsidRPr="000975A9">
        <w:rPr>
          <w:color w:val="000000"/>
        </w:rPr>
        <w:t>Table 6.2.2.3.3-7: SIP INVITE from the SS (Step 14, Table 6.2.2.3.2-1</w:t>
      </w:r>
      <w:r w:rsidRPr="000975A9">
        <w:t>;</w:t>
      </w:r>
      <w:r w:rsidRPr="000975A9">
        <w:br/>
        <w:t>Step 2, TS 36.579-1 [2] Table 5.3.4.3-1</w:t>
      </w:r>
      <w:r w:rsidRPr="000975A9">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0975A9" w14:paraId="76188F06"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0F79B96" w14:textId="77777777" w:rsidR="00F67D29" w:rsidRPr="000975A9" w:rsidRDefault="00F67D29" w:rsidP="00E64CC8">
            <w:pPr>
              <w:pStyle w:val="TAL"/>
              <w:keepNext w:val="0"/>
            </w:pPr>
            <w:r w:rsidRPr="000975A9">
              <w:rPr>
                <w:color w:val="000000"/>
              </w:rPr>
              <w:t>Derivation Path: TS 36.579-1 [2], Table 5.5.2.5.2-1, condition re_INVITE, PRIVATE-CALL</w:t>
            </w:r>
          </w:p>
        </w:tc>
      </w:tr>
      <w:tr w:rsidR="00F67D29" w:rsidRPr="000975A9" w14:paraId="0BC2849A" w14:textId="77777777" w:rsidTr="00E64CC8">
        <w:trPr>
          <w:tblHeader/>
        </w:trPr>
        <w:tc>
          <w:tcPr>
            <w:tcW w:w="2835" w:type="dxa"/>
            <w:tcBorders>
              <w:top w:val="single" w:sz="4" w:space="0" w:color="auto"/>
              <w:left w:val="single" w:sz="4" w:space="0" w:color="auto"/>
              <w:bottom w:val="single" w:sz="4" w:space="0" w:color="auto"/>
              <w:right w:val="single" w:sz="4" w:space="0" w:color="auto"/>
            </w:tcBorders>
            <w:hideMark/>
          </w:tcPr>
          <w:p w14:paraId="2733C89A" w14:textId="77777777" w:rsidR="00F67D29" w:rsidRPr="000975A9" w:rsidRDefault="00F67D29" w:rsidP="00E64CC8">
            <w:pPr>
              <w:pStyle w:val="TAH"/>
              <w:keepNext w:val="0"/>
              <w:rPr>
                <w:bCs/>
                <w:color w:val="000000"/>
              </w:rPr>
            </w:pPr>
            <w:r w:rsidRPr="000975A9">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A37352" w14:textId="77777777" w:rsidR="00F67D29" w:rsidRPr="000975A9" w:rsidRDefault="00F67D29" w:rsidP="00E64CC8">
            <w:pPr>
              <w:pStyle w:val="TAH"/>
              <w:keepNext w:val="0"/>
              <w:rPr>
                <w:bCs/>
                <w:color w:val="000000"/>
              </w:rPr>
            </w:pPr>
            <w:r w:rsidRPr="000975A9">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BCD2F" w14:textId="77777777" w:rsidR="00F67D29" w:rsidRPr="000975A9" w:rsidRDefault="00F67D29" w:rsidP="00E64CC8">
            <w:pPr>
              <w:pStyle w:val="TAH"/>
              <w:keepNext w:val="0"/>
              <w:rPr>
                <w:bCs/>
                <w:color w:val="000000"/>
              </w:rPr>
            </w:pPr>
            <w:r w:rsidRPr="000975A9">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6B4B46FC" w14:textId="77777777" w:rsidR="00F67D29" w:rsidRPr="000975A9" w:rsidRDefault="00F67D29" w:rsidP="00E64CC8">
            <w:pPr>
              <w:pStyle w:val="TAH"/>
              <w:keepNext w:val="0"/>
              <w:rPr>
                <w:bCs/>
                <w:color w:val="000000"/>
              </w:rPr>
            </w:pPr>
            <w:r w:rsidRPr="000975A9">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41EF1341" w14:textId="77777777" w:rsidR="00F67D29" w:rsidRPr="000975A9" w:rsidRDefault="00F67D29" w:rsidP="00E64CC8">
            <w:pPr>
              <w:pStyle w:val="TAH"/>
              <w:keepNext w:val="0"/>
              <w:rPr>
                <w:bCs/>
                <w:color w:val="000000"/>
              </w:rPr>
            </w:pPr>
            <w:r w:rsidRPr="000975A9">
              <w:rPr>
                <w:bCs/>
                <w:color w:val="000000"/>
              </w:rPr>
              <w:t>Condition</w:t>
            </w:r>
          </w:p>
        </w:tc>
      </w:tr>
      <w:tr w:rsidR="00F67D29" w:rsidRPr="000975A9" w14:paraId="67792E3D"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4065AF35" w14:textId="77777777" w:rsidR="00F67D29" w:rsidRPr="000975A9" w:rsidRDefault="00F67D29" w:rsidP="00E64CC8">
            <w:pPr>
              <w:pStyle w:val="TAL"/>
              <w:keepNext w:val="0"/>
              <w:rPr>
                <w:b/>
                <w:bCs/>
                <w:color w:val="000000"/>
              </w:rPr>
            </w:pPr>
            <w:r w:rsidRPr="000975A9">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17FF64FD" w14:textId="77777777" w:rsidR="00F67D29" w:rsidRPr="000975A9" w:rsidRDefault="00F67D29" w:rsidP="00E64CC8">
            <w:pPr>
              <w:pStyle w:val="TAL"/>
              <w:keepNext w:val="0"/>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BD2047E" w14:textId="77777777" w:rsidR="00F67D29" w:rsidRPr="000975A9" w:rsidRDefault="00F67D29" w:rsidP="00E64CC8">
            <w:pPr>
              <w:pStyle w:val="TAL"/>
              <w:keepNext w:val="0"/>
              <w:rPr>
                <w:color w:val="000000"/>
              </w:rPr>
            </w:pPr>
            <w:r w:rsidRPr="000975A9">
              <w:rPr>
                <w:color w:val="000000"/>
              </w:rPr>
              <w:t>MCVideo-Info</w:t>
            </w:r>
          </w:p>
        </w:tc>
        <w:tc>
          <w:tcPr>
            <w:tcW w:w="1418" w:type="dxa"/>
            <w:tcBorders>
              <w:top w:val="single" w:sz="4" w:space="0" w:color="auto"/>
              <w:left w:val="single" w:sz="4" w:space="0" w:color="auto"/>
              <w:bottom w:val="single" w:sz="4" w:space="0" w:color="auto"/>
              <w:right w:val="single" w:sz="4" w:space="0" w:color="auto"/>
            </w:tcBorders>
          </w:tcPr>
          <w:p w14:paraId="030333AA" w14:textId="77777777" w:rsidR="00F67D29" w:rsidRPr="000975A9" w:rsidRDefault="00F67D29" w:rsidP="00E64CC8">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2CE1A4BA" w14:textId="77777777" w:rsidR="00F67D29" w:rsidRPr="000975A9" w:rsidRDefault="00F67D29" w:rsidP="00E64CC8">
            <w:pPr>
              <w:pStyle w:val="TAL"/>
              <w:keepNext w:val="0"/>
              <w:rPr>
                <w:color w:val="000000"/>
              </w:rPr>
            </w:pPr>
          </w:p>
        </w:tc>
      </w:tr>
      <w:tr w:rsidR="00F67D29" w:rsidRPr="000975A9" w14:paraId="0A07E387"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2EEFD39F" w14:textId="77777777" w:rsidR="00F67D29" w:rsidRPr="000975A9" w:rsidRDefault="00F67D29" w:rsidP="00E64CC8">
            <w:pPr>
              <w:pStyle w:val="TAL"/>
              <w:keepNext w:val="0"/>
              <w:rPr>
                <w:b/>
                <w:color w:val="000000"/>
              </w:rPr>
            </w:pPr>
            <w:r w:rsidRPr="000975A9">
              <w:rPr>
                <w:color w:val="000000"/>
              </w:rPr>
              <w:t xml:space="preserve">    MCVideo-Info</w:t>
            </w:r>
          </w:p>
        </w:tc>
        <w:tc>
          <w:tcPr>
            <w:tcW w:w="2126" w:type="dxa"/>
            <w:tcBorders>
              <w:top w:val="single" w:sz="4" w:space="0" w:color="auto"/>
              <w:left w:val="single" w:sz="4" w:space="0" w:color="auto"/>
              <w:bottom w:val="single" w:sz="4" w:space="0" w:color="auto"/>
              <w:right w:val="single" w:sz="4" w:space="0" w:color="auto"/>
            </w:tcBorders>
            <w:hideMark/>
          </w:tcPr>
          <w:p w14:paraId="41963F19" w14:textId="77777777" w:rsidR="00F67D29" w:rsidRPr="000975A9" w:rsidRDefault="00F67D29" w:rsidP="00E64CC8">
            <w:pPr>
              <w:pStyle w:val="TAL"/>
              <w:keepNext w:val="0"/>
              <w:rPr>
                <w:color w:val="000000"/>
              </w:rPr>
            </w:pPr>
            <w:r w:rsidRPr="000975A9">
              <w:rPr>
                <w:color w:val="000000"/>
              </w:rPr>
              <w:t>As described in Table 6.2.2.3.3-8</w:t>
            </w:r>
          </w:p>
        </w:tc>
        <w:tc>
          <w:tcPr>
            <w:tcW w:w="2126" w:type="dxa"/>
            <w:tcBorders>
              <w:top w:val="single" w:sz="4" w:space="0" w:color="auto"/>
              <w:left w:val="single" w:sz="4" w:space="0" w:color="auto"/>
              <w:bottom w:val="single" w:sz="4" w:space="0" w:color="auto"/>
              <w:right w:val="single" w:sz="4" w:space="0" w:color="auto"/>
            </w:tcBorders>
          </w:tcPr>
          <w:p w14:paraId="3BFF6EBC" w14:textId="77777777" w:rsidR="00F67D29" w:rsidRPr="000975A9" w:rsidRDefault="00F67D29" w:rsidP="00E64CC8">
            <w:pPr>
              <w:pStyle w:val="TAL"/>
              <w:keepNext w:val="0"/>
              <w:rPr>
                <w:color w:val="000000"/>
              </w:rPr>
            </w:pPr>
          </w:p>
        </w:tc>
        <w:tc>
          <w:tcPr>
            <w:tcW w:w="1418" w:type="dxa"/>
            <w:tcBorders>
              <w:top w:val="single" w:sz="4" w:space="0" w:color="auto"/>
              <w:left w:val="single" w:sz="4" w:space="0" w:color="auto"/>
              <w:bottom w:val="single" w:sz="4" w:space="0" w:color="auto"/>
              <w:right w:val="single" w:sz="4" w:space="0" w:color="auto"/>
            </w:tcBorders>
          </w:tcPr>
          <w:p w14:paraId="5147F52B" w14:textId="77777777" w:rsidR="00F67D29" w:rsidRPr="000975A9" w:rsidRDefault="00F67D29" w:rsidP="00E64CC8">
            <w:pPr>
              <w:pStyle w:val="TAL"/>
              <w:keepNext w:val="0"/>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5095486A" w14:textId="77777777" w:rsidR="00F67D29" w:rsidRPr="000975A9" w:rsidRDefault="00F67D29" w:rsidP="00E64CC8">
            <w:pPr>
              <w:pStyle w:val="TAL"/>
              <w:keepNext w:val="0"/>
              <w:rPr>
                <w:color w:val="000000"/>
              </w:rPr>
            </w:pPr>
          </w:p>
        </w:tc>
      </w:tr>
    </w:tbl>
    <w:p w14:paraId="6BB05D6D" w14:textId="77777777" w:rsidR="00F67D29" w:rsidRPr="000975A9" w:rsidRDefault="00F67D29" w:rsidP="00F67D29">
      <w:pPr>
        <w:rPr>
          <w:color w:val="000000"/>
        </w:rPr>
      </w:pPr>
    </w:p>
    <w:p w14:paraId="67FCFEF4" w14:textId="77777777" w:rsidR="00F67D29" w:rsidRPr="000975A9" w:rsidRDefault="00F67D29" w:rsidP="00F67D29">
      <w:pPr>
        <w:pStyle w:val="TH"/>
      </w:pPr>
      <w:r w:rsidRPr="000975A9">
        <w:t>Table 6.2.2.3.3-8: MCVideo-Info in SIP INVITE (Table 6.2.2.3.3-7)</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4462090A"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6FCDC741" w14:textId="77777777" w:rsidR="00F67D29" w:rsidRPr="000975A9" w:rsidRDefault="00F67D29" w:rsidP="00E64CC8">
            <w:pPr>
              <w:pStyle w:val="TAL"/>
            </w:pPr>
            <w:r w:rsidRPr="000975A9">
              <w:t>Derivation Path: TS 36.579-1 [2], Table 5.5.3.2.2-2, condition PRIVATE-CALL</w:t>
            </w:r>
          </w:p>
        </w:tc>
      </w:tr>
    </w:tbl>
    <w:p w14:paraId="0001AB5D" w14:textId="77777777" w:rsidR="00F67D29" w:rsidRPr="000975A9" w:rsidRDefault="00F67D29" w:rsidP="00F67D29"/>
    <w:p w14:paraId="5B17C362" w14:textId="77777777" w:rsidR="00F67D29" w:rsidRPr="000975A9" w:rsidRDefault="00F67D29" w:rsidP="00F67D29">
      <w:pPr>
        <w:pStyle w:val="TH"/>
        <w:keepLines w:val="0"/>
        <w:widowControl w:val="0"/>
      </w:pPr>
      <w:r w:rsidRPr="000975A9">
        <w:rPr>
          <w:color w:val="000000"/>
        </w:rPr>
        <w:lastRenderedPageBreak/>
        <w:t>Table 6.2.2.3.3-9: Void</w:t>
      </w:r>
    </w:p>
    <w:p w14:paraId="1B04CCB4" w14:textId="72BF70A5" w:rsidR="00F67D29" w:rsidRPr="000975A9" w:rsidRDefault="00F67D29" w:rsidP="00F67D29">
      <w:pPr>
        <w:pStyle w:val="TH"/>
        <w:widowControl w:val="0"/>
      </w:pPr>
      <w:r w:rsidRPr="000975A9">
        <w:rPr>
          <w:color w:val="000000"/>
        </w:rPr>
        <w:t>Table 6.2.2.3.3-10: SIP BYE from the UE (Step 23, Table 6.2.2.3.2-1</w:t>
      </w:r>
      <w:r w:rsidRPr="000975A9">
        <w:t>;</w:t>
      </w:r>
      <w:r w:rsidRPr="000975A9">
        <w:br/>
        <w:t>Step 1, TS 36.579-1 [2] Table 5.3.10.3-1</w:t>
      </w:r>
      <w:r w:rsidRPr="000975A9">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541200B4"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222DDA07" w14:textId="77777777" w:rsidR="00F67D29" w:rsidRPr="000975A9" w:rsidRDefault="00F67D29" w:rsidP="00E64CC8">
            <w:pPr>
              <w:pStyle w:val="TAL"/>
              <w:keepLines w:val="0"/>
              <w:widowControl w:val="0"/>
              <w:rPr>
                <w:color w:val="000000"/>
              </w:rPr>
            </w:pPr>
            <w:r w:rsidRPr="000975A9">
              <w:rPr>
                <w:color w:val="000000"/>
              </w:rPr>
              <w:t>Derivation Path: TS 36.579-1</w:t>
            </w:r>
            <w:r w:rsidRPr="000975A9">
              <w:t xml:space="preserve"> [2]</w:t>
            </w:r>
            <w:r w:rsidRPr="000975A9">
              <w:rPr>
                <w:color w:val="000000"/>
              </w:rPr>
              <w:t xml:space="preserve">, Table 5.5.2.2.1-1, </w:t>
            </w:r>
            <w:r w:rsidRPr="000975A9">
              <w:t>condition MT_CALL</w:t>
            </w:r>
          </w:p>
        </w:tc>
      </w:tr>
    </w:tbl>
    <w:p w14:paraId="51B1E224" w14:textId="77777777" w:rsidR="00F67D29" w:rsidRPr="000975A9" w:rsidRDefault="00F67D29" w:rsidP="00F67D29"/>
    <w:p w14:paraId="303D565F" w14:textId="77777777" w:rsidR="00F67D29" w:rsidRPr="000975A9" w:rsidRDefault="00F67D29" w:rsidP="00F67D29">
      <w:pPr>
        <w:pStyle w:val="TH"/>
      </w:pPr>
      <w:r w:rsidRPr="000975A9">
        <w:t>Table 6.2.2.3.3-11: Void</w:t>
      </w:r>
    </w:p>
    <w:p w14:paraId="3C274571" w14:textId="77777777" w:rsidR="00F67D29" w:rsidRPr="000975A9" w:rsidRDefault="00F67D29" w:rsidP="00F67D29"/>
    <w:p w14:paraId="499FCC1A" w14:textId="77777777" w:rsidR="00F67D29" w:rsidRPr="000975A9" w:rsidRDefault="00F67D29" w:rsidP="00F67D29">
      <w:pPr>
        <w:pStyle w:val="Heading3"/>
      </w:pPr>
      <w:bookmarkStart w:id="643" w:name="_Toc52787554"/>
      <w:bookmarkStart w:id="644" w:name="_Toc52787736"/>
      <w:bookmarkStart w:id="645" w:name="_Toc75906958"/>
      <w:bookmarkStart w:id="646" w:name="_Toc75907295"/>
      <w:bookmarkStart w:id="647" w:name="_Toc84345735"/>
      <w:bookmarkStart w:id="648" w:name="_Toc123748490"/>
      <w:r w:rsidRPr="000975A9">
        <w:t>6.2.3</w:t>
      </w:r>
      <w:r w:rsidRPr="000975A9">
        <w:tab/>
        <w:t>On-network / Private Call / On-demand / Automatic Commencement Mode / Without Transmission Control / Client Originated (CO)</w:t>
      </w:r>
      <w:bookmarkEnd w:id="643"/>
      <w:bookmarkEnd w:id="644"/>
      <w:bookmarkEnd w:id="645"/>
      <w:bookmarkEnd w:id="646"/>
      <w:bookmarkEnd w:id="647"/>
      <w:bookmarkEnd w:id="648"/>
    </w:p>
    <w:p w14:paraId="1265E94D" w14:textId="77777777" w:rsidR="00F67D29" w:rsidRPr="000975A9" w:rsidRDefault="00F67D29" w:rsidP="00F67D29">
      <w:pPr>
        <w:pStyle w:val="H6"/>
      </w:pPr>
      <w:bookmarkStart w:id="649" w:name="_Toc52787555"/>
      <w:bookmarkStart w:id="650" w:name="_Toc52787737"/>
      <w:bookmarkStart w:id="651" w:name="_Toc75906959"/>
      <w:bookmarkStart w:id="652" w:name="_Toc75907296"/>
      <w:r w:rsidRPr="000975A9">
        <w:t>6.2.3.1</w:t>
      </w:r>
      <w:r w:rsidRPr="000975A9">
        <w:tab/>
        <w:t>Test Purpose (TP)</w:t>
      </w:r>
      <w:bookmarkEnd w:id="649"/>
      <w:bookmarkEnd w:id="650"/>
      <w:bookmarkEnd w:id="651"/>
      <w:bookmarkEnd w:id="652"/>
    </w:p>
    <w:p w14:paraId="6AB3D901" w14:textId="77777777" w:rsidR="00F67D29" w:rsidRPr="000975A9" w:rsidRDefault="00F67D29" w:rsidP="00F67D29">
      <w:pPr>
        <w:pStyle w:val="H6"/>
      </w:pPr>
      <w:r w:rsidRPr="000975A9">
        <w:t>(1)</w:t>
      </w:r>
    </w:p>
    <w:p w14:paraId="1098F7BF"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registered and authorised for MCVideo Service, including authorised to initiate/cancel private calls with Automatic Commencement }</w:t>
      </w:r>
    </w:p>
    <w:p w14:paraId="576521F1"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5DD4064C"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the establishment of a MCVideo private call, On-demand Automatic Commencement Mode, no force of Automatic Commencement, without Transmission Control }</w:t>
      </w:r>
    </w:p>
    <w:p w14:paraId="2A027318"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sends a SIP INVITE message requesting On-demand Automatic Commencement Mode and not offering a media-level section for a media-transmission control entity, </w:t>
      </w:r>
      <w:r w:rsidRPr="000975A9">
        <w:rPr>
          <w:b/>
          <w:noProof w:val="0"/>
        </w:rPr>
        <w:t>and</w:t>
      </w:r>
      <w:r w:rsidRPr="000975A9">
        <w:rPr>
          <w:noProof w:val="0"/>
        </w:rPr>
        <w:t xml:space="preserve">, after indication from the MCVideo Server that the call was established, notifies the MCVideo User </w:t>
      </w:r>
      <w:r w:rsidRPr="000975A9">
        <w:rPr>
          <w:b/>
          <w:noProof w:val="0"/>
        </w:rPr>
        <w:t>and</w:t>
      </w:r>
      <w:r w:rsidRPr="000975A9">
        <w:rPr>
          <w:noProof w:val="0"/>
        </w:rPr>
        <w:t>, does not apply Transmission Control }</w:t>
      </w:r>
    </w:p>
    <w:p w14:paraId="3B061F42" w14:textId="77777777" w:rsidR="00F67D29" w:rsidRPr="000975A9" w:rsidRDefault="00F67D29" w:rsidP="00F67D29">
      <w:pPr>
        <w:pStyle w:val="PL"/>
        <w:rPr>
          <w:rFonts w:cs="Courier New"/>
          <w:noProof w:val="0"/>
          <w:szCs w:val="16"/>
        </w:rPr>
      </w:pPr>
      <w:r w:rsidRPr="000975A9">
        <w:rPr>
          <w:rFonts w:cs="Courier New"/>
          <w:noProof w:val="0"/>
          <w:szCs w:val="16"/>
        </w:rPr>
        <w:t xml:space="preserve">            }</w:t>
      </w:r>
    </w:p>
    <w:p w14:paraId="74EA0203" w14:textId="77777777" w:rsidR="00F67D29" w:rsidRPr="000975A9" w:rsidRDefault="00F67D29" w:rsidP="00F67D29">
      <w:pPr>
        <w:pStyle w:val="PL"/>
        <w:rPr>
          <w:rFonts w:cs="Courier New"/>
          <w:noProof w:val="0"/>
          <w:szCs w:val="16"/>
        </w:rPr>
      </w:pPr>
    </w:p>
    <w:p w14:paraId="505C2187" w14:textId="77777777" w:rsidR="00F67D29" w:rsidRPr="000975A9" w:rsidRDefault="00F67D29" w:rsidP="00F67D29">
      <w:pPr>
        <w:pStyle w:val="H6"/>
      </w:pPr>
      <w:r w:rsidRPr="000975A9">
        <w:t>(2)</w:t>
      </w:r>
    </w:p>
    <w:p w14:paraId="797F1C5E"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On-demand Automatic Commencement Mode private call without Transmission Control }</w:t>
      </w:r>
    </w:p>
    <w:p w14:paraId="1C704AAC"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1AED5A2A"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to terminate the ongoing MCVideo private call }</w:t>
      </w:r>
    </w:p>
    <w:p w14:paraId="1EA8C125"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sends a SIP BYE request and, after receiving a SIP 200 (OK), leaves the MCVideo session }</w:t>
      </w:r>
    </w:p>
    <w:p w14:paraId="4B0671A5" w14:textId="77777777" w:rsidR="00F67D29" w:rsidRPr="000975A9" w:rsidRDefault="00F67D29" w:rsidP="00F67D29">
      <w:pPr>
        <w:pStyle w:val="PL"/>
        <w:rPr>
          <w:rFonts w:cs="Courier New"/>
          <w:noProof w:val="0"/>
          <w:szCs w:val="16"/>
        </w:rPr>
      </w:pPr>
      <w:r w:rsidRPr="000975A9">
        <w:rPr>
          <w:rFonts w:cs="Courier New"/>
          <w:noProof w:val="0"/>
          <w:szCs w:val="16"/>
        </w:rPr>
        <w:t xml:space="preserve">            }</w:t>
      </w:r>
    </w:p>
    <w:p w14:paraId="5142B28A" w14:textId="77777777" w:rsidR="00F67D29" w:rsidRPr="000975A9" w:rsidRDefault="00F67D29" w:rsidP="00F67D29">
      <w:pPr>
        <w:pStyle w:val="PL"/>
        <w:rPr>
          <w:rFonts w:cs="Courier New"/>
          <w:noProof w:val="0"/>
          <w:szCs w:val="16"/>
        </w:rPr>
      </w:pPr>
    </w:p>
    <w:p w14:paraId="06C82BAF" w14:textId="77777777" w:rsidR="00F67D29" w:rsidRPr="000975A9" w:rsidRDefault="00F67D29" w:rsidP="00F67D29">
      <w:pPr>
        <w:pStyle w:val="H6"/>
      </w:pPr>
      <w:bookmarkStart w:id="653" w:name="_Toc52787556"/>
      <w:bookmarkStart w:id="654" w:name="_Toc52787738"/>
      <w:bookmarkStart w:id="655" w:name="_Toc75906960"/>
      <w:bookmarkStart w:id="656" w:name="_Toc75907297"/>
      <w:r w:rsidRPr="000975A9">
        <w:t>6.2.3.2</w:t>
      </w:r>
      <w:r w:rsidRPr="000975A9">
        <w:tab/>
        <w:t>Conformance requirements</w:t>
      </w:r>
      <w:bookmarkEnd w:id="653"/>
      <w:bookmarkEnd w:id="654"/>
      <w:bookmarkEnd w:id="655"/>
      <w:bookmarkEnd w:id="656"/>
    </w:p>
    <w:p w14:paraId="484079FE" w14:textId="77777777" w:rsidR="00F67D29" w:rsidRPr="000975A9" w:rsidRDefault="00F67D29" w:rsidP="00F67D29">
      <w:r w:rsidRPr="000975A9">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94DF8F" w14:textId="77777777" w:rsidR="00F67D29" w:rsidRPr="000975A9" w:rsidRDefault="00F67D29" w:rsidP="00F67D29">
      <w:r w:rsidRPr="000975A9">
        <w:t>[TS 24.281, clause 10.2.1]</w:t>
      </w:r>
    </w:p>
    <w:p w14:paraId="26516C6F" w14:textId="77777777" w:rsidR="00F67D29" w:rsidRPr="000975A9" w:rsidRDefault="00F67D29" w:rsidP="00F67D29">
      <w:pPr>
        <w:rPr>
          <w:rFonts w:eastAsia="Malgun Gothic"/>
        </w:rPr>
      </w:pPr>
      <w:r w:rsidRPr="000975A9">
        <w:rPr>
          <w:rFonts w:eastAsia="Malgun Gothic"/>
        </w:rPr>
        <w:t>For on-network, the procedures for private call with transmission control are specified in subclause 10.2.2.</w:t>
      </w:r>
    </w:p>
    <w:p w14:paraId="1CB99EFD" w14:textId="77777777" w:rsidR="00F67D29" w:rsidRPr="000975A9" w:rsidRDefault="00F67D29" w:rsidP="00F67D29">
      <w:pPr>
        <w:rPr>
          <w:rFonts w:eastAsia="Malgun Gothic"/>
        </w:rPr>
      </w:pPr>
      <w:r w:rsidRPr="000975A9">
        <w:rPr>
          <w:rFonts w:eastAsia="Malgun Gothic"/>
        </w:rPr>
        <w:t>For on-network, the procedures for private call without transmission control are specified in subclause 10.2.3.</w:t>
      </w:r>
    </w:p>
    <w:p w14:paraId="18152063" w14:textId="77777777" w:rsidR="00F67D29" w:rsidRPr="000975A9" w:rsidRDefault="00F67D29" w:rsidP="00F67D29">
      <w:pPr>
        <w:rPr>
          <w:rFonts w:eastAsia="Malgun Gothic"/>
        </w:rPr>
      </w:pPr>
      <w:r w:rsidRPr="000975A9">
        <w:rPr>
          <w:rFonts w:eastAsia="Malgun Gothic"/>
        </w:rPr>
        <w:t>For on-network, the procedures for ending the private call initiated by MCVideo client are specified in subclause 10.2.4.</w:t>
      </w:r>
    </w:p>
    <w:p w14:paraId="7D882C96" w14:textId="77777777" w:rsidR="00F67D29" w:rsidRPr="000975A9" w:rsidRDefault="00F67D29" w:rsidP="00F67D29">
      <w:pPr>
        <w:rPr>
          <w:rFonts w:eastAsia="Malgun Gothic"/>
        </w:rPr>
      </w:pPr>
      <w:r w:rsidRPr="000975A9">
        <w:rPr>
          <w:rFonts w:eastAsia="Malgun Gothic"/>
        </w:rPr>
        <w:t>For on-network, the procedures for ending the private call initiated by MCVideo server are specified in subclause 10.2.5.</w:t>
      </w:r>
    </w:p>
    <w:p w14:paraId="6C23604A" w14:textId="77777777" w:rsidR="00F67D29" w:rsidRPr="000975A9" w:rsidRDefault="00F67D29" w:rsidP="00F67D29">
      <w:r w:rsidRPr="000975A9">
        <w:t>[TS 24.281, clause 10.2.2.2.1]</w:t>
      </w:r>
    </w:p>
    <w:p w14:paraId="2431E302" w14:textId="77777777" w:rsidR="00F67D29" w:rsidRPr="000975A9" w:rsidRDefault="00F67D29" w:rsidP="00F67D29">
      <w:r w:rsidRPr="000975A9">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DE7B66" w14:textId="77777777" w:rsidR="00F67D29" w:rsidRPr="000975A9" w:rsidRDefault="00F67D29" w:rsidP="00F67D29">
      <w:r w:rsidRPr="000975A9">
        <w:t>The MCVideo client:</w:t>
      </w:r>
    </w:p>
    <w:p w14:paraId="7A30D051" w14:textId="77777777" w:rsidR="00F67D29" w:rsidRPr="000975A9" w:rsidRDefault="00F67D29" w:rsidP="00F67D29">
      <w:pPr>
        <w:pStyle w:val="B1"/>
      </w:pPr>
      <w:r w:rsidRPr="000975A9">
        <w:lastRenderedPageBreak/>
        <w:t>1)</w:t>
      </w:r>
      <w:r w:rsidRPr="000975A9">
        <w:tab/>
        <w:t>shall set the Request-URI of the SIP INVITE request to a public service identity of the participating MCVideo function serving the MCVideo user;</w:t>
      </w:r>
    </w:p>
    <w:p w14:paraId="3DB4B294" w14:textId="77777777" w:rsidR="00F67D29" w:rsidRPr="000975A9" w:rsidRDefault="00F67D29" w:rsidP="00F67D29">
      <w:pPr>
        <w:pStyle w:val="B1"/>
      </w:pPr>
      <w:r w:rsidRPr="000975A9">
        <w:t>2)</w:t>
      </w:r>
      <w:r w:rsidRPr="000975A9">
        <w:tab/>
        <w:t>may include a P-Preferred-Identity header field in the SIP INVITE request containing a public user identity as specified in 3GPP TS 24.229 [11];</w:t>
      </w:r>
    </w:p>
    <w:p w14:paraId="5833BB0B" w14:textId="77777777" w:rsidR="00F67D29" w:rsidRPr="000975A9" w:rsidRDefault="00F67D29" w:rsidP="00F67D29">
      <w:pPr>
        <w:pStyle w:val="B1"/>
      </w:pPr>
      <w:r w:rsidRPr="000975A9">
        <w:t>3)</w:t>
      </w:r>
      <w:r w:rsidRPr="000975A9">
        <w:tab/>
        <w:t>shall include the g.3gpp.mcvideo media feature tag and the g.3gpp.icsi-ref media feature tag with the value of "urn:urn-7:3gpp-service.ims.icsi.mcvideo" in the Contact header field of the SIP INVITE request according to IETF RFC 3840 [22];</w:t>
      </w:r>
    </w:p>
    <w:p w14:paraId="539B88AF" w14:textId="77777777" w:rsidR="00F67D29" w:rsidRPr="000975A9" w:rsidRDefault="00F67D29" w:rsidP="00F67D29">
      <w:pPr>
        <w:pStyle w:val="B1"/>
      </w:pPr>
      <w:r w:rsidRPr="000975A9">
        <w:t>4)</w:t>
      </w:r>
      <w:r w:rsidRPr="000975A9">
        <w:tab/>
        <w:t>shall include an Accept-Contact header field containing the g.3gpp.mcvideo media feature tag along with the "require" and "explicit" header field parameters according to IETF RFC 3841 [20];</w:t>
      </w:r>
    </w:p>
    <w:p w14:paraId="10D78CCD" w14:textId="77777777" w:rsidR="00F67D29" w:rsidRPr="000975A9" w:rsidRDefault="00F67D29" w:rsidP="00F67D29">
      <w:pPr>
        <w:pStyle w:val="B1"/>
      </w:pPr>
      <w:r w:rsidRPr="000975A9">
        <w:t>5)</w:t>
      </w:r>
      <w:r w:rsidRPr="000975A9">
        <w:tab/>
        <w:t>shall include the ICSI value "urn:urn-7:3gpp-service.ims.icsi.mcvideo" (coded as specified in 3GPP TS 24.229 [11]), in a P-Preferred-Service header field according to IETF RFC 6050 [14] in the SIP INVITE request;</w:t>
      </w:r>
    </w:p>
    <w:p w14:paraId="3841452D" w14:textId="77777777" w:rsidR="00F67D29" w:rsidRPr="000975A9" w:rsidRDefault="00F67D29" w:rsidP="00F67D29">
      <w:pPr>
        <w:pStyle w:val="B1"/>
      </w:pPr>
      <w:r w:rsidRPr="000975A9">
        <w:t>6)</w:t>
      </w:r>
      <w:r w:rsidRPr="000975A9">
        <w:tab/>
        <w:t>shall include an Accept-Contact header field with the media feature tag g.3gpp.icsi-ref contain with the value of "urn:urn-7:3gpp-service.ims.icsi.mcvideo" along with parameters "require" and "explicit" according to IETF RFC 3841 [20];</w:t>
      </w:r>
    </w:p>
    <w:p w14:paraId="3B07ABBC" w14:textId="77777777" w:rsidR="00F67D29" w:rsidRPr="000975A9" w:rsidRDefault="00F67D29" w:rsidP="00F67D29">
      <w:pPr>
        <w:pStyle w:val="B1"/>
      </w:pPr>
      <w:r w:rsidRPr="000975A9">
        <w:t>7)</w:t>
      </w:r>
      <w:r w:rsidRPr="000975A9">
        <w:tab/>
        <w:t>for the establishment of a private call shall insert in the SIP INVITE request a MIME resource-lists body with the MCVideo ID of the invited MCVideo user, according to rules and procedures of IETF RFC 5366 [37];</w:t>
      </w:r>
    </w:p>
    <w:p w14:paraId="305423B7" w14:textId="77777777" w:rsidR="00F67D29" w:rsidRPr="000975A9" w:rsidRDefault="00F67D29" w:rsidP="00F67D29">
      <w:pPr>
        <w:pStyle w:val="B1"/>
      </w:pPr>
      <w:r w:rsidRPr="000975A9">
        <w:t>8)</w:t>
      </w:r>
      <w:r w:rsidRPr="000975A9">
        <w:tab/>
        <w:t>if an end-to-end security context needs to be established and if the MCVideo user is initiating a private call then:</w:t>
      </w:r>
    </w:p>
    <w:p w14:paraId="26EAE3D9" w14:textId="77777777" w:rsidR="00F67D29" w:rsidRPr="000975A9" w:rsidRDefault="00F67D29" w:rsidP="00F67D29">
      <w:pPr>
        <w:pStyle w:val="B2"/>
      </w:pPr>
      <w:r w:rsidRPr="000975A9">
        <w:t>a)</w:t>
      </w:r>
      <w:r w:rsidRPr="000975A9">
        <w:tab/>
        <w:t>if necessary, shall instruct the key management client to request keying material from the key management server as described in 3GPP TS 33.180 [8];</w:t>
      </w:r>
    </w:p>
    <w:p w14:paraId="1C33B06F" w14:textId="77777777" w:rsidR="00F67D29" w:rsidRPr="000975A9" w:rsidRDefault="00F67D29" w:rsidP="00F67D29">
      <w:pPr>
        <w:pStyle w:val="B2"/>
      </w:pPr>
      <w:r w:rsidRPr="000975A9">
        <w:t>b)</w:t>
      </w:r>
      <w:r w:rsidRPr="000975A9">
        <w:tab/>
        <w:t>shall use the keying material to generate a PCK as described in 3GPP TS 33.180 [8];</w:t>
      </w:r>
    </w:p>
    <w:p w14:paraId="0604596F" w14:textId="77777777" w:rsidR="00F67D29" w:rsidRPr="000975A9" w:rsidRDefault="00F67D29" w:rsidP="00F67D29">
      <w:pPr>
        <w:pStyle w:val="B2"/>
      </w:pPr>
      <w:r w:rsidRPr="000975A9">
        <w:t>c)</w:t>
      </w:r>
      <w:r w:rsidRPr="000975A9">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6FE7B942" w14:textId="77777777" w:rsidR="00F67D29" w:rsidRPr="000975A9" w:rsidRDefault="00F67D29" w:rsidP="00F67D29">
      <w:pPr>
        <w:pStyle w:val="B2"/>
      </w:pPr>
      <w:r w:rsidRPr="000975A9">
        <w:t>d)</w:t>
      </w:r>
      <w:r w:rsidRPr="000975A9">
        <w:tab/>
        <w:t>shall encrypt the PCK to a UID associated to the MCVideo client using the MCVideo ID and KMS URI of the invited user as determined by the procedures of subclause 6.2.8.3.9 and a time related parameter as described in 3GPP TS 33.180 [8];</w:t>
      </w:r>
    </w:p>
    <w:p w14:paraId="27BB1330" w14:textId="77777777" w:rsidR="00F67D29" w:rsidRPr="000975A9" w:rsidRDefault="00F67D29" w:rsidP="00F67D29">
      <w:pPr>
        <w:pStyle w:val="B2"/>
      </w:pPr>
      <w:r w:rsidRPr="000975A9">
        <w:t>e)</w:t>
      </w:r>
      <w:r w:rsidRPr="000975A9">
        <w:tab/>
        <w:t>shall generate a MIKEY-SAKKE I_MESSAGE using the encapsulated PCK and PCK-ID as specified in 3GPP TS 33.180 [8]; and</w:t>
      </w:r>
    </w:p>
    <w:p w14:paraId="4EDBD5CE" w14:textId="77777777" w:rsidR="00F67D29" w:rsidRPr="000975A9" w:rsidRDefault="00F67D29" w:rsidP="00F67D29">
      <w:pPr>
        <w:pStyle w:val="B2"/>
      </w:pPr>
      <w:r w:rsidRPr="000975A9">
        <w:t>g)</w:t>
      </w:r>
      <w:r w:rsidRPr="000975A9">
        <w:tab/>
        <w:t>shall add the MCVideo ID of the originating MCVideo to the initiator field (IDRi) of the I_MESSAGE as described in 3GPP TS 33.180 [8]; and</w:t>
      </w:r>
    </w:p>
    <w:p w14:paraId="62A6109B" w14:textId="77777777" w:rsidR="00F67D29" w:rsidRPr="000975A9" w:rsidRDefault="00F67D29" w:rsidP="00F67D29">
      <w:pPr>
        <w:pStyle w:val="B2"/>
      </w:pPr>
      <w:r w:rsidRPr="000975A9">
        <w:t>f)</w:t>
      </w:r>
      <w:r w:rsidRPr="000975A9">
        <w:tab/>
        <w:t>shall sign the MIKEY-SAKKE I_MESSAGE using the originating MCVideo user's signing key provided in the keying material together with a time related parameter, and add this to the MIKEY-SAKKE payload, as described in 3GPP TS 33.180 [8].</w:t>
      </w:r>
    </w:p>
    <w:p w14:paraId="17D8032C" w14:textId="77777777" w:rsidR="00F67D29" w:rsidRPr="000975A9" w:rsidRDefault="00F67D29" w:rsidP="00F67D29">
      <w:pPr>
        <w:pStyle w:val="B1"/>
      </w:pPr>
      <w:r w:rsidRPr="000975A9">
        <w:t>9)</w:t>
      </w:r>
      <w:r w:rsidRPr="000975A9">
        <w:tab/>
        <w:t>shall include an SDP offer according to 3GPP TS 24.229 [11] with the clarification given in subclause 6.2.1 and with a media stream of the offered media-transmission control entity;</w:t>
      </w:r>
    </w:p>
    <w:p w14:paraId="54FE61EF" w14:textId="77777777" w:rsidR="00F67D29" w:rsidRPr="000975A9" w:rsidRDefault="00F67D29" w:rsidP="00F67D29">
      <w:pPr>
        <w:pStyle w:val="B1"/>
      </w:pPr>
      <w:r w:rsidRPr="000975A9">
        <w:t>10)</w:t>
      </w:r>
      <w:r w:rsidRPr="000975A9">
        <w:tab/>
        <w:t>if implicit transmission control is required, shall comply with the conditions specified in subclause 6.4;</w:t>
      </w:r>
    </w:p>
    <w:p w14:paraId="3DFFFB72" w14:textId="77777777" w:rsidR="00F67D29" w:rsidRPr="000975A9" w:rsidRDefault="00F67D29" w:rsidP="00F67D29">
      <w:pPr>
        <w:pStyle w:val="B1"/>
      </w:pPr>
      <w:r w:rsidRPr="000975A9">
        <w:t>11)</w:t>
      </w:r>
      <w:r w:rsidRPr="000975A9">
        <w:tab/>
        <w:t>if the MCVideo user is initiating a private call then:</w:t>
      </w:r>
    </w:p>
    <w:p w14:paraId="205E144A" w14:textId="77777777" w:rsidR="00F67D29" w:rsidRPr="000975A9" w:rsidRDefault="00F67D29" w:rsidP="00F67D29">
      <w:pPr>
        <w:pStyle w:val="B2"/>
      </w:pPr>
      <w:r w:rsidRPr="000975A9">
        <w:t>a)</w:t>
      </w:r>
      <w:r w:rsidRPr="000975A9">
        <w:tab/>
        <w:t>if force of automatic commencement mode at the invited MCVideo client is requested by the MCVideo user, shall include in the SIP INVITE request a Priv-Answer-Mode header field with the value "Auto" according to the rules and procedures of IETF RFC 5373 [27];</w:t>
      </w:r>
    </w:p>
    <w:p w14:paraId="543D267C" w14:textId="77777777" w:rsidR="00F67D29" w:rsidRPr="000975A9" w:rsidRDefault="00F67D29" w:rsidP="00F67D29">
      <w:pPr>
        <w:pStyle w:val="B2"/>
      </w:pPr>
      <w:r w:rsidRPr="000975A9">
        <w:t>b)</w:t>
      </w:r>
      <w:r w:rsidRPr="000975A9">
        <w:tab/>
        <w:t>if force of automatic commencement mode at the invited MCVideo client is not requested by the MCVideo user and:</w:t>
      </w:r>
    </w:p>
    <w:p w14:paraId="48FA4773" w14:textId="77777777" w:rsidR="00F67D29" w:rsidRPr="000975A9" w:rsidRDefault="00F67D29" w:rsidP="00F67D29">
      <w:pPr>
        <w:pStyle w:val="B3"/>
      </w:pPr>
      <w:r w:rsidRPr="000975A9">
        <w:t>i)</w:t>
      </w:r>
      <w:r w:rsidRPr="000975A9">
        <w:tab/>
        <w:t>if automatic commencement mode at the invited MCVideo client is requested by the MCVideo user, shall include in the SIP INVITE request an Answer-Mode header field with the value "Auto" according to the rules and procedures of IETF RFC 5373 [27]; and</w:t>
      </w:r>
    </w:p>
    <w:p w14:paraId="4493EFE7" w14:textId="77777777" w:rsidR="00F67D29" w:rsidRPr="000975A9" w:rsidRDefault="00F67D29" w:rsidP="00F67D29">
      <w:pPr>
        <w:pStyle w:val="B3"/>
      </w:pPr>
      <w:r w:rsidRPr="000975A9">
        <w:lastRenderedPageBreak/>
        <w:t>ii)</w:t>
      </w:r>
      <w:r w:rsidRPr="000975A9">
        <w:tab/>
        <w:t>if manual commencement mode at the invited MCVideo client is requested by the MCVideo user, shall include in the SIP INVITE request an Answer-Mode header field with the value "Manual" according to the rules and procedures of IETF RFC 5373 [27]; and</w:t>
      </w:r>
    </w:p>
    <w:p w14:paraId="7A6744AF" w14:textId="77777777" w:rsidR="00F67D29" w:rsidRPr="000975A9" w:rsidRDefault="00F67D29" w:rsidP="00F67D29">
      <w:pPr>
        <w:pStyle w:val="B2"/>
      </w:pPr>
      <w:r w:rsidRPr="000975A9">
        <w:t>c)</w:t>
      </w:r>
      <w:r w:rsidRPr="000975A9">
        <w:tab/>
        <w:t>shall contain an application/vnd.3gpp.mcvideo-info+xml MIME body with the &lt;mcvideoinfo&gt; element containing the &lt;mcvideo-Params&gt; element with the &lt;session-type&gt; element set to a value of "private";</w:t>
      </w:r>
    </w:p>
    <w:p w14:paraId="66C2F09F" w14:textId="77777777" w:rsidR="00F67D29" w:rsidRPr="000975A9" w:rsidRDefault="00F67D29" w:rsidP="00F67D29">
      <w:pPr>
        <w:pStyle w:val="B1"/>
      </w:pPr>
      <w:r w:rsidRPr="000975A9">
        <w:t>12)</w:t>
      </w:r>
      <w:r w:rsidRPr="000975A9">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F95F820" w14:textId="77777777" w:rsidR="00F67D29" w:rsidRPr="000975A9" w:rsidRDefault="00F67D29" w:rsidP="00F67D29">
      <w:pPr>
        <w:pStyle w:val="B1"/>
      </w:pPr>
      <w:r w:rsidRPr="000975A9">
        <w:t>13)</w:t>
      </w:r>
      <w:r w:rsidRPr="000975A9">
        <w:tab/>
        <w:t>shall send SIP INVITE request towards the MCVideo server according to 3GPP TS 24.229 [11].</w:t>
      </w:r>
    </w:p>
    <w:p w14:paraId="175CC0D7" w14:textId="77777777" w:rsidR="00F67D29" w:rsidRPr="000975A9" w:rsidRDefault="00F67D29" w:rsidP="00F67D29">
      <w:r w:rsidRPr="000975A9">
        <w:t>Upon receiving a SIP 183(Session Progress) response to the SIP INVITE request the MCVideo client:</w:t>
      </w:r>
    </w:p>
    <w:p w14:paraId="5C5EAA15" w14:textId="77777777" w:rsidR="00F67D29" w:rsidRPr="000975A9" w:rsidRDefault="00F67D29" w:rsidP="00F67D29">
      <w:pPr>
        <w:pStyle w:val="B1"/>
      </w:pPr>
      <w:r w:rsidRPr="000975A9">
        <w:t>1)may indicate the progress of the session establishment to the inviting MCVideo user.</w:t>
      </w:r>
    </w:p>
    <w:p w14:paraId="36AFC763" w14:textId="77777777" w:rsidR="00F67D29" w:rsidRPr="000975A9" w:rsidRDefault="00F67D29" w:rsidP="00F67D29">
      <w:r w:rsidRPr="000975A9">
        <w:t>Upon receiving a SIP 200 (OK) response to the SIP INVITE request the MCVideo client:</w:t>
      </w:r>
    </w:p>
    <w:p w14:paraId="1081000D" w14:textId="77777777" w:rsidR="00F67D29" w:rsidRPr="000975A9" w:rsidRDefault="00F67D29" w:rsidP="00F67D29">
      <w:pPr>
        <w:pStyle w:val="B1"/>
      </w:pPr>
      <w:r w:rsidRPr="000975A9">
        <w:t>1)</w:t>
      </w:r>
      <w:r w:rsidRPr="000975A9">
        <w:tab/>
        <w:t xml:space="preserve">shall interact with the media plane as specified in 3GPP TS 24.581 [5]; </w:t>
      </w:r>
    </w:p>
    <w:p w14:paraId="3FEBB975" w14:textId="77777777" w:rsidR="00F67D29" w:rsidRPr="000975A9" w:rsidRDefault="00F67D29" w:rsidP="00F67D29">
      <w:pPr>
        <w:pStyle w:val="B1"/>
      </w:pPr>
      <w:r w:rsidRPr="000975A9">
        <w:t>2)</w:t>
      </w:r>
      <w:r w:rsidRPr="000975A9">
        <w:tab/>
        <w:t>if the MCVideo emergency private call state is set to "MVEPC 2: emergency-pc-requested" or "MVEPC 3: emergency-pc-granted", shall perform the actions specified in subclause 6.2.8.3.4; and</w:t>
      </w:r>
    </w:p>
    <w:p w14:paraId="513682F6" w14:textId="77777777" w:rsidR="00F67D29" w:rsidRPr="000975A9" w:rsidRDefault="00F67D29" w:rsidP="00F67D29">
      <w:pPr>
        <w:pStyle w:val="B1"/>
        <w:rPr>
          <w:rFonts w:eastAsia="Malgun Gothic"/>
        </w:rPr>
      </w:pPr>
      <w:r w:rsidRPr="000975A9">
        <w:t>3)</w:t>
      </w:r>
      <w:r w:rsidRPr="000975A9">
        <w:tab/>
        <w:t>shall notify the user that the call has been successfully established.</w:t>
      </w:r>
    </w:p>
    <w:p w14:paraId="334AFFD1" w14:textId="77777777" w:rsidR="00F67D29" w:rsidRPr="000975A9" w:rsidRDefault="00F67D29" w:rsidP="00F67D29">
      <w:r w:rsidRPr="000975A9">
        <w:t>On receiving a SIP 4xx response, a SIP 5xx response or a SIP 6xx response to the SIP INVITE request:</w:t>
      </w:r>
    </w:p>
    <w:p w14:paraId="5F44D6B5" w14:textId="77777777" w:rsidR="00F67D29" w:rsidRPr="000975A9" w:rsidRDefault="00F67D29" w:rsidP="00F67D29">
      <w:pPr>
        <w:pStyle w:val="B1"/>
      </w:pPr>
      <w:r w:rsidRPr="000975A9">
        <w:t>1)</w:t>
      </w:r>
      <w:r w:rsidRPr="000975A9">
        <w:tab/>
        <w:t>if the MCVideo emergency private call state is set to "MVEPC 2: emergency-pc-requested"; or</w:t>
      </w:r>
    </w:p>
    <w:p w14:paraId="6EEDB92A" w14:textId="77777777" w:rsidR="00F67D29" w:rsidRPr="000975A9" w:rsidRDefault="00F67D29" w:rsidP="00F67D29">
      <w:pPr>
        <w:pStyle w:val="B1"/>
      </w:pPr>
      <w:r w:rsidRPr="000975A9">
        <w:t>2)</w:t>
      </w:r>
      <w:r w:rsidRPr="000975A9">
        <w:tab/>
        <w:t>if the MCVideo emergency private call state is set to "MVEPC 3: emergency-pc-granted";</w:t>
      </w:r>
    </w:p>
    <w:p w14:paraId="30E5712D" w14:textId="77777777" w:rsidR="00F67D29" w:rsidRPr="000975A9" w:rsidRDefault="00F67D29" w:rsidP="00F67D29">
      <w:pPr>
        <w:pStyle w:val="B1"/>
      </w:pPr>
      <w:r w:rsidRPr="000975A9">
        <w:t>the MCVideo client shall perform the actions specified in subclause 6.2.8.3.5.</w:t>
      </w:r>
    </w:p>
    <w:p w14:paraId="6D339AFE" w14:textId="77777777" w:rsidR="00F67D29" w:rsidRPr="000975A9" w:rsidRDefault="00F67D29" w:rsidP="00F67D29">
      <w:r w:rsidRPr="000975A9">
        <w:rPr>
          <w:rFonts w:eastAsia="SimSun"/>
        </w:rPr>
        <w:t xml:space="preserve">On receiving a </w:t>
      </w:r>
      <w:r w:rsidRPr="000975A9">
        <w:t xml:space="preserve">SIP INFO request where </w:t>
      </w:r>
      <w:r w:rsidRPr="000975A9">
        <w:rPr>
          <w:rFonts w:eastAsia="SimSun"/>
        </w:rPr>
        <w:t xml:space="preserve">the Request-URI contains an MCVideo session ID identifying an ongoing session, </w:t>
      </w:r>
      <w:r w:rsidRPr="000975A9">
        <w:t>the MCVideo client shall follow the actions specified in subclause 6.2.8.3.7.</w:t>
      </w:r>
    </w:p>
    <w:p w14:paraId="6FCE05B2" w14:textId="77777777" w:rsidR="00F67D29" w:rsidRPr="000975A9" w:rsidRDefault="00F67D29" w:rsidP="00F67D29">
      <w:pPr>
        <w:spacing w:before="120"/>
        <w:rPr>
          <w:lang w:eastAsia="ko-KR"/>
        </w:rPr>
      </w:pPr>
      <w:bookmarkStart w:id="657" w:name="_Toc20151816"/>
      <w:bookmarkStart w:id="658" w:name="_Toc27494481"/>
      <w:bookmarkStart w:id="659" w:name="_Toc73953155"/>
      <w:r w:rsidRPr="000975A9">
        <w:rPr>
          <w:lang w:eastAsia="ko-KR"/>
        </w:rPr>
        <w:t>[TS 24.281, clause 10.2.4.1.1.1]</w:t>
      </w:r>
    </w:p>
    <w:bookmarkEnd w:id="657"/>
    <w:bookmarkEnd w:id="658"/>
    <w:bookmarkEnd w:id="659"/>
    <w:p w14:paraId="4DBD6E95" w14:textId="77777777" w:rsidR="00F67D29" w:rsidRPr="000975A9" w:rsidRDefault="00F67D29" w:rsidP="00F67D29">
      <w:pPr>
        <w:spacing w:before="120"/>
      </w:pPr>
      <w:r w:rsidRPr="000975A9">
        <w:rPr>
          <w:lang w:eastAsia="ko-KR"/>
        </w:rPr>
        <w:t>Upon receiving a request from an MCVideo user to release an MCVideo private call session established using on-demand session signalling, the MCVideo client shall follow the procedures as specified in clause 6.2.5.1.</w:t>
      </w:r>
    </w:p>
    <w:p w14:paraId="774819C6" w14:textId="77777777" w:rsidR="00F67D29" w:rsidRPr="000975A9" w:rsidRDefault="00F67D29" w:rsidP="00F67D29">
      <w:pPr>
        <w:spacing w:before="120"/>
        <w:rPr>
          <w:lang w:eastAsia="ko-KR"/>
        </w:rPr>
      </w:pPr>
      <w:bookmarkStart w:id="660" w:name="_Toc20151817"/>
      <w:bookmarkStart w:id="661" w:name="_Toc27494482"/>
      <w:bookmarkStart w:id="662" w:name="_Toc73953156"/>
      <w:r w:rsidRPr="000975A9">
        <w:rPr>
          <w:lang w:eastAsia="ko-KR"/>
        </w:rPr>
        <w:t>[TS 24.281, clause 10.2.4.1.1.2]</w:t>
      </w:r>
    </w:p>
    <w:bookmarkEnd w:id="660"/>
    <w:bookmarkEnd w:id="661"/>
    <w:bookmarkEnd w:id="662"/>
    <w:p w14:paraId="2411C45B" w14:textId="77777777" w:rsidR="00F67D29" w:rsidRPr="000975A9" w:rsidRDefault="00F67D29" w:rsidP="00F67D29">
      <w:pPr>
        <w:spacing w:before="120"/>
        <w:rPr>
          <w:lang w:eastAsia="ko-KR"/>
        </w:rPr>
      </w:pPr>
      <w:r w:rsidRPr="000975A9">
        <w:t>Upon receiving a SIP BYE request</w:t>
      </w:r>
      <w:r w:rsidRPr="000975A9">
        <w:rPr>
          <w:lang w:eastAsia="ko-KR"/>
        </w:rPr>
        <w:t xml:space="preserve"> for private call session</w:t>
      </w:r>
      <w:r w:rsidRPr="000975A9">
        <w:t>, the MCVideo client</w:t>
      </w:r>
      <w:r w:rsidRPr="000975A9">
        <w:rPr>
          <w:lang w:eastAsia="ko-KR"/>
        </w:rPr>
        <w:t xml:space="preserve"> shall follow the procedures as specified </w:t>
      </w:r>
      <w:bookmarkStart w:id="663" w:name="_Toc20151820"/>
      <w:bookmarkStart w:id="664" w:name="_Toc27494485"/>
      <w:bookmarkStart w:id="665" w:name="_Toc73953159"/>
      <w:r w:rsidRPr="000975A9">
        <w:rPr>
          <w:lang w:eastAsia="ko-KR"/>
        </w:rPr>
        <w:t>[TS 24.281, clause 10.2.4.1.1.1]</w:t>
      </w:r>
    </w:p>
    <w:p w14:paraId="58A6A19C" w14:textId="77777777" w:rsidR="00F67D29" w:rsidRPr="000975A9" w:rsidRDefault="00F67D29" w:rsidP="00F67D29">
      <w:pPr>
        <w:spacing w:before="120"/>
        <w:rPr>
          <w:lang w:eastAsia="ko-KR"/>
        </w:rPr>
      </w:pPr>
      <w:r w:rsidRPr="000975A9">
        <w:rPr>
          <w:lang w:eastAsia="ko-KR"/>
        </w:rPr>
        <w:t>[TS 24.281, clause 10.2.4.2.1.1]</w:t>
      </w:r>
    </w:p>
    <w:bookmarkEnd w:id="663"/>
    <w:bookmarkEnd w:id="664"/>
    <w:bookmarkEnd w:id="665"/>
    <w:p w14:paraId="0B92D39D" w14:textId="77777777" w:rsidR="00F67D29" w:rsidRPr="000975A9" w:rsidRDefault="00F67D29" w:rsidP="00F67D29">
      <w:pPr>
        <w:spacing w:before="120"/>
        <w:rPr>
          <w:lang w:eastAsia="ko-KR"/>
        </w:rPr>
      </w:pPr>
      <w:r w:rsidRPr="000975A9">
        <w:t xml:space="preserve">Upon receiving from the MCVideo </w:t>
      </w:r>
      <w:r w:rsidRPr="000975A9">
        <w:rPr>
          <w:lang w:eastAsia="ko-KR"/>
        </w:rPr>
        <w:t>c</w:t>
      </w:r>
      <w:r w:rsidRPr="000975A9">
        <w:t xml:space="preserve">lient a SIP </w:t>
      </w:r>
      <w:r w:rsidRPr="000975A9">
        <w:rPr>
          <w:lang w:eastAsia="ko-KR"/>
        </w:rPr>
        <w:t>BYE</w:t>
      </w:r>
      <w:r w:rsidRPr="000975A9">
        <w:t xml:space="preserve"> request the </w:t>
      </w:r>
      <w:r w:rsidRPr="000975A9">
        <w:rPr>
          <w:lang w:eastAsia="ko-KR"/>
        </w:rPr>
        <w:t xml:space="preserve">participating </w:t>
      </w:r>
      <w:r w:rsidRPr="000975A9">
        <w:t xml:space="preserve">MCVideo </w:t>
      </w:r>
      <w:r w:rsidRPr="000975A9">
        <w:rPr>
          <w:lang w:eastAsia="ko-KR"/>
        </w:rPr>
        <w:t>function shall follow the procedures as specified in clause 6.3.2.1.6.</w:t>
      </w:r>
    </w:p>
    <w:p w14:paraId="1ACCDDC4" w14:textId="77777777" w:rsidR="00F67D29" w:rsidRPr="000975A9" w:rsidRDefault="00F67D29" w:rsidP="00F67D29">
      <w:pPr>
        <w:spacing w:before="120"/>
        <w:rPr>
          <w:lang w:eastAsia="ko-KR"/>
        </w:rPr>
      </w:pPr>
      <w:bookmarkStart w:id="666" w:name="_Toc20151822"/>
      <w:bookmarkStart w:id="667" w:name="_Toc27494487"/>
      <w:bookmarkStart w:id="668" w:name="_Toc73953161"/>
      <w:r w:rsidRPr="000975A9">
        <w:rPr>
          <w:lang w:eastAsia="ko-KR"/>
        </w:rPr>
        <w:t>[TS 24.281, clause 10.2.4.2.2.1]</w:t>
      </w:r>
    </w:p>
    <w:bookmarkEnd w:id="666"/>
    <w:bookmarkEnd w:id="667"/>
    <w:bookmarkEnd w:id="668"/>
    <w:p w14:paraId="406476BA" w14:textId="77777777" w:rsidR="00F67D29" w:rsidRPr="000975A9" w:rsidRDefault="00F67D29" w:rsidP="00F67D29">
      <w:pPr>
        <w:spacing w:before="120"/>
        <w:rPr>
          <w:lang w:eastAsia="ko-KR"/>
        </w:rPr>
      </w:pPr>
      <w:r w:rsidRPr="000975A9">
        <w:t xml:space="preserve">Upon receiving a SIP BYE request from the </w:t>
      </w:r>
      <w:r w:rsidRPr="000975A9">
        <w:rPr>
          <w:lang w:eastAsia="ko-KR"/>
        </w:rPr>
        <w:t>controlling MCVideo function, the participating MCVideo function shall follow the procedures as specified in clause 6.3.2.2.8.1.</w:t>
      </w:r>
    </w:p>
    <w:p w14:paraId="692BA532" w14:textId="77777777" w:rsidR="00F67D29" w:rsidRPr="000975A9" w:rsidRDefault="00F67D29" w:rsidP="00F67D29">
      <w:pPr>
        <w:spacing w:before="120"/>
        <w:rPr>
          <w:lang w:eastAsia="ko-KR"/>
        </w:rPr>
      </w:pPr>
      <w:bookmarkStart w:id="669" w:name="_Toc20151824"/>
      <w:bookmarkStart w:id="670" w:name="_Toc27494489"/>
      <w:bookmarkStart w:id="671" w:name="_Toc73953163"/>
      <w:r w:rsidRPr="000975A9">
        <w:rPr>
          <w:lang w:eastAsia="ko-KR"/>
        </w:rPr>
        <w:t>[TS 24.281, clause 10.2.4.3.1]</w:t>
      </w:r>
    </w:p>
    <w:bookmarkEnd w:id="669"/>
    <w:bookmarkEnd w:id="670"/>
    <w:bookmarkEnd w:id="671"/>
    <w:p w14:paraId="4A6D5105" w14:textId="77777777" w:rsidR="00F67D29" w:rsidRPr="000975A9" w:rsidRDefault="00F67D29" w:rsidP="00F67D29">
      <w:pPr>
        <w:spacing w:before="120"/>
        <w:rPr>
          <w:lang w:eastAsia="ko-KR"/>
        </w:rPr>
      </w:pPr>
      <w:r w:rsidRPr="000975A9">
        <w:rPr>
          <w:lang w:eastAsia="ko-KR"/>
        </w:rPr>
        <w:t>U</w:t>
      </w:r>
      <w:r w:rsidRPr="000975A9">
        <w:t xml:space="preserve">pon receiving a SIP BYE request the </w:t>
      </w:r>
      <w:r w:rsidRPr="000975A9">
        <w:rPr>
          <w:lang w:eastAsia="ko-KR"/>
        </w:rPr>
        <w:t xml:space="preserve">controlling </w:t>
      </w:r>
      <w:r w:rsidRPr="000975A9">
        <w:t xml:space="preserve">MCVideo </w:t>
      </w:r>
      <w:r w:rsidRPr="000975A9">
        <w:rPr>
          <w:lang w:eastAsia="ko-KR"/>
        </w:rPr>
        <w:t>function shall follow the procedures as specified in clause 6.3.3.2.4.</w:t>
      </w:r>
    </w:p>
    <w:p w14:paraId="5ECA0F32" w14:textId="77777777" w:rsidR="00F67D29" w:rsidRPr="000975A9" w:rsidRDefault="00F67D29" w:rsidP="00F67D29">
      <w:r w:rsidRPr="000975A9">
        <w:lastRenderedPageBreak/>
        <w:t>[TS 24.281, clause 6.2.5.1]</w:t>
      </w:r>
    </w:p>
    <w:p w14:paraId="08B5DDF7" w14:textId="77777777" w:rsidR="00F67D29" w:rsidRPr="000975A9" w:rsidRDefault="00F67D29" w:rsidP="00F67D29">
      <w:r w:rsidRPr="000975A9">
        <w:t>When the MCVideo client wants to release an MCVideo session established using on-demand session signalling, the MCVideo client:</w:t>
      </w:r>
    </w:p>
    <w:p w14:paraId="4410F651" w14:textId="77777777" w:rsidR="00F67D29" w:rsidRPr="000975A9" w:rsidRDefault="00F67D29" w:rsidP="00F67D29">
      <w:pPr>
        <w:pStyle w:val="B1"/>
      </w:pPr>
      <w:r w:rsidRPr="000975A9">
        <w:t>1)</w:t>
      </w:r>
      <w:r w:rsidRPr="000975A9">
        <w:tab/>
        <w:t>shall interact with the media plane as specified in 3GPP TS 24.</w:t>
      </w:r>
      <w:r w:rsidRPr="000975A9">
        <w:rPr>
          <w:lang w:eastAsia="zh-CN"/>
        </w:rPr>
        <w:t>581</w:t>
      </w:r>
      <w:r w:rsidRPr="000975A9">
        <w:t> [5];</w:t>
      </w:r>
    </w:p>
    <w:p w14:paraId="59C653FF" w14:textId="77777777" w:rsidR="00F67D29" w:rsidRPr="000975A9" w:rsidRDefault="00F67D29" w:rsidP="00F67D29">
      <w:pPr>
        <w:pStyle w:val="B1"/>
      </w:pPr>
      <w:r w:rsidRPr="000975A9">
        <w:t>2)</w:t>
      </w:r>
      <w:r w:rsidRPr="000975A9">
        <w:tab/>
        <w:t>shall generate a SIP BYE request according to 3GPP TS 24.229 [11];</w:t>
      </w:r>
    </w:p>
    <w:p w14:paraId="28913DEC" w14:textId="77777777" w:rsidR="00F67D29" w:rsidRPr="000975A9" w:rsidRDefault="00F67D29" w:rsidP="00F67D29">
      <w:pPr>
        <w:pStyle w:val="B1"/>
      </w:pPr>
      <w:r w:rsidRPr="000975A9">
        <w:t>3)</w:t>
      </w:r>
      <w:r w:rsidRPr="000975A9">
        <w:tab/>
        <w:t>shall set the Request-URI to the MCVideo session identity to release; and</w:t>
      </w:r>
    </w:p>
    <w:p w14:paraId="670149DE" w14:textId="77777777" w:rsidR="00F67D29" w:rsidRPr="000975A9" w:rsidRDefault="00F67D29" w:rsidP="00F67D29">
      <w:pPr>
        <w:pStyle w:val="B1"/>
      </w:pPr>
      <w:r w:rsidRPr="000975A9">
        <w:t>4)</w:t>
      </w:r>
      <w:r w:rsidRPr="000975A9">
        <w:tab/>
        <w:t>shall send a SIP BYE request towards MCVideo server according to 3GPP TS 24.229 [11].</w:t>
      </w:r>
    </w:p>
    <w:p w14:paraId="377BC043" w14:textId="77777777" w:rsidR="00F67D29" w:rsidRPr="000975A9" w:rsidRDefault="00F67D29" w:rsidP="00F67D29">
      <w:pPr>
        <w:spacing w:before="120"/>
      </w:pPr>
      <w:r w:rsidRPr="000975A9">
        <w:t>Upon receiving a SIP 200 (OK) response to the SIP BYE request, the MCVideo client shall interact with the media plane as specified in 3GPP TS 24.</w:t>
      </w:r>
      <w:r w:rsidRPr="000975A9">
        <w:rPr>
          <w:lang w:eastAsia="zh-CN"/>
        </w:rPr>
        <w:t>581</w:t>
      </w:r>
      <w:r w:rsidRPr="000975A9">
        <w:t> [5].</w:t>
      </w:r>
    </w:p>
    <w:p w14:paraId="218B926C" w14:textId="77777777" w:rsidR="00F67D29" w:rsidRPr="000975A9" w:rsidRDefault="00F67D29" w:rsidP="00F67D29">
      <w:pPr>
        <w:spacing w:before="120"/>
      </w:pPr>
      <w:r w:rsidRPr="000975A9">
        <w:t>[TS 24.281, clause 6.3.3.2.4]</w:t>
      </w:r>
    </w:p>
    <w:p w14:paraId="027D0909" w14:textId="77777777" w:rsidR="00F67D29" w:rsidRPr="000975A9" w:rsidRDefault="00F67D29" w:rsidP="00F67D29">
      <w:pPr>
        <w:spacing w:before="120"/>
      </w:pPr>
      <w:r w:rsidRPr="000975A9">
        <w:t xml:space="preserve">Upon receiving a SIP BYE request the </w:t>
      </w:r>
      <w:r w:rsidRPr="000975A9">
        <w:rPr>
          <w:lang w:eastAsia="ko-KR"/>
        </w:rPr>
        <w:t xml:space="preserve">controlling </w:t>
      </w:r>
      <w:r w:rsidRPr="000975A9">
        <w:t xml:space="preserve">MCVideo </w:t>
      </w:r>
      <w:r w:rsidRPr="000975A9">
        <w:rPr>
          <w:lang w:eastAsia="ko-KR"/>
        </w:rPr>
        <w:t>function</w:t>
      </w:r>
      <w:r w:rsidRPr="000975A9">
        <w:t>:</w:t>
      </w:r>
    </w:p>
    <w:p w14:paraId="11D062E8" w14:textId="77777777" w:rsidR="00F67D29" w:rsidRPr="000975A9" w:rsidRDefault="00F67D29" w:rsidP="00F67D29">
      <w:pPr>
        <w:pStyle w:val="B1"/>
        <w:spacing w:before="120"/>
      </w:pPr>
      <w:r w:rsidRPr="000975A9">
        <w:rPr>
          <w:lang w:eastAsia="ko-KR"/>
        </w:rPr>
        <w:t>1)</w:t>
      </w:r>
      <w:r w:rsidRPr="000975A9">
        <w:rPr>
          <w:lang w:eastAsia="ko-KR"/>
        </w:rPr>
        <w:tab/>
      </w:r>
      <w:r w:rsidRPr="000975A9">
        <w:t xml:space="preserve">shall interact with the </w:t>
      </w:r>
      <w:r w:rsidRPr="000975A9">
        <w:rPr>
          <w:lang w:eastAsia="ko-KR"/>
        </w:rPr>
        <w:t xml:space="preserve">media plane </w:t>
      </w:r>
      <w:r w:rsidRPr="000975A9">
        <w:t>as specified in s</w:t>
      </w:r>
      <w:r w:rsidRPr="000975A9">
        <w:rPr>
          <w:lang w:eastAsia="ko-KR"/>
        </w:rPr>
        <w:t>ubclause 6.3 in 3GPP TS 24.581 [5]</w:t>
      </w:r>
      <w:r w:rsidRPr="000975A9">
        <w:t xml:space="preserve"> for releasing the </w:t>
      </w:r>
      <w:r w:rsidRPr="000975A9">
        <w:rPr>
          <w:lang w:eastAsia="ko-KR"/>
        </w:rPr>
        <w:t>media plane</w:t>
      </w:r>
      <w:r w:rsidRPr="000975A9">
        <w:t xml:space="preserve"> resource associated with the SIP </w:t>
      </w:r>
      <w:r w:rsidRPr="000975A9">
        <w:rPr>
          <w:lang w:eastAsia="ko-KR"/>
        </w:rPr>
        <w:t>s</w:t>
      </w:r>
      <w:r w:rsidRPr="000975A9">
        <w:t xml:space="preserve">ession towards the </w:t>
      </w:r>
      <w:r w:rsidRPr="000975A9">
        <w:rPr>
          <w:lang w:eastAsia="ko-KR"/>
        </w:rPr>
        <w:t>MCVideo client</w:t>
      </w:r>
      <w:r w:rsidRPr="000975A9">
        <w:t>;</w:t>
      </w:r>
    </w:p>
    <w:p w14:paraId="026F2073" w14:textId="77777777" w:rsidR="00F67D29" w:rsidRPr="000975A9" w:rsidRDefault="00F67D29" w:rsidP="00F67D29">
      <w:pPr>
        <w:pStyle w:val="NO"/>
        <w:spacing w:before="120"/>
      </w:pPr>
      <w:r w:rsidRPr="000975A9">
        <w:t>NOTE:</w:t>
      </w:r>
      <w:r w:rsidRPr="000975A9">
        <w:tab/>
        <w:t>The non-controlling MCVideo function is also regarded as a MCVideo client in a temporary MCVideo group session.</w:t>
      </w:r>
    </w:p>
    <w:p w14:paraId="7C3C8ECD" w14:textId="77777777" w:rsidR="00F67D29" w:rsidRPr="000975A9" w:rsidRDefault="00F67D29" w:rsidP="00F67D29">
      <w:pPr>
        <w:pStyle w:val="B1"/>
        <w:spacing w:before="120"/>
        <w:rPr>
          <w:lang w:eastAsia="ko-KR"/>
        </w:rPr>
      </w:pPr>
      <w:r w:rsidRPr="000975A9">
        <w:rPr>
          <w:lang w:eastAsia="ko-KR"/>
        </w:rPr>
        <w:t>2)</w:t>
      </w:r>
      <w:r w:rsidRPr="000975A9">
        <w:rPr>
          <w:lang w:eastAsia="ko-KR"/>
        </w:rPr>
        <w:tab/>
        <w:t xml:space="preserve">shall </w:t>
      </w:r>
      <w:r w:rsidRPr="000975A9">
        <w:t xml:space="preserve">generate a SIP 200 </w:t>
      </w:r>
      <w:r w:rsidRPr="000975A9">
        <w:rPr>
          <w:lang w:eastAsia="ko-KR"/>
        </w:rPr>
        <w:t>(OK)</w:t>
      </w:r>
      <w:r w:rsidRPr="000975A9">
        <w:t xml:space="preserve"> response and send the SIP response </w:t>
      </w:r>
      <w:r w:rsidRPr="000975A9">
        <w:rPr>
          <w:lang w:eastAsia="ko-KR"/>
        </w:rPr>
        <w:t>towards the MCVideo client according to 3GPP TS 24.229 [11];</w:t>
      </w:r>
    </w:p>
    <w:p w14:paraId="3A3F4310" w14:textId="77777777" w:rsidR="00F67D29" w:rsidRPr="000975A9" w:rsidRDefault="00F67D29" w:rsidP="00F67D29">
      <w:pPr>
        <w:pStyle w:val="B1"/>
        <w:spacing w:before="120"/>
      </w:pPr>
      <w:r w:rsidRPr="000975A9">
        <w:t>3)</w:t>
      </w:r>
      <w:r w:rsidRPr="000975A9">
        <w:tab/>
        <w:t xml:space="preserve">shall check the MCVideo session release policy </w:t>
      </w:r>
      <w:r w:rsidRPr="000975A9">
        <w:rPr>
          <w:lang w:eastAsia="ko-KR"/>
        </w:rPr>
        <w:t>as specified in subclause 6.3.8.1 and subclause 6.3.8.2</w:t>
      </w:r>
      <w:r w:rsidRPr="000975A9">
        <w:t xml:space="preserve"> whether the MCVideo session needs to be released for each participant of the MCVideo session;</w:t>
      </w:r>
    </w:p>
    <w:p w14:paraId="27FC9FA5" w14:textId="77777777" w:rsidR="00F67D29" w:rsidRPr="000975A9" w:rsidRDefault="00F67D29" w:rsidP="00F67D29">
      <w:pPr>
        <w:pStyle w:val="B1"/>
        <w:spacing w:before="120"/>
      </w:pPr>
      <w:r w:rsidRPr="000975A9">
        <w:t>4)</w:t>
      </w:r>
      <w:r w:rsidRPr="000975A9">
        <w:tab/>
        <w:t>if release of the MCVideo session is required:</w:t>
      </w:r>
    </w:p>
    <w:p w14:paraId="218546D3" w14:textId="77777777" w:rsidR="00F67D29" w:rsidRPr="000975A9" w:rsidRDefault="00F67D29" w:rsidP="00F67D29">
      <w:pPr>
        <w:pStyle w:val="B2"/>
        <w:spacing w:before="120"/>
      </w:pPr>
      <w:r w:rsidRPr="000975A9">
        <w:t>a)</w:t>
      </w:r>
      <w:r w:rsidRPr="000975A9">
        <w:tab/>
        <w:t xml:space="preserve">shall perform the procedures as specified in the subclause 6.3.3.1.4 with the clarification that if the received SIP BYE request </w:t>
      </w:r>
      <w:r w:rsidRPr="000975A9">
        <w:rPr>
          <w:lang w:eastAsia="ko-KR"/>
        </w:rPr>
        <w:t xml:space="preserve">contains an </w:t>
      </w:r>
      <w:r w:rsidRPr="000975A9">
        <w:t xml:space="preserve">application/vnd.3gpp.mcvideo-info+xml MIME body, copy the application/vnd.3gpp.mcvideo-info+xml MIME body into the </w:t>
      </w:r>
      <w:r w:rsidRPr="000975A9">
        <w:rPr>
          <w:lang w:eastAsia="ko-KR"/>
        </w:rPr>
        <w:t>outgoing SIP BYE request</w:t>
      </w:r>
      <w:r w:rsidRPr="000975A9">
        <w:t>; and</w:t>
      </w:r>
    </w:p>
    <w:p w14:paraId="10FAC3E1" w14:textId="77777777" w:rsidR="00F67D29" w:rsidRPr="000975A9" w:rsidRDefault="00F67D29" w:rsidP="00F67D29">
      <w:pPr>
        <w:pStyle w:val="B1"/>
        <w:spacing w:before="120"/>
      </w:pPr>
      <w:r w:rsidRPr="000975A9">
        <w:t>5)</w:t>
      </w:r>
      <w:r w:rsidRPr="000975A9">
        <w:tab/>
        <w:t>if a release of the MCVideo session is not required, shall send a SIP NOTIFY request to all remaining MCVideo clients in the MCVideo session with a subscription to the conference event package as specified in subclause </w:t>
      </w:r>
      <w:r w:rsidRPr="000975A9">
        <w:rPr>
          <w:rFonts w:eastAsia="SimSun"/>
        </w:rPr>
        <w:t>9.2.3.4.2</w:t>
      </w:r>
      <w:r w:rsidRPr="000975A9">
        <w:t>.</w:t>
      </w:r>
    </w:p>
    <w:p w14:paraId="7F393D31" w14:textId="77777777" w:rsidR="00F67D29" w:rsidRPr="000975A9" w:rsidRDefault="00F67D29" w:rsidP="00F67D29">
      <w:pPr>
        <w:spacing w:before="120"/>
        <w:rPr>
          <w:lang w:eastAsia="ko-KR"/>
        </w:rPr>
      </w:pPr>
      <w:r w:rsidRPr="000975A9">
        <w:t xml:space="preserve">Upon receiving a SIP 200 </w:t>
      </w:r>
      <w:r w:rsidRPr="000975A9">
        <w:rPr>
          <w:lang w:eastAsia="ko-KR"/>
        </w:rPr>
        <w:t>(OK)</w:t>
      </w:r>
      <w:r w:rsidRPr="000975A9">
        <w:t xml:space="preserve"> response to the SIP BYE request the </w:t>
      </w:r>
      <w:r w:rsidRPr="000975A9">
        <w:rPr>
          <w:lang w:eastAsia="ko-KR"/>
        </w:rPr>
        <w:t xml:space="preserve">controlling MCVideo function </w:t>
      </w:r>
      <w:r w:rsidRPr="000975A9">
        <w:t xml:space="preserve">shall interact with the </w:t>
      </w:r>
      <w:r w:rsidRPr="000975A9">
        <w:rPr>
          <w:lang w:eastAsia="ko-KR"/>
        </w:rPr>
        <w:t xml:space="preserve">media plane as </w:t>
      </w:r>
      <w:r w:rsidRPr="000975A9">
        <w:t>specified in s</w:t>
      </w:r>
      <w:r w:rsidRPr="000975A9">
        <w:rPr>
          <w:lang w:eastAsia="ko-KR"/>
        </w:rPr>
        <w:t xml:space="preserve">ubclause 6.3 in 3GPP TS 24.581 [5] </w:t>
      </w:r>
      <w:r w:rsidRPr="000975A9">
        <w:t>for releasing m</w:t>
      </w:r>
      <w:r w:rsidRPr="000975A9">
        <w:rPr>
          <w:lang w:eastAsia="ko-KR"/>
        </w:rPr>
        <w:t>edia plane</w:t>
      </w:r>
      <w:r w:rsidRPr="000975A9">
        <w:t xml:space="preserve"> resources associated with the SIP </w:t>
      </w:r>
      <w:r w:rsidRPr="000975A9">
        <w:rPr>
          <w:lang w:eastAsia="ko-KR"/>
        </w:rPr>
        <w:t>s</w:t>
      </w:r>
      <w:r w:rsidRPr="000975A9">
        <w:t xml:space="preserve">ession with the MCVideo </w:t>
      </w:r>
      <w:r w:rsidRPr="000975A9">
        <w:rPr>
          <w:lang w:eastAsia="ko-KR"/>
        </w:rPr>
        <w:t>participant</w:t>
      </w:r>
      <w:r w:rsidRPr="000975A9">
        <w:t>.</w:t>
      </w:r>
    </w:p>
    <w:p w14:paraId="51ED7251" w14:textId="77777777" w:rsidR="00F67D29" w:rsidRPr="000975A9" w:rsidRDefault="00F67D29" w:rsidP="00F67D29">
      <w:pPr>
        <w:pStyle w:val="H6"/>
      </w:pPr>
      <w:bookmarkStart w:id="672" w:name="_Toc52787557"/>
      <w:bookmarkStart w:id="673" w:name="_Toc52787739"/>
      <w:bookmarkStart w:id="674" w:name="_Toc75906961"/>
      <w:bookmarkStart w:id="675" w:name="_Toc75907298"/>
      <w:r w:rsidRPr="000975A9">
        <w:t>6.4.3.3</w:t>
      </w:r>
      <w:r w:rsidRPr="000975A9">
        <w:tab/>
        <w:t>Test description</w:t>
      </w:r>
      <w:bookmarkEnd w:id="672"/>
      <w:bookmarkEnd w:id="673"/>
      <w:bookmarkEnd w:id="674"/>
      <w:bookmarkEnd w:id="675"/>
    </w:p>
    <w:p w14:paraId="1D476E76" w14:textId="77777777" w:rsidR="00F67D29" w:rsidRPr="000975A9" w:rsidRDefault="00F67D29" w:rsidP="00F67D29">
      <w:pPr>
        <w:pStyle w:val="H6"/>
      </w:pPr>
      <w:bookmarkStart w:id="676" w:name="_Toc52787558"/>
      <w:bookmarkStart w:id="677" w:name="_Toc52787740"/>
      <w:bookmarkStart w:id="678" w:name="_Toc75906962"/>
      <w:bookmarkStart w:id="679" w:name="_Toc75907299"/>
      <w:r w:rsidRPr="000975A9">
        <w:t>6.4.3.3.1</w:t>
      </w:r>
      <w:r w:rsidRPr="000975A9">
        <w:tab/>
        <w:t>Pre-test conditions</w:t>
      </w:r>
      <w:bookmarkEnd w:id="676"/>
      <w:bookmarkEnd w:id="677"/>
      <w:bookmarkEnd w:id="678"/>
      <w:bookmarkEnd w:id="679"/>
    </w:p>
    <w:p w14:paraId="586560F5" w14:textId="77777777" w:rsidR="00F67D29" w:rsidRPr="000975A9" w:rsidRDefault="00F67D29" w:rsidP="00F67D29">
      <w:pPr>
        <w:pStyle w:val="H6"/>
      </w:pPr>
      <w:r w:rsidRPr="000975A9">
        <w:t>System Simulator:</w:t>
      </w:r>
    </w:p>
    <w:p w14:paraId="44458AC5" w14:textId="77777777" w:rsidR="00F67D29" w:rsidRPr="000975A9" w:rsidRDefault="00F67D29" w:rsidP="00F67D29">
      <w:pPr>
        <w:pStyle w:val="B1"/>
      </w:pPr>
      <w:r w:rsidRPr="000975A9">
        <w:t>-</w:t>
      </w:r>
      <w:r w:rsidRPr="000975A9">
        <w:tab/>
        <w:t>SS (MCVideo server)</w:t>
      </w:r>
    </w:p>
    <w:p w14:paraId="3AE97365" w14:textId="77777777" w:rsidR="00F67D29" w:rsidRPr="000975A9" w:rsidRDefault="00F67D29" w:rsidP="00F67D29">
      <w:pPr>
        <w:pStyle w:val="B1"/>
      </w:pPr>
      <w:r w:rsidRPr="000975A9">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28FCBCA4" w14:textId="77777777" w:rsidR="00F67D29" w:rsidRPr="000975A9" w:rsidRDefault="00F67D29" w:rsidP="00F67D29">
      <w:pPr>
        <w:pStyle w:val="H6"/>
      </w:pPr>
      <w:r w:rsidRPr="000975A9">
        <w:lastRenderedPageBreak/>
        <w:t>IUT:</w:t>
      </w:r>
    </w:p>
    <w:p w14:paraId="02DD95FB" w14:textId="77777777" w:rsidR="00F67D29" w:rsidRPr="000975A9" w:rsidRDefault="00F67D29" w:rsidP="00F67D29">
      <w:pPr>
        <w:pStyle w:val="B1"/>
      </w:pPr>
      <w:r w:rsidRPr="000975A9">
        <w:t>-</w:t>
      </w:r>
      <w:r w:rsidRPr="000975A9">
        <w:tab/>
        <w:t>UE (MCVideo client)</w:t>
      </w:r>
    </w:p>
    <w:p w14:paraId="09CF6CB8" w14:textId="77777777" w:rsidR="00F67D29" w:rsidRPr="000975A9" w:rsidRDefault="00F67D29" w:rsidP="00F67D29">
      <w:pPr>
        <w:pStyle w:val="B1"/>
      </w:pPr>
      <w:r w:rsidRPr="000975A9">
        <w:t>-</w:t>
      </w:r>
      <w:r w:rsidRPr="000975A9">
        <w:tab/>
        <w:t>The test USIM set as defined in TS 36.579-1 [2], subclause 5.5.10 is inserted.</w:t>
      </w:r>
    </w:p>
    <w:p w14:paraId="758A7A9A" w14:textId="77777777" w:rsidR="00F67D29" w:rsidRPr="000975A9" w:rsidRDefault="00F67D29" w:rsidP="00F67D29">
      <w:pPr>
        <w:pStyle w:val="H6"/>
      </w:pPr>
      <w:r w:rsidRPr="000975A9">
        <w:t>Preamble:</w:t>
      </w:r>
    </w:p>
    <w:p w14:paraId="5C8E59C6"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5C16EAF4" w14:textId="35515AA2" w:rsidR="00F67D29" w:rsidRPr="000975A9" w:rsidRDefault="00F67D29" w:rsidP="00F67D29">
      <w:pPr>
        <w:pStyle w:val="B1"/>
      </w:pPr>
      <w:r w:rsidRPr="000975A9">
        <w:t>-</w:t>
      </w:r>
      <w:r w:rsidRPr="000975A9">
        <w:tab/>
        <w:t>The MCVideo User performs the Generic Test Procedure for MCVideo Authorization/Configuration and Key Generation as specified in TS 36.579-1 [2], subclause 5.3.2.</w:t>
      </w:r>
    </w:p>
    <w:p w14:paraId="76406D4D" w14:textId="77777777" w:rsidR="00F67D29" w:rsidRPr="000975A9" w:rsidRDefault="00F67D29" w:rsidP="00F67D29">
      <w:pPr>
        <w:pStyle w:val="B1"/>
      </w:pPr>
      <w:r w:rsidRPr="000975A9">
        <w:t>-</w:t>
      </w:r>
      <w:r w:rsidRPr="000975A9">
        <w:tab/>
        <w:t>UE States at the end of the preamble</w:t>
      </w:r>
    </w:p>
    <w:p w14:paraId="20AE1AEF" w14:textId="77777777" w:rsidR="00F67D29" w:rsidRPr="000975A9" w:rsidRDefault="00F67D29" w:rsidP="00F67D29">
      <w:pPr>
        <w:pStyle w:val="B2"/>
      </w:pPr>
      <w:r w:rsidRPr="000975A9">
        <w:t>-</w:t>
      </w:r>
      <w:r w:rsidRPr="000975A9">
        <w:tab/>
        <w:t>The UE is in E-UTRA Registered, Idle Mode state.</w:t>
      </w:r>
    </w:p>
    <w:p w14:paraId="524C1552" w14:textId="77777777" w:rsidR="00F67D29" w:rsidRPr="000975A9" w:rsidRDefault="00F67D29" w:rsidP="00F67D29">
      <w:pPr>
        <w:pStyle w:val="B2"/>
      </w:pPr>
      <w:r w:rsidRPr="000975A9">
        <w:t>-</w:t>
      </w:r>
      <w:r w:rsidRPr="000975A9">
        <w:tab/>
        <w:t>The MCPTT Client Application has been activated and User has registered-in as the MCVideo User with the Server as active user at the Client.</w:t>
      </w:r>
    </w:p>
    <w:p w14:paraId="4BDAC41A" w14:textId="77777777" w:rsidR="00F67D29" w:rsidRPr="000975A9" w:rsidRDefault="00F67D29" w:rsidP="00F67D29">
      <w:pPr>
        <w:pStyle w:val="H6"/>
      </w:pPr>
      <w:bookmarkStart w:id="680" w:name="_Toc52787559"/>
      <w:bookmarkStart w:id="681" w:name="_Toc52787741"/>
      <w:bookmarkStart w:id="682" w:name="_Toc75906963"/>
      <w:bookmarkStart w:id="683" w:name="_Toc75907300"/>
      <w:r w:rsidRPr="000975A9">
        <w:t>6.2.3.3.2</w:t>
      </w:r>
      <w:r w:rsidRPr="000975A9">
        <w:tab/>
        <w:t>Test procedure sequence</w:t>
      </w:r>
      <w:bookmarkEnd w:id="680"/>
      <w:bookmarkEnd w:id="681"/>
      <w:bookmarkEnd w:id="682"/>
      <w:bookmarkEnd w:id="683"/>
    </w:p>
    <w:p w14:paraId="22A20711" w14:textId="77777777" w:rsidR="00F67D29" w:rsidRPr="000975A9" w:rsidRDefault="00F67D29" w:rsidP="00F67D29">
      <w:pPr>
        <w:pStyle w:val="TH"/>
        <w:keepNext w:val="0"/>
        <w:keepLines w:val="0"/>
        <w:widowControl w:val="0"/>
      </w:pPr>
      <w:r w:rsidRPr="000975A9">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67D29" w:rsidRPr="000975A9" w14:paraId="21A24327" w14:textId="77777777" w:rsidTr="00E64CC8">
        <w:trPr>
          <w:tblHeader/>
        </w:trPr>
        <w:tc>
          <w:tcPr>
            <w:tcW w:w="534" w:type="dxa"/>
            <w:tcBorders>
              <w:top w:val="single" w:sz="4" w:space="0" w:color="auto"/>
              <w:left w:val="single" w:sz="4" w:space="0" w:color="auto"/>
              <w:bottom w:val="nil"/>
              <w:right w:val="single" w:sz="4" w:space="0" w:color="auto"/>
            </w:tcBorders>
          </w:tcPr>
          <w:p w14:paraId="3CF5E70D" w14:textId="77777777" w:rsidR="00F67D29" w:rsidRPr="000975A9" w:rsidRDefault="00F67D29" w:rsidP="00E64CC8">
            <w:pPr>
              <w:pStyle w:val="TAH"/>
              <w:keepNext w:val="0"/>
              <w:keepLines w:val="0"/>
              <w:widowControl w:val="0"/>
            </w:pPr>
          </w:p>
        </w:tc>
        <w:tc>
          <w:tcPr>
            <w:tcW w:w="3968" w:type="dxa"/>
            <w:tcBorders>
              <w:top w:val="single" w:sz="4" w:space="0" w:color="auto"/>
              <w:left w:val="single" w:sz="4" w:space="0" w:color="auto"/>
              <w:bottom w:val="nil"/>
              <w:right w:val="single" w:sz="4" w:space="0" w:color="auto"/>
            </w:tcBorders>
            <w:hideMark/>
          </w:tcPr>
          <w:p w14:paraId="40ADA953" w14:textId="77777777" w:rsidR="00F67D29" w:rsidRPr="000975A9" w:rsidRDefault="00F67D29" w:rsidP="00E64CC8">
            <w:pPr>
              <w:pStyle w:val="TAH"/>
              <w:keepNext w:val="0"/>
              <w:keepLines w:val="0"/>
              <w:widowControl w:val="0"/>
            </w:pPr>
            <w:r w:rsidRPr="000975A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45B98E" w14:textId="77777777" w:rsidR="00F67D29" w:rsidRPr="000975A9" w:rsidRDefault="00F67D29" w:rsidP="00E64CC8">
            <w:pPr>
              <w:pStyle w:val="TAH"/>
              <w:keepNext w:val="0"/>
              <w:keepLines w:val="0"/>
              <w:widowControl w:val="0"/>
            </w:pPr>
            <w:r w:rsidRPr="000975A9">
              <w:t>Message Sequence</w:t>
            </w:r>
          </w:p>
        </w:tc>
        <w:tc>
          <w:tcPr>
            <w:tcW w:w="565" w:type="dxa"/>
            <w:tcBorders>
              <w:top w:val="single" w:sz="4" w:space="0" w:color="auto"/>
              <w:left w:val="single" w:sz="4" w:space="0" w:color="auto"/>
              <w:bottom w:val="nil"/>
              <w:right w:val="single" w:sz="4" w:space="0" w:color="auto"/>
            </w:tcBorders>
            <w:hideMark/>
          </w:tcPr>
          <w:p w14:paraId="4AEC65B6" w14:textId="77777777" w:rsidR="00F67D29" w:rsidRPr="000975A9" w:rsidRDefault="00F67D29" w:rsidP="00E64CC8">
            <w:pPr>
              <w:pStyle w:val="TAH"/>
              <w:keepNext w:val="0"/>
              <w:keepLines w:val="0"/>
              <w:widowControl w:val="0"/>
            </w:pPr>
            <w:r w:rsidRPr="000975A9">
              <w:t>TP</w:t>
            </w:r>
          </w:p>
        </w:tc>
        <w:tc>
          <w:tcPr>
            <w:tcW w:w="850" w:type="dxa"/>
            <w:tcBorders>
              <w:top w:val="single" w:sz="4" w:space="0" w:color="auto"/>
              <w:left w:val="single" w:sz="4" w:space="0" w:color="auto"/>
              <w:bottom w:val="nil"/>
              <w:right w:val="single" w:sz="4" w:space="0" w:color="auto"/>
            </w:tcBorders>
            <w:hideMark/>
          </w:tcPr>
          <w:p w14:paraId="6A06CAE3" w14:textId="77777777" w:rsidR="00F67D29" w:rsidRPr="000975A9" w:rsidRDefault="00F67D29" w:rsidP="00E64CC8">
            <w:pPr>
              <w:pStyle w:val="TAH"/>
              <w:keepNext w:val="0"/>
              <w:keepLines w:val="0"/>
              <w:widowControl w:val="0"/>
            </w:pPr>
            <w:r w:rsidRPr="000975A9">
              <w:t>Verdict</w:t>
            </w:r>
          </w:p>
        </w:tc>
      </w:tr>
      <w:tr w:rsidR="00F67D29" w:rsidRPr="000975A9" w14:paraId="776B30E1" w14:textId="77777777" w:rsidTr="00E64CC8">
        <w:trPr>
          <w:tblHeader/>
        </w:trPr>
        <w:tc>
          <w:tcPr>
            <w:tcW w:w="534" w:type="dxa"/>
            <w:tcBorders>
              <w:top w:val="nil"/>
              <w:left w:val="single" w:sz="4" w:space="0" w:color="auto"/>
              <w:bottom w:val="single" w:sz="4" w:space="0" w:color="auto"/>
              <w:right w:val="single" w:sz="4" w:space="0" w:color="auto"/>
            </w:tcBorders>
          </w:tcPr>
          <w:p w14:paraId="68F6FD17" w14:textId="77777777" w:rsidR="00F67D29" w:rsidRPr="000975A9" w:rsidRDefault="00F67D29" w:rsidP="00E64CC8">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665857F6" w14:textId="77777777" w:rsidR="00F67D29" w:rsidRPr="000975A9" w:rsidRDefault="00F67D29" w:rsidP="00E64CC8">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663354D4" w14:textId="77777777" w:rsidR="00F67D29" w:rsidRPr="000975A9" w:rsidRDefault="00F67D29" w:rsidP="00E64CC8">
            <w:pPr>
              <w:pStyle w:val="TAH"/>
              <w:keepNext w:val="0"/>
              <w:keepLines w:val="0"/>
              <w:widowControl w:val="0"/>
            </w:pPr>
            <w:r w:rsidRPr="000975A9">
              <w:t>U - S</w:t>
            </w:r>
          </w:p>
        </w:tc>
        <w:tc>
          <w:tcPr>
            <w:tcW w:w="2978" w:type="dxa"/>
            <w:tcBorders>
              <w:top w:val="single" w:sz="4" w:space="0" w:color="auto"/>
              <w:left w:val="single" w:sz="4" w:space="0" w:color="auto"/>
              <w:bottom w:val="single" w:sz="4" w:space="0" w:color="auto"/>
              <w:right w:val="single" w:sz="4" w:space="0" w:color="auto"/>
            </w:tcBorders>
            <w:hideMark/>
          </w:tcPr>
          <w:p w14:paraId="5A4A2866" w14:textId="77777777" w:rsidR="00F67D29" w:rsidRPr="000975A9" w:rsidRDefault="00F67D29" w:rsidP="00E64CC8">
            <w:pPr>
              <w:pStyle w:val="TAH"/>
              <w:keepNext w:val="0"/>
              <w:keepLines w:val="0"/>
              <w:widowControl w:val="0"/>
            </w:pPr>
            <w:r w:rsidRPr="000975A9">
              <w:t>Message</w:t>
            </w:r>
          </w:p>
        </w:tc>
        <w:tc>
          <w:tcPr>
            <w:tcW w:w="565" w:type="dxa"/>
            <w:tcBorders>
              <w:top w:val="nil"/>
              <w:left w:val="single" w:sz="4" w:space="0" w:color="auto"/>
              <w:bottom w:val="single" w:sz="4" w:space="0" w:color="auto"/>
              <w:right w:val="single" w:sz="4" w:space="0" w:color="auto"/>
            </w:tcBorders>
          </w:tcPr>
          <w:p w14:paraId="69FCB3A8" w14:textId="77777777" w:rsidR="00F67D29" w:rsidRPr="000975A9" w:rsidRDefault="00F67D29" w:rsidP="00E64CC8">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E8535BC" w14:textId="77777777" w:rsidR="00F67D29" w:rsidRPr="000975A9" w:rsidRDefault="00F67D29" w:rsidP="00E64CC8">
            <w:pPr>
              <w:pStyle w:val="TAH"/>
              <w:keepNext w:val="0"/>
              <w:keepLines w:val="0"/>
              <w:widowControl w:val="0"/>
            </w:pPr>
          </w:p>
        </w:tc>
      </w:tr>
      <w:tr w:rsidR="00F67D29" w:rsidRPr="000975A9" w14:paraId="77BAF7A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663F21CB" w14:textId="77777777" w:rsidR="00F67D29" w:rsidRPr="000975A9" w:rsidRDefault="00F67D29" w:rsidP="00E64CC8">
            <w:pPr>
              <w:pStyle w:val="TAC"/>
              <w:keepNext w:val="0"/>
              <w:keepLines w:val="0"/>
              <w:widowControl w:val="0"/>
            </w:pPr>
            <w:r w:rsidRPr="000975A9">
              <w:t>1</w:t>
            </w:r>
          </w:p>
        </w:tc>
        <w:tc>
          <w:tcPr>
            <w:tcW w:w="3968" w:type="dxa"/>
            <w:tcBorders>
              <w:top w:val="single" w:sz="4" w:space="0" w:color="auto"/>
              <w:left w:val="single" w:sz="4" w:space="0" w:color="auto"/>
              <w:bottom w:val="single" w:sz="4" w:space="0" w:color="auto"/>
              <w:right w:val="single" w:sz="4" w:space="0" w:color="auto"/>
            </w:tcBorders>
            <w:hideMark/>
          </w:tcPr>
          <w:p w14:paraId="1F0064E8" w14:textId="77777777" w:rsidR="00F67D29" w:rsidRPr="000975A9" w:rsidRDefault="00F67D29" w:rsidP="00E64CC8">
            <w:pPr>
              <w:pStyle w:val="TAL"/>
              <w:keepNext w:val="0"/>
              <w:keepLines w:val="0"/>
              <w:widowControl w:val="0"/>
            </w:pPr>
            <w:r w:rsidRPr="000975A9">
              <w:t>Make the UE (MCVideo client) request the establishment of a private call to user B with automatic commencement mode and without Transmission Control.</w:t>
            </w:r>
          </w:p>
          <w:p w14:paraId="44150492"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755D3578"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13D93408"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0EADDF11"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3F533F94" w14:textId="77777777" w:rsidR="00F67D29" w:rsidRPr="000975A9" w:rsidRDefault="00F67D29" w:rsidP="00E64CC8">
            <w:pPr>
              <w:pStyle w:val="TAC"/>
              <w:keepNext w:val="0"/>
              <w:keepLines w:val="0"/>
              <w:widowControl w:val="0"/>
            </w:pPr>
            <w:r w:rsidRPr="000975A9">
              <w:t>-</w:t>
            </w:r>
          </w:p>
        </w:tc>
      </w:tr>
      <w:tr w:rsidR="00F67D29" w:rsidRPr="000975A9" w14:paraId="7FD2C9D0"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ABB377A" w14:textId="77777777" w:rsidR="00F67D29" w:rsidRPr="000975A9" w:rsidRDefault="00F67D29" w:rsidP="00E64CC8">
            <w:pPr>
              <w:pStyle w:val="TAC"/>
              <w:keepNext w:val="0"/>
              <w:keepLines w:val="0"/>
              <w:widowControl w:val="0"/>
            </w:pPr>
            <w:r w:rsidRPr="000975A9">
              <w:t>2</w:t>
            </w:r>
          </w:p>
        </w:tc>
        <w:tc>
          <w:tcPr>
            <w:tcW w:w="3968" w:type="dxa"/>
            <w:tcBorders>
              <w:top w:val="single" w:sz="4" w:space="0" w:color="auto"/>
              <w:left w:val="single" w:sz="4" w:space="0" w:color="auto"/>
              <w:bottom w:val="single" w:sz="4" w:space="0" w:color="auto"/>
              <w:right w:val="single" w:sz="4" w:space="0" w:color="auto"/>
            </w:tcBorders>
            <w:hideMark/>
          </w:tcPr>
          <w:p w14:paraId="5B4C288C" w14:textId="5C92B485"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correctly perform test procedure '</w:t>
            </w:r>
            <w:r w:rsidRPr="000975A9">
              <w:t>MCVideo CO session establishment/modification without provisional responses other than 100 Trying'</w:t>
            </w:r>
            <w:r w:rsidRPr="000975A9">
              <w:rPr>
                <w:rFonts w:eastAsia="Calibri"/>
              </w:rPr>
              <w:t xml:space="preserve"> as described in TS 36.579-1 [2] Table 5.3B.1.3-1</w:t>
            </w:r>
            <w:r w:rsidRPr="000975A9">
              <w:t xml:space="preserve"> to establish an MCVideo private call, on-demand Automatic Commencement Mode, no force of automatic commencement,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13BC6BE9"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E849672"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F8C7438"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4A537C42" w14:textId="77777777" w:rsidR="00F67D29" w:rsidRPr="000975A9" w:rsidRDefault="00F67D29" w:rsidP="00E64CC8">
            <w:pPr>
              <w:pStyle w:val="TAC"/>
              <w:keepNext w:val="0"/>
              <w:keepLines w:val="0"/>
              <w:widowControl w:val="0"/>
            </w:pPr>
            <w:r w:rsidRPr="000975A9">
              <w:t>P</w:t>
            </w:r>
          </w:p>
        </w:tc>
      </w:tr>
      <w:tr w:rsidR="00F67D29" w:rsidRPr="000975A9" w14:paraId="5B6760C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4952899" w14:textId="77777777" w:rsidR="00F67D29" w:rsidRPr="000975A9" w:rsidRDefault="00F67D29" w:rsidP="00E64CC8">
            <w:pPr>
              <w:pStyle w:val="TAC"/>
              <w:keepNext w:val="0"/>
              <w:keepLines w:val="0"/>
              <w:widowControl w:val="0"/>
            </w:pPr>
            <w:r w:rsidRPr="000975A9">
              <w:t>3-5</w:t>
            </w:r>
          </w:p>
        </w:tc>
        <w:tc>
          <w:tcPr>
            <w:tcW w:w="3968" w:type="dxa"/>
            <w:tcBorders>
              <w:top w:val="single" w:sz="4" w:space="0" w:color="auto"/>
              <w:left w:val="single" w:sz="4" w:space="0" w:color="auto"/>
              <w:bottom w:val="single" w:sz="4" w:space="0" w:color="auto"/>
              <w:right w:val="single" w:sz="4" w:space="0" w:color="auto"/>
            </w:tcBorders>
            <w:hideMark/>
          </w:tcPr>
          <w:p w14:paraId="79434F1E"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263F346D"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1CAFD42"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362A7A4"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3AC6102D" w14:textId="77777777" w:rsidR="00F67D29" w:rsidRPr="000975A9" w:rsidRDefault="00F67D29" w:rsidP="00E64CC8">
            <w:pPr>
              <w:pStyle w:val="TAC"/>
              <w:keepNext w:val="0"/>
              <w:keepLines w:val="0"/>
              <w:widowControl w:val="0"/>
            </w:pPr>
            <w:r w:rsidRPr="000975A9">
              <w:t>-</w:t>
            </w:r>
          </w:p>
        </w:tc>
      </w:tr>
      <w:tr w:rsidR="00F67D29" w:rsidRPr="000975A9" w14:paraId="5C354DD8"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7F837EA" w14:textId="77777777" w:rsidR="00F67D29" w:rsidRPr="000975A9" w:rsidRDefault="00F67D29" w:rsidP="00E64CC8">
            <w:pPr>
              <w:pStyle w:val="TAC"/>
              <w:keepNext w:val="0"/>
              <w:keepLines w:val="0"/>
              <w:widowControl w:val="0"/>
            </w:pPr>
            <w:r w:rsidRPr="000975A9">
              <w:t>6</w:t>
            </w:r>
          </w:p>
        </w:tc>
        <w:tc>
          <w:tcPr>
            <w:tcW w:w="3968" w:type="dxa"/>
            <w:tcBorders>
              <w:top w:val="single" w:sz="4" w:space="0" w:color="auto"/>
              <w:left w:val="single" w:sz="4" w:space="0" w:color="auto"/>
              <w:bottom w:val="single" w:sz="4" w:space="0" w:color="auto"/>
              <w:right w:val="single" w:sz="4" w:space="0" w:color="auto"/>
            </w:tcBorders>
            <w:hideMark/>
          </w:tcPr>
          <w:p w14:paraId="7885D762" w14:textId="77777777" w:rsidR="00F67D29" w:rsidRPr="000975A9" w:rsidRDefault="00F67D29" w:rsidP="00E64CC8">
            <w:pPr>
              <w:pStyle w:val="TAL"/>
              <w:keepNext w:val="0"/>
              <w:keepLines w:val="0"/>
              <w:widowControl w:val="0"/>
            </w:pPr>
            <w:r w:rsidRPr="000975A9">
              <w:t>Check: Does the UE (MCVideo client) notify the user that the call has been established?</w:t>
            </w:r>
          </w:p>
          <w:p w14:paraId="6878646D"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6DB1A993"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53C34F88"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06CEFA3D"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4D62A3DE" w14:textId="77777777" w:rsidR="00F67D29" w:rsidRPr="000975A9" w:rsidRDefault="00F67D29" w:rsidP="00E64CC8">
            <w:pPr>
              <w:pStyle w:val="TAC"/>
              <w:keepNext w:val="0"/>
              <w:keepLines w:val="0"/>
              <w:widowControl w:val="0"/>
            </w:pPr>
            <w:r w:rsidRPr="000975A9">
              <w:t>P</w:t>
            </w:r>
          </w:p>
        </w:tc>
      </w:tr>
      <w:tr w:rsidR="00F67D29" w:rsidRPr="000975A9" w14:paraId="347C91F6"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3F83B47" w14:textId="77777777" w:rsidR="00F67D29" w:rsidRPr="000975A9" w:rsidRDefault="00F67D29" w:rsidP="00E64CC8">
            <w:pPr>
              <w:pStyle w:val="TAC"/>
              <w:keepNext w:val="0"/>
              <w:keepLines w:val="0"/>
              <w:widowControl w:val="0"/>
            </w:pPr>
            <w:r w:rsidRPr="000975A9">
              <w:t>7</w:t>
            </w:r>
          </w:p>
        </w:tc>
        <w:tc>
          <w:tcPr>
            <w:tcW w:w="3968" w:type="dxa"/>
            <w:tcBorders>
              <w:top w:val="single" w:sz="4" w:space="0" w:color="auto"/>
              <w:left w:val="single" w:sz="4" w:space="0" w:color="auto"/>
              <w:bottom w:val="single" w:sz="4" w:space="0" w:color="auto"/>
              <w:right w:val="single" w:sz="4" w:space="0" w:color="auto"/>
            </w:tcBorders>
            <w:hideMark/>
          </w:tcPr>
          <w:p w14:paraId="6506C42B" w14:textId="77777777" w:rsidR="00F67D29" w:rsidRPr="000975A9" w:rsidRDefault="00F67D29" w:rsidP="00E64CC8">
            <w:pPr>
              <w:pStyle w:val="TAL"/>
              <w:keepNext w:val="0"/>
              <w:keepLines w:val="0"/>
              <w:widowControl w:val="0"/>
            </w:pPr>
            <w:r w:rsidRPr="000975A9">
              <w:t>Make the UE (MCVideo client) release the call.</w:t>
            </w:r>
          </w:p>
          <w:p w14:paraId="5F4E951C"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64BB3D4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E2A61B2"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AF2DD81"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122870D0" w14:textId="77777777" w:rsidR="00F67D29" w:rsidRPr="000975A9" w:rsidRDefault="00F67D29" w:rsidP="00E64CC8">
            <w:pPr>
              <w:pStyle w:val="TAC"/>
              <w:keepNext w:val="0"/>
              <w:keepLines w:val="0"/>
              <w:widowControl w:val="0"/>
            </w:pPr>
            <w:r w:rsidRPr="000975A9">
              <w:t>-</w:t>
            </w:r>
          </w:p>
        </w:tc>
      </w:tr>
      <w:tr w:rsidR="00F67D29" w:rsidRPr="000975A9" w14:paraId="26B2371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9F85F43" w14:textId="77777777" w:rsidR="00F67D29" w:rsidRPr="000975A9" w:rsidRDefault="00F67D29" w:rsidP="00E64CC8">
            <w:pPr>
              <w:pStyle w:val="TAC"/>
              <w:keepNext w:val="0"/>
              <w:keepLines w:val="0"/>
              <w:widowControl w:val="0"/>
            </w:pPr>
            <w:r w:rsidRPr="000975A9">
              <w:t>8</w:t>
            </w:r>
          </w:p>
        </w:tc>
        <w:tc>
          <w:tcPr>
            <w:tcW w:w="3968" w:type="dxa"/>
            <w:tcBorders>
              <w:top w:val="single" w:sz="4" w:space="0" w:color="auto"/>
              <w:left w:val="single" w:sz="4" w:space="0" w:color="auto"/>
              <w:bottom w:val="single" w:sz="4" w:space="0" w:color="auto"/>
              <w:right w:val="single" w:sz="4" w:space="0" w:color="auto"/>
            </w:tcBorders>
            <w:hideMark/>
          </w:tcPr>
          <w:p w14:paraId="386B5F76" w14:textId="568D048C"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0A3A0EB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052EB40"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817EA9D" w14:textId="77777777" w:rsidR="00F67D29" w:rsidRPr="000975A9" w:rsidRDefault="00F67D29" w:rsidP="00E64CC8">
            <w:pPr>
              <w:pStyle w:val="TAC"/>
              <w:keepNext w:val="0"/>
              <w:keepLines w:val="0"/>
              <w:widowControl w:val="0"/>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08906653" w14:textId="77777777" w:rsidR="00F67D29" w:rsidRPr="000975A9" w:rsidRDefault="00F67D29" w:rsidP="00E64CC8">
            <w:pPr>
              <w:pStyle w:val="TAC"/>
              <w:keepNext w:val="0"/>
              <w:keepLines w:val="0"/>
              <w:widowControl w:val="0"/>
            </w:pPr>
            <w:r w:rsidRPr="000975A9">
              <w:t>P</w:t>
            </w:r>
          </w:p>
        </w:tc>
      </w:tr>
      <w:tr w:rsidR="00F67D29" w:rsidRPr="000975A9" w14:paraId="04D73E01"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DF895B9" w14:textId="77777777" w:rsidR="00F67D29" w:rsidRPr="000975A9" w:rsidRDefault="00F67D29" w:rsidP="00E64CC8">
            <w:pPr>
              <w:pStyle w:val="TAC"/>
              <w:keepNext w:val="0"/>
              <w:keepLines w:val="0"/>
              <w:widowControl w:val="0"/>
            </w:pPr>
            <w:r w:rsidRPr="000975A9">
              <w:t>9-10</w:t>
            </w:r>
          </w:p>
        </w:tc>
        <w:tc>
          <w:tcPr>
            <w:tcW w:w="3968" w:type="dxa"/>
            <w:tcBorders>
              <w:top w:val="single" w:sz="4" w:space="0" w:color="auto"/>
              <w:left w:val="single" w:sz="4" w:space="0" w:color="auto"/>
              <w:bottom w:val="single" w:sz="4" w:space="0" w:color="auto"/>
              <w:right w:val="single" w:sz="4" w:space="0" w:color="auto"/>
            </w:tcBorders>
            <w:hideMark/>
          </w:tcPr>
          <w:p w14:paraId="6494934D"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32E3DA8C"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A440413"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E5D373A"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691C7C3E" w14:textId="77777777" w:rsidR="00F67D29" w:rsidRPr="000975A9" w:rsidRDefault="00F67D29" w:rsidP="00E64CC8">
            <w:pPr>
              <w:pStyle w:val="TAC"/>
              <w:keepNext w:val="0"/>
              <w:keepLines w:val="0"/>
              <w:widowControl w:val="0"/>
            </w:pPr>
            <w:r w:rsidRPr="000975A9">
              <w:t>-</w:t>
            </w:r>
          </w:p>
        </w:tc>
      </w:tr>
      <w:tr w:rsidR="00F67D29" w:rsidRPr="000975A9" w14:paraId="1D11DA53"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4DF076FE" w14:textId="07ACF72E" w:rsidR="00F67D29" w:rsidRPr="000975A9" w:rsidRDefault="00F67D29" w:rsidP="00E64CC8">
            <w:pPr>
              <w:pStyle w:val="TAN"/>
            </w:pPr>
            <w:r w:rsidRPr="000975A9">
              <w:t>NOTE 1: This action is expected to be done via a suitable implementation-dependent MMI.</w:t>
            </w:r>
          </w:p>
        </w:tc>
      </w:tr>
    </w:tbl>
    <w:p w14:paraId="50F152C8" w14:textId="77777777" w:rsidR="00F67D29" w:rsidRPr="000975A9" w:rsidRDefault="00F67D29" w:rsidP="00F67D29"/>
    <w:p w14:paraId="55019813" w14:textId="77777777" w:rsidR="00F67D29" w:rsidRPr="000975A9" w:rsidRDefault="00F67D29" w:rsidP="00F67D29">
      <w:pPr>
        <w:pStyle w:val="H6"/>
      </w:pPr>
      <w:bookmarkStart w:id="684" w:name="_Toc52787560"/>
      <w:bookmarkStart w:id="685" w:name="_Toc52787742"/>
      <w:bookmarkStart w:id="686" w:name="_Toc75906964"/>
      <w:bookmarkStart w:id="687" w:name="_Toc75907301"/>
      <w:r w:rsidRPr="000975A9">
        <w:lastRenderedPageBreak/>
        <w:t>6.2.3.3.3</w:t>
      </w:r>
      <w:r w:rsidRPr="000975A9">
        <w:tab/>
        <w:t>Specific message contents</w:t>
      </w:r>
      <w:bookmarkEnd w:id="684"/>
      <w:bookmarkEnd w:id="685"/>
      <w:bookmarkEnd w:id="686"/>
      <w:bookmarkEnd w:id="687"/>
    </w:p>
    <w:p w14:paraId="3933ED71" w14:textId="1193475A" w:rsidR="00F67D29" w:rsidRPr="000975A9" w:rsidRDefault="00F67D29" w:rsidP="00F67D29">
      <w:pPr>
        <w:pStyle w:val="TH"/>
      </w:pPr>
      <w:r w:rsidRPr="000975A9">
        <w:t>Table 6.2.3.3.3-1: SIP INVITE from the UE (Step 2, Table 6.2.3.3.2-1;</w:t>
      </w:r>
      <w:r w:rsidRPr="000975A9">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F67D29" w:rsidRPr="000975A9" w14:paraId="6F8F061D"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828C80B" w14:textId="77777777" w:rsidR="00F67D29" w:rsidRPr="000975A9" w:rsidRDefault="00F67D29" w:rsidP="00E64CC8">
            <w:pPr>
              <w:pStyle w:val="TAL"/>
            </w:pPr>
            <w:r w:rsidRPr="000975A9">
              <w:t>Derivation Path: TS 36.579-1 [2], Table 5.5.2.5.1-1, condition PRIVATE-CALL</w:t>
            </w:r>
          </w:p>
        </w:tc>
      </w:tr>
      <w:tr w:rsidR="00F67D29" w:rsidRPr="000975A9" w14:paraId="40E2E682"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5CEA889C" w14:textId="77777777" w:rsidR="00F67D29" w:rsidRPr="000975A9" w:rsidRDefault="00F67D29" w:rsidP="00E64CC8">
            <w:pPr>
              <w:pStyle w:val="TAH"/>
              <w:keepLines w:val="0"/>
              <w:widowControl w:val="0"/>
            </w:pPr>
            <w:r w:rsidRPr="000975A9">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C87AF1A" w14:textId="77777777" w:rsidR="00F67D29" w:rsidRPr="000975A9" w:rsidRDefault="00F67D29" w:rsidP="00E64CC8">
            <w:pPr>
              <w:pStyle w:val="TAH"/>
              <w:keepLines w:val="0"/>
              <w:widowControl w:val="0"/>
            </w:pPr>
            <w:r w:rsidRPr="000975A9">
              <w:t>Value/remark</w:t>
            </w:r>
          </w:p>
        </w:tc>
        <w:tc>
          <w:tcPr>
            <w:tcW w:w="2189" w:type="dxa"/>
            <w:tcBorders>
              <w:top w:val="single" w:sz="4" w:space="0" w:color="auto"/>
              <w:left w:val="single" w:sz="4" w:space="0" w:color="auto"/>
              <w:bottom w:val="single" w:sz="4" w:space="0" w:color="auto"/>
              <w:right w:val="single" w:sz="4" w:space="0" w:color="auto"/>
            </w:tcBorders>
            <w:hideMark/>
          </w:tcPr>
          <w:p w14:paraId="6C553788" w14:textId="77777777" w:rsidR="00F67D29" w:rsidRPr="000975A9" w:rsidRDefault="00F67D29" w:rsidP="00E64CC8">
            <w:pPr>
              <w:pStyle w:val="TAH"/>
              <w:keepLines w:val="0"/>
              <w:widowControl w:val="0"/>
            </w:pPr>
            <w:r w:rsidRPr="000975A9">
              <w:t>Comment</w:t>
            </w:r>
          </w:p>
        </w:tc>
        <w:tc>
          <w:tcPr>
            <w:tcW w:w="1460" w:type="dxa"/>
            <w:tcBorders>
              <w:top w:val="single" w:sz="4" w:space="0" w:color="auto"/>
              <w:left w:val="single" w:sz="4" w:space="0" w:color="auto"/>
              <w:bottom w:val="single" w:sz="4" w:space="0" w:color="auto"/>
              <w:right w:val="single" w:sz="4" w:space="0" w:color="auto"/>
            </w:tcBorders>
            <w:hideMark/>
          </w:tcPr>
          <w:p w14:paraId="1C405A5D" w14:textId="77777777" w:rsidR="00F67D29" w:rsidRPr="000975A9" w:rsidRDefault="00F67D29" w:rsidP="00E64CC8">
            <w:pPr>
              <w:pStyle w:val="TAH"/>
              <w:keepLines w:val="0"/>
              <w:widowControl w:val="0"/>
            </w:pPr>
            <w:r w:rsidRPr="000975A9">
              <w:t>Reference</w:t>
            </w:r>
          </w:p>
        </w:tc>
        <w:tc>
          <w:tcPr>
            <w:tcW w:w="1188" w:type="dxa"/>
            <w:tcBorders>
              <w:top w:val="single" w:sz="4" w:space="0" w:color="auto"/>
              <w:left w:val="single" w:sz="4" w:space="0" w:color="auto"/>
              <w:bottom w:val="single" w:sz="4" w:space="0" w:color="auto"/>
              <w:right w:val="single" w:sz="4" w:space="0" w:color="auto"/>
            </w:tcBorders>
            <w:hideMark/>
          </w:tcPr>
          <w:p w14:paraId="6BD7624C" w14:textId="77777777" w:rsidR="00F67D29" w:rsidRPr="000975A9" w:rsidRDefault="00F67D29" w:rsidP="00E64CC8">
            <w:pPr>
              <w:pStyle w:val="TAH"/>
              <w:keepLines w:val="0"/>
              <w:widowControl w:val="0"/>
            </w:pPr>
            <w:r w:rsidRPr="000975A9">
              <w:t>Condition</w:t>
            </w:r>
          </w:p>
        </w:tc>
      </w:tr>
      <w:tr w:rsidR="00F67D29" w:rsidRPr="000975A9" w14:paraId="07116187"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5BB1EE74" w14:textId="77777777" w:rsidR="00F67D29" w:rsidRPr="000975A9" w:rsidRDefault="00F67D29" w:rsidP="00E64CC8">
            <w:pPr>
              <w:pStyle w:val="TAL"/>
              <w:rPr>
                <w:b/>
                <w:bCs/>
                <w:color w:val="000000"/>
              </w:rPr>
            </w:pPr>
            <w:r w:rsidRPr="000975A9">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5415C130"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61A1419A"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25E91C2"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10A66AB" w14:textId="77777777" w:rsidR="00F67D29" w:rsidRPr="000975A9" w:rsidRDefault="00F67D29" w:rsidP="00E64CC8">
            <w:pPr>
              <w:pStyle w:val="TAL"/>
              <w:rPr>
                <w:color w:val="000000"/>
              </w:rPr>
            </w:pPr>
          </w:p>
        </w:tc>
      </w:tr>
      <w:tr w:rsidR="00F67D29" w:rsidRPr="000975A9" w14:paraId="7721F67F"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40D73361" w14:textId="77777777" w:rsidR="00F67D29" w:rsidRPr="000975A9" w:rsidRDefault="00F67D29" w:rsidP="00E64CC8">
            <w:pPr>
              <w:pStyle w:val="TAL"/>
              <w:rPr>
                <w:b/>
                <w:bCs/>
                <w:color w:val="000000"/>
              </w:rPr>
            </w:pPr>
            <w:r w:rsidRPr="000975A9">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ADAF7EC"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5D65E310" w14:textId="77777777" w:rsidR="00F67D29" w:rsidRPr="000975A9" w:rsidRDefault="00F67D29" w:rsidP="00E64CC8">
            <w:pPr>
              <w:pStyle w:val="TAL"/>
              <w:rPr>
                <w:color w:val="000000"/>
              </w:rPr>
            </w:pPr>
            <w:r w:rsidRPr="000975A9">
              <w:t>SDP message</w:t>
            </w:r>
          </w:p>
        </w:tc>
        <w:tc>
          <w:tcPr>
            <w:tcW w:w="1460" w:type="dxa"/>
            <w:tcBorders>
              <w:top w:val="single" w:sz="4" w:space="0" w:color="auto"/>
              <w:left w:val="single" w:sz="4" w:space="0" w:color="auto"/>
              <w:bottom w:val="single" w:sz="4" w:space="0" w:color="auto"/>
              <w:right w:val="single" w:sz="4" w:space="0" w:color="auto"/>
            </w:tcBorders>
          </w:tcPr>
          <w:p w14:paraId="28C4BDD9"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EB3E9ED" w14:textId="77777777" w:rsidR="00F67D29" w:rsidRPr="000975A9" w:rsidRDefault="00F67D29" w:rsidP="00E64CC8">
            <w:pPr>
              <w:pStyle w:val="TAL"/>
              <w:rPr>
                <w:color w:val="000000"/>
              </w:rPr>
            </w:pPr>
          </w:p>
        </w:tc>
      </w:tr>
      <w:tr w:rsidR="00F67D29" w:rsidRPr="000975A9" w14:paraId="6B10083E"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6CFA5853" w14:textId="77777777" w:rsidR="00F67D29" w:rsidRPr="000975A9" w:rsidRDefault="00F67D29" w:rsidP="00E64CC8">
            <w:pPr>
              <w:pStyle w:val="TAL"/>
              <w:rPr>
                <w:b/>
                <w:bCs/>
                <w:color w:val="000000"/>
              </w:rPr>
            </w:pPr>
            <w:r w:rsidRPr="000975A9">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B1B6176" w14:textId="77777777" w:rsidR="00F67D29" w:rsidRPr="000975A9" w:rsidRDefault="00F67D29" w:rsidP="00E64CC8">
            <w:pPr>
              <w:pStyle w:val="TAL"/>
              <w:rPr>
                <w:color w:val="000000"/>
              </w:rPr>
            </w:pPr>
            <w:r w:rsidRPr="000975A9">
              <w:t xml:space="preserve">SDP Message as described in </w:t>
            </w:r>
            <w:r w:rsidRPr="000975A9">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476C8B4"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1BFE7D41"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D17F49E" w14:textId="77777777" w:rsidR="00F67D29" w:rsidRPr="000975A9" w:rsidRDefault="00F67D29" w:rsidP="00E64CC8">
            <w:pPr>
              <w:pStyle w:val="TAL"/>
              <w:rPr>
                <w:color w:val="000000"/>
              </w:rPr>
            </w:pPr>
          </w:p>
        </w:tc>
      </w:tr>
      <w:tr w:rsidR="00F67D29" w:rsidRPr="000975A9" w14:paraId="56002070"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6119313A" w14:textId="77777777" w:rsidR="00F67D29" w:rsidRPr="000975A9" w:rsidRDefault="00F67D29" w:rsidP="00E64CC8">
            <w:pPr>
              <w:pStyle w:val="TAL"/>
              <w:rPr>
                <w:color w:val="000000"/>
              </w:rPr>
            </w:pPr>
            <w:r w:rsidRPr="000975A9">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E825DE8"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0A594CF9" w14:textId="77777777" w:rsidR="00F67D29" w:rsidRPr="000975A9" w:rsidRDefault="00F67D29" w:rsidP="00E64CC8">
            <w:pPr>
              <w:pStyle w:val="TAL"/>
              <w:rPr>
                <w:color w:val="000000"/>
              </w:rPr>
            </w:pPr>
            <w:r w:rsidRPr="000975A9">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1EEAAF12"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C4B0B60" w14:textId="77777777" w:rsidR="00F67D29" w:rsidRPr="000975A9" w:rsidRDefault="00F67D29" w:rsidP="00E64CC8">
            <w:pPr>
              <w:pStyle w:val="TAL"/>
              <w:rPr>
                <w:color w:val="000000"/>
              </w:rPr>
            </w:pPr>
          </w:p>
        </w:tc>
      </w:tr>
      <w:tr w:rsidR="00F67D29" w:rsidRPr="000975A9" w14:paraId="1AEF550C"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5DE95C3A" w14:textId="77777777" w:rsidR="00F67D29" w:rsidRPr="000975A9" w:rsidRDefault="00F67D29" w:rsidP="00E64CC8">
            <w:pPr>
              <w:pStyle w:val="TAL"/>
              <w:rPr>
                <w:b/>
                <w:color w:val="000000"/>
              </w:rPr>
            </w:pPr>
            <w:r w:rsidRPr="000975A9">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C83FA5B" w14:textId="77777777" w:rsidR="00F67D29" w:rsidRPr="000975A9" w:rsidRDefault="00F67D29" w:rsidP="00E64CC8">
            <w:pPr>
              <w:pStyle w:val="TAL"/>
              <w:rPr>
                <w:color w:val="000000"/>
              </w:rPr>
            </w:pPr>
            <w:r w:rsidRPr="000975A9">
              <w:rPr>
                <w:color w:val="000000"/>
              </w:rP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E28545E"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7C3975C8"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3687F7A" w14:textId="77777777" w:rsidR="00F67D29" w:rsidRPr="000975A9" w:rsidRDefault="00F67D29" w:rsidP="00E64CC8">
            <w:pPr>
              <w:pStyle w:val="TAL"/>
              <w:rPr>
                <w:color w:val="000000"/>
              </w:rPr>
            </w:pPr>
          </w:p>
        </w:tc>
      </w:tr>
    </w:tbl>
    <w:p w14:paraId="6A9E6C26" w14:textId="77777777" w:rsidR="00F67D29" w:rsidRPr="000975A9" w:rsidRDefault="00F67D29" w:rsidP="00F67D29"/>
    <w:p w14:paraId="5AA7CFE2" w14:textId="77777777" w:rsidR="00F67D29" w:rsidRPr="000975A9" w:rsidRDefault="00F67D29" w:rsidP="00F67D29">
      <w:pPr>
        <w:pStyle w:val="TH"/>
      </w:pPr>
      <w:r w:rsidRPr="000975A9">
        <w:rPr>
          <w:color w:val="000000"/>
        </w:rP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71519E65" w14:textId="77777777" w:rsidTr="00E64CC8">
        <w:tc>
          <w:tcPr>
            <w:tcW w:w="9738" w:type="dxa"/>
            <w:tcBorders>
              <w:top w:val="single" w:sz="4" w:space="0" w:color="auto"/>
              <w:left w:val="single" w:sz="4" w:space="0" w:color="auto"/>
              <w:bottom w:val="single" w:sz="4" w:space="0" w:color="auto"/>
              <w:right w:val="single" w:sz="4" w:space="0" w:color="auto"/>
            </w:tcBorders>
            <w:hideMark/>
          </w:tcPr>
          <w:p w14:paraId="72DF0862" w14:textId="77777777" w:rsidR="00F67D29" w:rsidRPr="000975A9" w:rsidRDefault="00F67D29" w:rsidP="00E64CC8">
            <w:pPr>
              <w:pStyle w:val="TAL"/>
              <w:keepNext w:val="0"/>
              <w:keepLines w:val="0"/>
              <w:widowControl w:val="0"/>
            </w:pPr>
            <w:r w:rsidRPr="000975A9">
              <w:rPr>
                <w:color w:val="000000"/>
              </w:rPr>
              <w:t xml:space="preserve">Derivation Path: TS 36.579-1 [2], Table 5.5.3.1.1-2, condition </w:t>
            </w:r>
            <w:r w:rsidRPr="000975A9">
              <w:t xml:space="preserve">INITIAL_SDP_OFFER, PRIVATE-CALL, </w:t>
            </w:r>
            <w:r w:rsidRPr="000975A9">
              <w:rPr>
                <w:rFonts w:eastAsia="SimSun"/>
              </w:rPr>
              <w:t>WITHOUT_TRANSMISSIONCONTROL</w:t>
            </w:r>
          </w:p>
        </w:tc>
      </w:tr>
    </w:tbl>
    <w:p w14:paraId="63368033" w14:textId="77777777" w:rsidR="00F67D29" w:rsidRPr="000975A9" w:rsidRDefault="00F67D29" w:rsidP="00F67D29"/>
    <w:p w14:paraId="3CE119F1" w14:textId="77777777" w:rsidR="00F67D29" w:rsidRPr="000975A9" w:rsidRDefault="00F67D29" w:rsidP="00F67D29">
      <w:pPr>
        <w:pStyle w:val="TH"/>
      </w:pPr>
      <w:r w:rsidRPr="000975A9">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F67D29" w:rsidRPr="000975A9" w14:paraId="61A1E271" w14:textId="77777777" w:rsidTr="00E64CC8">
        <w:tc>
          <w:tcPr>
            <w:tcW w:w="9768" w:type="dxa"/>
            <w:tcBorders>
              <w:top w:val="single" w:sz="4" w:space="0" w:color="auto"/>
              <w:left w:val="single" w:sz="4" w:space="0" w:color="auto"/>
              <w:bottom w:val="single" w:sz="4" w:space="0" w:color="auto"/>
              <w:right w:val="single" w:sz="4" w:space="0" w:color="auto"/>
            </w:tcBorders>
            <w:hideMark/>
          </w:tcPr>
          <w:p w14:paraId="22ACFE3B" w14:textId="77777777" w:rsidR="00F67D29" w:rsidRPr="000975A9" w:rsidRDefault="00F67D29" w:rsidP="00E64CC8">
            <w:pPr>
              <w:pStyle w:val="TAL"/>
              <w:keepNext w:val="0"/>
              <w:keepLines w:val="0"/>
              <w:widowControl w:val="0"/>
              <w:rPr>
                <w:color w:val="000000"/>
              </w:rPr>
            </w:pPr>
            <w:r w:rsidRPr="000975A9">
              <w:t>Derivation Path: TS 36.579-1 [2], Table 5.5.3.2.1-2, condition PRIVATE-CALL</w:t>
            </w:r>
          </w:p>
        </w:tc>
      </w:tr>
    </w:tbl>
    <w:p w14:paraId="1A78EE0F" w14:textId="77777777" w:rsidR="00F67D29" w:rsidRPr="000975A9" w:rsidRDefault="00F67D29" w:rsidP="00F67D29"/>
    <w:p w14:paraId="2C51633B" w14:textId="5A24FE8B" w:rsidR="00F67D29" w:rsidRPr="000975A9" w:rsidRDefault="00F67D29" w:rsidP="00F67D29">
      <w:pPr>
        <w:pStyle w:val="TH"/>
      </w:pPr>
      <w:r w:rsidRPr="000975A9">
        <w:t>Table 6.2.3.3.3-3: SIP 200 (OK) from the SS (Step 4, Table 6.2.3.3.2-1;</w:t>
      </w:r>
      <w:r w:rsidRPr="000975A9">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0975A9" w14:paraId="69227843"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958A799" w14:textId="77777777" w:rsidR="00F67D29" w:rsidRPr="000975A9" w:rsidRDefault="00F67D29" w:rsidP="00E64CC8">
            <w:pPr>
              <w:pStyle w:val="TAL"/>
              <w:keepLines w:val="0"/>
              <w:widowControl w:val="0"/>
              <w:rPr>
                <w:bCs/>
                <w:color w:val="000000"/>
              </w:rPr>
            </w:pPr>
            <w:r w:rsidRPr="000975A9">
              <w:rPr>
                <w:bCs/>
                <w:color w:val="000000"/>
              </w:rPr>
              <w:t>Derivation Path: TS 36.579-1 [2], Table 5.5.2.17.1.2-1, condition INVITE-RSP</w:t>
            </w:r>
          </w:p>
        </w:tc>
      </w:tr>
      <w:tr w:rsidR="00F67D29" w:rsidRPr="000975A9" w14:paraId="6F9680D6"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6A6CA0D1" w14:textId="77777777" w:rsidR="00F67D29" w:rsidRPr="000975A9" w:rsidRDefault="00F67D29" w:rsidP="00E64CC8">
            <w:pPr>
              <w:pStyle w:val="TAH"/>
              <w:keepLines w:val="0"/>
              <w:widowControl w:val="0"/>
              <w:rPr>
                <w:color w:val="000000"/>
              </w:rPr>
            </w:pPr>
            <w:r w:rsidRPr="000975A9">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4626324" w14:textId="77777777" w:rsidR="00F67D29" w:rsidRPr="000975A9" w:rsidRDefault="00F67D29" w:rsidP="00E64CC8">
            <w:pPr>
              <w:pStyle w:val="TAH"/>
              <w:keepLines w:val="0"/>
              <w:widowControl w:val="0"/>
              <w:rPr>
                <w:color w:val="000000"/>
              </w:rPr>
            </w:pPr>
            <w:r w:rsidRPr="000975A9">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2D824787" w14:textId="77777777" w:rsidR="00F67D29" w:rsidRPr="000975A9" w:rsidRDefault="00F67D29" w:rsidP="00E64CC8">
            <w:pPr>
              <w:pStyle w:val="TAH"/>
              <w:keepLines w:val="0"/>
              <w:widowControl w:val="0"/>
              <w:rPr>
                <w:color w:val="000000"/>
              </w:rPr>
            </w:pPr>
            <w:r w:rsidRPr="000975A9">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9FECBA6" w14:textId="77777777" w:rsidR="00F67D29" w:rsidRPr="000975A9" w:rsidRDefault="00F67D29" w:rsidP="00E64CC8">
            <w:pPr>
              <w:pStyle w:val="TAH"/>
              <w:keepLines w:val="0"/>
              <w:widowControl w:val="0"/>
              <w:rPr>
                <w:color w:val="000000"/>
              </w:rPr>
            </w:pPr>
            <w:r w:rsidRPr="000975A9">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3ED795B1" w14:textId="77777777" w:rsidR="00F67D29" w:rsidRPr="000975A9" w:rsidRDefault="00F67D29" w:rsidP="00E64CC8">
            <w:pPr>
              <w:pStyle w:val="TAH"/>
              <w:keepLines w:val="0"/>
              <w:widowControl w:val="0"/>
              <w:rPr>
                <w:color w:val="000000"/>
              </w:rPr>
            </w:pPr>
            <w:r w:rsidRPr="000975A9">
              <w:rPr>
                <w:color w:val="000000"/>
              </w:rPr>
              <w:t>Condition</w:t>
            </w:r>
          </w:p>
        </w:tc>
      </w:tr>
      <w:tr w:rsidR="00F67D29" w:rsidRPr="000975A9" w14:paraId="4661E316"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7BD99444" w14:textId="77777777" w:rsidR="00F67D29" w:rsidRPr="000975A9" w:rsidRDefault="00F67D29" w:rsidP="00E64CC8">
            <w:pPr>
              <w:pStyle w:val="TAL"/>
              <w:keepNext w:val="0"/>
              <w:keepLines w:val="0"/>
              <w:widowControl w:val="0"/>
              <w:rPr>
                <w:rFonts w:cs="Arial"/>
                <w:b/>
                <w:bCs/>
                <w:color w:val="000000"/>
                <w:szCs w:val="18"/>
              </w:rPr>
            </w:pPr>
            <w:r w:rsidRPr="000975A9">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6519DEBA" w14:textId="77777777" w:rsidR="00F67D29" w:rsidRPr="000975A9" w:rsidRDefault="00F67D29" w:rsidP="00E64CC8">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2C82604F" w14:textId="77777777" w:rsidR="00F67D29" w:rsidRPr="000975A9" w:rsidRDefault="00F67D29" w:rsidP="00E64CC8">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20B58F44"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045F200" w14:textId="77777777" w:rsidR="00F67D29" w:rsidRPr="000975A9" w:rsidRDefault="00F67D29" w:rsidP="00E64CC8">
            <w:pPr>
              <w:pStyle w:val="TAL"/>
              <w:keepNext w:val="0"/>
              <w:keepLines w:val="0"/>
              <w:widowControl w:val="0"/>
              <w:rPr>
                <w:b/>
                <w:color w:val="000000"/>
              </w:rPr>
            </w:pPr>
          </w:p>
        </w:tc>
      </w:tr>
      <w:tr w:rsidR="00F67D29" w:rsidRPr="000975A9" w14:paraId="09FDD8A7" w14:textId="77777777" w:rsidTr="00E64CC8">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34518AD9" w14:textId="77777777" w:rsidR="00F67D29" w:rsidRPr="000975A9" w:rsidRDefault="00F67D29" w:rsidP="00E64CC8">
            <w:pPr>
              <w:pStyle w:val="TAL"/>
              <w:keepNext w:val="0"/>
              <w:keepLines w:val="0"/>
              <w:widowControl w:val="0"/>
              <w:rPr>
                <w:rFonts w:cs="Arial"/>
                <w:bCs/>
                <w:color w:val="000000"/>
                <w:szCs w:val="18"/>
              </w:rPr>
            </w:pPr>
            <w:r w:rsidRPr="000975A9">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488817" w14:textId="77777777" w:rsidR="00F67D29" w:rsidRPr="000975A9" w:rsidRDefault="00F67D29" w:rsidP="00E64CC8">
            <w:pPr>
              <w:pStyle w:val="TAL"/>
              <w:keepNext w:val="0"/>
              <w:keepLines w:val="0"/>
              <w:widowControl w:val="0"/>
              <w:rPr>
                <w:bCs/>
                <w:color w:val="000000"/>
              </w:rPr>
            </w:pPr>
            <w:r w:rsidRPr="000975A9">
              <w:t>As described in Table 6.2.3.3.3-3A</w:t>
            </w:r>
          </w:p>
        </w:tc>
        <w:tc>
          <w:tcPr>
            <w:tcW w:w="2187" w:type="dxa"/>
            <w:tcBorders>
              <w:top w:val="single" w:sz="4" w:space="0" w:color="auto"/>
              <w:left w:val="single" w:sz="4" w:space="0" w:color="auto"/>
              <w:bottom w:val="single" w:sz="4" w:space="0" w:color="auto"/>
              <w:right w:val="single" w:sz="4" w:space="0" w:color="auto"/>
            </w:tcBorders>
          </w:tcPr>
          <w:p w14:paraId="7499AB5A" w14:textId="77777777" w:rsidR="00F67D29" w:rsidRPr="000975A9" w:rsidRDefault="00F67D29" w:rsidP="00E64CC8">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464F8319"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73652308" w14:textId="77777777" w:rsidR="00F67D29" w:rsidRPr="000975A9" w:rsidRDefault="00F67D29" w:rsidP="00E64CC8">
            <w:pPr>
              <w:pStyle w:val="TAL"/>
              <w:keepNext w:val="0"/>
              <w:keepLines w:val="0"/>
              <w:widowControl w:val="0"/>
              <w:rPr>
                <w:bCs/>
                <w:color w:val="000000"/>
              </w:rPr>
            </w:pPr>
          </w:p>
        </w:tc>
      </w:tr>
    </w:tbl>
    <w:p w14:paraId="6A6D4420" w14:textId="77777777" w:rsidR="00F67D29" w:rsidRPr="000975A9" w:rsidRDefault="00F67D29" w:rsidP="00F67D29"/>
    <w:p w14:paraId="7CDB6812" w14:textId="77777777" w:rsidR="00F67D29" w:rsidRPr="000975A9" w:rsidRDefault="00F67D29" w:rsidP="00F67D29">
      <w:pPr>
        <w:pStyle w:val="TH"/>
      </w:pPr>
      <w:r w:rsidRPr="000975A9">
        <w:t>Table 6.2.3.3.3-3A: SDP Message</w:t>
      </w:r>
      <w:r w:rsidRPr="000975A9">
        <w:rPr>
          <w:lang w:eastAsia="ko-KR"/>
        </w:rPr>
        <w:t xml:space="preserve"> in SIP 200 (OK)</w:t>
      </w:r>
      <w:r w:rsidRPr="000975A9">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61864F0F"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083482B0" w14:textId="77777777" w:rsidR="00F67D29" w:rsidRPr="000975A9" w:rsidRDefault="00F67D29" w:rsidP="00E64CC8">
            <w:pPr>
              <w:pStyle w:val="TAL"/>
            </w:pPr>
            <w:r w:rsidRPr="000975A9">
              <w:t xml:space="preserve">Derivation Path: TS 36.579-1 [2], Table 5.5.3.1.2-2 condition PRIVATE-CALL, SDP_ANSWER, </w:t>
            </w:r>
            <w:r w:rsidRPr="000975A9">
              <w:rPr>
                <w:rFonts w:eastAsia="SimSun"/>
              </w:rPr>
              <w:t>WITHOUT_TRANSMISSIONCONTROL</w:t>
            </w:r>
          </w:p>
        </w:tc>
      </w:tr>
    </w:tbl>
    <w:p w14:paraId="7893EA55" w14:textId="77777777" w:rsidR="00F67D29" w:rsidRPr="000975A9" w:rsidRDefault="00F67D29" w:rsidP="00F67D29"/>
    <w:p w14:paraId="17FD8B33" w14:textId="77777777" w:rsidR="00F67D29" w:rsidRPr="000975A9" w:rsidRDefault="00F67D29" w:rsidP="00F67D29">
      <w:pPr>
        <w:pStyle w:val="TH"/>
      </w:pPr>
      <w:r w:rsidRPr="000975A9">
        <w:t>Table 6.2.3.3.3-4..5: Void</w:t>
      </w:r>
    </w:p>
    <w:p w14:paraId="74D1F0C7" w14:textId="77777777" w:rsidR="00F67D29" w:rsidRPr="000975A9" w:rsidRDefault="00F67D29" w:rsidP="00F67D29"/>
    <w:p w14:paraId="350EE68C" w14:textId="77777777" w:rsidR="00F67D29" w:rsidRPr="000975A9" w:rsidRDefault="00F67D29" w:rsidP="00F67D29">
      <w:pPr>
        <w:pStyle w:val="Heading3"/>
      </w:pPr>
      <w:bookmarkStart w:id="688" w:name="_Toc52787561"/>
      <w:bookmarkStart w:id="689" w:name="_Toc52787743"/>
      <w:bookmarkStart w:id="690" w:name="_Toc75906965"/>
      <w:bookmarkStart w:id="691" w:name="_Toc75907302"/>
      <w:bookmarkStart w:id="692" w:name="_Toc84345736"/>
      <w:bookmarkStart w:id="693" w:name="_Toc123748491"/>
      <w:r w:rsidRPr="000975A9">
        <w:t>6.2.4</w:t>
      </w:r>
      <w:r w:rsidRPr="000975A9">
        <w:tab/>
        <w:t>On-network / Private Call / On-demand / Automatic Commencement Mode / Without Transmission Control / Client Terminated (CT)</w:t>
      </w:r>
      <w:bookmarkEnd w:id="688"/>
      <w:bookmarkEnd w:id="689"/>
      <w:bookmarkEnd w:id="690"/>
      <w:bookmarkEnd w:id="691"/>
      <w:bookmarkEnd w:id="692"/>
      <w:bookmarkEnd w:id="693"/>
    </w:p>
    <w:p w14:paraId="17AF6433" w14:textId="77777777" w:rsidR="00F67D29" w:rsidRPr="000975A9" w:rsidRDefault="00F67D29" w:rsidP="00F67D29">
      <w:pPr>
        <w:pStyle w:val="H6"/>
      </w:pPr>
      <w:bookmarkStart w:id="694" w:name="_Toc52787562"/>
      <w:bookmarkStart w:id="695" w:name="_Toc52787744"/>
      <w:bookmarkStart w:id="696" w:name="_Toc75906966"/>
      <w:bookmarkStart w:id="697" w:name="_Toc75907303"/>
      <w:r w:rsidRPr="000975A9">
        <w:t>6.2.4.1</w:t>
      </w:r>
      <w:r w:rsidRPr="000975A9">
        <w:tab/>
        <w:t>Test Purpose (TP)</w:t>
      </w:r>
      <w:bookmarkEnd w:id="694"/>
      <w:bookmarkEnd w:id="695"/>
      <w:bookmarkEnd w:id="696"/>
      <w:bookmarkEnd w:id="697"/>
    </w:p>
    <w:p w14:paraId="3EA3BC1D" w14:textId="77777777" w:rsidR="00F67D29" w:rsidRPr="000975A9" w:rsidRDefault="00F67D29" w:rsidP="00F67D29">
      <w:pPr>
        <w:pStyle w:val="H6"/>
      </w:pPr>
      <w:r w:rsidRPr="000975A9">
        <w:t>(1)</w:t>
      </w:r>
    </w:p>
    <w:p w14:paraId="2A74783B"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registered and authorised for MCVideo Service, including authorised to receive private and private emergency calls with Automatic Commencement }</w:t>
      </w:r>
    </w:p>
    <w:p w14:paraId="51354527"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03AABB38"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UE (MCVideo Client) receives a request for establishment of a MCVideo private call, On-demand Automatic Commencement Mode, no force of Automatic Commencement, without Transmission Control }</w:t>
      </w:r>
    </w:p>
    <w:p w14:paraId="47DD02D9" w14:textId="77777777" w:rsidR="00F67D29" w:rsidRPr="000975A9" w:rsidRDefault="00F67D29" w:rsidP="00F67D29">
      <w:pPr>
        <w:pStyle w:val="PL"/>
        <w:rPr>
          <w:noProof w:val="0"/>
        </w:rPr>
      </w:pPr>
      <w:r w:rsidRPr="000975A9">
        <w:rPr>
          <w:noProof w:val="0"/>
        </w:rPr>
        <w:lastRenderedPageBreak/>
        <w:t xml:space="preserve">    </w:t>
      </w:r>
      <w:r w:rsidRPr="000975A9">
        <w:rPr>
          <w:b/>
          <w:noProof w:val="0"/>
        </w:rPr>
        <w:t>then</w:t>
      </w:r>
      <w:r w:rsidRPr="000975A9">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04C31ED2" w14:textId="77777777" w:rsidR="00F67D29" w:rsidRPr="000975A9" w:rsidRDefault="00F67D29" w:rsidP="00F67D29">
      <w:pPr>
        <w:pStyle w:val="PL"/>
        <w:rPr>
          <w:noProof w:val="0"/>
        </w:rPr>
      </w:pPr>
      <w:r w:rsidRPr="000975A9">
        <w:rPr>
          <w:noProof w:val="0"/>
        </w:rPr>
        <w:t xml:space="preserve">            }</w:t>
      </w:r>
    </w:p>
    <w:p w14:paraId="4C82058D" w14:textId="77777777" w:rsidR="00F67D29" w:rsidRPr="000975A9" w:rsidRDefault="00F67D29" w:rsidP="00F67D29">
      <w:pPr>
        <w:pStyle w:val="PL"/>
        <w:rPr>
          <w:rFonts w:cs="Courier New"/>
          <w:noProof w:val="0"/>
          <w:szCs w:val="16"/>
        </w:rPr>
      </w:pPr>
    </w:p>
    <w:p w14:paraId="331BD2F5" w14:textId="77777777" w:rsidR="00F67D29" w:rsidRPr="000975A9" w:rsidRDefault="00F67D29" w:rsidP="00F67D29">
      <w:pPr>
        <w:pStyle w:val="H6"/>
      </w:pPr>
      <w:r w:rsidRPr="000975A9">
        <w:t>(2)</w:t>
      </w:r>
    </w:p>
    <w:p w14:paraId="4D78C796"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On-demand Pre-arranged Private Call with Automatic Commencement Mode }</w:t>
      </w:r>
    </w:p>
    <w:p w14:paraId="2D8DA361"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2DC18A92"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UE (MCVideo Client) requests to terminate the ongoing MCVideo Private Call }</w:t>
      </w:r>
    </w:p>
    <w:p w14:paraId="74EDBDB4"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the UE (MCVideo Client) sends a SIP BYE request and the SS (MCVideo Server) responds with a SIP 200 (OK) and leaves the MCVideo  session }</w:t>
      </w:r>
    </w:p>
    <w:p w14:paraId="5F93AB35" w14:textId="77777777" w:rsidR="00F67D29" w:rsidRPr="000975A9" w:rsidRDefault="00F67D29" w:rsidP="00F67D29">
      <w:pPr>
        <w:pStyle w:val="PL"/>
        <w:rPr>
          <w:noProof w:val="0"/>
        </w:rPr>
      </w:pPr>
      <w:r w:rsidRPr="000975A9">
        <w:rPr>
          <w:noProof w:val="0"/>
        </w:rPr>
        <w:t xml:space="preserve">            }</w:t>
      </w:r>
    </w:p>
    <w:p w14:paraId="3F1C042B" w14:textId="77777777" w:rsidR="00F67D29" w:rsidRPr="000975A9" w:rsidRDefault="00F67D29" w:rsidP="00F67D29">
      <w:pPr>
        <w:pStyle w:val="PL"/>
        <w:rPr>
          <w:rFonts w:cs="Courier New"/>
          <w:noProof w:val="0"/>
          <w:szCs w:val="16"/>
        </w:rPr>
      </w:pPr>
    </w:p>
    <w:p w14:paraId="30D8BF63" w14:textId="77777777" w:rsidR="00F67D29" w:rsidRPr="000975A9" w:rsidRDefault="00F67D29" w:rsidP="00F67D29">
      <w:pPr>
        <w:pStyle w:val="H6"/>
      </w:pPr>
      <w:bookmarkStart w:id="698" w:name="_Toc52787563"/>
      <w:bookmarkStart w:id="699" w:name="_Toc52787745"/>
      <w:bookmarkStart w:id="700" w:name="_Toc75906967"/>
      <w:bookmarkStart w:id="701" w:name="_Toc75907304"/>
      <w:r w:rsidRPr="000975A9">
        <w:t>6.2.4.2</w:t>
      </w:r>
      <w:r w:rsidRPr="000975A9">
        <w:tab/>
        <w:t>Conformance requirements</w:t>
      </w:r>
      <w:bookmarkEnd w:id="698"/>
      <w:bookmarkEnd w:id="699"/>
      <w:bookmarkEnd w:id="700"/>
      <w:bookmarkEnd w:id="701"/>
    </w:p>
    <w:p w14:paraId="063303AC" w14:textId="77777777" w:rsidR="00F67D29" w:rsidRPr="000975A9" w:rsidRDefault="00F67D29" w:rsidP="00F67D29">
      <w:r w:rsidRPr="000975A9">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E2094A1" w14:textId="77777777" w:rsidR="00F67D29" w:rsidRPr="000975A9" w:rsidRDefault="00F67D29" w:rsidP="00F67D29">
      <w:r w:rsidRPr="000975A9">
        <w:t>[TS 24.281, clause 10.2.2.2.2]</w:t>
      </w:r>
    </w:p>
    <w:p w14:paraId="72F2D8B3" w14:textId="77777777" w:rsidR="00F67D29" w:rsidRPr="000975A9" w:rsidRDefault="00F67D29" w:rsidP="00F67D29">
      <w:r w:rsidRPr="000975A9">
        <w:t>Upon receipt of an initial SIP INVITE request, the MCVideo client shall follow the procedures for termination of multimedia sessions in the IM CN subsystem as specified in 3GPP TS 24.229 [11] with the clarifications below.</w:t>
      </w:r>
    </w:p>
    <w:p w14:paraId="697040BD" w14:textId="77777777" w:rsidR="00F67D29" w:rsidRPr="000975A9" w:rsidRDefault="00F67D29" w:rsidP="00F67D29">
      <w:r w:rsidRPr="000975A9">
        <w:t>The MCVideo client:</w:t>
      </w:r>
    </w:p>
    <w:p w14:paraId="12707A4A" w14:textId="77777777" w:rsidR="00F67D29" w:rsidRPr="000975A9" w:rsidRDefault="00F67D29" w:rsidP="00F67D29">
      <w:pPr>
        <w:pStyle w:val="B1"/>
      </w:pPr>
      <w:r w:rsidRPr="000975A9">
        <w:t>1)</w:t>
      </w:r>
      <w:r w:rsidRPr="000975A9">
        <w:tab/>
        <w:t>may reject the SIP INVITE request if any of the following conditions are met:</w:t>
      </w:r>
    </w:p>
    <w:p w14:paraId="00102461" w14:textId="77777777" w:rsidR="00F67D29" w:rsidRPr="000975A9" w:rsidRDefault="00F67D29" w:rsidP="00F67D29">
      <w:pPr>
        <w:pStyle w:val="B2"/>
      </w:pPr>
      <w:r w:rsidRPr="000975A9">
        <w:t>a)</w:t>
      </w:r>
      <w:r w:rsidRPr="000975A9">
        <w:tab/>
        <w:t>MCVideo client is already occupied in another session and the number of simultaneous sessions exceeds &lt;MaxCall&gt;, the maximum simultaneous MCVideo session for private call, as specified in TS 24.484 [25];</w:t>
      </w:r>
    </w:p>
    <w:p w14:paraId="06505942" w14:textId="77777777" w:rsidR="00F67D29" w:rsidRPr="000975A9" w:rsidRDefault="00F67D29" w:rsidP="00F67D29">
      <w:pPr>
        <w:pStyle w:val="B2"/>
      </w:pPr>
      <w:r w:rsidRPr="000975A9">
        <w:t>b)</w:t>
      </w:r>
      <w:r w:rsidRPr="000975A9">
        <w:tab/>
        <w:t>MCVideo client does not have enough resources to handle the call; or</w:t>
      </w:r>
    </w:p>
    <w:p w14:paraId="537CFF69" w14:textId="77777777" w:rsidR="00F67D29" w:rsidRPr="000975A9" w:rsidRDefault="00F67D29" w:rsidP="00F67D29">
      <w:pPr>
        <w:pStyle w:val="B2"/>
      </w:pPr>
      <w:r w:rsidRPr="000975A9">
        <w:t>c)</w:t>
      </w:r>
      <w:r w:rsidRPr="000975A9">
        <w:tab/>
        <w:t>any other reason outside the scope of this specification;</w:t>
      </w:r>
    </w:p>
    <w:p w14:paraId="7D5F3CBF" w14:textId="77777777" w:rsidR="00F67D29" w:rsidRPr="000975A9" w:rsidRDefault="00F67D29" w:rsidP="00F67D29">
      <w:pPr>
        <w:pStyle w:val="B2"/>
      </w:pPr>
      <w:r w:rsidRPr="000975A9">
        <w:t>otherwise, continue with the rest of the steps.</w:t>
      </w:r>
    </w:p>
    <w:p w14:paraId="49AA5EB3" w14:textId="77777777" w:rsidR="00F67D29" w:rsidRPr="000975A9" w:rsidRDefault="00F67D29" w:rsidP="00F67D29">
      <w:pPr>
        <w:pStyle w:val="NO"/>
      </w:pPr>
      <w:r w:rsidRPr="000975A9">
        <w:t>NOTE 1:</w:t>
      </w:r>
      <w:r w:rsidRPr="000975A9">
        <w:tab/>
        <w:t>If the SIP INVITE request contains an application/vnd.3gpp.mcvideo-info+xml MIME body with the &lt;emergency-ind&gt; element set to a value of "true", the participating MCVideo function can choose to accept the request.</w:t>
      </w:r>
    </w:p>
    <w:p w14:paraId="27FFE7D9" w14:textId="77777777" w:rsidR="00F67D29" w:rsidRPr="000975A9" w:rsidRDefault="00F67D29" w:rsidP="00F67D29">
      <w:pPr>
        <w:pStyle w:val="B1"/>
      </w:pPr>
      <w:r w:rsidRPr="000975A9">
        <w:t>2)</w:t>
      </w:r>
      <w:r w:rsidRPr="000975A9">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F6E3C1D" w14:textId="77777777" w:rsidR="00F67D29" w:rsidRPr="000975A9" w:rsidRDefault="00F67D29" w:rsidP="00F67D29">
      <w:pPr>
        <w:pStyle w:val="B1"/>
      </w:pPr>
      <w:r w:rsidRPr="000975A9">
        <w:t>3)</w:t>
      </w:r>
      <w:r w:rsidRPr="000975A9">
        <w:tab/>
        <w:t>if the SIP INVITE request contains an application/vnd.3gpp.mcvideo-info+xml MIME body with the &lt;mcvideoinfo&gt; element containing the &lt;mcvideo-Params&gt; element with the &lt;emergency-ind&gt; element set to a value of "true":</w:t>
      </w:r>
    </w:p>
    <w:p w14:paraId="6304D490" w14:textId="77777777" w:rsidR="00F67D29" w:rsidRPr="000975A9" w:rsidRDefault="00F67D29" w:rsidP="00F67D29">
      <w:pPr>
        <w:pStyle w:val="B2"/>
      </w:pPr>
      <w:r w:rsidRPr="000975A9">
        <w:t>a)</w:t>
      </w:r>
      <w:r w:rsidRPr="000975A9">
        <w:tab/>
        <w:t>should display to the MCVideo user an indication that this is a SIP INVITE request for an MCVideo emergency private call and:</w:t>
      </w:r>
    </w:p>
    <w:p w14:paraId="4B5B82B6" w14:textId="77777777" w:rsidR="00F67D29" w:rsidRPr="000975A9" w:rsidRDefault="00F67D29" w:rsidP="00F67D29">
      <w:pPr>
        <w:pStyle w:val="B3"/>
      </w:pPr>
      <w:r w:rsidRPr="000975A9">
        <w:t>i)</w:t>
      </w:r>
      <w:r w:rsidRPr="000975A9">
        <w:tab/>
        <w:t>should display the MCVideo ID of the originator of the MCVideo emergency private call contained in the &lt;mcvideo-calling-user-id&gt; element of the application/vnd.3gpp.mcvideo-info+xml MIME body; and</w:t>
      </w:r>
    </w:p>
    <w:p w14:paraId="10B25743" w14:textId="77777777" w:rsidR="00F67D29" w:rsidRPr="000975A9" w:rsidRDefault="00F67D29" w:rsidP="00F67D29">
      <w:pPr>
        <w:pStyle w:val="B3"/>
      </w:pPr>
      <w:r w:rsidRPr="000975A9">
        <w:t>ii)</w:t>
      </w:r>
      <w:r w:rsidRPr="000975A9">
        <w:tab/>
        <w:t>if the &lt;alert-ind&gt; element is set to "true", should display to the MCVideo user an indication of the MCVideo emergency alert and associated information; and</w:t>
      </w:r>
    </w:p>
    <w:p w14:paraId="24CA6255" w14:textId="77777777" w:rsidR="00F67D29" w:rsidRPr="000975A9" w:rsidRDefault="00F67D29" w:rsidP="00F67D29">
      <w:pPr>
        <w:pStyle w:val="B2"/>
      </w:pPr>
      <w:r w:rsidRPr="000975A9">
        <w:t>b)</w:t>
      </w:r>
      <w:r w:rsidRPr="000975A9">
        <w:tab/>
        <w:t>shall set the MCVideo emergency private priority state to "MVEPP 2: in-progress" for this private call;</w:t>
      </w:r>
    </w:p>
    <w:p w14:paraId="032B2B2D" w14:textId="77777777" w:rsidR="00F67D29" w:rsidRPr="000975A9" w:rsidRDefault="00F67D29" w:rsidP="00F67D29">
      <w:pPr>
        <w:pStyle w:val="B1"/>
      </w:pPr>
      <w:r w:rsidRPr="000975A9">
        <w:t>4)</w:t>
      </w:r>
      <w:r w:rsidRPr="000975A9">
        <w:tab/>
        <w:t>if the SDP offer of the SIP INVITE request contains an "a=key-mgmt" attribute field with a "mikey" attribute value containing a MIKEY-SAKKE I_MESSAGE:</w:t>
      </w:r>
    </w:p>
    <w:p w14:paraId="2A241E16" w14:textId="77777777" w:rsidR="00F67D29" w:rsidRPr="000975A9" w:rsidRDefault="00F67D29" w:rsidP="00F67D29">
      <w:pPr>
        <w:pStyle w:val="B2"/>
      </w:pPr>
      <w:r w:rsidRPr="000975A9">
        <w:lastRenderedPageBreak/>
        <w:t>a)</w:t>
      </w:r>
      <w:r w:rsidRPr="000975A9">
        <w:tab/>
        <w:t>shall extract the MCVideo ID of the originating MCVideo client from the initiator field (IDRi) of the I_MESSAGE as described in 3GPP TS 33.180 [8];</w:t>
      </w:r>
    </w:p>
    <w:p w14:paraId="46A30970" w14:textId="77777777" w:rsidR="00F67D29" w:rsidRPr="000975A9" w:rsidRDefault="00F67D29" w:rsidP="00F67D29">
      <w:pPr>
        <w:pStyle w:val="B2"/>
      </w:pPr>
      <w:r w:rsidRPr="000975A9">
        <w:t>b)</w:t>
      </w:r>
      <w:r w:rsidRPr="000975A9">
        <w:tab/>
        <w:t>shall convert the MCVideo ID to a UID as described in 3GPP TS 33.180 [8];</w:t>
      </w:r>
    </w:p>
    <w:p w14:paraId="77ADD730" w14:textId="77777777" w:rsidR="00F67D29" w:rsidRPr="000975A9" w:rsidRDefault="00F67D29" w:rsidP="00F67D29">
      <w:pPr>
        <w:pStyle w:val="B2"/>
      </w:pPr>
      <w:r w:rsidRPr="000975A9">
        <w:t>c)</w:t>
      </w:r>
      <w:r w:rsidRPr="000975A9">
        <w:tab/>
        <w:t>shall use the UID to validate the signature of the MIKEY-SAKKE I_MESSAGE as described in 3GPP TS 33.180 [8];</w:t>
      </w:r>
    </w:p>
    <w:p w14:paraId="632553E8" w14:textId="77777777" w:rsidR="00F67D29" w:rsidRPr="000975A9" w:rsidRDefault="00F67D29" w:rsidP="00F67D29">
      <w:pPr>
        <w:pStyle w:val="B2"/>
      </w:pPr>
      <w:r w:rsidRPr="000975A9">
        <w:t>d)</w:t>
      </w:r>
      <w:r w:rsidRPr="000975A9">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A10D4B5" w14:textId="77777777" w:rsidR="00F67D29" w:rsidRPr="000975A9" w:rsidRDefault="00F67D29" w:rsidP="00F67D29">
      <w:pPr>
        <w:pStyle w:val="B2"/>
      </w:pPr>
      <w:r w:rsidRPr="000975A9">
        <w:t>e)</w:t>
      </w:r>
      <w:r w:rsidRPr="000975A9">
        <w:tab/>
        <w:t>if the signature of the MIKEY-SAKKE I_MESSAGE was successfully validated:</w:t>
      </w:r>
    </w:p>
    <w:p w14:paraId="62BCED08" w14:textId="77777777" w:rsidR="00F67D29" w:rsidRPr="000975A9" w:rsidRDefault="00F67D29" w:rsidP="00F67D29">
      <w:pPr>
        <w:pStyle w:val="B3"/>
      </w:pPr>
      <w:r w:rsidRPr="000975A9">
        <w:t>i)</w:t>
      </w:r>
      <w:r w:rsidRPr="000975A9">
        <w:tab/>
        <w:t>shall extract and decrypt the encapsulated PCK using the terminating user's (KMS provisioned) UID key as described in 3GPP TS 33.180 [8]; and</w:t>
      </w:r>
    </w:p>
    <w:p w14:paraId="04DE3E7A" w14:textId="77777777" w:rsidR="00F67D29" w:rsidRPr="000975A9" w:rsidRDefault="00F67D29" w:rsidP="00F67D29">
      <w:pPr>
        <w:pStyle w:val="B3"/>
      </w:pPr>
      <w:r w:rsidRPr="000975A9">
        <w:t>ii)</w:t>
      </w:r>
      <w:r w:rsidRPr="000975A9">
        <w:tab/>
        <w:t>shall extract the PCK-ID, from the payload as specified in 3GPP TS 33.180 [8];</w:t>
      </w:r>
    </w:p>
    <w:p w14:paraId="5D0F7761" w14:textId="77777777" w:rsidR="00F67D29" w:rsidRPr="000975A9" w:rsidRDefault="00F67D29" w:rsidP="00F67D29">
      <w:pPr>
        <w:pStyle w:val="NO"/>
      </w:pPr>
      <w:r w:rsidRPr="000975A9">
        <w:t>NOTE 2:</w:t>
      </w:r>
      <w:r w:rsidRPr="000975A9">
        <w:tab/>
        <w:t>With the PCK successfully shared between the originating MCVideo client and the terminating MCVideo client, both clients are able to use SRTP/SRTCP to create an end-to-end secure session.</w:t>
      </w:r>
    </w:p>
    <w:p w14:paraId="3563B2C2" w14:textId="77777777" w:rsidR="00F67D29" w:rsidRPr="000975A9" w:rsidRDefault="00F67D29" w:rsidP="00F67D29">
      <w:pPr>
        <w:pStyle w:val="B1"/>
      </w:pPr>
      <w:r w:rsidRPr="000975A9">
        <w:t>5)</w:t>
      </w:r>
      <w:r w:rsidRPr="000975A9">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CCD933E" w14:textId="77777777" w:rsidR="00F67D29" w:rsidRPr="000975A9" w:rsidRDefault="00F67D29" w:rsidP="00F67D29">
      <w:pPr>
        <w:pStyle w:val="B1"/>
      </w:pPr>
      <w:r w:rsidRPr="000975A9">
        <w:t>6)</w:t>
      </w:r>
      <w:r w:rsidRPr="000975A9">
        <w:tab/>
        <w:t>may display to the MCVideo user the MCVideo ID of the inviting MCVideo user;</w:t>
      </w:r>
    </w:p>
    <w:p w14:paraId="05969867" w14:textId="77777777" w:rsidR="00F67D29" w:rsidRPr="000975A9" w:rsidRDefault="00F67D29" w:rsidP="00F67D29">
      <w:pPr>
        <w:pStyle w:val="B1"/>
      </w:pPr>
      <w:r w:rsidRPr="000975A9">
        <w:t>7)</w:t>
      </w:r>
      <w:r w:rsidRPr="000975A9">
        <w:tab/>
        <w:t>shall perform the automatic commencement procedures specified in subclause 6.2.3.1.1 if one of the following conditions are met:</w:t>
      </w:r>
    </w:p>
    <w:p w14:paraId="7D6169F3" w14:textId="77777777" w:rsidR="00F67D29" w:rsidRPr="000975A9" w:rsidRDefault="00F67D29" w:rsidP="00F67D29">
      <w:pPr>
        <w:pStyle w:val="B2"/>
      </w:pPr>
      <w:r w:rsidRPr="000975A9">
        <w:t>a)</w:t>
      </w:r>
      <w:r w:rsidRPr="000975A9">
        <w:tab/>
        <w:t>SIP INVITE request contains an Answer-Mode header field with the value "Auto" and the MCVideo service setting at the invited MCVideo client for answering the call is set to automatic commencement mode;</w:t>
      </w:r>
    </w:p>
    <w:p w14:paraId="1D2A9ADF" w14:textId="77777777" w:rsidR="00F67D29" w:rsidRPr="000975A9" w:rsidRDefault="00F67D29" w:rsidP="00F67D29">
      <w:pPr>
        <w:pStyle w:val="B2"/>
      </w:pPr>
      <w:r w:rsidRPr="000975A9">
        <w:t>b)</w:t>
      </w:r>
      <w:r w:rsidRPr="000975A9">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06841FC7" w14:textId="77777777" w:rsidR="00F67D29" w:rsidRPr="000975A9" w:rsidRDefault="00F67D29" w:rsidP="00F67D29">
      <w:pPr>
        <w:pStyle w:val="B2"/>
      </w:pPr>
      <w:r w:rsidRPr="000975A9">
        <w:t>c)</w:t>
      </w:r>
      <w:r w:rsidRPr="000975A9">
        <w:tab/>
        <w:t>SIP INVITE request contains a Priv-Answer-Mode header field with the value of "Auto"; and</w:t>
      </w:r>
    </w:p>
    <w:p w14:paraId="15C3C2B4" w14:textId="77777777" w:rsidR="00F67D29" w:rsidRPr="000975A9" w:rsidRDefault="00F67D29" w:rsidP="00F67D29">
      <w:pPr>
        <w:pStyle w:val="B1"/>
      </w:pPr>
      <w:r w:rsidRPr="000975A9">
        <w:t>8)</w:t>
      </w:r>
      <w:r w:rsidRPr="000975A9">
        <w:tab/>
        <w:t>shall perform the manual commencement procedures specified in subclause 6.2.3.2.1 if either of the following conditions are met:</w:t>
      </w:r>
    </w:p>
    <w:p w14:paraId="121129B7" w14:textId="77777777" w:rsidR="00F67D29" w:rsidRPr="000975A9" w:rsidRDefault="00F67D29" w:rsidP="00F67D29">
      <w:pPr>
        <w:pStyle w:val="B2"/>
      </w:pPr>
      <w:r w:rsidRPr="000975A9">
        <w:t>a)</w:t>
      </w:r>
      <w:r w:rsidRPr="000975A9">
        <w:tab/>
        <w:t>SIP INVITE request contains an Answer-Mode header field with the value "Manual" and the MCVideo service setting at the invited MCVideo client for answering the call is set to manual commencement mode;</w:t>
      </w:r>
    </w:p>
    <w:p w14:paraId="377A1F68" w14:textId="77777777" w:rsidR="00F67D29" w:rsidRPr="000975A9" w:rsidRDefault="00F67D29" w:rsidP="00F67D29">
      <w:pPr>
        <w:pStyle w:val="B2"/>
      </w:pPr>
      <w:r w:rsidRPr="000975A9">
        <w:t>b)</w:t>
      </w:r>
      <w:r w:rsidRPr="000975A9">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313AF06" w14:textId="77777777" w:rsidR="00F67D29" w:rsidRPr="000975A9" w:rsidRDefault="00F67D29" w:rsidP="00F67D29">
      <w:pPr>
        <w:pStyle w:val="B2"/>
      </w:pPr>
      <w:r w:rsidRPr="000975A9">
        <w:t>c)</w:t>
      </w:r>
      <w:r w:rsidRPr="000975A9">
        <w:tab/>
        <w:t>SIP INVITE request contains a Priv-Answer-Mode header field with the value of "Manual".</w:t>
      </w:r>
    </w:p>
    <w:p w14:paraId="052E55A5" w14:textId="77777777" w:rsidR="00F67D29" w:rsidRPr="000975A9" w:rsidRDefault="00F67D29" w:rsidP="00F67D29">
      <w:r w:rsidRPr="000975A9">
        <w:t>Upon receiving the SIP CANCEL request cancelling a SIP INVITE request for which a dialog exists at the MCVideo client and a SIP 200 (OK) response has not yet been sent to the SIP INVITE request then the MCVideo client:</w:t>
      </w:r>
    </w:p>
    <w:p w14:paraId="5D9853F6" w14:textId="77777777" w:rsidR="00F67D29" w:rsidRPr="000975A9" w:rsidRDefault="00F67D29" w:rsidP="00F67D29">
      <w:pPr>
        <w:pStyle w:val="B1"/>
      </w:pPr>
      <w:r w:rsidRPr="000975A9">
        <w:t>1)</w:t>
      </w:r>
      <w:r w:rsidRPr="000975A9">
        <w:tab/>
        <w:t>shall send a SIP 200 (OK) response to the SIP CANCEL request according to 3GPP TS 24.229 [11]; and</w:t>
      </w:r>
    </w:p>
    <w:p w14:paraId="37D9E6F9" w14:textId="77777777" w:rsidR="00F67D29" w:rsidRPr="000975A9" w:rsidRDefault="00F67D29" w:rsidP="00F67D29">
      <w:pPr>
        <w:pStyle w:val="B1"/>
      </w:pPr>
      <w:r w:rsidRPr="000975A9">
        <w:t>2)</w:t>
      </w:r>
      <w:r w:rsidRPr="000975A9">
        <w:tab/>
        <w:t>shall send a SIP 487 (Request Terminated) response to the SIP INVITE request according to 3GPP TS 24.229 [11].</w:t>
      </w:r>
    </w:p>
    <w:p w14:paraId="3D7EB9CC" w14:textId="77777777" w:rsidR="00F67D29" w:rsidRPr="000975A9" w:rsidRDefault="00F67D29" w:rsidP="00F67D29">
      <w:r w:rsidRPr="000975A9">
        <w:t>Upon receiving a SIP BYE request for an established dialog, the MCVideo client:</w:t>
      </w:r>
    </w:p>
    <w:p w14:paraId="41AA8AB2" w14:textId="77777777" w:rsidR="00F67D29" w:rsidRPr="000975A9" w:rsidRDefault="00F67D29" w:rsidP="00F67D29">
      <w:pPr>
        <w:pStyle w:val="B1"/>
      </w:pPr>
      <w:r w:rsidRPr="000975A9">
        <w:t>1)</w:t>
      </w:r>
      <w:r w:rsidRPr="000975A9">
        <w:tab/>
        <w:t>shall follow the procedures in subclause 10.2.5.2.</w:t>
      </w:r>
    </w:p>
    <w:p w14:paraId="4697A25C" w14:textId="77777777" w:rsidR="00F67D29" w:rsidRPr="000975A9" w:rsidRDefault="00F67D29" w:rsidP="00F67D29">
      <w:pPr>
        <w:pStyle w:val="H6"/>
      </w:pPr>
      <w:bookmarkStart w:id="702" w:name="_Toc52787564"/>
      <w:bookmarkStart w:id="703" w:name="_Toc52787746"/>
      <w:bookmarkStart w:id="704" w:name="_Toc75906968"/>
      <w:bookmarkStart w:id="705" w:name="_Toc75907305"/>
      <w:r w:rsidRPr="000975A9">
        <w:lastRenderedPageBreak/>
        <w:t>6.2.4.3</w:t>
      </w:r>
      <w:r w:rsidRPr="000975A9">
        <w:tab/>
        <w:t>Test description</w:t>
      </w:r>
      <w:bookmarkEnd w:id="702"/>
      <w:bookmarkEnd w:id="703"/>
      <w:bookmarkEnd w:id="704"/>
      <w:bookmarkEnd w:id="705"/>
    </w:p>
    <w:p w14:paraId="423C7924" w14:textId="77777777" w:rsidR="00F67D29" w:rsidRPr="000975A9" w:rsidRDefault="00F67D29" w:rsidP="00F67D29">
      <w:pPr>
        <w:pStyle w:val="H6"/>
      </w:pPr>
      <w:bookmarkStart w:id="706" w:name="_Toc52787565"/>
      <w:bookmarkStart w:id="707" w:name="_Toc52787747"/>
      <w:bookmarkStart w:id="708" w:name="_Toc75906969"/>
      <w:bookmarkStart w:id="709" w:name="_Toc75907306"/>
      <w:r w:rsidRPr="000975A9">
        <w:t>6.2.4.3.1</w:t>
      </w:r>
      <w:r w:rsidRPr="000975A9">
        <w:tab/>
        <w:t>Pre-test conditions</w:t>
      </w:r>
      <w:bookmarkEnd w:id="706"/>
      <w:bookmarkEnd w:id="707"/>
      <w:bookmarkEnd w:id="708"/>
      <w:bookmarkEnd w:id="709"/>
    </w:p>
    <w:p w14:paraId="25002C20" w14:textId="77777777" w:rsidR="00F67D29" w:rsidRPr="000975A9" w:rsidRDefault="00F67D29" w:rsidP="00F67D29">
      <w:pPr>
        <w:pStyle w:val="H6"/>
      </w:pPr>
      <w:r w:rsidRPr="000975A9">
        <w:t>System Simulator:</w:t>
      </w:r>
    </w:p>
    <w:p w14:paraId="12A99D7F" w14:textId="77777777" w:rsidR="00F67D29" w:rsidRPr="000975A9" w:rsidRDefault="00F67D29" w:rsidP="00F67D29">
      <w:pPr>
        <w:pStyle w:val="B1"/>
      </w:pPr>
      <w:r w:rsidRPr="000975A9">
        <w:t>-</w:t>
      </w:r>
      <w:r w:rsidRPr="000975A9">
        <w:tab/>
        <w:t>SS (MCVideo server)</w:t>
      </w:r>
    </w:p>
    <w:p w14:paraId="100BCAC3" w14:textId="77777777" w:rsidR="00F67D29" w:rsidRPr="000975A9" w:rsidRDefault="00F67D29" w:rsidP="00F67D29">
      <w:pPr>
        <w:pStyle w:val="B1"/>
      </w:pPr>
      <w:r w:rsidRPr="000975A9">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6E421B" w14:textId="77777777" w:rsidR="00F67D29" w:rsidRPr="000975A9" w:rsidRDefault="00F67D29" w:rsidP="00F67D29">
      <w:pPr>
        <w:pStyle w:val="H6"/>
      </w:pPr>
      <w:r w:rsidRPr="000975A9">
        <w:t>IUT:</w:t>
      </w:r>
    </w:p>
    <w:p w14:paraId="33EAC02E" w14:textId="77777777" w:rsidR="00F67D29" w:rsidRPr="000975A9" w:rsidRDefault="00F67D29" w:rsidP="00F67D29">
      <w:pPr>
        <w:pStyle w:val="B1"/>
      </w:pPr>
      <w:r w:rsidRPr="000975A9">
        <w:t>-</w:t>
      </w:r>
      <w:r w:rsidRPr="000975A9">
        <w:tab/>
        <w:t>UE (MCVideo client)</w:t>
      </w:r>
    </w:p>
    <w:p w14:paraId="4FDB6B4B" w14:textId="77777777" w:rsidR="00F67D29" w:rsidRPr="000975A9" w:rsidRDefault="00F67D29" w:rsidP="00F67D29">
      <w:pPr>
        <w:pStyle w:val="B1"/>
      </w:pPr>
      <w:r w:rsidRPr="000975A9">
        <w:t>-</w:t>
      </w:r>
      <w:r w:rsidRPr="000975A9">
        <w:tab/>
        <w:t>The test USIM set as defined in TS 36.579-1 [2], subclause 5.5.10 is inserted.</w:t>
      </w:r>
    </w:p>
    <w:p w14:paraId="2FAFFA22" w14:textId="77777777" w:rsidR="00F67D29" w:rsidRPr="000975A9" w:rsidRDefault="00F67D29" w:rsidP="00F67D29">
      <w:pPr>
        <w:pStyle w:val="H6"/>
      </w:pPr>
      <w:r w:rsidRPr="000975A9">
        <w:t>Preamble:</w:t>
      </w:r>
    </w:p>
    <w:p w14:paraId="0D1BB4AF"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7AEF583D" w14:textId="5F59ED39" w:rsidR="00F67D29" w:rsidRPr="000975A9" w:rsidRDefault="00F67D29" w:rsidP="00F67D29">
      <w:pPr>
        <w:pStyle w:val="B1"/>
      </w:pPr>
      <w:r w:rsidRPr="000975A9">
        <w:t>-</w:t>
      </w:r>
      <w:r w:rsidRPr="000975A9">
        <w:tab/>
        <w:t>The MCVideo User performs the Generic Test Procedure for MCVideo Authorization/Configuration and Key Generation as specified in TS 36.579-1 [2], subclause 5.3.2.</w:t>
      </w:r>
    </w:p>
    <w:p w14:paraId="4B1924FB" w14:textId="77777777" w:rsidR="00F67D29" w:rsidRPr="000975A9" w:rsidRDefault="00F67D29" w:rsidP="00F67D29">
      <w:pPr>
        <w:pStyle w:val="B1"/>
      </w:pPr>
      <w:r w:rsidRPr="000975A9">
        <w:t>-</w:t>
      </w:r>
      <w:r w:rsidRPr="000975A9">
        <w:tab/>
        <w:t>UE States at the end of the preamble</w:t>
      </w:r>
    </w:p>
    <w:p w14:paraId="1EAC7EBD" w14:textId="77777777" w:rsidR="00F67D29" w:rsidRPr="000975A9" w:rsidRDefault="00F67D29" w:rsidP="00F67D29">
      <w:pPr>
        <w:pStyle w:val="B2"/>
      </w:pPr>
      <w:r w:rsidRPr="000975A9">
        <w:t>-</w:t>
      </w:r>
      <w:r w:rsidRPr="000975A9">
        <w:tab/>
        <w:t>The UE is in E-UTRA Registered, Idle Mode state.</w:t>
      </w:r>
    </w:p>
    <w:p w14:paraId="5A86CC0F" w14:textId="77777777" w:rsidR="00F67D29" w:rsidRPr="000975A9" w:rsidRDefault="00F67D29" w:rsidP="00F67D29">
      <w:pPr>
        <w:pStyle w:val="B2"/>
      </w:pPr>
      <w:r w:rsidRPr="000975A9">
        <w:t>-</w:t>
      </w:r>
      <w:r w:rsidRPr="000975A9">
        <w:tab/>
        <w:t>The MCVideo Client Application has been activated and User has registered-in as the MCVideo User with the Server as active user at the Client.</w:t>
      </w:r>
    </w:p>
    <w:p w14:paraId="004F4C85" w14:textId="77777777" w:rsidR="00F67D29" w:rsidRPr="000975A9" w:rsidRDefault="00F67D29" w:rsidP="00F67D29">
      <w:pPr>
        <w:pStyle w:val="H6"/>
      </w:pPr>
      <w:bookmarkStart w:id="710" w:name="_Toc52787566"/>
      <w:bookmarkStart w:id="711" w:name="_Toc52787748"/>
      <w:bookmarkStart w:id="712" w:name="_Toc75906970"/>
      <w:bookmarkStart w:id="713" w:name="_Toc75907307"/>
      <w:r w:rsidRPr="000975A9">
        <w:t>6.2.4.3.2</w:t>
      </w:r>
      <w:r w:rsidRPr="000975A9">
        <w:tab/>
        <w:t>Test procedure sequence</w:t>
      </w:r>
      <w:bookmarkEnd w:id="710"/>
      <w:bookmarkEnd w:id="711"/>
      <w:bookmarkEnd w:id="712"/>
      <w:bookmarkEnd w:id="713"/>
    </w:p>
    <w:p w14:paraId="7D374176" w14:textId="77777777" w:rsidR="00F67D29" w:rsidRPr="000975A9" w:rsidRDefault="00F67D29" w:rsidP="00F67D29">
      <w:pPr>
        <w:pStyle w:val="TH"/>
        <w:keepLines w:val="0"/>
        <w:widowControl w:val="0"/>
      </w:pPr>
      <w:r w:rsidRPr="000975A9">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67D29" w:rsidRPr="000975A9" w14:paraId="351F26DB" w14:textId="77777777" w:rsidTr="00E64CC8">
        <w:tc>
          <w:tcPr>
            <w:tcW w:w="534" w:type="dxa"/>
            <w:tcBorders>
              <w:top w:val="single" w:sz="4" w:space="0" w:color="auto"/>
              <w:left w:val="single" w:sz="4" w:space="0" w:color="auto"/>
              <w:bottom w:val="nil"/>
              <w:right w:val="single" w:sz="4" w:space="0" w:color="auto"/>
            </w:tcBorders>
            <w:hideMark/>
          </w:tcPr>
          <w:p w14:paraId="4BD74015" w14:textId="77777777" w:rsidR="00F67D29" w:rsidRPr="000975A9" w:rsidRDefault="00F67D29" w:rsidP="00E64CC8">
            <w:pPr>
              <w:pStyle w:val="TAH"/>
              <w:keepLines w:val="0"/>
              <w:widowControl w:val="0"/>
            </w:pPr>
            <w:r w:rsidRPr="000975A9">
              <w:t>St</w:t>
            </w:r>
          </w:p>
        </w:tc>
        <w:tc>
          <w:tcPr>
            <w:tcW w:w="3968" w:type="dxa"/>
            <w:tcBorders>
              <w:top w:val="single" w:sz="4" w:space="0" w:color="auto"/>
              <w:left w:val="single" w:sz="4" w:space="0" w:color="auto"/>
              <w:bottom w:val="nil"/>
              <w:right w:val="single" w:sz="4" w:space="0" w:color="auto"/>
            </w:tcBorders>
            <w:hideMark/>
          </w:tcPr>
          <w:p w14:paraId="1BC2435E" w14:textId="77777777" w:rsidR="00F67D29" w:rsidRPr="000975A9" w:rsidRDefault="00F67D29" w:rsidP="00E64CC8">
            <w:pPr>
              <w:pStyle w:val="TAH"/>
              <w:keepLines w:val="0"/>
              <w:widowControl w:val="0"/>
            </w:pPr>
            <w:r w:rsidRPr="000975A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9F298B" w14:textId="77777777" w:rsidR="00F67D29" w:rsidRPr="000975A9" w:rsidRDefault="00F67D29" w:rsidP="00E64CC8">
            <w:pPr>
              <w:pStyle w:val="TAH"/>
              <w:keepLines w:val="0"/>
              <w:widowControl w:val="0"/>
            </w:pPr>
            <w:r w:rsidRPr="000975A9">
              <w:t>Message Sequence</w:t>
            </w:r>
          </w:p>
        </w:tc>
        <w:tc>
          <w:tcPr>
            <w:tcW w:w="565" w:type="dxa"/>
            <w:tcBorders>
              <w:top w:val="single" w:sz="4" w:space="0" w:color="auto"/>
              <w:left w:val="single" w:sz="4" w:space="0" w:color="auto"/>
              <w:bottom w:val="nil"/>
              <w:right w:val="single" w:sz="4" w:space="0" w:color="auto"/>
            </w:tcBorders>
            <w:hideMark/>
          </w:tcPr>
          <w:p w14:paraId="23097C69" w14:textId="77777777" w:rsidR="00F67D29" w:rsidRPr="000975A9" w:rsidRDefault="00F67D29" w:rsidP="00E64CC8">
            <w:pPr>
              <w:pStyle w:val="TAH"/>
              <w:keepLines w:val="0"/>
              <w:widowControl w:val="0"/>
            </w:pPr>
            <w:r w:rsidRPr="000975A9">
              <w:t>TP</w:t>
            </w:r>
          </w:p>
        </w:tc>
        <w:tc>
          <w:tcPr>
            <w:tcW w:w="850" w:type="dxa"/>
            <w:tcBorders>
              <w:top w:val="single" w:sz="4" w:space="0" w:color="auto"/>
              <w:left w:val="single" w:sz="4" w:space="0" w:color="auto"/>
              <w:bottom w:val="nil"/>
              <w:right w:val="single" w:sz="4" w:space="0" w:color="auto"/>
            </w:tcBorders>
            <w:hideMark/>
          </w:tcPr>
          <w:p w14:paraId="3DF6837D" w14:textId="77777777" w:rsidR="00F67D29" w:rsidRPr="000975A9" w:rsidRDefault="00F67D29" w:rsidP="00E64CC8">
            <w:pPr>
              <w:pStyle w:val="TAH"/>
              <w:keepLines w:val="0"/>
              <w:widowControl w:val="0"/>
            </w:pPr>
            <w:r w:rsidRPr="000975A9">
              <w:t>Verdict</w:t>
            </w:r>
          </w:p>
        </w:tc>
      </w:tr>
      <w:tr w:rsidR="00F67D29" w:rsidRPr="000975A9" w14:paraId="17BDEC32" w14:textId="77777777" w:rsidTr="00E64CC8">
        <w:tc>
          <w:tcPr>
            <w:tcW w:w="534" w:type="dxa"/>
            <w:tcBorders>
              <w:top w:val="nil"/>
              <w:left w:val="single" w:sz="4" w:space="0" w:color="auto"/>
              <w:bottom w:val="single" w:sz="4" w:space="0" w:color="auto"/>
              <w:right w:val="single" w:sz="4" w:space="0" w:color="auto"/>
            </w:tcBorders>
          </w:tcPr>
          <w:p w14:paraId="07226E3D" w14:textId="77777777" w:rsidR="00F67D29" w:rsidRPr="000975A9" w:rsidRDefault="00F67D29" w:rsidP="00E64CC8">
            <w:pPr>
              <w:pStyle w:val="TAH"/>
              <w:keepLines w:val="0"/>
              <w:widowControl w:val="0"/>
            </w:pPr>
          </w:p>
        </w:tc>
        <w:tc>
          <w:tcPr>
            <w:tcW w:w="3968" w:type="dxa"/>
            <w:tcBorders>
              <w:top w:val="nil"/>
              <w:left w:val="single" w:sz="4" w:space="0" w:color="auto"/>
              <w:bottom w:val="single" w:sz="4" w:space="0" w:color="auto"/>
              <w:right w:val="single" w:sz="4" w:space="0" w:color="auto"/>
            </w:tcBorders>
          </w:tcPr>
          <w:p w14:paraId="4EEBC2FF" w14:textId="77777777" w:rsidR="00F67D29" w:rsidRPr="000975A9" w:rsidRDefault="00F67D29" w:rsidP="00E64CC8">
            <w:pPr>
              <w:pStyle w:val="TAH"/>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5A48A40" w14:textId="77777777" w:rsidR="00F67D29" w:rsidRPr="000975A9" w:rsidRDefault="00F67D29" w:rsidP="00E64CC8">
            <w:pPr>
              <w:pStyle w:val="TAH"/>
              <w:keepLines w:val="0"/>
              <w:widowControl w:val="0"/>
            </w:pPr>
            <w:r w:rsidRPr="000975A9">
              <w:t>U - S</w:t>
            </w:r>
          </w:p>
        </w:tc>
        <w:tc>
          <w:tcPr>
            <w:tcW w:w="2978" w:type="dxa"/>
            <w:tcBorders>
              <w:top w:val="single" w:sz="4" w:space="0" w:color="auto"/>
              <w:left w:val="single" w:sz="4" w:space="0" w:color="auto"/>
              <w:bottom w:val="single" w:sz="4" w:space="0" w:color="auto"/>
              <w:right w:val="single" w:sz="4" w:space="0" w:color="auto"/>
            </w:tcBorders>
            <w:hideMark/>
          </w:tcPr>
          <w:p w14:paraId="54589C61" w14:textId="77777777" w:rsidR="00F67D29" w:rsidRPr="000975A9" w:rsidRDefault="00F67D29" w:rsidP="00E64CC8">
            <w:pPr>
              <w:pStyle w:val="TAH"/>
              <w:keepLines w:val="0"/>
              <w:widowControl w:val="0"/>
            </w:pPr>
            <w:r w:rsidRPr="000975A9">
              <w:t>Message</w:t>
            </w:r>
          </w:p>
        </w:tc>
        <w:tc>
          <w:tcPr>
            <w:tcW w:w="565" w:type="dxa"/>
            <w:tcBorders>
              <w:top w:val="nil"/>
              <w:left w:val="single" w:sz="4" w:space="0" w:color="auto"/>
              <w:bottom w:val="single" w:sz="4" w:space="0" w:color="auto"/>
              <w:right w:val="single" w:sz="4" w:space="0" w:color="auto"/>
            </w:tcBorders>
          </w:tcPr>
          <w:p w14:paraId="66741AFD" w14:textId="77777777" w:rsidR="00F67D29" w:rsidRPr="000975A9" w:rsidRDefault="00F67D29" w:rsidP="00E64CC8">
            <w:pPr>
              <w:pStyle w:val="TAH"/>
              <w:keepLines w:val="0"/>
              <w:widowControl w:val="0"/>
            </w:pPr>
          </w:p>
        </w:tc>
        <w:tc>
          <w:tcPr>
            <w:tcW w:w="850" w:type="dxa"/>
            <w:tcBorders>
              <w:top w:val="nil"/>
              <w:left w:val="single" w:sz="4" w:space="0" w:color="auto"/>
              <w:bottom w:val="single" w:sz="4" w:space="0" w:color="auto"/>
              <w:right w:val="single" w:sz="4" w:space="0" w:color="auto"/>
            </w:tcBorders>
          </w:tcPr>
          <w:p w14:paraId="0F3C4F61" w14:textId="77777777" w:rsidR="00F67D29" w:rsidRPr="000975A9" w:rsidRDefault="00F67D29" w:rsidP="00E64CC8">
            <w:pPr>
              <w:pStyle w:val="TAH"/>
              <w:keepLines w:val="0"/>
              <w:widowControl w:val="0"/>
            </w:pPr>
          </w:p>
        </w:tc>
      </w:tr>
      <w:tr w:rsidR="00F67D29" w:rsidRPr="000975A9" w14:paraId="595F3FC5"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6C1AF73A" w14:textId="77777777" w:rsidR="00F67D29" w:rsidRPr="000975A9" w:rsidRDefault="00F67D29" w:rsidP="00E64CC8">
            <w:pPr>
              <w:pStyle w:val="TAC"/>
            </w:pPr>
            <w:r w:rsidRPr="000975A9">
              <w:t>1</w:t>
            </w:r>
          </w:p>
        </w:tc>
        <w:tc>
          <w:tcPr>
            <w:tcW w:w="3968" w:type="dxa"/>
            <w:tcBorders>
              <w:top w:val="single" w:sz="4" w:space="0" w:color="auto"/>
              <w:left w:val="single" w:sz="4" w:space="0" w:color="auto"/>
              <w:bottom w:val="single" w:sz="4" w:space="0" w:color="auto"/>
              <w:right w:val="single" w:sz="4" w:space="0" w:color="auto"/>
            </w:tcBorders>
            <w:hideMark/>
          </w:tcPr>
          <w:p w14:paraId="618B6DB2" w14:textId="41DA4000" w:rsidR="00F67D29" w:rsidRPr="000975A9" w:rsidRDefault="00F67D29" w:rsidP="00E64CC8">
            <w:pPr>
              <w:pStyle w:val="TAL"/>
            </w:pPr>
            <w:r w:rsidRPr="000975A9">
              <w:rPr>
                <w:lang w:eastAsia="ko-KR"/>
              </w:rPr>
              <w:t xml:space="preserve">Check: Does the UE (MCVideo client) correctly perform test procedure 'MCX CT session establishment/modification without provisional responses other than 100 Trying' as described in TS 36.579-1 [2] Table 5.3.4.3-1 </w:t>
            </w:r>
            <w:r w:rsidRPr="000975A9">
              <w:t>to establish an MCVideo private call, on-demand Automatic Commencement, no Force of automatic commencement,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CFC28CB"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0B5D980"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B65D09A" w14:textId="77777777" w:rsidR="00F67D29" w:rsidRPr="000975A9" w:rsidRDefault="00F67D29" w:rsidP="00E64CC8">
            <w:pPr>
              <w:pStyle w:val="TAC"/>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1C007A44" w14:textId="77777777" w:rsidR="00F67D29" w:rsidRPr="000975A9" w:rsidRDefault="00F67D29" w:rsidP="00E64CC8">
            <w:pPr>
              <w:pStyle w:val="TAC"/>
            </w:pPr>
            <w:r w:rsidRPr="000975A9">
              <w:t>P</w:t>
            </w:r>
          </w:p>
        </w:tc>
      </w:tr>
      <w:tr w:rsidR="00F67D29" w:rsidRPr="000975A9" w14:paraId="7B94B139"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61E43D4" w14:textId="77777777" w:rsidR="00F67D29" w:rsidRPr="000975A9" w:rsidRDefault="00F67D29" w:rsidP="00E64CC8">
            <w:pPr>
              <w:pStyle w:val="TAC"/>
            </w:pPr>
            <w:r w:rsidRPr="000975A9">
              <w:t>2a1-4</w:t>
            </w:r>
          </w:p>
        </w:tc>
        <w:tc>
          <w:tcPr>
            <w:tcW w:w="3968" w:type="dxa"/>
            <w:tcBorders>
              <w:top w:val="single" w:sz="4" w:space="0" w:color="auto"/>
              <w:left w:val="single" w:sz="4" w:space="0" w:color="auto"/>
              <w:bottom w:val="single" w:sz="4" w:space="0" w:color="auto"/>
              <w:right w:val="single" w:sz="4" w:space="0" w:color="auto"/>
            </w:tcBorders>
            <w:hideMark/>
          </w:tcPr>
          <w:p w14:paraId="421CFEFF" w14:textId="77777777" w:rsidR="00F67D29" w:rsidRPr="000975A9" w:rsidRDefault="00F67D29" w:rsidP="00E64CC8">
            <w:pPr>
              <w:pStyle w:val="TAL"/>
            </w:pPr>
            <w:r w:rsidRPr="000975A9">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6F5473"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307BB7B"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AB059B1" w14:textId="77777777" w:rsidR="00F67D29" w:rsidRPr="000975A9" w:rsidRDefault="00F67D29" w:rsidP="00E64CC8">
            <w:pPr>
              <w:pStyle w:val="TAC"/>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1A6DA662" w14:textId="77777777" w:rsidR="00F67D29" w:rsidRPr="000975A9" w:rsidRDefault="00F67D29" w:rsidP="00E64CC8">
            <w:pPr>
              <w:pStyle w:val="TAC"/>
            </w:pPr>
            <w:r w:rsidRPr="000975A9">
              <w:t>-</w:t>
            </w:r>
          </w:p>
        </w:tc>
      </w:tr>
      <w:tr w:rsidR="00F67D29" w:rsidRPr="000975A9" w14:paraId="59E824B6"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25FDDAF" w14:textId="77777777" w:rsidR="00F67D29" w:rsidRPr="000975A9" w:rsidRDefault="00F67D29" w:rsidP="00E64CC8">
            <w:pPr>
              <w:pStyle w:val="TAC"/>
            </w:pPr>
            <w:r w:rsidRPr="000975A9">
              <w:t>5</w:t>
            </w:r>
          </w:p>
        </w:tc>
        <w:tc>
          <w:tcPr>
            <w:tcW w:w="3968" w:type="dxa"/>
            <w:tcBorders>
              <w:top w:val="single" w:sz="4" w:space="0" w:color="auto"/>
              <w:left w:val="single" w:sz="4" w:space="0" w:color="auto"/>
              <w:bottom w:val="single" w:sz="4" w:space="0" w:color="auto"/>
              <w:right w:val="single" w:sz="4" w:space="0" w:color="auto"/>
            </w:tcBorders>
            <w:hideMark/>
          </w:tcPr>
          <w:p w14:paraId="02C82D5D" w14:textId="77777777" w:rsidR="00F67D29" w:rsidRPr="000975A9" w:rsidRDefault="00F67D29" w:rsidP="00E64CC8">
            <w:pPr>
              <w:pStyle w:val="TAL"/>
            </w:pPr>
            <w:r w:rsidRPr="000975A9">
              <w:t>Make the UE (MCVideo client) release the call.</w:t>
            </w:r>
          </w:p>
          <w:p w14:paraId="71B99AC3" w14:textId="77777777" w:rsidR="00F67D29" w:rsidRPr="000975A9" w:rsidRDefault="00F67D29" w:rsidP="00E64CC8">
            <w:pPr>
              <w:pStyle w:val="TAL"/>
            </w:pPr>
            <w:r w:rsidRPr="000975A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733155"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6388BE0"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25B1645" w14:textId="77777777" w:rsidR="00F67D29" w:rsidRPr="000975A9" w:rsidRDefault="00F67D29" w:rsidP="00E64CC8">
            <w:pPr>
              <w:pStyle w:val="TAC"/>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2B7245AF" w14:textId="77777777" w:rsidR="00F67D29" w:rsidRPr="000975A9" w:rsidRDefault="00F67D29" w:rsidP="00E64CC8">
            <w:pPr>
              <w:pStyle w:val="TAC"/>
            </w:pPr>
            <w:r w:rsidRPr="000975A9">
              <w:t>-</w:t>
            </w:r>
          </w:p>
        </w:tc>
      </w:tr>
      <w:tr w:rsidR="00F67D29" w:rsidRPr="000975A9" w14:paraId="26BCFDB0"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9D547AA" w14:textId="77777777" w:rsidR="00F67D29" w:rsidRPr="000975A9" w:rsidRDefault="00F67D29" w:rsidP="00E64CC8">
            <w:pPr>
              <w:pStyle w:val="TAC"/>
            </w:pPr>
            <w:r w:rsidRPr="000975A9">
              <w:t>6</w:t>
            </w:r>
          </w:p>
        </w:tc>
        <w:tc>
          <w:tcPr>
            <w:tcW w:w="3968" w:type="dxa"/>
            <w:tcBorders>
              <w:top w:val="single" w:sz="4" w:space="0" w:color="auto"/>
              <w:left w:val="single" w:sz="4" w:space="0" w:color="auto"/>
              <w:bottom w:val="single" w:sz="4" w:space="0" w:color="auto"/>
              <w:right w:val="single" w:sz="4" w:space="0" w:color="auto"/>
            </w:tcBorders>
            <w:hideMark/>
          </w:tcPr>
          <w:p w14:paraId="462B0DAA" w14:textId="02461CE3" w:rsidR="00F67D29" w:rsidRPr="000975A9" w:rsidRDefault="00F67D29" w:rsidP="00E64CC8">
            <w:pPr>
              <w:pStyle w:val="TAL"/>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7CB8027A"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A440CB7"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FA88ED6" w14:textId="77777777" w:rsidR="00F67D29" w:rsidRPr="000975A9" w:rsidRDefault="00F67D29" w:rsidP="00E64CC8">
            <w:pPr>
              <w:pStyle w:val="TAC"/>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607C9715" w14:textId="77777777" w:rsidR="00F67D29" w:rsidRPr="000975A9" w:rsidRDefault="00F67D29" w:rsidP="00E64CC8">
            <w:pPr>
              <w:pStyle w:val="TAC"/>
            </w:pPr>
            <w:r w:rsidRPr="000975A9">
              <w:t>P</w:t>
            </w:r>
          </w:p>
        </w:tc>
      </w:tr>
      <w:tr w:rsidR="00F67D29" w:rsidRPr="000975A9" w14:paraId="18393B8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B5D027C" w14:textId="77777777" w:rsidR="00F67D29" w:rsidRPr="000975A9" w:rsidRDefault="00F67D29" w:rsidP="00E64CC8">
            <w:pPr>
              <w:pStyle w:val="TAC"/>
            </w:pPr>
            <w:r w:rsidRPr="000975A9">
              <w:t>7-8</w:t>
            </w:r>
          </w:p>
        </w:tc>
        <w:tc>
          <w:tcPr>
            <w:tcW w:w="3968" w:type="dxa"/>
            <w:tcBorders>
              <w:top w:val="single" w:sz="4" w:space="0" w:color="auto"/>
              <w:left w:val="single" w:sz="4" w:space="0" w:color="auto"/>
              <w:bottom w:val="single" w:sz="4" w:space="0" w:color="auto"/>
              <w:right w:val="single" w:sz="4" w:space="0" w:color="auto"/>
            </w:tcBorders>
            <w:hideMark/>
          </w:tcPr>
          <w:p w14:paraId="7A3515B3" w14:textId="77777777" w:rsidR="00F67D29" w:rsidRPr="000975A9" w:rsidRDefault="00F67D29" w:rsidP="00E64CC8">
            <w:pPr>
              <w:pStyle w:val="TAL"/>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618E7F3E"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2B45A3F"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BF6EBDE" w14:textId="77777777" w:rsidR="00F67D29" w:rsidRPr="000975A9" w:rsidRDefault="00F67D29" w:rsidP="00E64CC8">
            <w:pPr>
              <w:pStyle w:val="TAC"/>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5AC37A57" w14:textId="77777777" w:rsidR="00F67D29" w:rsidRPr="000975A9" w:rsidRDefault="00F67D29" w:rsidP="00E64CC8">
            <w:pPr>
              <w:pStyle w:val="TAC"/>
            </w:pPr>
            <w:r w:rsidRPr="000975A9">
              <w:t>-</w:t>
            </w:r>
          </w:p>
        </w:tc>
      </w:tr>
      <w:tr w:rsidR="00F67D29" w:rsidRPr="000975A9" w14:paraId="7127B740"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158A2E87" w14:textId="56CED45B" w:rsidR="00F67D29" w:rsidRPr="000975A9" w:rsidRDefault="00F67D29" w:rsidP="00E64CC8">
            <w:pPr>
              <w:pStyle w:val="TAN"/>
            </w:pPr>
            <w:r w:rsidRPr="000975A9">
              <w:rPr>
                <w:rFonts w:eastAsia="Calibri"/>
              </w:rPr>
              <w:t>NOTE 1: This action is expected to be done via a suitable implementation-dependent MMI.</w:t>
            </w:r>
          </w:p>
        </w:tc>
      </w:tr>
    </w:tbl>
    <w:p w14:paraId="1BADF3A9" w14:textId="77777777" w:rsidR="00F67D29" w:rsidRPr="000975A9" w:rsidRDefault="00F67D29" w:rsidP="00F67D29"/>
    <w:p w14:paraId="7B6952F6" w14:textId="77777777" w:rsidR="00F67D29" w:rsidRPr="000975A9" w:rsidRDefault="00F67D29" w:rsidP="00F67D29">
      <w:pPr>
        <w:pStyle w:val="H6"/>
      </w:pPr>
      <w:bookmarkStart w:id="714" w:name="_Toc52787567"/>
      <w:bookmarkStart w:id="715" w:name="_Toc52787749"/>
      <w:bookmarkStart w:id="716" w:name="_Toc75906971"/>
      <w:bookmarkStart w:id="717" w:name="_Toc75907308"/>
      <w:r w:rsidRPr="000975A9">
        <w:lastRenderedPageBreak/>
        <w:t>6.2.4.3.3</w:t>
      </w:r>
      <w:r w:rsidRPr="000975A9">
        <w:tab/>
        <w:t>Specific message contents</w:t>
      </w:r>
      <w:bookmarkEnd w:id="714"/>
      <w:bookmarkEnd w:id="715"/>
      <w:bookmarkEnd w:id="716"/>
      <w:bookmarkEnd w:id="717"/>
    </w:p>
    <w:p w14:paraId="12A0ACE4" w14:textId="57B58120" w:rsidR="00F67D29" w:rsidRPr="000975A9" w:rsidRDefault="00F67D29" w:rsidP="00F67D29">
      <w:pPr>
        <w:pStyle w:val="TH"/>
      </w:pPr>
      <w:r w:rsidRPr="000975A9">
        <w:t>Table 6.2.4.3.3-1: SIP INVITE from the SS (Step 1, Table 6.2.4.3.2-1;</w:t>
      </w:r>
      <w:r w:rsidRPr="000975A9">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0975A9" w14:paraId="072A067D"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91574AE" w14:textId="77777777" w:rsidR="00F67D29" w:rsidRPr="000975A9" w:rsidRDefault="00F67D29" w:rsidP="00E64CC8">
            <w:pPr>
              <w:pStyle w:val="TAL"/>
              <w:keepNext w:val="0"/>
              <w:rPr>
                <w:color w:val="000000"/>
              </w:rPr>
            </w:pPr>
            <w:r w:rsidRPr="000975A9">
              <w:rPr>
                <w:color w:val="000000"/>
              </w:rPr>
              <w:t>Derivation Path: TS 36.579-1 [2], Table 5.5.2.5.2-1, condition PRIVATE-CALL</w:t>
            </w:r>
          </w:p>
        </w:tc>
      </w:tr>
      <w:tr w:rsidR="00F67D29" w:rsidRPr="000975A9" w14:paraId="7A1C6CBC"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7247A3A0" w14:textId="77777777" w:rsidR="00F67D29" w:rsidRPr="000975A9" w:rsidRDefault="00F67D29" w:rsidP="00E64CC8">
            <w:pPr>
              <w:pStyle w:val="TAL"/>
              <w:keepNext w:val="0"/>
              <w:rPr>
                <w:b/>
              </w:rPr>
            </w:pPr>
            <w:r w:rsidRPr="000975A9">
              <w:rPr>
                <w:b/>
              </w:rPr>
              <w:t>Message-body</w:t>
            </w:r>
          </w:p>
        </w:tc>
        <w:tc>
          <w:tcPr>
            <w:tcW w:w="2126" w:type="dxa"/>
            <w:tcBorders>
              <w:top w:val="single" w:sz="4" w:space="0" w:color="auto"/>
              <w:left w:val="single" w:sz="4" w:space="0" w:color="auto"/>
              <w:bottom w:val="single" w:sz="4" w:space="0" w:color="auto"/>
              <w:right w:val="single" w:sz="4" w:space="0" w:color="auto"/>
            </w:tcBorders>
          </w:tcPr>
          <w:p w14:paraId="415D367F" w14:textId="77777777" w:rsidR="00F67D29" w:rsidRPr="000975A9" w:rsidRDefault="00F67D29" w:rsidP="00E64CC8">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30008C44" w14:textId="77777777" w:rsidR="00F67D29" w:rsidRPr="000975A9" w:rsidRDefault="00F67D29" w:rsidP="00E64CC8">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2011D649" w14:textId="77777777" w:rsidR="00F67D29" w:rsidRPr="000975A9" w:rsidRDefault="00F67D29" w:rsidP="00E64CC8">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6756703B" w14:textId="77777777" w:rsidR="00F67D29" w:rsidRPr="000975A9" w:rsidRDefault="00F67D29" w:rsidP="00E64CC8">
            <w:pPr>
              <w:pStyle w:val="TAL"/>
              <w:keepNext w:val="0"/>
            </w:pPr>
          </w:p>
        </w:tc>
      </w:tr>
      <w:tr w:rsidR="00F67D29" w:rsidRPr="000975A9" w14:paraId="12798F75"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2F845851" w14:textId="77777777" w:rsidR="00F67D29" w:rsidRPr="000975A9" w:rsidRDefault="00F67D29" w:rsidP="00E64CC8">
            <w:pPr>
              <w:pStyle w:val="TAL"/>
              <w:keepNext w:val="0"/>
              <w:rPr>
                <w:b/>
              </w:rPr>
            </w:pPr>
            <w:r w:rsidRPr="000975A9">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3CE42F" w14:textId="77777777" w:rsidR="00F67D29" w:rsidRPr="000975A9" w:rsidRDefault="00F67D29" w:rsidP="00E64CC8">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520AA0DC" w14:textId="77777777" w:rsidR="00F67D29" w:rsidRPr="000975A9" w:rsidRDefault="00F67D29" w:rsidP="00E64CC8">
            <w:pPr>
              <w:pStyle w:val="TAL"/>
              <w:keepNext w:val="0"/>
            </w:pPr>
            <w:r w:rsidRPr="000975A9">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7CCA0431" w14:textId="77777777" w:rsidR="00F67D29" w:rsidRPr="000975A9" w:rsidRDefault="00F67D29" w:rsidP="00E64CC8">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6D0FCEB3" w14:textId="77777777" w:rsidR="00F67D29" w:rsidRPr="000975A9" w:rsidRDefault="00F67D29" w:rsidP="00E64CC8">
            <w:pPr>
              <w:pStyle w:val="TAL"/>
              <w:keepNext w:val="0"/>
            </w:pPr>
          </w:p>
        </w:tc>
      </w:tr>
      <w:tr w:rsidR="00F67D29" w:rsidRPr="000975A9" w14:paraId="275F8CC8"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5C813AAB" w14:textId="77777777" w:rsidR="00F67D29" w:rsidRPr="000975A9" w:rsidRDefault="00F67D29" w:rsidP="00E64CC8">
            <w:pPr>
              <w:pStyle w:val="TAL"/>
              <w:keepNext w:val="0"/>
              <w:rPr>
                <w:b/>
              </w:rPr>
            </w:pPr>
            <w:r w:rsidRPr="000975A9">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B490AE" w14:textId="77777777" w:rsidR="00F67D29" w:rsidRPr="000975A9" w:rsidRDefault="00F67D29" w:rsidP="00E64CC8">
            <w:pPr>
              <w:pStyle w:val="TAL"/>
              <w:keepNext w:val="0"/>
              <w:rPr>
                <w:rFonts w:eastAsia="Calibri"/>
              </w:rPr>
            </w:pPr>
            <w:r w:rsidRPr="000975A9">
              <w:t>SDP Message as described in Table 6.2.4.3.3-1A</w:t>
            </w:r>
          </w:p>
        </w:tc>
        <w:tc>
          <w:tcPr>
            <w:tcW w:w="2126" w:type="dxa"/>
            <w:tcBorders>
              <w:top w:val="single" w:sz="4" w:space="0" w:color="auto"/>
              <w:left w:val="single" w:sz="4" w:space="0" w:color="auto"/>
              <w:bottom w:val="single" w:sz="4" w:space="0" w:color="auto"/>
              <w:right w:val="single" w:sz="4" w:space="0" w:color="auto"/>
            </w:tcBorders>
          </w:tcPr>
          <w:p w14:paraId="7E1F45E3" w14:textId="77777777" w:rsidR="00F67D29" w:rsidRPr="000975A9" w:rsidRDefault="00F67D29" w:rsidP="00E64CC8">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10C91E23" w14:textId="77777777" w:rsidR="00F67D29" w:rsidRPr="000975A9" w:rsidRDefault="00F67D29" w:rsidP="00E64CC8">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0E95E42F" w14:textId="77777777" w:rsidR="00F67D29" w:rsidRPr="000975A9" w:rsidRDefault="00F67D29" w:rsidP="00E64CC8">
            <w:pPr>
              <w:pStyle w:val="TAL"/>
              <w:keepNext w:val="0"/>
            </w:pPr>
          </w:p>
        </w:tc>
      </w:tr>
      <w:tr w:rsidR="00F67D29" w:rsidRPr="000975A9" w14:paraId="253E1C20"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17A8A6DB" w14:textId="77777777" w:rsidR="00F67D29" w:rsidRPr="000975A9" w:rsidRDefault="00F67D29" w:rsidP="00E64CC8">
            <w:pPr>
              <w:pStyle w:val="TAL"/>
              <w:keepNext w:val="0"/>
              <w:rPr>
                <w:bCs/>
              </w:rPr>
            </w:pPr>
            <w:r w:rsidRPr="000975A9">
              <w:rPr>
                <w:bC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15DD00" w14:textId="77777777" w:rsidR="00F67D29" w:rsidRPr="000975A9" w:rsidRDefault="00F67D29" w:rsidP="00E64CC8">
            <w:pPr>
              <w:pStyle w:val="TAL"/>
              <w:keepNext w:val="0"/>
              <w:rPr>
                <w:rFonts w:eastAsia="Calibri"/>
              </w:rPr>
            </w:pPr>
          </w:p>
        </w:tc>
        <w:tc>
          <w:tcPr>
            <w:tcW w:w="2126" w:type="dxa"/>
            <w:tcBorders>
              <w:top w:val="single" w:sz="4" w:space="0" w:color="auto"/>
              <w:left w:val="single" w:sz="4" w:space="0" w:color="auto"/>
              <w:bottom w:val="single" w:sz="4" w:space="0" w:color="auto"/>
              <w:right w:val="single" w:sz="4" w:space="0" w:color="auto"/>
            </w:tcBorders>
            <w:hideMark/>
          </w:tcPr>
          <w:p w14:paraId="2DCC20BE" w14:textId="77777777" w:rsidR="00F67D29" w:rsidRPr="000975A9" w:rsidRDefault="00F67D29" w:rsidP="00E64CC8">
            <w:pPr>
              <w:pStyle w:val="TAL"/>
              <w:keepNext w:val="0"/>
            </w:pPr>
            <w:r w:rsidRPr="000975A9">
              <w:t>MCVideo Info</w:t>
            </w:r>
          </w:p>
        </w:tc>
        <w:tc>
          <w:tcPr>
            <w:tcW w:w="1418" w:type="dxa"/>
            <w:tcBorders>
              <w:top w:val="single" w:sz="4" w:space="0" w:color="auto"/>
              <w:left w:val="single" w:sz="4" w:space="0" w:color="auto"/>
              <w:bottom w:val="single" w:sz="4" w:space="0" w:color="auto"/>
              <w:right w:val="single" w:sz="4" w:space="0" w:color="auto"/>
            </w:tcBorders>
          </w:tcPr>
          <w:p w14:paraId="0B10E767" w14:textId="77777777" w:rsidR="00F67D29" w:rsidRPr="000975A9" w:rsidRDefault="00F67D29" w:rsidP="00E64CC8">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228A0DBF" w14:textId="77777777" w:rsidR="00F67D29" w:rsidRPr="000975A9" w:rsidRDefault="00F67D29" w:rsidP="00E64CC8">
            <w:pPr>
              <w:pStyle w:val="TAL"/>
              <w:keepNext w:val="0"/>
            </w:pPr>
          </w:p>
        </w:tc>
      </w:tr>
      <w:tr w:rsidR="00F67D29" w:rsidRPr="000975A9" w14:paraId="52EDA258"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5AC9B2E4" w14:textId="77777777" w:rsidR="00F67D29" w:rsidRPr="000975A9" w:rsidRDefault="00F67D29" w:rsidP="00E64CC8">
            <w:pPr>
              <w:pStyle w:val="TAL"/>
              <w:keepNext w:val="0"/>
              <w:rPr>
                <w:bCs/>
              </w:rPr>
            </w:pPr>
            <w:r w:rsidRPr="000975A9">
              <w:rPr>
                <w:bC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E0C8AC" w14:textId="77777777" w:rsidR="00F67D29" w:rsidRPr="000975A9" w:rsidRDefault="00F67D29" w:rsidP="00E64CC8">
            <w:pPr>
              <w:pStyle w:val="TAL"/>
              <w:keepNext w:val="0"/>
              <w:rPr>
                <w:rFonts w:eastAsia="Calibri"/>
              </w:rPr>
            </w:pPr>
            <w:r w:rsidRPr="000975A9">
              <w:rPr>
                <w:rFonts w:eastAsia="Calibri"/>
              </w:rPr>
              <w:t>MCVideo-Info as described in Table 6.2.4.3.3-2</w:t>
            </w:r>
          </w:p>
        </w:tc>
        <w:tc>
          <w:tcPr>
            <w:tcW w:w="2126" w:type="dxa"/>
            <w:tcBorders>
              <w:top w:val="single" w:sz="4" w:space="0" w:color="auto"/>
              <w:left w:val="single" w:sz="4" w:space="0" w:color="auto"/>
              <w:bottom w:val="single" w:sz="4" w:space="0" w:color="auto"/>
              <w:right w:val="single" w:sz="4" w:space="0" w:color="auto"/>
            </w:tcBorders>
          </w:tcPr>
          <w:p w14:paraId="787F1AEA" w14:textId="77777777" w:rsidR="00F67D29" w:rsidRPr="000975A9" w:rsidRDefault="00F67D29" w:rsidP="00E64CC8">
            <w:pPr>
              <w:pStyle w:val="TAL"/>
              <w:keepNext w:val="0"/>
            </w:pPr>
          </w:p>
        </w:tc>
        <w:tc>
          <w:tcPr>
            <w:tcW w:w="1418" w:type="dxa"/>
            <w:tcBorders>
              <w:top w:val="single" w:sz="4" w:space="0" w:color="auto"/>
              <w:left w:val="single" w:sz="4" w:space="0" w:color="auto"/>
              <w:bottom w:val="single" w:sz="4" w:space="0" w:color="auto"/>
              <w:right w:val="single" w:sz="4" w:space="0" w:color="auto"/>
            </w:tcBorders>
          </w:tcPr>
          <w:p w14:paraId="3F387832" w14:textId="77777777" w:rsidR="00F67D29" w:rsidRPr="000975A9" w:rsidRDefault="00F67D29" w:rsidP="00E64CC8">
            <w:pPr>
              <w:pStyle w:val="TAL"/>
              <w:keepNext w:val="0"/>
            </w:pPr>
          </w:p>
        </w:tc>
        <w:tc>
          <w:tcPr>
            <w:tcW w:w="1134" w:type="dxa"/>
            <w:tcBorders>
              <w:top w:val="single" w:sz="4" w:space="0" w:color="auto"/>
              <w:left w:val="single" w:sz="4" w:space="0" w:color="auto"/>
              <w:bottom w:val="single" w:sz="4" w:space="0" w:color="auto"/>
              <w:right w:val="single" w:sz="4" w:space="0" w:color="auto"/>
            </w:tcBorders>
          </w:tcPr>
          <w:p w14:paraId="7467F34C" w14:textId="77777777" w:rsidR="00F67D29" w:rsidRPr="000975A9" w:rsidRDefault="00F67D29" w:rsidP="00E64CC8">
            <w:pPr>
              <w:pStyle w:val="TAL"/>
              <w:keepNext w:val="0"/>
            </w:pPr>
          </w:p>
        </w:tc>
      </w:tr>
    </w:tbl>
    <w:p w14:paraId="0179EE01" w14:textId="77777777" w:rsidR="00F67D29" w:rsidRPr="000975A9" w:rsidRDefault="00F67D29" w:rsidP="00F67D29">
      <w:pPr>
        <w:pStyle w:val="B1"/>
        <w:ind w:left="0" w:firstLine="0"/>
      </w:pPr>
    </w:p>
    <w:p w14:paraId="3DAC3C49" w14:textId="77777777" w:rsidR="00F67D29" w:rsidRPr="000975A9" w:rsidRDefault="00F67D29" w:rsidP="00F67D29">
      <w:pPr>
        <w:pStyle w:val="TH"/>
      </w:pPr>
      <w:r w:rsidRPr="000975A9">
        <w:t>Table 6.2.4.3.3-1A: SDP Message</w:t>
      </w:r>
      <w:r w:rsidRPr="000975A9">
        <w:rPr>
          <w:lang w:eastAsia="ko-KR"/>
        </w:rPr>
        <w:t xml:space="preserve"> in SIP INVITE</w:t>
      </w:r>
      <w:r w:rsidRPr="000975A9">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4FB00DAF"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13917E89" w14:textId="77777777" w:rsidR="00F67D29" w:rsidRPr="000975A9" w:rsidRDefault="00F67D29" w:rsidP="00E64CC8">
            <w:pPr>
              <w:pStyle w:val="TAL"/>
            </w:pPr>
            <w:r w:rsidRPr="000975A9">
              <w:t xml:space="preserve">Derivation Path: TS 36.579-1 [2], table 5.5.3.1.2-2, condition PRIVATE-CALL, </w:t>
            </w:r>
            <w:r w:rsidRPr="000975A9">
              <w:rPr>
                <w:rFonts w:eastAsia="SimSun"/>
              </w:rPr>
              <w:t>WITHOUT_TRANSMISSIONCONTROL</w:t>
            </w:r>
          </w:p>
        </w:tc>
      </w:tr>
    </w:tbl>
    <w:p w14:paraId="3009CA17" w14:textId="77777777" w:rsidR="00F67D29" w:rsidRPr="000975A9" w:rsidRDefault="00F67D29" w:rsidP="00F67D29">
      <w:pPr>
        <w:pStyle w:val="B1"/>
        <w:ind w:left="0" w:firstLine="0"/>
      </w:pPr>
    </w:p>
    <w:p w14:paraId="029AB431" w14:textId="77777777" w:rsidR="00F67D29" w:rsidRPr="000975A9" w:rsidRDefault="00F67D29" w:rsidP="00F67D29">
      <w:pPr>
        <w:pStyle w:val="TH"/>
      </w:pPr>
      <w:r w:rsidRPr="000975A9">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F67D29" w:rsidRPr="000975A9" w14:paraId="7B315362" w14:textId="77777777" w:rsidTr="00E64CC8">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03FF7B7E" w14:textId="77777777" w:rsidR="00F67D29" w:rsidRPr="000975A9" w:rsidRDefault="00F67D29" w:rsidP="00E64CC8">
            <w:pPr>
              <w:pStyle w:val="TAL"/>
              <w:keepLines w:val="0"/>
              <w:widowControl w:val="0"/>
            </w:pPr>
            <w:r w:rsidRPr="000975A9">
              <w:t>Derivation Path: TS 36.579-1 [2], Table 5.5.3.2.2-2, condition PRIVATE-CALL</w:t>
            </w:r>
          </w:p>
        </w:tc>
      </w:tr>
    </w:tbl>
    <w:p w14:paraId="2E58D9CB" w14:textId="77777777" w:rsidR="00F67D29" w:rsidRPr="000975A9" w:rsidRDefault="00F67D29" w:rsidP="00F67D29"/>
    <w:p w14:paraId="21A80D66" w14:textId="2B60456E" w:rsidR="00F67D29" w:rsidRPr="000975A9" w:rsidRDefault="00F67D29" w:rsidP="00F67D29">
      <w:pPr>
        <w:pStyle w:val="TH"/>
      </w:pPr>
      <w:r w:rsidRPr="000975A9">
        <w:t>Table 6.2.4.3.3-3: SIP 200 (OK) from the UE (Step 1, Table 6.2.4.3.2-1;</w:t>
      </w:r>
      <w:r w:rsidRPr="000975A9">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F67D29" w:rsidRPr="000975A9" w14:paraId="51F35DE4"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716D4ED" w14:textId="6A85C8D3" w:rsidR="00F67D29" w:rsidRPr="000975A9" w:rsidRDefault="00F67D29" w:rsidP="00E64CC8">
            <w:pPr>
              <w:pStyle w:val="TAL"/>
              <w:keepLines w:val="0"/>
              <w:widowControl w:val="0"/>
              <w:rPr>
                <w:color w:val="000000"/>
              </w:rPr>
            </w:pPr>
            <w:r w:rsidRPr="000975A9">
              <w:rPr>
                <w:color w:val="000000"/>
              </w:rPr>
              <w:t>Derivation Path: TS 36.579-1 [2], Table 5.5.2.17.1.1-1, condition INVITE-RSP</w:t>
            </w:r>
          </w:p>
        </w:tc>
      </w:tr>
      <w:tr w:rsidR="00F67D29" w:rsidRPr="000975A9" w14:paraId="4C497B59"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0065CCD9" w14:textId="77777777" w:rsidR="00F67D29" w:rsidRPr="000975A9" w:rsidRDefault="00F67D29" w:rsidP="00E64CC8">
            <w:pPr>
              <w:pStyle w:val="TAH"/>
              <w:keepLines w:val="0"/>
              <w:widowControl w:val="0"/>
              <w:rPr>
                <w:color w:val="000000"/>
              </w:rPr>
            </w:pPr>
            <w:r w:rsidRPr="000975A9">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704C37" w14:textId="77777777" w:rsidR="00F67D29" w:rsidRPr="000975A9" w:rsidRDefault="00F67D29" w:rsidP="00E64CC8">
            <w:pPr>
              <w:pStyle w:val="TAH"/>
              <w:keepLines w:val="0"/>
              <w:widowControl w:val="0"/>
              <w:rPr>
                <w:color w:val="000000"/>
              </w:rPr>
            </w:pPr>
            <w:r w:rsidRPr="000975A9">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28BA57" w14:textId="77777777" w:rsidR="00F67D29" w:rsidRPr="000975A9" w:rsidRDefault="00F67D29" w:rsidP="00E64CC8">
            <w:pPr>
              <w:pStyle w:val="TAH"/>
              <w:keepLines w:val="0"/>
              <w:widowControl w:val="0"/>
              <w:rPr>
                <w:color w:val="000000"/>
              </w:rPr>
            </w:pPr>
            <w:r w:rsidRPr="000975A9">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44817419" w14:textId="77777777" w:rsidR="00F67D29" w:rsidRPr="000975A9" w:rsidRDefault="00F67D29" w:rsidP="00E64CC8">
            <w:pPr>
              <w:pStyle w:val="TAH"/>
              <w:keepLines w:val="0"/>
              <w:widowControl w:val="0"/>
              <w:rPr>
                <w:color w:val="000000"/>
              </w:rPr>
            </w:pPr>
            <w:r w:rsidRPr="000975A9">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354FAA6A" w14:textId="77777777" w:rsidR="00F67D29" w:rsidRPr="000975A9" w:rsidRDefault="00F67D29" w:rsidP="00E64CC8">
            <w:pPr>
              <w:pStyle w:val="TAH"/>
              <w:keepLines w:val="0"/>
              <w:widowControl w:val="0"/>
              <w:rPr>
                <w:color w:val="000000"/>
              </w:rPr>
            </w:pPr>
            <w:r w:rsidRPr="000975A9">
              <w:rPr>
                <w:color w:val="000000"/>
              </w:rPr>
              <w:t>Condition</w:t>
            </w:r>
          </w:p>
        </w:tc>
      </w:tr>
      <w:tr w:rsidR="00F67D29" w:rsidRPr="000975A9" w14:paraId="2AA7A8C3" w14:textId="77777777" w:rsidTr="00E64CC8">
        <w:trPr>
          <w:tblHeader/>
        </w:trPr>
        <w:tc>
          <w:tcPr>
            <w:tcW w:w="2709" w:type="dxa"/>
            <w:tcBorders>
              <w:top w:val="single" w:sz="4" w:space="0" w:color="auto"/>
              <w:left w:val="single" w:sz="4" w:space="0" w:color="auto"/>
              <w:bottom w:val="single" w:sz="4" w:space="0" w:color="auto"/>
              <w:right w:val="single" w:sz="4" w:space="0" w:color="auto"/>
            </w:tcBorders>
            <w:vAlign w:val="center"/>
            <w:hideMark/>
          </w:tcPr>
          <w:p w14:paraId="3A0DF32D" w14:textId="77777777" w:rsidR="00F67D29" w:rsidRPr="000975A9" w:rsidRDefault="00F67D29" w:rsidP="00E64CC8">
            <w:pPr>
              <w:pStyle w:val="TAL"/>
            </w:pPr>
            <w:r w:rsidRPr="000975A9">
              <w:rPr>
                <w:rFonts w:cs="Arial"/>
                <w:b/>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4436EA20" w14:textId="77777777" w:rsidR="00F67D29" w:rsidRPr="000975A9" w:rsidRDefault="00F67D29" w:rsidP="00E64CC8">
            <w:pPr>
              <w:pStyle w:val="TAL"/>
            </w:pPr>
          </w:p>
        </w:tc>
        <w:tc>
          <w:tcPr>
            <w:tcW w:w="2186" w:type="dxa"/>
            <w:tcBorders>
              <w:top w:val="single" w:sz="4" w:space="0" w:color="auto"/>
              <w:left w:val="single" w:sz="4" w:space="0" w:color="auto"/>
              <w:bottom w:val="single" w:sz="4" w:space="0" w:color="auto"/>
              <w:right w:val="single" w:sz="4" w:space="0" w:color="auto"/>
            </w:tcBorders>
          </w:tcPr>
          <w:p w14:paraId="09C0B33B" w14:textId="77777777" w:rsidR="00F67D29" w:rsidRPr="000975A9" w:rsidRDefault="00F67D29"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40A89D99" w14:textId="77777777" w:rsidR="00F67D29" w:rsidRPr="000975A9"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FB2D525" w14:textId="77777777" w:rsidR="00F67D29" w:rsidRPr="000975A9" w:rsidRDefault="00F67D29" w:rsidP="00E64CC8">
            <w:pPr>
              <w:pStyle w:val="TAL"/>
            </w:pPr>
          </w:p>
        </w:tc>
      </w:tr>
      <w:tr w:rsidR="00F67D29" w:rsidRPr="000975A9" w14:paraId="201A3871" w14:textId="77777777" w:rsidTr="00E64CC8">
        <w:trPr>
          <w:tblHeader/>
        </w:trPr>
        <w:tc>
          <w:tcPr>
            <w:tcW w:w="2709" w:type="dxa"/>
            <w:tcBorders>
              <w:top w:val="single" w:sz="4" w:space="0" w:color="auto"/>
              <w:left w:val="single" w:sz="4" w:space="0" w:color="auto"/>
              <w:bottom w:val="single" w:sz="4" w:space="0" w:color="auto"/>
              <w:right w:val="single" w:sz="4" w:space="0" w:color="auto"/>
            </w:tcBorders>
            <w:vAlign w:val="center"/>
            <w:hideMark/>
          </w:tcPr>
          <w:p w14:paraId="7D01FCC7" w14:textId="77777777" w:rsidR="00F67D29" w:rsidRPr="000975A9" w:rsidRDefault="00F67D29" w:rsidP="00E64CC8">
            <w:pPr>
              <w:pStyle w:val="TAL"/>
            </w:pPr>
            <w:r w:rsidRPr="000975A9">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4B6A7C" w14:textId="77777777" w:rsidR="00F67D29" w:rsidRPr="000975A9" w:rsidRDefault="00F67D29" w:rsidP="00E64CC8">
            <w:pPr>
              <w:pStyle w:val="TAL"/>
            </w:pPr>
            <w:r w:rsidRPr="000975A9">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7840EB30" w14:textId="77777777" w:rsidR="00F67D29" w:rsidRPr="000975A9" w:rsidRDefault="00F67D29"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6D8B8FF7" w14:textId="77777777" w:rsidR="00F67D29" w:rsidRPr="000975A9"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tcPr>
          <w:p w14:paraId="1E1ED691" w14:textId="77777777" w:rsidR="00F67D29" w:rsidRPr="000975A9" w:rsidRDefault="00F67D29" w:rsidP="00E64CC8">
            <w:pPr>
              <w:pStyle w:val="TAL"/>
            </w:pPr>
          </w:p>
        </w:tc>
      </w:tr>
    </w:tbl>
    <w:p w14:paraId="28F410A2" w14:textId="77777777" w:rsidR="00F67D29" w:rsidRPr="000975A9" w:rsidRDefault="00F67D29" w:rsidP="00F67D29"/>
    <w:p w14:paraId="362ED891" w14:textId="77777777" w:rsidR="00F67D29" w:rsidRPr="000975A9" w:rsidRDefault="00F67D29" w:rsidP="00F67D29">
      <w:pPr>
        <w:pStyle w:val="TH"/>
      </w:pPr>
      <w:r w:rsidRPr="000975A9">
        <w:t>Table 6.2.4.3.3-3A: SDP Message</w:t>
      </w:r>
      <w:r w:rsidRPr="000975A9">
        <w:rPr>
          <w:lang w:eastAsia="ko-KR"/>
        </w:rPr>
        <w:t xml:space="preserve"> in SIP 200 (OK)</w:t>
      </w:r>
      <w:r w:rsidRPr="000975A9">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5CE0040D"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3E36F19E" w14:textId="77777777" w:rsidR="00F67D29" w:rsidRPr="000975A9" w:rsidRDefault="00F67D29" w:rsidP="00E64CC8">
            <w:pPr>
              <w:pStyle w:val="TAL"/>
            </w:pPr>
            <w:r w:rsidRPr="000975A9">
              <w:t xml:space="preserve">Derivation Path: TS 36.579-1 [2], Table 5.5.3.1.1-2 condition PRIVATE-CALL, SDP_ANSWER, </w:t>
            </w:r>
            <w:r w:rsidRPr="000975A9">
              <w:rPr>
                <w:rFonts w:eastAsia="SimSun"/>
              </w:rPr>
              <w:t>WITHOUT_TRANSMISSIONCONTROL</w:t>
            </w:r>
          </w:p>
        </w:tc>
      </w:tr>
    </w:tbl>
    <w:p w14:paraId="190855C5" w14:textId="77777777" w:rsidR="00F67D29" w:rsidRPr="000975A9" w:rsidRDefault="00F67D29" w:rsidP="00F67D29"/>
    <w:p w14:paraId="6FCF2162" w14:textId="297640F0" w:rsidR="00F67D29" w:rsidRPr="000975A9" w:rsidRDefault="00F67D29" w:rsidP="00F67D29">
      <w:pPr>
        <w:pStyle w:val="TH"/>
        <w:widowControl w:val="0"/>
      </w:pPr>
      <w:r w:rsidRPr="000975A9">
        <w:rPr>
          <w:color w:val="000000"/>
        </w:rPr>
        <w:t>Table 6.2.4.3.3-4: SIP BYE from the UE (Step 6, Table 6.2.4.3.2-1</w:t>
      </w:r>
      <w:r w:rsidRPr="000975A9">
        <w:t>;</w:t>
      </w:r>
      <w:r w:rsidRPr="000975A9">
        <w:br/>
        <w:t>Step 1, TS 36.579-1 [2] Table 5.3.10.3-1</w:t>
      </w:r>
      <w:r w:rsidRPr="000975A9">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61D3A7CB"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78409CFE" w14:textId="77777777" w:rsidR="00F67D29" w:rsidRPr="000975A9" w:rsidRDefault="00F67D29" w:rsidP="00E64CC8">
            <w:pPr>
              <w:pStyle w:val="TAL"/>
              <w:keepLines w:val="0"/>
              <w:widowControl w:val="0"/>
              <w:rPr>
                <w:color w:val="000000"/>
              </w:rPr>
            </w:pPr>
            <w:r w:rsidRPr="000975A9">
              <w:rPr>
                <w:color w:val="000000"/>
              </w:rPr>
              <w:t xml:space="preserve">Derivation Path: TS 36.579-1 [2], Table 5.5.2.2.1-1, </w:t>
            </w:r>
            <w:r w:rsidRPr="000975A9">
              <w:t>condition MT_CALL</w:t>
            </w:r>
          </w:p>
        </w:tc>
      </w:tr>
    </w:tbl>
    <w:p w14:paraId="0FD909C4" w14:textId="77777777" w:rsidR="00F67D29" w:rsidRPr="000975A9" w:rsidRDefault="00F67D29" w:rsidP="00F67D29"/>
    <w:p w14:paraId="145850B7" w14:textId="77777777" w:rsidR="00F67D29" w:rsidRPr="000975A9" w:rsidRDefault="00F67D29" w:rsidP="00F67D29">
      <w:pPr>
        <w:pStyle w:val="TH"/>
      </w:pPr>
      <w:r w:rsidRPr="000975A9">
        <w:t>Table 6.2.4.3.3-5: Void</w:t>
      </w:r>
    </w:p>
    <w:p w14:paraId="1B1D2BEA" w14:textId="77777777" w:rsidR="00F67D29" w:rsidRPr="000975A9" w:rsidRDefault="00F67D29" w:rsidP="00F67D29"/>
    <w:p w14:paraId="492A62A9" w14:textId="77777777" w:rsidR="00F67D29" w:rsidRPr="000975A9" w:rsidRDefault="00F67D29" w:rsidP="00F67D29">
      <w:pPr>
        <w:pStyle w:val="Heading3"/>
      </w:pPr>
      <w:bookmarkStart w:id="718" w:name="_Toc52787568"/>
      <w:bookmarkStart w:id="719" w:name="_Toc52787750"/>
      <w:bookmarkStart w:id="720" w:name="_Toc75906972"/>
      <w:bookmarkStart w:id="721" w:name="_Toc75907309"/>
      <w:bookmarkStart w:id="722" w:name="_Toc84345737"/>
      <w:bookmarkStart w:id="723" w:name="_Toc123748492"/>
      <w:r w:rsidRPr="000975A9">
        <w:lastRenderedPageBreak/>
        <w:t>6.2.5</w:t>
      </w:r>
      <w:r w:rsidRPr="000975A9">
        <w:tab/>
        <w:t>On-network / Private Call / Emergency Private Call / On-demand / Automatic Commencement Mode / Force of Automatic Commencement Mode / Without Transmission Control / Client Originated (CO)</w:t>
      </w:r>
      <w:bookmarkEnd w:id="718"/>
      <w:bookmarkEnd w:id="719"/>
      <w:bookmarkEnd w:id="720"/>
      <w:bookmarkEnd w:id="721"/>
      <w:bookmarkEnd w:id="722"/>
      <w:bookmarkEnd w:id="723"/>
    </w:p>
    <w:p w14:paraId="7A17BF23" w14:textId="77777777" w:rsidR="00F67D29" w:rsidRPr="000975A9" w:rsidRDefault="00F67D29" w:rsidP="00F67D29">
      <w:pPr>
        <w:pStyle w:val="H6"/>
      </w:pPr>
      <w:bookmarkStart w:id="724" w:name="_Toc52787569"/>
      <w:bookmarkStart w:id="725" w:name="_Toc52787751"/>
      <w:bookmarkStart w:id="726" w:name="_Toc75906973"/>
      <w:bookmarkStart w:id="727" w:name="_Toc75907310"/>
      <w:r w:rsidRPr="000975A9">
        <w:t>6.2.5.1</w:t>
      </w:r>
      <w:r w:rsidRPr="000975A9">
        <w:tab/>
        <w:t>Test Purpose (TP)</w:t>
      </w:r>
      <w:bookmarkEnd w:id="724"/>
      <w:bookmarkEnd w:id="725"/>
      <w:bookmarkEnd w:id="726"/>
      <w:bookmarkEnd w:id="727"/>
    </w:p>
    <w:p w14:paraId="7C0CA86F" w14:textId="77777777" w:rsidR="00F67D29" w:rsidRPr="000975A9" w:rsidRDefault="00F67D29" w:rsidP="00F67D29">
      <w:pPr>
        <w:pStyle w:val="H6"/>
      </w:pPr>
      <w:r w:rsidRPr="000975A9">
        <w:t>(1)</w:t>
      </w:r>
    </w:p>
    <w:p w14:paraId="0CA69AF2"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registered and authorised for MCVideo Service including authorisation to initiate and cancel emergency calls }</w:t>
      </w:r>
    </w:p>
    <w:p w14:paraId="6E92E9B0"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151BF27C"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the establishment of an MCVideo private emergency call, On-demand, Automatic Commencement Mode, force of Automatic Commencement Mode without Transmission Control }</w:t>
      </w:r>
    </w:p>
    <w:p w14:paraId="6C324819"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sidRPr="000975A9">
        <w:rPr>
          <w:bCs/>
          <w:noProof w:val="0"/>
        </w:rPr>
        <w:t>and, after indication from the MCVideo Server that the call was established notifies the user and,</w:t>
      </w:r>
      <w:r w:rsidRPr="000975A9">
        <w:rPr>
          <w:noProof w:val="0"/>
        </w:rPr>
        <w:t xml:space="preserve"> does not apply Transmission Control }</w:t>
      </w:r>
    </w:p>
    <w:p w14:paraId="6004EB1B" w14:textId="77777777" w:rsidR="00F67D29" w:rsidRPr="000975A9" w:rsidRDefault="00F67D29" w:rsidP="00F67D29">
      <w:pPr>
        <w:pStyle w:val="PL"/>
        <w:rPr>
          <w:noProof w:val="0"/>
        </w:rPr>
      </w:pPr>
      <w:r w:rsidRPr="000975A9">
        <w:rPr>
          <w:noProof w:val="0"/>
        </w:rPr>
        <w:t xml:space="preserve">            }</w:t>
      </w:r>
    </w:p>
    <w:p w14:paraId="37BC46BF" w14:textId="77777777" w:rsidR="00F67D29" w:rsidRPr="000975A9" w:rsidRDefault="00F67D29" w:rsidP="00F67D29">
      <w:pPr>
        <w:pStyle w:val="PL"/>
        <w:rPr>
          <w:rFonts w:cs="Courier New"/>
          <w:noProof w:val="0"/>
          <w:szCs w:val="16"/>
        </w:rPr>
      </w:pPr>
    </w:p>
    <w:p w14:paraId="4CF2E25B" w14:textId="77777777" w:rsidR="00F67D29" w:rsidRPr="000975A9" w:rsidRDefault="00F67D29" w:rsidP="00F67D29">
      <w:pPr>
        <w:pStyle w:val="H6"/>
      </w:pPr>
      <w:r w:rsidRPr="000975A9">
        <w:t>(2)</w:t>
      </w:r>
    </w:p>
    <w:p w14:paraId="1CE29627"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established an emergency private call }</w:t>
      </w:r>
    </w:p>
    <w:p w14:paraId="3BA70885"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11FEB28E"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UE (MCVideo User) requests to terminate the ongoing MCVideo emergency private call }</w:t>
      </w:r>
    </w:p>
    <w:p w14:paraId="7314BC10"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sends a SIP BYE request and after receiving a SIP 200 (OK) leaves the MCVideo session }</w:t>
      </w:r>
    </w:p>
    <w:p w14:paraId="7D7FA0C7" w14:textId="77777777" w:rsidR="00F67D29" w:rsidRPr="000975A9" w:rsidRDefault="00F67D29" w:rsidP="00F67D29">
      <w:pPr>
        <w:pStyle w:val="PL"/>
        <w:rPr>
          <w:noProof w:val="0"/>
        </w:rPr>
      </w:pPr>
      <w:r w:rsidRPr="000975A9">
        <w:rPr>
          <w:noProof w:val="0"/>
        </w:rPr>
        <w:t xml:space="preserve">            }</w:t>
      </w:r>
    </w:p>
    <w:p w14:paraId="2447F2F2" w14:textId="77777777" w:rsidR="00F67D29" w:rsidRPr="000975A9" w:rsidRDefault="00F67D29" w:rsidP="00F67D29">
      <w:pPr>
        <w:pStyle w:val="PL"/>
        <w:rPr>
          <w:noProof w:val="0"/>
        </w:rPr>
      </w:pPr>
    </w:p>
    <w:p w14:paraId="7740031B" w14:textId="77777777" w:rsidR="00F67D29" w:rsidRPr="000975A9" w:rsidRDefault="00F67D29" w:rsidP="00F67D29">
      <w:pPr>
        <w:pStyle w:val="H6"/>
      </w:pPr>
      <w:bookmarkStart w:id="728" w:name="_Toc52787570"/>
      <w:bookmarkStart w:id="729" w:name="_Toc52787752"/>
      <w:bookmarkStart w:id="730" w:name="_Toc75906974"/>
      <w:bookmarkStart w:id="731" w:name="_Toc75907311"/>
      <w:r w:rsidRPr="000975A9">
        <w:t>6.2.5.2</w:t>
      </w:r>
      <w:r w:rsidRPr="000975A9">
        <w:tab/>
        <w:t>Conformance requirements</w:t>
      </w:r>
      <w:bookmarkEnd w:id="728"/>
      <w:bookmarkEnd w:id="729"/>
      <w:bookmarkEnd w:id="730"/>
      <w:bookmarkEnd w:id="731"/>
    </w:p>
    <w:p w14:paraId="6DC410CD" w14:textId="77777777" w:rsidR="00F67D29" w:rsidRPr="000975A9" w:rsidRDefault="00F67D29" w:rsidP="00F67D29">
      <w:r w:rsidRPr="000975A9">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C57B31" w14:textId="77777777" w:rsidR="00F67D29" w:rsidRPr="000975A9" w:rsidRDefault="00F67D29" w:rsidP="00F67D29">
      <w:r w:rsidRPr="000975A9">
        <w:t>[TS 24.281, clause 10.2.2.2.1]</w:t>
      </w:r>
    </w:p>
    <w:p w14:paraId="5413BDDF" w14:textId="77777777" w:rsidR="00F67D29" w:rsidRPr="000975A9" w:rsidRDefault="00F67D29" w:rsidP="00F67D29">
      <w:r w:rsidRPr="000975A9">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14680143" w14:textId="77777777" w:rsidR="00F67D29" w:rsidRPr="000975A9" w:rsidRDefault="00F67D29" w:rsidP="00F67D29">
      <w:r w:rsidRPr="000975A9">
        <w:t>The MCVideo client:</w:t>
      </w:r>
    </w:p>
    <w:p w14:paraId="7505145E" w14:textId="77777777" w:rsidR="00F67D29" w:rsidRPr="000975A9" w:rsidRDefault="00F67D29" w:rsidP="00F67D29">
      <w:pPr>
        <w:pStyle w:val="B1"/>
      </w:pPr>
      <w:r w:rsidRPr="000975A9">
        <w:t>1)</w:t>
      </w:r>
      <w:r w:rsidRPr="000975A9">
        <w:tab/>
        <w:t>shall set the Request-URI of the SIP INVITE request to a public service identity of the participating MCVideo function serving the MCVideo user;</w:t>
      </w:r>
    </w:p>
    <w:p w14:paraId="5EEB60B8" w14:textId="77777777" w:rsidR="00F67D29" w:rsidRPr="000975A9" w:rsidRDefault="00F67D29" w:rsidP="00F67D29">
      <w:pPr>
        <w:pStyle w:val="B1"/>
      </w:pPr>
      <w:r w:rsidRPr="000975A9">
        <w:t>2)</w:t>
      </w:r>
      <w:r w:rsidRPr="000975A9">
        <w:tab/>
        <w:t>may include a P-Preferred-Identity header field in the SIP INVITE request containing a public user identity as specified in 3GPP TS 24.229 [11];</w:t>
      </w:r>
    </w:p>
    <w:p w14:paraId="06EA5561" w14:textId="77777777" w:rsidR="00F67D29" w:rsidRPr="000975A9" w:rsidRDefault="00F67D29" w:rsidP="00F67D29">
      <w:pPr>
        <w:pStyle w:val="B1"/>
      </w:pPr>
      <w:r w:rsidRPr="000975A9">
        <w:t>3)</w:t>
      </w:r>
      <w:r w:rsidRPr="000975A9">
        <w:tab/>
        <w:t>shall include the g.3gpp.mcvideo media feature tag and the g.3gpp.icsi-ref media feature tag with the value of "urn:urn-7:3gpp-service.ims.icsi.mcvideo" in the Contact header field of the SIP INVITE request according to IETF RFC 3840 [22];</w:t>
      </w:r>
    </w:p>
    <w:p w14:paraId="66DA183E" w14:textId="77777777" w:rsidR="00F67D29" w:rsidRPr="000975A9" w:rsidRDefault="00F67D29" w:rsidP="00F67D29">
      <w:pPr>
        <w:pStyle w:val="B1"/>
      </w:pPr>
      <w:r w:rsidRPr="000975A9">
        <w:t>4)</w:t>
      </w:r>
      <w:r w:rsidRPr="000975A9">
        <w:tab/>
        <w:t>shall include an Accept-Contact header field containing the g.3gpp.mcvideo media feature tag along with the "require" and "explicit" header field parameters according to IETF RFC 3841 [20];</w:t>
      </w:r>
    </w:p>
    <w:p w14:paraId="57E0F098" w14:textId="77777777" w:rsidR="00F67D29" w:rsidRPr="000975A9" w:rsidRDefault="00F67D29" w:rsidP="00F67D29">
      <w:pPr>
        <w:pStyle w:val="B1"/>
      </w:pPr>
      <w:r w:rsidRPr="000975A9">
        <w:t>5)</w:t>
      </w:r>
      <w:r w:rsidRPr="000975A9">
        <w:tab/>
        <w:t>shall include the ICSI value "urn:urn-7:3gpp-service.ims.icsi.mcvideo" (coded as specified in 3GPP TS 24.229 [11]), in a P-Preferred-Service header field according to IETF RFC 6050 [14] in the SIP INVITE request;</w:t>
      </w:r>
    </w:p>
    <w:p w14:paraId="6B7ACA89" w14:textId="77777777" w:rsidR="00F67D29" w:rsidRPr="000975A9" w:rsidRDefault="00F67D29" w:rsidP="00F67D29">
      <w:pPr>
        <w:pStyle w:val="B1"/>
      </w:pPr>
      <w:r w:rsidRPr="000975A9">
        <w:lastRenderedPageBreak/>
        <w:t>6)</w:t>
      </w:r>
      <w:r w:rsidRPr="000975A9">
        <w:tab/>
        <w:t>shall include an Accept-Contact header field with the media feature tag g.3gpp.icsi-ref contain with the value of "urn:urn-7:3gpp-service.ims.icsi.mcvideo" along with parameters "require" and "explicit" according to IETF RFC 3841 [20];</w:t>
      </w:r>
    </w:p>
    <w:p w14:paraId="60B8E95F" w14:textId="77777777" w:rsidR="00F67D29" w:rsidRPr="000975A9" w:rsidRDefault="00F67D29" w:rsidP="00F67D29">
      <w:pPr>
        <w:pStyle w:val="B1"/>
      </w:pPr>
      <w:r w:rsidRPr="000975A9">
        <w:t>7)</w:t>
      </w:r>
      <w:r w:rsidRPr="000975A9">
        <w:tab/>
        <w:t>for the establishment of a private call shall insert in the SIP INVITE request a MIME resource-lists body with the MCVideo ID of the invited MCVideo user, according to rules and procedures of IETF RFC 5366 [37];</w:t>
      </w:r>
    </w:p>
    <w:p w14:paraId="30DDC83D" w14:textId="77777777" w:rsidR="00F67D29" w:rsidRPr="000975A9" w:rsidRDefault="00F67D29" w:rsidP="00F67D29">
      <w:pPr>
        <w:pStyle w:val="B1"/>
      </w:pPr>
      <w:r w:rsidRPr="000975A9">
        <w:t>8)</w:t>
      </w:r>
      <w:r w:rsidRPr="000975A9">
        <w:tab/>
        <w:t>if an end-to-end security context needs to be established and if the MCVideo user is initiating a private call then:</w:t>
      </w:r>
    </w:p>
    <w:p w14:paraId="4757A71F" w14:textId="77777777" w:rsidR="00F67D29" w:rsidRPr="000975A9" w:rsidRDefault="00F67D29" w:rsidP="00F67D29">
      <w:pPr>
        <w:pStyle w:val="B2"/>
      </w:pPr>
      <w:r w:rsidRPr="000975A9">
        <w:t>a)</w:t>
      </w:r>
      <w:r w:rsidRPr="000975A9">
        <w:tab/>
        <w:t>if necessary, shall instruct the key management client to request keying material from the key management server as described in 3GPP TS 33.180 [8];</w:t>
      </w:r>
    </w:p>
    <w:p w14:paraId="08B33DBC" w14:textId="77777777" w:rsidR="00F67D29" w:rsidRPr="000975A9" w:rsidRDefault="00F67D29" w:rsidP="00F67D29">
      <w:pPr>
        <w:pStyle w:val="B2"/>
      </w:pPr>
      <w:r w:rsidRPr="000975A9">
        <w:t>b)</w:t>
      </w:r>
      <w:r w:rsidRPr="000975A9">
        <w:tab/>
        <w:t>shall use the keying material to generate a PCK as described in 3GPP TS 33.180 [8];</w:t>
      </w:r>
    </w:p>
    <w:p w14:paraId="5F54173B" w14:textId="77777777" w:rsidR="00F67D29" w:rsidRPr="000975A9" w:rsidRDefault="00F67D29" w:rsidP="00F67D29">
      <w:pPr>
        <w:pStyle w:val="B2"/>
      </w:pPr>
      <w:r w:rsidRPr="000975A9">
        <w:t>c)</w:t>
      </w:r>
      <w:r w:rsidRPr="000975A9">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380C2CA4" w14:textId="77777777" w:rsidR="00F67D29" w:rsidRPr="000975A9" w:rsidRDefault="00F67D29" w:rsidP="00F67D29">
      <w:pPr>
        <w:pStyle w:val="B2"/>
      </w:pPr>
      <w:r w:rsidRPr="000975A9">
        <w:t>d)</w:t>
      </w:r>
      <w:r w:rsidRPr="000975A9">
        <w:tab/>
        <w:t>shall encrypt the PCK to a UID associated to the MCVideo client using the MCVideo ID and KMS URI of the invited user as determined by the procedures of subclause 6.2.8.3.9 and a time related parameter as described in 3GPP TS 33.180 [8];</w:t>
      </w:r>
    </w:p>
    <w:p w14:paraId="4619733C" w14:textId="77777777" w:rsidR="00F67D29" w:rsidRPr="000975A9" w:rsidRDefault="00F67D29" w:rsidP="00F67D29">
      <w:pPr>
        <w:pStyle w:val="B2"/>
      </w:pPr>
      <w:r w:rsidRPr="000975A9">
        <w:t>e)</w:t>
      </w:r>
      <w:r w:rsidRPr="000975A9">
        <w:tab/>
        <w:t>shall generate a MIKEY-SAKKE I_MESSAGE using the encapsulated PCK and PCK-ID as specified in 3GPP TS 33.180 [8]; and</w:t>
      </w:r>
    </w:p>
    <w:p w14:paraId="59668E9A" w14:textId="77777777" w:rsidR="00F67D29" w:rsidRPr="000975A9" w:rsidRDefault="00F67D29" w:rsidP="00F67D29">
      <w:pPr>
        <w:pStyle w:val="B2"/>
      </w:pPr>
      <w:r w:rsidRPr="000975A9">
        <w:t>g)</w:t>
      </w:r>
      <w:r w:rsidRPr="000975A9">
        <w:tab/>
        <w:t>shall add the MCVideo ID of the originating MCVideo to the initiator field (IDRi) of the I_MESSAGE as described in 3GPP TS 33.180 [8]; and</w:t>
      </w:r>
    </w:p>
    <w:p w14:paraId="4E798090" w14:textId="77777777" w:rsidR="00F67D29" w:rsidRPr="000975A9" w:rsidRDefault="00F67D29" w:rsidP="00F67D29">
      <w:pPr>
        <w:pStyle w:val="B2"/>
      </w:pPr>
      <w:r w:rsidRPr="000975A9">
        <w:t>f)</w:t>
      </w:r>
      <w:r w:rsidRPr="000975A9">
        <w:tab/>
        <w:t>shall sign the MIKEY-SAKKE I_MESSAGE using the originating MCVideo user's signing key provided in the keying material together with a time related parameter, and add this to the MIKEY-SAKKE payload, as described in 3GPP TS 33.180 [8].</w:t>
      </w:r>
    </w:p>
    <w:p w14:paraId="2645ED41" w14:textId="77777777" w:rsidR="00F67D29" w:rsidRPr="000975A9" w:rsidRDefault="00F67D29" w:rsidP="00F67D29">
      <w:pPr>
        <w:pStyle w:val="B1"/>
      </w:pPr>
      <w:r w:rsidRPr="000975A9">
        <w:t>9)</w:t>
      </w:r>
      <w:r w:rsidRPr="000975A9">
        <w:tab/>
        <w:t>shall include an SDP offer according to 3GPP TS 24.229 [11] with the clarification given in subclause 6.2.1 and with a media stream of the offered media-transmission control entity;</w:t>
      </w:r>
    </w:p>
    <w:p w14:paraId="63ABA164" w14:textId="77777777" w:rsidR="00F67D29" w:rsidRPr="000975A9" w:rsidRDefault="00F67D29" w:rsidP="00F67D29">
      <w:pPr>
        <w:pStyle w:val="B1"/>
      </w:pPr>
      <w:r w:rsidRPr="000975A9">
        <w:t>10)</w:t>
      </w:r>
      <w:r w:rsidRPr="000975A9">
        <w:tab/>
        <w:t>if implicit transmission control is required, shall comply with the conditions specified in subclause 6.4;</w:t>
      </w:r>
    </w:p>
    <w:p w14:paraId="4A5B5DCF" w14:textId="77777777" w:rsidR="00F67D29" w:rsidRPr="000975A9" w:rsidRDefault="00F67D29" w:rsidP="00F67D29">
      <w:pPr>
        <w:pStyle w:val="B1"/>
      </w:pPr>
      <w:r w:rsidRPr="000975A9">
        <w:t>11)</w:t>
      </w:r>
      <w:r w:rsidRPr="000975A9">
        <w:tab/>
        <w:t>if the MCVideo user is initiating a private call then:</w:t>
      </w:r>
    </w:p>
    <w:p w14:paraId="2E2A97EE" w14:textId="77777777" w:rsidR="00F67D29" w:rsidRPr="000975A9" w:rsidRDefault="00F67D29" w:rsidP="00F67D29">
      <w:pPr>
        <w:pStyle w:val="B2"/>
      </w:pPr>
      <w:r w:rsidRPr="000975A9">
        <w:t>a)</w:t>
      </w:r>
      <w:r w:rsidRPr="000975A9">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313551C" w14:textId="77777777" w:rsidR="00F67D29" w:rsidRPr="000975A9" w:rsidRDefault="00F67D29" w:rsidP="00F67D29">
      <w:pPr>
        <w:pStyle w:val="B2"/>
      </w:pPr>
      <w:r w:rsidRPr="000975A9">
        <w:t>b)</w:t>
      </w:r>
      <w:r w:rsidRPr="000975A9">
        <w:tab/>
        <w:t>if force of automatic commencement mode at the invited MCVideo client is not requested by the MCVideo user and:</w:t>
      </w:r>
    </w:p>
    <w:p w14:paraId="07B4F03D" w14:textId="77777777" w:rsidR="00F67D29" w:rsidRPr="000975A9" w:rsidRDefault="00F67D29" w:rsidP="00F67D29">
      <w:pPr>
        <w:pStyle w:val="B3"/>
      </w:pPr>
      <w:r w:rsidRPr="000975A9">
        <w:t>i)</w:t>
      </w:r>
      <w:r w:rsidRPr="000975A9">
        <w:tab/>
        <w:t>if automatic commencement mode at the invited MCVideo client is requested by the MCVideo user, shall include in the SIP INVITE request an Answer-Mode header field with the value "Auto" according to the rules and procedures of IETF RFC 5373 [27]; and</w:t>
      </w:r>
    </w:p>
    <w:p w14:paraId="4370F833" w14:textId="77777777" w:rsidR="00F67D29" w:rsidRPr="000975A9" w:rsidRDefault="00F67D29" w:rsidP="00F67D29">
      <w:pPr>
        <w:pStyle w:val="B3"/>
      </w:pPr>
      <w:r w:rsidRPr="000975A9">
        <w:t>ii)</w:t>
      </w:r>
      <w:r w:rsidRPr="000975A9">
        <w:tab/>
        <w:t>if manual commencement mode at the invited MCVideo client is requested by the MCVideo user, shall include in the SIP INVITE request an Answer-Mode header field with the value "Manual" according to the rules and procedures of IETF RFC 5373 [27]; and</w:t>
      </w:r>
    </w:p>
    <w:p w14:paraId="5FEEA487" w14:textId="77777777" w:rsidR="00F67D29" w:rsidRPr="000975A9" w:rsidRDefault="00F67D29" w:rsidP="00F67D29">
      <w:pPr>
        <w:pStyle w:val="B2"/>
      </w:pPr>
      <w:r w:rsidRPr="000975A9">
        <w:t>c)</w:t>
      </w:r>
      <w:r w:rsidRPr="000975A9">
        <w:tab/>
        <w:t>shall contain an application/vnd.3gpp.mcvideo-info+xml MIME body with the &lt;mcvideoinfo&gt; element containing the &lt;mcvideo-Params&gt; element with the &lt;session-type&gt; element set to a value of "private";</w:t>
      </w:r>
    </w:p>
    <w:p w14:paraId="612AAD60" w14:textId="77777777" w:rsidR="00F67D29" w:rsidRPr="000975A9" w:rsidRDefault="00F67D29" w:rsidP="00F67D29">
      <w:pPr>
        <w:pStyle w:val="B1"/>
      </w:pPr>
      <w:r w:rsidRPr="000975A9">
        <w:t>12)</w:t>
      </w:r>
      <w:r w:rsidRPr="000975A9">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D4A3004" w14:textId="77777777" w:rsidR="00F67D29" w:rsidRPr="000975A9" w:rsidRDefault="00F67D29" w:rsidP="00F67D29">
      <w:pPr>
        <w:pStyle w:val="B1"/>
      </w:pPr>
      <w:r w:rsidRPr="000975A9">
        <w:t>13)</w:t>
      </w:r>
      <w:r w:rsidRPr="000975A9">
        <w:tab/>
        <w:t>shall send SIP INVITE request towards the MCVideo server according to 3GPP TS 24.229 [11].</w:t>
      </w:r>
    </w:p>
    <w:p w14:paraId="6220D1C2" w14:textId="77777777" w:rsidR="00F67D29" w:rsidRPr="000975A9" w:rsidRDefault="00F67D29" w:rsidP="00F67D29">
      <w:r w:rsidRPr="000975A9">
        <w:t>Upon receiving a SIP 183(Session Progress) response to the SIP INVITE request the MCVideo client:</w:t>
      </w:r>
    </w:p>
    <w:p w14:paraId="201BE42F" w14:textId="77777777" w:rsidR="00F67D29" w:rsidRPr="000975A9" w:rsidRDefault="00F67D29" w:rsidP="00F67D29">
      <w:pPr>
        <w:pStyle w:val="B1"/>
      </w:pPr>
      <w:r w:rsidRPr="000975A9">
        <w:t>1)</w:t>
      </w:r>
      <w:r w:rsidRPr="000975A9">
        <w:tab/>
        <w:t>may indicate the progress of the session establishment to the inviting MCVideo user.</w:t>
      </w:r>
    </w:p>
    <w:p w14:paraId="690D9758" w14:textId="77777777" w:rsidR="00F67D29" w:rsidRPr="000975A9" w:rsidRDefault="00F67D29" w:rsidP="00F67D29">
      <w:r w:rsidRPr="000975A9">
        <w:lastRenderedPageBreak/>
        <w:t>Upon receiving a SIP 200 (OK) response to the SIP INVITE request the MCVideo client:</w:t>
      </w:r>
    </w:p>
    <w:p w14:paraId="4973F49E" w14:textId="77777777" w:rsidR="00F67D29" w:rsidRPr="000975A9" w:rsidRDefault="00F67D29" w:rsidP="00F67D29">
      <w:pPr>
        <w:pStyle w:val="B1"/>
      </w:pPr>
      <w:r w:rsidRPr="000975A9">
        <w:t>1)</w:t>
      </w:r>
      <w:r w:rsidRPr="000975A9">
        <w:tab/>
        <w:t xml:space="preserve">shall interact with the media plane as specified in 3GPP TS 24.581 [5]; </w:t>
      </w:r>
    </w:p>
    <w:p w14:paraId="007C2F96" w14:textId="77777777" w:rsidR="00F67D29" w:rsidRPr="000975A9" w:rsidRDefault="00F67D29" w:rsidP="00F67D29">
      <w:pPr>
        <w:pStyle w:val="B1"/>
      </w:pPr>
      <w:r w:rsidRPr="000975A9">
        <w:t>2)</w:t>
      </w:r>
      <w:r w:rsidRPr="000975A9">
        <w:tab/>
        <w:t>if the MCVideo emergency private call state is set to "MVEPC 2: emergency-pc-requested" or "MVEPC 3: emergency-pc-granted", shall perform the actions specified in subclause 6.2.8.3.4; and</w:t>
      </w:r>
    </w:p>
    <w:p w14:paraId="373A4D55" w14:textId="77777777" w:rsidR="00F67D29" w:rsidRPr="000975A9" w:rsidRDefault="00F67D29" w:rsidP="00F67D29">
      <w:pPr>
        <w:pStyle w:val="B1"/>
        <w:rPr>
          <w:rFonts w:eastAsia="Malgun Gothic"/>
        </w:rPr>
      </w:pPr>
      <w:r w:rsidRPr="000975A9">
        <w:t>3)</w:t>
      </w:r>
      <w:r w:rsidRPr="000975A9">
        <w:tab/>
        <w:t>shall notify the user that the call has been successfully established.</w:t>
      </w:r>
    </w:p>
    <w:p w14:paraId="52B5866D" w14:textId="77777777" w:rsidR="00F67D29" w:rsidRPr="000975A9" w:rsidRDefault="00F67D29" w:rsidP="00F67D29">
      <w:r w:rsidRPr="000975A9">
        <w:t>On receiving a SIP 4xx response, a SIP 5xx response or a SIP 6xx response to the SIP INVITE request:</w:t>
      </w:r>
    </w:p>
    <w:p w14:paraId="18F2F305" w14:textId="77777777" w:rsidR="00F67D29" w:rsidRPr="000975A9" w:rsidRDefault="00F67D29" w:rsidP="00F67D29">
      <w:pPr>
        <w:pStyle w:val="B1"/>
      </w:pPr>
      <w:r w:rsidRPr="000975A9">
        <w:t>1)</w:t>
      </w:r>
      <w:r w:rsidRPr="000975A9">
        <w:tab/>
        <w:t>if the MCVideo emergency private call state is set to "MVEPC 2: emergency-pc-requested"; or</w:t>
      </w:r>
    </w:p>
    <w:p w14:paraId="3B61BE1D" w14:textId="77777777" w:rsidR="00F67D29" w:rsidRPr="000975A9" w:rsidRDefault="00F67D29" w:rsidP="00F67D29">
      <w:pPr>
        <w:pStyle w:val="B1"/>
      </w:pPr>
      <w:r w:rsidRPr="000975A9">
        <w:t>2)</w:t>
      </w:r>
      <w:r w:rsidRPr="000975A9">
        <w:tab/>
        <w:t>if the MCVideo emergency private call state is set to "MVEPC 3: emergency-pc-granted";</w:t>
      </w:r>
    </w:p>
    <w:p w14:paraId="2FC73A53" w14:textId="77777777" w:rsidR="00F67D29" w:rsidRPr="000975A9" w:rsidRDefault="00F67D29" w:rsidP="00F67D29">
      <w:pPr>
        <w:pStyle w:val="B1"/>
      </w:pPr>
      <w:r w:rsidRPr="000975A9">
        <w:t>the MCVideo client shall perform the actions specified in subclause 6.2.8.3.5.</w:t>
      </w:r>
    </w:p>
    <w:p w14:paraId="09154930" w14:textId="77777777" w:rsidR="00F67D29" w:rsidRPr="000975A9" w:rsidRDefault="00F67D29" w:rsidP="00F67D29">
      <w:r w:rsidRPr="000975A9">
        <w:rPr>
          <w:rFonts w:eastAsia="SimSun"/>
        </w:rPr>
        <w:t xml:space="preserve">On receiving a </w:t>
      </w:r>
      <w:r w:rsidRPr="000975A9">
        <w:t xml:space="preserve">SIP INFO request where </w:t>
      </w:r>
      <w:r w:rsidRPr="000975A9">
        <w:rPr>
          <w:rFonts w:eastAsia="SimSun"/>
        </w:rPr>
        <w:t xml:space="preserve">the Request-URI contains an MCVideo session ID identifying an ongoing session, </w:t>
      </w:r>
      <w:r w:rsidRPr="000975A9">
        <w:t>the MCVideo client shall follow the actions specified in subclause 6.2.8.3.7.</w:t>
      </w:r>
    </w:p>
    <w:p w14:paraId="10A57169" w14:textId="77777777" w:rsidR="00F67D29" w:rsidRPr="000975A9" w:rsidRDefault="00F67D29" w:rsidP="00F67D29">
      <w:r w:rsidRPr="000975A9">
        <w:t>[TS24.281, clause 4.6.2]</w:t>
      </w:r>
    </w:p>
    <w:p w14:paraId="35FC7ABF" w14:textId="77777777" w:rsidR="00F67D29" w:rsidRPr="000975A9" w:rsidRDefault="00F67D29" w:rsidP="00F67D29">
      <w:r w:rsidRPr="000975A9">
        <w:t>MCVideo emergency private calls as defined by 3GPP TS 23.281 [26] are supported by the procedures in this specification. The following MCVideo emergency private call functionalities are specified in the present document:</w:t>
      </w:r>
    </w:p>
    <w:p w14:paraId="31FDD4AB" w14:textId="77777777" w:rsidR="00F67D29" w:rsidRPr="000975A9" w:rsidRDefault="00F67D29" w:rsidP="00F67D29">
      <w:pPr>
        <w:pStyle w:val="B1"/>
      </w:pPr>
      <w:r w:rsidRPr="000975A9">
        <w:t>-</w:t>
      </w:r>
      <w:r w:rsidRPr="000975A9">
        <w:tab/>
        <w:t>MCVideo emergency private call origination with optional MCVideo emergency alert initiation;</w:t>
      </w:r>
    </w:p>
    <w:p w14:paraId="71D47172" w14:textId="77777777" w:rsidR="00F67D29" w:rsidRPr="000975A9" w:rsidRDefault="00F67D29" w:rsidP="00F67D29">
      <w:pPr>
        <w:pStyle w:val="B1"/>
      </w:pPr>
      <w:r w:rsidRPr="000975A9">
        <w:t>-</w:t>
      </w:r>
      <w:r w:rsidRPr="000975A9">
        <w:tab/>
        <w:t>upgrade of an MCVideo private call to an MCVideo emergency private; and</w:t>
      </w:r>
    </w:p>
    <w:p w14:paraId="7E110DA2" w14:textId="77777777" w:rsidR="00F67D29" w:rsidRPr="000975A9" w:rsidRDefault="00F67D29" w:rsidP="00F67D29">
      <w:pPr>
        <w:pStyle w:val="B1"/>
      </w:pPr>
      <w:r w:rsidRPr="000975A9">
        <w:t>-</w:t>
      </w:r>
      <w:r w:rsidRPr="000975A9">
        <w:tab/>
        <w:t>cancellation of the MCVideo emergency private call priority.</w:t>
      </w:r>
    </w:p>
    <w:p w14:paraId="6F44FD5B" w14:textId="77777777" w:rsidR="00F67D29" w:rsidRPr="000975A9" w:rsidRDefault="00F67D29" w:rsidP="00F67D29">
      <w:r w:rsidRPr="000975A9">
        <w:t>Key aspects of MCVideo emergency private calls include:</w:t>
      </w:r>
    </w:p>
    <w:p w14:paraId="44B86F7D" w14:textId="77777777" w:rsidR="00F67D29" w:rsidRPr="000975A9" w:rsidRDefault="00F67D29" w:rsidP="00F67D29">
      <w:pPr>
        <w:pStyle w:val="B1"/>
      </w:pPr>
      <w:r w:rsidRPr="000975A9">
        <w:t>-</w:t>
      </w:r>
      <w:r w:rsidRPr="000975A9">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299E9BF" w14:textId="77777777" w:rsidR="00F67D29" w:rsidRPr="000975A9" w:rsidRDefault="00F67D29" w:rsidP="00F67D29">
      <w:pPr>
        <w:pStyle w:val="B1"/>
      </w:pPr>
      <w:r w:rsidRPr="000975A9">
        <w:t>-</w:t>
      </w:r>
      <w:r w:rsidRPr="000975A9">
        <w:tab/>
        <w:t>the initiator of the MCVideo emergency private call can override the other MCVideo user in the MCVideo emergency private call unless that user also has their MCVideo emergency state set;</w:t>
      </w:r>
    </w:p>
    <w:p w14:paraId="15A92E57" w14:textId="77777777" w:rsidR="00F67D29" w:rsidRPr="000975A9" w:rsidRDefault="00F67D29" w:rsidP="00F67D29">
      <w:pPr>
        <w:pStyle w:val="B1"/>
      </w:pPr>
      <w:r w:rsidRPr="000975A9">
        <w:t>-</w:t>
      </w:r>
      <w:r w:rsidRPr="000975A9">
        <w:tab/>
        <w:t>restoration of normal EPS bearer priority to the call according to system policy (e.g., configured time limit for the emergency priority of an MCVideo emergency private call or cancellation of the emergency condition of the private call);</w:t>
      </w:r>
    </w:p>
    <w:p w14:paraId="16636D17" w14:textId="77777777" w:rsidR="00F67D29" w:rsidRPr="000975A9" w:rsidRDefault="00F67D29" w:rsidP="00F67D29">
      <w:pPr>
        <w:pStyle w:val="B1"/>
      </w:pPr>
      <w:r w:rsidRPr="000975A9">
        <w:t>-</w:t>
      </w:r>
      <w:r w:rsidRPr="000975A9">
        <w:tab/>
        <w:t>restoration of normal transmission control priority participants when the emergency elevated priority is cancelled;</w:t>
      </w:r>
    </w:p>
    <w:p w14:paraId="7F5CC8A5" w14:textId="77777777" w:rsidR="00F67D29" w:rsidRPr="000975A9" w:rsidRDefault="00F67D29" w:rsidP="00F67D29">
      <w:pPr>
        <w:pStyle w:val="B1"/>
      </w:pPr>
      <w:r w:rsidRPr="000975A9">
        <w:t>-</w:t>
      </w:r>
      <w:r w:rsidRPr="000975A9">
        <w:tab/>
        <w:t>requires the MCVideo user to be authorised to either originate or cancel an MCVideo emergency private call;</w:t>
      </w:r>
    </w:p>
    <w:p w14:paraId="258A521C" w14:textId="77777777" w:rsidR="00F67D29" w:rsidRPr="000975A9" w:rsidRDefault="00F67D29" w:rsidP="00F67D29">
      <w:pPr>
        <w:pStyle w:val="B1"/>
      </w:pPr>
      <w:r w:rsidRPr="000975A9">
        <w:t>-</w:t>
      </w:r>
      <w:r w:rsidRPr="000975A9">
        <w:tab/>
        <w:t>requires the targeted MCVideo user to be authorised to receive an MCVideo emergency private call;</w:t>
      </w:r>
    </w:p>
    <w:p w14:paraId="467CD2DD" w14:textId="77777777" w:rsidR="00F67D29" w:rsidRPr="000975A9" w:rsidRDefault="00F67D29" w:rsidP="00F67D29">
      <w:pPr>
        <w:pStyle w:val="B1"/>
      </w:pPr>
      <w:r w:rsidRPr="000975A9">
        <w:t>-</w:t>
      </w:r>
      <w:r w:rsidRPr="000975A9">
        <w:tab/>
        <w:t>requests to originate MCVideo emergency private calls may also include an indication of an MCVideo emergency alert; and</w:t>
      </w:r>
    </w:p>
    <w:p w14:paraId="3DB24832" w14:textId="77777777" w:rsidR="00F67D29" w:rsidRPr="000975A9" w:rsidRDefault="00F67D29" w:rsidP="00F67D29">
      <w:pPr>
        <w:pStyle w:val="B1"/>
      </w:pPr>
      <w:r w:rsidRPr="000975A9">
        <w:t>-</w:t>
      </w:r>
      <w:r w:rsidRPr="000975A9">
        <w:tab/>
        <w:t>the originator of the MCVideo emergency private call can request that the call use either manual or automatic commencement mode.</w:t>
      </w:r>
    </w:p>
    <w:p w14:paraId="7B886CD1" w14:textId="77777777" w:rsidR="00F67D29" w:rsidRPr="000975A9" w:rsidRDefault="00F67D29" w:rsidP="00F67D29">
      <w:r w:rsidRPr="000975A9">
        <w:t>There are a number of states that are key in managing these aspects of MCVideo emergency private calls, which include:</w:t>
      </w:r>
    </w:p>
    <w:p w14:paraId="3BC39925" w14:textId="77777777" w:rsidR="00F67D29" w:rsidRPr="000975A9" w:rsidRDefault="00F67D29" w:rsidP="00F67D29">
      <w:pPr>
        <w:pStyle w:val="B1"/>
      </w:pPr>
      <w:r w:rsidRPr="000975A9">
        <w:t>-</w:t>
      </w:r>
      <w:r w:rsidRPr="000975A9">
        <w:tab/>
      </w:r>
      <w:r w:rsidRPr="000975A9">
        <w:rPr>
          <w:b/>
        </w:rPr>
        <w:t>MCVideo emergency state (MVES):</w:t>
      </w:r>
      <w:r w:rsidRPr="000975A9">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59D6E6CC" w14:textId="77777777" w:rsidR="00F67D29" w:rsidRPr="000975A9" w:rsidRDefault="00F67D29" w:rsidP="00F67D29">
      <w:pPr>
        <w:pStyle w:val="B1"/>
      </w:pPr>
      <w:r w:rsidRPr="000975A9">
        <w:lastRenderedPageBreak/>
        <w:t>-</w:t>
      </w:r>
      <w:r w:rsidRPr="000975A9">
        <w:tab/>
      </w:r>
      <w:r w:rsidRPr="000975A9">
        <w:rPr>
          <w:b/>
        </w:rPr>
        <w:t>MCVideo private emergency alert (MVPEA) state</w:t>
      </w:r>
      <w:r w:rsidRPr="000975A9">
        <w:t>: this is an internal state of the MCVideo client which in conjunction with the MCVideo emergency private call state aids in managing the MCVideo emergency state and related actions.</w:t>
      </w:r>
    </w:p>
    <w:p w14:paraId="24610F74" w14:textId="77777777" w:rsidR="00F67D29" w:rsidRPr="000975A9" w:rsidRDefault="00F67D29" w:rsidP="00F67D29">
      <w:pPr>
        <w:pStyle w:val="B1"/>
      </w:pPr>
      <w:r w:rsidRPr="000975A9">
        <w:t>-</w:t>
      </w:r>
      <w:r w:rsidRPr="000975A9">
        <w:tab/>
      </w:r>
      <w:r w:rsidRPr="000975A9">
        <w:rPr>
          <w:b/>
        </w:rPr>
        <w:t>MCVideo emergency private call (MVEPC) state</w:t>
      </w:r>
      <w:r w:rsidRPr="000975A9">
        <w:t>: this is an internal state managed by the MCVideo client which in conjunction with the MCVideo emergency alert state aids in managing the MCVideo emergency state and related actions.</w:t>
      </w:r>
    </w:p>
    <w:p w14:paraId="3A9AABD5" w14:textId="77777777" w:rsidR="00F67D29" w:rsidRPr="000975A9" w:rsidRDefault="00F67D29" w:rsidP="00F67D29">
      <w:pPr>
        <w:pStyle w:val="B1"/>
      </w:pPr>
      <w:r w:rsidRPr="000975A9">
        <w:t>-</w:t>
      </w:r>
      <w:r w:rsidRPr="000975A9">
        <w:tab/>
      </w:r>
      <w:r w:rsidRPr="000975A9">
        <w:rPr>
          <w:b/>
        </w:rPr>
        <w:t>In-progress emergency private call (IPEPC) state:</w:t>
      </w:r>
      <w:r w:rsidRPr="000975A9">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5ABEEA49" w14:textId="77777777" w:rsidR="00F67D29" w:rsidRPr="000975A9" w:rsidRDefault="00F67D29" w:rsidP="00F67D29">
      <w:pPr>
        <w:pStyle w:val="B1"/>
      </w:pPr>
      <w:r w:rsidRPr="000975A9">
        <w:t>-</w:t>
      </w:r>
      <w:r w:rsidRPr="000975A9">
        <w:tab/>
      </w:r>
      <w:r w:rsidRPr="000975A9">
        <w:rPr>
          <w:b/>
        </w:rPr>
        <w:t xml:space="preserve">MCVideo emergency private priority (MVEPP) state: </w:t>
      </w:r>
      <w:r w:rsidRPr="000975A9">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92EDF8A" w14:textId="77777777" w:rsidR="00F67D29" w:rsidRPr="000975A9" w:rsidRDefault="00F67D29" w:rsidP="00F67D29">
      <w:pPr>
        <w:pStyle w:val="NO"/>
      </w:pPr>
      <w:r w:rsidRPr="000975A9">
        <w:t>NOTE:</w:t>
      </w:r>
      <w:r w:rsidRPr="000975A9">
        <w:tab/>
        <w:t>The above states and their transitions are described in Annex G.</w:t>
      </w:r>
    </w:p>
    <w:p w14:paraId="464295FC" w14:textId="77777777" w:rsidR="00F67D29" w:rsidRPr="000975A9" w:rsidRDefault="00F67D29" w:rsidP="00F67D29">
      <w:pPr>
        <w:pStyle w:val="H6"/>
      </w:pPr>
      <w:bookmarkStart w:id="732" w:name="_Toc52787571"/>
      <w:bookmarkStart w:id="733" w:name="_Toc52787753"/>
      <w:bookmarkStart w:id="734" w:name="_Toc75906975"/>
      <w:bookmarkStart w:id="735" w:name="_Toc75907312"/>
      <w:r w:rsidRPr="000975A9">
        <w:t>6.2.5.3</w:t>
      </w:r>
      <w:r w:rsidRPr="000975A9">
        <w:tab/>
        <w:t>Test description</w:t>
      </w:r>
      <w:bookmarkEnd w:id="732"/>
      <w:bookmarkEnd w:id="733"/>
      <w:bookmarkEnd w:id="734"/>
      <w:bookmarkEnd w:id="735"/>
    </w:p>
    <w:p w14:paraId="0380D11F" w14:textId="77777777" w:rsidR="00F67D29" w:rsidRPr="000975A9" w:rsidRDefault="00F67D29" w:rsidP="00F67D29">
      <w:pPr>
        <w:pStyle w:val="H6"/>
      </w:pPr>
      <w:bookmarkStart w:id="736" w:name="_Toc52787572"/>
      <w:bookmarkStart w:id="737" w:name="_Toc52787754"/>
      <w:bookmarkStart w:id="738" w:name="_Toc75906976"/>
      <w:bookmarkStart w:id="739" w:name="_Toc75907313"/>
      <w:r w:rsidRPr="000975A9">
        <w:t>6.2.5.3.1</w:t>
      </w:r>
      <w:r w:rsidRPr="000975A9">
        <w:tab/>
        <w:t>Pre-test conditions</w:t>
      </w:r>
      <w:bookmarkEnd w:id="736"/>
      <w:bookmarkEnd w:id="737"/>
      <w:bookmarkEnd w:id="738"/>
      <w:bookmarkEnd w:id="739"/>
    </w:p>
    <w:p w14:paraId="7FE34D4D" w14:textId="77777777" w:rsidR="00F67D29" w:rsidRPr="000975A9" w:rsidRDefault="00F67D29" w:rsidP="00F67D29">
      <w:pPr>
        <w:pStyle w:val="H6"/>
      </w:pPr>
      <w:r w:rsidRPr="000975A9">
        <w:t>System Simulator:</w:t>
      </w:r>
    </w:p>
    <w:p w14:paraId="4E198845" w14:textId="77777777" w:rsidR="00F67D29" w:rsidRPr="000975A9" w:rsidRDefault="00F67D29" w:rsidP="00F67D29">
      <w:pPr>
        <w:pStyle w:val="B1"/>
      </w:pPr>
      <w:r w:rsidRPr="000975A9">
        <w:t>-</w:t>
      </w:r>
      <w:r w:rsidRPr="000975A9">
        <w:tab/>
        <w:t>SS (MCVideo server)</w:t>
      </w:r>
    </w:p>
    <w:p w14:paraId="448D9E4D" w14:textId="77777777" w:rsidR="00F67D29" w:rsidRPr="000975A9" w:rsidRDefault="00F67D29" w:rsidP="00F67D29">
      <w:pPr>
        <w:pStyle w:val="B1"/>
      </w:pPr>
      <w:r w:rsidRPr="000975A9">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MCPTT configuration document).</w:t>
      </w:r>
    </w:p>
    <w:p w14:paraId="07FEC4A5" w14:textId="77777777" w:rsidR="00F67D29" w:rsidRPr="000975A9" w:rsidRDefault="00F67D29" w:rsidP="00F67D29">
      <w:pPr>
        <w:pStyle w:val="H6"/>
      </w:pPr>
      <w:r w:rsidRPr="000975A9">
        <w:t>IUT:</w:t>
      </w:r>
    </w:p>
    <w:p w14:paraId="53CAAB28" w14:textId="77777777" w:rsidR="00F67D29" w:rsidRPr="000975A9" w:rsidRDefault="00F67D29" w:rsidP="00F67D29">
      <w:pPr>
        <w:pStyle w:val="B1"/>
      </w:pPr>
      <w:r w:rsidRPr="000975A9">
        <w:t>-</w:t>
      </w:r>
      <w:r w:rsidRPr="000975A9">
        <w:tab/>
        <w:t>UE (MCVideo client)</w:t>
      </w:r>
    </w:p>
    <w:p w14:paraId="211506BC" w14:textId="77777777" w:rsidR="00F67D29" w:rsidRPr="000975A9" w:rsidRDefault="00F67D29" w:rsidP="00F67D29">
      <w:pPr>
        <w:pStyle w:val="B1"/>
      </w:pPr>
      <w:r w:rsidRPr="000975A9">
        <w:t>-</w:t>
      </w:r>
      <w:r w:rsidRPr="000975A9">
        <w:tab/>
        <w:t>The test USIM set as defined in TS 36.579-1 [2], subclause 5.5.10 is inserted.</w:t>
      </w:r>
    </w:p>
    <w:p w14:paraId="3EB00EAC" w14:textId="77777777" w:rsidR="00F67D29" w:rsidRPr="000975A9" w:rsidRDefault="00F67D29" w:rsidP="00F67D29">
      <w:pPr>
        <w:pStyle w:val="H6"/>
      </w:pPr>
      <w:r w:rsidRPr="000975A9">
        <w:t>Preamble:</w:t>
      </w:r>
    </w:p>
    <w:p w14:paraId="032FB50E"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58418206" w14:textId="38A5FB73" w:rsidR="00F67D29" w:rsidRPr="000975A9" w:rsidRDefault="00F67D29" w:rsidP="00F67D29">
      <w:pPr>
        <w:pStyle w:val="B1"/>
      </w:pPr>
      <w:r w:rsidRPr="000975A9">
        <w:t>-</w:t>
      </w:r>
      <w:r w:rsidRPr="000975A9">
        <w:tab/>
        <w:t>The MCVideo User performs the Generic Test Procedure for MCVideo Authorization/Configuration and Key Generation as specified in TS 36.579-1 [2], subclause 5.3.2.</w:t>
      </w:r>
    </w:p>
    <w:p w14:paraId="6425F2E7" w14:textId="77777777" w:rsidR="00F67D29" w:rsidRPr="000975A9" w:rsidRDefault="00F67D29" w:rsidP="00F67D29">
      <w:pPr>
        <w:pStyle w:val="B1"/>
      </w:pPr>
      <w:r w:rsidRPr="000975A9">
        <w:t>-</w:t>
      </w:r>
      <w:r w:rsidRPr="000975A9">
        <w:tab/>
        <w:t>UE States at the end of the preamble</w:t>
      </w:r>
    </w:p>
    <w:p w14:paraId="1EE466C8" w14:textId="77777777" w:rsidR="00F67D29" w:rsidRPr="000975A9" w:rsidRDefault="00F67D29" w:rsidP="00F67D29">
      <w:pPr>
        <w:pStyle w:val="B2"/>
      </w:pPr>
      <w:r w:rsidRPr="000975A9">
        <w:t>-</w:t>
      </w:r>
      <w:r w:rsidRPr="000975A9">
        <w:tab/>
        <w:t>The UE is in E-UTRA Registered, Idle Mode state.</w:t>
      </w:r>
    </w:p>
    <w:p w14:paraId="3B47B87C" w14:textId="77777777" w:rsidR="00F67D29" w:rsidRPr="000975A9" w:rsidRDefault="00F67D29" w:rsidP="00F67D29">
      <w:pPr>
        <w:pStyle w:val="B2"/>
      </w:pPr>
      <w:r w:rsidRPr="000975A9">
        <w:t>-</w:t>
      </w:r>
      <w:r w:rsidRPr="000975A9">
        <w:tab/>
        <w:t>The MCVideo Client Application has been activated and User has registered-in as the MCVideo User with the Server as active user at the Client.</w:t>
      </w:r>
    </w:p>
    <w:p w14:paraId="497D3EDE" w14:textId="77777777" w:rsidR="00F67D29" w:rsidRPr="000975A9" w:rsidRDefault="00F67D29" w:rsidP="00F67D29">
      <w:pPr>
        <w:pStyle w:val="H6"/>
      </w:pPr>
      <w:bookmarkStart w:id="740" w:name="_Toc52787573"/>
      <w:bookmarkStart w:id="741" w:name="_Toc52787755"/>
      <w:bookmarkStart w:id="742" w:name="_Toc75906977"/>
      <w:bookmarkStart w:id="743" w:name="_Toc75907314"/>
      <w:r w:rsidRPr="000975A9">
        <w:lastRenderedPageBreak/>
        <w:t>6.2.5.3.2</w:t>
      </w:r>
      <w:r w:rsidRPr="000975A9">
        <w:tab/>
        <w:t>Test procedure sequence</w:t>
      </w:r>
      <w:bookmarkEnd w:id="740"/>
      <w:bookmarkEnd w:id="741"/>
      <w:bookmarkEnd w:id="742"/>
      <w:bookmarkEnd w:id="743"/>
    </w:p>
    <w:p w14:paraId="64E1B1F9" w14:textId="77777777" w:rsidR="00F67D29" w:rsidRPr="000975A9" w:rsidRDefault="00F67D29" w:rsidP="00F67D29">
      <w:pPr>
        <w:pStyle w:val="TH"/>
      </w:pPr>
      <w:r w:rsidRPr="000975A9">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F67D29" w:rsidRPr="000975A9" w14:paraId="7709C467" w14:textId="77777777" w:rsidTr="00E64CC8">
        <w:tc>
          <w:tcPr>
            <w:tcW w:w="534" w:type="dxa"/>
            <w:tcBorders>
              <w:top w:val="single" w:sz="4" w:space="0" w:color="auto"/>
              <w:left w:val="single" w:sz="4" w:space="0" w:color="auto"/>
              <w:bottom w:val="nil"/>
              <w:right w:val="single" w:sz="4" w:space="0" w:color="auto"/>
            </w:tcBorders>
            <w:hideMark/>
          </w:tcPr>
          <w:p w14:paraId="417589CE" w14:textId="77777777" w:rsidR="00F67D29" w:rsidRPr="000975A9" w:rsidRDefault="00F67D29" w:rsidP="00E64CC8">
            <w:pPr>
              <w:pStyle w:val="TAH"/>
              <w:keepNext w:val="0"/>
              <w:keepLines w:val="0"/>
              <w:widowControl w:val="0"/>
            </w:pPr>
            <w:r w:rsidRPr="000975A9">
              <w:t>St</w:t>
            </w:r>
          </w:p>
        </w:tc>
        <w:tc>
          <w:tcPr>
            <w:tcW w:w="4051" w:type="dxa"/>
            <w:tcBorders>
              <w:top w:val="single" w:sz="4" w:space="0" w:color="auto"/>
              <w:left w:val="single" w:sz="4" w:space="0" w:color="auto"/>
              <w:bottom w:val="nil"/>
              <w:right w:val="single" w:sz="4" w:space="0" w:color="auto"/>
            </w:tcBorders>
            <w:hideMark/>
          </w:tcPr>
          <w:p w14:paraId="55347056" w14:textId="77777777" w:rsidR="00F67D29" w:rsidRPr="000975A9" w:rsidRDefault="00F67D29" w:rsidP="00E64CC8">
            <w:pPr>
              <w:pStyle w:val="TAH"/>
              <w:keepNext w:val="0"/>
              <w:keepLines w:val="0"/>
              <w:widowControl w:val="0"/>
            </w:pPr>
            <w:r w:rsidRPr="000975A9">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57C67E8A" w14:textId="77777777" w:rsidR="00F67D29" w:rsidRPr="000975A9" w:rsidRDefault="00F67D29" w:rsidP="00E64CC8">
            <w:pPr>
              <w:pStyle w:val="TAH"/>
              <w:keepNext w:val="0"/>
              <w:keepLines w:val="0"/>
              <w:widowControl w:val="0"/>
            </w:pPr>
            <w:r w:rsidRPr="000975A9">
              <w:t>Message Sequence</w:t>
            </w:r>
          </w:p>
        </w:tc>
        <w:tc>
          <w:tcPr>
            <w:tcW w:w="565" w:type="dxa"/>
            <w:tcBorders>
              <w:top w:val="single" w:sz="4" w:space="0" w:color="auto"/>
              <w:left w:val="single" w:sz="4" w:space="0" w:color="auto"/>
              <w:bottom w:val="nil"/>
              <w:right w:val="single" w:sz="4" w:space="0" w:color="auto"/>
            </w:tcBorders>
            <w:hideMark/>
          </w:tcPr>
          <w:p w14:paraId="74F1522A" w14:textId="77777777" w:rsidR="00F67D29" w:rsidRPr="000975A9" w:rsidRDefault="00F67D29" w:rsidP="00E64CC8">
            <w:pPr>
              <w:pStyle w:val="TAH"/>
              <w:keepNext w:val="0"/>
              <w:keepLines w:val="0"/>
              <w:widowControl w:val="0"/>
            </w:pPr>
            <w:r w:rsidRPr="000975A9">
              <w:t>TP</w:t>
            </w:r>
          </w:p>
        </w:tc>
        <w:tc>
          <w:tcPr>
            <w:tcW w:w="850" w:type="dxa"/>
            <w:tcBorders>
              <w:top w:val="single" w:sz="4" w:space="0" w:color="auto"/>
              <w:left w:val="single" w:sz="4" w:space="0" w:color="auto"/>
              <w:bottom w:val="nil"/>
              <w:right w:val="single" w:sz="4" w:space="0" w:color="auto"/>
            </w:tcBorders>
            <w:hideMark/>
          </w:tcPr>
          <w:p w14:paraId="68EA13E2" w14:textId="77777777" w:rsidR="00F67D29" w:rsidRPr="000975A9" w:rsidRDefault="00F67D29" w:rsidP="00E64CC8">
            <w:pPr>
              <w:pStyle w:val="TAH"/>
              <w:keepNext w:val="0"/>
              <w:keepLines w:val="0"/>
              <w:widowControl w:val="0"/>
            </w:pPr>
            <w:r w:rsidRPr="000975A9">
              <w:t>Verdict</w:t>
            </w:r>
          </w:p>
        </w:tc>
      </w:tr>
      <w:tr w:rsidR="00F67D29" w:rsidRPr="000975A9" w14:paraId="40FA234D" w14:textId="77777777" w:rsidTr="00E64CC8">
        <w:tc>
          <w:tcPr>
            <w:tcW w:w="534" w:type="dxa"/>
            <w:tcBorders>
              <w:top w:val="nil"/>
              <w:left w:val="single" w:sz="4" w:space="0" w:color="auto"/>
              <w:bottom w:val="single" w:sz="4" w:space="0" w:color="auto"/>
              <w:right w:val="single" w:sz="4" w:space="0" w:color="auto"/>
            </w:tcBorders>
          </w:tcPr>
          <w:p w14:paraId="4CC0948F" w14:textId="77777777" w:rsidR="00F67D29" w:rsidRPr="000975A9" w:rsidRDefault="00F67D29" w:rsidP="00E64CC8">
            <w:pPr>
              <w:pStyle w:val="TAH"/>
              <w:keepNext w:val="0"/>
              <w:keepLines w:val="0"/>
              <w:widowControl w:val="0"/>
            </w:pPr>
          </w:p>
        </w:tc>
        <w:tc>
          <w:tcPr>
            <w:tcW w:w="4051" w:type="dxa"/>
            <w:tcBorders>
              <w:top w:val="nil"/>
              <w:left w:val="single" w:sz="4" w:space="0" w:color="auto"/>
              <w:bottom w:val="single" w:sz="4" w:space="0" w:color="auto"/>
              <w:right w:val="single" w:sz="4" w:space="0" w:color="auto"/>
            </w:tcBorders>
          </w:tcPr>
          <w:p w14:paraId="13101695" w14:textId="77777777" w:rsidR="00F67D29" w:rsidRPr="000975A9" w:rsidRDefault="00F67D29" w:rsidP="00E64CC8">
            <w:pPr>
              <w:pStyle w:val="TAH"/>
              <w:keepNext w:val="0"/>
              <w:keepLines w:val="0"/>
              <w:widowControl w:val="0"/>
            </w:pPr>
          </w:p>
        </w:tc>
        <w:tc>
          <w:tcPr>
            <w:tcW w:w="630" w:type="dxa"/>
            <w:tcBorders>
              <w:top w:val="single" w:sz="4" w:space="0" w:color="auto"/>
              <w:left w:val="single" w:sz="4" w:space="0" w:color="auto"/>
              <w:bottom w:val="single" w:sz="4" w:space="0" w:color="auto"/>
              <w:right w:val="single" w:sz="4" w:space="0" w:color="auto"/>
            </w:tcBorders>
            <w:hideMark/>
          </w:tcPr>
          <w:p w14:paraId="6B3F036E" w14:textId="77777777" w:rsidR="00F67D29" w:rsidRPr="000975A9" w:rsidRDefault="00F67D29" w:rsidP="00E64CC8">
            <w:pPr>
              <w:pStyle w:val="TAH"/>
              <w:keepNext w:val="0"/>
              <w:keepLines w:val="0"/>
              <w:widowControl w:val="0"/>
            </w:pPr>
            <w:r w:rsidRPr="000975A9">
              <w:t>U - S</w:t>
            </w:r>
          </w:p>
        </w:tc>
        <w:tc>
          <w:tcPr>
            <w:tcW w:w="2973" w:type="dxa"/>
            <w:tcBorders>
              <w:top w:val="single" w:sz="4" w:space="0" w:color="auto"/>
              <w:left w:val="single" w:sz="4" w:space="0" w:color="auto"/>
              <w:bottom w:val="single" w:sz="4" w:space="0" w:color="auto"/>
              <w:right w:val="single" w:sz="4" w:space="0" w:color="auto"/>
            </w:tcBorders>
            <w:hideMark/>
          </w:tcPr>
          <w:p w14:paraId="6B7380BB" w14:textId="77777777" w:rsidR="00F67D29" w:rsidRPr="000975A9" w:rsidRDefault="00F67D29" w:rsidP="00E64CC8">
            <w:pPr>
              <w:pStyle w:val="TAH"/>
              <w:keepNext w:val="0"/>
              <w:keepLines w:val="0"/>
              <w:widowControl w:val="0"/>
            </w:pPr>
            <w:r w:rsidRPr="000975A9">
              <w:t>Message</w:t>
            </w:r>
          </w:p>
        </w:tc>
        <w:tc>
          <w:tcPr>
            <w:tcW w:w="565" w:type="dxa"/>
            <w:tcBorders>
              <w:top w:val="nil"/>
              <w:left w:val="single" w:sz="4" w:space="0" w:color="auto"/>
              <w:bottom w:val="single" w:sz="4" w:space="0" w:color="auto"/>
              <w:right w:val="single" w:sz="4" w:space="0" w:color="auto"/>
            </w:tcBorders>
          </w:tcPr>
          <w:p w14:paraId="491E63D2" w14:textId="77777777" w:rsidR="00F67D29" w:rsidRPr="000975A9" w:rsidRDefault="00F67D29" w:rsidP="00E64CC8">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DE839B2" w14:textId="77777777" w:rsidR="00F67D29" w:rsidRPr="000975A9" w:rsidRDefault="00F67D29" w:rsidP="00E64CC8">
            <w:pPr>
              <w:pStyle w:val="TAH"/>
              <w:keepNext w:val="0"/>
              <w:keepLines w:val="0"/>
              <w:widowControl w:val="0"/>
            </w:pPr>
          </w:p>
        </w:tc>
      </w:tr>
      <w:tr w:rsidR="00F67D29" w:rsidRPr="000975A9" w14:paraId="2599FD1C"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7291F4E" w14:textId="77777777" w:rsidR="00F67D29" w:rsidRPr="000975A9" w:rsidRDefault="00F67D29" w:rsidP="00E64CC8">
            <w:pPr>
              <w:pStyle w:val="TAC"/>
              <w:keepNext w:val="0"/>
              <w:keepLines w:val="0"/>
              <w:widowControl w:val="0"/>
            </w:pPr>
            <w:r w:rsidRPr="000975A9">
              <w:t>1</w:t>
            </w:r>
          </w:p>
        </w:tc>
        <w:tc>
          <w:tcPr>
            <w:tcW w:w="4051" w:type="dxa"/>
            <w:tcBorders>
              <w:top w:val="single" w:sz="4" w:space="0" w:color="auto"/>
              <w:left w:val="single" w:sz="4" w:space="0" w:color="auto"/>
              <w:bottom w:val="single" w:sz="4" w:space="0" w:color="auto"/>
              <w:right w:val="single" w:sz="4" w:space="0" w:color="auto"/>
            </w:tcBorders>
            <w:hideMark/>
          </w:tcPr>
          <w:p w14:paraId="5FA2E779" w14:textId="77777777" w:rsidR="00F67D29" w:rsidRPr="000975A9" w:rsidRDefault="00F67D29" w:rsidP="00E64CC8">
            <w:pPr>
              <w:pStyle w:val="TAL"/>
              <w:keepNext w:val="0"/>
              <w:keepLines w:val="0"/>
              <w:widowControl w:val="0"/>
            </w:pPr>
            <w:r w:rsidRPr="000975A9">
              <w:t>Make the UE (MCVideo client) request the establishment of a private emergency call to user B with force of automatic commencement mode and without Transmission Control.</w:t>
            </w:r>
          </w:p>
          <w:p w14:paraId="46400DD4" w14:textId="77777777" w:rsidR="00F67D29" w:rsidRPr="000975A9" w:rsidRDefault="00F67D29" w:rsidP="00E64CC8">
            <w:pPr>
              <w:pStyle w:val="TAL"/>
              <w:keepNext w:val="0"/>
              <w:keepLines w:val="0"/>
              <w:widowControl w:val="0"/>
            </w:pPr>
            <w:r w:rsidRPr="000975A9">
              <w:t>(NOTE 1)</w:t>
            </w:r>
          </w:p>
        </w:tc>
        <w:tc>
          <w:tcPr>
            <w:tcW w:w="630" w:type="dxa"/>
            <w:tcBorders>
              <w:top w:val="single" w:sz="4" w:space="0" w:color="auto"/>
              <w:left w:val="single" w:sz="4" w:space="0" w:color="auto"/>
              <w:bottom w:val="single" w:sz="4" w:space="0" w:color="auto"/>
              <w:right w:val="single" w:sz="4" w:space="0" w:color="auto"/>
            </w:tcBorders>
            <w:hideMark/>
          </w:tcPr>
          <w:p w14:paraId="225F5CA7" w14:textId="77777777" w:rsidR="00F67D29" w:rsidRPr="000975A9" w:rsidRDefault="00F67D29" w:rsidP="00E64CC8">
            <w:pPr>
              <w:pStyle w:val="TAC"/>
              <w:keepNext w:val="0"/>
              <w:keepLines w:val="0"/>
              <w:widowControl w:val="0"/>
            </w:pPr>
            <w:r w:rsidRPr="000975A9">
              <w:t>-</w:t>
            </w:r>
          </w:p>
        </w:tc>
        <w:tc>
          <w:tcPr>
            <w:tcW w:w="2973" w:type="dxa"/>
            <w:tcBorders>
              <w:top w:val="single" w:sz="4" w:space="0" w:color="auto"/>
              <w:left w:val="single" w:sz="4" w:space="0" w:color="auto"/>
              <w:bottom w:val="single" w:sz="4" w:space="0" w:color="auto"/>
              <w:right w:val="single" w:sz="4" w:space="0" w:color="auto"/>
            </w:tcBorders>
            <w:hideMark/>
          </w:tcPr>
          <w:p w14:paraId="3F7235F4"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B8CAFD4"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F4217DA" w14:textId="77777777" w:rsidR="00F67D29" w:rsidRPr="000975A9" w:rsidRDefault="00F67D29" w:rsidP="00E64CC8">
            <w:pPr>
              <w:pStyle w:val="TAC"/>
              <w:keepNext w:val="0"/>
              <w:keepLines w:val="0"/>
              <w:widowControl w:val="0"/>
            </w:pPr>
            <w:r w:rsidRPr="000975A9">
              <w:t>-</w:t>
            </w:r>
          </w:p>
        </w:tc>
      </w:tr>
      <w:tr w:rsidR="00F67D29" w:rsidRPr="000975A9" w14:paraId="23557BBE"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F8FD8D7" w14:textId="77777777" w:rsidR="00F67D29" w:rsidRPr="000975A9" w:rsidRDefault="00F67D29" w:rsidP="00E64CC8">
            <w:pPr>
              <w:pStyle w:val="TAC"/>
              <w:keepNext w:val="0"/>
              <w:keepLines w:val="0"/>
              <w:widowControl w:val="0"/>
            </w:pPr>
            <w:r w:rsidRPr="000975A9">
              <w:t>2</w:t>
            </w:r>
          </w:p>
        </w:tc>
        <w:tc>
          <w:tcPr>
            <w:tcW w:w="4051" w:type="dxa"/>
            <w:tcBorders>
              <w:top w:val="single" w:sz="4" w:space="0" w:color="auto"/>
              <w:left w:val="single" w:sz="4" w:space="0" w:color="auto"/>
              <w:bottom w:val="single" w:sz="4" w:space="0" w:color="auto"/>
              <w:right w:val="single" w:sz="4" w:space="0" w:color="auto"/>
            </w:tcBorders>
            <w:hideMark/>
          </w:tcPr>
          <w:p w14:paraId="6C7E7663" w14:textId="55A3CE57"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correctly perform test procedure '</w:t>
            </w:r>
            <w:r w:rsidRPr="000975A9">
              <w:t>MCVideo CO session establishment/modification without provisional responses other than 100 Trying'</w:t>
            </w:r>
            <w:r w:rsidRPr="000975A9">
              <w:rPr>
                <w:rFonts w:eastAsia="Calibri"/>
              </w:rPr>
              <w:t xml:space="preserve"> as described in TS 36.579-1 [2] Table 5.3B.1.3-1</w:t>
            </w:r>
            <w:r w:rsidRPr="000975A9">
              <w:t xml:space="preserve"> to establish an MCVideo private call, automatic commencement mode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A909C57" w14:textId="77777777" w:rsidR="00F67D29" w:rsidRPr="000975A9" w:rsidRDefault="00F67D29" w:rsidP="00E64CC8">
            <w:pPr>
              <w:pStyle w:val="TAC"/>
              <w:keepNext w:val="0"/>
              <w:keepLines w:val="0"/>
              <w:widowControl w:val="0"/>
            </w:pPr>
            <w:r w:rsidRPr="000975A9">
              <w:t>-</w:t>
            </w:r>
          </w:p>
        </w:tc>
        <w:tc>
          <w:tcPr>
            <w:tcW w:w="2973" w:type="dxa"/>
            <w:tcBorders>
              <w:top w:val="single" w:sz="4" w:space="0" w:color="auto"/>
              <w:left w:val="single" w:sz="4" w:space="0" w:color="auto"/>
              <w:bottom w:val="single" w:sz="4" w:space="0" w:color="auto"/>
              <w:right w:val="single" w:sz="4" w:space="0" w:color="auto"/>
            </w:tcBorders>
            <w:hideMark/>
          </w:tcPr>
          <w:p w14:paraId="28CA907F"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E161846"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30AE21DA" w14:textId="77777777" w:rsidR="00F67D29" w:rsidRPr="000975A9" w:rsidRDefault="00F67D29" w:rsidP="00E64CC8">
            <w:pPr>
              <w:pStyle w:val="TAC"/>
              <w:keepNext w:val="0"/>
              <w:keepLines w:val="0"/>
              <w:widowControl w:val="0"/>
            </w:pPr>
            <w:r w:rsidRPr="000975A9">
              <w:t>P</w:t>
            </w:r>
          </w:p>
        </w:tc>
      </w:tr>
      <w:tr w:rsidR="00F67D29" w:rsidRPr="000975A9" w14:paraId="776FE19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178EFCF" w14:textId="77777777" w:rsidR="00F67D29" w:rsidRPr="000975A9" w:rsidRDefault="00F67D29" w:rsidP="00E64CC8">
            <w:pPr>
              <w:pStyle w:val="TAC"/>
              <w:keepNext w:val="0"/>
              <w:keepLines w:val="0"/>
              <w:widowControl w:val="0"/>
            </w:pPr>
            <w:r w:rsidRPr="000975A9">
              <w:t>3-5</w:t>
            </w:r>
          </w:p>
        </w:tc>
        <w:tc>
          <w:tcPr>
            <w:tcW w:w="4051" w:type="dxa"/>
            <w:tcBorders>
              <w:top w:val="single" w:sz="4" w:space="0" w:color="auto"/>
              <w:left w:val="single" w:sz="4" w:space="0" w:color="auto"/>
              <w:bottom w:val="single" w:sz="4" w:space="0" w:color="auto"/>
              <w:right w:val="single" w:sz="4" w:space="0" w:color="auto"/>
            </w:tcBorders>
            <w:hideMark/>
          </w:tcPr>
          <w:p w14:paraId="37948C20" w14:textId="77777777" w:rsidR="00F67D29" w:rsidRPr="000975A9" w:rsidRDefault="00F67D29" w:rsidP="00E64CC8">
            <w:pPr>
              <w:pStyle w:val="TAL"/>
              <w:keepNext w:val="0"/>
              <w:keepLines w:val="0"/>
              <w:widowControl w:val="0"/>
            </w:pPr>
            <w:r w:rsidRPr="000975A9">
              <w:t>Void</w:t>
            </w:r>
          </w:p>
        </w:tc>
        <w:tc>
          <w:tcPr>
            <w:tcW w:w="630" w:type="dxa"/>
            <w:tcBorders>
              <w:top w:val="single" w:sz="4" w:space="0" w:color="auto"/>
              <w:left w:val="single" w:sz="4" w:space="0" w:color="auto"/>
              <w:bottom w:val="single" w:sz="4" w:space="0" w:color="auto"/>
              <w:right w:val="single" w:sz="4" w:space="0" w:color="auto"/>
            </w:tcBorders>
            <w:hideMark/>
          </w:tcPr>
          <w:p w14:paraId="58D07CBE" w14:textId="77777777" w:rsidR="00F67D29" w:rsidRPr="000975A9" w:rsidRDefault="00F67D29" w:rsidP="00E64CC8">
            <w:pPr>
              <w:pStyle w:val="TAC"/>
              <w:keepNext w:val="0"/>
              <w:keepLines w:val="0"/>
              <w:widowControl w:val="0"/>
            </w:pPr>
            <w:r w:rsidRPr="000975A9">
              <w:t>-</w:t>
            </w:r>
          </w:p>
        </w:tc>
        <w:tc>
          <w:tcPr>
            <w:tcW w:w="2973" w:type="dxa"/>
            <w:tcBorders>
              <w:top w:val="single" w:sz="4" w:space="0" w:color="auto"/>
              <w:left w:val="single" w:sz="4" w:space="0" w:color="auto"/>
              <w:bottom w:val="single" w:sz="4" w:space="0" w:color="auto"/>
              <w:right w:val="single" w:sz="4" w:space="0" w:color="auto"/>
            </w:tcBorders>
            <w:hideMark/>
          </w:tcPr>
          <w:p w14:paraId="514E6C0D"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893FF32"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0B1FE26" w14:textId="77777777" w:rsidR="00F67D29" w:rsidRPr="000975A9" w:rsidRDefault="00F67D29" w:rsidP="00E64CC8">
            <w:pPr>
              <w:pStyle w:val="TAC"/>
              <w:keepNext w:val="0"/>
              <w:keepLines w:val="0"/>
              <w:widowControl w:val="0"/>
            </w:pPr>
            <w:r w:rsidRPr="000975A9">
              <w:t>-</w:t>
            </w:r>
          </w:p>
        </w:tc>
      </w:tr>
      <w:tr w:rsidR="00F67D29" w:rsidRPr="000975A9" w14:paraId="7FF9786D"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A2EBD12" w14:textId="77777777" w:rsidR="00F67D29" w:rsidRPr="000975A9" w:rsidRDefault="00F67D29" w:rsidP="00E64CC8">
            <w:pPr>
              <w:pStyle w:val="TAC"/>
              <w:keepNext w:val="0"/>
              <w:keepLines w:val="0"/>
              <w:widowControl w:val="0"/>
            </w:pPr>
            <w:r w:rsidRPr="000975A9">
              <w:t>6</w:t>
            </w:r>
          </w:p>
        </w:tc>
        <w:tc>
          <w:tcPr>
            <w:tcW w:w="4051" w:type="dxa"/>
            <w:tcBorders>
              <w:top w:val="single" w:sz="4" w:space="0" w:color="auto"/>
              <w:left w:val="single" w:sz="4" w:space="0" w:color="auto"/>
              <w:bottom w:val="single" w:sz="4" w:space="0" w:color="auto"/>
              <w:right w:val="single" w:sz="4" w:space="0" w:color="auto"/>
            </w:tcBorders>
            <w:hideMark/>
          </w:tcPr>
          <w:p w14:paraId="0E181337" w14:textId="77777777" w:rsidR="00F67D29" w:rsidRPr="000975A9" w:rsidRDefault="00F67D29" w:rsidP="00E64CC8">
            <w:pPr>
              <w:pStyle w:val="TAL"/>
              <w:keepNext w:val="0"/>
              <w:keepLines w:val="0"/>
              <w:widowControl w:val="0"/>
            </w:pPr>
            <w:r w:rsidRPr="000975A9">
              <w:t>Check: Does the UE (MCVideo client) notify the user that the call has been established?</w:t>
            </w:r>
          </w:p>
          <w:p w14:paraId="113174E5" w14:textId="77777777" w:rsidR="00F67D29" w:rsidRPr="000975A9" w:rsidRDefault="00F67D29" w:rsidP="00E64CC8">
            <w:pPr>
              <w:pStyle w:val="TAL"/>
              <w:keepNext w:val="0"/>
              <w:keepLines w:val="0"/>
              <w:widowControl w:val="0"/>
            </w:pPr>
            <w:r w:rsidRPr="000975A9">
              <w:t>(NOTE 1)</w:t>
            </w:r>
          </w:p>
        </w:tc>
        <w:tc>
          <w:tcPr>
            <w:tcW w:w="630" w:type="dxa"/>
            <w:tcBorders>
              <w:top w:val="single" w:sz="4" w:space="0" w:color="auto"/>
              <w:left w:val="single" w:sz="4" w:space="0" w:color="auto"/>
              <w:bottom w:val="single" w:sz="4" w:space="0" w:color="auto"/>
              <w:right w:val="single" w:sz="4" w:space="0" w:color="auto"/>
            </w:tcBorders>
            <w:hideMark/>
          </w:tcPr>
          <w:p w14:paraId="315E3209" w14:textId="77777777" w:rsidR="00F67D29" w:rsidRPr="000975A9" w:rsidRDefault="00F67D29" w:rsidP="00E64CC8">
            <w:pPr>
              <w:pStyle w:val="TAC"/>
              <w:keepNext w:val="0"/>
              <w:keepLines w:val="0"/>
              <w:widowControl w:val="0"/>
            </w:pPr>
            <w:r w:rsidRPr="000975A9">
              <w:t>-</w:t>
            </w:r>
          </w:p>
        </w:tc>
        <w:tc>
          <w:tcPr>
            <w:tcW w:w="2973" w:type="dxa"/>
            <w:tcBorders>
              <w:top w:val="single" w:sz="4" w:space="0" w:color="auto"/>
              <w:left w:val="single" w:sz="4" w:space="0" w:color="auto"/>
              <w:bottom w:val="single" w:sz="4" w:space="0" w:color="auto"/>
              <w:right w:val="single" w:sz="4" w:space="0" w:color="auto"/>
            </w:tcBorders>
            <w:hideMark/>
          </w:tcPr>
          <w:p w14:paraId="05B249A2"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3BF6E78"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01FDC84A" w14:textId="77777777" w:rsidR="00F67D29" w:rsidRPr="000975A9" w:rsidRDefault="00F67D29" w:rsidP="00E64CC8">
            <w:pPr>
              <w:pStyle w:val="TAC"/>
              <w:keepNext w:val="0"/>
              <w:keepLines w:val="0"/>
              <w:widowControl w:val="0"/>
            </w:pPr>
            <w:r w:rsidRPr="000975A9">
              <w:t>P</w:t>
            </w:r>
          </w:p>
        </w:tc>
      </w:tr>
      <w:tr w:rsidR="00F67D29" w:rsidRPr="000975A9" w14:paraId="3C672743"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08DDA9F" w14:textId="77777777" w:rsidR="00F67D29" w:rsidRPr="000975A9" w:rsidRDefault="00F67D29" w:rsidP="00E64CC8">
            <w:pPr>
              <w:pStyle w:val="TAC"/>
              <w:keepNext w:val="0"/>
              <w:keepLines w:val="0"/>
              <w:widowControl w:val="0"/>
            </w:pPr>
            <w:r w:rsidRPr="000975A9">
              <w:t>7</w:t>
            </w:r>
          </w:p>
        </w:tc>
        <w:tc>
          <w:tcPr>
            <w:tcW w:w="4051" w:type="dxa"/>
            <w:tcBorders>
              <w:top w:val="single" w:sz="4" w:space="0" w:color="auto"/>
              <w:left w:val="single" w:sz="4" w:space="0" w:color="auto"/>
              <w:bottom w:val="single" w:sz="4" w:space="0" w:color="auto"/>
              <w:right w:val="single" w:sz="4" w:space="0" w:color="auto"/>
            </w:tcBorders>
            <w:hideMark/>
          </w:tcPr>
          <w:p w14:paraId="7D08DB40" w14:textId="77777777" w:rsidR="00F67D29" w:rsidRPr="000975A9" w:rsidRDefault="00F67D29" w:rsidP="00E64CC8">
            <w:pPr>
              <w:pStyle w:val="TAL"/>
              <w:keepNext w:val="0"/>
              <w:keepLines w:val="0"/>
              <w:widowControl w:val="0"/>
            </w:pPr>
            <w:r w:rsidRPr="000975A9">
              <w:t>Make the UE (MCVideo client) release the call.</w:t>
            </w:r>
          </w:p>
          <w:p w14:paraId="68D2D121" w14:textId="77777777" w:rsidR="00F67D29" w:rsidRPr="000975A9" w:rsidRDefault="00F67D29" w:rsidP="00E64CC8">
            <w:pPr>
              <w:pStyle w:val="TAL"/>
              <w:keepNext w:val="0"/>
              <w:keepLines w:val="0"/>
              <w:widowControl w:val="0"/>
            </w:pPr>
            <w:r w:rsidRPr="000975A9">
              <w:t>(NOTE 1)</w:t>
            </w:r>
          </w:p>
        </w:tc>
        <w:tc>
          <w:tcPr>
            <w:tcW w:w="630" w:type="dxa"/>
            <w:tcBorders>
              <w:top w:val="single" w:sz="4" w:space="0" w:color="auto"/>
              <w:left w:val="single" w:sz="4" w:space="0" w:color="auto"/>
              <w:bottom w:val="single" w:sz="4" w:space="0" w:color="auto"/>
              <w:right w:val="single" w:sz="4" w:space="0" w:color="auto"/>
            </w:tcBorders>
            <w:hideMark/>
          </w:tcPr>
          <w:p w14:paraId="7AADBDD8" w14:textId="77777777" w:rsidR="00F67D29" w:rsidRPr="000975A9" w:rsidRDefault="00F67D29" w:rsidP="00E64CC8">
            <w:pPr>
              <w:pStyle w:val="TAC"/>
              <w:keepNext w:val="0"/>
              <w:keepLines w:val="0"/>
              <w:widowControl w:val="0"/>
            </w:pPr>
            <w:r w:rsidRPr="000975A9">
              <w:t>-</w:t>
            </w:r>
          </w:p>
        </w:tc>
        <w:tc>
          <w:tcPr>
            <w:tcW w:w="2973" w:type="dxa"/>
            <w:tcBorders>
              <w:top w:val="single" w:sz="4" w:space="0" w:color="auto"/>
              <w:left w:val="single" w:sz="4" w:space="0" w:color="auto"/>
              <w:bottom w:val="single" w:sz="4" w:space="0" w:color="auto"/>
              <w:right w:val="single" w:sz="4" w:space="0" w:color="auto"/>
            </w:tcBorders>
            <w:hideMark/>
          </w:tcPr>
          <w:p w14:paraId="76590605"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048E613"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17AF5546" w14:textId="77777777" w:rsidR="00F67D29" w:rsidRPr="000975A9" w:rsidRDefault="00F67D29" w:rsidP="00E64CC8">
            <w:pPr>
              <w:pStyle w:val="TAC"/>
              <w:keepNext w:val="0"/>
              <w:keepLines w:val="0"/>
              <w:widowControl w:val="0"/>
            </w:pPr>
            <w:r w:rsidRPr="000975A9">
              <w:t>-</w:t>
            </w:r>
          </w:p>
        </w:tc>
      </w:tr>
      <w:tr w:rsidR="00F67D29" w:rsidRPr="000975A9" w14:paraId="495EC085"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C59FE18" w14:textId="77777777" w:rsidR="00F67D29" w:rsidRPr="000975A9" w:rsidRDefault="00F67D29" w:rsidP="00E64CC8">
            <w:pPr>
              <w:pStyle w:val="TAC"/>
              <w:keepNext w:val="0"/>
              <w:keepLines w:val="0"/>
              <w:widowControl w:val="0"/>
            </w:pPr>
            <w:r w:rsidRPr="000975A9">
              <w:t>8</w:t>
            </w:r>
          </w:p>
        </w:tc>
        <w:tc>
          <w:tcPr>
            <w:tcW w:w="4051" w:type="dxa"/>
            <w:tcBorders>
              <w:top w:val="single" w:sz="4" w:space="0" w:color="auto"/>
              <w:left w:val="single" w:sz="4" w:space="0" w:color="auto"/>
              <w:bottom w:val="single" w:sz="4" w:space="0" w:color="auto"/>
              <w:right w:val="single" w:sz="4" w:space="0" w:color="auto"/>
            </w:tcBorders>
            <w:hideMark/>
          </w:tcPr>
          <w:p w14:paraId="0375C6E0" w14:textId="08C5DC0E"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630" w:type="dxa"/>
            <w:tcBorders>
              <w:top w:val="single" w:sz="4" w:space="0" w:color="auto"/>
              <w:left w:val="single" w:sz="4" w:space="0" w:color="auto"/>
              <w:bottom w:val="single" w:sz="4" w:space="0" w:color="auto"/>
              <w:right w:val="single" w:sz="4" w:space="0" w:color="auto"/>
            </w:tcBorders>
            <w:hideMark/>
          </w:tcPr>
          <w:p w14:paraId="585B1EEB" w14:textId="77777777" w:rsidR="00F67D29" w:rsidRPr="000975A9" w:rsidRDefault="00F67D29" w:rsidP="00E64CC8">
            <w:pPr>
              <w:pStyle w:val="TAC"/>
              <w:keepNext w:val="0"/>
              <w:keepLines w:val="0"/>
              <w:widowControl w:val="0"/>
            </w:pPr>
            <w:r w:rsidRPr="000975A9">
              <w:t>-</w:t>
            </w:r>
          </w:p>
        </w:tc>
        <w:tc>
          <w:tcPr>
            <w:tcW w:w="2973" w:type="dxa"/>
            <w:tcBorders>
              <w:top w:val="single" w:sz="4" w:space="0" w:color="auto"/>
              <w:left w:val="single" w:sz="4" w:space="0" w:color="auto"/>
              <w:bottom w:val="single" w:sz="4" w:space="0" w:color="auto"/>
              <w:right w:val="single" w:sz="4" w:space="0" w:color="auto"/>
            </w:tcBorders>
            <w:hideMark/>
          </w:tcPr>
          <w:p w14:paraId="3ABE0945"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7766520" w14:textId="77777777" w:rsidR="00F67D29" w:rsidRPr="000975A9" w:rsidRDefault="00F67D29" w:rsidP="00E64CC8">
            <w:pPr>
              <w:pStyle w:val="TAC"/>
              <w:keepNext w:val="0"/>
              <w:keepLines w:val="0"/>
              <w:widowControl w:val="0"/>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041233ED" w14:textId="77777777" w:rsidR="00F67D29" w:rsidRPr="000975A9" w:rsidRDefault="00F67D29" w:rsidP="00E64CC8">
            <w:pPr>
              <w:pStyle w:val="TAC"/>
              <w:keepNext w:val="0"/>
              <w:keepLines w:val="0"/>
              <w:widowControl w:val="0"/>
            </w:pPr>
            <w:r w:rsidRPr="000975A9">
              <w:t>P</w:t>
            </w:r>
          </w:p>
        </w:tc>
      </w:tr>
      <w:tr w:rsidR="00F67D29" w:rsidRPr="000975A9" w14:paraId="0F9CBC78"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30C9BB6" w14:textId="77777777" w:rsidR="00F67D29" w:rsidRPr="000975A9" w:rsidRDefault="00F67D29" w:rsidP="00E64CC8">
            <w:pPr>
              <w:pStyle w:val="TAC"/>
              <w:keepNext w:val="0"/>
              <w:keepLines w:val="0"/>
              <w:widowControl w:val="0"/>
            </w:pPr>
            <w:r w:rsidRPr="000975A9">
              <w:t>9-10</w:t>
            </w:r>
          </w:p>
        </w:tc>
        <w:tc>
          <w:tcPr>
            <w:tcW w:w="4051" w:type="dxa"/>
            <w:tcBorders>
              <w:top w:val="single" w:sz="4" w:space="0" w:color="auto"/>
              <w:left w:val="single" w:sz="4" w:space="0" w:color="auto"/>
              <w:bottom w:val="single" w:sz="4" w:space="0" w:color="auto"/>
              <w:right w:val="single" w:sz="4" w:space="0" w:color="auto"/>
            </w:tcBorders>
            <w:hideMark/>
          </w:tcPr>
          <w:p w14:paraId="25BE7673" w14:textId="77777777" w:rsidR="00F67D29" w:rsidRPr="000975A9" w:rsidRDefault="00F67D29" w:rsidP="00E64CC8">
            <w:pPr>
              <w:pStyle w:val="TAL"/>
              <w:keepNext w:val="0"/>
              <w:keepLines w:val="0"/>
              <w:widowControl w:val="0"/>
            </w:pPr>
            <w:r w:rsidRPr="000975A9">
              <w:t>Void</w:t>
            </w:r>
          </w:p>
        </w:tc>
        <w:tc>
          <w:tcPr>
            <w:tcW w:w="630" w:type="dxa"/>
            <w:tcBorders>
              <w:top w:val="single" w:sz="4" w:space="0" w:color="auto"/>
              <w:left w:val="single" w:sz="4" w:space="0" w:color="auto"/>
              <w:bottom w:val="single" w:sz="4" w:space="0" w:color="auto"/>
              <w:right w:val="single" w:sz="4" w:space="0" w:color="auto"/>
            </w:tcBorders>
            <w:hideMark/>
          </w:tcPr>
          <w:p w14:paraId="16D2F1BF" w14:textId="77777777" w:rsidR="00F67D29" w:rsidRPr="000975A9" w:rsidRDefault="00F67D29" w:rsidP="00E64CC8">
            <w:pPr>
              <w:pStyle w:val="TAC"/>
              <w:keepNext w:val="0"/>
              <w:keepLines w:val="0"/>
              <w:widowControl w:val="0"/>
            </w:pPr>
            <w:r w:rsidRPr="000975A9">
              <w:t>-</w:t>
            </w:r>
          </w:p>
        </w:tc>
        <w:tc>
          <w:tcPr>
            <w:tcW w:w="2973" w:type="dxa"/>
            <w:tcBorders>
              <w:top w:val="single" w:sz="4" w:space="0" w:color="auto"/>
              <w:left w:val="single" w:sz="4" w:space="0" w:color="auto"/>
              <w:bottom w:val="single" w:sz="4" w:space="0" w:color="auto"/>
              <w:right w:val="single" w:sz="4" w:space="0" w:color="auto"/>
            </w:tcBorders>
            <w:hideMark/>
          </w:tcPr>
          <w:p w14:paraId="3590E94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35322AA"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765989D" w14:textId="77777777" w:rsidR="00F67D29" w:rsidRPr="000975A9" w:rsidRDefault="00F67D29" w:rsidP="00E64CC8">
            <w:pPr>
              <w:pStyle w:val="TAC"/>
              <w:keepNext w:val="0"/>
              <w:keepLines w:val="0"/>
              <w:widowControl w:val="0"/>
            </w:pPr>
            <w:r w:rsidRPr="000975A9">
              <w:t>-</w:t>
            </w:r>
          </w:p>
        </w:tc>
      </w:tr>
      <w:tr w:rsidR="00F67D29" w:rsidRPr="000975A9" w14:paraId="7770DC11"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40722E8E" w14:textId="2997C441" w:rsidR="00F67D29" w:rsidRPr="000975A9" w:rsidRDefault="00F67D29" w:rsidP="00E64CC8">
            <w:pPr>
              <w:pStyle w:val="TAN"/>
            </w:pPr>
            <w:r w:rsidRPr="000975A9">
              <w:t>NOTE 1: This action is expected to be done via a suitable implementation-dependent MMI.</w:t>
            </w:r>
          </w:p>
        </w:tc>
      </w:tr>
    </w:tbl>
    <w:p w14:paraId="3FB77A40" w14:textId="77777777" w:rsidR="00F67D29" w:rsidRPr="000975A9" w:rsidRDefault="00F67D29" w:rsidP="00F67D29">
      <w:pPr>
        <w:rPr>
          <w:rFonts w:ascii="Arial" w:hAnsi="Arial"/>
        </w:rPr>
      </w:pPr>
    </w:p>
    <w:p w14:paraId="7CD9CFAC" w14:textId="77777777" w:rsidR="00F67D29" w:rsidRPr="000975A9" w:rsidRDefault="00F67D29" w:rsidP="00F67D29">
      <w:pPr>
        <w:pStyle w:val="H6"/>
      </w:pPr>
      <w:bookmarkStart w:id="744" w:name="_Toc52787574"/>
      <w:bookmarkStart w:id="745" w:name="_Toc52787756"/>
      <w:bookmarkStart w:id="746" w:name="_Toc75906978"/>
      <w:bookmarkStart w:id="747" w:name="_Toc75907315"/>
      <w:r w:rsidRPr="000975A9">
        <w:t>6.2.5.3.3</w:t>
      </w:r>
      <w:r w:rsidRPr="000975A9">
        <w:tab/>
        <w:t>Specific message contents</w:t>
      </w:r>
      <w:bookmarkEnd w:id="744"/>
      <w:bookmarkEnd w:id="745"/>
      <w:bookmarkEnd w:id="746"/>
      <w:bookmarkEnd w:id="747"/>
    </w:p>
    <w:p w14:paraId="4B01054D" w14:textId="3E50A9CF" w:rsidR="00F67D29" w:rsidRPr="000975A9" w:rsidRDefault="00F67D29" w:rsidP="00F67D29">
      <w:pPr>
        <w:pStyle w:val="TH"/>
      </w:pPr>
      <w:r w:rsidRPr="000975A9">
        <w:t>Table 6.2.5.3.3-1: SIP INVITE from the UE (Step 2, Table 6.2.5.3.2-1;</w:t>
      </w:r>
      <w:r w:rsidRPr="000975A9">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F67D29" w:rsidRPr="000975A9" w14:paraId="70E764DA"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13532B8" w14:textId="77777777" w:rsidR="00F67D29" w:rsidRPr="000975A9" w:rsidRDefault="00F67D29" w:rsidP="00E64CC8">
            <w:pPr>
              <w:pStyle w:val="TAL"/>
            </w:pPr>
            <w:r w:rsidRPr="000975A9">
              <w:t>Derivation Path: TS 36.579-1 [2], Table 5.5.2.5.1-1, condition PRIVATE-CALL, EMERGENCY-CALL</w:t>
            </w:r>
          </w:p>
        </w:tc>
      </w:tr>
      <w:tr w:rsidR="00F67D29" w:rsidRPr="000975A9" w14:paraId="67917F04"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7814FF3F" w14:textId="77777777" w:rsidR="00F67D29" w:rsidRPr="000975A9" w:rsidRDefault="00F67D29" w:rsidP="00E64CC8">
            <w:pPr>
              <w:pStyle w:val="TAH"/>
              <w:keepLines w:val="0"/>
              <w:widowControl w:val="0"/>
            </w:pPr>
            <w:r w:rsidRPr="000975A9">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8910999" w14:textId="77777777" w:rsidR="00F67D29" w:rsidRPr="000975A9" w:rsidRDefault="00F67D29" w:rsidP="00E64CC8">
            <w:pPr>
              <w:pStyle w:val="TAH"/>
              <w:keepLines w:val="0"/>
              <w:widowControl w:val="0"/>
            </w:pPr>
            <w:r w:rsidRPr="000975A9">
              <w:t>Value/remark</w:t>
            </w:r>
          </w:p>
        </w:tc>
        <w:tc>
          <w:tcPr>
            <w:tcW w:w="2189" w:type="dxa"/>
            <w:tcBorders>
              <w:top w:val="single" w:sz="4" w:space="0" w:color="auto"/>
              <w:left w:val="single" w:sz="4" w:space="0" w:color="auto"/>
              <w:bottom w:val="single" w:sz="4" w:space="0" w:color="auto"/>
              <w:right w:val="single" w:sz="4" w:space="0" w:color="auto"/>
            </w:tcBorders>
            <w:hideMark/>
          </w:tcPr>
          <w:p w14:paraId="4F2A1A35" w14:textId="77777777" w:rsidR="00F67D29" w:rsidRPr="000975A9" w:rsidRDefault="00F67D29" w:rsidP="00E64CC8">
            <w:pPr>
              <w:pStyle w:val="TAH"/>
              <w:keepLines w:val="0"/>
              <w:widowControl w:val="0"/>
            </w:pPr>
            <w:r w:rsidRPr="000975A9">
              <w:t>Comment</w:t>
            </w:r>
          </w:p>
        </w:tc>
        <w:tc>
          <w:tcPr>
            <w:tcW w:w="1460" w:type="dxa"/>
            <w:tcBorders>
              <w:top w:val="single" w:sz="4" w:space="0" w:color="auto"/>
              <w:left w:val="single" w:sz="4" w:space="0" w:color="auto"/>
              <w:bottom w:val="single" w:sz="4" w:space="0" w:color="auto"/>
              <w:right w:val="single" w:sz="4" w:space="0" w:color="auto"/>
            </w:tcBorders>
            <w:hideMark/>
          </w:tcPr>
          <w:p w14:paraId="1D3C451D" w14:textId="77777777" w:rsidR="00F67D29" w:rsidRPr="000975A9" w:rsidRDefault="00F67D29" w:rsidP="00E64CC8">
            <w:pPr>
              <w:pStyle w:val="TAH"/>
              <w:keepLines w:val="0"/>
              <w:widowControl w:val="0"/>
            </w:pPr>
            <w:r w:rsidRPr="000975A9">
              <w:t>Reference</w:t>
            </w:r>
          </w:p>
        </w:tc>
        <w:tc>
          <w:tcPr>
            <w:tcW w:w="1188" w:type="dxa"/>
            <w:tcBorders>
              <w:top w:val="single" w:sz="4" w:space="0" w:color="auto"/>
              <w:left w:val="single" w:sz="4" w:space="0" w:color="auto"/>
              <w:bottom w:val="single" w:sz="4" w:space="0" w:color="auto"/>
              <w:right w:val="single" w:sz="4" w:space="0" w:color="auto"/>
            </w:tcBorders>
            <w:hideMark/>
          </w:tcPr>
          <w:p w14:paraId="2C34258E" w14:textId="77777777" w:rsidR="00F67D29" w:rsidRPr="000975A9" w:rsidRDefault="00F67D29" w:rsidP="00E64CC8">
            <w:pPr>
              <w:pStyle w:val="TAH"/>
              <w:keepLines w:val="0"/>
              <w:widowControl w:val="0"/>
            </w:pPr>
            <w:r w:rsidRPr="000975A9">
              <w:t>Condition</w:t>
            </w:r>
          </w:p>
        </w:tc>
      </w:tr>
      <w:tr w:rsidR="00F67D29" w:rsidRPr="000975A9" w14:paraId="66EBE6C6"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53C2B2C4" w14:textId="77777777" w:rsidR="00F67D29" w:rsidRPr="000975A9" w:rsidRDefault="00F67D29" w:rsidP="00E64CC8">
            <w:pPr>
              <w:pStyle w:val="TAL"/>
              <w:rPr>
                <w:b/>
                <w:bCs/>
                <w:color w:val="000000"/>
              </w:rPr>
            </w:pPr>
            <w:r w:rsidRPr="000975A9">
              <w:rPr>
                <w:b/>
                <w:bCs/>
              </w:rPr>
              <w:t>Answer-Mode</w:t>
            </w:r>
          </w:p>
        </w:tc>
        <w:tc>
          <w:tcPr>
            <w:tcW w:w="1824" w:type="dxa"/>
            <w:tcBorders>
              <w:top w:val="single" w:sz="4" w:space="0" w:color="auto"/>
              <w:left w:val="single" w:sz="4" w:space="0" w:color="auto"/>
              <w:bottom w:val="single" w:sz="4" w:space="0" w:color="auto"/>
              <w:right w:val="single" w:sz="4" w:space="0" w:color="auto"/>
            </w:tcBorders>
            <w:hideMark/>
          </w:tcPr>
          <w:p w14:paraId="6F50DBC6" w14:textId="77777777" w:rsidR="00F67D29" w:rsidRPr="000975A9" w:rsidRDefault="00F67D29" w:rsidP="00E64CC8">
            <w:pPr>
              <w:pStyle w:val="TAL"/>
              <w:rPr>
                <w:color w:val="000000"/>
              </w:rPr>
            </w:pPr>
            <w:r w:rsidRPr="000975A9">
              <w:t>Not present</w:t>
            </w:r>
          </w:p>
        </w:tc>
        <w:tc>
          <w:tcPr>
            <w:tcW w:w="2189" w:type="dxa"/>
            <w:tcBorders>
              <w:top w:val="single" w:sz="4" w:space="0" w:color="auto"/>
              <w:left w:val="single" w:sz="4" w:space="0" w:color="auto"/>
              <w:bottom w:val="single" w:sz="4" w:space="0" w:color="auto"/>
              <w:right w:val="single" w:sz="4" w:space="0" w:color="auto"/>
            </w:tcBorders>
          </w:tcPr>
          <w:p w14:paraId="0C0C1B37"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77CD031"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A4BBF05" w14:textId="77777777" w:rsidR="00F67D29" w:rsidRPr="000975A9" w:rsidRDefault="00F67D29" w:rsidP="00E64CC8">
            <w:pPr>
              <w:pStyle w:val="TAL"/>
              <w:rPr>
                <w:color w:val="000000"/>
              </w:rPr>
            </w:pPr>
          </w:p>
        </w:tc>
      </w:tr>
      <w:tr w:rsidR="00F67D29" w:rsidRPr="000975A9" w14:paraId="743503FB"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03013078" w14:textId="77777777" w:rsidR="00F67D29" w:rsidRPr="000975A9" w:rsidRDefault="00F67D29" w:rsidP="00E64CC8">
            <w:pPr>
              <w:pStyle w:val="TAL"/>
              <w:rPr>
                <w:b/>
                <w:bCs/>
                <w:color w:val="000000"/>
              </w:rPr>
            </w:pPr>
            <w:r w:rsidRPr="000975A9">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5FAD2CB4"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1198EFAE"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332F9B1D"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45E6427" w14:textId="77777777" w:rsidR="00F67D29" w:rsidRPr="000975A9" w:rsidRDefault="00F67D29" w:rsidP="00E64CC8">
            <w:pPr>
              <w:pStyle w:val="TAL"/>
              <w:rPr>
                <w:color w:val="000000"/>
              </w:rPr>
            </w:pPr>
          </w:p>
        </w:tc>
      </w:tr>
      <w:tr w:rsidR="00F67D29" w:rsidRPr="000975A9" w14:paraId="5C5CD1A4"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30E6AFE4" w14:textId="77777777" w:rsidR="00F67D29" w:rsidRPr="000975A9" w:rsidRDefault="00F67D29" w:rsidP="00E64CC8">
            <w:pPr>
              <w:pStyle w:val="TAL"/>
              <w:rPr>
                <w:b/>
                <w:bCs/>
                <w:color w:val="000000"/>
              </w:rPr>
            </w:pPr>
            <w:r w:rsidRPr="000975A9">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1CF69379" w14:textId="77777777" w:rsidR="00F67D29" w:rsidRPr="000975A9" w:rsidRDefault="00F67D29" w:rsidP="00E64CC8">
            <w:pPr>
              <w:pStyle w:val="TAL"/>
              <w:rPr>
                <w:color w:val="000000"/>
              </w:rPr>
            </w:pPr>
            <w:r w:rsidRPr="000975A9">
              <w:rPr>
                <w:iCs/>
              </w:rPr>
              <w:t>"Auto"</w:t>
            </w:r>
          </w:p>
        </w:tc>
        <w:tc>
          <w:tcPr>
            <w:tcW w:w="2189" w:type="dxa"/>
            <w:tcBorders>
              <w:top w:val="single" w:sz="4" w:space="0" w:color="auto"/>
              <w:left w:val="single" w:sz="4" w:space="0" w:color="auto"/>
              <w:bottom w:val="single" w:sz="4" w:space="0" w:color="auto"/>
              <w:right w:val="single" w:sz="4" w:space="0" w:color="auto"/>
            </w:tcBorders>
          </w:tcPr>
          <w:p w14:paraId="3A845409"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198B743"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5ABB3E95" w14:textId="77777777" w:rsidR="00F67D29" w:rsidRPr="000975A9" w:rsidRDefault="00F67D29" w:rsidP="00E64CC8">
            <w:pPr>
              <w:pStyle w:val="TAL"/>
              <w:rPr>
                <w:color w:val="000000"/>
              </w:rPr>
            </w:pPr>
          </w:p>
        </w:tc>
      </w:tr>
      <w:tr w:rsidR="00F67D29" w:rsidRPr="000975A9" w14:paraId="54E980E0"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6FE35B04" w14:textId="77777777" w:rsidR="00F67D29" w:rsidRPr="000975A9" w:rsidRDefault="00F67D29" w:rsidP="00E64CC8">
            <w:pPr>
              <w:pStyle w:val="TAL"/>
              <w:rPr>
                <w:b/>
                <w:bCs/>
                <w:color w:val="000000"/>
              </w:rPr>
            </w:pPr>
            <w:r w:rsidRPr="000975A9">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0278B83" w14:textId="77777777" w:rsidR="00F67D29" w:rsidRPr="000975A9" w:rsidRDefault="00F67D29" w:rsidP="00E64CC8">
            <w:pPr>
              <w:pStyle w:val="TAL"/>
              <w:rPr>
                <w:color w:val="000000"/>
              </w:rPr>
            </w:pPr>
            <w:r w:rsidRPr="000975A9">
              <w:rPr>
                <w:iCs/>
              </w:rPr>
              <w:t>“</w:t>
            </w:r>
            <w:r w:rsidRPr="000975A9">
              <w:rPr>
                <w:bCs/>
              </w:rPr>
              <w:t>require”</w:t>
            </w:r>
          </w:p>
        </w:tc>
        <w:tc>
          <w:tcPr>
            <w:tcW w:w="2189" w:type="dxa"/>
            <w:tcBorders>
              <w:top w:val="single" w:sz="4" w:space="0" w:color="auto"/>
              <w:left w:val="single" w:sz="4" w:space="0" w:color="auto"/>
              <w:bottom w:val="single" w:sz="4" w:space="0" w:color="auto"/>
              <w:right w:val="single" w:sz="4" w:space="0" w:color="auto"/>
            </w:tcBorders>
          </w:tcPr>
          <w:p w14:paraId="081FD92A"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8DAD90E"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EC5CA2B" w14:textId="77777777" w:rsidR="00F67D29" w:rsidRPr="000975A9" w:rsidRDefault="00F67D29" w:rsidP="00E64CC8">
            <w:pPr>
              <w:pStyle w:val="TAL"/>
              <w:rPr>
                <w:color w:val="000000"/>
              </w:rPr>
            </w:pPr>
          </w:p>
        </w:tc>
      </w:tr>
      <w:tr w:rsidR="00F67D29" w:rsidRPr="000975A9" w14:paraId="56EEA6C2"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1D02067E" w14:textId="77777777" w:rsidR="00F67D29" w:rsidRPr="000975A9" w:rsidRDefault="00F67D29" w:rsidP="00E64CC8">
            <w:pPr>
              <w:pStyle w:val="TAL"/>
              <w:rPr>
                <w:b/>
                <w:bCs/>
                <w:color w:val="000000"/>
              </w:rPr>
            </w:pPr>
            <w:r w:rsidRPr="000975A9">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71BFBF93"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64256642"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9D0D58F"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B9D91C9" w14:textId="77777777" w:rsidR="00F67D29" w:rsidRPr="000975A9" w:rsidRDefault="00F67D29" w:rsidP="00E64CC8">
            <w:pPr>
              <w:pStyle w:val="TAL"/>
              <w:rPr>
                <w:color w:val="000000"/>
              </w:rPr>
            </w:pPr>
          </w:p>
        </w:tc>
      </w:tr>
      <w:tr w:rsidR="00F67D29" w:rsidRPr="000975A9" w14:paraId="5028FC95"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1C80390B" w14:textId="77777777" w:rsidR="00F67D29" w:rsidRPr="000975A9" w:rsidRDefault="00F67D29" w:rsidP="00E64CC8">
            <w:pPr>
              <w:pStyle w:val="TAL"/>
              <w:rPr>
                <w:b/>
                <w:bCs/>
                <w:color w:val="000000"/>
              </w:rPr>
            </w:pPr>
            <w:r w:rsidRPr="000975A9">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E19294B"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26521B55" w14:textId="77777777" w:rsidR="00F67D29" w:rsidRPr="000975A9" w:rsidRDefault="00F67D29" w:rsidP="00E64CC8">
            <w:pPr>
              <w:pStyle w:val="TAL"/>
              <w:rPr>
                <w:color w:val="000000"/>
              </w:rPr>
            </w:pPr>
            <w:r w:rsidRPr="000975A9">
              <w:t>SDP message</w:t>
            </w:r>
          </w:p>
        </w:tc>
        <w:tc>
          <w:tcPr>
            <w:tcW w:w="1460" w:type="dxa"/>
            <w:tcBorders>
              <w:top w:val="single" w:sz="4" w:space="0" w:color="auto"/>
              <w:left w:val="single" w:sz="4" w:space="0" w:color="auto"/>
              <w:bottom w:val="single" w:sz="4" w:space="0" w:color="auto"/>
              <w:right w:val="single" w:sz="4" w:space="0" w:color="auto"/>
            </w:tcBorders>
          </w:tcPr>
          <w:p w14:paraId="36EF53BC"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166C348F" w14:textId="77777777" w:rsidR="00F67D29" w:rsidRPr="000975A9" w:rsidRDefault="00F67D29" w:rsidP="00E64CC8">
            <w:pPr>
              <w:pStyle w:val="TAL"/>
              <w:rPr>
                <w:color w:val="000000"/>
              </w:rPr>
            </w:pPr>
          </w:p>
        </w:tc>
      </w:tr>
      <w:tr w:rsidR="00F67D29" w:rsidRPr="000975A9" w14:paraId="464DA4AB"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4F6EC788" w14:textId="77777777" w:rsidR="00F67D29" w:rsidRPr="000975A9" w:rsidRDefault="00F67D29" w:rsidP="00E64CC8">
            <w:pPr>
              <w:pStyle w:val="TAL"/>
              <w:rPr>
                <w:b/>
                <w:bCs/>
                <w:color w:val="000000"/>
              </w:rPr>
            </w:pPr>
            <w:r w:rsidRPr="000975A9">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7E9795B" w14:textId="77777777" w:rsidR="00F67D29" w:rsidRPr="000975A9" w:rsidRDefault="00F67D29" w:rsidP="00E64CC8">
            <w:pPr>
              <w:pStyle w:val="TAL"/>
              <w:rPr>
                <w:color w:val="000000"/>
              </w:rPr>
            </w:pPr>
            <w:r w:rsidRPr="000975A9">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02E186CF"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0FD5226"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1452FF5" w14:textId="77777777" w:rsidR="00F67D29" w:rsidRPr="000975A9" w:rsidRDefault="00F67D29" w:rsidP="00E64CC8">
            <w:pPr>
              <w:pStyle w:val="TAL"/>
              <w:rPr>
                <w:color w:val="000000"/>
              </w:rPr>
            </w:pPr>
          </w:p>
        </w:tc>
      </w:tr>
      <w:tr w:rsidR="00F67D29" w:rsidRPr="000975A9" w14:paraId="27A3CA0A"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2BB305B8" w14:textId="77777777" w:rsidR="00F67D29" w:rsidRPr="000975A9" w:rsidRDefault="00F67D29" w:rsidP="00E64CC8">
            <w:pPr>
              <w:pStyle w:val="TAL"/>
              <w:rPr>
                <w:color w:val="000000"/>
              </w:rPr>
            </w:pPr>
            <w:r w:rsidRPr="000975A9">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EF3645"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2D01A10D" w14:textId="77777777" w:rsidR="00F67D29" w:rsidRPr="000975A9" w:rsidRDefault="00F67D29" w:rsidP="00E64CC8">
            <w:pPr>
              <w:pStyle w:val="TAL"/>
              <w:rPr>
                <w:color w:val="000000"/>
              </w:rPr>
            </w:pPr>
            <w:r w:rsidRPr="000975A9">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328C3B1A"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48C423F2" w14:textId="77777777" w:rsidR="00F67D29" w:rsidRPr="000975A9" w:rsidRDefault="00F67D29" w:rsidP="00E64CC8">
            <w:pPr>
              <w:pStyle w:val="TAL"/>
              <w:rPr>
                <w:color w:val="000000"/>
              </w:rPr>
            </w:pPr>
          </w:p>
        </w:tc>
      </w:tr>
      <w:tr w:rsidR="00F67D29" w:rsidRPr="000975A9" w14:paraId="3B5D4902"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518AB447" w14:textId="77777777" w:rsidR="00F67D29" w:rsidRPr="000975A9" w:rsidRDefault="00F67D29" w:rsidP="00E64CC8">
            <w:pPr>
              <w:pStyle w:val="TAL"/>
              <w:rPr>
                <w:b/>
                <w:color w:val="000000"/>
              </w:rPr>
            </w:pPr>
            <w:r w:rsidRPr="000975A9">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132EF0B" w14:textId="77777777" w:rsidR="00F67D29" w:rsidRPr="000975A9" w:rsidRDefault="00F67D29" w:rsidP="00E64CC8">
            <w:pPr>
              <w:pStyle w:val="TAL"/>
              <w:rPr>
                <w:color w:val="000000"/>
              </w:rPr>
            </w:pPr>
            <w:r w:rsidRPr="000975A9">
              <w:rPr>
                <w:color w:val="000000"/>
              </w:rP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2A095E60"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4476597F"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B544810" w14:textId="77777777" w:rsidR="00F67D29" w:rsidRPr="000975A9" w:rsidRDefault="00F67D29" w:rsidP="00E64CC8">
            <w:pPr>
              <w:pStyle w:val="TAL"/>
              <w:rPr>
                <w:color w:val="000000"/>
              </w:rPr>
            </w:pPr>
          </w:p>
        </w:tc>
      </w:tr>
    </w:tbl>
    <w:p w14:paraId="04C6983D" w14:textId="77777777" w:rsidR="00F67D29" w:rsidRPr="000975A9" w:rsidRDefault="00F67D29" w:rsidP="00F67D29"/>
    <w:p w14:paraId="51CB0CB7" w14:textId="77777777" w:rsidR="00F67D29" w:rsidRPr="000975A9" w:rsidRDefault="00F67D29" w:rsidP="00F67D29">
      <w:pPr>
        <w:pStyle w:val="TH"/>
      </w:pPr>
      <w:r w:rsidRPr="000975A9">
        <w:t>Table 6.2.5.3.3-1A: SDP Message</w:t>
      </w:r>
      <w:r w:rsidRPr="000975A9">
        <w:rPr>
          <w:lang w:eastAsia="ko-KR"/>
        </w:rPr>
        <w:t xml:space="preserve"> in SIP INVITE</w:t>
      </w:r>
      <w:r w:rsidRPr="000975A9">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05B2091F"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75B396ED" w14:textId="77777777" w:rsidR="00F67D29" w:rsidRPr="000975A9" w:rsidRDefault="00F67D29" w:rsidP="00E64CC8">
            <w:pPr>
              <w:pStyle w:val="TAL"/>
            </w:pPr>
            <w:r w:rsidRPr="000975A9">
              <w:t xml:space="preserve">Derivation Path: TS 36.579-1 [2], table 5.5.3.1.1-2, condition PRIVATE-CALL, </w:t>
            </w:r>
            <w:r w:rsidRPr="000975A9">
              <w:rPr>
                <w:rFonts w:eastAsia="SimSun"/>
              </w:rPr>
              <w:t>WITHOUT_TRANSMISSIONCONTROL</w:t>
            </w:r>
          </w:p>
        </w:tc>
      </w:tr>
    </w:tbl>
    <w:p w14:paraId="1A14AA07" w14:textId="77777777" w:rsidR="00F67D29" w:rsidRPr="000975A9" w:rsidRDefault="00F67D29" w:rsidP="00F67D29"/>
    <w:p w14:paraId="25CB9820" w14:textId="77777777" w:rsidR="00F67D29" w:rsidRPr="000975A9" w:rsidRDefault="00F67D29" w:rsidP="00F67D29">
      <w:pPr>
        <w:pStyle w:val="TH"/>
      </w:pPr>
      <w:r w:rsidRPr="000975A9">
        <w:lastRenderedPageBreak/>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F67D29" w:rsidRPr="000975A9" w14:paraId="6F7A598B" w14:textId="77777777" w:rsidTr="00E64CC8">
        <w:trPr>
          <w:tblHeader/>
        </w:trPr>
        <w:tc>
          <w:tcPr>
            <w:tcW w:w="9637" w:type="dxa"/>
            <w:tcBorders>
              <w:top w:val="single" w:sz="4" w:space="0" w:color="auto"/>
              <w:left w:val="single" w:sz="4" w:space="0" w:color="auto"/>
              <w:bottom w:val="single" w:sz="4" w:space="0" w:color="auto"/>
              <w:right w:val="single" w:sz="4" w:space="0" w:color="auto"/>
            </w:tcBorders>
            <w:hideMark/>
          </w:tcPr>
          <w:p w14:paraId="0E97C557" w14:textId="378F4CE1" w:rsidR="00F67D29" w:rsidRPr="000975A9" w:rsidRDefault="00F67D29" w:rsidP="00E64CC8">
            <w:pPr>
              <w:pStyle w:val="TAL"/>
            </w:pPr>
            <w:r w:rsidRPr="000975A9">
              <w:t>Derivation Path: TS 36.579-1 [2], Table 5.5.3.2.1-2, condition PRIVATE-CALL, INVITE_REFER, EMERGENCY-CALL</w:t>
            </w:r>
          </w:p>
        </w:tc>
      </w:tr>
    </w:tbl>
    <w:p w14:paraId="43CA1984" w14:textId="77777777" w:rsidR="00F67D29" w:rsidRPr="000975A9" w:rsidRDefault="00F67D29" w:rsidP="00F67D29"/>
    <w:p w14:paraId="3B41A5B6" w14:textId="0F85360C" w:rsidR="00F67D29" w:rsidRPr="000975A9" w:rsidRDefault="00F67D29" w:rsidP="00F67D29">
      <w:pPr>
        <w:pStyle w:val="TH"/>
      </w:pPr>
      <w:r w:rsidRPr="000975A9">
        <w:t>Table 6.2.5.3.3-3: SIP 200 (OK) from the SS (Step 4, Table 6.2.5.3.2-1;</w:t>
      </w:r>
      <w:r w:rsidRPr="000975A9">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0975A9" w14:paraId="021FA232"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07EF8E7" w14:textId="77777777" w:rsidR="00F67D29" w:rsidRPr="000975A9" w:rsidRDefault="00F67D29" w:rsidP="00E64CC8">
            <w:pPr>
              <w:pStyle w:val="TAL"/>
              <w:keepLines w:val="0"/>
              <w:widowControl w:val="0"/>
              <w:rPr>
                <w:bCs/>
                <w:color w:val="000000"/>
              </w:rPr>
            </w:pPr>
            <w:r w:rsidRPr="000975A9">
              <w:rPr>
                <w:bCs/>
                <w:color w:val="000000"/>
              </w:rPr>
              <w:t>Derivation Path: TS 36.579-1 [2], Table 5.5.2.17.1.2-1, condition INVITE-RSP</w:t>
            </w:r>
          </w:p>
        </w:tc>
      </w:tr>
      <w:tr w:rsidR="00F67D29" w:rsidRPr="000975A9" w14:paraId="07F48684"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129DF756" w14:textId="77777777" w:rsidR="00F67D29" w:rsidRPr="000975A9" w:rsidRDefault="00F67D29" w:rsidP="00E64CC8">
            <w:pPr>
              <w:pStyle w:val="TAH"/>
              <w:keepLines w:val="0"/>
              <w:widowControl w:val="0"/>
              <w:rPr>
                <w:color w:val="000000"/>
              </w:rPr>
            </w:pPr>
            <w:r w:rsidRPr="000975A9">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126674D" w14:textId="77777777" w:rsidR="00F67D29" w:rsidRPr="000975A9" w:rsidRDefault="00F67D29" w:rsidP="00E64CC8">
            <w:pPr>
              <w:pStyle w:val="TAH"/>
              <w:keepLines w:val="0"/>
              <w:widowControl w:val="0"/>
              <w:rPr>
                <w:color w:val="000000"/>
              </w:rPr>
            </w:pPr>
            <w:r w:rsidRPr="000975A9">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4955C346" w14:textId="77777777" w:rsidR="00F67D29" w:rsidRPr="000975A9" w:rsidRDefault="00F67D29" w:rsidP="00E64CC8">
            <w:pPr>
              <w:pStyle w:val="TAH"/>
              <w:keepLines w:val="0"/>
              <w:widowControl w:val="0"/>
              <w:rPr>
                <w:color w:val="000000"/>
              </w:rPr>
            </w:pPr>
            <w:r w:rsidRPr="000975A9">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7A312726" w14:textId="77777777" w:rsidR="00F67D29" w:rsidRPr="000975A9" w:rsidRDefault="00F67D29" w:rsidP="00E64CC8">
            <w:pPr>
              <w:pStyle w:val="TAH"/>
              <w:keepLines w:val="0"/>
              <w:widowControl w:val="0"/>
              <w:rPr>
                <w:color w:val="000000"/>
              </w:rPr>
            </w:pPr>
            <w:r w:rsidRPr="000975A9">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4AB7CB06" w14:textId="77777777" w:rsidR="00F67D29" w:rsidRPr="000975A9" w:rsidRDefault="00F67D29" w:rsidP="00E64CC8">
            <w:pPr>
              <w:pStyle w:val="TAH"/>
              <w:keepLines w:val="0"/>
              <w:widowControl w:val="0"/>
              <w:rPr>
                <w:color w:val="000000"/>
              </w:rPr>
            </w:pPr>
            <w:r w:rsidRPr="000975A9">
              <w:rPr>
                <w:color w:val="000000"/>
              </w:rPr>
              <w:t>Condition</w:t>
            </w:r>
          </w:p>
        </w:tc>
      </w:tr>
      <w:tr w:rsidR="00F67D29" w:rsidRPr="000975A9" w14:paraId="279B8F55"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4AD9278E" w14:textId="77777777" w:rsidR="00F67D29" w:rsidRPr="000975A9" w:rsidRDefault="00F67D29" w:rsidP="00E64CC8">
            <w:pPr>
              <w:pStyle w:val="TAL"/>
              <w:keepNext w:val="0"/>
              <w:keepLines w:val="0"/>
              <w:widowControl w:val="0"/>
              <w:rPr>
                <w:rFonts w:cs="Arial"/>
                <w:b/>
                <w:bCs/>
                <w:color w:val="000000"/>
                <w:szCs w:val="18"/>
              </w:rPr>
            </w:pPr>
            <w:r w:rsidRPr="000975A9">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7CF55DF" w14:textId="77777777" w:rsidR="00F67D29" w:rsidRPr="000975A9" w:rsidRDefault="00F67D29" w:rsidP="00E64CC8">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381DF2FA" w14:textId="77777777" w:rsidR="00F67D29" w:rsidRPr="000975A9" w:rsidRDefault="00F67D29" w:rsidP="00E64CC8">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6FFF25AD"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2A555B47" w14:textId="77777777" w:rsidR="00F67D29" w:rsidRPr="000975A9" w:rsidRDefault="00F67D29" w:rsidP="00E64CC8">
            <w:pPr>
              <w:pStyle w:val="TAL"/>
              <w:keepNext w:val="0"/>
              <w:keepLines w:val="0"/>
              <w:widowControl w:val="0"/>
              <w:rPr>
                <w:b/>
                <w:color w:val="000000"/>
              </w:rPr>
            </w:pPr>
          </w:p>
        </w:tc>
      </w:tr>
      <w:tr w:rsidR="00F67D29" w:rsidRPr="000975A9" w14:paraId="635C69A0" w14:textId="77777777" w:rsidTr="00E64CC8">
        <w:trPr>
          <w:trHeight w:val="647"/>
        </w:trPr>
        <w:tc>
          <w:tcPr>
            <w:tcW w:w="2709" w:type="dxa"/>
            <w:tcBorders>
              <w:top w:val="single" w:sz="4" w:space="0" w:color="auto"/>
              <w:left w:val="single" w:sz="4" w:space="0" w:color="auto"/>
              <w:bottom w:val="single" w:sz="4" w:space="0" w:color="auto"/>
              <w:right w:val="single" w:sz="4" w:space="0" w:color="auto"/>
            </w:tcBorders>
            <w:hideMark/>
          </w:tcPr>
          <w:p w14:paraId="15D66FDF" w14:textId="77777777" w:rsidR="00F67D29" w:rsidRPr="000975A9" w:rsidRDefault="00F67D29" w:rsidP="00E64CC8">
            <w:pPr>
              <w:pStyle w:val="TAL"/>
              <w:keepNext w:val="0"/>
              <w:keepLines w:val="0"/>
              <w:widowControl w:val="0"/>
              <w:rPr>
                <w:rFonts w:cs="Arial"/>
                <w:bCs/>
                <w:color w:val="000000"/>
                <w:szCs w:val="18"/>
              </w:rPr>
            </w:pPr>
            <w:r w:rsidRPr="000975A9">
              <w:rPr>
                <w:b/>
              </w:rPr>
              <w:t xml:space="preserve">  </w:t>
            </w:r>
            <w:r w:rsidRPr="000975A9">
              <w:t>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E8E7622" w14:textId="77777777" w:rsidR="00F67D29" w:rsidRPr="000975A9" w:rsidRDefault="00F67D29" w:rsidP="00E64CC8">
            <w:pPr>
              <w:pStyle w:val="TAL"/>
              <w:keepNext w:val="0"/>
              <w:keepLines w:val="0"/>
              <w:widowControl w:val="0"/>
              <w:rPr>
                <w:bCs/>
                <w:color w:val="000000"/>
              </w:rPr>
            </w:pPr>
            <w:r w:rsidRPr="000975A9">
              <w:t>As described in Table 6.2.5.3.3-3A</w:t>
            </w:r>
          </w:p>
        </w:tc>
        <w:tc>
          <w:tcPr>
            <w:tcW w:w="2187" w:type="dxa"/>
            <w:tcBorders>
              <w:top w:val="single" w:sz="4" w:space="0" w:color="auto"/>
              <w:left w:val="single" w:sz="4" w:space="0" w:color="auto"/>
              <w:bottom w:val="single" w:sz="4" w:space="0" w:color="auto"/>
              <w:right w:val="single" w:sz="4" w:space="0" w:color="auto"/>
            </w:tcBorders>
          </w:tcPr>
          <w:p w14:paraId="1A56D211" w14:textId="77777777" w:rsidR="00F67D29" w:rsidRPr="000975A9" w:rsidRDefault="00F67D29" w:rsidP="00E64CC8">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0FC5963E"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2A21879D" w14:textId="77777777" w:rsidR="00F67D29" w:rsidRPr="000975A9" w:rsidRDefault="00F67D29" w:rsidP="00E64CC8">
            <w:pPr>
              <w:pStyle w:val="TAL"/>
              <w:keepNext w:val="0"/>
              <w:keepLines w:val="0"/>
              <w:widowControl w:val="0"/>
              <w:rPr>
                <w:bCs/>
                <w:color w:val="000000"/>
              </w:rPr>
            </w:pPr>
          </w:p>
        </w:tc>
      </w:tr>
    </w:tbl>
    <w:p w14:paraId="6B4D05ED" w14:textId="77777777" w:rsidR="00F67D29" w:rsidRPr="000975A9" w:rsidRDefault="00F67D29" w:rsidP="00F67D29"/>
    <w:p w14:paraId="04E93708" w14:textId="77777777" w:rsidR="00F67D29" w:rsidRPr="000975A9" w:rsidRDefault="00F67D29" w:rsidP="00F67D29">
      <w:pPr>
        <w:pStyle w:val="TH"/>
      </w:pPr>
      <w:r w:rsidRPr="000975A9">
        <w:t>Table 6.2.5.3.3-3A: SDP Message</w:t>
      </w:r>
      <w:r w:rsidRPr="000975A9">
        <w:rPr>
          <w:lang w:eastAsia="ko-KR"/>
        </w:rPr>
        <w:t xml:space="preserve"> in SIP 200 (OK)</w:t>
      </w:r>
      <w:r w:rsidRPr="000975A9">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13592360"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01F0F0F9" w14:textId="77777777" w:rsidR="00F67D29" w:rsidRPr="000975A9" w:rsidRDefault="00F67D29" w:rsidP="00E64CC8">
            <w:pPr>
              <w:pStyle w:val="TAL"/>
            </w:pPr>
            <w:r w:rsidRPr="000975A9">
              <w:t xml:space="preserve">Derivation Path: TS 36.579-1 [2], table 5.5.3.1.2-2 condition PRIVATE-CALL, SDP_ANSWER, </w:t>
            </w:r>
            <w:r w:rsidRPr="000975A9">
              <w:rPr>
                <w:rFonts w:eastAsia="SimSun"/>
              </w:rPr>
              <w:t>WITHOUT_TRANSMISSIONCONTROL</w:t>
            </w:r>
          </w:p>
        </w:tc>
      </w:tr>
    </w:tbl>
    <w:p w14:paraId="5DAEE614" w14:textId="77777777" w:rsidR="00F67D29" w:rsidRPr="000975A9" w:rsidRDefault="00F67D29" w:rsidP="00F67D29"/>
    <w:p w14:paraId="2ADEAEBC" w14:textId="77777777" w:rsidR="00F67D29" w:rsidRPr="000975A9" w:rsidRDefault="00F67D29" w:rsidP="00F67D29">
      <w:pPr>
        <w:pStyle w:val="TH"/>
      </w:pPr>
      <w:r w:rsidRPr="000975A9">
        <w:t>Table 6.2.5.3.3-4..5: Void</w:t>
      </w:r>
    </w:p>
    <w:p w14:paraId="3BE22549" w14:textId="77777777" w:rsidR="00F67D29" w:rsidRPr="000975A9" w:rsidRDefault="00F67D29" w:rsidP="00F67D29"/>
    <w:p w14:paraId="6DBD23D4" w14:textId="77777777" w:rsidR="00F67D29" w:rsidRPr="000975A9" w:rsidRDefault="00F67D29" w:rsidP="00F67D29">
      <w:pPr>
        <w:pStyle w:val="Heading3"/>
      </w:pPr>
      <w:bookmarkStart w:id="748" w:name="_Toc52787575"/>
      <w:bookmarkStart w:id="749" w:name="_Toc52787757"/>
      <w:bookmarkStart w:id="750" w:name="_Toc75906979"/>
      <w:bookmarkStart w:id="751" w:name="_Toc75907316"/>
      <w:bookmarkStart w:id="752" w:name="_Toc84345738"/>
      <w:bookmarkStart w:id="753" w:name="_Toc123748493"/>
      <w:r w:rsidRPr="000975A9">
        <w:t>6.2.6</w:t>
      </w:r>
      <w:r w:rsidRPr="000975A9">
        <w:tab/>
        <w:t xml:space="preserve">On-network / Private Call / Emergency Private Call / On-demand / Manual Commencement Mode / Force of automatic commencement mode / </w:t>
      </w:r>
      <w:r w:rsidRPr="000975A9">
        <w:rPr>
          <w:rFonts w:cs="Arial"/>
          <w:szCs w:val="28"/>
        </w:rPr>
        <w:t xml:space="preserve">Without Transmission Control / </w:t>
      </w:r>
      <w:r w:rsidRPr="000975A9">
        <w:t>Client Terminated (CT)</w:t>
      </w:r>
      <w:bookmarkEnd w:id="748"/>
      <w:bookmarkEnd w:id="749"/>
      <w:bookmarkEnd w:id="750"/>
      <w:bookmarkEnd w:id="751"/>
      <w:bookmarkEnd w:id="752"/>
      <w:bookmarkEnd w:id="753"/>
    </w:p>
    <w:p w14:paraId="0C1472B5" w14:textId="77777777" w:rsidR="00F67D29" w:rsidRPr="000975A9" w:rsidRDefault="00F67D29" w:rsidP="00F67D29">
      <w:pPr>
        <w:pStyle w:val="H6"/>
      </w:pPr>
      <w:bookmarkStart w:id="754" w:name="_Toc52787576"/>
      <w:bookmarkStart w:id="755" w:name="_Toc52787758"/>
      <w:bookmarkStart w:id="756" w:name="_Toc75906980"/>
      <w:bookmarkStart w:id="757" w:name="_Toc75907317"/>
      <w:r w:rsidRPr="000975A9">
        <w:t>6.2.6.1</w:t>
      </w:r>
      <w:r w:rsidRPr="000975A9">
        <w:tab/>
        <w:t>Test Purpose (TP)</w:t>
      </w:r>
      <w:bookmarkEnd w:id="754"/>
      <w:bookmarkEnd w:id="755"/>
      <w:bookmarkEnd w:id="756"/>
      <w:bookmarkEnd w:id="757"/>
    </w:p>
    <w:p w14:paraId="07813272" w14:textId="77777777" w:rsidR="00F67D29" w:rsidRPr="000975A9" w:rsidRDefault="00F67D29" w:rsidP="00F67D29">
      <w:pPr>
        <w:pStyle w:val="H6"/>
        <w:ind w:left="1987" w:hanging="1987"/>
      </w:pPr>
      <w:r w:rsidRPr="000975A9">
        <w:t>(1)</w:t>
      </w:r>
    </w:p>
    <w:p w14:paraId="0278E4BC"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registered and authorised for MCVideo Service including authorisation to receive an MCVideo private call, the MCVideo Service setting for answering the call is set to Manual Commencement Mode }</w:t>
      </w:r>
    </w:p>
    <w:p w14:paraId="72EB9EF1"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543D688E"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UE (MCVideo Client) receives a request for establishment of an MCVideo emergency private call, On-demand Manual Commencement Mode, force of Automatic Commencement Mode without Transmission Control }</w:t>
      </w:r>
    </w:p>
    <w:p w14:paraId="52E0FACF"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sidRPr="000975A9">
        <w:rPr>
          <w:b/>
          <w:noProof w:val="0"/>
        </w:rPr>
        <w:t>and</w:t>
      </w:r>
      <w:r w:rsidRPr="000975A9">
        <w:rPr>
          <w:noProof w:val="0"/>
        </w:rPr>
        <w:t>, notifies the user if pc_MCX_DisplayInfoEmergencyCall, }</w:t>
      </w:r>
    </w:p>
    <w:p w14:paraId="1C02AE45" w14:textId="77777777" w:rsidR="00F67D29" w:rsidRPr="000975A9" w:rsidRDefault="00F67D29" w:rsidP="00F67D29">
      <w:pPr>
        <w:pStyle w:val="PL"/>
        <w:rPr>
          <w:noProof w:val="0"/>
        </w:rPr>
      </w:pPr>
      <w:r w:rsidRPr="000975A9">
        <w:rPr>
          <w:noProof w:val="0"/>
        </w:rPr>
        <w:t xml:space="preserve">            }</w:t>
      </w:r>
    </w:p>
    <w:p w14:paraId="2DE44317" w14:textId="77777777" w:rsidR="00F67D29" w:rsidRPr="000975A9" w:rsidRDefault="00F67D29" w:rsidP="00F67D29">
      <w:pPr>
        <w:pStyle w:val="PL"/>
        <w:rPr>
          <w:rFonts w:cs="Courier New"/>
          <w:noProof w:val="0"/>
          <w:szCs w:val="16"/>
        </w:rPr>
      </w:pPr>
    </w:p>
    <w:p w14:paraId="28EEA1C6" w14:textId="77777777" w:rsidR="00F67D29" w:rsidRPr="000975A9" w:rsidRDefault="00F67D29" w:rsidP="00F67D29">
      <w:pPr>
        <w:pStyle w:val="H6"/>
      </w:pPr>
      <w:r w:rsidRPr="000975A9">
        <w:t>(2)</w:t>
      </w:r>
    </w:p>
    <w:p w14:paraId="65C0E94B"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On-demand Pre-arranged Private Call }</w:t>
      </w:r>
    </w:p>
    <w:p w14:paraId="34C2BD36"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2DE187BA"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UE (MCVideo Client) requests to terminate the ongoing MCVideo Private Call }</w:t>
      </w:r>
    </w:p>
    <w:p w14:paraId="4020AC82"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the UE (MCVideo Client) sends a SIP BYE request and upon receiving a SIP 200 (OK)from the SS(MCVideo Server) leaves the MCVideo session }</w:t>
      </w:r>
    </w:p>
    <w:p w14:paraId="4086CB12" w14:textId="77777777" w:rsidR="00F67D29" w:rsidRPr="000975A9" w:rsidRDefault="00F67D29" w:rsidP="00F67D29">
      <w:pPr>
        <w:pStyle w:val="PL"/>
        <w:rPr>
          <w:noProof w:val="0"/>
        </w:rPr>
      </w:pPr>
      <w:r w:rsidRPr="000975A9">
        <w:rPr>
          <w:noProof w:val="0"/>
        </w:rPr>
        <w:t xml:space="preserve">            }</w:t>
      </w:r>
    </w:p>
    <w:p w14:paraId="0E295532" w14:textId="77777777" w:rsidR="00F67D29" w:rsidRPr="000975A9" w:rsidRDefault="00F67D29" w:rsidP="00F67D29">
      <w:pPr>
        <w:pStyle w:val="PL"/>
        <w:rPr>
          <w:rFonts w:cs="Courier New"/>
          <w:noProof w:val="0"/>
          <w:szCs w:val="16"/>
        </w:rPr>
      </w:pPr>
    </w:p>
    <w:p w14:paraId="62B628F7" w14:textId="77777777" w:rsidR="00F67D29" w:rsidRPr="000975A9" w:rsidRDefault="00F67D29" w:rsidP="00F67D29">
      <w:pPr>
        <w:pStyle w:val="H6"/>
      </w:pPr>
      <w:bookmarkStart w:id="758" w:name="_Toc52787577"/>
      <w:bookmarkStart w:id="759" w:name="_Toc52787759"/>
      <w:bookmarkStart w:id="760" w:name="_Toc75906981"/>
      <w:bookmarkStart w:id="761" w:name="_Toc75907318"/>
      <w:r w:rsidRPr="000975A9">
        <w:t>6.2.6.2</w:t>
      </w:r>
      <w:r w:rsidRPr="000975A9">
        <w:tab/>
        <w:t>Conformance requirements</w:t>
      </w:r>
      <w:bookmarkEnd w:id="758"/>
      <w:bookmarkEnd w:id="759"/>
      <w:bookmarkEnd w:id="760"/>
      <w:bookmarkEnd w:id="761"/>
    </w:p>
    <w:p w14:paraId="014E88B7" w14:textId="77777777" w:rsidR="00F67D29" w:rsidRPr="000975A9" w:rsidRDefault="00F67D29" w:rsidP="00F67D29">
      <w:r w:rsidRPr="000975A9">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CDF870F" w14:textId="77777777" w:rsidR="00F67D29" w:rsidRPr="000975A9" w:rsidRDefault="00F67D29" w:rsidP="00F67D29">
      <w:r w:rsidRPr="000975A9">
        <w:t>[TS 24.281, clause 6.2.3.1.1]</w:t>
      </w:r>
    </w:p>
    <w:p w14:paraId="664D153A" w14:textId="77777777" w:rsidR="00F67D29" w:rsidRPr="000975A9" w:rsidRDefault="00F67D29" w:rsidP="00F67D29">
      <w:r w:rsidRPr="000975A9">
        <w:lastRenderedPageBreak/>
        <w:t>When performing the automatic commencement mode procedures, the MCVideo client:</w:t>
      </w:r>
    </w:p>
    <w:p w14:paraId="36344204" w14:textId="77777777" w:rsidR="00F67D29" w:rsidRPr="000975A9" w:rsidRDefault="00F67D29" w:rsidP="00F67D29">
      <w:pPr>
        <w:pStyle w:val="B1"/>
      </w:pPr>
      <w:r w:rsidRPr="000975A9">
        <w:t>1)</w:t>
      </w:r>
      <w:r w:rsidRPr="000975A9">
        <w:tab/>
        <w:t>shall accept the SIP INVITE request and generate a SIP 200 (OK) response according to rules and procedures of 3GPP TS 24.229 [11];</w:t>
      </w:r>
    </w:p>
    <w:p w14:paraId="0DD5552B" w14:textId="77777777" w:rsidR="00F67D29" w:rsidRPr="000975A9" w:rsidRDefault="00F67D29" w:rsidP="00F67D29">
      <w:pPr>
        <w:pStyle w:val="B1"/>
      </w:pPr>
      <w:r w:rsidRPr="000975A9">
        <w:t>2)</w:t>
      </w:r>
      <w:r w:rsidRPr="000975A9">
        <w:tab/>
        <w:t>shall include the option tag "timer" in a Require header field of the SIP 200 (OK) response;</w:t>
      </w:r>
    </w:p>
    <w:p w14:paraId="4C31118F" w14:textId="77777777" w:rsidR="00F67D29" w:rsidRPr="000975A9" w:rsidRDefault="00F67D29" w:rsidP="00F67D29">
      <w:pPr>
        <w:pStyle w:val="B1"/>
      </w:pPr>
      <w:r w:rsidRPr="000975A9">
        <w:t>3)</w:t>
      </w:r>
      <w:r w:rsidRPr="000975A9">
        <w:tab/>
        <w:t>shall include the g.3gpp.mc</w:t>
      </w:r>
      <w:r w:rsidRPr="000975A9">
        <w:rPr>
          <w:lang w:eastAsia="zh-CN"/>
        </w:rPr>
        <w:t>video</w:t>
      </w:r>
      <w:r w:rsidRPr="000975A9">
        <w:t xml:space="preserve"> media feature tag in the Contact header field of the SIP 200 (OK) response;</w:t>
      </w:r>
    </w:p>
    <w:p w14:paraId="117B8AF8" w14:textId="77777777" w:rsidR="00F67D29" w:rsidRPr="000975A9" w:rsidRDefault="00F67D29" w:rsidP="00F67D29">
      <w:pPr>
        <w:pStyle w:val="B1"/>
      </w:pPr>
      <w:r w:rsidRPr="000975A9">
        <w:t>4)</w:t>
      </w:r>
      <w:r w:rsidRPr="000975A9">
        <w:tab/>
        <w:t xml:space="preserve">shall include the </w:t>
      </w:r>
      <w:r w:rsidRPr="000975A9">
        <w:rPr>
          <w:lang w:eastAsia="zh-CN"/>
        </w:rPr>
        <w:t>g.3gpp.icsi-ref</w:t>
      </w:r>
      <w:r w:rsidRPr="000975A9">
        <w:t xml:space="preserve"> media feature tag containing the value of "urn:urn-7:3gpp-service.ims.icsi.mc</w:t>
      </w:r>
      <w:r w:rsidRPr="000975A9">
        <w:rPr>
          <w:lang w:eastAsia="zh-CN"/>
        </w:rPr>
        <w:t>video</w:t>
      </w:r>
      <w:r w:rsidRPr="000975A9">
        <w:t>" in the Contact header field of the SIP 200 (OK) response;</w:t>
      </w:r>
    </w:p>
    <w:p w14:paraId="4B8F14C6" w14:textId="77777777" w:rsidR="00F67D29" w:rsidRPr="000975A9" w:rsidRDefault="00F67D29" w:rsidP="00F67D29">
      <w:pPr>
        <w:pStyle w:val="B1"/>
      </w:pPr>
      <w:r w:rsidRPr="000975A9">
        <w:t>5)</w:t>
      </w:r>
      <w:r w:rsidRPr="000975A9">
        <w:tab/>
        <w:t>shall include the Session-Expires header field in the SIP 200 (OK) response and start the SIP session timer according to IETF RFC 4028 [23]. The "refresher" parameter in the Session-Expires header field shall be set to "uas";</w:t>
      </w:r>
    </w:p>
    <w:p w14:paraId="4B1CD11D" w14:textId="77777777" w:rsidR="00F67D29" w:rsidRPr="000975A9" w:rsidRDefault="00F67D29" w:rsidP="00F67D29">
      <w:pPr>
        <w:pStyle w:val="B1"/>
      </w:pPr>
      <w:r w:rsidRPr="000975A9">
        <w:t>6)</w:t>
      </w:r>
      <w:r w:rsidRPr="000975A9">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B8F0F91" w14:textId="77777777" w:rsidR="00F67D29" w:rsidRPr="000975A9" w:rsidRDefault="00F67D29" w:rsidP="00F67D29">
      <w:pPr>
        <w:pStyle w:val="B1"/>
      </w:pPr>
      <w:r w:rsidRPr="000975A9">
        <w:t>7)</w:t>
      </w:r>
      <w:r w:rsidRPr="000975A9">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A54F2D6" w14:textId="77777777" w:rsidR="00F67D29" w:rsidRPr="000975A9" w:rsidRDefault="00F67D29" w:rsidP="00F67D29">
      <w:pPr>
        <w:pStyle w:val="NO"/>
      </w:pPr>
      <w:r w:rsidRPr="000975A9">
        <w:t>NOTE:</w:t>
      </w:r>
      <w:r w:rsidRPr="000975A9">
        <w:tab/>
        <w:t>In the case of a new emergency call where the terminating client is using a pre-established session, the SIP INVITE request containing a Replaces header is used to replace the pre-established session.</w:t>
      </w:r>
    </w:p>
    <w:p w14:paraId="17F4C852" w14:textId="77777777" w:rsidR="00F67D29" w:rsidRPr="000975A9" w:rsidRDefault="00F67D29" w:rsidP="00F67D29">
      <w:pPr>
        <w:pStyle w:val="B1"/>
      </w:pPr>
      <w:r w:rsidRPr="000975A9">
        <w:t>8)</w:t>
      </w:r>
      <w:r w:rsidRPr="000975A9">
        <w:tab/>
        <w:t>shall send the SIP 200 (OK) response towards the MCVideo server according to rules and procedures of 3GPP TS 24.229 [11];</w:t>
      </w:r>
    </w:p>
    <w:p w14:paraId="24B5BDB2" w14:textId="77777777" w:rsidR="00F67D29" w:rsidRPr="000975A9" w:rsidRDefault="00F67D29" w:rsidP="00F67D29">
      <w:pPr>
        <w:pStyle w:val="B1"/>
      </w:pPr>
      <w:r w:rsidRPr="000975A9">
        <w:t>9)</w:t>
      </w:r>
      <w:r w:rsidRPr="000975A9">
        <w:tab/>
        <w:t>shall, if the incoming SIP INVITE request contains a Replaces header field, release the pre-established session identified by the contents of the Replaces header field; and</w:t>
      </w:r>
    </w:p>
    <w:p w14:paraId="6B3B0936" w14:textId="77777777" w:rsidR="00F67D29" w:rsidRPr="000975A9" w:rsidRDefault="00F67D29" w:rsidP="00F67D29">
      <w:pPr>
        <w:pStyle w:val="B1"/>
      </w:pPr>
      <w:r w:rsidRPr="000975A9">
        <w:t>10)</w:t>
      </w:r>
      <w:r w:rsidRPr="000975A9">
        <w:tab/>
        <w:t>shall interact with the media plane as specified in 3GPP TS 24.</w:t>
      </w:r>
      <w:r w:rsidRPr="000975A9">
        <w:rPr>
          <w:lang w:eastAsia="zh-CN"/>
        </w:rPr>
        <w:t>581</w:t>
      </w:r>
      <w:r w:rsidRPr="000975A9">
        <w:t xml:space="preserve"> [5]. </w:t>
      </w:r>
    </w:p>
    <w:p w14:paraId="52DD5B9F" w14:textId="77777777" w:rsidR="00F67D29" w:rsidRPr="000975A9" w:rsidRDefault="00F67D29" w:rsidP="00F67D29">
      <w:r w:rsidRPr="000975A9">
        <w:t>When NAT traversal is supported by the MCVideo client and when the MCVideo client is behind a NAT, generation of SIP responses is done as specified in this subclause and as specified in IETF RFC 5626 [35].</w:t>
      </w:r>
    </w:p>
    <w:p w14:paraId="1110B81C" w14:textId="77777777" w:rsidR="00F67D29" w:rsidRPr="000975A9" w:rsidRDefault="00F67D29" w:rsidP="00F67D29">
      <w:r w:rsidRPr="000975A9">
        <w:t>[TS24.281, clause 4.6.2]</w:t>
      </w:r>
    </w:p>
    <w:p w14:paraId="4973B960" w14:textId="77777777" w:rsidR="00F67D29" w:rsidRPr="000975A9" w:rsidRDefault="00F67D29" w:rsidP="00F67D29">
      <w:r w:rsidRPr="000975A9">
        <w:t>MCVideo emergency private calls as defined by 3GPP TS 23.281 [26] are supported by the procedures in this specification. The following MCVideo emergency private call functionalities are specified in the present document:</w:t>
      </w:r>
    </w:p>
    <w:p w14:paraId="779B8258" w14:textId="77777777" w:rsidR="00F67D29" w:rsidRPr="000975A9" w:rsidRDefault="00F67D29" w:rsidP="00F67D29">
      <w:pPr>
        <w:pStyle w:val="B1"/>
      </w:pPr>
      <w:r w:rsidRPr="000975A9">
        <w:t>-</w:t>
      </w:r>
      <w:r w:rsidRPr="000975A9">
        <w:tab/>
        <w:t>MCVideo emergency private call origination with optional MCVideo emergency alert initiation;</w:t>
      </w:r>
    </w:p>
    <w:p w14:paraId="23E46E72" w14:textId="77777777" w:rsidR="00F67D29" w:rsidRPr="000975A9" w:rsidRDefault="00F67D29" w:rsidP="00F67D29">
      <w:pPr>
        <w:pStyle w:val="B1"/>
      </w:pPr>
      <w:r w:rsidRPr="000975A9">
        <w:t>-</w:t>
      </w:r>
      <w:r w:rsidRPr="000975A9">
        <w:tab/>
        <w:t>upgrade of an MCVideo private call to an MCVideo emergency private; and</w:t>
      </w:r>
    </w:p>
    <w:p w14:paraId="0D6DC44A" w14:textId="77777777" w:rsidR="00F67D29" w:rsidRPr="000975A9" w:rsidRDefault="00F67D29" w:rsidP="00F67D29">
      <w:pPr>
        <w:pStyle w:val="B1"/>
      </w:pPr>
      <w:r w:rsidRPr="000975A9">
        <w:t>-</w:t>
      </w:r>
      <w:r w:rsidRPr="000975A9">
        <w:tab/>
        <w:t>cancellation of the MCVideo emergency private call priority.</w:t>
      </w:r>
    </w:p>
    <w:p w14:paraId="470FF930" w14:textId="77777777" w:rsidR="00F67D29" w:rsidRPr="000975A9" w:rsidRDefault="00F67D29" w:rsidP="00F67D29">
      <w:r w:rsidRPr="000975A9">
        <w:t>Key aspects of MCVideo emergency private calls include:</w:t>
      </w:r>
    </w:p>
    <w:p w14:paraId="4AD78A04" w14:textId="77777777" w:rsidR="00F67D29" w:rsidRPr="000975A9" w:rsidRDefault="00F67D29" w:rsidP="00F67D29">
      <w:pPr>
        <w:pStyle w:val="B1"/>
      </w:pPr>
      <w:r w:rsidRPr="000975A9">
        <w:t>-</w:t>
      </w:r>
      <w:r w:rsidRPr="000975A9">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9D6A4A7" w14:textId="77777777" w:rsidR="00F67D29" w:rsidRPr="000975A9" w:rsidRDefault="00F67D29" w:rsidP="00F67D29">
      <w:pPr>
        <w:pStyle w:val="B1"/>
      </w:pPr>
      <w:r w:rsidRPr="000975A9">
        <w:t>-</w:t>
      </w:r>
      <w:r w:rsidRPr="000975A9">
        <w:tab/>
        <w:t>the initiator of the MCVideo emergency private call can override the other MCVideo user in the MCVideo emergency private call unless that user also has their MCVideo emergency state set;</w:t>
      </w:r>
    </w:p>
    <w:p w14:paraId="4A777568" w14:textId="77777777" w:rsidR="00F67D29" w:rsidRPr="000975A9" w:rsidRDefault="00F67D29" w:rsidP="00F67D29">
      <w:pPr>
        <w:pStyle w:val="B1"/>
      </w:pPr>
      <w:r w:rsidRPr="000975A9">
        <w:t>-</w:t>
      </w:r>
      <w:r w:rsidRPr="000975A9">
        <w:tab/>
        <w:t>restoration of normal EPS bearer priority to the call according to system policy (e.g., configured time limit for the emergency priority of an MCVideo emergency private call or cancellation of the emergency condition of the private call);</w:t>
      </w:r>
    </w:p>
    <w:p w14:paraId="63DFEF58" w14:textId="77777777" w:rsidR="00F67D29" w:rsidRPr="000975A9" w:rsidRDefault="00F67D29" w:rsidP="00F67D29">
      <w:pPr>
        <w:pStyle w:val="B1"/>
      </w:pPr>
      <w:r w:rsidRPr="000975A9">
        <w:t>-</w:t>
      </w:r>
      <w:r w:rsidRPr="000975A9">
        <w:tab/>
        <w:t>restoration of normal transmission control priority participants when the emergency elevated priority is cancelled;</w:t>
      </w:r>
    </w:p>
    <w:p w14:paraId="20EDF7A2" w14:textId="77777777" w:rsidR="00F67D29" w:rsidRPr="000975A9" w:rsidRDefault="00F67D29" w:rsidP="00F67D29">
      <w:pPr>
        <w:pStyle w:val="B1"/>
      </w:pPr>
      <w:r w:rsidRPr="000975A9">
        <w:t>-</w:t>
      </w:r>
      <w:r w:rsidRPr="000975A9">
        <w:tab/>
        <w:t>requires the MCVideo user to be authorised to either originate or cancel an MCVideo emergency private call;</w:t>
      </w:r>
    </w:p>
    <w:p w14:paraId="6441D492" w14:textId="77777777" w:rsidR="00F67D29" w:rsidRPr="000975A9" w:rsidRDefault="00F67D29" w:rsidP="00F67D29">
      <w:pPr>
        <w:pStyle w:val="B1"/>
      </w:pPr>
      <w:r w:rsidRPr="000975A9">
        <w:lastRenderedPageBreak/>
        <w:t>-</w:t>
      </w:r>
      <w:r w:rsidRPr="000975A9">
        <w:tab/>
        <w:t>requires the targeted MCVideo user to be authorised to receive an MCVideo emergency private call;</w:t>
      </w:r>
    </w:p>
    <w:p w14:paraId="4C84D342" w14:textId="77777777" w:rsidR="00F67D29" w:rsidRPr="000975A9" w:rsidRDefault="00F67D29" w:rsidP="00F67D29">
      <w:pPr>
        <w:pStyle w:val="B1"/>
      </w:pPr>
      <w:r w:rsidRPr="000975A9">
        <w:t>-</w:t>
      </w:r>
      <w:r w:rsidRPr="000975A9">
        <w:tab/>
        <w:t>requests to originate MCVideo emergency private calls may also include an indication of an MCVideo emergency alert; and</w:t>
      </w:r>
    </w:p>
    <w:p w14:paraId="1EA96C3C" w14:textId="77777777" w:rsidR="00F67D29" w:rsidRPr="000975A9" w:rsidRDefault="00F67D29" w:rsidP="00F67D29">
      <w:pPr>
        <w:pStyle w:val="B1"/>
      </w:pPr>
      <w:r w:rsidRPr="000975A9">
        <w:t>-</w:t>
      </w:r>
      <w:r w:rsidRPr="000975A9">
        <w:tab/>
        <w:t>the originator of the MCVideo emergency private call can request that the call use either manual or automatic commencement mode.</w:t>
      </w:r>
    </w:p>
    <w:p w14:paraId="64AA0ACB" w14:textId="77777777" w:rsidR="00F67D29" w:rsidRPr="000975A9" w:rsidRDefault="00F67D29" w:rsidP="00F67D29">
      <w:r w:rsidRPr="000975A9">
        <w:t>There are a number of states that are key in managing these aspects of MCVideo emergency private calls, which include:</w:t>
      </w:r>
    </w:p>
    <w:p w14:paraId="6A6CF525" w14:textId="77777777" w:rsidR="00F67D29" w:rsidRPr="000975A9" w:rsidRDefault="00F67D29" w:rsidP="00F67D29">
      <w:pPr>
        <w:pStyle w:val="B1"/>
      </w:pPr>
      <w:r w:rsidRPr="000975A9">
        <w:t>-</w:t>
      </w:r>
      <w:r w:rsidRPr="000975A9">
        <w:tab/>
      </w:r>
      <w:r w:rsidRPr="000975A9">
        <w:rPr>
          <w:b/>
        </w:rPr>
        <w:t>MCVideo emergency state (MVES):</w:t>
      </w:r>
      <w:r w:rsidRPr="000975A9">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71057FC1" w14:textId="77777777" w:rsidR="00F67D29" w:rsidRPr="000975A9" w:rsidRDefault="00F67D29" w:rsidP="00F67D29">
      <w:pPr>
        <w:pStyle w:val="B1"/>
      </w:pPr>
      <w:r w:rsidRPr="000975A9">
        <w:t>-</w:t>
      </w:r>
      <w:r w:rsidRPr="000975A9">
        <w:tab/>
      </w:r>
      <w:r w:rsidRPr="000975A9">
        <w:rPr>
          <w:b/>
        </w:rPr>
        <w:t>MCVideo private emergency alert (MVPEA) state</w:t>
      </w:r>
      <w:r w:rsidRPr="000975A9">
        <w:t>: this is an internal state of the MCVideo client which in conjunction with the MCVideo emergency private call state aids in managing the MCVideo emergency state and related actions.</w:t>
      </w:r>
    </w:p>
    <w:p w14:paraId="7B02FDDB" w14:textId="77777777" w:rsidR="00F67D29" w:rsidRPr="000975A9" w:rsidRDefault="00F67D29" w:rsidP="00F67D29">
      <w:pPr>
        <w:pStyle w:val="B1"/>
      </w:pPr>
      <w:r w:rsidRPr="000975A9">
        <w:t>-</w:t>
      </w:r>
      <w:r w:rsidRPr="000975A9">
        <w:tab/>
      </w:r>
      <w:r w:rsidRPr="000975A9">
        <w:rPr>
          <w:b/>
        </w:rPr>
        <w:t>MCVideo emergency private call (MVEPC) state</w:t>
      </w:r>
      <w:r w:rsidRPr="000975A9">
        <w:t>: this is an internal state managed by the MCVideo client which in conjunction with the MCVideo emergency alert state aids in managing the MCVideo emergency state and related actions.</w:t>
      </w:r>
    </w:p>
    <w:p w14:paraId="3CD1A662" w14:textId="77777777" w:rsidR="00F67D29" w:rsidRPr="000975A9" w:rsidRDefault="00F67D29" w:rsidP="00F67D29">
      <w:pPr>
        <w:pStyle w:val="B1"/>
      </w:pPr>
      <w:r w:rsidRPr="000975A9">
        <w:t>-</w:t>
      </w:r>
      <w:r w:rsidRPr="000975A9">
        <w:tab/>
      </w:r>
      <w:r w:rsidRPr="000975A9">
        <w:rPr>
          <w:b/>
        </w:rPr>
        <w:t>In-progress emergency private call (IPEPC) state:</w:t>
      </w:r>
      <w:r w:rsidRPr="000975A9">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51E8BFC3" w14:textId="77777777" w:rsidR="00F67D29" w:rsidRPr="000975A9" w:rsidRDefault="00F67D29" w:rsidP="00F67D29">
      <w:pPr>
        <w:pStyle w:val="B1"/>
      </w:pPr>
      <w:r w:rsidRPr="000975A9">
        <w:t>-</w:t>
      </w:r>
      <w:r w:rsidRPr="000975A9">
        <w:tab/>
      </w:r>
      <w:r w:rsidRPr="000975A9">
        <w:rPr>
          <w:b/>
        </w:rPr>
        <w:t xml:space="preserve">MCVideo emergency private priority (MVEPP) state: </w:t>
      </w:r>
      <w:r w:rsidRPr="000975A9">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9118496" w14:textId="77777777" w:rsidR="00F67D29" w:rsidRPr="000975A9" w:rsidRDefault="00F67D29" w:rsidP="00F67D29">
      <w:pPr>
        <w:pStyle w:val="NO"/>
      </w:pPr>
      <w:r w:rsidRPr="000975A9">
        <w:t>NOTE:</w:t>
      </w:r>
      <w:r w:rsidRPr="000975A9">
        <w:tab/>
        <w:t>The above states and their transitions are described in Annex G.</w:t>
      </w:r>
    </w:p>
    <w:p w14:paraId="60186C25" w14:textId="77777777" w:rsidR="00F67D29" w:rsidRPr="000975A9" w:rsidRDefault="00F67D29" w:rsidP="00F67D29">
      <w:pPr>
        <w:pStyle w:val="H6"/>
        <w:rPr>
          <w:b/>
        </w:rPr>
      </w:pPr>
      <w:bookmarkStart w:id="762" w:name="_Toc52787578"/>
      <w:bookmarkStart w:id="763" w:name="_Toc52787760"/>
      <w:bookmarkStart w:id="764" w:name="_Toc75906982"/>
      <w:bookmarkStart w:id="765" w:name="_Toc75907319"/>
      <w:r w:rsidRPr="000975A9">
        <w:t>6.2.6.3</w:t>
      </w:r>
      <w:r w:rsidRPr="000975A9">
        <w:tab/>
        <w:t>Test description</w:t>
      </w:r>
      <w:bookmarkEnd w:id="762"/>
      <w:bookmarkEnd w:id="763"/>
      <w:bookmarkEnd w:id="764"/>
      <w:bookmarkEnd w:id="765"/>
    </w:p>
    <w:p w14:paraId="23F9B8BC" w14:textId="77777777" w:rsidR="00F67D29" w:rsidRPr="000975A9" w:rsidRDefault="00F67D29" w:rsidP="00F67D29">
      <w:pPr>
        <w:pStyle w:val="H6"/>
      </w:pPr>
      <w:bookmarkStart w:id="766" w:name="_Toc52787579"/>
      <w:bookmarkStart w:id="767" w:name="_Toc52787761"/>
      <w:bookmarkStart w:id="768" w:name="_Toc75906983"/>
      <w:bookmarkStart w:id="769" w:name="_Toc75907320"/>
      <w:r w:rsidRPr="000975A9">
        <w:t>6.2.6.3.1</w:t>
      </w:r>
      <w:r w:rsidRPr="000975A9">
        <w:tab/>
        <w:t>Pre-test conditions</w:t>
      </w:r>
      <w:bookmarkEnd w:id="766"/>
      <w:bookmarkEnd w:id="767"/>
      <w:bookmarkEnd w:id="768"/>
      <w:bookmarkEnd w:id="769"/>
    </w:p>
    <w:p w14:paraId="3E30D059" w14:textId="77777777" w:rsidR="00F67D29" w:rsidRPr="000975A9" w:rsidRDefault="00F67D29" w:rsidP="00F67D29">
      <w:pPr>
        <w:pStyle w:val="H6"/>
      </w:pPr>
      <w:r w:rsidRPr="000975A9">
        <w:t>System Simulator:</w:t>
      </w:r>
    </w:p>
    <w:p w14:paraId="71B5CE2E" w14:textId="77777777" w:rsidR="00F67D29" w:rsidRPr="000975A9" w:rsidRDefault="00F67D29" w:rsidP="00F67D29">
      <w:pPr>
        <w:pStyle w:val="B1"/>
      </w:pPr>
      <w:r w:rsidRPr="000975A9">
        <w:t>-</w:t>
      </w:r>
      <w:r w:rsidRPr="000975A9">
        <w:tab/>
        <w:t>SS (MCVideo server)</w:t>
      </w:r>
    </w:p>
    <w:p w14:paraId="66B3B178" w14:textId="77777777" w:rsidR="00F67D29" w:rsidRPr="000975A9" w:rsidRDefault="00F67D29" w:rsidP="00F67D29">
      <w:pPr>
        <w:pStyle w:val="B1"/>
      </w:pPr>
      <w:r w:rsidRPr="000975A9">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6AC450D" w14:textId="77777777" w:rsidR="00F67D29" w:rsidRPr="000975A9" w:rsidRDefault="00F67D29" w:rsidP="00F67D29">
      <w:pPr>
        <w:pStyle w:val="H6"/>
      </w:pPr>
      <w:r w:rsidRPr="000975A9">
        <w:t>IUT:</w:t>
      </w:r>
    </w:p>
    <w:p w14:paraId="69E1D23F" w14:textId="77777777" w:rsidR="00F67D29" w:rsidRPr="000975A9" w:rsidRDefault="00F67D29" w:rsidP="00F67D29">
      <w:pPr>
        <w:pStyle w:val="B1"/>
      </w:pPr>
      <w:r w:rsidRPr="000975A9">
        <w:t>-</w:t>
      </w:r>
      <w:r w:rsidRPr="000975A9">
        <w:tab/>
        <w:t>UE (MCVideo client)</w:t>
      </w:r>
    </w:p>
    <w:p w14:paraId="174BA284" w14:textId="77777777" w:rsidR="00F67D29" w:rsidRPr="000975A9" w:rsidRDefault="00F67D29" w:rsidP="00F67D29">
      <w:pPr>
        <w:pStyle w:val="B2"/>
      </w:pPr>
      <w:r w:rsidRPr="000975A9">
        <w:t>-</w:t>
      </w:r>
      <w:r w:rsidRPr="000975A9">
        <w:tab/>
        <w:t>UE (MCVideo client) is set for manual commencement mode answering</w:t>
      </w:r>
    </w:p>
    <w:p w14:paraId="4BA65D72" w14:textId="77777777" w:rsidR="00F67D29" w:rsidRPr="000975A9" w:rsidRDefault="00F67D29" w:rsidP="00F67D29">
      <w:pPr>
        <w:pStyle w:val="B2"/>
      </w:pPr>
      <w:r w:rsidRPr="000975A9">
        <w:lastRenderedPageBreak/>
        <w:t>-</w:t>
      </w:r>
      <w:r w:rsidRPr="000975A9">
        <w:tab/>
        <w:t>receive emergency calls; MCVideo service setting for answering the call is set to manual commencement mode (3GPP TS 24.483 [12], /&lt;x&gt;/&lt;x&gt;/Common/PrivateCall/AutoCommence="false", /&lt;x&gt;/&lt;x&gt;/Common/PrivateCall/ManualCommence="true")</w:t>
      </w:r>
    </w:p>
    <w:p w14:paraId="485BC0CB" w14:textId="77777777" w:rsidR="00F67D29" w:rsidRPr="000975A9" w:rsidRDefault="00F67D29" w:rsidP="00F67D29">
      <w:pPr>
        <w:pStyle w:val="B1"/>
      </w:pPr>
      <w:r w:rsidRPr="000975A9">
        <w:t>-</w:t>
      </w:r>
      <w:r w:rsidRPr="000975A9">
        <w:tab/>
        <w:t>The test USIM set as defined in TS 36.579-1 [2], subclause 5.5.10 is inserted.</w:t>
      </w:r>
    </w:p>
    <w:p w14:paraId="0300188C" w14:textId="77777777" w:rsidR="00F67D29" w:rsidRPr="000975A9" w:rsidRDefault="00F67D29" w:rsidP="00F67D29">
      <w:pPr>
        <w:pStyle w:val="H6"/>
      </w:pPr>
      <w:r w:rsidRPr="000975A9">
        <w:t>Preamble:</w:t>
      </w:r>
    </w:p>
    <w:p w14:paraId="35BA5C72"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497953FD" w14:textId="2AE42139" w:rsidR="00F67D29" w:rsidRPr="000975A9" w:rsidRDefault="00F67D29" w:rsidP="00F67D29">
      <w:pPr>
        <w:pStyle w:val="B1"/>
      </w:pPr>
      <w:r w:rsidRPr="000975A9">
        <w:t>-</w:t>
      </w:r>
      <w:r w:rsidRPr="000975A9">
        <w:tab/>
        <w:t>The MCVideo User performs the Generic Test Procedure for MCVideo Authorization/Configuration and Key Generation as specified in TS 36.579-1 [2], subclause 5.3.2.</w:t>
      </w:r>
    </w:p>
    <w:p w14:paraId="4E97E1D5" w14:textId="77777777" w:rsidR="00F67D29" w:rsidRPr="000975A9" w:rsidRDefault="00F67D29" w:rsidP="00F67D29">
      <w:pPr>
        <w:pStyle w:val="B1"/>
      </w:pPr>
      <w:r w:rsidRPr="000975A9">
        <w:t>-</w:t>
      </w:r>
      <w:r w:rsidRPr="000975A9">
        <w:tab/>
        <w:t>UE States at the end of the preamble</w:t>
      </w:r>
    </w:p>
    <w:p w14:paraId="33BF88D0" w14:textId="77777777" w:rsidR="00F67D29" w:rsidRPr="000975A9" w:rsidRDefault="00F67D29" w:rsidP="00F67D29">
      <w:pPr>
        <w:pStyle w:val="B2"/>
      </w:pPr>
      <w:r w:rsidRPr="000975A9">
        <w:t>-</w:t>
      </w:r>
      <w:r w:rsidRPr="000975A9">
        <w:tab/>
        <w:t>The UE is in E-UTRA Registered, Idle Mode state.</w:t>
      </w:r>
    </w:p>
    <w:p w14:paraId="55F064A2" w14:textId="77777777" w:rsidR="00F67D29" w:rsidRPr="000975A9" w:rsidRDefault="00F67D29" w:rsidP="00F67D29">
      <w:pPr>
        <w:pStyle w:val="B2"/>
      </w:pPr>
      <w:r w:rsidRPr="000975A9">
        <w:t>-</w:t>
      </w:r>
      <w:r w:rsidRPr="000975A9">
        <w:tab/>
        <w:t>The MCVideo Client Application has been activated and User has registered as the MCVideo User, with the Server as an active user at the Client.</w:t>
      </w:r>
    </w:p>
    <w:p w14:paraId="0251893A" w14:textId="77777777" w:rsidR="00F67D29" w:rsidRPr="000975A9" w:rsidRDefault="00F67D29" w:rsidP="00F67D29">
      <w:pPr>
        <w:pStyle w:val="H6"/>
      </w:pPr>
      <w:bookmarkStart w:id="770" w:name="_Toc52787580"/>
      <w:bookmarkStart w:id="771" w:name="_Toc52787762"/>
      <w:bookmarkStart w:id="772" w:name="_Toc75906984"/>
      <w:bookmarkStart w:id="773" w:name="_Toc75907321"/>
      <w:r w:rsidRPr="000975A9">
        <w:t>6.2.6.3.2</w:t>
      </w:r>
      <w:r w:rsidRPr="000975A9">
        <w:tab/>
        <w:t>Test procedure sequence</w:t>
      </w:r>
      <w:bookmarkEnd w:id="770"/>
      <w:bookmarkEnd w:id="771"/>
      <w:bookmarkEnd w:id="772"/>
      <w:bookmarkEnd w:id="773"/>
    </w:p>
    <w:p w14:paraId="0D0A188A" w14:textId="77777777" w:rsidR="00F67D29" w:rsidRPr="000975A9" w:rsidRDefault="00F67D29" w:rsidP="00F67D29">
      <w:pPr>
        <w:pStyle w:val="TH"/>
      </w:pPr>
      <w:r w:rsidRPr="000975A9">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67D29" w:rsidRPr="000975A9" w14:paraId="56BCE103" w14:textId="77777777" w:rsidTr="00E64CC8">
        <w:trPr>
          <w:tblHeader/>
        </w:trPr>
        <w:tc>
          <w:tcPr>
            <w:tcW w:w="534" w:type="dxa"/>
            <w:tcBorders>
              <w:top w:val="single" w:sz="4" w:space="0" w:color="auto"/>
              <w:left w:val="single" w:sz="4" w:space="0" w:color="auto"/>
              <w:bottom w:val="nil"/>
              <w:right w:val="single" w:sz="4" w:space="0" w:color="auto"/>
            </w:tcBorders>
            <w:hideMark/>
          </w:tcPr>
          <w:p w14:paraId="575C2EE4" w14:textId="77777777" w:rsidR="00F67D29" w:rsidRPr="000975A9" w:rsidRDefault="00F67D29" w:rsidP="00E64CC8">
            <w:pPr>
              <w:pStyle w:val="TAH"/>
              <w:keepNext w:val="0"/>
              <w:keepLines w:val="0"/>
              <w:widowControl w:val="0"/>
            </w:pPr>
            <w:r w:rsidRPr="000975A9">
              <w:t>St</w:t>
            </w:r>
          </w:p>
        </w:tc>
        <w:tc>
          <w:tcPr>
            <w:tcW w:w="3968" w:type="dxa"/>
            <w:tcBorders>
              <w:top w:val="single" w:sz="4" w:space="0" w:color="auto"/>
              <w:left w:val="single" w:sz="4" w:space="0" w:color="auto"/>
              <w:bottom w:val="nil"/>
              <w:right w:val="single" w:sz="4" w:space="0" w:color="auto"/>
            </w:tcBorders>
            <w:hideMark/>
          </w:tcPr>
          <w:p w14:paraId="067FB99D" w14:textId="77777777" w:rsidR="00F67D29" w:rsidRPr="000975A9" w:rsidRDefault="00F67D29" w:rsidP="00E64CC8">
            <w:pPr>
              <w:pStyle w:val="TAH"/>
              <w:keepNext w:val="0"/>
              <w:keepLines w:val="0"/>
              <w:widowControl w:val="0"/>
            </w:pPr>
            <w:r w:rsidRPr="000975A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D006997" w14:textId="77777777" w:rsidR="00F67D29" w:rsidRPr="000975A9" w:rsidRDefault="00F67D29" w:rsidP="00E64CC8">
            <w:pPr>
              <w:pStyle w:val="TAH"/>
              <w:keepNext w:val="0"/>
              <w:keepLines w:val="0"/>
              <w:widowControl w:val="0"/>
            </w:pPr>
            <w:r w:rsidRPr="000975A9">
              <w:t>Message Sequence</w:t>
            </w:r>
          </w:p>
        </w:tc>
        <w:tc>
          <w:tcPr>
            <w:tcW w:w="565" w:type="dxa"/>
            <w:tcBorders>
              <w:top w:val="single" w:sz="4" w:space="0" w:color="auto"/>
              <w:left w:val="single" w:sz="4" w:space="0" w:color="auto"/>
              <w:bottom w:val="nil"/>
              <w:right w:val="single" w:sz="4" w:space="0" w:color="auto"/>
            </w:tcBorders>
            <w:hideMark/>
          </w:tcPr>
          <w:p w14:paraId="43DFB07B" w14:textId="77777777" w:rsidR="00F67D29" w:rsidRPr="000975A9" w:rsidRDefault="00F67D29" w:rsidP="00E64CC8">
            <w:pPr>
              <w:pStyle w:val="TAH"/>
              <w:keepNext w:val="0"/>
              <w:keepLines w:val="0"/>
              <w:widowControl w:val="0"/>
            </w:pPr>
            <w:r w:rsidRPr="000975A9">
              <w:t>TP</w:t>
            </w:r>
          </w:p>
        </w:tc>
        <w:tc>
          <w:tcPr>
            <w:tcW w:w="850" w:type="dxa"/>
            <w:tcBorders>
              <w:top w:val="single" w:sz="4" w:space="0" w:color="auto"/>
              <w:left w:val="single" w:sz="4" w:space="0" w:color="auto"/>
              <w:bottom w:val="nil"/>
              <w:right w:val="single" w:sz="4" w:space="0" w:color="auto"/>
            </w:tcBorders>
            <w:hideMark/>
          </w:tcPr>
          <w:p w14:paraId="77822470" w14:textId="77777777" w:rsidR="00F67D29" w:rsidRPr="000975A9" w:rsidRDefault="00F67D29" w:rsidP="00E64CC8">
            <w:pPr>
              <w:pStyle w:val="TAH"/>
              <w:keepNext w:val="0"/>
              <w:keepLines w:val="0"/>
              <w:widowControl w:val="0"/>
            </w:pPr>
            <w:r w:rsidRPr="000975A9">
              <w:t>Verdict</w:t>
            </w:r>
          </w:p>
        </w:tc>
      </w:tr>
      <w:tr w:rsidR="00F67D29" w:rsidRPr="000975A9" w14:paraId="4C204F57" w14:textId="77777777" w:rsidTr="00E64CC8">
        <w:trPr>
          <w:tblHeader/>
        </w:trPr>
        <w:tc>
          <w:tcPr>
            <w:tcW w:w="534" w:type="dxa"/>
            <w:tcBorders>
              <w:top w:val="nil"/>
              <w:left w:val="single" w:sz="4" w:space="0" w:color="auto"/>
              <w:bottom w:val="single" w:sz="4" w:space="0" w:color="auto"/>
              <w:right w:val="single" w:sz="4" w:space="0" w:color="auto"/>
            </w:tcBorders>
          </w:tcPr>
          <w:p w14:paraId="2711018A" w14:textId="77777777" w:rsidR="00F67D29" w:rsidRPr="000975A9" w:rsidRDefault="00F67D29" w:rsidP="00E64CC8">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5274CF9E" w14:textId="77777777" w:rsidR="00F67D29" w:rsidRPr="000975A9" w:rsidRDefault="00F67D29" w:rsidP="00E64CC8">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664DBAFC" w14:textId="77777777" w:rsidR="00F67D29" w:rsidRPr="000975A9" w:rsidRDefault="00F67D29" w:rsidP="00E64CC8">
            <w:pPr>
              <w:pStyle w:val="TAH"/>
              <w:keepNext w:val="0"/>
              <w:keepLines w:val="0"/>
              <w:widowControl w:val="0"/>
            </w:pPr>
            <w:r w:rsidRPr="000975A9">
              <w:t>U - S</w:t>
            </w:r>
          </w:p>
        </w:tc>
        <w:tc>
          <w:tcPr>
            <w:tcW w:w="2978" w:type="dxa"/>
            <w:tcBorders>
              <w:top w:val="single" w:sz="4" w:space="0" w:color="auto"/>
              <w:left w:val="single" w:sz="4" w:space="0" w:color="auto"/>
              <w:bottom w:val="single" w:sz="4" w:space="0" w:color="auto"/>
              <w:right w:val="single" w:sz="4" w:space="0" w:color="auto"/>
            </w:tcBorders>
            <w:hideMark/>
          </w:tcPr>
          <w:p w14:paraId="4F0B468A" w14:textId="77777777" w:rsidR="00F67D29" w:rsidRPr="000975A9" w:rsidRDefault="00F67D29" w:rsidP="00E64CC8">
            <w:pPr>
              <w:pStyle w:val="TAH"/>
              <w:keepNext w:val="0"/>
              <w:keepLines w:val="0"/>
              <w:widowControl w:val="0"/>
            </w:pPr>
            <w:r w:rsidRPr="000975A9">
              <w:t>Message</w:t>
            </w:r>
          </w:p>
        </w:tc>
        <w:tc>
          <w:tcPr>
            <w:tcW w:w="565" w:type="dxa"/>
            <w:tcBorders>
              <w:top w:val="nil"/>
              <w:left w:val="single" w:sz="4" w:space="0" w:color="auto"/>
              <w:bottom w:val="single" w:sz="4" w:space="0" w:color="auto"/>
              <w:right w:val="single" w:sz="4" w:space="0" w:color="auto"/>
            </w:tcBorders>
          </w:tcPr>
          <w:p w14:paraId="7E9DF2AC" w14:textId="77777777" w:rsidR="00F67D29" w:rsidRPr="000975A9" w:rsidRDefault="00F67D29" w:rsidP="00E64CC8">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C73A8D3" w14:textId="77777777" w:rsidR="00F67D29" w:rsidRPr="000975A9" w:rsidRDefault="00F67D29" w:rsidP="00E64CC8">
            <w:pPr>
              <w:pStyle w:val="TAH"/>
              <w:keepNext w:val="0"/>
              <w:keepLines w:val="0"/>
              <w:widowControl w:val="0"/>
            </w:pPr>
          </w:p>
        </w:tc>
      </w:tr>
      <w:tr w:rsidR="00F67D29" w:rsidRPr="000975A9" w14:paraId="351C3BEE"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E908849" w14:textId="77777777" w:rsidR="00F67D29" w:rsidRPr="000975A9" w:rsidRDefault="00F67D29" w:rsidP="00E64CC8">
            <w:pPr>
              <w:pStyle w:val="TAC"/>
              <w:keepNext w:val="0"/>
              <w:keepLines w:val="0"/>
              <w:widowControl w:val="0"/>
            </w:pPr>
            <w:r w:rsidRPr="000975A9">
              <w:t>1</w:t>
            </w:r>
          </w:p>
        </w:tc>
        <w:tc>
          <w:tcPr>
            <w:tcW w:w="3968" w:type="dxa"/>
            <w:tcBorders>
              <w:top w:val="single" w:sz="4" w:space="0" w:color="auto"/>
              <w:left w:val="single" w:sz="4" w:space="0" w:color="auto"/>
              <w:bottom w:val="single" w:sz="4" w:space="0" w:color="auto"/>
              <w:right w:val="single" w:sz="4" w:space="0" w:color="auto"/>
            </w:tcBorders>
            <w:hideMark/>
          </w:tcPr>
          <w:p w14:paraId="59C91D87" w14:textId="14B6BDA9" w:rsidR="00F67D29" w:rsidRPr="000975A9" w:rsidRDefault="00F67D29" w:rsidP="00E64CC8">
            <w:pPr>
              <w:pStyle w:val="TAL"/>
              <w:keepNext w:val="0"/>
              <w:keepLines w:val="0"/>
              <w:widowControl w:val="0"/>
            </w:pPr>
            <w:r w:rsidRPr="000975A9">
              <w:rPr>
                <w:lang w:eastAsia="ko-KR"/>
              </w:rPr>
              <w:t xml:space="preserve">Check: Does the UE (MCVideo client) correctly perform test procedure 'MCX CT session establishment/modification without provisional responses other than 100 Trying' as described in TS 36.579-1 [2] Table 5.3.4.3-1 </w:t>
            </w:r>
            <w:r w:rsidRPr="000975A9">
              <w:t>to establish an MCVideo private emergency call with force of Automatic Commencement Mode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137EA90D"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D280580"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0367FF08"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47AF8F60" w14:textId="77777777" w:rsidR="00F67D29" w:rsidRPr="000975A9" w:rsidRDefault="00F67D29" w:rsidP="00E64CC8">
            <w:pPr>
              <w:pStyle w:val="TAC"/>
              <w:keepNext w:val="0"/>
              <w:keepLines w:val="0"/>
              <w:widowControl w:val="0"/>
            </w:pPr>
            <w:r w:rsidRPr="000975A9">
              <w:t>P</w:t>
            </w:r>
          </w:p>
        </w:tc>
      </w:tr>
      <w:tr w:rsidR="00F67D29" w:rsidRPr="000975A9" w14:paraId="5D74AAE2" w14:textId="77777777" w:rsidTr="00E64CC8">
        <w:trPr>
          <w:trHeight w:val="278"/>
        </w:trPr>
        <w:tc>
          <w:tcPr>
            <w:tcW w:w="534" w:type="dxa"/>
            <w:tcBorders>
              <w:top w:val="single" w:sz="4" w:space="0" w:color="auto"/>
              <w:left w:val="single" w:sz="4" w:space="0" w:color="auto"/>
              <w:bottom w:val="single" w:sz="4" w:space="0" w:color="auto"/>
              <w:right w:val="single" w:sz="4" w:space="0" w:color="auto"/>
            </w:tcBorders>
            <w:hideMark/>
          </w:tcPr>
          <w:p w14:paraId="1733DC13" w14:textId="77777777" w:rsidR="00F67D29" w:rsidRPr="000975A9" w:rsidRDefault="00F67D29" w:rsidP="00E64CC8">
            <w:pPr>
              <w:pStyle w:val="TAC"/>
              <w:keepNext w:val="0"/>
              <w:keepLines w:val="0"/>
              <w:widowControl w:val="0"/>
              <w:jc w:val="left"/>
            </w:pPr>
            <w:r w:rsidRPr="000975A9">
              <w:t>2a1-4</w:t>
            </w:r>
          </w:p>
        </w:tc>
        <w:tc>
          <w:tcPr>
            <w:tcW w:w="3968" w:type="dxa"/>
            <w:tcBorders>
              <w:top w:val="single" w:sz="4" w:space="0" w:color="auto"/>
              <w:left w:val="single" w:sz="4" w:space="0" w:color="auto"/>
              <w:bottom w:val="single" w:sz="4" w:space="0" w:color="auto"/>
              <w:right w:val="single" w:sz="4" w:space="0" w:color="auto"/>
            </w:tcBorders>
            <w:hideMark/>
          </w:tcPr>
          <w:p w14:paraId="3B8E8ABC" w14:textId="77777777" w:rsidR="00F67D29" w:rsidRPr="000975A9" w:rsidRDefault="00F67D29" w:rsidP="00E64CC8">
            <w:pPr>
              <w:pStyle w:val="TAL"/>
              <w:keepNext w:val="0"/>
              <w:keepLines w:val="0"/>
              <w:widowControl w:val="0"/>
            </w:pPr>
            <w:r w:rsidRPr="000975A9">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66D3339"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6530540"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9FD1F2C"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3EA1BA4B" w14:textId="77777777" w:rsidR="00F67D29" w:rsidRPr="000975A9" w:rsidRDefault="00F67D29" w:rsidP="00E64CC8">
            <w:pPr>
              <w:pStyle w:val="TAC"/>
              <w:keepNext w:val="0"/>
              <w:keepLines w:val="0"/>
              <w:widowControl w:val="0"/>
            </w:pPr>
            <w:r w:rsidRPr="000975A9">
              <w:t>-</w:t>
            </w:r>
          </w:p>
        </w:tc>
      </w:tr>
      <w:tr w:rsidR="00F67D29" w:rsidRPr="000975A9" w14:paraId="229A84A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FCC7F8F" w14:textId="77777777" w:rsidR="00F67D29" w:rsidRPr="000975A9" w:rsidRDefault="00F67D29" w:rsidP="00E64CC8">
            <w:pPr>
              <w:pStyle w:val="TAC"/>
              <w:keepNext w:val="0"/>
              <w:keepLines w:val="0"/>
              <w:widowControl w:val="0"/>
            </w:pPr>
            <w:r w:rsidRPr="000975A9">
              <w:t>-</w:t>
            </w:r>
          </w:p>
        </w:tc>
        <w:tc>
          <w:tcPr>
            <w:tcW w:w="3968" w:type="dxa"/>
            <w:tcBorders>
              <w:top w:val="single" w:sz="4" w:space="0" w:color="auto"/>
              <w:left w:val="single" w:sz="4" w:space="0" w:color="auto"/>
              <w:bottom w:val="single" w:sz="4" w:space="0" w:color="auto"/>
              <w:right w:val="single" w:sz="4" w:space="0" w:color="auto"/>
            </w:tcBorders>
            <w:hideMark/>
          </w:tcPr>
          <w:p w14:paraId="43467A86" w14:textId="77777777" w:rsidR="00F67D29" w:rsidRPr="000975A9" w:rsidRDefault="00F67D29" w:rsidP="00E64CC8">
            <w:pPr>
              <w:pStyle w:val="TAL"/>
              <w:keepNext w:val="0"/>
              <w:keepLines w:val="0"/>
              <w:widowControl w:val="0"/>
            </w:pPr>
            <w:r w:rsidRPr="000975A9">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01D73DE6"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96E6484"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5B12EC21"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FF9861A" w14:textId="77777777" w:rsidR="00F67D29" w:rsidRPr="000975A9" w:rsidRDefault="00F67D29" w:rsidP="00E64CC8">
            <w:pPr>
              <w:pStyle w:val="TAC"/>
              <w:keepNext w:val="0"/>
              <w:keepLines w:val="0"/>
              <w:widowControl w:val="0"/>
            </w:pPr>
            <w:r w:rsidRPr="000975A9">
              <w:t>-</w:t>
            </w:r>
          </w:p>
        </w:tc>
      </w:tr>
      <w:tr w:rsidR="00F67D29" w:rsidRPr="000975A9" w14:paraId="7A8A2371"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CE032EB" w14:textId="77777777" w:rsidR="00F67D29" w:rsidRPr="000975A9" w:rsidRDefault="00F67D29" w:rsidP="00E64CC8">
            <w:pPr>
              <w:pStyle w:val="TAC"/>
              <w:keepNext w:val="0"/>
              <w:keepLines w:val="0"/>
              <w:widowControl w:val="0"/>
            </w:pPr>
            <w:r w:rsidRPr="000975A9">
              <w:t>5a1</w:t>
            </w:r>
          </w:p>
        </w:tc>
        <w:tc>
          <w:tcPr>
            <w:tcW w:w="3968" w:type="dxa"/>
            <w:tcBorders>
              <w:top w:val="single" w:sz="4" w:space="0" w:color="auto"/>
              <w:left w:val="single" w:sz="4" w:space="0" w:color="auto"/>
              <w:bottom w:val="single" w:sz="4" w:space="0" w:color="auto"/>
              <w:right w:val="single" w:sz="4" w:space="0" w:color="auto"/>
            </w:tcBorders>
            <w:hideMark/>
          </w:tcPr>
          <w:p w14:paraId="600E2DF2" w14:textId="4196B7AA" w:rsidR="00F67D29" w:rsidRPr="000975A9" w:rsidRDefault="00F67D29" w:rsidP="00E64CC8">
            <w:pPr>
              <w:pStyle w:val="TAL"/>
              <w:keepNext w:val="0"/>
              <w:keepLines w:val="0"/>
              <w:widowControl w:val="0"/>
            </w:pPr>
            <w:r w:rsidRPr="000975A9">
              <w:t xml:space="preserve">IF </w:t>
            </w:r>
            <w:bookmarkStart w:id="774" w:name="_Hlk99373620"/>
            <w:r w:rsidRPr="000975A9">
              <w:t>pc_MCX_DisplayInfoEmergencyCall</w:t>
            </w:r>
            <w:bookmarkEnd w:id="774"/>
            <w:r w:rsidRPr="000975A9">
              <w:t xml:space="preserve"> THEN Check: Does the UE (MCVideo client) notify the user that the emergency private group call has been established?</w:t>
            </w:r>
          </w:p>
          <w:p w14:paraId="1B058F2F" w14:textId="77777777" w:rsidR="00F67D29" w:rsidRPr="000975A9" w:rsidRDefault="00F67D29" w:rsidP="00E64CC8">
            <w:pPr>
              <w:pStyle w:val="TAL"/>
              <w:keepNext w:val="0"/>
              <w:keepLines w:val="0"/>
              <w:widowControl w:val="0"/>
            </w:pPr>
            <w:r w:rsidRPr="000975A9">
              <w:t>(NOTE 1)</w:t>
            </w:r>
          </w:p>
          <w:p w14:paraId="3F52B1A0" w14:textId="77777777" w:rsidR="00F67D29" w:rsidRPr="000975A9" w:rsidRDefault="00F67D29" w:rsidP="00E64CC8">
            <w:pPr>
              <w:pStyle w:val="TAL"/>
              <w:keepNext w:val="0"/>
              <w:keepLines w:val="0"/>
              <w:widowControl w:val="0"/>
            </w:pPr>
            <w:r w:rsidRPr="000975A9">
              <w:t>(NOTE 2)</w:t>
            </w:r>
          </w:p>
        </w:tc>
        <w:tc>
          <w:tcPr>
            <w:tcW w:w="708" w:type="dxa"/>
            <w:tcBorders>
              <w:top w:val="single" w:sz="4" w:space="0" w:color="auto"/>
              <w:left w:val="single" w:sz="4" w:space="0" w:color="auto"/>
              <w:bottom w:val="single" w:sz="4" w:space="0" w:color="auto"/>
              <w:right w:val="single" w:sz="4" w:space="0" w:color="auto"/>
            </w:tcBorders>
            <w:hideMark/>
          </w:tcPr>
          <w:p w14:paraId="62751FC3"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2507779"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4042B8F"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4F07D52E" w14:textId="77777777" w:rsidR="00F67D29" w:rsidRPr="000975A9" w:rsidRDefault="00F67D29" w:rsidP="00E64CC8">
            <w:pPr>
              <w:pStyle w:val="TAC"/>
              <w:keepNext w:val="0"/>
              <w:keepLines w:val="0"/>
              <w:widowControl w:val="0"/>
            </w:pPr>
            <w:r w:rsidRPr="000975A9">
              <w:t>P</w:t>
            </w:r>
          </w:p>
        </w:tc>
      </w:tr>
      <w:tr w:rsidR="00F67D29" w:rsidRPr="000975A9" w14:paraId="20C356AE"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07EAF2C" w14:textId="77777777" w:rsidR="00F67D29" w:rsidRPr="000975A9" w:rsidRDefault="00F67D29" w:rsidP="00E64CC8">
            <w:pPr>
              <w:pStyle w:val="TAC"/>
              <w:keepNext w:val="0"/>
              <w:keepLines w:val="0"/>
              <w:widowControl w:val="0"/>
            </w:pPr>
            <w:r w:rsidRPr="000975A9">
              <w:t>6</w:t>
            </w:r>
          </w:p>
        </w:tc>
        <w:tc>
          <w:tcPr>
            <w:tcW w:w="3968" w:type="dxa"/>
            <w:tcBorders>
              <w:top w:val="single" w:sz="4" w:space="0" w:color="auto"/>
              <w:left w:val="single" w:sz="4" w:space="0" w:color="auto"/>
              <w:bottom w:val="single" w:sz="4" w:space="0" w:color="auto"/>
              <w:right w:val="single" w:sz="4" w:space="0" w:color="auto"/>
            </w:tcBorders>
            <w:hideMark/>
          </w:tcPr>
          <w:p w14:paraId="3712EE0C"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6C430BA3"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3225EC7"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89AEE28"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2AAF43A8" w14:textId="77777777" w:rsidR="00F67D29" w:rsidRPr="000975A9" w:rsidRDefault="00F67D29" w:rsidP="00E64CC8">
            <w:pPr>
              <w:pStyle w:val="TAC"/>
              <w:keepNext w:val="0"/>
              <w:keepLines w:val="0"/>
              <w:widowControl w:val="0"/>
            </w:pPr>
            <w:r w:rsidRPr="000975A9">
              <w:t>-</w:t>
            </w:r>
          </w:p>
        </w:tc>
      </w:tr>
      <w:tr w:rsidR="00F67D29" w:rsidRPr="000975A9" w14:paraId="7352B563"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00E1121A" w14:textId="77777777" w:rsidR="00F67D29" w:rsidRPr="000975A9" w:rsidRDefault="00F67D29" w:rsidP="00E64CC8">
            <w:pPr>
              <w:pStyle w:val="TAC"/>
              <w:keepNext w:val="0"/>
              <w:keepLines w:val="0"/>
              <w:widowControl w:val="0"/>
            </w:pPr>
            <w:r w:rsidRPr="000975A9">
              <w:t>7</w:t>
            </w:r>
          </w:p>
        </w:tc>
        <w:tc>
          <w:tcPr>
            <w:tcW w:w="3968" w:type="dxa"/>
            <w:tcBorders>
              <w:top w:val="single" w:sz="4" w:space="0" w:color="auto"/>
              <w:left w:val="single" w:sz="4" w:space="0" w:color="auto"/>
              <w:bottom w:val="single" w:sz="4" w:space="0" w:color="auto"/>
              <w:right w:val="single" w:sz="4" w:space="0" w:color="auto"/>
            </w:tcBorders>
            <w:hideMark/>
          </w:tcPr>
          <w:p w14:paraId="55802E76" w14:textId="77777777" w:rsidR="00F67D29" w:rsidRPr="000975A9" w:rsidRDefault="00F67D29" w:rsidP="00E64CC8">
            <w:pPr>
              <w:pStyle w:val="TAL"/>
              <w:keepNext w:val="0"/>
              <w:keepLines w:val="0"/>
              <w:widowControl w:val="0"/>
            </w:pPr>
            <w:r w:rsidRPr="000975A9">
              <w:t>Make the UE (MCVideo client) release the call.</w:t>
            </w:r>
          </w:p>
          <w:p w14:paraId="11A7F2CD"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731A55A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54549D77"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D29C841"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56F44047" w14:textId="77777777" w:rsidR="00F67D29" w:rsidRPr="000975A9" w:rsidRDefault="00F67D29" w:rsidP="00E64CC8">
            <w:pPr>
              <w:pStyle w:val="TAC"/>
              <w:keepNext w:val="0"/>
              <w:keepLines w:val="0"/>
              <w:widowControl w:val="0"/>
            </w:pPr>
            <w:r w:rsidRPr="000975A9">
              <w:t>-</w:t>
            </w:r>
          </w:p>
        </w:tc>
      </w:tr>
      <w:tr w:rsidR="00F67D29" w:rsidRPr="000975A9" w14:paraId="5A826C27"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47058FC0" w14:textId="77777777" w:rsidR="00F67D29" w:rsidRPr="000975A9" w:rsidRDefault="00F67D29" w:rsidP="00E64CC8">
            <w:pPr>
              <w:pStyle w:val="TAC"/>
              <w:keepNext w:val="0"/>
              <w:keepLines w:val="0"/>
              <w:widowControl w:val="0"/>
            </w:pPr>
            <w:r w:rsidRPr="000975A9">
              <w:t>8</w:t>
            </w:r>
          </w:p>
        </w:tc>
        <w:tc>
          <w:tcPr>
            <w:tcW w:w="3968" w:type="dxa"/>
            <w:tcBorders>
              <w:top w:val="single" w:sz="4" w:space="0" w:color="auto"/>
              <w:left w:val="single" w:sz="4" w:space="0" w:color="auto"/>
              <w:bottom w:val="single" w:sz="4" w:space="0" w:color="auto"/>
              <w:right w:val="single" w:sz="4" w:space="0" w:color="auto"/>
            </w:tcBorders>
            <w:hideMark/>
          </w:tcPr>
          <w:p w14:paraId="3B688B19" w14:textId="51D41B22"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34AD0976"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6D50C35D"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E63BC46" w14:textId="77777777" w:rsidR="00F67D29" w:rsidRPr="000975A9" w:rsidRDefault="00F67D29" w:rsidP="00E64CC8">
            <w:pPr>
              <w:pStyle w:val="TAC"/>
              <w:keepNext w:val="0"/>
              <w:keepLines w:val="0"/>
              <w:widowControl w:val="0"/>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633A9C13" w14:textId="77777777" w:rsidR="00F67D29" w:rsidRPr="000975A9" w:rsidRDefault="00F67D29" w:rsidP="00E64CC8">
            <w:pPr>
              <w:pStyle w:val="TAC"/>
              <w:keepNext w:val="0"/>
              <w:keepLines w:val="0"/>
              <w:widowControl w:val="0"/>
            </w:pPr>
            <w:r w:rsidRPr="000975A9">
              <w:t>P</w:t>
            </w:r>
          </w:p>
        </w:tc>
      </w:tr>
      <w:tr w:rsidR="00F67D29" w:rsidRPr="000975A9" w14:paraId="4AD47E3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87BF98B" w14:textId="77777777" w:rsidR="00F67D29" w:rsidRPr="000975A9" w:rsidRDefault="00F67D29" w:rsidP="00E64CC8">
            <w:pPr>
              <w:pStyle w:val="TAC"/>
              <w:keepNext w:val="0"/>
              <w:keepLines w:val="0"/>
              <w:widowControl w:val="0"/>
            </w:pPr>
            <w:r w:rsidRPr="000975A9">
              <w:t>9-10</w:t>
            </w:r>
          </w:p>
        </w:tc>
        <w:tc>
          <w:tcPr>
            <w:tcW w:w="3968" w:type="dxa"/>
            <w:tcBorders>
              <w:top w:val="single" w:sz="4" w:space="0" w:color="auto"/>
              <w:left w:val="single" w:sz="4" w:space="0" w:color="auto"/>
              <w:bottom w:val="single" w:sz="4" w:space="0" w:color="auto"/>
              <w:right w:val="single" w:sz="4" w:space="0" w:color="auto"/>
            </w:tcBorders>
            <w:hideMark/>
          </w:tcPr>
          <w:p w14:paraId="2721407C"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41B3999B"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218B0D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845FB28"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1FC10473" w14:textId="77777777" w:rsidR="00F67D29" w:rsidRPr="000975A9" w:rsidRDefault="00F67D29" w:rsidP="00E64CC8">
            <w:pPr>
              <w:pStyle w:val="TAC"/>
              <w:keepNext w:val="0"/>
              <w:keepLines w:val="0"/>
              <w:widowControl w:val="0"/>
            </w:pPr>
            <w:r w:rsidRPr="000975A9">
              <w:t>-</w:t>
            </w:r>
          </w:p>
        </w:tc>
      </w:tr>
      <w:tr w:rsidR="00F67D29" w:rsidRPr="000975A9" w14:paraId="1E775A9B"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54FB57BA" w14:textId="77777777" w:rsidR="00F67D29" w:rsidRPr="000975A9" w:rsidRDefault="00F67D29" w:rsidP="00E64CC8">
            <w:pPr>
              <w:pStyle w:val="TAN"/>
            </w:pPr>
            <w:r w:rsidRPr="000975A9">
              <w:t>NOTE 1: This action is expected to be done via a suitable implementation-dependent MMI.</w:t>
            </w:r>
          </w:p>
          <w:p w14:paraId="37C1BCDE" w14:textId="5121B8B9" w:rsidR="00F67D29" w:rsidRPr="000975A9" w:rsidRDefault="00F67D29" w:rsidP="00E64CC8">
            <w:pPr>
              <w:pStyle w:val="TAN"/>
            </w:pPr>
            <w:r w:rsidRPr="000975A9">
              <w:t>NOTE 2: The display information may include</w:t>
            </w:r>
            <w:r w:rsidRPr="000975A9">
              <w:br/>
              <w:t>- indication for a request for an MCVideo private call</w:t>
            </w:r>
            <w:r w:rsidRPr="000975A9">
              <w:br/>
              <w:t>- the MCVideo ID of the originator of the MCVideo private call.</w:t>
            </w:r>
          </w:p>
        </w:tc>
      </w:tr>
    </w:tbl>
    <w:p w14:paraId="63DBAA7F" w14:textId="77777777" w:rsidR="00F67D29" w:rsidRPr="000975A9" w:rsidRDefault="00F67D29" w:rsidP="00F67D29"/>
    <w:p w14:paraId="7D28C132" w14:textId="77777777" w:rsidR="00F67D29" w:rsidRPr="000975A9" w:rsidRDefault="00F67D29" w:rsidP="00F67D29">
      <w:pPr>
        <w:pStyle w:val="H6"/>
      </w:pPr>
      <w:bookmarkStart w:id="775" w:name="_Toc52787581"/>
      <w:bookmarkStart w:id="776" w:name="_Toc52787763"/>
      <w:bookmarkStart w:id="777" w:name="_Toc75906985"/>
      <w:bookmarkStart w:id="778" w:name="_Toc75907322"/>
      <w:r w:rsidRPr="000975A9">
        <w:lastRenderedPageBreak/>
        <w:t>6.2.6.3.3</w:t>
      </w:r>
      <w:r w:rsidRPr="000975A9">
        <w:tab/>
        <w:t>Specific message contents</w:t>
      </w:r>
      <w:bookmarkEnd w:id="775"/>
      <w:bookmarkEnd w:id="776"/>
      <w:bookmarkEnd w:id="777"/>
      <w:bookmarkEnd w:id="778"/>
    </w:p>
    <w:p w14:paraId="1F888D0F" w14:textId="77777777" w:rsidR="00F67D29" w:rsidRPr="000975A9" w:rsidRDefault="00F67D29" w:rsidP="00F67D29">
      <w:pPr>
        <w:pStyle w:val="TH"/>
      </w:pPr>
      <w:r w:rsidRPr="000975A9">
        <w:t xml:space="preserve">Table 6.2.6.3.3-0: </w:t>
      </w:r>
      <w:r w:rsidRPr="000975A9">
        <w:rPr>
          <w:lang w:eastAsia="ko-KR"/>
        </w:rPr>
        <w:t>MCVideo User Profile</w:t>
      </w:r>
      <w:r w:rsidRPr="000975A9">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0975A9" w14:paraId="6D63EE8F" w14:textId="77777777" w:rsidTr="00E64CC8">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4982F85" w14:textId="77777777" w:rsidR="00F67D29" w:rsidRPr="000975A9" w:rsidRDefault="00F67D29" w:rsidP="00E64CC8">
            <w:pPr>
              <w:pStyle w:val="TAL"/>
            </w:pPr>
            <w:r w:rsidRPr="000975A9">
              <w:t>Derivation Path: TS 36.579-1 [2], table 5.5.8.7-1.</w:t>
            </w:r>
          </w:p>
        </w:tc>
      </w:tr>
      <w:tr w:rsidR="00F67D29" w:rsidRPr="000975A9" w14:paraId="450B2EAD" w14:textId="77777777" w:rsidTr="00E64CC8">
        <w:trPr>
          <w:jc w:val="center"/>
        </w:trPr>
        <w:tc>
          <w:tcPr>
            <w:tcW w:w="2835" w:type="dxa"/>
            <w:tcBorders>
              <w:top w:val="single" w:sz="4" w:space="0" w:color="auto"/>
              <w:left w:val="single" w:sz="4" w:space="0" w:color="auto"/>
              <w:bottom w:val="single" w:sz="4" w:space="0" w:color="auto"/>
              <w:right w:val="single" w:sz="4" w:space="0" w:color="auto"/>
            </w:tcBorders>
            <w:hideMark/>
          </w:tcPr>
          <w:p w14:paraId="2DC3DDB6" w14:textId="77777777" w:rsidR="00F67D29" w:rsidRPr="000975A9" w:rsidRDefault="00F67D29" w:rsidP="00E64CC8">
            <w:pPr>
              <w:pStyle w:val="TAH"/>
            </w:pPr>
            <w:r w:rsidRPr="000975A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E1D4909" w14:textId="77777777" w:rsidR="00F67D29" w:rsidRPr="000975A9" w:rsidRDefault="00F67D29" w:rsidP="00E64CC8">
            <w:pPr>
              <w:pStyle w:val="TAH"/>
            </w:pPr>
            <w:r w:rsidRPr="000975A9">
              <w:t>Value/remark</w:t>
            </w:r>
          </w:p>
        </w:tc>
        <w:tc>
          <w:tcPr>
            <w:tcW w:w="2126" w:type="dxa"/>
            <w:tcBorders>
              <w:top w:val="single" w:sz="4" w:space="0" w:color="auto"/>
              <w:left w:val="single" w:sz="4" w:space="0" w:color="auto"/>
              <w:bottom w:val="single" w:sz="4" w:space="0" w:color="auto"/>
              <w:right w:val="single" w:sz="4" w:space="0" w:color="auto"/>
            </w:tcBorders>
            <w:hideMark/>
          </w:tcPr>
          <w:p w14:paraId="5487C7C5" w14:textId="77777777" w:rsidR="00F67D29" w:rsidRPr="000975A9" w:rsidRDefault="00F67D29" w:rsidP="00E64CC8">
            <w:pPr>
              <w:pStyle w:val="TAH"/>
            </w:pPr>
            <w:r w:rsidRPr="000975A9">
              <w:t>Comment</w:t>
            </w:r>
          </w:p>
        </w:tc>
        <w:tc>
          <w:tcPr>
            <w:tcW w:w="1418" w:type="dxa"/>
            <w:tcBorders>
              <w:top w:val="single" w:sz="4" w:space="0" w:color="auto"/>
              <w:left w:val="single" w:sz="4" w:space="0" w:color="auto"/>
              <w:bottom w:val="single" w:sz="4" w:space="0" w:color="auto"/>
              <w:right w:val="single" w:sz="4" w:space="0" w:color="auto"/>
            </w:tcBorders>
            <w:hideMark/>
          </w:tcPr>
          <w:p w14:paraId="7807A0D0" w14:textId="77777777" w:rsidR="00F67D29" w:rsidRPr="000975A9" w:rsidRDefault="00F67D29" w:rsidP="00E64CC8">
            <w:pPr>
              <w:pStyle w:val="TAH"/>
            </w:pPr>
            <w:r w:rsidRPr="000975A9">
              <w:t>Reference</w:t>
            </w:r>
          </w:p>
        </w:tc>
        <w:tc>
          <w:tcPr>
            <w:tcW w:w="1134" w:type="dxa"/>
            <w:tcBorders>
              <w:top w:val="single" w:sz="4" w:space="0" w:color="auto"/>
              <w:left w:val="single" w:sz="4" w:space="0" w:color="auto"/>
              <w:bottom w:val="single" w:sz="4" w:space="0" w:color="auto"/>
              <w:right w:val="single" w:sz="4" w:space="0" w:color="auto"/>
            </w:tcBorders>
            <w:hideMark/>
          </w:tcPr>
          <w:p w14:paraId="57B13A01" w14:textId="77777777" w:rsidR="00F67D29" w:rsidRPr="000975A9" w:rsidRDefault="00F67D29" w:rsidP="00E64CC8">
            <w:pPr>
              <w:pStyle w:val="TAH"/>
            </w:pPr>
            <w:r w:rsidRPr="000975A9">
              <w:t>Condition</w:t>
            </w:r>
          </w:p>
        </w:tc>
      </w:tr>
      <w:tr w:rsidR="00F67D29" w:rsidRPr="000975A9" w14:paraId="023C862C" w14:textId="77777777" w:rsidTr="00E64CC8">
        <w:trPr>
          <w:jc w:val="center"/>
        </w:trPr>
        <w:tc>
          <w:tcPr>
            <w:tcW w:w="2835" w:type="dxa"/>
            <w:tcBorders>
              <w:top w:val="single" w:sz="4" w:space="0" w:color="auto"/>
              <w:left w:val="single" w:sz="4" w:space="0" w:color="auto"/>
              <w:bottom w:val="single" w:sz="4" w:space="0" w:color="auto"/>
              <w:right w:val="single" w:sz="4" w:space="0" w:color="auto"/>
            </w:tcBorders>
            <w:hideMark/>
          </w:tcPr>
          <w:p w14:paraId="590A756B" w14:textId="77777777" w:rsidR="00F67D29" w:rsidRPr="000975A9" w:rsidRDefault="00F67D29" w:rsidP="00E64CC8">
            <w:pPr>
              <w:pStyle w:val="TAL"/>
            </w:pPr>
            <w:r w:rsidRPr="000975A9">
              <w:t>mcptt-user-profile</w:t>
            </w:r>
          </w:p>
        </w:tc>
        <w:tc>
          <w:tcPr>
            <w:tcW w:w="2126" w:type="dxa"/>
            <w:tcBorders>
              <w:top w:val="single" w:sz="4" w:space="0" w:color="auto"/>
              <w:left w:val="single" w:sz="4" w:space="0" w:color="auto"/>
              <w:bottom w:val="single" w:sz="4" w:space="0" w:color="auto"/>
              <w:right w:val="single" w:sz="4" w:space="0" w:color="auto"/>
            </w:tcBorders>
          </w:tcPr>
          <w:p w14:paraId="01476A28"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2BC043AB"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09F0C760" w14:textId="77777777" w:rsidR="00F67D29" w:rsidRPr="000975A9" w:rsidRDefault="00F67D29" w:rsidP="00E64CC8">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51D5B17" w14:textId="77777777" w:rsidR="00F67D29" w:rsidRPr="000975A9" w:rsidRDefault="00F67D29" w:rsidP="00E64CC8">
            <w:pPr>
              <w:pStyle w:val="TAL"/>
            </w:pPr>
          </w:p>
        </w:tc>
      </w:tr>
      <w:tr w:rsidR="00F67D29" w:rsidRPr="000975A9" w14:paraId="42E49B52" w14:textId="77777777" w:rsidTr="00E64CC8">
        <w:trPr>
          <w:jc w:val="center"/>
        </w:trPr>
        <w:tc>
          <w:tcPr>
            <w:tcW w:w="2835" w:type="dxa"/>
            <w:tcBorders>
              <w:top w:val="single" w:sz="4" w:space="0" w:color="auto"/>
              <w:left w:val="single" w:sz="4" w:space="0" w:color="auto"/>
              <w:bottom w:val="single" w:sz="4" w:space="0" w:color="auto"/>
              <w:right w:val="single" w:sz="4" w:space="0" w:color="auto"/>
            </w:tcBorders>
            <w:hideMark/>
          </w:tcPr>
          <w:p w14:paraId="66F3E4C7" w14:textId="77777777" w:rsidR="00F67D29" w:rsidRPr="000975A9" w:rsidRDefault="00F67D29" w:rsidP="00E64CC8">
            <w:pPr>
              <w:pStyle w:val="TAL"/>
            </w:pPr>
            <w:r w:rsidRPr="000975A9">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359C993C"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53AF75B4"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0D434B3E" w14:textId="77777777" w:rsidR="00F67D29" w:rsidRPr="000975A9" w:rsidRDefault="00F67D29" w:rsidP="00E64CC8">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9AA3C9F" w14:textId="77777777" w:rsidR="00F67D29" w:rsidRPr="000975A9" w:rsidRDefault="00F67D29" w:rsidP="00E64CC8">
            <w:pPr>
              <w:pStyle w:val="TAL"/>
            </w:pPr>
          </w:p>
        </w:tc>
      </w:tr>
      <w:tr w:rsidR="00F67D29" w:rsidRPr="000975A9" w14:paraId="166BCDCB" w14:textId="77777777" w:rsidTr="00E64CC8">
        <w:trPr>
          <w:jc w:val="center"/>
        </w:trPr>
        <w:tc>
          <w:tcPr>
            <w:tcW w:w="2835" w:type="dxa"/>
            <w:tcBorders>
              <w:top w:val="single" w:sz="4" w:space="0" w:color="auto"/>
              <w:left w:val="single" w:sz="4" w:space="0" w:color="auto"/>
              <w:bottom w:val="single" w:sz="4" w:space="0" w:color="auto"/>
              <w:right w:val="single" w:sz="4" w:space="0" w:color="auto"/>
            </w:tcBorders>
            <w:hideMark/>
          </w:tcPr>
          <w:p w14:paraId="5727606B" w14:textId="77777777" w:rsidR="00F67D29" w:rsidRPr="000975A9" w:rsidRDefault="00F67D29" w:rsidP="00E64CC8">
            <w:pPr>
              <w:pStyle w:val="TAL"/>
            </w:pPr>
            <w:r w:rsidRPr="000975A9">
              <w:t xml:space="preserve">    cp:rule</w:t>
            </w:r>
          </w:p>
        </w:tc>
        <w:tc>
          <w:tcPr>
            <w:tcW w:w="2126" w:type="dxa"/>
            <w:tcBorders>
              <w:top w:val="single" w:sz="4" w:space="0" w:color="auto"/>
              <w:left w:val="single" w:sz="4" w:space="0" w:color="auto"/>
              <w:bottom w:val="single" w:sz="4" w:space="0" w:color="auto"/>
              <w:right w:val="single" w:sz="4" w:space="0" w:color="auto"/>
            </w:tcBorders>
          </w:tcPr>
          <w:p w14:paraId="1CAADB97"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61B6E6DA"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40C31F79" w14:textId="77777777" w:rsidR="00F67D29" w:rsidRPr="000975A9" w:rsidRDefault="00F67D29" w:rsidP="00E64CC8">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89B3C7A" w14:textId="77777777" w:rsidR="00F67D29" w:rsidRPr="000975A9" w:rsidRDefault="00F67D29" w:rsidP="00E64CC8">
            <w:pPr>
              <w:pStyle w:val="TAL"/>
            </w:pPr>
          </w:p>
        </w:tc>
      </w:tr>
      <w:tr w:rsidR="00F67D29" w:rsidRPr="000975A9" w14:paraId="42275786" w14:textId="77777777" w:rsidTr="00E64CC8">
        <w:trPr>
          <w:jc w:val="center"/>
        </w:trPr>
        <w:tc>
          <w:tcPr>
            <w:tcW w:w="2835" w:type="dxa"/>
            <w:tcBorders>
              <w:top w:val="single" w:sz="4" w:space="0" w:color="auto"/>
              <w:left w:val="single" w:sz="4" w:space="0" w:color="auto"/>
              <w:bottom w:val="single" w:sz="4" w:space="0" w:color="auto"/>
              <w:right w:val="single" w:sz="4" w:space="0" w:color="auto"/>
            </w:tcBorders>
            <w:hideMark/>
          </w:tcPr>
          <w:p w14:paraId="40C2A46F" w14:textId="77777777" w:rsidR="00F67D29" w:rsidRPr="000975A9" w:rsidRDefault="00F67D29" w:rsidP="00E64CC8">
            <w:pPr>
              <w:pStyle w:val="TAL"/>
            </w:pPr>
            <w:r w:rsidRPr="000975A9">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062B1F4D"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3F5C92CE"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5D78CDC3" w14:textId="77777777" w:rsidR="00F67D29" w:rsidRPr="000975A9" w:rsidRDefault="00F67D29" w:rsidP="00E64CC8">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E7AA560" w14:textId="77777777" w:rsidR="00F67D29" w:rsidRPr="000975A9" w:rsidRDefault="00F67D29" w:rsidP="00E64CC8">
            <w:pPr>
              <w:pStyle w:val="TAL"/>
            </w:pPr>
          </w:p>
        </w:tc>
      </w:tr>
      <w:tr w:rsidR="00F67D29" w:rsidRPr="000975A9" w14:paraId="1A7F4836" w14:textId="77777777" w:rsidTr="00E64CC8">
        <w:trPr>
          <w:jc w:val="center"/>
        </w:trPr>
        <w:tc>
          <w:tcPr>
            <w:tcW w:w="2835" w:type="dxa"/>
            <w:tcBorders>
              <w:top w:val="single" w:sz="4" w:space="0" w:color="auto"/>
              <w:left w:val="single" w:sz="4" w:space="0" w:color="auto"/>
              <w:bottom w:val="single" w:sz="4" w:space="0" w:color="auto"/>
              <w:right w:val="single" w:sz="4" w:space="0" w:color="auto"/>
            </w:tcBorders>
            <w:hideMark/>
          </w:tcPr>
          <w:p w14:paraId="7A558F0F" w14:textId="77777777" w:rsidR="00F67D29" w:rsidRPr="000975A9" w:rsidRDefault="00F67D29" w:rsidP="00E64CC8">
            <w:pPr>
              <w:pStyle w:val="TAL"/>
            </w:pPr>
            <w:r w:rsidRPr="000975A9">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3F5E3B6B" w14:textId="77777777" w:rsidR="00F67D29" w:rsidRPr="000975A9" w:rsidRDefault="00F67D29" w:rsidP="00E64CC8">
            <w:pPr>
              <w:pStyle w:val="TAL"/>
            </w:pPr>
            <w:r w:rsidRPr="000975A9">
              <w:t>"false"</w:t>
            </w:r>
          </w:p>
        </w:tc>
        <w:tc>
          <w:tcPr>
            <w:tcW w:w="2126" w:type="dxa"/>
            <w:tcBorders>
              <w:top w:val="single" w:sz="4" w:space="0" w:color="auto"/>
              <w:left w:val="single" w:sz="4" w:space="0" w:color="auto"/>
              <w:bottom w:val="single" w:sz="4" w:space="0" w:color="auto"/>
              <w:right w:val="single" w:sz="4" w:space="0" w:color="auto"/>
            </w:tcBorders>
          </w:tcPr>
          <w:p w14:paraId="1D1A5336"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15F70235" w14:textId="77777777" w:rsidR="00F67D29" w:rsidRPr="000975A9" w:rsidRDefault="00F67D29" w:rsidP="00E64CC8">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01C5896" w14:textId="77777777" w:rsidR="00F67D29" w:rsidRPr="000975A9" w:rsidRDefault="00F67D29" w:rsidP="00E64CC8">
            <w:pPr>
              <w:pStyle w:val="TAL"/>
            </w:pPr>
          </w:p>
        </w:tc>
      </w:tr>
    </w:tbl>
    <w:p w14:paraId="200211AA" w14:textId="77777777" w:rsidR="00F67D29" w:rsidRPr="000975A9" w:rsidRDefault="00F67D29" w:rsidP="00F67D29"/>
    <w:p w14:paraId="0A6C7CA1" w14:textId="15B87517" w:rsidR="00F67D29" w:rsidRPr="000975A9" w:rsidRDefault="00F67D29" w:rsidP="00F67D29">
      <w:pPr>
        <w:pStyle w:val="TH"/>
        <w:keepLines w:val="0"/>
        <w:widowControl w:val="0"/>
      </w:pPr>
      <w:r w:rsidRPr="000975A9">
        <w:t>Table 6.2.6.3.3-1: SIP INVITE from the SS (Step 1, Table 6.2.6.3.2-1;</w:t>
      </w:r>
      <w:r w:rsidRPr="000975A9">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F67D29" w:rsidRPr="000975A9" w14:paraId="3A898DCC"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EF5E61B" w14:textId="77777777" w:rsidR="00F67D29" w:rsidRPr="000975A9" w:rsidRDefault="00F67D29" w:rsidP="00E64CC8">
            <w:pPr>
              <w:pStyle w:val="TAL"/>
              <w:keepLines w:val="0"/>
              <w:widowControl w:val="0"/>
            </w:pPr>
            <w:r w:rsidRPr="000975A9">
              <w:t>Derivation Path: TS 36.579-1 [2], Table 5.5.2.5.2-1, condition PRIVATE-CALL, EMERGENCY-CALL MANUAL</w:t>
            </w:r>
          </w:p>
        </w:tc>
      </w:tr>
      <w:tr w:rsidR="00F67D29" w:rsidRPr="000975A9" w14:paraId="39BE295D"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4A11ABD7" w14:textId="77777777" w:rsidR="00F67D29" w:rsidRPr="000975A9" w:rsidRDefault="00F67D29" w:rsidP="00E64CC8">
            <w:pPr>
              <w:pStyle w:val="TAH"/>
              <w:keepLines w:val="0"/>
              <w:widowControl w:val="0"/>
              <w:rPr>
                <w:bCs/>
              </w:rPr>
            </w:pPr>
            <w:r w:rsidRPr="000975A9">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FA440E" w14:textId="77777777" w:rsidR="00F67D29" w:rsidRPr="000975A9" w:rsidRDefault="00F67D29" w:rsidP="00E64CC8">
            <w:pPr>
              <w:pStyle w:val="TAH"/>
              <w:keepLines w:val="0"/>
              <w:widowControl w:val="0"/>
              <w:rPr>
                <w:bCs/>
              </w:rPr>
            </w:pPr>
            <w:r w:rsidRPr="000975A9">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611849B" w14:textId="77777777" w:rsidR="00F67D29" w:rsidRPr="000975A9" w:rsidRDefault="00F67D29" w:rsidP="00E64CC8">
            <w:pPr>
              <w:pStyle w:val="TAH"/>
              <w:keepLines w:val="0"/>
              <w:widowControl w:val="0"/>
              <w:rPr>
                <w:bCs/>
              </w:rPr>
            </w:pPr>
            <w:r w:rsidRPr="000975A9">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191F01" w14:textId="77777777" w:rsidR="00F67D29" w:rsidRPr="000975A9" w:rsidRDefault="00F67D29" w:rsidP="00E64CC8">
            <w:pPr>
              <w:pStyle w:val="TAH"/>
              <w:keepLines w:val="0"/>
              <w:widowControl w:val="0"/>
              <w:rPr>
                <w:bCs/>
              </w:rPr>
            </w:pPr>
            <w:r w:rsidRPr="000975A9">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C72408" w14:textId="77777777" w:rsidR="00F67D29" w:rsidRPr="000975A9" w:rsidRDefault="00F67D29" w:rsidP="00E64CC8">
            <w:pPr>
              <w:pStyle w:val="TAH"/>
              <w:keepLines w:val="0"/>
              <w:widowControl w:val="0"/>
              <w:rPr>
                <w:bCs/>
              </w:rPr>
            </w:pPr>
            <w:r w:rsidRPr="000975A9">
              <w:rPr>
                <w:bCs/>
              </w:rPr>
              <w:t>Condition</w:t>
            </w:r>
          </w:p>
        </w:tc>
      </w:tr>
      <w:tr w:rsidR="00F67D29" w:rsidRPr="000975A9" w14:paraId="5C594279" w14:textId="77777777" w:rsidTr="00E64CC8">
        <w:tc>
          <w:tcPr>
            <w:tcW w:w="2833" w:type="dxa"/>
            <w:tcBorders>
              <w:top w:val="single" w:sz="4" w:space="0" w:color="auto"/>
              <w:left w:val="single" w:sz="4" w:space="0" w:color="auto"/>
              <w:bottom w:val="single" w:sz="4" w:space="0" w:color="auto"/>
              <w:right w:val="single" w:sz="4" w:space="0" w:color="auto"/>
            </w:tcBorders>
            <w:hideMark/>
          </w:tcPr>
          <w:p w14:paraId="4F45A256" w14:textId="77777777" w:rsidR="00F67D29" w:rsidRPr="000975A9" w:rsidRDefault="00F67D29" w:rsidP="00E64CC8">
            <w:pPr>
              <w:pStyle w:val="TAL"/>
              <w:rPr>
                <w:b/>
                <w:bCs/>
              </w:rPr>
            </w:pPr>
            <w:r w:rsidRPr="000975A9">
              <w:rPr>
                <w:b/>
                <w:bCs/>
              </w:rPr>
              <w:t>Answer-Mode</w:t>
            </w:r>
          </w:p>
        </w:tc>
        <w:tc>
          <w:tcPr>
            <w:tcW w:w="2127" w:type="dxa"/>
            <w:tcBorders>
              <w:top w:val="single" w:sz="4" w:space="0" w:color="auto"/>
              <w:left w:val="single" w:sz="4" w:space="0" w:color="auto"/>
              <w:bottom w:val="single" w:sz="4" w:space="0" w:color="auto"/>
              <w:right w:val="single" w:sz="4" w:space="0" w:color="auto"/>
            </w:tcBorders>
            <w:hideMark/>
          </w:tcPr>
          <w:p w14:paraId="3D719702" w14:textId="77777777" w:rsidR="00F67D29" w:rsidRPr="000975A9" w:rsidRDefault="00F67D29" w:rsidP="00E64CC8">
            <w:pPr>
              <w:pStyle w:val="TAL"/>
            </w:pPr>
            <w:r w:rsidRPr="000975A9">
              <w:t>Not present</w:t>
            </w:r>
          </w:p>
        </w:tc>
        <w:tc>
          <w:tcPr>
            <w:tcW w:w="2126" w:type="dxa"/>
            <w:tcBorders>
              <w:top w:val="single" w:sz="4" w:space="0" w:color="auto"/>
              <w:left w:val="single" w:sz="4" w:space="0" w:color="auto"/>
              <w:bottom w:val="single" w:sz="4" w:space="0" w:color="auto"/>
              <w:right w:val="single" w:sz="4" w:space="0" w:color="auto"/>
            </w:tcBorders>
          </w:tcPr>
          <w:p w14:paraId="49BAF26E"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23F34379"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7046CF" w14:textId="77777777" w:rsidR="00F67D29" w:rsidRPr="000975A9" w:rsidRDefault="00F67D29" w:rsidP="00E64CC8">
            <w:pPr>
              <w:pStyle w:val="TAL"/>
            </w:pPr>
          </w:p>
        </w:tc>
      </w:tr>
      <w:tr w:rsidR="00F67D29" w:rsidRPr="000975A9" w14:paraId="72E7D871" w14:textId="77777777" w:rsidTr="00E64CC8">
        <w:tc>
          <w:tcPr>
            <w:tcW w:w="2833" w:type="dxa"/>
            <w:tcBorders>
              <w:top w:val="single" w:sz="4" w:space="0" w:color="auto"/>
              <w:left w:val="single" w:sz="4" w:space="0" w:color="auto"/>
              <w:bottom w:val="single" w:sz="4" w:space="0" w:color="auto"/>
              <w:right w:val="single" w:sz="4" w:space="0" w:color="auto"/>
            </w:tcBorders>
            <w:hideMark/>
          </w:tcPr>
          <w:p w14:paraId="6757FC8A" w14:textId="77777777" w:rsidR="00F67D29" w:rsidRPr="000975A9" w:rsidRDefault="00F67D29" w:rsidP="00E64CC8">
            <w:pPr>
              <w:pStyle w:val="TAL"/>
              <w:rPr>
                <w:b/>
                <w:bCs/>
              </w:rPr>
            </w:pPr>
            <w:r w:rsidRPr="000975A9">
              <w:rPr>
                <w:b/>
                <w:bCs/>
              </w:rPr>
              <w:t>Priv-Answer-Mode</w:t>
            </w:r>
          </w:p>
        </w:tc>
        <w:tc>
          <w:tcPr>
            <w:tcW w:w="2127" w:type="dxa"/>
            <w:tcBorders>
              <w:top w:val="single" w:sz="4" w:space="0" w:color="auto"/>
              <w:left w:val="single" w:sz="4" w:space="0" w:color="auto"/>
              <w:bottom w:val="single" w:sz="4" w:space="0" w:color="auto"/>
              <w:right w:val="single" w:sz="4" w:space="0" w:color="auto"/>
            </w:tcBorders>
          </w:tcPr>
          <w:p w14:paraId="35801925"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0E516035"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62E49AD5"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14C574" w14:textId="77777777" w:rsidR="00F67D29" w:rsidRPr="000975A9" w:rsidRDefault="00F67D29" w:rsidP="00E64CC8">
            <w:pPr>
              <w:pStyle w:val="TAL"/>
            </w:pPr>
          </w:p>
        </w:tc>
      </w:tr>
      <w:tr w:rsidR="00F67D29" w:rsidRPr="000975A9" w14:paraId="2FFD7F8A" w14:textId="77777777" w:rsidTr="00E64CC8">
        <w:tc>
          <w:tcPr>
            <w:tcW w:w="2833" w:type="dxa"/>
            <w:tcBorders>
              <w:top w:val="single" w:sz="4" w:space="0" w:color="auto"/>
              <w:left w:val="single" w:sz="4" w:space="0" w:color="auto"/>
              <w:bottom w:val="single" w:sz="4" w:space="0" w:color="auto"/>
              <w:right w:val="single" w:sz="4" w:space="0" w:color="auto"/>
            </w:tcBorders>
            <w:hideMark/>
          </w:tcPr>
          <w:p w14:paraId="43675712" w14:textId="77777777" w:rsidR="00F67D29" w:rsidRPr="000975A9" w:rsidRDefault="00F67D29" w:rsidP="00E64CC8">
            <w:pPr>
              <w:pStyle w:val="TAL"/>
              <w:rPr>
                <w:b/>
                <w:bCs/>
              </w:rPr>
            </w:pPr>
            <w:r w:rsidRPr="000975A9">
              <w:rPr>
                <w:bCs/>
              </w:rP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6E84164B" w14:textId="77777777" w:rsidR="00F67D29" w:rsidRPr="000975A9" w:rsidRDefault="00F67D29" w:rsidP="00E64CC8">
            <w:pPr>
              <w:pStyle w:val="TAL"/>
            </w:pPr>
            <w:r w:rsidRPr="000975A9">
              <w:rPr>
                <w:iCs/>
              </w:rPr>
              <w:t>"Auto"</w:t>
            </w:r>
          </w:p>
        </w:tc>
        <w:tc>
          <w:tcPr>
            <w:tcW w:w="2126" w:type="dxa"/>
            <w:tcBorders>
              <w:top w:val="single" w:sz="4" w:space="0" w:color="auto"/>
              <w:left w:val="single" w:sz="4" w:space="0" w:color="auto"/>
              <w:bottom w:val="single" w:sz="4" w:space="0" w:color="auto"/>
              <w:right w:val="single" w:sz="4" w:space="0" w:color="auto"/>
            </w:tcBorders>
          </w:tcPr>
          <w:p w14:paraId="5C582365"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3C52C61D"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871A01" w14:textId="77777777" w:rsidR="00F67D29" w:rsidRPr="000975A9" w:rsidRDefault="00F67D29" w:rsidP="00E64CC8">
            <w:pPr>
              <w:pStyle w:val="TAL"/>
            </w:pPr>
          </w:p>
        </w:tc>
      </w:tr>
      <w:tr w:rsidR="00F67D29" w:rsidRPr="000975A9" w14:paraId="21CF0AD2" w14:textId="77777777" w:rsidTr="00E64CC8">
        <w:tc>
          <w:tcPr>
            <w:tcW w:w="2833" w:type="dxa"/>
            <w:tcBorders>
              <w:top w:val="single" w:sz="4" w:space="0" w:color="auto"/>
              <w:left w:val="single" w:sz="4" w:space="0" w:color="auto"/>
              <w:bottom w:val="single" w:sz="4" w:space="0" w:color="auto"/>
              <w:right w:val="single" w:sz="4" w:space="0" w:color="auto"/>
            </w:tcBorders>
            <w:hideMark/>
          </w:tcPr>
          <w:p w14:paraId="2B12AF8B" w14:textId="77777777" w:rsidR="00F67D29" w:rsidRPr="000975A9" w:rsidRDefault="00F67D29" w:rsidP="00E64CC8">
            <w:pPr>
              <w:pStyle w:val="TAL"/>
              <w:rPr>
                <w:b/>
                <w:bCs/>
              </w:rPr>
            </w:pPr>
            <w:r w:rsidRPr="000975A9">
              <w:rPr>
                <w:bCs/>
              </w:rP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06E53C3E" w14:textId="77777777" w:rsidR="00F67D29" w:rsidRPr="000975A9" w:rsidRDefault="00F67D29" w:rsidP="00E64CC8">
            <w:pPr>
              <w:pStyle w:val="TAL"/>
            </w:pPr>
            <w:r w:rsidRPr="000975A9">
              <w:rPr>
                <w:iCs/>
              </w:rPr>
              <w:t>“</w:t>
            </w:r>
            <w:r w:rsidRPr="000975A9">
              <w:rPr>
                <w:bCs/>
              </w:rPr>
              <w:t>require”</w:t>
            </w:r>
          </w:p>
        </w:tc>
        <w:tc>
          <w:tcPr>
            <w:tcW w:w="2126" w:type="dxa"/>
            <w:tcBorders>
              <w:top w:val="single" w:sz="4" w:space="0" w:color="auto"/>
              <w:left w:val="single" w:sz="4" w:space="0" w:color="auto"/>
              <w:bottom w:val="single" w:sz="4" w:space="0" w:color="auto"/>
              <w:right w:val="single" w:sz="4" w:space="0" w:color="auto"/>
            </w:tcBorders>
          </w:tcPr>
          <w:p w14:paraId="2344DAB6"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238736D6"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F647F" w14:textId="77777777" w:rsidR="00F67D29" w:rsidRPr="000975A9" w:rsidRDefault="00F67D29" w:rsidP="00E64CC8">
            <w:pPr>
              <w:pStyle w:val="TAL"/>
            </w:pPr>
          </w:p>
        </w:tc>
      </w:tr>
      <w:tr w:rsidR="00F67D29" w:rsidRPr="000975A9" w14:paraId="291C14B2"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1EDED3FC" w14:textId="77777777" w:rsidR="00F67D29" w:rsidRPr="000975A9" w:rsidRDefault="00F67D29" w:rsidP="00E64CC8">
            <w:pPr>
              <w:pStyle w:val="TAL"/>
              <w:rPr>
                <w:b/>
                <w:bCs/>
              </w:rPr>
            </w:pPr>
            <w:r w:rsidRPr="000975A9">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773F24"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2ABE24B1"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5B926142"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A9FB58" w14:textId="77777777" w:rsidR="00F67D29" w:rsidRPr="000975A9" w:rsidRDefault="00F67D29" w:rsidP="00E64CC8">
            <w:pPr>
              <w:pStyle w:val="TAL"/>
            </w:pPr>
          </w:p>
        </w:tc>
      </w:tr>
      <w:tr w:rsidR="00F67D29" w:rsidRPr="000975A9" w14:paraId="5836058D"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3552AD35" w14:textId="77777777" w:rsidR="00F67D29" w:rsidRPr="000975A9" w:rsidRDefault="00F67D29" w:rsidP="00E64CC8">
            <w:pPr>
              <w:pStyle w:val="TAL"/>
              <w:rPr>
                <w:b/>
                <w:bCs/>
              </w:rPr>
            </w:pPr>
            <w:r w:rsidRPr="000975A9">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FCB9B1A"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0A0DEA" w14:textId="77777777" w:rsidR="00F67D29" w:rsidRPr="000975A9" w:rsidRDefault="00F67D29" w:rsidP="00E64CC8">
            <w:pPr>
              <w:pStyle w:val="TAL"/>
            </w:pPr>
            <w:r w:rsidRPr="000975A9">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79C478D6"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5C97BE" w14:textId="77777777" w:rsidR="00F67D29" w:rsidRPr="000975A9" w:rsidRDefault="00F67D29" w:rsidP="00E64CC8">
            <w:pPr>
              <w:pStyle w:val="TAL"/>
            </w:pPr>
          </w:p>
        </w:tc>
      </w:tr>
      <w:tr w:rsidR="00F67D29" w:rsidRPr="000975A9" w14:paraId="0AB6F731"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2B7FCE89" w14:textId="77777777" w:rsidR="00F67D29" w:rsidRPr="000975A9" w:rsidRDefault="00F67D29" w:rsidP="00E64CC8">
            <w:pPr>
              <w:pStyle w:val="TAL"/>
              <w:rPr>
                <w:b/>
                <w:bCs/>
              </w:rPr>
            </w:pPr>
            <w:r w:rsidRPr="000975A9">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233AAE" w14:textId="77777777" w:rsidR="00F67D29" w:rsidRPr="000975A9" w:rsidRDefault="00F67D29" w:rsidP="00E64CC8">
            <w:pPr>
              <w:pStyle w:val="TAL"/>
            </w:pPr>
            <w:r w:rsidRPr="000975A9">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1F8F080B"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4D3457E0"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1C09F5" w14:textId="77777777" w:rsidR="00F67D29" w:rsidRPr="000975A9" w:rsidRDefault="00F67D29" w:rsidP="00E64CC8">
            <w:pPr>
              <w:pStyle w:val="TAL"/>
            </w:pPr>
          </w:p>
        </w:tc>
      </w:tr>
      <w:tr w:rsidR="00F67D29" w:rsidRPr="000975A9" w14:paraId="71B76F12"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2835B798" w14:textId="77777777" w:rsidR="00F67D29" w:rsidRPr="000975A9" w:rsidRDefault="00F67D29" w:rsidP="00E64CC8">
            <w:pPr>
              <w:pStyle w:val="TAL"/>
            </w:pPr>
            <w:r w:rsidRPr="000975A9">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FD0FCD0"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7F930C" w14:textId="77777777" w:rsidR="00F67D29" w:rsidRPr="000975A9" w:rsidRDefault="00F67D29" w:rsidP="00E64CC8">
            <w:pPr>
              <w:pStyle w:val="TAL"/>
            </w:pPr>
            <w:r w:rsidRPr="000975A9">
              <w:t>MCVideo</w:t>
            </w:r>
          </w:p>
        </w:tc>
        <w:tc>
          <w:tcPr>
            <w:tcW w:w="1418" w:type="dxa"/>
            <w:tcBorders>
              <w:top w:val="single" w:sz="4" w:space="0" w:color="auto"/>
              <w:left w:val="single" w:sz="4" w:space="0" w:color="auto"/>
              <w:bottom w:val="single" w:sz="4" w:space="0" w:color="auto"/>
              <w:right w:val="single" w:sz="4" w:space="0" w:color="auto"/>
            </w:tcBorders>
          </w:tcPr>
          <w:p w14:paraId="5C392B3E"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3CDB58" w14:textId="77777777" w:rsidR="00F67D29" w:rsidRPr="000975A9" w:rsidRDefault="00F67D29" w:rsidP="00E64CC8">
            <w:pPr>
              <w:pStyle w:val="TAL"/>
            </w:pPr>
          </w:p>
        </w:tc>
      </w:tr>
      <w:tr w:rsidR="00F67D29" w:rsidRPr="000975A9" w14:paraId="04F1C5AC"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252CF6E8" w14:textId="77777777" w:rsidR="00F67D29" w:rsidRPr="000975A9" w:rsidRDefault="00F67D29" w:rsidP="00E64CC8">
            <w:pPr>
              <w:pStyle w:val="TAL"/>
            </w:pPr>
            <w:r w:rsidRPr="000975A9">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08F560" w14:textId="77777777" w:rsidR="00F67D29" w:rsidRPr="000975A9" w:rsidRDefault="00F67D29" w:rsidP="00E64CC8">
            <w:pPr>
              <w:pStyle w:val="TAL"/>
            </w:pPr>
            <w:r w:rsidRPr="000975A9">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77BA4E92"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41652A0E"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610B2E08" w14:textId="77777777" w:rsidR="00F67D29" w:rsidRPr="000975A9" w:rsidRDefault="00F67D29" w:rsidP="00E64CC8">
            <w:pPr>
              <w:pStyle w:val="TAL"/>
            </w:pPr>
          </w:p>
        </w:tc>
      </w:tr>
    </w:tbl>
    <w:p w14:paraId="4A390604" w14:textId="77777777" w:rsidR="00F67D29" w:rsidRPr="000975A9" w:rsidRDefault="00F67D29" w:rsidP="00F67D29"/>
    <w:p w14:paraId="08A89994" w14:textId="77777777" w:rsidR="00F67D29" w:rsidRPr="000975A9" w:rsidRDefault="00F67D29" w:rsidP="00F67D29">
      <w:pPr>
        <w:pStyle w:val="TH"/>
      </w:pPr>
      <w:r w:rsidRPr="000975A9">
        <w:t>Table 6.2.6.3.3-1A: SDP Message</w:t>
      </w:r>
      <w:r w:rsidRPr="000975A9">
        <w:rPr>
          <w:lang w:eastAsia="ko-KR"/>
        </w:rPr>
        <w:t xml:space="preserve"> in SIP INVITE</w:t>
      </w:r>
      <w:r w:rsidRPr="000975A9">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10EFF507"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4718793D" w14:textId="77777777" w:rsidR="00F67D29" w:rsidRPr="000975A9" w:rsidRDefault="00F67D29" w:rsidP="00E64CC8">
            <w:pPr>
              <w:pStyle w:val="TAL"/>
            </w:pPr>
            <w:r w:rsidRPr="000975A9">
              <w:t>Derivation Path: TS 36.579-1 [2], table 5.5.3.1.2-2, condition PRIVATE-CALL,</w:t>
            </w:r>
            <w:r w:rsidRPr="000975A9">
              <w:rPr>
                <w:rFonts w:eastAsia="SimSun"/>
              </w:rPr>
              <w:t xml:space="preserve"> WITHOUT_TRANSMISSIONCONTROL</w:t>
            </w:r>
          </w:p>
        </w:tc>
      </w:tr>
    </w:tbl>
    <w:p w14:paraId="6097B52E" w14:textId="77777777" w:rsidR="00F67D29" w:rsidRPr="000975A9" w:rsidRDefault="00F67D29" w:rsidP="00F67D29"/>
    <w:p w14:paraId="370E82EC" w14:textId="77777777" w:rsidR="00F67D29" w:rsidRPr="000975A9" w:rsidRDefault="00F67D29" w:rsidP="00F67D29">
      <w:pPr>
        <w:pStyle w:val="TH"/>
      </w:pPr>
      <w:r w:rsidRPr="000975A9">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11F568AA" w14:textId="77777777" w:rsidTr="00E64CC8">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2C17013" w14:textId="77777777" w:rsidR="00F67D29" w:rsidRPr="000975A9" w:rsidRDefault="00F67D29" w:rsidP="00E64CC8">
            <w:pPr>
              <w:pStyle w:val="TAL"/>
              <w:keepLines w:val="0"/>
              <w:widowControl w:val="0"/>
            </w:pPr>
            <w:r w:rsidRPr="000975A9">
              <w:t>Derivation Path: TS 36.579-1 [2], Table 5.5.3.2.2-2, condition PRIVATE-CALL, EMERGENCY-CALL</w:t>
            </w:r>
          </w:p>
        </w:tc>
      </w:tr>
    </w:tbl>
    <w:p w14:paraId="0EBCFA7B" w14:textId="77777777" w:rsidR="00F67D29" w:rsidRPr="000975A9" w:rsidRDefault="00F67D29" w:rsidP="00F67D29"/>
    <w:p w14:paraId="02E2076C" w14:textId="6070ABB3" w:rsidR="00F67D29" w:rsidRPr="000975A9" w:rsidRDefault="00F67D29" w:rsidP="00F67D29">
      <w:pPr>
        <w:pStyle w:val="TH"/>
      </w:pPr>
      <w:r w:rsidRPr="000975A9">
        <w:t>Table 6.2.6.3.3-3: SIP 200 (OK) from the UE (Step 3, Table 6.2.6.3.2-1;</w:t>
      </w:r>
      <w:r w:rsidRPr="000975A9">
        <w:br/>
        <w:t>Step 4, TS 36.579-1 [2] Table 5.3.4.3-1))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F67D29" w:rsidRPr="000975A9" w14:paraId="16C6D3F9"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4435955" w14:textId="5D77E2A5" w:rsidR="00F67D29" w:rsidRPr="000975A9" w:rsidRDefault="00F67D29" w:rsidP="00E64CC8">
            <w:pPr>
              <w:pStyle w:val="TAL"/>
              <w:keepLines w:val="0"/>
              <w:widowControl w:val="0"/>
              <w:rPr>
                <w:color w:val="000000"/>
              </w:rPr>
            </w:pPr>
            <w:r w:rsidRPr="000975A9">
              <w:rPr>
                <w:color w:val="000000"/>
              </w:rPr>
              <w:t>Derivation Path: TS 36.579-1 [2], Table 5.5.2.17.1.1-1, condition  PRIVATE-CALL</w:t>
            </w:r>
          </w:p>
        </w:tc>
      </w:tr>
      <w:tr w:rsidR="00F67D29" w:rsidRPr="000975A9" w14:paraId="0705A4BF" w14:textId="77777777" w:rsidTr="00E64CC8">
        <w:trPr>
          <w:tblHeader/>
        </w:trPr>
        <w:tc>
          <w:tcPr>
            <w:tcW w:w="2704" w:type="dxa"/>
            <w:tcBorders>
              <w:top w:val="single" w:sz="4" w:space="0" w:color="auto"/>
              <w:left w:val="single" w:sz="4" w:space="0" w:color="auto"/>
              <w:bottom w:val="single" w:sz="4" w:space="0" w:color="auto"/>
              <w:right w:val="single" w:sz="4" w:space="0" w:color="auto"/>
            </w:tcBorders>
            <w:hideMark/>
          </w:tcPr>
          <w:p w14:paraId="64BEA383" w14:textId="77777777" w:rsidR="00F67D29" w:rsidRPr="000975A9" w:rsidRDefault="00F67D29" w:rsidP="00E64CC8">
            <w:pPr>
              <w:pStyle w:val="TAH"/>
              <w:keepLines w:val="0"/>
              <w:widowControl w:val="0"/>
              <w:rPr>
                <w:color w:val="000000"/>
              </w:rPr>
            </w:pPr>
            <w:r w:rsidRPr="000975A9">
              <w:rPr>
                <w:color w:val="000000"/>
              </w:rPr>
              <w:t>Information Element</w:t>
            </w:r>
          </w:p>
        </w:tc>
        <w:tc>
          <w:tcPr>
            <w:tcW w:w="2181" w:type="dxa"/>
            <w:tcBorders>
              <w:top w:val="single" w:sz="4" w:space="0" w:color="auto"/>
              <w:left w:val="single" w:sz="4" w:space="0" w:color="auto"/>
              <w:bottom w:val="single" w:sz="4" w:space="0" w:color="auto"/>
              <w:right w:val="single" w:sz="4" w:space="0" w:color="auto"/>
            </w:tcBorders>
            <w:hideMark/>
          </w:tcPr>
          <w:p w14:paraId="0093D14E" w14:textId="77777777" w:rsidR="00F67D29" w:rsidRPr="000975A9" w:rsidRDefault="00F67D29" w:rsidP="00E64CC8">
            <w:pPr>
              <w:pStyle w:val="TAH"/>
              <w:keepLines w:val="0"/>
              <w:widowControl w:val="0"/>
              <w:rPr>
                <w:color w:val="000000"/>
              </w:rPr>
            </w:pPr>
            <w:r w:rsidRPr="000975A9">
              <w:rPr>
                <w:color w:val="000000"/>
              </w:rPr>
              <w:t>Value/remark</w:t>
            </w:r>
          </w:p>
        </w:tc>
        <w:tc>
          <w:tcPr>
            <w:tcW w:w="2181" w:type="dxa"/>
            <w:tcBorders>
              <w:top w:val="single" w:sz="4" w:space="0" w:color="auto"/>
              <w:left w:val="single" w:sz="4" w:space="0" w:color="auto"/>
              <w:bottom w:val="single" w:sz="4" w:space="0" w:color="auto"/>
              <w:right w:val="single" w:sz="4" w:space="0" w:color="auto"/>
            </w:tcBorders>
            <w:hideMark/>
          </w:tcPr>
          <w:p w14:paraId="41D1425A" w14:textId="77777777" w:rsidR="00F67D29" w:rsidRPr="000975A9" w:rsidRDefault="00F67D29" w:rsidP="00E64CC8">
            <w:pPr>
              <w:pStyle w:val="TAH"/>
              <w:keepLines w:val="0"/>
              <w:widowControl w:val="0"/>
              <w:rPr>
                <w:color w:val="000000"/>
              </w:rPr>
            </w:pPr>
            <w:r w:rsidRPr="000975A9">
              <w:rPr>
                <w:color w:val="000000"/>
              </w:rPr>
              <w:t>Comment</w:t>
            </w:r>
          </w:p>
        </w:tc>
        <w:tc>
          <w:tcPr>
            <w:tcW w:w="1409" w:type="dxa"/>
            <w:tcBorders>
              <w:top w:val="single" w:sz="4" w:space="0" w:color="auto"/>
              <w:left w:val="single" w:sz="4" w:space="0" w:color="auto"/>
              <w:bottom w:val="single" w:sz="4" w:space="0" w:color="auto"/>
              <w:right w:val="single" w:sz="4" w:space="0" w:color="auto"/>
            </w:tcBorders>
            <w:hideMark/>
          </w:tcPr>
          <w:p w14:paraId="13EB4633" w14:textId="77777777" w:rsidR="00F67D29" w:rsidRPr="000975A9" w:rsidRDefault="00F67D29" w:rsidP="00E64CC8">
            <w:pPr>
              <w:pStyle w:val="TAH"/>
              <w:keepLines w:val="0"/>
              <w:widowControl w:val="0"/>
              <w:rPr>
                <w:color w:val="000000"/>
              </w:rPr>
            </w:pPr>
            <w:r w:rsidRPr="000975A9">
              <w:rPr>
                <w:color w:val="000000"/>
              </w:rPr>
              <w:t>Reference</w:t>
            </w:r>
          </w:p>
        </w:tc>
        <w:tc>
          <w:tcPr>
            <w:tcW w:w="1159" w:type="dxa"/>
            <w:tcBorders>
              <w:top w:val="single" w:sz="4" w:space="0" w:color="auto"/>
              <w:left w:val="single" w:sz="4" w:space="0" w:color="auto"/>
              <w:bottom w:val="single" w:sz="4" w:space="0" w:color="auto"/>
              <w:right w:val="single" w:sz="4" w:space="0" w:color="auto"/>
            </w:tcBorders>
            <w:hideMark/>
          </w:tcPr>
          <w:p w14:paraId="43F0C6C1" w14:textId="77777777" w:rsidR="00F67D29" w:rsidRPr="000975A9" w:rsidRDefault="00F67D29" w:rsidP="00E64CC8">
            <w:pPr>
              <w:pStyle w:val="TAH"/>
              <w:keepLines w:val="0"/>
              <w:widowControl w:val="0"/>
              <w:rPr>
                <w:color w:val="000000"/>
              </w:rPr>
            </w:pPr>
            <w:r w:rsidRPr="000975A9">
              <w:rPr>
                <w:color w:val="000000"/>
              </w:rPr>
              <w:t>Condition</w:t>
            </w:r>
          </w:p>
        </w:tc>
      </w:tr>
      <w:tr w:rsidR="00F67D29" w:rsidRPr="000975A9" w14:paraId="58801C20" w14:textId="77777777" w:rsidTr="00E64CC8">
        <w:trPr>
          <w:tblHeader/>
        </w:trPr>
        <w:tc>
          <w:tcPr>
            <w:tcW w:w="2704" w:type="dxa"/>
            <w:tcBorders>
              <w:top w:val="single" w:sz="4" w:space="0" w:color="auto"/>
              <w:left w:val="single" w:sz="4" w:space="0" w:color="auto"/>
              <w:bottom w:val="single" w:sz="4" w:space="0" w:color="auto"/>
              <w:right w:val="single" w:sz="4" w:space="0" w:color="auto"/>
            </w:tcBorders>
            <w:vAlign w:val="center"/>
            <w:hideMark/>
          </w:tcPr>
          <w:p w14:paraId="7E8DE390" w14:textId="77777777" w:rsidR="00F67D29" w:rsidRPr="000975A9" w:rsidRDefault="00F67D29" w:rsidP="00E64CC8">
            <w:pPr>
              <w:pStyle w:val="TAL"/>
            </w:pPr>
            <w:r w:rsidRPr="000975A9">
              <w:rPr>
                <w:rFonts w:cs="Arial"/>
                <w:b/>
                <w:szCs w:val="18"/>
              </w:rPr>
              <w:t>Message-body</w:t>
            </w:r>
          </w:p>
        </w:tc>
        <w:tc>
          <w:tcPr>
            <w:tcW w:w="2181" w:type="dxa"/>
            <w:tcBorders>
              <w:top w:val="single" w:sz="4" w:space="0" w:color="auto"/>
              <w:left w:val="single" w:sz="4" w:space="0" w:color="auto"/>
              <w:bottom w:val="single" w:sz="4" w:space="0" w:color="auto"/>
              <w:right w:val="single" w:sz="4" w:space="0" w:color="auto"/>
            </w:tcBorders>
          </w:tcPr>
          <w:p w14:paraId="246003A6" w14:textId="77777777" w:rsidR="00F67D29" w:rsidRPr="000975A9" w:rsidRDefault="00F67D29" w:rsidP="00E64CC8">
            <w:pPr>
              <w:pStyle w:val="TAL"/>
            </w:pPr>
          </w:p>
        </w:tc>
        <w:tc>
          <w:tcPr>
            <w:tcW w:w="2181" w:type="dxa"/>
            <w:tcBorders>
              <w:top w:val="single" w:sz="4" w:space="0" w:color="auto"/>
              <w:left w:val="single" w:sz="4" w:space="0" w:color="auto"/>
              <w:bottom w:val="single" w:sz="4" w:space="0" w:color="auto"/>
              <w:right w:val="single" w:sz="4" w:space="0" w:color="auto"/>
            </w:tcBorders>
          </w:tcPr>
          <w:p w14:paraId="1278C65B" w14:textId="77777777" w:rsidR="00F67D29" w:rsidRPr="000975A9" w:rsidRDefault="00F67D29" w:rsidP="00E64CC8">
            <w:pPr>
              <w:pStyle w:val="TAL"/>
            </w:pPr>
          </w:p>
        </w:tc>
        <w:tc>
          <w:tcPr>
            <w:tcW w:w="1409" w:type="dxa"/>
            <w:tcBorders>
              <w:top w:val="single" w:sz="4" w:space="0" w:color="auto"/>
              <w:left w:val="single" w:sz="4" w:space="0" w:color="auto"/>
              <w:bottom w:val="single" w:sz="4" w:space="0" w:color="auto"/>
              <w:right w:val="single" w:sz="4" w:space="0" w:color="auto"/>
            </w:tcBorders>
          </w:tcPr>
          <w:p w14:paraId="3E5E5CBD" w14:textId="77777777" w:rsidR="00F67D29" w:rsidRPr="000975A9" w:rsidRDefault="00F67D29" w:rsidP="00E64CC8">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451883AB" w14:textId="77777777" w:rsidR="00F67D29" w:rsidRPr="000975A9" w:rsidRDefault="00F67D29" w:rsidP="00E64CC8">
            <w:pPr>
              <w:pStyle w:val="TAL"/>
            </w:pPr>
          </w:p>
        </w:tc>
      </w:tr>
      <w:tr w:rsidR="00F67D29" w:rsidRPr="000975A9" w14:paraId="58FE675B" w14:textId="77777777" w:rsidTr="00E64CC8">
        <w:trPr>
          <w:tblHeader/>
        </w:trPr>
        <w:tc>
          <w:tcPr>
            <w:tcW w:w="2704" w:type="dxa"/>
            <w:tcBorders>
              <w:top w:val="single" w:sz="4" w:space="0" w:color="auto"/>
              <w:left w:val="single" w:sz="4" w:space="0" w:color="auto"/>
              <w:bottom w:val="single" w:sz="4" w:space="0" w:color="auto"/>
              <w:right w:val="single" w:sz="4" w:space="0" w:color="auto"/>
            </w:tcBorders>
            <w:vAlign w:val="center"/>
            <w:hideMark/>
          </w:tcPr>
          <w:p w14:paraId="45C3CBC5" w14:textId="77777777" w:rsidR="00F67D29" w:rsidRPr="000975A9" w:rsidRDefault="00F67D29" w:rsidP="00E64CC8">
            <w:pPr>
              <w:pStyle w:val="TAL"/>
            </w:pPr>
            <w:r w:rsidRPr="000975A9">
              <w:t xml:space="preserve">  SDP Message</w:t>
            </w:r>
          </w:p>
        </w:tc>
        <w:tc>
          <w:tcPr>
            <w:tcW w:w="2181" w:type="dxa"/>
            <w:tcBorders>
              <w:top w:val="single" w:sz="4" w:space="0" w:color="auto"/>
              <w:left w:val="single" w:sz="4" w:space="0" w:color="auto"/>
              <w:bottom w:val="single" w:sz="4" w:space="0" w:color="auto"/>
              <w:right w:val="single" w:sz="4" w:space="0" w:color="auto"/>
            </w:tcBorders>
            <w:vAlign w:val="center"/>
            <w:hideMark/>
          </w:tcPr>
          <w:p w14:paraId="036D1DBC" w14:textId="77777777" w:rsidR="00F67D29" w:rsidRPr="000975A9" w:rsidRDefault="00F67D29" w:rsidP="00E64CC8">
            <w:pPr>
              <w:pStyle w:val="TAL"/>
            </w:pPr>
            <w:r w:rsidRPr="000975A9">
              <w:t>As described in Table 6.2.6.3.3-3A</w:t>
            </w:r>
          </w:p>
        </w:tc>
        <w:tc>
          <w:tcPr>
            <w:tcW w:w="2181" w:type="dxa"/>
            <w:tcBorders>
              <w:top w:val="single" w:sz="4" w:space="0" w:color="auto"/>
              <w:left w:val="single" w:sz="4" w:space="0" w:color="auto"/>
              <w:bottom w:val="single" w:sz="4" w:space="0" w:color="auto"/>
              <w:right w:val="single" w:sz="4" w:space="0" w:color="auto"/>
            </w:tcBorders>
          </w:tcPr>
          <w:p w14:paraId="0C1A6E9F" w14:textId="77777777" w:rsidR="00F67D29" w:rsidRPr="000975A9" w:rsidRDefault="00F67D29" w:rsidP="00E64CC8">
            <w:pPr>
              <w:pStyle w:val="TAL"/>
            </w:pPr>
          </w:p>
        </w:tc>
        <w:tc>
          <w:tcPr>
            <w:tcW w:w="1409" w:type="dxa"/>
            <w:tcBorders>
              <w:top w:val="single" w:sz="4" w:space="0" w:color="auto"/>
              <w:left w:val="single" w:sz="4" w:space="0" w:color="auto"/>
              <w:bottom w:val="single" w:sz="4" w:space="0" w:color="auto"/>
              <w:right w:val="single" w:sz="4" w:space="0" w:color="auto"/>
            </w:tcBorders>
          </w:tcPr>
          <w:p w14:paraId="6D127B83" w14:textId="77777777" w:rsidR="00F67D29" w:rsidRPr="000975A9" w:rsidRDefault="00F67D29" w:rsidP="00E64CC8">
            <w:pPr>
              <w:pStyle w:val="TAL"/>
            </w:pPr>
          </w:p>
        </w:tc>
        <w:tc>
          <w:tcPr>
            <w:tcW w:w="1159" w:type="dxa"/>
            <w:tcBorders>
              <w:top w:val="single" w:sz="4" w:space="0" w:color="auto"/>
              <w:left w:val="single" w:sz="4" w:space="0" w:color="auto"/>
              <w:bottom w:val="single" w:sz="4" w:space="0" w:color="auto"/>
              <w:right w:val="single" w:sz="4" w:space="0" w:color="auto"/>
            </w:tcBorders>
          </w:tcPr>
          <w:p w14:paraId="791941CE" w14:textId="77777777" w:rsidR="00F67D29" w:rsidRPr="000975A9" w:rsidRDefault="00F67D29" w:rsidP="00E64CC8">
            <w:pPr>
              <w:pStyle w:val="TAL"/>
            </w:pPr>
          </w:p>
        </w:tc>
      </w:tr>
    </w:tbl>
    <w:p w14:paraId="32D00113" w14:textId="77777777" w:rsidR="00F67D29" w:rsidRPr="000975A9" w:rsidRDefault="00F67D29" w:rsidP="00F67D29"/>
    <w:p w14:paraId="70C608C5" w14:textId="77777777" w:rsidR="00F67D29" w:rsidRPr="000975A9" w:rsidRDefault="00F67D29" w:rsidP="00F67D29">
      <w:pPr>
        <w:pStyle w:val="TH"/>
      </w:pPr>
      <w:r w:rsidRPr="000975A9">
        <w:t>Table 6.2.6.3.3-3A: SDP Message</w:t>
      </w:r>
      <w:r w:rsidRPr="000975A9">
        <w:rPr>
          <w:lang w:eastAsia="ko-KR"/>
        </w:rPr>
        <w:t xml:space="preserve"> in SIP 200 (OK)</w:t>
      </w:r>
      <w:r w:rsidRPr="000975A9">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0023B74D"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784B69B8" w14:textId="77777777" w:rsidR="00F67D29" w:rsidRPr="000975A9" w:rsidRDefault="00F67D29" w:rsidP="00E64CC8">
            <w:pPr>
              <w:pStyle w:val="TAL"/>
            </w:pPr>
            <w:r w:rsidRPr="000975A9">
              <w:t xml:space="preserve">Derivation Path: TS 36.579-1 [2], table 5.5.3.1.1-2 condition PRIVATE-CALL, SDP_ANSWER, </w:t>
            </w:r>
            <w:r w:rsidRPr="000975A9">
              <w:rPr>
                <w:rFonts w:eastAsia="SimSun"/>
              </w:rPr>
              <w:t>WITHOUT_TRANSMISSIONCONTROL</w:t>
            </w:r>
            <w:r w:rsidRPr="000975A9">
              <w:t>L</w:t>
            </w:r>
          </w:p>
        </w:tc>
      </w:tr>
    </w:tbl>
    <w:p w14:paraId="753BB765" w14:textId="77777777" w:rsidR="00F67D29" w:rsidRPr="000975A9" w:rsidRDefault="00F67D29" w:rsidP="00F67D29"/>
    <w:p w14:paraId="0EF7A744" w14:textId="77777777" w:rsidR="00F67D29" w:rsidRPr="000975A9" w:rsidRDefault="00F67D29" w:rsidP="00F67D29">
      <w:pPr>
        <w:pStyle w:val="TH"/>
      </w:pPr>
      <w:r w:rsidRPr="000975A9">
        <w:lastRenderedPageBreak/>
        <w:t>Table 6.2.6.3.3-4: Void</w:t>
      </w:r>
    </w:p>
    <w:p w14:paraId="0736322E" w14:textId="5B3EAE01" w:rsidR="00F67D29" w:rsidRPr="000975A9" w:rsidRDefault="00F67D29" w:rsidP="00F67D29">
      <w:pPr>
        <w:pStyle w:val="TH"/>
        <w:widowControl w:val="0"/>
      </w:pPr>
      <w:r w:rsidRPr="000975A9">
        <w:rPr>
          <w:color w:val="000000"/>
        </w:rPr>
        <w:t>Table 6.2.6.3.3-5: SIP BYE from the UE (Step 8, Table 6.2.6.3.2-1</w:t>
      </w:r>
      <w:r w:rsidRPr="000975A9">
        <w:t>;</w:t>
      </w:r>
      <w:r w:rsidRPr="000975A9">
        <w:br/>
        <w:t>Step 1, TS 36.579-1 [2] Table 5.3.10.3-1</w:t>
      </w:r>
      <w:r w:rsidRPr="000975A9">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55E8A9B6"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52FCD6D" w14:textId="77777777" w:rsidR="00F67D29" w:rsidRPr="000975A9" w:rsidRDefault="00F67D29" w:rsidP="00E64CC8">
            <w:pPr>
              <w:pStyle w:val="TAL"/>
              <w:keepLines w:val="0"/>
              <w:widowControl w:val="0"/>
              <w:rPr>
                <w:color w:val="000000"/>
              </w:rPr>
            </w:pPr>
            <w:r w:rsidRPr="000975A9">
              <w:rPr>
                <w:color w:val="000000"/>
              </w:rPr>
              <w:t xml:space="preserve">Derivation Path: TS 36.579-1 [2], Table 5.5.2.2-1, </w:t>
            </w:r>
            <w:r w:rsidRPr="000975A9">
              <w:t>condition MT_CALL</w:t>
            </w:r>
          </w:p>
        </w:tc>
      </w:tr>
    </w:tbl>
    <w:p w14:paraId="59C38029" w14:textId="77777777" w:rsidR="00F67D29" w:rsidRPr="000975A9" w:rsidRDefault="00F67D29" w:rsidP="00F67D29"/>
    <w:p w14:paraId="3C1884F4" w14:textId="77777777" w:rsidR="00F67D29" w:rsidRPr="000975A9" w:rsidRDefault="00F67D29" w:rsidP="00F67D29">
      <w:pPr>
        <w:pStyle w:val="TH"/>
      </w:pPr>
      <w:r w:rsidRPr="000975A9">
        <w:t>Table 6.2.6.3.3-6: Void</w:t>
      </w:r>
    </w:p>
    <w:p w14:paraId="13B1593D" w14:textId="77777777" w:rsidR="00F67D29" w:rsidRPr="000975A9" w:rsidRDefault="00F67D29" w:rsidP="00F67D29"/>
    <w:p w14:paraId="15B92F69" w14:textId="77777777" w:rsidR="00F67D29" w:rsidRPr="000975A9" w:rsidRDefault="00F67D29" w:rsidP="00F67D29">
      <w:pPr>
        <w:pStyle w:val="Heading3"/>
      </w:pPr>
      <w:bookmarkStart w:id="779" w:name="_Toc52787582"/>
      <w:bookmarkStart w:id="780" w:name="_Toc52787764"/>
      <w:bookmarkStart w:id="781" w:name="_Toc75906986"/>
      <w:bookmarkStart w:id="782" w:name="_Toc75907323"/>
      <w:bookmarkStart w:id="783" w:name="_Toc84345739"/>
      <w:bookmarkStart w:id="784" w:name="_Toc123748494"/>
      <w:r w:rsidRPr="000975A9">
        <w:t>6.2.7</w:t>
      </w:r>
      <w:r w:rsidRPr="000975A9">
        <w:tab/>
        <w:t>On-network / Private Call / On-demand / Manual Commencement Mode / Without Transmission Control / Client Originated (CO)</w:t>
      </w:r>
      <w:bookmarkEnd w:id="779"/>
      <w:bookmarkEnd w:id="780"/>
      <w:bookmarkEnd w:id="781"/>
      <w:bookmarkEnd w:id="782"/>
      <w:bookmarkEnd w:id="783"/>
      <w:bookmarkEnd w:id="784"/>
    </w:p>
    <w:p w14:paraId="7C5C9619" w14:textId="77777777" w:rsidR="00F67D29" w:rsidRPr="000975A9" w:rsidRDefault="00F67D29" w:rsidP="00F67D29">
      <w:pPr>
        <w:pStyle w:val="H6"/>
      </w:pPr>
      <w:bookmarkStart w:id="785" w:name="_Toc52787583"/>
      <w:bookmarkStart w:id="786" w:name="_Toc52787765"/>
      <w:bookmarkStart w:id="787" w:name="_Toc75906987"/>
      <w:bookmarkStart w:id="788" w:name="_Toc75907324"/>
      <w:r w:rsidRPr="000975A9">
        <w:t>6.2.7.1</w:t>
      </w:r>
      <w:r w:rsidRPr="000975A9">
        <w:tab/>
        <w:t>Test Purpose (TP)</w:t>
      </w:r>
      <w:bookmarkEnd w:id="785"/>
      <w:bookmarkEnd w:id="786"/>
      <w:bookmarkEnd w:id="787"/>
      <w:bookmarkEnd w:id="788"/>
    </w:p>
    <w:p w14:paraId="06F73DD0" w14:textId="77777777" w:rsidR="00F67D29" w:rsidRPr="000975A9" w:rsidRDefault="00F67D29" w:rsidP="00F67D29">
      <w:pPr>
        <w:pStyle w:val="H6"/>
      </w:pPr>
      <w:r w:rsidRPr="000975A9">
        <w:t>(1)</w:t>
      </w:r>
    </w:p>
    <w:p w14:paraId="560B0A6F"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registered and authorised for MCVideo Service and authorised to initiate private calls with manual commencement }</w:t>
      </w:r>
    </w:p>
    <w:p w14:paraId="009C352C"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03B07B3B"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requests the establishment of an MCVideo On-demand Manual Commencement private call without Transmission Control }</w:t>
      </w:r>
    </w:p>
    <w:p w14:paraId="24743A4A"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sidRPr="000975A9">
        <w:rPr>
          <w:b/>
          <w:noProof w:val="0"/>
        </w:rPr>
        <w:t>and</w:t>
      </w:r>
      <w:r w:rsidRPr="000975A9">
        <w:rPr>
          <w:noProof w:val="0"/>
        </w:rPr>
        <w:t xml:space="preserve">, after indication from the MCVideo Server that the call was established the UE notifies the user </w:t>
      </w:r>
      <w:r w:rsidRPr="000975A9">
        <w:rPr>
          <w:b/>
          <w:noProof w:val="0"/>
        </w:rPr>
        <w:t>and</w:t>
      </w:r>
      <w:r w:rsidRPr="000975A9">
        <w:rPr>
          <w:noProof w:val="0"/>
        </w:rPr>
        <w:t>, does not apply Transmission Control }</w:t>
      </w:r>
    </w:p>
    <w:p w14:paraId="19ECDC2B" w14:textId="77777777" w:rsidR="00F67D29" w:rsidRPr="000975A9" w:rsidRDefault="00F67D29" w:rsidP="00F67D29">
      <w:pPr>
        <w:pStyle w:val="PL"/>
        <w:rPr>
          <w:noProof w:val="0"/>
        </w:rPr>
      </w:pPr>
      <w:r w:rsidRPr="000975A9">
        <w:rPr>
          <w:noProof w:val="0"/>
        </w:rPr>
        <w:t xml:space="preserve">            }</w:t>
      </w:r>
    </w:p>
    <w:p w14:paraId="2EC7296A" w14:textId="77777777" w:rsidR="00F67D29" w:rsidRPr="000975A9" w:rsidRDefault="00F67D29" w:rsidP="00F67D29">
      <w:pPr>
        <w:pStyle w:val="PL"/>
        <w:rPr>
          <w:noProof w:val="0"/>
        </w:rPr>
      </w:pPr>
    </w:p>
    <w:p w14:paraId="298C83CA" w14:textId="77777777" w:rsidR="00F67D29" w:rsidRPr="000975A9" w:rsidRDefault="00F67D29" w:rsidP="00F67D29">
      <w:pPr>
        <w:pStyle w:val="H6"/>
      </w:pPr>
      <w:r w:rsidRPr="000975A9">
        <w:t>(2)</w:t>
      </w:r>
    </w:p>
    <w:p w14:paraId="0EA8A807"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established an MCVideo on-demand Manual Commencement private call without Transmission Control }</w:t>
      </w:r>
    </w:p>
    <w:p w14:paraId="7742C2E2"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573B5259"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UE( MCVideo User) requests to cancel the ongoing MCVideo on-demand Manual Commencement private call }</w:t>
      </w:r>
    </w:p>
    <w:p w14:paraId="19D2F454"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sends a SIP BYE request and after receiving a SIP 200 (OK) response leaves the MCVideo session }</w:t>
      </w:r>
    </w:p>
    <w:p w14:paraId="4CF405BE" w14:textId="77777777" w:rsidR="00F67D29" w:rsidRPr="000975A9" w:rsidRDefault="00F67D29" w:rsidP="00F67D29">
      <w:pPr>
        <w:pStyle w:val="PL"/>
        <w:rPr>
          <w:noProof w:val="0"/>
        </w:rPr>
      </w:pPr>
      <w:r w:rsidRPr="000975A9">
        <w:rPr>
          <w:noProof w:val="0"/>
        </w:rPr>
        <w:t xml:space="preserve">            }</w:t>
      </w:r>
    </w:p>
    <w:p w14:paraId="488D31F3" w14:textId="77777777" w:rsidR="00F67D29" w:rsidRPr="000975A9" w:rsidRDefault="00F67D29" w:rsidP="00F67D29">
      <w:pPr>
        <w:pStyle w:val="PL"/>
        <w:rPr>
          <w:noProof w:val="0"/>
        </w:rPr>
      </w:pPr>
    </w:p>
    <w:p w14:paraId="6BC20EA4" w14:textId="77777777" w:rsidR="00F67D29" w:rsidRPr="000975A9" w:rsidRDefault="00F67D29" w:rsidP="00F67D29">
      <w:pPr>
        <w:pStyle w:val="H6"/>
      </w:pPr>
      <w:bookmarkStart w:id="789" w:name="_Toc52787584"/>
      <w:bookmarkStart w:id="790" w:name="_Toc52787766"/>
      <w:bookmarkStart w:id="791" w:name="_Toc75906988"/>
      <w:bookmarkStart w:id="792" w:name="_Toc75907325"/>
      <w:r w:rsidRPr="000975A9">
        <w:t>6.2.7.2</w:t>
      </w:r>
      <w:r w:rsidRPr="000975A9">
        <w:tab/>
        <w:t>Conformance requirements</w:t>
      </w:r>
      <w:bookmarkEnd w:id="789"/>
      <w:bookmarkEnd w:id="790"/>
      <w:bookmarkEnd w:id="791"/>
      <w:bookmarkEnd w:id="792"/>
    </w:p>
    <w:p w14:paraId="0EB8A1D7" w14:textId="77777777" w:rsidR="00F67D29" w:rsidRPr="000975A9" w:rsidRDefault="00F67D29" w:rsidP="00F67D29">
      <w:r w:rsidRPr="000975A9">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C257D1C" w14:textId="77777777" w:rsidR="00F67D29" w:rsidRPr="000975A9" w:rsidRDefault="00F67D29" w:rsidP="00F67D29">
      <w:pPr>
        <w:spacing w:before="120"/>
      </w:pPr>
      <w:r w:rsidRPr="000975A9">
        <w:t>[TS 24.281, clause 10.2.2.2.1]</w:t>
      </w:r>
    </w:p>
    <w:p w14:paraId="253D8A5E" w14:textId="77777777" w:rsidR="00F67D29" w:rsidRPr="000975A9" w:rsidRDefault="00F67D29" w:rsidP="00F67D29">
      <w:pPr>
        <w:spacing w:before="120"/>
      </w:pPr>
      <w:r w:rsidRPr="000975A9">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4F200E7" w14:textId="77777777" w:rsidR="00F67D29" w:rsidRPr="000975A9" w:rsidRDefault="00F67D29" w:rsidP="00F67D29">
      <w:pPr>
        <w:spacing w:before="120"/>
      </w:pPr>
      <w:r w:rsidRPr="000975A9">
        <w:t>The MCVideo client:</w:t>
      </w:r>
    </w:p>
    <w:p w14:paraId="13198612" w14:textId="77777777" w:rsidR="00F67D29" w:rsidRPr="000975A9" w:rsidRDefault="00F67D29" w:rsidP="00F67D29">
      <w:pPr>
        <w:pStyle w:val="B1"/>
        <w:spacing w:before="120"/>
      </w:pPr>
      <w:r w:rsidRPr="000975A9">
        <w:t>1)</w:t>
      </w:r>
      <w:r w:rsidRPr="000975A9">
        <w:tab/>
        <w:t>shall set the Request-URI of the SIP INVITE request to a public service identity of the participating MCVideo function serving the MCVideo user;</w:t>
      </w:r>
    </w:p>
    <w:p w14:paraId="55392672" w14:textId="77777777" w:rsidR="00F67D29" w:rsidRPr="000975A9" w:rsidRDefault="00F67D29" w:rsidP="00F67D29">
      <w:pPr>
        <w:pStyle w:val="B1"/>
        <w:spacing w:before="120"/>
      </w:pPr>
      <w:r w:rsidRPr="000975A9">
        <w:t>2)</w:t>
      </w:r>
      <w:r w:rsidRPr="000975A9">
        <w:tab/>
        <w:t>may include a P-Preferred-Identity header field in the SIP INVITE request containing a public user identity as specified in 3GPP TS 24.229 [11];</w:t>
      </w:r>
    </w:p>
    <w:p w14:paraId="0C84CF50" w14:textId="77777777" w:rsidR="00F67D29" w:rsidRPr="000975A9" w:rsidRDefault="00F67D29" w:rsidP="00F67D29">
      <w:pPr>
        <w:pStyle w:val="B1"/>
        <w:spacing w:before="120"/>
      </w:pPr>
      <w:r w:rsidRPr="000975A9">
        <w:lastRenderedPageBreak/>
        <w:t>3)</w:t>
      </w:r>
      <w:r w:rsidRPr="000975A9">
        <w:tab/>
        <w:t>shall include the g.3gpp.mcvideo media feature tag and the g.3gpp.icsi-ref media feature tag with the value of "urn:urn-7:3gpp-service.ims.icsi.mcvideo" in the Contact header field of the SIP INVITE request according to IETF RFC 3840 [22];</w:t>
      </w:r>
    </w:p>
    <w:p w14:paraId="5E11F91E" w14:textId="77777777" w:rsidR="00F67D29" w:rsidRPr="000975A9" w:rsidRDefault="00F67D29" w:rsidP="00F67D29">
      <w:pPr>
        <w:pStyle w:val="B1"/>
        <w:spacing w:before="120"/>
      </w:pPr>
      <w:r w:rsidRPr="000975A9">
        <w:t>4)</w:t>
      </w:r>
      <w:r w:rsidRPr="000975A9">
        <w:tab/>
        <w:t>shall include an Accept-Contact header field containing the g.3gpp.mcvideo media feature tag along with the "require" and "explicit" header field parameters according to IETF RFC 3841 [20];</w:t>
      </w:r>
    </w:p>
    <w:p w14:paraId="728ED18E" w14:textId="77777777" w:rsidR="00F67D29" w:rsidRPr="000975A9" w:rsidRDefault="00F67D29" w:rsidP="00F67D29">
      <w:pPr>
        <w:pStyle w:val="B1"/>
        <w:spacing w:before="120"/>
      </w:pPr>
      <w:r w:rsidRPr="000975A9">
        <w:t>5)</w:t>
      </w:r>
      <w:r w:rsidRPr="000975A9">
        <w:tab/>
        <w:t>shall include the ICSI value "urn:urn-7:3gpp-service.ims.icsi.mcvideo" (coded as specified in 3GPP TS 24.229 [11]), in a P-Preferred-Service header field according to IETF RFC 6050 [14] in the SIP INVITE request;</w:t>
      </w:r>
    </w:p>
    <w:p w14:paraId="6C0A36BC" w14:textId="77777777" w:rsidR="00F67D29" w:rsidRPr="000975A9" w:rsidRDefault="00F67D29" w:rsidP="00F67D29">
      <w:pPr>
        <w:pStyle w:val="B1"/>
        <w:spacing w:before="120"/>
      </w:pPr>
      <w:r w:rsidRPr="000975A9">
        <w:t>6)</w:t>
      </w:r>
      <w:r w:rsidRPr="000975A9">
        <w:tab/>
        <w:t>shall include an Accept-Contact header field with the media feature tag g.3gpp.icsi-ref contain with the value of "urn:urn-7:3gpp-service.ims.icsi.mcvideo" along with parameters "require" and "explicit" according to IETF RFC 3841 [20];</w:t>
      </w:r>
    </w:p>
    <w:p w14:paraId="5EE2B7C4" w14:textId="77777777" w:rsidR="00F67D29" w:rsidRPr="000975A9" w:rsidRDefault="00F67D29" w:rsidP="00F67D29">
      <w:pPr>
        <w:pStyle w:val="B1"/>
        <w:spacing w:before="120"/>
      </w:pPr>
      <w:r w:rsidRPr="000975A9">
        <w:t>7)</w:t>
      </w:r>
      <w:r w:rsidRPr="000975A9">
        <w:tab/>
        <w:t>for the establishment of a private call shall insert in the SIP INVITE request a MIME resource-lists body with the MCVideo ID of the invited MCVideo user, according to rules and procedures of IETF RFC 5366 [37];</w:t>
      </w:r>
    </w:p>
    <w:p w14:paraId="3AB0C294" w14:textId="77777777" w:rsidR="00F67D29" w:rsidRPr="000975A9" w:rsidRDefault="00F67D29" w:rsidP="00F67D29">
      <w:pPr>
        <w:pStyle w:val="B1"/>
        <w:spacing w:before="120"/>
      </w:pPr>
      <w:r w:rsidRPr="000975A9">
        <w:t>8)</w:t>
      </w:r>
      <w:r w:rsidRPr="000975A9">
        <w:tab/>
        <w:t>if an end-to-end security context needs to be established and if the MCVideo user is initiating a private call then:</w:t>
      </w:r>
    </w:p>
    <w:p w14:paraId="2A258295" w14:textId="77777777" w:rsidR="00F67D29" w:rsidRPr="000975A9" w:rsidRDefault="00F67D29" w:rsidP="00F67D29">
      <w:pPr>
        <w:pStyle w:val="B2"/>
        <w:spacing w:before="120"/>
      </w:pPr>
      <w:r w:rsidRPr="000975A9">
        <w:t>a)</w:t>
      </w:r>
      <w:r w:rsidRPr="000975A9">
        <w:tab/>
        <w:t>if necessary, shall instruct the key management client to request keying material from the key management server as described in 3GPP TS 33.180 [8];</w:t>
      </w:r>
    </w:p>
    <w:p w14:paraId="7C0F474C" w14:textId="77777777" w:rsidR="00F67D29" w:rsidRPr="000975A9" w:rsidRDefault="00F67D29" w:rsidP="00F67D29">
      <w:pPr>
        <w:pStyle w:val="B2"/>
        <w:spacing w:before="120"/>
      </w:pPr>
      <w:r w:rsidRPr="000975A9">
        <w:t>b)</w:t>
      </w:r>
      <w:r w:rsidRPr="000975A9">
        <w:tab/>
        <w:t>shall use the keying material to generate a PCK as described in 3GPP TS 33.180 [8];</w:t>
      </w:r>
    </w:p>
    <w:p w14:paraId="712F1F26" w14:textId="77777777" w:rsidR="00F67D29" w:rsidRPr="000975A9" w:rsidRDefault="00F67D29" w:rsidP="00F67D29">
      <w:pPr>
        <w:pStyle w:val="B2"/>
        <w:spacing w:before="120"/>
      </w:pPr>
      <w:r w:rsidRPr="000975A9">
        <w:t>c)</w:t>
      </w:r>
      <w:r w:rsidRPr="000975A9">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37CAEE6A" w14:textId="77777777" w:rsidR="00F67D29" w:rsidRPr="000975A9" w:rsidRDefault="00F67D29" w:rsidP="00F67D29">
      <w:pPr>
        <w:pStyle w:val="B2"/>
        <w:spacing w:before="120"/>
      </w:pPr>
      <w:r w:rsidRPr="000975A9">
        <w:t>d)</w:t>
      </w:r>
      <w:r w:rsidRPr="000975A9">
        <w:tab/>
        <w:t>shall encrypt the PCK to a UID associated to the MCVideo client using the MCVideo ID and KMS URI of the invited user as determined by the procedures of subclause 6.2.8.3.9 and a time related parameter as described in 3GPP TS 33.180 [8];</w:t>
      </w:r>
    </w:p>
    <w:p w14:paraId="7F292ADA" w14:textId="77777777" w:rsidR="00F67D29" w:rsidRPr="000975A9" w:rsidRDefault="00F67D29" w:rsidP="00F67D29">
      <w:pPr>
        <w:pStyle w:val="B2"/>
        <w:spacing w:before="120"/>
      </w:pPr>
      <w:r w:rsidRPr="000975A9">
        <w:t>e)</w:t>
      </w:r>
      <w:r w:rsidRPr="000975A9">
        <w:tab/>
        <w:t>shall generate a MIKEY-SAKKE I_MESSAGE using the encapsulated PCK and PCK-ID as specified in 3GPP TS 33.180 [8]; and</w:t>
      </w:r>
    </w:p>
    <w:p w14:paraId="695DDEEF" w14:textId="77777777" w:rsidR="00F67D29" w:rsidRPr="000975A9" w:rsidRDefault="00F67D29" w:rsidP="00F67D29">
      <w:pPr>
        <w:pStyle w:val="B2"/>
        <w:spacing w:before="120"/>
      </w:pPr>
      <w:r w:rsidRPr="000975A9">
        <w:t>g)</w:t>
      </w:r>
      <w:r w:rsidRPr="000975A9">
        <w:tab/>
        <w:t>shall add the MCVideo ID of the originating MCVideo to the initiator field (IDRi) of the I_MESSAGE as described in 3GPP TS 33.180 [8]; and</w:t>
      </w:r>
    </w:p>
    <w:p w14:paraId="513E6CD6" w14:textId="77777777" w:rsidR="00F67D29" w:rsidRPr="000975A9" w:rsidRDefault="00F67D29" w:rsidP="00F67D29">
      <w:pPr>
        <w:pStyle w:val="B2"/>
        <w:spacing w:before="120"/>
      </w:pPr>
      <w:r w:rsidRPr="000975A9">
        <w:t>f)</w:t>
      </w:r>
      <w:r w:rsidRPr="000975A9">
        <w:tab/>
        <w:t>shall sign the MIKEY-SAKKE I_MESSAGE using the originating MCVideo user's signing key provided in the keying material together with a time related parameter, and add this to the MIKEY-SAKKE payload, as described in 3GPP TS 33.180 [8].</w:t>
      </w:r>
    </w:p>
    <w:p w14:paraId="62E22ACD" w14:textId="77777777" w:rsidR="00F67D29" w:rsidRPr="000975A9" w:rsidRDefault="00F67D29" w:rsidP="00F67D29">
      <w:pPr>
        <w:pStyle w:val="B1"/>
        <w:spacing w:before="120"/>
      </w:pPr>
      <w:r w:rsidRPr="000975A9">
        <w:t>9)</w:t>
      </w:r>
      <w:r w:rsidRPr="000975A9">
        <w:tab/>
        <w:t>shall include an SDP offer according to 3GPP TS 24.229 [11] with the clarification given in subclause 6.2.1 and with a media stream of the offered media-transmission control entity;</w:t>
      </w:r>
    </w:p>
    <w:p w14:paraId="1990EB3E" w14:textId="77777777" w:rsidR="00F67D29" w:rsidRPr="000975A9" w:rsidRDefault="00F67D29" w:rsidP="00F67D29">
      <w:pPr>
        <w:pStyle w:val="B1"/>
        <w:spacing w:before="120"/>
      </w:pPr>
      <w:r w:rsidRPr="000975A9">
        <w:t>10)</w:t>
      </w:r>
      <w:r w:rsidRPr="000975A9">
        <w:tab/>
        <w:t>if implicit transmission control is required, shall comply with the conditions specified in subclause 6.4;</w:t>
      </w:r>
    </w:p>
    <w:p w14:paraId="679D6B29" w14:textId="77777777" w:rsidR="00F67D29" w:rsidRPr="000975A9" w:rsidRDefault="00F67D29" w:rsidP="00F67D29">
      <w:pPr>
        <w:pStyle w:val="B1"/>
        <w:spacing w:before="120"/>
      </w:pPr>
      <w:r w:rsidRPr="000975A9">
        <w:t>11)</w:t>
      </w:r>
      <w:r w:rsidRPr="000975A9">
        <w:tab/>
        <w:t>if the MCVideo user is initiating a private call then:</w:t>
      </w:r>
    </w:p>
    <w:p w14:paraId="1D24E23B" w14:textId="77777777" w:rsidR="00F67D29" w:rsidRPr="000975A9" w:rsidRDefault="00F67D29" w:rsidP="00F67D29">
      <w:pPr>
        <w:pStyle w:val="B2"/>
        <w:spacing w:before="120"/>
      </w:pPr>
      <w:r w:rsidRPr="000975A9">
        <w:t>a)</w:t>
      </w:r>
      <w:r w:rsidRPr="000975A9">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B07BF36" w14:textId="77777777" w:rsidR="00F67D29" w:rsidRPr="000975A9" w:rsidRDefault="00F67D29" w:rsidP="00F67D29">
      <w:pPr>
        <w:pStyle w:val="B2"/>
        <w:spacing w:before="120"/>
      </w:pPr>
      <w:r w:rsidRPr="000975A9">
        <w:t>b)</w:t>
      </w:r>
      <w:r w:rsidRPr="000975A9">
        <w:tab/>
        <w:t>if force of automatic commencement mode at the invited MCVideo client is not requested by the MCVideo user and:</w:t>
      </w:r>
    </w:p>
    <w:p w14:paraId="633F42EC" w14:textId="77777777" w:rsidR="00F67D29" w:rsidRPr="000975A9" w:rsidRDefault="00F67D29" w:rsidP="00F67D29">
      <w:pPr>
        <w:pStyle w:val="B3"/>
        <w:spacing w:before="120"/>
      </w:pPr>
      <w:r w:rsidRPr="000975A9">
        <w:lastRenderedPageBreak/>
        <w:t>i)</w:t>
      </w:r>
      <w:r w:rsidRPr="000975A9">
        <w:tab/>
        <w:t>if automatic commencement mode at the invited MCVideo client is requested by the MCVideo user, shall include in the SIP INVITE request an Answer-Mode header field with the value "Auto" according to the rules and procedures of IETF RFC 5373 [27]; and</w:t>
      </w:r>
    </w:p>
    <w:p w14:paraId="0CF73C71" w14:textId="77777777" w:rsidR="00F67D29" w:rsidRPr="000975A9" w:rsidRDefault="00F67D29" w:rsidP="00F67D29">
      <w:pPr>
        <w:pStyle w:val="B3"/>
        <w:spacing w:before="120"/>
      </w:pPr>
      <w:r w:rsidRPr="000975A9">
        <w:t>ii)</w:t>
      </w:r>
      <w:r w:rsidRPr="000975A9">
        <w:tab/>
        <w:t>if manual commencement mode at the invited MCVideo client is requested by the MCVideo user, shall include in the SIP INVITE request an Answer-Mode header field with the value "Manual" according to the rules and procedures of IETF RFC 5373 [27]; and</w:t>
      </w:r>
    </w:p>
    <w:p w14:paraId="03D67353" w14:textId="77777777" w:rsidR="00F67D29" w:rsidRPr="000975A9" w:rsidRDefault="00F67D29" w:rsidP="00F67D29">
      <w:pPr>
        <w:pStyle w:val="B2"/>
        <w:spacing w:before="120"/>
      </w:pPr>
      <w:r w:rsidRPr="000975A9">
        <w:t>c)</w:t>
      </w:r>
      <w:r w:rsidRPr="000975A9">
        <w:tab/>
        <w:t>shall contain an application/vnd.3gpp.mcvideo-info+xml MIME body with the &lt;mcvideoinfo&gt; element containing the &lt;mcvideo-Params&gt; element with the &lt;session-type&gt; element set to a value of "private";</w:t>
      </w:r>
    </w:p>
    <w:p w14:paraId="5512FA70" w14:textId="77777777" w:rsidR="00F67D29" w:rsidRPr="000975A9" w:rsidRDefault="00F67D29" w:rsidP="00F67D29">
      <w:pPr>
        <w:pStyle w:val="B1"/>
        <w:spacing w:before="120"/>
      </w:pPr>
      <w:r w:rsidRPr="000975A9">
        <w:t>12)</w:t>
      </w:r>
      <w:r w:rsidRPr="000975A9">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41E78DF" w14:textId="77777777" w:rsidR="00F67D29" w:rsidRPr="000975A9" w:rsidRDefault="00F67D29" w:rsidP="00F67D29">
      <w:pPr>
        <w:pStyle w:val="B1"/>
        <w:spacing w:before="120"/>
      </w:pPr>
      <w:r w:rsidRPr="000975A9">
        <w:t>13)</w:t>
      </w:r>
      <w:r w:rsidRPr="000975A9">
        <w:tab/>
        <w:t>shall send SIP INVITE request towards the MCVideo server according to 3GPP TS 24.229 [11].</w:t>
      </w:r>
    </w:p>
    <w:p w14:paraId="300FE937" w14:textId="77777777" w:rsidR="00F67D29" w:rsidRPr="000975A9" w:rsidRDefault="00F67D29" w:rsidP="00F67D29">
      <w:pPr>
        <w:spacing w:before="120"/>
      </w:pPr>
      <w:r w:rsidRPr="000975A9">
        <w:t>Upon receiving a SIP 183(Session Progress) response to the SIP INVITE request the MCVideo client:</w:t>
      </w:r>
    </w:p>
    <w:p w14:paraId="6D72B387" w14:textId="77777777" w:rsidR="00F67D29" w:rsidRPr="000975A9" w:rsidRDefault="00F67D29" w:rsidP="00F67D29">
      <w:pPr>
        <w:pStyle w:val="B1"/>
        <w:spacing w:before="120"/>
      </w:pPr>
      <w:r w:rsidRPr="000975A9">
        <w:t>1)</w:t>
      </w:r>
      <w:r w:rsidRPr="000975A9">
        <w:tab/>
        <w:t>may indicate the progress of the session establishment to the inviting MCVideo user.</w:t>
      </w:r>
    </w:p>
    <w:p w14:paraId="645E25FF" w14:textId="77777777" w:rsidR="00F67D29" w:rsidRPr="000975A9" w:rsidRDefault="00F67D29" w:rsidP="00F67D29">
      <w:pPr>
        <w:spacing w:before="120"/>
      </w:pPr>
      <w:r w:rsidRPr="000975A9">
        <w:t>Upon receiving a SIP 200 (OK) response to the SIP INVITE request the MCVideo client:</w:t>
      </w:r>
    </w:p>
    <w:p w14:paraId="0AE48D78" w14:textId="77777777" w:rsidR="00F67D29" w:rsidRPr="000975A9" w:rsidRDefault="00F67D29" w:rsidP="00F67D29">
      <w:pPr>
        <w:pStyle w:val="B1"/>
        <w:spacing w:before="120"/>
      </w:pPr>
      <w:r w:rsidRPr="000975A9">
        <w:t>1)</w:t>
      </w:r>
      <w:r w:rsidRPr="000975A9">
        <w:tab/>
        <w:t xml:space="preserve">shall interact with the media plane as specified in 3GPP TS 24.581 [5]; </w:t>
      </w:r>
    </w:p>
    <w:p w14:paraId="7D13E24C" w14:textId="77777777" w:rsidR="00F67D29" w:rsidRPr="000975A9" w:rsidRDefault="00F67D29" w:rsidP="00F67D29">
      <w:pPr>
        <w:pStyle w:val="B1"/>
        <w:spacing w:before="120"/>
      </w:pPr>
      <w:r w:rsidRPr="000975A9">
        <w:t>2)</w:t>
      </w:r>
      <w:r w:rsidRPr="000975A9">
        <w:tab/>
        <w:t>if the MCVideo emergency private call state is set to "MVEPC 2: emergency-pc-requested" or "MVEPC 3: emergency-pc-granted", shall perform the actions specified in subclause 6.2.8.3.4; and</w:t>
      </w:r>
    </w:p>
    <w:p w14:paraId="7EDD762A" w14:textId="77777777" w:rsidR="00F67D29" w:rsidRPr="000975A9" w:rsidRDefault="00F67D29" w:rsidP="00F67D29">
      <w:pPr>
        <w:pStyle w:val="B1"/>
        <w:spacing w:before="120"/>
        <w:rPr>
          <w:rFonts w:eastAsia="Malgun Gothic"/>
        </w:rPr>
      </w:pPr>
      <w:r w:rsidRPr="000975A9">
        <w:t>3)</w:t>
      </w:r>
      <w:r w:rsidRPr="000975A9">
        <w:tab/>
        <w:t>shall notify the user that the call has been successfully established.</w:t>
      </w:r>
    </w:p>
    <w:p w14:paraId="110B3381" w14:textId="77777777" w:rsidR="00F67D29" w:rsidRPr="000975A9" w:rsidRDefault="00F67D29" w:rsidP="00F67D29">
      <w:pPr>
        <w:spacing w:before="120"/>
        <w:rPr>
          <w:rFonts w:eastAsia="Calibri"/>
        </w:rPr>
      </w:pPr>
      <w:r w:rsidRPr="000975A9">
        <w:t>On receiving a SIP 4xx response, a SIP 5xx response or a SIP 6xx response to the SIP INVITE request:</w:t>
      </w:r>
    </w:p>
    <w:p w14:paraId="75C39448" w14:textId="77777777" w:rsidR="00F67D29" w:rsidRPr="000975A9" w:rsidRDefault="00F67D29" w:rsidP="00F67D29">
      <w:pPr>
        <w:pStyle w:val="B1"/>
        <w:spacing w:before="120"/>
      </w:pPr>
      <w:r w:rsidRPr="000975A9">
        <w:t>1)</w:t>
      </w:r>
      <w:r w:rsidRPr="000975A9">
        <w:tab/>
        <w:t>if the MCVideo emergency private call state is set to "MVEPC 2: emergency-pc-requested"; or</w:t>
      </w:r>
    </w:p>
    <w:p w14:paraId="6B1C85BD" w14:textId="77777777" w:rsidR="00F67D29" w:rsidRPr="000975A9" w:rsidRDefault="00F67D29" w:rsidP="00F67D29">
      <w:pPr>
        <w:pStyle w:val="B1"/>
        <w:spacing w:before="120"/>
      </w:pPr>
      <w:r w:rsidRPr="000975A9">
        <w:t>2)</w:t>
      </w:r>
      <w:r w:rsidRPr="000975A9">
        <w:tab/>
        <w:t>if the MCVideo emergency private call state is set to "MVEPC 3: emergency-pc-granted";</w:t>
      </w:r>
    </w:p>
    <w:p w14:paraId="40439FF7" w14:textId="77777777" w:rsidR="00F67D29" w:rsidRPr="000975A9" w:rsidRDefault="00F67D29" w:rsidP="00F67D29">
      <w:pPr>
        <w:pStyle w:val="B1"/>
        <w:spacing w:before="120"/>
      </w:pPr>
      <w:r w:rsidRPr="000975A9">
        <w:t>the MCVideo client shall perform the actions specified in subclause 6.2.8.3.5.</w:t>
      </w:r>
    </w:p>
    <w:p w14:paraId="7D5CADC1" w14:textId="77777777" w:rsidR="00F67D29" w:rsidRPr="000975A9" w:rsidRDefault="00F67D29" w:rsidP="00F67D29">
      <w:pPr>
        <w:spacing w:before="120"/>
      </w:pPr>
      <w:r w:rsidRPr="000975A9">
        <w:rPr>
          <w:rFonts w:eastAsia="SimSun"/>
        </w:rPr>
        <w:t xml:space="preserve">On receiving a </w:t>
      </w:r>
      <w:r w:rsidRPr="000975A9">
        <w:t xml:space="preserve">SIP INFO request where </w:t>
      </w:r>
      <w:r w:rsidRPr="000975A9">
        <w:rPr>
          <w:rFonts w:eastAsia="SimSun"/>
        </w:rPr>
        <w:t xml:space="preserve">the Request-URI contains an MCVideo session ID identifying an ongoing session, </w:t>
      </w:r>
      <w:r w:rsidRPr="000975A9">
        <w:t>the MCVideo client shall follow the actions specified in subclause 6.2.8.3.7.</w:t>
      </w:r>
    </w:p>
    <w:p w14:paraId="6782BBF3" w14:textId="77777777" w:rsidR="00F67D29" w:rsidRPr="000975A9" w:rsidRDefault="00F67D29" w:rsidP="00F67D29">
      <w:pPr>
        <w:rPr>
          <w:rFonts w:eastAsia="SimSun"/>
        </w:rPr>
      </w:pPr>
      <w:r w:rsidRPr="000975A9">
        <w:rPr>
          <w:rFonts w:eastAsia="SimSun"/>
        </w:rPr>
        <w:t>[TS 24.281, clause 4.6.2]</w:t>
      </w:r>
    </w:p>
    <w:p w14:paraId="1D71366A" w14:textId="77777777" w:rsidR="00F67D29" w:rsidRPr="000975A9" w:rsidRDefault="00F67D29" w:rsidP="00F67D29">
      <w:r w:rsidRPr="000975A9">
        <w:t>MCVideo emergency private calls as defined by 3GPP TS 23.281 [26] are supported by the procedures in this specification. The following MCVideo emergency private call functionalities are specified in the present document:</w:t>
      </w:r>
    </w:p>
    <w:p w14:paraId="1B4151E2" w14:textId="77777777" w:rsidR="00F67D29" w:rsidRPr="000975A9" w:rsidRDefault="00F67D29" w:rsidP="00F67D29">
      <w:pPr>
        <w:pStyle w:val="B1"/>
      </w:pPr>
      <w:r w:rsidRPr="000975A9">
        <w:t>-</w:t>
      </w:r>
      <w:r w:rsidRPr="000975A9">
        <w:tab/>
        <w:t>MCVideo emergency private call origination with optional MCVideo emergency alert initiation;</w:t>
      </w:r>
    </w:p>
    <w:p w14:paraId="33EF089E" w14:textId="77777777" w:rsidR="00F67D29" w:rsidRPr="000975A9" w:rsidRDefault="00F67D29" w:rsidP="00F67D29">
      <w:pPr>
        <w:pStyle w:val="B1"/>
      </w:pPr>
      <w:r w:rsidRPr="000975A9">
        <w:t>-</w:t>
      </w:r>
      <w:r w:rsidRPr="000975A9">
        <w:tab/>
        <w:t>upgrade of an MCVideo private call to an MCVideo emergency private; and</w:t>
      </w:r>
    </w:p>
    <w:p w14:paraId="742A741B" w14:textId="77777777" w:rsidR="00F67D29" w:rsidRPr="000975A9" w:rsidRDefault="00F67D29" w:rsidP="00F67D29">
      <w:pPr>
        <w:pStyle w:val="B1"/>
      </w:pPr>
      <w:r w:rsidRPr="000975A9">
        <w:t>-</w:t>
      </w:r>
      <w:r w:rsidRPr="000975A9">
        <w:tab/>
        <w:t>cancellation of the MCVideo emergency private call priority.</w:t>
      </w:r>
    </w:p>
    <w:p w14:paraId="1BB5206E" w14:textId="77777777" w:rsidR="00F67D29" w:rsidRPr="000975A9" w:rsidRDefault="00F67D29" w:rsidP="00F67D29">
      <w:r w:rsidRPr="000975A9">
        <w:t>Key aspects of MCVideo emergency private calls include:</w:t>
      </w:r>
    </w:p>
    <w:p w14:paraId="0EA9CFBD" w14:textId="77777777" w:rsidR="00F67D29" w:rsidRPr="000975A9" w:rsidRDefault="00F67D29" w:rsidP="00F67D29">
      <w:pPr>
        <w:pStyle w:val="B1"/>
      </w:pPr>
      <w:r w:rsidRPr="000975A9">
        <w:t>-</w:t>
      </w:r>
      <w:r w:rsidRPr="000975A9">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23934CD8" w14:textId="77777777" w:rsidR="00F67D29" w:rsidRPr="000975A9" w:rsidRDefault="00F67D29" w:rsidP="00F67D29">
      <w:pPr>
        <w:pStyle w:val="B1"/>
      </w:pPr>
      <w:r w:rsidRPr="000975A9">
        <w:lastRenderedPageBreak/>
        <w:t>-</w:t>
      </w:r>
      <w:r w:rsidRPr="000975A9">
        <w:tab/>
        <w:t>the initiator of the MCVideo emergency private call can override the other MCVideo user in the MCVideo emergency private call unless that user also has their MCVideo emergency state set;</w:t>
      </w:r>
    </w:p>
    <w:p w14:paraId="64F7C35F" w14:textId="77777777" w:rsidR="00F67D29" w:rsidRPr="000975A9" w:rsidRDefault="00F67D29" w:rsidP="00F67D29">
      <w:pPr>
        <w:pStyle w:val="B1"/>
      </w:pPr>
      <w:r w:rsidRPr="000975A9">
        <w:t>-</w:t>
      </w:r>
      <w:r w:rsidRPr="000975A9">
        <w:tab/>
        <w:t>restoration of normal EPS bearer priority to the call according to system policy (e.g., configured time limit for the emergency priority of an MCVideo emergency private call or cancellation of the emergency condition of the private call);</w:t>
      </w:r>
    </w:p>
    <w:p w14:paraId="100F099A" w14:textId="77777777" w:rsidR="00F67D29" w:rsidRPr="000975A9" w:rsidRDefault="00F67D29" w:rsidP="00F67D29">
      <w:pPr>
        <w:pStyle w:val="B1"/>
      </w:pPr>
      <w:r w:rsidRPr="000975A9">
        <w:t>-</w:t>
      </w:r>
      <w:r w:rsidRPr="000975A9">
        <w:tab/>
        <w:t>restoration of normal transmission control priority participants when the emergency elevated priority is cancelled;</w:t>
      </w:r>
    </w:p>
    <w:p w14:paraId="2BF0169D" w14:textId="77777777" w:rsidR="00F67D29" w:rsidRPr="000975A9" w:rsidRDefault="00F67D29" w:rsidP="00F67D29">
      <w:pPr>
        <w:pStyle w:val="B1"/>
      </w:pPr>
      <w:r w:rsidRPr="000975A9">
        <w:t>-</w:t>
      </w:r>
      <w:r w:rsidRPr="000975A9">
        <w:tab/>
        <w:t>requires the MCVideo user to be authorized to either originate or cancel an MCVideo emergency private call;</w:t>
      </w:r>
    </w:p>
    <w:p w14:paraId="34A04B52" w14:textId="77777777" w:rsidR="00F67D29" w:rsidRPr="000975A9" w:rsidRDefault="00F67D29" w:rsidP="00F67D29">
      <w:pPr>
        <w:pStyle w:val="B1"/>
      </w:pPr>
      <w:r w:rsidRPr="000975A9">
        <w:t>-</w:t>
      </w:r>
      <w:r w:rsidRPr="000975A9">
        <w:tab/>
        <w:t>requires the targeted MCVideo user to be authorized to receive an MCVideo emergency private call;</w:t>
      </w:r>
    </w:p>
    <w:p w14:paraId="04764ACE" w14:textId="77777777" w:rsidR="00F67D29" w:rsidRPr="000975A9" w:rsidRDefault="00F67D29" w:rsidP="00F67D29">
      <w:pPr>
        <w:pStyle w:val="B1"/>
      </w:pPr>
      <w:r w:rsidRPr="000975A9">
        <w:t>-</w:t>
      </w:r>
      <w:r w:rsidRPr="000975A9">
        <w:tab/>
        <w:t>requests to originate MCVideo emergency private calls may also include an indication of an MCVideo emergency alert; and</w:t>
      </w:r>
    </w:p>
    <w:p w14:paraId="49207549" w14:textId="77777777" w:rsidR="00F67D29" w:rsidRPr="000975A9" w:rsidRDefault="00F67D29" w:rsidP="00F67D29">
      <w:pPr>
        <w:pStyle w:val="B1"/>
      </w:pPr>
      <w:r w:rsidRPr="000975A9">
        <w:t>-</w:t>
      </w:r>
      <w:r w:rsidRPr="000975A9">
        <w:tab/>
        <w:t>the originator of the MCVideo emergency private call can request that the call use either manual or automatic commencement mode.</w:t>
      </w:r>
    </w:p>
    <w:p w14:paraId="7D40510D" w14:textId="77777777" w:rsidR="00F67D29" w:rsidRPr="000975A9" w:rsidRDefault="00F67D29" w:rsidP="00F67D29">
      <w:r w:rsidRPr="000975A9">
        <w:t>There are a number of states that are key in managing these aspects of MCVideo emergency private calls, which include:</w:t>
      </w:r>
    </w:p>
    <w:p w14:paraId="27725044" w14:textId="77777777" w:rsidR="00F67D29" w:rsidRPr="000975A9" w:rsidRDefault="00F67D29" w:rsidP="00F67D29">
      <w:pPr>
        <w:pStyle w:val="B1"/>
      </w:pPr>
      <w:r w:rsidRPr="000975A9">
        <w:t>-</w:t>
      </w:r>
      <w:r w:rsidRPr="000975A9">
        <w:tab/>
      </w:r>
      <w:r w:rsidRPr="000975A9">
        <w:rPr>
          <w:b/>
        </w:rPr>
        <w:t>MCVideo emergency state (MVES):</w:t>
      </w:r>
      <w:r w:rsidRPr="000975A9">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677E13F2" w14:textId="77777777" w:rsidR="00F67D29" w:rsidRPr="000975A9" w:rsidRDefault="00F67D29" w:rsidP="00F67D29">
      <w:pPr>
        <w:pStyle w:val="B1"/>
      </w:pPr>
      <w:r w:rsidRPr="000975A9">
        <w:t>-</w:t>
      </w:r>
      <w:r w:rsidRPr="000975A9">
        <w:tab/>
      </w:r>
      <w:r w:rsidRPr="000975A9">
        <w:rPr>
          <w:b/>
        </w:rPr>
        <w:t>MCVideo private emergency alert (MVPEA) state</w:t>
      </w:r>
      <w:r w:rsidRPr="000975A9">
        <w:t>: this is an internal state of the MCVideo client which in conjunction with the MCVideo emergency private call state aids in managing the MCVideo emergency state and related actions.</w:t>
      </w:r>
    </w:p>
    <w:p w14:paraId="6AD0238C" w14:textId="77777777" w:rsidR="00F67D29" w:rsidRPr="000975A9" w:rsidRDefault="00F67D29" w:rsidP="00F67D29">
      <w:pPr>
        <w:pStyle w:val="B1"/>
      </w:pPr>
      <w:r w:rsidRPr="000975A9">
        <w:t>-</w:t>
      </w:r>
      <w:r w:rsidRPr="000975A9">
        <w:tab/>
      </w:r>
      <w:r w:rsidRPr="000975A9">
        <w:rPr>
          <w:b/>
        </w:rPr>
        <w:t>MCVideo emergency private call (MVEPC) state</w:t>
      </w:r>
      <w:r w:rsidRPr="000975A9">
        <w:t>: this is an internal state managed by the MCVideo client which in conjunction with the MCVideo emergency alert state aids in managing the MCVideo emergency state and related actions.</w:t>
      </w:r>
    </w:p>
    <w:p w14:paraId="4DF09CA2" w14:textId="77777777" w:rsidR="00F67D29" w:rsidRPr="000975A9" w:rsidRDefault="00F67D29" w:rsidP="00F67D29">
      <w:pPr>
        <w:pStyle w:val="B1"/>
      </w:pPr>
      <w:r w:rsidRPr="000975A9">
        <w:t>-</w:t>
      </w:r>
      <w:r w:rsidRPr="000975A9">
        <w:tab/>
      </w:r>
      <w:r w:rsidRPr="000975A9">
        <w:rPr>
          <w:b/>
        </w:rPr>
        <w:t>In-progress emergency private call (IPEPC) state:</w:t>
      </w:r>
      <w:r w:rsidRPr="000975A9">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2B5C68C" w14:textId="77777777" w:rsidR="00F67D29" w:rsidRPr="000975A9" w:rsidRDefault="00F67D29" w:rsidP="00F67D29">
      <w:pPr>
        <w:pStyle w:val="B1"/>
      </w:pPr>
      <w:r w:rsidRPr="000975A9">
        <w:t>-</w:t>
      </w:r>
      <w:r w:rsidRPr="000975A9">
        <w:tab/>
      </w:r>
      <w:r w:rsidRPr="000975A9">
        <w:rPr>
          <w:b/>
        </w:rPr>
        <w:t xml:space="preserve">MCVideo emergency private priority (MVEPP) state: </w:t>
      </w:r>
      <w:r w:rsidRPr="000975A9">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328EBE94" w14:textId="77777777" w:rsidR="00F67D29" w:rsidRPr="000975A9" w:rsidRDefault="00F67D29" w:rsidP="00F67D29">
      <w:pPr>
        <w:pStyle w:val="NO"/>
      </w:pPr>
      <w:r w:rsidRPr="000975A9">
        <w:t>NOTE:</w:t>
      </w:r>
      <w:r w:rsidRPr="000975A9">
        <w:tab/>
        <w:t>The above states and their transitions are described in Annex G.</w:t>
      </w:r>
    </w:p>
    <w:p w14:paraId="293205D0" w14:textId="77777777" w:rsidR="00F67D29" w:rsidRPr="000975A9" w:rsidRDefault="00F67D29" w:rsidP="00F67D29">
      <w:pPr>
        <w:pStyle w:val="H6"/>
      </w:pPr>
      <w:bookmarkStart w:id="793" w:name="_Toc52787585"/>
      <w:bookmarkStart w:id="794" w:name="_Toc52787767"/>
      <w:bookmarkStart w:id="795" w:name="_Toc75906989"/>
      <w:bookmarkStart w:id="796" w:name="_Toc75907326"/>
      <w:r w:rsidRPr="000975A9">
        <w:t>6.2.7.3</w:t>
      </w:r>
      <w:r w:rsidRPr="000975A9">
        <w:tab/>
        <w:t>Test description</w:t>
      </w:r>
      <w:bookmarkEnd w:id="793"/>
      <w:bookmarkEnd w:id="794"/>
      <w:bookmarkEnd w:id="795"/>
      <w:bookmarkEnd w:id="796"/>
    </w:p>
    <w:p w14:paraId="7F15D26D" w14:textId="77777777" w:rsidR="00F67D29" w:rsidRPr="000975A9" w:rsidRDefault="00F67D29" w:rsidP="00F67D29">
      <w:pPr>
        <w:pStyle w:val="H6"/>
      </w:pPr>
      <w:bookmarkStart w:id="797" w:name="_Toc52787586"/>
      <w:bookmarkStart w:id="798" w:name="_Toc52787768"/>
      <w:bookmarkStart w:id="799" w:name="_Toc75906990"/>
      <w:bookmarkStart w:id="800" w:name="_Toc75907327"/>
      <w:r w:rsidRPr="000975A9">
        <w:t>6.2.7.3.1</w:t>
      </w:r>
      <w:r w:rsidRPr="000975A9">
        <w:tab/>
        <w:t>Pre-test conditions</w:t>
      </w:r>
      <w:bookmarkEnd w:id="797"/>
      <w:bookmarkEnd w:id="798"/>
      <w:bookmarkEnd w:id="799"/>
      <w:bookmarkEnd w:id="800"/>
    </w:p>
    <w:p w14:paraId="0336A5F3" w14:textId="77777777" w:rsidR="00F67D29" w:rsidRPr="000975A9" w:rsidRDefault="00F67D29" w:rsidP="00F67D29">
      <w:pPr>
        <w:pStyle w:val="H6"/>
      </w:pPr>
      <w:r w:rsidRPr="000975A9">
        <w:t>System Simulator:</w:t>
      </w:r>
    </w:p>
    <w:p w14:paraId="6289029D" w14:textId="77777777" w:rsidR="00F67D29" w:rsidRPr="000975A9" w:rsidRDefault="00F67D29" w:rsidP="00F67D29">
      <w:pPr>
        <w:pStyle w:val="B1"/>
      </w:pPr>
      <w:r w:rsidRPr="000975A9">
        <w:t>-</w:t>
      </w:r>
      <w:r w:rsidRPr="000975A9">
        <w:tab/>
        <w:t>SS (MCVideo server)</w:t>
      </w:r>
    </w:p>
    <w:p w14:paraId="3D3628BD" w14:textId="77777777" w:rsidR="00F67D29" w:rsidRPr="000975A9" w:rsidRDefault="00F67D29" w:rsidP="00F67D29">
      <w:pPr>
        <w:pStyle w:val="B1"/>
      </w:pPr>
      <w:r w:rsidRPr="000975A9">
        <w:lastRenderedPageBreak/>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1C5B41F" w14:textId="77777777" w:rsidR="00F67D29" w:rsidRPr="000975A9" w:rsidRDefault="00F67D29" w:rsidP="00F67D29">
      <w:pPr>
        <w:pStyle w:val="H6"/>
      </w:pPr>
      <w:r w:rsidRPr="000975A9">
        <w:t>IUT:</w:t>
      </w:r>
    </w:p>
    <w:p w14:paraId="789C04D1" w14:textId="77777777" w:rsidR="00F67D29" w:rsidRPr="000975A9" w:rsidRDefault="00F67D29" w:rsidP="00F67D29">
      <w:pPr>
        <w:pStyle w:val="B1"/>
      </w:pPr>
      <w:r w:rsidRPr="000975A9">
        <w:t>-</w:t>
      </w:r>
      <w:r w:rsidRPr="000975A9">
        <w:tab/>
        <w:t>UE (MCVideo client)</w:t>
      </w:r>
    </w:p>
    <w:p w14:paraId="1471B3EC" w14:textId="77777777" w:rsidR="00F67D29" w:rsidRPr="000975A9" w:rsidRDefault="00F67D29" w:rsidP="00F67D29">
      <w:pPr>
        <w:pStyle w:val="B1"/>
      </w:pPr>
      <w:r w:rsidRPr="000975A9">
        <w:t>-</w:t>
      </w:r>
      <w:r w:rsidRPr="000975A9">
        <w:tab/>
        <w:t>The test USIM set as defined in TS 36.579-1 [2], subclause 5.5.10 is inserted.</w:t>
      </w:r>
    </w:p>
    <w:p w14:paraId="69103116" w14:textId="77777777" w:rsidR="00F67D29" w:rsidRPr="000975A9" w:rsidRDefault="00F67D29" w:rsidP="00F67D29">
      <w:pPr>
        <w:pStyle w:val="H6"/>
      </w:pPr>
      <w:r w:rsidRPr="000975A9">
        <w:t>Preamble:</w:t>
      </w:r>
    </w:p>
    <w:p w14:paraId="2D37F65B"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56F2C0F9" w14:textId="0EA642F2" w:rsidR="00F67D29" w:rsidRPr="000975A9" w:rsidRDefault="00F67D29" w:rsidP="00F67D29">
      <w:pPr>
        <w:pStyle w:val="B1"/>
      </w:pPr>
      <w:r w:rsidRPr="000975A9">
        <w:t>-</w:t>
      </w:r>
      <w:r w:rsidRPr="000975A9">
        <w:tab/>
        <w:t>The MCPTT User performs the Generic Test Procedure for MCVideo Authorization/Configuration and Key Generation as specified in TS 36.579-1 [2], subclause 5.3.2.</w:t>
      </w:r>
    </w:p>
    <w:p w14:paraId="39E1E7F9" w14:textId="77777777" w:rsidR="00F67D29" w:rsidRPr="000975A9" w:rsidRDefault="00F67D29" w:rsidP="00F67D29">
      <w:pPr>
        <w:pStyle w:val="B1"/>
      </w:pPr>
      <w:r w:rsidRPr="000975A9">
        <w:t>-</w:t>
      </w:r>
      <w:r w:rsidRPr="000975A9">
        <w:tab/>
        <w:t>UE States at the end of the preamble</w:t>
      </w:r>
    </w:p>
    <w:p w14:paraId="2A8D1B4B" w14:textId="77777777" w:rsidR="00F67D29" w:rsidRPr="000975A9" w:rsidRDefault="00F67D29" w:rsidP="00F67D29">
      <w:pPr>
        <w:pStyle w:val="B2"/>
      </w:pPr>
      <w:r w:rsidRPr="000975A9">
        <w:t>-</w:t>
      </w:r>
      <w:r w:rsidRPr="000975A9">
        <w:tab/>
        <w:t>The UE is in E-UTRA Registered, Idle Mode state.</w:t>
      </w:r>
    </w:p>
    <w:p w14:paraId="025CCBF0" w14:textId="77777777" w:rsidR="00F67D29" w:rsidRPr="000975A9" w:rsidRDefault="00F67D29" w:rsidP="00F67D29">
      <w:pPr>
        <w:pStyle w:val="B2"/>
      </w:pPr>
      <w:r w:rsidRPr="000975A9">
        <w:t>-</w:t>
      </w:r>
      <w:r w:rsidRPr="000975A9">
        <w:tab/>
        <w:t>The MCVideo Client Application has been activated and User has registered-in as the MCVideo User with the Server as active user at the Client.</w:t>
      </w:r>
    </w:p>
    <w:p w14:paraId="3D0878CD" w14:textId="77777777" w:rsidR="00F67D29" w:rsidRPr="000975A9" w:rsidRDefault="00F67D29" w:rsidP="00F67D29">
      <w:pPr>
        <w:pStyle w:val="H6"/>
      </w:pPr>
      <w:bookmarkStart w:id="801" w:name="_Toc52787587"/>
      <w:bookmarkStart w:id="802" w:name="_Toc52787769"/>
      <w:bookmarkStart w:id="803" w:name="_Toc75906991"/>
      <w:bookmarkStart w:id="804" w:name="_Toc75907328"/>
      <w:r w:rsidRPr="000975A9">
        <w:t>6.2.7.3.2</w:t>
      </w:r>
      <w:r w:rsidRPr="000975A9">
        <w:tab/>
        <w:t>Test procedure sequence</w:t>
      </w:r>
      <w:bookmarkEnd w:id="801"/>
      <w:bookmarkEnd w:id="802"/>
      <w:bookmarkEnd w:id="803"/>
      <w:bookmarkEnd w:id="804"/>
    </w:p>
    <w:p w14:paraId="090F1650" w14:textId="77777777" w:rsidR="00F67D29" w:rsidRPr="000975A9" w:rsidRDefault="00F67D29" w:rsidP="00F67D29">
      <w:pPr>
        <w:pStyle w:val="TH"/>
      </w:pPr>
      <w:r w:rsidRPr="000975A9">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67D29" w:rsidRPr="000975A9" w14:paraId="103CFD19" w14:textId="77777777" w:rsidTr="00E64CC8">
        <w:tc>
          <w:tcPr>
            <w:tcW w:w="534" w:type="dxa"/>
            <w:tcBorders>
              <w:top w:val="single" w:sz="4" w:space="0" w:color="auto"/>
              <w:left w:val="single" w:sz="4" w:space="0" w:color="auto"/>
              <w:bottom w:val="nil"/>
              <w:right w:val="single" w:sz="4" w:space="0" w:color="auto"/>
            </w:tcBorders>
            <w:hideMark/>
          </w:tcPr>
          <w:p w14:paraId="22D7AA45" w14:textId="77777777" w:rsidR="00F67D29" w:rsidRPr="000975A9" w:rsidRDefault="00F67D29" w:rsidP="00E64CC8">
            <w:pPr>
              <w:pStyle w:val="TAH"/>
            </w:pPr>
            <w:r w:rsidRPr="000975A9">
              <w:t>St</w:t>
            </w:r>
          </w:p>
        </w:tc>
        <w:tc>
          <w:tcPr>
            <w:tcW w:w="3968" w:type="dxa"/>
            <w:tcBorders>
              <w:top w:val="single" w:sz="4" w:space="0" w:color="auto"/>
              <w:left w:val="single" w:sz="4" w:space="0" w:color="auto"/>
              <w:bottom w:val="nil"/>
              <w:right w:val="single" w:sz="4" w:space="0" w:color="auto"/>
            </w:tcBorders>
            <w:hideMark/>
          </w:tcPr>
          <w:p w14:paraId="46ABDD2D" w14:textId="77777777" w:rsidR="00F67D29" w:rsidRPr="000975A9" w:rsidRDefault="00F67D29" w:rsidP="00E64CC8">
            <w:pPr>
              <w:pStyle w:val="TAH"/>
            </w:pPr>
            <w:r w:rsidRPr="000975A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50E575" w14:textId="77777777" w:rsidR="00F67D29" w:rsidRPr="000975A9" w:rsidRDefault="00F67D29" w:rsidP="00E64CC8">
            <w:pPr>
              <w:pStyle w:val="TAH"/>
            </w:pPr>
            <w:r w:rsidRPr="000975A9">
              <w:t>Message Sequence</w:t>
            </w:r>
          </w:p>
        </w:tc>
        <w:tc>
          <w:tcPr>
            <w:tcW w:w="565" w:type="dxa"/>
            <w:tcBorders>
              <w:top w:val="single" w:sz="4" w:space="0" w:color="auto"/>
              <w:left w:val="single" w:sz="4" w:space="0" w:color="auto"/>
              <w:bottom w:val="nil"/>
              <w:right w:val="single" w:sz="4" w:space="0" w:color="auto"/>
            </w:tcBorders>
            <w:hideMark/>
          </w:tcPr>
          <w:p w14:paraId="1C7F98BE" w14:textId="77777777" w:rsidR="00F67D29" w:rsidRPr="000975A9" w:rsidRDefault="00F67D29" w:rsidP="00E64CC8">
            <w:pPr>
              <w:pStyle w:val="TAH"/>
            </w:pPr>
            <w:r w:rsidRPr="000975A9">
              <w:t>TP</w:t>
            </w:r>
          </w:p>
        </w:tc>
        <w:tc>
          <w:tcPr>
            <w:tcW w:w="850" w:type="dxa"/>
            <w:tcBorders>
              <w:top w:val="single" w:sz="4" w:space="0" w:color="auto"/>
              <w:left w:val="single" w:sz="4" w:space="0" w:color="auto"/>
              <w:bottom w:val="nil"/>
              <w:right w:val="single" w:sz="4" w:space="0" w:color="auto"/>
            </w:tcBorders>
            <w:hideMark/>
          </w:tcPr>
          <w:p w14:paraId="66135F54" w14:textId="77777777" w:rsidR="00F67D29" w:rsidRPr="000975A9" w:rsidRDefault="00F67D29" w:rsidP="00E64CC8">
            <w:pPr>
              <w:pStyle w:val="TAH"/>
            </w:pPr>
            <w:r w:rsidRPr="000975A9">
              <w:t>Verdict</w:t>
            </w:r>
          </w:p>
        </w:tc>
      </w:tr>
      <w:tr w:rsidR="00F67D29" w:rsidRPr="000975A9" w14:paraId="6317A95A" w14:textId="77777777" w:rsidTr="00E64CC8">
        <w:tc>
          <w:tcPr>
            <w:tcW w:w="534" w:type="dxa"/>
            <w:tcBorders>
              <w:top w:val="nil"/>
              <w:left w:val="single" w:sz="4" w:space="0" w:color="auto"/>
              <w:bottom w:val="single" w:sz="4" w:space="0" w:color="auto"/>
              <w:right w:val="single" w:sz="4" w:space="0" w:color="auto"/>
            </w:tcBorders>
          </w:tcPr>
          <w:p w14:paraId="0EC66AEC" w14:textId="77777777" w:rsidR="00F67D29" w:rsidRPr="000975A9" w:rsidRDefault="00F67D29" w:rsidP="00E64CC8">
            <w:pPr>
              <w:pStyle w:val="TAH"/>
            </w:pPr>
          </w:p>
        </w:tc>
        <w:tc>
          <w:tcPr>
            <w:tcW w:w="3968" w:type="dxa"/>
            <w:tcBorders>
              <w:top w:val="nil"/>
              <w:left w:val="single" w:sz="4" w:space="0" w:color="auto"/>
              <w:bottom w:val="single" w:sz="4" w:space="0" w:color="auto"/>
              <w:right w:val="single" w:sz="4" w:space="0" w:color="auto"/>
            </w:tcBorders>
          </w:tcPr>
          <w:p w14:paraId="6D00941B" w14:textId="77777777" w:rsidR="00F67D29" w:rsidRPr="000975A9" w:rsidRDefault="00F67D29" w:rsidP="00E64CC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A3ECEBD" w14:textId="77777777" w:rsidR="00F67D29" w:rsidRPr="000975A9" w:rsidRDefault="00F67D29" w:rsidP="00E64CC8">
            <w:pPr>
              <w:pStyle w:val="TAH"/>
            </w:pPr>
            <w:r w:rsidRPr="000975A9">
              <w:t>U - S</w:t>
            </w:r>
          </w:p>
        </w:tc>
        <w:tc>
          <w:tcPr>
            <w:tcW w:w="2978" w:type="dxa"/>
            <w:tcBorders>
              <w:top w:val="single" w:sz="4" w:space="0" w:color="auto"/>
              <w:left w:val="single" w:sz="4" w:space="0" w:color="auto"/>
              <w:bottom w:val="single" w:sz="4" w:space="0" w:color="auto"/>
              <w:right w:val="single" w:sz="4" w:space="0" w:color="auto"/>
            </w:tcBorders>
            <w:hideMark/>
          </w:tcPr>
          <w:p w14:paraId="668DF71C" w14:textId="77777777" w:rsidR="00F67D29" w:rsidRPr="000975A9" w:rsidRDefault="00F67D29" w:rsidP="00E64CC8">
            <w:pPr>
              <w:pStyle w:val="TAH"/>
            </w:pPr>
            <w:r w:rsidRPr="000975A9">
              <w:t>Message</w:t>
            </w:r>
          </w:p>
        </w:tc>
        <w:tc>
          <w:tcPr>
            <w:tcW w:w="565" w:type="dxa"/>
            <w:tcBorders>
              <w:top w:val="nil"/>
              <w:left w:val="single" w:sz="4" w:space="0" w:color="auto"/>
              <w:bottom w:val="single" w:sz="4" w:space="0" w:color="auto"/>
              <w:right w:val="single" w:sz="4" w:space="0" w:color="auto"/>
            </w:tcBorders>
          </w:tcPr>
          <w:p w14:paraId="6F4DCDD4" w14:textId="77777777" w:rsidR="00F67D29" w:rsidRPr="000975A9" w:rsidRDefault="00F67D29" w:rsidP="00E64CC8">
            <w:pPr>
              <w:pStyle w:val="TAH"/>
            </w:pPr>
          </w:p>
        </w:tc>
        <w:tc>
          <w:tcPr>
            <w:tcW w:w="850" w:type="dxa"/>
            <w:tcBorders>
              <w:top w:val="nil"/>
              <w:left w:val="single" w:sz="4" w:space="0" w:color="auto"/>
              <w:bottom w:val="single" w:sz="4" w:space="0" w:color="auto"/>
              <w:right w:val="single" w:sz="4" w:space="0" w:color="auto"/>
            </w:tcBorders>
          </w:tcPr>
          <w:p w14:paraId="16DE23FF" w14:textId="77777777" w:rsidR="00F67D29" w:rsidRPr="000975A9" w:rsidRDefault="00F67D29" w:rsidP="00E64CC8">
            <w:pPr>
              <w:pStyle w:val="TAH"/>
            </w:pPr>
          </w:p>
        </w:tc>
      </w:tr>
      <w:tr w:rsidR="00F67D29" w:rsidRPr="000975A9" w14:paraId="26087E06"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DC8D8FC" w14:textId="77777777" w:rsidR="00F67D29" w:rsidRPr="000975A9" w:rsidRDefault="00F67D29" w:rsidP="00E64CC8">
            <w:pPr>
              <w:pStyle w:val="TAC"/>
            </w:pPr>
            <w:r w:rsidRPr="000975A9">
              <w:t>1</w:t>
            </w:r>
          </w:p>
        </w:tc>
        <w:tc>
          <w:tcPr>
            <w:tcW w:w="3968" w:type="dxa"/>
            <w:tcBorders>
              <w:top w:val="single" w:sz="4" w:space="0" w:color="auto"/>
              <w:left w:val="single" w:sz="4" w:space="0" w:color="auto"/>
              <w:bottom w:val="single" w:sz="4" w:space="0" w:color="auto"/>
              <w:right w:val="single" w:sz="4" w:space="0" w:color="auto"/>
            </w:tcBorders>
            <w:hideMark/>
          </w:tcPr>
          <w:p w14:paraId="3D38F59E" w14:textId="77777777" w:rsidR="00F67D29" w:rsidRPr="000975A9" w:rsidRDefault="00F67D29" w:rsidP="00E64CC8">
            <w:pPr>
              <w:pStyle w:val="TAL"/>
            </w:pPr>
            <w:r w:rsidRPr="000975A9">
              <w:t>Make the UE (MCVideo client) request the establishment of a private call to user B with manual commencement mode and without transmission control.</w:t>
            </w:r>
          </w:p>
          <w:p w14:paraId="4BAE0CF6" w14:textId="77777777" w:rsidR="00F67D29" w:rsidRPr="000975A9" w:rsidRDefault="00F67D29" w:rsidP="00E64CC8">
            <w:pPr>
              <w:pStyle w:val="TAL"/>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6F34288F"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F04E511"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9D4A567" w14:textId="77777777" w:rsidR="00F67D29" w:rsidRPr="000975A9" w:rsidRDefault="00F67D29" w:rsidP="00E64CC8">
            <w:pPr>
              <w:pStyle w:val="TAC"/>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2DDA2D4C" w14:textId="77777777" w:rsidR="00F67D29" w:rsidRPr="000975A9" w:rsidRDefault="00F67D29" w:rsidP="00E64CC8">
            <w:pPr>
              <w:pStyle w:val="TAC"/>
            </w:pPr>
            <w:r w:rsidRPr="000975A9">
              <w:t>-</w:t>
            </w:r>
          </w:p>
        </w:tc>
      </w:tr>
      <w:tr w:rsidR="00F67D29" w:rsidRPr="000975A9" w14:paraId="1BE2424D"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ED7759C" w14:textId="77777777" w:rsidR="00F67D29" w:rsidRPr="000975A9" w:rsidRDefault="00F67D29" w:rsidP="00E64CC8">
            <w:pPr>
              <w:pStyle w:val="TAC"/>
            </w:pPr>
            <w:r w:rsidRPr="000975A9">
              <w:t>2</w:t>
            </w:r>
          </w:p>
        </w:tc>
        <w:tc>
          <w:tcPr>
            <w:tcW w:w="3968" w:type="dxa"/>
            <w:tcBorders>
              <w:top w:val="single" w:sz="4" w:space="0" w:color="auto"/>
              <w:left w:val="single" w:sz="4" w:space="0" w:color="auto"/>
              <w:bottom w:val="single" w:sz="4" w:space="0" w:color="auto"/>
              <w:right w:val="single" w:sz="4" w:space="0" w:color="auto"/>
            </w:tcBorders>
            <w:hideMark/>
          </w:tcPr>
          <w:p w14:paraId="1AC7BBD0" w14:textId="77777777" w:rsidR="00F67D29" w:rsidRPr="000975A9" w:rsidRDefault="00F67D29" w:rsidP="00E64CC8">
            <w:pPr>
              <w:pStyle w:val="TAL"/>
            </w:pPr>
            <w:r w:rsidRPr="000975A9">
              <w:t xml:space="preserve">Check: Does the UE (MCVideo client) </w:t>
            </w:r>
            <w:r w:rsidRPr="000975A9">
              <w:rPr>
                <w:rFonts w:eastAsia="Calibri"/>
              </w:rPr>
              <w:t>correctly perform test procedure '</w:t>
            </w:r>
            <w:r w:rsidRPr="000975A9">
              <w:t>MCVideo CO session establishment/modification without provisional responses other than 100 Trying'</w:t>
            </w:r>
            <w:r w:rsidRPr="000975A9">
              <w:rPr>
                <w:rFonts w:eastAsia="Calibri"/>
              </w:rPr>
              <w:t xml:space="preserve"> </w:t>
            </w:r>
            <w:r w:rsidRPr="000975A9">
              <w:rPr>
                <w:rFonts w:eastAsia="Calibri"/>
                <w:lang w:eastAsia="ko-KR"/>
              </w:rPr>
              <w:t xml:space="preserve">according to option a of NOTE 1 </w:t>
            </w:r>
            <w:r w:rsidRPr="000975A9">
              <w:rPr>
                <w:rFonts w:eastAsia="Calibri"/>
              </w:rPr>
              <w:t>as described in TS 36.579-1 [2] Table 5.3B.1.3-1</w:t>
            </w:r>
            <w:r w:rsidRPr="000975A9">
              <w:t xml:space="preserve"> to establish an MCVideo private call, Manual Commencement Mode?</w:t>
            </w:r>
          </w:p>
        </w:tc>
        <w:tc>
          <w:tcPr>
            <w:tcW w:w="708" w:type="dxa"/>
            <w:tcBorders>
              <w:top w:val="single" w:sz="4" w:space="0" w:color="auto"/>
              <w:left w:val="single" w:sz="4" w:space="0" w:color="auto"/>
              <w:bottom w:val="single" w:sz="4" w:space="0" w:color="auto"/>
              <w:right w:val="single" w:sz="4" w:space="0" w:color="auto"/>
            </w:tcBorders>
            <w:hideMark/>
          </w:tcPr>
          <w:p w14:paraId="7B7CE1BE"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0ED254C"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4BC7E0C" w14:textId="77777777" w:rsidR="00F67D29" w:rsidRPr="000975A9" w:rsidRDefault="00F67D29" w:rsidP="00E64CC8">
            <w:pPr>
              <w:pStyle w:val="TAC"/>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6E3C56FE" w14:textId="77777777" w:rsidR="00F67D29" w:rsidRPr="000975A9" w:rsidRDefault="00F67D29" w:rsidP="00E64CC8">
            <w:pPr>
              <w:pStyle w:val="TAC"/>
            </w:pPr>
            <w:r w:rsidRPr="000975A9">
              <w:t>P</w:t>
            </w:r>
          </w:p>
        </w:tc>
      </w:tr>
      <w:tr w:rsidR="00F67D29" w:rsidRPr="000975A9" w14:paraId="13E6FF8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216551F" w14:textId="77777777" w:rsidR="00F67D29" w:rsidRPr="000975A9" w:rsidRDefault="00F67D29" w:rsidP="00E64CC8">
            <w:pPr>
              <w:pStyle w:val="TAC"/>
            </w:pPr>
            <w:r w:rsidRPr="000975A9">
              <w:t>3-5</w:t>
            </w:r>
          </w:p>
        </w:tc>
        <w:tc>
          <w:tcPr>
            <w:tcW w:w="3968" w:type="dxa"/>
            <w:tcBorders>
              <w:top w:val="single" w:sz="4" w:space="0" w:color="auto"/>
              <w:left w:val="single" w:sz="4" w:space="0" w:color="auto"/>
              <w:bottom w:val="single" w:sz="4" w:space="0" w:color="auto"/>
              <w:right w:val="single" w:sz="4" w:space="0" w:color="auto"/>
            </w:tcBorders>
            <w:hideMark/>
          </w:tcPr>
          <w:p w14:paraId="3DCC553D" w14:textId="77777777" w:rsidR="00F67D29" w:rsidRPr="000975A9" w:rsidRDefault="00F67D29" w:rsidP="00E64CC8">
            <w:pPr>
              <w:pStyle w:val="TAL"/>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62EEC9DE"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DC33923"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573FEB5" w14:textId="77777777" w:rsidR="00F67D29" w:rsidRPr="000975A9" w:rsidRDefault="00F67D29" w:rsidP="00E64CC8">
            <w:pPr>
              <w:pStyle w:val="TAC"/>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0DFF3D80" w14:textId="77777777" w:rsidR="00F67D29" w:rsidRPr="000975A9" w:rsidRDefault="00F67D29" w:rsidP="00E64CC8">
            <w:pPr>
              <w:pStyle w:val="TAC"/>
            </w:pPr>
            <w:r w:rsidRPr="000975A9">
              <w:t>-</w:t>
            </w:r>
          </w:p>
        </w:tc>
      </w:tr>
      <w:tr w:rsidR="00F67D29" w:rsidRPr="000975A9" w14:paraId="0453EC2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FE51E48" w14:textId="77777777" w:rsidR="00F67D29" w:rsidRPr="000975A9" w:rsidRDefault="00F67D29" w:rsidP="00E64CC8">
            <w:pPr>
              <w:pStyle w:val="TAC"/>
            </w:pPr>
            <w:r w:rsidRPr="000975A9">
              <w:t>6</w:t>
            </w:r>
          </w:p>
        </w:tc>
        <w:tc>
          <w:tcPr>
            <w:tcW w:w="3968" w:type="dxa"/>
            <w:tcBorders>
              <w:top w:val="single" w:sz="4" w:space="0" w:color="auto"/>
              <w:left w:val="single" w:sz="4" w:space="0" w:color="auto"/>
              <w:bottom w:val="single" w:sz="4" w:space="0" w:color="auto"/>
              <w:right w:val="single" w:sz="4" w:space="0" w:color="auto"/>
            </w:tcBorders>
            <w:hideMark/>
          </w:tcPr>
          <w:p w14:paraId="33C773E4" w14:textId="77777777" w:rsidR="00F67D29" w:rsidRPr="000975A9" w:rsidRDefault="00F67D29" w:rsidP="00E64CC8">
            <w:pPr>
              <w:pStyle w:val="TAL"/>
            </w:pPr>
            <w:r w:rsidRPr="000975A9">
              <w:t>Check: Does the UE (MCVideo client) notify the user that the call has been established?</w:t>
            </w:r>
          </w:p>
          <w:p w14:paraId="2B7E2358" w14:textId="77777777" w:rsidR="00F67D29" w:rsidRPr="000975A9" w:rsidRDefault="00F67D29" w:rsidP="00E64CC8">
            <w:pPr>
              <w:pStyle w:val="TAL"/>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211EB9C4"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2C96307"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72E8E0AD" w14:textId="77777777" w:rsidR="00F67D29" w:rsidRPr="000975A9" w:rsidRDefault="00F67D29" w:rsidP="00E64CC8">
            <w:pPr>
              <w:pStyle w:val="TAC"/>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6B004495" w14:textId="77777777" w:rsidR="00F67D29" w:rsidRPr="000975A9" w:rsidRDefault="00F67D29" w:rsidP="00E64CC8">
            <w:pPr>
              <w:pStyle w:val="TAC"/>
            </w:pPr>
            <w:r w:rsidRPr="000975A9">
              <w:t>P</w:t>
            </w:r>
          </w:p>
        </w:tc>
      </w:tr>
      <w:tr w:rsidR="00F67D29" w:rsidRPr="000975A9" w14:paraId="1A8C9F7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297A741" w14:textId="77777777" w:rsidR="00F67D29" w:rsidRPr="000975A9" w:rsidRDefault="00F67D29" w:rsidP="00E64CC8">
            <w:pPr>
              <w:pStyle w:val="TAC"/>
            </w:pPr>
            <w:r w:rsidRPr="000975A9">
              <w:t>7</w:t>
            </w:r>
          </w:p>
        </w:tc>
        <w:tc>
          <w:tcPr>
            <w:tcW w:w="3968" w:type="dxa"/>
            <w:tcBorders>
              <w:top w:val="single" w:sz="4" w:space="0" w:color="auto"/>
              <w:left w:val="single" w:sz="4" w:space="0" w:color="auto"/>
              <w:bottom w:val="single" w:sz="4" w:space="0" w:color="auto"/>
              <w:right w:val="single" w:sz="4" w:space="0" w:color="auto"/>
            </w:tcBorders>
            <w:hideMark/>
          </w:tcPr>
          <w:p w14:paraId="2EF83198" w14:textId="77777777" w:rsidR="00F67D29" w:rsidRPr="000975A9" w:rsidRDefault="00F67D29" w:rsidP="00E64CC8">
            <w:pPr>
              <w:pStyle w:val="TAL"/>
            </w:pPr>
            <w:r w:rsidRPr="000975A9">
              <w:t>Make the UE (MCVideo client) release the call.</w:t>
            </w:r>
          </w:p>
          <w:p w14:paraId="6C794C8D" w14:textId="77777777" w:rsidR="00F67D29" w:rsidRPr="000975A9" w:rsidRDefault="00F67D29" w:rsidP="00E64CC8">
            <w:pPr>
              <w:pStyle w:val="TAL"/>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047AAA40"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70E20861"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A6854BF" w14:textId="77777777" w:rsidR="00F67D29" w:rsidRPr="000975A9" w:rsidRDefault="00F67D29" w:rsidP="00E64CC8">
            <w:pPr>
              <w:pStyle w:val="TAC"/>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F87DF40" w14:textId="77777777" w:rsidR="00F67D29" w:rsidRPr="000975A9" w:rsidRDefault="00F67D29" w:rsidP="00E64CC8">
            <w:pPr>
              <w:pStyle w:val="TAC"/>
            </w:pPr>
            <w:r w:rsidRPr="000975A9">
              <w:t>-</w:t>
            </w:r>
          </w:p>
        </w:tc>
      </w:tr>
      <w:tr w:rsidR="00F67D29" w:rsidRPr="000975A9" w14:paraId="5466671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FCEBD4D" w14:textId="77777777" w:rsidR="00F67D29" w:rsidRPr="000975A9" w:rsidRDefault="00F67D29" w:rsidP="00E64CC8">
            <w:pPr>
              <w:pStyle w:val="TAC"/>
            </w:pPr>
            <w:r w:rsidRPr="000975A9">
              <w:t>8</w:t>
            </w:r>
          </w:p>
        </w:tc>
        <w:tc>
          <w:tcPr>
            <w:tcW w:w="3968" w:type="dxa"/>
            <w:tcBorders>
              <w:top w:val="single" w:sz="4" w:space="0" w:color="auto"/>
              <w:left w:val="single" w:sz="4" w:space="0" w:color="auto"/>
              <w:bottom w:val="single" w:sz="4" w:space="0" w:color="auto"/>
              <w:right w:val="single" w:sz="4" w:space="0" w:color="auto"/>
            </w:tcBorders>
            <w:hideMark/>
          </w:tcPr>
          <w:p w14:paraId="5940EC5E" w14:textId="1C4AC13E" w:rsidR="00F67D29" w:rsidRPr="000975A9" w:rsidRDefault="00F67D29" w:rsidP="00E64CC8">
            <w:pPr>
              <w:pStyle w:val="TAL"/>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2AB8B13C"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A741188"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21D153DE" w14:textId="77777777" w:rsidR="00F67D29" w:rsidRPr="000975A9" w:rsidRDefault="00F67D29" w:rsidP="00E64CC8">
            <w:pPr>
              <w:pStyle w:val="TAC"/>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768B2DBB" w14:textId="77777777" w:rsidR="00F67D29" w:rsidRPr="000975A9" w:rsidRDefault="00F67D29" w:rsidP="00E64CC8">
            <w:pPr>
              <w:pStyle w:val="TAC"/>
            </w:pPr>
            <w:r w:rsidRPr="000975A9">
              <w:t>P</w:t>
            </w:r>
          </w:p>
        </w:tc>
      </w:tr>
      <w:tr w:rsidR="00F67D29" w:rsidRPr="000975A9" w14:paraId="58351EB6"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778D45C0" w14:textId="77777777" w:rsidR="00F67D29" w:rsidRPr="000975A9" w:rsidRDefault="00F67D29" w:rsidP="00E64CC8">
            <w:pPr>
              <w:pStyle w:val="TAC"/>
            </w:pPr>
            <w:r w:rsidRPr="000975A9">
              <w:t>9-10</w:t>
            </w:r>
          </w:p>
        </w:tc>
        <w:tc>
          <w:tcPr>
            <w:tcW w:w="3968" w:type="dxa"/>
            <w:tcBorders>
              <w:top w:val="single" w:sz="4" w:space="0" w:color="auto"/>
              <w:left w:val="single" w:sz="4" w:space="0" w:color="auto"/>
              <w:bottom w:val="single" w:sz="4" w:space="0" w:color="auto"/>
              <w:right w:val="single" w:sz="4" w:space="0" w:color="auto"/>
            </w:tcBorders>
            <w:hideMark/>
          </w:tcPr>
          <w:p w14:paraId="01B9CEA4" w14:textId="77777777" w:rsidR="00F67D29" w:rsidRPr="000975A9" w:rsidRDefault="00F67D29" w:rsidP="00E64CC8">
            <w:pPr>
              <w:pStyle w:val="TAL"/>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50390EAB" w14:textId="77777777" w:rsidR="00F67D29" w:rsidRPr="000975A9" w:rsidRDefault="00F67D29" w:rsidP="00E64CC8">
            <w:pPr>
              <w:pStyle w:val="TAC"/>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37F48C97" w14:textId="77777777" w:rsidR="00F67D29" w:rsidRPr="000975A9" w:rsidRDefault="00F67D29" w:rsidP="00E64CC8">
            <w:pPr>
              <w:pStyle w:val="TAL"/>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BC25EDD" w14:textId="77777777" w:rsidR="00F67D29" w:rsidRPr="000975A9" w:rsidRDefault="00F67D29" w:rsidP="00E64CC8">
            <w:pPr>
              <w:pStyle w:val="TAC"/>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2ABE0E3E" w14:textId="77777777" w:rsidR="00F67D29" w:rsidRPr="000975A9" w:rsidRDefault="00F67D29" w:rsidP="00E64CC8">
            <w:pPr>
              <w:pStyle w:val="TAC"/>
            </w:pPr>
            <w:r w:rsidRPr="000975A9">
              <w:t>-</w:t>
            </w:r>
          </w:p>
        </w:tc>
      </w:tr>
      <w:tr w:rsidR="00F67D29" w:rsidRPr="000975A9" w14:paraId="5A776C98"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4C9A673D" w14:textId="7AE42D94" w:rsidR="00F67D29" w:rsidRPr="000975A9" w:rsidRDefault="00F67D29" w:rsidP="00E64CC8">
            <w:pPr>
              <w:pStyle w:val="TAN"/>
            </w:pPr>
            <w:r w:rsidRPr="000975A9">
              <w:t>NOTE 1: This action is expected to be done via a suitable implementation-dependent MMI.</w:t>
            </w:r>
          </w:p>
        </w:tc>
      </w:tr>
    </w:tbl>
    <w:p w14:paraId="328DF077" w14:textId="77777777" w:rsidR="00F67D29" w:rsidRPr="000975A9" w:rsidRDefault="00F67D29" w:rsidP="00F67D29"/>
    <w:p w14:paraId="0A4ED8A1" w14:textId="77777777" w:rsidR="00F67D29" w:rsidRPr="000975A9" w:rsidRDefault="00F67D29" w:rsidP="00F67D29">
      <w:pPr>
        <w:pStyle w:val="H6"/>
      </w:pPr>
      <w:bookmarkStart w:id="805" w:name="_Toc52787588"/>
      <w:bookmarkStart w:id="806" w:name="_Toc52787770"/>
      <w:bookmarkStart w:id="807" w:name="_Toc75906992"/>
      <w:bookmarkStart w:id="808" w:name="_Toc75907329"/>
      <w:r w:rsidRPr="000975A9">
        <w:lastRenderedPageBreak/>
        <w:t>6.2.7.3.3</w:t>
      </w:r>
      <w:r w:rsidRPr="000975A9">
        <w:tab/>
        <w:t>Specific message contents</w:t>
      </w:r>
      <w:bookmarkEnd w:id="805"/>
      <w:bookmarkEnd w:id="806"/>
      <w:bookmarkEnd w:id="807"/>
      <w:bookmarkEnd w:id="808"/>
    </w:p>
    <w:p w14:paraId="0DD95256" w14:textId="1EB5809A" w:rsidR="00F67D29" w:rsidRPr="000975A9" w:rsidRDefault="00F67D29" w:rsidP="00F67D29">
      <w:pPr>
        <w:pStyle w:val="TH"/>
      </w:pPr>
      <w:r w:rsidRPr="000975A9">
        <w:t>Table 6.2.7.3.3-1: SIP INVITE from the UE (Step 2, Table 6.2.7.3.2-1;</w:t>
      </w:r>
      <w:r w:rsidRPr="000975A9">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F67D29" w:rsidRPr="000975A9" w14:paraId="4030B584"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5386968" w14:textId="77777777" w:rsidR="00F67D29" w:rsidRPr="000975A9" w:rsidRDefault="00F67D29" w:rsidP="00E64CC8">
            <w:pPr>
              <w:pStyle w:val="TAL"/>
            </w:pPr>
            <w:r w:rsidRPr="000975A9">
              <w:t>Derivation Path: TS 36.579-1 [2], Table 5.5.2.5.1-1, condition PRIVATE-CALL, MANUAL</w:t>
            </w:r>
          </w:p>
        </w:tc>
      </w:tr>
      <w:tr w:rsidR="00F67D29" w:rsidRPr="000975A9" w14:paraId="64833F94"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27B050A9" w14:textId="77777777" w:rsidR="00F67D29" w:rsidRPr="000975A9" w:rsidRDefault="00F67D29" w:rsidP="00E64CC8">
            <w:pPr>
              <w:pStyle w:val="TAH"/>
              <w:keepLines w:val="0"/>
              <w:widowControl w:val="0"/>
            </w:pPr>
            <w:r w:rsidRPr="000975A9">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21336B7" w14:textId="77777777" w:rsidR="00F67D29" w:rsidRPr="000975A9" w:rsidRDefault="00F67D29" w:rsidP="00E64CC8">
            <w:pPr>
              <w:pStyle w:val="TAH"/>
              <w:keepLines w:val="0"/>
              <w:widowControl w:val="0"/>
            </w:pPr>
            <w:r w:rsidRPr="000975A9">
              <w:t>Value/remark</w:t>
            </w:r>
          </w:p>
        </w:tc>
        <w:tc>
          <w:tcPr>
            <w:tcW w:w="2189" w:type="dxa"/>
            <w:tcBorders>
              <w:top w:val="single" w:sz="4" w:space="0" w:color="auto"/>
              <w:left w:val="single" w:sz="4" w:space="0" w:color="auto"/>
              <w:bottom w:val="single" w:sz="4" w:space="0" w:color="auto"/>
              <w:right w:val="single" w:sz="4" w:space="0" w:color="auto"/>
            </w:tcBorders>
            <w:hideMark/>
          </w:tcPr>
          <w:p w14:paraId="2626E3B9" w14:textId="77777777" w:rsidR="00F67D29" w:rsidRPr="000975A9" w:rsidRDefault="00F67D29" w:rsidP="00E64CC8">
            <w:pPr>
              <w:pStyle w:val="TAH"/>
              <w:keepLines w:val="0"/>
              <w:widowControl w:val="0"/>
            </w:pPr>
            <w:r w:rsidRPr="000975A9">
              <w:t>Comment</w:t>
            </w:r>
          </w:p>
        </w:tc>
        <w:tc>
          <w:tcPr>
            <w:tcW w:w="1460" w:type="dxa"/>
            <w:tcBorders>
              <w:top w:val="single" w:sz="4" w:space="0" w:color="auto"/>
              <w:left w:val="single" w:sz="4" w:space="0" w:color="auto"/>
              <w:bottom w:val="single" w:sz="4" w:space="0" w:color="auto"/>
              <w:right w:val="single" w:sz="4" w:space="0" w:color="auto"/>
            </w:tcBorders>
            <w:hideMark/>
          </w:tcPr>
          <w:p w14:paraId="3CFAF07F" w14:textId="77777777" w:rsidR="00F67D29" w:rsidRPr="000975A9" w:rsidRDefault="00F67D29" w:rsidP="00E64CC8">
            <w:pPr>
              <w:pStyle w:val="TAH"/>
              <w:keepLines w:val="0"/>
              <w:widowControl w:val="0"/>
            </w:pPr>
            <w:r w:rsidRPr="000975A9">
              <w:t>Reference</w:t>
            </w:r>
          </w:p>
        </w:tc>
        <w:tc>
          <w:tcPr>
            <w:tcW w:w="1188" w:type="dxa"/>
            <w:tcBorders>
              <w:top w:val="single" w:sz="4" w:space="0" w:color="auto"/>
              <w:left w:val="single" w:sz="4" w:space="0" w:color="auto"/>
              <w:bottom w:val="single" w:sz="4" w:space="0" w:color="auto"/>
              <w:right w:val="single" w:sz="4" w:space="0" w:color="auto"/>
            </w:tcBorders>
            <w:hideMark/>
          </w:tcPr>
          <w:p w14:paraId="01E90C23" w14:textId="77777777" w:rsidR="00F67D29" w:rsidRPr="000975A9" w:rsidRDefault="00F67D29" w:rsidP="00E64CC8">
            <w:pPr>
              <w:pStyle w:val="TAH"/>
              <w:keepLines w:val="0"/>
              <w:widowControl w:val="0"/>
            </w:pPr>
            <w:r w:rsidRPr="000975A9">
              <w:t>Condition</w:t>
            </w:r>
          </w:p>
        </w:tc>
      </w:tr>
      <w:tr w:rsidR="00F67D29" w:rsidRPr="000975A9" w14:paraId="09B66332"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1A2AF8B2" w14:textId="77777777" w:rsidR="00F67D29" w:rsidRPr="000975A9" w:rsidRDefault="00F67D29" w:rsidP="00E64CC8">
            <w:pPr>
              <w:pStyle w:val="TAL"/>
              <w:rPr>
                <w:b/>
                <w:bCs/>
                <w:color w:val="000000"/>
              </w:rPr>
            </w:pPr>
            <w:r w:rsidRPr="000975A9">
              <w:rPr>
                <w:b/>
                <w:bCs/>
                <w:color w:val="000000"/>
              </w:rPr>
              <w:t>Message-body</w:t>
            </w:r>
          </w:p>
        </w:tc>
        <w:tc>
          <w:tcPr>
            <w:tcW w:w="1824" w:type="dxa"/>
            <w:tcBorders>
              <w:top w:val="single" w:sz="4" w:space="0" w:color="auto"/>
              <w:left w:val="single" w:sz="4" w:space="0" w:color="auto"/>
              <w:bottom w:val="single" w:sz="4" w:space="0" w:color="auto"/>
              <w:right w:val="single" w:sz="4" w:space="0" w:color="auto"/>
            </w:tcBorders>
          </w:tcPr>
          <w:p w14:paraId="7D938CAB"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tcPr>
          <w:p w14:paraId="20886B51"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2C89CB2F"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D448BDD" w14:textId="77777777" w:rsidR="00F67D29" w:rsidRPr="000975A9" w:rsidRDefault="00F67D29" w:rsidP="00E64CC8">
            <w:pPr>
              <w:pStyle w:val="TAL"/>
              <w:rPr>
                <w:color w:val="000000"/>
              </w:rPr>
            </w:pPr>
          </w:p>
        </w:tc>
      </w:tr>
      <w:tr w:rsidR="00F67D29" w:rsidRPr="000975A9" w14:paraId="5F7F0149"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35083AB3" w14:textId="77777777" w:rsidR="00F67D29" w:rsidRPr="000975A9" w:rsidRDefault="00F67D29" w:rsidP="00E64CC8">
            <w:pPr>
              <w:pStyle w:val="TAL"/>
              <w:rPr>
                <w:b/>
                <w:bCs/>
                <w:color w:val="000000"/>
              </w:rPr>
            </w:pPr>
            <w:r w:rsidRPr="000975A9">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7C0AE16"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55E3394A" w14:textId="77777777" w:rsidR="00F67D29" w:rsidRPr="000975A9" w:rsidRDefault="00F67D29" w:rsidP="00E64CC8">
            <w:pPr>
              <w:pStyle w:val="TAL"/>
              <w:rPr>
                <w:color w:val="000000"/>
              </w:rPr>
            </w:pPr>
            <w:r w:rsidRPr="000975A9">
              <w:t>SDP message</w:t>
            </w:r>
          </w:p>
        </w:tc>
        <w:tc>
          <w:tcPr>
            <w:tcW w:w="1460" w:type="dxa"/>
            <w:tcBorders>
              <w:top w:val="single" w:sz="4" w:space="0" w:color="auto"/>
              <w:left w:val="single" w:sz="4" w:space="0" w:color="auto"/>
              <w:bottom w:val="single" w:sz="4" w:space="0" w:color="auto"/>
              <w:right w:val="single" w:sz="4" w:space="0" w:color="auto"/>
            </w:tcBorders>
          </w:tcPr>
          <w:p w14:paraId="0919A7AC"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8423884" w14:textId="77777777" w:rsidR="00F67D29" w:rsidRPr="000975A9" w:rsidRDefault="00F67D29" w:rsidP="00E64CC8">
            <w:pPr>
              <w:pStyle w:val="TAL"/>
              <w:rPr>
                <w:color w:val="000000"/>
              </w:rPr>
            </w:pPr>
          </w:p>
        </w:tc>
      </w:tr>
      <w:tr w:rsidR="00F67D29" w:rsidRPr="000975A9" w14:paraId="48C06CAA"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2661257D" w14:textId="77777777" w:rsidR="00F67D29" w:rsidRPr="000975A9" w:rsidRDefault="00F67D29" w:rsidP="00E64CC8">
            <w:pPr>
              <w:pStyle w:val="TAL"/>
              <w:rPr>
                <w:b/>
                <w:bCs/>
                <w:color w:val="000000"/>
              </w:rPr>
            </w:pPr>
            <w:r w:rsidRPr="000975A9">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7E7E953" w14:textId="77777777" w:rsidR="00F67D29" w:rsidRPr="000975A9" w:rsidRDefault="00F67D29" w:rsidP="00E64CC8">
            <w:pPr>
              <w:pStyle w:val="TAL"/>
              <w:rPr>
                <w:color w:val="000000"/>
              </w:rPr>
            </w:pPr>
            <w:r w:rsidRPr="000975A9">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16EF08D8"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6B330B53"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20466C96" w14:textId="77777777" w:rsidR="00F67D29" w:rsidRPr="000975A9" w:rsidRDefault="00F67D29" w:rsidP="00E64CC8">
            <w:pPr>
              <w:pStyle w:val="TAL"/>
              <w:rPr>
                <w:color w:val="000000"/>
              </w:rPr>
            </w:pPr>
          </w:p>
        </w:tc>
      </w:tr>
      <w:tr w:rsidR="00F67D29" w:rsidRPr="000975A9" w14:paraId="1979FE08"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19159C1D" w14:textId="77777777" w:rsidR="00F67D29" w:rsidRPr="000975A9" w:rsidRDefault="00F67D29" w:rsidP="00E64CC8">
            <w:pPr>
              <w:pStyle w:val="TAL"/>
              <w:rPr>
                <w:color w:val="000000"/>
              </w:rPr>
            </w:pPr>
            <w:r w:rsidRPr="000975A9">
              <w:rPr>
                <w:color w:val="000000"/>
              </w:rP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D12BCA7" w14:textId="77777777" w:rsidR="00F67D29" w:rsidRPr="000975A9" w:rsidRDefault="00F67D29" w:rsidP="00E64CC8">
            <w:pPr>
              <w:pStyle w:val="TAL"/>
              <w:rPr>
                <w:color w:val="000000"/>
              </w:rPr>
            </w:pPr>
          </w:p>
        </w:tc>
        <w:tc>
          <w:tcPr>
            <w:tcW w:w="2189" w:type="dxa"/>
            <w:tcBorders>
              <w:top w:val="single" w:sz="4" w:space="0" w:color="auto"/>
              <w:left w:val="single" w:sz="4" w:space="0" w:color="auto"/>
              <w:bottom w:val="single" w:sz="4" w:space="0" w:color="auto"/>
              <w:right w:val="single" w:sz="4" w:space="0" w:color="auto"/>
            </w:tcBorders>
            <w:hideMark/>
          </w:tcPr>
          <w:p w14:paraId="02DC54BF" w14:textId="77777777" w:rsidR="00F67D29" w:rsidRPr="000975A9" w:rsidRDefault="00F67D29" w:rsidP="00E64CC8">
            <w:pPr>
              <w:pStyle w:val="TAL"/>
              <w:rPr>
                <w:color w:val="000000"/>
              </w:rPr>
            </w:pPr>
            <w:r w:rsidRPr="000975A9">
              <w:rPr>
                <w:color w:val="000000"/>
              </w:rPr>
              <w:t>MCVideo Info</w:t>
            </w:r>
          </w:p>
        </w:tc>
        <w:tc>
          <w:tcPr>
            <w:tcW w:w="1460" w:type="dxa"/>
            <w:tcBorders>
              <w:top w:val="single" w:sz="4" w:space="0" w:color="auto"/>
              <w:left w:val="single" w:sz="4" w:space="0" w:color="auto"/>
              <w:bottom w:val="single" w:sz="4" w:space="0" w:color="auto"/>
              <w:right w:val="single" w:sz="4" w:space="0" w:color="auto"/>
            </w:tcBorders>
          </w:tcPr>
          <w:p w14:paraId="59ABE373"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3241983C" w14:textId="77777777" w:rsidR="00F67D29" w:rsidRPr="000975A9" w:rsidRDefault="00F67D29" w:rsidP="00E64CC8">
            <w:pPr>
              <w:pStyle w:val="TAL"/>
              <w:rPr>
                <w:color w:val="000000"/>
              </w:rPr>
            </w:pPr>
          </w:p>
        </w:tc>
      </w:tr>
      <w:tr w:rsidR="00F67D29" w:rsidRPr="000975A9" w14:paraId="63AE3B45"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78133046" w14:textId="77777777" w:rsidR="00F67D29" w:rsidRPr="000975A9" w:rsidRDefault="00F67D29" w:rsidP="00E64CC8">
            <w:pPr>
              <w:pStyle w:val="TAL"/>
              <w:rPr>
                <w:b/>
                <w:color w:val="000000"/>
              </w:rPr>
            </w:pPr>
            <w:r w:rsidRPr="000975A9">
              <w:rPr>
                <w:color w:val="000000"/>
              </w:rP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32FF68D" w14:textId="77777777" w:rsidR="00F67D29" w:rsidRPr="000975A9" w:rsidRDefault="00F67D29" w:rsidP="00E64CC8">
            <w:pPr>
              <w:pStyle w:val="TAL"/>
              <w:rPr>
                <w:color w:val="000000"/>
              </w:rPr>
            </w:pPr>
            <w:r w:rsidRPr="000975A9">
              <w:rPr>
                <w:color w:val="000000"/>
              </w:rP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32124249" w14:textId="77777777" w:rsidR="00F67D29" w:rsidRPr="000975A9" w:rsidRDefault="00F67D29" w:rsidP="00E64CC8">
            <w:pPr>
              <w:pStyle w:val="TAL"/>
              <w:rPr>
                <w:color w:val="000000"/>
              </w:rPr>
            </w:pPr>
          </w:p>
        </w:tc>
        <w:tc>
          <w:tcPr>
            <w:tcW w:w="1460" w:type="dxa"/>
            <w:tcBorders>
              <w:top w:val="single" w:sz="4" w:space="0" w:color="auto"/>
              <w:left w:val="single" w:sz="4" w:space="0" w:color="auto"/>
              <w:bottom w:val="single" w:sz="4" w:space="0" w:color="auto"/>
              <w:right w:val="single" w:sz="4" w:space="0" w:color="auto"/>
            </w:tcBorders>
          </w:tcPr>
          <w:p w14:paraId="0185B3CE" w14:textId="77777777" w:rsidR="00F67D29" w:rsidRPr="000975A9" w:rsidRDefault="00F67D29" w:rsidP="00E64CC8">
            <w:pPr>
              <w:pStyle w:val="TAL"/>
              <w:rPr>
                <w:color w:val="000000"/>
              </w:rPr>
            </w:pPr>
          </w:p>
        </w:tc>
        <w:tc>
          <w:tcPr>
            <w:tcW w:w="1188" w:type="dxa"/>
            <w:tcBorders>
              <w:top w:val="single" w:sz="4" w:space="0" w:color="auto"/>
              <w:left w:val="single" w:sz="4" w:space="0" w:color="auto"/>
              <w:bottom w:val="single" w:sz="4" w:space="0" w:color="auto"/>
              <w:right w:val="single" w:sz="4" w:space="0" w:color="auto"/>
            </w:tcBorders>
            <w:vAlign w:val="bottom"/>
          </w:tcPr>
          <w:p w14:paraId="014F8BAE" w14:textId="77777777" w:rsidR="00F67D29" w:rsidRPr="000975A9" w:rsidRDefault="00F67D29" w:rsidP="00E64CC8">
            <w:pPr>
              <w:pStyle w:val="TAL"/>
              <w:rPr>
                <w:color w:val="000000"/>
              </w:rPr>
            </w:pPr>
          </w:p>
        </w:tc>
      </w:tr>
    </w:tbl>
    <w:p w14:paraId="2E24C016" w14:textId="77777777" w:rsidR="00F67D29" w:rsidRPr="000975A9" w:rsidRDefault="00F67D29" w:rsidP="00F67D29"/>
    <w:p w14:paraId="52E9DA71" w14:textId="77777777" w:rsidR="00F67D29" w:rsidRPr="000975A9" w:rsidRDefault="00F67D29" w:rsidP="00F67D29">
      <w:pPr>
        <w:pStyle w:val="TH"/>
      </w:pPr>
      <w:r w:rsidRPr="000975A9">
        <w:t>Table 6.2.7.3.3-1A: SDP Message</w:t>
      </w:r>
      <w:r w:rsidRPr="000975A9">
        <w:rPr>
          <w:lang w:eastAsia="ko-KR"/>
        </w:rPr>
        <w:t xml:space="preserve"> in SIP INVITE</w:t>
      </w:r>
      <w:r w:rsidRPr="000975A9">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474462BB"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706E01B5" w14:textId="77777777" w:rsidR="00F67D29" w:rsidRPr="000975A9" w:rsidRDefault="00F67D29" w:rsidP="00E64CC8">
            <w:pPr>
              <w:pStyle w:val="TAL"/>
            </w:pPr>
            <w:r w:rsidRPr="000975A9">
              <w:t xml:space="preserve">Derivation Path: TS 36.579-1 [2], table 5.5.3.1.1-2, condition PRIVATE-CALL, </w:t>
            </w:r>
            <w:r w:rsidRPr="000975A9">
              <w:rPr>
                <w:rFonts w:eastAsia="SimSun"/>
              </w:rPr>
              <w:t>WITHOUT_TRANSMISSIONCONTROL</w:t>
            </w:r>
          </w:p>
        </w:tc>
      </w:tr>
    </w:tbl>
    <w:p w14:paraId="258C8204" w14:textId="77777777" w:rsidR="00F67D29" w:rsidRPr="000975A9" w:rsidRDefault="00F67D29" w:rsidP="00F67D29"/>
    <w:p w14:paraId="1A64A461" w14:textId="77777777" w:rsidR="00F67D29" w:rsidRPr="000975A9" w:rsidRDefault="00F67D29" w:rsidP="00F67D29">
      <w:pPr>
        <w:pStyle w:val="TH"/>
      </w:pPr>
      <w:r w:rsidRPr="000975A9">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620AC2C5"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2202D74F" w14:textId="77777777" w:rsidR="00F67D29" w:rsidRPr="000975A9" w:rsidRDefault="00F67D29" w:rsidP="00E64CC8">
            <w:pPr>
              <w:pStyle w:val="TAL"/>
            </w:pPr>
            <w:r w:rsidRPr="000975A9">
              <w:t>Derivation Path: TS 36.579-1 [2], Table 5.5.3.2.1-2, condition PRIVATE-CALL, INVITE_REFER</w:t>
            </w:r>
          </w:p>
        </w:tc>
      </w:tr>
    </w:tbl>
    <w:p w14:paraId="51DEEDEF" w14:textId="77777777" w:rsidR="00F67D29" w:rsidRPr="000975A9" w:rsidRDefault="00F67D29" w:rsidP="00F67D29"/>
    <w:p w14:paraId="705AD904" w14:textId="341354E9" w:rsidR="00F67D29" w:rsidRPr="000975A9" w:rsidRDefault="00F67D29" w:rsidP="00F67D29">
      <w:pPr>
        <w:pStyle w:val="TH"/>
      </w:pPr>
      <w:r w:rsidRPr="000975A9">
        <w:t>Table 6.2.7.3.3-3: SIP 200 (OK) from the SS (Step 4, Table 6.2.7.3.2-1; Step 4,</w:t>
      </w:r>
      <w:r w:rsidRPr="000975A9">
        <w:br/>
        <w:t>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0975A9" w14:paraId="21C69244"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8445D92" w14:textId="77777777" w:rsidR="00F67D29" w:rsidRPr="000975A9" w:rsidRDefault="00F67D29" w:rsidP="00E64CC8">
            <w:pPr>
              <w:pStyle w:val="TAL"/>
              <w:keepLines w:val="0"/>
              <w:widowControl w:val="0"/>
              <w:rPr>
                <w:bCs/>
                <w:color w:val="000000"/>
              </w:rPr>
            </w:pPr>
            <w:r w:rsidRPr="000975A9">
              <w:rPr>
                <w:bCs/>
                <w:color w:val="000000"/>
              </w:rPr>
              <w:t>Derivation Path: TS 36.579-1 [2], Table 5.5.2.17.1.2-1, condition INVITE-RSP</w:t>
            </w:r>
          </w:p>
        </w:tc>
      </w:tr>
      <w:tr w:rsidR="00F67D29" w:rsidRPr="000975A9" w14:paraId="62D1D6DF"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59E60794" w14:textId="77777777" w:rsidR="00F67D29" w:rsidRPr="000975A9" w:rsidRDefault="00F67D29" w:rsidP="00E64CC8">
            <w:pPr>
              <w:pStyle w:val="TAH"/>
              <w:keepLines w:val="0"/>
              <w:widowControl w:val="0"/>
              <w:rPr>
                <w:color w:val="000000"/>
              </w:rPr>
            </w:pPr>
            <w:r w:rsidRPr="000975A9">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BDA08A" w14:textId="77777777" w:rsidR="00F67D29" w:rsidRPr="000975A9" w:rsidRDefault="00F67D29" w:rsidP="00E64CC8">
            <w:pPr>
              <w:pStyle w:val="TAH"/>
              <w:keepLines w:val="0"/>
              <w:widowControl w:val="0"/>
              <w:rPr>
                <w:color w:val="000000"/>
              </w:rPr>
            </w:pPr>
            <w:r w:rsidRPr="000975A9">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4DC4BDED" w14:textId="77777777" w:rsidR="00F67D29" w:rsidRPr="000975A9" w:rsidRDefault="00F67D29" w:rsidP="00E64CC8">
            <w:pPr>
              <w:pStyle w:val="TAH"/>
              <w:keepLines w:val="0"/>
              <w:widowControl w:val="0"/>
              <w:rPr>
                <w:color w:val="000000"/>
              </w:rPr>
            </w:pPr>
            <w:r w:rsidRPr="000975A9">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0FB7073D" w14:textId="77777777" w:rsidR="00F67D29" w:rsidRPr="000975A9" w:rsidRDefault="00F67D29" w:rsidP="00E64CC8">
            <w:pPr>
              <w:pStyle w:val="TAH"/>
              <w:keepLines w:val="0"/>
              <w:widowControl w:val="0"/>
              <w:rPr>
                <w:color w:val="000000"/>
              </w:rPr>
            </w:pPr>
            <w:r w:rsidRPr="000975A9">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7B9D7657" w14:textId="77777777" w:rsidR="00F67D29" w:rsidRPr="000975A9" w:rsidRDefault="00F67D29" w:rsidP="00E64CC8">
            <w:pPr>
              <w:pStyle w:val="TAH"/>
              <w:keepLines w:val="0"/>
              <w:widowControl w:val="0"/>
              <w:rPr>
                <w:color w:val="000000"/>
              </w:rPr>
            </w:pPr>
            <w:r w:rsidRPr="000975A9">
              <w:rPr>
                <w:color w:val="000000"/>
              </w:rPr>
              <w:t>Condition</w:t>
            </w:r>
          </w:p>
        </w:tc>
      </w:tr>
      <w:tr w:rsidR="00F67D29" w:rsidRPr="000975A9" w14:paraId="614A7B75"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272D1F2D" w14:textId="77777777" w:rsidR="00F67D29" w:rsidRPr="000975A9" w:rsidRDefault="00F67D29" w:rsidP="00E64CC8">
            <w:pPr>
              <w:pStyle w:val="TAL"/>
              <w:keepNext w:val="0"/>
              <w:keepLines w:val="0"/>
              <w:widowControl w:val="0"/>
              <w:rPr>
                <w:rFonts w:cs="Arial"/>
                <w:b/>
                <w:bCs/>
                <w:color w:val="000000"/>
                <w:szCs w:val="18"/>
              </w:rPr>
            </w:pPr>
            <w:r w:rsidRPr="000975A9">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0911C5FC" w14:textId="77777777" w:rsidR="00F67D29" w:rsidRPr="000975A9" w:rsidRDefault="00F67D29" w:rsidP="00E64CC8">
            <w:pPr>
              <w:pStyle w:val="TAL"/>
              <w:keepNext w:val="0"/>
              <w:keepLines w:val="0"/>
              <w:widowControl w:val="0"/>
              <w:rPr>
                <w:b/>
                <w:color w:val="000000"/>
              </w:rPr>
            </w:pPr>
          </w:p>
        </w:tc>
        <w:tc>
          <w:tcPr>
            <w:tcW w:w="2187" w:type="dxa"/>
            <w:tcBorders>
              <w:top w:val="single" w:sz="4" w:space="0" w:color="auto"/>
              <w:left w:val="single" w:sz="4" w:space="0" w:color="auto"/>
              <w:bottom w:val="single" w:sz="4" w:space="0" w:color="auto"/>
              <w:right w:val="single" w:sz="4" w:space="0" w:color="auto"/>
            </w:tcBorders>
          </w:tcPr>
          <w:p w14:paraId="09E516B6" w14:textId="77777777" w:rsidR="00F67D29" w:rsidRPr="000975A9" w:rsidRDefault="00F67D29" w:rsidP="00E64CC8">
            <w:pPr>
              <w:pStyle w:val="TAL"/>
              <w:keepNext w:val="0"/>
              <w:keepLines w:val="0"/>
              <w:widowControl w:val="0"/>
              <w:rPr>
                <w:b/>
                <w:color w:val="000000"/>
              </w:rPr>
            </w:pPr>
          </w:p>
        </w:tc>
        <w:tc>
          <w:tcPr>
            <w:tcW w:w="1367" w:type="dxa"/>
            <w:tcBorders>
              <w:top w:val="single" w:sz="4" w:space="0" w:color="auto"/>
              <w:left w:val="single" w:sz="4" w:space="0" w:color="auto"/>
              <w:bottom w:val="single" w:sz="4" w:space="0" w:color="auto"/>
              <w:right w:val="single" w:sz="4" w:space="0" w:color="auto"/>
            </w:tcBorders>
          </w:tcPr>
          <w:p w14:paraId="34A50681"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F75A28" w14:textId="77777777" w:rsidR="00F67D29" w:rsidRPr="000975A9" w:rsidRDefault="00F67D29" w:rsidP="00E64CC8">
            <w:pPr>
              <w:pStyle w:val="TAL"/>
              <w:keepNext w:val="0"/>
              <w:keepLines w:val="0"/>
              <w:widowControl w:val="0"/>
              <w:rPr>
                <w:b/>
                <w:color w:val="000000"/>
              </w:rPr>
            </w:pPr>
          </w:p>
        </w:tc>
      </w:tr>
      <w:tr w:rsidR="00F67D29" w:rsidRPr="000975A9" w14:paraId="45F86B11" w14:textId="77777777" w:rsidTr="00E64CC8">
        <w:trPr>
          <w:trHeight w:val="647"/>
        </w:trPr>
        <w:tc>
          <w:tcPr>
            <w:tcW w:w="2709" w:type="dxa"/>
            <w:tcBorders>
              <w:top w:val="single" w:sz="4" w:space="0" w:color="auto"/>
              <w:left w:val="single" w:sz="4" w:space="0" w:color="auto"/>
              <w:bottom w:val="single" w:sz="4" w:space="0" w:color="auto"/>
              <w:right w:val="single" w:sz="4" w:space="0" w:color="auto"/>
            </w:tcBorders>
            <w:vAlign w:val="center"/>
            <w:hideMark/>
          </w:tcPr>
          <w:p w14:paraId="016F29EC" w14:textId="77777777" w:rsidR="00F67D29" w:rsidRPr="000975A9" w:rsidRDefault="00F67D29" w:rsidP="00E64CC8">
            <w:pPr>
              <w:pStyle w:val="TAL"/>
              <w:keepNext w:val="0"/>
              <w:keepLines w:val="0"/>
              <w:widowControl w:val="0"/>
              <w:rPr>
                <w:rFonts w:cs="Arial"/>
                <w:bCs/>
                <w:color w:val="000000"/>
                <w:szCs w:val="18"/>
              </w:rPr>
            </w:pPr>
            <w:r w:rsidRPr="000975A9">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0A80439" w14:textId="77777777" w:rsidR="00F67D29" w:rsidRPr="000975A9" w:rsidRDefault="00F67D29" w:rsidP="00E64CC8">
            <w:pPr>
              <w:pStyle w:val="TAL"/>
              <w:keepNext w:val="0"/>
              <w:keepLines w:val="0"/>
              <w:widowControl w:val="0"/>
              <w:rPr>
                <w:bCs/>
                <w:color w:val="000000"/>
              </w:rPr>
            </w:pPr>
            <w:r w:rsidRPr="000975A9">
              <w:t>As described in Table 6.2.7.3.3-3A</w:t>
            </w:r>
          </w:p>
        </w:tc>
        <w:tc>
          <w:tcPr>
            <w:tcW w:w="2187" w:type="dxa"/>
            <w:tcBorders>
              <w:top w:val="single" w:sz="4" w:space="0" w:color="auto"/>
              <w:left w:val="single" w:sz="4" w:space="0" w:color="auto"/>
              <w:bottom w:val="single" w:sz="4" w:space="0" w:color="auto"/>
              <w:right w:val="single" w:sz="4" w:space="0" w:color="auto"/>
            </w:tcBorders>
          </w:tcPr>
          <w:p w14:paraId="68B6CF1B" w14:textId="77777777" w:rsidR="00F67D29" w:rsidRPr="000975A9" w:rsidRDefault="00F67D29" w:rsidP="00E64CC8">
            <w:pPr>
              <w:pStyle w:val="TAL"/>
              <w:keepNext w:val="0"/>
              <w:keepLines w:val="0"/>
              <w:widowControl w:val="0"/>
              <w:rPr>
                <w:bCs/>
                <w:color w:val="000000"/>
              </w:rPr>
            </w:pPr>
          </w:p>
        </w:tc>
        <w:tc>
          <w:tcPr>
            <w:tcW w:w="1367" w:type="dxa"/>
            <w:tcBorders>
              <w:top w:val="single" w:sz="4" w:space="0" w:color="auto"/>
              <w:left w:val="single" w:sz="4" w:space="0" w:color="auto"/>
              <w:bottom w:val="single" w:sz="4" w:space="0" w:color="auto"/>
              <w:right w:val="single" w:sz="4" w:space="0" w:color="auto"/>
            </w:tcBorders>
          </w:tcPr>
          <w:p w14:paraId="48342054" w14:textId="77777777" w:rsidR="00F67D29" w:rsidRPr="000975A9" w:rsidRDefault="00F67D29" w:rsidP="00E64CC8">
            <w:pPr>
              <w:pStyle w:val="TAL"/>
              <w:keepNext w:val="0"/>
              <w:keepLines w:val="0"/>
              <w:widowControl w:val="0"/>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12C90CB0" w14:textId="77777777" w:rsidR="00F67D29" w:rsidRPr="000975A9" w:rsidRDefault="00F67D29" w:rsidP="00E64CC8">
            <w:pPr>
              <w:pStyle w:val="TAL"/>
              <w:keepNext w:val="0"/>
              <w:keepLines w:val="0"/>
              <w:widowControl w:val="0"/>
              <w:rPr>
                <w:bCs/>
                <w:color w:val="000000"/>
              </w:rPr>
            </w:pPr>
          </w:p>
        </w:tc>
      </w:tr>
    </w:tbl>
    <w:p w14:paraId="66304EAE" w14:textId="77777777" w:rsidR="00F67D29" w:rsidRPr="000975A9" w:rsidRDefault="00F67D29" w:rsidP="00F67D29"/>
    <w:p w14:paraId="66474B71" w14:textId="77777777" w:rsidR="00F67D29" w:rsidRPr="000975A9" w:rsidRDefault="00F67D29" w:rsidP="00F67D29">
      <w:pPr>
        <w:pStyle w:val="TH"/>
      </w:pPr>
      <w:r w:rsidRPr="000975A9">
        <w:t>Table 6.2.7.3.3-3A: SDP Message</w:t>
      </w:r>
      <w:r w:rsidRPr="000975A9">
        <w:rPr>
          <w:lang w:eastAsia="ko-KR"/>
        </w:rPr>
        <w:t xml:space="preserve"> in SIP 200 (OK)</w:t>
      </w:r>
      <w:r w:rsidRPr="000975A9">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46CA1ED6"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58260CE9" w14:textId="77777777" w:rsidR="00F67D29" w:rsidRPr="000975A9" w:rsidRDefault="00F67D29" w:rsidP="00E64CC8">
            <w:pPr>
              <w:pStyle w:val="TAL"/>
            </w:pPr>
            <w:r w:rsidRPr="000975A9">
              <w:t xml:space="preserve">Derivation Path: TS 36.579-1 [2], table 5.5.3.1.2-2 condition PRIVATE-CALL, SDP_ANSWER, </w:t>
            </w:r>
            <w:r w:rsidRPr="000975A9">
              <w:rPr>
                <w:rFonts w:eastAsia="SimSun"/>
              </w:rPr>
              <w:t>WITHOUT_TRANSMISSIONCONTROL</w:t>
            </w:r>
          </w:p>
        </w:tc>
      </w:tr>
    </w:tbl>
    <w:p w14:paraId="530DC990" w14:textId="77777777" w:rsidR="00F67D29" w:rsidRPr="000975A9" w:rsidRDefault="00F67D29" w:rsidP="00F67D29"/>
    <w:p w14:paraId="6C9B50D3" w14:textId="77777777" w:rsidR="00F67D29" w:rsidRPr="000975A9" w:rsidRDefault="00F67D29" w:rsidP="00F67D29">
      <w:pPr>
        <w:pStyle w:val="TH"/>
      </w:pPr>
      <w:r w:rsidRPr="000975A9">
        <w:t>Table 6.2.7.3.3-4..5: Void</w:t>
      </w:r>
    </w:p>
    <w:p w14:paraId="1D78A92A" w14:textId="77777777" w:rsidR="00F67D29" w:rsidRPr="000975A9" w:rsidRDefault="00F67D29" w:rsidP="00F67D29"/>
    <w:p w14:paraId="38FE6323" w14:textId="77777777" w:rsidR="00F67D29" w:rsidRPr="000975A9" w:rsidRDefault="00F67D29" w:rsidP="00F67D29">
      <w:pPr>
        <w:pStyle w:val="Heading3"/>
      </w:pPr>
      <w:bookmarkStart w:id="809" w:name="_Toc52787589"/>
      <w:bookmarkStart w:id="810" w:name="_Toc52787771"/>
      <w:bookmarkStart w:id="811" w:name="_Toc75906993"/>
      <w:bookmarkStart w:id="812" w:name="_Toc75907330"/>
      <w:bookmarkStart w:id="813" w:name="_Toc84345740"/>
      <w:bookmarkStart w:id="814" w:name="_Toc123748495"/>
      <w:r w:rsidRPr="000975A9">
        <w:t>6.2.8</w:t>
      </w:r>
      <w:r w:rsidRPr="000975A9">
        <w:tab/>
        <w:t>On-network / Private Call / On-demand / Manual Commencement Mode / Without Transmission Control / Client Terminated (CT)</w:t>
      </w:r>
      <w:bookmarkEnd w:id="809"/>
      <w:bookmarkEnd w:id="810"/>
      <w:bookmarkEnd w:id="811"/>
      <w:bookmarkEnd w:id="812"/>
      <w:bookmarkEnd w:id="813"/>
      <w:bookmarkEnd w:id="814"/>
    </w:p>
    <w:p w14:paraId="122DF602" w14:textId="77777777" w:rsidR="00F67D29" w:rsidRPr="000975A9" w:rsidRDefault="00F67D29" w:rsidP="00F67D29">
      <w:pPr>
        <w:pStyle w:val="H6"/>
      </w:pPr>
      <w:bookmarkStart w:id="815" w:name="_Toc52787590"/>
      <w:bookmarkStart w:id="816" w:name="_Toc52787772"/>
      <w:bookmarkStart w:id="817" w:name="_Toc75906994"/>
      <w:bookmarkStart w:id="818" w:name="_Toc75907331"/>
      <w:r w:rsidRPr="000975A9">
        <w:t>6.2.8.1</w:t>
      </w:r>
      <w:r w:rsidRPr="000975A9">
        <w:tab/>
        <w:t>Test Purpose (TP)</w:t>
      </w:r>
      <w:bookmarkEnd w:id="815"/>
      <w:bookmarkEnd w:id="816"/>
      <w:bookmarkEnd w:id="817"/>
      <w:bookmarkEnd w:id="818"/>
    </w:p>
    <w:p w14:paraId="0843585D" w14:textId="77777777" w:rsidR="00F67D29" w:rsidRPr="000975A9" w:rsidRDefault="00F67D29" w:rsidP="00F67D29">
      <w:pPr>
        <w:pStyle w:val="H6"/>
      </w:pPr>
      <w:r w:rsidRPr="000975A9">
        <w:t>(1)</w:t>
      </w:r>
    </w:p>
    <w:p w14:paraId="1AA18CA7"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registered and authorised for MCVideo Service including authorisation to receive a MCVideo private call }</w:t>
      </w:r>
    </w:p>
    <w:p w14:paraId="429DA43B"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34B242CD"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UE (MCVideo Client) receives a request for establishment of an MCVideo private call, On-demand Manual Commencement Mode without Transmission Control }</w:t>
      </w:r>
    </w:p>
    <w:p w14:paraId="35B9845F"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UE (MCVideo Client) notifies the User for the incoming call responding to the Server with a SIP 180 (Ringing) message, </w:t>
      </w:r>
      <w:r w:rsidRPr="000975A9">
        <w:rPr>
          <w:b/>
          <w:noProof w:val="0"/>
        </w:rPr>
        <w:t>and</w:t>
      </w:r>
      <w:r w:rsidRPr="000975A9">
        <w:rPr>
          <w:noProof w:val="0"/>
        </w:rPr>
        <w:t xml:space="preserve">, after the User accepts the call sends to the Server a SIP 200 (OK) message </w:t>
      </w:r>
      <w:r w:rsidRPr="000975A9">
        <w:rPr>
          <w:bCs/>
          <w:noProof w:val="0"/>
        </w:rPr>
        <w:t>and</w:t>
      </w:r>
      <w:r w:rsidRPr="000975A9">
        <w:rPr>
          <w:noProof w:val="0"/>
        </w:rPr>
        <w:t xml:space="preserve"> does not apply Transmission Control }</w:t>
      </w:r>
    </w:p>
    <w:p w14:paraId="2917F872" w14:textId="77777777" w:rsidR="00F67D29" w:rsidRPr="000975A9" w:rsidRDefault="00F67D29" w:rsidP="00F67D29">
      <w:pPr>
        <w:pStyle w:val="PL"/>
        <w:rPr>
          <w:noProof w:val="0"/>
        </w:rPr>
      </w:pPr>
      <w:r w:rsidRPr="000975A9">
        <w:rPr>
          <w:noProof w:val="0"/>
        </w:rPr>
        <w:lastRenderedPageBreak/>
        <w:t xml:space="preserve">            }</w:t>
      </w:r>
    </w:p>
    <w:p w14:paraId="17A2EF47" w14:textId="77777777" w:rsidR="00F67D29" w:rsidRPr="000975A9" w:rsidRDefault="00F67D29" w:rsidP="00F67D29">
      <w:pPr>
        <w:pStyle w:val="PL"/>
        <w:rPr>
          <w:rFonts w:cs="Courier New"/>
          <w:noProof w:val="0"/>
          <w:szCs w:val="16"/>
        </w:rPr>
      </w:pPr>
    </w:p>
    <w:p w14:paraId="60C243AB" w14:textId="77777777" w:rsidR="00F67D29" w:rsidRPr="000975A9" w:rsidRDefault="00F67D29" w:rsidP="00F67D29">
      <w:pPr>
        <w:pStyle w:val="H6"/>
      </w:pPr>
      <w:r w:rsidRPr="000975A9">
        <w:t>(2)</w:t>
      </w:r>
    </w:p>
    <w:p w14:paraId="17AADEE6" w14:textId="77777777" w:rsidR="00F67D29" w:rsidRPr="000975A9" w:rsidRDefault="00F67D29" w:rsidP="00F67D29">
      <w:pPr>
        <w:pStyle w:val="PL"/>
        <w:rPr>
          <w:noProof w:val="0"/>
        </w:rPr>
      </w:pPr>
      <w:r w:rsidRPr="000975A9">
        <w:rPr>
          <w:b/>
          <w:noProof w:val="0"/>
        </w:rPr>
        <w:t>with</w:t>
      </w:r>
      <w:r w:rsidRPr="000975A9">
        <w:rPr>
          <w:noProof w:val="0"/>
        </w:rPr>
        <w:t xml:space="preserve"> { UE (MCVideo Client) having an ongoing On-demand Pre-arranged Private Call with Manual  Commencement Mode }</w:t>
      </w:r>
    </w:p>
    <w:p w14:paraId="1135E6FD" w14:textId="77777777" w:rsidR="00F67D29" w:rsidRPr="000975A9" w:rsidRDefault="00F67D29" w:rsidP="00F67D29">
      <w:pPr>
        <w:pStyle w:val="PL"/>
        <w:rPr>
          <w:noProof w:val="0"/>
        </w:rPr>
      </w:pPr>
      <w:r w:rsidRPr="000975A9">
        <w:rPr>
          <w:b/>
          <w:noProof w:val="0"/>
        </w:rPr>
        <w:t>ensure that</w:t>
      </w:r>
      <w:r w:rsidRPr="000975A9">
        <w:rPr>
          <w:noProof w:val="0"/>
        </w:rPr>
        <w:t xml:space="preserve"> {</w:t>
      </w:r>
    </w:p>
    <w:p w14:paraId="5BEB2BAF" w14:textId="77777777" w:rsidR="00F67D29" w:rsidRPr="000975A9" w:rsidRDefault="00F67D29" w:rsidP="00F67D29">
      <w:pPr>
        <w:pStyle w:val="PL"/>
        <w:rPr>
          <w:noProof w:val="0"/>
        </w:rPr>
      </w:pPr>
      <w:r w:rsidRPr="000975A9">
        <w:rPr>
          <w:noProof w:val="0"/>
        </w:rPr>
        <w:t xml:space="preserve">  </w:t>
      </w:r>
      <w:r w:rsidRPr="000975A9">
        <w:rPr>
          <w:b/>
          <w:noProof w:val="0"/>
        </w:rPr>
        <w:t>when</w:t>
      </w:r>
      <w:r w:rsidRPr="000975A9">
        <w:rPr>
          <w:noProof w:val="0"/>
        </w:rPr>
        <w:t xml:space="preserve"> { the MCVideo User needs to terminate the ongoing MCVideo Private Call }</w:t>
      </w:r>
    </w:p>
    <w:p w14:paraId="67F7C61E" w14:textId="77777777" w:rsidR="00F67D29" w:rsidRPr="000975A9" w:rsidRDefault="00F67D29" w:rsidP="00F67D29">
      <w:pPr>
        <w:pStyle w:val="PL"/>
        <w:rPr>
          <w:noProof w:val="0"/>
        </w:rPr>
      </w:pPr>
      <w:r w:rsidRPr="000975A9">
        <w:rPr>
          <w:noProof w:val="0"/>
        </w:rPr>
        <w:t xml:space="preserve">    </w:t>
      </w:r>
      <w:r w:rsidRPr="000975A9">
        <w:rPr>
          <w:b/>
          <w:noProof w:val="0"/>
        </w:rPr>
        <w:t>then</w:t>
      </w:r>
      <w:r w:rsidRPr="000975A9">
        <w:rPr>
          <w:noProof w:val="0"/>
        </w:rPr>
        <w:t xml:space="preserve"> { the UE (MCVideo Client) sends a SIP BYE request and the SS (MCVideo Server) responds with a SIP 200 (OK) and ends the MCVideo session }</w:t>
      </w:r>
    </w:p>
    <w:p w14:paraId="27785C2B" w14:textId="77777777" w:rsidR="00F67D29" w:rsidRPr="000975A9" w:rsidRDefault="00F67D29" w:rsidP="00F67D29">
      <w:pPr>
        <w:pStyle w:val="PL"/>
        <w:rPr>
          <w:noProof w:val="0"/>
        </w:rPr>
      </w:pPr>
      <w:r w:rsidRPr="000975A9">
        <w:rPr>
          <w:noProof w:val="0"/>
        </w:rPr>
        <w:t xml:space="preserve">            }</w:t>
      </w:r>
    </w:p>
    <w:p w14:paraId="4F74AD58" w14:textId="77777777" w:rsidR="00F67D29" w:rsidRPr="000975A9" w:rsidRDefault="00F67D29" w:rsidP="00F67D29">
      <w:pPr>
        <w:pStyle w:val="PL"/>
        <w:rPr>
          <w:rFonts w:cs="Courier New"/>
          <w:noProof w:val="0"/>
          <w:szCs w:val="16"/>
        </w:rPr>
      </w:pPr>
    </w:p>
    <w:p w14:paraId="4A2AECFF" w14:textId="77777777" w:rsidR="00F67D29" w:rsidRPr="000975A9" w:rsidRDefault="00F67D29" w:rsidP="00F67D29">
      <w:pPr>
        <w:pStyle w:val="H6"/>
      </w:pPr>
      <w:bookmarkStart w:id="819" w:name="_Toc52787591"/>
      <w:bookmarkStart w:id="820" w:name="_Toc52787773"/>
      <w:bookmarkStart w:id="821" w:name="_Toc75906995"/>
      <w:bookmarkStart w:id="822" w:name="_Toc75907332"/>
      <w:r w:rsidRPr="000975A9">
        <w:t>6.2.8.2</w:t>
      </w:r>
      <w:r w:rsidRPr="000975A9">
        <w:tab/>
        <w:t>Conformance requirements</w:t>
      </w:r>
      <w:bookmarkEnd w:id="819"/>
      <w:bookmarkEnd w:id="820"/>
      <w:bookmarkEnd w:id="821"/>
      <w:bookmarkEnd w:id="822"/>
    </w:p>
    <w:p w14:paraId="6BD2DF48" w14:textId="77777777" w:rsidR="00F67D29" w:rsidRPr="000975A9" w:rsidRDefault="00F67D29" w:rsidP="00F67D29">
      <w:r w:rsidRPr="000975A9">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3CCB589" w14:textId="77777777" w:rsidR="00F67D29" w:rsidRPr="000975A9" w:rsidRDefault="00F67D29" w:rsidP="00F67D29">
      <w:r w:rsidRPr="000975A9">
        <w:t>[TS 24.281, clause 10.2.2.2.2]</w:t>
      </w:r>
    </w:p>
    <w:p w14:paraId="2F5CFD4C" w14:textId="77777777" w:rsidR="00F67D29" w:rsidRPr="000975A9" w:rsidRDefault="00F67D29" w:rsidP="00F67D29">
      <w:r w:rsidRPr="000975A9">
        <w:t>Upon receipt of an initial SIP INVITE request, the MCVideo client shall follow the procedures for termination of multimedia sessions in the IM CN subsystem as specified in 3GPP TS 24.229 [11] with the clarifications below.</w:t>
      </w:r>
    </w:p>
    <w:p w14:paraId="1D6E0CC0" w14:textId="77777777" w:rsidR="00F67D29" w:rsidRPr="000975A9" w:rsidRDefault="00F67D29" w:rsidP="00F67D29">
      <w:r w:rsidRPr="000975A9">
        <w:t>The MCVideo client:</w:t>
      </w:r>
    </w:p>
    <w:p w14:paraId="21EBE7CF" w14:textId="77777777" w:rsidR="00F67D29" w:rsidRPr="000975A9" w:rsidRDefault="00F67D29" w:rsidP="00F67D29">
      <w:pPr>
        <w:pStyle w:val="B1"/>
      </w:pPr>
      <w:r w:rsidRPr="000975A9">
        <w:t>1)</w:t>
      </w:r>
      <w:r w:rsidRPr="000975A9">
        <w:tab/>
        <w:t>may reject the SIP INVITE request if any of the following conditions are met:</w:t>
      </w:r>
    </w:p>
    <w:p w14:paraId="7228C3AB" w14:textId="77777777" w:rsidR="00F67D29" w:rsidRPr="000975A9" w:rsidRDefault="00F67D29" w:rsidP="00F67D29">
      <w:pPr>
        <w:pStyle w:val="B2"/>
      </w:pPr>
      <w:r w:rsidRPr="000975A9">
        <w:t>a)</w:t>
      </w:r>
      <w:r w:rsidRPr="000975A9">
        <w:tab/>
        <w:t>MCVideo client is already occupied in another session and the number of simultaneous sessions exceeds &lt;MaxCall&gt;, the maximum simultaneous MCVideo session for private call, as specified in TS 24.484 [25];</w:t>
      </w:r>
    </w:p>
    <w:p w14:paraId="20E75E4D" w14:textId="77777777" w:rsidR="00F67D29" w:rsidRPr="000975A9" w:rsidRDefault="00F67D29" w:rsidP="00F67D29">
      <w:pPr>
        <w:pStyle w:val="B2"/>
      </w:pPr>
      <w:r w:rsidRPr="000975A9">
        <w:t>b)</w:t>
      </w:r>
      <w:r w:rsidRPr="000975A9">
        <w:tab/>
        <w:t>MCVideo client does not have enough resources to handle the call; or</w:t>
      </w:r>
    </w:p>
    <w:p w14:paraId="67196818" w14:textId="77777777" w:rsidR="00F67D29" w:rsidRPr="000975A9" w:rsidRDefault="00F67D29" w:rsidP="00F67D29">
      <w:pPr>
        <w:pStyle w:val="B2"/>
      </w:pPr>
      <w:r w:rsidRPr="000975A9">
        <w:t>c)</w:t>
      </w:r>
      <w:r w:rsidRPr="000975A9">
        <w:tab/>
        <w:t>any other reason outside the scope of this specification;</w:t>
      </w:r>
    </w:p>
    <w:p w14:paraId="54BB3C6E" w14:textId="77777777" w:rsidR="00F67D29" w:rsidRPr="000975A9" w:rsidRDefault="00F67D29" w:rsidP="00F67D29">
      <w:pPr>
        <w:pStyle w:val="B2"/>
      </w:pPr>
      <w:r w:rsidRPr="000975A9">
        <w:t>otherwise, continue with the rest of the steps.</w:t>
      </w:r>
    </w:p>
    <w:p w14:paraId="2E0A2E64" w14:textId="77777777" w:rsidR="00F67D29" w:rsidRPr="000975A9" w:rsidRDefault="00F67D29" w:rsidP="00F67D29">
      <w:pPr>
        <w:pStyle w:val="NO"/>
      </w:pPr>
      <w:r w:rsidRPr="000975A9">
        <w:t>NOTE 1:</w:t>
      </w:r>
      <w:r w:rsidRPr="000975A9">
        <w:tab/>
        <w:t>If the SIP INVITE request contains an application/vnd.3gpp.mcvideo-info+xml MIME body with the &lt;emergency-ind&gt; element set to a value of "true", the participating MCVideo function can choose to accept the request.</w:t>
      </w:r>
    </w:p>
    <w:p w14:paraId="57A2716B" w14:textId="77777777" w:rsidR="00F67D29" w:rsidRPr="000975A9" w:rsidRDefault="00F67D29" w:rsidP="00F67D29">
      <w:pPr>
        <w:pStyle w:val="B1"/>
      </w:pPr>
      <w:r w:rsidRPr="000975A9">
        <w:t>2)</w:t>
      </w:r>
      <w:r w:rsidRPr="000975A9">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DE5ED77" w14:textId="77777777" w:rsidR="00F67D29" w:rsidRPr="000975A9" w:rsidRDefault="00F67D29" w:rsidP="00F67D29">
      <w:pPr>
        <w:pStyle w:val="B1"/>
      </w:pPr>
      <w:r w:rsidRPr="000975A9">
        <w:t>3)</w:t>
      </w:r>
      <w:r w:rsidRPr="000975A9">
        <w:tab/>
        <w:t>if the SIP INVITE request contains an application/vnd.3gpp.mcvideo-info+xml MIME body with the &lt;mcvideoinfo&gt; element containing the &lt;mcvideo-Params&gt; element with the &lt;emergency-ind&gt; element set to a value of "true":</w:t>
      </w:r>
    </w:p>
    <w:p w14:paraId="48D3AEAB" w14:textId="77777777" w:rsidR="00F67D29" w:rsidRPr="000975A9" w:rsidRDefault="00F67D29" w:rsidP="00F67D29">
      <w:pPr>
        <w:pStyle w:val="B2"/>
      </w:pPr>
      <w:r w:rsidRPr="000975A9">
        <w:t>a)</w:t>
      </w:r>
      <w:r w:rsidRPr="000975A9">
        <w:tab/>
        <w:t>should display to the MCVideo user an indication that this is a SIP INVITE request for an MCVideo emergency private call and:</w:t>
      </w:r>
    </w:p>
    <w:p w14:paraId="7BE0B80D" w14:textId="77777777" w:rsidR="00F67D29" w:rsidRPr="000975A9" w:rsidRDefault="00F67D29" w:rsidP="00F67D29">
      <w:pPr>
        <w:pStyle w:val="B3"/>
      </w:pPr>
      <w:r w:rsidRPr="000975A9">
        <w:t>i)</w:t>
      </w:r>
      <w:r w:rsidRPr="000975A9">
        <w:tab/>
        <w:t>should display the MCVideo ID of the originator of the MCVideo emergency private call contained in the &lt;mcvideo-calling-user-id&gt; element of the application/vnd.3gpp.mcvideo-info+xml MIME body; and</w:t>
      </w:r>
    </w:p>
    <w:p w14:paraId="7701B412" w14:textId="77777777" w:rsidR="00F67D29" w:rsidRPr="000975A9" w:rsidRDefault="00F67D29" w:rsidP="00F67D29">
      <w:pPr>
        <w:pStyle w:val="B3"/>
      </w:pPr>
      <w:r w:rsidRPr="000975A9">
        <w:t>ii)</w:t>
      </w:r>
      <w:r w:rsidRPr="000975A9">
        <w:tab/>
        <w:t>if the &lt;alert-ind&gt; element is set to "true", should display to the MCVideo user an indication of the MCVideo emergency alert and associated information; and</w:t>
      </w:r>
    </w:p>
    <w:p w14:paraId="1765FF5E" w14:textId="77777777" w:rsidR="00F67D29" w:rsidRPr="000975A9" w:rsidRDefault="00F67D29" w:rsidP="00F67D29">
      <w:pPr>
        <w:pStyle w:val="B2"/>
      </w:pPr>
      <w:r w:rsidRPr="000975A9">
        <w:t>b)</w:t>
      </w:r>
      <w:r w:rsidRPr="000975A9">
        <w:tab/>
        <w:t>shall set the MCVideo emergency private priority state to "MVEPP 2: in-progress" for this private call;</w:t>
      </w:r>
    </w:p>
    <w:p w14:paraId="3F02711F" w14:textId="77777777" w:rsidR="00F67D29" w:rsidRPr="000975A9" w:rsidRDefault="00F67D29" w:rsidP="00F67D29">
      <w:pPr>
        <w:pStyle w:val="B1"/>
      </w:pPr>
      <w:r w:rsidRPr="000975A9">
        <w:t>4)</w:t>
      </w:r>
      <w:r w:rsidRPr="000975A9">
        <w:tab/>
        <w:t>if the SDP offer of the SIP INVITE request contains an "a=key-mgmt" attribute field with a "mikey" attribute value containing a MIKEY-SAKKE I_MESSAGE:</w:t>
      </w:r>
    </w:p>
    <w:p w14:paraId="5BBA8009" w14:textId="77777777" w:rsidR="00F67D29" w:rsidRPr="000975A9" w:rsidRDefault="00F67D29" w:rsidP="00F67D29">
      <w:pPr>
        <w:pStyle w:val="B2"/>
      </w:pPr>
      <w:r w:rsidRPr="000975A9">
        <w:t>a)</w:t>
      </w:r>
      <w:r w:rsidRPr="000975A9">
        <w:tab/>
        <w:t>shall extract the MCVideo ID of the originating MCVideo client from the initiator field (IDRi) of the I_MESSAGE as described in 3GPP TS 33.180 [8];</w:t>
      </w:r>
    </w:p>
    <w:p w14:paraId="1CCEC7F1" w14:textId="77777777" w:rsidR="00F67D29" w:rsidRPr="000975A9" w:rsidRDefault="00F67D29" w:rsidP="00F67D29">
      <w:pPr>
        <w:pStyle w:val="B2"/>
      </w:pPr>
      <w:r w:rsidRPr="000975A9">
        <w:lastRenderedPageBreak/>
        <w:t>b)</w:t>
      </w:r>
      <w:r w:rsidRPr="000975A9">
        <w:tab/>
        <w:t>shall convert the MCVideo ID to a UID as described in 3GPP TS 33.180 [8];</w:t>
      </w:r>
    </w:p>
    <w:p w14:paraId="43D926E4" w14:textId="77777777" w:rsidR="00F67D29" w:rsidRPr="000975A9" w:rsidRDefault="00F67D29" w:rsidP="00F67D29">
      <w:pPr>
        <w:pStyle w:val="B2"/>
      </w:pPr>
      <w:r w:rsidRPr="000975A9">
        <w:t>c)</w:t>
      </w:r>
      <w:r w:rsidRPr="000975A9">
        <w:tab/>
        <w:t>shall use the UID to validate the signature of the MIKEY-SAKKE I_MESSAGE as described in 3GPP TS 33.180 [8];</w:t>
      </w:r>
    </w:p>
    <w:p w14:paraId="7CB5D776" w14:textId="77777777" w:rsidR="00F67D29" w:rsidRPr="000975A9" w:rsidRDefault="00F67D29" w:rsidP="00F67D29">
      <w:pPr>
        <w:pStyle w:val="B2"/>
      </w:pPr>
      <w:r w:rsidRPr="000975A9">
        <w:t>d)</w:t>
      </w:r>
      <w:r w:rsidRPr="000975A9">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717B384" w14:textId="77777777" w:rsidR="00F67D29" w:rsidRPr="000975A9" w:rsidRDefault="00F67D29" w:rsidP="00F67D29">
      <w:pPr>
        <w:pStyle w:val="B2"/>
      </w:pPr>
      <w:r w:rsidRPr="000975A9">
        <w:t>e)</w:t>
      </w:r>
      <w:r w:rsidRPr="000975A9">
        <w:tab/>
        <w:t>if the signature of the MIKEY-SAKKE I_MESSAGE was successfully validated:</w:t>
      </w:r>
    </w:p>
    <w:p w14:paraId="134EAD4A" w14:textId="77777777" w:rsidR="00F67D29" w:rsidRPr="000975A9" w:rsidRDefault="00F67D29" w:rsidP="00F67D29">
      <w:pPr>
        <w:pStyle w:val="B3"/>
      </w:pPr>
      <w:r w:rsidRPr="000975A9">
        <w:t>i)</w:t>
      </w:r>
      <w:r w:rsidRPr="000975A9">
        <w:tab/>
        <w:t>shall extract and decrypt the encapsulated PCK using the terminating user's (KMS provisioned) UID key as described in 3GPP TS 33.180 [8]; and</w:t>
      </w:r>
    </w:p>
    <w:p w14:paraId="4C5ABDA8" w14:textId="77777777" w:rsidR="00F67D29" w:rsidRPr="000975A9" w:rsidRDefault="00F67D29" w:rsidP="00F67D29">
      <w:pPr>
        <w:pStyle w:val="B3"/>
      </w:pPr>
      <w:r w:rsidRPr="000975A9">
        <w:t>ii)</w:t>
      </w:r>
      <w:r w:rsidRPr="000975A9">
        <w:tab/>
        <w:t>shall extract the PCK-ID, from the payload as specified in 3GPP TS 33.180 [8];</w:t>
      </w:r>
    </w:p>
    <w:p w14:paraId="502AC4B3" w14:textId="77777777" w:rsidR="00F67D29" w:rsidRPr="000975A9" w:rsidRDefault="00F67D29" w:rsidP="00F67D29">
      <w:pPr>
        <w:pStyle w:val="NO"/>
      </w:pPr>
      <w:r w:rsidRPr="000975A9">
        <w:t>NOTE 2:</w:t>
      </w:r>
      <w:r w:rsidRPr="000975A9">
        <w:tab/>
        <w:t>With the PCK successfully shared between the originating MCVideo client and the terminating MCVideo client, both clients are able to use SRTP/SRTCP to create an end-to-end secure session.</w:t>
      </w:r>
    </w:p>
    <w:p w14:paraId="13C8EBBC" w14:textId="77777777" w:rsidR="00F67D29" w:rsidRPr="000975A9" w:rsidRDefault="00F67D29" w:rsidP="00F67D29">
      <w:pPr>
        <w:pStyle w:val="B1"/>
      </w:pPr>
      <w:r w:rsidRPr="000975A9">
        <w:t>5)</w:t>
      </w:r>
      <w:r w:rsidRPr="000975A9">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E084392" w14:textId="77777777" w:rsidR="00F67D29" w:rsidRPr="000975A9" w:rsidRDefault="00F67D29" w:rsidP="00F67D29">
      <w:pPr>
        <w:pStyle w:val="B1"/>
      </w:pPr>
      <w:r w:rsidRPr="000975A9">
        <w:t>6)</w:t>
      </w:r>
      <w:r w:rsidRPr="000975A9">
        <w:tab/>
        <w:t>may display to the MCVideo user the MCVideo ID of the inviting MCVideo user;</w:t>
      </w:r>
    </w:p>
    <w:p w14:paraId="3E14FB53" w14:textId="77777777" w:rsidR="00F67D29" w:rsidRPr="000975A9" w:rsidRDefault="00F67D29" w:rsidP="00F67D29">
      <w:pPr>
        <w:pStyle w:val="B1"/>
      </w:pPr>
      <w:r w:rsidRPr="000975A9">
        <w:t>7)</w:t>
      </w:r>
      <w:r w:rsidRPr="000975A9">
        <w:tab/>
        <w:t>shall perform the automatic commencement procedures specified in subclause 6.2.3.1.1 if one of the following conditions are met:</w:t>
      </w:r>
    </w:p>
    <w:p w14:paraId="45FA7D56" w14:textId="77777777" w:rsidR="00F67D29" w:rsidRPr="000975A9" w:rsidRDefault="00F67D29" w:rsidP="00F67D29">
      <w:pPr>
        <w:pStyle w:val="B2"/>
      </w:pPr>
      <w:r w:rsidRPr="000975A9">
        <w:t>a)</w:t>
      </w:r>
      <w:r w:rsidRPr="000975A9">
        <w:tab/>
        <w:t>SIP INVITE request contains an Answer-Mode header field with the value "Auto" and the MCVideo service setting at the invited MCVideo client for answering the call is set to automatic commencement mode;</w:t>
      </w:r>
    </w:p>
    <w:p w14:paraId="35A73272" w14:textId="77777777" w:rsidR="00F67D29" w:rsidRPr="000975A9" w:rsidRDefault="00F67D29" w:rsidP="00F67D29">
      <w:pPr>
        <w:pStyle w:val="B2"/>
      </w:pPr>
      <w:r w:rsidRPr="000975A9">
        <w:t>b)</w:t>
      </w:r>
      <w:r w:rsidRPr="000975A9">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A470FF6" w14:textId="77777777" w:rsidR="00F67D29" w:rsidRPr="000975A9" w:rsidRDefault="00F67D29" w:rsidP="00F67D29">
      <w:pPr>
        <w:pStyle w:val="B2"/>
      </w:pPr>
      <w:r w:rsidRPr="000975A9">
        <w:t>c)</w:t>
      </w:r>
      <w:r w:rsidRPr="000975A9">
        <w:tab/>
        <w:t>SIP INVITE request contains a Priv-Answer-Mode header field with the value of "Auto"; and</w:t>
      </w:r>
    </w:p>
    <w:p w14:paraId="433C3452" w14:textId="77777777" w:rsidR="00F67D29" w:rsidRPr="000975A9" w:rsidRDefault="00F67D29" w:rsidP="00F67D29">
      <w:pPr>
        <w:pStyle w:val="B1"/>
      </w:pPr>
      <w:r w:rsidRPr="000975A9">
        <w:t>8)</w:t>
      </w:r>
      <w:r w:rsidRPr="000975A9">
        <w:tab/>
        <w:t>shall perform the manual commencement procedures specified in subclause 6.2.3.2.1 if either of the following conditions are met:</w:t>
      </w:r>
    </w:p>
    <w:p w14:paraId="77B01377" w14:textId="77777777" w:rsidR="00F67D29" w:rsidRPr="000975A9" w:rsidRDefault="00F67D29" w:rsidP="00F67D29">
      <w:pPr>
        <w:pStyle w:val="B2"/>
      </w:pPr>
      <w:r w:rsidRPr="000975A9">
        <w:t>a)</w:t>
      </w:r>
      <w:r w:rsidRPr="000975A9">
        <w:tab/>
        <w:t>SIP INVITE request contains an Answer-Mode header field with the value "Manual" and the MCVideo service setting at the invited MCVideo client for answering the call is set to manual commencement mode;</w:t>
      </w:r>
    </w:p>
    <w:p w14:paraId="38E7A8BA" w14:textId="77777777" w:rsidR="00F67D29" w:rsidRPr="000975A9" w:rsidRDefault="00F67D29" w:rsidP="00F67D29">
      <w:pPr>
        <w:pStyle w:val="B2"/>
      </w:pPr>
      <w:r w:rsidRPr="000975A9">
        <w:t>b)</w:t>
      </w:r>
      <w:r w:rsidRPr="000975A9">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A40C203" w14:textId="77777777" w:rsidR="00F67D29" w:rsidRPr="000975A9" w:rsidRDefault="00F67D29" w:rsidP="00F67D29">
      <w:pPr>
        <w:pStyle w:val="B2"/>
      </w:pPr>
      <w:r w:rsidRPr="000975A9">
        <w:t>c)</w:t>
      </w:r>
      <w:r w:rsidRPr="000975A9">
        <w:tab/>
        <w:t>SIP INVITE request contains a Priv-Answer-Mode header field with the value of "Manual".</w:t>
      </w:r>
    </w:p>
    <w:p w14:paraId="115FA9C9" w14:textId="77777777" w:rsidR="00F67D29" w:rsidRPr="000975A9" w:rsidRDefault="00F67D29" w:rsidP="00F67D29">
      <w:r w:rsidRPr="000975A9">
        <w:t>Upon receiving the SIP CANCEL request cancelling a SIP INVITE request for which a dialog exists at the MCVideo client and a SIP 200 (OK) response has not yet been sent to the SIP INVITE request then the MCVideo client:</w:t>
      </w:r>
    </w:p>
    <w:p w14:paraId="1E013C71" w14:textId="77777777" w:rsidR="00F67D29" w:rsidRPr="000975A9" w:rsidRDefault="00F67D29" w:rsidP="00F67D29">
      <w:pPr>
        <w:pStyle w:val="B1"/>
      </w:pPr>
      <w:r w:rsidRPr="000975A9">
        <w:t>1)</w:t>
      </w:r>
      <w:r w:rsidRPr="000975A9">
        <w:tab/>
        <w:t>shall send a SIP 200 (OK) response to the SIP CANCEL request according to 3GPP TS 24.229 [11]; and</w:t>
      </w:r>
    </w:p>
    <w:p w14:paraId="30788C46" w14:textId="77777777" w:rsidR="00F67D29" w:rsidRPr="000975A9" w:rsidRDefault="00F67D29" w:rsidP="00F67D29">
      <w:pPr>
        <w:pStyle w:val="B1"/>
      </w:pPr>
      <w:r w:rsidRPr="000975A9">
        <w:t>2)</w:t>
      </w:r>
      <w:r w:rsidRPr="000975A9">
        <w:tab/>
        <w:t>shall send a SIP 487 (Request Terminated) response to the SIP INVITE request according to 3GPP TS 24.229 [11].</w:t>
      </w:r>
    </w:p>
    <w:p w14:paraId="1BAA2F60" w14:textId="77777777" w:rsidR="00F67D29" w:rsidRPr="000975A9" w:rsidRDefault="00F67D29" w:rsidP="00F67D29">
      <w:r w:rsidRPr="000975A9">
        <w:t>Upon receiving a SIP BYE request for an established dialog, the MCVideo client:</w:t>
      </w:r>
    </w:p>
    <w:p w14:paraId="6AE83676" w14:textId="77777777" w:rsidR="00F67D29" w:rsidRPr="000975A9" w:rsidRDefault="00F67D29" w:rsidP="00F67D29">
      <w:pPr>
        <w:pStyle w:val="B1"/>
      </w:pPr>
      <w:r w:rsidRPr="000975A9">
        <w:t>1)</w:t>
      </w:r>
      <w:r w:rsidRPr="000975A9">
        <w:tab/>
        <w:t>shall follow the procedures in subclause 10.2.5.2.</w:t>
      </w:r>
    </w:p>
    <w:p w14:paraId="697E3CBC" w14:textId="77777777" w:rsidR="00F67D29" w:rsidRPr="000975A9" w:rsidRDefault="00F67D29" w:rsidP="00F67D29">
      <w:r w:rsidRPr="000975A9">
        <w:t>[TS 24.281, clause 10.2.2.3.1.1]</w:t>
      </w:r>
      <w:r w:rsidRPr="000975A9">
        <w:tab/>
      </w:r>
    </w:p>
    <w:p w14:paraId="2AECD97B" w14:textId="77777777" w:rsidR="00F67D29" w:rsidRPr="000975A9" w:rsidRDefault="00F67D29" w:rsidP="00F67D29">
      <w:r w:rsidRPr="000975A9">
        <w:t>Upon receipt of a "SIP INVITE request for originating participating MCVideo function" containing an application/vnd.3gpp.mcvideo-info+xml MIME body with the &lt;session-type&gt; element set to a value of "private", the participating MCVideo function:</w:t>
      </w:r>
    </w:p>
    <w:p w14:paraId="5B600DB6" w14:textId="77777777" w:rsidR="00F67D29" w:rsidRPr="000975A9" w:rsidRDefault="00F67D29" w:rsidP="00F67D29">
      <w:pPr>
        <w:pStyle w:val="B1"/>
      </w:pPr>
      <w:r w:rsidRPr="000975A9">
        <w:lastRenderedPageBreak/>
        <w:t>1)</w:t>
      </w:r>
      <w:r w:rsidRPr="000975A9">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0EFAEAA5" w14:textId="77777777" w:rsidR="00F67D29" w:rsidRPr="000975A9" w:rsidRDefault="00F67D29" w:rsidP="00F67D29">
      <w:pPr>
        <w:pStyle w:val="B1"/>
      </w:pPr>
      <w:r w:rsidRPr="000975A9">
        <w:t>2)</w:t>
      </w:r>
      <w:r w:rsidRPr="000975A9">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4B086228" w14:textId="77777777" w:rsidR="00F67D29" w:rsidRPr="000975A9" w:rsidRDefault="00F67D29" w:rsidP="00F67D29">
      <w:pPr>
        <w:pStyle w:val="NO"/>
      </w:pPr>
      <w:r w:rsidRPr="000975A9">
        <w:t>NOTE 1:</w:t>
      </w:r>
      <w:r w:rsidRPr="000975A9">
        <w:tab/>
        <w:t>If the received SIP INVITE request contains an emergency indication set to a value of "true", the participating MCVideo function can choose to accept the request.</w:t>
      </w:r>
    </w:p>
    <w:p w14:paraId="1BAA6470" w14:textId="77777777" w:rsidR="00F67D29" w:rsidRPr="000975A9" w:rsidRDefault="00F67D29" w:rsidP="00F67D29">
      <w:pPr>
        <w:pStyle w:val="NO"/>
      </w:pPr>
      <w:r w:rsidRPr="000975A9">
        <w:t>NOTE 2:</w:t>
      </w:r>
      <w:r w:rsidRPr="000975A9">
        <w:tab/>
        <w:t>If the received SIP INVITE request contains an emergency indication set to a value of "true", the participating MCVideo function can choose to allow an exception to the limit on the number of private calls and accept the request.</w:t>
      </w:r>
    </w:p>
    <w:p w14:paraId="72DBD03C" w14:textId="77777777" w:rsidR="00F67D29" w:rsidRPr="000975A9" w:rsidRDefault="00F67D29" w:rsidP="00F67D29">
      <w:pPr>
        <w:pStyle w:val="B1"/>
      </w:pPr>
      <w:r w:rsidRPr="000975A9">
        <w:t>3)</w:t>
      </w:r>
      <w:r w:rsidRPr="000975A9">
        <w:tab/>
        <w:t>shall determine the MCVideo ID of the calling user from public user identity in the P-Asserted-Identity header field of the SIP INVITE request and shall authorise the user;</w:t>
      </w:r>
    </w:p>
    <w:p w14:paraId="75D08CCC" w14:textId="77777777" w:rsidR="00F67D29" w:rsidRPr="000975A9" w:rsidRDefault="00F67D29" w:rsidP="00F67D29">
      <w:pPr>
        <w:pStyle w:val="NO"/>
      </w:pPr>
      <w:r w:rsidRPr="000975A9">
        <w:t>NOTE 3:</w:t>
      </w:r>
      <w:r w:rsidRPr="000975A9">
        <w:tab/>
        <w:t>The MCVideo ID of the calling user is bound to the public user identity at the time of service authorisation, as documented in subclause 7.3.</w:t>
      </w:r>
    </w:p>
    <w:p w14:paraId="5CB669D1" w14:textId="77777777" w:rsidR="00F67D29" w:rsidRPr="000975A9" w:rsidRDefault="00F67D29" w:rsidP="00F67D29">
      <w:pPr>
        <w:pStyle w:val="B1"/>
      </w:pPr>
      <w:r w:rsidRPr="000975A9">
        <w:t>4)</w:t>
      </w:r>
      <w:r w:rsidRPr="000975A9">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5D064C91" w14:textId="77777777" w:rsidR="00F67D29" w:rsidRPr="000975A9" w:rsidRDefault="00F67D29" w:rsidP="00F67D29">
      <w:pPr>
        <w:pStyle w:val="B1"/>
      </w:pPr>
      <w:r w:rsidRPr="000975A9">
        <w:t>5)</w:t>
      </w:r>
      <w:r w:rsidRPr="000975A9">
        <w:tab/>
        <w:t>shall:</w:t>
      </w:r>
    </w:p>
    <w:p w14:paraId="55B4481E" w14:textId="77777777" w:rsidR="00F67D29" w:rsidRPr="000975A9" w:rsidRDefault="00F67D29" w:rsidP="00F67D29">
      <w:pPr>
        <w:pStyle w:val="B2"/>
      </w:pPr>
      <w:r w:rsidRPr="000975A9">
        <w:t>a)</w:t>
      </w:r>
      <w:r w:rsidRPr="000975A9">
        <w:tab/>
        <w:t xml:space="preserve">if the &lt;session-type&gt; is set to "private", determine that the call is a private call; </w:t>
      </w:r>
    </w:p>
    <w:p w14:paraId="003F80E4" w14:textId="77777777" w:rsidR="00F67D29" w:rsidRPr="000975A9" w:rsidRDefault="00F67D29" w:rsidP="00F67D29">
      <w:pPr>
        <w:pStyle w:val="B1"/>
      </w:pPr>
      <w:r w:rsidRPr="000975A9">
        <w:t>6)</w:t>
      </w:r>
      <w:r w:rsidRPr="000975A9">
        <w:tab/>
        <w:t>if the call is a:</w:t>
      </w:r>
    </w:p>
    <w:p w14:paraId="1F406413" w14:textId="77777777" w:rsidR="00F67D29" w:rsidRPr="000975A9" w:rsidRDefault="00F67D29" w:rsidP="00F67D29">
      <w:pPr>
        <w:pStyle w:val="B2"/>
      </w:pPr>
      <w:r w:rsidRPr="000975A9">
        <w:t>a)</w:t>
      </w:r>
      <w:r w:rsidRPr="000975A9">
        <w:tab/>
        <w:t xml:space="preserve">private call, determine the public service identity of the controlling MCVideo function for the private call service associated with the originating user's MCVideo ID identity; </w:t>
      </w:r>
    </w:p>
    <w:p w14:paraId="044BFE0E" w14:textId="77777777" w:rsidR="00F67D29" w:rsidRPr="000975A9" w:rsidRDefault="00F67D29" w:rsidP="00F67D29">
      <w:pPr>
        <w:pStyle w:val="B1"/>
      </w:pPr>
      <w:r w:rsidRPr="000975A9">
        <w:t>7)</w:t>
      </w:r>
      <w:r w:rsidRPr="000975A9">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725E1615" w14:textId="77777777" w:rsidR="00F67D29" w:rsidRPr="000975A9" w:rsidRDefault="00F67D29" w:rsidP="00F67D29">
      <w:pPr>
        <w:pStyle w:val="B1"/>
      </w:pPr>
      <w:r w:rsidRPr="000975A9">
        <w:t>8)</w:t>
      </w:r>
      <w:r w:rsidRPr="000975A9">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E8209E9" w14:textId="77777777" w:rsidR="00F67D29" w:rsidRPr="000975A9" w:rsidRDefault="00F67D29" w:rsidP="00F67D29">
      <w:pPr>
        <w:pStyle w:val="B1"/>
      </w:pPr>
      <w:r w:rsidRPr="000975A9">
        <w:t>9)</w:t>
      </w:r>
      <w:r w:rsidRPr="000975A9">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7DC2E0DE" w14:textId="77777777" w:rsidR="00F67D29" w:rsidRPr="000975A9" w:rsidRDefault="00F67D29" w:rsidP="00F67D29">
      <w:pPr>
        <w:pStyle w:val="B1"/>
      </w:pPr>
      <w:r w:rsidRPr="000975A9">
        <w:t>10)</w:t>
      </w:r>
      <w:r w:rsidRPr="000975A9">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3839B1D0" w14:textId="77777777" w:rsidR="00F67D29" w:rsidRPr="000975A9" w:rsidRDefault="00F67D29" w:rsidP="00F67D29">
      <w:pPr>
        <w:pStyle w:val="B1"/>
      </w:pPr>
      <w:r w:rsidRPr="000975A9">
        <w:t>11)</w:t>
      </w:r>
      <w:r w:rsidRPr="000975A9">
        <w:tab/>
        <w:t>if the call is a private call and:</w:t>
      </w:r>
    </w:p>
    <w:p w14:paraId="18675A7F" w14:textId="77777777" w:rsidR="00F67D29" w:rsidRPr="000975A9" w:rsidRDefault="00F67D29" w:rsidP="00F67D29">
      <w:pPr>
        <w:pStyle w:val="B2"/>
      </w:pPr>
      <w:r w:rsidRPr="000975A9">
        <w:t>a)</w:t>
      </w:r>
      <w:r w:rsidRPr="000975A9">
        <w:tab/>
        <w:t xml:space="preserve">if the received SIP INVITE request includes an Answer-Mode header field as specified in IETF RFC 5373 [27] with the value "Auto" and the &lt;allow-automatic-commencement&gt; element of the &lt;ruleset&gt; element is not present in the MCVideo user profile document on the participating MCVideo </w:t>
      </w:r>
      <w:r w:rsidRPr="000975A9">
        <w:lastRenderedPageBreak/>
        <w:t>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50077D1F" w14:textId="77777777" w:rsidR="00F67D29" w:rsidRPr="000975A9" w:rsidRDefault="00F67D29" w:rsidP="00F67D29">
      <w:pPr>
        <w:pStyle w:val="B2"/>
      </w:pPr>
      <w:r w:rsidRPr="000975A9">
        <w:t>b)</w:t>
      </w:r>
      <w:r w:rsidRPr="000975A9">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A57F6F0" w14:textId="77777777" w:rsidR="00F67D29" w:rsidRPr="000975A9" w:rsidRDefault="00F67D29" w:rsidP="00F67D29">
      <w:pPr>
        <w:pStyle w:val="B2"/>
      </w:pPr>
      <w:r w:rsidRPr="000975A9">
        <w:t>c)</w:t>
      </w:r>
      <w:r w:rsidRPr="000975A9">
        <w:tab/>
        <w:t xml:space="preserve">if the &lt;PrivateCall&gt; element exists in the MCVideo user profile document with one more &lt;entry&gt; elements (see the MCVideo user profile document in 3GPP TS 24.484 [25]) and: </w:t>
      </w:r>
    </w:p>
    <w:p w14:paraId="2BA92583" w14:textId="77777777" w:rsidR="00F67D29" w:rsidRPr="000975A9" w:rsidRDefault="00F67D29" w:rsidP="00F67D29">
      <w:pPr>
        <w:pStyle w:val="B3"/>
      </w:pPr>
      <w:r w:rsidRPr="000975A9">
        <w:t>i)</w:t>
      </w:r>
      <w:r w:rsidRPr="000975A9">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1310E1A4" w14:textId="77777777" w:rsidR="00F67D29" w:rsidRPr="000975A9" w:rsidRDefault="00F67D29" w:rsidP="00F67D29">
      <w:pPr>
        <w:pStyle w:val="B3"/>
      </w:pPr>
      <w:r w:rsidRPr="000975A9">
        <w:t>ii)</w:t>
      </w:r>
      <w:r w:rsidRPr="000975A9">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09AD1C42" w14:textId="77777777" w:rsidR="00F67D29" w:rsidRPr="000975A9" w:rsidRDefault="00F67D29" w:rsidP="00F67D29">
      <w:pPr>
        <w:pStyle w:val="B2"/>
      </w:pPr>
      <w:r w:rsidRPr="000975A9">
        <w:t>then:</w:t>
      </w:r>
    </w:p>
    <w:p w14:paraId="5121D4FC" w14:textId="77777777" w:rsidR="00F67D29" w:rsidRPr="000975A9" w:rsidRDefault="00F67D29" w:rsidP="00F67D29">
      <w:pPr>
        <w:pStyle w:val="B3"/>
      </w:pPr>
      <w:r w:rsidRPr="000975A9">
        <w:t>i)</w:t>
      </w:r>
      <w:r w:rsidRPr="000975A9">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9F4AC8E" w14:textId="77777777" w:rsidR="00F67D29" w:rsidRPr="000975A9" w:rsidRDefault="00F67D29" w:rsidP="00F67D29">
      <w:pPr>
        <w:pStyle w:val="B1"/>
      </w:pPr>
      <w:r w:rsidRPr="000975A9">
        <w:t>12)</w:t>
      </w:r>
      <w:r w:rsidRPr="000975A9">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5A8C715E" w14:textId="77777777" w:rsidR="00F67D29" w:rsidRPr="000975A9" w:rsidRDefault="00F67D29" w:rsidP="00F67D29">
      <w:pPr>
        <w:pStyle w:val="B1"/>
      </w:pPr>
      <w:r w:rsidRPr="000975A9">
        <w:t>13)</w:t>
      </w:r>
      <w:r w:rsidRPr="000975A9">
        <w:tab/>
        <w:t>shall generate a SIP INVITE request as specified in subclause 6.3.2.1.3 with the following clarifications:</w:t>
      </w:r>
    </w:p>
    <w:p w14:paraId="58E5FC50" w14:textId="77777777" w:rsidR="00F67D29" w:rsidRPr="000975A9" w:rsidRDefault="00F67D29" w:rsidP="00F67D29">
      <w:pPr>
        <w:pStyle w:val="B2"/>
      </w:pPr>
      <w:r w:rsidRPr="000975A9">
        <w:t>a)</w:t>
      </w:r>
      <w:r w:rsidRPr="000975A9">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0A0D68C0" w14:textId="77777777" w:rsidR="00F67D29" w:rsidRPr="000975A9" w:rsidRDefault="00F67D29" w:rsidP="00F67D29">
      <w:pPr>
        <w:pStyle w:val="B2"/>
      </w:pPr>
      <w:r w:rsidRPr="000975A9">
        <w:t>b)</w:t>
      </w:r>
      <w:r w:rsidRPr="000975A9">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F783F81" w14:textId="77777777" w:rsidR="00F67D29" w:rsidRPr="000975A9" w:rsidRDefault="00F67D29" w:rsidP="00F67D29">
      <w:pPr>
        <w:pStyle w:val="B1"/>
      </w:pPr>
      <w:r w:rsidRPr="000975A9">
        <w:t>14)</w:t>
      </w:r>
      <w:r w:rsidRPr="000975A9">
        <w:tab/>
        <w:t>shall set the Request-URI to the public service identity of the controlling MCVideo function hosting the private call service as determined by step 6);</w:t>
      </w:r>
    </w:p>
    <w:p w14:paraId="032902B8" w14:textId="77777777" w:rsidR="00F67D29" w:rsidRPr="000975A9" w:rsidRDefault="00F67D29" w:rsidP="00F67D29">
      <w:pPr>
        <w:pStyle w:val="B1"/>
      </w:pPr>
      <w:r w:rsidRPr="000975A9">
        <w:t>15)</w:t>
      </w:r>
      <w:r w:rsidRPr="000975A9">
        <w:tab/>
        <w:t>shall set the &lt;mcvideo-calling-user-id&gt; element in an application/vnd.3gpp.mcvideo-info+xml MIME body of the SIP INVITE request to the MCVideo ID of the calling user;</w:t>
      </w:r>
    </w:p>
    <w:p w14:paraId="575A11ED" w14:textId="77777777" w:rsidR="00F67D29" w:rsidRPr="000975A9" w:rsidRDefault="00F67D29" w:rsidP="00F67D29">
      <w:pPr>
        <w:pStyle w:val="B1"/>
      </w:pPr>
      <w:r w:rsidRPr="000975A9">
        <w:t>16)</w:t>
      </w:r>
      <w:r w:rsidRPr="000975A9">
        <w:tab/>
        <w:t>if the call is a private call and:</w:t>
      </w:r>
    </w:p>
    <w:p w14:paraId="356E9D13" w14:textId="77777777" w:rsidR="00F67D29" w:rsidRPr="000975A9" w:rsidRDefault="00F67D29" w:rsidP="00F67D29">
      <w:pPr>
        <w:pStyle w:val="B2"/>
      </w:pPr>
      <w:r w:rsidRPr="000975A9">
        <w:t>a)</w:t>
      </w:r>
      <w:r w:rsidRPr="000975A9">
        <w:tab/>
        <w:t>if a Priv-Answer-Mode header field specified in IETF RFC 5373 [27] was received in the incoming SIP INVITE request with a value of "Manual", shall not include a Priv-Answer-Mode header field in the outgoing SIP INVITE request;</w:t>
      </w:r>
    </w:p>
    <w:p w14:paraId="6F8CA290" w14:textId="77777777" w:rsidR="00F67D29" w:rsidRPr="000975A9" w:rsidRDefault="00F67D29" w:rsidP="00F67D29">
      <w:pPr>
        <w:pStyle w:val="B2"/>
      </w:pPr>
      <w:r w:rsidRPr="000975A9">
        <w:lastRenderedPageBreak/>
        <w:t>b)</w:t>
      </w:r>
      <w:r w:rsidRPr="000975A9">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1456527" w14:textId="77777777" w:rsidR="00F67D29" w:rsidRPr="000975A9" w:rsidRDefault="00F67D29" w:rsidP="00F67D29">
      <w:pPr>
        <w:pStyle w:val="B2"/>
      </w:pPr>
      <w:r w:rsidRPr="000975A9">
        <w:t>c)</w:t>
      </w:r>
      <w:r w:rsidRPr="000975A9">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5E463FF0" w14:textId="77777777" w:rsidR="00F67D29" w:rsidRPr="000975A9" w:rsidRDefault="00F67D29" w:rsidP="00F67D29">
      <w:pPr>
        <w:pStyle w:val="B2"/>
      </w:pPr>
      <w:r w:rsidRPr="000975A9">
        <w:t>d)</w:t>
      </w:r>
      <w:r w:rsidRPr="000975A9">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480FD1ED" w14:textId="77777777" w:rsidR="00F67D29" w:rsidRPr="000975A9" w:rsidRDefault="00F67D29" w:rsidP="00F67D29">
      <w:pPr>
        <w:pStyle w:val="B1"/>
      </w:pPr>
      <w:r w:rsidRPr="000975A9">
        <w:t>17) shall include in the SIP INVITE request an SDP offer based on the SDP offer in the received "SIP INVITE request for originating participating MCVideo function", as specified in subclause 6.3.2.1.1.1;</w:t>
      </w:r>
    </w:p>
    <w:p w14:paraId="21F53A14" w14:textId="77777777" w:rsidR="00F67D29" w:rsidRPr="000975A9" w:rsidRDefault="00F67D29" w:rsidP="00F67D29">
      <w:pPr>
        <w:pStyle w:val="B1"/>
      </w:pPr>
      <w:r w:rsidRPr="000975A9">
        <w:t>18) shall include a Resource-Priority header field according to rules and procedures of 3GPP TS 24.229 [11] set to the value indicated in the Resource-Priority header field if included in the SIP INVITE request from the MCVideo client; and</w:t>
      </w:r>
    </w:p>
    <w:p w14:paraId="57C1E7F5" w14:textId="77777777" w:rsidR="00F67D29" w:rsidRPr="000975A9" w:rsidRDefault="00F67D29" w:rsidP="00F67D29">
      <w:pPr>
        <w:pStyle w:val="B1"/>
      </w:pPr>
      <w:r w:rsidRPr="000975A9">
        <w:t>19) shall forward the SIP INVITE request, according to 3GPP TS 24.229 [11].</w:t>
      </w:r>
    </w:p>
    <w:p w14:paraId="44EC81EA" w14:textId="77777777" w:rsidR="00F67D29" w:rsidRPr="000975A9" w:rsidRDefault="00F67D29" w:rsidP="00F67D29">
      <w:r w:rsidRPr="000975A9">
        <w:t>Upon receiving a SIP 180 (Ringing) response, the participating MCVideo function:</w:t>
      </w:r>
    </w:p>
    <w:p w14:paraId="4040B4AA" w14:textId="77777777" w:rsidR="00F67D29" w:rsidRPr="000975A9" w:rsidRDefault="00F67D29" w:rsidP="00F67D29">
      <w:pPr>
        <w:pStyle w:val="B1"/>
      </w:pPr>
      <w:r w:rsidRPr="000975A9">
        <w:t>1)</w:t>
      </w:r>
      <w:r w:rsidRPr="000975A9">
        <w:tab/>
        <w:t>shall generate a SIP 180 (Ringing) response to the SIP INVITE request as specified in the subclause 6.3.2.1.5.1;</w:t>
      </w:r>
    </w:p>
    <w:p w14:paraId="0D5FC29D" w14:textId="77777777" w:rsidR="00F67D29" w:rsidRPr="000975A9" w:rsidRDefault="00F67D29" w:rsidP="00F67D29">
      <w:pPr>
        <w:pStyle w:val="B1"/>
      </w:pPr>
      <w:r w:rsidRPr="000975A9">
        <w:t>2)</w:t>
      </w:r>
      <w:r w:rsidRPr="000975A9">
        <w:tab/>
        <w:t>shall include the P-Asserted-Identity header field as received in the incoming SIP 180 (Ringing) response;</w:t>
      </w:r>
    </w:p>
    <w:p w14:paraId="2DB9C73F" w14:textId="77777777" w:rsidR="00F67D29" w:rsidRPr="000975A9" w:rsidRDefault="00F67D29" w:rsidP="00F67D29">
      <w:pPr>
        <w:pStyle w:val="B1"/>
      </w:pPr>
      <w:r w:rsidRPr="000975A9">
        <w:t>3)</w:t>
      </w:r>
      <w:r w:rsidRPr="000975A9">
        <w:tab/>
        <w:t>shall include Warning header field(s) received in the incoming SIP 180 (Ringing) response; and</w:t>
      </w:r>
    </w:p>
    <w:p w14:paraId="4B1D76EE" w14:textId="77777777" w:rsidR="00F67D29" w:rsidRPr="000975A9" w:rsidRDefault="00F67D29" w:rsidP="00F67D29">
      <w:pPr>
        <w:pStyle w:val="B1"/>
      </w:pPr>
      <w:r w:rsidRPr="000975A9">
        <w:t>4)</w:t>
      </w:r>
      <w:r w:rsidRPr="000975A9">
        <w:tab/>
        <w:t>shall forward the SIP 180 (Ringing) response to the MCVideo client according to 3GPP TS 24.229 [11].</w:t>
      </w:r>
    </w:p>
    <w:p w14:paraId="44686765" w14:textId="77777777" w:rsidR="00F67D29" w:rsidRPr="000975A9" w:rsidRDefault="00F67D29" w:rsidP="00F67D29">
      <w:r w:rsidRPr="000975A9">
        <w:t>Upon receiving a SIP 200 (OK) response, the participating MCVideo function:</w:t>
      </w:r>
    </w:p>
    <w:p w14:paraId="74536CD9" w14:textId="77777777" w:rsidR="00F67D29" w:rsidRPr="000975A9" w:rsidRDefault="00F67D29" w:rsidP="00F67D29">
      <w:pPr>
        <w:pStyle w:val="B1"/>
      </w:pPr>
      <w:r w:rsidRPr="000975A9">
        <w:t>1)</w:t>
      </w:r>
      <w:r w:rsidRPr="000975A9">
        <w:tab/>
        <w:t>shall generate a SIP 200 (OK) response as specified in the subclause 6.3.2.1.5.2;</w:t>
      </w:r>
    </w:p>
    <w:p w14:paraId="3F83B4E5" w14:textId="77777777" w:rsidR="00F67D29" w:rsidRPr="000975A9" w:rsidRDefault="00F67D29" w:rsidP="00F67D29">
      <w:pPr>
        <w:pStyle w:val="B1"/>
      </w:pPr>
      <w:r w:rsidRPr="000975A9">
        <w:t>2)</w:t>
      </w:r>
      <w:r w:rsidRPr="000975A9">
        <w:tab/>
        <w:t>shall include in the SIP 200 (OK) response an SDP answer as specified in the subclause 6.3.2.1.2.1;</w:t>
      </w:r>
    </w:p>
    <w:p w14:paraId="3ABF9CF8" w14:textId="77777777" w:rsidR="00F67D29" w:rsidRPr="000975A9" w:rsidRDefault="00F67D29" w:rsidP="00F67D29">
      <w:pPr>
        <w:pStyle w:val="B1"/>
      </w:pPr>
      <w:r w:rsidRPr="000975A9">
        <w:t>3)</w:t>
      </w:r>
      <w:r w:rsidRPr="000975A9">
        <w:tab/>
        <w:t>shall include Warning header field(s) received in the incoming SIP 200 (OK) response;</w:t>
      </w:r>
    </w:p>
    <w:p w14:paraId="63F59F86" w14:textId="77777777" w:rsidR="00F67D29" w:rsidRPr="000975A9" w:rsidRDefault="00F67D29" w:rsidP="00F67D29">
      <w:pPr>
        <w:pStyle w:val="B1"/>
      </w:pPr>
      <w:r w:rsidRPr="000975A9">
        <w:t>4)</w:t>
      </w:r>
      <w:r w:rsidRPr="000975A9">
        <w:tab/>
        <w:t>shall include the P-Asserted-Identity header field received in the incoming SIP 200 (OK) response into the outgoing SIP 200 (OK) response;</w:t>
      </w:r>
    </w:p>
    <w:p w14:paraId="60F5B1D1" w14:textId="77777777" w:rsidR="00F67D29" w:rsidRPr="000975A9" w:rsidRDefault="00F67D29" w:rsidP="00F67D29">
      <w:pPr>
        <w:pStyle w:val="B1"/>
      </w:pPr>
      <w:r w:rsidRPr="000975A9">
        <w:t>5)</w:t>
      </w:r>
      <w:r w:rsidRPr="000975A9">
        <w:tab/>
        <w:t>shall include an MCVideo session identity mapped to the MCVideo session identity provided in the Contact header field of the received SIP 200 (OK) response;</w:t>
      </w:r>
    </w:p>
    <w:p w14:paraId="4CB38C78" w14:textId="77777777" w:rsidR="00F67D29" w:rsidRPr="000975A9" w:rsidRDefault="00F67D29" w:rsidP="00F67D29">
      <w:pPr>
        <w:pStyle w:val="B1"/>
      </w:pPr>
      <w:r w:rsidRPr="000975A9">
        <w:t>6)</w:t>
      </w:r>
      <w:r w:rsidRPr="000975A9">
        <w:tab/>
        <w:t>shall send the SIP 200 (OK) response to the MCVideo client according to 3GPP TS 24.229 [11];</w:t>
      </w:r>
    </w:p>
    <w:p w14:paraId="1F20C6DD" w14:textId="77777777" w:rsidR="00F67D29" w:rsidRPr="000975A9" w:rsidRDefault="00F67D29" w:rsidP="00F67D29">
      <w:pPr>
        <w:pStyle w:val="B1"/>
      </w:pPr>
      <w:r w:rsidRPr="000975A9">
        <w:t>7)</w:t>
      </w:r>
      <w:r w:rsidRPr="000975A9">
        <w:tab/>
        <w:t>shall interact with the media plane as specified in 3GPP TS 24.581 [5]; and</w:t>
      </w:r>
    </w:p>
    <w:p w14:paraId="4779DC02" w14:textId="77777777" w:rsidR="00F67D29" w:rsidRPr="000975A9" w:rsidRDefault="00F67D29" w:rsidP="00F67D29">
      <w:pPr>
        <w:pStyle w:val="B1"/>
      </w:pPr>
      <w:r w:rsidRPr="000975A9">
        <w:t>8)</w:t>
      </w:r>
      <w:r w:rsidRPr="000975A9">
        <w:tab/>
        <w:t>shall start the SIP session timer according to rules and procedures of IETF RFC 4028 [23].</w:t>
      </w:r>
    </w:p>
    <w:p w14:paraId="28FA1CC2" w14:textId="77777777" w:rsidR="00F67D29" w:rsidRPr="000975A9" w:rsidRDefault="00F67D29" w:rsidP="00F67D29">
      <w:r w:rsidRPr="000975A9">
        <w:t>The participating MCVideo function shall forward any other SIP response that does not contain SDP, including any MIME bodies contained therein, along the signalling path to the originating network according to 3GPP TS 24.229 [11].</w:t>
      </w:r>
    </w:p>
    <w:p w14:paraId="1E2E04C3" w14:textId="77777777" w:rsidR="00F67D29" w:rsidRPr="000975A9" w:rsidRDefault="00F67D29" w:rsidP="00F67D29">
      <w:pPr>
        <w:rPr>
          <w:rFonts w:eastAsia="SimSun"/>
        </w:rPr>
      </w:pPr>
      <w:r w:rsidRPr="000975A9">
        <w:rPr>
          <w:rFonts w:eastAsia="SimSun"/>
        </w:rPr>
        <w:t>[TS 24.281, clause 6.2.3.2.1]</w:t>
      </w:r>
    </w:p>
    <w:p w14:paraId="66796EDA" w14:textId="77777777" w:rsidR="00F67D29" w:rsidRPr="000975A9" w:rsidRDefault="00F67D29" w:rsidP="00F67D29">
      <w:r w:rsidRPr="000975A9">
        <w:t>When performing the manual commencement mode procedures:</w:t>
      </w:r>
    </w:p>
    <w:p w14:paraId="5B9E7C02" w14:textId="77777777" w:rsidR="00F67D29" w:rsidRPr="000975A9" w:rsidRDefault="00F67D29" w:rsidP="00F67D29">
      <w:pPr>
        <w:pStyle w:val="B1"/>
      </w:pPr>
      <w:r w:rsidRPr="000975A9">
        <w:lastRenderedPageBreak/>
        <w:t>1)</w:t>
      </w:r>
      <w:r w:rsidRPr="000975A9">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A083842" w14:textId="77777777" w:rsidR="00F67D29" w:rsidRPr="000975A9" w:rsidRDefault="00F67D29" w:rsidP="00F67D29">
      <w:r w:rsidRPr="000975A9">
        <w:t>The MCVideo client:</w:t>
      </w:r>
    </w:p>
    <w:p w14:paraId="58632C85" w14:textId="77777777" w:rsidR="00F67D29" w:rsidRPr="000975A9" w:rsidRDefault="00F67D29" w:rsidP="00F67D29">
      <w:pPr>
        <w:pStyle w:val="B1"/>
      </w:pPr>
      <w:r w:rsidRPr="000975A9">
        <w:t>1)</w:t>
      </w:r>
      <w:r w:rsidRPr="000975A9">
        <w:tab/>
        <w:t>shall accept the SIP INVITE request and generate a SIP 180 (Ringing) response according to rules and procedures of 3GPP TS 24.229 [11];</w:t>
      </w:r>
    </w:p>
    <w:p w14:paraId="6FAFBD69" w14:textId="77777777" w:rsidR="00F67D29" w:rsidRPr="000975A9" w:rsidRDefault="00F67D29" w:rsidP="00F67D29">
      <w:pPr>
        <w:pStyle w:val="B1"/>
      </w:pPr>
      <w:r w:rsidRPr="000975A9">
        <w:t>2)</w:t>
      </w:r>
      <w:r w:rsidRPr="000975A9">
        <w:tab/>
        <w:t>shall include the option tag "timer" in a Require header field of the SIP 180 (Ringing) response;</w:t>
      </w:r>
    </w:p>
    <w:p w14:paraId="44024FD8" w14:textId="77777777" w:rsidR="00F67D29" w:rsidRPr="000975A9" w:rsidRDefault="00F67D29" w:rsidP="00F67D29">
      <w:pPr>
        <w:pStyle w:val="B1"/>
      </w:pPr>
      <w:r w:rsidRPr="000975A9">
        <w:t>3)</w:t>
      </w:r>
      <w:r w:rsidRPr="000975A9">
        <w:tab/>
        <w:t>shall include the g.3gpp.mc</w:t>
      </w:r>
      <w:r w:rsidRPr="000975A9">
        <w:rPr>
          <w:lang w:eastAsia="zh-CN"/>
        </w:rPr>
        <w:t>video</w:t>
      </w:r>
      <w:r w:rsidRPr="000975A9">
        <w:t xml:space="preserve"> media feature tag in the Contact header field of the SIP 180 (Ringing) response;</w:t>
      </w:r>
    </w:p>
    <w:p w14:paraId="27BDDE1F" w14:textId="77777777" w:rsidR="00F67D29" w:rsidRPr="000975A9" w:rsidRDefault="00F67D29" w:rsidP="00F67D29">
      <w:pPr>
        <w:pStyle w:val="B1"/>
      </w:pPr>
      <w:r w:rsidRPr="000975A9">
        <w:t>4)</w:t>
      </w:r>
      <w:r w:rsidRPr="000975A9">
        <w:tab/>
        <w:t xml:space="preserve">shall include the </w:t>
      </w:r>
      <w:r w:rsidRPr="000975A9">
        <w:rPr>
          <w:lang w:eastAsia="zh-CN"/>
        </w:rPr>
        <w:t>g.3gpp.icsi-ref</w:t>
      </w:r>
      <w:r w:rsidRPr="000975A9">
        <w:t xml:space="preserve"> media feature tag containing the value of "urn:urn-7:3gpp-service.ims.icsi.mc</w:t>
      </w:r>
      <w:r w:rsidRPr="000975A9">
        <w:rPr>
          <w:lang w:eastAsia="zh-CN"/>
        </w:rPr>
        <w:t>video</w:t>
      </w:r>
      <w:r w:rsidRPr="000975A9">
        <w:t>" in the Contact header field of the SIP 180 (Ringing) response; and</w:t>
      </w:r>
    </w:p>
    <w:p w14:paraId="39FF1E22" w14:textId="77777777" w:rsidR="00F67D29" w:rsidRPr="000975A9" w:rsidRDefault="00F67D29" w:rsidP="00F67D29">
      <w:pPr>
        <w:pStyle w:val="B1"/>
      </w:pPr>
      <w:r w:rsidRPr="000975A9">
        <w:t>5)</w:t>
      </w:r>
      <w:r w:rsidRPr="000975A9">
        <w:tab/>
        <w:t>shall send the SIP 180 (Ringing) response to the MCVideo server.</w:t>
      </w:r>
    </w:p>
    <w:p w14:paraId="0B33D426" w14:textId="77777777" w:rsidR="00F67D29" w:rsidRPr="000975A9" w:rsidRDefault="00F67D29" w:rsidP="00F67D29">
      <w:r w:rsidRPr="000975A9">
        <w:t>When sending the SIP 200 (OK) response to the incoming SIP INVITE request, the MCVideo client shall follow the procedures in subclause 6.2.3.1.1.</w:t>
      </w:r>
    </w:p>
    <w:p w14:paraId="5E5E6874" w14:textId="77777777" w:rsidR="00F67D29" w:rsidRPr="000975A9" w:rsidRDefault="00F67D29" w:rsidP="00F67D29">
      <w:r w:rsidRPr="000975A9">
        <w:t>When NAT traversal is supported by the MCVideo client and when the MCVideo client is behind a NAT, generation of SIP responses is done as specified in this subclause and as specified in IETF RFC 5626 [35].</w:t>
      </w:r>
    </w:p>
    <w:p w14:paraId="66DA2240" w14:textId="77777777" w:rsidR="00F67D29" w:rsidRPr="000975A9" w:rsidRDefault="00F67D29" w:rsidP="00F67D29">
      <w:pPr>
        <w:rPr>
          <w:rFonts w:eastAsia="SimSun"/>
        </w:rPr>
      </w:pPr>
      <w:r w:rsidRPr="000975A9">
        <w:rPr>
          <w:rFonts w:eastAsia="SimSun"/>
        </w:rPr>
        <w:t>[TS 24.281, clause 4.6.2]</w:t>
      </w:r>
    </w:p>
    <w:p w14:paraId="5960D19B" w14:textId="77777777" w:rsidR="00F67D29" w:rsidRPr="000975A9" w:rsidRDefault="00F67D29" w:rsidP="00F67D29">
      <w:r w:rsidRPr="000975A9">
        <w:t>MCVideo emergency private calls as defined by 3GPP TS 23.281 [26] are supported by the procedures in this specification. The following MCVideo emergency private call functionalities are specified in the present document:</w:t>
      </w:r>
    </w:p>
    <w:p w14:paraId="725617C6" w14:textId="77777777" w:rsidR="00F67D29" w:rsidRPr="000975A9" w:rsidRDefault="00F67D29" w:rsidP="00F67D29">
      <w:pPr>
        <w:pStyle w:val="B1"/>
      </w:pPr>
      <w:r w:rsidRPr="000975A9">
        <w:t>-</w:t>
      </w:r>
      <w:r w:rsidRPr="000975A9">
        <w:tab/>
        <w:t>MCVideo emergency private call origination with optional MCVideo emergency alert initiation;</w:t>
      </w:r>
    </w:p>
    <w:p w14:paraId="6BDAF96B" w14:textId="77777777" w:rsidR="00F67D29" w:rsidRPr="000975A9" w:rsidRDefault="00F67D29" w:rsidP="00F67D29">
      <w:pPr>
        <w:pStyle w:val="B1"/>
      </w:pPr>
      <w:r w:rsidRPr="000975A9">
        <w:t>-</w:t>
      </w:r>
      <w:r w:rsidRPr="000975A9">
        <w:tab/>
        <w:t>upgrade of an MCVideo private call to an MCVideo emergency private; and</w:t>
      </w:r>
    </w:p>
    <w:p w14:paraId="4A9F6CB1" w14:textId="77777777" w:rsidR="00F67D29" w:rsidRPr="000975A9" w:rsidRDefault="00F67D29" w:rsidP="00F67D29">
      <w:pPr>
        <w:pStyle w:val="B1"/>
      </w:pPr>
      <w:r w:rsidRPr="000975A9">
        <w:t>-</w:t>
      </w:r>
      <w:r w:rsidRPr="000975A9">
        <w:tab/>
        <w:t>cancellation of the MCVideo emergency private call priority.</w:t>
      </w:r>
    </w:p>
    <w:p w14:paraId="61198EA7" w14:textId="77777777" w:rsidR="00F67D29" w:rsidRPr="000975A9" w:rsidRDefault="00F67D29" w:rsidP="00F67D29">
      <w:r w:rsidRPr="000975A9">
        <w:t>Key aspects of MCVideo emergency private calls include:</w:t>
      </w:r>
    </w:p>
    <w:p w14:paraId="2C827A08" w14:textId="77777777" w:rsidR="00F67D29" w:rsidRPr="000975A9" w:rsidRDefault="00F67D29" w:rsidP="00F67D29">
      <w:pPr>
        <w:pStyle w:val="B1"/>
      </w:pPr>
      <w:r w:rsidRPr="000975A9">
        <w:t>-</w:t>
      </w:r>
      <w:r w:rsidRPr="000975A9">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249044D2" w14:textId="77777777" w:rsidR="00F67D29" w:rsidRPr="000975A9" w:rsidRDefault="00F67D29" w:rsidP="00F67D29">
      <w:pPr>
        <w:pStyle w:val="B1"/>
      </w:pPr>
      <w:r w:rsidRPr="000975A9">
        <w:t>-</w:t>
      </w:r>
      <w:r w:rsidRPr="000975A9">
        <w:tab/>
        <w:t>the initiator of the MCVideo emergency private call can override the other MCVideo user in the MCVideo emergency private call unless that user also has their MCVideo emergency state set;</w:t>
      </w:r>
    </w:p>
    <w:p w14:paraId="4DAD03CE" w14:textId="77777777" w:rsidR="00F67D29" w:rsidRPr="000975A9" w:rsidRDefault="00F67D29" w:rsidP="00F67D29">
      <w:pPr>
        <w:pStyle w:val="B1"/>
      </w:pPr>
      <w:r w:rsidRPr="000975A9">
        <w:t>-</w:t>
      </w:r>
      <w:r w:rsidRPr="000975A9">
        <w:tab/>
        <w:t>restoration of normal EPS bearer priority to the call according to system policy (e.g., configured time limit for the emergency priority of an MCVideo emergency private call or cancellation of the emergency condition of the private call);</w:t>
      </w:r>
    </w:p>
    <w:p w14:paraId="0177D5AC" w14:textId="77777777" w:rsidR="00F67D29" w:rsidRPr="000975A9" w:rsidRDefault="00F67D29" w:rsidP="00F67D29">
      <w:pPr>
        <w:pStyle w:val="B1"/>
      </w:pPr>
      <w:r w:rsidRPr="000975A9">
        <w:t>-</w:t>
      </w:r>
      <w:r w:rsidRPr="000975A9">
        <w:tab/>
        <w:t>restoration of normal transmission control priority participants when the emergency elevated priority is cancelled;</w:t>
      </w:r>
    </w:p>
    <w:p w14:paraId="6D4CE72C" w14:textId="77777777" w:rsidR="00F67D29" w:rsidRPr="000975A9" w:rsidRDefault="00F67D29" w:rsidP="00F67D29">
      <w:pPr>
        <w:pStyle w:val="B1"/>
      </w:pPr>
      <w:r w:rsidRPr="000975A9">
        <w:t>-</w:t>
      </w:r>
      <w:r w:rsidRPr="000975A9">
        <w:tab/>
        <w:t>requires the MCVideo user to be authorized to either originate or cancel an MCVideo emergency private call;</w:t>
      </w:r>
    </w:p>
    <w:p w14:paraId="3A4D6BF6" w14:textId="77777777" w:rsidR="00F67D29" w:rsidRPr="000975A9" w:rsidRDefault="00F67D29" w:rsidP="00F67D29">
      <w:pPr>
        <w:pStyle w:val="B1"/>
      </w:pPr>
      <w:r w:rsidRPr="000975A9">
        <w:t>-</w:t>
      </w:r>
      <w:r w:rsidRPr="000975A9">
        <w:tab/>
        <w:t>requires the targeted MCVideo user to be authorized to receive an MCVideo emergency private call;</w:t>
      </w:r>
    </w:p>
    <w:p w14:paraId="47338DD0" w14:textId="77777777" w:rsidR="00F67D29" w:rsidRPr="000975A9" w:rsidRDefault="00F67D29" w:rsidP="00F67D29">
      <w:pPr>
        <w:pStyle w:val="B1"/>
      </w:pPr>
      <w:r w:rsidRPr="000975A9">
        <w:t>-</w:t>
      </w:r>
      <w:r w:rsidRPr="000975A9">
        <w:tab/>
        <w:t>requests to originate MCVideo emergency private calls may also include an indication of an MCVideo emergency alert; and</w:t>
      </w:r>
    </w:p>
    <w:p w14:paraId="1FD44F6A" w14:textId="77777777" w:rsidR="00F67D29" w:rsidRPr="000975A9" w:rsidRDefault="00F67D29" w:rsidP="00F67D29">
      <w:pPr>
        <w:pStyle w:val="B1"/>
      </w:pPr>
      <w:r w:rsidRPr="000975A9">
        <w:t>-</w:t>
      </w:r>
      <w:r w:rsidRPr="000975A9">
        <w:tab/>
        <w:t>the originator of the MCVideo emergency private call can request that the call use either manual or automatic commencement mode.</w:t>
      </w:r>
    </w:p>
    <w:p w14:paraId="2EF749BC" w14:textId="77777777" w:rsidR="00F67D29" w:rsidRPr="000975A9" w:rsidRDefault="00F67D29" w:rsidP="00F67D29">
      <w:r w:rsidRPr="000975A9">
        <w:t>There are a number of states that are key in managing these aspects of MCVideo emergency private calls, which include:</w:t>
      </w:r>
    </w:p>
    <w:p w14:paraId="5FD47BED" w14:textId="77777777" w:rsidR="00F67D29" w:rsidRPr="000975A9" w:rsidRDefault="00F67D29" w:rsidP="00F67D29">
      <w:pPr>
        <w:pStyle w:val="B1"/>
      </w:pPr>
      <w:r w:rsidRPr="000975A9">
        <w:lastRenderedPageBreak/>
        <w:t>-</w:t>
      </w:r>
      <w:r w:rsidRPr="000975A9">
        <w:tab/>
      </w:r>
      <w:r w:rsidRPr="000975A9">
        <w:rPr>
          <w:b/>
        </w:rPr>
        <w:t>MCVideo emergency state (MVES):</w:t>
      </w:r>
      <w:r w:rsidRPr="000975A9">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75A309A3" w14:textId="77777777" w:rsidR="00F67D29" w:rsidRPr="000975A9" w:rsidRDefault="00F67D29" w:rsidP="00F67D29">
      <w:pPr>
        <w:pStyle w:val="B1"/>
      </w:pPr>
      <w:r w:rsidRPr="000975A9">
        <w:t>-</w:t>
      </w:r>
      <w:r w:rsidRPr="000975A9">
        <w:tab/>
      </w:r>
      <w:r w:rsidRPr="000975A9">
        <w:rPr>
          <w:b/>
        </w:rPr>
        <w:t>MCVideo private emergency alert (MVPEA) state</w:t>
      </w:r>
      <w:r w:rsidRPr="000975A9">
        <w:t>: this is an internal state of the MCVideo client which in conjunction with the MCVideo emergency private call state aids in managing the MCVideo emergency state and related actions.</w:t>
      </w:r>
    </w:p>
    <w:p w14:paraId="0AB5AA8E" w14:textId="77777777" w:rsidR="00F67D29" w:rsidRPr="000975A9" w:rsidRDefault="00F67D29" w:rsidP="00F67D29">
      <w:pPr>
        <w:pStyle w:val="B1"/>
      </w:pPr>
      <w:r w:rsidRPr="000975A9">
        <w:t>-</w:t>
      </w:r>
      <w:r w:rsidRPr="000975A9">
        <w:tab/>
      </w:r>
      <w:r w:rsidRPr="000975A9">
        <w:rPr>
          <w:b/>
        </w:rPr>
        <w:t>MCVideo emergency private call (MVEPC) state</w:t>
      </w:r>
      <w:r w:rsidRPr="000975A9">
        <w:t>: this is an internal state managed by the MCVideo client which in conjunction with the MCVideo emergency alert state aids in managing the MCVideo emergency state and related actions.</w:t>
      </w:r>
    </w:p>
    <w:p w14:paraId="765CB245" w14:textId="77777777" w:rsidR="00F67D29" w:rsidRPr="000975A9" w:rsidRDefault="00F67D29" w:rsidP="00F67D29">
      <w:pPr>
        <w:pStyle w:val="B1"/>
      </w:pPr>
      <w:r w:rsidRPr="000975A9">
        <w:t>-</w:t>
      </w:r>
      <w:r w:rsidRPr="000975A9">
        <w:tab/>
      </w:r>
      <w:r w:rsidRPr="000975A9">
        <w:rPr>
          <w:b/>
        </w:rPr>
        <w:t>In-progress emergency private call (IPEPC) state:</w:t>
      </w:r>
      <w:r w:rsidRPr="000975A9">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5D2FF31B" w14:textId="77777777" w:rsidR="00F67D29" w:rsidRPr="000975A9" w:rsidRDefault="00F67D29" w:rsidP="00F67D29">
      <w:pPr>
        <w:pStyle w:val="B1"/>
      </w:pPr>
      <w:r w:rsidRPr="000975A9">
        <w:t>-</w:t>
      </w:r>
      <w:r w:rsidRPr="000975A9">
        <w:tab/>
      </w:r>
      <w:r w:rsidRPr="000975A9">
        <w:rPr>
          <w:b/>
        </w:rPr>
        <w:t xml:space="preserve">MCVideo emergency private priority (MVEPP) state: </w:t>
      </w:r>
      <w:r w:rsidRPr="000975A9">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38E3E55" w14:textId="77777777" w:rsidR="00F67D29" w:rsidRPr="000975A9" w:rsidRDefault="00F67D29" w:rsidP="00F67D29">
      <w:pPr>
        <w:pStyle w:val="NO"/>
      </w:pPr>
      <w:r w:rsidRPr="000975A9">
        <w:t>NOTE:</w:t>
      </w:r>
      <w:r w:rsidRPr="000975A9">
        <w:tab/>
        <w:t>The above states and their transitions are described in Annex G.</w:t>
      </w:r>
    </w:p>
    <w:p w14:paraId="52FA0F74" w14:textId="77777777" w:rsidR="00F67D29" w:rsidRPr="000975A9" w:rsidRDefault="00F67D29" w:rsidP="00F67D29">
      <w:pPr>
        <w:pStyle w:val="H6"/>
      </w:pPr>
      <w:bookmarkStart w:id="823" w:name="_Toc52787592"/>
      <w:bookmarkStart w:id="824" w:name="_Toc52787774"/>
      <w:bookmarkStart w:id="825" w:name="_Toc75906996"/>
      <w:bookmarkStart w:id="826" w:name="_Toc75907333"/>
      <w:r w:rsidRPr="000975A9">
        <w:t>6.2.8.3</w:t>
      </w:r>
      <w:r w:rsidRPr="000975A9">
        <w:tab/>
        <w:t>Test description</w:t>
      </w:r>
      <w:bookmarkEnd w:id="823"/>
      <w:bookmarkEnd w:id="824"/>
      <w:bookmarkEnd w:id="825"/>
      <w:bookmarkEnd w:id="826"/>
    </w:p>
    <w:p w14:paraId="5E2FC768" w14:textId="77777777" w:rsidR="00F67D29" w:rsidRPr="000975A9" w:rsidRDefault="00F67D29" w:rsidP="00F67D29">
      <w:pPr>
        <w:pStyle w:val="H6"/>
      </w:pPr>
      <w:bookmarkStart w:id="827" w:name="_Toc52787593"/>
      <w:bookmarkStart w:id="828" w:name="_Toc52787775"/>
      <w:bookmarkStart w:id="829" w:name="_Toc75906997"/>
      <w:bookmarkStart w:id="830" w:name="_Toc75907334"/>
      <w:r w:rsidRPr="000975A9">
        <w:t>6.2.8.3.1</w:t>
      </w:r>
      <w:r w:rsidRPr="000975A9">
        <w:tab/>
        <w:t>Pre-test conditions</w:t>
      </w:r>
      <w:bookmarkEnd w:id="827"/>
      <w:bookmarkEnd w:id="828"/>
      <w:bookmarkEnd w:id="829"/>
      <w:bookmarkEnd w:id="830"/>
    </w:p>
    <w:p w14:paraId="6A01BAB1" w14:textId="77777777" w:rsidR="00F67D29" w:rsidRPr="000975A9" w:rsidRDefault="00F67D29" w:rsidP="00F67D29">
      <w:pPr>
        <w:pStyle w:val="H6"/>
      </w:pPr>
      <w:r w:rsidRPr="000975A9">
        <w:t>System Simulator:</w:t>
      </w:r>
    </w:p>
    <w:p w14:paraId="5F64174D" w14:textId="77777777" w:rsidR="00F67D29" w:rsidRPr="000975A9" w:rsidRDefault="00F67D29" w:rsidP="00F67D29">
      <w:pPr>
        <w:pStyle w:val="B1"/>
      </w:pPr>
      <w:r w:rsidRPr="000975A9">
        <w:t>-</w:t>
      </w:r>
      <w:r w:rsidRPr="000975A9">
        <w:tab/>
        <w:t>SS (MCVideo server)</w:t>
      </w:r>
    </w:p>
    <w:p w14:paraId="1DDEE09B" w14:textId="77777777" w:rsidR="00F67D29" w:rsidRPr="000975A9" w:rsidRDefault="00F67D29" w:rsidP="00F67D29">
      <w:pPr>
        <w:pStyle w:val="B1"/>
      </w:pPr>
      <w:r w:rsidRPr="000975A9">
        <w:t>-</w:t>
      </w:r>
      <w:r w:rsidRPr="000975A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A5B68E9" w14:textId="77777777" w:rsidR="00F67D29" w:rsidRPr="000975A9" w:rsidRDefault="00F67D29" w:rsidP="00F67D29">
      <w:pPr>
        <w:pStyle w:val="H6"/>
      </w:pPr>
      <w:r w:rsidRPr="000975A9">
        <w:t>IUT:</w:t>
      </w:r>
    </w:p>
    <w:p w14:paraId="6FD47ADF" w14:textId="77777777" w:rsidR="00F67D29" w:rsidRPr="000975A9" w:rsidRDefault="00F67D29" w:rsidP="00F67D29">
      <w:pPr>
        <w:pStyle w:val="B1"/>
      </w:pPr>
      <w:r w:rsidRPr="000975A9">
        <w:t>-</w:t>
      </w:r>
      <w:r w:rsidRPr="000975A9">
        <w:tab/>
        <w:t>UE (MCVideo client)</w:t>
      </w:r>
    </w:p>
    <w:p w14:paraId="457AC11C" w14:textId="77777777" w:rsidR="00F67D29" w:rsidRPr="000975A9" w:rsidRDefault="00F67D29" w:rsidP="00F67D29">
      <w:pPr>
        <w:pStyle w:val="B1"/>
      </w:pPr>
      <w:r w:rsidRPr="000975A9">
        <w:t>-</w:t>
      </w:r>
      <w:r w:rsidRPr="000975A9">
        <w:tab/>
        <w:t>The test USIM set as defined in TS 36.579-1 [2], subclause 5.5.10 is inserted.</w:t>
      </w:r>
    </w:p>
    <w:p w14:paraId="114F3201" w14:textId="77777777" w:rsidR="00F67D29" w:rsidRPr="000975A9" w:rsidRDefault="00F67D29" w:rsidP="00F67D29">
      <w:pPr>
        <w:pStyle w:val="H6"/>
      </w:pPr>
      <w:r w:rsidRPr="000975A9">
        <w:t>Preamble:</w:t>
      </w:r>
    </w:p>
    <w:p w14:paraId="263E1A3F" w14:textId="77777777" w:rsidR="00F67D29" w:rsidRPr="000975A9" w:rsidRDefault="00F67D29" w:rsidP="00F67D29">
      <w:pPr>
        <w:pStyle w:val="B1"/>
      </w:pPr>
      <w:r w:rsidRPr="000975A9">
        <w:t>-</w:t>
      </w:r>
      <w:r w:rsidRPr="000975A9">
        <w:tab/>
        <w:t>The UE has performed the Generic Test Procedure for MCVideo UE registration as specified in TS 36.579-1 [2], subclause 5.4.2A.</w:t>
      </w:r>
    </w:p>
    <w:p w14:paraId="37819A1C" w14:textId="5265804A" w:rsidR="00F67D29" w:rsidRPr="000975A9" w:rsidRDefault="00F67D29" w:rsidP="00F67D29">
      <w:pPr>
        <w:pStyle w:val="B1"/>
      </w:pPr>
      <w:r w:rsidRPr="000975A9">
        <w:t>-</w:t>
      </w:r>
      <w:r w:rsidRPr="000975A9">
        <w:tab/>
        <w:t>The MCVideo User performs the Generic Test Procedure for MCVideo Authorization/Configuration and Key Generation as specified in TS 36.579-1 [2], subclause 5.3.2.</w:t>
      </w:r>
    </w:p>
    <w:p w14:paraId="0201F8FF" w14:textId="1AF76F27" w:rsidR="00F67D29" w:rsidRPr="000975A9" w:rsidRDefault="00F67D29" w:rsidP="00F67D29">
      <w:pPr>
        <w:pStyle w:val="B1"/>
      </w:pPr>
      <w:r w:rsidRPr="000975A9">
        <w:t>-</w:t>
      </w:r>
      <w:r w:rsidRPr="000975A9">
        <w:tab/>
        <w:t>UE States at the end of the preamble</w:t>
      </w:r>
    </w:p>
    <w:p w14:paraId="20B9F36E" w14:textId="77777777" w:rsidR="00F67D29" w:rsidRPr="000975A9" w:rsidRDefault="00F67D29" w:rsidP="00F67D29">
      <w:pPr>
        <w:pStyle w:val="B2"/>
      </w:pPr>
      <w:r w:rsidRPr="000975A9">
        <w:t>-</w:t>
      </w:r>
      <w:r w:rsidRPr="000975A9">
        <w:tab/>
        <w:t>The UE is in E-UTRA Registered, Idle Mode state.</w:t>
      </w:r>
    </w:p>
    <w:p w14:paraId="18BC7D8F" w14:textId="77777777" w:rsidR="00F67D29" w:rsidRPr="000975A9" w:rsidRDefault="00F67D29" w:rsidP="00F67D29">
      <w:pPr>
        <w:pStyle w:val="B2"/>
      </w:pPr>
      <w:r w:rsidRPr="000975A9">
        <w:lastRenderedPageBreak/>
        <w:t>-</w:t>
      </w:r>
      <w:r w:rsidRPr="000975A9">
        <w:tab/>
        <w:t>The MCVideo Client Application has been activated and User has registered-in as the MCVideo User with the Server as active user at the Client.</w:t>
      </w:r>
    </w:p>
    <w:p w14:paraId="1229A314" w14:textId="77777777" w:rsidR="00F67D29" w:rsidRPr="000975A9" w:rsidRDefault="00F67D29" w:rsidP="00F67D29">
      <w:pPr>
        <w:pStyle w:val="H6"/>
      </w:pPr>
      <w:bookmarkStart w:id="831" w:name="_Toc52787594"/>
      <w:bookmarkStart w:id="832" w:name="_Toc52787776"/>
      <w:bookmarkStart w:id="833" w:name="_Toc75906998"/>
      <w:bookmarkStart w:id="834" w:name="_Toc75907335"/>
      <w:r w:rsidRPr="000975A9">
        <w:t>6.2.8.3.2</w:t>
      </w:r>
      <w:r w:rsidRPr="000975A9">
        <w:tab/>
        <w:t>Test procedure sequence</w:t>
      </w:r>
      <w:bookmarkEnd w:id="831"/>
      <w:bookmarkEnd w:id="832"/>
      <w:bookmarkEnd w:id="833"/>
      <w:bookmarkEnd w:id="834"/>
    </w:p>
    <w:p w14:paraId="6261FEB8" w14:textId="77777777" w:rsidR="00F67D29" w:rsidRPr="000975A9" w:rsidRDefault="00F67D29" w:rsidP="00F67D29">
      <w:pPr>
        <w:pStyle w:val="TH"/>
      </w:pPr>
      <w:r w:rsidRPr="000975A9">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67D29" w:rsidRPr="000975A9" w14:paraId="4BB846FE" w14:textId="77777777" w:rsidTr="00E64CC8">
        <w:trPr>
          <w:tblHeader/>
        </w:trPr>
        <w:tc>
          <w:tcPr>
            <w:tcW w:w="534" w:type="dxa"/>
            <w:tcBorders>
              <w:top w:val="single" w:sz="4" w:space="0" w:color="auto"/>
              <w:left w:val="single" w:sz="4" w:space="0" w:color="auto"/>
              <w:bottom w:val="nil"/>
              <w:right w:val="single" w:sz="4" w:space="0" w:color="auto"/>
            </w:tcBorders>
            <w:hideMark/>
          </w:tcPr>
          <w:p w14:paraId="6475CB7B" w14:textId="77777777" w:rsidR="00F67D29" w:rsidRPr="000975A9" w:rsidRDefault="00F67D29" w:rsidP="00E64CC8">
            <w:pPr>
              <w:pStyle w:val="TAH"/>
              <w:keepNext w:val="0"/>
              <w:keepLines w:val="0"/>
              <w:widowControl w:val="0"/>
            </w:pPr>
            <w:r w:rsidRPr="000975A9">
              <w:t>St</w:t>
            </w:r>
          </w:p>
        </w:tc>
        <w:tc>
          <w:tcPr>
            <w:tcW w:w="3968" w:type="dxa"/>
            <w:tcBorders>
              <w:top w:val="single" w:sz="4" w:space="0" w:color="auto"/>
              <w:left w:val="single" w:sz="4" w:space="0" w:color="auto"/>
              <w:bottom w:val="nil"/>
              <w:right w:val="single" w:sz="4" w:space="0" w:color="auto"/>
            </w:tcBorders>
            <w:hideMark/>
          </w:tcPr>
          <w:p w14:paraId="160C2A71" w14:textId="77777777" w:rsidR="00F67D29" w:rsidRPr="000975A9" w:rsidRDefault="00F67D29" w:rsidP="00E64CC8">
            <w:pPr>
              <w:pStyle w:val="TAH"/>
              <w:keepNext w:val="0"/>
              <w:keepLines w:val="0"/>
              <w:widowControl w:val="0"/>
            </w:pPr>
            <w:r w:rsidRPr="000975A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BC4F515" w14:textId="77777777" w:rsidR="00F67D29" w:rsidRPr="000975A9" w:rsidRDefault="00F67D29" w:rsidP="00E64CC8">
            <w:pPr>
              <w:pStyle w:val="TAH"/>
              <w:keepNext w:val="0"/>
              <w:keepLines w:val="0"/>
              <w:widowControl w:val="0"/>
            </w:pPr>
            <w:r w:rsidRPr="000975A9">
              <w:t>Message Sequence</w:t>
            </w:r>
          </w:p>
        </w:tc>
        <w:tc>
          <w:tcPr>
            <w:tcW w:w="565" w:type="dxa"/>
            <w:tcBorders>
              <w:top w:val="single" w:sz="4" w:space="0" w:color="auto"/>
              <w:left w:val="single" w:sz="4" w:space="0" w:color="auto"/>
              <w:bottom w:val="nil"/>
              <w:right w:val="single" w:sz="4" w:space="0" w:color="auto"/>
            </w:tcBorders>
            <w:hideMark/>
          </w:tcPr>
          <w:p w14:paraId="7DFB2421" w14:textId="77777777" w:rsidR="00F67D29" w:rsidRPr="000975A9" w:rsidRDefault="00F67D29" w:rsidP="00E64CC8">
            <w:pPr>
              <w:pStyle w:val="TAH"/>
              <w:keepNext w:val="0"/>
              <w:keepLines w:val="0"/>
              <w:widowControl w:val="0"/>
            </w:pPr>
            <w:r w:rsidRPr="000975A9">
              <w:t>TP</w:t>
            </w:r>
          </w:p>
        </w:tc>
        <w:tc>
          <w:tcPr>
            <w:tcW w:w="850" w:type="dxa"/>
            <w:tcBorders>
              <w:top w:val="single" w:sz="4" w:space="0" w:color="auto"/>
              <w:left w:val="single" w:sz="4" w:space="0" w:color="auto"/>
              <w:bottom w:val="nil"/>
              <w:right w:val="single" w:sz="4" w:space="0" w:color="auto"/>
            </w:tcBorders>
            <w:hideMark/>
          </w:tcPr>
          <w:p w14:paraId="26A60FC9" w14:textId="77777777" w:rsidR="00F67D29" w:rsidRPr="000975A9" w:rsidRDefault="00F67D29" w:rsidP="00E64CC8">
            <w:pPr>
              <w:pStyle w:val="TAH"/>
              <w:keepNext w:val="0"/>
              <w:keepLines w:val="0"/>
              <w:widowControl w:val="0"/>
            </w:pPr>
            <w:r w:rsidRPr="000975A9">
              <w:t>Verdict</w:t>
            </w:r>
          </w:p>
        </w:tc>
      </w:tr>
      <w:tr w:rsidR="00F67D29" w:rsidRPr="000975A9" w14:paraId="67DD4B86" w14:textId="77777777" w:rsidTr="00E64CC8">
        <w:trPr>
          <w:tblHeader/>
        </w:trPr>
        <w:tc>
          <w:tcPr>
            <w:tcW w:w="534" w:type="dxa"/>
            <w:tcBorders>
              <w:top w:val="nil"/>
              <w:left w:val="single" w:sz="4" w:space="0" w:color="auto"/>
              <w:bottom w:val="single" w:sz="4" w:space="0" w:color="auto"/>
              <w:right w:val="single" w:sz="4" w:space="0" w:color="auto"/>
            </w:tcBorders>
          </w:tcPr>
          <w:p w14:paraId="77886838" w14:textId="77777777" w:rsidR="00F67D29" w:rsidRPr="000975A9" w:rsidRDefault="00F67D29" w:rsidP="00E64CC8">
            <w:pPr>
              <w:pStyle w:val="TAH"/>
              <w:keepNext w:val="0"/>
              <w:keepLines w:val="0"/>
              <w:widowControl w:val="0"/>
            </w:pPr>
          </w:p>
        </w:tc>
        <w:tc>
          <w:tcPr>
            <w:tcW w:w="3968" w:type="dxa"/>
            <w:tcBorders>
              <w:top w:val="nil"/>
              <w:left w:val="single" w:sz="4" w:space="0" w:color="auto"/>
              <w:bottom w:val="single" w:sz="4" w:space="0" w:color="auto"/>
              <w:right w:val="single" w:sz="4" w:space="0" w:color="auto"/>
            </w:tcBorders>
          </w:tcPr>
          <w:p w14:paraId="47132667" w14:textId="77777777" w:rsidR="00F67D29" w:rsidRPr="000975A9" w:rsidRDefault="00F67D29" w:rsidP="00E64CC8">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4B51336" w14:textId="77777777" w:rsidR="00F67D29" w:rsidRPr="000975A9" w:rsidRDefault="00F67D29" w:rsidP="00E64CC8">
            <w:pPr>
              <w:pStyle w:val="TAH"/>
              <w:keepNext w:val="0"/>
              <w:keepLines w:val="0"/>
              <w:widowControl w:val="0"/>
            </w:pPr>
            <w:r w:rsidRPr="000975A9">
              <w:t>U - S</w:t>
            </w:r>
          </w:p>
        </w:tc>
        <w:tc>
          <w:tcPr>
            <w:tcW w:w="2978" w:type="dxa"/>
            <w:tcBorders>
              <w:top w:val="single" w:sz="4" w:space="0" w:color="auto"/>
              <w:left w:val="single" w:sz="4" w:space="0" w:color="auto"/>
              <w:bottom w:val="single" w:sz="4" w:space="0" w:color="auto"/>
              <w:right w:val="single" w:sz="4" w:space="0" w:color="auto"/>
            </w:tcBorders>
            <w:hideMark/>
          </w:tcPr>
          <w:p w14:paraId="71AED7A1" w14:textId="77777777" w:rsidR="00F67D29" w:rsidRPr="000975A9" w:rsidRDefault="00F67D29" w:rsidP="00E64CC8">
            <w:pPr>
              <w:pStyle w:val="TAH"/>
              <w:keepNext w:val="0"/>
              <w:keepLines w:val="0"/>
              <w:widowControl w:val="0"/>
            </w:pPr>
            <w:r w:rsidRPr="000975A9">
              <w:t>Message</w:t>
            </w:r>
          </w:p>
        </w:tc>
        <w:tc>
          <w:tcPr>
            <w:tcW w:w="565" w:type="dxa"/>
            <w:tcBorders>
              <w:top w:val="nil"/>
              <w:left w:val="single" w:sz="4" w:space="0" w:color="auto"/>
              <w:bottom w:val="single" w:sz="4" w:space="0" w:color="auto"/>
              <w:right w:val="single" w:sz="4" w:space="0" w:color="auto"/>
            </w:tcBorders>
          </w:tcPr>
          <w:p w14:paraId="5B933399" w14:textId="77777777" w:rsidR="00F67D29" w:rsidRPr="000975A9" w:rsidRDefault="00F67D29" w:rsidP="00E64CC8">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92F5504" w14:textId="77777777" w:rsidR="00F67D29" w:rsidRPr="000975A9" w:rsidRDefault="00F67D29" w:rsidP="00E64CC8">
            <w:pPr>
              <w:pStyle w:val="TAH"/>
              <w:keepNext w:val="0"/>
              <w:keepLines w:val="0"/>
              <w:widowControl w:val="0"/>
            </w:pPr>
          </w:p>
        </w:tc>
      </w:tr>
      <w:tr w:rsidR="00F67D29" w:rsidRPr="000975A9" w14:paraId="0671348F"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2FA7420D" w14:textId="77777777" w:rsidR="00F67D29" w:rsidRPr="000975A9" w:rsidRDefault="00F67D29" w:rsidP="00E64CC8">
            <w:pPr>
              <w:pStyle w:val="TAC"/>
              <w:keepNext w:val="0"/>
              <w:keepLines w:val="0"/>
              <w:widowControl w:val="0"/>
            </w:pPr>
            <w:r w:rsidRPr="000975A9">
              <w:t>1</w:t>
            </w:r>
          </w:p>
        </w:tc>
        <w:tc>
          <w:tcPr>
            <w:tcW w:w="3968" w:type="dxa"/>
            <w:tcBorders>
              <w:top w:val="single" w:sz="4" w:space="0" w:color="auto"/>
              <w:left w:val="single" w:sz="4" w:space="0" w:color="auto"/>
              <w:bottom w:val="single" w:sz="4" w:space="0" w:color="auto"/>
              <w:right w:val="single" w:sz="4" w:space="0" w:color="auto"/>
            </w:tcBorders>
            <w:hideMark/>
          </w:tcPr>
          <w:p w14:paraId="3E9DB58E" w14:textId="3191AF64" w:rsidR="00F67D29" w:rsidRPr="000975A9" w:rsidRDefault="00F67D29" w:rsidP="00E64CC8">
            <w:pPr>
              <w:pStyle w:val="TAL"/>
            </w:pPr>
            <w:r w:rsidRPr="000975A9">
              <w:rPr>
                <w:lang w:eastAsia="ko-KR"/>
              </w:rPr>
              <w:t>Check: Does the UE (MCVideo client) correctly perform test procedure '</w:t>
            </w:r>
            <w:r w:rsidRPr="000975A9">
              <w:t>MCX CT private call establishment, manual commencement'</w:t>
            </w:r>
            <w:r w:rsidRPr="000975A9">
              <w:rPr>
                <w:lang w:eastAsia="ko-KR"/>
              </w:rPr>
              <w:t xml:space="preserve"> as described in TS 36.579-1 [2] Table 5.3.6.3-1 </w:t>
            </w:r>
            <w:r w:rsidRPr="000975A9">
              <w:t xml:space="preserve">to establish an </w:t>
            </w:r>
            <w:r w:rsidRPr="000975A9">
              <w:rPr>
                <w:rFonts w:cs="Arial"/>
                <w:szCs w:val="18"/>
              </w:rPr>
              <w:t>On-network / Private Call / On-demand / Manual Commencement Mode /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34AD157"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84DDEC2"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4E677E62" w14:textId="77777777" w:rsidR="00F67D29" w:rsidRPr="000975A9" w:rsidRDefault="00F67D29" w:rsidP="00E64CC8">
            <w:pPr>
              <w:pStyle w:val="TAC"/>
              <w:keepNext w:val="0"/>
              <w:keepLines w:val="0"/>
              <w:widowControl w:val="0"/>
            </w:pPr>
            <w:r w:rsidRPr="000975A9">
              <w:t>1</w:t>
            </w:r>
          </w:p>
        </w:tc>
        <w:tc>
          <w:tcPr>
            <w:tcW w:w="850" w:type="dxa"/>
            <w:tcBorders>
              <w:top w:val="single" w:sz="4" w:space="0" w:color="auto"/>
              <w:left w:val="single" w:sz="4" w:space="0" w:color="auto"/>
              <w:bottom w:val="single" w:sz="4" w:space="0" w:color="auto"/>
              <w:right w:val="single" w:sz="4" w:space="0" w:color="auto"/>
            </w:tcBorders>
            <w:hideMark/>
          </w:tcPr>
          <w:p w14:paraId="7368617F" w14:textId="77777777" w:rsidR="00F67D29" w:rsidRPr="000975A9" w:rsidRDefault="00F67D29" w:rsidP="00E64CC8">
            <w:pPr>
              <w:pStyle w:val="TAC"/>
              <w:keepNext w:val="0"/>
              <w:keepLines w:val="0"/>
              <w:widowControl w:val="0"/>
            </w:pPr>
            <w:r w:rsidRPr="000975A9">
              <w:t>P</w:t>
            </w:r>
          </w:p>
        </w:tc>
      </w:tr>
      <w:tr w:rsidR="00F67D29" w:rsidRPr="000975A9" w14:paraId="40CA7820"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3FFA0952" w14:textId="77777777" w:rsidR="00F67D29" w:rsidRPr="000975A9" w:rsidRDefault="00F67D29" w:rsidP="00E64CC8">
            <w:pPr>
              <w:pStyle w:val="TAC"/>
              <w:keepNext w:val="0"/>
              <w:keepLines w:val="0"/>
              <w:widowControl w:val="0"/>
            </w:pPr>
            <w:r w:rsidRPr="000975A9">
              <w:t>2a1-6</w:t>
            </w:r>
          </w:p>
        </w:tc>
        <w:tc>
          <w:tcPr>
            <w:tcW w:w="3968" w:type="dxa"/>
            <w:tcBorders>
              <w:top w:val="single" w:sz="4" w:space="0" w:color="auto"/>
              <w:left w:val="single" w:sz="4" w:space="0" w:color="auto"/>
              <w:bottom w:val="single" w:sz="4" w:space="0" w:color="auto"/>
              <w:right w:val="single" w:sz="4" w:space="0" w:color="auto"/>
            </w:tcBorders>
            <w:hideMark/>
          </w:tcPr>
          <w:p w14:paraId="7644718B"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3AC4CAC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AA3C959"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687036BE"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33F107F1" w14:textId="77777777" w:rsidR="00F67D29" w:rsidRPr="000975A9" w:rsidRDefault="00F67D29" w:rsidP="00E64CC8">
            <w:pPr>
              <w:pStyle w:val="TAC"/>
              <w:keepNext w:val="0"/>
              <w:keepLines w:val="0"/>
              <w:widowControl w:val="0"/>
            </w:pPr>
            <w:r w:rsidRPr="000975A9">
              <w:t>-</w:t>
            </w:r>
          </w:p>
        </w:tc>
      </w:tr>
      <w:tr w:rsidR="00F67D29" w:rsidRPr="000975A9" w14:paraId="4F7D3547" w14:textId="77777777" w:rsidTr="00E64CC8">
        <w:trPr>
          <w:trHeight w:val="61"/>
        </w:trPr>
        <w:tc>
          <w:tcPr>
            <w:tcW w:w="534" w:type="dxa"/>
            <w:tcBorders>
              <w:top w:val="single" w:sz="4" w:space="0" w:color="auto"/>
              <w:left w:val="single" w:sz="4" w:space="0" w:color="auto"/>
              <w:bottom w:val="single" w:sz="4" w:space="0" w:color="auto"/>
              <w:right w:val="single" w:sz="4" w:space="0" w:color="auto"/>
            </w:tcBorders>
            <w:hideMark/>
          </w:tcPr>
          <w:p w14:paraId="326F39B8" w14:textId="77777777" w:rsidR="00F67D29" w:rsidRPr="000975A9" w:rsidRDefault="00F67D29" w:rsidP="00E64CC8">
            <w:pPr>
              <w:pStyle w:val="TAC"/>
              <w:keepNext w:val="0"/>
              <w:keepLines w:val="0"/>
              <w:widowControl w:val="0"/>
            </w:pPr>
            <w:r w:rsidRPr="000975A9">
              <w:t>7</w:t>
            </w:r>
          </w:p>
        </w:tc>
        <w:tc>
          <w:tcPr>
            <w:tcW w:w="3968" w:type="dxa"/>
            <w:tcBorders>
              <w:top w:val="single" w:sz="4" w:space="0" w:color="auto"/>
              <w:left w:val="single" w:sz="4" w:space="0" w:color="auto"/>
              <w:bottom w:val="single" w:sz="4" w:space="0" w:color="auto"/>
              <w:right w:val="single" w:sz="4" w:space="0" w:color="auto"/>
            </w:tcBorders>
            <w:hideMark/>
          </w:tcPr>
          <w:p w14:paraId="7006165E" w14:textId="77777777" w:rsidR="00F67D29" w:rsidRPr="000975A9" w:rsidRDefault="00F67D29" w:rsidP="00E64CC8">
            <w:pPr>
              <w:pStyle w:val="TAL"/>
              <w:keepNext w:val="0"/>
              <w:keepLines w:val="0"/>
              <w:widowControl w:val="0"/>
            </w:pPr>
            <w:r w:rsidRPr="000975A9">
              <w:t>Make the UE (MCVideo client) release the call.</w:t>
            </w:r>
          </w:p>
          <w:p w14:paraId="528BBCDC" w14:textId="77777777" w:rsidR="00F67D29" w:rsidRPr="000975A9" w:rsidRDefault="00F67D29" w:rsidP="00E64CC8">
            <w:pPr>
              <w:pStyle w:val="TAL"/>
              <w:keepNext w:val="0"/>
              <w:keepLines w:val="0"/>
              <w:widowControl w:val="0"/>
            </w:pPr>
            <w:r w:rsidRPr="000975A9">
              <w:t>(NOTE 1)</w:t>
            </w:r>
          </w:p>
        </w:tc>
        <w:tc>
          <w:tcPr>
            <w:tcW w:w="708" w:type="dxa"/>
            <w:tcBorders>
              <w:top w:val="single" w:sz="4" w:space="0" w:color="auto"/>
              <w:left w:val="single" w:sz="4" w:space="0" w:color="auto"/>
              <w:bottom w:val="single" w:sz="4" w:space="0" w:color="auto"/>
              <w:right w:val="single" w:sz="4" w:space="0" w:color="auto"/>
            </w:tcBorders>
            <w:hideMark/>
          </w:tcPr>
          <w:p w14:paraId="55D92D4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07AA98BF"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36B28159"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79190261" w14:textId="77777777" w:rsidR="00F67D29" w:rsidRPr="000975A9" w:rsidRDefault="00F67D29" w:rsidP="00E64CC8">
            <w:pPr>
              <w:pStyle w:val="TAC"/>
              <w:keepNext w:val="0"/>
              <w:keepLines w:val="0"/>
              <w:widowControl w:val="0"/>
            </w:pPr>
            <w:r w:rsidRPr="000975A9">
              <w:t>-</w:t>
            </w:r>
          </w:p>
        </w:tc>
      </w:tr>
      <w:tr w:rsidR="00F67D29" w:rsidRPr="000975A9" w14:paraId="641D6A84"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1171D051" w14:textId="77777777" w:rsidR="00F67D29" w:rsidRPr="000975A9" w:rsidRDefault="00F67D29" w:rsidP="00E64CC8">
            <w:pPr>
              <w:pStyle w:val="TAC"/>
              <w:keepNext w:val="0"/>
              <w:keepLines w:val="0"/>
              <w:widowControl w:val="0"/>
            </w:pPr>
            <w:r w:rsidRPr="000975A9">
              <w:t>8</w:t>
            </w:r>
          </w:p>
        </w:tc>
        <w:tc>
          <w:tcPr>
            <w:tcW w:w="3968" w:type="dxa"/>
            <w:tcBorders>
              <w:top w:val="single" w:sz="4" w:space="0" w:color="auto"/>
              <w:left w:val="single" w:sz="4" w:space="0" w:color="auto"/>
              <w:bottom w:val="single" w:sz="4" w:space="0" w:color="auto"/>
              <w:right w:val="single" w:sz="4" w:space="0" w:color="auto"/>
            </w:tcBorders>
            <w:hideMark/>
          </w:tcPr>
          <w:p w14:paraId="56518000" w14:textId="3755F151" w:rsidR="00F67D29" w:rsidRPr="000975A9" w:rsidRDefault="00F67D29" w:rsidP="00E64CC8">
            <w:pPr>
              <w:pStyle w:val="TAL"/>
              <w:keepNext w:val="0"/>
              <w:keepLines w:val="0"/>
              <w:widowControl w:val="0"/>
            </w:pPr>
            <w:r w:rsidRPr="000975A9">
              <w:t xml:space="preserve">Check: Does the UE (MCVideo client) </w:t>
            </w:r>
            <w:r w:rsidRPr="000975A9">
              <w:rPr>
                <w:rFonts w:eastAsia="Calibri"/>
              </w:rPr>
              <w:t xml:space="preserve">correctly </w:t>
            </w:r>
            <w:r w:rsidRPr="000975A9">
              <w:t>perform test procedure 'MCX CO call release' as described in 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0FA87245"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4C34749E"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36AAA0B" w14:textId="77777777" w:rsidR="00F67D29" w:rsidRPr="000975A9" w:rsidRDefault="00F67D29" w:rsidP="00E64CC8">
            <w:pPr>
              <w:pStyle w:val="TAC"/>
              <w:keepNext w:val="0"/>
              <w:keepLines w:val="0"/>
              <w:widowControl w:val="0"/>
            </w:pPr>
            <w:r w:rsidRPr="000975A9">
              <w:t>2</w:t>
            </w:r>
          </w:p>
        </w:tc>
        <w:tc>
          <w:tcPr>
            <w:tcW w:w="850" w:type="dxa"/>
            <w:tcBorders>
              <w:top w:val="single" w:sz="4" w:space="0" w:color="auto"/>
              <w:left w:val="single" w:sz="4" w:space="0" w:color="auto"/>
              <w:bottom w:val="single" w:sz="4" w:space="0" w:color="auto"/>
              <w:right w:val="single" w:sz="4" w:space="0" w:color="auto"/>
            </w:tcBorders>
            <w:hideMark/>
          </w:tcPr>
          <w:p w14:paraId="7E0A16E6" w14:textId="77777777" w:rsidR="00F67D29" w:rsidRPr="000975A9" w:rsidRDefault="00F67D29" w:rsidP="00E64CC8">
            <w:pPr>
              <w:pStyle w:val="TAC"/>
              <w:keepNext w:val="0"/>
              <w:keepLines w:val="0"/>
              <w:widowControl w:val="0"/>
            </w:pPr>
            <w:r w:rsidRPr="000975A9">
              <w:t>P</w:t>
            </w:r>
          </w:p>
        </w:tc>
      </w:tr>
      <w:tr w:rsidR="00F67D29" w:rsidRPr="000975A9" w14:paraId="7723F5CA" w14:textId="77777777" w:rsidTr="00E64CC8">
        <w:tc>
          <w:tcPr>
            <w:tcW w:w="534" w:type="dxa"/>
            <w:tcBorders>
              <w:top w:val="single" w:sz="4" w:space="0" w:color="auto"/>
              <w:left w:val="single" w:sz="4" w:space="0" w:color="auto"/>
              <w:bottom w:val="single" w:sz="4" w:space="0" w:color="auto"/>
              <w:right w:val="single" w:sz="4" w:space="0" w:color="auto"/>
            </w:tcBorders>
            <w:hideMark/>
          </w:tcPr>
          <w:p w14:paraId="578C389F" w14:textId="77777777" w:rsidR="00F67D29" w:rsidRPr="000975A9" w:rsidRDefault="00F67D29" w:rsidP="00E64CC8">
            <w:pPr>
              <w:pStyle w:val="TAC"/>
              <w:keepNext w:val="0"/>
              <w:keepLines w:val="0"/>
              <w:widowControl w:val="0"/>
            </w:pPr>
            <w:r w:rsidRPr="000975A9">
              <w:t>9-10</w:t>
            </w:r>
          </w:p>
        </w:tc>
        <w:tc>
          <w:tcPr>
            <w:tcW w:w="3968" w:type="dxa"/>
            <w:tcBorders>
              <w:top w:val="single" w:sz="4" w:space="0" w:color="auto"/>
              <w:left w:val="single" w:sz="4" w:space="0" w:color="auto"/>
              <w:bottom w:val="single" w:sz="4" w:space="0" w:color="auto"/>
              <w:right w:val="single" w:sz="4" w:space="0" w:color="auto"/>
            </w:tcBorders>
            <w:hideMark/>
          </w:tcPr>
          <w:p w14:paraId="39651077" w14:textId="77777777" w:rsidR="00F67D29" w:rsidRPr="000975A9" w:rsidRDefault="00F67D29" w:rsidP="00E64CC8">
            <w:pPr>
              <w:pStyle w:val="TAL"/>
              <w:keepNext w:val="0"/>
              <w:keepLines w:val="0"/>
              <w:widowControl w:val="0"/>
            </w:pPr>
            <w:r w:rsidRPr="000975A9">
              <w:t>Void</w:t>
            </w:r>
          </w:p>
        </w:tc>
        <w:tc>
          <w:tcPr>
            <w:tcW w:w="708" w:type="dxa"/>
            <w:tcBorders>
              <w:top w:val="single" w:sz="4" w:space="0" w:color="auto"/>
              <w:left w:val="single" w:sz="4" w:space="0" w:color="auto"/>
              <w:bottom w:val="single" w:sz="4" w:space="0" w:color="auto"/>
              <w:right w:val="single" w:sz="4" w:space="0" w:color="auto"/>
            </w:tcBorders>
            <w:hideMark/>
          </w:tcPr>
          <w:p w14:paraId="753583DD" w14:textId="77777777" w:rsidR="00F67D29" w:rsidRPr="000975A9" w:rsidRDefault="00F67D29" w:rsidP="00E64CC8">
            <w:pPr>
              <w:pStyle w:val="TAC"/>
              <w:keepNext w:val="0"/>
              <w:keepLines w:val="0"/>
              <w:widowControl w:val="0"/>
            </w:pPr>
            <w:r w:rsidRPr="000975A9">
              <w:t>-</w:t>
            </w:r>
          </w:p>
        </w:tc>
        <w:tc>
          <w:tcPr>
            <w:tcW w:w="2978" w:type="dxa"/>
            <w:tcBorders>
              <w:top w:val="single" w:sz="4" w:space="0" w:color="auto"/>
              <w:left w:val="single" w:sz="4" w:space="0" w:color="auto"/>
              <w:bottom w:val="single" w:sz="4" w:space="0" w:color="auto"/>
              <w:right w:val="single" w:sz="4" w:space="0" w:color="auto"/>
            </w:tcBorders>
            <w:hideMark/>
          </w:tcPr>
          <w:p w14:paraId="21109EF0" w14:textId="77777777" w:rsidR="00F67D29" w:rsidRPr="000975A9" w:rsidRDefault="00F67D29" w:rsidP="00E64CC8">
            <w:pPr>
              <w:pStyle w:val="TAL"/>
              <w:keepNext w:val="0"/>
              <w:keepLines w:val="0"/>
              <w:widowControl w:val="0"/>
            </w:pPr>
            <w:r w:rsidRPr="000975A9">
              <w:t>-</w:t>
            </w:r>
          </w:p>
        </w:tc>
        <w:tc>
          <w:tcPr>
            <w:tcW w:w="565" w:type="dxa"/>
            <w:tcBorders>
              <w:top w:val="single" w:sz="4" w:space="0" w:color="auto"/>
              <w:left w:val="single" w:sz="4" w:space="0" w:color="auto"/>
              <w:bottom w:val="single" w:sz="4" w:space="0" w:color="auto"/>
              <w:right w:val="single" w:sz="4" w:space="0" w:color="auto"/>
            </w:tcBorders>
            <w:hideMark/>
          </w:tcPr>
          <w:p w14:paraId="15AE1529" w14:textId="77777777" w:rsidR="00F67D29" w:rsidRPr="000975A9" w:rsidRDefault="00F67D29" w:rsidP="00E64CC8">
            <w:pPr>
              <w:pStyle w:val="TAC"/>
              <w:keepNext w:val="0"/>
              <w:keepLines w:val="0"/>
              <w:widowControl w:val="0"/>
            </w:pPr>
            <w:r w:rsidRPr="000975A9">
              <w:t>-</w:t>
            </w:r>
          </w:p>
        </w:tc>
        <w:tc>
          <w:tcPr>
            <w:tcW w:w="850" w:type="dxa"/>
            <w:tcBorders>
              <w:top w:val="single" w:sz="4" w:space="0" w:color="auto"/>
              <w:left w:val="single" w:sz="4" w:space="0" w:color="auto"/>
              <w:bottom w:val="single" w:sz="4" w:space="0" w:color="auto"/>
              <w:right w:val="single" w:sz="4" w:space="0" w:color="auto"/>
            </w:tcBorders>
            <w:hideMark/>
          </w:tcPr>
          <w:p w14:paraId="526E93AB" w14:textId="77777777" w:rsidR="00F67D29" w:rsidRPr="000975A9" w:rsidRDefault="00F67D29" w:rsidP="00E64CC8">
            <w:pPr>
              <w:pStyle w:val="TAC"/>
              <w:keepNext w:val="0"/>
              <w:keepLines w:val="0"/>
              <w:widowControl w:val="0"/>
            </w:pPr>
            <w:r w:rsidRPr="000975A9">
              <w:t>-</w:t>
            </w:r>
          </w:p>
        </w:tc>
      </w:tr>
      <w:tr w:rsidR="00F67D29" w:rsidRPr="000975A9" w14:paraId="3941E8C6" w14:textId="77777777" w:rsidTr="00E64CC8">
        <w:tc>
          <w:tcPr>
            <w:tcW w:w="9603" w:type="dxa"/>
            <w:gridSpan w:val="6"/>
            <w:tcBorders>
              <w:top w:val="single" w:sz="4" w:space="0" w:color="auto"/>
              <w:left w:val="single" w:sz="4" w:space="0" w:color="auto"/>
              <w:bottom w:val="single" w:sz="4" w:space="0" w:color="auto"/>
              <w:right w:val="single" w:sz="4" w:space="0" w:color="auto"/>
            </w:tcBorders>
            <w:hideMark/>
          </w:tcPr>
          <w:p w14:paraId="39992B16" w14:textId="77777777" w:rsidR="00F67D29" w:rsidRPr="000975A9" w:rsidRDefault="00F67D29" w:rsidP="00E64CC8">
            <w:pPr>
              <w:pStyle w:val="TAN"/>
            </w:pPr>
            <w:r w:rsidRPr="000975A9">
              <w:t>NOTE 1: This is expected to be done via a suitable implementation dependent MMI command.</w:t>
            </w:r>
          </w:p>
          <w:p w14:paraId="4416C9A0" w14:textId="77777777" w:rsidR="00F67D29" w:rsidRPr="000975A9" w:rsidRDefault="00F67D29" w:rsidP="00E64CC8">
            <w:pPr>
              <w:pStyle w:val="TAN"/>
            </w:pPr>
          </w:p>
        </w:tc>
      </w:tr>
    </w:tbl>
    <w:p w14:paraId="308BD21E" w14:textId="77777777" w:rsidR="00F67D29" w:rsidRPr="000975A9" w:rsidRDefault="00F67D29" w:rsidP="00F67D29"/>
    <w:p w14:paraId="7F0888BC" w14:textId="77777777" w:rsidR="00F67D29" w:rsidRPr="000975A9" w:rsidRDefault="00F67D29" w:rsidP="00F67D29">
      <w:pPr>
        <w:pStyle w:val="H6"/>
      </w:pPr>
      <w:bookmarkStart w:id="835" w:name="_Toc52787595"/>
      <w:bookmarkStart w:id="836" w:name="_Toc52787777"/>
      <w:bookmarkStart w:id="837" w:name="_Toc75906999"/>
      <w:bookmarkStart w:id="838" w:name="_Toc75907336"/>
      <w:r w:rsidRPr="000975A9">
        <w:t>6.2.8.3.3</w:t>
      </w:r>
      <w:r w:rsidRPr="000975A9">
        <w:tab/>
        <w:t>Specific message contents</w:t>
      </w:r>
      <w:bookmarkEnd w:id="835"/>
      <w:bookmarkEnd w:id="836"/>
      <w:bookmarkEnd w:id="837"/>
      <w:bookmarkEnd w:id="838"/>
    </w:p>
    <w:p w14:paraId="05728B36" w14:textId="77176FF6" w:rsidR="00F67D29" w:rsidRPr="000975A9" w:rsidRDefault="00F67D29" w:rsidP="00F67D29">
      <w:pPr>
        <w:pStyle w:val="TH"/>
      </w:pPr>
      <w:r w:rsidRPr="000975A9">
        <w:t>Table 6.2.8.3.3-1: SIP INVITE from the SS (Step 1, Table 6.2.8.3.2-1;</w:t>
      </w:r>
      <w:r w:rsidRPr="000975A9">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F67D29" w:rsidRPr="000975A9" w14:paraId="15D53ACE"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6535449" w14:textId="77777777" w:rsidR="00F67D29" w:rsidRPr="000975A9" w:rsidRDefault="00F67D29" w:rsidP="00E64CC8">
            <w:pPr>
              <w:pStyle w:val="TAL"/>
              <w:keepNext w:val="0"/>
            </w:pPr>
            <w:r w:rsidRPr="000975A9">
              <w:t xml:space="preserve">Derivation </w:t>
            </w:r>
            <w:r w:rsidRPr="000975A9">
              <w:rPr>
                <w:color w:val="000000"/>
              </w:rPr>
              <w:t>Path: TS 36.579-1 [2], Table 5.5.2.5.2-1, condition PRIVATE-CALL, MANUAL</w:t>
            </w:r>
          </w:p>
        </w:tc>
      </w:tr>
      <w:tr w:rsidR="00F67D29" w:rsidRPr="000975A9" w14:paraId="26FC46A9" w14:textId="77777777" w:rsidTr="00E64CC8">
        <w:trPr>
          <w:tblHeader/>
        </w:trPr>
        <w:tc>
          <w:tcPr>
            <w:tcW w:w="2833" w:type="dxa"/>
            <w:tcBorders>
              <w:top w:val="single" w:sz="4" w:space="0" w:color="auto"/>
              <w:left w:val="single" w:sz="4" w:space="0" w:color="auto"/>
              <w:bottom w:val="single" w:sz="4" w:space="0" w:color="auto"/>
              <w:right w:val="single" w:sz="4" w:space="0" w:color="auto"/>
            </w:tcBorders>
            <w:hideMark/>
          </w:tcPr>
          <w:p w14:paraId="303DB2D9" w14:textId="77777777" w:rsidR="00F67D29" w:rsidRPr="000975A9" w:rsidRDefault="00F67D29" w:rsidP="00E64CC8">
            <w:pPr>
              <w:pStyle w:val="TAH"/>
              <w:keepNext w:val="0"/>
              <w:rPr>
                <w:bCs/>
              </w:rPr>
            </w:pPr>
            <w:r w:rsidRPr="000975A9">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0309A5" w14:textId="77777777" w:rsidR="00F67D29" w:rsidRPr="000975A9" w:rsidRDefault="00F67D29" w:rsidP="00E64CC8">
            <w:pPr>
              <w:pStyle w:val="TAH"/>
              <w:keepNext w:val="0"/>
              <w:rPr>
                <w:bCs/>
              </w:rPr>
            </w:pPr>
            <w:r w:rsidRPr="000975A9">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95DE79" w14:textId="77777777" w:rsidR="00F67D29" w:rsidRPr="000975A9" w:rsidRDefault="00F67D29" w:rsidP="00E64CC8">
            <w:pPr>
              <w:pStyle w:val="TAH"/>
              <w:keepNext w:val="0"/>
              <w:rPr>
                <w:bCs/>
              </w:rPr>
            </w:pPr>
            <w:r w:rsidRPr="000975A9">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84B880" w14:textId="77777777" w:rsidR="00F67D29" w:rsidRPr="000975A9" w:rsidRDefault="00F67D29" w:rsidP="00E64CC8">
            <w:pPr>
              <w:pStyle w:val="TAH"/>
              <w:keepNext w:val="0"/>
              <w:rPr>
                <w:bCs/>
              </w:rPr>
            </w:pPr>
            <w:r w:rsidRPr="000975A9">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6D9C0" w14:textId="77777777" w:rsidR="00F67D29" w:rsidRPr="000975A9" w:rsidRDefault="00F67D29" w:rsidP="00E64CC8">
            <w:pPr>
              <w:pStyle w:val="TAH"/>
              <w:keepNext w:val="0"/>
              <w:rPr>
                <w:bCs/>
              </w:rPr>
            </w:pPr>
            <w:r w:rsidRPr="000975A9">
              <w:rPr>
                <w:bCs/>
              </w:rPr>
              <w:t>Condition</w:t>
            </w:r>
          </w:p>
        </w:tc>
      </w:tr>
      <w:tr w:rsidR="00F67D29" w:rsidRPr="000975A9" w14:paraId="46F7FC4F"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372F85CE" w14:textId="77777777" w:rsidR="00F67D29" w:rsidRPr="000975A9" w:rsidRDefault="00F67D29" w:rsidP="00E64CC8">
            <w:pPr>
              <w:pStyle w:val="TAL"/>
              <w:rPr>
                <w:b/>
              </w:rPr>
            </w:pPr>
            <w:r w:rsidRPr="000975A9">
              <w:rPr>
                <w:b/>
              </w:rPr>
              <w:t>Message-body</w:t>
            </w:r>
          </w:p>
        </w:tc>
        <w:tc>
          <w:tcPr>
            <w:tcW w:w="2127" w:type="dxa"/>
            <w:tcBorders>
              <w:top w:val="single" w:sz="4" w:space="0" w:color="auto"/>
              <w:left w:val="single" w:sz="4" w:space="0" w:color="auto"/>
              <w:bottom w:val="single" w:sz="4" w:space="0" w:color="auto"/>
              <w:right w:val="single" w:sz="4" w:space="0" w:color="auto"/>
            </w:tcBorders>
          </w:tcPr>
          <w:p w14:paraId="352D0375"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tcPr>
          <w:p w14:paraId="1AEA6E42"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2E9489C8"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69327" w14:textId="77777777" w:rsidR="00F67D29" w:rsidRPr="000975A9" w:rsidRDefault="00F67D29" w:rsidP="00E64CC8">
            <w:pPr>
              <w:pStyle w:val="TAL"/>
            </w:pPr>
          </w:p>
        </w:tc>
      </w:tr>
      <w:tr w:rsidR="00F67D29" w:rsidRPr="000975A9" w14:paraId="0EA4082E"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329744EE" w14:textId="77777777" w:rsidR="00F67D29" w:rsidRPr="000975A9" w:rsidRDefault="00F67D29" w:rsidP="00E64CC8">
            <w:pPr>
              <w:pStyle w:val="TAL"/>
              <w:rPr>
                <w:b/>
              </w:rPr>
            </w:pPr>
            <w:r w:rsidRPr="000975A9">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3C3D51"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094AFB" w14:textId="77777777" w:rsidR="00F67D29" w:rsidRPr="000975A9" w:rsidRDefault="00F67D29" w:rsidP="00E64CC8">
            <w:pPr>
              <w:pStyle w:val="TAL"/>
            </w:pPr>
            <w:r w:rsidRPr="000975A9">
              <w:t>SDP message</w:t>
            </w:r>
          </w:p>
        </w:tc>
        <w:tc>
          <w:tcPr>
            <w:tcW w:w="1418" w:type="dxa"/>
            <w:tcBorders>
              <w:top w:val="single" w:sz="4" w:space="0" w:color="auto"/>
              <w:left w:val="single" w:sz="4" w:space="0" w:color="auto"/>
              <w:bottom w:val="single" w:sz="4" w:space="0" w:color="auto"/>
              <w:right w:val="single" w:sz="4" w:space="0" w:color="auto"/>
            </w:tcBorders>
          </w:tcPr>
          <w:p w14:paraId="498E5114"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C95A8F" w14:textId="77777777" w:rsidR="00F67D29" w:rsidRPr="000975A9" w:rsidRDefault="00F67D29" w:rsidP="00E64CC8">
            <w:pPr>
              <w:pStyle w:val="TAL"/>
            </w:pPr>
          </w:p>
        </w:tc>
      </w:tr>
      <w:tr w:rsidR="00F67D29" w:rsidRPr="000975A9" w14:paraId="2AB2ED89"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45DA734D" w14:textId="77777777" w:rsidR="00F67D29" w:rsidRPr="000975A9" w:rsidRDefault="00F67D29" w:rsidP="00E64CC8">
            <w:pPr>
              <w:pStyle w:val="TAL"/>
              <w:rPr>
                <w:b/>
              </w:rPr>
            </w:pPr>
            <w:r w:rsidRPr="000975A9">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86195A" w14:textId="77777777" w:rsidR="00F67D29" w:rsidRPr="000975A9" w:rsidRDefault="00F67D29" w:rsidP="00E64CC8">
            <w:pPr>
              <w:pStyle w:val="TAL"/>
            </w:pPr>
            <w:r w:rsidRPr="000975A9">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7B877D5D"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17E159AA"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9926B" w14:textId="77777777" w:rsidR="00F67D29" w:rsidRPr="000975A9" w:rsidRDefault="00F67D29" w:rsidP="00E64CC8">
            <w:pPr>
              <w:pStyle w:val="TAL"/>
            </w:pPr>
          </w:p>
        </w:tc>
      </w:tr>
      <w:tr w:rsidR="00F67D29" w:rsidRPr="000975A9" w14:paraId="041247B9"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2D4F725E" w14:textId="77777777" w:rsidR="00F67D29" w:rsidRPr="000975A9" w:rsidRDefault="00F67D29" w:rsidP="00E64CC8">
            <w:pPr>
              <w:pStyle w:val="TAL"/>
            </w:pPr>
            <w:r w:rsidRPr="000975A9">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35291" w14:textId="77777777" w:rsidR="00F67D29" w:rsidRPr="000975A9" w:rsidRDefault="00F67D29" w:rsidP="00E64CC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AE37D63" w14:textId="77777777" w:rsidR="00F67D29" w:rsidRPr="000975A9" w:rsidRDefault="00F67D29" w:rsidP="00E64CC8">
            <w:pPr>
              <w:pStyle w:val="TAL"/>
            </w:pPr>
            <w:r w:rsidRPr="000975A9">
              <w:t>MCVideo</w:t>
            </w:r>
          </w:p>
        </w:tc>
        <w:tc>
          <w:tcPr>
            <w:tcW w:w="1418" w:type="dxa"/>
            <w:tcBorders>
              <w:top w:val="single" w:sz="4" w:space="0" w:color="auto"/>
              <w:left w:val="single" w:sz="4" w:space="0" w:color="auto"/>
              <w:bottom w:val="single" w:sz="4" w:space="0" w:color="auto"/>
              <w:right w:val="single" w:sz="4" w:space="0" w:color="auto"/>
            </w:tcBorders>
          </w:tcPr>
          <w:p w14:paraId="444E0A58"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EFA179" w14:textId="77777777" w:rsidR="00F67D29" w:rsidRPr="000975A9" w:rsidRDefault="00F67D29" w:rsidP="00E64CC8">
            <w:pPr>
              <w:pStyle w:val="TAL"/>
            </w:pPr>
          </w:p>
        </w:tc>
      </w:tr>
      <w:tr w:rsidR="00F67D29" w:rsidRPr="000975A9" w14:paraId="4DB9DDBE" w14:textId="77777777" w:rsidTr="00E64CC8">
        <w:tc>
          <w:tcPr>
            <w:tcW w:w="2833" w:type="dxa"/>
            <w:tcBorders>
              <w:top w:val="single" w:sz="4" w:space="0" w:color="auto"/>
              <w:left w:val="single" w:sz="4" w:space="0" w:color="auto"/>
              <w:bottom w:val="single" w:sz="4" w:space="0" w:color="auto"/>
              <w:right w:val="single" w:sz="4" w:space="0" w:color="auto"/>
            </w:tcBorders>
            <w:vAlign w:val="center"/>
            <w:hideMark/>
          </w:tcPr>
          <w:p w14:paraId="4C56307E" w14:textId="77777777" w:rsidR="00F67D29" w:rsidRPr="000975A9" w:rsidRDefault="00F67D29" w:rsidP="00E64CC8">
            <w:pPr>
              <w:pStyle w:val="TAL"/>
            </w:pPr>
            <w:r w:rsidRPr="000975A9">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8F1E29" w14:textId="77777777" w:rsidR="00F67D29" w:rsidRPr="000975A9" w:rsidRDefault="00F67D29" w:rsidP="00E64CC8">
            <w:pPr>
              <w:pStyle w:val="TAL"/>
            </w:pPr>
            <w:r w:rsidRPr="000975A9">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84D0F5" w14:textId="77777777" w:rsidR="00F67D29" w:rsidRPr="000975A9" w:rsidRDefault="00F67D29" w:rsidP="00E64CC8">
            <w:pPr>
              <w:pStyle w:val="TAL"/>
            </w:pPr>
          </w:p>
        </w:tc>
        <w:tc>
          <w:tcPr>
            <w:tcW w:w="1418" w:type="dxa"/>
            <w:tcBorders>
              <w:top w:val="single" w:sz="4" w:space="0" w:color="auto"/>
              <w:left w:val="single" w:sz="4" w:space="0" w:color="auto"/>
              <w:bottom w:val="single" w:sz="4" w:space="0" w:color="auto"/>
              <w:right w:val="single" w:sz="4" w:space="0" w:color="auto"/>
            </w:tcBorders>
          </w:tcPr>
          <w:p w14:paraId="2450F41D" w14:textId="77777777" w:rsidR="00F67D29" w:rsidRPr="000975A9" w:rsidRDefault="00F67D29" w:rsidP="00E64CC8">
            <w:pPr>
              <w:pStyle w:val="TAL"/>
            </w:pPr>
          </w:p>
        </w:tc>
        <w:tc>
          <w:tcPr>
            <w:tcW w:w="1135" w:type="dxa"/>
            <w:tcBorders>
              <w:top w:val="single" w:sz="4" w:space="0" w:color="auto"/>
              <w:left w:val="single" w:sz="4" w:space="0" w:color="auto"/>
              <w:bottom w:val="single" w:sz="4" w:space="0" w:color="auto"/>
              <w:right w:val="single" w:sz="4" w:space="0" w:color="auto"/>
            </w:tcBorders>
          </w:tcPr>
          <w:p w14:paraId="50B1BD59" w14:textId="77777777" w:rsidR="00F67D29" w:rsidRPr="000975A9" w:rsidRDefault="00F67D29" w:rsidP="00E64CC8">
            <w:pPr>
              <w:pStyle w:val="TAL"/>
            </w:pPr>
          </w:p>
        </w:tc>
      </w:tr>
    </w:tbl>
    <w:p w14:paraId="6E7C96C4" w14:textId="77777777" w:rsidR="00F67D29" w:rsidRPr="000975A9" w:rsidRDefault="00F67D29" w:rsidP="00F67D29"/>
    <w:p w14:paraId="3CB0C7C0" w14:textId="77777777" w:rsidR="00F67D29" w:rsidRPr="000975A9" w:rsidRDefault="00F67D29" w:rsidP="00F67D29">
      <w:pPr>
        <w:pStyle w:val="TH"/>
      </w:pPr>
      <w:r w:rsidRPr="000975A9">
        <w:t>Table 6.2.8.3.3-1A: SDP Message</w:t>
      </w:r>
      <w:r w:rsidRPr="000975A9">
        <w:rPr>
          <w:lang w:eastAsia="ko-KR"/>
        </w:rPr>
        <w:t xml:space="preserve"> in SIP INVITE</w:t>
      </w:r>
      <w:r w:rsidRPr="000975A9">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4B4860DF"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64EBF5FA" w14:textId="77777777" w:rsidR="00F67D29" w:rsidRPr="000975A9" w:rsidRDefault="00F67D29" w:rsidP="00E64CC8">
            <w:pPr>
              <w:pStyle w:val="TAL"/>
            </w:pPr>
            <w:r w:rsidRPr="000975A9">
              <w:t>Derivation Path: TS 36.579-1 [2], table 5.5.3.1.2-2, condition PRIVATE-CALL, SDP_OFFER, WITHOUT_TRANSMISSIONCONTROL</w:t>
            </w:r>
          </w:p>
        </w:tc>
      </w:tr>
    </w:tbl>
    <w:p w14:paraId="32B917D0" w14:textId="77777777" w:rsidR="00F67D29" w:rsidRPr="000975A9" w:rsidRDefault="00F67D29" w:rsidP="00F67D29"/>
    <w:p w14:paraId="01D36760" w14:textId="77777777" w:rsidR="00F67D29" w:rsidRPr="000975A9" w:rsidRDefault="00F67D29" w:rsidP="00F67D29">
      <w:pPr>
        <w:pStyle w:val="TH"/>
      </w:pPr>
      <w:r w:rsidRPr="000975A9">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5264C094"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26317510" w14:textId="77777777" w:rsidR="00F67D29" w:rsidRPr="000975A9" w:rsidRDefault="00F67D29" w:rsidP="00E64CC8">
            <w:pPr>
              <w:pStyle w:val="TAL"/>
            </w:pPr>
            <w:r w:rsidRPr="000975A9">
              <w:t>Derivation Path: TS 36.579-1 [2], Table 5.5.3.2.2-2, condition PRIVATE-CALL</w:t>
            </w:r>
          </w:p>
        </w:tc>
      </w:tr>
    </w:tbl>
    <w:p w14:paraId="7E3CCF78" w14:textId="77777777" w:rsidR="00F67D29" w:rsidRPr="000975A9" w:rsidRDefault="00F67D29" w:rsidP="00F67D29"/>
    <w:p w14:paraId="7DF02966" w14:textId="029520B8" w:rsidR="00F67D29" w:rsidRPr="000975A9" w:rsidRDefault="00F67D29" w:rsidP="00F67D29">
      <w:pPr>
        <w:pStyle w:val="TH"/>
      </w:pPr>
      <w:r w:rsidRPr="000975A9">
        <w:t>Table 6.2.8.3.3-3..3B: Void</w:t>
      </w:r>
    </w:p>
    <w:p w14:paraId="0171232C" w14:textId="77777777" w:rsidR="00F67D29" w:rsidRPr="000975A9" w:rsidRDefault="00F67D29" w:rsidP="00F67D29"/>
    <w:p w14:paraId="6C5EFEDC" w14:textId="2E14F7A1" w:rsidR="00F67D29" w:rsidRPr="000975A9" w:rsidRDefault="00F67D29" w:rsidP="00F67D29">
      <w:pPr>
        <w:pStyle w:val="TH"/>
      </w:pPr>
      <w:r w:rsidRPr="000975A9">
        <w:lastRenderedPageBreak/>
        <w:t>Table 6.2.8.3.3-4: SIP 200 (OK) from the UE (Step 5, Table 6.2.8.3.2-1;</w:t>
      </w:r>
      <w:r w:rsidRPr="000975A9">
        <w:br/>
        <w:t>Step 6, TS 36.579-1 [2] Table 5.3.6.3-1)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0975A9" w14:paraId="0814CA50"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36440C0" w14:textId="756CAB96" w:rsidR="00F67D29" w:rsidRPr="000975A9" w:rsidRDefault="00F67D29" w:rsidP="00E64CC8">
            <w:pPr>
              <w:pStyle w:val="TAL"/>
              <w:keepNext w:val="0"/>
              <w:keepLines w:val="0"/>
              <w:widowControl w:val="0"/>
              <w:rPr>
                <w:color w:val="000000"/>
              </w:rPr>
            </w:pPr>
            <w:r w:rsidRPr="000975A9">
              <w:rPr>
                <w:color w:val="000000"/>
              </w:rPr>
              <w:t>Derivation Path: TS 36.579-1 [2], Table 5.5.2.17.1.1-1, condition INVITE-RSP</w:t>
            </w:r>
          </w:p>
        </w:tc>
      </w:tr>
      <w:tr w:rsidR="00F67D29" w:rsidRPr="000975A9" w14:paraId="5DF57921" w14:textId="77777777" w:rsidTr="00E64CC8">
        <w:trPr>
          <w:tblHeader/>
        </w:trPr>
        <w:tc>
          <w:tcPr>
            <w:tcW w:w="2709" w:type="dxa"/>
            <w:tcBorders>
              <w:top w:val="single" w:sz="4" w:space="0" w:color="auto"/>
              <w:left w:val="single" w:sz="4" w:space="0" w:color="auto"/>
              <w:bottom w:val="single" w:sz="4" w:space="0" w:color="auto"/>
              <w:right w:val="single" w:sz="4" w:space="0" w:color="auto"/>
            </w:tcBorders>
            <w:hideMark/>
          </w:tcPr>
          <w:p w14:paraId="20A21A42" w14:textId="77777777" w:rsidR="00F67D29" w:rsidRPr="000975A9" w:rsidRDefault="00F67D29" w:rsidP="00E64CC8">
            <w:pPr>
              <w:pStyle w:val="TAH"/>
              <w:keepNext w:val="0"/>
              <w:keepLines w:val="0"/>
              <w:widowControl w:val="0"/>
              <w:rPr>
                <w:color w:val="000000"/>
              </w:rPr>
            </w:pPr>
            <w:r w:rsidRPr="000975A9">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05D61C7D" w14:textId="77777777" w:rsidR="00F67D29" w:rsidRPr="000975A9" w:rsidRDefault="00F67D29" w:rsidP="00E64CC8">
            <w:pPr>
              <w:pStyle w:val="TAH"/>
              <w:keepNext w:val="0"/>
              <w:keepLines w:val="0"/>
              <w:widowControl w:val="0"/>
              <w:rPr>
                <w:color w:val="000000"/>
              </w:rPr>
            </w:pPr>
            <w:r w:rsidRPr="000975A9">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020F97F8" w14:textId="77777777" w:rsidR="00F67D29" w:rsidRPr="000975A9" w:rsidRDefault="00F67D29" w:rsidP="00E64CC8">
            <w:pPr>
              <w:pStyle w:val="TAH"/>
              <w:keepNext w:val="0"/>
              <w:keepLines w:val="0"/>
              <w:widowControl w:val="0"/>
              <w:rPr>
                <w:color w:val="000000"/>
              </w:rPr>
            </w:pPr>
            <w:r w:rsidRPr="000975A9">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2B45AD2F" w14:textId="77777777" w:rsidR="00F67D29" w:rsidRPr="000975A9" w:rsidRDefault="00F67D29" w:rsidP="00E64CC8">
            <w:pPr>
              <w:pStyle w:val="TAH"/>
              <w:keepNext w:val="0"/>
              <w:keepLines w:val="0"/>
              <w:widowControl w:val="0"/>
              <w:rPr>
                <w:color w:val="000000"/>
              </w:rPr>
            </w:pPr>
            <w:r w:rsidRPr="000975A9">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2B119E5F" w14:textId="77777777" w:rsidR="00F67D29" w:rsidRPr="000975A9" w:rsidRDefault="00F67D29" w:rsidP="00E64CC8">
            <w:pPr>
              <w:pStyle w:val="TAH"/>
              <w:keepNext w:val="0"/>
              <w:keepLines w:val="0"/>
              <w:widowControl w:val="0"/>
              <w:rPr>
                <w:color w:val="000000"/>
              </w:rPr>
            </w:pPr>
            <w:r w:rsidRPr="000975A9">
              <w:rPr>
                <w:color w:val="000000"/>
              </w:rPr>
              <w:t>Condition</w:t>
            </w:r>
          </w:p>
        </w:tc>
      </w:tr>
      <w:tr w:rsidR="00F67D29" w:rsidRPr="000975A9" w14:paraId="741B0664"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2D34BFEE" w14:textId="77777777" w:rsidR="00F67D29" w:rsidRPr="000975A9" w:rsidRDefault="00F67D29" w:rsidP="00E64CC8">
            <w:pPr>
              <w:pStyle w:val="TAL"/>
              <w:keepNext w:val="0"/>
              <w:keepLines w:val="0"/>
              <w:widowControl w:val="0"/>
              <w:rPr>
                <w:rFonts w:cs="Arial"/>
                <w:b/>
                <w:color w:val="000000"/>
                <w:szCs w:val="18"/>
              </w:rPr>
            </w:pPr>
            <w:r w:rsidRPr="000975A9">
              <w:rPr>
                <w:rFonts w:cs="Arial"/>
                <w:b/>
                <w:color w:val="000000"/>
                <w:szCs w:val="18"/>
              </w:rPr>
              <w:t>Message-body</w:t>
            </w:r>
          </w:p>
        </w:tc>
        <w:tc>
          <w:tcPr>
            <w:tcW w:w="2187" w:type="dxa"/>
            <w:tcBorders>
              <w:top w:val="single" w:sz="4" w:space="0" w:color="auto"/>
              <w:left w:val="single" w:sz="4" w:space="0" w:color="auto"/>
              <w:bottom w:val="single" w:sz="4" w:space="0" w:color="auto"/>
              <w:right w:val="single" w:sz="4" w:space="0" w:color="auto"/>
            </w:tcBorders>
          </w:tcPr>
          <w:p w14:paraId="5BB3D83D" w14:textId="77777777" w:rsidR="00F67D29" w:rsidRPr="000975A9" w:rsidRDefault="00F67D29" w:rsidP="00E64CC8">
            <w:pPr>
              <w:pStyle w:val="TAL"/>
              <w:keepNext w:val="0"/>
              <w:keepLines w:val="0"/>
              <w:widowControl w:val="0"/>
              <w:rPr>
                <w:color w:val="000000"/>
              </w:rPr>
            </w:pPr>
          </w:p>
        </w:tc>
        <w:tc>
          <w:tcPr>
            <w:tcW w:w="2187" w:type="dxa"/>
            <w:tcBorders>
              <w:top w:val="single" w:sz="4" w:space="0" w:color="auto"/>
              <w:left w:val="single" w:sz="4" w:space="0" w:color="auto"/>
              <w:bottom w:val="single" w:sz="4" w:space="0" w:color="auto"/>
              <w:right w:val="single" w:sz="4" w:space="0" w:color="auto"/>
            </w:tcBorders>
          </w:tcPr>
          <w:p w14:paraId="1D7B80A4" w14:textId="77777777" w:rsidR="00F67D29" w:rsidRPr="000975A9" w:rsidRDefault="00F67D29" w:rsidP="00E64CC8">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2602DD4F" w14:textId="77777777" w:rsidR="00F67D29" w:rsidRPr="000975A9" w:rsidRDefault="00F67D29"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56F0EF59" w14:textId="77777777" w:rsidR="00F67D29" w:rsidRPr="000975A9" w:rsidRDefault="00F67D29" w:rsidP="00E64CC8">
            <w:pPr>
              <w:pStyle w:val="TAL"/>
              <w:keepNext w:val="0"/>
              <w:keepLines w:val="0"/>
              <w:widowControl w:val="0"/>
              <w:rPr>
                <w:color w:val="000000"/>
              </w:rPr>
            </w:pPr>
          </w:p>
        </w:tc>
      </w:tr>
      <w:tr w:rsidR="00F67D29" w:rsidRPr="000975A9" w14:paraId="5E06157F" w14:textId="77777777" w:rsidTr="00E64CC8">
        <w:tc>
          <w:tcPr>
            <w:tcW w:w="2709" w:type="dxa"/>
            <w:tcBorders>
              <w:top w:val="single" w:sz="4" w:space="0" w:color="auto"/>
              <w:left w:val="single" w:sz="4" w:space="0" w:color="auto"/>
              <w:bottom w:val="single" w:sz="4" w:space="0" w:color="auto"/>
              <w:right w:val="single" w:sz="4" w:space="0" w:color="auto"/>
            </w:tcBorders>
            <w:vAlign w:val="center"/>
            <w:hideMark/>
          </w:tcPr>
          <w:p w14:paraId="4BD11B18" w14:textId="77777777" w:rsidR="00F67D29" w:rsidRPr="000975A9" w:rsidRDefault="00F67D29" w:rsidP="00E64CC8">
            <w:pPr>
              <w:pStyle w:val="TAL"/>
              <w:keepNext w:val="0"/>
              <w:keepLines w:val="0"/>
              <w:widowControl w:val="0"/>
              <w:rPr>
                <w:color w:val="000000"/>
              </w:rPr>
            </w:pPr>
            <w:r w:rsidRPr="000975A9">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0094FCC" w14:textId="77777777" w:rsidR="00F67D29" w:rsidRPr="000975A9" w:rsidRDefault="00F67D29" w:rsidP="00E64CC8">
            <w:pPr>
              <w:pStyle w:val="TAL"/>
              <w:keepNext w:val="0"/>
              <w:keepLines w:val="0"/>
              <w:widowControl w:val="0"/>
              <w:rPr>
                <w:color w:val="000000"/>
              </w:rPr>
            </w:pPr>
            <w:r w:rsidRPr="000975A9">
              <w:t>As described in Table 6.2.8.3.3-4A</w:t>
            </w:r>
          </w:p>
        </w:tc>
        <w:tc>
          <w:tcPr>
            <w:tcW w:w="2187" w:type="dxa"/>
            <w:tcBorders>
              <w:top w:val="single" w:sz="4" w:space="0" w:color="auto"/>
              <w:left w:val="single" w:sz="4" w:space="0" w:color="auto"/>
              <w:bottom w:val="single" w:sz="4" w:space="0" w:color="auto"/>
              <w:right w:val="single" w:sz="4" w:space="0" w:color="auto"/>
            </w:tcBorders>
          </w:tcPr>
          <w:p w14:paraId="7047040C" w14:textId="77777777" w:rsidR="00F67D29" w:rsidRPr="000975A9" w:rsidRDefault="00F67D29" w:rsidP="00E64CC8">
            <w:pPr>
              <w:pStyle w:val="TAL"/>
              <w:keepNext w:val="0"/>
              <w:keepLines w:val="0"/>
              <w:widowControl w:val="0"/>
              <w:rPr>
                <w:color w:val="000000"/>
              </w:rPr>
            </w:pPr>
          </w:p>
        </w:tc>
        <w:tc>
          <w:tcPr>
            <w:tcW w:w="1367" w:type="dxa"/>
            <w:tcBorders>
              <w:top w:val="single" w:sz="4" w:space="0" w:color="auto"/>
              <w:left w:val="single" w:sz="4" w:space="0" w:color="auto"/>
              <w:bottom w:val="single" w:sz="4" w:space="0" w:color="auto"/>
              <w:right w:val="single" w:sz="4" w:space="0" w:color="auto"/>
            </w:tcBorders>
          </w:tcPr>
          <w:p w14:paraId="6F733060" w14:textId="77777777" w:rsidR="00F67D29" w:rsidRPr="000975A9" w:rsidRDefault="00F67D29" w:rsidP="00E64CC8">
            <w:pPr>
              <w:pStyle w:val="TAL"/>
              <w:keepNext w:val="0"/>
              <w:keepLines w:val="0"/>
              <w:widowControl w:val="0"/>
              <w:rPr>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113C1FF" w14:textId="77777777" w:rsidR="00F67D29" w:rsidRPr="000975A9" w:rsidRDefault="00F67D29" w:rsidP="00E64CC8">
            <w:pPr>
              <w:pStyle w:val="TAL"/>
              <w:keepNext w:val="0"/>
              <w:keepLines w:val="0"/>
              <w:widowControl w:val="0"/>
              <w:rPr>
                <w:color w:val="000000"/>
              </w:rPr>
            </w:pPr>
          </w:p>
        </w:tc>
      </w:tr>
    </w:tbl>
    <w:p w14:paraId="2A739C61" w14:textId="77777777" w:rsidR="00F67D29" w:rsidRPr="000975A9" w:rsidRDefault="00F67D29" w:rsidP="00F67D29">
      <w:pPr>
        <w:rPr>
          <w:color w:val="000000"/>
        </w:rPr>
      </w:pPr>
    </w:p>
    <w:p w14:paraId="3042F6A7" w14:textId="77777777" w:rsidR="00F67D29" w:rsidRPr="000975A9" w:rsidRDefault="00F67D29" w:rsidP="00F67D29">
      <w:pPr>
        <w:pStyle w:val="TH"/>
      </w:pPr>
      <w:r w:rsidRPr="000975A9">
        <w:t>Table 6.2.8.3.3-4A: SDP Message</w:t>
      </w:r>
      <w:r w:rsidRPr="000975A9">
        <w:rPr>
          <w:lang w:eastAsia="ko-KR"/>
        </w:rPr>
        <w:t xml:space="preserve"> in SIP 200 (OK)</w:t>
      </w:r>
      <w:r w:rsidRPr="000975A9">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F67D29" w:rsidRPr="000975A9" w14:paraId="72DE4F38" w14:textId="77777777" w:rsidTr="00E64CC8">
        <w:trPr>
          <w:jc w:val="center"/>
        </w:trPr>
        <w:tc>
          <w:tcPr>
            <w:tcW w:w="9639" w:type="dxa"/>
            <w:tcBorders>
              <w:top w:val="single" w:sz="4" w:space="0" w:color="auto"/>
              <w:left w:val="single" w:sz="4" w:space="0" w:color="auto"/>
              <w:bottom w:val="single" w:sz="4" w:space="0" w:color="auto"/>
              <w:right w:val="single" w:sz="4" w:space="0" w:color="auto"/>
            </w:tcBorders>
            <w:hideMark/>
          </w:tcPr>
          <w:p w14:paraId="13FD2E1A" w14:textId="77777777" w:rsidR="00F67D29" w:rsidRPr="000975A9" w:rsidRDefault="00F67D29" w:rsidP="00E64CC8">
            <w:pPr>
              <w:pStyle w:val="TAL"/>
            </w:pPr>
            <w:r w:rsidRPr="000975A9">
              <w:t>Derivation Path: TS 36.579-1 [2], table 5.5.3.1.1-2 condition PRIVATE-CALL, SDP_ANSWER, WITHOUT_TRANSMISSIONCONTROL</w:t>
            </w:r>
          </w:p>
        </w:tc>
      </w:tr>
    </w:tbl>
    <w:p w14:paraId="559204E3" w14:textId="77777777" w:rsidR="00F67D29" w:rsidRPr="000975A9" w:rsidRDefault="00F67D29" w:rsidP="00F67D29">
      <w:pPr>
        <w:rPr>
          <w:color w:val="000000"/>
        </w:rPr>
      </w:pPr>
    </w:p>
    <w:p w14:paraId="5DD267E2" w14:textId="64FF9100" w:rsidR="00F67D29" w:rsidRPr="000975A9" w:rsidRDefault="00F67D29" w:rsidP="00F67D29">
      <w:pPr>
        <w:pStyle w:val="TH"/>
        <w:widowControl w:val="0"/>
      </w:pPr>
      <w:r w:rsidRPr="000975A9">
        <w:rPr>
          <w:color w:val="000000"/>
        </w:rPr>
        <w:t>Table 6.2.8.3.3-5: SIP BYE from the UE (Step 8, Table 6.2.8.3.2-1</w:t>
      </w:r>
      <w:r w:rsidRPr="000975A9">
        <w:t>;</w:t>
      </w:r>
      <w:r w:rsidRPr="000975A9">
        <w:br/>
        <w:t>Step 1, TS 36.579-1 [2] Table 5.3.10.3-1</w:t>
      </w:r>
      <w:r w:rsidRPr="000975A9">
        <w:rPr>
          <w:color w:val="000000"/>
        </w:rPr>
        <w: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0975A9" w14:paraId="4423E2A1"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6BE826C2" w14:textId="77777777" w:rsidR="00F67D29" w:rsidRPr="000975A9" w:rsidRDefault="00F67D29" w:rsidP="00E64CC8">
            <w:pPr>
              <w:pStyle w:val="TAL"/>
              <w:keepLines w:val="0"/>
              <w:widowControl w:val="0"/>
              <w:rPr>
                <w:color w:val="000000"/>
              </w:rPr>
            </w:pPr>
            <w:r w:rsidRPr="000975A9">
              <w:rPr>
                <w:color w:val="000000"/>
              </w:rPr>
              <w:t xml:space="preserve">Derivation Path: TS 36.579-1 [2], Table 5.5.2.2.1-1, </w:t>
            </w:r>
            <w:r w:rsidRPr="000975A9">
              <w:t>condition MT_CALL</w:t>
            </w:r>
          </w:p>
        </w:tc>
      </w:tr>
    </w:tbl>
    <w:p w14:paraId="2FBA0199" w14:textId="77777777" w:rsidR="00F67D29" w:rsidRPr="000975A9" w:rsidRDefault="00F67D29" w:rsidP="00F67D29"/>
    <w:p w14:paraId="0DDC0C86" w14:textId="3B6AA26A" w:rsidR="00F67D29" w:rsidRPr="00201E3B" w:rsidRDefault="00F67D29" w:rsidP="00F67D29">
      <w:pPr>
        <w:pStyle w:val="TH"/>
      </w:pPr>
      <w:r w:rsidRPr="000975A9">
        <w:t>Table 6.2.8.3.3-5A..6: Void</w:t>
      </w:r>
    </w:p>
    <w:p w14:paraId="73264245" w14:textId="6EC27EE7" w:rsidR="00784A32" w:rsidRPr="00201E3B" w:rsidRDefault="00784A32" w:rsidP="00784A32"/>
    <w:p w14:paraId="1DC9527D" w14:textId="77777777" w:rsidR="00784A32" w:rsidRPr="00201E3B" w:rsidRDefault="00784A32" w:rsidP="00784A32">
      <w:pPr>
        <w:pStyle w:val="Heading2"/>
      </w:pPr>
      <w:bookmarkStart w:id="839" w:name="_Toc52787596"/>
      <w:bookmarkStart w:id="840" w:name="_Toc52787778"/>
      <w:bookmarkStart w:id="841" w:name="_Toc75907000"/>
      <w:bookmarkStart w:id="842" w:name="_Toc75907337"/>
      <w:bookmarkStart w:id="843" w:name="_Toc84345741"/>
      <w:bookmarkStart w:id="844" w:name="_Toc99871294"/>
      <w:bookmarkStart w:id="845" w:name="_Toc123748496"/>
      <w:r w:rsidRPr="00201E3B">
        <w:t>6.3</w:t>
      </w:r>
      <w:r w:rsidRPr="00201E3B">
        <w:tab/>
        <w:t>Emergency Alert</w:t>
      </w:r>
      <w:bookmarkEnd w:id="839"/>
      <w:bookmarkEnd w:id="840"/>
      <w:bookmarkEnd w:id="841"/>
      <w:bookmarkEnd w:id="842"/>
      <w:bookmarkEnd w:id="843"/>
      <w:bookmarkEnd w:id="844"/>
      <w:bookmarkEnd w:id="845"/>
    </w:p>
    <w:p w14:paraId="3DC60E12" w14:textId="77777777" w:rsidR="00F67D29" w:rsidRPr="00E96ADE" w:rsidRDefault="00F67D29" w:rsidP="00F67D29">
      <w:pPr>
        <w:pStyle w:val="Heading3"/>
      </w:pPr>
      <w:bookmarkStart w:id="846" w:name="_Toc99871295"/>
      <w:bookmarkStart w:id="847" w:name="_Toc123748497"/>
      <w:r w:rsidRPr="00E96ADE">
        <w:t>6.3.1</w:t>
      </w:r>
      <w:r w:rsidRPr="00E96ADE">
        <w:tab/>
        <w:t>On-network / Emergency alert / Cancel emergency alert / Client Originated (CO)</w:t>
      </w:r>
      <w:bookmarkEnd w:id="846"/>
      <w:bookmarkEnd w:id="847"/>
    </w:p>
    <w:p w14:paraId="7216A992" w14:textId="77777777" w:rsidR="00F67D29" w:rsidRPr="00E96ADE" w:rsidRDefault="00F67D29" w:rsidP="00F67D29">
      <w:pPr>
        <w:pStyle w:val="H6"/>
      </w:pPr>
      <w:r w:rsidRPr="00E96ADE">
        <w:t>6.3.1.1</w:t>
      </w:r>
      <w:r w:rsidRPr="00E96ADE">
        <w:tab/>
        <w:t>Test Purpose (TP)</w:t>
      </w:r>
    </w:p>
    <w:p w14:paraId="6A74287E" w14:textId="77777777" w:rsidR="00F67D29" w:rsidRPr="00E96ADE" w:rsidRDefault="00F67D29" w:rsidP="00F67D29">
      <w:pPr>
        <w:pStyle w:val="H6"/>
      </w:pPr>
      <w:r w:rsidRPr="00E96ADE">
        <w:t>(1)</w:t>
      </w:r>
    </w:p>
    <w:p w14:paraId="05425DB1" w14:textId="77777777" w:rsidR="00F67D29" w:rsidRPr="00E96ADE" w:rsidRDefault="00F67D29" w:rsidP="00F67D29">
      <w:pPr>
        <w:pStyle w:val="PL"/>
        <w:rPr>
          <w:noProof w:val="0"/>
        </w:rPr>
      </w:pPr>
      <w:r w:rsidRPr="00E96ADE">
        <w:rPr>
          <w:b/>
          <w:noProof w:val="0"/>
        </w:rPr>
        <w:t>with</w:t>
      </w:r>
      <w:r w:rsidRPr="00E96ADE">
        <w:rPr>
          <w:noProof w:val="0"/>
        </w:rPr>
        <w:t xml:space="preserve"> { UE (MCVideo Client) registered and authorized for MCVideo Service, including authorized to initiate an emergency alert }</w:t>
      </w:r>
    </w:p>
    <w:p w14:paraId="5E1102B3" w14:textId="77777777" w:rsidR="00F67D29" w:rsidRPr="00E96ADE" w:rsidRDefault="00F67D29" w:rsidP="00F67D29">
      <w:pPr>
        <w:pStyle w:val="PL"/>
        <w:rPr>
          <w:noProof w:val="0"/>
        </w:rPr>
      </w:pPr>
      <w:r w:rsidRPr="00E96ADE">
        <w:rPr>
          <w:b/>
          <w:noProof w:val="0"/>
        </w:rPr>
        <w:t>ensure that</w:t>
      </w:r>
      <w:r w:rsidRPr="00E96ADE">
        <w:rPr>
          <w:noProof w:val="0"/>
        </w:rPr>
        <w:t xml:space="preserve"> {</w:t>
      </w:r>
      <w:r w:rsidRPr="00E96ADE">
        <w:rPr>
          <w:noProof w:val="0"/>
        </w:rPr>
        <w:br/>
        <w:t xml:space="preserve">  </w:t>
      </w:r>
      <w:r w:rsidRPr="00E96ADE">
        <w:rPr>
          <w:b/>
          <w:noProof w:val="0"/>
        </w:rPr>
        <w:t>when</w:t>
      </w:r>
      <w:r w:rsidRPr="00E96ADE">
        <w:rPr>
          <w:noProof w:val="0"/>
        </w:rPr>
        <w:t xml:space="preserve"> { the MCVideo User requests to send an emergency alert with the location of emergency }</w:t>
      </w:r>
    </w:p>
    <w:p w14:paraId="4DA17E18" w14:textId="77777777" w:rsidR="00F67D29" w:rsidRPr="00E96ADE" w:rsidRDefault="00F67D29" w:rsidP="00F67D29">
      <w:pPr>
        <w:pStyle w:val="PL"/>
        <w:rPr>
          <w:noProof w:val="0"/>
        </w:rPr>
      </w:pPr>
      <w:r w:rsidRPr="00E96ADE">
        <w:rPr>
          <w:noProof w:val="0"/>
        </w:rPr>
        <w:t xml:space="preserve">    </w:t>
      </w:r>
      <w:r w:rsidRPr="00E96ADE">
        <w:rPr>
          <w:b/>
          <w:noProof w:val="0"/>
        </w:rPr>
        <w:t>then</w:t>
      </w:r>
      <w:r w:rsidRPr="00E96ADE">
        <w:rPr>
          <w:noProof w:val="0"/>
        </w:rPr>
        <w:t xml:space="preserve"> { UE (MCVideo Client) sends a SIP MESSAGE initiating an emergency alert </w:t>
      </w:r>
      <w:r w:rsidRPr="00E96ADE">
        <w:rPr>
          <w:b/>
          <w:noProof w:val="0"/>
        </w:rPr>
        <w:t>and</w:t>
      </w:r>
      <w:r w:rsidRPr="00E96ADE">
        <w:rPr>
          <w:noProof w:val="0"/>
        </w:rPr>
        <w:t xml:space="preserve"> reporting location information }</w:t>
      </w:r>
    </w:p>
    <w:p w14:paraId="476F3C3B" w14:textId="77777777" w:rsidR="00F67D29" w:rsidRPr="00E96ADE" w:rsidRDefault="00F67D29" w:rsidP="00F67D29">
      <w:pPr>
        <w:pStyle w:val="PL"/>
        <w:rPr>
          <w:noProof w:val="0"/>
        </w:rPr>
      </w:pPr>
      <w:r w:rsidRPr="00E96ADE">
        <w:rPr>
          <w:noProof w:val="0"/>
        </w:rPr>
        <w:t xml:space="preserve">            }</w:t>
      </w:r>
    </w:p>
    <w:p w14:paraId="1166714A" w14:textId="77777777" w:rsidR="00F67D29" w:rsidRPr="00E96ADE" w:rsidRDefault="00F67D29" w:rsidP="00F67D29">
      <w:pPr>
        <w:pStyle w:val="PL"/>
        <w:rPr>
          <w:noProof w:val="0"/>
        </w:rPr>
      </w:pPr>
    </w:p>
    <w:p w14:paraId="2214CCCC" w14:textId="77777777" w:rsidR="00F67D29" w:rsidRPr="00E96ADE" w:rsidRDefault="00F67D29" w:rsidP="00F67D29">
      <w:pPr>
        <w:pStyle w:val="H6"/>
      </w:pPr>
      <w:r w:rsidRPr="00E96ADE">
        <w:t>(2)</w:t>
      </w:r>
    </w:p>
    <w:p w14:paraId="13016855" w14:textId="77777777" w:rsidR="00F67D29" w:rsidRPr="00E96ADE" w:rsidRDefault="00F67D29" w:rsidP="00F67D29">
      <w:pPr>
        <w:pStyle w:val="PL"/>
        <w:rPr>
          <w:noProof w:val="0"/>
        </w:rPr>
      </w:pPr>
      <w:r w:rsidRPr="00E96ADE">
        <w:rPr>
          <w:b/>
          <w:noProof w:val="0"/>
        </w:rPr>
        <w:t>with</w:t>
      </w:r>
      <w:r w:rsidRPr="00E96ADE">
        <w:rPr>
          <w:noProof w:val="0"/>
        </w:rPr>
        <w:t xml:space="preserve"> { UE (MCVideo Client) in the “MVEA 3: emergency-alert-initiated” state}</w:t>
      </w:r>
    </w:p>
    <w:p w14:paraId="380C3D87" w14:textId="77777777" w:rsidR="00F67D29" w:rsidRPr="00E96ADE" w:rsidRDefault="00F67D29" w:rsidP="00F67D29">
      <w:pPr>
        <w:pStyle w:val="PL"/>
        <w:rPr>
          <w:noProof w:val="0"/>
        </w:rPr>
      </w:pPr>
      <w:r w:rsidRPr="00E96ADE">
        <w:rPr>
          <w:b/>
          <w:noProof w:val="0"/>
        </w:rPr>
        <w:t>ensure that</w:t>
      </w:r>
      <w:r w:rsidRPr="00E96ADE">
        <w:rPr>
          <w:noProof w:val="0"/>
        </w:rPr>
        <w:t xml:space="preserve"> {</w:t>
      </w:r>
    </w:p>
    <w:p w14:paraId="48A123CF" w14:textId="77777777" w:rsidR="00F67D29" w:rsidRPr="00E96ADE" w:rsidRDefault="00F67D29" w:rsidP="00F67D29">
      <w:pPr>
        <w:pStyle w:val="PL"/>
        <w:rPr>
          <w:noProof w:val="0"/>
        </w:rPr>
      </w:pPr>
      <w:r w:rsidRPr="00E96ADE">
        <w:rPr>
          <w:noProof w:val="0"/>
        </w:rPr>
        <w:t xml:space="preserve">  </w:t>
      </w:r>
      <w:r w:rsidRPr="00E96ADE">
        <w:rPr>
          <w:b/>
          <w:noProof w:val="0"/>
        </w:rPr>
        <w:t>when</w:t>
      </w:r>
      <w:r w:rsidRPr="00E96ADE">
        <w:rPr>
          <w:noProof w:val="0"/>
        </w:rPr>
        <w:t xml:space="preserve"> { the MCVideo User requests to cancel the emergency alert}</w:t>
      </w:r>
    </w:p>
    <w:p w14:paraId="68E785C7" w14:textId="77777777" w:rsidR="00F67D29" w:rsidRPr="00E96ADE" w:rsidRDefault="00F67D29" w:rsidP="00F67D29">
      <w:pPr>
        <w:pStyle w:val="PL"/>
        <w:rPr>
          <w:noProof w:val="0"/>
        </w:rPr>
      </w:pPr>
      <w:r w:rsidRPr="00E96ADE">
        <w:rPr>
          <w:noProof w:val="0"/>
        </w:rPr>
        <w:t xml:space="preserve">    </w:t>
      </w:r>
      <w:r w:rsidRPr="00E96ADE">
        <w:rPr>
          <w:b/>
          <w:noProof w:val="0"/>
        </w:rPr>
        <w:t>then</w:t>
      </w:r>
      <w:r w:rsidRPr="00E96ADE">
        <w:rPr>
          <w:noProof w:val="0"/>
        </w:rPr>
        <w:t xml:space="preserve"> { UE (MCVideo Client) sends a SIP MESSAGE requesting the cancelation of the emergency alert}</w:t>
      </w:r>
    </w:p>
    <w:p w14:paraId="15040B5F" w14:textId="77777777" w:rsidR="00F67D29" w:rsidRPr="00E96ADE" w:rsidRDefault="00F67D29" w:rsidP="00F67D29">
      <w:pPr>
        <w:pStyle w:val="PL"/>
        <w:rPr>
          <w:noProof w:val="0"/>
        </w:rPr>
      </w:pPr>
      <w:r w:rsidRPr="00E96ADE">
        <w:rPr>
          <w:noProof w:val="0"/>
        </w:rPr>
        <w:t xml:space="preserve">            }</w:t>
      </w:r>
    </w:p>
    <w:p w14:paraId="5734FA73" w14:textId="77777777" w:rsidR="00F67D29" w:rsidRPr="00E96ADE" w:rsidRDefault="00F67D29" w:rsidP="00F67D29">
      <w:pPr>
        <w:pStyle w:val="PL"/>
        <w:rPr>
          <w:noProof w:val="0"/>
        </w:rPr>
      </w:pPr>
    </w:p>
    <w:p w14:paraId="2678FDCC" w14:textId="77777777" w:rsidR="00F67D29" w:rsidRPr="00E96ADE" w:rsidRDefault="00F67D29" w:rsidP="00F67D29">
      <w:pPr>
        <w:pStyle w:val="H6"/>
      </w:pPr>
      <w:r w:rsidRPr="00E96ADE">
        <w:t>6.3.1.2</w:t>
      </w:r>
      <w:r w:rsidRPr="00E96ADE">
        <w:tab/>
        <w:t>Conformance requirements</w:t>
      </w:r>
    </w:p>
    <w:p w14:paraId="0AAD43CB" w14:textId="77777777" w:rsidR="00F67D29" w:rsidRPr="00E96ADE" w:rsidRDefault="00F67D29" w:rsidP="00F67D29">
      <w:r w:rsidRPr="00E96ADE">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40E7D91" w14:textId="77777777" w:rsidR="00F67D29" w:rsidRPr="00E96ADE" w:rsidRDefault="00F67D29" w:rsidP="00F67D29">
      <w:r w:rsidRPr="00E96ADE">
        <w:t>[TS 24.281 clause 11.2.1.1]</w:t>
      </w:r>
    </w:p>
    <w:p w14:paraId="2AF3EDB5" w14:textId="77777777" w:rsidR="00F67D29" w:rsidRPr="00E96ADE" w:rsidRDefault="00F67D29" w:rsidP="00F67D29">
      <w:r w:rsidRPr="00E96ADE">
        <w:t xml:space="preserve">Upon receiving a request from the MCVideo user to send an MCVideo emergency alert to the indicated MCVideo group and this is an </w:t>
      </w:r>
      <w:r w:rsidRPr="00E96ADE">
        <w:rPr>
          <w:lang w:eastAsia="ko-KR"/>
        </w:rPr>
        <w:t>authorised request for an MCVideo emergency alert as determined by clause 6.2.8.1.6</w:t>
      </w:r>
      <w:r w:rsidRPr="00E96ADE">
        <w:t xml:space="preserve">, the </w:t>
      </w:r>
      <w:r w:rsidRPr="00E96ADE">
        <w:lastRenderedPageBreak/>
        <w:t xml:space="preserve">MCVideo client shall </w:t>
      </w:r>
      <w:r w:rsidRPr="00E96ADE">
        <w:rPr>
          <w:rFonts w:eastAsia="SimSun"/>
        </w:rPr>
        <w:t xml:space="preserve">generate a SIP MESSAGE request in accordance with 3GPP TS 24.229 [11] and </w:t>
      </w:r>
      <w:r w:rsidRPr="00E96ADE">
        <w:rPr>
          <w:lang w:eastAsia="ko-KR"/>
        </w:rPr>
        <w:t xml:space="preserve">IETF RFC 3428 [33] </w:t>
      </w:r>
      <w:r w:rsidRPr="00E96ADE">
        <w:t>with the clarifications given below.</w:t>
      </w:r>
    </w:p>
    <w:p w14:paraId="6AF2FDE9" w14:textId="77777777" w:rsidR="00F67D29" w:rsidRPr="00E96ADE" w:rsidRDefault="00F67D29" w:rsidP="00F67D29">
      <w:pPr>
        <w:pStyle w:val="NO"/>
      </w:pPr>
      <w:r w:rsidRPr="00E96ADE">
        <w:t>NOTE 1:</w:t>
      </w:r>
      <w:r w:rsidRPr="00E96ADE">
        <w:tab/>
        <w:t>this SIP MESSAGE request is assumed to be sent out-of-dialog.</w:t>
      </w:r>
    </w:p>
    <w:p w14:paraId="0703C697" w14:textId="77777777" w:rsidR="00F67D29" w:rsidRPr="00E96ADE" w:rsidRDefault="00F67D29" w:rsidP="00F67D29">
      <w:r w:rsidRPr="00E96ADE">
        <w:t>The MCVideo client:</w:t>
      </w:r>
    </w:p>
    <w:p w14:paraId="36E6348C" w14:textId="77777777" w:rsidR="00F67D29" w:rsidRPr="00E96ADE" w:rsidRDefault="00F67D29" w:rsidP="00F67D29">
      <w:pPr>
        <w:pStyle w:val="B1"/>
      </w:pPr>
      <w:r w:rsidRPr="00E96ADE">
        <w:t>1)</w:t>
      </w:r>
      <w:r w:rsidRPr="00E96ADE">
        <w:tab/>
        <w:t>shall include the ICSI value "urn:urn-7:3gpp-service.ims.icsi.mcvideo" (</w:t>
      </w:r>
      <w:r w:rsidRPr="00E96ADE">
        <w:rPr>
          <w:lang w:eastAsia="zh-CN"/>
        </w:rPr>
        <w:t xml:space="preserve">coded as specified in </w:t>
      </w:r>
      <w:r w:rsidRPr="00E96ADE">
        <w:t>3GPP TS 24.229 [11]</w:t>
      </w:r>
      <w:r w:rsidRPr="00E96ADE">
        <w:rPr>
          <w:lang w:eastAsia="zh-CN"/>
        </w:rPr>
        <w:t xml:space="preserve">), </w:t>
      </w:r>
      <w:r w:rsidRPr="00E96ADE">
        <w:t>in a P-Preferred-Service header field according to IETF </w:t>
      </w:r>
      <w:r w:rsidRPr="00E96ADE">
        <w:rPr>
          <w:rFonts w:eastAsia="MS Mincho"/>
        </w:rPr>
        <w:t xml:space="preserve">RFC 6050 [9] </w:t>
      </w:r>
      <w:r w:rsidRPr="00E96ADE">
        <w:t>in the SIP MESSAGE request;</w:t>
      </w:r>
    </w:p>
    <w:p w14:paraId="387AA059" w14:textId="77777777" w:rsidR="00F67D29" w:rsidRPr="00E96ADE" w:rsidRDefault="00F67D29" w:rsidP="00F67D29">
      <w:pPr>
        <w:pStyle w:val="B1"/>
      </w:pPr>
      <w:r w:rsidRPr="00E96ADE">
        <w:t>2)</w:t>
      </w:r>
      <w:r w:rsidRPr="00E96ADE">
        <w:tab/>
        <w:t xml:space="preserve">shall include an Accept-Contact header field with the </w:t>
      </w:r>
      <w:r w:rsidRPr="00E96ADE">
        <w:rPr>
          <w:rFonts w:eastAsia="SimSun"/>
          <w:lang w:eastAsia="zh-CN"/>
        </w:rPr>
        <w:t>g.3gpp.icsi-ref</w:t>
      </w:r>
      <w:r w:rsidRPr="00E96ADE">
        <w:t xml:space="preserve"> media feature tag containing the value of "urn:urn-7:3gpp-service.ims.icsi.mcvideo" along with the "require" and "explicit" header field parameters according to IETF RFC 3841 [6];</w:t>
      </w:r>
    </w:p>
    <w:p w14:paraId="536646BB" w14:textId="77777777" w:rsidR="00F67D29" w:rsidRPr="00E96ADE" w:rsidRDefault="00F67D29" w:rsidP="00F67D29">
      <w:pPr>
        <w:pStyle w:val="B1"/>
      </w:pPr>
      <w:r w:rsidRPr="00E96ADE">
        <w:t>3)</w:t>
      </w:r>
      <w:r w:rsidRPr="00E96ADE">
        <w:tab/>
        <w:t>may include a P-Preferred-Identity header field in the SIP MESSAGE request containing a public user identity as specified in 3GPP TS 24.229 [11];</w:t>
      </w:r>
    </w:p>
    <w:p w14:paraId="15B449F4" w14:textId="77777777" w:rsidR="00F67D29" w:rsidRPr="00E96ADE" w:rsidRDefault="00F67D29" w:rsidP="00F67D29">
      <w:pPr>
        <w:pStyle w:val="B1"/>
      </w:pPr>
      <w:r w:rsidRPr="00E96ADE">
        <w:t>4)</w:t>
      </w:r>
      <w:r w:rsidRPr="00E96ADE">
        <w:tab/>
        <w:t>shall include an application/vnd.3gpp.mcvideo-info+xml MIME body as specified in clause F.1 with the &lt;mcvideoinfo&gt; element containing the &lt;mcvideo-Params&gt; element with:</w:t>
      </w:r>
    </w:p>
    <w:p w14:paraId="4085DD33" w14:textId="77777777" w:rsidR="00F67D29" w:rsidRPr="00E96ADE" w:rsidRDefault="00F67D29" w:rsidP="00F67D29">
      <w:pPr>
        <w:pStyle w:val="B2"/>
      </w:pPr>
      <w:r w:rsidRPr="00E96ADE">
        <w:t>a)</w:t>
      </w:r>
      <w:r w:rsidRPr="00E96ADE">
        <w:tab/>
        <w:t>the &lt;mcvideo-request-uri&gt; element set to the group identity;</w:t>
      </w:r>
    </w:p>
    <w:p w14:paraId="6A83B2E9" w14:textId="77777777" w:rsidR="00F67D29" w:rsidRPr="00E96ADE" w:rsidRDefault="00F67D29" w:rsidP="00F67D29">
      <w:pPr>
        <w:pStyle w:val="B2"/>
      </w:pPr>
      <w:r w:rsidRPr="00E96ADE">
        <w:t>b)</w:t>
      </w:r>
      <w:r w:rsidRPr="00E96ADE">
        <w:tab/>
        <w:t>the &lt;alert-ind&gt; element set to a value of "true"; and</w:t>
      </w:r>
    </w:p>
    <w:p w14:paraId="59737620" w14:textId="77777777" w:rsidR="00F67D29" w:rsidRPr="00E96ADE" w:rsidRDefault="00F67D29" w:rsidP="00F67D29">
      <w:pPr>
        <w:pStyle w:val="B2"/>
      </w:pPr>
      <w:r w:rsidRPr="00E96ADE">
        <w:t>c)</w:t>
      </w:r>
      <w:r w:rsidRPr="00E96ADE">
        <w:tab/>
        <w:t>the &lt;mcvideo-client-id&gt; element set to the MCVideo client ID of the originating MCVideo client;</w:t>
      </w:r>
    </w:p>
    <w:p w14:paraId="3D878F87" w14:textId="77777777" w:rsidR="00F67D29" w:rsidRPr="00E96ADE" w:rsidRDefault="00F67D29" w:rsidP="00F67D29">
      <w:pPr>
        <w:pStyle w:val="B1"/>
      </w:pPr>
      <w:r w:rsidRPr="00E96ADE">
        <w:t>5)</w:t>
      </w:r>
      <w:r w:rsidRPr="00E96ADE">
        <w:tab/>
        <w:t>shall include an application/vnd.3gpp.</w:t>
      </w:r>
      <w:r w:rsidRPr="00E96ADE">
        <w:rPr>
          <w:lang w:eastAsia="ko-KR"/>
        </w:rPr>
        <w:t>mcvideo-</w:t>
      </w:r>
      <w:r w:rsidRPr="00E96ADE">
        <w:t>location-info+xml MIME body as specified in Annex F.3 with a &lt;Report&gt; element included in the &lt;location-info&gt; root element;</w:t>
      </w:r>
    </w:p>
    <w:p w14:paraId="149A0915" w14:textId="77777777" w:rsidR="00F67D29" w:rsidRPr="00E96ADE" w:rsidRDefault="00F67D29" w:rsidP="00F67D29">
      <w:pPr>
        <w:pStyle w:val="B1"/>
      </w:pPr>
      <w:r w:rsidRPr="00E96ADE">
        <w:t>6)</w:t>
      </w:r>
      <w:r w:rsidRPr="00E96ADE">
        <w:tab/>
        <w:t>shall include in the &lt;Report&gt; element the specific location information configured for the MCVideo emergency alert location trigger;</w:t>
      </w:r>
    </w:p>
    <w:p w14:paraId="745B38B4" w14:textId="77777777" w:rsidR="00F67D29" w:rsidRPr="00E96ADE" w:rsidRDefault="00F67D29" w:rsidP="00F67D29">
      <w:pPr>
        <w:pStyle w:val="B1"/>
        <w:rPr>
          <w:lang w:eastAsia="ko-KR"/>
        </w:rPr>
      </w:pPr>
      <w:r w:rsidRPr="00E96ADE">
        <w:rPr>
          <w:lang w:eastAsia="ko-KR"/>
        </w:rPr>
        <w:t>7)</w:t>
      </w:r>
      <w:r w:rsidRPr="00E96ADE">
        <w:rPr>
          <w:lang w:eastAsia="ko-KR"/>
        </w:rPr>
        <w:tab/>
        <w:t>shall set the MCVideo emergency state if not already set;</w:t>
      </w:r>
    </w:p>
    <w:p w14:paraId="6A9B3591" w14:textId="77777777" w:rsidR="00F67D29" w:rsidRPr="00E96ADE" w:rsidRDefault="00F67D29" w:rsidP="00F67D29">
      <w:pPr>
        <w:pStyle w:val="B1"/>
        <w:rPr>
          <w:lang w:eastAsia="ko-KR"/>
        </w:rPr>
      </w:pPr>
      <w:r w:rsidRPr="00E96ADE">
        <w:rPr>
          <w:lang w:eastAsia="ko-KR"/>
        </w:rPr>
        <w:t>8)</w:t>
      </w:r>
      <w:r w:rsidRPr="00E96ADE">
        <w:rPr>
          <w:lang w:eastAsia="ko-KR"/>
        </w:rPr>
        <w:tab/>
        <w:t>shall set the MCVideo emergency alert state to "MVEA 2: emergency-alert-confirm-pending";</w:t>
      </w:r>
    </w:p>
    <w:p w14:paraId="5F62F655" w14:textId="77777777" w:rsidR="00F67D29" w:rsidRPr="00E96ADE" w:rsidRDefault="00F67D29" w:rsidP="00F67D29">
      <w:pPr>
        <w:pStyle w:val="B1"/>
        <w:rPr>
          <w:rFonts w:eastAsia="SimSun"/>
        </w:rPr>
      </w:pPr>
      <w:r w:rsidRPr="00E96ADE">
        <w:rPr>
          <w:lang w:eastAsia="ko-KR"/>
        </w:rPr>
        <w:t>9)</w:t>
      </w:r>
      <w:r w:rsidRPr="00E96ADE">
        <w:rPr>
          <w:lang w:eastAsia="ko-KR"/>
        </w:rPr>
        <w:tab/>
      </w:r>
      <w:r w:rsidRPr="00E96ADE">
        <w:rPr>
          <w:rFonts w:eastAsia="SimSun"/>
        </w:rPr>
        <w:t xml:space="preserve">shall set the Request-URI to the public service identity </w:t>
      </w:r>
      <w:r w:rsidRPr="00E96ADE">
        <w:t>identifying the participating MCVideo function serving the group identity</w:t>
      </w:r>
      <w:r w:rsidRPr="00E96ADE">
        <w:rPr>
          <w:rFonts w:eastAsia="SimSun"/>
        </w:rPr>
        <w:t>; and</w:t>
      </w:r>
    </w:p>
    <w:p w14:paraId="729101FA" w14:textId="77777777" w:rsidR="00F67D29" w:rsidRPr="00E96ADE" w:rsidRDefault="00F67D29" w:rsidP="00F67D29">
      <w:pPr>
        <w:pStyle w:val="B1"/>
        <w:rPr>
          <w:rFonts w:eastAsia="SimSun"/>
        </w:rPr>
      </w:pPr>
      <w:r w:rsidRPr="00E96ADE">
        <w:rPr>
          <w:lang w:eastAsia="ko-KR"/>
        </w:rPr>
        <w:t>10)</w:t>
      </w:r>
      <w:r w:rsidRPr="00E96ADE">
        <w:rPr>
          <w:lang w:eastAsia="ko-KR"/>
        </w:rPr>
        <w:tab/>
        <w:t xml:space="preserve">shall send the </w:t>
      </w:r>
      <w:r w:rsidRPr="00E96ADE">
        <w:rPr>
          <w:rFonts w:eastAsia="SimSun"/>
        </w:rPr>
        <w:t>SIP MESSAGE request according to rules and procedures of 3GPP TS 24.229 [11].</w:t>
      </w:r>
    </w:p>
    <w:p w14:paraId="4005D1A0" w14:textId="77777777" w:rsidR="00F67D29" w:rsidRPr="00E96ADE" w:rsidRDefault="00F67D29" w:rsidP="00F67D29">
      <w:pPr>
        <w:rPr>
          <w:lang w:eastAsia="ko-KR"/>
        </w:rPr>
      </w:pPr>
      <w:r w:rsidRPr="00E96ADE">
        <w:t xml:space="preserve">On receiving a SIP 2xx response to the SIP MESSAGE request, the MCVideo client </w:t>
      </w:r>
      <w:r w:rsidRPr="00E96ADE">
        <w:rPr>
          <w:lang w:eastAsia="ko-KR"/>
        </w:rPr>
        <w:t>shall set the MCVideo emergency alert state to "MVEA 3: emergency-alert-initiated".</w:t>
      </w:r>
    </w:p>
    <w:p w14:paraId="3A47C011" w14:textId="77777777" w:rsidR="00F67D29" w:rsidRPr="00E96ADE" w:rsidRDefault="00F67D29" w:rsidP="00F67D29">
      <w:pPr>
        <w:rPr>
          <w:lang w:eastAsia="ko-KR"/>
        </w:rPr>
      </w:pPr>
      <w:r w:rsidRPr="00E96ADE">
        <w:t xml:space="preserve">On receiving a SIP 4xx response a SIP 5xx response or a SIP 6xx response to the SIP MESSAGE request, the MCVideo client </w:t>
      </w:r>
      <w:r w:rsidRPr="00E96ADE">
        <w:rPr>
          <w:lang w:eastAsia="ko-KR"/>
        </w:rPr>
        <w:t>shall set the MCVideo emergency alert state to "MVEA 1: no-alert".</w:t>
      </w:r>
    </w:p>
    <w:p w14:paraId="6DA016F4" w14:textId="77777777" w:rsidR="00F67D29" w:rsidRPr="00E96ADE" w:rsidRDefault="00F67D29" w:rsidP="00F67D29">
      <w:pPr>
        <w:pStyle w:val="NO"/>
        <w:rPr>
          <w:lang w:eastAsia="ko-KR"/>
        </w:rPr>
      </w:pPr>
      <w:r w:rsidRPr="00E96ADE">
        <w:rPr>
          <w:lang w:eastAsia="ko-KR"/>
        </w:rPr>
        <w:t>NOTE 2:</w:t>
      </w:r>
      <w:r w:rsidRPr="00E96ADE">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319D731F" w14:textId="77777777" w:rsidR="00F67D29" w:rsidRPr="00E96ADE" w:rsidRDefault="00F67D29" w:rsidP="00F67D29">
      <w:r w:rsidRPr="00E96ADE">
        <w:t>[TS 24.281 clause 11.2.1.2]</w:t>
      </w:r>
    </w:p>
    <w:p w14:paraId="00563612" w14:textId="77777777" w:rsidR="00F67D29" w:rsidRPr="00E96ADE" w:rsidRDefault="00F67D29" w:rsidP="00F67D29">
      <w:r w:rsidRPr="00E96ADE">
        <w:t xml:space="preserve">Upon receiving a request from the MCVideo user to send an MCVideo emergency alert cancellation to the indicated MCVideo group and this is an </w:t>
      </w:r>
      <w:r w:rsidRPr="00E96ADE">
        <w:rPr>
          <w:lang w:eastAsia="ko-KR"/>
        </w:rPr>
        <w:t>authorised request for an MCVideo emergency alert cancellation as determined by clause 6.2.8.1.6</w:t>
      </w:r>
      <w:r w:rsidRPr="00E96ADE">
        <w:t xml:space="preserve">, the MCVideo client shall </w:t>
      </w:r>
      <w:r w:rsidRPr="00E96ADE">
        <w:rPr>
          <w:rFonts w:eastAsia="SimSun"/>
        </w:rPr>
        <w:t xml:space="preserve">generate a SIP MESSAGE request in accordance with 3GPP TS 24.229 [11] and </w:t>
      </w:r>
      <w:r w:rsidRPr="00E96ADE">
        <w:rPr>
          <w:lang w:eastAsia="ko-KR"/>
        </w:rPr>
        <w:t xml:space="preserve">IETF RFC 3428 [33] </w:t>
      </w:r>
      <w:r w:rsidRPr="00E96ADE">
        <w:t>with the clarifications given below.</w:t>
      </w:r>
    </w:p>
    <w:p w14:paraId="066500CC" w14:textId="77777777" w:rsidR="00F67D29" w:rsidRPr="00E96ADE" w:rsidRDefault="00F67D29" w:rsidP="00F67D29">
      <w:pPr>
        <w:pStyle w:val="NO"/>
      </w:pPr>
      <w:r w:rsidRPr="00E96ADE">
        <w:t>NOTE 1:</w:t>
      </w:r>
      <w:r w:rsidRPr="00E96ADE">
        <w:tab/>
        <w:t>This SIP MESSAGE request is assumed to be sent out-of-dialog.</w:t>
      </w:r>
    </w:p>
    <w:p w14:paraId="6BDC44AF" w14:textId="77777777" w:rsidR="00F67D29" w:rsidRPr="00E96ADE" w:rsidRDefault="00F67D29" w:rsidP="00F67D29">
      <w:r w:rsidRPr="00E96ADE">
        <w:t>The MCVideo client:</w:t>
      </w:r>
    </w:p>
    <w:p w14:paraId="7C43ED16" w14:textId="77777777" w:rsidR="00F67D29" w:rsidRPr="00E96ADE" w:rsidRDefault="00F67D29" w:rsidP="00F67D29">
      <w:pPr>
        <w:pStyle w:val="B1"/>
      </w:pPr>
      <w:r w:rsidRPr="00E96ADE">
        <w:t>1)</w:t>
      </w:r>
      <w:r w:rsidRPr="00E96ADE">
        <w:tab/>
        <w:t>shall include the ICSI value "urn:urn-7:3gpp-service.ims.icsi.mcvideo" (</w:t>
      </w:r>
      <w:r w:rsidRPr="00E96ADE">
        <w:rPr>
          <w:lang w:eastAsia="zh-CN"/>
        </w:rPr>
        <w:t xml:space="preserve">coded as specified in </w:t>
      </w:r>
      <w:r w:rsidRPr="00E96ADE">
        <w:t>3GPP TS 24.229 [11]</w:t>
      </w:r>
      <w:r w:rsidRPr="00E96ADE">
        <w:rPr>
          <w:lang w:eastAsia="zh-CN"/>
        </w:rPr>
        <w:t xml:space="preserve">), </w:t>
      </w:r>
      <w:r w:rsidRPr="00E96ADE">
        <w:t>in a P-Preferred-Service header field according to IETF </w:t>
      </w:r>
      <w:r w:rsidRPr="00E96ADE">
        <w:rPr>
          <w:rFonts w:eastAsia="MS Mincho"/>
        </w:rPr>
        <w:t xml:space="preserve">RFC 6050 [9] </w:t>
      </w:r>
      <w:r w:rsidRPr="00E96ADE">
        <w:t>in the SIP MESSAGE request;</w:t>
      </w:r>
    </w:p>
    <w:p w14:paraId="54EB5442" w14:textId="77777777" w:rsidR="00F67D29" w:rsidRPr="00E96ADE" w:rsidRDefault="00F67D29" w:rsidP="00F67D29">
      <w:pPr>
        <w:pStyle w:val="B1"/>
      </w:pPr>
      <w:r w:rsidRPr="00E96ADE">
        <w:lastRenderedPageBreak/>
        <w:t>2)</w:t>
      </w:r>
      <w:r w:rsidRPr="00E96ADE">
        <w:tab/>
        <w:t xml:space="preserve">shall include an Accept-Contact header field with the </w:t>
      </w:r>
      <w:r w:rsidRPr="00E96ADE">
        <w:rPr>
          <w:rFonts w:eastAsia="SimSun"/>
          <w:lang w:eastAsia="zh-CN"/>
        </w:rPr>
        <w:t>g.3gpp.icsi-ref</w:t>
      </w:r>
      <w:r w:rsidRPr="00E96ADE">
        <w:t xml:space="preserve"> media feature tag containing the value of "urn:urn-7:3gpp-service.ims.icsi.mcvideo" along with the "require" and "explicit" header field parameters according to IETF RFC 3841 [6];</w:t>
      </w:r>
    </w:p>
    <w:p w14:paraId="630C5E23" w14:textId="77777777" w:rsidR="00F67D29" w:rsidRPr="00E96ADE" w:rsidRDefault="00F67D29" w:rsidP="00F67D29">
      <w:pPr>
        <w:pStyle w:val="B1"/>
      </w:pPr>
      <w:r w:rsidRPr="00E96ADE">
        <w:t>3)</w:t>
      </w:r>
      <w:r w:rsidRPr="00E96ADE">
        <w:tab/>
        <w:t>may include a P-Preferred-Identity header field in the SIP MESSAGE request containing the public user identity of the originator as specified in 3GPP TS 24.229 [11];</w:t>
      </w:r>
    </w:p>
    <w:p w14:paraId="6C844FB6" w14:textId="77777777" w:rsidR="00F67D29" w:rsidRPr="00E96ADE" w:rsidRDefault="00F67D29" w:rsidP="00F67D29">
      <w:pPr>
        <w:pStyle w:val="B1"/>
      </w:pPr>
      <w:r w:rsidRPr="00E96ADE">
        <w:t>4)</w:t>
      </w:r>
      <w:r w:rsidRPr="00E96ADE">
        <w:tab/>
        <w:t>shall include an application/vnd.3gpp.mcvideo-info+xml MIME body as specified in clause F.1 with the &lt;mcvideoinfo&gt; element containing the &lt;mcvideo-Params&gt; element with:</w:t>
      </w:r>
    </w:p>
    <w:p w14:paraId="2AF2E1A5" w14:textId="77777777" w:rsidR="00F67D29" w:rsidRPr="00E96ADE" w:rsidRDefault="00F67D29" w:rsidP="00F67D29">
      <w:pPr>
        <w:pStyle w:val="B2"/>
      </w:pPr>
      <w:r w:rsidRPr="00E96ADE">
        <w:t>a)</w:t>
      </w:r>
      <w:r w:rsidRPr="00E96ADE">
        <w:tab/>
        <w:t>the &lt;mcvideo-request-uri&gt; element set to the MCVideo group identity;</w:t>
      </w:r>
    </w:p>
    <w:p w14:paraId="42C73967" w14:textId="77777777" w:rsidR="00F67D29" w:rsidRPr="00E96ADE" w:rsidRDefault="00F67D29" w:rsidP="00F67D29">
      <w:pPr>
        <w:pStyle w:val="B2"/>
      </w:pPr>
      <w:r w:rsidRPr="00E96ADE">
        <w:t>b)</w:t>
      </w:r>
      <w:r w:rsidRPr="00E96ADE">
        <w:tab/>
        <w:t>the &lt;alert-ind&gt; element set to a value of "false"; and</w:t>
      </w:r>
    </w:p>
    <w:p w14:paraId="6FF202AD" w14:textId="77777777" w:rsidR="00F67D29" w:rsidRPr="00E96ADE" w:rsidRDefault="00F67D29" w:rsidP="00F67D29">
      <w:pPr>
        <w:pStyle w:val="B2"/>
      </w:pPr>
      <w:r w:rsidRPr="00E96ADE">
        <w:t>c)</w:t>
      </w:r>
      <w:r w:rsidRPr="00E96ADE">
        <w:tab/>
        <w:t>if the MCVideo user is cancelling an MCVideo emergency alert originated by another MCVideo user, include the &lt;originated-by&gt; element set to the MCVideo ID of the MCVideo user who originated the MCVideo emergency alert;</w:t>
      </w:r>
    </w:p>
    <w:p w14:paraId="325D9405" w14:textId="77777777" w:rsidR="00F67D29" w:rsidRPr="00E96ADE" w:rsidRDefault="00F67D29" w:rsidP="00F67D29">
      <w:pPr>
        <w:pStyle w:val="B1"/>
        <w:rPr>
          <w:lang w:eastAsia="ko-KR"/>
        </w:rPr>
      </w:pPr>
      <w:r w:rsidRPr="00E96ADE">
        <w:t>5)</w:t>
      </w:r>
      <w:r w:rsidRPr="00E96ADE">
        <w:tab/>
        <w:t xml:space="preserve">if the MCVideo user has additionally requested the cancellation of the in-progress emergency state of the MCVideo group and this is an </w:t>
      </w:r>
      <w:r w:rsidRPr="00E96ADE">
        <w:rPr>
          <w:lang w:eastAsia="ko-KR"/>
        </w:rPr>
        <w:t xml:space="preserve">authorised request for an in-progress emergency group state cancellation as determined by clause 6.2.8.1.7, shall include an &lt;emergency-ind&gt; element set to a value of "false" in the </w:t>
      </w:r>
      <w:r w:rsidRPr="00E96ADE">
        <w:t>&lt;mcvideoinfo&gt; element containing the &lt;mcvideo-Params&gt; element;</w:t>
      </w:r>
    </w:p>
    <w:p w14:paraId="4B045051" w14:textId="77777777" w:rsidR="00F67D29" w:rsidRPr="00E96ADE" w:rsidRDefault="00F67D29" w:rsidP="00F67D29">
      <w:pPr>
        <w:pStyle w:val="B1"/>
        <w:rPr>
          <w:rFonts w:eastAsia="SimSun"/>
        </w:rPr>
      </w:pPr>
      <w:r w:rsidRPr="00E96ADE">
        <w:rPr>
          <w:lang w:eastAsia="ko-KR"/>
        </w:rPr>
        <w:t>6)</w:t>
      </w:r>
      <w:r w:rsidRPr="00E96ADE">
        <w:rPr>
          <w:lang w:eastAsia="ko-KR"/>
        </w:rPr>
        <w:tab/>
      </w:r>
      <w:r w:rsidRPr="00E96ADE">
        <w:rPr>
          <w:rFonts w:eastAsia="SimSun"/>
        </w:rPr>
        <w:t xml:space="preserve">shall set the Request-URI to the public service identity </w:t>
      </w:r>
      <w:r w:rsidRPr="00E96ADE">
        <w:t>identifying the participating MCVideo function serving the group identity</w:t>
      </w:r>
      <w:r w:rsidRPr="00E96ADE">
        <w:rPr>
          <w:rFonts w:eastAsia="SimSun"/>
        </w:rPr>
        <w:t xml:space="preserve">; </w:t>
      </w:r>
    </w:p>
    <w:p w14:paraId="7F8A1EB8" w14:textId="77777777" w:rsidR="00F67D29" w:rsidRPr="00E96ADE" w:rsidRDefault="00F67D29" w:rsidP="00F67D29">
      <w:pPr>
        <w:pStyle w:val="B1"/>
        <w:rPr>
          <w:rFonts w:eastAsia="SimSun"/>
        </w:rPr>
      </w:pPr>
      <w:r w:rsidRPr="00E96ADE">
        <w:rPr>
          <w:rFonts w:eastAsia="SimSun"/>
        </w:rPr>
        <w:t>7)</w:t>
      </w:r>
      <w:r w:rsidRPr="00E96ADE">
        <w:rPr>
          <w:rFonts w:eastAsia="SimSun"/>
        </w:rPr>
        <w:tab/>
        <w:t xml:space="preserve">if </w:t>
      </w:r>
      <w:r w:rsidRPr="00E96ADE">
        <w:t>the generated SIP MESSAGE request does not contain an &lt;originated-by&gt; element in the application/vnd.3gpp.mcvideo-info+xml MIME body</w:t>
      </w:r>
      <w:r w:rsidRPr="00E96ADE">
        <w:rPr>
          <w:rFonts w:eastAsia="SimSun"/>
        </w:rPr>
        <w:t xml:space="preserve">, shall set the </w:t>
      </w:r>
      <w:r w:rsidRPr="00E96ADE">
        <w:t>MCVideo emergency alert state</w:t>
      </w:r>
      <w:r w:rsidRPr="00E96ADE">
        <w:rPr>
          <w:rFonts w:eastAsia="SimSun"/>
        </w:rPr>
        <w:t xml:space="preserve"> </w:t>
      </w:r>
      <w:r w:rsidRPr="00E96ADE">
        <w:t>to "MVEA 4: Emergency-alert-cancel-pending"; and</w:t>
      </w:r>
    </w:p>
    <w:p w14:paraId="70C97D3D" w14:textId="77777777" w:rsidR="00F67D29" w:rsidRPr="00E96ADE" w:rsidRDefault="00F67D29" w:rsidP="00F67D29">
      <w:pPr>
        <w:pStyle w:val="B1"/>
        <w:rPr>
          <w:rFonts w:eastAsia="SimSun"/>
        </w:rPr>
      </w:pPr>
      <w:r w:rsidRPr="00E96ADE">
        <w:rPr>
          <w:lang w:eastAsia="ko-KR"/>
        </w:rPr>
        <w:t>8)</w:t>
      </w:r>
      <w:r w:rsidRPr="00E96ADE">
        <w:rPr>
          <w:lang w:eastAsia="ko-KR"/>
        </w:rPr>
        <w:tab/>
        <w:t xml:space="preserve">shall send the </w:t>
      </w:r>
      <w:r w:rsidRPr="00E96ADE">
        <w:rPr>
          <w:rFonts w:eastAsia="SimSun"/>
        </w:rPr>
        <w:t>SIP MESSAGE request according to rules and procedures of 3GPP TS 24.229 [11].</w:t>
      </w:r>
    </w:p>
    <w:p w14:paraId="7CD68BDC" w14:textId="77777777" w:rsidR="00F67D29" w:rsidRPr="00E96ADE" w:rsidRDefault="00F67D29" w:rsidP="00F67D29">
      <w:r w:rsidRPr="00E96ADE">
        <w:t>On receipt of a SIP MESSAGE request containing an application/vnd.3gpp.mcvideo-info+xml MIME body with an &lt;alert-ind-rcvd&gt; element set to true and an &lt;mcvideo-client-id&gt; matching the MCVideo client ID included in the sent SIP MESSAGE request:</w:t>
      </w:r>
    </w:p>
    <w:p w14:paraId="4DC07D1E" w14:textId="77777777" w:rsidR="00F67D29" w:rsidRPr="00E96ADE" w:rsidRDefault="00F67D29" w:rsidP="00F67D29">
      <w:pPr>
        <w:pStyle w:val="B1"/>
      </w:pPr>
      <w:r w:rsidRPr="00E96ADE">
        <w:t>1)</w:t>
      </w:r>
      <w:r w:rsidRPr="00E96ADE">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C8CCE06" w14:textId="77777777" w:rsidR="00F67D29" w:rsidRPr="00E96ADE" w:rsidRDefault="00F67D29" w:rsidP="00F67D29">
      <w:pPr>
        <w:pStyle w:val="B2"/>
      </w:pPr>
      <w:r w:rsidRPr="00E96ADE">
        <w:t>a)</w:t>
      </w:r>
      <w:r w:rsidRPr="00E96ADE">
        <w:tab/>
        <w:t>set the MCVideo emergency alert state to "MVEA 1: no-alert"; and</w:t>
      </w:r>
    </w:p>
    <w:p w14:paraId="70C8AC1F" w14:textId="77777777" w:rsidR="00F67D29" w:rsidRPr="00E96ADE" w:rsidRDefault="00F67D29" w:rsidP="00F67D29">
      <w:pPr>
        <w:pStyle w:val="B2"/>
      </w:pPr>
      <w:r w:rsidRPr="00E96ADE">
        <w:t>b)</w:t>
      </w:r>
      <w:r w:rsidRPr="00E96ADE">
        <w:tab/>
      </w:r>
      <w:r w:rsidRPr="00E96ADE">
        <w:rPr>
          <w:lang w:eastAsia="ko-KR"/>
        </w:rPr>
        <w:t xml:space="preserve">clear the MCVideo emergency state if not already cleared; </w:t>
      </w:r>
    </w:p>
    <w:p w14:paraId="5D80097C" w14:textId="77777777" w:rsidR="00F67D29" w:rsidRPr="00E96ADE" w:rsidRDefault="00F67D29" w:rsidP="00F67D29">
      <w:pPr>
        <w:pStyle w:val="B1"/>
      </w:pPr>
      <w:r w:rsidRPr="00E96ADE">
        <w:t>2)</w:t>
      </w:r>
      <w:r w:rsidRPr="00E96ADE">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3F8CD5D" w14:textId="77777777" w:rsidR="00F67D29" w:rsidRPr="00E96ADE" w:rsidRDefault="00F67D29" w:rsidP="00F67D29">
      <w:pPr>
        <w:pStyle w:val="NO"/>
      </w:pPr>
      <w:r w:rsidRPr="00E96ADE">
        <w:t>NOTE 2:</w:t>
      </w:r>
      <w:r w:rsidRPr="00E96ADE">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4AEB312A" w14:textId="77777777" w:rsidR="00F67D29" w:rsidRPr="00E96ADE" w:rsidRDefault="00F67D29" w:rsidP="00F67D29">
      <w:pPr>
        <w:pStyle w:val="B1"/>
      </w:pPr>
      <w:r w:rsidRPr="00E96ADE">
        <w:t>3)</w:t>
      </w:r>
      <w:r w:rsidRPr="00E96ADE">
        <w:tab/>
        <w:t>if an &lt;emergency-ind&gt; element is present in the application/vnd.3gpp.mcvideo-info+xml MIME body of received SIP MESSAGE request and is set to a value of "false":</w:t>
      </w:r>
    </w:p>
    <w:p w14:paraId="3BCA03EE" w14:textId="77777777" w:rsidR="00F67D29" w:rsidRPr="00E96ADE" w:rsidRDefault="00F67D29" w:rsidP="00F67D29">
      <w:pPr>
        <w:pStyle w:val="B2"/>
      </w:pPr>
      <w:r w:rsidRPr="00E96ADE">
        <w:t>a)</w:t>
      </w:r>
      <w:r w:rsidRPr="00E96ADE">
        <w:tab/>
        <w:t>shall set the MCVideo emergency group call state of the group to "MVEGC 1: emergency-gc-capable"; and</w:t>
      </w:r>
    </w:p>
    <w:p w14:paraId="50059BF9" w14:textId="77777777" w:rsidR="00F67D29" w:rsidRPr="00E96ADE" w:rsidRDefault="00F67D29" w:rsidP="00F67D29">
      <w:pPr>
        <w:pStyle w:val="B2"/>
      </w:pPr>
      <w:r w:rsidRPr="00E96ADE">
        <w:t>b)</w:t>
      </w:r>
      <w:r w:rsidRPr="00E96ADE">
        <w:tab/>
        <w:t>shall set the MCVideo emergency group state of the group to "MVEG 1: no-emergency".</w:t>
      </w:r>
    </w:p>
    <w:p w14:paraId="023D897C" w14:textId="77777777" w:rsidR="00F67D29" w:rsidRPr="00E96ADE" w:rsidRDefault="00F67D29" w:rsidP="00F67D29">
      <w:pPr>
        <w:pStyle w:val="NO"/>
      </w:pPr>
      <w:r w:rsidRPr="00E96ADE">
        <w:t>NOTE 3:</w:t>
      </w:r>
      <w:r w:rsidRPr="00E96ADE">
        <w:tab/>
        <w:t>The case where an &lt;emergency-ind&gt; element is set to true is possible but not handled specifically above as it results in no state changes.</w:t>
      </w:r>
    </w:p>
    <w:p w14:paraId="0DD00E5A" w14:textId="77777777" w:rsidR="00F67D29" w:rsidRPr="00E96ADE" w:rsidRDefault="00F67D29" w:rsidP="00F67D29">
      <w:r w:rsidRPr="00E96ADE">
        <w:t>On receiving a SIP 4xx response, SIP 5xx response or SIP 6xx response to the sent SIP MESSAGE request:</w:t>
      </w:r>
    </w:p>
    <w:p w14:paraId="01C33DEF" w14:textId="77777777" w:rsidR="00F67D29" w:rsidRPr="00E96ADE" w:rsidRDefault="00F67D29" w:rsidP="00F67D29">
      <w:pPr>
        <w:pStyle w:val="B1"/>
      </w:pPr>
      <w:r w:rsidRPr="00E96ADE">
        <w:lastRenderedPageBreak/>
        <w:t>1)</w:t>
      </w:r>
      <w:r w:rsidRPr="00E96ADE">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3A2BBCE3" w14:textId="77777777" w:rsidR="00F67D29" w:rsidRPr="00E96ADE" w:rsidRDefault="00F67D29" w:rsidP="00F67D29">
      <w:pPr>
        <w:pStyle w:val="NO"/>
        <w:rPr>
          <w:rFonts w:eastAsia="Malgun Gothic"/>
        </w:rPr>
      </w:pPr>
      <w:r w:rsidRPr="00E96ADE">
        <w:rPr>
          <w:rFonts w:eastAsia="Malgun Gothic"/>
        </w:rPr>
        <w:t>NOTE 4:</w:t>
      </w:r>
      <w:r w:rsidRPr="00E96ADE">
        <w:rPr>
          <w:rFonts w:eastAsia="Malgun Gothic"/>
        </w:rPr>
        <w:tab/>
        <w:t>In this case, an &lt;emergency-ind&gt; element would either not be present or would be set to true. In either case, no change in state would result. Hence, this case is not specified above.</w:t>
      </w:r>
    </w:p>
    <w:p w14:paraId="3AFA19BF" w14:textId="77777777" w:rsidR="00F67D29" w:rsidRPr="00E96ADE" w:rsidRDefault="00F67D29" w:rsidP="00F67D29">
      <w:pPr>
        <w:pStyle w:val="B1"/>
      </w:pPr>
      <w:r w:rsidRPr="00E96ADE">
        <w:t>2)</w:t>
      </w:r>
      <w:r w:rsidRPr="00E96ADE">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7BA9798" w14:textId="77777777" w:rsidR="00F67D29" w:rsidRPr="00E96ADE" w:rsidRDefault="00F67D29" w:rsidP="00F67D29">
      <w:pPr>
        <w:pStyle w:val="H6"/>
      </w:pPr>
      <w:r w:rsidRPr="00E96ADE">
        <w:t>6.3.1.3</w:t>
      </w:r>
      <w:r w:rsidRPr="00E96ADE">
        <w:tab/>
        <w:t>Test description</w:t>
      </w:r>
    </w:p>
    <w:p w14:paraId="3C566894" w14:textId="77777777" w:rsidR="00F67D29" w:rsidRPr="00E96ADE" w:rsidRDefault="00F67D29" w:rsidP="00F67D29">
      <w:pPr>
        <w:pStyle w:val="H6"/>
      </w:pPr>
      <w:r w:rsidRPr="00E96ADE">
        <w:t>6.3.1.3.1</w:t>
      </w:r>
      <w:r w:rsidRPr="00E96ADE">
        <w:tab/>
        <w:t>Pre-test conditions</w:t>
      </w:r>
    </w:p>
    <w:p w14:paraId="59F6BEBF" w14:textId="77777777" w:rsidR="00F67D29" w:rsidRPr="00E96ADE" w:rsidRDefault="00F67D29" w:rsidP="00F67D29">
      <w:pPr>
        <w:pStyle w:val="H6"/>
      </w:pPr>
      <w:r w:rsidRPr="00E96ADE">
        <w:t>System Simulator:</w:t>
      </w:r>
    </w:p>
    <w:p w14:paraId="6A007C14" w14:textId="77777777" w:rsidR="00F67D29" w:rsidRPr="00E96ADE" w:rsidRDefault="00F67D29" w:rsidP="00F67D29">
      <w:pPr>
        <w:pStyle w:val="B1"/>
      </w:pPr>
      <w:r w:rsidRPr="00E96ADE">
        <w:t>-</w:t>
      </w:r>
      <w:r w:rsidRPr="00E96ADE">
        <w:tab/>
        <w:t>SS (MCVideo server)</w:t>
      </w:r>
    </w:p>
    <w:p w14:paraId="2FA4EB2D" w14:textId="77777777" w:rsidR="00F67D29" w:rsidRPr="00E96ADE" w:rsidRDefault="00F67D29" w:rsidP="00F67D29">
      <w:pPr>
        <w:pStyle w:val="B1"/>
      </w:pPr>
      <w:r w:rsidRPr="00E96ADE">
        <w:t>-</w:t>
      </w:r>
      <w:r w:rsidRPr="00E96ADE">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4DEE401" w14:textId="77777777" w:rsidR="00F67D29" w:rsidRPr="00E96ADE" w:rsidRDefault="00F67D29" w:rsidP="00F67D29">
      <w:pPr>
        <w:pStyle w:val="H6"/>
        <w:spacing w:before="0"/>
      </w:pPr>
      <w:r w:rsidRPr="00E96ADE">
        <w:t>IUT:</w:t>
      </w:r>
    </w:p>
    <w:p w14:paraId="55DDDF37" w14:textId="04E58830" w:rsidR="00F67D29" w:rsidRPr="00E96ADE" w:rsidRDefault="00F67D29" w:rsidP="00F67D29">
      <w:pPr>
        <w:pStyle w:val="B1"/>
      </w:pPr>
      <w:r w:rsidRPr="00E96ADE">
        <w:t>-</w:t>
      </w:r>
      <w:r w:rsidRPr="00E96ADE">
        <w:tab/>
        <w:t xml:space="preserve">UE (MCVideo </w:t>
      </w:r>
      <w:r w:rsidRPr="005651D2">
        <w:t>c</w:t>
      </w:r>
      <w:r w:rsidRPr="00E96ADE">
        <w:t>lient)</w:t>
      </w:r>
    </w:p>
    <w:p w14:paraId="3BC92D8D" w14:textId="77777777" w:rsidR="00F67D29" w:rsidRPr="00E96ADE" w:rsidRDefault="00F67D29" w:rsidP="00F67D29">
      <w:pPr>
        <w:pStyle w:val="B1"/>
      </w:pPr>
      <w:r w:rsidRPr="00E96ADE">
        <w:t>-</w:t>
      </w:r>
      <w:r w:rsidRPr="00E96ADE">
        <w:tab/>
        <w:t>The test USIM set as defined in TS 36.579-1 [2], subclause 5.5.10 is inserted.</w:t>
      </w:r>
    </w:p>
    <w:p w14:paraId="2FE55BA1" w14:textId="77777777" w:rsidR="00F67D29" w:rsidRPr="00E96ADE" w:rsidRDefault="00F67D29" w:rsidP="00F67D29">
      <w:pPr>
        <w:pStyle w:val="H6"/>
      </w:pPr>
      <w:r w:rsidRPr="00E96ADE">
        <w:t>Preamble:</w:t>
      </w:r>
    </w:p>
    <w:p w14:paraId="0CF90E6D" w14:textId="77777777" w:rsidR="00F67D29" w:rsidRPr="00E96ADE" w:rsidRDefault="00F67D29" w:rsidP="00F67D29">
      <w:pPr>
        <w:pStyle w:val="B1"/>
      </w:pPr>
      <w:r w:rsidRPr="00E96ADE">
        <w:t>-</w:t>
      </w:r>
      <w:r w:rsidRPr="00E96ADE">
        <w:tab/>
        <w:t>The UE has performed the Generic Test Procedure for MCVideo UE registration as specified in TS 36.579-1 [2], subclause 5.4.2A.</w:t>
      </w:r>
    </w:p>
    <w:p w14:paraId="49AB2465" w14:textId="74A65E72" w:rsidR="00F67D29" w:rsidRPr="00E96ADE" w:rsidRDefault="00F67D29" w:rsidP="00F67D29">
      <w:pPr>
        <w:pStyle w:val="B1"/>
      </w:pPr>
      <w:r w:rsidRPr="00E96ADE">
        <w:t>-</w:t>
      </w:r>
      <w:r w:rsidRPr="00E96ADE">
        <w:tab/>
        <w:t>The MCVideo User performs the Generic Test Procedure for MCVideo Authorization/Configuration and Key Generation as specified in TS 36.579-1 [2], subclause 5.3.2.</w:t>
      </w:r>
    </w:p>
    <w:p w14:paraId="45A00464" w14:textId="77777777" w:rsidR="00F67D29" w:rsidRPr="00E96ADE" w:rsidRDefault="00F67D29" w:rsidP="00F67D29">
      <w:pPr>
        <w:pStyle w:val="B1"/>
      </w:pPr>
      <w:r w:rsidRPr="00E96ADE">
        <w:t>-</w:t>
      </w:r>
      <w:r w:rsidRPr="00E96ADE">
        <w:tab/>
        <w:t>UE States at the end of the preamble</w:t>
      </w:r>
    </w:p>
    <w:p w14:paraId="26D55808" w14:textId="77777777" w:rsidR="00F67D29" w:rsidRPr="00E96ADE" w:rsidRDefault="00F67D29" w:rsidP="00F67D29">
      <w:pPr>
        <w:pStyle w:val="B2"/>
      </w:pPr>
      <w:r w:rsidRPr="00E96ADE">
        <w:t>-</w:t>
      </w:r>
      <w:r w:rsidRPr="00E96ADE">
        <w:tab/>
        <w:t>The UE is in E-UTRA Registered, Idle Mode state.</w:t>
      </w:r>
    </w:p>
    <w:p w14:paraId="619EED5E" w14:textId="77777777" w:rsidR="00F67D29" w:rsidRPr="00E96ADE" w:rsidRDefault="00F67D29" w:rsidP="00F67D29">
      <w:pPr>
        <w:pStyle w:val="B2"/>
      </w:pPr>
      <w:r w:rsidRPr="00E96ADE">
        <w:t>-</w:t>
      </w:r>
      <w:r w:rsidRPr="00E96ADE">
        <w:tab/>
        <w:t>The MCVideo Client Application has been activated and User has registered-in as the MCVideo User with the Server as active user at the Client.</w:t>
      </w:r>
    </w:p>
    <w:p w14:paraId="29050D69" w14:textId="77777777" w:rsidR="00F67D29" w:rsidRPr="00E96ADE" w:rsidRDefault="00F67D29" w:rsidP="00F67D29">
      <w:pPr>
        <w:pStyle w:val="H6"/>
      </w:pPr>
      <w:r w:rsidRPr="00E96ADE">
        <w:lastRenderedPageBreak/>
        <w:t>6.3.1.3.2</w:t>
      </w:r>
      <w:r w:rsidRPr="00E96ADE">
        <w:tab/>
        <w:t>Test procedure sequence</w:t>
      </w:r>
    </w:p>
    <w:p w14:paraId="41E03BF4" w14:textId="77777777" w:rsidR="00F67D29" w:rsidRPr="00E96ADE" w:rsidRDefault="00F67D29" w:rsidP="00F67D29">
      <w:pPr>
        <w:pStyle w:val="TH"/>
      </w:pPr>
      <w:r w:rsidRPr="00E96ADE">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67D29" w:rsidRPr="00E96ADE" w14:paraId="153CE321" w14:textId="77777777" w:rsidTr="00E64CC8">
        <w:tc>
          <w:tcPr>
            <w:tcW w:w="649" w:type="dxa"/>
            <w:tcBorders>
              <w:top w:val="single" w:sz="4" w:space="0" w:color="auto"/>
              <w:left w:val="single" w:sz="4" w:space="0" w:color="auto"/>
              <w:bottom w:val="nil"/>
              <w:right w:val="single" w:sz="4" w:space="0" w:color="auto"/>
            </w:tcBorders>
            <w:hideMark/>
          </w:tcPr>
          <w:p w14:paraId="5268CC11" w14:textId="77777777" w:rsidR="00F67D29" w:rsidRPr="00E96ADE" w:rsidRDefault="00F67D29" w:rsidP="00E64CC8">
            <w:pPr>
              <w:pStyle w:val="TAH"/>
              <w:spacing w:line="256" w:lineRule="auto"/>
            </w:pPr>
            <w:r w:rsidRPr="00E96ADE">
              <w:t>St</w:t>
            </w:r>
          </w:p>
        </w:tc>
        <w:tc>
          <w:tcPr>
            <w:tcW w:w="3970" w:type="dxa"/>
            <w:tcBorders>
              <w:top w:val="single" w:sz="4" w:space="0" w:color="auto"/>
              <w:left w:val="single" w:sz="4" w:space="0" w:color="auto"/>
              <w:bottom w:val="nil"/>
              <w:right w:val="single" w:sz="4" w:space="0" w:color="auto"/>
            </w:tcBorders>
            <w:hideMark/>
          </w:tcPr>
          <w:p w14:paraId="19698C82" w14:textId="77777777" w:rsidR="00F67D29" w:rsidRPr="00E96ADE" w:rsidRDefault="00F67D29" w:rsidP="00E64CC8">
            <w:pPr>
              <w:pStyle w:val="TAH"/>
              <w:spacing w:line="256" w:lineRule="auto"/>
            </w:pPr>
            <w:r w:rsidRPr="00E96ADE">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1401306" w14:textId="77777777" w:rsidR="00F67D29" w:rsidRPr="00E96ADE" w:rsidRDefault="00F67D29" w:rsidP="00E64CC8">
            <w:pPr>
              <w:pStyle w:val="TAH"/>
              <w:spacing w:line="256" w:lineRule="auto"/>
            </w:pPr>
            <w:r w:rsidRPr="00E96ADE">
              <w:t>Message Sequence</w:t>
            </w:r>
          </w:p>
        </w:tc>
        <w:tc>
          <w:tcPr>
            <w:tcW w:w="567" w:type="dxa"/>
            <w:tcBorders>
              <w:top w:val="single" w:sz="4" w:space="0" w:color="auto"/>
              <w:left w:val="single" w:sz="4" w:space="0" w:color="auto"/>
              <w:bottom w:val="nil"/>
              <w:right w:val="single" w:sz="4" w:space="0" w:color="auto"/>
            </w:tcBorders>
            <w:hideMark/>
          </w:tcPr>
          <w:p w14:paraId="12267EB6" w14:textId="77777777" w:rsidR="00F67D29" w:rsidRPr="00E96ADE" w:rsidRDefault="00F67D29" w:rsidP="00E64CC8">
            <w:pPr>
              <w:pStyle w:val="TAH"/>
              <w:spacing w:line="256" w:lineRule="auto"/>
            </w:pPr>
            <w:r w:rsidRPr="00E96ADE">
              <w:t>TP</w:t>
            </w:r>
          </w:p>
        </w:tc>
        <w:tc>
          <w:tcPr>
            <w:tcW w:w="892" w:type="dxa"/>
            <w:tcBorders>
              <w:top w:val="single" w:sz="4" w:space="0" w:color="auto"/>
              <w:left w:val="single" w:sz="4" w:space="0" w:color="auto"/>
              <w:bottom w:val="nil"/>
              <w:right w:val="single" w:sz="4" w:space="0" w:color="auto"/>
            </w:tcBorders>
            <w:hideMark/>
          </w:tcPr>
          <w:p w14:paraId="69D7C211" w14:textId="77777777" w:rsidR="00F67D29" w:rsidRPr="00E96ADE" w:rsidRDefault="00F67D29" w:rsidP="00E64CC8">
            <w:pPr>
              <w:pStyle w:val="TAH"/>
              <w:spacing w:line="256" w:lineRule="auto"/>
            </w:pPr>
            <w:r w:rsidRPr="00E96ADE">
              <w:t>Verdict</w:t>
            </w:r>
          </w:p>
        </w:tc>
      </w:tr>
      <w:tr w:rsidR="00F67D29" w:rsidRPr="00E96ADE" w14:paraId="2FA4B21F" w14:textId="77777777" w:rsidTr="00E64CC8">
        <w:tc>
          <w:tcPr>
            <w:tcW w:w="649" w:type="dxa"/>
            <w:tcBorders>
              <w:top w:val="nil"/>
              <w:left w:val="single" w:sz="4" w:space="0" w:color="auto"/>
              <w:bottom w:val="single" w:sz="4" w:space="0" w:color="auto"/>
              <w:right w:val="single" w:sz="4" w:space="0" w:color="auto"/>
            </w:tcBorders>
          </w:tcPr>
          <w:p w14:paraId="5BE215CB" w14:textId="77777777" w:rsidR="00F67D29" w:rsidRPr="00E96ADE" w:rsidRDefault="00F67D29" w:rsidP="00E64CC8">
            <w:pPr>
              <w:pStyle w:val="TAH"/>
              <w:spacing w:line="256" w:lineRule="auto"/>
            </w:pPr>
          </w:p>
        </w:tc>
        <w:tc>
          <w:tcPr>
            <w:tcW w:w="3970" w:type="dxa"/>
            <w:tcBorders>
              <w:top w:val="nil"/>
              <w:left w:val="single" w:sz="4" w:space="0" w:color="auto"/>
              <w:bottom w:val="single" w:sz="4" w:space="0" w:color="auto"/>
              <w:right w:val="single" w:sz="4" w:space="0" w:color="auto"/>
            </w:tcBorders>
          </w:tcPr>
          <w:p w14:paraId="0B6AFE6A" w14:textId="77777777" w:rsidR="00F67D29" w:rsidRPr="00E96ADE" w:rsidRDefault="00F67D29" w:rsidP="00E64CC8">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2AEF10A" w14:textId="77777777" w:rsidR="00F67D29" w:rsidRPr="00E96ADE" w:rsidRDefault="00F67D29" w:rsidP="00E64CC8">
            <w:pPr>
              <w:pStyle w:val="TAH"/>
              <w:spacing w:line="256" w:lineRule="auto"/>
            </w:pPr>
            <w:r w:rsidRPr="00E96ADE">
              <w:t>U - S</w:t>
            </w:r>
          </w:p>
        </w:tc>
        <w:tc>
          <w:tcPr>
            <w:tcW w:w="2978" w:type="dxa"/>
            <w:tcBorders>
              <w:top w:val="single" w:sz="4" w:space="0" w:color="auto"/>
              <w:left w:val="single" w:sz="4" w:space="0" w:color="auto"/>
              <w:bottom w:val="single" w:sz="4" w:space="0" w:color="auto"/>
              <w:right w:val="single" w:sz="4" w:space="0" w:color="auto"/>
            </w:tcBorders>
            <w:hideMark/>
          </w:tcPr>
          <w:p w14:paraId="2C61DFE1" w14:textId="77777777" w:rsidR="00F67D29" w:rsidRPr="00E96ADE" w:rsidRDefault="00F67D29" w:rsidP="00E64CC8">
            <w:pPr>
              <w:pStyle w:val="TAH"/>
              <w:spacing w:line="256" w:lineRule="auto"/>
            </w:pPr>
            <w:r w:rsidRPr="00E96ADE">
              <w:t>Message</w:t>
            </w:r>
          </w:p>
        </w:tc>
        <w:tc>
          <w:tcPr>
            <w:tcW w:w="567" w:type="dxa"/>
            <w:tcBorders>
              <w:top w:val="nil"/>
              <w:left w:val="single" w:sz="4" w:space="0" w:color="auto"/>
              <w:bottom w:val="single" w:sz="4" w:space="0" w:color="auto"/>
              <w:right w:val="single" w:sz="4" w:space="0" w:color="auto"/>
            </w:tcBorders>
          </w:tcPr>
          <w:p w14:paraId="41D68D02" w14:textId="77777777" w:rsidR="00F67D29" w:rsidRPr="00E96ADE" w:rsidRDefault="00F67D29" w:rsidP="00E64CC8">
            <w:pPr>
              <w:pStyle w:val="TAH"/>
              <w:spacing w:line="256" w:lineRule="auto"/>
            </w:pPr>
          </w:p>
        </w:tc>
        <w:tc>
          <w:tcPr>
            <w:tcW w:w="892" w:type="dxa"/>
            <w:tcBorders>
              <w:top w:val="nil"/>
              <w:left w:val="single" w:sz="4" w:space="0" w:color="auto"/>
              <w:bottom w:val="single" w:sz="4" w:space="0" w:color="auto"/>
              <w:right w:val="single" w:sz="4" w:space="0" w:color="auto"/>
            </w:tcBorders>
          </w:tcPr>
          <w:p w14:paraId="5EEC707F" w14:textId="77777777" w:rsidR="00F67D29" w:rsidRPr="00E96ADE" w:rsidRDefault="00F67D29" w:rsidP="00E64CC8">
            <w:pPr>
              <w:pStyle w:val="TAH"/>
              <w:spacing w:line="256" w:lineRule="auto"/>
            </w:pPr>
          </w:p>
        </w:tc>
      </w:tr>
      <w:tr w:rsidR="00F67D29" w:rsidRPr="00E96ADE" w14:paraId="2AB9B3B3" w14:textId="77777777" w:rsidTr="00E64CC8">
        <w:tc>
          <w:tcPr>
            <w:tcW w:w="649" w:type="dxa"/>
            <w:tcBorders>
              <w:top w:val="single" w:sz="4" w:space="0" w:color="auto"/>
              <w:left w:val="single" w:sz="4" w:space="0" w:color="auto"/>
              <w:bottom w:val="single" w:sz="4" w:space="0" w:color="auto"/>
              <w:right w:val="single" w:sz="4" w:space="0" w:color="auto"/>
            </w:tcBorders>
            <w:hideMark/>
          </w:tcPr>
          <w:p w14:paraId="5C521E03" w14:textId="77777777" w:rsidR="00F67D29" w:rsidRPr="00E96ADE" w:rsidRDefault="00F67D29" w:rsidP="00E64CC8">
            <w:pPr>
              <w:pStyle w:val="TAC"/>
              <w:spacing w:line="256" w:lineRule="auto"/>
            </w:pPr>
            <w:r w:rsidRPr="00E96ADE">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55562F42" w14:textId="77777777" w:rsidR="00F67D29" w:rsidRPr="00E96ADE" w:rsidRDefault="00F67D29" w:rsidP="00E64CC8">
            <w:pPr>
              <w:pStyle w:val="TAL"/>
              <w:spacing w:line="256" w:lineRule="auto"/>
            </w:pPr>
            <w:r w:rsidRPr="00E96ADE">
              <w:t>Make the UE (MCVideo client) send an emergency alert.</w:t>
            </w:r>
          </w:p>
          <w:p w14:paraId="0433FB1A" w14:textId="77777777" w:rsidR="00F67D29" w:rsidRPr="00E96ADE" w:rsidRDefault="00F67D29" w:rsidP="00E64CC8">
            <w:pPr>
              <w:pStyle w:val="TAL"/>
              <w:spacing w:line="256" w:lineRule="auto"/>
            </w:pPr>
            <w:r w:rsidRPr="00E96ADE">
              <w:t>(NOTE 1)</w:t>
            </w:r>
          </w:p>
        </w:tc>
        <w:tc>
          <w:tcPr>
            <w:tcW w:w="709" w:type="dxa"/>
            <w:tcBorders>
              <w:top w:val="single" w:sz="4" w:space="0" w:color="auto"/>
              <w:left w:val="single" w:sz="4" w:space="0" w:color="auto"/>
              <w:bottom w:val="single" w:sz="4" w:space="0" w:color="auto"/>
              <w:right w:val="single" w:sz="4" w:space="0" w:color="auto"/>
            </w:tcBorders>
            <w:hideMark/>
          </w:tcPr>
          <w:p w14:paraId="5934D050" w14:textId="77777777" w:rsidR="00F67D29" w:rsidRPr="00E96ADE" w:rsidRDefault="00F67D29" w:rsidP="00E64CC8">
            <w:pPr>
              <w:pStyle w:val="TAC"/>
              <w:spacing w:line="256" w:lineRule="auto"/>
            </w:pPr>
            <w:r w:rsidRPr="00E96ADE">
              <w:t>-</w:t>
            </w:r>
          </w:p>
        </w:tc>
        <w:tc>
          <w:tcPr>
            <w:tcW w:w="2978" w:type="dxa"/>
            <w:tcBorders>
              <w:top w:val="single" w:sz="4" w:space="0" w:color="auto"/>
              <w:left w:val="single" w:sz="4" w:space="0" w:color="auto"/>
              <w:bottom w:val="single" w:sz="4" w:space="0" w:color="auto"/>
              <w:right w:val="single" w:sz="4" w:space="0" w:color="auto"/>
            </w:tcBorders>
            <w:hideMark/>
          </w:tcPr>
          <w:p w14:paraId="5A286BEC" w14:textId="77777777" w:rsidR="00F67D29" w:rsidRPr="00E96ADE" w:rsidRDefault="00F67D29" w:rsidP="00E64CC8">
            <w:pPr>
              <w:pStyle w:val="TAL"/>
              <w:spacing w:line="256" w:lineRule="auto"/>
            </w:pPr>
            <w:r w:rsidRPr="00E96ADE">
              <w:t>-</w:t>
            </w:r>
          </w:p>
        </w:tc>
        <w:tc>
          <w:tcPr>
            <w:tcW w:w="567" w:type="dxa"/>
            <w:tcBorders>
              <w:top w:val="single" w:sz="4" w:space="0" w:color="auto"/>
              <w:left w:val="single" w:sz="4" w:space="0" w:color="auto"/>
              <w:bottom w:val="single" w:sz="4" w:space="0" w:color="auto"/>
              <w:right w:val="single" w:sz="4" w:space="0" w:color="auto"/>
            </w:tcBorders>
            <w:hideMark/>
          </w:tcPr>
          <w:p w14:paraId="5BC114EC" w14:textId="77777777" w:rsidR="00F67D29" w:rsidRPr="00E96ADE" w:rsidRDefault="00F67D29" w:rsidP="00E64CC8">
            <w:pPr>
              <w:pStyle w:val="TAC"/>
              <w:spacing w:line="256" w:lineRule="auto"/>
            </w:pPr>
            <w:r w:rsidRPr="00E96ADE">
              <w:t>-</w:t>
            </w:r>
          </w:p>
        </w:tc>
        <w:tc>
          <w:tcPr>
            <w:tcW w:w="892" w:type="dxa"/>
            <w:tcBorders>
              <w:top w:val="single" w:sz="4" w:space="0" w:color="auto"/>
              <w:left w:val="single" w:sz="4" w:space="0" w:color="auto"/>
              <w:bottom w:val="single" w:sz="4" w:space="0" w:color="auto"/>
              <w:right w:val="single" w:sz="4" w:space="0" w:color="auto"/>
            </w:tcBorders>
            <w:hideMark/>
          </w:tcPr>
          <w:p w14:paraId="194C99EC" w14:textId="77777777" w:rsidR="00F67D29" w:rsidRPr="00E96ADE" w:rsidRDefault="00F67D29" w:rsidP="00E64CC8">
            <w:pPr>
              <w:pStyle w:val="TAC"/>
              <w:spacing w:line="256" w:lineRule="auto"/>
            </w:pPr>
            <w:r w:rsidRPr="00E96ADE">
              <w:t>-</w:t>
            </w:r>
          </w:p>
        </w:tc>
      </w:tr>
      <w:tr w:rsidR="00F67D29" w:rsidRPr="00E96ADE" w14:paraId="2D7B0FFF" w14:textId="77777777" w:rsidTr="00E64CC8">
        <w:tc>
          <w:tcPr>
            <w:tcW w:w="649" w:type="dxa"/>
            <w:tcBorders>
              <w:top w:val="single" w:sz="4" w:space="0" w:color="auto"/>
              <w:left w:val="single" w:sz="4" w:space="0" w:color="auto"/>
              <w:bottom w:val="single" w:sz="4" w:space="0" w:color="auto"/>
              <w:right w:val="single" w:sz="4" w:space="0" w:color="auto"/>
            </w:tcBorders>
            <w:hideMark/>
          </w:tcPr>
          <w:p w14:paraId="312FA003" w14:textId="77777777" w:rsidR="00F67D29" w:rsidRPr="00E96ADE" w:rsidRDefault="00F67D29" w:rsidP="00E64CC8">
            <w:pPr>
              <w:pStyle w:val="TAC"/>
              <w:spacing w:line="256" w:lineRule="auto"/>
            </w:pPr>
            <w:r w:rsidRPr="00E96ADE">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0B1A5F98" w14:textId="74227D03" w:rsidR="00F67D29" w:rsidRPr="00E96ADE" w:rsidRDefault="00F67D29" w:rsidP="00E64CC8">
            <w:pPr>
              <w:pStyle w:val="TAL"/>
              <w:spacing w:line="256" w:lineRule="auto"/>
            </w:pPr>
            <w:r w:rsidRPr="00E96ADE">
              <w:t>Check: Does the UE (MCVideo client) correctly perform test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DD20F28" w14:textId="77777777" w:rsidR="00F67D29" w:rsidRPr="00E96ADE" w:rsidRDefault="00F67D29" w:rsidP="00E64CC8">
            <w:pPr>
              <w:pStyle w:val="TAC"/>
              <w:spacing w:line="256" w:lineRule="auto"/>
            </w:pPr>
            <w:r w:rsidRPr="00E96ADE">
              <w:t>-</w:t>
            </w:r>
          </w:p>
        </w:tc>
        <w:tc>
          <w:tcPr>
            <w:tcW w:w="2978" w:type="dxa"/>
            <w:tcBorders>
              <w:top w:val="single" w:sz="4" w:space="0" w:color="auto"/>
              <w:left w:val="single" w:sz="4" w:space="0" w:color="auto"/>
              <w:bottom w:val="single" w:sz="4" w:space="0" w:color="auto"/>
              <w:right w:val="single" w:sz="4" w:space="0" w:color="auto"/>
            </w:tcBorders>
            <w:hideMark/>
          </w:tcPr>
          <w:p w14:paraId="4E9C2934" w14:textId="77777777" w:rsidR="00F67D29" w:rsidRPr="00E96ADE" w:rsidRDefault="00F67D29" w:rsidP="00E64CC8">
            <w:pPr>
              <w:pStyle w:val="TAL"/>
              <w:spacing w:line="256" w:lineRule="auto"/>
            </w:pPr>
            <w:r w:rsidRPr="00E96ADE">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57E58828" w14:textId="77777777" w:rsidR="00F67D29" w:rsidRPr="00E96ADE" w:rsidRDefault="00F67D29" w:rsidP="00E64CC8">
            <w:pPr>
              <w:pStyle w:val="TAC"/>
              <w:spacing w:line="256" w:lineRule="auto"/>
            </w:pPr>
            <w:r w:rsidRPr="00E96ADE">
              <w:t>1</w:t>
            </w:r>
          </w:p>
        </w:tc>
        <w:tc>
          <w:tcPr>
            <w:tcW w:w="892" w:type="dxa"/>
            <w:tcBorders>
              <w:top w:val="single" w:sz="4" w:space="0" w:color="auto"/>
              <w:left w:val="single" w:sz="4" w:space="0" w:color="auto"/>
              <w:bottom w:val="single" w:sz="4" w:space="0" w:color="auto"/>
              <w:right w:val="single" w:sz="4" w:space="0" w:color="auto"/>
            </w:tcBorders>
            <w:hideMark/>
          </w:tcPr>
          <w:p w14:paraId="1BA53F53" w14:textId="77777777" w:rsidR="00F67D29" w:rsidRPr="00E96ADE" w:rsidRDefault="00F67D29" w:rsidP="00E64CC8">
            <w:pPr>
              <w:pStyle w:val="TAC"/>
              <w:spacing w:line="256" w:lineRule="auto"/>
            </w:pPr>
            <w:r w:rsidRPr="00E96ADE">
              <w:t>-</w:t>
            </w:r>
          </w:p>
        </w:tc>
      </w:tr>
      <w:tr w:rsidR="00F67D29" w:rsidRPr="00E96ADE" w14:paraId="0C1E00B8" w14:textId="77777777" w:rsidTr="00E64CC8">
        <w:tc>
          <w:tcPr>
            <w:tcW w:w="649" w:type="dxa"/>
            <w:tcBorders>
              <w:top w:val="single" w:sz="4" w:space="0" w:color="auto"/>
              <w:left w:val="single" w:sz="4" w:space="0" w:color="auto"/>
              <w:bottom w:val="single" w:sz="4" w:space="0" w:color="auto"/>
              <w:right w:val="single" w:sz="4" w:space="0" w:color="auto"/>
            </w:tcBorders>
            <w:hideMark/>
          </w:tcPr>
          <w:p w14:paraId="65216FFE" w14:textId="77777777" w:rsidR="00F67D29" w:rsidRPr="00E96ADE" w:rsidRDefault="00F67D29" w:rsidP="00E64CC8">
            <w:pPr>
              <w:pStyle w:val="TAC"/>
              <w:spacing w:line="256" w:lineRule="auto"/>
            </w:pPr>
            <w:r w:rsidRPr="00E96ADE">
              <w:t>3</w:t>
            </w:r>
          </w:p>
        </w:tc>
        <w:tc>
          <w:tcPr>
            <w:tcW w:w="3970" w:type="dxa"/>
            <w:tcBorders>
              <w:top w:val="single" w:sz="4" w:space="0" w:color="auto"/>
              <w:left w:val="single" w:sz="4" w:space="0" w:color="auto"/>
              <w:bottom w:val="single" w:sz="4" w:space="0" w:color="auto"/>
              <w:right w:val="single" w:sz="4" w:space="0" w:color="auto"/>
            </w:tcBorders>
            <w:hideMark/>
          </w:tcPr>
          <w:p w14:paraId="4ED2529E" w14:textId="77777777" w:rsidR="00F67D29" w:rsidRPr="00E96ADE" w:rsidRDefault="00F67D29" w:rsidP="00E64CC8">
            <w:pPr>
              <w:pStyle w:val="TAL"/>
              <w:spacing w:line="256" w:lineRule="auto"/>
            </w:pPr>
            <w:r w:rsidRPr="00E96ADE">
              <w:t>Make the UE (MCVideo client) cancel the emergency alert.</w:t>
            </w:r>
          </w:p>
          <w:p w14:paraId="3A98A844" w14:textId="77777777" w:rsidR="00F67D29" w:rsidRPr="00E96ADE" w:rsidRDefault="00F67D29" w:rsidP="00E64CC8">
            <w:pPr>
              <w:pStyle w:val="TAL"/>
              <w:spacing w:line="256" w:lineRule="auto"/>
            </w:pPr>
            <w:r w:rsidRPr="00E96ADE">
              <w:t>(NOTE 1)</w:t>
            </w:r>
          </w:p>
        </w:tc>
        <w:tc>
          <w:tcPr>
            <w:tcW w:w="709" w:type="dxa"/>
            <w:tcBorders>
              <w:top w:val="single" w:sz="4" w:space="0" w:color="auto"/>
              <w:left w:val="single" w:sz="4" w:space="0" w:color="auto"/>
              <w:bottom w:val="single" w:sz="4" w:space="0" w:color="auto"/>
              <w:right w:val="single" w:sz="4" w:space="0" w:color="auto"/>
            </w:tcBorders>
            <w:hideMark/>
          </w:tcPr>
          <w:p w14:paraId="0D7BFF5D" w14:textId="77777777" w:rsidR="00F67D29" w:rsidRPr="00E96ADE" w:rsidRDefault="00F67D29" w:rsidP="00E64CC8">
            <w:pPr>
              <w:pStyle w:val="TAC"/>
              <w:spacing w:line="256" w:lineRule="auto"/>
              <w:rPr>
                <w:szCs w:val="18"/>
              </w:rPr>
            </w:pPr>
            <w:r w:rsidRPr="00E96ADE">
              <w:t>-</w:t>
            </w:r>
          </w:p>
        </w:tc>
        <w:tc>
          <w:tcPr>
            <w:tcW w:w="2978" w:type="dxa"/>
            <w:tcBorders>
              <w:top w:val="single" w:sz="4" w:space="0" w:color="auto"/>
              <w:left w:val="single" w:sz="4" w:space="0" w:color="auto"/>
              <w:bottom w:val="single" w:sz="4" w:space="0" w:color="auto"/>
              <w:right w:val="single" w:sz="4" w:space="0" w:color="auto"/>
            </w:tcBorders>
            <w:hideMark/>
          </w:tcPr>
          <w:p w14:paraId="69005146" w14:textId="77777777" w:rsidR="00F67D29" w:rsidRPr="00E96ADE" w:rsidRDefault="00F67D29" w:rsidP="00E64CC8">
            <w:pPr>
              <w:pStyle w:val="TAL"/>
              <w:spacing w:line="256" w:lineRule="auto"/>
              <w:rPr>
                <w:szCs w:val="18"/>
              </w:rPr>
            </w:pPr>
            <w:r w:rsidRPr="00E96ADE">
              <w:t>-</w:t>
            </w:r>
          </w:p>
        </w:tc>
        <w:tc>
          <w:tcPr>
            <w:tcW w:w="567" w:type="dxa"/>
            <w:tcBorders>
              <w:top w:val="single" w:sz="4" w:space="0" w:color="auto"/>
              <w:left w:val="single" w:sz="4" w:space="0" w:color="auto"/>
              <w:bottom w:val="single" w:sz="4" w:space="0" w:color="auto"/>
              <w:right w:val="single" w:sz="4" w:space="0" w:color="auto"/>
            </w:tcBorders>
            <w:hideMark/>
          </w:tcPr>
          <w:p w14:paraId="4C3AD700" w14:textId="77777777" w:rsidR="00F67D29" w:rsidRPr="00E96ADE" w:rsidRDefault="00F67D29" w:rsidP="00E64CC8">
            <w:pPr>
              <w:pStyle w:val="TAC"/>
              <w:spacing w:line="256" w:lineRule="auto"/>
            </w:pPr>
            <w:r w:rsidRPr="00E96ADE">
              <w:t>-</w:t>
            </w:r>
          </w:p>
        </w:tc>
        <w:tc>
          <w:tcPr>
            <w:tcW w:w="892" w:type="dxa"/>
            <w:tcBorders>
              <w:top w:val="single" w:sz="4" w:space="0" w:color="auto"/>
              <w:left w:val="single" w:sz="4" w:space="0" w:color="auto"/>
              <w:bottom w:val="single" w:sz="4" w:space="0" w:color="auto"/>
              <w:right w:val="single" w:sz="4" w:space="0" w:color="auto"/>
            </w:tcBorders>
            <w:hideMark/>
          </w:tcPr>
          <w:p w14:paraId="0856FC69" w14:textId="77777777" w:rsidR="00F67D29" w:rsidRPr="00E96ADE" w:rsidRDefault="00F67D29" w:rsidP="00E64CC8">
            <w:pPr>
              <w:pStyle w:val="TAC"/>
              <w:spacing w:line="256" w:lineRule="auto"/>
            </w:pPr>
            <w:r w:rsidRPr="00E96ADE">
              <w:t>-</w:t>
            </w:r>
          </w:p>
        </w:tc>
      </w:tr>
      <w:tr w:rsidR="00F67D29" w:rsidRPr="00E96ADE" w14:paraId="5656BF97" w14:textId="77777777" w:rsidTr="00E64CC8">
        <w:tc>
          <w:tcPr>
            <w:tcW w:w="649" w:type="dxa"/>
            <w:tcBorders>
              <w:top w:val="single" w:sz="4" w:space="0" w:color="auto"/>
              <w:left w:val="single" w:sz="4" w:space="0" w:color="auto"/>
              <w:bottom w:val="single" w:sz="4" w:space="0" w:color="auto"/>
              <w:right w:val="single" w:sz="4" w:space="0" w:color="auto"/>
            </w:tcBorders>
            <w:hideMark/>
          </w:tcPr>
          <w:p w14:paraId="760E4BA3" w14:textId="77777777" w:rsidR="00F67D29" w:rsidRPr="00E96ADE" w:rsidRDefault="00F67D29" w:rsidP="00E64CC8">
            <w:pPr>
              <w:pStyle w:val="TAC"/>
              <w:spacing w:line="256" w:lineRule="auto"/>
              <w:rPr>
                <w:szCs w:val="18"/>
              </w:rPr>
            </w:pPr>
            <w:r w:rsidRPr="00E96ADE">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1D78A048" w14:textId="5A57E97C" w:rsidR="00F67D29" w:rsidRPr="00E96ADE" w:rsidRDefault="00F67D29" w:rsidP="00E64CC8">
            <w:pPr>
              <w:pStyle w:val="TAL"/>
              <w:spacing w:line="256" w:lineRule="auto"/>
            </w:pPr>
            <w:r w:rsidRPr="00E96ADE">
              <w:t>Check: Does the UE (MCVideo client) correctly perform test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7A9AB92" w14:textId="77777777" w:rsidR="00F67D29" w:rsidRPr="00E96ADE" w:rsidRDefault="00F67D29" w:rsidP="00E64CC8">
            <w:pPr>
              <w:pStyle w:val="TAC"/>
              <w:spacing w:line="256" w:lineRule="auto"/>
            </w:pPr>
            <w:r w:rsidRPr="00E96ADE">
              <w:t>-</w:t>
            </w:r>
          </w:p>
        </w:tc>
        <w:tc>
          <w:tcPr>
            <w:tcW w:w="2978" w:type="dxa"/>
            <w:tcBorders>
              <w:top w:val="single" w:sz="4" w:space="0" w:color="auto"/>
              <w:left w:val="single" w:sz="4" w:space="0" w:color="auto"/>
              <w:bottom w:val="single" w:sz="4" w:space="0" w:color="auto"/>
              <w:right w:val="single" w:sz="4" w:space="0" w:color="auto"/>
            </w:tcBorders>
            <w:hideMark/>
          </w:tcPr>
          <w:p w14:paraId="0327C979" w14:textId="77777777" w:rsidR="00F67D29" w:rsidRPr="00E96ADE" w:rsidRDefault="00F67D29" w:rsidP="00E64CC8">
            <w:pPr>
              <w:pStyle w:val="TAL"/>
              <w:spacing w:line="256" w:lineRule="auto"/>
            </w:pPr>
            <w:r w:rsidRPr="00E96ADE">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868DABC" w14:textId="77777777" w:rsidR="00F67D29" w:rsidRPr="00E96ADE" w:rsidRDefault="00F67D29" w:rsidP="00E64CC8">
            <w:pPr>
              <w:pStyle w:val="TAC"/>
              <w:spacing w:line="256" w:lineRule="auto"/>
            </w:pPr>
            <w:r w:rsidRPr="00E96ADE">
              <w:t>2</w:t>
            </w:r>
          </w:p>
        </w:tc>
        <w:tc>
          <w:tcPr>
            <w:tcW w:w="892" w:type="dxa"/>
            <w:tcBorders>
              <w:top w:val="single" w:sz="4" w:space="0" w:color="auto"/>
              <w:left w:val="single" w:sz="4" w:space="0" w:color="auto"/>
              <w:bottom w:val="single" w:sz="4" w:space="0" w:color="auto"/>
              <w:right w:val="single" w:sz="4" w:space="0" w:color="auto"/>
            </w:tcBorders>
            <w:hideMark/>
          </w:tcPr>
          <w:p w14:paraId="599C257B" w14:textId="77777777" w:rsidR="00F67D29" w:rsidRPr="00E96ADE" w:rsidRDefault="00F67D29" w:rsidP="00E64CC8">
            <w:pPr>
              <w:pStyle w:val="TAC"/>
              <w:spacing w:line="256" w:lineRule="auto"/>
            </w:pPr>
            <w:r w:rsidRPr="00E96ADE">
              <w:t>-</w:t>
            </w:r>
          </w:p>
        </w:tc>
      </w:tr>
      <w:tr w:rsidR="00F67D29" w:rsidRPr="00E96ADE" w14:paraId="1425A63B" w14:textId="77777777" w:rsidTr="00E64CC8">
        <w:tc>
          <w:tcPr>
            <w:tcW w:w="9765" w:type="dxa"/>
            <w:gridSpan w:val="6"/>
            <w:tcBorders>
              <w:top w:val="single" w:sz="4" w:space="0" w:color="auto"/>
              <w:left w:val="single" w:sz="4" w:space="0" w:color="auto"/>
              <w:bottom w:val="single" w:sz="4" w:space="0" w:color="auto"/>
              <w:right w:val="single" w:sz="4" w:space="0" w:color="auto"/>
            </w:tcBorders>
            <w:hideMark/>
          </w:tcPr>
          <w:p w14:paraId="5900F0E0" w14:textId="77777777" w:rsidR="00F67D29" w:rsidRPr="00E96ADE" w:rsidRDefault="00F67D29" w:rsidP="00E64CC8">
            <w:pPr>
              <w:pStyle w:val="TAN"/>
              <w:spacing w:line="256" w:lineRule="auto"/>
            </w:pPr>
            <w:r w:rsidRPr="00E96ADE">
              <w:t>NOTE 1:</w:t>
            </w:r>
            <w:r w:rsidRPr="00E96ADE">
              <w:tab/>
              <w:t>This is expected to be done via a suitable implementation dependent MMI</w:t>
            </w:r>
          </w:p>
        </w:tc>
      </w:tr>
    </w:tbl>
    <w:p w14:paraId="0366EBA5" w14:textId="77777777" w:rsidR="00F67D29" w:rsidRPr="00E96ADE" w:rsidRDefault="00F67D29" w:rsidP="00F67D29"/>
    <w:p w14:paraId="1E6AD3FD" w14:textId="77777777" w:rsidR="00F67D29" w:rsidRPr="00E96ADE" w:rsidRDefault="00F67D29" w:rsidP="00F67D29">
      <w:pPr>
        <w:pStyle w:val="H6"/>
      </w:pPr>
      <w:r w:rsidRPr="00E96ADE">
        <w:rPr>
          <w:lang w:eastAsia="x-none"/>
        </w:rPr>
        <w:t>6.3.1.3.3</w:t>
      </w:r>
      <w:r w:rsidRPr="00E96ADE">
        <w:rPr>
          <w:lang w:eastAsia="x-none"/>
        </w:rPr>
        <w:tab/>
        <w:t>Specific message contents</w:t>
      </w:r>
    </w:p>
    <w:p w14:paraId="0353497C" w14:textId="79A52305" w:rsidR="00F67D29" w:rsidRPr="00E96ADE" w:rsidRDefault="00F67D29" w:rsidP="00F67D29">
      <w:pPr>
        <w:pStyle w:val="TH"/>
      </w:pPr>
      <w:r w:rsidRPr="00E96ADE">
        <w:rPr>
          <w:lang w:eastAsia="x-none"/>
        </w:rPr>
        <w:t>Table 6.3.1.3.3-1: SIP MESSAGE from the UE(step 2, Table 6.3.1.3.2-1</w:t>
      </w:r>
      <w:r w:rsidRPr="00E96ADE">
        <w:t>;</w:t>
      </w:r>
      <w:r w:rsidRPr="00E96ADE">
        <w:br/>
        <w:t>step 2, TS 36.579-1 [2] Table 5.3.30.3-1</w:t>
      </w:r>
      <w:r w:rsidRPr="00E96ADE">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F67D29" w:rsidRPr="00E96ADE" w14:paraId="2B43762C"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2D36D2D8" w14:textId="77777777" w:rsidR="00F67D29" w:rsidRPr="00E96ADE" w:rsidRDefault="00F67D29" w:rsidP="00E64CC8">
            <w:pPr>
              <w:pStyle w:val="TAL"/>
              <w:spacing w:line="256" w:lineRule="auto"/>
            </w:pPr>
            <w:r w:rsidRPr="00E96ADE">
              <w:t>Derivation Path: TS 36.579-1 [2], Table 5.5.2.7.1-1, condition LOCATION_REPORT</w:t>
            </w:r>
          </w:p>
        </w:tc>
      </w:tr>
      <w:tr w:rsidR="00F67D29" w:rsidRPr="00E96ADE" w14:paraId="55D69537" w14:textId="77777777" w:rsidTr="00E64CC8">
        <w:tc>
          <w:tcPr>
            <w:tcW w:w="2551" w:type="dxa"/>
            <w:tcBorders>
              <w:top w:val="single" w:sz="4" w:space="0" w:color="auto"/>
              <w:left w:val="single" w:sz="4" w:space="0" w:color="auto"/>
              <w:bottom w:val="single" w:sz="4" w:space="0" w:color="auto"/>
              <w:right w:val="single" w:sz="4" w:space="0" w:color="auto"/>
            </w:tcBorders>
            <w:hideMark/>
          </w:tcPr>
          <w:p w14:paraId="56194E53" w14:textId="77777777" w:rsidR="00F67D29" w:rsidRPr="00E96ADE" w:rsidRDefault="00F67D29" w:rsidP="00E64CC8">
            <w:pPr>
              <w:pStyle w:val="TAH"/>
              <w:spacing w:line="256" w:lineRule="auto"/>
            </w:pPr>
            <w:r w:rsidRPr="00E96A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DEA5EA" w14:textId="77777777" w:rsidR="00F67D29" w:rsidRPr="00E96ADE" w:rsidRDefault="00F67D29" w:rsidP="00E64CC8">
            <w:pPr>
              <w:pStyle w:val="TAH"/>
              <w:spacing w:line="256" w:lineRule="auto"/>
            </w:pPr>
            <w:r w:rsidRPr="00E96ADE">
              <w:t>Value/remark</w:t>
            </w:r>
          </w:p>
        </w:tc>
        <w:tc>
          <w:tcPr>
            <w:tcW w:w="1985" w:type="dxa"/>
            <w:tcBorders>
              <w:top w:val="single" w:sz="4" w:space="0" w:color="auto"/>
              <w:left w:val="single" w:sz="4" w:space="0" w:color="auto"/>
              <w:bottom w:val="single" w:sz="4" w:space="0" w:color="auto"/>
              <w:right w:val="single" w:sz="4" w:space="0" w:color="auto"/>
            </w:tcBorders>
            <w:hideMark/>
          </w:tcPr>
          <w:p w14:paraId="2F8FBABB" w14:textId="77777777" w:rsidR="00F67D29" w:rsidRPr="00E96ADE" w:rsidRDefault="00F67D29" w:rsidP="00E64CC8">
            <w:pPr>
              <w:pStyle w:val="TAH"/>
              <w:spacing w:line="256" w:lineRule="auto"/>
            </w:pPr>
            <w:r w:rsidRPr="00E96ADE">
              <w:t>Comment</w:t>
            </w:r>
          </w:p>
        </w:tc>
        <w:tc>
          <w:tcPr>
            <w:tcW w:w="1417" w:type="dxa"/>
            <w:tcBorders>
              <w:top w:val="single" w:sz="4" w:space="0" w:color="auto"/>
              <w:left w:val="single" w:sz="4" w:space="0" w:color="auto"/>
              <w:bottom w:val="single" w:sz="4" w:space="0" w:color="auto"/>
              <w:right w:val="single" w:sz="4" w:space="0" w:color="auto"/>
            </w:tcBorders>
            <w:hideMark/>
          </w:tcPr>
          <w:p w14:paraId="37FB5EAB" w14:textId="77777777" w:rsidR="00F67D29" w:rsidRPr="00E96ADE" w:rsidRDefault="00F67D29" w:rsidP="00E64CC8">
            <w:pPr>
              <w:pStyle w:val="TAH"/>
              <w:spacing w:line="256" w:lineRule="auto"/>
            </w:pPr>
            <w:r w:rsidRPr="00E96ADE">
              <w:t>Reference</w:t>
            </w:r>
          </w:p>
        </w:tc>
        <w:tc>
          <w:tcPr>
            <w:tcW w:w="1418" w:type="dxa"/>
            <w:tcBorders>
              <w:top w:val="single" w:sz="4" w:space="0" w:color="auto"/>
              <w:left w:val="single" w:sz="4" w:space="0" w:color="auto"/>
              <w:bottom w:val="single" w:sz="4" w:space="0" w:color="auto"/>
              <w:right w:val="single" w:sz="4" w:space="0" w:color="auto"/>
            </w:tcBorders>
            <w:hideMark/>
          </w:tcPr>
          <w:p w14:paraId="416B8B94" w14:textId="77777777" w:rsidR="00F67D29" w:rsidRPr="00E96ADE" w:rsidRDefault="00F67D29" w:rsidP="00E64CC8">
            <w:pPr>
              <w:pStyle w:val="TAH"/>
              <w:spacing w:line="256" w:lineRule="auto"/>
            </w:pPr>
            <w:r w:rsidRPr="00E96ADE">
              <w:t>Condition</w:t>
            </w:r>
          </w:p>
        </w:tc>
      </w:tr>
      <w:tr w:rsidR="00F67D29" w:rsidRPr="00E96ADE" w14:paraId="0E797B81"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242740C4" w14:textId="77777777" w:rsidR="00F67D29" w:rsidRPr="00E96ADE" w:rsidRDefault="00F67D29" w:rsidP="00E64CC8">
            <w:pPr>
              <w:pStyle w:val="TAL"/>
              <w:spacing w:line="256" w:lineRule="auto"/>
              <w:rPr>
                <w:b/>
                <w:bCs/>
              </w:rPr>
            </w:pPr>
            <w:r w:rsidRPr="00E96ADE">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0EC5441"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tcPr>
          <w:p w14:paraId="55690C2A"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A049D32"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5E0F5D41" w14:textId="77777777" w:rsidR="00F67D29" w:rsidRPr="00E96ADE" w:rsidRDefault="00F67D29" w:rsidP="00E64CC8">
            <w:pPr>
              <w:pStyle w:val="TAL"/>
              <w:spacing w:line="256" w:lineRule="auto"/>
            </w:pPr>
          </w:p>
        </w:tc>
      </w:tr>
      <w:tr w:rsidR="00F67D29" w:rsidRPr="00E96ADE" w14:paraId="5092AB55"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6583C520"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B2E3E7C"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081FD711" w14:textId="77777777" w:rsidR="00F67D29" w:rsidRPr="0066502E" w:rsidRDefault="00F67D29" w:rsidP="00E64CC8">
            <w:pPr>
              <w:pStyle w:val="TAL"/>
              <w:spacing w:line="256" w:lineRule="auto"/>
              <w:rPr>
                <w:b/>
                <w:bCs/>
              </w:rPr>
            </w:pPr>
            <w:r w:rsidRPr="0066502E">
              <w:rPr>
                <w:b/>
                <w:bCs/>
              </w:rPr>
              <w:t>MCVideo Info</w:t>
            </w:r>
          </w:p>
        </w:tc>
        <w:tc>
          <w:tcPr>
            <w:tcW w:w="1417" w:type="dxa"/>
            <w:tcBorders>
              <w:top w:val="single" w:sz="4" w:space="0" w:color="auto"/>
              <w:left w:val="single" w:sz="4" w:space="0" w:color="auto"/>
              <w:bottom w:val="single" w:sz="4" w:space="0" w:color="auto"/>
              <w:right w:val="single" w:sz="4" w:space="0" w:color="auto"/>
            </w:tcBorders>
          </w:tcPr>
          <w:p w14:paraId="488A6D9C"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19BC9A0" w14:textId="77777777" w:rsidR="00F67D29" w:rsidRPr="00E96ADE" w:rsidRDefault="00F67D29" w:rsidP="00E64CC8">
            <w:pPr>
              <w:pStyle w:val="TAL"/>
              <w:spacing w:line="256" w:lineRule="auto"/>
            </w:pPr>
          </w:p>
        </w:tc>
      </w:tr>
      <w:tr w:rsidR="00F67D29" w:rsidRPr="00E96ADE" w14:paraId="108981C3"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25C3BC2A"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1665DB" w14:textId="77777777" w:rsidR="00F67D29" w:rsidRPr="00E96ADE" w:rsidRDefault="00F67D29" w:rsidP="00E64CC8">
            <w:pPr>
              <w:pStyle w:val="TAL"/>
              <w:spacing w:line="256" w:lineRule="auto"/>
            </w:pPr>
            <w:r w:rsidRPr="00E96ADE">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334E7127"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357C2E7"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8DCFAAD" w14:textId="77777777" w:rsidR="00F67D29" w:rsidRPr="00E96ADE" w:rsidRDefault="00F67D29" w:rsidP="00E64CC8">
            <w:pPr>
              <w:pStyle w:val="TAL"/>
              <w:spacing w:line="256" w:lineRule="auto"/>
            </w:pPr>
          </w:p>
        </w:tc>
      </w:tr>
      <w:tr w:rsidR="00F67D29" w:rsidRPr="00E96ADE" w14:paraId="66811619"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0643D130"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72BCCC84"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4FFED8FE" w14:textId="77777777" w:rsidR="00F67D29" w:rsidRPr="0066502E" w:rsidRDefault="00F67D29" w:rsidP="00E64CC8">
            <w:pPr>
              <w:pStyle w:val="TAL"/>
              <w:spacing w:line="256" w:lineRule="auto"/>
              <w:rPr>
                <w:b/>
                <w:bCs/>
              </w:rPr>
            </w:pPr>
            <w:r w:rsidRPr="0066502E">
              <w:rPr>
                <w:b/>
                <w:bCs/>
              </w:rPr>
              <w:t>Location info</w:t>
            </w:r>
          </w:p>
        </w:tc>
        <w:tc>
          <w:tcPr>
            <w:tcW w:w="1417" w:type="dxa"/>
            <w:tcBorders>
              <w:top w:val="single" w:sz="4" w:space="0" w:color="auto"/>
              <w:left w:val="single" w:sz="4" w:space="0" w:color="auto"/>
              <w:bottom w:val="single" w:sz="4" w:space="0" w:color="auto"/>
              <w:right w:val="single" w:sz="4" w:space="0" w:color="auto"/>
            </w:tcBorders>
          </w:tcPr>
          <w:p w14:paraId="7ED7579E"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26495651" w14:textId="77777777" w:rsidR="00F67D29" w:rsidRPr="00E96ADE" w:rsidRDefault="00F67D29" w:rsidP="00E64CC8">
            <w:pPr>
              <w:pStyle w:val="TAL"/>
              <w:spacing w:line="256" w:lineRule="auto"/>
            </w:pPr>
          </w:p>
        </w:tc>
      </w:tr>
      <w:tr w:rsidR="00F67D29" w:rsidRPr="00E96ADE" w14:paraId="4FF5934C"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0139B186"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D5C1F7F" w14:textId="77777777" w:rsidR="00F67D29" w:rsidRPr="00E96ADE" w:rsidRDefault="00F67D29" w:rsidP="00E64CC8">
            <w:pPr>
              <w:pStyle w:val="TAL"/>
              <w:spacing w:line="256" w:lineRule="auto"/>
            </w:pPr>
            <w:r w:rsidRPr="00E96ADE">
              <w:t>Location-info as described in TS 36.579-1 [2], Table 5.5.3.4.1-2</w:t>
            </w:r>
          </w:p>
        </w:tc>
        <w:tc>
          <w:tcPr>
            <w:tcW w:w="1985" w:type="dxa"/>
            <w:tcBorders>
              <w:top w:val="single" w:sz="4" w:space="0" w:color="auto"/>
              <w:left w:val="single" w:sz="4" w:space="0" w:color="auto"/>
              <w:bottom w:val="single" w:sz="4" w:space="0" w:color="auto"/>
              <w:right w:val="single" w:sz="4" w:space="0" w:color="auto"/>
            </w:tcBorders>
          </w:tcPr>
          <w:p w14:paraId="72311F5B"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18CD1B1"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72555D9F" w14:textId="77777777" w:rsidR="00F67D29" w:rsidRPr="00E96ADE" w:rsidRDefault="00F67D29" w:rsidP="00E64CC8">
            <w:pPr>
              <w:pStyle w:val="TAL"/>
              <w:spacing w:line="256" w:lineRule="auto"/>
            </w:pPr>
          </w:p>
        </w:tc>
      </w:tr>
    </w:tbl>
    <w:p w14:paraId="1B20B23D" w14:textId="77777777" w:rsidR="00F67D29" w:rsidRPr="00E96ADE" w:rsidRDefault="00F67D29" w:rsidP="00F67D29"/>
    <w:p w14:paraId="506289A7" w14:textId="77777777" w:rsidR="00F67D29" w:rsidRPr="00E96ADE" w:rsidRDefault="00F67D29" w:rsidP="00F67D29">
      <w:pPr>
        <w:pStyle w:val="TH"/>
        <w:rPr>
          <w:rFonts w:eastAsia="SimSun"/>
        </w:rPr>
      </w:pPr>
      <w:r w:rsidRPr="00E96ADE">
        <w:rPr>
          <w:rFonts w:eastAsia="SimSun"/>
        </w:rPr>
        <w:t xml:space="preserve">Table </w:t>
      </w:r>
      <w:r w:rsidRPr="00E96ADE">
        <w:rPr>
          <w:lang w:eastAsia="x-none"/>
        </w:rPr>
        <w:t>6.3.1.3.3-2</w:t>
      </w:r>
      <w:r w:rsidRPr="00E96ADE">
        <w:rPr>
          <w:rFonts w:eastAsia="SimSun"/>
        </w:rPr>
        <w:t xml:space="preserve">: </w:t>
      </w:r>
      <w:r w:rsidRPr="00E96ADE">
        <w:rPr>
          <w:rFonts w:eastAsia="SimSun"/>
          <w:lang w:eastAsia="ko-KR"/>
        </w:rPr>
        <w:t>MCVideo-Info in SIP MESSAGE</w:t>
      </w:r>
      <w:r w:rsidRPr="00E96ADE">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E96ADE" w14:paraId="2BECEF28"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6F47AE0C" w14:textId="4F3D6303" w:rsidR="00F67D29" w:rsidRPr="00E96ADE" w:rsidRDefault="00F67D29" w:rsidP="00E64CC8">
            <w:pPr>
              <w:pStyle w:val="TAL"/>
              <w:spacing w:line="256" w:lineRule="auto"/>
              <w:rPr>
                <w:rFonts w:eastAsia="SimSun"/>
              </w:rPr>
            </w:pPr>
            <w:r w:rsidRPr="00E96ADE">
              <w:rPr>
                <w:rFonts w:eastAsia="SimSun"/>
              </w:rPr>
              <w:t>Derivation Path: TS 36.579-1 [2], Table 5.5.3.2.1-2 condition GROUP-CALL</w:t>
            </w:r>
          </w:p>
        </w:tc>
      </w:tr>
      <w:tr w:rsidR="00F67D29" w:rsidRPr="00E96ADE" w14:paraId="05254A33"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3B9FA17B" w14:textId="77777777" w:rsidR="00F67D29" w:rsidRPr="00E96ADE" w:rsidRDefault="00F67D29" w:rsidP="00E64CC8">
            <w:pPr>
              <w:pStyle w:val="TAH"/>
              <w:spacing w:line="256" w:lineRule="auto"/>
              <w:rPr>
                <w:rFonts w:eastAsia="SimSun"/>
              </w:rPr>
            </w:pPr>
            <w:r w:rsidRPr="00E96ADE">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02BE40" w14:textId="77777777" w:rsidR="00F67D29" w:rsidRPr="00E96ADE" w:rsidRDefault="00F67D29" w:rsidP="00E64CC8">
            <w:pPr>
              <w:pStyle w:val="TAH"/>
              <w:spacing w:line="256" w:lineRule="auto"/>
              <w:rPr>
                <w:rFonts w:eastAsia="SimSun"/>
              </w:rPr>
            </w:pPr>
            <w:r w:rsidRPr="00E96ADE">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49A3E5" w14:textId="77777777" w:rsidR="00F67D29" w:rsidRPr="00E96ADE" w:rsidRDefault="00F67D29" w:rsidP="00E64CC8">
            <w:pPr>
              <w:pStyle w:val="TAH"/>
              <w:spacing w:line="256" w:lineRule="auto"/>
              <w:rPr>
                <w:rFonts w:eastAsia="SimSun"/>
              </w:rPr>
            </w:pPr>
            <w:r w:rsidRPr="00E96ADE">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3E2171C4" w14:textId="77777777" w:rsidR="00F67D29" w:rsidRPr="00E96ADE" w:rsidRDefault="00F67D29" w:rsidP="00E64CC8">
            <w:pPr>
              <w:pStyle w:val="TAH"/>
              <w:spacing w:line="256" w:lineRule="auto"/>
              <w:rPr>
                <w:rFonts w:eastAsia="SimSun"/>
              </w:rPr>
            </w:pPr>
            <w:r w:rsidRPr="00E96ADE">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2416436C" w14:textId="77777777" w:rsidR="00F67D29" w:rsidRPr="00E96ADE" w:rsidRDefault="00F67D29" w:rsidP="00E64CC8">
            <w:pPr>
              <w:pStyle w:val="TAH"/>
              <w:spacing w:line="256" w:lineRule="auto"/>
              <w:rPr>
                <w:rFonts w:eastAsia="SimSun"/>
              </w:rPr>
            </w:pPr>
            <w:r w:rsidRPr="00E96ADE">
              <w:rPr>
                <w:rFonts w:eastAsia="SimSun"/>
              </w:rPr>
              <w:t>Condition</w:t>
            </w:r>
          </w:p>
        </w:tc>
      </w:tr>
      <w:tr w:rsidR="00F67D29" w:rsidRPr="00E96ADE" w14:paraId="7333692C"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029C3057" w14:textId="77777777" w:rsidR="00F67D29" w:rsidRPr="00E96ADE" w:rsidRDefault="00F67D29" w:rsidP="00E64CC8">
            <w:pPr>
              <w:pStyle w:val="TAL"/>
              <w:spacing w:line="256" w:lineRule="auto"/>
              <w:rPr>
                <w:rFonts w:eastAsia="SimSun"/>
              </w:rPr>
            </w:pPr>
            <w:r w:rsidRPr="00E96ADE">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3CF73AB8" w14:textId="77777777" w:rsidR="00F67D29" w:rsidRPr="00E96ADE" w:rsidRDefault="00F67D29" w:rsidP="00E64CC8">
            <w:pPr>
              <w:pStyle w:val="TAL"/>
              <w:spacing w:line="256"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739478C3" w14:textId="77777777" w:rsidR="00F67D29" w:rsidRPr="00E96ADE" w:rsidRDefault="00F67D29" w:rsidP="00E64CC8">
            <w:pPr>
              <w:pStyle w:val="TAL"/>
              <w:spacing w:line="256"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1E9D278"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23C025D" w14:textId="77777777" w:rsidR="00F67D29" w:rsidRPr="00E96ADE" w:rsidRDefault="00F67D29" w:rsidP="00E64CC8">
            <w:pPr>
              <w:pStyle w:val="TAL"/>
              <w:spacing w:line="256" w:lineRule="auto"/>
              <w:rPr>
                <w:rFonts w:eastAsia="SimSun"/>
              </w:rPr>
            </w:pPr>
          </w:p>
        </w:tc>
      </w:tr>
      <w:tr w:rsidR="00F67D29" w:rsidRPr="00E96ADE" w14:paraId="77F0C3DD"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1656B074" w14:textId="77777777" w:rsidR="00F67D29" w:rsidRPr="00E96ADE" w:rsidRDefault="00F67D29" w:rsidP="00E64CC8">
            <w:pPr>
              <w:pStyle w:val="TAL"/>
              <w:spacing w:line="256" w:lineRule="auto"/>
              <w:rPr>
                <w:rFonts w:eastAsia="SimSun"/>
              </w:rPr>
            </w:pPr>
            <w:r w:rsidRPr="00E96ADE">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6BC022C" w14:textId="77777777" w:rsidR="00F67D29" w:rsidRPr="00E96ADE" w:rsidRDefault="00F67D29" w:rsidP="00E64CC8">
            <w:pPr>
              <w:pStyle w:val="TAL"/>
              <w:spacing w:line="256"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5AC1605"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75D594F4"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DC05E5C" w14:textId="77777777" w:rsidR="00F67D29" w:rsidRPr="00E96ADE" w:rsidRDefault="00F67D29" w:rsidP="00E64CC8">
            <w:pPr>
              <w:pStyle w:val="TAL"/>
              <w:spacing w:line="256" w:lineRule="auto"/>
              <w:rPr>
                <w:rFonts w:eastAsia="SimSun"/>
              </w:rPr>
            </w:pPr>
          </w:p>
        </w:tc>
      </w:tr>
      <w:tr w:rsidR="00F67D29" w:rsidRPr="00E96ADE" w14:paraId="6917C367"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6A96EA52" w14:textId="77777777" w:rsidR="00F67D29" w:rsidRPr="00E96ADE" w:rsidRDefault="00F67D29" w:rsidP="00E64CC8">
            <w:pPr>
              <w:pStyle w:val="TAL"/>
              <w:spacing w:line="256" w:lineRule="auto"/>
              <w:rPr>
                <w:rFonts w:eastAsia="SimSun"/>
              </w:rPr>
            </w:pPr>
            <w:r w:rsidRPr="00E96ADE">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AA84181" w14:textId="010C4F06" w:rsidR="00F67D29" w:rsidRPr="00E96ADE" w:rsidRDefault="00F67D29" w:rsidP="00E64CC8">
            <w:pPr>
              <w:pStyle w:val="TAL"/>
              <w:spacing w:line="256" w:lineRule="auto"/>
              <w:rPr>
                <w:rFonts w:eastAsia="SimSun"/>
                <w:color w:val="000000"/>
              </w:rPr>
            </w:pPr>
            <w:r w:rsidRPr="00E96ADE">
              <w:rPr>
                <w:rFonts w:eastAsia="SimSun"/>
                <w:color w:val="000000"/>
              </w:rPr>
              <w:t>Encrypted &lt;alert-ind&gt; with mcpttBoolean set to true</w:t>
            </w:r>
          </w:p>
        </w:tc>
        <w:tc>
          <w:tcPr>
            <w:tcW w:w="2126" w:type="dxa"/>
            <w:tcBorders>
              <w:top w:val="single" w:sz="4" w:space="0" w:color="auto"/>
              <w:left w:val="single" w:sz="4" w:space="0" w:color="auto"/>
              <w:bottom w:val="single" w:sz="4" w:space="0" w:color="auto"/>
              <w:right w:val="single" w:sz="4" w:space="0" w:color="auto"/>
            </w:tcBorders>
            <w:hideMark/>
          </w:tcPr>
          <w:p w14:paraId="63E5B30D" w14:textId="77777777" w:rsidR="00F67D29" w:rsidRPr="00E96ADE" w:rsidRDefault="00F67D29" w:rsidP="00E64CC8">
            <w:pPr>
              <w:pStyle w:val="TAL"/>
              <w:spacing w:line="256" w:lineRule="auto"/>
            </w:pPr>
            <w:r w:rsidRPr="00E96ADE">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E12D49B"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3734B2D" w14:textId="77777777" w:rsidR="00F67D29" w:rsidRPr="00E96ADE" w:rsidRDefault="00F67D29" w:rsidP="00E64CC8">
            <w:pPr>
              <w:pStyle w:val="TAL"/>
              <w:spacing w:line="256" w:lineRule="auto"/>
              <w:rPr>
                <w:rFonts w:eastAsia="SimSun"/>
              </w:rPr>
            </w:pPr>
          </w:p>
        </w:tc>
      </w:tr>
    </w:tbl>
    <w:p w14:paraId="4FB04040" w14:textId="77777777" w:rsidR="00F67D29" w:rsidRPr="00E96ADE" w:rsidRDefault="00F67D29" w:rsidP="00F67D29"/>
    <w:p w14:paraId="379DBE6D" w14:textId="50403FFE" w:rsidR="00F67D29" w:rsidRPr="00E96ADE" w:rsidRDefault="00F67D29" w:rsidP="00F67D29">
      <w:pPr>
        <w:pStyle w:val="TH"/>
      </w:pPr>
      <w:r w:rsidRPr="00E96ADE">
        <w:rPr>
          <w:lang w:eastAsia="x-none"/>
        </w:rPr>
        <w:lastRenderedPageBreak/>
        <w:t>Table 6.3.1.3.3-3: SIP MESSAGE from the SS (step 2, Table 6.3.1.3.2-1</w:t>
      </w:r>
      <w:r w:rsidRPr="00E96ADE">
        <w:t>;</w:t>
      </w:r>
      <w:r w:rsidRPr="00E96ADE">
        <w:br/>
        <w:t>step 4, TS 36.579-1 [2] Table 5.3.30.3-1</w:t>
      </w:r>
      <w:r w:rsidRPr="00E96ADE">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F67D29" w:rsidRPr="00E96ADE" w14:paraId="2C813379"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399F3A02" w14:textId="77777777" w:rsidR="00F67D29" w:rsidRPr="00E96ADE" w:rsidRDefault="00F67D29" w:rsidP="00E64CC8">
            <w:pPr>
              <w:pStyle w:val="TAL"/>
              <w:spacing w:line="256" w:lineRule="auto"/>
            </w:pPr>
            <w:r w:rsidRPr="00E96ADE">
              <w:t>Derivation Path: TS 36.579-1 [2], Table 5.5.2.7.2-1, condition ACCEPT-CONTACT-WITH-MEDIA-FEATURE-TAG</w:t>
            </w:r>
          </w:p>
        </w:tc>
      </w:tr>
      <w:tr w:rsidR="00F67D29" w:rsidRPr="00E96ADE" w14:paraId="31CC0DFF" w14:textId="77777777" w:rsidTr="00E64CC8">
        <w:tc>
          <w:tcPr>
            <w:tcW w:w="2551" w:type="dxa"/>
            <w:tcBorders>
              <w:top w:val="single" w:sz="4" w:space="0" w:color="auto"/>
              <w:left w:val="single" w:sz="4" w:space="0" w:color="auto"/>
              <w:bottom w:val="single" w:sz="4" w:space="0" w:color="auto"/>
              <w:right w:val="single" w:sz="4" w:space="0" w:color="auto"/>
            </w:tcBorders>
            <w:hideMark/>
          </w:tcPr>
          <w:p w14:paraId="73A06D24" w14:textId="77777777" w:rsidR="00F67D29" w:rsidRPr="00E96ADE" w:rsidRDefault="00F67D29" w:rsidP="00E64CC8">
            <w:pPr>
              <w:pStyle w:val="TAH"/>
              <w:spacing w:line="256" w:lineRule="auto"/>
            </w:pPr>
            <w:r w:rsidRPr="00E96A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87E327" w14:textId="77777777" w:rsidR="00F67D29" w:rsidRPr="00E96ADE" w:rsidRDefault="00F67D29" w:rsidP="00E64CC8">
            <w:pPr>
              <w:pStyle w:val="TAH"/>
              <w:spacing w:line="256" w:lineRule="auto"/>
            </w:pPr>
            <w:r w:rsidRPr="00E96ADE">
              <w:t>Value/remark</w:t>
            </w:r>
          </w:p>
        </w:tc>
        <w:tc>
          <w:tcPr>
            <w:tcW w:w="1985" w:type="dxa"/>
            <w:tcBorders>
              <w:top w:val="single" w:sz="4" w:space="0" w:color="auto"/>
              <w:left w:val="single" w:sz="4" w:space="0" w:color="auto"/>
              <w:bottom w:val="single" w:sz="4" w:space="0" w:color="auto"/>
              <w:right w:val="single" w:sz="4" w:space="0" w:color="auto"/>
            </w:tcBorders>
            <w:hideMark/>
          </w:tcPr>
          <w:p w14:paraId="342250B8" w14:textId="77777777" w:rsidR="00F67D29" w:rsidRPr="00E96ADE" w:rsidRDefault="00F67D29" w:rsidP="00E64CC8">
            <w:pPr>
              <w:pStyle w:val="TAH"/>
              <w:spacing w:line="256" w:lineRule="auto"/>
            </w:pPr>
            <w:r w:rsidRPr="00E96ADE">
              <w:t>Comment</w:t>
            </w:r>
          </w:p>
        </w:tc>
        <w:tc>
          <w:tcPr>
            <w:tcW w:w="1417" w:type="dxa"/>
            <w:tcBorders>
              <w:top w:val="single" w:sz="4" w:space="0" w:color="auto"/>
              <w:left w:val="single" w:sz="4" w:space="0" w:color="auto"/>
              <w:bottom w:val="single" w:sz="4" w:space="0" w:color="auto"/>
              <w:right w:val="single" w:sz="4" w:space="0" w:color="auto"/>
            </w:tcBorders>
            <w:hideMark/>
          </w:tcPr>
          <w:p w14:paraId="237F7EEF" w14:textId="77777777" w:rsidR="00F67D29" w:rsidRPr="00E96ADE" w:rsidRDefault="00F67D29" w:rsidP="00E64CC8">
            <w:pPr>
              <w:pStyle w:val="TAH"/>
              <w:spacing w:line="256" w:lineRule="auto"/>
            </w:pPr>
            <w:r w:rsidRPr="00E96ADE">
              <w:t>Reference</w:t>
            </w:r>
          </w:p>
        </w:tc>
        <w:tc>
          <w:tcPr>
            <w:tcW w:w="1418" w:type="dxa"/>
            <w:tcBorders>
              <w:top w:val="single" w:sz="4" w:space="0" w:color="auto"/>
              <w:left w:val="single" w:sz="4" w:space="0" w:color="auto"/>
              <w:bottom w:val="single" w:sz="4" w:space="0" w:color="auto"/>
              <w:right w:val="single" w:sz="4" w:space="0" w:color="auto"/>
            </w:tcBorders>
            <w:hideMark/>
          </w:tcPr>
          <w:p w14:paraId="6D35535D" w14:textId="77777777" w:rsidR="00F67D29" w:rsidRPr="00E96ADE" w:rsidRDefault="00F67D29" w:rsidP="00E64CC8">
            <w:pPr>
              <w:pStyle w:val="TAH"/>
              <w:spacing w:line="256" w:lineRule="auto"/>
            </w:pPr>
            <w:r w:rsidRPr="00E96ADE">
              <w:t>Condition</w:t>
            </w:r>
          </w:p>
        </w:tc>
      </w:tr>
      <w:tr w:rsidR="00F67D29" w:rsidRPr="00E96ADE" w14:paraId="0999FFE7"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7C41C92C" w14:textId="77777777" w:rsidR="00F67D29" w:rsidRPr="00E96ADE" w:rsidRDefault="00F67D29" w:rsidP="00E64CC8">
            <w:pPr>
              <w:pStyle w:val="TAL"/>
              <w:spacing w:line="256" w:lineRule="auto"/>
              <w:rPr>
                <w:b/>
                <w:bCs/>
              </w:rPr>
            </w:pPr>
            <w:r w:rsidRPr="00E96ADE">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02CF9F83"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tcPr>
          <w:p w14:paraId="7227283F"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33FF9EA"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28636EAF" w14:textId="77777777" w:rsidR="00F67D29" w:rsidRPr="00E96ADE" w:rsidRDefault="00F67D29" w:rsidP="00E64CC8">
            <w:pPr>
              <w:pStyle w:val="TAL"/>
              <w:spacing w:line="256" w:lineRule="auto"/>
            </w:pPr>
          </w:p>
        </w:tc>
      </w:tr>
      <w:tr w:rsidR="00F67D29" w:rsidRPr="00E96ADE" w14:paraId="052CAA3A"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73FAE99A"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BE0AAFC"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750C7111" w14:textId="77777777" w:rsidR="00F67D29" w:rsidRPr="0066502E" w:rsidRDefault="00F67D29" w:rsidP="00E64CC8">
            <w:pPr>
              <w:pStyle w:val="TAL"/>
              <w:spacing w:line="256" w:lineRule="auto"/>
              <w:rPr>
                <w:b/>
                <w:bCs/>
              </w:rPr>
            </w:pPr>
            <w:r w:rsidRPr="0066502E">
              <w:rPr>
                <w:b/>
                <w:bCs/>
              </w:rPr>
              <w:t>MCVideo Info</w:t>
            </w:r>
          </w:p>
        </w:tc>
        <w:tc>
          <w:tcPr>
            <w:tcW w:w="1417" w:type="dxa"/>
            <w:tcBorders>
              <w:top w:val="single" w:sz="4" w:space="0" w:color="auto"/>
              <w:left w:val="single" w:sz="4" w:space="0" w:color="auto"/>
              <w:bottom w:val="single" w:sz="4" w:space="0" w:color="auto"/>
              <w:right w:val="single" w:sz="4" w:space="0" w:color="auto"/>
            </w:tcBorders>
          </w:tcPr>
          <w:p w14:paraId="795A8C30"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1C106C0" w14:textId="77777777" w:rsidR="00F67D29" w:rsidRPr="00E96ADE" w:rsidRDefault="00F67D29" w:rsidP="00E64CC8">
            <w:pPr>
              <w:pStyle w:val="TAL"/>
              <w:spacing w:line="256" w:lineRule="auto"/>
            </w:pPr>
          </w:p>
        </w:tc>
      </w:tr>
      <w:tr w:rsidR="00F67D29" w:rsidRPr="00E96ADE" w14:paraId="496E8316"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1D8B2892"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A03709" w14:textId="77777777" w:rsidR="00F67D29" w:rsidRPr="00E96ADE" w:rsidRDefault="00F67D29" w:rsidP="00E64CC8">
            <w:pPr>
              <w:pStyle w:val="TAL"/>
              <w:spacing w:line="256" w:lineRule="auto"/>
            </w:pPr>
            <w:r w:rsidRPr="00E96ADE">
              <w:t>MCVideo-Info as described in Table 6.3.1.3.3-5</w:t>
            </w:r>
          </w:p>
        </w:tc>
        <w:tc>
          <w:tcPr>
            <w:tcW w:w="1985" w:type="dxa"/>
            <w:tcBorders>
              <w:top w:val="single" w:sz="4" w:space="0" w:color="auto"/>
              <w:left w:val="single" w:sz="4" w:space="0" w:color="auto"/>
              <w:bottom w:val="single" w:sz="4" w:space="0" w:color="auto"/>
              <w:right w:val="single" w:sz="4" w:space="0" w:color="auto"/>
            </w:tcBorders>
          </w:tcPr>
          <w:p w14:paraId="636C57D7"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E72D1CF"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25E7D1F6" w14:textId="77777777" w:rsidR="00F67D29" w:rsidRPr="00E96ADE" w:rsidRDefault="00F67D29" w:rsidP="00E64CC8">
            <w:pPr>
              <w:pStyle w:val="TAL"/>
              <w:spacing w:line="256" w:lineRule="auto"/>
            </w:pPr>
          </w:p>
        </w:tc>
      </w:tr>
    </w:tbl>
    <w:p w14:paraId="2FA7D017" w14:textId="77777777" w:rsidR="00F67D29" w:rsidRPr="00E96ADE" w:rsidRDefault="00F67D29" w:rsidP="00F67D29"/>
    <w:p w14:paraId="53E6C7D0" w14:textId="77777777" w:rsidR="00F67D29" w:rsidRPr="00E96ADE" w:rsidRDefault="00F67D29" w:rsidP="00F67D29">
      <w:pPr>
        <w:pStyle w:val="TH"/>
        <w:rPr>
          <w:rFonts w:eastAsia="SimSun"/>
        </w:rPr>
      </w:pPr>
      <w:r w:rsidRPr="00E96ADE">
        <w:rPr>
          <w:rFonts w:eastAsia="SimSun"/>
        </w:rPr>
        <w:t xml:space="preserve">Table </w:t>
      </w:r>
      <w:r w:rsidRPr="00E96ADE">
        <w:rPr>
          <w:lang w:eastAsia="x-none"/>
        </w:rPr>
        <w:t>6.3.1.3.3-4</w:t>
      </w:r>
      <w:r w:rsidRPr="00E96ADE">
        <w:rPr>
          <w:rFonts w:eastAsia="SimSun"/>
        </w:rPr>
        <w:t xml:space="preserve">: </w:t>
      </w:r>
      <w:r w:rsidRPr="00E96ADE">
        <w:rPr>
          <w:rFonts w:eastAsia="SimSun"/>
          <w:lang w:eastAsia="ko-KR"/>
        </w:rPr>
        <w:t>MCVideo-Info in SIP MESSAGE</w:t>
      </w:r>
      <w:r w:rsidRPr="00E96ADE">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E96ADE" w14:paraId="3F25D7DF"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578C5F03" w14:textId="77777777" w:rsidR="00F67D29" w:rsidRPr="00E96ADE" w:rsidRDefault="00F67D29" w:rsidP="00E64CC8">
            <w:pPr>
              <w:pStyle w:val="TAL"/>
              <w:spacing w:line="256" w:lineRule="auto"/>
              <w:rPr>
                <w:rFonts w:eastAsia="SimSun"/>
              </w:rPr>
            </w:pPr>
            <w:r w:rsidRPr="00E96ADE">
              <w:rPr>
                <w:rFonts w:eastAsia="SimSun"/>
              </w:rPr>
              <w:t>Derivation Path: TS 36.579-1 [2], Table 5.5.3.2.2-2 condition GROUP-CALL</w:t>
            </w:r>
          </w:p>
        </w:tc>
      </w:tr>
      <w:tr w:rsidR="00F67D29" w:rsidRPr="00E96ADE" w14:paraId="34B35DDD"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9D7616D" w14:textId="77777777" w:rsidR="00F67D29" w:rsidRPr="00E96ADE" w:rsidRDefault="00F67D29" w:rsidP="00E64CC8">
            <w:pPr>
              <w:pStyle w:val="TAH"/>
              <w:spacing w:line="256" w:lineRule="auto"/>
              <w:rPr>
                <w:rFonts w:eastAsia="SimSun"/>
              </w:rPr>
            </w:pPr>
            <w:r w:rsidRPr="00E96ADE">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C15D27" w14:textId="77777777" w:rsidR="00F67D29" w:rsidRPr="00E96ADE" w:rsidRDefault="00F67D29" w:rsidP="00E64CC8">
            <w:pPr>
              <w:pStyle w:val="TAH"/>
              <w:spacing w:line="256" w:lineRule="auto"/>
              <w:rPr>
                <w:rFonts w:eastAsia="SimSun"/>
              </w:rPr>
            </w:pPr>
            <w:r w:rsidRPr="00E96ADE">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1F70BF" w14:textId="77777777" w:rsidR="00F67D29" w:rsidRPr="00E96ADE" w:rsidRDefault="00F67D29" w:rsidP="00E64CC8">
            <w:pPr>
              <w:pStyle w:val="TAH"/>
              <w:spacing w:line="256" w:lineRule="auto"/>
              <w:rPr>
                <w:rFonts w:eastAsia="SimSun"/>
              </w:rPr>
            </w:pPr>
            <w:r w:rsidRPr="00E96ADE">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834FF1D" w14:textId="77777777" w:rsidR="00F67D29" w:rsidRPr="00E96ADE" w:rsidRDefault="00F67D29" w:rsidP="00E64CC8">
            <w:pPr>
              <w:pStyle w:val="TAH"/>
              <w:spacing w:line="256" w:lineRule="auto"/>
              <w:rPr>
                <w:rFonts w:eastAsia="SimSun"/>
              </w:rPr>
            </w:pPr>
            <w:r w:rsidRPr="00E96ADE">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42BF06D" w14:textId="77777777" w:rsidR="00F67D29" w:rsidRPr="00E96ADE" w:rsidRDefault="00F67D29" w:rsidP="00E64CC8">
            <w:pPr>
              <w:pStyle w:val="TAH"/>
              <w:spacing w:line="256" w:lineRule="auto"/>
              <w:rPr>
                <w:rFonts w:eastAsia="SimSun"/>
              </w:rPr>
            </w:pPr>
            <w:r w:rsidRPr="00E96ADE">
              <w:rPr>
                <w:rFonts w:eastAsia="SimSun"/>
              </w:rPr>
              <w:t>Condition</w:t>
            </w:r>
          </w:p>
        </w:tc>
      </w:tr>
      <w:tr w:rsidR="00F67D29" w:rsidRPr="00E96ADE" w14:paraId="39A500FB"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6024C013" w14:textId="77777777" w:rsidR="00F67D29" w:rsidRPr="00E96ADE" w:rsidRDefault="00F67D29" w:rsidP="00E64CC8">
            <w:pPr>
              <w:pStyle w:val="TAL"/>
              <w:spacing w:line="256" w:lineRule="auto"/>
              <w:rPr>
                <w:rFonts w:eastAsia="SimSun"/>
              </w:rPr>
            </w:pPr>
            <w:r w:rsidRPr="00E96ADE">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CE97C1B" w14:textId="77777777" w:rsidR="00F67D29" w:rsidRPr="00E96ADE" w:rsidRDefault="00F67D29" w:rsidP="00E64CC8">
            <w:pPr>
              <w:pStyle w:val="TAL"/>
              <w:spacing w:line="256"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44B0488" w14:textId="77777777" w:rsidR="00F67D29" w:rsidRPr="00E96ADE" w:rsidRDefault="00F67D29" w:rsidP="00E64CC8">
            <w:pPr>
              <w:pStyle w:val="TAL"/>
              <w:spacing w:line="256"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CF99E75"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F40F287" w14:textId="77777777" w:rsidR="00F67D29" w:rsidRPr="00E96ADE" w:rsidRDefault="00F67D29" w:rsidP="00E64CC8">
            <w:pPr>
              <w:pStyle w:val="TAL"/>
              <w:spacing w:line="256" w:lineRule="auto"/>
              <w:rPr>
                <w:rFonts w:eastAsia="SimSun"/>
              </w:rPr>
            </w:pPr>
          </w:p>
        </w:tc>
      </w:tr>
      <w:tr w:rsidR="00F67D29" w:rsidRPr="00E96ADE" w14:paraId="55B690A4"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0A237228" w14:textId="77777777" w:rsidR="00F67D29" w:rsidRPr="00E96ADE" w:rsidRDefault="00F67D29" w:rsidP="00E64CC8">
            <w:pPr>
              <w:pStyle w:val="TAL"/>
              <w:spacing w:line="256" w:lineRule="auto"/>
              <w:rPr>
                <w:rFonts w:eastAsia="SimSun"/>
              </w:rPr>
            </w:pPr>
            <w:r w:rsidRPr="00E96ADE">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CDF1B43" w14:textId="77777777" w:rsidR="00F67D29" w:rsidRPr="00E96ADE" w:rsidRDefault="00F67D29" w:rsidP="00E64CC8">
            <w:pPr>
              <w:pStyle w:val="TAL"/>
              <w:spacing w:line="256"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6258BB1" w14:textId="77777777" w:rsidR="00F67D29" w:rsidRPr="00E96ADE" w:rsidRDefault="00F67D29"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496CE18A"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115359C" w14:textId="77777777" w:rsidR="00F67D29" w:rsidRPr="00E96ADE" w:rsidRDefault="00F67D29" w:rsidP="00E64CC8">
            <w:pPr>
              <w:pStyle w:val="TAL"/>
              <w:spacing w:line="256" w:lineRule="auto"/>
              <w:rPr>
                <w:rFonts w:eastAsia="SimSun"/>
              </w:rPr>
            </w:pPr>
          </w:p>
        </w:tc>
      </w:tr>
      <w:tr w:rsidR="00F67D29" w:rsidRPr="00E96ADE" w14:paraId="3B507681"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57D7BDDE" w14:textId="77777777" w:rsidR="00F67D29" w:rsidRPr="00E96ADE" w:rsidRDefault="00F67D29" w:rsidP="00E64CC8">
            <w:pPr>
              <w:pStyle w:val="TAL"/>
              <w:spacing w:line="256" w:lineRule="auto"/>
              <w:rPr>
                <w:rFonts w:eastAsia="SimSun"/>
              </w:rPr>
            </w:pPr>
            <w:r w:rsidRPr="00E96ADE">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9BC2C5" w14:textId="4BE3D08F" w:rsidR="00F67D29" w:rsidRPr="00E96ADE" w:rsidRDefault="00F67D29" w:rsidP="00E64CC8">
            <w:pPr>
              <w:pStyle w:val="TAL"/>
              <w:spacing w:line="256" w:lineRule="auto"/>
              <w:rPr>
                <w:rFonts w:eastAsia="SimSun"/>
                <w:color w:val="000000"/>
              </w:rPr>
            </w:pPr>
            <w:r w:rsidRPr="0066502E">
              <w:rPr>
                <w:rFonts w:eastAsia="SimSun"/>
                <w:color w:val="000000"/>
              </w:rPr>
              <w:t>Encrypted &lt;alert-ind&gt; with mcpttBoolean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48BC03C" w14:textId="77777777" w:rsidR="00F67D29" w:rsidRPr="00E96ADE" w:rsidRDefault="00F67D29" w:rsidP="00E64CC8">
            <w:pPr>
              <w:pStyle w:val="TAL"/>
              <w:spacing w:line="256" w:lineRule="auto"/>
            </w:pPr>
            <w:r w:rsidRPr="00E96ADE">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05A67E8"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10C45" w14:textId="77777777" w:rsidR="00F67D29" w:rsidRPr="00E96ADE" w:rsidRDefault="00F67D29" w:rsidP="00E64CC8">
            <w:pPr>
              <w:pStyle w:val="TAL"/>
              <w:spacing w:line="256" w:lineRule="auto"/>
              <w:rPr>
                <w:rFonts w:eastAsia="SimSun"/>
              </w:rPr>
            </w:pPr>
          </w:p>
        </w:tc>
      </w:tr>
      <w:tr w:rsidR="00F67D29" w:rsidRPr="00E96ADE" w14:paraId="3C78DCB8"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18DEF8A0" w14:textId="77777777" w:rsidR="00F67D29" w:rsidRPr="00E96ADE" w:rsidRDefault="00F67D29" w:rsidP="00E64CC8">
            <w:pPr>
              <w:pStyle w:val="TAL"/>
              <w:spacing w:line="256" w:lineRule="auto"/>
              <w:rPr>
                <w:rFonts w:eastAsia="SimSun"/>
              </w:rPr>
            </w:pPr>
            <w:r w:rsidRPr="00E96ADE">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3CF4C9B9" w14:textId="7DC4E8B8" w:rsidR="00F67D29" w:rsidRPr="00E96ADE" w:rsidRDefault="00F67D29" w:rsidP="00E64CC8">
            <w:pPr>
              <w:pStyle w:val="TAL"/>
              <w:spacing w:line="256" w:lineRule="auto"/>
              <w:rPr>
                <w:rFonts w:eastAsia="SimSun"/>
                <w:color w:val="000000"/>
              </w:rPr>
            </w:pPr>
            <w:r w:rsidRPr="00E96ADE">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tcPr>
          <w:p w14:paraId="15EB8F82" w14:textId="77777777" w:rsidR="00F67D29" w:rsidRPr="00E96ADE" w:rsidRDefault="00F67D29" w:rsidP="00E64CC8">
            <w:pPr>
              <w:pStyle w:val="TAL"/>
              <w:spacing w:line="256" w:lineRule="auto"/>
            </w:pPr>
            <w:r w:rsidRPr="00E96ADE">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08ED24C7"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A8A2C3" w14:textId="77777777" w:rsidR="00F67D29" w:rsidRPr="00E96ADE" w:rsidRDefault="00F67D29" w:rsidP="00E64CC8">
            <w:pPr>
              <w:pStyle w:val="TAL"/>
              <w:spacing w:line="256" w:lineRule="auto"/>
              <w:rPr>
                <w:rFonts w:eastAsia="SimSun"/>
              </w:rPr>
            </w:pPr>
          </w:p>
        </w:tc>
      </w:tr>
      <w:tr w:rsidR="00F67D29" w:rsidRPr="00E96ADE" w14:paraId="0A176415"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03B85C6F" w14:textId="77777777" w:rsidR="00F67D29" w:rsidRPr="00E96ADE" w:rsidRDefault="00F67D29" w:rsidP="00E64CC8">
            <w:pPr>
              <w:pStyle w:val="TAL"/>
              <w:spacing w:line="256" w:lineRule="auto"/>
              <w:rPr>
                <w:rFonts w:eastAsia="SimSun"/>
              </w:rPr>
            </w:pPr>
            <w:r w:rsidRPr="00E96ADE">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2BEBCC7" w14:textId="349197C4" w:rsidR="00F67D29" w:rsidRPr="00E96ADE" w:rsidRDefault="00F67D29" w:rsidP="00E64CC8">
            <w:pPr>
              <w:pStyle w:val="TAL"/>
              <w:spacing w:line="256" w:lineRule="auto"/>
              <w:rPr>
                <w:rFonts w:eastAsia="SimSun"/>
                <w:color w:val="000000"/>
              </w:rPr>
            </w:pPr>
            <w:r w:rsidRPr="00E96ADE">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7A5D0FCE" w14:textId="77777777" w:rsidR="00F67D29" w:rsidRPr="00E96ADE" w:rsidRDefault="00F67D29" w:rsidP="00E64CC8">
            <w:pPr>
              <w:pStyle w:val="TAL"/>
              <w:spacing w:line="256" w:lineRule="auto"/>
            </w:pPr>
            <w:r w:rsidRPr="00E96ADE">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F345928"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4D2F2A" w14:textId="77777777" w:rsidR="00F67D29" w:rsidRPr="00E96ADE" w:rsidRDefault="00F67D29" w:rsidP="00E64CC8">
            <w:pPr>
              <w:pStyle w:val="TAL"/>
              <w:spacing w:line="256" w:lineRule="auto"/>
              <w:rPr>
                <w:rFonts w:eastAsia="SimSun"/>
              </w:rPr>
            </w:pPr>
          </w:p>
        </w:tc>
      </w:tr>
    </w:tbl>
    <w:p w14:paraId="3E673CFD" w14:textId="77777777" w:rsidR="00F67D29" w:rsidRPr="00E96ADE" w:rsidRDefault="00F67D29" w:rsidP="00F67D29"/>
    <w:p w14:paraId="199B9B11" w14:textId="5078105F" w:rsidR="00F67D29" w:rsidRPr="00E96ADE" w:rsidRDefault="00F67D29" w:rsidP="00F67D29">
      <w:pPr>
        <w:pStyle w:val="TH"/>
      </w:pPr>
      <w:r w:rsidRPr="00E96ADE">
        <w:rPr>
          <w:lang w:eastAsia="x-none"/>
        </w:rPr>
        <w:t>Table 6.3.1.3.3-5: SIP MESSAGE from the UE (step 4, Table 6.3.1.3.2-1</w:t>
      </w:r>
      <w:r w:rsidRPr="00E96ADE">
        <w:t>;</w:t>
      </w:r>
      <w:r w:rsidRPr="00E96ADE">
        <w:br/>
        <w:t>step 2, TS 36.579-1 [2] Table 5.3.30.3-1</w:t>
      </w:r>
      <w:r w:rsidRPr="00E96ADE">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F67D29" w:rsidRPr="00E96ADE" w14:paraId="55E1A01D" w14:textId="77777777" w:rsidTr="00E64CC8">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19896E6" w14:textId="77777777" w:rsidR="00F67D29" w:rsidRPr="00E96ADE" w:rsidRDefault="00F67D29" w:rsidP="00E64CC8">
            <w:pPr>
              <w:pStyle w:val="TAL"/>
              <w:spacing w:line="256" w:lineRule="auto"/>
            </w:pPr>
            <w:r w:rsidRPr="00E96ADE">
              <w:t>Derivation Path: TS 36.579-1 [2], Table 5.5.2.7.1-1</w:t>
            </w:r>
          </w:p>
        </w:tc>
      </w:tr>
      <w:tr w:rsidR="00F67D29" w:rsidRPr="00E96ADE" w14:paraId="58D94EF9" w14:textId="77777777" w:rsidTr="00E64CC8">
        <w:tc>
          <w:tcPr>
            <w:tcW w:w="2830" w:type="dxa"/>
            <w:tcBorders>
              <w:top w:val="single" w:sz="4" w:space="0" w:color="auto"/>
              <w:left w:val="single" w:sz="4" w:space="0" w:color="auto"/>
              <w:bottom w:val="single" w:sz="4" w:space="0" w:color="auto"/>
              <w:right w:val="single" w:sz="4" w:space="0" w:color="auto"/>
            </w:tcBorders>
            <w:hideMark/>
          </w:tcPr>
          <w:p w14:paraId="4BC858F8" w14:textId="77777777" w:rsidR="00F67D29" w:rsidRPr="00E96ADE" w:rsidRDefault="00F67D29" w:rsidP="00E64CC8">
            <w:pPr>
              <w:pStyle w:val="TAH"/>
              <w:spacing w:line="256" w:lineRule="auto"/>
            </w:pPr>
            <w:r w:rsidRPr="00E96A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009FEA1" w14:textId="77777777" w:rsidR="00F67D29" w:rsidRPr="00E96ADE" w:rsidRDefault="00F67D29" w:rsidP="00E64CC8">
            <w:pPr>
              <w:pStyle w:val="TAH"/>
              <w:spacing w:line="256" w:lineRule="auto"/>
            </w:pPr>
            <w:r w:rsidRPr="00E96ADE">
              <w:t>Value/remark</w:t>
            </w:r>
          </w:p>
        </w:tc>
        <w:tc>
          <w:tcPr>
            <w:tcW w:w="1985" w:type="dxa"/>
            <w:tcBorders>
              <w:top w:val="single" w:sz="4" w:space="0" w:color="auto"/>
              <w:left w:val="single" w:sz="4" w:space="0" w:color="auto"/>
              <w:bottom w:val="single" w:sz="4" w:space="0" w:color="auto"/>
              <w:right w:val="single" w:sz="4" w:space="0" w:color="auto"/>
            </w:tcBorders>
            <w:hideMark/>
          </w:tcPr>
          <w:p w14:paraId="7A7A4CD6" w14:textId="77777777" w:rsidR="00F67D29" w:rsidRPr="00E96ADE" w:rsidRDefault="00F67D29" w:rsidP="00E64CC8">
            <w:pPr>
              <w:pStyle w:val="TAH"/>
              <w:spacing w:line="256" w:lineRule="auto"/>
            </w:pPr>
            <w:r w:rsidRPr="00E96ADE">
              <w:t>Comment</w:t>
            </w:r>
          </w:p>
        </w:tc>
        <w:tc>
          <w:tcPr>
            <w:tcW w:w="1417" w:type="dxa"/>
            <w:tcBorders>
              <w:top w:val="single" w:sz="4" w:space="0" w:color="auto"/>
              <w:left w:val="single" w:sz="4" w:space="0" w:color="auto"/>
              <w:bottom w:val="single" w:sz="4" w:space="0" w:color="auto"/>
              <w:right w:val="single" w:sz="4" w:space="0" w:color="auto"/>
            </w:tcBorders>
            <w:hideMark/>
          </w:tcPr>
          <w:p w14:paraId="40E2B297" w14:textId="77777777" w:rsidR="00F67D29" w:rsidRPr="00E96ADE" w:rsidRDefault="00F67D29" w:rsidP="00E64CC8">
            <w:pPr>
              <w:pStyle w:val="TAH"/>
              <w:spacing w:line="256" w:lineRule="auto"/>
            </w:pPr>
            <w:r w:rsidRPr="00E96ADE">
              <w:t>Reference</w:t>
            </w:r>
          </w:p>
        </w:tc>
        <w:tc>
          <w:tcPr>
            <w:tcW w:w="1276" w:type="dxa"/>
            <w:tcBorders>
              <w:top w:val="single" w:sz="4" w:space="0" w:color="auto"/>
              <w:left w:val="single" w:sz="4" w:space="0" w:color="auto"/>
              <w:bottom w:val="single" w:sz="4" w:space="0" w:color="auto"/>
              <w:right w:val="single" w:sz="4" w:space="0" w:color="auto"/>
            </w:tcBorders>
            <w:hideMark/>
          </w:tcPr>
          <w:p w14:paraId="53EA26A4" w14:textId="77777777" w:rsidR="00F67D29" w:rsidRPr="00E96ADE" w:rsidRDefault="00F67D29" w:rsidP="00E64CC8">
            <w:pPr>
              <w:pStyle w:val="TAH"/>
              <w:spacing w:line="256" w:lineRule="auto"/>
            </w:pPr>
            <w:r w:rsidRPr="00E96ADE">
              <w:t>Condition</w:t>
            </w:r>
          </w:p>
        </w:tc>
      </w:tr>
      <w:tr w:rsidR="00F67D29" w:rsidRPr="00E96ADE" w14:paraId="780FAE14" w14:textId="77777777" w:rsidTr="00E64CC8">
        <w:tc>
          <w:tcPr>
            <w:tcW w:w="2830" w:type="dxa"/>
            <w:tcBorders>
              <w:top w:val="single" w:sz="4" w:space="0" w:color="auto"/>
              <w:left w:val="single" w:sz="4" w:space="0" w:color="auto"/>
              <w:bottom w:val="single" w:sz="4" w:space="0" w:color="auto"/>
              <w:right w:val="single" w:sz="4" w:space="0" w:color="auto"/>
            </w:tcBorders>
            <w:vAlign w:val="center"/>
            <w:hideMark/>
          </w:tcPr>
          <w:p w14:paraId="23B787CA" w14:textId="77777777" w:rsidR="00F67D29" w:rsidRPr="00E96ADE" w:rsidRDefault="00F67D29" w:rsidP="00E64CC8">
            <w:pPr>
              <w:pStyle w:val="TAL"/>
              <w:spacing w:line="256" w:lineRule="auto"/>
              <w:rPr>
                <w:b/>
                <w:bCs/>
              </w:rPr>
            </w:pPr>
            <w:r w:rsidRPr="00E96ADE">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2E12859"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tcPr>
          <w:p w14:paraId="22D5C19D"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D71715C" w14:textId="77777777" w:rsidR="00F67D29" w:rsidRPr="00E96ADE" w:rsidRDefault="00F67D29" w:rsidP="00E64CC8">
            <w:pPr>
              <w:pStyle w:val="TAL"/>
              <w:spacing w:line="256" w:lineRule="auto"/>
            </w:pPr>
          </w:p>
        </w:tc>
        <w:tc>
          <w:tcPr>
            <w:tcW w:w="1276" w:type="dxa"/>
            <w:tcBorders>
              <w:top w:val="single" w:sz="4" w:space="0" w:color="auto"/>
              <w:left w:val="single" w:sz="4" w:space="0" w:color="auto"/>
              <w:bottom w:val="single" w:sz="4" w:space="0" w:color="auto"/>
              <w:right w:val="single" w:sz="4" w:space="0" w:color="auto"/>
            </w:tcBorders>
          </w:tcPr>
          <w:p w14:paraId="0416C1A6" w14:textId="77777777" w:rsidR="00F67D29" w:rsidRPr="00E96ADE" w:rsidRDefault="00F67D29" w:rsidP="00E64CC8">
            <w:pPr>
              <w:pStyle w:val="TAL"/>
              <w:spacing w:line="256" w:lineRule="auto"/>
            </w:pPr>
          </w:p>
        </w:tc>
      </w:tr>
      <w:tr w:rsidR="00F67D29" w:rsidRPr="00E96ADE" w14:paraId="77C948BC" w14:textId="77777777" w:rsidTr="00E64CC8">
        <w:tc>
          <w:tcPr>
            <w:tcW w:w="2830" w:type="dxa"/>
            <w:tcBorders>
              <w:top w:val="single" w:sz="4" w:space="0" w:color="auto"/>
              <w:left w:val="single" w:sz="4" w:space="0" w:color="auto"/>
              <w:bottom w:val="single" w:sz="4" w:space="0" w:color="auto"/>
              <w:right w:val="single" w:sz="4" w:space="0" w:color="auto"/>
            </w:tcBorders>
            <w:vAlign w:val="center"/>
            <w:hideMark/>
          </w:tcPr>
          <w:p w14:paraId="0C963EFD"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AFB1DFD" w14:textId="77777777" w:rsidR="00F67D29" w:rsidRPr="00E96ADE" w:rsidRDefault="00F67D29" w:rsidP="00E64CC8">
            <w:pPr>
              <w:pStyle w:val="TAL"/>
              <w:spacing w:line="256"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EBA67F4" w14:textId="77777777" w:rsidR="00F67D29" w:rsidRPr="00E96ADE" w:rsidRDefault="00F67D29" w:rsidP="00E64CC8">
            <w:pPr>
              <w:pStyle w:val="TAL"/>
              <w:spacing w:line="256" w:lineRule="auto"/>
            </w:pPr>
            <w:r w:rsidRPr="00E96ADE">
              <w:t>MCVideo Info</w:t>
            </w:r>
          </w:p>
        </w:tc>
        <w:tc>
          <w:tcPr>
            <w:tcW w:w="1417" w:type="dxa"/>
            <w:tcBorders>
              <w:top w:val="single" w:sz="4" w:space="0" w:color="auto"/>
              <w:left w:val="single" w:sz="4" w:space="0" w:color="auto"/>
              <w:bottom w:val="single" w:sz="4" w:space="0" w:color="auto"/>
              <w:right w:val="single" w:sz="4" w:space="0" w:color="auto"/>
            </w:tcBorders>
          </w:tcPr>
          <w:p w14:paraId="2032A4A1" w14:textId="77777777" w:rsidR="00F67D29" w:rsidRPr="00E96ADE" w:rsidRDefault="00F67D29" w:rsidP="00E64CC8">
            <w:pPr>
              <w:pStyle w:val="TAL"/>
              <w:spacing w:line="256"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51E275AD" w14:textId="77777777" w:rsidR="00F67D29" w:rsidRPr="00E96ADE" w:rsidRDefault="00F67D29" w:rsidP="00E64CC8">
            <w:pPr>
              <w:pStyle w:val="TAL"/>
              <w:spacing w:line="256" w:lineRule="auto"/>
            </w:pPr>
          </w:p>
        </w:tc>
      </w:tr>
      <w:tr w:rsidR="00F67D29" w:rsidRPr="00E96ADE" w14:paraId="13E22490" w14:textId="77777777" w:rsidTr="00E64CC8">
        <w:tc>
          <w:tcPr>
            <w:tcW w:w="2830" w:type="dxa"/>
            <w:tcBorders>
              <w:top w:val="single" w:sz="4" w:space="0" w:color="auto"/>
              <w:left w:val="single" w:sz="4" w:space="0" w:color="auto"/>
              <w:bottom w:val="single" w:sz="4" w:space="0" w:color="auto"/>
              <w:right w:val="single" w:sz="4" w:space="0" w:color="auto"/>
            </w:tcBorders>
            <w:vAlign w:val="center"/>
            <w:hideMark/>
          </w:tcPr>
          <w:p w14:paraId="7FF83ACC"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F49087" w14:textId="77777777" w:rsidR="00F67D29" w:rsidRPr="00E96ADE" w:rsidRDefault="00F67D29" w:rsidP="00E64CC8">
            <w:pPr>
              <w:pStyle w:val="TAL"/>
              <w:spacing w:line="256" w:lineRule="auto"/>
              <w:rPr>
                <w:rFonts w:eastAsia="SimSun"/>
                <w:color w:val="000000"/>
              </w:rPr>
            </w:pPr>
            <w:r w:rsidRPr="00E96ADE">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15984F3"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24E4C80" w14:textId="77777777" w:rsidR="00F67D29" w:rsidRPr="00E96ADE" w:rsidRDefault="00F67D29" w:rsidP="00E64CC8">
            <w:pPr>
              <w:pStyle w:val="TAL"/>
              <w:spacing w:line="256" w:lineRule="auto"/>
            </w:pPr>
          </w:p>
        </w:tc>
        <w:tc>
          <w:tcPr>
            <w:tcW w:w="1276" w:type="dxa"/>
            <w:tcBorders>
              <w:top w:val="single" w:sz="4" w:space="0" w:color="auto"/>
              <w:left w:val="single" w:sz="4" w:space="0" w:color="auto"/>
              <w:bottom w:val="single" w:sz="4" w:space="0" w:color="auto"/>
              <w:right w:val="single" w:sz="4" w:space="0" w:color="auto"/>
            </w:tcBorders>
          </w:tcPr>
          <w:p w14:paraId="60D98578" w14:textId="77777777" w:rsidR="00F67D29" w:rsidRPr="00E96ADE" w:rsidRDefault="00F67D29" w:rsidP="00E64CC8">
            <w:pPr>
              <w:pStyle w:val="TAL"/>
              <w:spacing w:line="256" w:lineRule="auto"/>
            </w:pPr>
          </w:p>
        </w:tc>
      </w:tr>
    </w:tbl>
    <w:p w14:paraId="65A1653A" w14:textId="77777777" w:rsidR="00F67D29" w:rsidRPr="00E96ADE" w:rsidRDefault="00F67D29" w:rsidP="00F67D29"/>
    <w:p w14:paraId="7BB555C2" w14:textId="77777777" w:rsidR="00F67D29" w:rsidRPr="00E96ADE" w:rsidRDefault="00F67D29" w:rsidP="00F67D29">
      <w:pPr>
        <w:pStyle w:val="TH"/>
        <w:rPr>
          <w:rFonts w:eastAsia="SimSun"/>
        </w:rPr>
      </w:pPr>
      <w:r w:rsidRPr="00E96ADE">
        <w:rPr>
          <w:rFonts w:eastAsia="SimSun"/>
        </w:rPr>
        <w:t xml:space="preserve">Table 6.3.1.3.3-6: </w:t>
      </w:r>
      <w:r w:rsidRPr="00E96ADE">
        <w:rPr>
          <w:rFonts w:eastAsia="SimSun"/>
          <w:lang w:eastAsia="ko-KR"/>
        </w:rPr>
        <w:t>MCVideo-Info in SIP MESSAGE</w:t>
      </w:r>
      <w:r w:rsidRPr="00E96ADE">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E96ADE" w14:paraId="2117502C"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76A7DEB2" w14:textId="77777777" w:rsidR="00F67D29" w:rsidRPr="00E96ADE" w:rsidRDefault="00F67D29" w:rsidP="00E64CC8">
            <w:pPr>
              <w:pStyle w:val="TAL"/>
              <w:spacing w:line="256" w:lineRule="auto"/>
              <w:rPr>
                <w:rFonts w:eastAsia="SimSun"/>
              </w:rPr>
            </w:pPr>
            <w:r w:rsidRPr="00E96ADE">
              <w:rPr>
                <w:rFonts w:eastAsia="SimSun"/>
              </w:rPr>
              <w:t>Derivation Path: TS 36.579-1 [2], Table 5.5.3.2.1-1 condition GROUP-CALL</w:t>
            </w:r>
          </w:p>
        </w:tc>
      </w:tr>
      <w:tr w:rsidR="00F67D29" w:rsidRPr="00E96ADE" w14:paraId="493FBD45"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166B650E" w14:textId="77777777" w:rsidR="00F67D29" w:rsidRPr="00E96ADE" w:rsidRDefault="00F67D29" w:rsidP="00E64CC8">
            <w:pPr>
              <w:pStyle w:val="TAH"/>
              <w:spacing w:line="256" w:lineRule="auto"/>
              <w:rPr>
                <w:rFonts w:eastAsia="SimSun"/>
              </w:rPr>
            </w:pPr>
            <w:r w:rsidRPr="00E96ADE">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07EFD" w14:textId="77777777" w:rsidR="00F67D29" w:rsidRPr="00E96ADE" w:rsidRDefault="00F67D29" w:rsidP="00E64CC8">
            <w:pPr>
              <w:pStyle w:val="TAH"/>
              <w:spacing w:line="256" w:lineRule="auto"/>
              <w:rPr>
                <w:rFonts w:eastAsia="SimSun"/>
              </w:rPr>
            </w:pPr>
            <w:r w:rsidRPr="00E96ADE">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0E46C87" w14:textId="77777777" w:rsidR="00F67D29" w:rsidRPr="00E96ADE" w:rsidRDefault="00F67D29" w:rsidP="00E64CC8">
            <w:pPr>
              <w:pStyle w:val="TAH"/>
              <w:spacing w:line="256" w:lineRule="auto"/>
              <w:rPr>
                <w:rFonts w:eastAsia="SimSun"/>
              </w:rPr>
            </w:pPr>
            <w:r w:rsidRPr="00E96ADE">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6244EDC" w14:textId="77777777" w:rsidR="00F67D29" w:rsidRPr="00E96ADE" w:rsidRDefault="00F67D29" w:rsidP="00E64CC8">
            <w:pPr>
              <w:pStyle w:val="TAH"/>
              <w:spacing w:line="256" w:lineRule="auto"/>
              <w:rPr>
                <w:rFonts w:eastAsia="SimSun"/>
              </w:rPr>
            </w:pPr>
            <w:r w:rsidRPr="00E96ADE">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9F22344" w14:textId="77777777" w:rsidR="00F67D29" w:rsidRPr="00E96ADE" w:rsidRDefault="00F67D29" w:rsidP="00E64CC8">
            <w:pPr>
              <w:pStyle w:val="TAH"/>
              <w:spacing w:line="256" w:lineRule="auto"/>
              <w:rPr>
                <w:rFonts w:eastAsia="SimSun"/>
              </w:rPr>
            </w:pPr>
            <w:r w:rsidRPr="00E96ADE">
              <w:rPr>
                <w:rFonts w:eastAsia="SimSun"/>
              </w:rPr>
              <w:t>Condition</w:t>
            </w:r>
          </w:p>
        </w:tc>
      </w:tr>
      <w:tr w:rsidR="00F67D29" w:rsidRPr="00E96ADE" w14:paraId="782C7FE7"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2D4CEA8A" w14:textId="77777777" w:rsidR="00F67D29" w:rsidRPr="00E96ADE" w:rsidRDefault="00F67D29" w:rsidP="00E64CC8">
            <w:pPr>
              <w:pStyle w:val="TAL"/>
              <w:spacing w:line="256" w:lineRule="auto"/>
              <w:rPr>
                <w:rFonts w:eastAsia="SimSun"/>
              </w:rPr>
            </w:pPr>
            <w:r w:rsidRPr="00E96ADE">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ACE8E3D" w14:textId="77777777" w:rsidR="00F67D29" w:rsidRPr="00E96ADE" w:rsidRDefault="00F67D29" w:rsidP="00E64CC8">
            <w:pPr>
              <w:pStyle w:val="TAL"/>
              <w:spacing w:line="256"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33BFC1" w14:textId="77777777" w:rsidR="00F67D29" w:rsidRPr="00E96ADE" w:rsidRDefault="00F67D29" w:rsidP="00E64CC8">
            <w:pPr>
              <w:pStyle w:val="TAL"/>
              <w:spacing w:line="256"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9504A39"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3C30E5" w14:textId="77777777" w:rsidR="00F67D29" w:rsidRPr="00E96ADE" w:rsidRDefault="00F67D29" w:rsidP="00E64CC8">
            <w:pPr>
              <w:pStyle w:val="TAL"/>
              <w:spacing w:line="256" w:lineRule="auto"/>
              <w:rPr>
                <w:rFonts w:eastAsia="SimSun"/>
              </w:rPr>
            </w:pPr>
          </w:p>
        </w:tc>
      </w:tr>
      <w:tr w:rsidR="00F67D29" w:rsidRPr="00E96ADE" w14:paraId="0967107A"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5E33C264" w14:textId="77777777" w:rsidR="00F67D29" w:rsidRPr="00E96ADE" w:rsidRDefault="00F67D29" w:rsidP="00E64CC8">
            <w:pPr>
              <w:pStyle w:val="TAL"/>
              <w:spacing w:line="256" w:lineRule="auto"/>
              <w:rPr>
                <w:rFonts w:eastAsia="SimSun"/>
              </w:rPr>
            </w:pPr>
            <w:r w:rsidRPr="00E96ADE">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2B571BD" w14:textId="77777777" w:rsidR="00F67D29" w:rsidRPr="00E96ADE" w:rsidRDefault="00F67D29" w:rsidP="00E64CC8">
            <w:pPr>
              <w:pStyle w:val="TAL"/>
              <w:spacing w:line="256"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5D9195C" w14:textId="77777777" w:rsidR="00F67D29" w:rsidRPr="00E96ADE" w:rsidRDefault="00F67D29" w:rsidP="00E64CC8">
            <w:pPr>
              <w:pStyle w:val="TAL"/>
              <w:spacing w:line="256"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4AE8CA7"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756D645" w14:textId="77777777" w:rsidR="00F67D29" w:rsidRPr="00E96ADE" w:rsidRDefault="00F67D29" w:rsidP="00E64CC8">
            <w:pPr>
              <w:pStyle w:val="TAL"/>
              <w:spacing w:line="256" w:lineRule="auto"/>
              <w:rPr>
                <w:rFonts w:eastAsia="SimSun"/>
              </w:rPr>
            </w:pPr>
          </w:p>
        </w:tc>
      </w:tr>
      <w:tr w:rsidR="00F67D29" w:rsidRPr="00E96ADE" w14:paraId="1BD801F9"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51EFD204" w14:textId="77777777" w:rsidR="00F67D29" w:rsidRPr="00E96ADE" w:rsidRDefault="00F67D29" w:rsidP="00E64CC8">
            <w:pPr>
              <w:pStyle w:val="TAL"/>
              <w:spacing w:line="256" w:lineRule="auto"/>
              <w:rPr>
                <w:rFonts w:eastAsia="SimSun"/>
              </w:rPr>
            </w:pPr>
            <w:r w:rsidRPr="00E96ADE">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58B80B" w14:textId="2918E202" w:rsidR="00F67D29" w:rsidRPr="00E96ADE" w:rsidRDefault="00F67D29" w:rsidP="00E64CC8">
            <w:pPr>
              <w:pStyle w:val="TAL"/>
              <w:spacing w:line="256" w:lineRule="auto"/>
              <w:rPr>
                <w:rFonts w:eastAsia="SimSun"/>
                <w:color w:val="000000"/>
              </w:rPr>
            </w:pPr>
            <w:r w:rsidRPr="00E96ADE">
              <w:rPr>
                <w:rFonts w:eastAsia="SimSun"/>
                <w:color w:val="000000"/>
              </w:rPr>
              <w:t>Encrypted &lt;alert-ind&gt;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7E9980F8" w14:textId="77777777" w:rsidR="00F67D29" w:rsidRPr="00E96ADE" w:rsidRDefault="00F67D29" w:rsidP="00E64CC8">
            <w:pPr>
              <w:pStyle w:val="TAL"/>
              <w:spacing w:line="256" w:lineRule="auto"/>
              <w:rPr>
                <w:rFonts w:eastAsia="SimSun"/>
              </w:rPr>
            </w:pPr>
            <w:r w:rsidRPr="00E96ADE">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1F5976A"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5BE97F3" w14:textId="77777777" w:rsidR="00F67D29" w:rsidRPr="00E96ADE" w:rsidRDefault="00F67D29" w:rsidP="00E64CC8">
            <w:pPr>
              <w:pStyle w:val="TAL"/>
              <w:spacing w:line="256" w:lineRule="auto"/>
              <w:rPr>
                <w:rFonts w:eastAsia="SimSun"/>
              </w:rPr>
            </w:pPr>
          </w:p>
        </w:tc>
      </w:tr>
    </w:tbl>
    <w:p w14:paraId="48D065E1" w14:textId="77777777" w:rsidR="00F67D29" w:rsidRPr="00E96ADE" w:rsidRDefault="00F67D29" w:rsidP="00F67D29">
      <w:pPr>
        <w:spacing w:line="256" w:lineRule="auto"/>
        <w:rPr>
          <w:rFonts w:eastAsia="SimSun"/>
        </w:rPr>
      </w:pPr>
    </w:p>
    <w:p w14:paraId="7DE139F5" w14:textId="3AA323DE" w:rsidR="00F67D29" w:rsidRPr="00E96ADE" w:rsidRDefault="00F67D29" w:rsidP="00F67D29">
      <w:pPr>
        <w:pStyle w:val="TH"/>
      </w:pPr>
      <w:r w:rsidRPr="00E96ADE">
        <w:rPr>
          <w:lang w:eastAsia="x-none"/>
        </w:rPr>
        <w:lastRenderedPageBreak/>
        <w:t>Table 6.3.1.3.3-7: SIP MESSAGE from the SS (step 4, Table 6.3.1.3.2-1</w:t>
      </w:r>
      <w:r w:rsidRPr="00E96ADE">
        <w:t>;</w:t>
      </w:r>
      <w:r w:rsidRPr="00E96ADE">
        <w:br/>
        <w:t>step 4, TS 36.579-1 [2] Table 5.3.30.3-1</w:t>
      </w:r>
      <w:r w:rsidRPr="00E96ADE">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F67D29" w:rsidRPr="00E96ADE" w14:paraId="00A385BB"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4479684F" w14:textId="77777777" w:rsidR="00F67D29" w:rsidRPr="00E96ADE" w:rsidRDefault="00F67D29" w:rsidP="00E64CC8">
            <w:pPr>
              <w:pStyle w:val="TAL"/>
              <w:spacing w:line="256" w:lineRule="auto"/>
            </w:pPr>
            <w:r w:rsidRPr="00E96ADE">
              <w:t>Derivation Path: TS 36.579-1 [2], Table 5.5.2.7.2-1, condition ACCEPT-CONTACT-WITH-MEDIA-FEATURE-TAG</w:t>
            </w:r>
          </w:p>
        </w:tc>
      </w:tr>
      <w:tr w:rsidR="00F67D29" w:rsidRPr="00E96ADE" w14:paraId="351554FA" w14:textId="77777777" w:rsidTr="00E64CC8">
        <w:tc>
          <w:tcPr>
            <w:tcW w:w="2551" w:type="dxa"/>
            <w:tcBorders>
              <w:top w:val="single" w:sz="4" w:space="0" w:color="auto"/>
              <w:left w:val="single" w:sz="4" w:space="0" w:color="auto"/>
              <w:bottom w:val="single" w:sz="4" w:space="0" w:color="auto"/>
              <w:right w:val="single" w:sz="4" w:space="0" w:color="auto"/>
            </w:tcBorders>
            <w:hideMark/>
          </w:tcPr>
          <w:p w14:paraId="1C4E010C" w14:textId="77777777" w:rsidR="00F67D29" w:rsidRPr="00E96ADE" w:rsidRDefault="00F67D29" w:rsidP="00E64CC8">
            <w:pPr>
              <w:pStyle w:val="TAH"/>
              <w:spacing w:line="256" w:lineRule="auto"/>
            </w:pPr>
            <w:r w:rsidRPr="00E96A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78ADFFB" w14:textId="77777777" w:rsidR="00F67D29" w:rsidRPr="00E96ADE" w:rsidRDefault="00F67D29" w:rsidP="00E64CC8">
            <w:pPr>
              <w:pStyle w:val="TAH"/>
              <w:spacing w:line="256" w:lineRule="auto"/>
            </w:pPr>
            <w:r w:rsidRPr="00E96ADE">
              <w:t>Value/remark</w:t>
            </w:r>
          </w:p>
        </w:tc>
        <w:tc>
          <w:tcPr>
            <w:tcW w:w="1985" w:type="dxa"/>
            <w:tcBorders>
              <w:top w:val="single" w:sz="4" w:space="0" w:color="auto"/>
              <w:left w:val="single" w:sz="4" w:space="0" w:color="auto"/>
              <w:bottom w:val="single" w:sz="4" w:space="0" w:color="auto"/>
              <w:right w:val="single" w:sz="4" w:space="0" w:color="auto"/>
            </w:tcBorders>
            <w:hideMark/>
          </w:tcPr>
          <w:p w14:paraId="25BF957C" w14:textId="77777777" w:rsidR="00F67D29" w:rsidRPr="00E96ADE" w:rsidRDefault="00F67D29" w:rsidP="00E64CC8">
            <w:pPr>
              <w:pStyle w:val="TAH"/>
              <w:spacing w:line="256" w:lineRule="auto"/>
            </w:pPr>
            <w:r w:rsidRPr="00E96ADE">
              <w:t>Comment</w:t>
            </w:r>
          </w:p>
        </w:tc>
        <w:tc>
          <w:tcPr>
            <w:tcW w:w="1417" w:type="dxa"/>
            <w:tcBorders>
              <w:top w:val="single" w:sz="4" w:space="0" w:color="auto"/>
              <w:left w:val="single" w:sz="4" w:space="0" w:color="auto"/>
              <w:bottom w:val="single" w:sz="4" w:space="0" w:color="auto"/>
              <w:right w:val="single" w:sz="4" w:space="0" w:color="auto"/>
            </w:tcBorders>
            <w:hideMark/>
          </w:tcPr>
          <w:p w14:paraId="41D68A7E" w14:textId="77777777" w:rsidR="00F67D29" w:rsidRPr="00E96ADE" w:rsidRDefault="00F67D29" w:rsidP="00E64CC8">
            <w:pPr>
              <w:pStyle w:val="TAH"/>
              <w:spacing w:line="256" w:lineRule="auto"/>
            </w:pPr>
            <w:r w:rsidRPr="00E96ADE">
              <w:t>Reference</w:t>
            </w:r>
          </w:p>
        </w:tc>
        <w:tc>
          <w:tcPr>
            <w:tcW w:w="1418" w:type="dxa"/>
            <w:tcBorders>
              <w:top w:val="single" w:sz="4" w:space="0" w:color="auto"/>
              <w:left w:val="single" w:sz="4" w:space="0" w:color="auto"/>
              <w:bottom w:val="single" w:sz="4" w:space="0" w:color="auto"/>
              <w:right w:val="single" w:sz="4" w:space="0" w:color="auto"/>
            </w:tcBorders>
            <w:hideMark/>
          </w:tcPr>
          <w:p w14:paraId="5E8BD272" w14:textId="77777777" w:rsidR="00F67D29" w:rsidRPr="00E96ADE" w:rsidRDefault="00F67D29" w:rsidP="00E64CC8">
            <w:pPr>
              <w:pStyle w:val="TAH"/>
              <w:spacing w:line="256" w:lineRule="auto"/>
            </w:pPr>
            <w:r w:rsidRPr="00E96ADE">
              <w:t>Condition</w:t>
            </w:r>
          </w:p>
        </w:tc>
      </w:tr>
      <w:tr w:rsidR="00F67D29" w:rsidRPr="00E96ADE" w14:paraId="083008B1"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0E69D470" w14:textId="77777777" w:rsidR="00F67D29" w:rsidRPr="00E96ADE" w:rsidRDefault="00F67D29" w:rsidP="00E64CC8">
            <w:pPr>
              <w:pStyle w:val="TAL"/>
              <w:spacing w:line="256" w:lineRule="auto"/>
              <w:rPr>
                <w:b/>
                <w:bCs/>
              </w:rPr>
            </w:pPr>
            <w:r w:rsidRPr="00E96ADE">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0D078975"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tcPr>
          <w:p w14:paraId="75310CE4"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5C87A4A"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270865A4" w14:textId="77777777" w:rsidR="00F67D29" w:rsidRPr="00E96ADE" w:rsidRDefault="00F67D29" w:rsidP="00E64CC8">
            <w:pPr>
              <w:pStyle w:val="TAL"/>
              <w:spacing w:line="256" w:lineRule="auto"/>
            </w:pPr>
          </w:p>
        </w:tc>
      </w:tr>
      <w:tr w:rsidR="00F67D29" w:rsidRPr="00E96ADE" w14:paraId="355523C6"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35CA260C"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27227998"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709F90E3" w14:textId="77777777" w:rsidR="00F67D29" w:rsidRPr="00E96ADE" w:rsidRDefault="00F67D29" w:rsidP="00E64CC8">
            <w:pPr>
              <w:pStyle w:val="TAL"/>
              <w:spacing w:line="256" w:lineRule="auto"/>
            </w:pPr>
            <w:r w:rsidRPr="00E96ADE">
              <w:t>MCVideo Info</w:t>
            </w:r>
          </w:p>
        </w:tc>
        <w:tc>
          <w:tcPr>
            <w:tcW w:w="1417" w:type="dxa"/>
            <w:tcBorders>
              <w:top w:val="single" w:sz="4" w:space="0" w:color="auto"/>
              <w:left w:val="single" w:sz="4" w:space="0" w:color="auto"/>
              <w:bottom w:val="single" w:sz="4" w:space="0" w:color="auto"/>
              <w:right w:val="single" w:sz="4" w:space="0" w:color="auto"/>
            </w:tcBorders>
          </w:tcPr>
          <w:p w14:paraId="3486380C"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1C20E746" w14:textId="77777777" w:rsidR="00F67D29" w:rsidRPr="00E96ADE" w:rsidRDefault="00F67D29" w:rsidP="00E64CC8">
            <w:pPr>
              <w:pStyle w:val="TAL"/>
              <w:spacing w:line="256" w:lineRule="auto"/>
            </w:pPr>
          </w:p>
        </w:tc>
      </w:tr>
      <w:tr w:rsidR="00F67D29" w:rsidRPr="00E96ADE" w14:paraId="62DA121E"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1E4A3760"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03B2C8D" w14:textId="77777777" w:rsidR="00F67D29" w:rsidRPr="00E96ADE" w:rsidRDefault="00F67D29" w:rsidP="00E64CC8">
            <w:pPr>
              <w:pStyle w:val="TAL"/>
              <w:spacing w:line="256" w:lineRule="auto"/>
            </w:pPr>
            <w:r w:rsidRPr="00E96ADE">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1928EC6D"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202C4D9"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4F469BF6" w14:textId="77777777" w:rsidR="00F67D29" w:rsidRPr="00E96ADE" w:rsidRDefault="00F67D29" w:rsidP="00E64CC8">
            <w:pPr>
              <w:pStyle w:val="TAL"/>
              <w:spacing w:line="256" w:lineRule="auto"/>
            </w:pPr>
          </w:p>
        </w:tc>
      </w:tr>
    </w:tbl>
    <w:p w14:paraId="62F5FC5C" w14:textId="77777777" w:rsidR="00F67D29" w:rsidRPr="00E96ADE" w:rsidRDefault="00F67D29" w:rsidP="00F67D29"/>
    <w:p w14:paraId="11DF521B" w14:textId="77777777" w:rsidR="00F67D29" w:rsidRPr="00E96ADE" w:rsidRDefault="00F67D29" w:rsidP="00F67D29">
      <w:pPr>
        <w:pStyle w:val="TH"/>
        <w:rPr>
          <w:rFonts w:eastAsia="SimSun"/>
        </w:rPr>
      </w:pPr>
      <w:r w:rsidRPr="00E96ADE">
        <w:rPr>
          <w:rFonts w:eastAsia="SimSun"/>
        </w:rPr>
        <w:t xml:space="preserve">Table </w:t>
      </w:r>
      <w:r w:rsidRPr="00E96ADE">
        <w:rPr>
          <w:lang w:eastAsia="x-none"/>
        </w:rPr>
        <w:t>6.3.1.3.3-8</w:t>
      </w:r>
      <w:r w:rsidRPr="00E96ADE">
        <w:rPr>
          <w:rFonts w:eastAsia="SimSun"/>
        </w:rPr>
        <w:t xml:space="preserve">: </w:t>
      </w:r>
      <w:r w:rsidRPr="00E96ADE">
        <w:rPr>
          <w:rFonts w:eastAsia="SimSun"/>
          <w:lang w:eastAsia="ko-KR"/>
        </w:rPr>
        <w:t>MCVideo-Info in SIP MESSAGE</w:t>
      </w:r>
      <w:r w:rsidRPr="00E96ADE">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E96ADE" w14:paraId="03D876A4" w14:textId="77777777" w:rsidTr="00E64CC8">
        <w:tc>
          <w:tcPr>
            <w:tcW w:w="9645" w:type="dxa"/>
            <w:gridSpan w:val="5"/>
            <w:tcBorders>
              <w:top w:val="single" w:sz="4" w:space="0" w:color="auto"/>
              <w:left w:val="single" w:sz="4" w:space="0" w:color="auto"/>
              <w:bottom w:val="single" w:sz="4" w:space="0" w:color="auto"/>
              <w:right w:val="single" w:sz="4" w:space="0" w:color="auto"/>
            </w:tcBorders>
            <w:hideMark/>
          </w:tcPr>
          <w:p w14:paraId="3F5D92E0" w14:textId="77777777" w:rsidR="00F67D29" w:rsidRPr="00E96ADE" w:rsidRDefault="00F67D29" w:rsidP="00E64CC8">
            <w:pPr>
              <w:pStyle w:val="TAL"/>
              <w:spacing w:line="256" w:lineRule="auto"/>
              <w:rPr>
                <w:rFonts w:eastAsia="SimSun"/>
              </w:rPr>
            </w:pPr>
            <w:r w:rsidRPr="00E96ADE">
              <w:rPr>
                <w:rFonts w:eastAsia="SimSun"/>
              </w:rPr>
              <w:t>Derivation Path: TS 36.579-1 [2], Table 5.5.3.2.2-2 condition GROUP-CALL</w:t>
            </w:r>
          </w:p>
        </w:tc>
      </w:tr>
      <w:tr w:rsidR="00F67D29" w:rsidRPr="00E96ADE" w14:paraId="47562D4B"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224C2E32" w14:textId="77777777" w:rsidR="00F67D29" w:rsidRPr="00E96ADE" w:rsidRDefault="00F67D29" w:rsidP="00E64CC8">
            <w:pPr>
              <w:pStyle w:val="TAH"/>
              <w:spacing w:line="256" w:lineRule="auto"/>
              <w:rPr>
                <w:rFonts w:eastAsia="SimSun"/>
              </w:rPr>
            </w:pPr>
            <w:r w:rsidRPr="00E96ADE">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950BFA" w14:textId="77777777" w:rsidR="00F67D29" w:rsidRPr="00E96ADE" w:rsidRDefault="00F67D29" w:rsidP="00E64CC8">
            <w:pPr>
              <w:pStyle w:val="TAH"/>
              <w:spacing w:line="256" w:lineRule="auto"/>
              <w:rPr>
                <w:rFonts w:eastAsia="SimSun"/>
              </w:rPr>
            </w:pPr>
            <w:r w:rsidRPr="00E96ADE">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F97186" w14:textId="77777777" w:rsidR="00F67D29" w:rsidRPr="00E96ADE" w:rsidRDefault="00F67D29" w:rsidP="00E64CC8">
            <w:pPr>
              <w:pStyle w:val="TAH"/>
              <w:spacing w:line="256" w:lineRule="auto"/>
              <w:rPr>
                <w:rFonts w:eastAsia="SimSun"/>
              </w:rPr>
            </w:pPr>
            <w:r w:rsidRPr="00E96ADE">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3851D9C" w14:textId="77777777" w:rsidR="00F67D29" w:rsidRPr="00E96ADE" w:rsidRDefault="00F67D29" w:rsidP="00E64CC8">
            <w:pPr>
              <w:pStyle w:val="TAH"/>
              <w:spacing w:line="256" w:lineRule="auto"/>
              <w:rPr>
                <w:rFonts w:eastAsia="SimSun"/>
              </w:rPr>
            </w:pPr>
            <w:r w:rsidRPr="00E96ADE">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4CDD44B" w14:textId="77777777" w:rsidR="00F67D29" w:rsidRPr="00E96ADE" w:rsidRDefault="00F67D29" w:rsidP="00E64CC8">
            <w:pPr>
              <w:pStyle w:val="TAH"/>
              <w:spacing w:line="256" w:lineRule="auto"/>
              <w:rPr>
                <w:rFonts w:eastAsia="SimSun"/>
              </w:rPr>
            </w:pPr>
            <w:r w:rsidRPr="00E96ADE">
              <w:rPr>
                <w:rFonts w:eastAsia="SimSun"/>
              </w:rPr>
              <w:t>Condition</w:t>
            </w:r>
          </w:p>
        </w:tc>
      </w:tr>
      <w:tr w:rsidR="00F67D29" w:rsidRPr="00E96ADE" w14:paraId="0863B2AC"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50146D3D" w14:textId="77777777" w:rsidR="00F67D29" w:rsidRPr="00E96ADE" w:rsidRDefault="00F67D29" w:rsidP="00E64CC8">
            <w:pPr>
              <w:pStyle w:val="TAL"/>
              <w:spacing w:line="256" w:lineRule="auto"/>
              <w:rPr>
                <w:rFonts w:eastAsia="SimSun"/>
              </w:rPr>
            </w:pPr>
            <w:r w:rsidRPr="00E96ADE">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3AAF9294" w14:textId="77777777" w:rsidR="00F67D29" w:rsidRPr="00E96ADE" w:rsidRDefault="00F67D29" w:rsidP="00E64CC8">
            <w:pPr>
              <w:pStyle w:val="TAL"/>
              <w:spacing w:line="256"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C97144C" w14:textId="77777777" w:rsidR="00F67D29" w:rsidRPr="00E96ADE" w:rsidRDefault="00F67D29" w:rsidP="00E64CC8">
            <w:pPr>
              <w:pStyle w:val="TAL"/>
              <w:spacing w:line="256"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AF2B453"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BFCB2C9" w14:textId="77777777" w:rsidR="00F67D29" w:rsidRPr="00E96ADE" w:rsidRDefault="00F67D29" w:rsidP="00E64CC8">
            <w:pPr>
              <w:pStyle w:val="TAL"/>
              <w:spacing w:line="256" w:lineRule="auto"/>
              <w:rPr>
                <w:rFonts w:eastAsia="SimSun"/>
              </w:rPr>
            </w:pPr>
          </w:p>
        </w:tc>
      </w:tr>
      <w:tr w:rsidR="00F67D29" w:rsidRPr="00E96ADE" w14:paraId="50471065"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73CA284E" w14:textId="77777777" w:rsidR="00F67D29" w:rsidRPr="00E96ADE" w:rsidRDefault="00F67D29" w:rsidP="00E64CC8">
            <w:pPr>
              <w:pStyle w:val="TAL"/>
              <w:spacing w:line="256" w:lineRule="auto"/>
              <w:rPr>
                <w:rFonts w:eastAsia="SimSun"/>
              </w:rPr>
            </w:pPr>
            <w:r w:rsidRPr="00E96ADE">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D791E8A" w14:textId="77777777" w:rsidR="00F67D29" w:rsidRPr="00E96ADE" w:rsidRDefault="00F67D29" w:rsidP="00E64CC8">
            <w:pPr>
              <w:pStyle w:val="TAL"/>
              <w:spacing w:line="256"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9564AF" w14:textId="77777777" w:rsidR="00F67D29" w:rsidRPr="00E96ADE" w:rsidRDefault="00F67D29" w:rsidP="00E64CC8">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0444B2A"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046FF0" w14:textId="77777777" w:rsidR="00F67D29" w:rsidRPr="00E96ADE" w:rsidRDefault="00F67D29" w:rsidP="00E64CC8">
            <w:pPr>
              <w:pStyle w:val="TAL"/>
              <w:spacing w:line="256" w:lineRule="auto"/>
              <w:rPr>
                <w:rFonts w:eastAsia="SimSun"/>
              </w:rPr>
            </w:pPr>
          </w:p>
        </w:tc>
      </w:tr>
      <w:tr w:rsidR="00F67D29" w:rsidRPr="00E96ADE" w14:paraId="24719477" w14:textId="77777777" w:rsidTr="00E64CC8">
        <w:tc>
          <w:tcPr>
            <w:tcW w:w="2837" w:type="dxa"/>
            <w:tcBorders>
              <w:top w:val="single" w:sz="4" w:space="0" w:color="auto"/>
              <w:left w:val="single" w:sz="4" w:space="0" w:color="auto"/>
              <w:bottom w:val="single" w:sz="4" w:space="0" w:color="auto"/>
              <w:right w:val="single" w:sz="4" w:space="0" w:color="auto"/>
            </w:tcBorders>
            <w:vAlign w:val="center"/>
            <w:hideMark/>
          </w:tcPr>
          <w:p w14:paraId="514CD419" w14:textId="77777777" w:rsidR="00F67D29" w:rsidRPr="00E96ADE" w:rsidRDefault="00F67D29" w:rsidP="00E64CC8">
            <w:pPr>
              <w:pStyle w:val="TAL"/>
              <w:spacing w:line="256" w:lineRule="auto"/>
              <w:rPr>
                <w:rFonts w:eastAsia="SimSun"/>
              </w:rPr>
            </w:pPr>
            <w:r w:rsidRPr="00E96ADE">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B71A205" w14:textId="1FA3DDE2" w:rsidR="00F67D29" w:rsidRPr="00E96ADE" w:rsidRDefault="00F67D29" w:rsidP="00E64CC8">
            <w:pPr>
              <w:pStyle w:val="TAL"/>
              <w:spacing w:line="256" w:lineRule="auto"/>
              <w:rPr>
                <w:rFonts w:eastAsia="SimSun"/>
                <w:color w:val="000000"/>
              </w:rPr>
            </w:pPr>
            <w:r w:rsidRPr="00E96ADE">
              <w:rPr>
                <w:rFonts w:eastAsia="SimSun"/>
                <w:color w:val="000000"/>
              </w:rPr>
              <w:t>Encrypted &lt;emergency-ind&gt; with mcpttBoolean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161529D" w14:textId="77777777" w:rsidR="00F67D29" w:rsidRPr="00E96ADE" w:rsidRDefault="00F67D29" w:rsidP="00E64CC8">
            <w:pPr>
              <w:pStyle w:val="TAL"/>
              <w:spacing w:line="256" w:lineRule="auto"/>
            </w:pPr>
            <w:r w:rsidRPr="00E96ADE">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DAB1EBD"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8C6FA00" w14:textId="77777777" w:rsidR="00F67D29" w:rsidRPr="00E96ADE" w:rsidRDefault="00F67D29" w:rsidP="00E64CC8">
            <w:pPr>
              <w:pStyle w:val="TAL"/>
              <w:spacing w:line="256" w:lineRule="auto"/>
              <w:rPr>
                <w:rFonts w:eastAsia="SimSun"/>
              </w:rPr>
            </w:pPr>
          </w:p>
        </w:tc>
      </w:tr>
      <w:tr w:rsidR="00F67D29" w:rsidRPr="00E96ADE" w14:paraId="2FF4500D" w14:textId="77777777" w:rsidTr="00E64CC8">
        <w:tc>
          <w:tcPr>
            <w:tcW w:w="2837" w:type="dxa"/>
            <w:tcBorders>
              <w:top w:val="single" w:sz="4" w:space="0" w:color="auto"/>
              <w:left w:val="single" w:sz="4" w:space="0" w:color="auto"/>
              <w:bottom w:val="single" w:sz="4" w:space="0" w:color="auto"/>
              <w:right w:val="single" w:sz="4" w:space="0" w:color="auto"/>
            </w:tcBorders>
            <w:hideMark/>
          </w:tcPr>
          <w:p w14:paraId="34595121" w14:textId="77777777" w:rsidR="00F67D29" w:rsidRPr="00E96ADE" w:rsidRDefault="00F67D29" w:rsidP="00E64CC8">
            <w:pPr>
              <w:pStyle w:val="TAL"/>
              <w:spacing w:line="256" w:lineRule="auto"/>
              <w:rPr>
                <w:rFonts w:eastAsia="SimSun"/>
              </w:rPr>
            </w:pPr>
            <w:r w:rsidRPr="00E96ADE">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618A25CB" w14:textId="1A25C8C6" w:rsidR="00F67D29" w:rsidRPr="00E96ADE" w:rsidRDefault="00F67D29" w:rsidP="00E64CC8">
            <w:pPr>
              <w:pStyle w:val="TAL"/>
              <w:spacing w:line="256" w:lineRule="auto"/>
              <w:rPr>
                <w:rFonts w:eastAsia="SimSun"/>
                <w:color w:val="000000"/>
              </w:rPr>
            </w:pPr>
            <w:r w:rsidRPr="00E96ADE">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tcPr>
          <w:p w14:paraId="0BD8CF8A" w14:textId="77777777" w:rsidR="00F67D29" w:rsidRPr="00E96ADE" w:rsidRDefault="00F67D29" w:rsidP="00E64CC8">
            <w:pPr>
              <w:pStyle w:val="TAL"/>
              <w:spacing w:line="256" w:lineRule="auto"/>
            </w:pPr>
            <w:r w:rsidRPr="00E96ADE">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79E9F1A" w14:textId="77777777" w:rsidR="00F67D29" w:rsidRPr="00E96ADE" w:rsidRDefault="00F67D29" w:rsidP="00E64CC8">
            <w:pPr>
              <w:pStyle w:val="TAL"/>
              <w:spacing w:line="256"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B4A643D" w14:textId="77777777" w:rsidR="00F67D29" w:rsidRPr="00E96ADE" w:rsidRDefault="00F67D29" w:rsidP="00E64CC8">
            <w:pPr>
              <w:pStyle w:val="TAL"/>
              <w:spacing w:line="256" w:lineRule="auto"/>
              <w:rPr>
                <w:rFonts w:eastAsia="SimSun"/>
              </w:rPr>
            </w:pPr>
          </w:p>
        </w:tc>
      </w:tr>
    </w:tbl>
    <w:p w14:paraId="4AAFDF09" w14:textId="77777777" w:rsidR="00F67D29" w:rsidRPr="00E96ADE" w:rsidRDefault="00F67D29" w:rsidP="00F67D29"/>
    <w:p w14:paraId="580C2DB7" w14:textId="77777777" w:rsidR="00F67D29" w:rsidRPr="00E96ADE" w:rsidRDefault="00F67D29" w:rsidP="00F67D29">
      <w:pPr>
        <w:pStyle w:val="Heading3"/>
      </w:pPr>
      <w:bookmarkStart w:id="848" w:name="_Toc99871296"/>
      <w:bookmarkStart w:id="849" w:name="_Toc123748498"/>
      <w:r w:rsidRPr="00E96ADE">
        <w:t>6.3.2</w:t>
      </w:r>
      <w:r w:rsidRPr="00E96ADE">
        <w:tab/>
        <w:t>On-network / Emergency Alert / Emergency alert origination / Emergency alert cancellation / Client Terminated (CT)</w:t>
      </w:r>
      <w:bookmarkEnd w:id="848"/>
      <w:bookmarkEnd w:id="849"/>
    </w:p>
    <w:p w14:paraId="6642B054" w14:textId="77777777" w:rsidR="00F67D29" w:rsidRPr="00E96ADE" w:rsidRDefault="00F67D29" w:rsidP="00F67D29">
      <w:pPr>
        <w:pStyle w:val="H6"/>
      </w:pPr>
      <w:r w:rsidRPr="00E96ADE">
        <w:t>6.3.2.1</w:t>
      </w:r>
      <w:r w:rsidRPr="00E96ADE">
        <w:tab/>
        <w:t>Test Purpose (TP)</w:t>
      </w:r>
    </w:p>
    <w:p w14:paraId="2773611B" w14:textId="77777777" w:rsidR="00F67D29" w:rsidRPr="00E96ADE" w:rsidRDefault="00F67D29" w:rsidP="00F67D29">
      <w:pPr>
        <w:pStyle w:val="H6"/>
      </w:pPr>
      <w:r w:rsidRPr="00E96ADE">
        <w:t>(1)</w:t>
      </w:r>
    </w:p>
    <w:p w14:paraId="10611371" w14:textId="77777777" w:rsidR="00F67D29" w:rsidRPr="00E96ADE" w:rsidRDefault="00F67D29" w:rsidP="00F67D29">
      <w:pPr>
        <w:pStyle w:val="PL"/>
        <w:rPr>
          <w:noProof w:val="0"/>
        </w:rPr>
      </w:pPr>
      <w:r w:rsidRPr="00E96ADE">
        <w:rPr>
          <w:b/>
          <w:noProof w:val="0"/>
        </w:rPr>
        <w:t>with</w:t>
      </w:r>
      <w:r w:rsidRPr="00E96ADE">
        <w:rPr>
          <w:noProof w:val="0"/>
        </w:rPr>
        <w:t xml:space="preserve"> { UE (MCVideo Client) registered and authorized for MCVideo Service, including authorized to initiate an emergency alert }</w:t>
      </w:r>
    </w:p>
    <w:p w14:paraId="7733863A" w14:textId="77777777" w:rsidR="00F67D29" w:rsidRPr="00E96ADE" w:rsidRDefault="00F67D29" w:rsidP="00F67D29">
      <w:pPr>
        <w:pStyle w:val="PL"/>
        <w:rPr>
          <w:noProof w:val="0"/>
        </w:rPr>
      </w:pPr>
      <w:r w:rsidRPr="00E96ADE">
        <w:rPr>
          <w:b/>
          <w:noProof w:val="0"/>
        </w:rPr>
        <w:t>ensure that</w:t>
      </w:r>
      <w:r w:rsidRPr="00E96ADE">
        <w:rPr>
          <w:noProof w:val="0"/>
        </w:rPr>
        <w:t xml:space="preserve"> {</w:t>
      </w:r>
      <w:r w:rsidRPr="00E96ADE">
        <w:rPr>
          <w:noProof w:val="0"/>
        </w:rPr>
        <w:br/>
        <w:t xml:space="preserve">  </w:t>
      </w:r>
      <w:r w:rsidRPr="00E96ADE">
        <w:rPr>
          <w:b/>
          <w:noProof w:val="0"/>
        </w:rPr>
        <w:t>when</w:t>
      </w:r>
      <w:r w:rsidRPr="00E96ADE">
        <w:rPr>
          <w:noProof w:val="0"/>
        </w:rPr>
        <w:t xml:space="preserve"> { UE (MCVideo Client) receives an emergency alert via s SIP MESSAGE message with the &lt;alert-ind&gt; element in the </w:t>
      </w:r>
      <w:r w:rsidRPr="00E96ADE">
        <w:rPr>
          <w:rFonts w:eastAsia="Malgun Gothic"/>
          <w:noProof w:val="0"/>
        </w:rPr>
        <w:t xml:space="preserve">application/vnd.3gpp.mcvideo-info+xml MIME body </w:t>
      </w:r>
      <w:r w:rsidRPr="00E96ADE">
        <w:rPr>
          <w:noProof w:val="0"/>
        </w:rPr>
        <w:t>set to a value of either "true" or "false" }</w:t>
      </w:r>
    </w:p>
    <w:p w14:paraId="0EB15769" w14:textId="77777777" w:rsidR="00F67D29" w:rsidRPr="00E96ADE" w:rsidRDefault="00F67D29" w:rsidP="00F67D29">
      <w:pPr>
        <w:pStyle w:val="PL"/>
        <w:rPr>
          <w:noProof w:val="0"/>
        </w:rPr>
      </w:pPr>
      <w:r w:rsidRPr="00E96ADE">
        <w:rPr>
          <w:noProof w:val="0"/>
        </w:rPr>
        <w:t xml:space="preserve">    </w:t>
      </w:r>
      <w:r w:rsidRPr="00E96ADE">
        <w:rPr>
          <w:b/>
          <w:noProof w:val="0"/>
        </w:rPr>
        <w:t>then</w:t>
      </w:r>
      <w:r w:rsidRPr="00E96ADE">
        <w:rPr>
          <w:noProof w:val="0"/>
        </w:rPr>
        <w:t xml:space="preserve"> { UE (MCVideo Client) responds by sending a SIP 200 (OK) message }</w:t>
      </w:r>
    </w:p>
    <w:p w14:paraId="4472FFD5" w14:textId="77777777" w:rsidR="00F67D29" w:rsidRPr="00E96ADE" w:rsidRDefault="00F67D29" w:rsidP="00F67D29">
      <w:pPr>
        <w:pStyle w:val="PL"/>
        <w:rPr>
          <w:noProof w:val="0"/>
        </w:rPr>
      </w:pPr>
      <w:r w:rsidRPr="00E96ADE">
        <w:rPr>
          <w:noProof w:val="0"/>
        </w:rPr>
        <w:t xml:space="preserve">            }</w:t>
      </w:r>
    </w:p>
    <w:p w14:paraId="0ACD5A0F" w14:textId="77777777" w:rsidR="00F67D29" w:rsidRPr="00E96ADE" w:rsidRDefault="00F67D29" w:rsidP="00F67D29">
      <w:pPr>
        <w:pStyle w:val="PL"/>
        <w:rPr>
          <w:noProof w:val="0"/>
        </w:rPr>
      </w:pPr>
    </w:p>
    <w:p w14:paraId="0304B676" w14:textId="77777777" w:rsidR="00F67D29" w:rsidRPr="00E96ADE" w:rsidRDefault="00F67D29" w:rsidP="00F67D29">
      <w:pPr>
        <w:pStyle w:val="H6"/>
      </w:pPr>
      <w:r w:rsidRPr="00E96ADE">
        <w:t>6.3.2.2</w:t>
      </w:r>
      <w:r w:rsidRPr="00E96ADE">
        <w:tab/>
        <w:t>Conformance requirements</w:t>
      </w:r>
    </w:p>
    <w:p w14:paraId="66D88B81" w14:textId="77777777" w:rsidR="00F67D29" w:rsidRPr="00E96ADE" w:rsidRDefault="00F67D29" w:rsidP="00F67D29">
      <w:r w:rsidRPr="00E96ADE">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6CCE60" w14:textId="77777777" w:rsidR="00F67D29" w:rsidRPr="00E96ADE" w:rsidRDefault="00F67D29" w:rsidP="00F67D29">
      <w:r w:rsidRPr="00E96ADE">
        <w:t>[TS 24.281 clause 11.2.1.3]</w:t>
      </w:r>
    </w:p>
    <w:p w14:paraId="153602AF" w14:textId="77777777" w:rsidR="00F67D29" w:rsidRPr="00E96ADE" w:rsidRDefault="00F67D29" w:rsidP="00F67D29">
      <w:pPr>
        <w:rPr>
          <w:rFonts w:eastAsia="Malgun Gothic"/>
        </w:rPr>
      </w:pPr>
      <w:r w:rsidRPr="00E96ADE">
        <w:rPr>
          <w:rFonts w:eastAsia="Malgun Gothic"/>
        </w:rPr>
        <w:t>Upon receipt of a "SIP MESSAGE request for emergency notification", the MCVideo client:</w:t>
      </w:r>
    </w:p>
    <w:p w14:paraId="5411A3D4" w14:textId="77777777" w:rsidR="00F67D29" w:rsidRPr="00E96ADE" w:rsidRDefault="00F67D29" w:rsidP="00F67D29">
      <w:pPr>
        <w:pStyle w:val="B1"/>
        <w:rPr>
          <w:rFonts w:eastAsia="Malgun Gothic"/>
        </w:rPr>
      </w:pPr>
      <w:r w:rsidRPr="00E96ADE">
        <w:rPr>
          <w:rFonts w:eastAsia="Malgun Gothic"/>
        </w:rPr>
        <w:t>1)</w:t>
      </w:r>
      <w:r w:rsidRPr="00E96ADE">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43C6D4F5" w14:textId="77777777" w:rsidR="00F67D29" w:rsidRPr="00E96ADE" w:rsidRDefault="00F67D29" w:rsidP="00F67D29">
      <w:pPr>
        <w:pStyle w:val="B2"/>
        <w:rPr>
          <w:rFonts w:eastAsia="Malgun Gothic"/>
        </w:rPr>
      </w:pPr>
      <w:r w:rsidRPr="00E96ADE">
        <w:rPr>
          <w:rFonts w:eastAsia="Malgun Gothic"/>
        </w:rPr>
        <w:t>a)</w:t>
      </w:r>
      <w:r w:rsidRPr="00E96ADE">
        <w:rPr>
          <w:rFonts w:eastAsia="Malgun Gothic"/>
        </w:rPr>
        <w:tab/>
        <w:t>the MCVideo group identity contained in &lt;mcvideo-calling-group-id&gt; element application/vnd.3gpp.mcvideo-info+xml MIME body;</w:t>
      </w:r>
    </w:p>
    <w:p w14:paraId="3DE485C8" w14:textId="77777777" w:rsidR="00F67D29" w:rsidRPr="00E96ADE" w:rsidRDefault="00F67D29" w:rsidP="00F67D29">
      <w:pPr>
        <w:pStyle w:val="B2"/>
        <w:rPr>
          <w:rFonts w:eastAsia="Malgun Gothic"/>
        </w:rPr>
      </w:pPr>
      <w:r w:rsidRPr="00E96ADE">
        <w:rPr>
          <w:rFonts w:eastAsia="Malgun Gothic"/>
        </w:rPr>
        <w:lastRenderedPageBreak/>
        <w:t>b)</w:t>
      </w:r>
      <w:r w:rsidRPr="00E96ADE">
        <w:rPr>
          <w:rFonts w:eastAsia="Malgun Gothic"/>
        </w:rPr>
        <w:tab/>
        <w:t>the originator of the MCVideo emergency alert contained in the &lt;mcvideo-calling-user-id&gt; element of the application/vnd.3gpp.mcvideo-info+xml MIME body; and</w:t>
      </w:r>
    </w:p>
    <w:p w14:paraId="02ED2E24" w14:textId="77777777" w:rsidR="00F67D29" w:rsidRPr="00E96ADE" w:rsidRDefault="00F67D29" w:rsidP="00F67D29">
      <w:pPr>
        <w:pStyle w:val="B2"/>
        <w:rPr>
          <w:rFonts w:eastAsia="Malgun Gothic"/>
        </w:rPr>
      </w:pPr>
      <w:r w:rsidRPr="00E96ADE">
        <w:rPr>
          <w:rFonts w:eastAsia="Malgun Gothic"/>
        </w:rPr>
        <w:t>c)</w:t>
      </w:r>
      <w:r w:rsidRPr="00E96ADE">
        <w:rPr>
          <w:rFonts w:eastAsia="Malgun Gothic"/>
        </w:rPr>
        <w:tab/>
        <w:t>the mission critical organization of the MCVideo emergency alert originator contained in the &lt;mc-org&gt; element of the application/vnd.3gpp.mcvideo-info+xml MIME body;</w:t>
      </w:r>
    </w:p>
    <w:p w14:paraId="600FBE71" w14:textId="77777777" w:rsidR="00F67D29" w:rsidRPr="00E96ADE" w:rsidRDefault="00F67D29" w:rsidP="00F67D29">
      <w:pPr>
        <w:pStyle w:val="NO"/>
        <w:rPr>
          <w:rFonts w:eastAsia="Malgun Gothic"/>
        </w:rPr>
      </w:pPr>
      <w:r w:rsidRPr="00E96ADE">
        <w:rPr>
          <w:rFonts w:eastAsia="Malgun Gothic"/>
        </w:rPr>
        <w:t>NOTE 1:</w:t>
      </w:r>
      <w:r w:rsidRPr="00E96ADE">
        <w:rPr>
          <w:rFonts w:eastAsia="Malgun Gothic"/>
        </w:rPr>
        <w:tab/>
        <w:t>This is the case of the MCVideo client receiving the notification of another MCVideo user's emergency alert.</w:t>
      </w:r>
    </w:p>
    <w:p w14:paraId="5709EB10" w14:textId="77777777" w:rsidR="00F67D29" w:rsidRPr="00E96ADE" w:rsidRDefault="00F67D29" w:rsidP="00F67D29">
      <w:pPr>
        <w:pStyle w:val="B1"/>
        <w:rPr>
          <w:rFonts w:eastAsia="Malgun Gothic"/>
        </w:rPr>
      </w:pPr>
      <w:r w:rsidRPr="00E96ADE">
        <w:rPr>
          <w:rFonts w:eastAsia="Malgun Gothic"/>
        </w:rPr>
        <w:t>2)</w:t>
      </w:r>
      <w:r w:rsidRPr="00E96ADE">
        <w:rPr>
          <w:rFonts w:eastAsia="Malgun Gothic"/>
        </w:rPr>
        <w:tab/>
        <w:t>if the received SIP MESSAGE request contains an application/vnd.3gpp.mcvideo-info+xml MIME body with the &lt;alert-ind&gt; element set to a value of "false":</w:t>
      </w:r>
    </w:p>
    <w:p w14:paraId="328BB8E1" w14:textId="77777777" w:rsidR="00F67D29" w:rsidRPr="00E96ADE" w:rsidRDefault="00F67D29" w:rsidP="00F67D29">
      <w:pPr>
        <w:pStyle w:val="B2"/>
        <w:rPr>
          <w:rFonts w:eastAsia="Malgun Gothic"/>
        </w:rPr>
      </w:pPr>
      <w:r w:rsidRPr="00E96ADE">
        <w:rPr>
          <w:rFonts w:eastAsia="Malgun Gothic"/>
        </w:rPr>
        <w:t>a)</w:t>
      </w:r>
      <w:r w:rsidRPr="00E96ADE">
        <w:rPr>
          <w:rFonts w:eastAsia="Malgun Gothic"/>
        </w:rPr>
        <w:tab/>
        <w:t>should display to the MCVideo user an indication of the MCVideo emergency alert cancellation and associated information, including:</w:t>
      </w:r>
    </w:p>
    <w:p w14:paraId="35405114" w14:textId="77777777" w:rsidR="00F67D29" w:rsidRPr="00E96ADE" w:rsidRDefault="00F67D29" w:rsidP="00F67D29">
      <w:pPr>
        <w:pStyle w:val="B3"/>
        <w:rPr>
          <w:rFonts w:eastAsia="Malgun Gothic"/>
        </w:rPr>
      </w:pPr>
      <w:r w:rsidRPr="00E96ADE">
        <w:rPr>
          <w:rFonts w:eastAsia="Malgun Gothic"/>
        </w:rPr>
        <w:t>i)</w:t>
      </w:r>
      <w:r w:rsidRPr="00E96ADE">
        <w:rPr>
          <w:rFonts w:eastAsia="Malgun Gothic"/>
        </w:rPr>
        <w:tab/>
        <w:t>the MCVideo group identity contained in the &lt;mcvideo-calling-group-id&gt; element application/vnd.3gpp.mcvideo-info+xml MIME body;</w:t>
      </w:r>
    </w:p>
    <w:p w14:paraId="7F732EB9" w14:textId="77777777" w:rsidR="00F67D29" w:rsidRPr="00E96ADE" w:rsidRDefault="00F67D29" w:rsidP="00F67D29">
      <w:pPr>
        <w:pStyle w:val="B3"/>
        <w:rPr>
          <w:rFonts w:eastAsia="Malgun Gothic"/>
        </w:rPr>
      </w:pPr>
      <w:r w:rsidRPr="00E96ADE">
        <w:rPr>
          <w:rFonts w:eastAsia="Malgun Gothic"/>
        </w:rPr>
        <w:t>ii)</w:t>
      </w:r>
      <w:r w:rsidRPr="00E96ADE">
        <w:rPr>
          <w:rFonts w:eastAsia="Malgun Gothic"/>
        </w:rPr>
        <w:tab/>
        <w:t>the originator of the MCVideo emergency alert contained in:</w:t>
      </w:r>
    </w:p>
    <w:p w14:paraId="00D473D6" w14:textId="77777777" w:rsidR="00F67D29" w:rsidRPr="00E96ADE" w:rsidRDefault="00F67D29" w:rsidP="00F67D29">
      <w:pPr>
        <w:pStyle w:val="B4"/>
        <w:rPr>
          <w:rFonts w:eastAsia="Malgun Gothic"/>
        </w:rPr>
      </w:pPr>
      <w:r w:rsidRPr="00E96ADE">
        <w:rPr>
          <w:rFonts w:eastAsia="Malgun Gothic"/>
        </w:rPr>
        <w:t>A)</w:t>
      </w:r>
      <w:r w:rsidRPr="00E96ADE">
        <w:rPr>
          <w:rFonts w:eastAsia="Malgun Gothic"/>
        </w:rPr>
        <w:tab/>
        <w:t>if present, the &lt;originated-by&gt; element of the application/vnd.3gpp.mcvideo-info+xml MIME body; or</w:t>
      </w:r>
    </w:p>
    <w:p w14:paraId="716C7955" w14:textId="77777777" w:rsidR="00F67D29" w:rsidRPr="00E96ADE" w:rsidRDefault="00F67D29" w:rsidP="00F67D29">
      <w:pPr>
        <w:pStyle w:val="B4"/>
        <w:rPr>
          <w:rFonts w:eastAsia="Malgun Gothic"/>
        </w:rPr>
      </w:pPr>
      <w:r w:rsidRPr="00E96ADE">
        <w:rPr>
          <w:rFonts w:eastAsia="Malgun Gothic"/>
        </w:rPr>
        <w:t>B)</w:t>
      </w:r>
      <w:r w:rsidRPr="00E96ADE">
        <w:rPr>
          <w:rFonts w:eastAsia="Malgun Gothic"/>
        </w:rPr>
        <w:tab/>
        <w:t>the &lt;mcvideo-calling-user-id&gt; element of the application/vnd.3gpp.mcvideo-info+xml MIME body; and</w:t>
      </w:r>
    </w:p>
    <w:p w14:paraId="6977B29B" w14:textId="77777777" w:rsidR="00F67D29" w:rsidRPr="00E96ADE" w:rsidRDefault="00F67D29" w:rsidP="00F67D29">
      <w:pPr>
        <w:pStyle w:val="B2"/>
        <w:rPr>
          <w:rFonts w:eastAsia="Malgun Gothic"/>
        </w:rPr>
      </w:pPr>
      <w:r w:rsidRPr="00E96ADE">
        <w:rPr>
          <w:rFonts w:eastAsia="Malgun Gothic"/>
        </w:rPr>
        <w:t>b)</w:t>
      </w:r>
      <w:r w:rsidRPr="00E96ADE">
        <w:rPr>
          <w:rFonts w:eastAsia="Malgun Gothic"/>
        </w:rPr>
        <w:tab/>
        <w:t>if the MCVideo ID contained in the &lt;originated-by&gt; element is the MCVideo ID of the receiving MCVideo user, shall set the MCVideo emergency alert state to "MVEA 1: no-alert"; and</w:t>
      </w:r>
    </w:p>
    <w:p w14:paraId="300BCBF0" w14:textId="77777777" w:rsidR="00F67D29" w:rsidRPr="00E96ADE" w:rsidRDefault="00F67D29" w:rsidP="00F67D29">
      <w:pPr>
        <w:pStyle w:val="B2"/>
        <w:rPr>
          <w:rFonts w:eastAsia="Malgun Gothic"/>
        </w:rPr>
      </w:pPr>
      <w:r w:rsidRPr="00E96ADE">
        <w:rPr>
          <w:rFonts w:eastAsia="Malgun Gothic"/>
        </w:rPr>
        <w:t>c)</w:t>
      </w:r>
      <w:r w:rsidRPr="00E96ADE">
        <w:rPr>
          <w:rFonts w:eastAsia="Malgun Gothic"/>
        </w:rPr>
        <w:tab/>
        <w:t>if the received SIP MESSAGE request contains an application/vnd.3gpp.mcvideo-info+xml MIME body with the &lt;emergency-ind&gt; element is set to a value of "false":</w:t>
      </w:r>
    </w:p>
    <w:p w14:paraId="4F9B71AE" w14:textId="77777777" w:rsidR="00F67D29" w:rsidRPr="00E96ADE" w:rsidRDefault="00F67D29" w:rsidP="00F67D29">
      <w:pPr>
        <w:pStyle w:val="B3"/>
        <w:rPr>
          <w:rFonts w:eastAsia="Malgun Gothic"/>
        </w:rPr>
      </w:pPr>
      <w:r w:rsidRPr="00E96ADE">
        <w:rPr>
          <w:rFonts w:eastAsia="Malgun Gothic"/>
        </w:rPr>
        <w:t>i)</w:t>
      </w:r>
      <w:r w:rsidRPr="00E96ADE">
        <w:rPr>
          <w:rFonts w:eastAsia="Malgun Gothic"/>
        </w:rPr>
        <w:tab/>
        <w:t>shall set the MCVideo emergency group state to "MVEG 1: no-emergency"; and</w:t>
      </w:r>
    </w:p>
    <w:p w14:paraId="19650298" w14:textId="77777777" w:rsidR="00F67D29" w:rsidRPr="00E96ADE" w:rsidRDefault="00F67D29" w:rsidP="00F67D29">
      <w:pPr>
        <w:pStyle w:val="B3"/>
        <w:rPr>
          <w:rFonts w:eastAsia="Malgun Gothic"/>
        </w:rPr>
      </w:pPr>
      <w:r w:rsidRPr="00E96ADE">
        <w:rPr>
          <w:rFonts w:eastAsia="Malgun Gothic"/>
        </w:rPr>
        <w:t>ii)</w:t>
      </w:r>
      <w:r w:rsidRPr="00E96ADE">
        <w:rPr>
          <w:rFonts w:eastAsia="Malgun Gothic"/>
        </w:rPr>
        <w:tab/>
        <w:t xml:space="preserve">shall set </w:t>
      </w:r>
      <w:r w:rsidRPr="00E96ADE">
        <w:t>the MCVideo emergency group call state to "MVEGC 1: emergency-gc-capable";</w:t>
      </w:r>
    </w:p>
    <w:p w14:paraId="532147A7" w14:textId="77777777" w:rsidR="00F67D29" w:rsidRPr="00E96ADE" w:rsidRDefault="00F67D29" w:rsidP="00F67D29">
      <w:pPr>
        <w:pStyle w:val="NO"/>
        <w:rPr>
          <w:rFonts w:eastAsia="Malgun Gothic"/>
        </w:rPr>
      </w:pPr>
      <w:r w:rsidRPr="00E96ADE">
        <w:rPr>
          <w:rFonts w:eastAsia="Malgun Gothic"/>
        </w:rPr>
        <w:t>NOTE 2:</w:t>
      </w:r>
      <w:r w:rsidRPr="00E96ADE">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3EC6A19E" w14:textId="77777777" w:rsidR="00F67D29" w:rsidRPr="00E96ADE" w:rsidRDefault="00F67D29" w:rsidP="00F67D29">
      <w:pPr>
        <w:pStyle w:val="B1"/>
        <w:rPr>
          <w:rFonts w:eastAsia="Malgun Gothic"/>
        </w:rPr>
      </w:pPr>
      <w:r w:rsidRPr="00E96ADE">
        <w:rPr>
          <w:rFonts w:eastAsia="Malgun Gothic"/>
        </w:rPr>
        <w:t>3)</w:t>
      </w:r>
      <w:r w:rsidRPr="00E96ADE">
        <w:rPr>
          <w:rFonts w:eastAsia="Malgun Gothic"/>
        </w:rPr>
        <w:tab/>
        <w:t>if the received SIP MESSAGE request contains an application/vnd.3gpp.mcvideo-info+xml MIME body with the &lt;emergency-ind&gt; element set to a value of "true":</w:t>
      </w:r>
    </w:p>
    <w:p w14:paraId="6532FCF8" w14:textId="77777777" w:rsidR="00F67D29" w:rsidRPr="00E96ADE" w:rsidRDefault="00F67D29" w:rsidP="00F67D29">
      <w:pPr>
        <w:pStyle w:val="B2"/>
        <w:rPr>
          <w:rFonts w:eastAsia="Malgun Gothic"/>
        </w:rPr>
      </w:pPr>
      <w:r w:rsidRPr="00E96ADE">
        <w:rPr>
          <w:rFonts w:eastAsia="Malgun Gothic"/>
        </w:rPr>
        <w:t>a)</w:t>
      </w:r>
      <w:r w:rsidRPr="00E96ADE">
        <w:rPr>
          <w:rFonts w:eastAsia="Malgun Gothic"/>
        </w:rPr>
        <w:tab/>
        <w:t>should display to the MCVideo user an indication of the additional emergency MCVideo user participating in the MCVideo emergency group call including the following if not already displayed as part of step 1):</w:t>
      </w:r>
    </w:p>
    <w:p w14:paraId="701F9660" w14:textId="77777777" w:rsidR="00F67D29" w:rsidRPr="00E96ADE" w:rsidRDefault="00F67D29" w:rsidP="00F67D29">
      <w:pPr>
        <w:pStyle w:val="B3"/>
        <w:rPr>
          <w:rFonts w:eastAsia="Malgun Gothic"/>
        </w:rPr>
      </w:pPr>
      <w:r w:rsidRPr="00E96ADE">
        <w:rPr>
          <w:rFonts w:eastAsia="Malgun Gothic"/>
        </w:rPr>
        <w:t>i)</w:t>
      </w:r>
      <w:r w:rsidRPr="00E96ADE">
        <w:rPr>
          <w:rFonts w:eastAsia="Malgun Gothic"/>
        </w:rPr>
        <w:tab/>
        <w:t>the MCVideo group identity contained in the &lt;mcvideo-calling-group-id&gt; element application/vnd.3gpp.mcvideo-info+xml MIME body; and</w:t>
      </w:r>
    </w:p>
    <w:p w14:paraId="06D8CA61" w14:textId="77777777" w:rsidR="00F67D29" w:rsidRPr="00E96ADE" w:rsidRDefault="00F67D29" w:rsidP="00F67D29">
      <w:pPr>
        <w:pStyle w:val="B3"/>
        <w:rPr>
          <w:rFonts w:eastAsia="Malgun Gothic"/>
        </w:rPr>
      </w:pPr>
      <w:r w:rsidRPr="00E96ADE">
        <w:rPr>
          <w:rFonts w:eastAsia="Malgun Gothic"/>
        </w:rPr>
        <w:t>ii)</w:t>
      </w:r>
      <w:r w:rsidRPr="00E96ADE">
        <w:rPr>
          <w:rFonts w:eastAsia="Malgun Gothic"/>
        </w:rPr>
        <w:tab/>
        <w:t>the &lt;mcvideo-calling-user-id&gt; element of the application/vnd.3gpp.mcvideo-info+xml MIME body;</w:t>
      </w:r>
    </w:p>
    <w:p w14:paraId="45D89520" w14:textId="77777777" w:rsidR="00F67D29" w:rsidRPr="00E96ADE" w:rsidRDefault="00F67D29" w:rsidP="00F67D29">
      <w:pPr>
        <w:pStyle w:val="B2"/>
        <w:rPr>
          <w:rFonts w:eastAsia="Malgun Gothic"/>
        </w:rPr>
      </w:pPr>
      <w:r w:rsidRPr="00E96ADE">
        <w:rPr>
          <w:rFonts w:eastAsia="Malgun Gothic"/>
        </w:rPr>
        <w:t>b)</w:t>
      </w:r>
      <w:r w:rsidRPr="00E96ADE">
        <w:rPr>
          <w:rFonts w:eastAsia="Malgun Gothic"/>
        </w:rPr>
        <w:tab/>
        <w:t>shall set the MCVideo emergency group state to "MVEG 2: in-progress" if not already set to that value;</w:t>
      </w:r>
    </w:p>
    <w:p w14:paraId="20DDB4B5" w14:textId="77777777" w:rsidR="00F67D29" w:rsidRPr="00E96ADE" w:rsidRDefault="00F67D29" w:rsidP="00F67D29">
      <w:pPr>
        <w:pStyle w:val="NO"/>
        <w:rPr>
          <w:rFonts w:eastAsia="Malgun Gothic"/>
        </w:rPr>
      </w:pPr>
      <w:r w:rsidRPr="00E96ADE">
        <w:rPr>
          <w:rFonts w:eastAsia="Malgun Gothic"/>
        </w:rPr>
        <w:t>NOTE 3:</w:t>
      </w:r>
      <w:r w:rsidRPr="00E96ADE">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46A538D" w14:textId="77777777" w:rsidR="00F67D29" w:rsidRPr="00E96ADE" w:rsidRDefault="00F67D29" w:rsidP="00F67D29">
      <w:pPr>
        <w:pStyle w:val="B1"/>
        <w:rPr>
          <w:rFonts w:eastAsia="Malgun Gothic"/>
        </w:rPr>
      </w:pPr>
      <w:r w:rsidRPr="00E96ADE">
        <w:rPr>
          <w:rFonts w:eastAsia="Malgun Gothic"/>
        </w:rPr>
        <w:t>4)</w:t>
      </w:r>
      <w:r w:rsidRPr="00E96ADE">
        <w:rPr>
          <w:rFonts w:eastAsia="Malgun Gothic"/>
        </w:rPr>
        <w:tab/>
        <w:t>if the received SIP MESSAGE request contains an application/vnd.3gpp.mcvideo-info+xml MIME body with the &lt;emergency-ind&gt; element set to a value of "false":</w:t>
      </w:r>
    </w:p>
    <w:p w14:paraId="2E143339" w14:textId="77777777" w:rsidR="00F67D29" w:rsidRPr="00E96ADE" w:rsidRDefault="00F67D29" w:rsidP="00F67D29">
      <w:pPr>
        <w:pStyle w:val="B2"/>
        <w:rPr>
          <w:rFonts w:eastAsia="Malgun Gothic"/>
        </w:rPr>
      </w:pPr>
      <w:r w:rsidRPr="00E96ADE">
        <w:rPr>
          <w:rFonts w:eastAsia="Malgun Gothic"/>
        </w:rPr>
        <w:t>a)</w:t>
      </w:r>
      <w:r w:rsidRPr="00E96ADE">
        <w:rPr>
          <w:rFonts w:eastAsia="Malgun Gothic"/>
        </w:rPr>
        <w:tab/>
        <w:t>should display to the MCVideo user an indication of the cancellation of the in-progress emergency state of the MCVideo group call including the following if not already displayed as part of step 2):</w:t>
      </w:r>
    </w:p>
    <w:p w14:paraId="57FDD3DE" w14:textId="77777777" w:rsidR="00F67D29" w:rsidRPr="00E96ADE" w:rsidRDefault="00F67D29" w:rsidP="00F67D29">
      <w:pPr>
        <w:pStyle w:val="B3"/>
        <w:rPr>
          <w:rFonts w:eastAsia="Malgun Gothic"/>
        </w:rPr>
      </w:pPr>
      <w:r w:rsidRPr="00E96ADE">
        <w:rPr>
          <w:rFonts w:eastAsia="Malgun Gothic"/>
        </w:rPr>
        <w:lastRenderedPageBreak/>
        <w:t>i)</w:t>
      </w:r>
      <w:r w:rsidRPr="00E96ADE">
        <w:rPr>
          <w:rFonts w:eastAsia="Malgun Gothic"/>
        </w:rPr>
        <w:tab/>
        <w:t>the MCVideo group identity contained in the &lt;mcvideo-calling-group-id&gt; element application/vnd.3gpp.mcvideo-info+xml MIME body; and</w:t>
      </w:r>
    </w:p>
    <w:p w14:paraId="3FB5D466" w14:textId="77777777" w:rsidR="00F67D29" w:rsidRPr="00E96ADE" w:rsidRDefault="00F67D29" w:rsidP="00F67D29">
      <w:pPr>
        <w:pStyle w:val="B3"/>
        <w:rPr>
          <w:rFonts w:eastAsia="Malgun Gothic"/>
        </w:rPr>
      </w:pPr>
      <w:r w:rsidRPr="00E96ADE">
        <w:rPr>
          <w:rFonts w:eastAsia="Malgun Gothic"/>
        </w:rPr>
        <w:t>ii)</w:t>
      </w:r>
      <w:r w:rsidRPr="00E96ADE">
        <w:rPr>
          <w:rFonts w:eastAsia="Malgun Gothic"/>
        </w:rPr>
        <w:tab/>
        <w:t>the &lt;mcvideo-calling-user-id&gt; element of the application/vnd.3gpp.mcvideo-info+xml MIME body;</w:t>
      </w:r>
    </w:p>
    <w:p w14:paraId="3DA22459" w14:textId="77777777" w:rsidR="00F67D29" w:rsidRPr="00E96ADE" w:rsidRDefault="00F67D29" w:rsidP="00F67D29">
      <w:pPr>
        <w:pStyle w:val="B2"/>
        <w:rPr>
          <w:rFonts w:eastAsia="Malgun Gothic"/>
        </w:rPr>
      </w:pPr>
      <w:r w:rsidRPr="00E96ADE">
        <w:rPr>
          <w:rFonts w:eastAsia="Malgun Gothic"/>
        </w:rPr>
        <w:t>b)</w:t>
      </w:r>
      <w:r w:rsidRPr="00E96ADE">
        <w:rPr>
          <w:rFonts w:eastAsia="Malgun Gothic"/>
        </w:rPr>
        <w:tab/>
        <w:t>shall set the MCVideo emergency group state to "MVEG 1: no-emergency"; and</w:t>
      </w:r>
    </w:p>
    <w:p w14:paraId="10593543" w14:textId="77777777" w:rsidR="00F67D29" w:rsidRPr="00E96ADE" w:rsidRDefault="00F67D29" w:rsidP="00F67D29">
      <w:pPr>
        <w:pStyle w:val="B2"/>
        <w:rPr>
          <w:rFonts w:eastAsia="Malgun Gothic"/>
        </w:rPr>
      </w:pPr>
      <w:r w:rsidRPr="00E96ADE">
        <w:rPr>
          <w:rFonts w:eastAsia="Malgun Gothic"/>
        </w:rPr>
        <w:t>c)</w:t>
      </w:r>
      <w:r w:rsidRPr="00E96ADE">
        <w:rPr>
          <w:rFonts w:eastAsia="Malgun Gothic"/>
        </w:rPr>
        <w:tab/>
        <w:t xml:space="preserve">shall set </w:t>
      </w:r>
      <w:r w:rsidRPr="00E96ADE">
        <w:t>the MCVideo emergency group call state to "MVEGC 1: emergency-gc-capable";</w:t>
      </w:r>
    </w:p>
    <w:p w14:paraId="495D1764" w14:textId="77777777" w:rsidR="00F67D29" w:rsidRPr="00E96ADE" w:rsidRDefault="00F67D29" w:rsidP="00F67D29">
      <w:pPr>
        <w:pStyle w:val="NO"/>
        <w:rPr>
          <w:rFonts w:eastAsia="Malgun Gothic"/>
        </w:rPr>
      </w:pPr>
      <w:r w:rsidRPr="00E96ADE">
        <w:rPr>
          <w:rFonts w:eastAsia="Malgun Gothic"/>
        </w:rPr>
        <w:t>NOTE 4:</w:t>
      </w:r>
      <w:r w:rsidRPr="00E96ADE">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13573F2F" w14:textId="77777777" w:rsidR="00F67D29" w:rsidRPr="00E96ADE" w:rsidRDefault="00F67D29" w:rsidP="00F67D29">
      <w:pPr>
        <w:pStyle w:val="B1"/>
        <w:rPr>
          <w:rFonts w:eastAsia="Malgun Gothic"/>
        </w:rPr>
      </w:pPr>
      <w:r w:rsidRPr="00E96ADE">
        <w:rPr>
          <w:rFonts w:eastAsia="Malgun Gothic"/>
        </w:rPr>
        <w:t>5)</w:t>
      </w:r>
      <w:r w:rsidRPr="00E96ADE">
        <w:rPr>
          <w:rFonts w:eastAsia="Malgun Gothic"/>
        </w:rPr>
        <w:tab/>
        <w:t>if the received SIP MESSAGE request contains an application/vnd.3gpp.mcvideo-info+xml MIME body with the &lt;imminentperil-ind&gt; element set to a value of "true":</w:t>
      </w:r>
    </w:p>
    <w:p w14:paraId="151F981D" w14:textId="77777777" w:rsidR="00F67D29" w:rsidRPr="00E96ADE" w:rsidRDefault="00F67D29" w:rsidP="00F67D29">
      <w:pPr>
        <w:pStyle w:val="B2"/>
        <w:rPr>
          <w:rFonts w:eastAsia="Malgun Gothic"/>
        </w:rPr>
      </w:pPr>
      <w:r w:rsidRPr="00E96ADE">
        <w:rPr>
          <w:rFonts w:eastAsia="Malgun Gothic"/>
        </w:rPr>
        <w:t>a)</w:t>
      </w:r>
      <w:r w:rsidRPr="00E96ADE">
        <w:rPr>
          <w:rFonts w:eastAsia="Malgun Gothic"/>
        </w:rPr>
        <w:tab/>
        <w:t>should display to the MCVideo user an indication of the MCVideo user participating in the MCVideo imminent peril group call including the following if not already displayed as part of step 1):</w:t>
      </w:r>
    </w:p>
    <w:p w14:paraId="781B4030" w14:textId="77777777" w:rsidR="00F67D29" w:rsidRPr="00E96ADE" w:rsidRDefault="00F67D29" w:rsidP="00F67D29">
      <w:pPr>
        <w:pStyle w:val="B3"/>
        <w:rPr>
          <w:rFonts w:eastAsia="Malgun Gothic"/>
        </w:rPr>
      </w:pPr>
      <w:r w:rsidRPr="00E96ADE">
        <w:rPr>
          <w:rFonts w:eastAsia="Malgun Gothic"/>
        </w:rPr>
        <w:t>i)</w:t>
      </w:r>
      <w:r w:rsidRPr="00E96ADE">
        <w:rPr>
          <w:rFonts w:eastAsia="Malgun Gothic"/>
        </w:rPr>
        <w:tab/>
        <w:t>the MCVideo group identity contained in the &lt;mcvideo-calling-group-id&gt; element application/vnd.3gpp.mcvideo-info+xml MIME body; and</w:t>
      </w:r>
    </w:p>
    <w:p w14:paraId="487A5F5B" w14:textId="77777777" w:rsidR="00F67D29" w:rsidRPr="00E96ADE" w:rsidRDefault="00F67D29" w:rsidP="00F67D29">
      <w:pPr>
        <w:pStyle w:val="B3"/>
        <w:rPr>
          <w:rFonts w:eastAsia="Malgun Gothic"/>
        </w:rPr>
      </w:pPr>
      <w:r w:rsidRPr="00E96ADE">
        <w:rPr>
          <w:rFonts w:eastAsia="Malgun Gothic"/>
        </w:rPr>
        <w:t>ii)</w:t>
      </w:r>
      <w:r w:rsidRPr="00E96ADE">
        <w:rPr>
          <w:rFonts w:eastAsia="Malgun Gothic"/>
        </w:rPr>
        <w:tab/>
        <w:t>the &lt;mcvideo-calling-user-id&gt; element of the application/vnd.3gpp.mcvideo-info+xml MIME body; and</w:t>
      </w:r>
    </w:p>
    <w:p w14:paraId="19A911E2" w14:textId="77777777" w:rsidR="00F67D29" w:rsidRPr="00E96ADE" w:rsidRDefault="00F67D29" w:rsidP="00F67D29">
      <w:pPr>
        <w:pStyle w:val="B2"/>
        <w:rPr>
          <w:rFonts w:eastAsia="Malgun Gothic"/>
        </w:rPr>
      </w:pPr>
      <w:r w:rsidRPr="00E96ADE">
        <w:rPr>
          <w:rFonts w:eastAsia="Malgun Gothic"/>
        </w:rPr>
        <w:t>b)</w:t>
      </w:r>
      <w:r w:rsidRPr="00E96ADE">
        <w:rPr>
          <w:rFonts w:eastAsia="Malgun Gothic"/>
        </w:rPr>
        <w:tab/>
        <w:t>shall set the MCVideo imminent peril group state to "MVIG 2: in-progress" if not already set to that value;</w:t>
      </w:r>
    </w:p>
    <w:p w14:paraId="061FCD31" w14:textId="77777777" w:rsidR="00F67D29" w:rsidRPr="00E96ADE" w:rsidRDefault="00F67D29" w:rsidP="00F67D29">
      <w:pPr>
        <w:pStyle w:val="NO"/>
        <w:rPr>
          <w:rFonts w:eastAsia="Malgun Gothic"/>
        </w:rPr>
      </w:pPr>
      <w:r w:rsidRPr="00E96ADE">
        <w:rPr>
          <w:rFonts w:eastAsia="Malgun Gothic"/>
        </w:rPr>
        <w:t>NOTE 5:</w:t>
      </w:r>
      <w:r w:rsidRPr="00E96ADE">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0D0F8C39" w14:textId="77777777" w:rsidR="00F67D29" w:rsidRPr="00E96ADE" w:rsidRDefault="00F67D29" w:rsidP="00F67D29">
      <w:pPr>
        <w:pStyle w:val="B1"/>
        <w:rPr>
          <w:rFonts w:eastAsia="Malgun Gothic"/>
        </w:rPr>
      </w:pPr>
      <w:r w:rsidRPr="00E96ADE">
        <w:rPr>
          <w:rFonts w:eastAsia="Malgun Gothic"/>
        </w:rPr>
        <w:t>6)</w:t>
      </w:r>
      <w:r w:rsidRPr="00E96ADE">
        <w:rPr>
          <w:rFonts w:eastAsia="Malgun Gothic"/>
        </w:rPr>
        <w:tab/>
        <w:t>if the received SIP MESSAGE request contains an application/vnd.3gpp.mcvideo-info+xml MIME body with the &lt;imminentperil-ind&gt; element set to a value of "false":</w:t>
      </w:r>
    </w:p>
    <w:p w14:paraId="28831BC2" w14:textId="77777777" w:rsidR="00F67D29" w:rsidRPr="00E96ADE" w:rsidRDefault="00F67D29" w:rsidP="00F67D29">
      <w:pPr>
        <w:pStyle w:val="B2"/>
        <w:rPr>
          <w:rFonts w:eastAsia="Malgun Gothic"/>
        </w:rPr>
      </w:pPr>
      <w:r w:rsidRPr="00E96ADE">
        <w:rPr>
          <w:rFonts w:eastAsia="Malgun Gothic"/>
        </w:rPr>
        <w:t>a)</w:t>
      </w:r>
      <w:r w:rsidRPr="00E96ADE">
        <w:rPr>
          <w:rFonts w:eastAsia="Malgun Gothic"/>
        </w:rPr>
        <w:tab/>
        <w:t>should display to the MCVideo user an indication of the cancellation of the in-progress imminent peril state of the MCVideo group including the following if not already displayed as part of step 2):</w:t>
      </w:r>
    </w:p>
    <w:p w14:paraId="48CCAC08" w14:textId="77777777" w:rsidR="00F67D29" w:rsidRPr="00E96ADE" w:rsidRDefault="00F67D29" w:rsidP="00F67D29">
      <w:pPr>
        <w:pStyle w:val="B3"/>
        <w:rPr>
          <w:rFonts w:eastAsia="Malgun Gothic"/>
        </w:rPr>
      </w:pPr>
      <w:r w:rsidRPr="00E96ADE">
        <w:rPr>
          <w:rFonts w:eastAsia="Malgun Gothic"/>
        </w:rPr>
        <w:t>i)</w:t>
      </w:r>
      <w:r w:rsidRPr="00E96ADE">
        <w:rPr>
          <w:rFonts w:eastAsia="Malgun Gothic"/>
        </w:rPr>
        <w:tab/>
        <w:t>the MCVideo group identity contained in the &lt;mcvideo-calling-group-id&gt; element application/vnd.3gpp.mcvideo-info+xml MIME body; and</w:t>
      </w:r>
    </w:p>
    <w:p w14:paraId="6EF07E7A" w14:textId="77777777" w:rsidR="00F67D29" w:rsidRPr="00E96ADE" w:rsidRDefault="00F67D29" w:rsidP="00F67D29">
      <w:pPr>
        <w:pStyle w:val="B3"/>
        <w:rPr>
          <w:rFonts w:eastAsia="Malgun Gothic"/>
        </w:rPr>
      </w:pPr>
      <w:r w:rsidRPr="00E96ADE">
        <w:rPr>
          <w:rFonts w:eastAsia="Malgun Gothic"/>
        </w:rPr>
        <w:t>ii)</w:t>
      </w:r>
      <w:r w:rsidRPr="00E96ADE">
        <w:rPr>
          <w:rFonts w:eastAsia="Malgun Gothic"/>
        </w:rPr>
        <w:tab/>
        <w:t>the &lt;mcvideo-calling-user-id&gt; element of the application/vnd.3gpp.mcvideo-info+xml MIME body;</w:t>
      </w:r>
    </w:p>
    <w:p w14:paraId="1B310AC7" w14:textId="77777777" w:rsidR="00F67D29" w:rsidRPr="00E96ADE" w:rsidRDefault="00F67D29" w:rsidP="00F67D29">
      <w:pPr>
        <w:pStyle w:val="B2"/>
        <w:rPr>
          <w:rFonts w:eastAsia="Malgun Gothic"/>
        </w:rPr>
      </w:pPr>
      <w:r w:rsidRPr="00E96ADE">
        <w:rPr>
          <w:rFonts w:eastAsia="Malgun Gothic"/>
        </w:rPr>
        <w:t>b)</w:t>
      </w:r>
      <w:r w:rsidRPr="00E96ADE">
        <w:rPr>
          <w:rFonts w:eastAsia="Malgun Gothic"/>
        </w:rPr>
        <w:tab/>
        <w:t>shall set the MCVideo imminent peril group state to "MVIG 1: no-imminent-peril"; and</w:t>
      </w:r>
    </w:p>
    <w:p w14:paraId="437742E5" w14:textId="77777777" w:rsidR="00F67D29" w:rsidRPr="00E96ADE" w:rsidRDefault="00F67D29" w:rsidP="00F67D29">
      <w:pPr>
        <w:pStyle w:val="B2"/>
        <w:rPr>
          <w:rFonts w:eastAsia="Malgun Gothic"/>
        </w:rPr>
      </w:pPr>
      <w:r w:rsidRPr="00E96ADE">
        <w:rPr>
          <w:rFonts w:eastAsia="Malgun Gothic"/>
        </w:rPr>
        <w:t>c)</w:t>
      </w:r>
      <w:r w:rsidRPr="00E96ADE">
        <w:rPr>
          <w:rFonts w:eastAsia="Malgun Gothic"/>
        </w:rPr>
        <w:tab/>
        <w:t xml:space="preserve">shall set the </w:t>
      </w:r>
      <w:r w:rsidRPr="00E96ADE">
        <w:t>MCVideo imminent peril group call state to "MVIGC 1: imminent-peril-gc-capable";</w:t>
      </w:r>
    </w:p>
    <w:p w14:paraId="514E136C" w14:textId="77777777" w:rsidR="00F67D29" w:rsidRPr="00E96ADE" w:rsidRDefault="00F67D29" w:rsidP="00F67D29">
      <w:pPr>
        <w:pStyle w:val="NO"/>
        <w:rPr>
          <w:rFonts w:eastAsia="Malgun Gothic"/>
        </w:rPr>
      </w:pPr>
      <w:r w:rsidRPr="00E96ADE">
        <w:rPr>
          <w:rFonts w:eastAsia="Malgun Gothic"/>
        </w:rPr>
        <w:t>NOTE 6:</w:t>
      </w:r>
      <w:r w:rsidRPr="00E96ADE">
        <w:rPr>
          <w:rFonts w:eastAsia="Malgun Gothic"/>
        </w:rPr>
        <w:tab/>
        <w:t>This is the case of the MCVideo client receiving notification of the cancellation of the in-progress imminent peril state of the group.</w:t>
      </w:r>
    </w:p>
    <w:p w14:paraId="3B4BF3F8" w14:textId="77777777" w:rsidR="00F67D29" w:rsidRPr="00E96ADE" w:rsidRDefault="00F67D29" w:rsidP="00F67D29">
      <w:pPr>
        <w:pStyle w:val="B1"/>
      </w:pPr>
      <w:r w:rsidRPr="00E96ADE">
        <w:t>7</w:t>
      </w:r>
      <w:r w:rsidRPr="00E96ADE">
        <w:rPr>
          <w:lang w:eastAsia="ko-KR"/>
        </w:rPr>
        <w:t>)</w:t>
      </w:r>
      <w:r w:rsidRPr="00E96ADE">
        <w:tab/>
        <w:t>shall generate a SIP 200 (OK) response according to rules and procedures of 3GPP TS 24.229 [11]; and</w:t>
      </w:r>
    </w:p>
    <w:p w14:paraId="6BDB53D9" w14:textId="77777777" w:rsidR="00F67D29" w:rsidRPr="00E96ADE" w:rsidRDefault="00F67D29" w:rsidP="00F67D29">
      <w:pPr>
        <w:pStyle w:val="B1"/>
      </w:pPr>
      <w:r w:rsidRPr="00E96ADE">
        <w:rPr>
          <w:lang w:eastAsia="ko-KR"/>
        </w:rPr>
        <w:t>8)</w:t>
      </w:r>
      <w:r w:rsidRPr="00E96ADE">
        <w:rPr>
          <w:lang w:eastAsia="ko-KR"/>
        </w:rPr>
        <w:tab/>
        <w:t>shall send the SIP 200 (OK) response towards the MCVideo server according to rules and procedures of 3GPP TS 24.229 [11].</w:t>
      </w:r>
    </w:p>
    <w:p w14:paraId="582C951B" w14:textId="77777777" w:rsidR="00F67D29" w:rsidRPr="00E96ADE" w:rsidRDefault="00F67D29" w:rsidP="00F67D29">
      <w:pPr>
        <w:pStyle w:val="H6"/>
      </w:pPr>
      <w:r w:rsidRPr="00E96ADE">
        <w:t>6.3.2.3</w:t>
      </w:r>
      <w:r w:rsidRPr="00E96ADE">
        <w:tab/>
        <w:t>Test description</w:t>
      </w:r>
    </w:p>
    <w:p w14:paraId="41610E97" w14:textId="77777777" w:rsidR="00F67D29" w:rsidRPr="00E96ADE" w:rsidRDefault="00F67D29" w:rsidP="00F67D29">
      <w:pPr>
        <w:pStyle w:val="H6"/>
      </w:pPr>
      <w:r w:rsidRPr="00E96ADE">
        <w:t>6.3.2.3.1</w:t>
      </w:r>
      <w:r w:rsidRPr="00E96ADE">
        <w:tab/>
        <w:t>Pre-test conditions</w:t>
      </w:r>
    </w:p>
    <w:p w14:paraId="43799245" w14:textId="77777777" w:rsidR="00F67D29" w:rsidRPr="00E96ADE" w:rsidRDefault="00F67D29" w:rsidP="00F67D29">
      <w:pPr>
        <w:pStyle w:val="H6"/>
      </w:pPr>
      <w:r w:rsidRPr="00E96ADE">
        <w:t>System Simulator:</w:t>
      </w:r>
    </w:p>
    <w:p w14:paraId="29ED2B9F" w14:textId="77777777" w:rsidR="00F67D29" w:rsidRPr="00E96ADE" w:rsidRDefault="00F67D29" w:rsidP="00F67D29">
      <w:pPr>
        <w:pStyle w:val="B1"/>
      </w:pPr>
      <w:r w:rsidRPr="00E96ADE">
        <w:t>-</w:t>
      </w:r>
      <w:r w:rsidRPr="00E96ADE">
        <w:tab/>
        <w:t>SS (MCVideo server)</w:t>
      </w:r>
    </w:p>
    <w:p w14:paraId="0AAF4257" w14:textId="77777777" w:rsidR="00F67D29" w:rsidRPr="00E96ADE" w:rsidRDefault="00F67D29" w:rsidP="00F67D29">
      <w:pPr>
        <w:pStyle w:val="B1"/>
      </w:pPr>
      <w:r w:rsidRPr="00E96ADE">
        <w:t>-</w:t>
      </w:r>
      <w:r w:rsidRPr="00E96ADE">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090B357" w14:textId="77777777" w:rsidR="00F67D29" w:rsidRPr="00E96ADE" w:rsidRDefault="00F67D29" w:rsidP="00F67D29">
      <w:pPr>
        <w:pStyle w:val="H6"/>
        <w:spacing w:before="0"/>
      </w:pPr>
      <w:r w:rsidRPr="00E96ADE">
        <w:lastRenderedPageBreak/>
        <w:t>IUT:</w:t>
      </w:r>
    </w:p>
    <w:p w14:paraId="4A3CB8C4" w14:textId="369425D4" w:rsidR="00F67D29" w:rsidRPr="00E96ADE" w:rsidRDefault="00F67D29" w:rsidP="00F67D29">
      <w:pPr>
        <w:pStyle w:val="B1"/>
      </w:pPr>
      <w:r w:rsidRPr="00E96ADE">
        <w:t>-</w:t>
      </w:r>
      <w:r w:rsidRPr="00E96ADE">
        <w:tab/>
        <w:t>UE (MCVideo client)</w:t>
      </w:r>
    </w:p>
    <w:p w14:paraId="16891ED5" w14:textId="77777777" w:rsidR="00F67D29" w:rsidRPr="00E96ADE" w:rsidRDefault="00F67D29" w:rsidP="00F67D29">
      <w:pPr>
        <w:pStyle w:val="B1"/>
      </w:pPr>
      <w:r w:rsidRPr="00E96ADE">
        <w:t>-</w:t>
      </w:r>
      <w:r w:rsidRPr="00E96ADE">
        <w:tab/>
        <w:t>The test USIM set as defined in TS 36.579-1 [2], subclause 5.5.10 is inserted.</w:t>
      </w:r>
    </w:p>
    <w:p w14:paraId="25709857" w14:textId="77777777" w:rsidR="00F67D29" w:rsidRPr="00E96ADE" w:rsidRDefault="00F67D29" w:rsidP="00F67D29">
      <w:pPr>
        <w:pStyle w:val="H6"/>
      </w:pPr>
      <w:r w:rsidRPr="00E96ADE">
        <w:t>Preamble:</w:t>
      </w:r>
    </w:p>
    <w:p w14:paraId="6B90F59A" w14:textId="77777777" w:rsidR="00F67D29" w:rsidRPr="00E96ADE" w:rsidRDefault="00F67D29" w:rsidP="00F67D29">
      <w:pPr>
        <w:pStyle w:val="B1"/>
      </w:pPr>
      <w:r w:rsidRPr="00E96ADE">
        <w:t>-</w:t>
      </w:r>
      <w:r w:rsidRPr="00E96ADE">
        <w:tab/>
        <w:t>The UE has performed the Generic Test Procedure for MCVideo UE registration as specified in TS 36.579-1 [2], subclause 5.4.2A.</w:t>
      </w:r>
    </w:p>
    <w:p w14:paraId="332B1766" w14:textId="6C7BFDF2" w:rsidR="00F67D29" w:rsidRPr="00E96ADE" w:rsidRDefault="00F67D29" w:rsidP="00F67D29">
      <w:pPr>
        <w:pStyle w:val="B1"/>
      </w:pPr>
      <w:r w:rsidRPr="00E96ADE">
        <w:t>-</w:t>
      </w:r>
      <w:r w:rsidRPr="00E96ADE">
        <w:tab/>
        <w:t>The MCVideo User performs the Generic Test Procedure for MCVideo Authorization/Configuration and Key Generation as specified in TS 36.579-1 [2], subclause 5.3.2.</w:t>
      </w:r>
    </w:p>
    <w:p w14:paraId="172D60AD" w14:textId="77777777" w:rsidR="00F67D29" w:rsidRPr="00E96ADE" w:rsidRDefault="00F67D29" w:rsidP="00F67D29">
      <w:pPr>
        <w:pStyle w:val="B1"/>
      </w:pPr>
      <w:r w:rsidRPr="00E96ADE">
        <w:t>-</w:t>
      </w:r>
      <w:r w:rsidRPr="00E96ADE">
        <w:tab/>
        <w:t>UE States at the end of the preamble</w:t>
      </w:r>
    </w:p>
    <w:p w14:paraId="42E27E4D" w14:textId="77777777" w:rsidR="00F67D29" w:rsidRPr="00E96ADE" w:rsidRDefault="00F67D29" w:rsidP="00F67D29">
      <w:pPr>
        <w:pStyle w:val="B2"/>
      </w:pPr>
      <w:r w:rsidRPr="00E96ADE">
        <w:t>-</w:t>
      </w:r>
      <w:r w:rsidRPr="00E96ADE">
        <w:tab/>
        <w:t>The UE is in E-UTRA Registered, Idle Mode state.</w:t>
      </w:r>
    </w:p>
    <w:p w14:paraId="06142552" w14:textId="77777777" w:rsidR="00F67D29" w:rsidRPr="00E96ADE" w:rsidRDefault="00F67D29" w:rsidP="00F67D29">
      <w:pPr>
        <w:pStyle w:val="B2"/>
      </w:pPr>
      <w:r w:rsidRPr="00E96ADE">
        <w:t>-</w:t>
      </w:r>
      <w:r w:rsidRPr="00E96ADE">
        <w:tab/>
        <w:t>The MCVideo Client Application has been activated and User has registered-in as the MCVideo User with the Server as active user at the Client.</w:t>
      </w:r>
    </w:p>
    <w:p w14:paraId="4DE869FE" w14:textId="77777777" w:rsidR="00F67D29" w:rsidRPr="00E96ADE" w:rsidRDefault="00F67D29" w:rsidP="00F67D29">
      <w:pPr>
        <w:pStyle w:val="H6"/>
      </w:pPr>
      <w:r w:rsidRPr="00E96ADE">
        <w:t>6.3.2.3.2</w:t>
      </w:r>
      <w:r w:rsidRPr="00E96ADE">
        <w:tab/>
        <w:t>Test procedure sequence</w:t>
      </w:r>
    </w:p>
    <w:p w14:paraId="68371FBF" w14:textId="77777777" w:rsidR="00F67D29" w:rsidRPr="00E96ADE" w:rsidRDefault="00F67D29" w:rsidP="00F67D29">
      <w:pPr>
        <w:pStyle w:val="TH"/>
      </w:pPr>
      <w:r w:rsidRPr="00E96ADE">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67D29" w:rsidRPr="00E96ADE" w14:paraId="478AB45E" w14:textId="77777777" w:rsidTr="00E64CC8">
        <w:tc>
          <w:tcPr>
            <w:tcW w:w="649" w:type="dxa"/>
            <w:tcBorders>
              <w:top w:val="single" w:sz="4" w:space="0" w:color="auto"/>
              <w:left w:val="single" w:sz="4" w:space="0" w:color="auto"/>
              <w:bottom w:val="nil"/>
              <w:right w:val="single" w:sz="4" w:space="0" w:color="auto"/>
            </w:tcBorders>
            <w:hideMark/>
          </w:tcPr>
          <w:p w14:paraId="25C9C080" w14:textId="77777777" w:rsidR="00F67D29" w:rsidRPr="00E96ADE" w:rsidRDefault="00F67D29" w:rsidP="00E64CC8">
            <w:pPr>
              <w:pStyle w:val="TAH"/>
              <w:spacing w:line="256" w:lineRule="auto"/>
            </w:pPr>
            <w:r w:rsidRPr="00E96ADE">
              <w:t>St</w:t>
            </w:r>
          </w:p>
        </w:tc>
        <w:tc>
          <w:tcPr>
            <w:tcW w:w="3970" w:type="dxa"/>
            <w:tcBorders>
              <w:top w:val="single" w:sz="4" w:space="0" w:color="auto"/>
              <w:left w:val="single" w:sz="4" w:space="0" w:color="auto"/>
              <w:bottom w:val="nil"/>
              <w:right w:val="single" w:sz="4" w:space="0" w:color="auto"/>
            </w:tcBorders>
            <w:hideMark/>
          </w:tcPr>
          <w:p w14:paraId="47EAA75F" w14:textId="77777777" w:rsidR="00F67D29" w:rsidRPr="00E96ADE" w:rsidRDefault="00F67D29" w:rsidP="00E64CC8">
            <w:pPr>
              <w:pStyle w:val="TAH"/>
              <w:spacing w:line="256" w:lineRule="auto"/>
            </w:pPr>
            <w:r w:rsidRPr="00E96ADE">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023BC2F" w14:textId="77777777" w:rsidR="00F67D29" w:rsidRPr="00E96ADE" w:rsidRDefault="00F67D29" w:rsidP="00E64CC8">
            <w:pPr>
              <w:pStyle w:val="TAH"/>
              <w:spacing w:line="256" w:lineRule="auto"/>
            </w:pPr>
            <w:r w:rsidRPr="00E96ADE">
              <w:t>Message Sequence</w:t>
            </w:r>
          </w:p>
        </w:tc>
        <w:tc>
          <w:tcPr>
            <w:tcW w:w="567" w:type="dxa"/>
            <w:tcBorders>
              <w:top w:val="single" w:sz="4" w:space="0" w:color="auto"/>
              <w:left w:val="single" w:sz="4" w:space="0" w:color="auto"/>
              <w:bottom w:val="nil"/>
              <w:right w:val="single" w:sz="4" w:space="0" w:color="auto"/>
            </w:tcBorders>
            <w:hideMark/>
          </w:tcPr>
          <w:p w14:paraId="45F7144A" w14:textId="77777777" w:rsidR="00F67D29" w:rsidRPr="00E96ADE" w:rsidRDefault="00F67D29" w:rsidP="00E64CC8">
            <w:pPr>
              <w:pStyle w:val="TAH"/>
              <w:spacing w:line="256" w:lineRule="auto"/>
            </w:pPr>
            <w:r w:rsidRPr="00E96ADE">
              <w:t>TP</w:t>
            </w:r>
          </w:p>
        </w:tc>
        <w:tc>
          <w:tcPr>
            <w:tcW w:w="892" w:type="dxa"/>
            <w:tcBorders>
              <w:top w:val="single" w:sz="4" w:space="0" w:color="auto"/>
              <w:left w:val="single" w:sz="4" w:space="0" w:color="auto"/>
              <w:bottom w:val="nil"/>
              <w:right w:val="single" w:sz="4" w:space="0" w:color="auto"/>
            </w:tcBorders>
            <w:hideMark/>
          </w:tcPr>
          <w:p w14:paraId="32D24415" w14:textId="77777777" w:rsidR="00F67D29" w:rsidRPr="00E96ADE" w:rsidRDefault="00F67D29" w:rsidP="00E64CC8">
            <w:pPr>
              <w:pStyle w:val="TAH"/>
              <w:spacing w:line="256" w:lineRule="auto"/>
            </w:pPr>
            <w:r w:rsidRPr="00E96ADE">
              <w:t>Verdict</w:t>
            </w:r>
          </w:p>
        </w:tc>
      </w:tr>
      <w:tr w:rsidR="00F67D29" w:rsidRPr="00E96ADE" w14:paraId="7E6F0953" w14:textId="77777777" w:rsidTr="00E64CC8">
        <w:tc>
          <w:tcPr>
            <w:tcW w:w="649" w:type="dxa"/>
            <w:tcBorders>
              <w:top w:val="nil"/>
              <w:left w:val="single" w:sz="4" w:space="0" w:color="auto"/>
              <w:bottom w:val="single" w:sz="4" w:space="0" w:color="auto"/>
              <w:right w:val="single" w:sz="4" w:space="0" w:color="auto"/>
            </w:tcBorders>
          </w:tcPr>
          <w:p w14:paraId="2F3652B7" w14:textId="77777777" w:rsidR="00F67D29" w:rsidRPr="00E96ADE" w:rsidRDefault="00F67D29" w:rsidP="00E64CC8">
            <w:pPr>
              <w:pStyle w:val="TAH"/>
              <w:spacing w:line="256" w:lineRule="auto"/>
            </w:pPr>
          </w:p>
        </w:tc>
        <w:tc>
          <w:tcPr>
            <w:tcW w:w="3970" w:type="dxa"/>
            <w:tcBorders>
              <w:top w:val="nil"/>
              <w:left w:val="single" w:sz="4" w:space="0" w:color="auto"/>
              <w:bottom w:val="single" w:sz="4" w:space="0" w:color="auto"/>
              <w:right w:val="single" w:sz="4" w:space="0" w:color="auto"/>
            </w:tcBorders>
          </w:tcPr>
          <w:p w14:paraId="521004C8" w14:textId="77777777" w:rsidR="00F67D29" w:rsidRPr="00E96ADE" w:rsidRDefault="00F67D29" w:rsidP="00E64CC8">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B943F60" w14:textId="77777777" w:rsidR="00F67D29" w:rsidRPr="00E96ADE" w:rsidRDefault="00F67D29" w:rsidP="00E64CC8">
            <w:pPr>
              <w:pStyle w:val="TAH"/>
              <w:spacing w:line="256" w:lineRule="auto"/>
            </w:pPr>
            <w:r w:rsidRPr="00E96ADE">
              <w:t>U - S</w:t>
            </w:r>
          </w:p>
        </w:tc>
        <w:tc>
          <w:tcPr>
            <w:tcW w:w="2978" w:type="dxa"/>
            <w:tcBorders>
              <w:top w:val="single" w:sz="4" w:space="0" w:color="auto"/>
              <w:left w:val="single" w:sz="4" w:space="0" w:color="auto"/>
              <w:bottom w:val="single" w:sz="4" w:space="0" w:color="auto"/>
              <w:right w:val="single" w:sz="4" w:space="0" w:color="auto"/>
            </w:tcBorders>
            <w:hideMark/>
          </w:tcPr>
          <w:p w14:paraId="11503419" w14:textId="77777777" w:rsidR="00F67D29" w:rsidRPr="00E96ADE" w:rsidRDefault="00F67D29" w:rsidP="00E64CC8">
            <w:pPr>
              <w:pStyle w:val="TAH"/>
              <w:spacing w:line="256" w:lineRule="auto"/>
            </w:pPr>
            <w:r w:rsidRPr="00E96ADE">
              <w:t>Message</w:t>
            </w:r>
          </w:p>
        </w:tc>
        <w:tc>
          <w:tcPr>
            <w:tcW w:w="567" w:type="dxa"/>
            <w:tcBorders>
              <w:top w:val="nil"/>
              <w:left w:val="single" w:sz="4" w:space="0" w:color="auto"/>
              <w:bottom w:val="single" w:sz="4" w:space="0" w:color="auto"/>
              <w:right w:val="single" w:sz="4" w:space="0" w:color="auto"/>
            </w:tcBorders>
          </w:tcPr>
          <w:p w14:paraId="4CEB5DFA" w14:textId="77777777" w:rsidR="00F67D29" w:rsidRPr="00E96ADE" w:rsidRDefault="00F67D29" w:rsidP="00E64CC8">
            <w:pPr>
              <w:pStyle w:val="TAH"/>
              <w:spacing w:line="256" w:lineRule="auto"/>
            </w:pPr>
          </w:p>
        </w:tc>
        <w:tc>
          <w:tcPr>
            <w:tcW w:w="892" w:type="dxa"/>
            <w:tcBorders>
              <w:top w:val="nil"/>
              <w:left w:val="single" w:sz="4" w:space="0" w:color="auto"/>
              <w:bottom w:val="single" w:sz="4" w:space="0" w:color="auto"/>
              <w:right w:val="single" w:sz="4" w:space="0" w:color="auto"/>
            </w:tcBorders>
          </w:tcPr>
          <w:p w14:paraId="7C8110D0" w14:textId="77777777" w:rsidR="00F67D29" w:rsidRPr="00E96ADE" w:rsidRDefault="00F67D29" w:rsidP="00E64CC8">
            <w:pPr>
              <w:pStyle w:val="TAH"/>
              <w:spacing w:line="256" w:lineRule="auto"/>
            </w:pPr>
          </w:p>
        </w:tc>
      </w:tr>
      <w:tr w:rsidR="00F67D29" w:rsidRPr="00E96ADE" w14:paraId="1937D67A" w14:textId="77777777" w:rsidTr="00E64CC8">
        <w:tc>
          <w:tcPr>
            <w:tcW w:w="649" w:type="dxa"/>
            <w:tcBorders>
              <w:top w:val="single" w:sz="4" w:space="0" w:color="auto"/>
              <w:left w:val="single" w:sz="4" w:space="0" w:color="auto"/>
              <w:bottom w:val="single" w:sz="4" w:space="0" w:color="auto"/>
              <w:right w:val="single" w:sz="4" w:space="0" w:color="auto"/>
            </w:tcBorders>
            <w:hideMark/>
          </w:tcPr>
          <w:p w14:paraId="04C5A879" w14:textId="77777777" w:rsidR="00F67D29" w:rsidRPr="00E96ADE" w:rsidRDefault="00F67D29" w:rsidP="00E64CC8">
            <w:pPr>
              <w:pStyle w:val="TAC"/>
              <w:spacing w:line="256" w:lineRule="auto"/>
            </w:pPr>
            <w:r w:rsidRPr="00E96ADE">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DDCCC0D" w14:textId="6BCA1523" w:rsidR="00F67D29" w:rsidRPr="00E96ADE" w:rsidRDefault="00F67D29" w:rsidP="00E64CC8">
            <w:pPr>
              <w:pStyle w:val="TAL"/>
              <w:spacing w:line="256" w:lineRule="auto"/>
            </w:pPr>
            <w:r w:rsidRPr="00E96ADE">
              <w:t>Check: Does the UE (MCVideo client) correctly perform test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0A8CDB01" w14:textId="77777777" w:rsidR="00F67D29" w:rsidRPr="00E96ADE" w:rsidRDefault="00F67D29" w:rsidP="00E64CC8">
            <w:pPr>
              <w:pStyle w:val="TAC"/>
              <w:spacing w:line="256" w:lineRule="auto"/>
            </w:pPr>
            <w:r w:rsidRPr="00E96ADE">
              <w:t>-</w:t>
            </w:r>
          </w:p>
        </w:tc>
        <w:tc>
          <w:tcPr>
            <w:tcW w:w="2978" w:type="dxa"/>
            <w:tcBorders>
              <w:top w:val="single" w:sz="4" w:space="0" w:color="auto"/>
              <w:left w:val="single" w:sz="4" w:space="0" w:color="auto"/>
              <w:bottom w:val="single" w:sz="4" w:space="0" w:color="auto"/>
              <w:right w:val="single" w:sz="4" w:space="0" w:color="auto"/>
            </w:tcBorders>
            <w:hideMark/>
          </w:tcPr>
          <w:p w14:paraId="58BA6564" w14:textId="77777777" w:rsidR="00F67D29" w:rsidRPr="00E96ADE" w:rsidRDefault="00F67D29" w:rsidP="00E64CC8">
            <w:pPr>
              <w:pStyle w:val="TAL"/>
              <w:spacing w:line="256" w:lineRule="auto"/>
            </w:pPr>
            <w:r w:rsidRPr="00E96ADE">
              <w:t>-</w:t>
            </w:r>
          </w:p>
        </w:tc>
        <w:tc>
          <w:tcPr>
            <w:tcW w:w="567" w:type="dxa"/>
            <w:tcBorders>
              <w:top w:val="single" w:sz="4" w:space="0" w:color="auto"/>
              <w:left w:val="single" w:sz="4" w:space="0" w:color="auto"/>
              <w:bottom w:val="single" w:sz="4" w:space="0" w:color="auto"/>
              <w:right w:val="single" w:sz="4" w:space="0" w:color="auto"/>
            </w:tcBorders>
            <w:hideMark/>
          </w:tcPr>
          <w:p w14:paraId="01D097BB" w14:textId="77777777" w:rsidR="00F67D29" w:rsidRPr="00E96ADE" w:rsidRDefault="00F67D29" w:rsidP="00E64CC8">
            <w:pPr>
              <w:pStyle w:val="TAC"/>
              <w:spacing w:line="256" w:lineRule="auto"/>
            </w:pPr>
            <w:r w:rsidRPr="00E96ADE">
              <w:t>1</w:t>
            </w:r>
          </w:p>
        </w:tc>
        <w:tc>
          <w:tcPr>
            <w:tcW w:w="892" w:type="dxa"/>
            <w:tcBorders>
              <w:top w:val="single" w:sz="4" w:space="0" w:color="auto"/>
              <w:left w:val="single" w:sz="4" w:space="0" w:color="auto"/>
              <w:bottom w:val="single" w:sz="4" w:space="0" w:color="auto"/>
              <w:right w:val="single" w:sz="4" w:space="0" w:color="auto"/>
            </w:tcBorders>
            <w:hideMark/>
          </w:tcPr>
          <w:p w14:paraId="3A5991B6" w14:textId="77777777" w:rsidR="00F67D29" w:rsidRPr="00E96ADE" w:rsidRDefault="00F67D29" w:rsidP="00E64CC8">
            <w:pPr>
              <w:pStyle w:val="TAC"/>
              <w:spacing w:line="256" w:lineRule="auto"/>
            </w:pPr>
            <w:r w:rsidRPr="00E96ADE">
              <w:t>-</w:t>
            </w:r>
          </w:p>
        </w:tc>
      </w:tr>
      <w:tr w:rsidR="00F67D29" w:rsidRPr="00E96ADE" w14:paraId="31ECD128" w14:textId="77777777" w:rsidTr="00E64CC8">
        <w:tc>
          <w:tcPr>
            <w:tcW w:w="649" w:type="dxa"/>
            <w:tcBorders>
              <w:top w:val="single" w:sz="4" w:space="0" w:color="auto"/>
              <w:left w:val="single" w:sz="4" w:space="0" w:color="auto"/>
              <w:bottom w:val="single" w:sz="4" w:space="0" w:color="auto"/>
              <w:right w:val="single" w:sz="4" w:space="0" w:color="auto"/>
            </w:tcBorders>
            <w:hideMark/>
          </w:tcPr>
          <w:p w14:paraId="0E2BCB42" w14:textId="77777777" w:rsidR="00F67D29" w:rsidRPr="00E96ADE" w:rsidRDefault="00F67D29" w:rsidP="00E64CC8">
            <w:pPr>
              <w:pStyle w:val="TAC"/>
              <w:spacing w:line="256" w:lineRule="auto"/>
            </w:pPr>
            <w:r w:rsidRPr="00E96ADE">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41215AA6" w14:textId="4299D308" w:rsidR="00F67D29" w:rsidRPr="00E96ADE" w:rsidRDefault="00F67D29" w:rsidP="00E64CC8">
            <w:pPr>
              <w:pStyle w:val="TAL"/>
              <w:spacing w:line="256" w:lineRule="auto"/>
            </w:pPr>
            <w:r w:rsidRPr="00E96ADE">
              <w:t>Check: Does the UE (MCVideo client) correctly perform test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79F6A92" w14:textId="77777777" w:rsidR="00F67D29" w:rsidRPr="00E96ADE" w:rsidRDefault="00F67D29" w:rsidP="00E64CC8">
            <w:pPr>
              <w:pStyle w:val="TAC"/>
              <w:spacing w:line="256" w:lineRule="auto"/>
            </w:pPr>
            <w:r w:rsidRPr="00E96ADE">
              <w:t>-</w:t>
            </w:r>
          </w:p>
        </w:tc>
        <w:tc>
          <w:tcPr>
            <w:tcW w:w="2978" w:type="dxa"/>
            <w:tcBorders>
              <w:top w:val="single" w:sz="4" w:space="0" w:color="auto"/>
              <w:left w:val="single" w:sz="4" w:space="0" w:color="auto"/>
              <w:bottom w:val="single" w:sz="4" w:space="0" w:color="auto"/>
              <w:right w:val="single" w:sz="4" w:space="0" w:color="auto"/>
            </w:tcBorders>
            <w:hideMark/>
          </w:tcPr>
          <w:p w14:paraId="79C83BD3" w14:textId="77777777" w:rsidR="00F67D29" w:rsidRPr="00E96ADE" w:rsidRDefault="00F67D29" w:rsidP="00E64CC8">
            <w:pPr>
              <w:pStyle w:val="TAL"/>
              <w:spacing w:line="256" w:lineRule="auto"/>
            </w:pPr>
            <w:r w:rsidRPr="00E96ADE">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1AC1739" w14:textId="77777777" w:rsidR="00F67D29" w:rsidRPr="00E96ADE" w:rsidRDefault="00F67D29" w:rsidP="00E64CC8">
            <w:pPr>
              <w:pStyle w:val="TAC"/>
              <w:spacing w:line="256" w:lineRule="auto"/>
            </w:pPr>
            <w:r w:rsidRPr="00E96ADE">
              <w:t>1</w:t>
            </w:r>
          </w:p>
        </w:tc>
        <w:tc>
          <w:tcPr>
            <w:tcW w:w="892" w:type="dxa"/>
            <w:tcBorders>
              <w:top w:val="single" w:sz="4" w:space="0" w:color="auto"/>
              <w:left w:val="single" w:sz="4" w:space="0" w:color="auto"/>
              <w:bottom w:val="single" w:sz="4" w:space="0" w:color="auto"/>
              <w:right w:val="single" w:sz="4" w:space="0" w:color="auto"/>
            </w:tcBorders>
            <w:hideMark/>
          </w:tcPr>
          <w:p w14:paraId="1203AC11" w14:textId="77777777" w:rsidR="00F67D29" w:rsidRPr="00E96ADE" w:rsidRDefault="00F67D29" w:rsidP="00E64CC8">
            <w:pPr>
              <w:pStyle w:val="TAC"/>
              <w:spacing w:line="256" w:lineRule="auto"/>
            </w:pPr>
            <w:r w:rsidRPr="00E96ADE">
              <w:t>-</w:t>
            </w:r>
          </w:p>
        </w:tc>
      </w:tr>
    </w:tbl>
    <w:p w14:paraId="6520C239" w14:textId="77777777" w:rsidR="00F67D29" w:rsidRPr="00E96ADE" w:rsidRDefault="00F67D29" w:rsidP="00F67D29"/>
    <w:p w14:paraId="34C7E49E" w14:textId="77777777" w:rsidR="00F67D29" w:rsidRPr="00E96ADE" w:rsidRDefault="00F67D29" w:rsidP="00F67D29">
      <w:pPr>
        <w:pStyle w:val="H6"/>
      </w:pPr>
      <w:r w:rsidRPr="00E96ADE">
        <w:rPr>
          <w:lang w:eastAsia="x-none"/>
        </w:rPr>
        <w:t>6.3.2.3.3</w:t>
      </w:r>
      <w:r w:rsidRPr="00E96ADE">
        <w:rPr>
          <w:lang w:eastAsia="x-none"/>
        </w:rPr>
        <w:tab/>
        <w:t>Specific message contents</w:t>
      </w:r>
    </w:p>
    <w:p w14:paraId="739A480E" w14:textId="2241A25D" w:rsidR="00F67D29" w:rsidRPr="00E96ADE" w:rsidRDefault="00F67D29" w:rsidP="00F67D29">
      <w:pPr>
        <w:pStyle w:val="TH"/>
      </w:pPr>
      <w:r w:rsidRPr="00E96ADE">
        <w:rPr>
          <w:lang w:eastAsia="x-none"/>
        </w:rPr>
        <w:t>Table 6.3.2.3.3-1: SIP MESSAGE from the SS (step 1, Table 6.3.2.3.2-1</w:t>
      </w:r>
      <w:r w:rsidRPr="00E96ADE">
        <w:t>;</w:t>
      </w:r>
      <w:r w:rsidRPr="00E96ADE">
        <w:br/>
        <w:t>step 2, TS 36.579-1 [2] Table 5.3.33.3-1</w:t>
      </w:r>
      <w:r w:rsidRPr="00E96ADE">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F67D29" w:rsidRPr="00E96ADE" w14:paraId="0C7B54E9"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00CB25F2" w14:textId="77777777" w:rsidR="00F67D29" w:rsidRPr="00E96ADE" w:rsidRDefault="00F67D29" w:rsidP="00E64CC8">
            <w:pPr>
              <w:pStyle w:val="TAL"/>
              <w:spacing w:line="256" w:lineRule="auto"/>
            </w:pPr>
            <w:r w:rsidRPr="00E96ADE">
              <w:t>Derivation Path: TS 36.579-1 [2], Table 5.5.2.7.2-1</w:t>
            </w:r>
          </w:p>
        </w:tc>
      </w:tr>
      <w:tr w:rsidR="00F67D29" w:rsidRPr="00E96ADE" w14:paraId="51F5ED5F" w14:textId="77777777" w:rsidTr="00E64CC8">
        <w:tc>
          <w:tcPr>
            <w:tcW w:w="2551" w:type="dxa"/>
            <w:tcBorders>
              <w:top w:val="single" w:sz="4" w:space="0" w:color="auto"/>
              <w:left w:val="single" w:sz="4" w:space="0" w:color="auto"/>
              <w:bottom w:val="single" w:sz="4" w:space="0" w:color="auto"/>
              <w:right w:val="single" w:sz="4" w:space="0" w:color="auto"/>
            </w:tcBorders>
            <w:hideMark/>
          </w:tcPr>
          <w:p w14:paraId="727537A0" w14:textId="77777777" w:rsidR="00F67D29" w:rsidRPr="00E96ADE" w:rsidRDefault="00F67D29" w:rsidP="00E64CC8">
            <w:pPr>
              <w:pStyle w:val="TAH"/>
              <w:spacing w:line="256" w:lineRule="auto"/>
            </w:pPr>
            <w:r w:rsidRPr="00E96A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5E3D752" w14:textId="77777777" w:rsidR="00F67D29" w:rsidRPr="00E96ADE" w:rsidRDefault="00F67D29" w:rsidP="00E64CC8">
            <w:pPr>
              <w:pStyle w:val="TAH"/>
              <w:spacing w:line="256" w:lineRule="auto"/>
            </w:pPr>
            <w:r w:rsidRPr="00E96ADE">
              <w:t>Value/remark</w:t>
            </w:r>
          </w:p>
        </w:tc>
        <w:tc>
          <w:tcPr>
            <w:tcW w:w="1985" w:type="dxa"/>
            <w:tcBorders>
              <w:top w:val="single" w:sz="4" w:space="0" w:color="auto"/>
              <w:left w:val="single" w:sz="4" w:space="0" w:color="auto"/>
              <w:bottom w:val="single" w:sz="4" w:space="0" w:color="auto"/>
              <w:right w:val="single" w:sz="4" w:space="0" w:color="auto"/>
            </w:tcBorders>
            <w:hideMark/>
          </w:tcPr>
          <w:p w14:paraId="60C82D18" w14:textId="77777777" w:rsidR="00F67D29" w:rsidRPr="00E96ADE" w:rsidRDefault="00F67D29" w:rsidP="00E64CC8">
            <w:pPr>
              <w:pStyle w:val="TAH"/>
              <w:spacing w:line="256" w:lineRule="auto"/>
            </w:pPr>
            <w:r w:rsidRPr="00E96ADE">
              <w:t>Comment</w:t>
            </w:r>
          </w:p>
        </w:tc>
        <w:tc>
          <w:tcPr>
            <w:tcW w:w="1417" w:type="dxa"/>
            <w:tcBorders>
              <w:top w:val="single" w:sz="4" w:space="0" w:color="auto"/>
              <w:left w:val="single" w:sz="4" w:space="0" w:color="auto"/>
              <w:bottom w:val="single" w:sz="4" w:space="0" w:color="auto"/>
              <w:right w:val="single" w:sz="4" w:space="0" w:color="auto"/>
            </w:tcBorders>
            <w:hideMark/>
          </w:tcPr>
          <w:p w14:paraId="7A76D66B" w14:textId="77777777" w:rsidR="00F67D29" w:rsidRPr="00E96ADE" w:rsidRDefault="00F67D29" w:rsidP="00E64CC8">
            <w:pPr>
              <w:pStyle w:val="TAH"/>
              <w:spacing w:line="256" w:lineRule="auto"/>
            </w:pPr>
            <w:r w:rsidRPr="00E96ADE">
              <w:t>Reference</w:t>
            </w:r>
          </w:p>
        </w:tc>
        <w:tc>
          <w:tcPr>
            <w:tcW w:w="1418" w:type="dxa"/>
            <w:tcBorders>
              <w:top w:val="single" w:sz="4" w:space="0" w:color="auto"/>
              <w:left w:val="single" w:sz="4" w:space="0" w:color="auto"/>
              <w:bottom w:val="single" w:sz="4" w:space="0" w:color="auto"/>
              <w:right w:val="single" w:sz="4" w:space="0" w:color="auto"/>
            </w:tcBorders>
            <w:hideMark/>
          </w:tcPr>
          <w:p w14:paraId="3C0CCBDF" w14:textId="77777777" w:rsidR="00F67D29" w:rsidRPr="00E96ADE" w:rsidRDefault="00F67D29" w:rsidP="00E64CC8">
            <w:pPr>
              <w:pStyle w:val="TAH"/>
              <w:spacing w:line="256" w:lineRule="auto"/>
            </w:pPr>
            <w:r w:rsidRPr="00E96ADE">
              <w:t>Condition</w:t>
            </w:r>
          </w:p>
        </w:tc>
      </w:tr>
      <w:tr w:rsidR="00F67D29" w:rsidRPr="00E96ADE" w14:paraId="0BEB5A33"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62A03AAA" w14:textId="77777777" w:rsidR="00F67D29" w:rsidRPr="00E96ADE" w:rsidRDefault="00F67D29" w:rsidP="00E64CC8">
            <w:pPr>
              <w:pStyle w:val="TAL"/>
              <w:spacing w:line="256" w:lineRule="auto"/>
              <w:rPr>
                <w:b/>
                <w:bCs/>
              </w:rPr>
            </w:pPr>
            <w:r w:rsidRPr="00E96ADE">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F76DD7"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tcPr>
          <w:p w14:paraId="2A3DA208"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97DC6FA"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094735E5" w14:textId="77777777" w:rsidR="00F67D29" w:rsidRPr="00E96ADE" w:rsidRDefault="00F67D29" w:rsidP="00E64CC8">
            <w:pPr>
              <w:pStyle w:val="TAL"/>
              <w:spacing w:line="256" w:lineRule="auto"/>
            </w:pPr>
          </w:p>
        </w:tc>
      </w:tr>
      <w:tr w:rsidR="00F67D29" w:rsidRPr="00E96ADE" w14:paraId="30747044"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5EF01F5B"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CEFD52E"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57D2077F" w14:textId="77777777" w:rsidR="00F67D29" w:rsidRPr="00E96ADE" w:rsidRDefault="00F67D29" w:rsidP="00E64CC8">
            <w:pPr>
              <w:pStyle w:val="TAL"/>
              <w:spacing w:line="256" w:lineRule="auto"/>
              <w:rPr>
                <w:b/>
                <w:bCs/>
              </w:rPr>
            </w:pPr>
            <w:r w:rsidRPr="00E96ADE">
              <w:rPr>
                <w:b/>
                <w:bCs/>
              </w:rPr>
              <w:t>MCVideo Info</w:t>
            </w:r>
          </w:p>
        </w:tc>
        <w:tc>
          <w:tcPr>
            <w:tcW w:w="1417" w:type="dxa"/>
            <w:tcBorders>
              <w:top w:val="single" w:sz="4" w:space="0" w:color="auto"/>
              <w:left w:val="single" w:sz="4" w:space="0" w:color="auto"/>
              <w:bottom w:val="single" w:sz="4" w:space="0" w:color="auto"/>
              <w:right w:val="single" w:sz="4" w:space="0" w:color="auto"/>
            </w:tcBorders>
          </w:tcPr>
          <w:p w14:paraId="2F767F69"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7002A4AD" w14:textId="77777777" w:rsidR="00F67D29" w:rsidRPr="00E96ADE" w:rsidRDefault="00F67D29" w:rsidP="00E64CC8">
            <w:pPr>
              <w:pStyle w:val="TAL"/>
              <w:spacing w:line="256" w:lineRule="auto"/>
            </w:pPr>
          </w:p>
        </w:tc>
      </w:tr>
      <w:tr w:rsidR="00F67D29" w:rsidRPr="00E96ADE" w14:paraId="02EC5D20"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7E03BE6F"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ADB171" w14:textId="77777777" w:rsidR="00F67D29" w:rsidRPr="00E96ADE" w:rsidRDefault="00F67D29" w:rsidP="00E64CC8">
            <w:pPr>
              <w:pStyle w:val="TAL"/>
              <w:spacing w:line="256" w:lineRule="auto"/>
            </w:pPr>
            <w:r w:rsidRPr="00E96ADE">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527D2579"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61382AD"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5588FA04" w14:textId="77777777" w:rsidR="00F67D29" w:rsidRPr="00E96ADE" w:rsidRDefault="00F67D29" w:rsidP="00E64CC8">
            <w:pPr>
              <w:pStyle w:val="TAL"/>
              <w:spacing w:line="256" w:lineRule="auto"/>
            </w:pPr>
          </w:p>
        </w:tc>
      </w:tr>
      <w:tr w:rsidR="00F67D29" w:rsidRPr="00E96ADE" w14:paraId="09749BF1"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40BD36CB"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5EBDCFF"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3489E58C" w14:textId="77777777" w:rsidR="00F67D29" w:rsidRPr="00E96ADE" w:rsidRDefault="00F67D29" w:rsidP="00E64CC8">
            <w:pPr>
              <w:pStyle w:val="TAL"/>
              <w:spacing w:line="256" w:lineRule="auto"/>
              <w:rPr>
                <w:b/>
                <w:bCs/>
              </w:rPr>
            </w:pPr>
            <w:r w:rsidRPr="00E96ADE">
              <w:rPr>
                <w:b/>
                <w:bCs/>
              </w:rPr>
              <w:t>Location info</w:t>
            </w:r>
          </w:p>
        </w:tc>
        <w:tc>
          <w:tcPr>
            <w:tcW w:w="1417" w:type="dxa"/>
            <w:tcBorders>
              <w:top w:val="single" w:sz="4" w:space="0" w:color="auto"/>
              <w:left w:val="single" w:sz="4" w:space="0" w:color="auto"/>
              <w:bottom w:val="single" w:sz="4" w:space="0" w:color="auto"/>
              <w:right w:val="single" w:sz="4" w:space="0" w:color="auto"/>
            </w:tcBorders>
          </w:tcPr>
          <w:p w14:paraId="29380D91"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666D481E" w14:textId="77777777" w:rsidR="00F67D29" w:rsidRPr="00E96ADE" w:rsidRDefault="00F67D29" w:rsidP="00E64CC8">
            <w:pPr>
              <w:pStyle w:val="TAL"/>
              <w:spacing w:line="256" w:lineRule="auto"/>
            </w:pPr>
          </w:p>
        </w:tc>
      </w:tr>
      <w:tr w:rsidR="00F67D29" w:rsidRPr="00E96ADE" w14:paraId="456AA2C5"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598F1563"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1345094" w14:textId="77777777" w:rsidR="00F67D29" w:rsidRPr="00E96ADE" w:rsidRDefault="00F67D29" w:rsidP="00E64CC8">
            <w:pPr>
              <w:pStyle w:val="TAL"/>
              <w:spacing w:line="256" w:lineRule="auto"/>
            </w:pPr>
            <w:r w:rsidRPr="00E96ADE">
              <w:t>Location-info as described in TS 36.579-1 [2], Table 5.5.3.4.1-2</w:t>
            </w:r>
          </w:p>
        </w:tc>
        <w:tc>
          <w:tcPr>
            <w:tcW w:w="1985" w:type="dxa"/>
            <w:tcBorders>
              <w:top w:val="single" w:sz="4" w:space="0" w:color="auto"/>
              <w:left w:val="single" w:sz="4" w:space="0" w:color="auto"/>
              <w:bottom w:val="single" w:sz="4" w:space="0" w:color="auto"/>
              <w:right w:val="single" w:sz="4" w:space="0" w:color="auto"/>
            </w:tcBorders>
          </w:tcPr>
          <w:p w14:paraId="2F0420E6"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C6ED6F2"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5338CF04" w14:textId="77777777" w:rsidR="00F67D29" w:rsidRPr="00E96ADE" w:rsidRDefault="00F67D29" w:rsidP="00E64CC8">
            <w:pPr>
              <w:pStyle w:val="TAL"/>
              <w:spacing w:line="256" w:lineRule="auto"/>
            </w:pPr>
          </w:p>
        </w:tc>
      </w:tr>
    </w:tbl>
    <w:p w14:paraId="26F34300" w14:textId="77777777" w:rsidR="00F67D29" w:rsidRPr="00E96ADE" w:rsidRDefault="00F67D29" w:rsidP="00F67D29"/>
    <w:p w14:paraId="5D5E0BE6" w14:textId="77777777" w:rsidR="00F67D29" w:rsidRPr="00E96ADE" w:rsidRDefault="00F67D29" w:rsidP="00F67D29">
      <w:pPr>
        <w:pStyle w:val="TH"/>
        <w:rPr>
          <w:rFonts w:eastAsia="SimSun"/>
        </w:rPr>
      </w:pPr>
      <w:r w:rsidRPr="00E96ADE">
        <w:rPr>
          <w:rFonts w:eastAsia="SimSun"/>
        </w:rPr>
        <w:lastRenderedPageBreak/>
        <w:t xml:space="preserve">Table </w:t>
      </w:r>
      <w:r w:rsidRPr="00E96ADE">
        <w:rPr>
          <w:lang w:eastAsia="x-none"/>
        </w:rPr>
        <w:t>6.3.2.3.3-2</w:t>
      </w:r>
      <w:r w:rsidRPr="00E96ADE">
        <w:rPr>
          <w:rFonts w:eastAsia="SimSun"/>
        </w:rPr>
        <w:t xml:space="preserve">: </w:t>
      </w:r>
      <w:r w:rsidRPr="00E96ADE">
        <w:rPr>
          <w:rFonts w:eastAsia="SimSun"/>
          <w:lang w:eastAsia="ko-KR"/>
        </w:rPr>
        <w:t>MCVideo-Info in SIP MESSAGE</w:t>
      </w:r>
      <w:r w:rsidRPr="00E96ADE">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E96ADE" w14:paraId="74A6B495"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7BFB5988" w14:textId="77777777" w:rsidR="00F67D29" w:rsidRPr="00E96ADE" w:rsidRDefault="00F67D29" w:rsidP="00E64CC8">
            <w:pPr>
              <w:pStyle w:val="TAL"/>
              <w:spacing w:line="256" w:lineRule="auto"/>
              <w:rPr>
                <w:rFonts w:eastAsia="SimSun"/>
              </w:rPr>
            </w:pPr>
            <w:r w:rsidRPr="00E96ADE">
              <w:rPr>
                <w:rFonts w:eastAsia="SimSun"/>
              </w:rPr>
              <w:t>Derivation Path: TS 36.579-1 [2], Table 5.5.3.2.2-2 condition GROUP-CALL</w:t>
            </w:r>
          </w:p>
        </w:tc>
      </w:tr>
      <w:tr w:rsidR="00F67D29" w:rsidRPr="00E96ADE" w14:paraId="3EF630AE"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3A6AB3D6" w14:textId="77777777" w:rsidR="00F67D29" w:rsidRPr="00E96ADE" w:rsidRDefault="00F67D29" w:rsidP="00E64CC8">
            <w:pPr>
              <w:pStyle w:val="TAH"/>
              <w:spacing w:line="256" w:lineRule="auto"/>
              <w:rPr>
                <w:rFonts w:eastAsia="SimSun"/>
              </w:rPr>
            </w:pPr>
            <w:r w:rsidRPr="00E96ADE">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81EE63" w14:textId="77777777" w:rsidR="00F67D29" w:rsidRPr="00E96ADE" w:rsidRDefault="00F67D29" w:rsidP="00E64CC8">
            <w:pPr>
              <w:pStyle w:val="TAH"/>
              <w:spacing w:line="256" w:lineRule="auto"/>
              <w:rPr>
                <w:rFonts w:eastAsia="SimSun"/>
              </w:rPr>
            </w:pPr>
            <w:r w:rsidRPr="00E96ADE">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A3170B" w14:textId="77777777" w:rsidR="00F67D29" w:rsidRPr="00E96ADE" w:rsidRDefault="00F67D29" w:rsidP="00E64CC8">
            <w:pPr>
              <w:pStyle w:val="TAH"/>
              <w:spacing w:line="256" w:lineRule="auto"/>
              <w:rPr>
                <w:rFonts w:eastAsia="SimSun"/>
              </w:rPr>
            </w:pPr>
            <w:r w:rsidRPr="00E96ADE">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CB7DAFC" w14:textId="77777777" w:rsidR="00F67D29" w:rsidRPr="00E96ADE" w:rsidRDefault="00F67D29" w:rsidP="00E64CC8">
            <w:pPr>
              <w:pStyle w:val="TAH"/>
              <w:spacing w:line="256" w:lineRule="auto"/>
              <w:rPr>
                <w:rFonts w:eastAsia="SimSun"/>
              </w:rPr>
            </w:pPr>
            <w:r w:rsidRPr="00E96ADE">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6458D527" w14:textId="77777777" w:rsidR="00F67D29" w:rsidRPr="00E96ADE" w:rsidRDefault="00F67D29" w:rsidP="00E64CC8">
            <w:pPr>
              <w:pStyle w:val="TAH"/>
              <w:spacing w:line="256" w:lineRule="auto"/>
              <w:rPr>
                <w:rFonts w:eastAsia="SimSun"/>
              </w:rPr>
            </w:pPr>
            <w:r w:rsidRPr="00E96ADE">
              <w:rPr>
                <w:rFonts w:eastAsia="SimSun"/>
              </w:rPr>
              <w:t>Condition</w:t>
            </w:r>
          </w:p>
        </w:tc>
      </w:tr>
      <w:tr w:rsidR="00F67D29" w:rsidRPr="00E96ADE" w14:paraId="1D6FC09C"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05B65230" w14:textId="77777777" w:rsidR="00F67D29" w:rsidRPr="00E96ADE" w:rsidRDefault="00F67D29" w:rsidP="00E64CC8">
            <w:pPr>
              <w:pStyle w:val="TAL"/>
              <w:spacing w:line="256" w:lineRule="auto"/>
              <w:rPr>
                <w:rFonts w:eastAsia="SimSun"/>
              </w:rPr>
            </w:pPr>
            <w:r w:rsidRPr="00E96ADE">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3E7BC026" w14:textId="77777777" w:rsidR="00F67D29" w:rsidRPr="00E96ADE" w:rsidRDefault="00F67D29" w:rsidP="00E64CC8">
            <w:pPr>
              <w:pStyle w:val="TAL"/>
              <w:spacing w:line="256"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2C873AF0" w14:textId="77777777" w:rsidR="00F67D29" w:rsidRPr="00E96ADE" w:rsidRDefault="00F67D29" w:rsidP="00E64CC8">
            <w:pPr>
              <w:pStyle w:val="TAL"/>
              <w:spacing w:line="256"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AECC774"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48AC84CE" w14:textId="77777777" w:rsidR="00F67D29" w:rsidRPr="00E96ADE" w:rsidRDefault="00F67D29" w:rsidP="00E64CC8">
            <w:pPr>
              <w:pStyle w:val="TAL"/>
              <w:spacing w:line="256" w:lineRule="auto"/>
              <w:rPr>
                <w:rFonts w:eastAsia="SimSun"/>
              </w:rPr>
            </w:pPr>
          </w:p>
        </w:tc>
      </w:tr>
      <w:tr w:rsidR="00F67D29" w:rsidRPr="00E96ADE" w14:paraId="3D781E3A"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633CD81E" w14:textId="77777777" w:rsidR="00F67D29" w:rsidRPr="00E96ADE" w:rsidRDefault="00F67D29" w:rsidP="00E64CC8">
            <w:pPr>
              <w:pStyle w:val="TAL"/>
              <w:spacing w:line="256" w:lineRule="auto"/>
              <w:rPr>
                <w:rFonts w:eastAsia="SimSun"/>
              </w:rPr>
            </w:pPr>
            <w:r w:rsidRPr="00E96ADE">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03BE0A0" w14:textId="77777777" w:rsidR="00F67D29" w:rsidRPr="00E96ADE" w:rsidRDefault="00F67D29" w:rsidP="00E64CC8">
            <w:pPr>
              <w:pStyle w:val="TAL"/>
              <w:spacing w:line="256"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42518EB"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E39AB17"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5656248" w14:textId="77777777" w:rsidR="00F67D29" w:rsidRPr="00E96ADE" w:rsidRDefault="00F67D29" w:rsidP="00E64CC8">
            <w:pPr>
              <w:pStyle w:val="TAL"/>
              <w:spacing w:line="256" w:lineRule="auto"/>
              <w:rPr>
                <w:rFonts w:eastAsia="SimSun"/>
              </w:rPr>
            </w:pPr>
          </w:p>
        </w:tc>
      </w:tr>
      <w:tr w:rsidR="00F67D29" w:rsidRPr="00E96ADE" w14:paraId="6E0D04A8"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442C6825" w14:textId="77777777" w:rsidR="00F67D29" w:rsidRPr="00E96ADE" w:rsidRDefault="00F67D29" w:rsidP="00E64CC8">
            <w:pPr>
              <w:pStyle w:val="TAL"/>
              <w:spacing w:line="256" w:lineRule="auto"/>
              <w:rPr>
                <w:rFonts w:eastAsia="SimSun"/>
              </w:rPr>
            </w:pPr>
            <w:r w:rsidRPr="00E96ADE">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76A41B72" w14:textId="77777777" w:rsidR="00F67D29" w:rsidRPr="00E96ADE" w:rsidRDefault="00F67D29" w:rsidP="00E64CC8">
            <w:pPr>
              <w:pStyle w:val="TAL"/>
              <w:spacing w:line="256" w:lineRule="auto"/>
              <w:rPr>
                <w:rFonts w:eastAsia="SimSun"/>
                <w:color w:val="000000"/>
              </w:rPr>
            </w:pPr>
            <w:r w:rsidRPr="00E96ADE">
              <w:rPr>
                <w:rFonts w:eastAsia="SimSun"/>
                <w:color w:val="000000"/>
              </w:rPr>
              <w:t>"true"</w:t>
            </w:r>
          </w:p>
        </w:tc>
        <w:tc>
          <w:tcPr>
            <w:tcW w:w="2126" w:type="dxa"/>
            <w:tcBorders>
              <w:top w:val="single" w:sz="4" w:space="0" w:color="auto"/>
              <w:left w:val="single" w:sz="4" w:space="0" w:color="auto"/>
              <w:bottom w:val="single" w:sz="4" w:space="0" w:color="auto"/>
              <w:right w:val="single" w:sz="4" w:space="0" w:color="auto"/>
            </w:tcBorders>
            <w:hideMark/>
          </w:tcPr>
          <w:p w14:paraId="10BDD39C" w14:textId="77777777" w:rsidR="00F67D29" w:rsidRPr="00E96ADE" w:rsidRDefault="00F67D29" w:rsidP="00E64CC8">
            <w:pPr>
              <w:pStyle w:val="TAL"/>
              <w:spacing w:line="256" w:lineRule="auto"/>
            </w:pPr>
            <w:r w:rsidRPr="00E96ADE">
              <w:t>Encryption according to NOTE 2 in TS 36.579-1 [2] Table 5.5.3.2.2-2A</w:t>
            </w:r>
          </w:p>
        </w:tc>
        <w:tc>
          <w:tcPr>
            <w:tcW w:w="1418" w:type="dxa"/>
            <w:tcBorders>
              <w:top w:val="single" w:sz="4" w:space="0" w:color="auto"/>
              <w:left w:val="single" w:sz="4" w:space="0" w:color="auto"/>
              <w:bottom w:val="single" w:sz="4" w:space="0" w:color="auto"/>
              <w:right w:val="single" w:sz="4" w:space="0" w:color="auto"/>
            </w:tcBorders>
          </w:tcPr>
          <w:p w14:paraId="5D6BD06D"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0C27CDC0" w14:textId="77777777" w:rsidR="00F67D29" w:rsidRPr="00E96ADE" w:rsidRDefault="00F67D29" w:rsidP="00E64CC8">
            <w:pPr>
              <w:pStyle w:val="TAL"/>
              <w:spacing w:line="256" w:lineRule="auto"/>
              <w:rPr>
                <w:rFonts w:eastAsia="SimSun"/>
              </w:rPr>
            </w:pPr>
          </w:p>
        </w:tc>
      </w:tr>
    </w:tbl>
    <w:p w14:paraId="04788CEF" w14:textId="77777777" w:rsidR="00F67D29" w:rsidRPr="00E96ADE" w:rsidRDefault="00F67D29" w:rsidP="00F67D29"/>
    <w:p w14:paraId="1FC34F85" w14:textId="4AFE9610" w:rsidR="00F67D29" w:rsidRPr="00E96ADE" w:rsidRDefault="00F67D29" w:rsidP="00F67D29">
      <w:pPr>
        <w:pStyle w:val="TH"/>
      </w:pPr>
      <w:r w:rsidRPr="00E96ADE">
        <w:rPr>
          <w:lang w:eastAsia="x-none"/>
        </w:rPr>
        <w:t>Table 6.3.2.3.3-3: SIP MESSAGE from the SS (step 2, Table 6.3.2.3.2-1</w:t>
      </w:r>
      <w:r w:rsidRPr="00E96ADE">
        <w:t>;</w:t>
      </w:r>
      <w:r w:rsidRPr="00E96ADE">
        <w:br/>
        <w:t>step 2, TS 36.579-1 [2] Table 5.3.33.3-1</w:t>
      </w:r>
      <w:r w:rsidRPr="00E96ADE">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F67D29" w:rsidRPr="00E96ADE" w14:paraId="612A5AD2"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22CE589E" w14:textId="77777777" w:rsidR="00F67D29" w:rsidRPr="00E96ADE" w:rsidRDefault="00F67D29" w:rsidP="00E64CC8">
            <w:pPr>
              <w:pStyle w:val="TAL"/>
              <w:spacing w:line="256" w:lineRule="auto"/>
            </w:pPr>
            <w:r w:rsidRPr="00E96ADE">
              <w:t>Derivation Path: TS 36.579-1 [2], Table 5.5.2.7.2-1</w:t>
            </w:r>
          </w:p>
        </w:tc>
      </w:tr>
      <w:tr w:rsidR="00F67D29" w:rsidRPr="00E96ADE" w14:paraId="3DA73A23" w14:textId="77777777" w:rsidTr="00E64CC8">
        <w:tc>
          <w:tcPr>
            <w:tcW w:w="2551" w:type="dxa"/>
            <w:tcBorders>
              <w:top w:val="single" w:sz="4" w:space="0" w:color="auto"/>
              <w:left w:val="single" w:sz="4" w:space="0" w:color="auto"/>
              <w:bottom w:val="single" w:sz="4" w:space="0" w:color="auto"/>
              <w:right w:val="single" w:sz="4" w:space="0" w:color="auto"/>
            </w:tcBorders>
            <w:hideMark/>
          </w:tcPr>
          <w:p w14:paraId="30EB17B0" w14:textId="77777777" w:rsidR="00F67D29" w:rsidRPr="00E96ADE" w:rsidRDefault="00F67D29" w:rsidP="00E64CC8">
            <w:pPr>
              <w:pStyle w:val="TAH"/>
              <w:spacing w:line="256" w:lineRule="auto"/>
            </w:pPr>
            <w:r w:rsidRPr="00E96A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F875E8" w14:textId="77777777" w:rsidR="00F67D29" w:rsidRPr="00E96ADE" w:rsidRDefault="00F67D29" w:rsidP="00E64CC8">
            <w:pPr>
              <w:pStyle w:val="TAH"/>
              <w:spacing w:line="256" w:lineRule="auto"/>
            </w:pPr>
            <w:r w:rsidRPr="00E96ADE">
              <w:t>Value/remark</w:t>
            </w:r>
          </w:p>
        </w:tc>
        <w:tc>
          <w:tcPr>
            <w:tcW w:w="1985" w:type="dxa"/>
            <w:tcBorders>
              <w:top w:val="single" w:sz="4" w:space="0" w:color="auto"/>
              <w:left w:val="single" w:sz="4" w:space="0" w:color="auto"/>
              <w:bottom w:val="single" w:sz="4" w:space="0" w:color="auto"/>
              <w:right w:val="single" w:sz="4" w:space="0" w:color="auto"/>
            </w:tcBorders>
            <w:hideMark/>
          </w:tcPr>
          <w:p w14:paraId="67D01D3F" w14:textId="77777777" w:rsidR="00F67D29" w:rsidRPr="00E96ADE" w:rsidRDefault="00F67D29" w:rsidP="00E64CC8">
            <w:pPr>
              <w:pStyle w:val="TAH"/>
              <w:spacing w:line="256" w:lineRule="auto"/>
            </w:pPr>
            <w:r w:rsidRPr="00E96ADE">
              <w:t>Comment</w:t>
            </w:r>
          </w:p>
        </w:tc>
        <w:tc>
          <w:tcPr>
            <w:tcW w:w="1417" w:type="dxa"/>
            <w:tcBorders>
              <w:top w:val="single" w:sz="4" w:space="0" w:color="auto"/>
              <w:left w:val="single" w:sz="4" w:space="0" w:color="auto"/>
              <w:bottom w:val="single" w:sz="4" w:space="0" w:color="auto"/>
              <w:right w:val="single" w:sz="4" w:space="0" w:color="auto"/>
            </w:tcBorders>
            <w:hideMark/>
          </w:tcPr>
          <w:p w14:paraId="35FEDD2B" w14:textId="77777777" w:rsidR="00F67D29" w:rsidRPr="00E96ADE" w:rsidRDefault="00F67D29" w:rsidP="00E64CC8">
            <w:pPr>
              <w:pStyle w:val="TAH"/>
              <w:spacing w:line="256" w:lineRule="auto"/>
            </w:pPr>
            <w:r w:rsidRPr="00E96ADE">
              <w:t>Reference</w:t>
            </w:r>
          </w:p>
        </w:tc>
        <w:tc>
          <w:tcPr>
            <w:tcW w:w="1418" w:type="dxa"/>
            <w:tcBorders>
              <w:top w:val="single" w:sz="4" w:space="0" w:color="auto"/>
              <w:left w:val="single" w:sz="4" w:space="0" w:color="auto"/>
              <w:bottom w:val="single" w:sz="4" w:space="0" w:color="auto"/>
              <w:right w:val="single" w:sz="4" w:space="0" w:color="auto"/>
            </w:tcBorders>
            <w:hideMark/>
          </w:tcPr>
          <w:p w14:paraId="0D7787F3" w14:textId="77777777" w:rsidR="00F67D29" w:rsidRPr="00E96ADE" w:rsidRDefault="00F67D29" w:rsidP="00E64CC8">
            <w:pPr>
              <w:pStyle w:val="TAH"/>
              <w:spacing w:line="256" w:lineRule="auto"/>
            </w:pPr>
            <w:r w:rsidRPr="00E96ADE">
              <w:t>Condition</w:t>
            </w:r>
          </w:p>
        </w:tc>
      </w:tr>
      <w:tr w:rsidR="00F67D29" w:rsidRPr="00E96ADE" w14:paraId="0555F6EE"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536E27C8" w14:textId="77777777" w:rsidR="00F67D29" w:rsidRPr="00E96ADE" w:rsidRDefault="00F67D29" w:rsidP="00E64CC8">
            <w:pPr>
              <w:pStyle w:val="TAL"/>
              <w:spacing w:line="256" w:lineRule="auto"/>
              <w:rPr>
                <w:b/>
                <w:bCs/>
              </w:rPr>
            </w:pPr>
            <w:r w:rsidRPr="00E96ADE">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F9000B"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tcPr>
          <w:p w14:paraId="42837E69"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99568DF"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03E50DFB" w14:textId="77777777" w:rsidR="00F67D29" w:rsidRPr="00E96ADE" w:rsidRDefault="00F67D29" w:rsidP="00E64CC8">
            <w:pPr>
              <w:pStyle w:val="TAL"/>
              <w:spacing w:line="256" w:lineRule="auto"/>
            </w:pPr>
          </w:p>
        </w:tc>
      </w:tr>
      <w:tr w:rsidR="00F67D29" w:rsidRPr="00E96ADE" w14:paraId="179CA324"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4DEECA66" w14:textId="77777777" w:rsidR="00F67D29" w:rsidRPr="00E96ADE" w:rsidRDefault="00F67D29" w:rsidP="00E64CC8">
            <w:pPr>
              <w:pStyle w:val="TAL"/>
              <w:spacing w:line="256" w:lineRule="auto"/>
            </w:pPr>
            <w:r w:rsidRPr="00E96ADE">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CD77EE6" w14:textId="77777777" w:rsidR="00F67D29" w:rsidRPr="00E96ADE" w:rsidRDefault="00F67D29" w:rsidP="00E64CC8">
            <w:pPr>
              <w:pStyle w:val="TAL"/>
              <w:spacing w:line="256" w:lineRule="auto"/>
            </w:pPr>
          </w:p>
        </w:tc>
        <w:tc>
          <w:tcPr>
            <w:tcW w:w="1985" w:type="dxa"/>
            <w:tcBorders>
              <w:top w:val="single" w:sz="4" w:space="0" w:color="auto"/>
              <w:left w:val="single" w:sz="4" w:space="0" w:color="auto"/>
              <w:bottom w:val="single" w:sz="4" w:space="0" w:color="auto"/>
              <w:right w:val="single" w:sz="4" w:space="0" w:color="auto"/>
            </w:tcBorders>
            <w:hideMark/>
          </w:tcPr>
          <w:p w14:paraId="522C2135" w14:textId="77777777" w:rsidR="00F67D29" w:rsidRPr="00E96ADE" w:rsidRDefault="00F67D29" w:rsidP="00E64CC8">
            <w:pPr>
              <w:pStyle w:val="TAL"/>
              <w:spacing w:line="256" w:lineRule="auto"/>
              <w:rPr>
                <w:b/>
                <w:bCs/>
              </w:rPr>
            </w:pPr>
            <w:r w:rsidRPr="00E96ADE">
              <w:rPr>
                <w:b/>
                <w:bCs/>
              </w:rPr>
              <w:t>MCVideo Info</w:t>
            </w:r>
          </w:p>
        </w:tc>
        <w:tc>
          <w:tcPr>
            <w:tcW w:w="1417" w:type="dxa"/>
            <w:tcBorders>
              <w:top w:val="single" w:sz="4" w:space="0" w:color="auto"/>
              <w:left w:val="single" w:sz="4" w:space="0" w:color="auto"/>
              <w:bottom w:val="single" w:sz="4" w:space="0" w:color="auto"/>
              <w:right w:val="single" w:sz="4" w:space="0" w:color="auto"/>
            </w:tcBorders>
          </w:tcPr>
          <w:p w14:paraId="0202DE6D"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31BABDA" w14:textId="77777777" w:rsidR="00F67D29" w:rsidRPr="00E96ADE" w:rsidRDefault="00F67D29" w:rsidP="00E64CC8">
            <w:pPr>
              <w:pStyle w:val="TAL"/>
              <w:spacing w:line="256" w:lineRule="auto"/>
            </w:pPr>
          </w:p>
        </w:tc>
      </w:tr>
      <w:tr w:rsidR="00F67D29" w:rsidRPr="00E96ADE" w14:paraId="20030197" w14:textId="77777777" w:rsidTr="00E64CC8">
        <w:tc>
          <w:tcPr>
            <w:tcW w:w="2551" w:type="dxa"/>
            <w:tcBorders>
              <w:top w:val="single" w:sz="4" w:space="0" w:color="auto"/>
              <w:left w:val="single" w:sz="4" w:space="0" w:color="auto"/>
              <w:bottom w:val="single" w:sz="4" w:space="0" w:color="auto"/>
              <w:right w:val="single" w:sz="4" w:space="0" w:color="auto"/>
            </w:tcBorders>
            <w:vAlign w:val="center"/>
            <w:hideMark/>
          </w:tcPr>
          <w:p w14:paraId="6F2B577E" w14:textId="77777777" w:rsidR="00F67D29" w:rsidRPr="00E96ADE" w:rsidRDefault="00F67D29" w:rsidP="00E64CC8">
            <w:pPr>
              <w:pStyle w:val="TAL"/>
              <w:spacing w:line="256" w:lineRule="auto"/>
            </w:pPr>
            <w:r w:rsidRPr="00E96ADE">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C87E8C" w14:textId="77777777" w:rsidR="00F67D29" w:rsidRPr="00E96ADE" w:rsidRDefault="00F67D29" w:rsidP="00E64CC8">
            <w:pPr>
              <w:pStyle w:val="TAL"/>
              <w:spacing w:line="256" w:lineRule="auto"/>
            </w:pPr>
            <w:r w:rsidRPr="00E96ADE">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62ABB1C6" w14:textId="77777777" w:rsidR="00F67D29" w:rsidRPr="00E96ADE" w:rsidRDefault="00F67D29" w:rsidP="00E64CC8">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FCFEEF0"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70E709D" w14:textId="77777777" w:rsidR="00F67D29" w:rsidRPr="00E96ADE" w:rsidRDefault="00F67D29" w:rsidP="00E64CC8">
            <w:pPr>
              <w:pStyle w:val="TAL"/>
              <w:spacing w:line="256" w:lineRule="auto"/>
            </w:pPr>
          </w:p>
        </w:tc>
      </w:tr>
    </w:tbl>
    <w:p w14:paraId="2E60CD6E" w14:textId="77777777" w:rsidR="00F67D29" w:rsidRPr="00E96ADE" w:rsidRDefault="00F67D29" w:rsidP="00F67D29"/>
    <w:p w14:paraId="52B5CB0D" w14:textId="77777777" w:rsidR="00F67D29" w:rsidRPr="00E96ADE" w:rsidRDefault="00F67D29" w:rsidP="00F67D29">
      <w:pPr>
        <w:pStyle w:val="TH"/>
        <w:rPr>
          <w:rFonts w:eastAsia="SimSun"/>
        </w:rPr>
      </w:pPr>
      <w:r w:rsidRPr="00E96ADE">
        <w:rPr>
          <w:rFonts w:eastAsia="SimSun"/>
        </w:rPr>
        <w:t xml:space="preserve">Table </w:t>
      </w:r>
      <w:r w:rsidRPr="00E96ADE">
        <w:rPr>
          <w:lang w:eastAsia="x-none"/>
        </w:rPr>
        <w:t>6.3.2.3.3-4</w:t>
      </w:r>
      <w:r w:rsidRPr="00E96ADE">
        <w:rPr>
          <w:rFonts w:eastAsia="SimSun"/>
        </w:rPr>
        <w:t xml:space="preserve">: </w:t>
      </w:r>
      <w:r w:rsidRPr="00E96ADE">
        <w:rPr>
          <w:rFonts w:eastAsia="SimSun"/>
          <w:lang w:eastAsia="ko-KR"/>
        </w:rPr>
        <w:t>MCVideo-Info in SIP MESSAGE</w:t>
      </w:r>
      <w:r w:rsidRPr="00E96ADE">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F67D29" w:rsidRPr="00E96ADE" w14:paraId="4273964C" w14:textId="77777777" w:rsidTr="00E64CC8">
        <w:tc>
          <w:tcPr>
            <w:tcW w:w="9639" w:type="dxa"/>
            <w:gridSpan w:val="5"/>
            <w:tcBorders>
              <w:top w:val="single" w:sz="4" w:space="0" w:color="auto"/>
              <w:left w:val="single" w:sz="4" w:space="0" w:color="auto"/>
              <w:bottom w:val="single" w:sz="4" w:space="0" w:color="auto"/>
              <w:right w:val="single" w:sz="4" w:space="0" w:color="auto"/>
            </w:tcBorders>
            <w:hideMark/>
          </w:tcPr>
          <w:p w14:paraId="233BA69D" w14:textId="77777777" w:rsidR="00F67D29" w:rsidRPr="00E96ADE" w:rsidRDefault="00F67D29" w:rsidP="00E64CC8">
            <w:pPr>
              <w:pStyle w:val="TAL"/>
              <w:spacing w:line="256" w:lineRule="auto"/>
              <w:rPr>
                <w:rFonts w:eastAsia="SimSun"/>
              </w:rPr>
            </w:pPr>
            <w:r w:rsidRPr="00E96ADE">
              <w:rPr>
                <w:rFonts w:eastAsia="SimSun"/>
              </w:rPr>
              <w:t>Derivation Path: TS 36.579-1 [2], Table 5.5.3.2.2-2 condition GROUP-CALL</w:t>
            </w:r>
          </w:p>
        </w:tc>
      </w:tr>
      <w:tr w:rsidR="00F67D29" w:rsidRPr="00E96ADE" w14:paraId="4F01C954" w14:textId="77777777" w:rsidTr="00E64CC8">
        <w:tc>
          <w:tcPr>
            <w:tcW w:w="2835" w:type="dxa"/>
            <w:tcBorders>
              <w:top w:val="single" w:sz="4" w:space="0" w:color="auto"/>
              <w:left w:val="single" w:sz="4" w:space="0" w:color="auto"/>
              <w:bottom w:val="single" w:sz="4" w:space="0" w:color="auto"/>
              <w:right w:val="single" w:sz="4" w:space="0" w:color="auto"/>
            </w:tcBorders>
            <w:hideMark/>
          </w:tcPr>
          <w:p w14:paraId="6759C377" w14:textId="77777777" w:rsidR="00F67D29" w:rsidRPr="00E96ADE" w:rsidRDefault="00F67D29" w:rsidP="00E64CC8">
            <w:pPr>
              <w:pStyle w:val="TAH"/>
              <w:spacing w:line="256" w:lineRule="auto"/>
              <w:rPr>
                <w:rFonts w:eastAsia="SimSun"/>
              </w:rPr>
            </w:pPr>
            <w:r w:rsidRPr="00E96ADE">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AC8E9C" w14:textId="77777777" w:rsidR="00F67D29" w:rsidRPr="00E96ADE" w:rsidRDefault="00F67D29" w:rsidP="00E64CC8">
            <w:pPr>
              <w:pStyle w:val="TAH"/>
              <w:spacing w:line="256" w:lineRule="auto"/>
              <w:rPr>
                <w:rFonts w:eastAsia="SimSun"/>
              </w:rPr>
            </w:pPr>
            <w:r w:rsidRPr="00E96ADE">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BE7E377" w14:textId="77777777" w:rsidR="00F67D29" w:rsidRPr="00E96ADE" w:rsidRDefault="00F67D29" w:rsidP="00E64CC8">
            <w:pPr>
              <w:pStyle w:val="TAH"/>
              <w:spacing w:line="256" w:lineRule="auto"/>
              <w:rPr>
                <w:rFonts w:eastAsia="SimSun"/>
              </w:rPr>
            </w:pPr>
            <w:r w:rsidRPr="00E96ADE">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3A0E428B" w14:textId="77777777" w:rsidR="00F67D29" w:rsidRPr="00E96ADE" w:rsidRDefault="00F67D29" w:rsidP="00E64CC8">
            <w:pPr>
              <w:pStyle w:val="TAH"/>
              <w:spacing w:line="256" w:lineRule="auto"/>
              <w:rPr>
                <w:rFonts w:eastAsia="SimSun"/>
              </w:rPr>
            </w:pPr>
            <w:r w:rsidRPr="00E96ADE">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501BA124" w14:textId="77777777" w:rsidR="00F67D29" w:rsidRPr="00E96ADE" w:rsidRDefault="00F67D29" w:rsidP="00E64CC8">
            <w:pPr>
              <w:pStyle w:val="TAH"/>
              <w:spacing w:line="256" w:lineRule="auto"/>
              <w:rPr>
                <w:rFonts w:eastAsia="SimSun"/>
              </w:rPr>
            </w:pPr>
            <w:r w:rsidRPr="00E96ADE">
              <w:rPr>
                <w:rFonts w:eastAsia="SimSun"/>
              </w:rPr>
              <w:t>Condition</w:t>
            </w:r>
          </w:p>
        </w:tc>
      </w:tr>
      <w:tr w:rsidR="00F67D29" w:rsidRPr="00E96ADE" w14:paraId="404C6DA9"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129580E6" w14:textId="77777777" w:rsidR="00F67D29" w:rsidRPr="00E96ADE" w:rsidRDefault="00F67D29" w:rsidP="00E64CC8">
            <w:pPr>
              <w:pStyle w:val="TAL"/>
              <w:spacing w:line="256" w:lineRule="auto"/>
              <w:rPr>
                <w:rFonts w:eastAsia="SimSun"/>
              </w:rPr>
            </w:pPr>
            <w:r w:rsidRPr="00E96ADE">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0C7EA1D1" w14:textId="77777777" w:rsidR="00F67D29" w:rsidRPr="00E96ADE" w:rsidRDefault="00F67D29" w:rsidP="00E64CC8">
            <w:pPr>
              <w:pStyle w:val="TAL"/>
              <w:spacing w:line="256"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7112937C" w14:textId="77777777" w:rsidR="00F67D29" w:rsidRPr="00E96ADE" w:rsidRDefault="00F67D29" w:rsidP="00E64CC8">
            <w:pPr>
              <w:pStyle w:val="TAL"/>
              <w:spacing w:line="256"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0B0DD9A"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4C3249F7" w14:textId="77777777" w:rsidR="00F67D29" w:rsidRPr="00E96ADE" w:rsidRDefault="00F67D29" w:rsidP="00E64CC8">
            <w:pPr>
              <w:pStyle w:val="TAL"/>
              <w:spacing w:line="256" w:lineRule="auto"/>
              <w:rPr>
                <w:rFonts w:eastAsia="SimSun"/>
              </w:rPr>
            </w:pPr>
          </w:p>
        </w:tc>
      </w:tr>
      <w:tr w:rsidR="00F67D29" w:rsidRPr="00E96ADE" w14:paraId="39385F83"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4F17B992" w14:textId="77777777" w:rsidR="00F67D29" w:rsidRPr="00E96ADE" w:rsidRDefault="00F67D29" w:rsidP="00E64CC8">
            <w:pPr>
              <w:pStyle w:val="TAL"/>
              <w:spacing w:line="256" w:lineRule="auto"/>
              <w:rPr>
                <w:rFonts w:eastAsia="SimSun"/>
              </w:rPr>
            </w:pPr>
            <w:r w:rsidRPr="00E96ADE">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5C36F353" w14:textId="77777777" w:rsidR="00F67D29" w:rsidRPr="00E96ADE" w:rsidRDefault="00F67D29" w:rsidP="00E64CC8">
            <w:pPr>
              <w:pStyle w:val="TAL"/>
              <w:spacing w:line="256"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3219676" w14:textId="77777777" w:rsidR="00F67D29" w:rsidRPr="00E96ADE" w:rsidRDefault="00F67D29" w:rsidP="00E64CC8">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7A960880" w14:textId="77777777" w:rsidR="00F67D29" w:rsidRPr="00E96ADE"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8D11C52" w14:textId="77777777" w:rsidR="00F67D29" w:rsidRPr="00E96ADE" w:rsidRDefault="00F67D29" w:rsidP="00E64CC8">
            <w:pPr>
              <w:pStyle w:val="TAL"/>
              <w:spacing w:line="256" w:lineRule="auto"/>
              <w:rPr>
                <w:rFonts w:eastAsia="SimSun"/>
              </w:rPr>
            </w:pPr>
          </w:p>
        </w:tc>
      </w:tr>
      <w:tr w:rsidR="00F67D29" w:rsidRPr="00201E3B" w14:paraId="1AD9BFB7" w14:textId="77777777" w:rsidTr="00E64CC8">
        <w:tc>
          <w:tcPr>
            <w:tcW w:w="2835" w:type="dxa"/>
            <w:tcBorders>
              <w:top w:val="single" w:sz="4" w:space="0" w:color="auto"/>
              <w:left w:val="single" w:sz="4" w:space="0" w:color="auto"/>
              <w:bottom w:val="single" w:sz="4" w:space="0" w:color="auto"/>
              <w:right w:val="single" w:sz="4" w:space="0" w:color="auto"/>
            </w:tcBorders>
            <w:vAlign w:val="center"/>
            <w:hideMark/>
          </w:tcPr>
          <w:p w14:paraId="42B509BE" w14:textId="77777777" w:rsidR="00F67D29" w:rsidRPr="00E96ADE" w:rsidRDefault="00F67D29" w:rsidP="00E64CC8">
            <w:pPr>
              <w:pStyle w:val="TAL"/>
              <w:spacing w:line="256" w:lineRule="auto"/>
              <w:rPr>
                <w:rFonts w:eastAsia="SimSun"/>
              </w:rPr>
            </w:pPr>
            <w:r w:rsidRPr="00E96ADE">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643A01B" w14:textId="77777777" w:rsidR="00F67D29" w:rsidRPr="00E96ADE" w:rsidRDefault="00F67D29" w:rsidP="00E64CC8">
            <w:pPr>
              <w:pStyle w:val="TAL"/>
              <w:spacing w:line="256" w:lineRule="auto"/>
              <w:rPr>
                <w:rFonts w:eastAsia="SimSun"/>
                <w:color w:val="000000"/>
              </w:rPr>
            </w:pPr>
            <w:r w:rsidRPr="00E96ADE">
              <w:rPr>
                <w:rFonts w:eastAsia="SimSun"/>
                <w:color w:val="000000"/>
              </w:rPr>
              <w:t>"false"</w:t>
            </w:r>
          </w:p>
        </w:tc>
        <w:tc>
          <w:tcPr>
            <w:tcW w:w="2126" w:type="dxa"/>
            <w:tcBorders>
              <w:top w:val="single" w:sz="4" w:space="0" w:color="auto"/>
              <w:left w:val="single" w:sz="4" w:space="0" w:color="auto"/>
              <w:bottom w:val="single" w:sz="4" w:space="0" w:color="auto"/>
              <w:right w:val="single" w:sz="4" w:space="0" w:color="auto"/>
            </w:tcBorders>
            <w:hideMark/>
          </w:tcPr>
          <w:p w14:paraId="5B61FCBB" w14:textId="77777777" w:rsidR="00F67D29" w:rsidRPr="00201E3B" w:rsidRDefault="00F67D29" w:rsidP="00E64CC8">
            <w:pPr>
              <w:pStyle w:val="TAL"/>
              <w:spacing w:line="256" w:lineRule="auto"/>
            </w:pPr>
            <w:r w:rsidRPr="00E96ADE">
              <w:t>Encryption according to NOTE 2 in TS 36.579-1 [2] Table 5.5.3.2.2-2A</w:t>
            </w:r>
          </w:p>
        </w:tc>
        <w:tc>
          <w:tcPr>
            <w:tcW w:w="1418" w:type="dxa"/>
            <w:tcBorders>
              <w:top w:val="single" w:sz="4" w:space="0" w:color="auto"/>
              <w:left w:val="single" w:sz="4" w:space="0" w:color="auto"/>
              <w:bottom w:val="single" w:sz="4" w:space="0" w:color="auto"/>
              <w:right w:val="single" w:sz="4" w:space="0" w:color="auto"/>
            </w:tcBorders>
          </w:tcPr>
          <w:p w14:paraId="5929725D" w14:textId="77777777" w:rsidR="00F67D29" w:rsidRPr="00201E3B" w:rsidRDefault="00F67D29" w:rsidP="00E64CC8">
            <w:pPr>
              <w:pStyle w:val="TAL"/>
              <w:spacing w:line="256"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6155139" w14:textId="77777777" w:rsidR="00F67D29" w:rsidRPr="00201E3B" w:rsidRDefault="00F67D29" w:rsidP="00E64CC8">
            <w:pPr>
              <w:pStyle w:val="TAL"/>
              <w:spacing w:line="256" w:lineRule="auto"/>
              <w:rPr>
                <w:rFonts w:eastAsia="SimSun"/>
              </w:rPr>
            </w:pPr>
          </w:p>
        </w:tc>
      </w:tr>
    </w:tbl>
    <w:p w14:paraId="02F86301" w14:textId="5B01BF56" w:rsidR="00AD62C6" w:rsidRPr="00201E3B" w:rsidRDefault="00AD62C6" w:rsidP="00784A32"/>
    <w:p w14:paraId="0A88B0A7" w14:textId="77777777" w:rsidR="00AE50DC" w:rsidRPr="00201E3B" w:rsidRDefault="00AE50DC" w:rsidP="00AE50DC">
      <w:pPr>
        <w:pStyle w:val="Heading2"/>
      </w:pPr>
      <w:bookmarkStart w:id="850" w:name="_Toc99871297"/>
      <w:bookmarkStart w:id="851" w:name="_Toc123748499"/>
      <w:r w:rsidRPr="00201E3B">
        <w:t>6.4</w:t>
      </w:r>
      <w:r w:rsidRPr="00201E3B">
        <w:tab/>
        <w:t>Video Pull</w:t>
      </w:r>
      <w:bookmarkEnd w:id="850"/>
      <w:bookmarkEnd w:id="851"/>
    </w:p>
    <w:p w14:paraId="65EB7B88" w14:textId="77777777" w:rsidR="00F67D29" w:rsidRPr="00651149" w:rsidRDefault="00F67D29" w:rsidP="00F67D29">
      <w:pPr>
        <w:pStyle w:val="Heading3"/>
      </w:pPr>
      <w:bookmarkStart w:id="852" w:name="_Toc99871298"/>
      <w:bookmarkStart w:id="853" w:name="_Toc123748500"/>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52"/>
      <w:bookmarkEnd w:id="853"/>
    </w:p>
    <w:p w14:paraId="15EF09DE" w14:textId="77777777" w:rsidR="00F67D29" w:rsidRPr="00651149" w:rsidRDefault="00F67D29" w:rsidP="00F67D29">
      <w:pPr>
        <w:pStyle w:val="H6"/>
      </w:pPr>
      <w:r w:rsidRPr="00651149">
        <w:t>6.4.1.1</w:t>
      </w:r>
      <w:r w:rsidRPr="00651149">
        <w:tab/>
        <w:t>Test Purpose (TP)</w:t>
      </w:r>
    </w:p>
    <w:p w14:paraId="0E5A4DFD" w14:textId="77777777" w:rsidR="00F67D29" w:rsidRPr="00651149" w:rsidRDefault="00F67D29" w:rsidP="00F67D29">
      <w:pPr>
        <w:pStyle w:val="H6"/>
      </w:pPr>
      <w:r w:rsidRPr="00651149">
        <w:t>(1)</w:t>
      </w:r>
    </w:p>
    <w:p w14:paraId="396E8933" w14:textId="77777777" w:rsidR="00F67D29" w:rsidRPr="00651149" w:rsidRDefault="00F67D29" w:rsidP="00F67D29">
      <w:pPr>
        <w:pStyle w:val="PL"/>
        <w:rPr>
          <w:noProof w:val="0"/>
        </w:rPr>
      </w:pPr>
      <w:r w:rsidRPr="00651149">
        <w:rPr>
          <w:b/>
          <w:noProof w:val="0"/>
        </w:rPr>
        <w:t>with</w:t>
      </w:r>
      <w:r w:rsidRPr="00651149">
        <w:rPr>
          <w:noProof w:val="0"/>
        </w:rPr>
        <w:t xml:space="preserve"> { the UE (MCVideo Client) registered and authorised for MCVideo Service }</w:t>
      </w:r>
    </w:p>
    <w:p w14:paraId="60923C65" w14:textId="77777777" w:rsidR="00F67D29" w:rsidRPr="00651149" w:rsidRDefault="00F67D29" w:rsidP="00F67D29">
      <w:pPr>
        <w:pStyle w:val="PL"/>
        <w:rPr>
          <w:noProof w:val="0"/>
        </w:rPr>
      </w:pPr>
      <w:r w:rsidRPr="00651149">
        <w:rPr>
          <w:b/>
          <w:noProof w:val="0"/>
        </w:rPr>
        <w:t>ensure that</w:t>
      </w:r>
      <w:r w:rsidRPr="00651149">
        <w:rPr>
          <w:noProof w:val="0"/>
        </w:rPr>
        <w:t xml:space="preserve"> {</w:t>
      </w:r>
    </w:p>
    <w:p w14:paraId="6523EAD8" w14:textId="77777777" w:rsidR="00F67D29" w:rsidRPr="00651149" w:rsidRDefault="00F67D29" w:rsidP="00F67D29">
      <w:pPr>
        <w:pStyle w:val="PL"/>
        <w:rPr>
          <w:noProof w:val="0"/>
        </w:rPr>
      </w:pPr>
      <w:r w:rsidRPr="00651149">
        <w:rPr>
          <w:noProof w:val="0"/>
        </w:rPr>
        <w:t xml:space="preserve">  </w:t>
      </w:r>
      <w:r w:rsidRPr="00651149">
        <w:rPr>
          <w:b/>
          <w:noProof w:val="0"/>
        </w:rPr>
        <w:t>when</w:t>
      </w:r>
      <w:r w:rsidRPr="00651149">
        <w:rPr>
          <w:noProof w:val="0"/>
        </w:rPr>
        <w:t xml:space="preserve"> { the MCVideo User requests the establishment of an MCVideo Video Pull call to pull a video from another MCVideo client }</w:t>
      </w:r>
    </w:p>
    <w:p w14:paraId="2DF55FD9" w14:textId="77777777" w:rsidR="00F67D29" w:rsidRPr="00651149" w:rsidRDefault="00F67D29" w:rsidP="00F67D29">
      <w:pPr>
        <w:pStyle w:val="PL"/>
        <w:rPr>
          <w:noProof w:val="0"/>
        </w:rPr>
      </w:pPr>
      <w:r w:rsidRPr="00651149">
        <w:rPr>
          <w:noProof w:val="0"/>
        </w:rPr>
        <w:t xml:space="preserve">    </w:t>
      </w:r>
      <w:r w:rsidRPr="00651149">
        <w:rPr>
          <w:b/>
          <w:noProof w:val="0"/>
        </w:rPr>
        <w:t>then</w:t>
      </w:r>
      <w:r w:rsidRPr="00651149">
        <w:rPr>
          <w:noProof w:val="0"/>
        </w:rPr>
        <w:t xml:space="preserve"> { the UE (MCVideo Client) requests a video pull call by sending a SIP INVITE message </w:t>
      </w:r>
      <w:r w:rsidRPr="00651149">
        <w:rPr>
          <w:b/>
          <w:noProof w:val="0"/>
        </w:rPr>
        <w:t>and</w:t>
      </w:r>
      <w:r w:rsidRPr="00651149">
        <w:rPr>
          <w:noProof w:val="0"/>
        </w:rPr>
        <w:t>, responds to a SIP 200 (OK) message with a SIP ACK message }</w:t>
      </w:r>
    </w:p>
    <w:p w14:paraId="396AD994" w14:textId="77777777" w:rsidR="00F67D29" w:rsidRPr="00651149" w:rsidRDefault="00F67D29" w:rsidP="00F67D29">
      <w:pPr>
        <w:pStyle w:val="PL"/>
        <w:rPr>
          <w:noProof w:val="0"/>
        </w:rPr>
      </w:pPr>
      <w:r w:rsidRPr="00651149">
        <w:rPr>
          <w:noProof w:val="0"/>
        </w:rPr>
        <w:t xml:space="preserve">            }</w:t>
      </w:r>
    </w:p>
    <w:p w14:paraId="5329E31F" w14:textId="77777777" w:rsidR="00F67D29" w:rsidRPr="00651149" w:rsidRDefault="00F67D29" w:rsidP="00F67D29">
      <w:pPr>
        <w:pStyle w:val="PL"/>
        <w:rPr>
          <w:rFonts w:cs="Courier New"/>
          <w:noProof w:val="0"/>
          <w:szCs w:val="16"/>
        </w:rPr>
      </w:pPr>
    </w:p>
    <w:p w14:paraId="08FB0CBC" w14:textId="77777777" w:rsidR="00F67D29" w:rsidRPr="00651149" w:rsidRDefault="00F67D29" w:rsidP="00F67D29">
      <w:pPr>
        <w:pStyle w:val="H6"/>
      </w:pPr>
      <w:r w:rsidRPr="00651149">
        <w:t>(2)</w:t>
      </w:r>
    </w:p>
    <w:p w14:paraId="22242E10" w14:textId="77777777" w:rsidR="00F67D29" w:rsidRPr="00651149" w:rsidRDefault="00F67D29" w:rsidP="00F67D29">
      <w:pPr>
        <w:pStyle w:val="PL"/>
        <w:rPr>
          <w:noProof w:val="0"/>
        </w:rPr>
      </w:pPr>
      <w:r w:rsidRPr="00651149">
        <w:rPr>
          <w:b/>
          <w:noProof w:val="0"/>
        </w:rPr>
        <w:t>with</w:t>
      </w:r>
      <w:r w:rsidRPr="00651149">
        <w:rPr>
          <w:noProof w:val="0"/>
        </w:rPr>
        <w:t xml:space="preserve"> { the UE (MCVideo Client) having established a MCVideo Video Pull call }</w:t>
      </w:r>
    </w:p>
    <w:p w14:paraId="6107E444" w14:textId="77777777" w:rsidR="00F67D29" w:rsidRPr="00651149" w:rsidRDefault="00F67D29" w:rsidP="00F67D29">
      <w:pPr>
        <w:pStyle w:val="PL"/>
        <w:rPr>
          <w:noProof w:val="0"/>
        </w:rPr>
      </w:pPr>
      <w:r w:rsidRPr="00651149">
        <w:rPr>
          <w:b/>
          <w:noProof w:val="0"/>
        </w:rPr>
        <w:t>ensure that</w:t>
      </w:r>
      <w:r w:rsidRPr="00651149">
        <w:rPr>
          <w:noProof w:val="0"/>
        </w:rPr>
        <w:t xml:space="preserve"> {</w:t>
      </w:r>
    </w:p>
    <w:p w14:paraId="06CCF759" w14:textId="77777777" w:rsidR="00F67D29" w:rsidRPr="00651149" w:rsidRDefault="00F67D29" w:rsidP="00F67D29">
      <w:pPr>
        <w:pStyle w:val="PL"/>
        <w:rPr>
          <w:noProof w:val="0"/>
        </w:rPr>
      </w:pPr>
      <w:r w:rsidRPr="00651149">
        <w:rPr>
          <w:noProof w:val="0"/>
        </w:rPr>
        <w:t xml:space="preserve">  </w:t>
      </w:r>
      <w:r w:rsidRPr="00651149">
        <w:rPr>
          <w:b/>
          <w:noProof w:val="0"/>
        </w:rPr>
        <w:t>when</w:t>
      </w:r>
      <w:r w:rsidRPr="00651149">
        <w:rPr>
          <w:noProof w:val="0"/>
        </w:rPr>
        <w:t xml:space="preserve"> { the MCVideo User engages in communication with the invited MCVideo User }</w:t>
      </w:r>
    </w:p>
    <w:p w14:paraId="0039C15E" w14:textId="77777777" w:rsidR="00F67D29" w:rsidRPr="00651149" w:rsidRDefault="00F67D29" w:rsidP="00F67D29">
      <w:pPr>
        <w:pStyle w:val="PL"/>
        <w:rPr>
          <w:noProof w:val="0"/>
        </w:rPr>
      </w:pPr>
      <w:r w:rsidRPr="00651149">
        <w:rPr>
          <w:noProof w:val="0"/>
        </w:rPr>
        <w:t xml:space="preserve">    </w:t>
      </w:r>
      <w:r w:rsidRPr="00651149">
        <w:rPr>
          <w:b/>
          <w:noProof w:val="0"/>
        </w:rPr>
        <w:t>then</w:t>
      </w:r>
      <w:r w:rsidRPr="00651149">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651149">
        <w:rPr>
          <w:b/>
          <w:bCs/>
          <w:noProof w:val="0"/>
        </w:rPr>
        <w:t>and</w:t>
      </w:r>
      <w:r w:rsidRPr="00651149">
        <w:rPr>
          <w:noProof w:val="0"/>
        </w:rPr>
        <w:t xml:space="preserve"> provides appropriate notifications and information to the MCVideo User }</w:t>
      </w:r>
    </w:p>
    <w:p w14:paraId="42BBD0D2" w14:textId="77777777" w:rsidR="00F67D29" w:rsidRPr="00651149" w:rsidRDefault="00F67D29" w:rsidP="00F67D29">
      <w:pPr>
        <w:pStyle w:val="PL"/>
        <w:rPr>
          <w:noProof w:val="0"/>
        </w:rPr>
      </w:pPr>
      <w:r w:rsidRPr="00651149">
        <w:rPr>
          <w:noProof w:val="0"/>
        </w:rPr>
        <w:t xml:space="preserve">            }</w:t>
      </w:r>
    </w:p>
    <w:p w14:paraId="3A46DF6F" w14:textId="77777777" w:rsidR="00F67D29" w:rsidRPr="00651149" w:rsidRDefault="00F67D29" w:rsidP="00F67D29">
      <w:pPr>
        <w:pStyle w:val="PL"/>
        <w:rPr>
          <w:rFonts w:cs="Courier New"/>
          <w:noProof w:val="0"/>
          <w:szCs w:val="16"/>
        </w:rPr>
      </w:pPr>
    </w:p>
    <w:p w14:paraId="4BF670B4" w14:textId="77777777" w:rsidR="00F67D29" w:rsidRPr="00651149" w:rsidRDefault="00F67D29" w:rsidP="00F67D29">
      <w:pPr>
        <w:pStyle w:val="H6"/>
      </w:pPr>
      <w:r w:rsidRPr="00651149">
        <w:lastRenderedPageBreak/>
        <w:t>(3)</w:t>
      </w:r>
    </w:p>
    <w:p w14:paraId="484E78E4" w14:textId="77777777" w:rsidR="00F67D29" w:rsidRPr="00651149" w:rsidRDefault="00F67D29" w:rsidP="00F67D29">
      <w:pPr>
        <w:pStyle w:val="PL"/>
        <w:rPr>
          <w:noProof w:val="0"/>
        </w:rPr>
      </w:pPr>
      <w:r w:rsidRPr="00651149">
        <w:rPr>
          <w:b/>
          <w:noProof w:val="0"/>
        </w:rPr>
        <w:t>with</w:t>
      </w:r>
      <w:r w:rsidRPr="00651149">
        <w:rPr>
          <w:noProof w:val="0"/>
        </w:rPr>
        <w:t xml:space="preserve"> { the UE (MCVideo Client) having an ongoing MCVideo Video Pull call }</w:t>
      </w:r>
    </w:p>
    <w:p w14:paraId="058091F5" w14:textId="77777777" w:rsidR="00F67D29" w:rsidRPr="00651149" w:rsidRDefault="00F67D29" w:rsidP="00F67D29">
      <w:pPr>
        <w:pStyle w:val="PL"/>
        <w:rPr>
          <w:noProof w:val="0"/>
        </w:rPr>
      </w:pPr>
      <w:r w:rsidRPr="00651149">
        <w:rPr>
          <w:b/>
          <w:noProof w:val="0"/>
        </w:rPr>
        <w:t>ensure that</w:t>
      </w:r>
      <w:r w:rsidRPr="00651149">
        <w:rPr>
          <w:noProof w:val="0"/>
        </w:rPr>
        <w:t xml:space="preserve"> {</w:t>
      </w:r>
    </w:p>
    <w:p w14:paraId="306C104A" w14:textId="77777777" w:rsidR="00F67D29" w:rsidRPr="00651149" w:rsidRDefault="00F67D29" w:rsidP="00F67D29">
      <w:pPr>
        <w:pStyle w:val="PL"/>
        <w:rPr>
          <w:noProof w:val="0"/>
        </w:rPr>
      </w:pPr>
      <w:r w:rsidRPr="00651149">
        <w:rPr>
          <w:noProof w:val="0"/>
        </w:rPr>
        <w:t xml:space="preserve">  </w:t>
      </w:r>
      <w:r w:rsidRPr="00651149">
        <w:rPr>
          <w:b/>
          <w:noProof w:val="0"/>
        </w:rPr>
        <w:t>when</w:t>
      </w:r>
      <w:r w:rsidRPr="00651149">
        <w:rPr>
          <w:noProof w:val="0"/>
        </w:rPr>
        <w:t xml:space="preserve"> { the MCVideo User requests to terminate the ongoing MCVideo Video Pull call }</w:t>
      </w:r>
    </w:p>
    <w:p w14:paraId="3CB9A7C5" w14:textId="77777777" w:rsidR="00F67D29" w:rsidRPr="00651149" w:rsidRDefault="00F67D29" w:rsidP="00F67D29">
      <w:pPr>
        <w:pStyle w:val="PL"/>
        <w:rPr>
          <w:noProof w:val="0"/>
        </w:rPr>
      </w:pPr>
      <w:r w:rsidRPr="00651149">
        <w:rPr>
          <w:noProof w:val="0"/>
        </w:rPr>
        <w:t xml:space="preserve">    </w:t>
      </w:r>
      <w:r w:rsidRPr="00651149">
        <w:rPr>
          <w:b/>
          <w:noProof w:val="0"/>
        </w:rPr>
        <w:t>then</w:t>
      </w:r>
      <w:r w:rsidRPr="00651149">
        <w:rPr>
          <w:noProof w:val="0"/>
        </w:rPr>
        <w:t xml:space="preserve"> { the UE (MCVideo Client) sends a SIP BYE message, </w:t>
      </w:r>
      <w:r w:rsidRPr="00651149">
        <w:rPr>
          <w:b/>
          <w:bCs/>
          <w:noProof w:val="0"/>
        </w:rPr>
        <w:t>and</w:t>
      </w:r>
      <w:r w:rsidRPr="00651149">
        <w:rPr>
          <w:noProof w:val="0"/>
        </w:rPr>
        <w:t xml:space="preserve"> leaves the MCVideo Session }</w:t>
      </w:r>
    </w:p>
    <w:p w14:paraId="396615F2" w14:textId="77777777" w:rsidR="00F67D29" w:rsidRPr="00651149" w:rsidRDefault="00F67D29" w:rsidP="00F67D29">
      <w:pPr>
        <w:pStyle w:val="PL"/>
        <w:rPr>
          <w:rFonts w:cs="Courier New"/>
          <w:noProof w:val="0"/>
          <w:szCs w:val="16"/>
        </w:rPr>
      </w:pPr>
      <w:r w:rsidRPr="00651149">
        <w:rPr>
          <w:rFonts w:cs="Courier New"/>
          <w:noProof w:val="0"/>
          <w:szCs w:val="16"/>
        </w:rPr>
        <w:t xml:space="preserve">            }</w:t>
      </w:r>
    </w:p>
    <w:p w14:paraId="1C64B58A" w14:textId="77777777" w:rsidR="00F67D29" w:rsidRPr="00651149" w:rsidRDefault="00F67D29" w:rsidP="00F67D29">
      <w:pPr>
        <w:pStyle w:val="PL"/>
        <w:rPr>
          <w:noProof w:val="0"/>
        </w:rPr>
      </w:pPr>
    </w:p>
    <w:p w14:paraId="5E9533B1" w14:textId="77777777" w:rsidR="00F67D29" w:rsidRPr="00651149" w:rsidRDefault="00F67D29" w:rsidP="00F67D29">
      <w:pPr>
        <w:pStyle w:val="H6"/>
      </w:pPr>
      <w:r w:rsidRPr="00651149">
        <w:t>6.4.1.2</w:t>
      </w:r>
      <w:r w:rsidRPr="00651149">
        <w:tab/>
        <w:t>Conformance requirements</w:t>
      </w:r>
    </w:p>
    <w:p w14:paraId="1CECEEDC" w14:textId="77777777" w:rsidR="00F67D29" w:rsidRPr="00651149" w:rsidRDefault="00F67D29" w:rsidP="00F67D29">
      <w:r w:rsidRPr="00651149">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894346E" w14:textId="77777777" w:rsidR="00F67D29" w:rsidRPr="00651149" w:rsidRDefault="00F67D29" w:rsidP="00F67D29">
      <w:r w:rsidRPr="00651149">
        <w:t>[TS 24.281, clause 12.2.2.1]</w:t>
      </w:r>
    </w:p>
    <w:p w14:paraId="78AC36E0" w14:textId="77777777" w:rsidR="00F67D29" w:rsidRPr="00651149" w:rsidRDefault="00F67D29" w:rsidP="00F67D29">
      <w:pPr>
        <w:rPr>
          <w:lang w:eastAsia="zh-CN"/>
        </w:rPr>
      </w:pPr>
      <w:r w:rsidRPr="00651149">
        <w:rPr>
          <w:lang w:eastAsia="zh-CN"/>
        </w:rPr>
        <w:t>In order to pull a video from another MCVideo client, the MCVideo client shall perform the procedures of the clause 10.2.2.2.1, with the following clarifications:</w:t>
      </w:r>
    </w:p>
    <w:p w14:paraId="01C22431" w14:textId="77777777" w:rsidR="00F67D29" w:rsidRPr="00651149" w:rsidRDefault="00F67D29" w:rsidP="00F67D29">
      <w:pPr>
        <w:pStyle w:val="B1"/>
      </w:pPr>
      <w:r w:rsidRPr="00651149">
        <w:rPr>
          <w:lang w:eastAsia="zh-CN"/>
        </w:rPr>
        <w:t>1)</w:t>
      </w:r>
      <w:r w:rsidRPr="00651149">
        <w:tab/>
        <w:t>shall contain an application/vnd.3gpp.mcvideo-info+xml MIME body with the &lt;mcvideoinfo&gt; element containing the &lt;mcvideo-Params&gt; element with the &lt;session-type&gt; element set to a value of "one-to-one video pull".</w:t>
      </w:r>
    </w:p>
    <w:p w14:paraId="0FF3262C" w14:textId="77777777" w:rsidR="00F67D29" w:rsidRPr="00651149" w:rsidRDefault="00F67D29" w:rsidP="00F67D29">
      <w:r w:rsidRPr="00651149">
        <w:t>[TS 24.281, clause 12.2.2.3]</w:t>
      </w:r>
    </w:p>
    <w:p w14:paraId="7E0C2C91" w14:textId="77777777" w:rsidR="00F67D29" w:rsidRPr="00651149" w:rsidRDefault="00F67D29" w:rsidP="00F67D29">
      <w:pPr>
        <w:rPr>
          <w:lang w:eastAsia="zh-CN"/>
        </w:rPr>
      </w:pPr>
      <w:r w:rsidRPr="00651149">
        <w:rPr>
          <w:lang w:eastAsia="zh-CN"/>
        </w:rPr>
        <w:t>When the MCVideo client is in an ongoing one-to-one video pull call, upon an indication from MCVideo user to release the call, the MCVideo client shall perform the procedures of the clause 10.2.4.1.</w:t>
      </w:r>
    </w:p>
    <w:p w14:paraId="3416AB91" w14:textId="77777777" w:rsidR="00F67D29" w:rsidRPr="00651149" w:rsidRDefault="00F67D29" w:rsidP="00F67D29">
      <w:r w:rsidRPr="00651149">
        <w:t>[TS 24.581, clause 6.2.5.3.2]</w:t>
      </w:r>
    </w:p>
    <w:p w14:paraId="64C09AF0" w14:textId="77777777" w:rsidR="00F67D29" w:rsidRPr="00651149" w:rsidRDefault="00F67D29" w:rsidP="00F67D29">
      <w:r w:rsidRPr="00651149">
        <w:t>Upon receiving the media transmission notification from the transmission control server, the transmission participant:</w:t>
      </w:r>
    </w:p>
    <w:p w14:paraId="4C04CB0B" w14:textId="77777777" w:rsidR="00F67D29" w:rsidRPr="00651149" w:rsidRDefault="00F67D29" w:rsidP="00F67D29">
      <w:pPr>
        <w:pStyle w:val="B1"/>
      </w:pPr>
      <w:r w:rsidRPr="00651149">
        <w:t>1.</w:t>
      </w:r>
      <w:r w:rsidRPr="00651149">
        <w:tab/>
        <w:t>if the first bit in the subtype of the media transmission notification message is set to '1' (Acknowledgment is required) as described in subclause 9.2.2.1, shall send a Transmission control Ack message. The Transmission control Ack message:</w:t>
      </w:r>
    </w:p>
    <w:p w14:paraId="6EEE4760" w14:textId="77777777" w:rsidR="00F67D29" w:rsidRPr="00651149" w:rsidRDefault="00F67D29" w:rsidP="00F67D29">
      <w:pPr>
        <w:pStyle w:val="B2"/>
      </w:pPr>
      <w:r w:rsidRPr="00651149">
        <w:t>a.</w:t>
      </w:r>
      <w:r w:rsidRPr="00651149">
        <w:tab/>
        <w:t>shall include the Message Type field set to '6' (Media transmission notification); and</w:t>
      </w:r>
    </w:p>
    <w:p w14:paraId="46351AAC" w14:textId="77777777" w:rsidR="00F67D29" w:rsidRPr="00651149" w:rsidRDefault="00F67D29" w:rsidP="00F67D29">
      <w:pPr>
        <w:pStyle w:val="B2"/>
      </w:pPr>
      <w:r w:rsidRPr="00651149">
        <w:t>b.</w:t>
      </w:r>
      <w:r w:rsidRPr="00651149">
        <w:tab/>
        <w:t>shall include the Source field set to '0' (the transmission participant is the source);</w:t>
      </w:r>
    </w:p>
    <w:p w14:paraId="7E4D086E" w14:textId="77777777" w:rsidR="00F67D29" w:rsidRPr="00651149" w:rsidRDefault="00F67D29" w:rsidP="00F67D29">
      <w:pPr>
        <w:pStyle w:val="B1"/>
      </w:pPr>
      <w:r w:rsidRPr="00651149">
        <w:t>2.</w:t>
      </w:r>
      <w:r w:rsidRPr="00651149">
        <w:tab/>
        <w:t>shall provide media transmission notification to the user;</w:t>
      </w:r>
    </w:p>
    <w:p w14:paraId="6C495CE5" w14:textId="77777777" w:rsidR="00F67D29" w:rsidRPr="00651149" w:rsidRDefault="00F67D29" w:rsidP="00F67D29">
      <w:pPr>
        <w:pStyle w:val="B1"/>
      </w:pPr>
      <w:r w:rsidRPr="00651149">
        <w:t>3.</w:t>
      </w:r>
      <w:r w:rsidRPr="00651149">
        <w:tab/>
        <w:t>shall store the User ID and the SSRC of the user transmitting the media;</w:t>
      </w:r>
    </w:p>
    <w:p w14:paraId="557D9DA0" w14:textId="77777777" w:rsidR="00F67D29" w:rsidRPr="00651149" w:rsidRDefault="00F67D29" w:rsidP="00F67D29">
      <w:pPr>
        <w:pStyle w:val="B1"/>
      </w:pPr>
      <w:r w:rsidRPr="00651149">
        <w:t>4.</w:t>
      </w:r>
      <w:r w:rsidRPr="00651149">
        <w:tab/>
        <w:t>if the Reception Mode field is set to '0' indicating automatic reception mode:</w:t>
      </w:r>
    </w:p>
    <w:p w14:paraId="4F14D446" w14:textId="77777777" w:rsidR="00F67D29" w:rsidRPr="00651149" w:rsidRDefault="00F67D29" w:rsidP="00F67D29">
      <w:pPr>
        <w:pStyle w:val="B2"/>
      </w:pPr>
      <w:r w:rsidRPr="00651149">
        <w:t>a.</w:t>
      </w:r>
      <w:r w:rsidRPr="00651149">
        <w:tab/>
        <w:t>shall create an instance of the 'Transmission participant state transition diagram for basic reception control operation';</w:t>
      </w:r>
    </w:p>
    <w:p w14:paraId="6D205067" w14:textId="77777777" w:rsidR="00F67D29" w:rsidRPr="00651149" w:rsidRDefault="00F67D29" w:rsidP="00F67D29">
      <w:pPr>
        <w:pStyle w:val="B2"/>
      </w:pPr>
      <w:r w:rsidRPr="00651149">
        <w:t>b.</w:t>
      </w:r>
      <w:r w:rsidRPr="00651149">
        <w:tab/>
        <w:t>shall map the stored User ID and the SSRC of the user transmitting the media with the instance of 'Transmission participant state transition diagram for basic reception control operation' created in step a); and</w:t>
      </w:r>
    </w:p>
    <w:p w14:paraId="0BB96A7E" w14:textId="77777777" w:rsidR="00F67D29" w:rsidRPr="00651149" w:rsidRDefault="00F67D29" w:rsidP="00F67D29">
      <w:pPr>
        <w:pStyle w:val="B2"/>
      </w:pPr>
      <w:r w:rsidRPr="00651149">
        <w:t>c.</w:t>
      </w:r>
      <w:r w:rsidRPr="00651149">
        <w:tab/>
        <w:t>shall enter the 'U: has permission to receive' state;</w:t>
      </w:r>
    </w:p>
    <w:p w14:paraId="63372CFA" w14:textId="23CFBA35" w:rsidR="00F67D29" w:rsidRPr="00651149" w:rsidRDefault="00F67D29" w:rsidP="00F67D29">
      <w:pPr>
        <w:pStyle w:val="B1"/>
      </w:pPr>
      <w:r w:rsidRPr="00651149">
        <w:t>5.</w:t>
      </w:r>
      <w:r w:rsidRPr="00651149">
        <w:tab/>
        <w:t>may display the details of the incoming media to the user; and</w:t>
      </w:r>
    </w:p>
    <w:p w14:paraId="56C55E6B" w14:textId="73274749" w:rsidR="00F67D29" w:rsidRPr="00651149" w:rsidRDefault="00F67D29" w:rsidP="00F67D29">
      <w:pPr>
        <w:pStyle w:val="B1"/>
      </w:pPr>
      <w:r w:rsidRPr="00651149">
        <w:t>6.</w:t>
      </w:r>
      <w:r w:rsidRPr="00651149">
        <w:tab/>
        <w:t>shall remain in the 'U: reception controller' state.</w:t>
      </w:r>
    </w:p>
    <w:p w14:paraId="6CC4026A" w14:textId="77777777" w:rsidR="00F67D29" w:rsidRPr="00651149" w:rsidRDefault="00F67D29" w:rsidP="00F67D29">
      <w:r w:rsidRPr="00651149">
        <w:t>[TS 24.581, clause 6.2.5.3.3]</w:t>
      </w:r>
    </w:p>
    <w:p w14:paraId="369D8AA7" w14:textId="77777777" w:rsidR="00F67D29" w:rsidRPr="00651149" w:rsidRDefault="00F67D29" w:rsidP="00F67D29">
      <w:r w:rsidRPr="00651149">
        <w:t>Upon receiving an indication from the user to request permission to receive media, the transmission participant:</w:t>
      </w:r>
    </w:p>
    <w:p w14:paraId="54DD031B" w14:textId="77777777" w:rsidR="00F67D29" w:rsidRPr="00651149" w:rsidRDefault="00F67D29" w:rsidP="00F67D29">
      <w:pPr>
        <w:pStyle w:val="B1"/>
      </w:pPr>
      <w:r w:rsidRPr="00651149">
        <w:t>1.</w:t>
      </w:r>
      <w:r w:rsidRPr="00651149">
        <w:tab/>
        <w:t>shall send the Receive Media Request message toward the transmission control server; The Receive Media Request message:</w:t>
      </w:r>
    </w:p>
    <w:p w14:paraId="3DCD05DD" w14:textId="77777777" w:rsidR="00F67D29" w:rsidRPr="00651149" w:rsidRDefault="00F67D29" w:rsidP="00F67D29">
      <w:pPr>
        <w:pStyle w:val="B2"/>
      </w:pPr>
      <w:r w:rsidRPr="00651149">
        <w:lastRenderedPageBreak/>
        <w:t>a.</w:t>
      </w:r>
      <w:r w:rsidRPr="00651149">
        <w:tab/>
        <w:t>if a different priority than the normal priority is required, shall include the Reception Priority field with the priority not higher than negotiated with the transmission control server as specified in subclause 14.3.3; and</w:t>
      </w:r>
    </w:p>
    <w:p w14:paraId="7D66CE11" w14:textId="77777777" w:rsidR="00F67D29" w:rsidRPr="00651149" w:rsidRDefault="00F67D29" w:rsidP="00F67D29">
      <w:pPr>
        <w:pStyle w:val="B2"/>
      </w:pPr>
      <w:r w:rsidRPr="00651149">
        <w:t>b.</w:t>
      </w:r>
      <w:r w:rsidRPr="00651149">
        <w:tab/>
        <w:t>if the receive media request is a broadcast group call, system call, emergency call or an imminent peril call, shall include a Transmission Indicator field indicating the relevant call types;</w:t>
      </w:r>
    </w:p>
    <w:p w14:paraId="6BFC59C2" w14:textId="77777777" w:rsidR="00F67D29" w:rsidRPr="00651149" w:rsidRDefault="00F67D29" w:rsidP="00F67D29">
      <w:pPr>
        <w:pStyle w:val="B1"/>
      </w:pPr>
      <w:r w:rsidRPr="00651149">
        <w:t>2.</w:t>
      </w:r>
      <w:r w:rsidRPr="00651149">
        <w:tab/>
        <w:t>shall create an instance of the 'Transmission participant state transition diagram for basic reception control operation';</w:t>
      </w:r>
    </w:p>
    <w:p w14:paraId="4B0C63C8" w14:textId="77777777" w:rsidR="00F67D29" w:rsidRPr="00651149" w:rsidRDefault="00F67D29" w:rsidP="00F67D29">
      <w:pPr>
        <w:pStyle w:val="B1"/>
      </w:pPr>
      <w:r w:rsidRPr="00651149">
        <w:t>3.</w:t>
      </w:r>
      <w:r w:rsidRPr="00651149">
        <w:tab/>
        <w:t>shall map the stored User ID and the SSRC of the user transmitting the media with instance of 'Transmission participant state transition diagram for basic reception control operation' created in step 2; and</w:t>
      </w:r>
    </w:p>
    <w:p w14:paraId="355CD6AF" w14:textId="77777777" w:rsidR="00F67D29" w:rsidRPr="00651149" w:rsidRDefault="00F67D29" w:rsidP="00F67D29">
      <w:pPr>
        <w:pStyle w:val="B1"/>
      </w:pPr>
      <w:r w:rsidRPr="00651149">
        <w:t>4.</w:t>
      </w:r>
      <w:r w:rsidRPr="00651149">
        <w:tab/>
        <w:t>shall remain in the 'U: reception controller' state.</w:t>
      </w:r>
    </w:p>
    <w:p w14:paraId="45A4C80C" w14:textId="77777777" w:rsidR="00F67D29" w:rsidRPr="00651149" w:rsidRDefault="00F67D29" w:rsidP="00F67D29">
      <w:r w:rsidRPr="00651149">
        <w:t>[TS 24.581, clause 6.2.5.4.5]</w:t>
      </w:r>
    </w:p>
    <w:p w14:paraId="5D9B5158" w14:textId="77777777" w:rsidR="00F67D29" w:rsidRPr="00651149" w:rsidRDefault="00F67D29" w:rsidP="00F67D29">
      <w:r w:rsidRPr="00651149">
        <w:t>Upon receiving a granted response for Receive media request message, the transmission participant:</w:t>
      </w:r>
    </w:p>
    <w:p w14:paraId="2A8C86C5" w14:textId="77777777" w:rsidR="00F67D29" w:rsidRPr="00651149" w:rsidRDefault="00F67D29" w:rsidP="00F67D29">
      <w:pPr>
        <w:pStyle w:val="B1"/>
      </w:pPr>
      <w:r w:rsidRPr="00651149">
        <w:t>1.</w:t>
      </w:r>
      <w:r w:rsidRPr="00651149">
        <w:tab/>
        <w:t>if the first bit in the subtype of the Receive media response message is set to '1' (Acknowledgment is required) as described in subclause 9.2.2.1, shall send a Transmission control Ack message. The Transmission control Ack message:</w:t>
      </w:r>
    </w:p>
    <w:p w14:paraId="6C1AF953" w14:textId="77777777" w:rsidR="00F67D29" w:rsidRPr="00651149" w:rsidRDefault="00F67D29" w:rsidP="00F67D29">
      <w:pPr>
        <w:pStyle w:val="B2"/>
      </w:pPr>
      <w:r w:rsidRPr="00651149">
        <w:t>a.</w:t>
      </w:r>
      <w:r w:rsidRPr="00651149">
        <w:tab/>
        <w:t>shall include the Message Type field set to '7' (Receive media response); and</w:t>
      </w:r>
    </w:p>
    <w:p w14:paraId="61DBC31C" w14:textId="77777777" w:rsidR="00F67D29" w:rsidRPr="00651149" w:rsidRDefault="00F67D29" w:rsidP="00F67D29">
      <w:pPr>
        <w:pStyle w:val="B2"/>
      </w:pPr>
      <w:r w:rsidRPr="00651149">
        <w:t>b.</w:t>
      </w:r>
      <w:r w:rsidRPr="00651149">
        <w:tab/>
        <w:t>shall include the Source field set to '0' (the transmission participant is the source);</w:t>
      </w:r>
    </w:p>
    <w:p w14:paraId="46D900FB" w14:textId="77777777" w:rsidR="00F67D29" w:rsidRPr="00651149" w:rsidRDefault="00F67D29" w:rsidP="00F67D29">
      <w:pPr>
        <w:pStyle w:val="B1"/>
      </w:pPr>
      <w:r w:rsidRPr="00651149">
        <w:t>2.</w:t>
      </w:r>
      <w:r w:rsidRPr="00651149">
        <w:tab/>
        <w:t>shall provide receive media success notification to the user;</w:t>
      </w:r>
    </w:p>
    <w:p w14:paraId="0E078809" w14:textId="77777777" w:rsidR="00F67D29" w:rsidRPr="00651149" w:rsidRDefault="00F67D29" w:rsidP="00F67D29">
      <w:pPr>
        <w:pStyle w:val="B1"/>
      </w:pPr>
      <w:r w:rsidRPr="00651149">
        <w:t>3.</w:t>
      </w:r>
      <w:r w:rsidRPr="00651149">
        <w:tab/>
        <w:t>if the Receive Media Indicator field is included and the B-bit is set to '1' (Broadcast group call), shall provide a notification to the user indicating the type of call;</w:t>
      </w:r>
    </w:p>
    <w:p w14:paraId="51FA757E" w14:textId="77777777" w:rsidR="00F67D29" w:rsidRPr="00651149" w:rsidRDefault="00F67D29" w:rsidP="00F67D29">
      <w:pPr>
        <w:pStyle w:val="B1"/>
      </w:pPr>
      <w:r w:rsidRPr="00651149">
        <w:t>4.</w:t>
      </w:r>
      <w:r w:rsidRPr="00651149">
        <w:tab/>
        <w:t>shall stop timer T103 (Receive Media Request); and</w:t>
      </w:r>
    </w:p>
    <w:p w14:paraId="107A53C5" w14:textId="77777777" w:rsidR="00F67D29" w:rsidRPr="00651149" w:rsidRDefault="00F67D29" w:rsidP="00F67D29">
      <w:pPr>
        <w:pStyle w:val="B1"/>
      </w:pPr>
      <w:r w:rsidRPr="00651149">
        <w:t>5.</w:t>
      </w:r>
      <w:r w:rsidRPr="00651149">
        <w:tab/>
        <w:t>shall enter the 'U: has permission to receive' state.</w:t>
      </w:r>
    </w:p>
    <w:p w14:paraId="3FEC5CBF" w14:textId="77777777" w:rsidR="00F67D29" w:rsidRPr="00651149" w:rsidRDefault="00F67D29" w:rsidP="00F67D29">
      <w:r w:rsidRPr="00651149">
        <w:t>[TS 24.581, clause 6.2.5.5.5]</w:t>
      </w:r>
    </w:p>
    <w:p w14:paraId="69AEDD5B" w14:textId="77777777" w:rsidR="00F67D29" w:rsidRPr="00651149" w:rsidRDefault="00F67D29" w:rsidP="00F67D29">
      <w:r w:rsidRPr="00651149">
        <w:t>Upon receiving a Media reception end request message, the transmission participant:</w:t>
      </w:r>
    </w:p>
    <w:p w14:paraId="746EE152" w14:textId="77777777" w:rsidR="00F67D29" w:rsidRPr="00651149" w:rsidRDefault="00F67D29" w:rsidP="00F67D29">
      <w:pPr>
        <w:pStyle w:val="B1"/>
      </w:pPr>
      <w:r w:rsidRPr="00651149">
        <w:t>1.</w:t>
      </w:r>
      <w:r w:rsidRPr="00651149">
        <w:tab/>
        <w:t>if the first bit in the subtype of the Media reception end request message set to "1" (Acknowledgment is required) as described in subclause 8.3.2, shall send a Reception control Ack message. The Reception control Ack message:</w:t>
      </w:r>
    </w:p>
    <w:p w14:paraId="5CC6EAE4" w14:textId="77777777" w:rsidR="00F67D29" w:rsidRPr="00651149" w:rsidRDefault="00F67D29" w:rsidP="00F67D29">
      <w:pPr>
        <w:pStyle w:val="B2"/>
      </w:pPr>
      <w:r w:rsidRPr="00651149">
        <w:rPr>
          <w:lang w:eastAsia="zh-CN"/>
        </w:rPr>
        <w:t>a.</w:t>
      </w:r>
      <w:r w:rsidRPr="00651149">
        <w:tab/>
        <w:t>shall include the Message Type field set to '2' (Media reception end request);</w:t>
      </w:r>
    </w:p>
    <w:p w14:paraId="562E2071" w14:textId="77777777" w:rsidR="00F67D29" w:rsidRPr="00651149" w:rsidRDefault="00F67D29" w:rsidP="00F67D29">
      <w:pPr>
        <w:pStyle w:val="B2"/>
      </w:pPr>
      <w:r w:rsidRPr="00651149">
        <w:rPr>
          <w:lang w:eastAsia="zh-CN"/>
        </w:rPr>
        <w:t>b.</w:t>
      </w:r>
      <w:r w:rsidRPr="00651149">
        <w:tab/>
        <w:t>shall include the Source field set to '0' (the transmission participant is the source); and</w:t>
      </w:r>
    </w:p>
    <w:p w14:paraId="429F734E" w14:textId="77777777" w:rsidR="00F67D29" w:rsidRPr="00651149" w:rsidRDefault="00F67D29" w:rsidP="00F67D29">
      <w:pPr>
        <w:pStyle w:val="B2"/>
      </w:pPr>
      <w:r w:rsidRPr="00651149">
        <w:rPr>
          <w:lang w:eastAsia="zh-CN"/>
        </w:rPr>
        <w:t>c.</w:t>
      </w:r>
      <w:r w:rsidRPr="00651149">
        <w:tab/>
        <w:t>shall include the Message Name field set to MCV2.</w:t>
      </w:r>
    </w:p>
    <w:p w14:paraId="7A175285" w14:textId="77777777" w:rsidR="00F67D29" w:rsidRPr="00651149" w:rsidRDefault="00F67D29" w:rsidP="00F67D29">
      <w:pPr>
        <w:pStyle w:val="B1"/>
      </w:pPr>
      <w:r w:rsidRPr="00651149">
        <w:t>2.</w:t>
      </w:r>
      <w:r w:rsidRPr="00651149">
        <w:tab/>
        <w:t>shall inform the user that the receiving RTP media is being ended;</w:t>
      </w:r>
    </w:p>
    <w:p w14:paraId="6BC5BAB0" w14:textId="77777777" w:rsidR="00F67D29" w:rsidRPr="00651149" w:rsidRDefault="00F67D29" w:rsidP="00F67D29">
      <w:pPr>
        <w:pStyle w:val="B1"/>
      </w:pPr>
      <w:r w:rsidRPr="00651149">
        <w:t>3.</w:t>
      </w:r>
      <w:r w:rsidRPr="00651149">
        <w:tab/>
        <w:t>may give information to the user about the reason for ending the received RTP media;</w:t>
      </w:r>
    </w:p>
    <w:p w14:paraId="1B97F43E" w14:textId="77777777" w:rsidR="00F67D29" w:rsidRPr="00651149" w:rsidRDefault="00F67D29" w:rsidP="00F67D29">
      <w:pPr>
        <w:pStyle w:val="B1"/>
      </w:pPr>
      <w:r w:rsidRPr="00651149">
        <w:t>4.</w:t>
      </w:r>
      <w:r w:rsidRPr="00651149">
        <w:tab/>
        <w:t>shall request the MCVideo client to discard any remaining buffered RTP media packets and stop displaying to user;</w:t>
      </w:r>
    </w:p>
    <w:p w14:paraId="2F819D35" w14:textId="77777777" w:rsidR="00F67D29" w:rsidRPr="00651149" w:rsidRDefault="00F67D29" w:rsidP="00F67D29">
      <w:pPr>
        <w:pStyle w:val="B1"/>
      </w:pPr>
      <w:r w:rsidRPr="00651149">
        <w:t>5.</w:t>
      </w:r>
      <w:r w:rsidRPr="00651149">
        <w:tab/>
        <w:t>shall send a Media reception end response message towards the transmission control server;</w:t>
      </w:r>
    </w:p>
    <w:p w14:paraId="1A78B3F4" w14:textId="77777777" w:rsidR="00F67D29" w:rsidRPr="00651149" w:rsidRDefault="00F67D29" w:rsidP="00F67D29">
      <w:pPr>
        <w:pStyle w:val="B1"/>
      </w:pPr>
      <w:r w:rsidRPr="00651149">
        <w:t>6.</w:t>
      </w:r>
      <w:r w:rsidRPr="00651149">
        <w:tab/>
        <w:t>may provide a Media reception end notification to the MCVideo user;</w:t>
      </w:r>
    </w:p>
    <w:p w14:paraId="239C45E0" w14:textId="77777777" w:rsidR="00F67D29" w:rsidRPr="00651149" w:rsidRDefault="00F67D29" w:rsidP="00F67D29">
      <w:pPr>
        <w:pStyle w:val="B1"/>
      </w:pPr>
      <w:r w:rsidRPr="00651149">
        <w:t>7.</w:t>
      </w:r>
      <w:r w:rsidRPr="00651149">
        <w:tab/>
        <w:t>if the Receive Media Indicator field is included and the B-bit set to '1' (Broadcast group call), shall provide a notification to the user indicating the type of call; and</w:t>
      </w:r>
    </w:p>
    <w:p w14:paraId="3D3158A0" w14:textId="77777777" w:rsidR="00F67D29" w:rsidRPr="00651149" w:rsidRDefault="00F67D29" w:rsidP="00F67D29">
      <w:pPr>
        <w:pStyle w:val="B1"/>
      </w:pPr>
      <w:r w:rsidRPr="00651149">
        <w:t>8.</w:t>
      </w:r>
      <w:r w:rsidRPr="00651149">
        <w:tab/>
        <w:t>shall enter the 'terminated' state.</w:t>
      </w:r>
    </w:p>
    <w:p w14:paraId="2921B915" w14:textId="77777777" w:rsidR="00F67D29" w:rsidRPr="00651149" w:rsidRDefault="00F67D29" w:rsidP="00F67D29">
      <w:pPr>
        <w:pStyle w:val="H6"/>
      </w:pPr>
      <w:r w:rsidRPr="00651149">
        <w:lastRenderedPageBreak/>
        <w:t>6.4.1.3</w:t>
      </w:r>
      <w:r w:rsidRPr="00651149">
        <w:tab/>
        <w:t>Test description</w:t>
      </w:r>
    </w:p>
    <w:p w14:paraId="0DC634FF" w14:textId="77777777" w:rsidR="00F67D29" w:rsidRPr="00651149" w:rsidRDefault="00F67D29" w:rsidP="00F67D29">
      <w:pPr>
        <w:pStyle w:val="H6"/>
      </w:pPr>
      <w:r w:rsidRPr="00651149">
        <w:t>6.4.1.3.1</w:t>
      </w:r>
      <w:r w:rsidRPr="00651149">
        <w:tab/>
        <w:t>Pre-test conditions</w:t>
      </w:r>
    </w:p>
    <w:p w14:paraId="07EBD05D" w14:textId="77777777" w:rsidR="00F67D29" w:rsidRPr="00651149" w:rsidRDefault="00F67D29" w:rsidP="00F67D29">
      <w:pPr>
        <w:pStyle w:val="H6"/>
      </w:pPr>
      <w:r w:rsidRPr="00651149">
        <w:t>System Simulator:</w:t>
      </w:r>
    </w:p>
    <w:p w14:paraId="7CA53C53" w14:textId="77777777" w:rsidR="00F67D29" w:rsidRPr="00651149" w:rsidRDefault="00F67D29" w:rsidP="00F67D29">
      <w:pPr>
        <w:pStyle w:val="B1"/>
      </w:pPr>
      <w:r w:rsidRPr="00651149">
        <w:t>-</w:t>
      </w:r>
      <w:r w:rsidRPr="00651149">
        <w:tab/>
        <w:t>SS (MCVideo server)</w:t>
      </w:r>
    </w:p>
    <w:p w14:paraId="6A08335C" w14:textId="77777777" w:rsidR="00F67D29" w:rsidRPr="00651149" w:rsidRDefault="00F67D29" w:rsidP="00F67D29">
      <w:pPr>
        <w:pStyle w:val="B1"/>
      </w:pPr>
      <w:r w:rsidRPr="00651149">
        <w:t>-</w:t>
      </w:r>
      <w:r w:rsidRPr="00651149">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7A75053" w14:textId="77777777" w:rsidR="00F67D29" w:rsidRPr="00651149" w:rsidRDefault="00F67D29" w:rsidP="00F67D29">
      <w:pPr>
        <w:pStyle w:val="H6"/>
      </w:pPr>
      <w:r w:rsidRPr="00651149">
        <w:t>IUT:</w:t>
      </w:r>
    </w:p>
    <w:p w14:paraId="48C15C50" w14:textId="44E6B906" w:rsidR="00F67D29" w:rsidRPr="00651149" w:rsidRDefault="00F67D29" w:rsidP="00F67D29">
      <w:pPr>
        <w:pStyle w:val="B1"/>
      </w:pPr>
      <w:r w:rsidRPr="00651149">
        <w:t>-</w:t>
      </w:r>
      <w:r w:rsidRPr="00651149">
        <w:tab/>
        <w:t>UE (MCVideo client)</w:t>
      </w:r>
    </w:p>
    <w:p w14:paraId="3CFF52F0" w14:textId="77777777" w:rsidR="00F67D29" w:rsidRPr="00651149" w:rsidRDefault="00F67D29" w:rsidP="00F67D29">
      <w:pPr>
        <w:pStyle w:val="B1"/>
      </w:pPr>
      <w:r w:rsidRPr="00651149">
        <w:t>-</w:t>
      </w:r>
      <w:r w:rsidRPr="00651149">
        <w:tab/>
        <w:t>The test USIM set as defined in TS 36.579-1 [2], subclause 5.5.10 is inserted.</w:t>
      </w:r>
    </w:p>
    <w:p w14:paraId="2A1D8DEA" w14:textId="77777777" w:rsidR="00F67D29" w:rsidRPr="00651149" w:rsidRDefault="00F67D29" w:rsidP="00F67D29">
      <w:pPr>
        <w:pStyle w:val="H6"/>
      </w:pPr>
      <w:r w:rsidRPr="00651149">
        <w:t>Preamble:</w:t>
      </w:r>
    </w:p>
    <w:p w14:paraId="4ADA23D9" w14:textId="77777777" w:rsidR="00F67D29" w:rsidRPr="00651149" w:rsidRDefault="00F67D29" w:rsidP="00F67D29">
      <w:pPr>
        <w:pStyle w:val="B1"/>
      </w:pPr>
      <w:r w:rsidRPr="00651149">
        <w:t>-</w:t>
      </w:r>
      <w:r w:rsidRPr="00651149">
        <w:tab/>
        <w:t>The UE has performed the Generic Test Procedure for MCVideo UE registration as specified in TS 36.579-1 [2], subclause 5.4.2A.</w:t>
      </w:r>
    </w:p>
    <w:p w14:paraId="2D9E0D81" w14:textId="6254FE9C" w:rsidR="00F67D29" w:rsidRPr="00651149" w:rsidRDefault="00F67D29" w:rsidP="00F67D29">
      <w:pPr>
        <w:pStyle w:val="B1"/>
      </w:pPr>
      <w:r w:rsidRPr="00651149">
        <w:t>-</w:t>
      </w:r>
      <w:r w:rsidRPr="00651149">
        <w:tab/>
        <w:t>The MCVideo User performs the Generic Test Procedure for MCVideo Authorization/Configuration and Key Generation as specified in TS 36.579-1 [2], subclause 5.3.2.</w:t>
      </w:r>
    </w:p>
    <w:p w14:paraId="2378E741" w14:textId="77777777" w:rsidR="00F67D29" w:rsidRPr="00651149" w:rsidRDefault="00F67D29" w:rsidP="00F67D29">
      <w:pPr>
        <w:pStyle w:val="B1"/>
      </w:pPr>
      <w:r w:rsidRPr="00651149">
        <w:t>-</w:t>
      </w:r>
      <w:r w:rsidRPr="00651149">
        <w:tab/>
        <w:t>UE States at the end of the preamble</w:t>
      </w:r>
    </w:p>
    <w:p w14:paraId="704C76D6" w14:textId="77777777" w:rsidR="00F67D29" w:rsidRPr="00651149" w:rsidRDefault="00F67D29" w:rsidP="00F67D29">
      <w:pPr>
        <w:pStyle w:val="B2"/>
      </w:pPr>
      <w:r w:rsidRPr="00651149">
        <w:t>-</w:t>
      </w:r>
      <w:r w:rsidRPr="00651149">
        <w:tab/>
        <w:t>The UE is in E-UTRA Registered, Idle Mode state.</w:t>
      </w:r>
    </w:p>
    <w:p w14:paraId="4077E1DC" w14:textId="77777777" w:rsidR="00F67D29" w:rsidRPr="00651149" w:rsidRDefault="00F67D29" w:rsidP="00F67D29">
      <w:pPr>
        <w:pStyle w:val="B2"/>
      </w:pPr>
      <w:r w:rsidRPr="00651149">
        <w:t>-</w:t>
      </w:r>
      <w:r w:rsidRPr="00651149">
        <w:tab/>
        <w:t>The MCVideo Client Application has been activated and User has registered-in as the MCVideo User with the Server as active user at the Client.</w:t>
      </w:r>
    </w:p>
    <w:p w14:paraId="522080F9" w14:textId="77777777" w:rsidR="00F67D29" w:rsidRPr="00651149" w:rsidRDefault="00F67D29" w:rsidP="00F67D29">
      <w:pPr>
        <w:pStyle w:val="H6"/>
      </w:pPr>
      <w:r w:rsidRPr="00651149">
        <w:t>6.4.1.3.2</w:t>
      </w:r>
      <w:r w:rsidRPr="00651149">
        <w:tab/>
        <w:t>Test procedure sequence</w:t>
      </w:r>
    </w:p>
    <w:p w14:paraId="4400B84F" w14:textId="77777777" w:rsidR="00F67D29" w:rsidRPr="00651149" w:rsidRDefault="00F67D29" w:rsidP="00F67D29">
      <w:pPr>
        <w:pStyle w:val="TH"/>
      </w:pPr>
      <w:r w:rsidRPr="00651149">
        <w:t>Table 6.4.1.3.2-1: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7"/>
        <w:gridCol w:w="567"/>
        <w:gridCol w:w="892"/>
      </w:tblGrid>
      <w:tr w:rsidR="00F67D29" w:rsidRPr="00651149" w14:paraId="4BE5C68D" w14:textId="77777777" w:rsidTr="00E64CC8">
        <w:trPr>
          <w:tblHeader/>
        </w:trPr>
        <w:tc>
          <w:tcPr>
            <w:tcW w:w="692" w:type="dxa"/>
            <w:tcBorders>
              <w:bottom w:val="nil"/>
            </w:tcBorders>
          </w:tcPr>
          <w:p w14:paraId="6AAB7F18" w14:textId="77777777" w:rsidR="00F67D29" w:rsidRPr="00651149" w:rsidRDefault="00F67D29" w:rsidP="00E64CC8">
            <w:pPr>
              <w:pStyle w:val="TAH"/>
              <w:keepNext w:val="0"/>
              <w:keepLines w:val="0"/>
              <w:widowControl w:val="0"/>
              <w:rPr>
                <w:rFonts w:eastAsia="Calibri"/>
              </w:rPr>
            </w:pPr>
            <w:r w:rsidRPr="00651149">
              <w:rPr>
                <w:rFonts w:eastAsia="Calibri"/>
              </w:rPr>
              <w:t>St</w:t>
            </w:r>
          </w:p>
        </w:tc>
        <w:tc>
          <w:tcPr>
            <w:tcW w:w="3925" w:type="dxa"/>
            <w:tcBorders>
              <w:bottom w:val="nil"/>
            </w:tcBorders>
          </w:tcPr>
          <w:p w14:paraId="5037B819" w14:textId="77777777" w:rsidR="00F67D29" w:rsidRPr="00651149" w:rsidRDefault="00F67D29" w:rsidP="00E64CC8">
            <w:pPr>
              <w:pStyle w:val="TAH"/>
              <w:keepNext w:val="0"/>
              <w:keepLines w:val="0"/>
              <w:widowControl w:val="0"/>
              <w:rPr>
                <w:rFonts w:eastAsia="Calibri"/>
              </w:rPr>
            </w:pPr>
            <w:r w:rsidRPr="00651149">
              <w:rPr>
                <w:rFonts w:eastAsia="Calibri"/>
              </w:rPr>
              <w:t>Procedure</w:t>
            </w:r>
          </w:p>
        </w:tc>
        <w:tc>
          <w:tcPr>
            <w:tcW w:w="3686" w:type="dxa"/>
            <w:gridSpan w:val="2"/>
          </w:tcPr>
          <w:p w14:paraId="049E8501" w14:textId="77777777" w:rsidR="00F67D29" w:rsidRPr="00651149" w:rsidRDefault="00F67D29" w:rsidP="00E64CC8">
            <w:pPr>
              <w:pStyle w:val="TAH"/>
              <w:keepNext w:val="0"/>
              <w:keepLines w:val="0"/>
              <w:widowControl w:val="0"/>
              <w:rPr>
                <w:rFonts w:eastAsia="Calibri"/>
              </w:rPr>
            </w:pPr>
            <w:r w:rsidRPr="00651149">
              <w:rPr>
                <w:rFonts w:eastAsia="Calibri"/>
              </w:rPr>
              <w:t>Message Sequence</w:t>
            </w:r>
          </w:p>
        </w:tc>
        <w:tc>
          <w:tcPr>
            <w:tcW w:w="567" w:type="dxa"/>
            <w:tcBorders>
              <w:bottom w:val="nil"/>
            </w:tcBorders>
          </w:tcPr>
          <w:p w14:paraId="50613CBF" w14:textId="77777777" w:rsidR="00F67D29" w:rsidRPr="00651149" w:rsidRDefault="00F67D29" w:rsidP="00E64CC8">
            <w:pPr>
              <w:pStyle w:val="TAH"/>
              <w:keepNext w:val="0"/>
              <w:keepLines w:val="0"/>
              <w:widowControl w:val="0"/>
              <w:rPr>
                <w:rFonts w:eastAsia="Calibri"/>
              </w:rPr>
            </w:pPr>
            <w:r w:rsidRPr="00651149">
              <w:rPr>
                <w:rFonts w:eastAsia="Calibri"/>
              </w:rPr>
              <w:t>TP</w:t>
            </w:r>
          </w:p>
        </w:tc>
        <w:tc>
          <w:tcPr>
            <w:tcW w:w="892" w:type="dxa"/>
            <w:tcBorders>
              <w:bottom w:val="nil"/>
            </w:tcBorders>
          </w:tcPr>
          <w:p w14:paraId="3D644CDE" w14:textId="77777777" w:rsidR="00F67D29" w:rsidRPr="00651149" w:rsidRDefault="00F67D29" w:rsidP="00E64CC8">
            <w:pPr>
              <w:pStyle w:val="TAH"/>
              <w:keepNext w:val="0"/>
              <w:keepLines w:val="0"/>
              <w:widowControl w:val="0"/>
              <w:rPr>
                <w:rFonts w:eastAsia="Calibri"/>
              </w:rPr>
            </w:pPr>
            <w:r w:rsidRPr="00651149">
              <w:rPr>
                <w:rFonts w:eastAsia="Calibri"/>
              </w:rPr>
              <w:t>Verdict</w:t>
            </w:r>
          </w:p>
        </w:tc>
      </w:tr>
      <w:tr w:rsidR="00F67D29" w:rsidRPr="00651149" w14:paraId="6246673E" w14:textId="77777777" w:rsidTr="00E64CC8">
        <w:trPr>
          <w:tblHeader/>
        </w:trPr>
        <w:tc>
          <w:tcPr>
            <w:tcW w:w="692" w:type="dxa"/>
            <w:tcBorders>
              <w:top w:val="nil"/>
            </w:tcBorders>
          </w:tcPr>
          <w:p w14:paraId="48FEEA43" w14:textId="77777777" w:rsidR="00F67D29" w:rsidRPr="00651149" w:rsidRDefault="00F67D29" w:rsidP="00E64CC8">
            <w:pPr>
              <w:pStyle w:val="TAH"/>
              <w:keepNext w:val="0"/>
              <w:keepLines w:val="0"/>
              <w:widowControl w:val="0"/>
              <w:rPr>
                <w:rFonts w:eastAsia="Calibri"/>
              </w:rPr>
            </w:pPr>
          </w:p>
        </w:tc>
        <w:tc>
          <w:tcPr>
            <w:tcW w:w="3925" w:type="dxa"/>
            <w:tcBorders>
              <w:top w:val="nil"/>
            </w:tcBorders>
          </w:tcPr>
          <w:p w14:paraId="766DDA6A" w14:textId="77777777" w:rsidR="00F67D29" w:rsidRPr="00651149" w:rsidRDefault="00F67D29" w:rsidP="00E64CC8">
            <w:pPr>
              <w:pStyle w:val="TAH"/>
              <w:keepNext w:val="0"/>
              <w:keepLines w:val="0"/>
              <w:widowControl w:val="0"/>
              <w:rPr>
                <w:rFonts w:eastAsia="Calibri"/>
              </w:rPr>
            </w:pPr>
          </w:p>
        </w:tc>
        <w:tc>
          <w:tcPr>
            <w:tcW w:w="709" w:type="dxa"/>
          </w:tcPr>
          <w:p w14:paraId="6F60F8AF" w14:textId="77777777" w:rsidR="00F67D29" w:rsidRPr="00651149" w:rsidRDefault="00F67D29" w:rsidP="00E64CC8">
            <w:pPr>
              <w:pStyle w:val="TAH"/>
              <w:keepNext w:val="0"/>
              <w:keepLines w:val="0"/>
              <w:widowControl w:val="0"/>
              <w:rPr>
                <w:rFonts w:eastAsia="Calibri"/>
              </w:rPr>
            </w:pPr>
            <w:r w:rsidRPr="00651149">
              <w:rPr>
                <w:rFonts w:eastAsia="Calibri"/>
              </w:rPr>
              <w:t>U - S</w:t>
            </w:r>
          </w:p>
        </w:tc>
        <w:tc>
          <w:tcPr>
            <w:tcW w:w="2977" w:type="dxa"/>
          </w:tcPr>
          <w:p w14:paraId="76314C3B" w14:textId="77777777" w:rsidR="00F67D29" w:rsidRPr="00651149" w:rsidRDefault="00F67D29" w:rsidP="00E64CC8">
            <w:pPr>
              <w:pStyle w:val="TAH"/>
              <w:keepNext w:val="0"/>
              <w:keepLines w:val="0"/>
              <w:widowControl w:val="0"/>
              <w:rPr>
                <w:rFonts w:eastAsia="Calibri"/>
              </w:rPr>
            </w:pPr>
            <w:r w:rsidRPr="00651149">
              <w:rPr>
                <w:rFonts w:eastAsia="Calibri"/>
              </w:rPr>
              <w:t>Message</w:t>
            </w:r>
          </w:p>
        </w:tc>
        <w:tc>
          <w:tcPr>
            <w:tcW w:w="567" w:type="dxa"/>
            <w:tcBorders>
              <w:top w:val="nil"/>
            </w:tcBorders>
          </w:tcPr>
          <w:p w14:paraId="5C465A9C" w14:textId="77777777" w:rsidR="00F67D29" w:rsidRPr="00651149" w:rsidRDefault="00F67D29" w:rsidP="00E64CC8">
            <w:pPr>
              <w:pStyle w:val="TAH"/>
              <w:keepNext w:val="0"/>
              <w:keepLines w:val="0"/>
              <w:widowControl w:val="0"/>
              <w:rPr>
                <w:rFonts w:eastAsia="Calibri"/>
              </w:rPr>
            </w:pPr>
          </w:p>
        </w:tc>
        <w:tc>
          <w:tcPr>
            <w:tcW w:w="892" w:type="dxa"/>
            <w:tcBorders>
              <w:top w:val="nil"/>
            </w:tcBorders>
          </w:tcPr>
          <w:p w14:paraId="120EF129" w14:textId="77777777" w:rsidR="00F67D29" w:rsidRPr="00651149" w:rsidRDefault="00F67D29" w:rsidP="00E64CC8">
            <w:pPr>
              <w:pStyle w:val="TAH"/>
              <w:keepNext w:val="0"/>
              <w:keepLines w:val="0"/>
              <w:widowControl w:val="0"/>
              <w:rPr>
                <w:rFonts w:eastAsia="Calibri"/>
              </w:rPr>
            </w:pPr>
          </w:p>
        </w:tc>
      </w:tr>
      <w:tr w:rsidR="00F67D29" w:rsidRPr="00651149" w14:paraId="007A33F4" w14:textId="77777777" w:rsidTr="00E64CC8">
        <w:tc>
          <w:tcPr>
            <w:tcW w:w="692" w:type="dxa"/>
            <w:shd w:val="clear" w:color="auto" w:fill="auto"/>
          </w:tcPr>
          <w:p w14:paraId="41F39BF3" w14:textId="77777777" w:rsidR="00F67D29" w:rsidRPr="00651149" w:rsidRDefault="00F67D29" w:rsidP="00E64CC8">
            <w:pPr>
              <w:pStyle w:val="TAC"/>
              <w:keepNext w:val="0"/>
              <w:keepLines w:val="0"/>
              <w:widowControl w:val="0"/>
              <w:rPr>
                <w:rFonts w:eastAsia="Calibri"/>
              </w:rPr>
            </w:pPr>
            <w:r w:rsidRPr="00651149">
              <w:rPr>
                <w:rFonts w:eastAsia="Calibri"/>
              </w:rPr>
              <w:t>1</w:t>
            </w:r>
          </w:p>
        </w:tc>
        <w:tc>
          <w:tcPr>
            <w:tcW w:w="3925" w:type="dxa"/>
            <w:shd w:val="clear" w:color="auto" w:fill="auto"/>
          </w:tcPr>
          <w:p w14:paraId="39B29EBB" w14:textId="77777777" w:rsidR="00F67D29" w:rsidRPr="00651149" w:rsidRDefault="00F67D29" w:rsidP="00E64CC8">
            <w:pPr>
              <w:pStyle w:val="TAL"/>
              <w:keepNext w:val="0"/>
              <w:keepLines w:val="0"/>
              <w:widowControl w:val="0"/>
              <w:rPr>
                <w:rFonts w:eastAsia="Calibri"/>
              </w:rPr>
            </w:pPr>
            <w:r w:rsidRPr="00651149">
              <w:rPr>
                <w:rFonts w:eastAsia="Calibri"/>
              </w:rPr>
              <w:t>Make the UE (MCVideo client) request the establishment of a video pull call to pull a video from another MCVideo client.</w:t>
            </w:r>
          </w:p>
          <w:p w14:paraId="17AB527C" w14:textId="77777777" w:rsidR="00F67D29" w:rsidRPr="00651149" w:rsidRDefault="00F67D29" w:rsidP="00E64CC8">
            <w:pPr>
              <w:pStyle w:val="TAL"/>
              <w:keepNext w:val="0"/>
              <w:keepLines w:val="0"/>
              <w:widowControl w:val="0"/>
              <w:rPr>
                <w:rFonts w:eastAsia="Calibri"/>
                <w:shd w:val="clear" w:color="auto" w:fill="FF0000"/>
              </w:rPr>
            </w:pPr>
            <w:r w:rsidRPr="00651149">
              <w:rPr>
                <w:rFonts w:eastAsia="Calibri"/>
              </w:rPr>
              <w:t>(NOTE 1)</w:t>
            </w:r>
          </w:p>
        </w:tc>
        <w:tc>
          <w:tcPr>
            <w:tcW w:w="709" w:type="dxa"/>
            <w:shd w:val="clear" w:color="auto" w:fill="auto"/>
          </w:tcPr>
          <w:p w14:paraId="22881A9E" w14:textId="77777777" w:rsidR="00F67D29" w:rsidRPr="00651149" w:rsidRDefault="00F67D29" w:rsidP="00E64CC8">
            <w:pPr>
              <w:pStyle w:val="TAC"/>
              <w:keepNext w:val="0"/>
              <w:keepLines w:val="0"/>
              <w:widowControl w:val="0"/>
              <w:rPr>
                <w:rFonts w:eastAsia="Calibri"/>
                <w:szCs w:val="22"/>
              </w:rPr>
            </w:pPr>
            <w:r w:rsidRPr="00651149">
              <w:rPr>
                <w:rFonts w:eastAsia="Calibri"/>
                <w:szCs w:val="22"/>
              </w:rPr>
              <w:t>-</w:t>
            </w:r>
          </w:p>
        </w:tc>
        <w:tc>
          <w:tcPr>
            <w:tcW w:w="2977" w:type="dxa"/>
            <w:shd w:val="clear" w:color="auto" w:fill="auto"/>
          </w:tcPr>
          <w:p w14:paraId="5A71E262" w14:textId="77777777" w:rsidR="00F67D29" w:rsidRPr="00651149" w:rsidRDefault="00F67D29" w:rsidP="00E64CC8">
            <w:pPr>
              <w:pStyle w:val="TAL"/>
              <w:keepNext w:val="0"/>
              <w:keepLines w:val="0"/>
              <w:widowControl w:val="0"/>
              <w:rPr>
                <w:rFonts w:eastAsia="Calibri"/>
              </w:rPr>
            </w:pPr>
            <w:r w:rsidRPr="00651149">
              <w:rPr>
                <w:rFonts w:eastAsia="Calibri"/>
              </w:rPr>
              <w:t>-</w:t>
            </w:r>
          </w:p>
        </w:tc>
        <w:tc>
          <w:tcPr>
            <w:tcW w:w="567" w:type="dxa"/>
            <w:shd w:val="clear" w:color="auto" w:fill="auto"/>
          </w:tcPr>
          <w:p w14:paraId="5E06B246" w14:textId="77777777" w:rsidR="00F67D29" w:rsidRPr="00651149" w:rsidRDefault="00F67D29" w:rsidP="00E64CC8">
            <w:pPr>
              <w:pStyle w:val="TAC"/>
              <w:keepNext w:val="0"/>
              <w:keepLines w:val="0"/>
              <w:widowControl w:val="0"/>
              <w:rPr>
                <w:rFonts w:eastAsia="Calibri"/>
                <w:szCs w:val="22"/>
              </w:rPr>
            </w:pPr>
            <w:r w:rsidRPr="00651149">
              <w:rPr>
                <w:rFonts w:eastAsia="Calibri"/>
                <w:szCs w:val="22"/>
              </w:rPr>
              <w:t>-</w:t>
            </w:r>
          </w:p>
        </w:tc>
        <w:tc>
          <w:tcPr>
            <w:tcW w:w="892" w:type="dxa"/>
            <w:shd w:val="clear" w:color="auto" w:fill="auto"/>
          </w:tcPr>
          <w:p w14:paraId="41F21E1E" w14:textId="77777777" w:rsidR="00F67D29" w:rsidRPr="00651149" w:rsidRDefault="00F67D29" w:rsidP="00E64CC8">
            <w:pPr>
              <w:pStyle w:val="TAC"/>
              <w:keepNext w:val="0"/>
              <w:keepLines w:val="0"/>
              <w:widowControl w:val="0"/>
              <w:rPr>
                <w:rFonts w:eastAsia="Calibri"/>
                <w:szCs w:val="22"/>
              </w:rPr>
            </w:pPr>
            <w:r w:rsidRPr="00651149">
              <w:rPr>
                <w:rFonts w:eastAsia="Calibri"/>
                <w:szCs w:val="22"/>
              </w:rPr>
              <w:t>-</w:t>
            </w:r>
          </w:p>
        </w:tc>
      </w:tr>
      <w:tr w:rsidR="00F67D29" w:rsidRPr="00651149" w14:paraId="0EB11762" w14:textId="77777777" w:rsidTr="00E64CC8">
        <w:tc>
          <w:tcPr>
            <w:tcW w:w="692" w:type="dxa"/>
            <w:shd w:val="clear" w:color="auto" w:fill="auto"/>
          </w:tcPr>
          <w:p w14:paraId="6B27BCF4" w14:textId="77777777" w:rsidR="00F67D29" w:rsidRPr="00651149" w:rsidRDefault="00F67D29" w:rsidP="00E64CC8">
            <w:pPr>
              <w:pStyle w:val="TAC"/>
              <w:keepNext w:val="0"/>
              <w:keepLines w:val="0"/>
              <w:widowControl w:val="0"/>
            </w:pPr>
            <w:r w:rsidRPr="00651149">
              <w:rPr>
                <w:rFonts w:eastAsia="Calibri"/>
              </w:rPr>
              <w:t>2-6</w:t>
            </w:r>
          </w:p>
        </w:tc>
        <w:tc>
          <w:tcPr>
            <w:tcW w:w="3925" w:type="dxa"/>
            <w:shd w:val="clear" w:color="auto" w:fill="auto"/>
          </w:tcPr>
          <w:p w14:paraId="6E88C803" w14:textId="39C0548D" w:rsidR="00F67D29" w:rsidRPr="00651149" w:rsidRDefault="00F67D29" w:rsidP="00E64CC8">
            <w:pPr>
              <w:pStyle w:val="TAL"/>
            </w:pPr>
            <w:r w:rsidRPr="00651149">
              <w:rPr>
                <w:rFonts w:eastAsia="Calibri"/>
              </w:rPr>
              <w:t>Check: Does the UE (MCVideo client) correctly perform steps 1a1-5 of test procedure '</w:t>
            </w:r>
            <w:r w:rsidRPr="00651149">
              <w:t>MCVideo CO session establishment/modification without provisional responses other than 100 Trying'</w:t>
            </w:r>
            <w:r w:rsidRPr="00651149">
              <w:rPr>
                <w:rFonts w:eastAsia="Calibri"/>
              </w:rPr>
              <w:t xml:space="preserve"> as described in TS 36.579-1 [2] Table 5.3B.1.3-1 to pull a video </w:t>
            </w:r>
            <w:r w:rsidRPr="00651149">
              <w:rPr>
                <w:lang w:eastAsia="zh-CN"/>
              </w:rPr>
              <w:t>from another MCVideo client</w:t>
            </w:r>
            <w:r w:rsidRPr="00651149">
              <w:rPr>
                <w:rFonts w:eastAsia="Calibri"/>
              </w:rPr>
              <w:t>?</w:t>
            </w:r>
          </w:p>
        </w:tc>
        <w:tc>
          <w:tcPr>
            <w:tcW w:w="709" w:type="dxa"/>
            <w:shd w:val="clear" w:color="auto" w:fill="auto"/>
          </w:tcPr>
          <w:p w14:paraId="106E0BB6" w14:textId="77777777" w:rsidR="00F67D29" w:rsidRPr="00651149" w:rsidRDefault="00F67D29" w:rsidP="00E64CC8">
            <w:pPr>
              <w:pStyle w:val="TAC"/>
              <w:keepNext w:val="0"/>
              <w:keepLines w:val="0"/>
              <w:widowControl w:val="0"/>
            </w:pPr>
            <w:r w:rsidRPr="00651149">
              <w:rPr>
                <w:rFonts w:eastAsia="Calibri"/>
              </w:rPr>
              <w:t>-</w:t>
            </w:r>
          </w:p>
        </w:tc>
        <w:tc>
          <w:tcPr>
            <w:tcW w:w="2977" w:type="dxa"/>
            <w:shd w:val="clear" w:color="auto" w:fill="auto"/>
          </w:tcPr>
          <w:p w14:paraId="68C3F8E4" w14:textId="77777777" w:rsidR="00F67D29" w:rsidRPr="00651149" w:rsidRDefault="00F67D29" w:rsidP="00E64CC8">
            <w:pPr>
              <w:pStyle w:val="TAL"/>
              <w:keepNext w:val="0"/>
              <w:keepLines w:val="0"/>
              <w:widowControl w:val="0"/>
            </w:pPr>
            <w:r w:rsidRPr="00651149">
              <w:rPr>
                <w:rFonts w:eastAsia="Calibri"/>
              </w:rPr>
              <w:t>-</w:t>
            </w:r>
          </w:p>
        </w:tc>
        <w:tc>
          <w:tcPr>
            <w:tcW w:w="567" w:type="dxa"/>
            <w:shd w:val="clear" w:color="auto" w:fill="auto"/>
          </w:tcPr>
          <w:p w14:paraId="41303060" w14:textId="77777777" w:rsidR="00F67D29" w:rsidRPr="00651149" w:rsidRDefault="00F67D29" w:rsidP="00E64CC8">
            <w:pPr>
              <w:pStyle w:val="TAC"/>
              <w:keepNext w:val="0"/>
              <w:keepLines w:val="0"/>
              <w:widowControl w:val="0"/>
            </w:pPr>
            <w:r w:rsidRPr="00651149">
              <w:rPr>
                <w:rFonts w:eastAsia="Calibri"/>
                <w:szCs w:val="22"/>
              </w:rPr>
              <w:t>1</w:t>
            </w:r>
          </w:p>
        </w:tc>
        <w:tc>
          <w:tcPr>
            <w:tcW w:w="892" w:type="dxa"/>
            <w:shd w:val="clear" w:color="auto" w:fill="auto"/>
          </w:tcPr>
          <w:p w14:paraId="70BC9BC7" w14:textId="77777777" w:rsidR="00F67D29" w:rsidRPr="00651149" w:rsidRDefault="00F67D29" w:rsidP="00E64CC8">
            <w:pPr>
              <w:pStyle w:val="TAC"/>
              <w:keepNext w:val="0"/>
              <w:keepLines w:val="0"/>
              <w:widowControl w:val="0"/>
            </w:pPr>
            <w:r w:rsidRPr="00651149">
              <w:rPr>
                <w:rFonts w:eastAsia="Calibri"/>
                <w:szCs w:val="22"/>
              </w:rPr>
              <w:t>-</w:t>
            </w:r>
          </w:p>
        </w:tc>
      </w:tr>
      <w:tr w:rsidR="00F67D29" w:rsidRPr="00651149" w14:paraId="3C563D68" w14:textId="77777777" w:rsidTr="00E64CC8">
        <w:tc>
          <w:tcPr>
            <w:tcW w:w="692" w:type="dxa"/>
            <w:shd w:val="clear" w:color="auto" w:fill="auto"/>
          </w:tcPr>
          <w:p w14:paraId="3ADAC845" w14:textId="77777777" w:rsidR="00F67D29" w:rsidRPr="00651149" w:rsidRDefault="00F67D29" w:rsidP="00E64CC8">
            <w:pPr>
              <w:pStyle w:val="TAC"/>
              <w:keepNext w:val="0"/>
              <w:keepLines w:val="0"/>
              <w:widowControl w:val="0"/>
            </w:pPr>
            <w:r w:rsidRPr="00651149">
              <w:rPr>
                <w:rFonts w:eastAsia="Calibri"/>
              </w:rPr>
              <w:t>7</w:t>
            </w:r>
          </w:p>
        </w:tc>
        <w:tc>
          <w:tcPr>
            <w:tcW w:w="3925" w:type="dxa"/>
            <w:shd w:val="clear" w:color="auto" w:fill="auto"/>
          </w:tcPr>
          <w:p w14:paraId="7641C559" w14:textId="007C3659" w:rsidR="00F67D29" w:rsidRPr="00651149" w:rsidRDefault="00F67D29" w:rsidP="00E64CC8">
            <w:pPr>
              <w:pStyle w:val="TAL"/>
            </w:pPr>
            <w:r w:rsidRPr="00651149">
              <w:rPr>
                <w:rFonts w:eastAsia="Calibri"/>
              </w:rPr>
              <w:t>Check: Does the UE (MCVideo client) correctly perform test procedure '</w:t>
            </w:r>
            <w:r w:rsidRPr="00651149">
              <w:t xml:space="preserve">MCVideo Media Transmission Notification and Request CT' as described in </w:t>
            </w:r>
            <w:r w:rsidRPr="00651149">
              <w:rPr>
                <w:rFonts w:eastAsia="Calibri"/>
              </w:rPr>
              <w:t>TS 36.579-1 [2] Table 5.3B.3.3-1?</w:t>
            </w:r>
          </w:p>
        </w:tc>
        <w:tc>
          <w:tcPr>
            <w:tcW w:w="709" w:type="dxa"/>
            <w:shd w:val="clear" w:color="auto" w:fill="auto"/>
          </w:tcPr>
          <w:p w14:paraId="543CCFB5" w14:textId="77777777" w:rsidR="00F67D29" w:rsidRPr="00651149" w:rsidRDefault="00F67D29" w:rsidP="00E64CC8">
            <w:pPr>
              <w:pStyle w:val="TAC"/>
              <w:keepNext w:val="0"/>
              <w:keepLines w:val="0"/>
              <w:widowControl w:val="0"/>
            </w:pPr>
            <w:r w:rsidRPr="00651149">
              <w:rPr>
                <w:rFonts w:eastAsia="Calibri"/>
                <w:szCs w:val="22"/>
              </w:rPr>
              <w:t>-</w:t>
            </w:r>
          </w:p>
        </w:tc>
        <w:tc>
          <w:tcPr>
            <w:tcW w:w="2977" w:type="dxa"/>
            <w:shd w:val="clear" w:color="auto" w:fill="auto"/>
          </w:tcPr>
          <w:p w14:paraId="3BF92DA4" w14:textId="77777777" w:rsidR="00F67D29" w:rsidRPr="00651149" w:rsidRDefault="00F67D29" w:rsidP="00E64CC8">
            <w:pPr>
              <w:pStyle w:val="TAL"/>
              <w:keepNext w:val="0"/>
              <w:keepLines w:val="0"/>
              <w:widowControl w:val="0"/>
            </w:pPr>
            <w:r w:rsidRPr="00651149">
              <w:rPr>
                <w:rFonts w:eastAsia="Calibri"/>
              </w:rPr>
              <w:t>-</w:t>
            </w:r>
          </w:p>
        </w:tc>
        <w:tc>
          <w:tcPr>
            <w:tcW w:w="567" w:type="dxa"/>
            <w:shd w:val="clear" w:color="auto" w:fill="auto"/>
          </w:tcPr>
          <w:p w14:paraId="6158D314" w14:textId="77777777" w:rsidR="00F67D29" w:rsidRPr="00651149" w:rsidRDefault="00F67D29" w:rsidP="00E64CC8">
            <w:pPr>
              <w:pStyle w:val="TAC"/>
              <w:keepNext w:val="0"/>
              <w:keepLines w:val="0"/>
              <w:widowControl w:val="0"/>
            </w:pPr>
            <w:r w:rsidRPr="00651149">
              <w:t>2</w:t>
            </w:r>
          </w:p>
        </w:tc>
        <w:tc>
          <w:tcPr>
            <w:tcW w:w="892" w:type="dxa"/>
            <w:shd w:val="clear" w:color="auto" w:fill="auto"/>
          </w:tcPr>
          <w:p w14:paraId="27A692B0" w14:textId="77777777" w:rsidR="00F67D29" w:rsidRPr="00651149" w:rsidRDefault="00F67D29" w:rsidP="00E64CC8">
            <w:pPr>
              <w:pStyle w:val="TAC"/>
              <w:keepNext w:val="0"/>
              <w:keepLines w:val="0"/>
              <w:widowControl w:val="0"/>
            </w:pPr>
            <w:r w:rsidRPr="00651149">
              <w:rPr>
                <w:rFonts w:eastAsia="Calibri"/>
                <w:szCs w:val="22"/>
              </w:rPr>
              <w:t>-</w:t>
            </w:r>
          </w:p>
        </w:tc>
      </w:tr>
      <w:tr w:rsidR="00F67D29" w:rsidRPr="00651149" w14:paraId="43F1877B" w14:textId="77777777" w:rsidTr="00E64CC8">
        <w:tc>
          <w:tcPr>
            <w:tcW w:w="692" w:type="dxa"/>
            <w:shd w:val="clear" w:color="auto" w:fill="auto"/>
          </w:tcPr>
          <w:p w14:paraId="537EA5F5" w14:textId="77777777" w:rsidR="00F67D29" w:rsidRPr="00651149" w:rsidRDefault="00F67D29" w:rsidP="00E64CC8">
            <w:pPr>
              <w:pStyle w:val="TAC"/>
              <w:keepNext w:val="0"/>
              <w:keepLines w:val="0"/>
              <w:widowControl w:val="0"/>
            </w:pPr>
            <w:r w:rsidRPr="00651149">
              <w:rPr>
                <w:rFonts w:eastAsia="Calibri"/>
              </w:rPr>
              <w:t>8</w:t>
            </w:r>
          </w:p>
        </w:tc>
        <w:tc>
          <w:tcPr>
            <w:tcW w:w="3925" w:type="dxa"/>
            <w:shd w:val="clear" w:color="auto" w:fill="auto"/>
          </w:tcPr>
          <w:p w14:paraId="3CB1866A" w14:textId="3277E98F" w:rsidR="00F67D29" w:rsidRPr="00651149" w:rsidRDefault="00F67D29" w:rsidP="00E64CC8">
            <w:pPr>
              <w:pStyle w:val="TAL"/>
            </w:pPr>
            <w:r w:rsidRPr="00651149">
              <w:rPr>
                <w:rFonts w:eastAsia="Calibri"/>
              </w:rPr>
              <w:t>Check: Does the UE (MCVideo client) correctly perform test procedure '</w:t>
            </w:r>
            <w:r w:rsidRPr="00651149">
              <w:t xml:space="preserve">MCVideo Media Reception End Request CT' as described in </w:t>
            </w:r>
            <w:r w:rsidRPr="00651149">
              <w:rPr>
                <w:rFonts w:eastAsia="Calibri"/>
              </w:rPr>
              <w:t>TS 36.579-1 [2] Table 5.3B.10.3-1?</w:t>
            </w:r>
          </w:p>
        </w:tc>
        <w:tc>
          <w:tcPr>
            <w:tcW w:w="709" w:type="dxa"/>
            <w:shd w:val="clear" w:color="auto" w:fill="auto"/>
          </w:tcPr>
          <w:p w14:paraId="017E6541" w14:textId="77777777" w:rsidR="00F67D29" w:rsidRPr="00651149" w:rsidRDefault="00F67D29" w:rsidP="00E64CC8">
            <w:pPr>
              <w:pStyle w:val="TAC"/>
              <w:keepNext w:val="0"/>
              <w:keepLines w:val="0"/>
              <w:widowControl w:val="0"/>
            </w:pPr>
            <w:r w:rsidRPr="00651149">
              <w:rPr>
                <w:rFonts w:eastAsia="Calibri"/>
                <w:szCs w:val="22"/>
              </w:rPr>
              <w:t>-</w:t>
            </w:r>
          </w:p>
        </w:tc>
        <w:tc>
          <w:tcPr>
            <w:tcW w:w="2977" w:type="dxa"/>
            <w:shd w:val="clear" w:color="auto" w:fill="auto"/>
          </w:tcPr>
          <w:p w14:paraId="68FF32CC" w14:textId="77777777" w:rsidR="00F67D29" w:rsidRPr="00651149" w:rsidRDefault="00F67D29" w:rsidP="00E64CC8">
            <w:pPr>
              <w:pStyle w:val="TAL"/>
              <w:keepNext w:val="0"/>
              <w:keepLines w:val="0"/>
              <w:widowControl w:val="0"/>
            </w:pPr>
            <w:r w:rsidRPr="00651149">
              <w:rPr>
                <w:rFonts w:eastAsia="Calibri"/>
              </w:rPr>
              <w:t>-</w:t>
            </w:r>
          </w:p>
        </w:tc>
        <w:tc>
          <w:tcPr>
            <w:tcW w:w="567" w:type="dxa"/>
            <w:shd w:val="clear" w:color="auto" w:fill="auto"/>
          </w:tcPr>
          <w:p w14:paraId="214CA131" w14:textId="77777777" w:rsidR="00F67D29" w:rsidRPr="00651149" w:rsidRDefault="00F67D29" w:rsidP="00E64CC8">
            <w:pPr>
              <w:pStyle w:val="TAC"/>
              <w:keepNext w:val="0"/>
              <w:keepLines w:val="0"/>
              <w:widowControl w:val="0"/>
            </w:pPr>
            <w:r w:rsidRPr="00651149">
              <w:t>2</w:t>
            </w:r>
          </w:p>
        </w:tc>
        <w:tc>
          <w:tcPr>
            <w:tcW w:w="892" w:type="dxa"/>
            <w:shd w:val="clear" w:color="auto" w:fill="auto"/>
          </w:tcPr>
          <w:p w14:paraId="13D09504" w14:textId="77777777" w:rsidR="00F67D29" w:rsidRPr="00651149" w:rsidRDefault="00F67D29" w:rsidP="00E64CC8">
            <w:pPr>
              <w:pStyle w:val="TAC"/>
              <w:keepNext w:val="0"/>
              <w:keepLines w:val="0"/>
              <w:widowControl w:val="0"/>
            </w:pPr>
            <w:r w:rsidRPr="00651149">
              <w:rPr>
                <w:rFonts w:eastAsia="Calibri"/>
                <w:szCs w:val="22"/>
              </w:rPr>
              <w:t>-</w:t>
            </w:r>
          </w:p>
        </w:tc>
      </w:tr>
      <w:tr w:rsidR="00F67D29" w:rsidRPr="00651149" w14:paraId="70CECA6D" w14:textId="77777777" w:rsidTr="00E64CC8">
        <w:tc>
          <w:tcPr>
            <w:tcW w:w="692" w:type="dxa"/>
            <w:shd w:val="clear" w:color="auto" w:fill="auto"/>
          </w:tcPr>
          <w:p w14:paraId="23E74909" w14:textId="77777777" w:rsidR="00F67D29" w:rsidRPr="00651149" w:rsidRDefault="00F67D29" w:rsidP="00E64CC8">
            <w:pPr>
              <w:pStyle w:val="TAC"/>
              <w:keepNext w:val="0"/>
              <w:keepLines w:val="0"/>
              <w:widowControl w:val="0"/>
            </w:pPr>
            <w:r w:rsidRPr="00651149">
              <w:rPr>
                <w:rFonts w:eastAsia="Calibri"/>
              </w:rPr>
              <w:t>9</w:t>
            </w:r>
          </w:p>
        </w:tc>
        <w:tc>
          <w:tcPr>
            <w:tcW w:w="3925" w:type="dxa"/>
            <w:shd w:val="clear" w:color="auto" w:fill="auto"/>
          </w:tcPr>
          <w:p w14:paraId="7AE99F74" w14:textId="77777777" w:rsidR="00F67D29" w:rsidRPr="00651149" w:rsidRDefault="00F67D29" w:rsidP="00E64CC8">
            <w:pPr>
              <w:pStyle w:val="TAL"/>
              <w:keepNext w:val="0"/>
              <w:keepLines w:val="0"/>
              <w:widowControl w:val="0"/>
            </w:pPr>
            <w:r w:rsidRPr="00651149">
              <w:t>Make the UE (MCVideo client) release the call.</w:t>
            </w:r>
          </w:p>
          <w:p w14:paraId="14A8B0E8" w14:textId="77777777" w:rsidR="00F67D29" w:rsidRPr="00651149" w:rsidRDefault="00F67D29" w:rsidP="00E64CC8">
            <w:pPr>
              <w:pStyle w:val="TAL"/>
            </w:pPr>
            <w:r w:rsidRPr="00651149">
              <w:t>(NOTE 1)</w:t>
            </w:r>
          </w:p>
        </w:tc>
        <w:tc>
          <w:tcPr>
            <w:tcW w:w="709" w:type="dxa"/>
            <w:shd w:val="clear" w:color="auto" w:fill="auto"/>
          </w:tcPr>
          <w:p w14:paraId="26978162" w14:textId="77777777" w:rsidR="00F67D29" w:rsidRPr="00651149" w:rsidRDefault="00F67D29" w:rsidP="00E64CC8">
            <w:pPr>
              <w:pStyle w:val="TAC"/>
              <w:keepNext w:val="0"/>
              <w:keepLines w:val="0"/>
              <w:widowControl w:val="0"/>
            </w:pPr>
            <w:r w:rsidRPr="00651149">
              <w:t>-</w:t>
            </w:r>
          </w:p>
        </w:tc>
        <w:tc>
          <w:tcPr>
            <w:tcW w:w="2977" w:type="dxa"/>
            <w:shd w:val="clear" w:color="auto" w:fill="auto"/>
          </w:tcPr>
          <w:p w14:paraId="1D4B62EC" w14:textId="77777777" w:rsidR="00F67D29" w:rsidRPr="00651149" w:rsidRDefault="00F67D29" w:rsidP="00E64CC8">
            <w:pPr>
              <w:pStyle w:val="TAL"/>
              <w:keepNext w:val="0"/>
              <w:keepLines w:val="0"/>
              <w:widowControl w:val="0"/>
            </w:pPr>
            <w:r w:rsidRPr="00651149">
              <w:t>-</w:t>
            </w:r>
          </w:p>
        </w:tc>
        <w:tc>
          <w:tcPr>
            <w:tcW w:w="567" w:type="dxa"/>
            <w:shd w:val="clear" w:color="auto" w:fill="auto"/>
          </w:tcPr>
          <w:p w14:paraId="701EB4CC" w14:textId="77777777" w:rsidR="00F67D29" w:rsidRPr="00651149" w:rsidRDefault="00F67D29" w:rsidP="00E64CC8">
            <w:pPr>
              <w:pStyle w:val="TAC"/>
              <w:keepNext w:val="0"/>
              <w:keepLines w:val="0"/>
              <w:widowControl w:val="0"/>
            </w:pPr>
            <w:r w:rsidRPr="00651149">
              <w:t>-</w:t>
            </w:r>
          </w:p>
        </w:tc>
        <w:tc>
          <w:tcPr>
            <w:tcW w:w="892" w:type="dxa"/>
            <w:shd w:val="clear" w:color="auto" w:fill="auto"/>
          </w:tcPr>
          <w:p w14:paraId="650AF7BC" w14:textId="77777777" w:rsidR="00F67D29" w:rsidRPr="00651149" w:rsidRDefault="00F67D29" w:rsidP="00E64CC8">
            <w:pPr>
              <w:pStyle w:val="TAC"/>
              <w:keepNext w:val="0"/>
              <w:keepLines w:val="0"/>
              <w:widowControl w:val="0"/>
            </w:pPr>
            <w:r w:rsidRPr="00651149">
              <w:rPr>
                <w:rFonts w:eastAsia="Calibri"/>
                <w:szCs w:val="22"/>
              </w:rPr>
              <w:t>-</w:t>
            </w:r>
          </w:p>
        </w:tc>
      </w:tr>
      <w:tr w:rsidR="00F67D29" w:rsidRPr="00651149" w14:paraId="6FAD6450" w14:textId="77777777" w:rsidTr="00E64CC8">
        <w:tc>
          <w:tcPr>
            <w:tcW w:w="692" w:type="dxa"/>
            <w:shd w:val="clear" w:color="auto" w:fill="auto"/>
          </w:tcPr>
          <w:p w14:paraId="48389D5A" w14:textId="77777777" w:rsidR="00F67D29" w:rsidRPr="00651149" w:rsidRDefault="00F67D29" w:rsidP="00E64CC8">
            <w:pPr>
              <w:pStyle w:val="TAC"/>
              <w:keepNext w:val="0"/>
              <w:keepLines w:val="0"/>
              <w:widowControl w:val="0"/>
            </w:pPr>
            <w:r w:rsidRPr="00651149">
              <w:rPr>
                <w:rFonts w:eastAsia="Calibri"/>
              </w:rPr>
              <w:t>10</w:t>
            </w:r>
          </w:p>
        </w:tc>
        <w:tc>
          <w:tcPr>
            <w:tcW w:w="3925" w:type="dxa"/>
            <w:shd w:val="clear" w:color="auto" w:fill="auto"/>
          </w:tcPr>
          <w:p w14:paraId="3EF952F2" w14:textId="0BDAECFB" w:rsidR="00F67D29" w:rsidRPr="00651149" w:rsidRDefault="00F67D29" w:rsidP="00E64CC8">
            <w:pPr>
              <w:pStyle w:val="TAL"/>
            </w:pPr>
            <w:r w:rsidRPr="00651149">
              <w:t xml:space="preserve">Check: Does the UE (MCVideo client) </w:t>
            </w:r>
            <w:r w:rsidRPr="00651149">
              <w:lastRenderedPageBreak/>
              <w:t xml:space="preserve">correctly perform test procedure 'MCX CO call release' as described in </w:t>
            </w:r>
            <w:r w:rsidRPr="00651149">
              <w:rPr>
                <w:rFonts w:eastAsia="Calibri"/>
              </w:rPr>
              <w:t>TS 36.579-1 [2] Table 5.3.10.3-1 to release the call?</w:t>
            </w:r>
          </w:p>
        </w:tc>
        <w:tc>
          <w:tcPr>
            <w:tcW w:w="709" w:type="dxa"/>
            <w:shd w:val="clear" w:color="auto" w:fill="auto"/>
          </w:tcPr>
          <w:p w14:paraId="7DEFF22A" w14:textId="77777777" w:rsidR="00F67D29" w:rsidRPr="00651149" w:rsidRDefault="00F67D29" w:rsidP="00E64CC8">
            <w:pPr>
              <w:pStyle w:val="TAC"/>
              <w:keepNext w:val="0"/>
              <w:keepLines w:val="0"/>
              <w:widowControl w:val="0"/>
            </w:pPr>
            <w:r w:rsidRPr="00651149">
              <w:lastRenderedPageBreak/>
              <w:t>-</w:t>
            </w:r>
          </w:p>
        </w:tc>
        <w:tc>
          <w:tcPr>
            <w:tcW w:w="2977" w:type="dxa"/>
            <w:shd w:val="clear" w:color="auto" w:fill="auto"/>
          </w:tcPr>
          <w:p w14:paraId="792A36CE" w14:textId="77777777" w:rsidR="00F67D29" w:rsidRPr="00651149" w:rsidRDefault="00F67D29" w:rsidP="00E64CC8">
            <w:pPr>
              <w:pStyle w:val="TAL"/>
              <w:keepNext w:val="0"/>
              <w:keepLines w:val="0"/>
              <w:widowControl w:val="0"/>
            </w:pPr>
            <w:r w:rsidRPr="00651149">
              <w:t>-</w:t>
            </w:r>
          </w:p>
        </w:tc>
        <w:tc>
          <w:tcPr>
            <w:tcW w:w="567" w:type="dxa"/>
            <w:shd w:val="clear" w:color="auto" w:fill="auto"/>
          </w:tcPr>
          <w:p w14:paraId="63857F49" w14:textId="77777777" w:rsidR="00F67D29" w:rsidRPr="00651149" w:rsidRDefault="00F67D29" w:rsidP="00E64CC8">
            <w:pPr>
              <w:pStyle w:val="TAC"/>
              <w:keepNext w:val="0"/>
              <w:keepLines w:val="0"/>
              <w:widowControl w:val="0"/>
            </w:pPr>
            <w:r w:rsidRPr="00651149">
              <w:t>3</w:t>
            </w:r>
          </w:p>
        </w:tc>
        <w:tc>
          <w:tcPr>
            <w:tcW w:w="892" w:type="dxa"/>
            <w:shd w:val="clear" w:color="auto" w:fill="auto"/>
          </w:tcPr>
          <w:p w14:paraId="1370F681" w14:textId="77777777" w:rsidR="00F67D29" w:rsidRPr="00651149" w:rsidRDefault="00F67D29" w:rsidP="00E64CC8">
            <w:pPr>
              <w:pStyle w:val="TAC"/>
              <w:keepNext w:val="0"/>
              <w:keepLines w:val="0"/>
              <w:widowControl w:val="0"/>
            </w:pPr>
            <w:r w:rsidRPr="00651149">
              <w:rPr>
                <w:rFonts w:eastAsia="Calibri"/>
                <w:szCs w:val="22"/>
              </w:rPr>
              <w:t>-</w:t>
            </w:r>
          </w:p>
        </w:tc>
      </w:tr>
      <w:tr w:rsidR="00F67D29" w:rsidRPr="00651149" w14:paraId="7603F735" w14:textId="77777777" w:rsidTr="00E64CC8">
        <w:tc>
          <w:tcPr>
            <w:tcW w:w="9762" w:type="dxa"/>
            <w:gridSpan w:val="6"/>
            <w:shd w:val="clear" w:color="auto" w:fill="auto"/>
          </w:tcPr>
          <w:p w14:paraId="69EE4CC4" w14:textId="77777777" w:rsidR="00F67D29" w:rsidRPr="00651149" w:rsidRDefault="00F67D29" w:rsidP="00E64CC8">
            <w:pPr>
              <w:pStyle w:val="TAC"/>
              <w:jc w:val="left"/>
              <w:rPr>
                <w:rFonts w:cs="Arial"/>
                <w:szCs w:val="18"/>
              </w:rPr>
            </w:pPr>
            <w:r w:rsidRPr="00651149">
              <w:rPr>
                <w:rFonts w:cs="Arial"/>
                <w:szCs w:val="18"/>
              </w:rPr>
              <w:t>NOTE 1: This action is expected to be done via a suitable implementation-dependent MMI.</w:t>
            </w:r>
          </w:p>
        </w:tc>
      </w:tr>
    </w:tbl>
    <w:p w14:paraId="112F9DB3" w14:textId="77777777" w:rsidR="00F67D29" w:rsidRPr="00651149" w:rsidRDefault="00F67D29" w:rsidP="00F67D29"/>
    <w:p w14:paraId="6AC18FCD" w14:textId="77777777" w:rsidR="00F67D29" w:rsidRPr="00651149" w:rsidRDefault="00F67D29" w:rsidP="00F67D29">
      <w:pPr>
        <w:pStyle w:val="H6"/>
      </w:pPr>
      <w:r w:rsidRPr="00651149">
        <w:t>6.4.1.3.3</w:t>
      </w:r>
      <w:r w:rsidRPr="00651149">
        <w:tab/>
        <w:t>Specific message contents</w:t>
      </w:r>
    </w:p>
    <w:p w14:paraId="1EB69905" w14:textId="68C20A56" w:rsidR="00F67D29" w:rsidRPr="00651149" w:rsidRDefault="00F67D29" w:rsidP="00F67D29">
      <w:pPr>
        <w:pStyle w:val="TH"/>
      </w:pPr>
      <w:r w:rsidRPr="00651149">
        <w:t>Table 6.4.1.3.3-1: SIP INVITE from the UE (Step 3, Table 6.4.1.3.2-1;</w:t>
      </w:r>
      <w:r w:rsidRPr="00651149">
        <w:br/>
        <w:t>Step 2,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5"/>
        <w:gridCol w:w="2190"/>
        <w:gridCol w:w="1460"/>
        <w:gridCol w:w="1186"/>
      </w:tblGrid>
      <w:tr w:rsidR="00F67D29" w:rsidRPr="00651149" w14:paraId="049611EF" w14:textId="77777777" w:rsidTr="00E64CC8">
        <w:trPr>
          <w:tblHeader/>
        </w:trPr>
        <w:tc>
          <w:tcPr>
            <w:tcW w:w="9634" w:type="dxa"/>
            <w:gridSpan w:val="5"/>
          </w:tcPr>
          <w:p w14:paraId="5E191DB8" w14:textId="77777777" w:rsidR="00F67D29" w:rsidRPr="00651149" w:rsidRDefault="00F67D29" w:rsidP="00E64CC8">
            <w:pPr>
              <w:pStyle w:val="TAL"/>
            </w:pPr>
            <w:r w:rsidRPr="00651149">
              <w:t>Derivation Path: TS 36.579-1 [2], Table 5.5.2.5.1-1, condition PRIVATE-CALL</w:t>
            </w:r>
          </w:p>
        </w:tc>
      </w:tr>
      <w:tr w:rsidR="00F67D29" w:rsidRPr="00651149" w14:paraId="4F9030A4" w14:textId="77777777" w:rsidTr="00E64CC8">
        <w:trPr>
          <w:tblHeader/>
        </w:trPr>
        <w:tc>
          <w:tcPr>
            <w:tcW w:w="2973" w:type="dxa"/>
          </w:tcPr>
          <w:p w14:paraId="0C3ABB7E" w14:textId="77777777" w:rsidR="00F67D29" w:rsidRPr="00651149" w:rsidRDefault="00F67D29" w:rsidP="00E64CC8">
            <w:pPr>
              <w:pStyle w:val="TAH"/>
            </w:pPr>
            <w:r w:rsidRPr="00651149">
              <w:t>Information Element</w:t>
            </w:r>
          </w:p>
        </w:tc>
        <w:tc>
          <w:tcPr>
            <w:tcW w:w="1825" w:type="dxa"/>
          </w:tcPr>
          <w:p w14:paraId="4437970E" w14:textId="77777777" w:rsidR="00F67D29" w:rsidRPr="00651149" w:rsidRDefault="00F67D29" w:rsidP="00E64CC8">
            <w:pPr>
              <w:pStyle w:val="TAH"/>
            </w:pPr>
            <w:r w:rsidRPr="00651149">
              <w:t>Value/remark</w:t>
            </w:r>
          </w:p>
        </w:tc>
        <w:tc>
          <w:tcPr>
            <w:tcW w:w="2190" w:type="dxa"/>
            <w:tcBorders>
              <w:bottom w:val="single" w:sz="4" w:space="0" w:color="auto"/>
            </w:tcBorders>
          </w:tcPr>
          <w:p w14:paraId="23AADC77" w14:textId="77777777" w:rsidR="00F67D29" w:rsidRPr="00651149" w:rsidRDefault="00F67D29" w:rsidP="00E64CC8">
            <w:pPr>
              <w:pStyle w:val="TAH"/>
            </w:pPr>
            <w:r w:rsidRPr="00651149">
              <w:t>Comment</w:t>
            </w:r>
          </w:p>
        </w:tc>
        <w:tc>
          <w:tcPr>
            <w:tcW w:w="1460" w:type="dxa"/>
          </w:tcPr>
          <w:p w14:paraId="6CD875AE" w14:textId="77777777" w:rsidR="00F67D29" w:rsidRPr="00651149" w:rsidRDefault="00F67D29" w:rsidP="00E64CC8">
            <w:pPr>
              <w:pStyle w:val="TAH"/>
            </w:pPr>
            <w:r w:rsidRPr="00651149">
              <w:t>Reference</w:t>
            </w:r>
          </w:p>
        </w:tc>
        <w:tc>
          <w:tcPr>
            <w:tcW w:w="1186" w:type="dxa"/>
          </w:tcPr>
          <w:p w14:paraId="472773BF" w14:textId="77777777" w:rsidR="00F67D29" w:rsidRPr="00651149" w:rsidRDefault="00F67D29" w:rsidP="00E64CC8">
            <w:pPr>
              <w:pStyle w:val="TAH"/>
            </w:pPr>
            <w:r w:rsidRPr="00651149">
              <w:t>Condition</w:t>
            </w:r>
          </w:p>
        </w:tc>
      </w:tr>
      <w:tr w:rsidR="00F67D29" w:rsidRPr="00651149" w14:paraId="3A5E4DC9" w14:textId="77777777" w:rsidTr="00E64CC8">
        <w:tc>
          <w:tcPr>
            <w:tcW w:w="2973" w:type="dxa"/>
            <w:vAlign w:val="center"/>
          </w:tcPr>
          <w:p w14:paraId="69A6DDA4" w14:textId="77777777" w:rsidR="00F67D29" w:rsidRPr="00651149" w:rsidRDefault="00F67D29" w:rsidP="00E64CC8">
            <w:pPr>
              <w:pStyle w:val="TAL"/>
              <w:rPr>
                <w:b/>
                <w:bCs/>
              </w:rPr>
            </w:pPr>
            <w:r w:rsidRPr="00651149">
              <w:rPr>
                <w:b/>
                <w:bCs/>
              </w:rPr>
              <w:t>Message-body</w:t>
            </w:r>
          </w:p>
        </w:tc>
        <w:tc>
          <w:tcPr>
            <w:tcW w:w="1825" w:type="dxa"/>
          </w:tcPr>
          <w:p w14:paraId="4191C328" w14:textId="77777777" w:rsidR="00F67D29" w:rsidRPr="00651149" w:rsidRDefault="00F67D29" w:rsidP="00E64CC8">
            <w:pPr>
              <w:pStyle w:val="TAL"/>
            </w:pPr>
          </w:p>
        </w:tc>
        <w:tc>
          <w:tcPr>
            <w:tcW w:w="2190" w:type="dxa"/>
            <w:tcBorders>
              <w:top w:val="single" w:sz="4" w:space="0" w:color="auto"/>
              <w:bottom w:val="single" w:sz="4" w:space="0" w:color="auto"/>
            </w:tcBorders>
          </w:tcPr>
          <w:p w14:paraId="0FF8A290" w14:textId="77777777" w:rsidR="00F67D29" w:rsidRPr="00651149" w:rsidRDefault="00F67D29" w:rsidP="00E64CC8">
            <w:pPr>
              <w:pStyle w:val="TAL"/>
            </w:pPr>
          </w:p>
        </w:tc>
        <w:tc>
          <w:tcPr>
            <w:tcW w:w="1460" w:type="dxa"/>
          </w:tcPr>
          <w:p w14:paraId="5081174C" w14:textId="77777777" w:rsidR="00F67D29" w:rsidRPr="00651149" w:rsidRDefault="00F67D29" w:rsidP="00E64CC8">
            <w:pPr>
              <w:pStyle w:val="TAL"/>
            </w:pPr>
          </w:p>
        </w:tc>
        <w:tc>
          <w:tcPr>
            <w:tcW w:w="1186" w:type="dxa"/>
            <w:vAlign w:val="bottom"/>
          </w:tcPr>
          <w:p w14:paraId="0367A62A" w14:textId="77777777" w:rsidR="00F67D29" w:rsidRPr="00651149" w:rsidRDefault="00F67D29" w:rsidP="00E64CC8">
            <w:pPr>
              <w:pStyle w:val="TAL"/>
            </w:pPr>
          </w:p>
        </w:tc>
      </w:tr>
      <w:tr w:rsidR="00F67D29" w:rsidRPr="00651149" w14:paraId="662FC8C4" w14:textId="77777777" w:rsidTr="00E64CC8">
        <w:tc>
          <w:tcPr>
            <w:tcW w:w="2973" w:type="dxa"/>
          </w:tcPr>
          <w:p w14:paraId="4EDAD828" w14:textId="77777777" w:rsidR="00F67D29" w:rsidRPr="00651149" w:rsidRDefault="00F67D29" w:rsidP="00E64CC8">
            <w:pPr>
              <w:pStyle w:val="TAL"/>
            </w:pPr>
            <w:r w:rsidRPr="00651149">
              <w:t xml:space="preserve">  MIME body part</w:t>
            </w:r>
          </w:p>
        </w:tc>
        <w:tc>
          <w:tcPr>
            <w:tcW w:w="1825" w:type="dxa"/>
          </w:tcPr>
          <w:p w14:paraId="3CA362F4" w14:textId="77777777" w:rsidR="00F67D29" w:rsidRPr="00651149" w:rsidRDefault="00F67D29" w:rsidP="00E64CC8">
            <w:pPr>
              <w:pStyle w:val="TAL"/>
            </w:pPr>
          </w:p>
        </w:tc>
        <w:tc>
          <w:tcPr>
            <w:tcW w:w="2190" w:type="dxa"/>
            <w:tcBorders>
              <w:top w:val="single" w:sz="4" w:space="0" w:color="auto"/>
              <w:bottom w:val="single" w:sz="4" w:space="0" w:color="auto"/>
            </w:tcBorders>
          </w:tcPr>
          <w:p w14:paraId="6317FE1C" w14:textId="77777777" w:rsidR="00F67D29" w:rsidRPr="00651149" w:rsidRDefault="00F67D29" w:rsidP="00E64CC8">
            <w:pPr>
              <w:pStyle w:val="TAL"/>
              <w:rPr>
                <w:b/>
                <w:bCs/>
              </w:rPr>
            </w:pPr>
            <w:r w:rsidRPr="00651149">
              <w:rPr>
                <w:b/>
                <w:bCs/>
              </w:rPr>
              <w:t>SDP message</w:t>
            </w:r>
          </w:p>
        </w:tc>
        <w:tc>
          <w:tcPr>
            <w:tcW w:w="1460" w:type="dxa"/>
          </w:tcPr>
          <w:p w14:paraId="2A7C5F5A" w14:textId="77777777" w:rsidR="00F67D29" w:rsidRPr="00651149" w:rsidRDefault="00F67D29" w:rsidP="00E64CC8">
            <w:pPr>
              <w:pStyle w:val="TAL"/>
            </w:pPr>
          </w:p>
        </w:tc>
        <w:tc>
          <w:tcPr>
            <w:tcW w:w="1186" w:type="dxa"/>
            <w:vAlign w:val="bottom"/>
          </w:tcPr>
          <w:p w14:paraId="0062B7BF" w14:textId="77777777" w:rsidR="00F67D29" w:rsidRPr="00651149" w:rsidRDefault="00F67D29" w:rsidP="00E64CC8">
            <w:pPr>
              <w:pStyle w:val="TAL"/>
            </w:pPr>
          </w:p>
        </w:tc>
      </w:tr>
      <w:tr w:rsidR="00F67D29" w:rsidRPr="00651149" w14:paraId="4EEB2B48" w14:textId="77777777" w:rsidTr="00E64CC8">
        <w:tc>
          <w:tcPr>
            <w:tcW w:w="2973" w:type="dxa"/>
            <w:vAlign w:val="center"/>
          </w:tcPr>
          <w:p w14:paraId="08AD2CAF" w14:textId="77777777" w:rsidR="00F67D29" w:rsidRPr="00651149" w:rsidRDefault="00F67D29" w:rsidP="00E64CC8">
            <w:pPr>
              <w:pStyle w:val="TAL"/>
            </w:pPr>
            <w:r w:rsidRPr="00651149">
              <w:t xml:space="preserve">    MIME-part-body</w:t>
            </w:r>
          </w:p>
        </w:tc>
        <w:tc>
          <w:tcPr>
            <w:tcW w:w="1825" w:type="dxa"/>
          </w:tcPr>
          <w:p w14:paraId="7697F2CA" w14:textId="77777777" w:rsidR="00F67D29" w:rsidRPr="00651149" w:rsidRDefault="00F67D29" w:rsidP="00E64CC8">
            <w:pPr>
              <w:pStyle w:val="TAL"/>
            </w:pPr>
            <w:r w:rsidRPr="00651149">
              <w:t>SDP Message as described in Table 6.4.1.3.3-2</w:t>
            </w:r>
          </w:p>
        </w:tc>
        <w:tc>
          <w:tcPr>
            <w:tcW w:w="2190" w:type="dxa"/>
            <w:tcBorders>
              <w:top w:val="single" w:sz="4" w:space="0" w:color="auto"/>
              <w:bottom w:val="single" w:sz="4" w:space="0" w:color="auto"/>
            </w:tcBorders>
          </w:tcPr>
          <w:p w14:paraId="3E4A1895" w14:textId="77777777" w:rsidR="00F67D29" w:rsidRPr="00651149" w:rsidRDefault="00F67D29" w:rsidP="00E64CC8">
            <w:pPr>
              <w:pStyle w:val="TAL"/>
            </w:pPr>
          </w:p>
        </w:tc>
        <w:tc>
          <w:tcPr>
            <w:tcW w:w="1460" w:type="dxa"/>
          </w:tcPr>
          <w:p w14:paraId="3B9DE6DE" w14:textId="77777777" w:rsidR="00F67D29" w:rsidRPr="00651149" w:rsidRDefault="00F67D29" w:rsidP="00E64CC8">
            <w:pPr>
              <w:pStyle w:val="TAL"/>
            </w:pPr>
          </w:p>
        </w:tc>
        <w:tc>
          <w:tcPr>
            <w:tcW w:w="1186" w:type="dxa"/>
            <w:vAlign w:val="bottom"/>
          </w:tcPr>
          <w:p w14:paraId="33AEAB37" w14:textId="77777777" w:rsidR="00F67D29" w:rsidRPr="00651149" w:rsidRDefault="00F67D29" w:rsidP="00E64CC8">
            <w:pPr>
              <w:pStyle w:val="TAL"/>
            </w:pPr>
          </w:p>
        </w:tc>
      </w:tr>
      <w:tr w:rsidR="00F67D29" w:rsidRPr="00651149" w14:paraId="45F46AF8" w14:textId="77777777" w:rsidTr="00E64CC8">
        <w:tc>
          <w:tcPr>
            <w:tcW w:w="2973" w:type="dxa"/>
            <w:shd w:val="clear" w:color="auto" w:fill="auto"/>
            <w:vAlign w:val="center"/>
          </w:tcPr>
          <w:p w14:paraId="2EE83BE1" w14:textId="77777777" w:rsidR="00F67D29" w:rsidRPr="00651149" w:rsidRDefault="00F67D29" w:rsidP="00E64CC8">
            <w:pPr>
              <w:pStyle w:val="TAL"/>
            </w:pPr>
            <w:r w:rsidRPr="00651149">
              <w:t xml:space="preserve">  MIME body part</w:t>
            </w:r>
          </w:p>
        </w:tc>
        <w:tc>
          <w:tcPr>
            <w:tcW w:w="1825" w:type="dxa"/>
            <w:shd w:val="clear" w:color="auto" w:fill="auto"/>
            <w:vAlign w:val="center"/>
          </w:tcPr>
          <w:p w14:paraId="1E4DEE99" w14:textId="77777777" w:rsidR="00F67D29" w:rsidRPr="00651149" w:rsidRDefault="00F67D29" w:rsidP="00E64CC8">
            <w:pPr>
              <w:pStyle w:val="TAL"/>
            </w:pPr>
          </w:p>
        </w:tc>
        <w:tc>
          <w:tcPr>
            <w:tcW w:w="2190" w:type="dxa"/>
            <w:tcBorders>
              <w:top w:val="single" w:sz="4" w:space="0" w:color="auto"/>
              <w:bottom w:val="single" w:sz="4" w:space="0" w:color="auto"/>
            </w:tcBorders>
            <w:shd w:val="clear" w:color="auto" w:fill="auto"/>
          </w:tcPr>
          <w:p w14:paraId="2EC71E7A" w14:textId="77777777" w:rsidR="00F67D29" w:rsidRPr="00651149" w:rsidRDefault="00F67D29" w:rsidP="00E64CC8">
            <w:pPr>
              <w:pStyle w:val="TAL"/>
              <w:rPr>
                <w:b/>
                <w:bCs/>
              </w:rPr>
            </w:pPr>
            <w:r w:rsidRPr="00651149">
              <w:rPr>
                <w:b/>
                <w:bCs/>
              </w:rPr>
              <w:t>MCVideo Info</w:t>
            </w:r>
          </w:p>
        </w:tc>
        <w:tc>
          <w:tcPr>
            <w:tcW w:w="1460" w:type="dxa"/>
            <w:shd w:val="clear" w:color="auto" w:fill="auto"/>
          </w:tcPr>
          <w:p w14:paraId="27E8FF52" w14:textId="77777777" w:rsidR="00F67D29" w:rsidRPr="00651149" w:rsidRDefault="00F67D29" w:rsidP="00E64CC8">
            <w:pPr>
              <w:pStyle w:val="TAL"/>
            </w:pPr>
          </w:p>
        </w:tc>
        <w:tc>
          <w:tcPr>
            <w:tcW w:w="1186" w:type="dxa"/>
            <w:shd w:val="clear" w:color="auto" w:fill="auto"/>
            <w:vAlign w:val="bottom"/>
          </w:tcPr>
          <w:p w14:paraId="3097ADD4" w14:textId="77777777" w:rsidR="00F67D29" w:rsidRPr="00651149" w:rsidRDefault="00F67D29" w:rsidP="00E64CC8">
            <w:pPr>
              <w:pStyle w:val="TAL"/>
            </w:pPr>
          </w:p>
        </w:tc>
      </w:tr>
      <w:tr w:rsidR="00F67D29" w:rsidRPr="00651149" w14:paraId="2B3A2DB9" w14:textId="77777777" w:rsidTr="00E64CC8">
        <w:tc>
          <w:tcPr>
            <w:tcW w:w="2973" w:type="dxa"/>
            <w:shd w:val="clear" w:color="auto" w:fill="auto"/>
            <w:vAlign w:val="center"/>
          </w:tcPr>
          <w:p w14:paraId="7890E958" w14:textId="77777777" w:rsidR="00F67D29" w:rsidRPr="00651149" w:rsidRDefault="00F67D29" w:rsidP="00E64CC8">
            <w:pPr>
              <w:pStyle w:val="TAL"/>
            </w:pPr>
            <w:r w:rsidRPr="00651149">
              <w:t xml:space="preserve">    MIME-part-body</w:t>
            </w:r>
          </w:p>
        </w:tc>
        <w:tc>
          <w:tcPr>
            <w:tcW w:w="1825" w:type="dxa"/>
            <w:shd w:val="clear" w:color="auto" w:fill="auto"/>
          </w:tcPr>
          <w:p w14:paraId="6A54BA58" w14:textId="77777777" w:rsidR="00F67D29" w:rsidRPr="00651149" w:rsidRDefault="00F67D29" w:rsidP="00E64CC8">
            <w:pPr>
              <w:pStyle w:val="TAL"/>
            </w:pPr>
            <w:r w:rsidRPr="00651149">
              <w:t>MCVideo-Info as described in Table 6.4.1.3.3-3</w:t>
            </w:r>
          </w:p>
        </w:tc>
        <w:tc>
          <w:tcPr>
            <w:tcW w:w="2190" w:type="dxa"/>
            <w:tcBorders>
              <w:top w:val="single" w:sz="4" w:space="0" w:color="auto"/>
              <w:bottom w:val="single" w:sz="4" w:space="0" w:color="auto"/>
            </w:tcBorders>
            <w:shd w:val="clear" w:color="auto" w:fill="auto"/>
          </w:tcPr>
          <w:p w14:paraId="4F7DB907" w14:textId="77777777" w:rsidR="00F67D29" w:rsidRPr="00651149" w:rsidRDefault="00F67D29" w:rsidP="00E64CC8">
            <w:pPr>
              <w:pStyle w:val="TAL"/>
            </w:pPr>
          </w:p>
        </w:tc>
        <w:tc>
          <w:tcPr>
            <w:tcW w:w="1460" w:type="dxa"/>
            <w:shd w:val="clear" w:color="auto" w:fill="auto"/>
          </w:tcPr>
          <w:p w14:paraId="25303370" w14:textId="77777777" w:rsidR="00F67D29" w:rsidRPr="00651149" w:rsidRDefault="00F67D29" w:rsidP="00E64CC8">
            <w:pPr>
              <w:pStyle w:val="TAL"/>
            </w:pPr>
          </w:p>
        </w:tc>
        <w:tc>
          <w:tcPr>
            <w:tcW w:w="1186" w:type="dxa"/>
            <w:shd w:val="clear" w:color="auto" w:fill="auto"/>
            <w:vAlign w:val="bottom"/>
          </w:tcPr>
          <w:p w14:paraId="453206C3" w14:textId="77777777" w:rsidR="00F67D29" w:rsidRPr="00651149" w:rsidRDefault="00F67D29" w:rsidP="00E64CC8">
            <w:pPr>
              <w:pStyle w:val="TAL"/>
            </w:pPr>
          </w:p>
        </w:tc>
      </w:tr>
      <w:tr w:rsidR="00F67D29" w:rsidRPr="00651149" w14:paraId="463B3C0D" w14:textId="77777777" w:rsidTr="00E64CC8">
        <w:tc>
          <w:tcPr>
            <w:tcW w:w="2973" w:type="dxa"/>
            <w:shd w:val="clear" w:color="auto" w:fill="auto"/>
            <w:vAlign w:val="center"/>
          </w:tcPr>
          <w:p w14:paraId="71F8E599" w14:textId="77777777" w:rsidR="00F67D29" w:rsidRPr="00651149" w:rsidRDefault="00F67D29" w:rsidP="00E64CC8">
            <w:pPr>
              <w:pStyle w:val="TAL"/>
            </w:pPr>
            <w:r w:rsidRPr="00651149">
              <w:t xml:space="preserve">  MIME body part</w:t>
            </w:r>
          </w:p>
        </w:tc>
        <w:tc>
          <w:tcPr>
            <w:tcW w:w="1825" w:type="dxa"/>
            <w:shd w:val="clear" w:color="auto" w:fill="auto"/>
            <w:vAlign w:val="center"/>
          </w:tcPr>
          <w:p w14:paraId="748D2526" w14:textId="77777777" w:rsidR="00F67D29" w:rsidRPr="00651149" w:rsidRDefault="00F67D29" w:rsidP="00E64CC8">
            <w:pPr>
              <w:pStyle w:val="TAL"/>
            </w:pPr>
          </w:p>
        </w:tc>
        <w:tc>
          <w:tcPr>
            <w:tcW w:w="2190" w:type="dxa"/>
            <w:tcBorders>
              <w:top w:val="single" w:sz="4" w:space="0" w:color="auto"/>
              <w:bottom w:val="single" w:sz="4" w:space="0" w:color="auto"/>
            </w:tcBorders>
            <w:shd w:val="clear" w:color="auto" w:fill="auto"/>
          </w:tcPr>
          <w:p w14:paraId="65D72BB2" w14:textId="77777777" w:rsidR="00F67D29" w:rsidRPr="00651149" w:rsidRDefault="00F67D29" w:rsidP="00E64CC8">
            <w:pPr>
              <w:pStyle w:val="TAL"/>
              <w:rPr>
                <w:b/>
                <w:bCs/>
              </w:rPr>
            </w:pPr>
            <w:r w:rsidRPr="00651149">
              <w:rPr>
                <w:b/>
                <w:bCs/>
              </w:rPr>
              <w:t>Resource list</w:t>
            </w:r>
          </w:p>
        </w:tc>
        <w:tc>
          <w:tcPr>
            <w:tcW w:w="1460" w:type="dxa"/>
            <w:shd w:val="clear" w:color="auto" w:fill="auto"/>
          </w:tcPr>
          <w:p w14:paraId="0AB4467A" w14:textId="77777777" w:rsidR="00F67D29" w:rsidRPr="00651149" w:rsidRDefault="00F67D29" w:rsidP="00E64CC8">
            <w:pPr>
              <w:pStyle w:val="TAL"/>
            </w:pPr>
          </w:p>
        </w:tc>
        <w:tc>
          <w:tcPr>
            <w:tcW w:w="1186" w:type="dxa"/>
            <w:shd w:val="clear" w:color="auto" w:fill="auto"/>
            <w:vAlign w:val="bottom"/>
          </w:tcPr>
          <w:p w14:paraId="41005EA2" w14:textId="77777777" w:rsidR="00F67D29" w:rsidRPr="00651149" w:rsidRDefault="00F67D29" w:rsidP="00E64CC8">
            <w:pPr>
              <w:pStyle w:val="TAL"/>
            </w:pPr>
          </w:p>
        </w:tc>
      </w:tr>
      <w:tr w:rsidR="00F67D29" w:rsidRPr="00651149" w14:paraId="64421E46" w14:textId="77777777" w:rsidTr="00E64CC8">
        <w:tc>
          <w:tcPr>
            <w:tcW w:w="2973" w:type="dxa"/>
            <w:shd w:val="clear" w:color="auto" w:fill="auto"/>
            <w:vAlign w:val="center"/>
          </w:tcPr>
          <w:p w14:paraId="05B5B940" w14:textId="77777777" w:rsidR="00F67D29" w:rsidRPr="00651149" w:rsidRDefault="00F67D29" w:rsidP="00E64CC8">
            <w:pPr>
              <w:pStyle w:val="TAL"/>
            </w:pPr>
            <w:r w:rsidRPr="00651149">
              <w:t xml:space="preserve">    MIME-part-body</w:t>
            </w:r>
          </w:p>
        </w:tc>
        <w:tc>
          <w:tcPr>
            <w:tcW w:w="1825" w:type="dxa"/>
            <w:shd w:val="clear" w:color="auto" w:fill="auto"/>
          </w:tcPr>
          <w:p w14:paraId="27907E74" w14:textId="77777777" w:rsidR="00F67D29" w:rsidRPr="00651149" w:rsidRDefault="00F67D29" w:rsidP="00E64CC8">
            <w:pPr>
              <w:pStyle w:val="TAL"/>
            </w:pPr>
            <w:r w:rsidRPr="00651149">
              <w:t>Resource-lists as described in Table 6.4.1.3.3-4</w:t>
            </w:r>
          </w:p>
        </w:tc>
        <w:tc>
          <w:tcPr>
            <w:tcW w:w="2190" w:type="dxa"/>
            <w:tcBorders>
              <w:top w:val="single" w:sz="4" w:space="0" w:color="auto"/>
              <w:bottom w:val="single" w:sz="4" w:space="0" w:color="auto"/>
            </w:tcBorders>
            <w:shd w:val="clear" w:color="auto" w:fill="auto"/>
          </w:tcPr>
          <w:p w14:paraId="6D4FF670" w14:textId="77777777" w:rsidR="00F67D29" w:rsidRPr="00651149" w:rsidRDefault="00F67D29" w:rsidP="00E64CC8">
            <w:pPr>
              <w:pStyle w:val="TAL"/>
            </w:pPr>
          </w:p>
        </w:tc>
        <w:tc>
          <w:tcPr>
            <w:tcW w:w="1460" w:type="dxa"/>
            <w:shd w:val="clear" w:color="auto" w:fill="auto"/>
          </w:tcPr>
          <w:p w14:paraId="2FAE1FC6" w14:textId="77777777" w:rsidR="00F67D29" w:rsidRPr="00651149" w:rsidRDefault="00F67D29" w:rsidP="00E64CC8">
            <w:pPr>
              <w:pStyle w:val="TAL"/>
            </w:pPr>
          </w:p>
        </w:tc>
        <w:tc>
          <w:tcPr>
            <w:tcW w:w="1186" w:type="dxa"/>
            <w:shd w:val="clear" w:color="auto" w:fill="auto"/>
            <w:vAlign w:val="bottom"/>
          </w:tcPr>
          <w:p w14:paraId="4605B6C9" w14:textId="77777777" w:rsidR="00F67D29" w:rsidRPr="00651149" w:rsidRDefault="00F67D29" w:rsidP="00E64CC8">
            <w:pPr>
              <w:pStyle w:val="TAL"/>
            </w:pPr>
          </w:p>
        </w:tc>
      </w:tr>
    </w:tbl>
    <w:p w14:paraId="57905ACA" w14:textId="77777777" w:rsidR="00F67D29" w:rsidRPr="00651149" w:rsidRDefault="00F67D29" w:rsidP="00F67D29"/>
    <w:p w14:paraId="57F7DEC8" w14:textId="77777777" w:rsidR="00F67D29" w:rsidRPr="00651149" w:rsidRDefault="00F67D29" w:rsidP="00F67D29">
      <w:pPr>
        <w:pStyle w:val="TH"/>
      </w:pPr>
      <w:r w:rsidRPr="00651149">
        <w:t>Table 6.4.1.3.3-2: SDP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9"/>
      </w:tblGrid>
      <w:tr w:rsidR="00F67D29" w:rsidRPr="00651149" w14:paraId="0B2EC5D7" w14:textId="77777777" w:rsidTr="00E64CC8">
        <w:trPr>
          <w:tblHeader/>
        </w:trPr>
        <w:tc>
          <w:tcPr>
            <w:tcW w:w="9639" w:type="dxa"/>
          </w:tcPr>
          <w:p w14:paraId="5B2A91F8" w14:textId="77136513" w:rsidR="00F67D29" w:rsidRPr="00651149" w:rsidRDefault="00F67D29" w:rsidP="00E64CC8">
            <w:pPr>
              <w:pStyle w:val="TAL"/>
            </w:pPr>
            <w:r w:rsidRPr="00651149">
              <w:t>Derivation Path: TS 36.579-1 [2], Table 5.5.3.1.1-2, condition PRIVATE-CALL, SDP_OFFER</w:t>
            </w:r>
          </w:p>
        </w:tc>
      </w:tr>
    </w:tbl>
    <w:p w14:paraId="1C688E6B" w14:textId="77777777" w:rsidR="00F67D29" w:rsidRPr="00651149" w:rsidRDefault="00F67D29" w:rsidP="00F67D29"/>
    <w:p w14:paraId="722C5305" w14:textId="77777777" w:rsidR="00F67D29" w:rsidRPr="00651149" w:rsidRDefault="00F67D29" w:rsidP="00F67D29">
      <w:pPr>
        <w:pStyle w:val="TH"/>
      </w:pPr>
      <w:r w:rsidRPr="00651149">
        <w:t>Table 6.4.1.3.3-3: MCVideo-Info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4"/>
        <w:gridCol w:w="1826"/>
        <w:gridCol w:w="2191"/>
        <w:gridCol w:w="1461"/>
        <w:gridCol w:w="1187"/>
      </w:tblGrid>
      <w:tr w:rsidR="00F67D29" w:rsidRPr="00651149" w14:paraId="414DA2D8" w14:textId="77777777" w:rsidTr="00E64CC8">
        <w:trPr>
          <w:tblHeader/>
        </w:trPr>
        <w:tc>
          <w:tcPr>
            <w:tcW w:w="9639" w:type="dxa"/>
            <w:gridSpan w:val="5"/>
          </w:tcPr>
          <w:p w14:paraId="2979D0D7" w14:textId="77777777" w:rsidR="00F67D29" w:rsidRPr="00651149" w:rsidRDefault="00F67D29" w:rsidP="00E64CC8">
            <w:pPr>
              <w:pStyle w:val="TAL"/>
            </w:pPr>
            <w:r w:rsidRPr="00651149">
              <w:t>Derivation Path: TS 36.579-1 [2], Table 5.5.3.2.1-2, condition PRIVATE-CALL, INVITE_REFER</w:t>
            </w:r>
          </w:p>
        </w:tc>
      </w:tr>
      <w:tr w:rsidR="00F67D29" w:rsidRPr="00651149" w14:paraId="5FAF7ABB" w14:textId="77777777" w:rsidTr="00E64CC8">
        <w:tc>
          <w:tcPr>
            <w:tcW w:w="2974" w:type="dxa"/>
            <w:shd w:val="clear" w:color="auto" w:fill="auto"/>
          </w:tcPr>
          <w:p w14:paraId="5A6D1108" w14:textId="77777777" w:rsidR="00F67D29" w:rsidRPr="00651149" w:rsidRDefault="00F67D29" w:rsidP="00E64CC8">
            <w:pPr>
              <w:pStyle w:val="TAH"/>
            </w:pPr>
            <w:r w:rsidRPr="00651149">
              <w:t>Information Element</w:t>
            </w:r>
          </w:p>
        </w:tc>
        <w:tc>
          <w:tcPr>
            <w:tcW w:w="1826" w:type="dxa"/>
            <w:shd w:val="clear" w:color="auto" w:fill="auto"/>
          </w:tcPr>
          <w:p w14:paraId="25335492" w14:textId="77777777" w:rsidR="00F67D29" w:rsidRPr="00651149" w:rsidRDefault="00F67D29" w:rsidP="00E64CC8">
            <w:pPr>
              <w:pStyle w:val="TAH"/>
              <w:rPr>
                <w:color w:val="000000"/>
              </w:rPr>
            </w:pPr>
            <w:r w:rsidRPr="00651149">
              <w:t>Value/remark</w:t>
            </w:r>
          </w:p>
        </w:tc>
        <w:tc>
          <w:tcPr>
            <w:tcW w:w="2191" w:type="dxa"/>
            <w:tcBorders>
              <w:top w:val="single" w:sz="4" w:space="0" w:color="auto"/>
              <w:bottom w:val="single" w:sz="4" w:space="0" w:color="auto"/>
            </w:tcBorders>
            <w:shd w:val="clear" w:color="auto" w:fill="auto"/>
          </w:tcPr>
          <w:p w14:paraId="3D4037C3" w14:textId="77777777" w:rsidR="00F67D29" w:rsidRPr="00651149" w:rsidRDefault="00F67D29" w:rsidP="00E64CC8">
            <w:pPr>
              <w:pStyle w:val="TAH"/>
              <w:rPr>
                <w:color w:val="000000"/>
              </w:rPr>
            </w:pPr>
            <w:r w:rsidRPr="00651149">
              <w:t>Comment</w:t>
            </w:r>
          </w:p>
        </w:tc>
        <w:tc>
          <w:tcPr>
            <w:tcW w:w="1461" w:type="dxa"/>
            <w:shd w:val="clear" w:color="auto" w:fill="auto"/>
          </w:tcPr>
          <w:p w14:paraId="63A7FBB2" w14:textId="77777777" w:rsidR="00F67D29" w:rsidRPr="00651149" w:rsidRDefault="00F67D29" w:rsidP="00E64CC8">
            <w:pPr>
              <w:pStyle w:val="TAH"/>
              <w:rPr>
                <w:color w:val="000000"/>
              </w:rPr>
            </w:pPr>
            <w:r w:rsidRPr="00651149">
              <w:t>Reference</w:t>
            </w:r>
          </w:p>
        </w:tc>
        <w:tc>
          <w:tcPr>
            <w:tcW w:w="1187" w:type="dxa"/>
            <w:shd w:val="clear" w:color="auto" w:fill="auto"/>
          </w:tcPr>
          <w:p w14:paraId="3E6FBCEC" w14:textId="77777777" w:rsidR="00F67D29" w:rsidRPr="00651149" w:rsidRDefault="00F67D29" w:rsidP="00E64CC8">
            <w:pPr>
              <w:pStyle w:val="TAH"/>
              <w:rPr>
                <w:color w:val="000000"/>
              </w:rPr>
            </w:pPr>
            <w:r w:rsidRPr="00651149">
              <w:t>Condition</w:t>
            </w:r>
          </w:p>
        </w:tc>
      </w:tr>
      <w:tr w:rsidR="00F67D29" w:rsidRPr="00651149" w14:paraId="62ACBF60" w14:textId="77777777" w:rsidTr="00E64CC8">
        <w:tc>
          <w:tcPr>
            <w:tcW w:w="2974" w:type="dxa"/>
            <w:shd w:val="clear" w:color="auto" w:fill="auto"/>
          </w:tcPr>
          <w:p w14:paraId="6A043F55" w14:textId="77777777" w:rsidR="00F67D29" w:rsidRPr="00651149" w:rsidRDefault="00F67D29" w:rsidP="00E64CC8">
            <w:pPr>
              <w:pStyle w:val="TAL"/>
            </w:pPr>
            <w:r w:rsidRPr="00651149">
              <w:t>mcvideoinfo</w:t>
            </w:r>
          </w:p>
        </w:tc>
        <w:tc>
          <w:tcPr>
            <w:tcW w:w="1826" w:type="dxa"/>
            <w:shd w:val="clear" w:color="auto" w:fill="auto"/>
          </w:tcPr>
          <w:p w14:paraId="3FFE9332" w14:textId="77777777" w:rsidR="00F67D29" w:rsidRPr="00651149" w:rsidRDefault="00F67D29" w:rsidP="00E64CC8">
            <w:pPr>
              <w:pStyle w:val="TAL"/>
            </w:pPr>
          </w:p>
        </w:tc>
        <w:tc>
          <w:tcPr>
            <w:tcW w:w="2191" w:type="dxa"/>
            <w:tcBorders>
              <w:top w:val="single" w:sz="4" w:space="0" w:color="auto"/>
              <w:bottom w:val="single" w:sz="4" w:space="0" w:color="auto"/>
            </w:tcBorders>
            <w:shd w:val="clear" w:color="auto" w:fill="auto"/>
          </w:tcPr>
          <w:p w14:paraId="2461AD8C" w14:textId="77777777" w:rsidR="00F67D29" w:rsidRPr="00651149" w:rsidRDefault="00F67D29" w:rsidP="00E64CC8">
            <w:pPr>
              <w:pStyle w:val="TAL"/>
            </w:pPr>
          </w:p>
        </w:tc>
        <w:tc>
          <w:tcPr>
            <w:tcW w:w="1461" w:type="dxa"/>
            <w:shd w:val="clear" w:color="auto" w:fill="auto"/>
          </w:tcPr>
          <w:p w14:paraId="524B992B" w14:textId="77777777" w:rsidR="00F67D29" w:rsidRPr="00651149" w:rsidRDefault="00F67D29" w:rsidP="00E64CC8">
            <w:pPr>
              <w:pStyle w:val="TAL"/>
            </w:pPr>
          </w:p>
        </w:tc>
        <w:tc>
          <w:tcPr>
            <w:tcW w:w="1187" w:type="dxa"/>
            <w:shd w:val="clear" w:color="auto" w:fill="auto"/>
          </w:tcPr>
          <w:p w14:paraId="393FE123" w14:textId="77777777" w:rsidR="00F67D29" w:rsidRPr="00651149" w:rsidRDefault="00F67D29" w:rsidP="00E64CC8">
            <w:pPr>
              <w:pStyle w:val="TAL"/>
            </w:pPr>
          </w:p>
        </w:tc>
      </w:tr>
      <w:tr w:rsidR="00F67D29" w:rsidRPr="00651149" w14:paraId="0A718DB2" w14:textId="77777777" w:rsidTr="00E64CC8">
        <w:tc>
          <w:tcPr>
            <w:tcW w:w="2974" w:type="dxa"/>
            <w:shd w:val="clear" w:color="auto" w:fill="auto"/>
          </w:tcPr>
          <w:p w14:paraId="1836A08A" w14:textId="77777777" w:rsidR="00F67D29" w:rsidRPr="00651149" w:rsidRDefault="00F67D29" w:rsidP="00E64CC8">
            <w:pPr>
              <w:pStyle w:val="TAL"/>
            </w:pPr>
            <w:r w:rsidRPr="00651149">
              <w:t xml:space="preserve">  mcvideo-Params</w:t>
            </w:r>
          </w:p>
        </w:tc>
        <w:tc>
          <w:tcPr>
            <w:tcW w:w="1826" w:type="dxa"/>
            <w:shd w:val="clear" w:color="auto" w:fill="auto"/>
          </w:tcPr>
          <w:p w14:paraId="02B99FBC" w14:textId="77777777" w:rsidR="00F67D29" w:rsidRPr="00651149" w:rsidRDefault="00F67D29" w:rsidP="00E64CC8">
            <w:pPr>
              <w:pStyle w:val="TAL"/>
            </w:pPr>
          </w:p>
        </w:tc>
        <w:tc>
          <w:tcPr>
            <w:tcW w:w="2191" w:type="dxa"/>
            <w:tcBorders>
              <w:top w:val="single" w:sz="4" w:space="0" w:color="auto"/>
              <w:bottom w:val="single" w:sz="4" w:space="0" w:color="auto"/>
            </w:tcBorders>
            <w:shd w:val="clear" w:color="auto" w:fill="auto"/>
          </w:tcPr>
          <w:p w14:paraId="26319B5B" w14:textId="77777777" w:rsidR="00F67D29" w:rsidRPr="00651149" w:rsidRDefault="00F67D29" w:rsidP="00E64CC8">
            <w:pPr>
              <w:pStyle w:val="TAL"/>
            </w:pPr>
          </w:p>
        </w:tc>
        <w:tc>
          <w:tcPr>
            <w:tcW w:w="1461" w:type="dxa"/>
            <w:shd w:val="clear" w:color="auto" w:fill="auto"/>
          </w:tcPr>
          <w:p w14:paraId="5821C468" w14:textId="77777777" w:rsidR="00F67D29" w:rsidRPr="00651149" w:rsidRDefault="00F67D29" w:rsidP="00E64CC8">
            <w:pPr>
              <w:pStyle w:val="TAL"/>
            </w:pPr>
          </w:p>
        </w:tc>
        <w:tc>
          <w:tcPr>
            <w:tcW w:w="1187" w:type="dxa"/>
            <w:shd w:val="clear" w:color="auto" w:fill="auto"/>
          </w:tcPr>
          <w:p w14:paraId="2278AC2A" w14:textId="77777777" w:rsidR="00F67D29" w:rsidRPr="00651149" w:rsidRDefault="00F67D29" w:rsidP="00E64CC8">
            <w:pPr>
              <w:pStyle w:val="TAL"/>
            </w:pPr>
          </w:p>
        </w:tc>
      </w:tr>
      <w:tr w:rsidR="00F67D29" w:rsidRPr="00651149" w14:paraId="1BCEABAF" w14:textId="77777777" w:rsidTr="00E64CC8">
        <w:tc>
          <w:tcPr>
            <w:tcW w:w="2974" w:type="dxa"/>
            <w:shd w:val="clear" w:color="auto" w:fill="auto"/>
          </w:tcPr>
          <w:p w14:paraId="41558F40" w14:textId="77777777" w:rsidR="00F67D29" w:rsidRPr="00651149" w:rsidRDefault="00F67D29" w:rsidP="00E64CC8">
            <w:pPr>
              <w:pStyle w:val="TAL"/>
            </w:pPr>
            <w:r w:rsidRPr="00651149">
              <w:t xml:space="preserve">    session-type</w:t>
            </w:r>
          </w:p>
        </w:tc>
        <w:tc>
          <w:tcPr>
            <w:tcW w:w="1826" w:type="dxa"/>
            <w:shd w:val="clear" w:color="auto" w:fill="auto"/>
          </w:tcPr>
          <w:p w14:paraId="0A655CD3" w14:textId="77777777" w:rsidR="00F67D29" w:rsidRPr="00651149" w:rsidRDefault="00F67D29" w:rsidP="00E64CC8">
            <w:pPr>
              <w:pStyle w:val="TAL"/>
            </w:pPr>
            <w:r w:rsidRPr="00651149">
              <w:t>"one-to-one video pull"</w:t>
            </w:r>
          </w:p>
        </w:tc>
        <w:tc>
          <w:tcPr>
            <w:tcW w:w="2191" w:type="dxa"/>
            <w:tcBorders>
              <w:top w:val="single" w:sz="4" w:space="0" w:color="auto"/>
              <w:bottom w:val="single" w:sz="4" w:space="0" w:color="auto"/>
            </w:tcBorders>
            <w:shd w:val="clear" w:color="auto" w:fill="auto"/>
          </w:tcPr>
          <w:p w14:paraId="6DA6C492" w14:textId="77777777" w:rsidR="00F67D29" w:rsidRPr="00651149" w:rsidRDefault="00F67D29" w:rsidP="00E64CC8">
            <w:pPr>
              <w:pStyle w:val="TAL"/>
            </w:pPr>
          </w:p>
        </w:tc>
        <w:tc>
          <w:tcPr>
            <w:tcW w:w="1461" w:type="dxa"/>
            <w:shd w:val="clear" w:color="auto" w:fill="auto"/>
          </w:tcPr>
          <w:p w14:paraId="31CFFE8A" w14:textId="77777777" w:rsidR="00F67D29" w:rsidRPr="00651149" w:rsidRDefault="00F67D29" w:rsidP="00E64CC8">
            <w:pPr>
              <w:pStyle w:val="TAL"/>
            </w:pPr>
            <w:r w:rsidRPr="00651149">
              <w:t>TS 24.281 [26] clause 12.2.2.1</w:t>
            </w:r>
          </w:p>
        </w:tc>
        <w:tc>
          <w:tcPr>
            <w:tcW w:w="1187" w:type="dxa"/>
            <w:shd w:val="clear" w:color="auto" w:fill="auto"/>
          </w:tcPr>
          <w:p w14:paraId="1364C462" w14:textId="77777777" w:rsidR="00F67D29" w:rsidRPr="00651149" w:rsidRDefault="00F67D29" w:rsidP="00E64CC8">
            <w:pPr>
              <w:pStyle w:val="TAL"/>
            </w:pPr>
          </w:p>
        </w:tc>
      </w:tr>
    </w:tbl>
    <w:p w14:paraId="629D285F" w14:textId="77777777" w:rsidR="00F67D29" w:rsidRPr="00651149" w:rsidRDefault="00F67D29" w:rsidP="00F67D29"/>
    <w:p w14:paraId="4222AF82" w14:textId="77777777" w:rsidR="00F67D29" w:rsidRPr="00651149" w:rsidRDefault="00F67D29" w:rsidP="00F67D29">
      <w:pPr>
        <w:pStyle w:val="TH"/>
      </w:pPr>
      <w:r w:rsidRPr="00651149">
        <w:t>Table 6.4.1.3.3-4: Resource-lists in SIP INVITE (Table 6.4.1.3.3-1)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9"/>
      </w:tblGrid>
      <w:tr w:rsidR="00F67D29" w:rsidRPr="00651149" w14:paraId="5E0E0C80" w14:textId="77777777" w:rsidTr="00E64CC8">
        <w:trPr>
          <w:tblHeader/>
        </w:trPr>
        <w:tc>
          <w:tcPr>
            <w:tcW w:w="9639" w:type="dxa"/>
          </w:tcPr>
          <w:p w14:paraId="47B3F6C0" w14:textId="77777777" w:rsidR="00F67D29" w:rsidRPr="00651149" w:rsidRDefault="00F67D29" w:rsidP="00E64CC8">
            <w:pPr>
              <w:pStyle w:val="TAL"/>
            </w:pPr>
            <w:r w:rsidRPr="00651149">
              <w:t>Derivation Path: TS 36.579-1 [2], Table 5.5.3.3.1-2, condition PRIVATE-CALL</w:t>
            </w:r>
          </w:p>
        </w:tc>
      </w:tr>
    </w:tbl>
    <w:p w14:paraId="5C0261CA" w14:textId="77777777" w:rsidR="00F67D29" w:rsidRPr="00651149" w:rsidRDefault="00F67D29" w:rsidP="00F67D29"/>
    <w:p w14:paraId="626E73AC" w14:textId="3E196FF5" w:rsidR="00F67D29" w:rsidRPr="00651149" w:rsidRDefault="00F67D29" w:rsidP="00F67D29">
      <w:pPr>
        <w:pStyle w:val="TH"/>
      </w:pPr>
      <w:r w:rsidRPr="00651149">
        <w:t>Table 6.4.1.3.3-5: SIP 200 (OK) from the SS (Step 5, Table 6.4.1.3.2-1;</w:t>
      </w:r>
      <w:r w:rsidRPr="00651149">
        <w:br/>
        <w:t>Step 4, TS 36.579-1 [2] Table 5.3B.1.3-1)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651149" w14:paraId="582F8267" w14:textId="77777777" w:rsidTr="00E64CC8">
        <w:trPr>
          <w:tblHeader/>
        </w:trPr>
        <w:tc>
          <w:tcPr>
            <w:tcW w:w="9634" w:type="dxa"/>
            <w:gridSpan w:val="5"/>
          </w:tcPr>
          <w:p w14:paraId="42587FE6" w14:textId="77777777" w:rsidR="00F67D29" w:rsidRPr="00651149" w:rsidRDefault="00F67D29" w:rsidP="00E64CC8">
            <w:pPr>
              <w:pStyle w:val="TAL"/>
            </w:pPr>
            <w:r w:rsidRPr="00651149">
              <w:t>Derivation Path: TS 36.579-1 [2], Table 5.5.2.17.1.2-1, condition INVITE-RSP</w:t>
            </w:r>
          </w:p>
        </w:tc>
      </w:tr>
      <w:tr w:rsidR="00F67D29" w:rsidRPr="00651149" w14:paraId="21EF3CE3" w14:textId="77777777" w:rsidTr="00E64CC8">
        <w:tc>
          <w:tcPr>
            <w:tcW w:w="2709" w:type="dxa"/>
          </w:tcPr>
          <w:p w14:paraId="31AAA02E" w14:textId="77777777" w:rsidR="00F67D29" w:rsidRPr="00651149" w:rsidRDefault="00F67D29" w:rsidP="00E64CC8">
            <w:pPr>
              <w:pStyle w:val="TAH"/>
            </w:pPr>
            <w:r w:rsidRPr="00651149">
              <w:t>Information Element</w:t>
            </w:r>
          </w:p>
        </w:tc>
        <w:tc>
          <w:tcPr>
            <w:tcW w:w="2187" w:type="dxa"/>
          </w:tcPr>
          <w:p w14:paraId="79CFDABA" w14:textId="77777777" w:rsidR="00F67D29" w:rsidRPr="00651149" w:rsidRDefault="00F67D29" w:rsidP="00E64CC8">
            <w:pPr>
              <w:pStyle w:val="TAH"/>
            </w:pPr>
            <w:r w:rsidRPr="00651149">
              <w:t>Value/remark</w:t>
            </w:r>
          </w:p>
        </w:tc>
        <w:tc>
          <w:tcPr>
            <w:tcW w:w="2187" w:type="dxa"/>
            <w:tcBorders>
              <w:top w:val="single" w:sz="4" w:space="0" w:color="auto"/>
              <w:bottom w:val="single" w:sz="4" w:space="0" w:color="auto"/>
            </w:tcBorders>
          </w:tcPr>
          <w:p w14:paraId="3606FF7E" w14:textId="77777777" w:rsidR="00F67D29" w:rsidRPr="00651149" w:rsidRDefault="00F67D29" w:rsidP="00E64CC8">
            <w:pPr>
              <w:pStyle w:val="TAH"/>
            </w:pPr>
            <w:r w:rsidRPr="00651149">
              <w:t>Comment</w:t>
            </w:r>
          </w:p>
        </w:tc>
        <w:tc>
          <w:tcPr>
            <w:tcW w:w="1367" w:type="dxa"/>
          </w:tcPr>
          <w:p w14:paraId="45844A3B" w14:textId="77777777" w:rsidR="00F67D29" w:rsidRPr="00651149" w:rsidRDefault="00F67D29" w:rsidP="00E64CC8">
            <w:pPr>
              <w:pStyle w:val="TAH"/>
            </w:pPr>
            <w:r w:rsidRPr="00651149">
              <w:t>Reference</w:t>
            </w:r>
          </w:p>
        </w:tc>
        <w:tc>
          <w:tcPr>
            <w:tcW w:w="1184" w:type="dxa"/>
          </w:tcPr>
          <w:p w14:paraId="7F20A1E1" w14:textId="77777777" w:rsidR="00F67D29" w:rsidRPr="00651149" w:rsidRDefault="00F67D29" w:rsidP="00E64CC8">
            <w:pPr>
              <w:pStyle w:val="TAH"/>
            </w:pPr>
            <w:r w:rsidRPr="00651149">
              <w:t>Condition</w:t>
            </w:r>
          </w:p>
        </w:tc>
      </w:tr>
      <w:tr w:rsidR="00F67D29" w:rsidRPr="00651149" w14:paraId="11AC40F4" w14:textId="77777777" w:rsidTr="00E64CC8">
        <w:tc>
          <w:tcPr>
            <w:tcW w:w="2709" w:type="dxa"/>
          </w:tcPr>
          <w:p w14:paraId="71FF8596" w14:textId="77777777" w:rsidR="00F67D29" w:rsidRPr="00651149" w:rsidRDefault="00F67D29" w:rsidP="00E64CC8">
            <w:pPr>
              <w:pStyle w:val="TAL"/>
              <w:rPr>
                <w:b/>
                <w:bCs/>
              </w:rPr>
            </w:pPr>
            <w:r w:rsidRPr="00651149">
              <w:rPr>
                <w:b/>
                <w:bCs/>
              </w:rPr>
              <w:t>Message-body</w:t>
            </w:r>
          </w:p>
        </w:tc>
        <w:tc>
          <w:tcPr>
            <w:tcW w:w="2187" w:type="dxa"/>
          </w:tcPr>
          <w:p w14:paraId="72B4C360" w14:textId="77777777" w:rsidR="00F67D29" w:rsidRPr="00651149" w:rsidRDefault="00F67D29" w:rsidP="00E64CC8">
            <w:pPr>
              <w:pStyle w:val="TAL"/>
            </w:pPr>
          </w:p>
        </w:tc>
        <w:tc>
          <w:tcPr>
            <w:tcW w:w="2187" w:type="dxa"/>
            <w:tcBorders>
              <w:top w:val="single" w:sz="4" w:space="0" w:color="auto"/>
              <w:bottom w:val="single" w:sz="4" w:space="0" w:color="auto"/>
            </w:tcBorders>
          </w:tcPr>
          <w:p w14:paraId="1BB82BB2" w14:textId="77777777" w:rsidR="00F67D29" w:rsidRPr="00651149" w:rsidRDefault="00F67D29" w:rsidP="00E64CC8">
            <w:pPr>
              <w:pStyle w:val="TAL"/>
            </w:pPr>
          </w:p>
        </w:tc>
        <w:tc>
          <w:tcPr>
            <w:tcW w:w="1367" w:type="dxa"/>
          </w:tcPr>
          <w:p w14:paraId="0370FBD9" w14:textId="77777777" w:rsidR="00F67D29" w:rsidRPr="00651149" w:rsidRDefault="00F67D29" w:rsidP="00E64CC8">
            <w:pPr>
              <w:pStyle w:val="TAL"/>
            </w:pPr>
          </w:p>
        </w:tc>
        <w:tc>
          <w:tcPr>
            <w:tcW w:w="1184" w:type="dxa"/>
            <w:vAlign w:val="bottom"/>
          </w:tcPr>
          <w:p w14:paraId="207A5F71" w14:textId="77777777" w:rsidR="00F67D29" w:rsidRPr="00651149" w:rsidRDefault="00F67D29" w:rsidP="00E64CC8">
            <w:pPr>
              <w:pStyle w:val="TAL"/>
            </w:pPr>
          </w:p>
        </w:tc>
      </w:tr>
      <w:tr w:rsidR="00F67D29" w:rsidRPr="00651149" w14:paraId="4EEE1AF6" w14:textId="77777777" w:rsidTr="00E64CC8">
        <w:tc>
          <w:tcPr>
            <w:tcW w:w="2709" w:type="dxa"/>
          </w:tcPr>
          <w:p w14:paraId="18448E62" w14:textId="77777777" w:rsidR="00F67D29" w:rsidRPr="00651149" w:rsidDel="006C0DA3" w:rsidRDefault="00F67D29" w:rsidP="00E64CC8">
            <w:pPr>
              <w:pStyle w:val="TAL"/>
              <w:rPr>
                <w:b/>
                <w:bCs/>
              </w:rPr>
            </w:pPr>
            <w:r w:rsidRPr="00651149">
              <w:rPr>
                <w:b/>
                <w:bCs/>
              </w:rPr>
              <w:t xml:space="preserve">  SDP message</w:t>
            </w:r>
          </w:p>
        </w:tc>
        <w:tc>
          <w:tcPr>
            <w:tcW w:w="2187" w:type="dxa"/>
            <w:vAlign w:val="center"/>
          </w:tcPr>
          <w:p w14:paraId="191712DB" w14:textId="77777777" w:rsidR="00F67D29" w:rsidRPr="00651149" w:rsidRDefault="00F67D29" w:rsidP="00E64CC8">
            <w:pPr>
              <w:pStyle w:val="TAL"/>
            </w:pPr>
            <w:r w:rsidRPr="00651149">
              <w:t>SDP message as described in Table 6.4.1.3.3-6</w:t>
            </w:r>
          </w:p>
        </w:tc>
        <w:tc>
          <w:tcPr>
            <w:tcW w:w="2187" w:type="dxa"/>
            <w:tcBorders>
              <w:top w:val="single" w:sz="4" w:space="0" w:color="auto"/>
              <w:bottom w:val="single" w:sz="4" w:space="0" w:color="auto"/>
            </w:tcBorders>
          </w:tcPr>
          <w:p w14:paraId="253B1974" w14:textId="77777777" w:rsidR="00F67D29" w:rsidRPr="00651149" w:rsidRDefault="00F67D29" w:rsidP="00E64CC8">
            <w:pPr>
              <w:pStyle w:val="TAL"/>
            </w:pPr>
          </w:p>
        </w:tc>
        <w:tc>
          <w:tcPr>
            <w:tcW w:w="1367" w:type="dxa"/>
          </w:tcPr>
          <w:p w14:paraId="674C2BF7" w14:textId="77777777" w:rsidR="00F67D29" w:rsidRPr="00651149" w:rsidRDefault="00F67D29" w:rsidP="00E64CC8">
            <w:pPr>
              <w:pStyle w:val="TAL"/>
            </w:pPr>
          </w:p>
        </w:tc>
        <w:tc>
          <w:tcPr>
            <w:tcW w:w="1184" w:type="dxa"/>
            <w:vAlign w:val="bottom"/>
          </w:tcPr>
          <w:p w14:paraId="703F7EBD" w14:textId="77777777" w:rsidR="00F67D29" w:rsidRPr="00651149" w:rsidRDefault="00F67D29" w:rsidP="00E64CC8">
            <w:pPr>
              <w:pStyle w:val="TAL"/>
            </w:pPr>
          </w:p>
        </w:tc>
      </w:tr>
    </w:tbl>
    <w:p w14:paraId="1F8D246A" w14:textId="77777777" w:rsidR="00F67D29" w:rsidRPr="00651149" w:rsidRDefault="00F67D29" w:rsidP="00F67D29"/>
    <w:p w14:paraId="04BAB035" w14:textId="77777777" w:rsidR="00F67D29" w:rsidRPr="00651149" w:rsidRDefault="00F67D29" w:rsidP="00F67D29">
      <w:pPr>
        <w:pStyle w:val="TH"/>
      </w:pPr>
      <w:r w:rsidRPr="00651149">
        <w:t>Table 6.4.1.3.3-6: SDP in SIP 200 (OK) (Table 6.4.1.3.3-5)</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F67D29" w:rsidRPr="00651149" w14:paraId="5BBB64A8" w14:textId="77777777" w:rsidTr="00E64CC8">
        <w:trPr>
          <w:tblHeader/>
        </w:trPr>
        <w:tc>
          <w:tcPr>
            <w:tcW w:w="9531" w:type="dxa"/>
          </w:tcPr>
          <w:p w14:paraId="09068F7D" w14:textId="70E8CCC3" w:rsidR="00F67D29" w:rsidRPr="00651149" w:rsidRDefault="00F67D29" w:rsidP="00E64CC8">
            <w:pPr>
              <w:pStyle w:val="TAL"/>
            </w:pPr>
            <w:r w:rsidRPr="00651149">
              <w:t>Derivation Path: TS 36.579-1 [2], Table 5.5.3.1.2-2, condition SDP_ANSWER</w:t>
            </w:r>
          </w:p>
        </w:tc>
      </w:tr>
    </w:tbl>
    <w:p w14:paraId="3F116E5A" w14:textId="77777777" w:rsidR="00F67D29" w:rsidRPr="00651149" w:rsidRDefault="00F67D29" w:rsidP="00F67D29"/>
    <w:p w14:paraId="1AC34D10" w14:textId="362A09EB" w:rsidR="00F67D29" w:rsidRPr="00651149" w:rsidRDefault="00F67D29" w:rsidP="00F67D29">
      <w:pPr>
        <w:pStyle w:val="TH"/>
      </w:pPr>
      <w:r w:rsidRPr="00651149">
        <w:rPr>
          <w:color w:val="000000"/>
        </w:rPr>
        <w:lastRenderedPageBreak/>
        <w:t>Table 6.4.1.3.3-7: Void</w:t>
      </w:r>
    </w:p>
    <w:p w14:paraId="205C2874" w14:textId="23EA41E1" w:rsidR="00AE50DC" w:rsidRPr="00201E3B" w:rsidRDefault="00AE50DC" w:rsidP="00784A32"/>
    <w:p w14:paraId="57052F8B" w14:textId="77777777" w:rsidR="00AE50DC" w:rsidRPr="00201E3B" w:rsidRDefault="00AE50DC" w:rsidP="00AE50DC">
      <w:pPr>
        <w:pStyle w:val="Heading2"/>
      </w:pPr>
      <w:bookmarkStart w:id="854" w:name="_Toc99871299"/>
      <w:bookmarkStart w:id="855" w:name="_Toc123748501"/>
      <w:r w:rsidRPr="00201E3B">
        <w:t>6.5</w:t>
      </w:r>
      <w:r w:rsidRPr="00201E3B">
        <w:tab/>
        <w:t>Video Push</w:t>
      </w:r>
      <w:bookmarkEnd w:id="854"/>
      <w:bookmarkEnd w:id="855"/>
    </w:p>
    <w:p w14:paraId="5A5A7929" w14:textId="77777777" w:rsidR="00F67D29" w:rsidRPr="002103AD" w:rsidRDefault="00F67D29" w:rsidP="00F67D29">
      <w:pPr>
        <w:pStyle w:val="Heading3"/>
      </w:pPr>
      <w:bookmarkStart w:id="856" w:name="_Toc99871300"/>
      <w:bookmarkStart w:id="857" w:name="_Toc123748502"/>
      <w:r w:rsidRPr="002103AD">
        <w:t>6.5.1</w:t>
      </w:r>
      <w:r w:rsidRPr="002103AD">
        <w:tab/>
        <w:t>On-network / Video push call / One-to-one video push call / Client Originated (CO)</w:t>
      </w:r>
      <w:bookmarkEnd w:id="856"/>
      <w:bookmarkEnd w:id="857"/>
    </w:p>
    <w:p w14:paraId="5BE6EF16" w14:textId="77777777" w:rsidR="00F67D29" w:rsidRPr="002103AD" w:rsidRDefault="00F67D29" w:rsidP="00F67D29">
      <w:pPr>
        <w:pStyle w:val="H6"/>
      </w:pPr>
      <w:r w:rsidRPr="002103AD">
        <w:t>6.5.1.1</w:t>
      </w:r>
      <w:r w:rsidRPr="002103AD">
        <w:tab/>
        <w:t>Test Purpose (TP)</w:t>
      </w:r>
    </w:p>
    <w:p w14:paraId="456F0CFD" w14:textId="77777777" w:rsidR="00F67D29" w:rsidRPr="002103AD" w:rsidRDefault="00F67D29" w:rsidP="00F67D29">
      <w:pPr>
        <w:pStyle w:val="H6"/>
      </w:pPr>
      <w:r w:rsidRPr="002103AD">
        <w:t>(1)</w:t>
      </w:r>
    </w:p>
    <w:p w14:paraId="50521243" w14:textId="77777777" w:rsidR="00F67D29" w:rsidRPr="002103AD" w:rsidRDefault="00F67D29" w:rsidP="00F67D29">
      <w:pPr>
        <w:pStyle w:val="PL"/>
        <w:rPr>
          <w:noProof w:val="0"/>
        </w:rPr>
      </w:pPr>
      <w:r w:rsidRPr="002103AD">
        <w:rPr>
          <w:b/>
          <w:noProof w:val="0"/>
        </w:rPr>
        <w:t>with</w:t>
      </w:r>
      <w:r w:rsidRPr="002103AD">
        <w:rPr>
          <w:noProof w:val="0"/>
        </w:rPr>
        <w:t xml:space="preserve"> { the UE (MCVideo Client) registered and authorised for MCVideo Service }</w:t>
      </w:r>
    </w:p>
    <w:p w14:paraId="779371B3" w14:textId="77777777" w:rsidR="00F67D29" w:rsidRPr="002103AD" w:rsidRDefault="00F67D29" w:rsidP="00F67D29">
      <w:pPr>
        <w:pStyle w:val="PL"/>
        <w:rPr>
          <w:noProof w:val="0"/>
        </w:rPr>
      </w:pPr>
      <w:r w:rsidRPr="002103AD">
        <w:rPr>
          <w:b/>
          <w:noProof w:val="0"/>
        </w:rPr>
        <w:t>ensure that</w:t>
      </w:r>
      <w:r w:rsidRPr="002103AD">
        <w:rPr>
          <w:noProof w:val="0"/>
        </w:rPr>
        <w:t xml:space="preserve"> {</w:t>
      </w:r>
    </w:p>
    <w:p w14:paraId="6E7DC64D" w14:textId="77777777" w:rsidR="00F67D29" w:rsidRPr="002103AD" w:rsidRDefault="00F67D29" w:rsidP="00F67D29">
      <w:pPr>
        <w:pStyle w:val="PL"/>
        <w:rPr>
          <w:noProof w:val="0"/>
        </w:rPr>
      </w:pPr>
      <w:r w:rsidRPr="002103AD">
        <w:rPr>
          <w:noProof w:val="0"/>
        </w:rPr>
        <w:t xml:space="preserve">  </w:t>
      </w:r>
      <w:r w:rsidRPr="002103AD">
        <w:rPr>
          <w:b/>
          <w:noProof w:val="0"/>
        </w:rPr>
        <w:t>when</w:t>
      </w:r>
      <w:r w:rsidRPr="002103AD">
        <w:rPr>
          <w:noProof w:val="0"/>
        </w:rPr>
        <w:t xml:space="preserve"> { the MCVideo User requests the establishment of an MCVideo video push call to push a video to another MCVideo client }</w:t>
      </w:r>
    </w:p>
    <w:p w14:paraId="6A2D75ED" w14:textId="77777777" w:rsidR="00F67D29" w:rsidRPr="002103AD" w:rsidRDefault="00F67D29" w:rsidP="00F67D29">
      <w:pPr>
        <w:pStyle w:val="PL"/>
        <w:rPr>
          <w:noProof w:val="0"/>
        </w:rPr>
      </w:pPr>
      <w:r w:rsidRPr="002103AD">
        <w:rPr>
          <w:noProof w:val="0"/>
        </w:rPr>
        <w:t xml:space="preserve">    </w:t>
      </w:r>
      <w:r w:rsidRPr="002103AD">
        <w:rPr>
          <w:b/>
          <w:noProof w:val="0"/>
        </w:rPr>
        <w:t>then</w:t>
      </w:r>
      <w:r w:rsidRPr="002103AD">
        <w:rPr>
          <w:noProof w:val="0"/>
        </w:rPr>
        <w:t xml:space="preserve"> { the UE (MCVideo Client) requests a video push call by sending a SIP INVITE message </w:t>
      </w:r>
      <w:r w:rsidRPr="002103AD">
        <w:rPr>
          <w:b/>
          <w:noProof w:val="0"/>
        </w:rPr>
        <w:t>and</w:t>
      </w:r>
      <w:r w:rsidRPr="002103AD">
        <w:rPr>
          <w:noProof w:val="0"/>
        </w:rPr>
        <w:t>, responds to a SIP 200 (OK) message with a SIP ACK message }</w:t>
      </w:r>
    </w:p>
    <w:p w14:paraId="6D11EBF9" w14:textId="77777777" w:rsidR="00F67D29" w:rsidRPr="002103AD" w:rsidRDefault="00F67D29" w:rsidP="00F67D29">
      <w:pPr>
        <w:pStyle w:val="PL"/>
        <w:rPr>
          <w:noProof w:val="0"/>
        </w:rPr>
      </w:pPr>
      <w:r w:rsidRPr="002103AD">
        <w:rPr>
          <w:noProof w:val="0"/>
        </w:rPr>
        <w:t xml:space="preserve">            }</w:t>
      </w:r>
    </w:p>
    <w:p w14:paraId="6396985B" w14:textId="77777777" w:rsidR="00F67D29" w:rsidRPr="002103AD" w:rsidRDefault="00F67D29" w:rsidP="00F67D29">
      <w:pPr>
        <w:pStyle w:val="PL"/>
        <w:rPr>
          <w:rFonts w:cs="Courier New"/>
          <w:noProof w:val="0"/>
          <w:szCs w:val="16"/>
        </w:rPr>
      </w:pPr>
    </w:p>
    <w:p w14:paraId="235FC04A" w14:textId="77777777" w:rsidR="00F67D29" w:rsidRPr="002103AD" w:rsidRDefault="00F67D29" w:rsidP="00F67D29">
      <w:pPr>
        <w:pStyle w:val="H6"/>
      </w:pPr>
      <w:r w:rsidRPr="002103AD">
        <w:t>(2)</w:t>
      </w:r>
    </w:p>
    <w:p w14:paraId="2B609992" w14:textId="77777777" w:rsidR="00F67D29" w:rsidRPr="002103AD" w:rsidRDefault="00F67D29" w:rsidP="00F67D29">
      <w:pPr>
        <w:pStyle w:val="PL"/>
        <w:rPr>
          <w:noProof w:val="0"/>
        </w:rPr>
      </w:pPr>
      <w:r w:rsidRPr="002103AD">
        <w:rPr>
          <w:b/>
          <w:noProof w:val="0"/>
        </w:rPr>
        <w:t>with</w:t>
      </w:r>
      <w:r w:rsidRPr="002103AD">
        <w:rPr>
          <w:noProof w:val="0"/>
        </w:rPr>
        <w:t xml:space="preserve"> { the UE (MCVideo Client) having established a MCVideo Video push call }</w:t>
      </w:r>
    </w:p>
    <w:p w14:paraId="33F042D7" w14:textId="77777777" w:rsidR="00F67D29" w:rsidRPr="002103AD" w:rsidRDefault="00F67D29" w:rsidP="00F67D29">
      <w:pPr>
        <w:pStyle w:val="PL"/>
        <w:rPr>
          <w:noProof w:val="0"/>
        </w:rPr>
      </w:pPr>
      <w:r w:rsidRPr="002103AD">
        <w:rPr>
          <w:b/>
          <w:noProof w:val="0"/>
        </w:rPr>
        <w:t>ensure that</w:t>
      </w:r>
      <w:r w:rsidRPr="002103AD">
        <w:rPr>
          <w:noProof w:val="0"/>
        </w:rPr>
        <w:t xml:space="preserve"> {</w:t>
      </w:r>
    </w:p>
    <w:p w14:paraId="234112EA" w14:textId="77777777" w:rsidR="00F67D29" w:rsidRPr="002103AD" w:rsidRDefault="00F67D29" w:rsidP="00F67D29">
      <w:pPr>
        <w:pStyle w:val="PL"/>
        <w:rPr>
          <w:noProof w:val="0"/>
        </w:rPr>
      </w:pPr>
      <w:r w:rsidRPr="002103AD">
        <w:rPr>
          <w:noProof w:val="0"/>
        </w:rPr>
        <w:t xml:space="preserve">  </w:t>
      </w:r>
      <w:r w:rsidRPr="002103AD">
        <w:rPr>
          <w:b/>
          <w:noProof w:val="0"/>
        </w:rPr>
        <w:t>when</w:t>
      </w:r>
      <w:r w:rsidRPr="002103AD">
        <w:rPr>
          <w:noProof w:val="0"/>
        </w:rPr>
        <w:t xml:space="preserve"> { the MCVideo User engages in communication with the invited MCVideo User }</w:t>
      </w:r>
    </w:p>
    <w:p w14:paraId="127F6890" w14:textId="77777777" w:rsidR="00F67D29" w:rsidRPr="002103AD" w:rsidRDefault="00F67D29" w:rsidP="00F67D29">
      <w:pPr>
        <w:pStyle w:val="PL"/>
        <w:rPr>
          <w:noProof w:val="0"/>
        </w:rPr>
      </w:pPr>
      <w:r w:rsidRPr="002103AD">
        <w:rPr>
          <w:noProof w:val="0"/>
        </w:rPr>
        <w:t xml:space="preserve">    </w:t>
      </w:r>
      <w:r w:rsidRPr="002103AD">
        <w:rPr>
          <w:b/>
          <w:noProof w:val="0"/>
        </w:rPr>
        <w:t>then</w:t>
      </w:r>
      <w:r w:rsidRPr="002103AD">
        <w:rPr>
          <w:noProof w:val="0"/>
        </w:rPr>
        <w:t xml:space="preserve"> { the UE (MCVideo Client) respects the Transmission Control imposed by the SS (MCVideo Server) (Transmission Granted, Transmission End Request, Transmission End Response) </w:t>
      </w:r>
      <w:r w:rsidRPr="002103AD">
        <w:rPr>
          <w:b/>
          <w:bCs/>
          <w:noProof w:val="0"/>
        </w:rPr>
        <w:t>and</w:t>
      </w:r>
      <w:r w:rsidRPr="002103AD">
        <w:rPr>
          <w:noProof w:val="0"/>
        </w:rPr>
        <w:t xml:space="preserve"> provides transmission granted notification to the MCVideo User }</w:t>
      </w:r>
    </w:p>
    <w:p w14:paraId="3CDB0FB7" w14:textId="77777777" w:rsidR="00F67D29" w:rsidRPr="002103AD" w:rsidRDefault="00F67D29" w:rsidP="00F67D29">
      <w:pPr>
        <w:pStyle w:val="PL"/>
        <w:rPr>
          <w:noProof w:val="0"/>
        </w:rPr>
      </w:pPr>
      <w:r w:rsidRPr="002103AD">
        <w:rPr>
          <w:noProof w:val="0"/>
        </w:rPr>
        <w:t xml:space="preserve">            }</w:t>
      </w:r>
    </w:p>
    <w:p w14:paraId="3AF6AA2F" w14:textId="77777777" w:rsidR="00F67D29" w:rsidRPr="002103AD" w:rsidRDefault="00F67D29" w:rsidP="00F67D29">
      <w:pPr>
        <w:pStyle w:val="PL"/>
        <w:rPr>
          <w:rFonts w:cs="Courier New"/>
          <w:noProof w:val="0"/>
          <w:szCs w:val="16"/>
        </w:rPr>
      </w:pPr>
    </w:p>
    <w:p w14:paraId="23EBAA96" w14:textId="77777777" w:rsidR="00F67D29" w:rsidRPr="002103AD" w:rsidRDefault="00F67D29" w:rsidP="00F67D29">
      <w:pPr>
        <w:pStyle w:val="H6"/>
      </w:pPr>
      <w:r w:rsidRPr="002103AD">
        <w:t>(3)</w:t>
      </w:r>
    </w:p>
    <w:p w14:paraId="22FC0A58" w14:textId="77777777" w:rsidR="00F67D29" w:rsidRPr="002103AD" w:rsidRDefault="00F67D29" w:rsidP="00F67D29">
      <w:pPr>
        <w:pStyle w:val="PL"/>
        <w:rPr>
          <w:noProof w:val="0"/>
        </w:rPr>
      </w:pPr>
      <w:r w:rsidRPr="002103AD">
        <w:rPr>
          <w:b/>
          <w:noProof w:val="0"/>
        </w:rPr>
        <w:t>with</w:t>
      </w:r>
      <w:r w:rsidRPr="002103AD">
        <w:rPr>
          <w:noProof w:val="0"/>
        </w:rPr>
        <w:t xml:space="preserve"> { the UE (MCVideo Client) having an ongoing MCVideo video push call }</w:t>
      </w:r>
    </w:p>
    <w:p w14:paraId="3A25A13E" w14:textId="77777777" w:rsidR="00F67D29" w:rsidRPr="002103AD" w:rsidRDefault="00F67D29" w:rsidP="00F67D29">
      <w:pPr>
        <w:pStyle w:val="PL"/>
        <w:rPr>
          <w:noProof w:val="0"/>
        </w:rPr>
      </w:pPr>
      <w:r w:rsidRPr="002103AD">
        <w:rPr>
          <w:b/>
          <w:noProof w:val="0"/>
        </w:rPr>
        <w:t>ensure that</w:t>
      </w:r>
      <w:r w:rsidRPr="002103AD">
        <w:rPr>
          <w:noProof w:val="0"/>
        </w:rPr>
        <w:t xml:space="preserve"> {</w:t>
      </w:r>
    </w:p>
    <w:p w14:paraId="50A7A81B" w14:textId="77777777" w:rsidR="00F67D29" w:rsidRPr="002103AD" w:rsidRDefault="00F67D29" w:rsidP="00F67D29">
      <w:pPr>
        <w:pStyle w:val="PL"/>
        <w:rPr>
          <w:noProof w:val="0"/>
        </w:rPr>
      </w:pPr>
      <w:r w:rsidRPr="002103AD">
        <w:rPr>
          <w:noProof w:val="0"/>
        </w:rPr>
        <w:t xml:space="preserve">  </w:t>
      </w:r>
      <w:r w:rsidRPr="002103AD">
        <w:rPr>
          <w:b/>
          <w:noProof w:val="0"/>
        </w:rPr>
        <w:t>when</w:t>
      </w:r>
      <w:r w:rsidRPr="002103AD">
        <w:rPr>
          <w:noProof w:val="0"/>
        </w:rPr>
        <w:t xml:space="preserve"> { the MCVideo User requests to terminate the ongoing MCVideo video push call }</w:t>
      </w:r>
    </w:p>
    <w:p w14:paraId="4AE8F2D1" w14:textId="77777777" w:rsidR="00F67D29" w:rsidRPr="002103AD" w:rsidRDefault="00F67D29" w:rsidP="00F67D29">
      <w:pPr>
        <w:pStyle w:val="PL"/>
        <w:rPr>
          <w:noProof w:val="0"/>
        </w:rPr>
      </w:pPr>
      <w:r w:rsidRPr="002103AD">
        <w:rPr>
          <w:noProof w:val="0"/>
        </w:rPr>
        <w:t xml:space="preserve">    </w:t>
      </w:r>
      <w:r w:rsidRPr="002103AD">
        <w:rPr>
          <w:b/>
          <w:noProof w:val="0"/>
        </w:rPr>
        <w:t>then</w:t>
      </w:r>
      <w:r w:rsidRPr="002103AD">
        <w:rPr>
          <w:noProof w:val="0"/>
        </w:rPr>
        <w:t xml:space="preserve"> { the UE (MCVideo Client) sends a SIP BYE message, </w:t>
      </w:r>
      <w:r w:rsidRPr="002103AD">
        <w:rPr>
          <w:b/>
          <w:bCs/>
          <w:noProof w:val="0"/>
        </w:rPr>
        <w:t>and</w:t>
      </w:r>
      <w:r w:rsidRPr="002103AD">
        <w:rPr>
          <w:noProof w:val="0"/>
        </w:rPr>
        <w:t xml:space="preserve"> leaves the MCVideo Session }</w:t>
      </w:r>
    </w:p>
    <w:p w14:paraId="65B8220D" w14:textId="77777777" w:rsidR="00F67D29" w:rsidRPr="002103AD" w:rsidRDefault="00F67D29" w:rsidP="00F67D29">
      <w:pPr>
        <w:pStyle w:val="PL"/>
        <w:rPr>
          <w:rFonts w:cs="Courier New"/>
          <w:noProof w:val="0"/>
          <w:szCs w:val="16"/>
        </w:rPr>
      </w:pPr>
      <w:r w:rsidRPr="002103AD">
        <w:rPr>
          <w:rFonts w:cs="Courier New"/>
          <w:noProof w:val="0"/>
          <w:szCs w:val="16"/>
        </w:rPr>
        <w:t xml:space="preserve">            }</w:t>
      </w:r>
    </w:p>
    <w:p w14:paraId="63FF3CAA" w14:textId="77777777" w:rsidR="00F67D29" w:rsidRPr="002103AD" w:rsidRDefault="00F67D29" w:rsidP="00F67D29">
      <w:pPr>
        <w:pStyle w:val="PL"/>
        <w:rPr>
          <w:noProof w:val="0"/>
        </w:rPr>
      </w:pPr>
    </w:p>
    <w:p w14:paraId="51C72DD5" w14:textId="77777777" w:rsidR="00F67D29" w:rsidRPr="002103AD" w:rsidRDefault="00F67D29" w:rsidP="00F67D29">
      <w:pPr>
        <w:pStyle w:val="H6"/>
      </w:pPr>
      <w:r w:rsidRPr="002103AD">
        <w:t>6.5.1.2</w:t>
      </w:r>
      <w:r w:rsidRPr="002103AD">
        <w:tab/>
        <w:t>Conformance requirements</w:t>
      </w:r>
    </w:p>
    <w:p w14:paraId="613629AE" w14:textId="77777777" w:rsidR="00F67D29" w:rsidRPr="002103AD" w:rsidRDefault="00F67D29" w:rsidP="00F67D29">
      <w:r w:rsidRPr="002103AD">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5E9E83A" w14:textId="77777777" w:rsidR="00F67D29" w:rsidRPr="002103AD" w:rsidRDefault="00F67D29" w:rsidP="00F67D29">
      <w:r w:rsidRPr="002103AD">
        <w:t>[TS 24.281, clause 13.2.2.1]</w:t>
      </w:r>
    </w:p>
    <w:p w14:paraId="297EE81E" w14:textId="77777777" w:rsidR="00F67D29" w:rsidRPr="002103AD" w:rsidRDefault="00F67D29" w:rsidP="00F67D29">
      <w:pPr>
        <w:rPr>
          <w:lang w:eastAsia="zh-CN"/>
        </w:rPr>
      </w:pPr>
      <w:r w:rsidRPr="002103AD">
        <w:rPr>
          <w:lang w:eastAsia="zh-CN"/>
        </w:rPr>
        <w:t>In order to push a video to another MCVideo client, the MCVideo client shall perform the procedures of clause 10.2.2.2.1, with the following clarifications:</w:t>
      </w:r>
    </w:p>
    <w:p w14:paraId="049B81DF" w14:textId="77777777" w:rsidR="00F67D29" w:rsidRPr="002103AD" w:rsidRDefault="00F67D29" w:rsidP="00F67D29">
      <w:pPr>
        <w:pStyle w:val="B1"/>
      </w:pPr>
      <w:r w:rsidRPr="002103AD">
        <w:rPr>
          <w:lang w:eastAsia="zh-CN"/>
        </w:rPr>
        <w:t>1)</w:t>
      </w:r>
      <w:r w:rsidRPr="002103AD">
        <w:tab/>
        <w:t>shall contain an application/vnd.3gpp.mcvideo-info+xml MIME body with the &lt;mcvideoinfo&gt; element containing the &lt;mcvideo-Params&gt; element with the &lt;session-type&gt; element set to a value of "one-to-one video push"; and</w:t>
      </w:r>
    </w:p>
    <w:p w14:paraId="5CD1F99D" w14:textId="77777777" w:rsidR="00F67D29" w:rsidRPr="002103AD" w:rsidRDefault="00F67D29" w:rsidP="00F67D29">
      <w:pPr>
        <w:pStyle w:val="B1"/>
        <w:rPr>
          <w:lang w:eastAsia="ko-KR"/>
        </w:rPr>
      </w:pPr>
      <w:r w:rsidRPr="002103AD">
        <w:rPr>
          <w:lang w:eastAsia="zh-CN"/>
        </w:rPr>
        <w:t>2)</w:t>
      </w:r>
      <w:r w:rsidRPr="002103AD">
        <w:tab/>
        <w:t xml:space="preserve">shall interact with the media plane as specified in </w:t>
      </w:r>
      <w:r w:rsidRPr="002103AD">
        <w:rPr>
          <w:lang w:eastAsia="ko-KR"/>
        </w:rPr>
        <w:t>3GPP TS 24.581 [5] clause 6.2.</w:t>
      </w:r>
    </w:p>
    <w:p w14:paraId="7E61DF50" w14:textId="77777777" w:rsidR="00F67D29" w:rsidRPr="002103AD" w:rsidRDefault="00F67D29" w:rsidP="00F67D29">
      <w:r w:rsidRPr="002103AD">
        <w:t>[TS 24.281, clause 13.2.2.3]</w:t>
      </w:r>
    </w:p>
    <w:p w14:paraId="0BC0F3C1" w14:textId="77777777" w:rsidR="00F67D29" w:rsidRPr="002103AD" w:rsidRDefault="00F67D29" w:rsidP="00F67D29">
      <w:pPr>
        <w:rPr>
          <w:lang w:eastAsia="zh-CN"/>
        </w:rPr>
      </w:pPr>
      <w:r w:rsidRPr="002103AD">
        <w:rPr>
          <w:lang w:eastAsia="zh-CN"/>
        </w:rPr>
        <w:t>When the MCVideo client is in an ongoing one-to-one video push call, upon an indication from MCVideo user to release the call, the MCVideo client shall perform the procedures of clause 10.2.4.1.</w:t>
      </w:r>
    </w:p>
    <w:p w14:paraId="0453F7FA" w14:textId="77777777" w:rsidR="00F67D29" w:rsidRPr="002103AD" w:rsidRDefault="00F67D29" w:rsidP="00F67D29">
      <w:r w:rsidRPr="002103AD">
        <w:t>[TS 24.581, clause 6.2.4.2.2]</w:t>
      </w:r>
    </w:p>
    <w:p w14:paraId="245CE287" w14:textId="77777777" w:rsidR="00F67D29" w:rsidRPr="002103AD" w:rsidRDefault="00F67D29" w:rsidP="00F67D29">
      <w:r w:rsidRPr="002103AD">
        <w:lastRenderedPageBreak/>
        <w:t>When a call is initiated as described in 3GPP TS 24.281 [2], the transmission participant:</w:t>
      </w:r>
    </w:p>
    <w:p w14:paraId="1A6B0B12" w14:textId="77777777" w:rsidR="00F67D29" w:rsidRPr="002103AD" w:rsidRDefault="00F67D29" w:rsidP="00F67D29">
      <w:pPr>
        <w:pStyle w:val="B1"/>
      </w:pPr>
      <w:r w:rsidRPr="002103AD">
        <w:t>1.</w:t>
      </w:r>
      <w:r w:rsidRPr="002103AD">
        <w:tab/>
        <w:t>shall create an instance of the 'Transmission participant state transition diagram for basic transmission control operation';</w:t>
      </w:r>
    </w:p>
    <w:p w14:paraId="17946398" w14:textId="77777777" w:rsidR="00F67D29" w:rsidRPr="002103AD" w:rsidRDefault="00F67D29" w:rsidP="00F67D29">
      <w:pPr>
        <w:pStyle w:val="B1"/>
      </w:pPr>
      <w:r w:rsidRPr="002103AD">
        <w:t>2.</w:t>
      </w:r>
      <w:r w:rsidRPr="002103AD">
        <w:tab/>
        <w:t>if the originating transmission participant receives a transmission control message before it receives the SIP 200 (OK) response, shall store the transmission control message;</w:t>
      </w:r>
    </w:p>
    <w:p w14:paraId="32BD7E95" w14:textId="77777777" w:rsidR="00F67D29" w:rsidRPr="002103AD" w:rsidRDefault="00F67D29" w:rsidP="00F67D29">
      <w:pPr>
        <w:pStyle w:val="NO"/>
      </w:pPr>
      <w:r w:rsidRPr="002103AD">
        <w:t>NOTE:</w:t>
      </w:r>
      <w:r w:rsidRPr="002103AD">
        <w:tab/>
        <w:t>The originating transmission participant might receive a transmission control message before the SIP 200 (OK) response when initiating, joining or rejoining a call because of processing delays of the SIP 200 (OK) response in the SIP core.</w:t>
      </w:r>
    </w:p>
    <w:p w14:paraId="2AADF518" w14:textId="77777777" w:rsidR="00F67D29" w:rsidRPr="002103AD" w:rsidRDefault="00F67D29" w:rsidP="00F67D29">
      <w:pPr>
        <w:pStyle w:val="B1"/>
      </w:pPr>
      <w:r w:rsidRPr="002103AD">
        <w:t>3.</w:t>
      </w:r>
      <w:r w:rsidRPr="002103AD">
        <w:tab/>
        <w:t>if the established MCVideo call is a chat group call and the SIP INVITE request is not an implicit Transmission request, shall enter the 'U: has no permission to transmit' state;</w:t>
      </w:r>
    </w:p>
    <w:p w14:paraId="6EA060D3" w14:textId="77777777" w:rsidR="00F67D29" w:rsidRPr="002103AD" w:rsidRDefault="00F67D29" w:rsidP="00F67D29">
      <w:pPr>
        <w:pStyle w:val="B1"/>
      </w:pPr>
      <w:r w:rsidRPr="002103AD">
        <w:t>4.</w:t>
      </w:r>
      <w:r w:rsidRPr="002103AD">
        <w:tab/>
        <w:t>if for the established MCVideo call the SIP INVITE request is an implicit Transmission request:</w:t>
      </w:r>
    </w:p>
    <w:p w14:paraId="19AF66F5" w14:textId="77777777" w:rsidR="00F67D29" w:rsidRPr="002103AD" w:rsidRDefault="00F67D29" w:rsidP="00F67D29">
      <w:pPr>
        <w:pStyle w:val="B2"/>
      </w:pPr>
      <w:r w:rsidRPr="002103AD">
        <w:t>a.</w:t>
      </w:r>
      <w:r w:rsidRPr="002103AD">
        <w:tab/>
        <w:t>shall start timer T100 (Transmission Request) and initialise counter C100 (Transmission Request) to 1;</w:t>
      </w:r>
    </w:p>
    <w:p w14:paraId="790D727B" w14:textId="77777777" w:rsidR="00F67D29" w:rsidRPr="002103AD" w:rsidRDefault="00F67D29" w:rsidP="00F67D29">
      <w:pPr>
        <w:pStyle w:val="B2"/>
      </w:pPr>
      <w:r w:rsidRPr="002103AD">
        <w:t>b.</w:t>
      </w:r>
      <w:r w:rsidRPr="002103AD">
        <w:tab/>
        <w:t>shall enter the 'U: pending request to transmit' state; and</w:t>
      </w:r>
    </w:p>
    <w:p w14:paraId="13EDE2B4" w14:textId="77777777" w:rsidR="00F67D29" w:rsidRPr="002103AD" w:rsidRDefault="00F67D29" w:rsidP="00F67D29">
      <w:pPr>
        <w:pStyle w:val="B2"/>
      </w:pPr>
      <w:r w:rsidRPr="002103AD">
        <w:t>c.</w:t>
      </w:r>
      <w:r w:rsidRPr="002103AD">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81EDD59" w14:textId="77777777" w:rsidR="00F67D29" w:rsidRPr="002103AD" w:rsidRDefault="00F67D29" w:rsidP="00F67D29">
      <w:pPr>
        <w:pStyle w:val="B1"/>
      </w:pPr>
      <w:r w:rsidRPr="002103AD">
        <w:t>5.</w:t>
      </w:r>
      <w:r w:rsidRPr="002103AD">
        <w:tab/>
        <w:t>if the established MCVideo call is a broadcast group call, shall enter the 'U: has permission to transmit' state.</w:t>
      </w:r>
    </w:p>
    <w:p w14:paraId="431E5D86" w14:textId="77777777" w:rsidR="00F67D29" w:rsidRPr="002103AD" w:rsidRDefault="00F67D29" w:rsidP="00F67D29">
      <w:r w:rsidRPr="002103AD">
        <w:t>When the transmission participant is rejoining an ongoing MCVideo call as described in 3GPP TS 24.281 [2] the transmission participant shall enter the 'U: has no permission to transmit' state.</w:t>
      </w:r>
    </w:p>
    <w:p w14:paraId="7EF6AE60" w14:textId="77777777" w:rsidR="00F67D29" w:rsidRPr="002103AD" w:rsidRDefault="00F67D29" w:rsidP="00F67D29">
      <w:r w:rsidRPr="002103AD">
        <w:t>[TS 24.581, clause 6.2.4.4.6]</w:t>
      </w:r>
    </w:p>
    <w:p w14:paraId="588C8AC4" w14:textId="77777777" w:rsidR="00F67D29" w:rsidRPr="002103AD" w:rsidRDefault="00F67D29" w:rsidP="00F67D29">
      <w:r w:rsidRPr="002103AD">
        <w:t>Upon receiving a Transmission Granted message from the transmission control server, the transmission participant:</w:t>
      </w:r>
    </w:p>
    <w:p w14:paraId="22B45EA4" w14:textId="77777777" w:rsidR="00F67D29" w:rsidRPr="002103AD" w:rsidRDefault="00F67D29" w:rsidP="00F67D29">
      <w:pPr>
        <w:pStyle w:val="B1"/>
      </w:pPr>
      <w:r w:rsidRPr="002103AD">
        <w:t>1.</w:t>
      </w:r>
      <w:r w:rsidRPr="002103AD">
        <w:tab/>
        <w:t>if the first bit in the subtype of the Transmission Granted message is set to '1' (Acknowledgment is required) as described in subclause 9.2.2.1, shall send a Transmission control Ack message. The Transmission control Ack message:</w:t>
      </w:r>
    </w:p>
    <w:p w14:paraId="7C9F8075" w14:textId="77777777" w:rsidR="00F67D29" w:rsidRPr="002103AD" w:rsidRDefault="00F67D29" w:rsidP="00F67D29">
      <w:pPr>
        <w:pStyle w:val="B2"/>
      </w:pPr>
      <w:r w:rsidRPr="002103AD">
        <w:t>a.</w:t>
      </w:r>
      <w:r w:rsidRPr="002103AD">
        <w:tab/>
        <w:t>shall include the Message Type field set to '0' (Transmission Granted); and</w:t>
      </w:r>
    </w:p>
    <w:p w14:paraId="0E100244" w14:textId="77777777" w:rsidR="00F67D29" w:rsidRPr="002103AD" w:rsidRDefault="00F67D29" w:rsidP="00F67D29">
      <w:pPr>
        <w:pStyle w:val="B2"/>
      </w:pPr>
      <w:r w:rsidRPr="002103AD">
        <w:t>b.</w:t>
      </w:r>
      <w:r w:rsidRPr="002103AD">
        <w:tab/>
        <w:t>shall include the Source field set to '0' (the transmission participant is the source);</w:t>
      </w:r>
    </w:p>
    <w:p w14:paraId="1733A4A0" w14:textId="77777777" w:rsidR="00F67D29" w:rsidRPr="002103AD" w:rsidRDefault="00F67D29" w:rsidP="00F67D29">
      <w:pPr>
        <w:pStyle w:val="B1"/>
      </w:pPr>
      <w:r w:rsidRPr="002103AD">
        <w:t>2.</w:t>
      </w:r>
      <w:r w:rsidRPr="002103AD">
        <w:tab/>
        <w:t>shall store the SSRC of granted transmission participant received in the Transmission Granted message and use it in the RTP media packets until the transmission is released;</w:t>
      </w:r>
    </w:p>
    <w:p w14:paraId="333F5143" w14:textId="77777777" w:rsidR="00F67D29" w:rsidRPr="002103AD" w:rsidRDefault="00F67D29" w:rsidP="00F67D29">
      <w:pPr>
        <w:pStyle w:val="B1"/>
      </w:pPr>
      <w:r w:rsidRPr="002103AD">
        <w:t>3.</w:t>
      </w:r>
      <w:r w:rsidRPr="002103AD">
        <w:tab/>
        <w:t>shall provide Transmission granted notification to the user, if not already done;</w:t>
      </w:r>
    </w:p>
    <w:p w14:paraId="1F1D4797" w14:textId="77777777" w:rsidR="00F67D29" w:rsidRPr="002103AD" w:rsidRDefault="00F67D29" w:rsidP="00F67D29">
      <w:pPr>
        <w:pStyle w:val="B1"/>
      </w:pPr>
      <w:r w:rsidRPr="002103AD">
        <w:t>4.</w:t>
      </w:r>
      <w:r w:rsidRPr="002103AD">
        <w:tab/>
        <w:t>shall stop timer T100 (Transmission Request); and</w:t>
      </w:r>
    </w:p>
    <w:p w14:paraId="415033F0" w14:textId="77777777" w:rsidR="00F67D29" w:rsidRPr="002103AD" w:rsidRDefault="00F67D29" w:rsidP="00F67D29">
      <w:pPr>
        <w:pStyle w:val="B1"/>
      </w:pPr>
      <w:r w:rsidRPr="002103AD">
        <w:t>5.</w:t>
      </w:r>
      <w:r w:rsidRPr="002103AD">
        <w:tab/>
        <w:t>shall enter the 'U: has permission to transmit' state.</w:t>
      </w:r>
    </w:p>
    <w:p w14:paraId="3CE54DFD" w14:textId="77777777" w:rsidR="00F67D29" w:rsidRPr="002103AD" w:rsidRDefault="00F67D29" w:rsidP="00F67D29">
      <w:r w:rsidRPr="002103AD">
        <w:t>[TS 24.581, clause 6.2.4.5.3]</w:t>
      </w:r>
    </w:p>
    <w:p w14:paraId="43EDA78B" w14:textId="77777777" w:rsidR="00F67D29" w:rsidRPr="002103AD" w:rsidRDefault="00F67D29" w:rsidP="00F67D29">
      <w:r w:rsidRPr="002103AD">
        <w:t>Upon receiving an indication from the user to end the permission to send RTP media, the transmission participant:</w:t>
      </w:r>
    </w:p>
    <w:p w14:paraId="0F416806" w14:textId="77777777" w:rsidR="00F67D29" w:rsidRPr="002103AD" w:rsidRDefault="00F67D29" w:rsidP="00F67D29">
      <w:pPr>
        <w:pStyle w:val="B1"/>
      </w:pPr>
      <w:r w:rsidRPr="002103AD">
        <w:t>1.</w:t>
      </w:r>
      <w:r w:rsidRPr="002103AD">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B407091" w14:textId="77777777" w:rsidR="00F67D29" w:rsidRPr="002103AD" w:rsidRDefault="00F67D29" w:rsidP="00F67D29">
      <w:pPr>
        <w:pStyle w:val="B1"/>
      </w:pPr>
      <w:r w:rsidRPr="002103AD">
        <w:t>2.</w:t>
      </w:r>
      <w:r w:rsidRPr="002103AD">
        <w:tab/>
        <w:t>shall start timer T101 (Transmission End Request) and initialize counter C101 (Transmission End Request) to 1; and</w:t>
      </w:r>
    </w:p>
    <w:p w14:paraId="522B41F7" w14:textId="77777777" w:rsidR="00F67D29" w:rsidRPr="002103AD" w:rsidRDefault="00F67D29" w:rsidP="00F67D29">
      <w:pPr>
        <w:pStyle w:val="B1"/>
      </w:pPr>
      <w:r w:rsidRPr="002103AD">
        <w:t>3.</w:t>
      </w:r>
      <w:r w:rsidRPr="002103AD">
        <w:tab/>
        <w:t>shall enter the 'U: pending end of transmission' state.</w:t>
      </w:r>
    </w:p>
    <w:p w14:paraId="608E9205" w14:textId="77777777" w:rsidR="00F67D29" w:rsidRPr="002103AD" w:rsidRDefault="00F67D29" w:rsidP="00F67D29">
      <w:r w:rsidRPr="002103AD">
        <w:t>[TS 24.581, clause 6.2.4.6.4]</w:t>
      </w:r>
    </w:p>
    <w:p w14:paraId="5884BC3B" w14:textId="77777777" w:rsidR="00F67D29" w:rsidRPr="002103AD" w:rsidRDefault="00F67D29" w:rsidP="00F67D29">
      <w:r w:rsidRPr="002103AD">
        <w:t>Upon receiving a Transmission end response message, the transmission participant:</w:t>
      </w:r>
    </w:p>
    <w:p w14:paraId="77360B48" w14:textId="77777777" w:rsidR="00F67D29" w:rsidRPr="002103AD" w:rsidRDefault="00F67D29" w:rsidP="00F67D29">
      <w:pPr>
        <w:pStyle w:val="B1"/>
      </w:pPr>
      <w:r w:rsidRPr="002103AD">
        <w:lastRenderedPageBreak/>
        <w:t>1.</w:t>
      </w:r>
      <w:r w:rsidRPr="002103AD">
        <w:tab/>
        <w:t>if the first bit in the subtype of the Transmission end response message to '1' (Acknowledgment is required) as described in subclause 9.2.2.1, shall send a Transmission control Ack message. The Transmission control Ack message:</w:t>
      </w:r>
    </w:p>
    <w:p w14:paraId="6F5BBFEA" w14:textId="77777777" w:rsidR="00F67D29" w:rsidRPr="002103AD" w:rsidRDefault="00F67D29" w:rsidP="00F67D29">
      <w:pPr>
        <w:pStyle w:val="B2"/>
      </w:pPr>
      <w:r w:rsidRPr="002103AD">
        <w:t>a.</w:t>
      </w:r>
      <w:r w:rsidRPr="002103AD">
        <w:tab/>
        <w:t>shall include the Message Type field set to '1' (Transmission end response); and</w:t>
      </w:r>
    </w:p>
    <w:p w14:paraId="2DDE7077" w14:textId="77777777" w:rsidR="00F67D29" w:rsidRPr="002103AD" w:rsidRDefault="00F67D29" w:rsidP="00F67D29">
      <w:pPr>
        <w:pStyle w:val="B2"/>
      </w:pPr>
      <w:r w:rsidRPr="002103AD">
        <w:t>b.</w:t>
      </w:r>
      <w:r w:rsidRPr="002103AD">
        <w:tab/>
        <w:t>shall include the Source field set to '0' (the transmission participant is the source);</w:t>
      </w:r>
    </w:p>
    <w:p w14:paraId="498D53D4" w14:textId="77777777" w:rsidR="00F67D29" w:rsidRPr="002103AD" w:rsidRDefault="00F67D29" w:rsidP="00F67D29">
      <w:pPr>
        <w:pStyle w:val="B1"/>
      </w:pPr>
      <w:r w:rsidRPr="002103AD">
        <w:t>2.</w:t>
      </w:r>
      <w:r w:rsidRPr="002103AD">
        <w:tab/>
        <w:t>may provide a Transmission end notification to the MCVideo user;</w:t>
      </w:r>
    </w:p>
    <w:p w14:paraId="4DD5DA9C" w14:textId="77777777" w:rsidR="00F67D29" w:rsidRPr="002103AD" w:rsidRDefault="00F67D29" w:rsidP="00F67D29">
      <w:pPr>
        <w:pStyle w:val="B1"/>
      </w:pPr>
      <w:r w:rsidRPr="002103AD">
        <w:t>3.</w:t>
      </w:r>
      <w:r w:rsidRPr="002103AD">
        <w:tab/>
        <w:t>if the Transmission Indicator field is included and the B-bit set to '1' (Broadcast group call), shall provide a notification to the user indicating the type of call;</w:t>
      </w:r>
    </w:p>
    <w:p w14:paraId="20307069" w14:textId="77777777" w:rsidR="00F67D29" w:rsidRPr="002103AD" w:rsidRDefault="00F67D29" w:rsidP="00F67D29">
      <w:pPr>
        <w:pStyle w:val="B1"/>
      </w:pPr>
      <w:r w:rsidRPr="002103AD">
        <w:t>4.</w:t>
      </w:r>
      <w:r w:rsidRPr="002103AD">
        <w:tab/>
        <w:t>shall stop timer T101 (Transmission End Request);</w:t>
      </w:r>
    </w:p>
    <w:p w14:paraId="7D552889" w14:textId="77777777" w:rsidR="00F67D29" w:rsidRPr="002103AD" w:rsidRDefault="00F67D29" w:rsidP="00F67D29">
      <w:pPr>
        <w:pStyle w:val="B1"/>
      </w:pPr>
      <w:r w:rsidRPr="002103AD">
        <w:t>5.</w:t>
      </w:r>
      <w:r w:rsidRPr="002103AD">
        <w:tab/>
        <w:t>if the session is not a broadcast group call or if the A-bit in the Transmission Indicator field is set to '1' (Normal call), shall enter the 'U: has no permission to transmit' state; and</w:t>
      </w:r>
    </w:p>
    <w:p w14:paraId="4700F90B" w14:textId="77777777" w:rsidR="00F67D29" w:rsidRPr="002103AD" w:rsidRDefault="00F67D29" w:rsidP="00F67D29">
      <w:pPr>
        <w:pStyle w:val="B1"/>
      </w:pPr>
      <w:r w:rsidRPr="002103AD">
        <w:t>6.</w:t>
      </w:r>
      <w:r w:rsidRPr="002103AD">
        <w:tab/>
        <w:t>if the session was initiated as a broadcast group call:</w:t>
      </w:r>
    </w:p>
    <w:p w14:paraId="0B5EFCC8" w14:textId="77777777" w:rsidR="00F67D29" w:rsidRPr="002103AD" w:rsidRDefault="00F67D29" w:rsidP="00F67D29">
      <w:pPr>
        <w:pStyle w:val="B2"/>
      </w:pPr>
      <w:r w:rsidRPr="002103AD">
        <w:t>a.</w:t>
      </w:r>
      <w:r w:rsidRPr="002103AD">
        <w:tab/>
        <w:t>shall indicate to the MCVideo client the media transmission is completed; and</w:t>
      </w:r>
    </w:p>
    <w:p w14:paraId="561439B4" w14:textId="77777777" w:rsidR="00F67D29" w:rsidRPr="002103AD" w:rsidRDefault="00F67D29" w:rsidP="00F67D29">
      <w:pPr>
        <w:pStyle w:val="B1"/>
      </w:pPr>
      <w:r w:rsidRPr="002103AD">
        <w:t>b</w:t>
      </w:r>
      <w:r w:rsidRPr="002103AD">
        <w:tab/>
        <w:t>shall enter the 'Call releasing' state.</w:t>
      </w:r>
    </w:p>
    <w:p w14:paraId="60F69F4E" w14:textId="77777777" w:rsidR="00F67D29" w:rsidRPr="002103AD" w:rsidRDefault="00F67D29" w:rsidP="00F67D29">
      <w:pPr>
        <w:pStyle w:val="H6"/>
      </w:pPr>
      <w:r w:rsidRPr="002103AD">
        <w:t>6.5.1.3</w:t>
      </w:r>
      <w:r w:rsidRPr="002103AD">
        <w:tab/>
        <w:t>Test description</w:t>
      </w:r>
    </w:p>
    <w:p w14:paraId="704A6945" w14:textId="77777777" w:rsidR="00F67D29" w:rsidRPr="002103AD" w:rsidRDefault="00F67D29" w:rsidP="00F67D29">
      <w:pPr>
        <w:pStyle w:val="H6"/>
      </w:pPr>
      <w:r w:rsidRPr="002103AD">
        <w:t>6.5.1.3.1</w:t>
      </w:r>
      <w:r w:rsidRPr="002103AD">
        <w:tab/>
        <w:t>Pre-test conditions</w:t>
      </w:r>
    </w:p>
    <w:p w14:paraId="71B57885" w14:textId="77777777" w:rsidR="00F67D29" w:rsidRPr="002103AD" w:rsidRDefault="00F67D29" w:rsidP="00F67D29">
      <w:pPr>
        <w:pStyle w:val="H6"/>
      </w:pPr>
      <w:r w:rsidRPr="002103AD">
        <w:t>System Simulator:</w:t>
      </w:r>
    </w:p>
    <w:p w14:paraId="59DD7B47" w14:textId="77777777" w:rsidR="00F67D29" w:rsidRPr="002103AD" w:rsidRDefault="00F67D29" w:rsidP="00F67D29">
      <w:pPr>
        <w:pStyle w:val="B1"/>
      </w:pPr>
      <w:r w:rsidRPr="002103AD">
        <w:t>-</w:t>
      </w:r>
      <w:r w:rsidRPr="002103AD">
        <w:tab/>
        <w:t>SS (MCVideo server)</w:t>
      </w:r>
    </w:p>
    <w:p w14:paraId="20CF4177" w14:textId="77777777" w:rsidR="00F67D29" w:rsidRPr="002103AD" w:rsidRDefault="00F67D29" w:rsidP="00F67D29">
      <w:pPr>
        <w:pStyle w:val="B1"/>
      </w:pPr>
      <w:r w:rsidRPr="002103AD">
        <w:t>-</w:t>
      </w:r>
      <w:r w:rsidRPr="002103AD">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A0F3092" w14:textId="77777777" w:rsidR="00F67D29" w:rsidRPr="002103AD" w:rsidRDefault="00F67D29" w:rsidP="00F67D29">
      <w:pPr>
        <w:pStyle w:val="H6"/>
      </w:pPr>
      <w:r w:rsidRPr="002103AD">
        <w:t>IUT:</w:t>
      </w:r>
    </w:p>
    <w:p w14:paraId="43C72FAC" w14:textId="05CB54CA" w:rsidR="00F67D29" w:rsidRPr="002103AD" w:rsidRDefault="00F67D29" w:rsidP="00F67D29">
      <w:pPr>
        <w:pStyle w:val="B1"/>
      </w:pPr>
      <w:r w:rsidRPr="002103AD">
        <w:t>-</w:t>
      </w:r>
      <w:r w:rsidRPr="002103AD">
        <w:tab/>
        <w:t>UE (MCVideo client)</w:t>
      </w:r>
    </w:p>
    <w:p w14:paraId="4B7CC322" w14:textId="77777777" w:rsidR="00F67D29" w:rsidRPr="002103AD" w:rsidRDefault="00F67D29" w:rsidP="00F67D29">
      <w:pPr>
        <w:pStyle w:val="B1"/>
      </w:pPr>
      <w:r w:rsidRPr="002103AD">
        <w:t>-</w:t>
      </w:r>
      <w:r w:rsidRPr="002103AD">
        <w:tab/>
        <w:t>The test USIM set as defined in TS 36.579-1 [2], subclause 5.5.10 is inserted.</w:t>
      </w:r>
    </w:p>
    <w:p w14:paraId="0C56CD8A" w14:textId="648089BF" w:rsidR="00F67D29" w:rsidRPr="002103AD" w:rsidRDefault="00F67D29" w:rsidP="00F67D29">
      <w:pPr>
        <w:pStyle w:val="B1"/>
      </w:pPr>
      <w:r w:rsidRPr="002103AD">
        <w:t>-</w:t>
      </w:r>
      <w:r w:rsidRPr="002103AD">
        <w:tab/>
        <w:t>UE (MCVideo client) has a pre-recorded video that is available to push to another client.</w:t>
      </w:r>
    </w:p>
    <w:p w14:paraId="7917E6F8" w14:textId="77777777" w:rsidR="00F67D29" w:rsidRPr="002103AD" w:rsidRDefault="00F67D29" w:rsidP="00F67D29">
      <w:pPr>
        <w:pStyle w:val="H6"/>
      </w:pPr>
      <w:r w:rsidRPr="002103AD">
        <w:t>Preamble:</w:t>
      </w:r>
    </w:p>
    <w:p w14:paraId="2504AF02" w14:textId="77777777" w:rsidR="00F67D29" w:rsidRPr="002103AD" w:rsidRDefault="00F67D29" w:rsidP="00F67D29">
      <w:pPr>
        <w:pStyle w:val="B1"/>
      </w:pPr>
      <w:r w:rsidRPr="002103AD">
        <w:t>-</w:t>
      </w:r>
      <w:r w:rsidRPr="002103AD">
        <w:tab/>
        <w:t>The UE has performed the Generic Test Procedure for MCVideo UE registration as specified in TS 36.579-1 [2], subclause 5.4.2A.</w:t>
      </w:r>
    </w:p>
    <w:p w14:paraId="3FBA9D65" w14:textId="32313F5A" w:rsidR="00F67D29" w:rsidRPr="002103AD" w:rsidRDefault="00F67D29" w:rsidP="00F67D29">
      <w:pPr>
        <w:pStyle w:val="B1"/>
      </w:pPr>
      <w:r w:rsidRPr="002103AD">
        <w:t>-</w:t>
      </w:r>
      <w:r w:rsidRPr="002103AD">
        <w:tab/>
        <w:t>The MCVideo User performs the Generic Test Procedure for MCVideo Authorization/Configuration and Key Generation as specified in TS 36.579-1 [2], subclause 5.3.2.</w:t>
      </w:r>
    </w:p>
    <w:p w14:paraId="7534F1F9" w14:textId="77777777" w:rsidR="00F67D29" w:rsidRPr="002103AD" w:rsidRDefault="00F67D29" w:rsidP="00F67D29">
      <w:pPr>
        <w:pStyle w:val="B1"/>
      </w:pPr>
      <w:r w:rsidRPr="002103AD">
        <w:t>-</w:t>
      </w:r>
      <w:r w:rsidRPr="002103AD">
        <w:tab/>
        <w:t>UE States at the end of the preamble</w:t>
      </w:r>
    </w:p>
    <w:p w14:paraId="0B33C5D6" w14:textId="77777777" w:rsidR="00F67D29" w:rsidRPr="002103AD" w:rsidRDefault="00F67D29" w:rsidP="00F67D29">
      <w:pPr>
        <w:pStyle w:val="B2"/>
      </w:pPr>
      <w:r w:rsidRPr="002103AD">
        <w:t>-</w:t>
      </w:r>
      <w:r w:rsidRPr="002103AD">
        <w:tab/>
        <w:t>The UE is in E-UTRA Registered, Idle Mode state.</w:t>
      </w:r>
    </w:p>
    <w:p w14:paraId="5C395744" w14:textId="77777777" w:rsidR="00F67D29" w:rsidRPr="002103AD" w:rsidRDefault="00F67D29" w:rsidP="00F67D29">
      <w:pPr>
        <w:pStyle w:val="B2"/>
      </w:pPr>
      <w:r w:rsidRPr="002103AD">
        <w:t>-</w:t>
      </w:r>
      <w:r w:rsidRPr="002103AD">
        <w:tab/>
        <w:t>The MCVideo Client Application has been activated and User has registered-in as the MCVideo User with the Server as active user at the Client.</w:t>
      </w:r>
    </w:p>
    <w:p w14:paraId="1ED5B235" w14:textId="77777777" w:rsidR="00F67D29" w:rsidRPr="002103AD" w:rsidRDefault="00F67D29" w:rsidP="00F67D29">
      <w:pPr>
        <w:pStyle w:val="H6"/>
      </w:pPr>
      <w:r w:rsidRPr="002103AD">
        <w:lastRenderedPageBreak/>
        <w:t>6.5.1.3.2</w:t>
      </w:r>
      <w:r w:rsidRPr="002103AD">
        <w:tab/>
        <w:t>Test procedure sequence</w:t>
      </w:r>
    </w:p>
    <w:p w14:paraId="07226151" w14:textId="77777777" w:rsidR="00F67D29" w:rsidRPr="002103AD" w:rsidRDefault="00F67D29" w:rsidP="00F67D29">
      <w:pPr>
        <w:pStyle w:val="TH"/>
      </w:pPr>
      <w:r w:rsidRPr="002103AD">
        <w:t>Table 6.5.1.3.2-1: Main Behaviour</w:t>
      </w:r>
    </w:p>
    <w:tbl>
      <w:tblPr>
        <w:tblW w:w="976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F67D29" w:rsidRPr="002103AD" w14:paraId="6565CED0" w14:textId="77777777" w:rsidTr="00E64CC8">
        <w:trPr>
          <w:tblHeader/>
        </w:trPr>
        <w:tc>
          <w:tcPr>
            <w:tcW w:w="692" w:type="dxa"/>
            <w:tcBorders>
              <w:top w:val="single" w:sz="4" w:space="0" w:color="auto"/>
              <w:left w:val="single" w:sz="4" w:space="0" w:color="auto"/>
              <w:bottom w:val="nil"/>
              <w:right w:val="single" w:sz="4" w:space="0" w:color="auto"/>
            </w:tcBorders>
            <w:hideMark/>
          </w:tcPr>
          <w:p w14:paraId="4CFC0D88" w14:textId="77777777" w:rsidR="00F67D29" w:rsidRPr="002103AD" w:rsidRDefault="00F67D29" w:rsidP="00E64CC8">
            <w:pPr>
              <w:pStyle w:val="TAH"/>
              <w:keepNext w:val="0"/>
              <w:keepLines w:val="0"/>
              <w:widowControl w:val="0"/>
              <w:rPr>
                <w:rFonts w:eastAsia="Calibri"/>
              </w:rPr>
            </w:pPr>
            <w:r w:rsidRPr="002103AD">
              <w:rPr>
                <w:rFonts w:eastAsia="Calibri"/>
              </w:rPr>
              <w:t>St</w:t>
            </w:r>
          </w:p>
        </w:tc>
        <w:tc>
          <w:tcPr>
            <w:tcW w:w="3925" w:type="dxa"/>
            <w:tcBorders>
              <w:top w:val="single" w:sz="4" w:space="0" w:color="auto"/>
              <w:left w:val="single" w:sz="4" w:space="0" w:color="auto"/>
              <w:bottom w:val="nil"/>
              <w:right w:val="single" w:sz="4" w:space="0" w:color="auto"/>
            </w:tcBorders>
            <w:hideMark/>
          </w:tcPr>
          <w:p w14:paraId="7CA00194" w14:textId="77777777" w:rsidR="00F67D29" w:rsidRPr="002103AD" w:rsidRDefault="00F67D29" w:rsidP="00E64CC8">
            <w:pPr>
              <w:pStyle w:val="TAH"/>
              <w:keepNext w:val="0"/>
              <w:keepLines w:val="0"/>
              <w:widowControl w:val="0"/>
              <w:rPr>
                <w:rFonts w:eastAsia="Calibri"/>
              </w:rPr>
            </w:pPr>
            <w:r w:rsidRPr="002103AD">
              <w:rPr>
                <w:rFonts w:eastAsia="Calibri"/>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1698F8A" w14:textId="77777777" w:rsidR="00F67D29" w:rsidRPr="002103AD" w:rsidRDefault="00F67D29" w:rsidP="00E64CC8">
            <w:pPr>
              <w:pStyle w:val="TAH"/>
              <w:keepNext w:val="0"/>
              <w:keepLines w:val="0"/>
              <w:widowControl w:val="0"/>
              <w:rPr>
                <w:rFonts w:eastAsia="Calibri"/>
              </w:rPr>
            </w:pPr>
            <w:r w:rsidRPr="002103AD">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B475E0" w14:textId="77777777" w:rsidR="00F67D29" w:rsidRPr="002103AD" w:rsidRDefault="00F67D29" w:rsidP="00E64CC8">
            <w:pPr>
              <w:pStyle w:val="TAH"/>
              <w:keepNext w:val="0"/>
              <w:keepLines w:val="0"/>
              <w:widowControl w:val="0"/>
              <w:rPr>
                <w:rFonts w:eastAsia="Calibri"/>
              </w:rPr>
            </w:pPr>
            <w:r w:rsidRPr="002103AD">
              <w:rPr>
                <w:rFonts w:eastAsia="Calibri"/>
              </w:rPr>
              <w:t>TP</w:t>
            </w:r>
          </w:p>
        </w:tc>
        <w:tc>
          <w:tcPr>
            <w:tcW w:w="892" w:type="dxa"/>
            <w:tcBorders>
              <w:top w:val="single" w:sz="4" w:space="0" w:color="auto"/>
              <w:left w:val="single" w:sz="4" w:space="0" w:color="auto"/>
              <w:bottom w:val="nil"/>
              <w:right w:val="single" w:sz="4" w:space="0" w:color="auto"/>
            </w:tcBorders>
            <w:hideMark/>
          </w:tcPr>
          <w:p w14:paraId="4B1AFCEC" w14:textId="77777777" w:rsidR="00F67D29" w:rsidRPr="002103AD" w:rsidRDefault="00F67D29" w:rsidP="00E64CC8">
            <w:pPr>
              <w:pStyle w:val="TAH"/>
              <w:keepNext w:val="0"/>
              <w:keepLines w:val="0"/>
              <w:widowControl w:val="0"/>
              <w:rPr>
                <w:rFonts w:eastAsia="Calibri"/>
              </w:rPr>
            </w:pPr>
            <w:r w:rsidRPr="002103AD">
              <w:rPr>
                <w:rFonts w:eastAsia="Calibri"/>
              </w:rPr>
              <w:t>Verdict</w:t>
            </w:r>
          </w:p>
        </w:tc>
      </w:tr>
      <w:tr w:rsidR="00F67D29" w:rsidRPr="002103AD" w14:paraId="68EB8855" w14:textId="77777777" w:rsidTr="00E64CC8">
        <w:trPr>
          <w:tblHeader/>
        </w:trPr>
        <w:tc>
          <w:tcPr>
            <w:tcW w:w="692" w:type="dxa"/>
            <w:tcBorders>
              <w:top w:val="nil"/>
              <w:left w:val="single" w:sz="4" w:space="0" w:color="auto"/>
              <w:bottom w:val="single" w:sz="4" w:space="0" w:color="auto"/>
              <w:right w:val="single" w:sz="4" w:space="0" w:color="auto"/>
            </w:tcBorders>
          </w:tcPr>
          <w:p w14:paraId="0DBBDCAE" w14:textId="77777777" w:rsidR="00F67D29" w:rsidRPr="002103AD" w:rsidRDefault="00F67D29" w:rsidP="00E64CC8">
            <w:pPr>
              <w:pStyle w:val="TAH"/>
              <w:keepNext w:val="0"/>
              <w:keepLines w:val="0"/>
              <w:widowControl w:val="0"/>
              <w:rPr>
                <w:rFonts w:eastAsia="Calibri"/>
              </w:rPr>
            </w:pPr>
          </w:p>
        </w:tc>
        <w:tc>
          <w:tcPr>
            <w:tcW w:w="3925" w:type="dxa"/>
            <w:tcBorders>
              <w:top w:val="nil"/>
              <w:left w:val="single" w:sz="4" w:space="0" w:color="auto"/>
              <w:bottom w:val="single" w:sz="4" w:space="0" w:color="auto"/>
              <w:right w:val="single" w:sz="4" w:space="0" w:color="auto"/>
            </w:tcBorders>
          </w:tcPr>
          <w:p w14:paraId="7B0DADE3" w14:textId="77777777" w:rsidR="00F67D29" w:rsidRPr="002103AD" w:rsidRDefault="00F67D29" w:rsidP="00E64CC8">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6D4E3E3" w14:textId="77777777" w:rsidR="00F67D29" w:rsidRPr="002103AD" w:rsidRDefault="00F67D29" w:rsidP="00E64CC8">
            <w:pPr>
              <w:pStyle w:val="TAH"/>
              <w:keepNext w:val="0"/>
              <w:keepLines w:val="0"/>
              <w:widowControl w:val="0"/>
              <w:rPr>
                <w:rFonts w:eastAsia="Calibri"/>
              </w:rPr>
            </w:pPr>
            <w:r w:rsidRPr="002103AD">
              <w:rPr>
                <w:rFonts w:eastAsia="Calibri"/>
              </w:rPr>
              <w:t>U - S</w:t>
            </w:r>
          </w:p>
        </w:tc>
        <w:tc>
          <w:tcPr>
            <w:tcW w:w="2977" w:type="dxa"/>
            <w:tcBorders>
              <w:top w:val="single" w:sz="4" w:space="0" w:color="auto"/>
              <w:left w:val="single" w:sz="4" w:space="0" w:color="auto"/>
              <w:bottom w:val="single" w:sz="4" w:space="0" w:color="auto"/>
              <w:right w:val="single" w:sz="4" w:space="0" w:color="auto"/>
            </w:tcBorders>
            <w:hideMark/>
          </w:tcPr>
          <w:p w14:paraId="40375036" w14:textId="77777777" w:rsidR="00F67D29" w:rsidRPr="002103AD" w:rsidRDefault="00F67D29" w:rsidP="00E64CC8">
            <w:pPr>
              <w:pStyle w:val="TAH"/>
              <w:keepNext w:val="0"/>
              <w:keepLines w:val="0"/>
              <w:widowControl w:val="0"/>
              <w:rPr>
                <w:rFonts w:eastAsia="Calibri"/>
              </w:rPr>
            </w:pPr>
            <w:r w:rsidRPr="002103AD">
              <w:rPr>
                <w:rFonts w:eastAsia="Calibri"/>
              </w:rPr>
              <w:t>Message</w:t>
            </w:r>
          </w:p>
        </w:tc>
        <w:tc>
          <w:tcPr>
            <w:tcW w:w="567" w:type="dxa"/>
            <w:tcBorders>
              <w:top w:val="nil"/>
              <w:left w:val="single" w:sz="4" w:space="0" w:color="auto"/>
              <w:bottom w:val="single" w:sz="4" w:space="0" w:color="auto"/>
              <w:right w:val="single" w:sz="4" w:space="0" w:color="auto"/>
            </w:tcBorders>
          </w:tcPr>
          <w:p w14:paraId="250CEBCE" w14:textId="77777777" w:rsidR="00F67D29" w:rsidRPr="002103AD" w:rsidRDefault="00F67D29" w:rsidP="00E64CC8">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7BBEFC8C" w14:textId="77777777" w:rsidR="00F67D29" w:rsidRPr="002103AD" w:rsidRDefault="00F67D29" w:rsidP="00E64CC8">
            <w:pPr>
              <w:pStyle w:val="TAH"/>
              <w:keepNext w:val="0"/>
              <w:keepLines w:val="0"/>
              <w:widowControl w:val="0"/>
              <w:rPr>
                <w:rFonts w:eastAsia="Calibri"/>
              </w:rPr>
            </w:pPr>
          </w:p>
        </w:tc>
      </w:tr>
      <w:tr w:rsidR="00F67D29" w:rsidRPr="002103AD" w14:paraId="07B0A6D1" w14:textId="77777777" w:rsidTr="00E64CC8">
        <w:tc>
          <w:tcPr>
            <w:tcW w:w="692" w:type="dxa"/>
            <w:tcBorders>
              <w:top w:val="single" w:sz="4" w:space="0" w:color="auto"/>
              <w:left w:val="single" w:sz="4" w:space="0" w:color="auto"/>
              <w:bottom w:val="single" w:sz="4" w:space="0" w:color="auto"/>
              <w:right w:val="single" w:sz="4" w:space="0" w:color="auto"/>
            </w:tcBorders>
            <w:hideMark/>
          </w:tcPr>
          <w:p w14:paraId="2EDA204A" w14:textId="77777777" w:rsidR="00F67D29" w:rsidRPr="002103AD" w:rsidRDefault="00F67D29" w:rsidP="00E64CC8">
            <w:pPr>
              <w:pStyle w:val="TAC"/>
              <w:keepNext w:val="0"/>
              <w:keepLines w:val="0"/>
              <w:widowControl w:val="0"/>
              <w:rPr>
                <w:rFonts w:eastAsia="Calibri"/>
              </w:rPr>
            </w:pPr>
            <w:r w:rsidRPr="002103AD">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1157095" w14:textId="77777777" w:rsidR="00F67D29" w:rsidRPr="002103AD" w:rsidRDefault="00F67D29" w:rsidP="00E64CC8">
            <w:pPr>
              <w:pStyle w:val="TAL"/>
              <w:keepNext w:val="0"/>
              <w:keepLines w:val="0"/>
              <w:widowControl w:val="0"/>
              <w:rPr>
                <w:rFonts w:eastAsia="Calibri"/>
              </w:rPr>
            </w:pPr>
            <w:r w:rsidRPr="002103AD">
              <w:rPr>
                <w:rFonts w:eastAsia="Calibri"/>
              </w:rPr>
              <w:t>Make the UE (MCVideo client) the establishment of a video push call to push a video to another MCVideo client.</w:t>
            </w:r>
          </w:p>
          <w:p w14:paraId="66A35008" w14:textId="77777777" w:rsidR="00F67D29" w:rsidRPr="002103AD" w:rsidRDefault="00F67D29" w:rsidP="00E64CC8">
            <w:pPr>
              <w:pStyle w:val="TAL"/>
              <w:keepNext w:val="0"/>
              <w:keepLines w:val="0"/>
              <w:widowControl w:val="0"/>
              <w:rPr>
                <w:rFonts w:eastAsia="Calibri"/>
                <w:shd w:val="clear" w:color="auto" w:fill="FF0000"/>
              </w:rPr>
            </w:pPr>
            <w:r w:rsidRPr="002103AD">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423BBB" w14:textId="77777777" w:rsidR="00F67D29" w:rsidRPr="002103AD" w:rsidRDefault="00F67D29" w:rsidP="00E64CC8">
            <w:pPr>
              <w:pStyle w:val="TAC"/>
              <w:keepNext w:val="0"/>
              <w:keepLines w:val="0"/>
              <w:widowControl w:val="0"/>
              <w:rPr>
                <w:rFonts w:eastAsia="Calibri"/>
                <w:szCs w:val="22"/>
              </w:rPr>
            </w:pPr>
            <w:r w:rsidRPr="002103AD">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1FA379E" w14:textId="77777777" w:rsidR="00F67D29" w:rsidRPr="002103AD" w:rsidRDefault="00F67D29" w:rsidP="00E64CC8">
            <w:pPr>
              <w:pStyle w:val="TAL"/>
              <w:keepNext w:val="0"/>
              <w:keepLines w:val="0"/>
              <w:widowControl w:val="0"/>
              <w:rPr>
                <w:rFonts w:eastAsia="Calibri"/>
              </w:rPr>
            </w:pPr>
            <w:r w:rsidRPr="002103AD">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7349B90" w14:textId="77777777" w:rsidR="00F67D29" w:rsidRPr="002103AD" w:rsidRDefault="00F67D29" w:rsidP="00E64CC8">
            <w:pPr>
              <w:pStyle w:val="TAC"/>
              <w:keepNext w:val="0"/>
              <w:keepLines w:val="0"/>
              <w:widowControl w:val="0"/>
              <w:rPr>
                <w:rFonts w:eastAsia="Calibri"/>
                <w:szCs w:val="22"/>
              </w:rPr>
            </w:pPr>
            <w:r w:rsidRPr="002103AD">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840C41F" w14:textId="77777777" w:rsidR="00F67D29" w:rsidRPr="002103AD" w:rsidRDefault="00F67D29" w:rsidP="00E64CC8">
            <w:pPr>
              <w:pStyle w:val="TAC"/>
              <w:keepNext w:val="0"/>
              <w:keepLines w:val="0"/>
              <w:widowControl w:val="0"/>
              <w:rPr>
                <w:rFonts w:eastAsia="Calibri"/>
                <w:szCs w:val="22"/>
              </w:rPr>
            </w:pPr>
            <w:r w:rsidRPr="002103AD">
              <w:rPr>
                <w:rFonts w:eastAsia="Calibri"/>
                <w:szCs w:val="22"/>
              </w:rPr>
              <w:t>-</w:t>
            </w:r>
          </w:p>
        </w:tc>
      </w:tr>
      <w:tr w:rsidR="00F67D29" w:rsidRPr="002103AD" w14:paraId="23A91D27" w14:textId="77777777" w:rsidTr="00E64CC8">
        <w:tc>
          <w:tcPr>
            <w:tcW w:w="692" w:type="dxa"/>
            <w:tcBorders>
              <w:top w:val="single" w:sz="4" w:space="0" w:color="auto"/>
              <w:left w:val="single" w:sz="4" w:space="0" w:color="auto"/>
              <w:bottom w:val="single" w:sz="4" w:space="0" w:color="auto"/>
              <w:right w:val="single" w:sz="4" w:space="0" w:color="auto"/>
            </w:tcBorders>
            <w:hideMark/>
          </w:tcPr>
          <w:p w14:paraId="1EFC5354" w14:textId="77777777" w:rsidR="00F67D29" w:rsidRPr="002103AD" w:rsidRDefault="00F67D29" w:rsidP="00E64CC8">
            <w:pPr>
              <w:pStyle w:val="TAC"/>
              <w:keepNext w:val="0"/>
              <w:keepLines w:val="0"/>
              <w:widowControl w:val="0"/>
            </w:pPr>
            <w:r w:rsidRPr="002103AD">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51158838" w14:textId="223E1096" w:rsidR="00F67D29" w:rsidRPr="002103AD" w:rsidRDefault="00F67D29" w:rsidP="00E64CC8">
            <w:pPr>
              <w:pStyle w:val="TAL"/>
            </w:pPr>
            <w:r w:rsidRPr="002103AD">
              <w:rPr>
                <w:rFonts w:eastAsia="Calibri"/>
              </w:rPr>
              <w:t>Check: Does the UE (MCVideo client) correctly perform test procedure '</w:t>
            </w:r>
            <w:r w:rsidRPr="002103AD">
              <w:t>MCVideo CO session establishment/modification without provisional responses other than 100 Trying'</w:t>
            </w:r>
            <w:r w:rsidRPr="002103AD">
              <w:rPr>
                <w:rFonts w:eastAsia="Calibri"/>
              </w:rPr>
              <w:t xml:space="preserve"> as described in TS 36.579-1 [2] Table 5.3B.1.3-1 to push a video </w:t>
            </w:r>
            <w:r w:rsidRPr="002103AD">
              <w:rPr>
                <w:lang w:eastAsia="zh-CN"/>
              </w:rPr>
              <w:t>to another MCVideo client</w:t>
            </w:r>
            <w:r w:rsidRPr="002103AD">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217A9DB" w14:textId="77777777" w:rsidR="00F67D29" w:rsidRPr="002103AD" w:rsidRDefault="00F67D29" w:rsidP="00E64CC8">
            <w:pPr>
              <w:pStyle w:val="TAC"/>
              <w:keepNext w:val="0"/>
              <w:keepLines w:val="0"/>
              <w:widowControl w:val="0"/>
            </w:pPr>
            <w:r w:rsidRPr="002103AD">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DC0469" w14:textId="77777777" w:rsidR="00F67D29" w:rsidRPr="002103AD" w:rsidRDefault="00F67D29" w:rsidP="00E64CC8">
            <w:pPr>
              <w:pStyle w:val="TAL"/>
              <w:keepNext w:val="0"/>
              <w:keepLines w:val="0"/>
              <w:widowControl w:val="0"/>
            </w:pPr>
            <w:r w:rsidRPr="002103AD">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3A1FF6B" w14:textId="77777777" w:rsidR="00F67D29" w:rsidRPr="002103AD" w:rsidRDefault="00F67D29" w:rsidP="00E64CC8">
            <w:pPr>
              <w:pStyle w:val="TAC"/>
              <w:keepNext w:val="0"/>
              <w:keepLines w:val="0"/>
              <w:widowControl w:val="0"/>
            </w:pPr>
            <w:r w:rsidRPr="002103AD">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68D08C74" w14:textId="77777777" w:rsidR="00F67D29" w:rsidRPr="002103AD" w:rsidRDefault="00F67D29" w:rsidP="00E64CC8">
            <w:pPr>
              <w:pStyle w:val="TAC"/>
              <w:keepNext w:val="0"/>
              <w:keepLines w:val="0"/>
              <w:widowControl w:val="0"/>
            </w:pPr>
            <w:r w:rsidRPr="002103AD">
              <w:t>-</w:t>
            </w:r>
          </w:p>
        </w:tc>
      </w:tr>
      <w:tr w:rsidR="00F67D29" w:rsidRPr="002103AD" w14:paraId="0F332F0B" w14:textId="77777777" w:rsidTr="00E64CC8">
        <w:tc>
          <w:tcPr>
            <w:tcW w:w="692" w:type="dxa"/>
            <w:tcBorders>
              <w:top w:val="single" w:sz="4" w:space="0" w:color="auto"/>
              <w:left w:val="single" w:sz="4" w:space="0" w:color="auto"/>
              <w:bottom w:val="single" w:sz="4" w:space="0" w:color="auto"/>
              <w:right w:val="single" w:sz="4" w:space="0" w:color="auto"/>
            </w:tcBorders>
            <w:hideMark/>
          </w:tcPr>
          <w:p w14:paraId="29D020EF" w14:textId="77777777" w:rsidR="00F67D29" w:rsidRPr="002103AD" w:rsidRDefault="00F67D29" w:rsidP="00E64CC8">
            <w:pPr>
              <w:pStyle w:val="TAC"/>
              <w:keepNext w:val="0"/>
              <w:keepLines w:val="0"/>
              <w:widowControl w:val="0"/>
            </w:pPr>
            <w:r w:rsidRPr="002103AD">
              <w:rPr>
                <w:rFonts w:eastAsia="Calibri"/>
              </w:rPr>
              <w:t>3</w:t>
            </w:r>
          </w:p>
        </w:tc>
        <w:tc>
          <w:tcPr>
            <w:tcW w:w="3925" w:type="dxa"/>
            <w:tcBorders>
              <w:top w:val="single" w:sz="4" w:space="0" w:color="auto"/>
              <w:left w:val="single" w:sz="4" w:space="0" w:color="auto"/>
              <w:bottom w:val="single" w:sz="4" w:space="0" w:color="auto"/>
              <w:right w:val="single" w:sz="4" w:space="0" w:color="auto"/>
            </w:tcBorders>
            <w:hideMark/>
          </w:tcPr>
          <w:p w14:paraId="308C3A68" w14:textId="77777777" w:rsidR="00F67D29" w:rsidRPr="002103AD" w:rsidRDefault="00F67D29" w:rsidP="00E64CC8">
            <w:pPr>
              <w:pStyle w:val="TAL"/>
            </w:pPr>
            <w:r w:rsidRPr="002103AD">
              <w:t>Check: Does the UE (MCVideo client) provide transmission granted notification to the user?</w:t>
            </w:r>
          </w:p>
          <w:p w14:paraId="1440EC14" w14:textId="77777777" w:rsidR="00F67D29" w:rsidRPr="002103AD" w:rsidRDefault="00F67D29" w:rsidP="00E64CC8">
            <w:pPr>
              <w:pStyle w:val="TAL"/>
            </w:pPr>
            <w:r w:rsidRPr="002103AD">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84EC" w14:textId="77777777" w:rsidR="00F67D29" w:rsidRPr="002103AD" w:rsidRDefault="00F67D29" w:rsidP="00E64CC8">
            <w:pPr>
              <w:pStyle w:val="TAC"/>
              <w:keepNext w:val="0"/>
              <w:keepLines w:val="0"/>
              <w:widowControl w:val="0"/>
            </w:pPr>
            <w:r w:rsidRPr="002103AD">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D11A6B" w14:textId="77777777" w:rsidR="00F67D29" w:rsidRPr="002103AD" w:rsidRDefault="00F67D29" w:rsidP="00E64CC8">
            <w:pPr>
              <w:pStyle w:val="TAL"/>
              <w:keepNext w:val="0"/>
              <w:keepLines w:val="0"/>
              <w:widowControl w:val="0"/>
            </w:pPr>
            <w:r w:rsidRPr="002103AD">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60EF35B0" w14:textId="77777777" w:rsidR="00F67D29" w:rsidRPr="002103AD" w:rsidRDefault="00F67D29" w:rsidP="00E64CC8">
            <w:pPr>
              <w:pStyle w:val="TAC"/>
              <w:keepNext w:val="0"/>
              <w:keepLines w:val="0"/>
              <w:widowControl w:val="0"/>
            </w:pPr>
            <w:r w:rsidRPr="002103AD">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53EB9154" w14:textId="77777777" w:rsidR="00F67D29" w:rsidRPr="002103AD" w:rsidRDefault="00F67D29" w:rsidP="00E64CC8">
            <w:pPr>
              <w:pStyle w:val="TAC"/>
              <w:keepNext w:val="0"/>
              <w:keepLines w:val="0"/>
              <w:widowControl w:val="0"/>
            </w:pPr>
            <w:r w:rsidRPr="002103AD">
              <w:rPr>
                <w:rFonts w:eastAsia="Calibri"/>
                <w:szCs w:val="18"/>
              </w:rPr>
              <w:t>P</w:t>
            </w:r>
          </w:p>
        </w:tc>
      </w:tr>
      <w:tr w:rsidR="00F67D29" w:rsidRPr="002103AD" w14:paraId="0C4B324F" w14:textId="77777777" w:rsidTr="00E64CC8">
        <w:tc>
          <w:tcPr>
            <w:tcW w:w="692" w:type="dxa"/>
            <w:tcBorders>
              <w:top w:val="single" w:sz="4" w:space="0" w:color="auto"/>
              <w:left w:val="single" w:sz="4" w:space="0" w:color="auto"/>
              <w:bottom w:val="single" w:sz="4" w:space="0" w:color="auto"/>
              <w:right w:val="single" w:sz="4" w:space="0" w:color="auto"/>
            </w:tcBorders>
            <w:hideMark/>
          </w:tcPr>
          <w:p w14:paraId="39A05F36" w14:textId="77777777" w:rsidR="00F67D29" w:rsidRPr="002103AD" w:rsidRDefault="00F67D29" w:rsidP="00E64CC8">
            <w:pPr>
              <w:pStyle w:val="TAC"/>
              <w:keepNext w:val="0"/>
              <w:keepLines w:val="0"/>
              <w:widowControl w:val="0"/>
            </w:pPr>
            <w:r w:rsidRPr="002103AD">
              <w:rPr>
                <w:rFonts w:eastAsia="Calibri"/>
              </w:rPr>
              <w:t>4</w:t>
            </w:r>
          </w:p>
        </w:tc>
        <w:tc>
          <w:tcPr>
            <w:tcW w:w="3925" w:type="dxa"/>
            <w:tcBorders>
              <w:top w:val="single" w:sz="4" w:space="0" w:color="auto"/>
              <w:left w:val="single" w:sz="4" w:space="0" w:color="auto"/>
              <w:bottom w:val="single" w:sz="4" w:space="0" w:color="auto"/>
              <w:right w:val="single" w:sz="4" w:space="0" w:color="auto"/>
            </w:tcBorders>
            <w:hideMark/>
          </w:tcPr>
          <w:p w14:paraId="58716685" w14:textId="77777777" w:rsidR="00F67D29" w:rsidRPr="002103AD" w:rsidRDefault="00F67D29" w:rsidP="00E64CC8">
            <w:pPr>
              <w:pStyle w:val="TAL"/>
              <w:keepNext w:val="0"/>
              <w:keepLines w:val="0"/>
              <w:widowControl w:val="0"/>
            </w:pPr>
            <w:r w:rsidRPr="002103AD">
              <w:t>Make the UE (MCVideo client) request end of transmission.</w:t>
            </w:r>
          </w:p>
          <w:p w14:paraId="17056E14" w14:textId="77777777" w:rsidR="00F67D29" w:rsidRPr="002103AD" w:rsidRDefault="00F67D29" w:rsidP="00E64CC8">
            <w:pPr>
              <w:pStyle w:val="TAL"/>
            </w:pPr>
            <w:r w:rsidRPr="002103AD">
              <w:t>(NOTE1)</w:t>
            </w:r>
          </w:p>
        </w:tc>
        <w:tc>
          <w:tcPr>
            <w:tcW w:w="709" w:type="dxa"/>
            <w:tcBorders>
              <w:top w:val="single" w:sz="4" w:space="0" w:color="auto"/>
              <w:left w:val="single" w:sz="4" w:space="0" w:color="auto"/>
              <w:bottom w:val="single" w:sz="4" w:space="0" w:color="auto"/>
              <w:right w:val="single" w:sz="4" w:space="0" w:color="auto"/>
            </w:tcBorders>
            <w:hideMark/>
          </w:tcPr>
          <w:p w14:paraId="465CA42C" w14:textId="77777777" w:rsidR="00F67D29" w:rsidRPr="002103AD" w:rsidRDefault="00F67D29" w:rsidP="00E64CC8">
            <w:pPr>
              <w:pStyle w:val="TAC"/>
              <w:keepNext w:val="0"/>
              <w:keepLines w:val="0"/>
              <w:widowControl w:val="0"/>
            </w:pPr>
            <w:r w:rsidRPr="002103AD">
              <w:t>-</w:t>
            </w:r>
          </w:p>
        </w:tc>
        <w:tc>
          <w:tcPr>
            <w:tcW w:w="2977" w:type="dxa"/>
            <w:tcBorders>
              <w:top w:val="single" w:sz="4" w:space="0" w:color="auto"/>
              <w:left w:val="single" w:sz="4" w:space="0" w:color="auto"/>
              <w:bottom w:val="single" w:sz="4" w:space="0" w:color="auto"/>
              <w:right w:val="single" w:sz="4" w:space="0" w:color="auto"/>
            </w:tcBorders>
            <w:hideMark/>
          </w:tcPr>
          <w:p w14:paraId="6B12FA95" w14:textId="77777777" w:rsidR="00F67D29" w:rsidRPr="002103AD" w:rsidRDefault="00F67D29" w:rsidP="00E64CC8">
            <w:pPr>
              <w:pStyle w:val="TAL"/>
              <w:keepNext w:val="0"/>
              <w:keepLines w:val="0"/>
              <w:widowControl w:val="0"/>
            </w:pPr>
            <w:r w:rsidRPr="002103AD">
              <w:t>-</w:t>
            </w:r>
          </w:p>
        </w:tc>
        <w:tc>
          <w:tcPr>
            <w:tcW w:w="567" w:type="dxa"/>
            <w:tcBorders>
              <w:top w:val="single" w:sz="4" w:space="0" w:color="auto"/>
              <w:left w:val="single" w:sz="4" w:space="0" w:color="auto"/>
              <w:bottom w:val="single" w:sz="4" w:space="0" w:color="auto"/>
              <w:right w:val="single" w:sz="4" w:space="0" w:color="auto"/>
            </w:tcBorders>
            <w:hideMark/>
          </w:tcPr>
          <w:p w14:paraId="522414B9" w14:textId="77777777" w:rsidR="00F67D29" w:rsidRPr="002103AD" w:rsidRDefault="00F67D29" w:rsidP="00E64CC8">
            <w:pPr>
              <w:pStyle w:val="TAC"/>
              <w:keepNext w:val="0"/>
              <w:keepLines w:val="0"/>
              <w:widowControl w:val="0"/>
            </w:pPr>
            <w:r w:rsidRPr="002103AD">
              <w:t>-</w:t>
            </w:r>
          </w:p>
        </w:tc>
        <w:tc>
          <w:tcPr>
            <w:tcW w:w="892" w:type="dxa"/>
            <w:tcBorders>
              <w:top w:val="single" w:sz="4" w:space="0" w:color="auto"/>
              <w:left w:val="single" w:sz="4" w:space="0" w:color="auto"/>
              <w:bottom w:val="single" w:sz="4" w:space="0" w:color="auto"/>
              <w:right w:val="single" w:sz="4" w:space="0" w:color="auto"/>
            </w:tcBorders>
            <w:hideMark/>
          </w:tcPr>
          <w:p w14:paraId="4D3BDAF1" w14:textId="77777777" w:rsidR="00F67D29" w:rsidRPr="002103AD" w:rsidRDefault="00F67D29" w:rsidP="00E64CC8">
            <w:pPr>
              <w:pStyle w:val="TAC"/>
              <w:keepNext w:val="0"/>
              <w:keepLines w:val="0"/>
              <w:widowControl w:val="0"/>
            </w:pPr>
            <w:r w:rsidRPr="002103AD">
              <w:t>-</w:t>
            </w:r>
          </w:p>
        </w:tc>
      </w:tr>
      <w:tr w:rsidR="00F67D29" w:rsidRPr="002103AD" w14:paraId="2829D076" w14:textId="77777777" w:rsidTr="00E64CC8">
        <w:tc>
          <w:tcPr>
            <w:tcW w:w="692" w:type="dxa"/>
            <w:tcBorders>
              <w:top w:val="single" w:sz="4" w:space="0" w:color="auto"/>
              <w:left w:val="single" w:sz="4" w:space="0" w:color="auto"/>
              <w:bottom w:val="single" w:sz="4" w:space="0" w:color="auto"/>
              <w:right w:val="single" w:sz="4" w:space="0" w:color="auto"/>
            </w:tcBorders>
            <w:hideMark/>
          </w:tcPr>
          <w:p w14:paraId="3BD5C39C" w14:textId="77777777" w:rsidR="00F67D29" w:rsidRPr="002103AD" w:rsidRDefault="00F67D29" w:rsidP="00E64CC8">
            <w:pPr>
              <w:pStyle w:val="TAC"/>
              <w:keepNext w:val="0"/>
              <w:keepLines w:val="0"/>
              <w:widowControl w:val="0"/>
            </w:pPr>
            <w:r w:rsidRPr="002103AD">
              <w:rPr>
                <w:rFonts w:eastAsia="Calibri"/>
              </w:rPr>
              <w:t>5</w:t>
            </w:r>
          </w:p>
        </w:tc>
        <w:tc>
          <w:tcPr>
            <w:tcW w:w="3925" w:type="dxa"/>
            <w:tcBorders>
              <w:top w:val="single" w:sz="4" w:space="0" w:color="auto"/>
              <w:left w:val="single" w:sz="4" w:space="0" w:color="auto"/>
              <w:bottom w:val="single" w:sz="4" w:space="0" w:color="auto"/>
              <w:right w:val="single" w:sz="4" w:space="0" w:color="auto"/>
            </w:tcBorders>
            <w:hideMark/>
          </w:tcPr>
          <w:p w14:paraId="12BE1962" w14:textId="53A623CA" w:rsidR="00F67D29" w:rsidRPr="002103AD" w:rsidRDefault="00F67D29" w:rsidP="00E64CC8">
            <w:pPr>
              <w:pStyle w:val="TAL"/>
            </w:pPr>
            <w:r w:rsidRPr="002103AD">
              <w:t xml:space="preserve">Check: Does the UE (MCVideo client) </w:t>
            </w:r>
            <w:r w:rsidRPr="002103AD">
              <w:rPr>
                <w:rFonts w:eastAsia="Calibri"/>
              </w:rPr>
              <w:t>correctly perform test procedure '</w:t>
            </w:r>
            <w:r w:rsidRPr="002103AD">
              <w:t xml:space="preserve">MCVideo transmission End Request CO' as described in </w:t>
            </w:r>
            <w:r w:rsidRPr="002103AD">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1E072AF" w14:textId="77777777" w:rsidR="00F67D29" w:rsidRPr="002103AD" w:rsidRDefault="00F67D29" w:rsidP="00E64CC8">
            <w:pPr>
              <w:pStyle w:val="TAC"/>
              <w:keepNext w:val="0"/>
              <w:keepLines w:val="0"/>
              <w:widowControl w:val="0"/>
            </w:pPr>
            <w:r w:rsidRPr="002103AD">
              <w:t>-</w:t>
            </w:r>
          </w:p>
        </w:tc>
        <w:tc>
          <w:tcPr>
            <w:tcW w:w="2977" w:type="dxa"/>
            <w:tcBorders>
              <w:top w:val="single" w:sz="4" w:space="0" w:color="auto"/>
              <w:left w:val="single" w:sz="4" w:space="0" w:color="auto"/>
              <w:bottom w:val="single" w:sz="4" w:space="0" w:color="auto"/>
              <w:right w:val="single" w:sz="4" w:space="0" w:color="auto"/>
            </w:tcBorders>
            <w:hideMark/>
          </w:tcPr>
          <w:p w14:paraId="3A9C7240" w14:textId="77777777" w:rsidR="00F67D29" w:rsidRPr="002103AD" w:rsidRDefault="00F67D29" w:rsidP="00E64CC8">
            <w:pPr>
              <w:pStyle w:val="TAL"/>
              <w:keepNext w:val="0"/>
              <w:keepLines w:val="0"/>
              <w:widowControl w:val="0"/>
            </w:pPr>
            <w:r w:rsidRPr="002103AD">
              <w:t>-</w:t>
            </w:r>
          </w:p>
        </w:tc>
        <w:tc>
          <w:tcPr>
            <w:tcW w:w="567" w:type="dxa"/>
            <w:tcBorders>
              <w:top w:val="single" w:sz="4" w:space="0" w:color="auto"/>
              <w:left w:val="single" w:sz="4" w:space="0" w:color="auto"/>
              <w:bottom w:val="single" w:sz="4" w:space="0" w:color="auto"/>
              <w:right w:val="single" w:sz="4" w:space="0" w:color="auto"/>
            </w:tcBorders>
            <w:hideMark/>
          </w:tcPr>
          <w:p w14:paraId="1ED7D074" w14:textId="77777777" w:rsidR="00F67D29" w:rsidRPr="002103AD" w:rsidRDefault="00F67D29" w:rsidP="00E64CC8">
            <w:pPr>
              <w:pStyle w:val="TAC"/>
              <w:keepNext w:val="0"/>
              <w:keepLines w:val="0"/>
              <w:widowControl w:val="0"/>
            </w:pPr>
            <w:r w:rsidRPr="002103AD">
              <w:t>2</w:t>
            </w:r>
          </w:p>
        </w:tc>
        <w:tc>
          <w:tcPr>
            <w:tcW w:w="892" w:type="dxa"/>
            <w:tcBorders>
              <w:top w:val="single" w:sz="4" w:space="0" w:color="auto"/>
              <w:left w:val="single" w:sz="4" w:space="0" w:color="auto"/>
              <w:bottom w:val="single" w:sz="4" w:space="0" w:color="auto"/>
              <w:right w:val="single" w:sz="4" w:space="0" w:color="auto"/>
            </w:tcBorders>
            <w:hideMark/>
          </w:tcPr>
          <w:p w14:paraId="5864A564" w14:textId="77777777" w:rsidR="00F67D29" w:rsidRPr="002103AD" w:rsidRDefault="00F67D29" w:rsidP="00E64CC8">
            <w:pPr>
              <w:pStyle w:val="TAC"/>
              <w:keepNext w:val="0"/>
              <w:keepLines w:val="0"/>
              <w:widowControl w:val="0"/>
            </w:pPr>
            <w:r w:rsidRPr="002103AD">
              <w:t>-</w:t>
            </w:r>
          </w:p>
        </w:tc>
      </w:tr>
      <w:tr w:rsidR="00F67D29" w:rsidRPr="002103AD" w14:paraId="7FEEC806" w14:textId="77777777" w:rsidTr="00E64CC8">
        <w:tc>
          <w:tcPr>
            <w:tcW w:w="692" w:type="dxa"/>
            <w:tcBorders>
              <w:top w:val="single" w:sz="4" w:space="0" w:color="auto"/>
              <w:left w:val="single" w:sz="4" w:space="0" w:color="auto"/>
              <w:bottom w:val="single" w:sz="4" w:space="0" w:color="auto"/>
              <w:right w:val="single" w:sz="4" w:space="0" w:color="auto"/>
            </w:tcBorders>
            <w:hideMark/>
          </w:tcPr>
          <w:p w14:paraId="672EFE41" w14:textId="77777777" w:rsidR="00F67D29" w:rsidRPr="002103AD" w:rsidRDefault="00F67D29" w:rsidP="00E64CC8">
            <w:pPr>
              <w:pStyle w:val="TAC"/>
              <w:keepNext w:val="0"/>
              <w:keepLines w:val="0"/>
              <w:widowControl w:val="0"/>
            </w:pPr>
            <w:r w:rsidRPr="002103AD">
              <w:rPr>
                <w:rFonts w:eastAsia="Calibri"/>
              </w:rPr>
              <w:t>6</w:t>
            </w:r>
          </w:p>
        </w:tc>
        <w:tc>
          <w:tcPr>
            <w:tcW w:w="3925" w:type="dxa"/>
            <w:tcBorders>
              <w:top w:val="single" w:sz="4" w:space="0" w:color="auto"/>
              <w:left w:val="single" w:sz="4" w:space="0" w:color="auto"/>
              <w:bottom w:val="single" w:sz="4" w:space="0" w:color="auto"/>
              <w:right w:val="single" w:sz="4" w:space="0" w:color="auto"/>
            </w:tcBorders>
            <w:hideMark/>
          </w:tcPr>
          <w:p w14:paraId="10DCF715" w14:textId="77777777" w:rsidR="00F67D29" w:rsidRPr="002103AD" w:rsidRDefault="00F67D29" w:rsidP="00E64CC8">
            <w:pPr>
              <w:pStyle w:val="TAL"/>
              <w:keepNext w:val="0"/>
              <w:keepLines w:val="0"/>
              <w:widowControl w:val="0"/>
            </w:pPr>
            <w:r w:rsidRPr="002103AD">
              <w:t>Make the UE (MCVideo client) release the call.</w:t>
            </w:r>
          </w:p>
          <w:p w14:paraId="725A878E" w14:textId="77777777" w:rsidR="00F67D29" w:rsidRPr="002103AD" w:rsidRDefault="00F67D29" w:rsidP="00E64CC8">
            <w:pPr>
              <w:pStyle w:val="TAL"/>
            </w:pPr>
            <w:r w:rsidRPr="002103AD">
              <w:t>(NOTE 1)</w:t>
            </w:r>
          </w:p>
        </w:tc>
        <w:tc>
          <w:tcPr>
            <w:tcW w:w="709" w:type="dxa"/>
            <w:tcBorders>
              <w:top w:val="single" w:sz="4" w:space="0" w:color="auto"/>
              <w:left w:val="single" w:sz="4" w:space="0" w:color="auto"/>
              <w:bottom w:val="single" w:sz="4" w:space="0" w:color="auto"/>
              <w:right w:val="single" w:sz="4" w:space="0" w:color="auto"/>
            </w:tcBorders>
            <w:hideMark/>
          </w:tcPr>
          <w:p w14:paraId="160F5437" w14:textId="77777777" w:rsidR="00F67D29" w:rsidRPr="002103AD" w:rsidRDefault="00F67D29" w:rsidP="00E64CC8">
            <w:pPr>
              <w:pStyle w:val="TAC"/>
              <w:keepNext w:val="0"/>
              <w:keepLines w:val="0"/>
              <w:widowControl w:val="0"/>
            </w:pPr>
            <w:r w:rsidRPr="002103AD">
              <w:t>-</w:t>
            </w:r>
          </w:p>
        </w:tc>
        <w:tc>
          <w:tcPr>
            <w:tcW w:w="2977" w:type="dxa"/>
            <w:tcBorders>
              <w:top w:val="single" w:sz="4" w:space="0" w:color="auto"/>
              <w:left w:val="single" w:sz="4" w:space="0" w:color="auto"/>
              <w:bottom w:val="single" w:sz="4" w:space="0" w:color="auto"/>
              <w:right w:val="single" w:sz="4" w:space="0" w:color="auto"/>
            </w:tcBorders>
            <w:hideMark/>
          </w:tcPr>
          <w:p w14:paraId="651E7EBF" w14:textId="77777777" w:rsidR="00F67D29" w:rsidRPr="002103AD" w:rsidRDefault="00F67D29" w:rsidP="00E64CC8">
            <w:pPr>
              <w:pStyle w:val="TAL"/>
              <w:keepNext w:val="0"/>
              <w:keepLines w:val="0"/>
              <w:widowControl w:val="0"/>
            </w:pPr>
            <w:r w:rsidRPr="002103AD">
              <w:t>-</w:t>
            </w:r>
          </w:p>
        </w:tc>
        <w:tc>
          <w:tcPr>
            <w:tcW w:w="567" w:type="dxa"/>
            <w:tcBorders>
              <w:top w:val="single" w:sz="4" w:space="0" w:color="auto"/>
              <w:left w:val="single" w:sz="4" w:space="0" w:color="auto"/>
              <w:bottom w:val="single" w:sz="4" w:space="0" w:color="auto"/>
              <w:right w:val="single" w:sz="4" w:space="0" w:color="auto"/>
            </w:tcBorders>
            <w:hideMark/>
          </w:tcPr>
          <w:p w14:paraId="5DF14B23" w14:textId="77777777" w:rsidR="00F67D29" w:rsidRPr="002103AD" w:rsidRDefault="00F67D29" w:rsidP="00E64CC8">
            <w:pPr>
              <w:pStyle w:val="TAC"/>
              <w:keepNext w:val="0"/>
              <w:keepLines w:val="0"/>
              <w:widowControl w:val="0"/>
            </w:pPr>
            <w:r w:rsidRPr="002103AD">
              <w:t>-</w:t>
            </w:r>
          </w:p>
        </w:tc>
        <w:tc>
          <w:tcPr>
            <w:tcW w:w="892" w:type="dxa"/>
            <w:tcBorders>
              <w:top w:val="single" w:sz="4" w:space="0" w:color="auto"/>
              <w:left w:val="single" w:sz="4" w:space="0" w:color="auto"/>
              <w:bottom w:val="single" w:sz="4" w:space="0" w:color="auto"/>
              <w:right w:val="single" w:sz="4" w:space="0" w:color="auto"/>
            </w:tcBorders>
            <w:hideMark/>
          </w:tcPr>
          <w:p w14:paraId="0CDC712F" w14:textId="77777777" w:rsidR="00F67D29" w:rsidRPr="002103AD" w:rsidRDefault="00F67D29" w:rsidP="00E64CC8">
            <w:pPr>
              <w:pStyle w:val="TAC"/>
              <w:keepNext w:val="0"/>
              <w:keepLines w:val="0"/>
              <w:widowControl w:val="0"/>
            </w:pPr>
            <w:r w:rsidRPr="002103AD">
              <w:t>-</w:t>
            </w:r>
          </w:p>
        </w:tc>
      </w:tr>
      <w:tr w:rsidR="00F67D29" w:rsidRPr="002103AD" w14:paraId="6BF586E5" w14:textId="77777777" w:rsidTr="00E64CC8">
        <w:tc>
          <w:tcPr>
            <w:tcW w:w="692" w:type="dxa"/>
            <w:tcBorders>
              <w:top w:val="single" w:sz="4" w:space="0" w:color="auto"/>
              <w:left w:val="single" w:sz="4" w:space="0" w:color="auto"/>
              <w:bottom w:val="single" w:sz="4" w:space="0" w:color="auto"/>
              <w:right w:val="single" w:sz="4" w:space="0" w:color="auto"/>
            </w:tcBorders>
            <w:hideMark/>
          </w:tcPr>
          <w:p w14:paraId="067C97FA" w14:textId="77777777" w:rsidR="00F67D29" w:rsidRPr="002103AD" w:rsidRDefault="00F67D29" w:rsidP="00E64CC8">
            <w:pPr>
              <w:pStyle w:val="TAC"/>
              <w:keepNext w:val="0"/>
              <w:keepLines w:val="0"/>
              <w:widowControl w:val="0"/>
            </w:pPr>
            <w:r w:rsidRPr="002103AD">
              <w:rPr>
                <w:rFonts w:eastAsia="Calibri"/>
              </w:rPr>
              <w:t>7</w:t>
            </w:r>
          </w:p>
        </w:tc>
        <w:tc>
          <w:tcPr>
            <w:tcW w:w="3925" w:type="dxa"/>
            <w:tcBorders>
              <w:top w:val="single" w:sz="4" w:space="0" w:color="auto"/>
              <w:left w:val="single" w:sz="4" w:space="0" w:color="auto"/>
              <w:bottom w:val="single" w:sz="4" w:space="0" w:color="auto"/>
              <w:right w:val="single" w:sz="4" w:space="0" w:color="auto"/>
            </w:tcBorders>
            <w:hideMark/>
          </w:tcPr>
          <w:p w14:paraId="74DF06CB" w14:textId="563CD0DD" w:rsidR="00F67D29" w:rsidRPr="002103AD" w:rsidRDefault="00F67D29" w:rsidP="00E64CC8">
            <w:pPr>
              <w:pStyle w:val="TAL"/>
            </w:pPr>
            <w:r w:rsidRPr="002103AD">
              <w:t xml:space="preserve">Check: Does the UE (MCVideo client) correctly perform test procedure 'MCX CO call release' as described in </w:t>
            </w:r>
            <w:r w:rsidRPr="002103AD">
              <w:rPr>
                <w:rFonts w:eastAsia="Calibri"/>
              </w:rPr>
              <w:t>TS 36.579-1 [2] Table 5.3.10.3-1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2B1483B2" w14:textId="77777777" w:rsidR="00F67D29" w:rsidRPr="002103AD" w:rsidRDefault="00F67D29" w:rsidP="00E64CC8">
            <w:pPr>
              <w:pStyle w:val="TAC"/>
              <w:keepNext w:val="0"/>
              <w:keepLines w:val="0"/>
              <w:widowControl w:val="0"/>
            </w:pPr>
            <w:r w:rsidRPr="002103AD">
              <w:t>-</w:t>
            </w:r>
          </w:p>
        </w:tc>
        <w:tc>
          <w:tcPr>
            <w:tcW w:w="2977" w:type="dxa"/>
            <w:tcBorders>
              <w:top w:val="single" w:sz="4" w:space="0" w:color="auto"/>
              <w:left w:val="single" w:sz="4" w:space="0" w:color="auto"/>
              <w:bottom w:val="single" w:sz="4" w:space="0" w:color="auto"/>
              <w:right w:val="single" w:sz="4" w:space="0" w:color="auto"/>
            </w:tcBorders>
            <w:hideMark/>
          </w:tcPr>
          <w:p w14:paraId="4D0D1782" w14:textId="77777777" w:rsidR="00F67D29" w:rsidRPr="002103AD" w:rsidRDefault="00F67D29" w:rsidP="00E64CC8">
            <w:pPr>
              <w:pStyle w:val="TAL"/>
              <w:keepNext w:val="0"/>
              <w:keepLines w:val="0"/>
              <w:widowControl w:val="0"/>
            </w:pPr>
            <w:r w:rsidRPr="002103AD">
              <w:t>-</w:t>
            </w:r>
          </w:p>
        </w:tc>
        <w:tc>
          <w:tcPr>
            <w:tcW w:w="567" w:type="dxa"/>
            <w:tcBorders>
              <w:top w:val="single" w:sz="4" w:space="0" w:color="auto"/>
              <w:left w:val="single" w:sz="4" w:space="0" w:color="auto"/>
              <w:bottom w:val="single" w:sz="4" w:space="0" w:color="auto"/>
              <w:right w:val="single" w:sz="4" w:space="0" w:color="auto"/>
            </w:tcBorders>
            <w:hideMark/>
          </w:tcPr>
          <w:p w14:paraId="0A4BB9E3" w14:textId="77777777" w:rsidR="00F67D29" w:rsidRPr="002103AD" w:rsidRDefault="00F67D29" w:rsidP="00E64CC8">
            <w:pPr>
              <w:pStyle w:val="TAC"/>
              <w:keepNext w:val="0"/>
              <w:keepLines w:val="0"/>
              <w:widowControl w:val="0"/>
            </w:pPr>
            <w:r w:rsidRPr="002103AD">
              <w:t>3</w:t>
            </w:r>
          </w:p>
        </w:tc>
        <w:tc>
          <w:tcPr>
            <w:tcW w:w="892" w:type="dxa"/>
            <w:tcBorders>
              <w:top w:val="single" w:sz="4" w:space="0" w:color="auto"/>
              <w:left w:val="single" w:sz="4" w:space="0" w:color="auto"/>
              <w:bottom w:val="single" w:sz="4" w:space="0" w:color="auto"/>
              <w:right w:val="single" w:sz="4" w:space="0" w:color="auto"/>
            </w:tcBorders>
            <w:hideMark/>
          </w:tcPr>
          <w:p w14:paraId="1626DCE9" w14:textId="77777777" w:rsidR="00F67D29" w:rsidRPr="002103AD" w:rsidRDefault="00F67D29" w:rsidP="00E64CC8">
            <w:pPr>
              <w:pStyle w:val="TAC"/>
              <w:keepNext w:val="0"/>
              <w:keepLines w:val="0"/>
              <w:widowControl w:val="0"/>
            </w:pPr>
            <w:r w:rsidRPr="002103AD">
              <w:t>-</w:t>
            </w:r>
          </w:p>
        </w:tc>
      </w:tr>
      <w:tr w:rsidR="00F67D29" w:rsidRPr="002103AD" w14:paraId="02E418FE" w14:textId="77777777" w:rsidTr="00E64CC8">
        <w:tc>
          <w:tcPr>
            <w:tcW w:w="9762" w:type="dxa"/>
            <w:gridSpan w:val="6"/>
            <w:tcBorders>
              <w:top w:val="single" w:sz="4" w:space="0" w:color="auto"/>
              <w:left w:val="single" w:sz="4" w:space="0" w:color="auto"/>
              <w:bottom w:val="single" w:sz="4" w:space="0" w:color="auto"/>
              <w:right w:val="single" w:sz="4" w:space="0" w:color="auto"/>
            </w:tcBorders>
            <w:hideMark/>
          </w:tcPr>
          <w:p w14:paraId="4544FE7F" w14:textId="77777777" w:rsidR="00F67D29" w:rsidRPr="002103AD" w:rsidRDefault="00F67D29" w:rsidP="00E64CC8">
            <w:pPr>
              <w:pStyle w:val="TAC"/>
              <w:jc w:val="left"/>
              <w:rPr>
                <w:rFonts w:cs="Arial"/>
                <w:szCs w:val="18"/>
              </w:rPr>
            </w:pPr>
            <w:r w:rsidRPr="002103AD">
              <w:rPr>
                <w:rFonts w:cs="Arial"/>
                <w:szCs w:val="18"/>
              </w:rPr>
              <w:t>NOTE 1: This action is expected to be done via a suitable implementation-dependent MMI.</w:t>
            </w:r>
          </w:p>
        </w:tc>
      </w:tr>
    </w:tbl>
    <w:p w14:paraId="039F8D5D" w14:textId="77777777" w:rsidR="00F67D29" w:rsidRPr="002103AD" w:rsidRDefault="00F67D29" w:rsidP="00F67D29"/>
    <w:p w14:paraId="1AFEC809" w14:textId="77777777" w:rsidR="00F67D29" w:rsidRPr="002103AD" w:rsidRDefault="00F67D29" w:rsidP="00F67D29">
      <w:pPr>
        <w:pStyle w:val="H6"/>
      </w:pPr>
      <w:r w:rsidRPr="002103AD">
        <w:t>6.5.1.3.3</w:t>
      </w:r>
      <w:r w:rsidRPr="002103AD">
        <w:tab/>
        <w:t>Specific message contents</w:t>
      </w:r>
    </w:p>
    <w:p w14:paraId="3B4CC1ED" w14:textId="76259B87" w:rsidR="00F67D29" w:rsidRPr="002103AD" w:rsidRDefault="00F67D29" w:rsidP="00F67D29">
      <w:pPr>
        <w:pStyle w:val="TH"/>
      </w:pPr>
      <w:r w:rsidRPr="002103AD">
        <w:t>Table 6.5.1.3.3-1: SIP INVITE from the UE (Step 2, Table 6.5.1.3.2-1;</w:t>
      </w:r>
      <w:r w:rsidRPr="002103AD">
        <w:br/>
        <w:t>Step 2, 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F67D29" w:rsidRPr="002103AD" w14:paraId="5EA0D561" w14:textId="77777777" w:rsidTr="0066502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B86254" w14:textId="77777777" w:rsidR="00F67D29" w:rsidRPr="002103AD" w:rsidRDefault="00F67D29" w:rsidP="00E64CC8">
            <w:pPr>
              <w:pStyle w:val="TAL"/>
            </w:pPr>
            <w:r w:rsidRPr="002103AD">
              <w:t>Derivation Path: TS 36.579-1 [2], Table 5.5.2.5.1-1, condition PRIVATE-CALL</w:t>
            </w:r>
          </w:p>
        </w:tc>
      </w:tr>
      <w:tr w:rsidR="00F67D29" w:rsidRPr="002103AD" w14:paraId="2B35B7D3" w14:textId="77777777" w:rsidTr="0066502E">
        <w:trPr>
          <w:tblHeader/>
        </w:trPr>
        <w:tc>
          <w:tcPr>
            <w:tcW w:w="2972" w:type="dxa"/>
            <w:tcBorders>
              <w:top w:val="single" w:sz="4" w:space="0" w:color="auto"/>
              <w:left w:val="single" w:sz="4" w:space="0" w:color="auto"/>
              <w:bottom w:val="single" w:sz="4" w:space="0" w:color="auto"/>
              <w:right w:val="single" w:sz="4" w:space="0" w:color="auto"/>
            </w:tcBorders>
            <w:hideMark/>
          </w:tcPr>
          <w:p w14:paraId="5B26D22A" w14:textId="77777777" w:rsidR="00F67D29" w:rsidRPr="002103AD" w:rsidRDefault="00F67D29" w:rsidP="00E64CC8">
            <w:pPr>
              <w:pStyle w:val="TAH"/>
              <w:keepNext w:val="0"/>
              <w:keepLines w:val="0"/>
              <w:widowControl w:val="0"/>
              <w:rPr>
                <w:color w:val="000000"/>
              </w:rPr>
            </w:pPr>
            <w:r w:rsidRPr="002103AD">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B596C9F" w14:textId="77777777" w:rsidR="00F67D29" w:rsidRPr="002103AD" w:rsidRDefault="00F67D29" w:rsidP="00E64CC8">
            <w:pPr>
              <w:pStyle w:val="TAH"/>
              <w:keepNext w:val="0"/>
              <w:keepLines w:val="0"/>
              <w:widowControl w:val="0"/>
              <w:rPr>
                <w:color w:val="000000"/>
              </w:rPr>
            </w:pPr>
            <w:r w:rsidRPr="002103AD">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30A90806" w14:textId="77777777" w:rsidR="00F67D29" w:rsidRPr="002103AD" w:rsidRDefault="00F67D29" w:rsidP="00E64CC8">
            <w:pPr>
              <w:pStyle w:val="TAH"/>
              <w:keepNext w:val="0"/>
              <w:keepLines w:val="0"/>
              <w:widowControl w:val="0"/>
              <w:rPr>
                <w:color w:val="000000"/>
              </w:rPr>
            </w:pPr>
            <w:r w:rsidRPr="002103AD">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5FA5962F" w14:textId="77777777" w:rsidR="00F67D29" w:rsidRPr="002103AD" w:rsidRDefault="00F67D29" w:rsidP="00E64CC8">
            <w:pPr>
              <w:pStyle w:val="TAH"/>
              <w:keepNext w:val="0"/>
              <w:keepLines w:val="0"/>
              <w:widowControl w:val="0"/>
              <w:rPr>
                <w:color w:val="000000"/>
              </w:rPr>
            </w:pPr>
            <w:r w:rsidRPr="002103AD">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7F7844" w14:textId="77777777" w:rsidR="00F67D29" w:rsidRPr="002103AD" w:rsidRDefault="00F67D29" w:rsidP="00E64CC8">
            <w:pPr>
              <w:pStyle w:val="TAH"/>
              <w:keepNext w:val="0"/>
              <w:keepLines w:val="0"/>
              <w:widowControl w:val="0"/>
              <w:rPr>
                <w:color w:val="000000"/>
              </w:rPr>
            </w:pPr>
            <w:r w:rsidRPr="002103AD">
              <w:rPr>
                <w:color w:val="000000"/>
              </w:rPr>
              <w:t>Condition</w:t>
            </w:r>
          </w:p>
        </w:tc>
      </w:tr>
      <w:tr w:rsidR="00F67D29" w:rsidRPr="002103AD" w14:paraId="01C346AC"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46D9DB84" w14:textId="77777777" w:rsidR="00F67D29" w:rsidRPr="002103AD" w:rsidRDefault="00F67D29" w:rsidP="00E64CC8">
            <w:pPr>
              <w:pStyle w:val="TAL"/>
              <w:rPr>
                <w:b/>
                <w:bCs/>
              </w:rPr>
            </w:pPr>
            <w:r w:rsidRPr="002103AD">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2EC723D5" w14:textId="77777777" w:rsidR="00F67D29" w:rsidRPr="002103AD"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tcPr>
          <w:p w14:paraId="28B663CB" w14:textId="77777777" w:rsidR="00F67D29" w:rsidRPr="002103AD"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781F2C2C" w14:textId="77777777" w:rsidR="00F67D29" w:rsidRPr="002103AD"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EE947C" w14:textId="77777777" w:rsidR="00F67D29" w:rsidRPr="002103AD" w:rsidRDefault="00F67D29" w:rsidP="00E64CC8">
            <w:pPr>
              <w:pStyle w:val="TAL"/>
            </w:pPr>
          </w:p>
        </w:tc>
      </w:tr>
      <w:tr w:rsidR="00F67D29" w:rsidRPr="002103AD" w14:paraId="155B3155" w14:textId="77777777" w:rsidTr="0066502E">
        <w:tc>
          <w:tcPr>
            <w:tcW w:w="2972" w:type="dxa"/>
            <w:tcBorders>
              <w:top w:val="single" w:sz="4" w:space="0" w:color="auto"/>
              <w:left w:val="single" w:sz="4" w:space="0" w:color="auto"/>
              <w:bottom w:val="single" w:sz="4" w:space="0" w:color="auto"/>
              <w:right w:val="single" w:sz="4" w:space="0" w:color="auto"/>
            </w:tcBorders>
            <w:hideMark/>
          </w:tcPr>
          <w:p w14:paraId="3B7ADDFF" w14:textId="77777777" w:rsidR="00F67D29" w:rsidRPr="002103AD" w:rsidRDefault="00F67D29" w:rsidP="00E64CC8">
            <w:pPr>
              <w:pStyle w:val="TAL"/>
            </w:pPr>
            <w:r w:rsidRPr="002103AD">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A34B3D" w14:textId="77777777" w:rsidR="00F67D29" w:rsidRPr="002103AD"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A8A5E91" w14:textId="77777777" w:rsidR="00F67D29" w:rsidRPr="002103AD" w:rsidRDefault="00F67D29" w:rsidP="00E64CC8">
            <w:pPr>
              <w:pStyle w:val="TAL"/>
              <w:rPr>
                <w:b/>
                <w:bCs/>
              </w:rPr>
            </w:pPr>
            <w:r w:rsidRPr="002103AD">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95AC0D0" w14:textId="77777777" w:rsidR="00F67D29" w:rsidRPr="002103AD"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A3A0C2" w14:textId="77777777" w:rsidR="00F67D29" w:rsidRPr="002103AD" w:rsidRDefault="00F67D29" w:rsidP="00E64CC8">
            <w:pPr>
              <w:pStyle w:val="TAL"/>
            </w:pPr>
          </w:p>
        </w:tc>
      </w:tr>
      <w:tr w:rsidR="00F67D29" w:rsidRPr="002103AD" w14:paraId="58450F67"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436D405F" w14:textId="77777777" w:rsidR="00F67D29" w:rsidRPr="002103AD" w:rsidRDefault="00F67D29" w:rsidP="00E64CC8">
            <w:pPr>
              <w:pStyle w:val="TAL"/>
            </w:pPr>
            <w:r w:rsidRPr="002103AD">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14B43EB" w14:textId="77777777" w:rsidR="00F67D29" w:rsidRPr="002103AD" w:rsidRDefault="00F67D29" w:rsidP="00E64CC8">
            <w:pPr>
              <w:pStyle w:val="TAL"/>
            </w:pPr>
            <w:r w:rsidRPr="002103AD">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4F796C2E" w14:textId="77777777" w:rsidR="00F67D29" w:rsidRPr="002103AD"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00380A70" w14:textId="77777777" w:rsidR="00F67D29" w:rsidRPr="002103AD"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F5297B" w14:textId="77777777" w:rsidR="00F67D29" w:rsidRPr="002103AD" w:rsidRDefault="00F67D29" w:rsidP="00E64CC8">
            <w:pPr>
              <w:pStyle w:val="TAL"/>
            </w:pPr>
          </w:p>
        </w:tc>
      </w:tr>
      <w:tr w:rsidR="00F67D29" w:rsidRPr="002103AD" w14:paraId="430C03B1"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6C6CC1B6" w14:textId="77777777" w:rsidR="00F67D29" w:rsidRPr="002103AD" w:rsidRDefault="00F67D29" w:rsidP="00E64CC8">
            <w:pPr>
              <w:pStyle w:val="TAL"/>
            </w:pPr>
            <w:r w:rsidRPr="002103AD">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35059BB" w14:textId="77777777" w:rsidR="00F67D29" w:rsidRPr="002103AD"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C8F2317" w14:textId="77777777" w:rsidR="00F67D29" w:rsidRPr="002103AD" w:rsidRDefault="00F67D29" w:rsidP="00E64CC8">
            <w:pPr>
              <w:pStyle w:val="TAL"/>
              <w:rPr>
                <w:b/>
                <w:bCs/>
              </w:rPr>
            </w:pPr>
            <w:r w:rsidRPr="002103AD">
              <w:rPr>
                <w:b/>
                <w:bCs/>
              </w:rPr>
              <w:t>MCVideo Info</w:t>
            </w:r>
          </w:p>
        </w:tc>
        <w:tc>
          <w:tcPr>
            <w:tcW w:w="1459" w:type="dxa"/>
            <w:tcBorders>
              <w:top w:val="single" w:sz="4" w:space="0" w:color="auto"/>
              <w:left w:val="single" w:sz="4" w:space="0" w:color="auto"/>
              <w:bottom w:val="single" w:sz="4" w:space="0" w:color="auto"/>
              <w:right w:val="single" w:sz="4" w:space="0" w:color="auto"/>
            </w:tcBorders>
          </w:tcPr>
          <w:p w14:paraId="7A42001F" w14:textId="77777777" w:rsidR="00F67D29" w:rsidRPr="002103AD"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0B8C23" w14:textId="77777777" w:rsidR="00F67D29" w:rsidRPr="002103AD" w:rsidRDefault="00F67D29" w:rsidP="00E64CC8">
            <w:pPr>
              <w:pStyle w:val="TAL"/>
            </w:pPr>
          </w:p>
        </w:tc>
      </w:tr>
      <w:tr w:rsidR="00F67D29" w:rsidRPr="002103AD" w14:paraId="526D0388"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167B1D64" w14:textId="77777777" w:rsidR="00F67D29" w:rsidRPr="002103AD" w:rsidRDefault="00F67D29" w:rsidP="00E64CC8">
            <w:pPr>
              <w:pStyle w:val="TAL"/>
            </w:pPr>
            <w:r w:rsidRPr="002103AD">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C234997" w14:textId="77777777" w:rsidR="00F67D29" w:rsidRPr="002103AD" w:rsidRDefault="00F67D29" w:rsidP="00E64CC8">
            <w:pPr>
              <w:pStyle w:val="TAL"/>
            </w:pPr>
            <w:r w:rsidRPr="002103AD">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40CAEB8A" w14:textId="77777777" w:rsidR="00F67D29" w:rsidRPr="002103AD"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43BAE420" w14:textId="77777777" w:rsidR="00F67D29" w:rsidRPr="002103AD"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CE750A" w14:textId="77777777" w:rsidR="00F67D29" w:rsidRPr="002103AD" w:rsidRDefault="00F67D29" w:rsidP="00E64CC8">
            <w:pPr>
              <w:pStyle w:val="TAL"/>
            </w:pPr>
          </w:p>
        </w:tc>
      </w:tr>
      <w:tr w:rsidR="00F67D29" w:rsidRPr="002103AD" w14:paraId="57A5459C"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3B2D5ED5" w14:textId="77777777" w:rsidR="00F67D29" w:rsidRPr="002103AD" w:rsidRDefault="00F67D29" w:rsidP="00E64CC8">
            <w:pPr>
              <w:pStyle w:val="TAL"/>
            </w:pPr>
            <w:r w:rsidRPr="002103AD">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69BF6D5" w14:textId="77777777" w:rsidR="00F67D29" w:rsidRPr="002103AD"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5920F9" w14:textId="77777777" w:rsidR="00F67D29" w:rsidRPr="002103AD" w:rsidRDefault="00F67D29" w:rsidP="00E64CC8">
            <w:pPr>
              <w:pStyle w:val="TAL"/>
              <w:rPr>
                <w:b/>
                <w:bCs/>
              </w:rPr>
            </w:pPr>
            <w:r w:rsidRPr="002103AD">
              <w:rPr>
                <w:b/>
                <w:bCs/>
              </w:rPr>
              <w:t>Resource list</w:t>
            </w:r>
          </w:p>
        </w:tc>
        <w:tc>
          <w:tcPr>
            <w:tcW w:w="1459" w:type="dxa"/>
            <w:tcBorders>
              <w:top w:val="single" w:sz="4" w:space="0" w:color="auto"/>
              <w:left w:val="single" w:sz="4" w:space="0" w:color="auto"/>
              <w:bottom w:val="single" w:sz="4" w:space="0" w:color="auto"/>
              <w:right w:val="single" w:sz="4" w:space="0" w:color="auto"/>
            </w:tcBorders>
          </w:tcPr>
          <w:p w14:paraId="4E52B0E5" w14:textId="77777777" w:rsidR="00F67D29" w:rsidRPr="002103AD"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559231F" w14:textId="77777777" w:rsidR="00F67D29" w:rsidRPr="002103AD" w:rsidRDefault="00F67D29" w:rsidP="00E64CC8">
            <w:pPr>
              <w:pStyle w:val="TAL"/>
            </w:pPr>
          </w:p>
        </w:tc>
      </w:tr>
      <w:tr w:rsidR="00F67D29" w:rsidRPr="002103AD" w14:paraId="7B974103"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498A9F28" w14:textId="77777777" w:rsidR="00F67D29" w:rsidRPr="002103AD" w:rsidRDefault="00F67D29" w:rsidP="00E64CC8">
            <w:pPr>
              <w:pStyle w:val="TAL"/>
            </w:pPr>
            <w:r w:rsidRPr="002103AD">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6088EB5" w14:textId="77777777" w:rsidR="00F67D29" w:rsidRPr="002103AD" w:rsidRDefault="00F67D29" w:rsidP="00E64CC8">
            <w:pPr>
              <w:pStyle w:val="TAL"/>
            </w:pPr>
            <w:r w:rsidRPr="002103AD">
              <w:t>Resource-lists as described in Table 6.5.1.3.3-4</w:t>
            </w:r>
          </w:p>
        </w:tc>
        <w:tc>
          <w:tcPr>
            <w:tcW w:w="2189" w:type="dxa"/>
            <w:tcBorders>
              <w:top w:val="single" w:sz="4" w:space="0" w:color="auto"/>
              <w:left w:val="single" w:sz="4" w:space="0" w:color="auto"/>
              <w:bottom w:val="single" w:sz="4" w:space="0" w:color="auto"/>
              <w:right w:val="single" w:sz="4" w:space="0" w:color="auto"/>
            </w:tcBorders>
          </w:tcPr>
          <w:p w14:paraId="7157AA0A" w14:textId="77777777" w:rsidR="00F67D29" w:rsidRPr="002103AD"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4B233E3D" w14:textId="77777777" w:rsidR="00F67D29" w:rsidRPr="002103AD" w:rsidRDefault="00F67D29" w:rsidP="00E64CC8">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21786B3" w14:textId="77777777" w:rsidR="00F67D29" w:rsidRPr="002103AD" w:rsidRDefault="00F67D29" w:rsidP="00E64CC8">
            <w:pPr>
              <w:pStyle w:val="TAL"/>
            </w:pPr>
          </w:p>
        </w:tc>
      </w:tr>
    </w:tbl>
    <w:p w14:paraId="74A614EF" w14:textId="77777777" w:rsidR="00F67D29" w:rsidRPr="002103AD" w:rsidRDefault="00F67D29" w:rsidP="00F67D29"/>
    <w:p w14:paraId="227E16FA" w14:textId="77777777" w:rsidR="00F67D29" w:rsidRPr="002103AD" w:rsidRDefault="00F67D29" w:rsidP="00F67D29">
      <w:pPr>
        <w:pStyle w:val="TH"/>
      </w:pPr>
      <w:r w:rsidRPr="002103AD">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F67D29" w:rsidRPr="002103AD" w14:paraId="06BBDB67"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5A443BED" w14:textId="1BCC83CE" w:rsidR="00F67D29" w:rsidRPr="002103AD" w:rsidRDefault="00F67D29" w:rsidP="00E64CC8">
            <w:pPr>
              <w:pStyle w:val="TAL"/>
            </w:pPr>
            <w:r w:rsidRPr="002103AD">
              <w:t>Derivation Path: TS 36.579-1 [2], Table 5.5.3.1.1-2, condition PRIVATE-CALL, SDP_OFFER, IMPLICIT_GRANT_REQUESTED</w:t>
            </w:r>
          </w:p>
        </w:tc>
      </w:tr>
    </w:tbl>
    <w:p w14:paraId="6FDCABE6" w14:textId="77777777" w:rsidR="00F67D29" w:rsidRPr="002103AD" w:rsidRDefault="00F67D29" w:rsidP="00F67D29"/>
    <w:p w14:paraId="7FBB7A35" w14:textId="77777777" w:rsidR="00F67D29" w:rsidRPr="002103AD" w:rsidRDefault="00F67D29" w:rsidP="00F67D29">
      <w:pPr>
        <w:pStyle w:val="TH"/>
      </w:pPr>
      <w:r w:rsidRPr="002103AD">
        <w:lastRenderedPageBreak/>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F67D29" w:rsidRPr="002103AD" w14:paraId="44634CAB" w14:textId="77777777" w:rsidTr="00E64CC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64C3392" w14:textId="77777777" w:rsidR="00F67D29" w:rsidRPr="002103AD" w:rsidRDefault="00F67D29" w:rsidP="00E64CC8">
            <w:pPr>
              <w:pStyle w:val="TAL"/>
            </w:pPr>
            <w:r w:rsidRPr="002103AD">
              <w:t>Derivation Path: TS 36.579-1 [2], Table 5.5.3.2.1-2, condition PRIVATE-CALL, INVITE_REFER</w:t>
            </w:r>
          </w:p>
        </w:tc>
      </w:tr>
      <w:tr w:rsidR="00F67D29" w:rsidRPr="002103AD" w14:paraId="409F3D55" w14:textId="77777777" w:rsidTr="00E64CC8">
        <w:tc>
          <w:tcPr>
            <w:tcW w:w="2974" w:type="dxa"/>
            <w:tcBorders>
              <w:top w:val="single" w:sz="4" w:space="0" w:color="auto"/>
              <w:left w:val="single" w:sz="4" w:space="0" w:color="auto"/>
              <w:bottom w:val="single" w:sz="4" w:space="0" w:color="auto"/>
              <w:right w:val="single" w:sz="4" w:space="0" w:color="auto"/>
            </w:tcBorders>
            <w:hideMark/>
          </w:tcPr>
          <w:p w14:paraId="308113CA" w14:textId="77777777" w:rsidR="00F67D29" w:rsidRPr="002103AD" w:rsidRDefault="00F67D29" w:rsidP="00E64CC8">
            <w:pPr>
              <w:pStyle w:val="TAH"/>
            </w:pPr>
            <w:r w:rsidRPr="002103AD">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62E0F3CA" w14:textId="77777777" w:rsidR="00F67D29" w:rsidRPr="002103AD" w:rsidRDefault="00F67D29" w:rsidP="00E64CC8">
            <w:pPr>
              <w:pStyle w:val="TAH"/>
            </w:pPr>
            <w:r w:rsidRPr="002103AD">
              <w:t>Value/remark</w:t>
            </w:r>
          </w:p>
        </w:tc>
        <w:tc>
          <w:tcPr>
            <w:tcW w:w="2191" w:type="dxa"/>
            <w:tcBorders>
              <w:top w:val="single" w:sz="4" w:space="0" w:color="auto"/>
              <w:left w:val="single" w:sz="4" w:space="0" w:color="auto"/>
              <w:bottom w:val="single" w:sz="4" w:space="0" w:color="auto"/>
              <w:right w:val="single" w:sz="4" w:space="0" w:color="auto"/>
            </w:tcBorders>
            <w:hideMark/>
          </w:tcPr>
          <w:p w14:paraId="6AF56A31" w14:textId="77777777" w:rsidR="00F67D29" w:rsidRPr="002103AD" w:rsidRDefault="00F67D29" w:rsidP="00E64CC8">
            <w:pPr>
              <w:pStyle w:val="TAH"/>
            </w:pPr>
            <w:r w:rsidRPr="002103AD">
              <w:t>Comment</w:t>
            </w:r>
          </w:p>
        </w:tc>
        <w:tc>
          <w:tcPr>
            <w:tcW w:w="1461" w:type="dxa"/>
            <w:tcBorders>
              <w:top w:val="single" w:sz="4" w:space="0" w:color="auto"/>
              <w:left w:val="single" w:sz="4" w:space="0" w:color="auto"/>
              <w:bottom w:val="single" w:sz="4" w:space="0" w:color="auto"/>
              <w:right w:val="single" w:sz="4" w:space="0" w:color="auto"/>
            </w:tcBorders>
            <w:hideMark/>
          </w:tcPr>
          <w:p w14:paraId="63F7C386" w14:textId="77777777" w:rsidR="00F67D29" w:rsidRPr="002103AD" w:rsidRDefault="00F67D29" w:rsidP="00E64CC8">
            <w:pPr>
              <w:pStyle w:val="TAH"/>
            </w:pPr>
            <w:r w:rsidRPr="002103AD">
              <w:t>Reference</w:t>
            </w:r>
          </w:p>
        </w:tc>
        <w:tc>
          <w:tcPr>
            <w:tcW w:w="1187" w:type="dxa"/>
            <w:tcBorders>
              <w:top w:val="single" w:sz="4" w:space="0" w:color="auto"/>
              <w:left w:val="single" w:sz="4" w:space="0" w:color="auto"/>
              <w:bottom w:val="single" w:sz="4" w:space="0" w:color="auto"/>
              <w:right w:val="single" w:sz="4" w:space="0" w:color="auto"/>
            </w:tcBorders>
            <w:hideMark/>
          </w:tcPr>
          <w:p w14:paraId="3314D0E9" w14:textId="77777777" w:rsidR="00F67D29" w:rsidRPr="002103AD" w:rsidRDefault="00F67D29" w:rsidP="00E64CC8">
            <w:pPr>
              <w:pStyle w:val="TAH"/>
            </w:pPr>
            <w:r w:rsidRPr="002103AD">
              <w:t>Condition</w:t>
            </w:r>
          </w:p>
        </w:tc>
      </w:tr>
      <w:tr w:rsidR="00F67D29" w:rsidRPr="002103AD" w14:paraId="146718A1" w14:textId="77777777" w:rsidTr="00E64CC8">
        <w:tc>
          <w:tcPr>
            <w:tcW w:w="2974" w:type="dxa"/>
            <w:tcBorders>
              <w:top w:val="single" w:sz="4" w:space="0" w:color="auto"/>
              <w:left w:val="single" w:sz="4" w:space="0" w:color="auto"/>
              <w:bottom w:val="single" w:sz="4" w:space="0" w:color="auto"/>
              <w:right w:val="single" w:sz="4" w:space="0" w:color="auto"/>
            </w:tcBorders>
            <w:hideMark/>
          </w:tcPr>
          <w:p w14:paraId="3800B2AE" w14:textId="77777777" w:rsidR="00F67D29" w:rsidRPr="002103AD" w:rsidRDefault="00F67D29" w:rsidP="00E64CC8">
            <w:pPr>
              <w:pStyle w:val="TAL"/>
            </w:pPr>
            <w:r w:rsidRPr="002103AD">
              <w:t>mcvideoinfo</w:t>
            </w:r>
          </w:p>
        </w:tc>
        <w:tc>
          <w:tcPr>
            <w:tcW w:w="1826" w:type="dxa"/>
            <w:tcBorders>
              <w:top w:val="single" w:sz="4" w:space="0" w:color="auto"/>
              <w:left w:val="single" w:sz="4" w:space="0" w:color="auto"/>
              <w:bottom w:val="single" w:sz="4" w:space="0" w:color="auto"/>
              <w:right w:val="single" w:sz="4" w:space="0" w:color="auto"/>
            </w:tcBorders>
          </w:tcPr>
          <w:p w14:paraId="0DD39E06" w14:textId="77777777" w:rsidR="00F67D29" w:rsidRPr="002103AD" w:rsidRDefault="00F67D29" w:rsidP="00E64CC8">
            <w:pPr>
              <w:pStyle w:val="TAL"/>
            </w:pPr>
          </w:p>
        </w:tc>
        <w:tc>
          <w:tcPr>
            <w:tcW w:w="2191" w:type="dxa"/>
            <w:tcBorders>
              <w:top w:val="single" w:sz="4" w:space="0" w:color="auto"/>
              <w:left w:val="single" w:sz="4" w:space="0" w:color="auto"/>
              <w:bottom w:val="single" w:sz="4" w:space="0" w:color="auto"/>
              <w:right w:val="single" w:sz="4" w:space="0" w:color="auto"/>
            </w:tcBorders>
          </w:tcPr>
          <w:p w14:paraId="0A61F35F" w14:textId="77777777" w:rsidR="00F67D29" w:rsidRPr="002103AD" w:rsidRDefault="00F67D29" w:rsidP="00E64CC8">
            <w:pPr>
              <w:pStyle w:val="TAL"/>
            </w:pPr>
          </w:p>
        </w:tc>
        <w:tc>
          <w:tcPr>
            <w:tcW w:w="1461" w:type="dxa"/>
            <w:tcBorders>
              <w:top w:val="single" w:sz="4" w:space="0" w:color="auto"/>
              <w:left w:val="single" w:sz="4" w:space="0" w:color="auto"/>
              <w:bottom w:val="single" w:sz="4" w:space="0" w:color="auto"/>
              <w:right w:val="single" w:sz="4" w:space="0" w:color="auto"/>
            </w:tcBorders>
          </w:tcPr>
          <w:p w14:paraId="6AC236E9" w14:textId="77777777" w:rsidR="00F67D29" w:rsidRPr="002103AD" w:rsidRDefault="00F67D29" w:rsidP="00E64CC8">
            <w:pPr>
              <w:pStyle w:val="TAL"/>
            </w:pPr>
          </w:p>
        </w:tc>
        <w:tc>
          <w:tcPr>
            <w:tcW w:w="1187" w:type="dxa"/>
            <w:tcBorders>
              <w:top w:val="single" w:sz="4" w:space="0" w:color="auto"/>
              <w:left w:val="single" w:sz="4" w:space="0" w:color="auto"/>
              <w:bottom w:val="single" w:sz="4" w:space="0" w:color="auto"/>
              <w:right w:val="single" w:sz="4" w:space="0" w:color="auto"/>
            </w:tcBorders>
          </w:tcPr>
          <w:p w14:paraId="37C179B6" w14:textId="77777777" w:rsidR="00F67D29" w:rsidRPr="002103AD" w:rsidRDefault="00F67D29" w:rsidP="00E64CC8">
            <w:pPr>
              <w:pStyle w:val="TAL"/>
            </w:pPr>
          </w:p>
        </w:tc>
      </w:tr>
      <w:tr w:rsidR="00F67D29" w:rsidRPr="002103AD" w14:paraId="077355A2" w14:textId="77777777" w:rsidTr="00E64CC8">
        <w:tc>
          <w:tcPr>
            <w:tcW w:w="2974" w:type="dxa"/>
            <w:tcBorders>
              <w:top w:val="single" w:sz="4" w:space="0" w:color="auto"/>
              <w:left w:val="single" w:sz="4" w:space="0" w:color="auto"/>
              <w:bottom w:val="single" w:sz="4" w:space="0" w:color="auto"/>
              <w:right w:val="single" w:sz="4" w:space="0" w:color="auto"/>
            </w:tcBorders>
            <w:hideMark/>
          </w:tcPr>
          <w:p w14:paraId="5228A657" w14:textId="77777777" w:rsidR="00F67D29" w:rsidRPr="002103AD" w:rsidRDefault="00F67D29" w:rsidP="00E64CC8">
            <w:pPr>
              <w:pStyle w:val="TAL"/>
            </w:pPr>
            <w:r w:rsidRPr="002103AD">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C8226E0" w14:textId="77777777" w:rsidR="00F67D29" w:rsidRPr="002103AD" w:rsidRDefault="00F67D29" w:rsidP="00E64CC8">
            <w:pPr>
              <w:pStyle w:val="TAL"/>
            </w:pPr>
          </w:p>
        </w:tc>
        <w:tc>
          <w:tcPr>
            <w:tcW w:w="2191" w:type="dxa"/>
            <w:tcBorders>
              <w:top w:val="single" w:sz="4" w:space="0" w:color="auto"/>
              <w:left w:val="single" w:sz="4" w:space="0" w:color="auto"/>
              <w:bottom w:val="single" w:sz="4" w:space="0" w:color="auto"/>
              <w:right w:val="single" w:sz="4" w:space="0" w:color="auto"/>
            </w:tcBorders>
          </w:tcPr>
          <w:p w14:paraId="281A6653" w14:textId="77777777" w:rsidR="00F67D29" w:rsidRPr="002103AD" w:rsidRDefault="00F67D29" w:rsidP="00E64CC8">
            <w:pPr>
              <w:pStyle w:val="TAL"/>
            </w:pPr>
          </w:p>
        </w:tc>
        <w:tc>
          <w:tcPr>
            <w:tcW w:w="1461" w:type="dxa"/>
            <w:tcBorders>
              <w:top w:val="single" w:sz="4" w:space="0" w:color="auto"/>
              <w:left w:val="single" w:sz="4" w:space="0" w:color="auto"/>
              <w:bottom w:val="single" w:sz="4" w:space="0" w:color="auto"/>
              <w:right w:val="single" w:sz="4" w:space="0" w:color="auto"/>
            </w:tcBorders>
          </w:tcPr>
          <w:p w14:paraId="17D436E0" w14:textId="77777777" w:rsidR="00F67D29" w:rsidRPr="002103AD" w:rsidRDefault="00F67D29" w:rsidP="00E64CC8">
            <w:pPr>
              <w:pStyle w:val="TAL"/>
            </w:pPr>
          </w:p>
        </w:tc>
        <w:tc>
          <w:tcPr>
            <w:tcW w:w="1187" w:type="dxa"/>
            <w:tcBorders>
              <w:top w:val="single" w:sz="4" w:space="0" w:color="auto"/>
              <w:left w:val="single" w:sz="4" w:space="0" w:color="auto"/>
              <w:bottom w:val="single" w:sz="4" w:space="0" w:color="auto"/>
              <w:right w:val="single" w:sz="4" w:space="0" w:color="auto"/>
            </w:tcBorders>
          </w:tcPr>
          <w:p w14:paraId="4349F61C" w14:textId="77777777" w:rsidR="00F67D29" w:rsidRPr="002103AD" w:rsidRDefault="00F67D29" w:rsidP="00E64CC8">
            <w:pPr>
              <w:pStyle w:val="TAL"/>
            </w:pPr>
          </w:p>
        </w:tc>
      </w:tr>
      <w:tr w:rsidR="00F67D29" w:rsidRPr="002103AD" w14:paraId="6109F8BA" w14:textId="77777777" w:rsidTr="00E64CC8">
        <w:tc>
          <w:tcPr>
            <w:tcW w:w="2974" w:type="dxa"/>
            <w:tcBorders>
              <w:top w:val="single" w:sz="4" w:space="0" w:color="auto"/>
              <w:left w:val="single" w:sz="4" w:space="0" w:color="auto"/>
              <w:bottom w:val="single" w:sz="4" w:space="0" w:color="auto"/>
              <w:right w:val="single" w:sz="4" w:space="0" w:color="auto"/>
            </w:tcBorders>
            <w:hideMark/>
          </w:tcPr>
          <w:p w14:paraId="6EA8E9F0" w14:textId="77777777" w:rsidR="00F67D29" w:rsidRPr="002103AD" w:rsidRDefault="00F67D29" w:rsidP="00E64CC8">
            <w:pPr>
              <w:pStyle w:val="TAL"/>
            </w:pPr>
            <w:r w:rsidRPr="002103AD">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1237DF8" w14:textId="77777777" w:rsidR="00F67D29" w:rsidRPr="002103AD" w:rsidRDefault="00F67D29" w:rsidP="00E64CC8">
            <w:pPr>
              <w:pStyle w:val="TAL"/>
            </w:pPr>
            <w:r w:rsidRPr="002103AD">
              <w:t>"one-to-one video push"</w:t>
            </w:r>
          </w:p>
        </w:tc>
        <w:tc>
          <w:tcPr>
            <w:tcW w:w="2191" w:type="dxa"/>
            <w:tcBorders>
              <w:top w:val="single" w:sz="4" w:space="0" w:color="auto"/>
              <w:left w:val="single" w:sz="4" w:space="0" w:color="auto"/>
              <w:bottom w:val="single" w:sz="4" w:space="0" w:color="auto"/>
              <w:right w:val="single" w:sz="4" w:space="0" w:color="auto"/>
            </w:tcBorders>
          </w:tcPr>
          <w:p w14:paraId="29A46E95" w14:textId="77777777" w:rsidR="00F67D29" w:rsidRPr="002103AD" w:rsidRDefault="00F67D29" w:rsidP="00E64CC8">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24331BA7" w14:textId="77777777" w:rsidR="00F67D29" w:rsidRPr="002103AD" w:rsidRDefault="00F67D29" w:rsidP="00E64CC8">
            <w:pPr>
              <w:pStyle w:val="TAL"/>
            </w:pPr>
            <w:r w:rsidRPr="002103AD">
              <w:t>TS 24.281 [26] clause 13.2.2.1</w:t>
            </w:r>
          </w:p>
        </w:tc>
        <w:tc>
          <w:tcPr>
            <w:tcW w:w="1187" w:type="dxa"/>
            <w:tcBorders>
              <w:top w:val="single" w:sz="4" w:space="0" w:color="auto"/>
              <w:left w:val="single" w:sz="4" w:space="0" w:color="auto"/>
              <w:bottom w:val="single" w:sz="4" w:space="0" w:color="auto"/>
              <w:right w:val="single" w:sz="4" w:space="0" w:color="auto"/>
            </w:tcBorders>
          </w:tcPr>
          <w:p w14:paraId="57B8A11F" w14:textId="77777777" w:rsidR="00F67D29" w:rsidRPr="002103AD" w:rsidRDefault="00F67D29" w:rsidP="00E64CC8">
            <w:pPr>
              <w:pStyle w:val="TAL"/>
            </w:pPr>
          </w:p>
        </w:tc>
      </w:tr>
    </w:tbl>
    <w:p w14:paraId="5697E8F0" w14:textId="77777777" w:rsidR="00F67D29" w:rsidRPr="002103AD" w:rsidRDefault="00F67D29" w:rsidP="00F67D29"/>
    <w:p w14:paraId="1CD01236" w14:textId="77777777" w:rsidR="00F67D29" w:rsidRPr="002103AD" w:rsidRDefault="00F67D29" w:rsidP="00F67D29">
      <w:pPr>
        <w:pStyle w:val="TH"/>
      </w:pPr>
      <w:r w:rsidRPr="002103AD">
        <w:t>Table 6.5.1.3.3-4: Resource-lists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F67D29" w:rsidRPr="002103AD" w14:paraId="33E3BA52" w14:textId="77777777" w:rsidTr="00E64CC8">
        <w:trPr>
          <w:tblHeader/>
        </w:trPr>
        <w:tc>
          <w:tcPr>
            <w:tcW w:w="9639" w:type="dxa"/>
            <w:tcBorders>
              <w:top w:val="single" w:sz="4" w:space="0" w:color="auto"/>
              <w:left w:val="single" w:sz="4" w:space="0" w:color="auto"/>
              <w:bottom w:val="single" w:sz="4" w:space="0" w:color="auto"/>
              <w:right w:val="single" w:sz="4" w:space="0" w:color="auto"/>
            </w:tcBorders>
            <w:hideMark/>
          </w:tcPr>
          <w:p w14:paraId="75575EFB" w14:textId="77777777" w:rsidR="00F67D29" w:rsidRPr="002103AD" w:rsidRDefault="00F67D29" w:rsidP="00E64CC8">
            <w:pPr>
              <w:pStyle w:val="TAL"/>
            </w:pPr>
            <w:r w:rsidRPr="002103AD">
              <w:t>Derivation Path: TS 36.579-1 [2], Table 5.5.3.3.1-2, condition PRIVATE-CALL</w:t>
            </w:r>
          </w:p>
        </w:tc>
      </w:tr>
    </w:tbl>
    <w:p w14:paraId="426FAE6F" w14:textId="77777777" w:rsidR="00F67D29" w:rsidRPr="002103AD" w:rsidRDefault="00F67D29" w:rsidP="00F67D29"/>
    <w:p w14:paraId="5183BF93" w14:textId="0FE92FC2" w:rsidR="00F67D29" w:rsidRPr="002103AD" w:rsidRDefault="00F67D29" w:rsidP="00F67D29">
      <w:pPr>
        <w:pStyle w:val="TH"/>
      </w:pPr>
      <w:r w:rsidRPr="002103AD">
        <w:t>Table 6.5.1.3.3-5: SIP 200 (OK) from the SS (Step 2, Table 6.5.1.3.2-1;</w:t>
      </w:r>
      <w:r w:rsidRPr="002103AD">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2103AD" w14:paraId="6B567C47"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6594FC8" w14:textId="77777777" w:rsidR="00F67D29" w:rsidRPr="002103AD" w:rsidRDefault="00F67D29" w:rsidP="00E64CC8">
            <w:pPr>
              <w:pStyle w:val="TAL"/>
            </w:pPr>
            <w:r w:rsidRPr="002103AD">
              <w:t>Derivation Path: TS 36.579-1 [2], Table 5.5.2.17.1.2-1, condition INVITE-RSP</w:t>
            </w:r>
          </w:p>
        </w:tc>
      </w:tr>
      <w:tr w:rsidR="00F67D29" w:rsidRPr="002103AD" w14:paraId="69B2D5F6" w14:textId="77777777" w:rsidTr="00E64CC8">
        <w:tc>
          <w:tcPr>
            <w:tcW w:w="2709" w:type="dxa"/>
            <w:tcBorders>
              <w:top w:val="single" w:sz="4" w:space="0" w:color="auto"/>
              <w:left w:val="single" w:sz="4" w:space="0" w:color="auto"/>
              <w:bottom w:val="single" w:sz="4" w:space="0" w:color="auto"/>
              <w:right w:val="single" w:sz="4" w:space="0" w:color="auto"/>
            </w:tcBorders>
            <w:hideMark/>
          </w:tcPr>
          <w:p w14:paraId="6FEA9AB7" w14:textId="77777777" w:rsidR="00F67D29" w:rsidRPr="002103AD" w:rsidRDefault="00F67D29" w:rsidP="00E64CC8">
            <w:pPr>
              <w:pStyle w:val="TAH"/>
            </w:pPr>
            <w:r w:rsidRPr="002103AD">
              <w:rPr>
                <w:color w:val="000000"/>
              </w:rP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163E401D" w14:textId="77777777" w:rsidR="00F67D29" w:rsidRPr="002103AD" w:rsidRDefault="00F67D29" w:rsidP="00E64CC8">
            <w:pPr>
              <w:pStyle w:val="TAH"/>
            </w:pPr>
            <w:r w:rsidRPr="002103AD">
              <w:rPr>
                <w:color w:val="000000"/>
              </w:rPr>
              <w:t>Value/remark</w:t>
            </w:r>
          </w:p>
        </w:tc>
        <w:tc>
          <w:tcPr>
            <w:tcW w:w="2187" w:type="dxa"/>
            <w:tcBorders>
              <w:top w:val="single" w:sz="4" w:space="0" w:color="auto"/>
              <w:left w:val="single" w:sz="4" w:space="0" w:color="auto"/>
              <w:bottom w:val="single" w:sz="4" w:space="0" w:color="auto"/>
              <w:right w:val="single" w:sz="4" w:space="0" w:color="auto"/>
            </w:tcBorders>
            <w:hideMark/>
          </w:tcPr>
          <w:p w14:paraId="6D2E6615" w14:textId="77777777" w:rsidR="00F67D29" w:rsidRPr="002103AD" w:rsidRDefault="00F67D29" w:rsidP="00E64CC8">
            <w:pPr>
              <w:pStyle w:val="TAH"/>
            </w:pPr>
            <w:r w:rsidRPr="002103AD">
              <w:rPr>
                <w:color w:val="000000"/>
              </w:rPr>
              <w:t>Comment</w:t>
            </w:r>
          </w:p>
        </w:tc>
        <w:tc>
          <w:tcPr>
            <w:tcW w:w="1367" w:type="dxa"/>
            <w:tcBorders>
              <w:top w:val="single" w:sz="4" w:space="0" w:color="auto"/>
              <w:left w:val="single" w:sz="4" w:space="0" w:color="auto"/>
              <w:bottom w:val="single" w:sz="4" w:space="0" w:color="auto"/>
              <w:right w:val="single" w:sz="4" w:space="0" w:color="auto"/>
            </w:tcBorders>
            <w:hideMark/>
          </w:tcPr>
          <w:p w14:paraId="280F33C2" w14:textId="77777777" w:rsidR="00F67D29" w:rsidRPr="002103AD" w:rsidRDefault="00F67D29" w:rsidP="00E64CC8">
            <w:pPr>
              <w:pStyle w:val="TAH"/>
            </w:pPr>
            <w:r w:rsidRPr="002103AD">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A416454" w14:textId="77777777" w:rsidR="00F67D29" w:rsidRPr="002103AD" w:rsidRDefault="00F67D29" w:rsidP="00E64CC8">
            <w:pPr>
              <w:pStyle w:val="TAH"/>
            </w:pPr>
            <w:r w:rsidRPr="002103AD">
              <w:rPr>
                <w:color w:val="000000"/>
              </w:rPr>
              <w:t>Condition</w:t>
            </w:r>
          </w:p>
        </w:tc>
      </w:tr>
      <w:tr w:rsidR="00F67D29" w:rsidRPr="002103AD" w14:paraId="4125896E" w14:textId="77777777" w:rsidTr="00E64CC8">
        <w:tc>
          <w:tcPr>
            <w:tcW w:w="2709" w:type="dxa"/>
            <w:tcBorders>
              <w:top w:val="single" w:sz="4" w:space="0" w:color="auto"/>
              <w:left w:val="single" w:sz="4" w:space="0" w:color="auto"/>
              <w:bottom w:val="single" w:sz="4" w:space="0" w:color="auto"/>
              <w:right w:val="single" w:sz="4" w:space="0" w:color="auto"/>
            </w:tcBorders>
            <w:hideMark/>
          </w:tcPr>
          <w:p w14:paraId="0CC72A58" w14:textId="77777777" w:rsidR="00F67D29" w:rsidRPr="002103AD" w:rsidRDefault="00F67D29" w:rsidP="00E64CC8">
            <w:pPr>
              <w:pStyle w:val="TAL"/>
              <w:rPr>
                <w:b/>
                <w:bCs/>
              </w:rPr>
            </w:pPr>
            <w:r w:rsidRPr="002103AD">
              <w:rPr>
                <w:b/>
                <w:bCs/>
              </w:rPr>
              <w:t>Message-body</w:t>
            </w:r>
          </w:p>
        </w:tc>
        <w:tc>
          <w:tcPr>
            <w:tcW w:w="2187" w:type="dxa"/>
            <w:tcBorders>
              <w:top w:val="single" w:sz="4" w:space="0" w:color="auto"/>
              <w:left w:val="single" w:sz="4" w:space="0" w:color="auto"/>
              <w:bottom w:val="single" w:sz="4" w:space="0" w:color="auto"/>
              <w:right w:val="single" w:sz="4" w:space="0" w:color="auto"/>
            </w:tcBorders>
          </w:tcPr>
          <w:p w14:paraId="4FB01BA1" w14:textId="77777777" w:rsidR="00F67D29" w:rsidRPr="002103AD" w:rsidRDefault="00F67D29" w:rsidP="00E64CC8">
            <w:pPr>
              <w:pStyle w:val="TAL"/>
            </w:pPr>
          </w:p>
        </w:tc>
        <w:tc>
          <w:tcPr>
            <w:tcW w:w="2187" w:type="dxa"/>
            <w:tcBorders>
              <w:top w:val="single" w:sz="4" w:space="0" w:color="auto"/>
              <w:left w:val="single" w:sz="4" w:space="0" w:color="auto"/>
              <w:bottom w:val="single" w:sz="4" w:space="0" w:color="auto"/>
              <w:right w:val="single" w:sz="4" w:space="0" w:color="auto"/>
            </w:tcBorders>
          </w:tcPr>
          <w:p w14:paraId="3220C907" w14:textId="77777777" w:rsidR="00F67D29" w:rsidRPr="002103AD" w:rsidRDefault="00F67D29"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2ECCEDB5" w14:textId="77777777" w:rsidR="00F67D29" w:rsidRPr="002103AD"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C7FC45" w14:textId="77777777" w:rsidR="00F67D29" w:rsidRPr="002103AD" w:rsidRDefault="00F67D29" w:rsidP="00E64CC8">
            <w:pPr>
              <w:pStyle w:val="TAL"/>
            </w:pPr>
          </w:p>
        </w:tc>
      </w:tr>
      <w:tr w:rsidR="00F67D29" w:rsidRPr="002103AD" w14:paraId="69D750CA" w14:textId="77777777" w:rsidTr="00E64CC8">
        <w:tc>
          <w:tcPr>
            <w:tcW w:w="2709" w:type="dxa"/>
            <w:tcBorders>
              <w:top w:val="single" w:sz="4" w:space="0" w:color="auto"/>
              <w:left w:val="single" w:sz="4" w:space="0" w:color="auto"/>
              <w:bottom w:val="single" w:sz="4" w:space="0" w:color="auto"/>
              <w:right w:val="single" w:sz="4" w:space="0" w:color="auto"/>
            </w:tcBorders>
            <w:hideMark/>
          </w:tcPr>
          <w:p w14:paraId="58161ACC" w14:textId="77777777" w:rsidR="00F67D29" w:rsidRPr="002103AD" w:rsidRDefault="00F67D29" w:rsidP="00E64CC8">
            <w:pPr>
              <w:pStyle w:val="TAL"/>
              <w:rPr>
                <w:b/>
                <w:bCs/>
              </w:rPr>
            </w:pPr>
            <w:r w:rsidRPr="002103AD">
              <w:rPr>
                <w:b/>
                <w:bCs/>
              </w:rP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30EFC25" w14:textId="77777777" w:rsidR="00F67D29" w:rsidRPr="002103AD" w:rsidRDefault="00F67D29" w:rsidP="00E64CC8">
            <w:pPr>
              <w:pStyle w:val="TAL"/>
            </w:pPr>
            <w:r w:rsidRPr="002103AD">
              <w:t>SDP message as described in Table 6.5.1.3.3-6</w:t>
            </w:r>
          </w:p>
        </w:tc>
        <w:tc>
          <w:tcPr>
            <w:tcW w:w="2187" w:type="dxa"/>
            <w:tcBorders>
              <w:top w:val="single" w:sz="4" w:space="0" w:color="auto"/>
              <w:left w:val="single" w:sz="4" w:space="0" w:color="auto"/>
              <w:bottom w:val="single" w:sz="4" w:space="0" w:color="auto"/>
              <w:right w:val="single" w:sz="4" w:space="0" w:color="auto"/>
            </w:tcBorders>
          </w:tcPr>
          <w:p w14:paraId="50EBF0D5" w14:textId="77777777" w:rsidR="00F67D29" w:rsidRPr="002103AD" w:rsidRDefault="00F67D29" w:rsidP="00E64CC8">
            <w:pPr>
              <w:pStyle w:val="TAL"/>
            </w:pPr>
          </w:p>
        </w:tc>
        <w:tc>
          <w:tcPr>
            <w:tcW w:w="1367" w:type="dxa"/>
            <w:tcBorders>
              <w:top w:val="single" w:sz="4" w:space="0" w:color="auto"/>
              <w:left w:val="single" w:sz="4" w:space="0" w:color="auto"/>
              <w:bottom w:val="single" w:sz="4" w:space="0" w:color="auto"/>
              <w:right w:val="single" w:sz="4" w:space="0" w:color="auto"/>
            </w:tcBorders>
          </w:tcPr>
          <w:p w14:paraId="0682E99C" w14:textId="77777777" w:rsidR="00F67D29" w:rsidRPr="002103AD"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48AB0F" w14:textId="77777777" w:rsidR="00F67D29" w:rsidRPr="002103AD" w:rsidRDefault="00F67D29" w:rsidP="00E64CC8">
            <w:pPr>
              <w:pStyle w:val="TAL"/>
            </w:pPr>
          </w:p>
        </w:tc>
      </w:tr>
    </w:tbl>
    <w:p w14:paraId="04433645" w14:textId="77777777" w:rsidR="00F67D29" w:rsidRPr="002103AD" w:rsidRDefault="00F67D29" w:rsidP="00F67D29"/>
    <w:p w14:paraId="2185A339" w14:textId="77777777" w:rsidR="00F67D29" w:rsidRPr="002103AD" w:rsidRDefault="00F67D29" w:rsidP="00F67D29">
      <w:pPr>
        <w:pStyle w:val="TH"/>
      </w:pPr>
      <w:r w:rsidRPr="002103AD">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2103AD" w14:paraId="366222C6" w14:textId="77777777" w:rsidTr="00E64CC8">
        <w:trPr>
          <w:tblHeader/>
        </w:trPr>
        <w:tc>
          <w:tcPr>
            <w:tcW w:w="9531" w:type="dxa"/>
            <w:tcBorders>
              <w:top w:val="single" w:sz="4" w:space="0" w:color="auto"/>
              <w:left w:val="single" w:sz="4" w:space="0" w:color="auto"/>
              <w:bottom w:val="single" w:sz="4" w:space="0" w:color="auto"/>
              <w:right w:val="single" w:sz="4" w:space="0" w:color="auto"/>
            </w:tcBorders>
            <w:hideMark/>
          </w:tcPr>
          <w:p w14:paraId="1ED3975A" w14:textId="7FD9E89C" w:rsidR="00F67D29" w:rsidRPr="002103AD" w:rsidRDefault="00F67D29" w:rsidP="00E64CC8">
            <w:pPr>
              <w:pStyle w:val="TAL"/>
            </w:pPr>
            <w:r w:rsidRPr="002103AD">
              <w:t>Derivation Path: TS 36.579-1 [2], Table 5.5.3.1.2-2, condition SDP_ANSWER, IMPLICIT_GRANT_REQUESTED</w:t>
            </w:r>
          </w:p>
        </w:tc>
      </w:tr>
    </w:tbl>
    <w:p w14:paraId="6DDCDFEB" w14:textId="77777777" w:rsidR="00F67D29" w:rsidRPr="002103AD" w:rsidRDefault="00F67D29" w:rsidP="00F67D29"/>
    <w:p w14:paraId="4D8719FB" w14:textId="778ED7E9" w:rsidR="00F67D29" w:rsidRPr="002103AD" w:rsidRDefault="00F67D29" w:rsidP="00F67D29">
      <w:pPr>
        <w:pStyle w:val="TH"/>
      </w:pPr>
      <w:r w:rsidRPr="002103AD">
        <w:rPr>
          <w:color w:val="000000"/>
        </w:rPr>
        <w:t>Table 6.5.1.3.3-7: Void</w:t>
      </w:r>
    </w:p>
    <w:p w14:paraId="4B84E324" w14:textId="16DBB966" w:rsidR="00AE50DC" w:rsidRPr="00201E3B" w:rsidRDefault="00AE50DC" w:rsidP="00784A32"/>
    <w:p w14:paraId="3CF5B427" w14:textId="77777777" w:rsidR="00AE50DC" w:rsidRPr="00201E3B" w:rsidRDefault="00AE50DC" w:rsidP="00AE50DC">
      <w:pPr>
        <w:pStyle w:val="Heading2"/>
      </w:pPr>
      <w:bookmarkStart w:id="858" w:name="_Toc99871301"/>
      <w:bookmarkStart w:id="859" w:name="_Toc123748503"/>
      <w:r w:rsidRPr="00201E3B">
        <w:t>6.6</w:t>
      </w:r>
      <w:r w:rsidRPr="00201E3B">
        <w:tab/>
        <w:t>Capability information sharing</w:t>
      </w:r>
      <w:bookmarkEnd w:id="858"/>
      <w:bookmarkEnd w:id="859"/>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60" w:name="_Toc99871302"/>
      <w:bookmarkStart w:id="861" w:name="_Toc123748504"/>
      <w:r w:rsidRPr="00201E3B">
        <w:t>6.7</w:t>
      </w:r>
      <w:r w:rsidRPr="00201E3B">
        <w:tab/>
        <w:t>Ambient viewing call</w:t>
      </w:r>
      <w:bookmarkEnd w:id="860"/>
      <w:bookmarkEnd w:id="861"/>
    </w:p>
    <w:p w14:paraId="2C789480" w14:textId="77777777" w:rsidR="00F67D29" w:rsidRPr="0064105E" w:rsidRDefault="00F67D29" w:rsidP="00F67D29">
      <w:pPr>
        <w:pStyle w:val="Heading3"/>
        <w:rPr>
          <w:rFonts w:cs="Arial"/>
          <w:szCs w:val="28"/>
        </w:rPr>
      </w:pPr>
      <w:bookmarkStart w:id="862" w:name="_Toc99871303"/>
      <w:bookmarkStart w:id="863" w:name="_Toc123748505"/>
      <w:r w:rsidRPr="0064105E">
        <w:rPr>
          <w:rFonts w:cs="Arial"/>
          <w:szCs w:val="28"/>
        </w:rPr>
        <w:t>6.7.1</w:t>
      </w:r>
      <w:r w:rsidRPr="0064105E">
        <w:rPr>
          <w:rFonts w:cs="Arial"/>
          <w:szCs w:val="28"/>
        </w:rPr>
        <w:tab/>
        <w:t>On-network / On-demand ambient viewing call / Remote initiated ambient viewing call / Client Originated (CO)</w:t>
      </w:r>
      <w:bookmarkEnd w:id="862"/>
      <w:bookmarkEnd w:id="863"/>
    </w:p>
    <w:p w14:paraId="28E5B689" w14:textId="77777777" w:rsidR="00F67D29" w:rsidRPr="0064105E" w:rsidRDefault="00F67D29" w:rsidP="00F67D29">
      <w:pPr>
        <w:pStyle w:val="H6"/>
      </w:pPr>
      <w:r w:rsidRPr="0064105E">
        <w:t>6.7.1.1</w:t>
      </w:r>
      <w:r w:rsidRPr="0064105E">
        <w:tab/>
        <w:t>Test Purpose (TP)</w:t>
      </w:r>
    </w:p>
    <w:p w14:paraId="0F987CEA" w14:textId="77777777" w:rsidR="00F67D29" w:rsidRPr="0064105E" w:rsidRDefault="00F67D29" w:rsidP="00F67D29">
      <w:pPr>
        <w:pStyle w:val="H6"/>
      </w:pPr>
      <w:r w:rsidRPr="0064105E">
        <w:t>(1)</w:t>
      </w:r>
    </w:p>
    <w:p w14:paraId="67FCD9FF" w14:textId="77777777" w:rsidR="00F67D29" w:rsidRPr="0064105E" w:rsidRDefault="00F67D29" w:rsidP="00F67D29">
      <w:pPr>
        <w:pStyle w:val="PL"/>
        <w:rPr>
          <w:noProof w:val="0"/>
        </w:rPr>
      </w:pPr>
      <w:r w:rsidRPr="0064105E">
        <w:rPr>
          <w:b/>
          <w:noProof w:val="0"/>
        </w:rPr>
        <w:t>with</w:t>
      </w:r>
      <w:r w:rsidRPr="0064105E">
        <w:rPr>
          <w:noProof w:val="0"/>
        </w:rPr>
        <w:t xml:space="preserve"> { the UE (MCVideo Client) registered and authorised for MCVideo Service, including authorised to initiate a MCVideo remote initiated ambient viewing call }</w:t>
      </w:r>
    </w:p>
    <w:p w14:paraId="6A44064B" w14:textId="77777777" w:rsidR="00F67D29" w:rsidRPr="0064105E" w:rsidRDefault="00F67D29" w:rsidP="00F67D29">
      <w:pPr>
        <w:pStyle w:val="PL"/>
        <w:rPr>
          <w:noProof w:val="0"/>
        </w:rPr>
      </w:pPr>
      <w:r w:rsidRPr="0064105E">
        <w:rPr>
          <w:b/>
          <w:noProof w:val="0"/>
        </w:rPr>
        <w:t>ensure that</w:t>
      </w:r>
      <w:r w:rsidRPr="0064105E">
        <w:rPr>
          <w:noProof w:val="0"/>
        </w:rPr>
        <w:t xml:space="preserve"> {</w:t>
      </w:r>
    </w:p>
    <w:p w14:paraId="4EB25259" w14:textId="77777777" w:rsidR="00F67D29" w:rsidRPr="0064105E" w:rsidRDefault="00F67D29" w:rsidP="00F67D29">
      <w:pPr>
        <w:pStyle w:val="PL"/>
        <w:rPr>
          <w:noProof w:val="0"/>
        </w:rPr>
      </w:pPr>
      <w:r w:rsidRPr="0064105E">
        <w:rPr>
          <w:noProof w:val="0"/>
        </w:rPr>
        <w:t xml:space="preserve">  </w:t>
      </w:r>
      <w:r w:rsidRPr="0064105E">
        <w:rPr>
          <w:b/>
          <w:noProof w:val="0"/>
        </w:rPr>
        <w:t>when</w:t>
      </w:r>
      <w:r w:rsidRPr="0064105E">
        <w:rPr>
          <w:noProof w:val="0"/>
        </w:rPr>
        <w:t xml:space="preserve"> { the MCVideo User requests the establishment of a MCVideo remote initiated ambient viewing call }</w:t>
      </w:r>
    </w:p>
    <w:p w14:paraId="2A0DF7C6" w14:textId="77777777" w:rsidR="00F67D29" w:rsidRPr="0064105E" w:rsidRDefault="00F67D29" w:rsidP="00F67D29">
      <w:pPr>
        <w:pStyle w:val="PL"/>
        <w:rPr>
          <w:noProof w:val="0"/>
        </w:rPr>
      </w:pPr>
      <w:r w:rsidRPr="0064105E">
        <w:rPr>
          <w:noProof w:val="0"/>
        </w:rPr>
        <w:t xml:space="preserve">    </w:t>
      </w:r>
      <w:r w:rsidRPr="0064105E">
        <w:rPr>
          <w:b/>
          <w:noProof w:val="0"/>
        </w:rPr>
        <w:t>then</w:t>
      </w:r>
      <w:r w:rsidRPr="0064105E">
        <w:rPr>
          <w:noProof w:val="0"/>
        </w:rPr>
        <w:t xml:space="preserve"> { UE (MCVideo Client) sends a SIP INVITE message requesting MCVideo remote initiated ambient viewing call </w:t>
      </w:r>
      <w:r w:rsidRPr="0064105E">
        <w:rPr>
          <w:b/>
          <w:noProof w:val="0"/>
        </w:rPr>
        <w:t>and</w:t>
      </w:r>
      <w:r w:rsidRPr="0064105E">
        <w:rPr>
          <w:noProof w:val="0"/>
        </w:rPr>
        <w:t xml:space="preserve"> responds to a SIP 200 (OK) message with a SIP ACK message </w:t>
      </w:r>
      <w:r w:rsidRPr="0064105E">
        <w:rPr>
          <w:b/>
          <w:bCs/>
          <w:noProof w:val="0"/>
        </w:rPr>
        <w:t>and</w:t>
      </w:r>
      <w:r w:rsidRPr="0064105E">
        <w:rPr>
          <w:noProof w:val="0"/>
        </w:rPr>
        <w:t xml:space="preserve"> notifies the MCVideo User that the call has been successfully established }</w:t>
      </w:r>
    </w:p>
    <w:p w14:paraId="74E73FCB" w14:textId="77777777" w:rsidR="00F67D29" w:rsidRPr="0064105E" w:rsidRDefault="00F67D29" w:rsidP="00F67D29">
      <w:pPr>
        <w:pStyle w:val="PL"/>
        <w:rPr>
          <w:noProof w:val="0"/>
        </w:rPr>
      </w:pPr>
      <w:r w:rsidRPr="0064105E">
        <w:rPr>
          <w:noProof w:val="0"/>
        </w:rPr>
        <w:t xml:space="preserve">            }</w:t>
      </w:r>
    </w:p>
    <w:p w14:paraId="668738EB" w14:textId="77777777" w:rsidR="00F67D29" w:rsidRPr="0064105E" w:rsidRDefault="00F67D29" w:rsidP="00F67D29">
      <w:pPr>
        <w:pStyle w:val="PL"/>
        <w:rPr>
          <w:rFonts w:cs="Courier New"/>
          <w:noProof w:val="0"/>
          <w:szCs w:val="16"/>
        </w:rPr>
      </w:pPr>
    </w:p>
    <w:p w14:paraId="6C9F780B" w14:textId="77777777" w:rsidR="00F67D29" w:rsidRPr="0064105E" w:rsidRDefault="00F67D29" w:rsidP="00F67D29">
      <w:pPr>
        <w:pStyle w:val="H6"/>
      </w:pPr>
      <w:r w:rsidRPr="0064105E">
        <w:t>(2)</w:t>
      </w:r>
    </w:p>
    <w:p w14:paraId="3CCD34AF" w14:textId="77777777" w:rsidR="00F67D29" w:rsidRPr="0064105E" w:rsidRDefault="00F67D29" w:rsidP="00F67D29">
      <w:pPr>
        <w:pStyle w:val="PL"/>
        <w:rPr>
          <w:noProof w:val="0"/>
        </w:rPr>
      </w:pPr>
      <w:r w:rsidRPr="0064105E">
        <w:rPr>
          <w:b/>
          <w:noProof w:val="0"/>
        </w:rPr>
        <w:t>with</w:t>
      </w:r>
      <w:r w:rsidRPr="0064105E">
        <w:rPr>
          <w:noProof w:val="0"/>
        </w:rPr>
        <w:t xml:space="preserve"> { UE (MCVideo Client) having established a MCVideo remote initiated ambient viewing call }</w:t>
      </w:r>
    </w:p>
    <w:p w14:paraId="276AECA0" w14:textId="77777777" w:rsidR="00F67D29" w:rsidRPr="0064105E" w:rsidRDefault="00F67D29" w:rsidP="00F67D29">
      <w:pPr>
        <w:pStyle w:val="PL"/>
        <w:rPr>
          <w:noProof w:val="0"/>
        </w:rPr>
      </w:pPr>
      <w:r w:rsidRPr="0064105E">
        <w:rPr>
          <w:b/>
          <w:noProof w:val="0"/>
        </w:rPr>
        <w:t>ensure that</w:t>
      </w:r>
      <w:r w:rsidRPr="0064105E">
        <w:rPr>
          <w:noProof w:val="0"/>
        </w:rPr>
        <w:t xml:space="preserve"> {</w:t>
      </w:r>
    </w:p>
    <w:p w14:paraId="4C0481CD" w14:textId="77777777" w:rsidR="00F67D29" w:rsidRPr="0064105E" w:rsidRDefault="00F67D29" w:rsidP="00F67D29">
      <w:pPr>
        <w:pStyle w:val="PL"/>
        <w:rPr>
          <w:noProof w:val="0"/>
        </w:rPr>
      </w:pPr>
      <w:r w:rsidRPr="0064105E">
        <w:rPr>
          <w:noProof w:val="0"/>
        </w:rPr>
        <w:lastRenderedPageBreak/>
        <w:t xml:space="preserve">  </w:t>
      </w:r>
      <w:r w:rsidRPr="0064105E">
        <w:rPr>
          <w:b/>
          <w:noProof w:val="0"/>
        </w:rPr>
        <w:t>when</w:t>
      </w:r>
      <w:r w:rsidRPr="0064105E">
        <w:rPr>
          <w:noProof w:val="0"/>
        </w:rPr>
        <w:t xml:space="preserve"> { the MCVideo User engages in communication with the invited MCVideo User }</w:t>
      </w:r>
    </w:p>
    <w:p w14:paraId="63F480D8" w14:textId="77777777" w:rsidR="00F67D29" w:rsidRPr="0064105E" w:rsidRDefault="00F67D29" w:rsidP="00F67D29">
      <w:pPr>
        <w:pStyle w:val="PL"/>
        <w:rPr>
          <w:noProof w:val="0"/>
        </w:rPr>
      </w:pPr>
      <w:r w:rsidRPr="0064105E">
        <w:rPr>
          <w:noProof w:val="0"/>
        </w:rPr>
        <w:t xml:space="preserve">    </w:t>
      </w:r>
      <w:r w:rsidRPr="0064105E">
        <w:rPr>
          <w:b/>
          <w:noProof w:val="0"/>
        </w:rPr>
        <w:t>then</w:t>
      </w:r>
      <w:r w:rsidRPr="0064105E">
        <w:rPr>
          <w:noProof w:val="0"/>
        </w:rPr>
        <w:t xml:space="preserve"> { UE (MCVideo Client) respects the Transmission Control imposed by the MCVideo Server }</w:t>
      </w:r>
    </w:p>
    <w:p w14:paraId="35FFC379" w14:textId="77777777" w:rsidR="00F67D29" w:rsidRPr="0064105E" w:rsidRDefault="00F67D29" w:rsidP="00F67D29">
      <w:pPr>
        <w:pStyle w:val="PL"/>
        <w:rPr>
          <w:noProof w:val="0"/>
        </w:rPr>
      </w:pPr>
      <w:r w:rsidRPr="0064105E">
        <w:rPr>
          <w:noProof w:val="0"/>
        </w:rPr>
        <w:t xml:space="preserve">            }</w:t>
      </w:r>
    </w:p>
    <w:p w14:paraId="2FFACD1A" w14:textId="77777777" w:rsidR="00F67D29" w:rsidRPr="0064105E" w:rsidRDefault="00F67D29" w:rsidP="00F67D29">
      <w:pPr>
        <w:pStyle w:val="PL"/>
        <w:rPr>
          <w:rFonts w:cs="Courier New"/>
          <w:noProof w:val="0"/>
          <w:szCs w:val="16"/>
        </w:rPr>
      </w:pPr>
    </w:p>
    <w:p w14:paraId="439B379C" w14:textId="77777777" w:rsidR="00F67D29" w:rsidRPr="0064105E" w:rsidRDefault="00F67D29" w:rsidP="00F67D29">
      <w:pPr>
        <w:pStyle w:val="H6"/>
      </w:pPr>
      <w:r w:rsidRPr="0064105E">
        <w:t>(3)</w:t>
      </w:r>
    </w:p>
    <w:p w14:paraId="34B13B5B" w14:textId="77777777" w:rsidR="00F67D29" w:rsidRPr="0064105E" w:rsidRDefault="00F67D29" w:rsidP="00F67D29">
      <w:pPr>
        <w:pStyle w:val="PL"/>
        <w:rPr>
          <w:noProof w:val="0"/>
        </w:rPr>
      </w:pPr>
      <w:r w:rsidRPr="0064105E">
        <w:rPr>
          <w:b/>
          <w:noProof w:val="0"/>
        </w:rPr>
        <w:t>with</w:t>
      </w:r>
      <w:r w:rsidRPr="0064105E">
        <w:rPr>
          <w:noProof w:val="0"/>
        </w:rPr>
        <w:t xml:space="preserve"> { UE (MCVideo Client) having an ongoing MCVideo remote initiated ambient viewing call }</w:t>
      </w:r>
    </w:p>
    <w:p w14:paraId="0E3EEA2D" w14:textId="77777777" w:rsidR="00F67D29" w:rsidRPr="0064105E" w:rsidRDefault="00F67D29" w:rsidP="00F67D29">
      <w:pPr>
        <w:pStyle w:val="PL"/>
        <w:rPr>
          <w:noProof w:val="0"/>
        </w:rPr>
      </w:pPr>
      <w:r w:rsidRPr="0064105E">
        <w:rPr>
          <w:b/>
          <w:noProof w:val="0"/>
        </w:rPr>
        <w:t>ensure that</w:t>
      </w:r>
      <w:r w:rsidRPr="0064105E">
        <w:rPr>
          <w:noProof w:val="0"/>
        </w:rPr>
        <w:t xml:space="preserve"> {</w:t>
      </w:r>
    </w:p>
    <w:p w14:paraId="1EAA8B34" w14:textId="77777777" w:rsidR="00F67D29" w:rsidRPr="0064105E" w:rsidRDefault="00F67D29" w:rsidP="00F67D29">
      <w:pPr>
        <w:pStyle w:val="PL"/>
        <w:rPr>
          <w:noProof w:val="0"/>
        </w:rPr>
      </w:pPr>
      <w:r w:rsidRPr="0064105E">
        <w:rPr>
          <w:noProof w:val="0"/>
        </w:rPr>
        <w:t xml:space="preserve">  </w:t>
      </w:r>
      <w:r w:rsidRPr="0064105E">
        <w:rPr>
          <w:b/>
          <w:noProof w:val="0"/>
        </w:rPr>
        <w:t>when</w:t>
      </w:r>
      <w:r w:rsidRPr="0064105E">
        <w:rPr>
          <w:noProof w:val="0"/>
        </w:rPr>
        <w:t xml:space="preserve"> { the MCVideo User requests to terminate the ongoing MCVideo remote initiated ambient viewing call }</w:t>
      </w:r>
    </w:p>
    <w:p w14:paraId="0FAB0EFA" w14:textId="77777777" w:rsidR="00F67D29" w:rsidRPr="0064105E" w:rsidRDefault="00F67D29" w:rsidP="00F67D29">
      <w:pPr>
        <w:pStyle w:val="PL"/>
        <w:rPr>
          <w:noProof w:val="0"/>
        </w:rPr>
      </w:pPr>
      <w:r w:rsidRPr="0064105E">
        <w:rPr>
          <w:noProof w:val="0"/>
        </w:rPr>
        <w:t xml:space="preserve">    </w:t>
      </w:r>
      <w:r w:rsidRPr="0064105E">
        <w:rPr>
          <w:b/>
          <w:noProof w:val="0"/>
        </w:rPr>
        <w:t>then</w:t>
      </w:r>
      <w:r w:rsidRPr="0064105E">
        <w:rPr>
          <w:noProof w:val="0"/>
        </w:rPr>
        <w:t xml:space="preserve"> { UE (MCVideo Client) sends a SIP BYE request and after receiving a SIP 200 (OK) and leaves the MCVideo session }</w:t>
      </w:r>
    </w:p>
    <w:p w14:paraId="306A526E" w14:textId="77777777" w:rsidR="00F67D29" w:rsidRPr="0064105E" w:rsidRDefault="00F67D29" w:rsidP="00F67D29">
      <w:pPr>
        <w:pStyle w:val="PL"/>
        <w:rPr>
          <w:noProof w:val="0"/>
        </w:rPr>
      </w:pPr>
      <w:r w:rsidRPr="0064105E">
        <w:rPr>
          <w:noProof w:val="0"/>
        </w:rPr>
        <w:t xml:space="preserve">            }</w:t>
      </w:r>
    </w:p>
    <w:p w14:paraId="79E915FB" w14:textId="77777777" w:rsidR="00F67D29" w:rsidRPr="0064105E" w:rsidRDefault="00F67D29" w:rsidP="00F67D29">
      <w:pPr>
        <w:pStyle w:val="PL"/>
        <w:rPr>
          <w:rFonts w:cs="Courier New"/>
          <w:noProof w:val="0"/>
          <w:szCs w:val="16"/>
        </w:rPr>
      </w:pPr>
    </w:p>
    <w:p w14:paraId="7DFD3E15" w14:textId="77777777" w:rsidR="00F67D29" w:rsidRPr="0064105E" w:rsidRDefault="00F67D29" w:rsidP="00F67D29">
      <w:pPr>
        <w:pStyle w:val="H6"/>
      </w:pPr>
      <w:r w:rsidRPr="0064105E">
        <w:t>6.7.1.2</w:t>
      </w:r>
      <w:r w:rsidRPr="0064105E">
        <w:tab/>
        <w:t>Conformance requirements</w:t>
      </w:r>
    </w:p>
    <w:p w14:paraId="7743AE3A" w14:textId="77777777" w:rsidR="00F67D29" w:rsidRPr="0064105E" w:rsidRDefault="00F67D29" w:rsidP="00F67D29">
      <w:r w:rsidRPr="0064105E">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A7FD7FC" w14:textId="77777777" w:rsidR="00F67D29" w:rsidRPr="0064105E" w:rsidRDefault="00F67D29" w:rsidP="00F67D29">
      <w:r w:rsidRPr="0064105E">
        <w:t>[TS 24.281, clause 15.2.1.1]</w:t>
      </w:r>
    </w:p>
    <w:p w14:paraId="158DD490" w14:textId="77777777" w:rsidR="00F67D29" w:rsidRPr="0064105E" w:rsidRDefault="00F67D29" w:rsidP="00F67D29">
      <w:r w:rsidRPr="0064105E">
        <w:t>Upon receiving a request from the MCVideo user to originate a remote initiated ambient viewing call, if the &lt;</w:t>
      </w:r>
      <w:r w:rsidRPr="0064105E">
        <w:rPr>
          <w:lang w:eastAsia="ko-KR"/>
        </w:rPr>
        <w:t>allow</w:t>
      </w:r>
      <w:r w:rsidRPr="0064105E">
        <w:t>-</w:t>
      </w:r>
      <w:r w:rsidRPr="0064105E">
        <w:rPr>
          <w:lang w:eastAsia="ko-KR"/>
        </w:rPr>
        <w:t>request-remote-initiated-ambient-viewing</w:t>
      </w:r>
      <w:r w:rsidRPr="0064105E">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D204F15" w14:textId="77777777" w:rsidR="00F67D29" w:rsidRPr="0064105E" w:rsidRDefault="00F67D29" w:rsidP="00F67D29">
      <w:r w:rsidRPr="0064105E">
        <w:t>Upon receiving a request from the MCVideo user to originate a locally initiated ambient viewing call, if the &lt;</w:t>
      </w:r>
      <w:r w:rsidRPr="0064105E">
        <w:rPr>
          <w:lang w:eastAsia="ko-KR"/>
        </w:rPr>
        <w:t>allow</w:t>
      </w:r>
      <w:r w:rsidRPr="0064105E">
        <w:t>-</w:t>
      </w:r>
      <w:r w:rsidRPr="0064105E">
        <w:rPr>
          <w:lang w:eastAsia="ko-KR"/>
        </w:rPr>
        <w:t>request-locally-initiated-ambient-viewing</w:t>
      </w:r>
      <w:r w:rsidRPr="0064105E">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B86D05D" w14:textId="77777777" w:rsidR="00F67D29" w:rsidRPr="0064105E" w:rsidRDefault="00F67D29" w:rsidP="00F67D29">
      <w:pPr>
        <w:rPr>
          <w:lang w:eastAsia="ko-KR"/>
        </w:rPr>
      </w:pPr>
      <w:r w:rsidRPr="0064105E">
        <w:t xml:space="preserve">Upon receiving a request from an MCVideo </w:t>
      </w:r>
      <w:r w:rsidRPr="0064105E">
        <w:rPr>
          <w:lang w:eastAsia="ko-KR"/>
        </w:rPr>
        <w:t>u</w:t>
      </w:r>
      <w:r w:rsidRPr="0064105E">
        <w:t xml:space="preserve">ser to establish an MCVideo </w:t>
      </w:r>
      <w:r w:rsidRPr="0064105E">
        <w:rPr>
          <w:lang w:eastAsia="ko-KR"/>
        </w:rPr>
        <w:t>ambient viewing</w:t>
      </w:r>
      <w:r w:rsidRPr="0064105E">
        <w:t xml:space="preserve"> </w:t>
      </w:r>
      <w:r w:rsidRPr="0064105E">
        <w:rPr>
          <w:lang w:eastAsia="ko-KR"/>
        </w:rPr>
        <w:t>c</w:t>
      </w:r>
      <w:r w:rsidRPr="0064105E">
        <w:t xml:space="preserve">all that has been authorised successfully by the requesting MCVideo client, </w:t>
      </w:r>
      <w:r w:rsidRPr="0064105E">
        <w:rPr>
          <w:lang w:eastAsia="ko-KR"/>
        </w:rPr>
        <w:t>the MCVideo client shall generate an initial SIP INVITE request by following the UE originating session procedures specified in 3GPP TS 24.229 [11], with the clarifications given below.</w:t>
      </w:r>
    </w:p>
    <w:p w14:paraId="5DF463D0" w14:textId="77777777" w:rsidR="00F67D29" w:rsidRPr="0064105E" w:rsidRDefault="00F67D29" w:rsidP="00F67D29">
      <w:pPr>
        <w:rPr>
          <w:lang w:eastAsia="ko-KR"/>
        </w:rPr>
      </w:pPr>
      <w:r w:rsidRPr="0064105E">
        <w:rPr>
          <w:lang w:eastAsia="ko-KR"/>
        </w:rPr>
        <w:t>The MCVideo client:</w:t>
      </w:r>
    </w:p>
    <w:p w14:paraId="03A60F36" w14:textId="77777777" w:rsidR="00F67D29" w:rsidRPr="0064105E" w:rsidRDefault="00F67D29" w:rsidP="00F67D29">
      <w:pPr>
        <w:pStyle w:val="B1"/>
        <w:rPr>
          <w:lang w:eastAsia="ko-KR"/>
        </w:rPr>
      </w:pPr>
      <w:r w:rsidRPr="0064105E">
        <w:rPr>
          <w:lang w:eastAsia="ko-KR"/>
        </w:rPr>
        <w:t>1)</w:t>
      </w:r>
      <w:r w:rsidRPr="0064105E">
        <w:rPr>
          <w:lang w:eastAsia="ko-KR"/>
        </w:rPr>
        <w:tab/>
      </w:r>
      <w:r w:rsidRPr="0064105E">
        <w:t>shall</w:t>
      </w:r>
      <w:r w:rsidRPr="0064105E">
        <w:rPr>
          <w:lang w:eastAsia="ko-KR"/>
        </w:rPr>
        <w:t xml:space="preserve"> set the Request-URI of the SIP INVITE request to a public service identity </w:t>
      </w:r>
      <w:r w:rsidRPr="0064105E">
        <w:t>of identifying the participating MCVideo function serving the MCVideo user</w:t>
      </w:r>
      <w:r w:rsidRPr="0064105E">
        <w:rPr>
          <w:lang w:eastAsia="ko-KR"/>
        </w:rPr>
        <w:t>;</w:t>
      </w:r>
    </w:p>
    <w:p w14:paraId="14A24CA2" w14:textId="77777777" w:rsidR="00F67D29" w:rsidRPr="0064105E" w:rsidRDefault="00F67D29" w:rsidP="00F67D29">
      <w:pPr>
        <w:pStyle w:val="B1"/>
      </w:pPr>
      <w:r w:rsidRPr="0064105E">
        <w:t>2)</w:t>
      </w:r>
      <w:r w:rsidRPr="0064105E">
        <w:tab/>
        <w:t>may include a P-Preferred-Identity header field in the SIP INVITE request containing a public user identity as specified in 3GPP TS 24.229 [11];</w:t>
      </w:r>
    </w:p>
    <w:p w14:paraId="3162974D" w14:textId="77777777" w:rsidR="00F67D29" w:rsidRPr="0064105E" w:rsidRDefault="00F67D29" w:rsidP="00F67D29">
      <w:pPr>
        <w:pStyle w:val="B1"/>
        <w:rPr>
          <w:lang w:eastAsia="ko-KR"/>
        </w:rPr>
      </w:pPr>
      <w:r w:rsidRPr="0064105E">
        <w:rPr>
          <w:lang w:eastAsia="ko-KR"/>
        </w:rPr>
        <w:t>3)</w:t>
      </w:r>
      <w:r w:rsidRPr="0064105E">
        <w:rPr>
          <w:lang w:eastAsia="ko-KR"/>
        </w:rPr>
        <w:tab/>
      </w:r>
      <w:r w:rsidRPr="0064105E">
        <w:t>shall</w:t>
      </w:r>
      <w:r w:rsidRPr="0064105E">
        <w:rPr>
          <w:lang w:eastAsia="ko-KR"/>
        </w:rPr>
        <w:t xml:space="preserve"> include the g.3gpp.mcvideo media feature tag </w:t>
      </w:r>
      <w:r w:rsidRPr="0064105E">
        <w:t xml:space="preserve">and the </w:t>
      </w:r>
      <w:r w:rsidRPr="0064105E">
        <w:rPr>
          <w:lang w:eastAsia="ko-KR"/>
        </w:rPr>
        <w:t>g.3gpp.icsi-ref media feature tag with the value of "urn:urn-7:3gpp-service.ims.icsi.mcvideo" in the Contact header field of the SIP INVITE request according to IETF RFC 3840 [22];</w:t>
      </w:r>
    </w:p>
    <w:p w14:paraId="2E534482" w14:textId="77777777" w:rsidR="00F67D29" w:rsidRPr="0064105E" w:rsidRDefault="00F67D29" w:rsidP="00F67D29">
      <w:pPr>
        <w:pStyle w:val="B1"/>
        <w:rPr>
          <w:lang w:eastAsia="ko-KR"/>
        </w:rPr>
      </w:pPr>
      <w:r w:rsidRPr="0064105E">
        <w:rPr>
          <w:lang w:eastAsia="ko-KR"/>
        </w:rPr>
        <w:t>4)</w:t>
      </w:r>
      <w:r w:rsidRPr="0064105E">
        <w:rPr>
          <w:lang w:eastAsia="ko-KR"/>
        </w:rPr>
        <w:tab/>
      </w:r>
      <w:r w:rsidRPr="0064105E">
        <w:t>shall</w:t>
      </w:r>
      <w:r w:rsidRPr="0064105E">
        <w:rPr>
          <w:lang w:eastAsia="ko-KR"/>
        </w:rPr>
        <w:t xml:space="preserve"> include an Accept-Contact header field containing the g.3gpp.mcvideo media feature tag along with the "require" and "explicit" header field parameters according to IETF RFC 3841 [20];</w:t>
      </w:r>
    </w:p>
    <w:p w14:paraId="4B77F968" w14:textId="77777777" w:rsidR="00F67D29" w:rsidRPr="0064105E" w:rsidRDefault="00F67D29" w:rsidP="00F67D29">
      <w:pPr>
        <w:pStyle w:val="B1"/>
        <w:rPr>
          <w:lang w:eastAsia="ko-KR"/>
        </w:rPr>
      </w:pPr>
      <w:r w:rsidRPr="0064105E">
        <w:rPr>
          <w:lang w:eastAsia="ko-KR"/>
        </w:rPr>
        <w:t>5)</w:t>
      </w:r>
      <w:r w:rsidRPr="0064105E">
        <w:rPr>
          <w:lang w:eastAsia="ko-KR"/>
        </w:rPr>
        <w:tab/>
      </w:r>
      <w:r w:rsidRPr="0064105E">
        <w:t>shall</w:t>
      </w:r>
      <w:r w:rsidRPr="0064105E">
        <w:rPr>
          <w:lang w:eastAsia="ko-KR"/>
        </w:rPr>
        <w:t xml:space="preserve"> include the ICSI value "urn:urn-7:3gpp-service.ims.icsi.mcvideo" (coded as specified in 3GPP TS 24.229 [11]), in a P-Preferred-Service header field according to IETF RFC 6050 [14] in the SIP INVITE request;</w:t>
      </w:r>
    </w:p>
    <w:p w14:paraId="54A7DDE0" w14:textId="77777777" w:rsidR="00F67D29" w:rsidRPr="0064105E" w:rsidRDefault="00F67D29" w:rsidP="00F67D29">
      <w:pPr>
        <w:pStyle w:val="B1"/>
        <w:rPr>
          <w:lang w:eastAsia="ko-KR"/>
        </w:rPr>
      </w:pPr>
      <w:r w:rsidRPr="0064105E">
        <w:rPr>
          <w:lang w:eastAsia="ko-KR"/>
        </w:rPr>
        <w:t>6)</w:t>
      </w:r>
      <w:r w:rsidRPr="0064105E">
        <w:rPr>
          <w:lang w:eastAsia="ko-KR"/>
        </w:rPr>
        <w:tab/>
      </w:r>
      <w:r w:rsidRPr="0064105E">
        <w:t>shall</w:t>
      </w:r>
      <w:r w:rsidRPr="0064105E">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46F7C513" w14:textId="77777777" w:rsidR="00F67D29" w:rsidRPr="0064105E" w:rsidRDefault="00F67D29" w:rsidP="00F67D29">
      <w:pPr>
        <w:pStyle w:val="B1"/>
      </w:pPr>
      <w:r w:rsidRPr="0064105E">
        <w:rPr>
          <w:lang w:eastAsia="ko-KR"/>
        </w:rPr>
        <w:t>7)</w:t>
      </w:r>
      <w:r w:rsidRPr="0064105E">
        <w:rPr>
          <w:lang w:eastAsia="ko-KR"/>
        </w:rPr>
        <w:tab/>
      </w:r>
      <w:r w:rsidRPr="0064105E">
        <w:t>shall</w:t>
      </w:r>
      <w:r w:rsidRPr="0064105E">
        <w:rPr>
          <w:lang w:eastAsia="ko-KR"/>
        </w:rPr>
        <w:t xml:space="preserve"> include </w:t>
      </w:r>
      <w:r w:rsidRPr="0064105E">
        <w:t>an application/vnd.3gpp.mcvideo-info+xml MIME body with the &lt;session-type&gt; element set to a value of "ambient-viewing";</w:t>
      </w:r>
    </w:p>
    <w:p w14:paraId="2A50368E" w14:textId="77777777" w:rsidR="00F67D29" w:rsidRPr="0064105E" w:rsidRDefault="00F67D29" w:rsidP="00F67D29">
      <w:pPr>
        <w:pStyle w:val="B1"/>
      </w:pPr>
      <w:r w:rsidRPr="0064105E">
        <w:lastRenderedPageBreak/>
        <w:t>8)</w:t>
      </w:r>
      <w:r w:rsidRPr="0064105E">
        <w:tab/>
        <w:t>shall include in the application/vnd.3gpp.mcvideo-info+xml MIME body an &lt;ambient-viewing-type&gt; element set to a value of:</w:t>
      </w:r>
    </w:p>
    <w:p w14:paraId="6249B874" w14:textId="77777777" w:rsidR="00F67D29" w:rsidRPr="0064105E" w:rsidRDefault="00F67D29" w:rsidP="00F67D29">
      <w:pPr>
        <w:pStyle w:val="B2"/>
      </w:pPr>
      <w:r w:rsidRPr="0064105E">
        <w:t>a)</w:t>
      </w:r>
      <w:r w:rsidRPr="0064105E">
        <w:tab/>
        <w:t>"local-init", if the MCVideo user has requested a locally initiated ambient viewing call; or</w:t>
      </w:r>
    </w:p>
    <w:p w14:paraId="4136364C" w14:textId="77777777" w:rsidR="00F67D29" w:rsidRPr="0064105E" w:rsidRDefault="00F67D29" w:rsidP="00F67D29">
      <w:pPr>
        <w:pStyle w:val="B2"/>
        <w:rPr>
          <w:lang w:eastAsia="x-none"/>
        </w:rPr>
      </w:pPr>
      <w:r w:rsidRPr="0064105E">
        <w:t>b)</w:t>
      </w:r>
      <w:r w:rsidRPr="0064105E">
        <w:tab/>
        <w:t>"remote-init", if the MCVideo user has requested a remotely initiated ambient viewing call;</w:t>
      </w:r>
    </w:p>
    <w:p w14:paraId="57CDDAA0" w14:textId="77777777" w:rsidR="00F67D29" w:rsidRPr="0064105E" w:rsidRDefault="00F67D29" w:rsidP="00F67D29">
      <w:pPr>
        <w:pStyle w:val="B1"/>
        <w:rPr>
          <w:lang w:eastAsia="ko-KR"/>
        </w:rPr>
      </w:pPr>
      <w:r w:rsidRPr="0064105E">
        <w:rPr>
          <w:lang w:eastAsia="ko-KR"/>
        </w:rPr>
        <w:t>9)</w:t>
      </w:r>
      <w:r w:rsidRPr="0064105E">
        <w:rPr>
          <w:lang w:eastAsia="ko-KR"/>
        </w:rPr>
        <w:tab/>
      </w:r>
      <w:r w:rsidRPr="0064105E">
        <w:t>shall</w:t>
      </w:r>
      <w:r w:rsidRPr="0064105E">
        <w:rPr>
          <w:lang w:eastAsia="ko-KR"/>
        </w:rPr>
        <w:t xml:space="preserve"> insert in the SIP INVITE request a MIME resource-lists body with the MCVideo ID of the targeted MCVideo user, according to rules and procedures of IETF RFC 5366 [37];</w:t>
      </w:r>
    </w:p>
    <w:p w14:paraId="0F48FDE0" w14:textId="77777777" w:rsidR="00F67D29" w:rsidRPr="0064105E" w:rsidRDefault="00F67D29" w:rsidP="00F67D29">
      <w:pPr>
        <w:pStyle w:val="NO"/>
      </w:pPr>
      <w:r w:rsidRPr="0064105E">
        <w:t>NOTE 1:</w:t>
      </w:r>
      <w:r w:rsidRPr="0064105E">
        <w:tab/>
        <w:t>the targeted MCVideo user is the viewed-to MCVideo user in the case of a remotely initiated ambient viewing call or the viewing MCVideo user in the case of a locally initiated viewing call.</w:t>
      </w:r>
    </w:p>
    <w:p w14:paraId="7E40345E" w14:textId="77777777" w:rsidR="00F67D29" w:rsidRPr="0064105E" w:rsidRDefault="00F67D29" w:rsidP="00F67D29">
      <w:pPr>
        <w:pStyle w:val="B1"/>
        <w:rPr>
          <w:lang w:eastAsia="ko-KR"/>
        </w:rPr>
      </w:pPr>
      <w:r w:rsidRPr="0064105E">
        <w:rPr>
          <w:lang w:eastAsia="ko-KR"/>
        </w:rPr>
        <w:t>10)</w:t>
      </w:r>
      <w:r w:rsidRPr="0064105E">
        <w:rPr>
          <w:lang w:eastAsia="ko-KR"/>
        </w:rPr>
        <w:tab/>
      </w:r>
      <w:r w:rsidRPr="0064105E">
        <w:t>if</w:t>
      </w:r>
      <w:r w:rsidRPr="0064105E">
        <w:rPr>
          <w:lang w:eastAsia="ko-KR"/>
        </w:rPr>
        <w:t xml:space="preserve"> an end-to-end security context needs to be established then:</w:t>
      </w:r>
    </w:p>
    <w:p w14:paraId="0025EA9F" w14:textId="77777777" w:rsidR="00F67D29" w:rsidRPr="0064105E" w:rsidRDefault="00F67D29" w:rsidP="00F67D29">
      <w:pPr>
        <w:pStyle w:val="B2"/>
        <w:rPr>
          <w:lang w:eastAsia="ko-KR"/>
        </w:rPr>
      </w:pPr>
      <w:r w:rsidRPr="0064105E">
        <w:rPr>
          <w:lang w:eastAsia="ko-KR"/>
        </w:rPr>
        <w:t>a)</w:t>
      </w:r>
      <w:r w:rsidRPr="0064105E">
        <w:rPr>
          <w:lang w:eastAsia="ko-KR"/>
        </w:rPr>
        <w:tab/>
        <w:t xml:space="preserve">if </w:t>
      </w:r>
      <w:r w:rsidRPr="0064105E">
        <w:t>necessary</w:t>
      </w:r>
      <w:r w:rsidRPr="0064105E">
        <w:rPr>
          <w:lang w:eastAsia="ko-KR"/>
        </w:rPr>
        <w:t>, shall instruct the key management client to request keying material from the key management server as described in 3GPP TS 33.180 [8];</w:t>
      </w:r>
    </w:p>
    <w:p w14:paraId="49A67B9A" w14:textId="77777777" w:rsidR="00F67D29" w:rsidRPr="0064105E" w:rsidRDefault="00F67D29" w:rsidP="00F67D29">
      <w:pPr>
        <w:pStyle w:val="B2"/>
        <w:rPr>
          <w:lang w:eastAsia="ko-KR"/>
        </w:rPr>
      </w:pPr>
      <w:r w:rsidRPr="0064105E">
        <w:rPr>
          <w:lang w:eastAsia="ko-KR"/>
        </w:rPr>
        <w:t>b)</w:t>
      </w:r>
      <w:r w:rsidRPr="0064105E">
        <w:rPr>
          <w:lang w:eastAsia="ko-KR"/>
        </w:rPr>
        <w:tab/>
      </w:r>
      <w:r w:rsidRPr="0064105E">
        <w:t>shall</w:t>
      </w:r>
      <w:r w:rsidRPr="0064105E">
        <w:rPr>
          <w:lang w:eastAsia="ko-KR"/>
        </w:rPr>
        <w:t xml:space="preserve"> use the keying material to generate a PCK as described in 3GPP TS 33.180 [8];</w:t>
      </w:r>
    </w:p>
    <w:p w14:paraId="12E09260" w14:textId="77777777" w:rsidR="00F67D29" w:rsidRPr="0064105E" w:rsidRDefault="00F67D29" w:rsidP="00F67D29">
      <w:pPr>
        <w:pStyle w:val="B2"/>
        <w:rPr>
          <w:lang w:eastAsia="ko-KR"/>
        </w:rPr>
      </w:pPr>
      <w:r w:rsidRPr="0064105E">
        <w:rPr>
          <w:lang w:eastAsia="ko-KR"/>
        </w:rPr>
        <w:t>c)</w:t>
      </w:r>
      <w:r w:rsidRPr="0064105E">
        <w:rPr>
          <w:lang w:eastAsia="ko-KR"/>
        </w:rPr>
        <w:tab/>
      </w:r>
      <w:r w:rsidRPr="0064105E">
        <w:t>shall</w:t>
      </w:r>
      <w:r w:rsidRPr="0064105E">
        <w:rPr>
          <w:lang w:eastAsia="ko-KR"/>
        </w:rPr>
        <w:t xml:space="preserve"> use the PCK to generate a PCK-ID with the four most significant bits set to "0001" to indicate that the </w:t>
      </w:r>
      <w:r w:rsidRPr="0064105E">
        <w:t xml:space="preserve">purpose of the PCK is to protect private call communications and with the remaining twenty eight bits being randomly generated as </w:t>
      </w:r>
      <w:r w:rsidRPr="0064105E">
        <w:rPr>
          <w:lang w:eastAsia="ko-KR"/>
        </w:rPr>
        <w:t>described in 3GPP TS 33.180 [8];</w:t>
      </w:r>
    </w:p>
    <w:p w14:paraId="4C5C1D0E" w14:textId="77777777" w:rsidR="00F67D29" w:rsidRPr="0064105E" w:rsidRDefault="00F67D29" w:rsidP="00F67D29">
      <w:pPr>
        <w:pStyle w:val="B2"/>
        <w:rPr>
          <w:lang w:eastAsia="ko-KR"/>
        </w:rPr>
      </w:pPr>
      <w:r w:rsidRPr="0064105E">
        <w:rPr>
          <w:lang w:eastAsia="ko-KR"/>
        </w:rPr>
        <w:t>d)</w:t>
      </w:r>
      <w:r w:rsidRPr="0064105E">
        <w:rPr>
          <w:lang w:eastAsia="ko-KR"/>
        </w:rPr>
        <w:tab/>
        <w:t>shall encrypt the PCK to a UID associated to the MCVideo client using the MCVideo ID and KMS URI of the invited user and a time related parameter as described in 3GPP TS 33.180 [8];</w:t>
      </w:r>
    </w:p>
    <w:p w14:paraId="04D37410" w14:textId="77777777" w:rsidR="00F67D29" w:rsidRPr="0064105E" w:rsidRDefault="00F67D29" w:rsidP="00F67D29">
      <w:pPr>
        <w:pStyle w:val="B2"/>
      </w:pPr>
      <w:r w:rsidRPr="0064105E">
        <w:t>e)</w:t>
      </w:r>
      <w:r w:rsidRPr="0064105E">
        <w:tab/>
        <w:t>shall generate a MIKEY-SAKKE I_MESSAGE using the encapsulated PCK and PCK-ID as specified in 3GPP TS 33.180 [8];</w:t>
      </w:r>
    </w:p>
    <w:p w14:paraId="3F183259" w14:textId="77777777" w:rsidR="00F67D29" w:rsidRPr="0064105E" w:rsidRDefault="00F67D29" w:rsidP="00F67D29">
      <w:pPr>
        <w:pStyle w:val="B2"/>
        <w:rPr>
          <w:lang w:eastAsia="ko-KR"/>
        </w:rPr>
      </w:pPr>
      <w:r w:rsidRPr="0064105E">
        <w:rPr>
          <w:lang w:eastAsia="ko-KR"/>
        </w:rPr>
        <w:t>f)</w:t>
      </w:r>
      <w:r w:rsidRPr="0064105E">
        <w:rPr>
          <w:lang w:eastAsia="ko-KR"/>
        </w:rPr>
        <w:tab/>
        <w:t xml:space="preserve">shall add the </w:t>
      </w:r>
      <w:r w:rsidRPr="0064105E">
        <w:t>MCVideo ID of the originating MCVideo to the initiator field (IDRi) of the I_MESSAGE as described in 3GPP TS 33.180 [8]; and</w:t>
      </w:r>
    </w:p>
    <w:p w14:paraId="1E506470" w14:textId="77777777" w:rsidR="00F67D29" w:rsidRPr="0064105E" w:rsidRDefault="00F67D29" w:rsidP="00F67D29">
      <w:pPr>
        <w:pStyle w:val="B2"/>
        <w:rPr>
          <w:lang w:eastAsia="ko-KR"/>
        </w:rPr>
      </w:pPr>
      <w:r w:rsidRPr="0064105E">
        <w:t>g)</w:t>
      </w:r>
      <w:r w:rsidRPr="0064105E">
        <w:tab/>
        <w:t xml:space="preserve">shall sign the MIKEY-SAKKE I_MESSAGE using the originating MCVideo user's signing key provided in the keying material together with a time related parameter, and add this to the MIKEY-SAKKE payload, as </w:t>
      </w:r>
      <w:r w:rsidRPr="0064105E">
        <w:rPr>
          <w:lang w:eastAsia="ko-KR"/>
        </w:rPr>
        <w:t>described in 3GPP TS 33.180 [8];</w:t>
      </w:r>
    </w:p>
    <w:p w14:paraId="0D29E9F1" w14:textId="77777777" w:rsidR="00F67D29" w:rsidRPr="0064105E" w:rsidRDefault="00F67D29" w:rsidP="00F67D29">
      <w:pPr>
        <w:pStyle w:val="B1"/>
        <w:rPr>
          <w:lang w:eastAsia="ko-KR"/>
        </w:rPr>
      </w:pPr>
      <w:r w:rsidRPr="0064105E">
        <w:rPr>
          <w:lang w:eastAsia="ko-KR"/>
        </w:rPr>
        <w:t>11)</w:t>
      </w:r>
      <w:r w:rsidRPr="0064105E">
        <w:rPr>
          <w:lang w:eastAsia="ko-KR"/>
        </w:rPr>
        <w:tab/>
        <w:t>shall include an SDP offer according to 3GPP TS 24.229 [11] with the clarification given in clause 6.7.1;</w:t>
      </w:r>
    </w:p>
    <w:p w14:paraId="1C008072" w14:textId="77777777" w:rsidR="00F67D29" w:rsidRPr="0064105E" w:rsidRDefault="00F67D29" w:rsidP="00F67D29">
      <w:pPr>
        <w:pStyle w:val="B1"/>
        <w:rPr>
          <w:lang w:eastAsia="ko-KR"/>
        </w:rPr>
      </w:pPr>
      <w:r w:rsidRPr="0064105E">
        <w:rPr>
          <w:lang w:eastAsia="ko-KR"/>
        </w:rPr>
        <w:t>12)</w:t>
      </w:r>
      <w:r w:rsidRPr="0064105E">
        <w:rPr>
          <w:lang w:eastAsia="ko-KR"/>
        </w:rPr>
        <w:tab/>
        <w:t>if this is a locally initiated ambient viewing call, shall comply with the conditions for implicit transmit media request control as specified in clause 6.4;</w:t>
      </w:r>
    </w:p>
    <w:p w14:paraId="5A4C4A3D" w14:textId="77777777" w:rsidR="00F67D29" w:rsidRPr="0064105E" w:rsidRDefault="00F67D29" w:rsidP="00F67D29">
      <w:pPr>
        <w:pStyle w:val="B1"/>
        <w:rPr>
          <w:lang w:eastAsia="ko-KR"/>
        </w:rPr>
      </w:pPr>
      <w:r w:rsidRPr="0064105E">
        <w:rPr>
          <w:lang w:eastAsia="ko-KR"/>
        </w:rPr>
        <w:t>13)</w:t>
      </w:r>
      <w:r w:rsidRPr="0064105E">
        <w:rPr>
          <w:lang w:eastAsia="ko-KR"/>
        </w:rPr>
        <w:tab/>
      </w:r>
      <w:r w:rsidRPr="0064105E">
        <w:t>if</w:t>
      </w:r>
      <w:r w:rsidRPr="0064105E">
        <w:rPr>
          <w:lang w:eastAsia="ko-KR"/>
        </w:rPr>
        <w:t xml:space="preserve"> this is a remotely initiated ambient viewing call, shall comply with the conditions for an </w:t>
      </w:r>
      <w:r w:rsidRPr="0064105E">
        <w:t>implicit transmit media request control to the terminating MCVideo client</w:t>
      </w:r>
      <w:r w:rsidRPr="0064105E">
        <w:rPr>
          <w:lang w:eastAsia="ko-KR"/>
        </w:rPr>
        <w:t xml:space="preserve"> as specified in clause 6.4;</w:t>
      </w:r>
    </w:p>
    <w:p w14:paraId="3BC8E22C" w14:textId="77777777" w:rsidR="00F67D29" w:rsidRPr="0064105E" w:rsidRDefault="00F67D29" w:rsidP="00F67D29">
      <w:pPr>
        <w:pStyle w:val="B1"/>
        <w:rPr>
          <w:lang w:eastAsia="ko-KR"/>
        </w:rPr>
      </w:pPr>
      <w:r w:rsidRPr="0064105E">
        <w:rPr>
          <w:lang w:eastAsia="ko-KR"/>
        </w:rPr>
        <w:t>14) shall include in the SIP INVITE request a Priv-Answer-Mode header field with the value "Auto" according to the rules and procedures of IETF RFC 5373 [27]; and</w:t>
      </w:r>
    </w:p>
    <w:p w14:paraId="24998DEC" w14:textId="77777777" w:rsidR="00F67D29" w:rsidRPr="0064105E" w:rsidRDefault="00F67D29" w:rsidP="00F67D29">
      <w:pPr>
        <w:pStyle w:val="B1"/>
        <w:rPr>
          <w:lang w:eastAsia="ko-KR"/>
        </w:rPr>
      </w:pPr>
      <w:r w:rsidRPr="0064105E">
        <w:rPr>
          <w:lang w:eastAsia="ko-KR"/>
        </w:rPr>
        <w:t>15)</w:t>
      </w:r>
      <w:r w:rsidRPr="0064105E">
        <w:rPr>
          <w:lang w:eastAsia="ko-KR"/>
        </w:rPr>
        <w:tab/>
        <w:t>shall send the SIP INVITE request towards the participating MCVideo function according to 3GPP TS 24.229 [11].</w:t>
      </w:r>
    </w:p>
    <w:p w14:paraId="31E66BB4" w14:textId="77777777" w:rsidR="00F67D29" w:rsidRPr="0064105E" w:rsidRDefault="00F67D29" w:rsidP="00F67D29">
      <w:pPr>
        <w:rPr>
          <w:lang w:eastAsia="ko-KR"/>
        </w:rPr>
      </w:pPr>
      <w:r w:rsidRPr="0064105E">
        <w:rPr>
          <w:lang w:eastAsia="ko-KR"/>
        </w:rPr>
        <w:t>Upon receiving a SIP 183(Session Progress) response to the SIP INVITE request the MCVideo client:</w:t>
      </w:r>
    </w:p>
    <w:p w14:paraId="6FBEB17A" w14:textId="77777777" w:rsidR="00F67D29" w:rsidRPr="0064105E" w:rsidRDefault="00F67D29" w:rsidP="00F67D29">
      <w:pPr>
        <w:pStyle w:val="B1"/>
      </w:pPr>
      <w:r w:rsidRPr="0064105E">
        <w:t>1)</w:t>
      </w:r>
      <w:r w:rsidRPr="0064105E">
        <w:tab/>
        <w:t xml:space="preserve">if the </w:t>
      </w:r>
      <w:r w:rsidRPr="0064105E">
        <w:rPr>
          <w:lang w:eastAsia="ko-KR"/>
        </w:rPr>
        <w:t xml:space="preserve">SIP 183(Session Progress) response includes an alert-info header field as specified in </w:t>
      </w:r>
      <w:r w:rsidRPr="0064105E">
        <w:t>IETF RFC 3261 [15] and as updated by IETF RFC 7462 [66] set to a value of "&lt;</w:t>
      </w:r>
      <w:hyperlink r:id="rId20" w:history="1">
        <w:r w:rsidRPr="0064105E">
          <w:rPr>
            <w:rStyle w:val="Hyperlink"/>
          </w:rPr>
          <w:t>C:\dev\null</w:t>
        </w:r>
      </w:hyperlink>
      <w:r w:rsidRPr="0064105E">
        <w:rPr>
          <w:rFonts w:eastAsia="Malgun Gothic"/>
        </w:rPr>
        <w:t>file:///dev/null</w:t>
      </w:r>
      <w:r w:rsidRPr="0064105E">
        <w:t>&gt;" shall not give any indication of the progress of the call setup to the MCVideo user; and</w:t>
      </w:r>
    </w:p>
    <w:p w14:paraId="01AB9467" w14:textId="77777777" w:rsidR="00F67D29" w:rsidRPr="0064105E" w:rsidRDefault="00F67D29" w:rsidP="00F67D29">
      <w:pPr>
        <w:pStyle w:val="NO"/>
      </w:pPr>
      <w:r w:rsidRPr="0064105E">
        <w:t>NOTE 2:</w:t>
      </w:r>
      <w:r w:rsidRPr="0064105E">
        <w:tab/>
        <w:t>The alert-info header field having the value of "&lt;</w:t>
      </w:r>
      <w:hyperlink r:id="rId21" w:history="1">
        <w:r w:rsidRPr="0064105E">
          <w:rPr>
            <w:rStyle w:val="Hyperlink"/>
          </w:rPr>
          <w:t>C:\dev\null</w:t>
        </w:r>
      </w:hyperlink>
      <w:r w:rsidRPr="0064105E">
        <w:rPr>
          <w:rFonts w:eastAsia="Malgun Gothic"/>
        </w:rPr>
        <w:t>file:///dev/null</w:t>
      </w:r>
      <w:r w:rsidRPr="0064105E">
        <w:t>&gt;" is intended to result in having a "null" alert, i.e. an alert with no content or physical manifestation of any kind.</w:t>
      </w:r>
    </w:p>
    <w:p w14:paraId="2E68E94B" w14:textId="77777777" w:rsidR="00F67D29" w:rsidRPr="0064105E" w:rsidRDefault="00F67D29" w:rsidP="00F67D29">
      <w:pPr>
        <w:pStyle w:val="B1"/>
      </w:pPr>
      <w:r w:rsidRPr="0064105E">
        <w:t>2)</w:t>
      </w:r>
      <w:r w:rsidRPr="0064105E">
        <w:tab/>
        <w:t>if this is a remotely initiated ambient viewing call, may indicate the progress of the session establishment to the inviting MCVideo user.</w:t>
      </w:r>
    </w:p>
    <w:p w14:paraId="09CAACBB" w14:textId="77777777" w:rsidR="00F67D29" w:rsidRPr="0064105E" w:rsidRDefault="00F67D29" w:rsidP="00F67D29">
      <w:pPr>
        <w:rPr>
          <w:lang w:eastAsia="ko-KR"/>
        </w:rPr>
      </w:pPr>
      <w:r w:rsidRPr="0064105E">
        <w:rPr>
          <w:lang w:eastAsia="ko-KR"/>
        </w:rPr>
        <w:t>Upon receiving a SIP 200 (OK) response to the SIP INVITE request the MCVideo client:</w:t>
      </w:r>
    </w:p>
    <w:p w14:paraId="3F513B2E" w14:textId="77777777" w:rsidR="00F67D29" w:rsidRPr="0064105E" w:rsidRDefault="00F67D29" w:rsidP="00F67D29">
      <w:pPr>
        <w:pStyle w:val="B1"/>
        <w:rPr>
          <w:lang w:eastAsia="ko-KR"/>
        </w:rPr>
      </w:pPr>
      <w:r w:rsidRPr="0064105E">
        <w:rPr>
          <w:lang w:eastAsia="ko-KR"/>
        </w:rPr>
        <w:t>1)</w:t>
      </w:r>
      <w:r w:rsidRPr="0064105E">
        <w:rPr>
          <w:lang w:eastAsia="ko-KR"/>
        </w:rPr>
        <w:tab/>
      </w:r>
      <w:r w:rsidRPr="0064105E">
        <w:t>shall</w:t>
      </w:r>
      <w:r w:rsidRPr="0064105E">
        <w:rPr>
          <w:lang w:eastAsia="ko-KR"/>
        </w:rPr>
        <w:t xml:space="preserve"> interact with the media plane as specified in 3GPP TS 24.581 [5];</w:t>
      </w:r>
    </w:p>
    <w:p w14:paraId="2A5824DC" w14:textId="77777777" w:rsidR="00F67D29" w:rsidRPr="0064105E" w:rsidRDefault="00F67D29" w:rsidP="00F67D29">
      <w:pPr>
        <w:pStyle w:val="B1"/>
        <w:rPr>
          <w:lang w:eastAsia="ko-KR"/>
        </w:rPr>
      </w:pPr>
      <w:r w:rsidRPr="0064105E">
        <w:rPr>
          <w:lang w:eastAsia="ko-KR"/>
        </w:rPr>
        <w:lastRenderedPageBreak/>
        <w:t>2)</w:t>
      </w:r>
      <w:r w:rsidRPr="0064105E">
        <w:rPr>
          <w:lang w:eastAsia="ko-KR"/>
        </w:rPr>
        <w:tab/>
        <w:t>if this is a</w:t>
      </w:r>
      <w:r w:rsidRPr="0064105E">
        <w:t xml:space="preserve"> remotely initiated ambient viewing call, shall notify the user that the call has been successfully established</w:t>
      </w:r>
      <w:r w:rsidRPr="0064105E">
        <w:rPr>
          <w:lang w:eastAsia="ko-KR"/>
        </w:rPr>
        <w:t>;</w:t>
      </w:r>
    </w:p>
    <w:p w14:paraId="128ADAE6" w14:textId="77777777" w:rsidR="00F67D29" w:rsidRPr="0064105E" w:rsidRDefault="00F67D29" w:rsidP="00F67D29">
      <w:pPr>
        <w:pStyle w:val="B1"/>
        <w:rPr>
          <w:lang w:eastAsia="ko-KR"/>
        </w:rPr>
      </w:pPr>
      <w:r w:rsidRPr="0064105E">
        <w:rPr>
          <w:lang w:eastAsia="ko-KR"/>
        </w:rPr>
        <w:t>3)</w:t>
      </w:r>
      <w:r w:rsidRPr="0064105E">
        <w:rPr>
          <w:lang w:eastAsia="ko-KR"/>
        </w:rPr>
        <w:tab/>
        <w:t>if this is a</w:t>
      </w:r>
      <w:r w:rsidRPr="0064105E">
        <w:t xml:space="preserve"> locally initiated ambient viewing call, shall not provide any indication to the user that the call has been successfully established</w:t>
      </w:r>
      <w:r w:rsidRPr="0064105E">
        <w:rPr>
          <w:lang w:eastAsia="ko-KR"/>
        </w:rPr>
        <w:t>;</w:t>
      </w:r>
    </w:p>
    <w:p w14:paraId="73FC6E43" w14:textId="77777777" w:rsidR="00F67D29" w:rsidRPr="0064105E" w:rsidRDefault="00F67D29" w:rsidP="00F67D29">
      <w:pPr>
        <w:pStyle w:val="B1"/>
        <w:rPr>
          <w:lang w:eastAsia="ko-KR"/>
        </w:rPr>
      </w:pPr>
      <w:r w:rsidRPr="0064105E">
        <w:rPr>
          <w:lang w:eastAsia="ko-KR"/>
        </w:rPr>
        <w:t>4)</w:t>
      </w:r>
      <w:r w:rsidRPr="0064105E">
        <w:rPr>
          <w:lang w:eastAsia="ko-KR"/>
        </w:rPr>
        <w:tab/>
        <w:t xml:space="preserve">if the </w:t>
      </w:r>
      <w:r w:rsidRPr="0064105E">
        <w:t>&lt;ambient-viewing-type&gt; element contained in the application/vnd.3gpp.mcvideo-info+xml MIME body in the sent SIP INVITE request was set to a value of "local-init":</w:t>
      </w:r>
    </w:p>
    <w:p w14:paraId="361EEFD6" w14:textId="77777777" w:rsidR="00F67D29" w:rsidRPr="0064105E" w:rsidRDefault="00F67D29" w:rsidP="00F67D29">
      <w:pPr>
        <w:pStyle w:val="B2"/>
        <w:rPr>
          <w:lang w:eastAsia="ko-KR"/>
        </w:rPr>
      </w:pPr>
      <w:r w:rsidRPr="0064105E">
        <w:rPr>
          <w:lang w:eastAsia="ko-KR"/>
        </w:rPr>
        <w:t>a)</w:t>
      </w:r>
      <w:r w:rsidRPr="0064105E">
        <w:rPr>
          <w:lang w:eastAsia="ko-KR"/>
        </w:rPr>
        <w:tab/>
        <w:t>shall cache the value of "viewed-to MCVideo user" as the ambient viewing client role for this call; or</w:t>
      </w:r>
    </w:p>
    <w:p w14:paraId="5BE3A302" w14:textId="77777777" w:rsidR="00F67D29" w:rsidRPr="0064105E" w:rsidRDefault="00F67D29" w:rsidP="00F67D29">
      <w:pPr>
        <w:pStyle w:val="B2"/>
      </w:pPr>
      <w:r w:rsidRPr="0064105E">
        <w:rPr>
          <w:lang w:eastAsia="ko-KR"/>
        </w:rPr>
        <w:t>b)</w:t>
      </w:r>
      <w:r w:rsidRPr="0064105E">
        <w:rPr>
          <w:lang w:eastAsia="ko-KR"/>
        </w:rPr>
        <w:tab/>
        <w:t xml:space="preserve">if the </w:t>
      </w:r>
      <w:r w:rsidRPr="0064105E">
        <w:t xml:space="preserve">&lt;ambient-viewing-type&gt; element contained in the application/vnd.3gpp.mcvideo-info+xml MIME body was set to a value of "remote-init" </w:t>
      </w:r>
      <w:r w:rsidRPr="0064105E">
        <w:rPr>
          <w:lang w:eastAsia="ko-KR"/>
        </w:rPr>
        <w:t>shall cache the value of "viewing MCVideo user" as the ambient viewing client role for this call; and</w:t>
      </w:r>
    </w:p>
    <w:p w14:paraId="46F15B64" w14:textId="77777777" w:rsidR="00F67D29" w:rsidRPr="0064105E" w:rsidRDefault="00F67D29" w:rsidP="00F67D29">
      <w:pPr>
        <w:pStyle w:val="B1"/>
      </w:pPr>
      <w:r w:rsidRPr="0064105E">
        <w:rPr>
          <w:rFonts w:eastAsia="Malgun Gothic"/>
        </w:rPr>
        <w:t>5)</w:t>
      </w:r>
      <w:r w:rsidRPr="0064105E">
        <w:rPr>
          <w:rFonts w:eastAsia="Malgun Gothic"/>
        </w:rPr>
        <w:tab/>
      </w:r>
      <w:r w:rsidRPr="0064105E">
        <w:t>shall</w:t>
      </w:r>
      <w:r w:rsidRPr="0064105E">
        <w:rPr>
          <w:rFonts w:eastAsia="Malgun Gothic"/>
        </w:rPr>
        <w:t xml:space="preserve"> cache the value contained in the </w:t>
      </w:r>
      <w:r w:rsidRPr="0064105E">
        <w:t xml:space="preserve">&lt;ambient-viewing-type&gt; element of the application/vnd.3gpp.mcvideo-info+xml MIME body set in step 8) as the </w:t>
      </w:r>
      <w:r w:rsidRPr="0064105E">
        <w:rPr>
          <w:rFonts w:eastAsia="Malgun Gothic"/>
        </w:rPr>
        <w:t>ambient viewing type of this call</w:t>
      </w:r>
      <w:r w:rsidRPr="0064105E">
        <w:t>.</w:t>
      </w:r>
    </w:p>
    <w:p w14:paraId="344BF919" w14:textId="77777777" w:rsidR="00F67D29" w:rsidRPr="0064105E" w:rsidRDefault="00F67D29" w:rsidP="00F67D29">
      <w:r w:rsidRPr="0064105E">
        <w:t>[TS 24.281, clause 15.2.1.3]</w:t>
      </w:r>
    </w:p>
    <w:p w14:paraId="61A011E4" w14:textId="77777777" w:rsidR="00F67D29" w:rsidRPr="0064105E" w:rsidRDefault="00F67D29" w:rsidP="00F67D29">
      <w:r w:rsidRPr="0064105E">
        <w:t xml:space="preserve">Upon receiving a request from an MCVideo </w:t>
      </w:r>
      <w:r w:rsidRPr="0064105E">
        <w:rPr>
          <w:lang w:eastAsia="ko-KR"/>
        </w:rPr>
        <w:t>u</w:t>
      </w:r>
      <w:r w:rsidRPr="0064105E">
        <w:t xml:space="preserve">ser to release an MCVideo </w:t>
      </w:r>
      <w:r w:rsidRPr="0064105E">
        <w:rPr>
          <w:lang w:eastAsia="ko-KR"/>
        </w:rPr>
        <w:t>ambient viewing</w:t>
      </w:r>
      <w:r w:rsidRPr="0064105E">
        <w:t xml:space="preserve"> </w:t>
      </w:r>
      <w:r w:rsidRPr="0064105E">
        <w:rPr>
          <w:lang w:eastAsia="ko-KR"/>
        </w:rPr>
        <w:t>c</w:t>
      </w:r>
      <w:r w:rsidRPr="0064105E">
        <w:t>all:</w:t>
      </w:r>
    </w:p>
    <w:p w14:paraId="54DB418D" w14:textId="77777777" w:rsidR="00F67D29" w:rsidRPr="0064105E" w:rsidRDefault="00F67D29" w:rsidP="00F67D29">
      <w:pPr>
        <w:rPr>
          <w:lang w:eastAsia="ko-KR"/>
        </w:rPr>
      </w:pPr>
      <w:r w:rsidRPr="0064105E">
        <w:rPr>
          <w:lang w:eastAsia="ko-KR"/>
        </w:rPr>
        <w:t>The MCVideo client:</w:t>
      </w:r>
    </w:p>
    <w:p w14:paraId="7A6EA35F" w14:textId="77777777" w:rsidR="00F67D29" w:rsidRPr="0064105E" w:rsidRDefault="00F67D29" w:rsidP="00F67D29">
      <w:pPr>
        <w:pStyle w:val="B1"/>
      </w:pPr>
      <w:r w:rsidRPr="0064105E">
        <w:t>1)</w:t>
      </w:r>
      <w:r w:rsidRPr="0064105E">
        <w:tab/>
        <w:t xml:space="preserve">if the </w:t>
      </w:r>
      <w:r w:rsidRPr="0064105E">
        <w:rPr>
          <w:lang w:eastAsia="ko-KR"/>
        </w:rPr>
        <w:t>MCVideo</w:t>
      </w:r>
      <w:r w:rsidRPr="0064105E">
        <w:t xml:space="preserve"> client has not received a g.3gpp.mcvideo.ambient-viewing-call-release feature-capability indicator as described in clause D.3 in the Feature-Caps header field according to IETF RFC 6809 [63] in;</w:t>
      </w:r>
    </w:p>
    <w:p w14:paraId="017E7BF6" w14:textId="77777777" w:rsidR="00F67D29" w:rsidRPr="0064105E" w:rsidRDefault="00F67D29" w:rsidP="00F67D29">
      <w:pPr>
        <w:pStyle w:val="B2"/>
      </w:pPr>
      <w:r w:rsidRPr="0064105E">
        <w:t>a)</w:t>
      </w:r>
      <w:r w:rsidRPr="0064105E">
        <w:tab/>
        <w:t xml:space="preserve">a received SIP INVITE request for the ambient viewing call; or </w:t>
      </w:r>
    </w:p>
    <w:p w14:paraId="6C663700" w14:textId="77777777" w:rsidR="00F67D29" w:rsidRPr="0064105E" w:rsidRDefault="00F67D29" w:rsidP="00F67D29">
      <w:pPr>
        <w:pStyle w:val="B2"/>
      </w:pPr>
      <w:r w:rsidRPr="0064105E">
        <w:t>b)</w:t>
      </w:r>
      <w:r w:rsidRPr="0064105E">
        <w:tab/>
        <w:t>a received SIP 200 (OK) response to a sent SIP INVITE request for the ambient viewing call;</w:t>
      </w:r>
    </w:p>
    <w:p w14:paraId="2858E267" w14:textId="77777777" w:rsidR="00F67D29" w:rsidRPr="0064105E" w:rsidRDefault="00F67D29" w:rsidP="00F67D29">
      <w:pPr>
        <w:ind w:left="851" w:hanging="284"/>
      </w:pPr>
      <w:r w:rsidRPr="0064105E">
        <w:t>then shall skip the rest of the steps;</w:t>
      </w:r>
    </w:p>
    <w:p w14:paraId="74F261E8" w14:textId="77777777" w:rsidR="00F67D29" w:rsidRPr="0064105E" w:rsidRDefault="00F67D29" w:rsidP="00F67D29">
      <w:pPr>
        <w:pStyle w:val="B1"/>
        <w:rPr>
          <w:lang w:eastAsia="ko-KR"/>
        </w:rPr>
      </w:pPr>
      <w:r w:rsidRPr="0064105E">
        <w:rPr>
          <w:lang w:eastAsia="ko-KR"/>
        </w:rPr>
        <w:t>2)</w:t>
      </w:r>
      <w:r w:rsidRPr="0064105E">
        <w:rPr>
          <w:lang w:eastAsia="ko-KR"/>
        </w:rPr>
        <w:tab/>
        <w:t>s</w:t>
      </w:r>
      <w:r w:rsidRPr="0064105E">
        <w:t xml:space="preserve">hall interact with the </w:t>
      </w:r>
      <w:r w:rsidRPr="0064105E">
        <w:rPr>
          <w:lang w:eastAsia="ko-KR"/>
        </w:rPr>
        <w:t>media plane as specified in 3GPP TS 24.581 [5];</w:t>
      </w:r>
    </w:p>
    <w:p w14:paraId="11A2EEFB" w14:textId="77777777" w:rsidR="00F67D29" w:rsidRPr="0064105E" w:rsidRDefault="00F67D29" w:rsidP="00F67D29">
      <w:pPr>
        <w:pStyle w:val="B1"/>
      </w:pPr>
      <w:r w:rsidRPr="0064105E">
        <w:t>3)</w:t>
      </w:r>
      <w:r w:rsidRPr="0064105E">
        <w:tab/>
        <w:t>shall generate a SIP BYE request according to rules and procedures of 3GPP TS 24.229 [11] and IETF RFC 6086 [21]; and</w:t>
      </w:r>
    </w:p>
    <w:p w14:paraId="32B6C3AA" w14:textId="77777777" w:rsidR="00F67D29" w:rsidRPr="0064105E" w:rsidRDefault="00F67D29" w:rsidP="00F67D29">
      <w:pPr>
        <w:pStyle w:val="B1"/>
        <w:rPr>
          <w:lang w:eastAsia="ko-KR"/>
        </w:rPr>
      </w:pPr>
      <w:r w:rsidRPr="0064105E">
        <w:rPr>
          <w:lang w:eastAsia="ko-KR"/>
        </w:rPr>
        <w:t>4)</w:t>
      </w:r>
      <w:r w:rsidRPr="0064105E">
        <w:rPr>
          <w:lang w:eastAsia="ko-KR"/>
        </w:rPr>
        <w:tab/>
        <w:t>shall send the SIP BYE request within the dialog of the MCVideo ambient call session as specified in 3GPP TS 24.229 [11].</w:t>
      </w:r>
    </w:p>
    <w:p w14:paraId="287D183E" w14:textId="77777777" w:rsidR="00F67D29" w:rsidRPr="0064105E" w:rsidRDefault="00F67D29" w:rsidP="00F67D29">
      <w:pPr>
        <w:rPr>
          <w:lang w:eastAsia="ko-KR"/>
        </w:rPr>
      </w:pPr>
      <w:r w:rsidRPr="0064105E">
        <w:rPr>
          <w:lang w:eastAsia="ko-KR"/>
        </w:rPr>
        <w:t>Upon receipt of the SIP 200 (OK) response to the SIP BYE request the MCVideo client:</w:t>
      </w:r>
    </w:p>
    <w:p w14:paraId="6217C0F0" w14:textId="77777777" w:rsidR="00F67D29" w:rsidRPr="0064105E" w:rsidRDefault="00F67D29" w:rsidP="00F67D29">
      <w:pPr>
        <w:pStyle w:val="B1"/>
        <w:rPr>
          <w:lang w:eastAsia="ko-KR"/>
        </w:rPr>
      </w:pPr>
      <w:r w:rsidRPr="0064105E">
        <w:t>1)</w:t>
      </w:r>
      <w:r w:rsidRPr="0064105E">
        <w:tab/>
      </w:r>
      <w:r w:rsidRPr="0064105E">
        <w:rPr>
          <w:lang w:eastAsia="ko-KR"/>
        </w:rPr>
        <w:t>shall interact with the media plane as specified in 3GPP TS 24.581 [5];</w:t>
      </w:r>
    </w:p>
    <w:p w14:paraId="44519CCA" w14:textId="77777777" w:rsidR="00F67D29" w:rsidRPr="0064105E" w:rsidRDefault="00F67D29" w:rsidP="00F67D29">
      <w:pPr>
        <w:pStyle w:val="B1"/>
      </w:pPr>
      <w:r w:rsidRPr="0064105E">
        <w:t>2)</w:t>
      </w:r>
      <w:r w:rsidRPr="0064105E">
        <w:tab/>
        <w:t xml:space="preserve">if the cached </w:t>
      </w:r>
      <w:r w:rsidRPr="0064105E">
        <w:rPr>
          <w:lang w:eastAsia="ko-KR"/>
        </w:rPr>
        <w:t>ambient viewing client role</w:t>
      </w:r>
      <w:r w:rsidRPr="0064105E">
        <w:t xml:space="preserve"> is equal to "viewed-to MCVideo user", shall provide no indication that an ambient viewing call has been terminated;</w:t>
      </w:r>
    </w:p>
    <w:p w14:paraId="09F8D6EA" w14:textId="77777777" w:rsidR="00F67D29" w:rsidRPr="0064105E" w:rsidRDefault="00F67D29" w:rsidP="00F67D29">
      <w:pPr>
        <w:pStyle w:val="B1"/>
      </w:pPr>
      <w:r w:rsidRPr="0064105E">
        <w:t>3)</w:t>
      </w:r>
      <w:r w:rsidRPr="0064105E">
        <w:tab/>
        <w:t xml:space="preserve">if the cached </w:t>
      </w:r>
      <w:r w:rsidRPr="0064105E">
        <w:rPr>
          <w:lang w:eastAsia="ko-KR"/>
        </w:rPr>
        <w:t>ambient viewing client role</w:t>
      </w:r>
      <w:r w:rsidRPr="0064105E">
        <w:t xml:space="preserve"> is equal to "viewing MCVideo user", may provide an indication to the MCVideo user that the ambient viewing call has been terminated; and</w:t>
      </w:r>
    </w:p>
    <w:p w14:paraId="2A598735" w14:textId="77777777" w:rsidR="00F67D29" w:rsidRPr="0064105E" w:rsidRDefault="00F67D29" w:rsidP="00F67D29">
      <w:pPr>
        <w:pStyle w:val="B1"/>
        <w:rPr>
          <w:lang w:eastAsia="ko-KR"/>
        </w:rPr>
      </w:pPr>
      <w:r w:rsidRPr="0064105E">
        <w:t>4)</w:t>
      </w:r>
      <w:r w:rsidRPr="0064105E">
        <w:tab/>
      </w:r>
      <w:r w:rsidRPr="0064105E">
        <w:rPr>
          <w:lang w:eastAsia="ko-KR"/>
        </w:rPr>
        <w:t>shall clear the cache of the data stored as:</w:t>
      </w:r>
    </w:p>
    <w:p w14:paraId="47A4B892" w14:textId="77777777" w:rsidR="00F67D29" w:rsidRPr="0064105E" w:rsidRDefault="00F67D29" w:rsidP="00F67D29">
      <w:pPr>
        <w:pStyle w:val="B2"/>
        <w:rPr>
          <w:lang w:eastAsia="ko-KR"/>
        </w:rPr>
      </w:pPr>
      <w:r w:rsidRPr="0064105E">
        <w:rPr>
          <w:lang w:eastAsia="ko-KR"/>
        </w:rPr>
        <w:t>a)</w:t>
      </w:r>
      <w:r w:rsidRPr="0064105E">
        <w:rPr>
          <w:lang w:eastAsia="ko-KR"/>
        </w:rPr>
        <w:tab/>
      </w:r>
      <w:r w:rsidRPr="0064105E">
        <w:t>ambient</w:t>
      </w:r>
      <w:r w:rsidRPr="0064105E">
        <w:rPr>
          <w:lang w:eastAsia="ko-KR"/>
        </w:rPr>
        <w:t xml:space="preserve"> viewing client role; and</w:t>
      </w:r>
    </w:p>
    <w:p w14:paraId="15499B59" w14:textId="77777777" w:rsidR="00F67D29" w:rsidRPr="0064105E" w:rsidRDefault="00F67D29" w:rsidP="00F67D29">
      <w:pPr>
        <w:pStyle w:val="B2"/>
      </w:pPr>
      <w:r w:rsidRPr="0064105E">
        <w:rPr>
          <w:rFonts w:eastAsia="Malgun Gothic"/>
        </w:rPr>
        <w:t>b)</w:t>
      </w:r>
      <w:r w:rsidRPr="0064105E">
        <w:rPr>
          <w:rFonts w:eastAsia="Malgun Gothic"/>
        </w:rPr>
        <w:tab/>
        <w:t>ambient viewing type</w:t>
      </w:r>
      <w:r w:rsidRPr="0064105E">
        <w:t>.</w:t>
      </w:r>
    </w:p>
    <w:p w14:paraId="43D964CC" w14:textId="77777777" w:rsidR="00F67D29" w:rsidRPr="0064105E" w:rsidRDefault="00F67D29" w:rsidP="00F67D29">
      <w:r w:rsidRPr="0064105E">
        <w:t>[TS 24.581, clause 6.2.5.2.3]</w:t>
      </w:r>
    </w:p>
    <w:p w14:paraId="05FCBA2F" w14:textId="77777777" w:rsidR="00F67D29" w:rsidRPr="0064105E" w:rsidRDefault="00F67D29" w:rsidP="00F67D29">
      <w:r w:rsidRPr="0064105E">
        <w:t>When an MCVideo call is established, the originating transmission participant:</w:t>
      </w:r>
    </w:p>
    <w:p w14:paraId="4B7F48E8" w14:textId="77777777" w:rsidR="00F67D29" w:rsidRPr="0064105E" w:rsidRDefault="00F67D29" w:rsidP="00F67D29">
      <w:pPr>
        <w:pStyle w:val="B1"/>
      </w:pPr>
      <w:r w:rsidRPr="0064105E">
        <w:t>1.</w:t>
      </w:r>
      <w:r w:rsidRPr="0064105E">
        <w:tab/>
        <w:t>shall create an instance of a 'Transmission participant state transition diagram for general reception control operation'; and</w:t>
      </w:r>
    </w:p>
    <w:p w14:paraId="6D1CD015" w14:textId="77777777" w:rsidR="00F67D29" w:rsidRPr="0064105E" w:rsidRDefault="00F67D29" w:rsidP="00F67D29">
      <w:pPr>
        <w:pStyle w:val="B1"/>
      </w:pPr>
      <w:r w:rsidRPr="0064105E">
        <w:t>2.</w:t>
      </w:r>
      <w:r w:rsidRPr="0064105E">
        <w:tab/>
        <w:t>shall enter the 'U: reception controller' state.</w:t>
      </w:r>
    </w:p>
    <w:p w14:paraId="0567B3BD" w14:textId="77777777" w:rsidR="00F67D29" w:rsidRPr="0064105E" w:rsidRDefault="00F67D29" w:rsidP="00F67D29">
      <w:pPr>
        <w:pStyle w:val="NO"/>
      </w:pPr>
      <w:r w:rsidRPr="0064105E">
        <w:t>NOTE:</w:t>
      </w:r>
      <w:r w:rsidRPr="0064105E">
        <w:tab/>
        <w:t>From a transmission participant perspective the MCVideo call is established when the application and signalling plane receives the SIP 200 (OK) response.</w:t>
      </w:r>
    </w:p>
    <w:p w14:paraId="766701BE" w14:textId="77777777" w:rsidR="00F67D29" w:rsidRPr="0064105E" w:rsidRDefault="00F67D29" w:rsidP="00F67D29">
      <w:r w:rsidRPr="0064105E">
        <w:lastRenderedPageBreak/>
        <w:t>[TS 24.581, clause 6.2.5.3.2]</w:t>
      </w:r>
    </w:p>
    <w:p w14:paraId="68BADD0B" w14:textId="77777777" w:rsidR="00F67D29" w:rsidRPr="0064105E" w:rsidRDefault="00F67D29" w:rsidP="00F67D29">
      <w:r w:rsidRPr="0064105E">
        <w:t>Upon receiving the media transmission notification from the transmission control server, the transmission participant:</w:t>
      </w:r>
    </w:p>
    <w:p w14:paraId="63BED51F" w14:textId="77777777" w:rsidR="00F67D29" w:rsidRPr="0064105E" w:rsidRDefault="00F67D29" w:rsidP="00F67D29">
      <w:pPr>
        <w:pStyle w:val="B1"/>
      </w:pPr>
      <w:r w:rsidRPr="0064105E">
        <w:t>1.</w:t>
      </w:r>
      <w:r w:rsidRPr="0064105E">
        <w:tab/>
        <w:t>if the first bit in the subtype of the media transmission notification message is set to '1' (Acknowledgment is required) as described in subclause 9.2.2.1, shall send a Transmission control Ack message. The Transmission control Ack message:</w:t>
      </w:r>
    </w:p>
    <w:p w14:paraId="2B02F635" w14:textId="77777777" w:rsidR="00F67D29" w:rsidRPr="0064105E" w:rsidRDefault="00F67D29" w:rsidP="00F67D29">
      <w:pPr>
        <w:pStyle w:val="B2"/>
      </w:pPr>
      <w:r w:rsidRPr="0064105E">
        <w:t>a.</w:t>
      </w:r>
      <w:r w:rsidRPr="0064105E">
        <w:tab/>
        <w:t>shall include the Message Type field set to '6' (Media transmission notification); and</w:t>
      </w:r>
    </w:p>
    <w:p w14:paraId="2BAC10F8" w14:textId="77777777" w:rsidR="00F67D29" w:rsidRPr="0064105E" w:rsidRDefault="00F67D29" w:rsidP="00F67D29">
      <w:pPr>
        <w:pStyle w:val="B2"/>
      </w:pPr>
      <w:r w:rsidRPr="0064105E">
        <w:t>b.</w:t>
      </w:r>
      <w:r w:rsidRPr="0064105E">
        <w:tab/>
        <w:t>shall include the Source field set to '0' (the transmission participant is the source);</w:t>
      </w:r>
    </w:p>
    <w:p w14:paraId="0313B90A" w14:textId="77777777" w:rsidR="00F67D29" w:rsidRPr="0064105E" w:rsidRDefault="00F67D29" w:rsidP="00F67D29">
      <w:pPr>
        <w:pStyle w:val="B1"/>
      </w:pPr>
      <w:r w:rsidRPr="0064105E">
        <w:t>2.</w:t>
      </w:r>
      <w:r w:rsidRPr="0064105E">
        <w:tab/>
        <w:t>shall provide media transmission notification to the user;</w:t>
      </w:r>
    </w:p>
    <w:p w14:paraId="26AE57ED" w14:textId="77777777" w:rsidR="00F67D29" w:rsidRPr="0064105E" w:rsidRDefault="00F67D29" w:rsidP="00F67D29">
      <w:pPr>
        <w:pStyle w:val="B1"/>
      </w:pPr>
      <w:r w:rsidRPr="0064105E">
        <w:t>3.</w:t>
      </w:r>
      <w:r w:rsidRPr="0064105E">
        <w:tab/>
        <w:t>shall store the User ID and the SSRC of the user transmitting the media;</w:t>
      </w:r>
    </w:p>
    <w:p w14:paraId="096FE7C9" w14:textId="77777777" w:rsidR="00F67D29" w:rsidRPr="0064105E" w:rsidRDefault="00F67D29" w:rsidP="00F67D29">
      <w:pPr>
        <w:pStyle w:val="B1"/>
      </w:pPr>
      <w:r w:rsidRPr="0064105E">
        <w:t>4.</w:t>
      </w:r>
      <w:r w:rsidRPr="0064105E">
        <w:tab/>
        <w:t>if the Reception Mode field is set to '0' indicating automatic reception mode:</w:t>
      </w:r>
    </w:p>
    <w:p w14:paraId="251BB57B" w14:textId="77777777" w:rsidR="00F67D29" w:rsidRPr="0064105E" w:rsidRDefault="00F67D29" w:rsidP="00F67D29">
      <w:pPr>
        <w:pStyle w:val="B2"/>
      </w:pPr>
      <w:r w:rsidRPr="0064105E">
        <w:t>a.</w:t>
      </w:r>
      <w:r w:rsidRPr="0064105E">
        <w:tab/>
        <w:t>shall create an instance of the 'Transmission participant state transition diagram for basic reception control operation';</w:t>
      </w:r>
    </w:p>
    <w:p w14:paraId="330DF0A6" w14:textId="77777777" w:rsidR="00F67D29" w:rsidRPr="0064105E" w:rsidRDefault="00F67D29" w:rsidP="00F67D29">
      <w:pPr>
        <w:pStyle w:val="B2"/>
      </w:pPr>
      <w:r w:rsidRPr="0064105E">
        <w:t>b.</w:t>
      </w:r>
      <w:r w:rsidRPr="0064105E">
        <w:tab/>
        <w:t>shall map the stored User ID and the SSRC of the user transmitting the media with the instance of 'Transmission participant state transition diagram for basic reception control operation' created in step a); and</w:t>
      </w:r>
    </w:p>
    <w:p w14:paraId="38D5D64A" w14:textId="77777777" w:rsidR="00F67D29" w:rsidRPr="0064105E" w:rsidRDefault="00F67D29" w:rsidP="00F67D29">
      <w:pPr>
        <w:pStyle w:val="B2"/>
      </w:pPr>
      <w:r w:rsidRPr="0064105E">
        <w:t>c.</w:t>
      </w:r>
      <w:r w:rsidRPr="0064105E">
        <w:tab/>
        <w:t>shall enter the 'U: has permission to receive' state;</w:t>
      </w:r>
    </w:p>
    <w:p w14:paraId="7E8AA162" w14:textId="3DFDEE9F" w:rsidR="00F67D29" w:rsidRPr="0064105E" w:rsidRDefault="00F67D29" w:rsidP="00F67D29">
      <w:pPr>
        <w:pStyle w:val="B1"/>
      </w:pPr>
      <w:r w:rsidRPr="0064105E">
        <w:t>5.</w:t>
      </w:r>
      <w:r w:rsidRPr="0064105E">
        <w:tab/>
        <w:t>may display the details of the incoming media to the user; and</w:t>
      </w:r>
    </w:p>
    <w:p w14:paraId="275E17E7" w14:textId="51B80FAB" w:rsidR="00F67D29" w:rsidRPr="0064105E" w:rsidRDefault="00F67D29" w:rsidP="00F67D29">
      <w:pPr>
        <w:pStyle w:val="B1"/>
      </w:pPr>
      <w:r w:rsidRPr="0064105E">
        <w:t>6.</w:t>
      </w:r>
      <w:r w:rsidRPr="0064105E">
        <w:tab/>
        <w:t>shall remain in the 'U: reception controller' state.</w:t>
      </w:r>
    </w:p>
    <w:p w14:paraId="5FC7B097" w14:textId="77777777" w:rsidR="00F67D29" w:rsidRPr="0064105E" w:rsidRDefault="00F67D29" w:rsidP="00F67D29">
      <w:r w:rsidRPr="0064105E">
        <w:t>[TS 24.581, clause 6.2.5.3.3]</w:t>
      </w:r>
    </w:p>
    <w:p w14:paraId="0ACE6920" w14:textId="77777777" w:rsidR="00F67D29" w:rsidRPr="0064105E" w:rsidRDefault="00F67D29" w:rsidP="00F67D29">
      <w:r w:rsidRPr="0064105E">
        <w:t>Upon receiving an indication from the user to request permission to receive media, the transmission participant:</w:t>
      </w:r>
    </w:p>
    <w:p w14:paraId="2BA3A30E" w14:textId="77777777" w:rsidR="00F67D29" w:rsidRPr="0064105E" w:rsidRDefault="00F67D29" w:rsidP="00F67D29">
      <w:pPr>
        <w:pStyle w:val="B1"/>
      </w:pPr>
      <w:r w:rsidRPr="0064105E">
        <w:t>1.</w:t>
      </w:r>
      <w:r w:rsidRPr="0064105E">
        <w:tab/>
        <w:t>shall send the Receive Media Request message toward the transmission control server; The Receive Media Request message:</w:t>
      </w:r>
    </w:p>
    <w:p w14:paraId="3FB30CEE" w14:textId="77777777" w:rsidR="00F67D29" w:rsidRPr="0064105E" w:rsidRDefault="00F67D29" w:rsidP="00F67D29">
      <w:pPr>
        <w:pStyle w:val="B2"/>
      </w:pPr>
      <w:r w:rsidRPr="0064105E">
        <w:t>a.</w:t>
      </w:r>
      <w:r w:rsidRPr="0064105E">
        <w:tab/>
        <w:t>if a different priority than the normal priority is required, shall include the Reception Priority field with the priority not higher than negotiated with the transmission control server as specified in subclause 14.3.3; and</w:t>
      </w:r>
    </w:p>
    <w:p w14:paraId="5303CCD1" w14:textId="77777777" w:rsidR="00F67D29" w:rsidRPr="0064105E" w:rsidRDefault="00F67D29" w:rsidP="00F67D29">
      <w:pPr>
        <w:pStyle w:val="B2"/>
      </w:pPr>
      <w:r w:rsidRPr="0064105E">
        <w:t>b.</w:t>
      </w:r>
      <w:r w:rsidRPr="0064105E">
        <w:tab/>
        <w:t>if the receive media request is a broadcast group call, system call, emergency call or an imminent peril call, shall include a Transmission Indicator field indicating the relevant call types;</w:t>
      </w:r>
    </w:p>
    <w:p w14:paraId="53D55D45" w14:textId="77777777" w:rsidR="00F67D29" w:rsidRPr="0064105E" w:rsidRDefault="00F67D29" w:rsidP="00F67D29">
      <w:pPr>
        <w:pStyle w:val="B1"/>
      </w:pPr>
      <w:r w:rsidRPr="0064105E">
        <w:t>2.</w:t>
      </w:r>
      <w:r w:rsidRPr="0064105E">
        <w:tab/>
        <w:t>shall create an instance of the 'Transmission participant state transition diagram for basic reception control operation';</w:t>
      </w:r>
    </w:p>
    <w:p w14:paraId="3B67F6C2" w14:textId="77777777" w:rsidR="00F67D29" w:rsidRPr="0064105E" w:rsidRDefault="00F67D29" w:rsidP="00F67D29">
      <w:pPr>
        <w:pStyle w:val="B1"/>
      </w:pPr>
      <w:r w:rsidRPr="0064105E">
        <w:t>3.</w:t>
      </w:r>
      <w:r w:rsidRPr="0064105E">
        <w:tab/>
        <w:t>shall map the stored User ID and the SSRC of the user transmitting the media with instance of 'Transmission participant state transition diagram for basic reception control operation' created in step 2; and</w:t>
      </w:r>
    </w:p>
    <w:p w14:paraId="1E725063" w14:textId="77777777" w:rsidR="00F67D29" w:rsidRPr="0064105E" w:rsidRDefault="00F67D29" w:rsidP="00F67D29">
      <w:pPr>
        <w:pStyle w:val="B1"/>
      </w:pPr>
      <w:r w:rsidRPr="0064105E">
        <w:t>4.</w:t>
      </w:r>
      <w:r w:rsidRPr="0064105E">
        <w:tab/>
        <w:t>shall remain in the 'U: reception controller' state.</w:t>
      </w:r>
    </w:p>
    <w:p w14:paraId="2282ACA0" w14:textId="77777777" w:rsidR="00F67D29" w:rsidRPr="0064105E" w:rsidRDefault="00F67D29" w:rsidP="00F67D29">
      <w:r w:rsidRPr="0064105E">
        <w:t>[TS 24.581, clause 6.2.5.4.5]</w:t>
      </w:r>
    </w:p>
    <w:p w14:paraId="0A25349E" w14:textId="77777777" w:rsidR="00F67D29" w:rsidRPr="0064105E" w:rsidRDefault="00F67D29" w:rsidP="00F67D29">
      <w:r w:rsidRPr="0064105E">
        <w:t>Upon receiving a granted response for Receive media request message, the transmission participant:</w:t>
      </w:r>
    </w:p>
    <w:p w14:paraId="5060579B" w14:textId="77777777" w:rsidR="00F67D29" w:rsidRPr="0064105E" w:rsidRDefault="00F67D29" w:rsidP="00F67D29">
      <w:pPr>
        <w:pStyle w:val="B1"/>
      </w:pPr>
      <w:r w:rsidRPr="0064105E">
        <w:t>1.</w:t>
      </w:r>
      <w:r w:rsidRPr="0064105E">
        <w:tab/>
        <w:t>if the first bit in the subtype of the Receive media response message is set to '1' (Acknowledgment is required) as described in subclause 9.2.2.1, shall send a Transmission control Ack message. The Transmission control Ack message:</w:t>
      </w:r>
    </w:p>
    <w:p w14:paraId="1B0DB6B8" w14:textId="77777777" w:rsidR="00F67D29" w:rsidRPr="0064105E" w:rsidRDefault="00F67D29" w:rsidP="00F67D29">
      <w:pPr>
        <w:pStyle w:val="B2"/>
      </w:pPr>
      <w:r w:rsidRPr="0064105E">
        <w:t>a.</w:t>
      </w:r>
      <w:r w:rsidRPr="0064105E">
        <w:tab/>
        <w:t>shall include the Message Type field set to '7' (Receive media response); and</w:t>
      </w:r>
    </w:p>
    <w:p w14:paraId="78276969" w14:textId="77777777" w:rsidR="00F67D29" w:rsidRPr="0064105E" w:rsidRDefault="00F67D29" w:rsidP="00F67D29">
      <w:pPr>
        <w:pStyle w:val="B2"/>
      </w:pPr>
      <w:r w:rsidRPr="0064105E">
        <w:t>b.</w:t>
      </w:r>
      <w:r w:rsidRPr="0064105E">
        <w:tab/>
        <w:t>shall include the Source field set to '0' (the transmission participant is the source);</w:t>
      </w:r>
    </w:p>
    <w:p w14:paraId="1B03E6AB" w14:textId="77777777" w:rsidR="00F67D29" w:rsidRPr="0064105E" w:rsidRDefault="00F67D29" w:rsidP="00F67D29">
      <w:pPr>
        <w:pStyle w:val="B1"/>
      </w:pPr>
      <w:r w:rsidRPr="0064105E">
        <w:t>2.</w:t>
      </w:r>
      <w:r w:rsidRPr="0064105E">
        <w:tab/>
        <w:t>shall provide receive media success notification to the user;</w:t>
      </w:r>
    </w:p>
    <w:p w14:paraId="7FB4FBF8" w14:textId="77777777" w:rsidR="00F67D29" w:rsidRPr="0064105E" w:rsidRDefault="00F67D29" w:rsidP="00F67D29">
      <w:pPr>
        <w:pStyle w:val="B1"/>
      </w:pPr>
      <w:r w:rsidRPr="0064105E">
        <w:t>3.</w:t>
      </w:r>
      <w:r w:rsidRPr="0064105E">
        <w:tab/>
        <w:t>if the Receive Media Indicator field is included and the B-bit is set to '1' (Broadcast group call), shall provide a notification to the user indicating the type of call;</w:t>
      </w:r>
    </w:p>
    <w:p w14:paraId="5D334EBB" w14:textId="77777777" w:rsidR="00F67D29" w:rsidRPr="0064105E" w:rsidRDefault="00F67D29" w:rsidP="00F67D29">
      <w:pPr>
        <w:pStyle w:val="B1"/>
      </w:pPr>
      <w:r w:rsidRPr="0064105E">
        <w:lastRenderedPageBreak/>
        <w:t>4.</w:t>
      </w:r>
      <w:r w:rsidRPr="0064105E">
        <w:tab/>
        <w:t>shall stop timer T103 (Receive Media Request); and</w:t>
      </w:r>
    </w:p>
    <w:p w14:paraId="14603CAB" w14:textId="77777777" w:rsidR="00F67D29" w:rsidRPr="0064105E" w:rsidRDefault="00F67D29" w:rsidP="00F67D29">
      <w:pPr>
        <w:pStyle w:val="B1"/>
      </w:pPr>
      <w:r w:rsidRPr="0064105E">
        <w:t>5.</w:t>
      </w:r>
      <w:r w:rsidRPr="0064105E">
        <w:tab/>
        <w:t>shall enter the 'U: has permission to receive' state.</w:t>
      </w:r>
    </w:p>
    <w:p w14:paraId="4B0432B4" w14:textId="77777777" w:rsidR="00F67D29" w:rsidRPr="0064105E" w:rsidRDefault="00F67D29" w:rsidP="00F67D29">
      <w:pPr>
        <w:pStyle w:val="H6"/>
      </w:pPr>
      <w:r w:rsidRPr="0064105E">
        <w:t>6.7.1.3</w:t>
      </w:r>
      <w:r w:rsidRPr="0064105E">
        <w:tab/>
        <w:t>Test description</w:t>
      </w:r>
    </w:p>
    <w:p w14:paraId="7B1A0146" w14:textId="77777777" w:rsidR="00F67D29" w:rsidRPr="0064105E" w:rsidRDefault="00F67D29" w:rsidP="00F67D29">
      <w:pPr>
        <w:pStyle w:val="H6"/>
      </w:pPr>
      <w:r w:rsidRPr="0064105E">
        <w:t>6.7.1.3.1</w:t>
      </w:r>
      <w:r w:rsidRPr="0064105E">
        <w:tab/>
        <w:t>Pre-test conditions</w:t>
      </w:r>
    </w:p>
    <w:p w14:paraId="2FAFCB20" w14:textId="77777777" w:rsidR="00F67D29" w:rsidRPr="0064105E" w:rsidRDefault="00F67D29" w:rsidP="00F67D29">
      <w:pPr>
        <w:pStyle w:val="H6"/>
      </w:pPr>
      <w:r w:rsidRPr="0064105E">
        <w:t>System Simulator:</w:t>
      </w:r>
    </w:p>
    <w:p w14:paraId="0610454C" w14:textId="77777777" w:rsidR="00F67D29" w:rsidRPr="0064105E" w:rsidRDefault="00F67D29" w:rsidP="00F67D29">
      <w:pPr>
        <w:pStyle w:val="B1"/>
      </w:pPr>
      <w:r w:rsidRPr="0064105E">
        <w:t>-</w:t>
      </w:r>
      <w:r w:rsidRPr="0064105E">
        <w:tab/>
        <w:t>SS (MCVideo server)</w:t>
      </w:r>
    </w:p>
    <w:p w14:paraId="393F30B4" w14:textId="77777777" w:rsidR="00F67D29" w:rsidRPr="0064105E" w:rsidRDefault="00F67D29" w:rsidP="00F67D29">
      <w:pPr>
        <w:pStyle w:val="B1"/>
      </w:pPr>
      <w:r w:rsidRPr="0064105E">
        <w:t>-</w:t>
      </w:r>
      <w:r w:rsidRPr="0064105E">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3C36CB" w14:textId="77777777" w:rsidR="00F67D29" w:rsidRPr="0064105E" w:rsidRDefault="00F67D29" w:rsidP="00F67D29">
      <w:pPr>
        <w:pStyle w:val="H6"/>
      </w:pPr>
      <w:r w:rsidRPr="0064105E">
        <w:t>IUT:</w:t>
      </w:r>
    </w:p>
    <w:p w14:paraId="490ED593" w14:textId="77777777" w:rsidR="00F67D29" w:rsidRPr="0064105E" w:rsidRDefault="00F67D29" w:rsidP="00F67D29">
      <w:pPr>
        <w:pStyle w:val="B1"/>
      </w:pPr>
      <w:r w:rsidRPr="0064105E">
        <w:t>-</w:t>
      </w:r>
      <w:r w:rsidRPr="0064105E">
        <w:tab/>
        <w:t>UE (MCVideo client)</w:t>
      </w:r>
    </w:p>
    <w:p w14:paraId="59243B59" w14:textId="77777777" w:rsidR="00F67D29" w:rsidRPr="0064105E" w:rsidRDefault="00F67D29" w:rsidP="00F67D29">
      <w:pPr>
        <w:pStyle w:val="B1"/>
      </w:pPr>
      <w:r w:rsidRPr="0064105E">
        <w:t>-</w:t>
      </w:r>
      <w:r w:rsidRPr="0064105E">
        <w:tab/>
        <w:t>The test USIM set as defined in TS 36.579-1 [2], subclause 5.5.10 is inserted.</w:t>
      </w:r>
    </w:p>
    <w:p w14:paraId="5E05A217" w14:textId="77777777" w:rsidR="00F67D29" w:rsidRPr="0064105E" w:rsidRDefault="00F67D29" w:rsidP="00F67D29">
      <w:pPr>
        <w:pStyle w:val="H6"/>
      </w:pPr>
      <w:r w:rsidRPr="0064105E">
        <w:t>Preamble:</w:t>
      </w:r>
    </w:p>
    <w:p w14:paraId="1928479D" w14:textId="77777777" w:rsidR="00F67D29" w:rsidRPr="0064105E" w:rsidRDefault="00F67D29" w:rsidP="00F67D29">
      <w:pPr>
        <w:pStyle w:val="B1"/>
      </w:pPr>
      <w:r w:rsidRPr="0064105E">
        <w:t>-</w:t>
      </w:r>
      <w:r w:rsidRPr="0064105E">
        <w:tab/>
        <w:t>The UE has performed the Generic Test Procedure for MCVideo UE registration as specified in TS 36.579-1 [2], subclause 5.4.2A.</w:t>
      </w:r>
    </w:p>
    <w:p w14:paraId="39502428" w14:textId="1D3DFF05" w:rsidR="00F67D29" w:rsidRPr="0064105E" w:rsidRDefault="00F67D29" w:rsidP="00F67D29">
      <w:pPr>
        <w:pStyle w:val="B1"/>
      </w:pPr>
      <w:r w:rsidRPr="0064105E">
        <w:t>-</w:t>
      </w:r>
      <w:r w:rsidRPr="0064105E">
        <w:tab/>
        <w:t>The MCVideo User performs the Generic Test Procedure for MCVideo Authorization/Configuration and Key Generation as specified in TS 36.579-1 [2], subclause 5.3.2.</w:t>
      </w:r>
    </w:p>
    <w:p w14:paraId="5287EF5E" w14:textId="77777777" w:rsidR="00F67D29" w:rsidRPr="0064105E" w:rsidRDefault="00F67D29" w:rsidP="00F67D29">
      <w:pPr>
        <w:pStyle w:val="B1"/>
      </w:pPr>
      <w:r w:rsidRPr="0064105E">
        <w:t>-</w:t>
      </w:r>
      <w:r w:rsidRPr="0064105E">
        <w:tab/>
        <w:t>UE States at the end of the preamble</w:t>
      </w:r>
    </w:p>
    <w:p w14:paraId="43F6C503" w14:textId="77777777" w:rsidR="00F67D29" w:rsidRPr="0064105E" w:rsidRDefault="00F67D29" w:rsidP="00F67D29">
      <w:pPr>
        <w:pStyle w:val="B2"/>
      </w:pPr>
      <w:r w:rsidRPr="0064105E">
        <w:t>-</w:t>
      </w:r>
      <w:r w:rsidRPr="0064105E">
        <w:tab/>
        <w:t>The UE is in E-UTRA Registered, Idle Mode state.</w:t>
      </w:r>
    </w:p>
    <w:p w14:paraId="6CF0D216" w14:textId="77777777" w:rsidR="00F67D29" w:rsidRPr="0064105E" w:rsidRDefault="00F67D29" w:rsidP="00F67D29">
      <w:pPr>
        <w:pStyle w:val="B2"/>
      </w:pPr>
      <w:r w:rsidRPr="0064105E">
        <w:t>-</w:t>
      </w:r>
      <w:r w:rsidRPr="0064105E">
        <w:tab/>
        <w:t>The MCVideo Client Application has been activated and User has registered-in as the MCVideo User with the Server as active user at the Client</w:t>
      </w:r>
    </w:p>
    <w:p w14:paraId="6DB89990" w14:textId="77777777" w:rsidR="00F67D29" w:rsidRPr="0064105E" w:rsidRDefault="00F67D29" w:rsidP="00F67D29">
      <w:pPr>
        <w:pStyle w:val="H6"/>
      </w:pPr>
      <w:r w:rsidRPr="0064105E">
        <w:t>6.7.1.3.2</w:t>
      </w:r>
      <w:r w:rsidRPr="0064105E">
        <w:tab/>
        <w:t>Test procedure sequence</w:t>
      </w:r>
    </w:p>
    <w:p w14:paraId="5DE82804" w14:textId="77777777" w:rsidR="00F67D29" w:rsidRPr="0064105E" w:rsidRDefault="00F67D29" w:rsidP="00F67D29">
      <w:pPr>
        <w:pStyle w:val="TH"/>
      </w:pPr>
      <w:r w:rsidRPr="0064105E">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F67D29" w:rsidRPr="0064105E" w14:paraId="659595F4" w14:textId="77777777" w:rsidTr="00E64CC8">
        <w:trPr>
          <w:tblHeader/>
        </w:trPr>
        <w:tc>
          <w:tcPr>
            <w:tcW w:w="714" w:type="dxa"/>
            <w:tcBorders>
              <w:top w:val="single" w:sz="4" w:space="0" w:color="auto"/>
              <w:left w:val="single" w:sz="4" w:space="0" w:color="auto"/>
              <w:bottom w:val="nil"/>
              <w:right w:val="single" w:sz="4" w:space="0" w:color="auto"/>
            </w:tcBorders>
            <w:hideMark/>
          </w:tcPr>
          <w:p w14:paraId="2E54014A" w14:textId="77777777" w:rsidR="00F67D29" w:rsidRPr="0064105E" w:rsidRDefault="00F67D29" w:rsidP="00E64CC8">
            <w:pPr>
              <w:pStyle w:val="TAH"/>
              <w:keepNext w:val="0"/>
              <w:keepLines w:val="0"/>
              <w:widowControl w:val="0"/>
            </w:pPr>
            <w:r w:rsidRPr="0064105E">
              <w:t>St</w:t>
            </w:r>
          </w:p>
        </w:tc>
        <w:tc>
          <w:tcPr>
            <w:tcW w:w="3786" w:type="dxa"/>
            <w:tcBorders>
              <w:top w:val="single" w:sz="4" w:space="0" w:color="auto"/>
              <w:left w:val="single" w:sz="4" w:space="0" w:color="auto"/>
              <w:bottom w:val="nil"/>
              <w:right w:val="single" w:sz="4" w:space="0" w:color="auto"/>
            </w:tcBorders>
            <w:hideMark/>
          </w:tcPr>
          <w:p w14:paraId="67C23392" w14:textId="77777777" w:rsidR="00F67D29" w:rsidRPr="0064105E" w:rsidRDefault="00F67D29" w:rsidP="00E64CC8">
            <w:pPr>
              <w:pStyle w:val="TAH"/>
              <w:keepNext w:val="0"/>
              <w:keepLines w:val="0"/>
              <w:widowControl w:val="0"/>
            </w:pPr>
            <w:r w:rsidRPr="0064105E">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415104" w14:textId="77777777" w:rsidR="00F67D29" w:rsidRPr="0064105E" w:rsidRDefault="00F67D29" w:rsidP="00E64CC8">
            <w:pPr>
              <w:pStyle w:val="TAH"/>
              <w:keepNext w:val="0"/>
              <w:keepLines w:val="0"/>
              <w:widowControl w:val="0"/>
            </w:pPr>
            <w:r w:rsidRPr="0064105E">
              <w:t>Message Sequence</w:t>
            </w:r>
          </w:p>
        </w:tc>
        <w:tc>
          <w:tcPr>
            <w:tcW w:w="565" w:type="dxa"/>
            <w:tcBorders>
              <w:top w:val="single" w:sz="4" w:space="0" w:color="auto"/>
              <w:left w:val="single" w:sz="4" w:space="0" w:color="auto"/>
              <w:bottom w:val="nil"/>
              <w:right w:val="single" w:sz="4" w:space="0" w:color="auto"/>
            </w:tcBorders>
            <w:hideMark/>
          </w:tcPr>
          <w:p w14:paraId="04CDCC4A" w14:textId="77777777" w:rsidR="00F67D29" w:rsidRPr="0064105E" w:rsidRDefault="00F67D29" w:rsidP="00E64CC8">
            <w:pPr>
              <w:pStyle w:val="TAH"/>
              <w:keepNext w:val="0"/>
              <w:keepLines w:val="0"/>
              <w:widowControl w:val="0"/>
            </w:pPr>
            <w:r w:rsidRPr="0064105E">
              <w:t>TP</w:t>
            </w:r>
          </w:p>
        </w:tc>
        <w:tc>
          <w:tcPr>
            <w:tcW w:w="850" w:type="dxa"/>
            <w:tcBorders>
              <w:top w:val="single" w:sz="4" w:space="0" w:color="auto"/>
              <w:left w:val="single" w:sz="4" w:space="0" w:color="auto"/>
              <w:bottom w:val="nil"/>
              <w:right w:val="single" w:sz="4" w:space="0" w:color="auto"/>
            </w:tcBorders>
            <w:hideMark/>
          </w:tcPr>
          <w:p w14:paraId="6622F172" w14:textId="77777777" w:rsidR="00F67D29" w:rsidRPr="0064105E" w:rsidRDefault="00F67D29" w:rsidP="00E64CC8">
            <w:pPr>
              <w:pStyle w:val="TAH"/>
              <w:keepNext w:val="0"/>
              <w:keepLines w:val="0"/>
              <w:widowControl w:val="0"/>
            </w:pPr>
            <w:r w:rsidRPr="0064105E">
              <w:t>Verdict</w:t>
            </w:r>
          </w:p>
        </w:tc>
      </w:tr>
      <w:tr w:rsidR="00F67D29" w:rsidRPr="0064105E" w14:paraId="4898F225" w14:textId="77777777" w:rsidTr="00E64CC8">
        <w:trPr>
          <w:tblHeader/>
        </w:trPr>
        <w:tc>
          <w:tcPr>
            <w:tcW w:w="714" w:type="dxa"/>
            <w:tcBorders>
              <w:top w:val="nil"/>
              <w:left w:val="single" w:sz="4" w:space="0" w:color="auto"/>
              <w:bottom w:val="single" w:sz="4" w:space="0" w:color="auto"/>
              <w:right w:val="single" w:sz="4" w:space="0" w:color="auto"/>
            </w:tcBorders>
          </w:tcPr>
          <w:p w14:paraId="36A68EED" w14:textId="77777777" w:rsidR="00F67D29" w:rsidRPr="0064105E" w:rsidRDefault="00F67D29" w:rsidP="00E64CC8">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2EC5F968" w14:textId="77777777" w:rsidR="00F67D29" w:rsidRPr="0064105E" w:rsidRDefault="00F67D29" w:rsidP="00E64CC8">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BFDE66A" w14:textId="77777777" w:rsidR="00F67D29" w:rsidRPr="0064105E" w:rsidRDefault="00F67D29" w:rsidP="00E64CC8">
            <w:pPr>
              <w:pStyle w:val="TAH"/>
              <w:keepNext w:val="0"/>
              <w:keepLines w:val="0"/>
              <w:widowControl w:val="0"/>
            </w:pPr>
            <w:r w:rsidRPr="0064105E">
              <w:t>U - S</w:t>
            </w:r>
          </w:p>
        </w:tc>
        <w:tc>
          <w:tcPr>
            <w:tcW w:w="2977" w:type="dxa"/>
            <w:tcBorders>
              <w:top w:val="single" w:sz="4" w:space="0" w:color="auto"/>
              <w:left w:val="single" w:sz="4" w:space="0" w:color="auto"/>
              <w:bottom w:val="single" w:sz="4" w:space="0" w:color="auto"/>
              <w:right w:val="single" w:sz="4" w:space="0" w:color="auto"/>
            </w:tcBorders>
            <w:hideMark/>
          </w:tcPr>
          <w:p w14:paraId="567D7654" w14:textId="77777777" w:rsidR="00F67D29" w:rsidRPr="0064105E" w:rsidRDefault="00F67D29" w:rsidP="00E64CC8">
            <w:pPr>
              <w:pStyle w:val="TAH"/>
              <w:keepNext w:val="0"/>
              <w:keepLines w:val="0"/>
              <w:widowControl w:val="0"/>
            </w:pPr>
            <w:r w:rsidRPr="0064105E">
              <w:t>Message</w:t>
            </w:r>
          </w:p>
        </w:tc>
        <w:tc>
          <w:tcPr>
            <w:tcW w:w="565" w:type="dxa"/>
            <w:tcBorders>
              <w:top w:val="nil"/>
              <w:left w:val="single" w:sz="4" w:space="0" w:color="auto"/>
              <w:bottom w:val="single" w:sz="4" w:space="0" w:color="auto"/>
              <w:right w:val="single" w:sz="4" w:space="0" w:color="auto"/>
            </w:tcBorders>
          </w:tcPr>
          <w:p w14:paraId="26315E3E" w14:textId="77777777" w:rsidR="00F67D29" w:rsidRPr="0064105E" w:rsidRDefault="00F67D29" w:rsidP="00E64CC8">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4EF92F50" w14:textId="77777777" w:rsidR="00F67D29" w:rsidRPr="0064105E" w:rsidRDefault="00F67D29" w:rsidP="00E64CC8">
            <w:pPr>
              <w:pStyle w:val="TAH"/>
              <w:keepNext w:val="0"/>
              <w:keepLines w:val="0"/>
              <w:widowControl w:val="0"/>
            </w:pPr>
          </w:p>
        </w:tc>
      </w:tr>
      <w:tr w:rsidR="00F67D29" w:rsidRPr="0064105E" w14:paraId="3D4E4E81"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2E8E465E" w14:textId="77777777" w:rsidR="00F67D29" w:rsidRPr="0064105E" w:rsidRDefault="00F67D29" w:rsidP="00E64CC8">
            <w:pPr>
              <w:pStyle w:val="TAC"/>
              <w:keepNext w:val="0"/>
              <w:keepLines w:val="0"/>
              <w:widowControl w:val="0"/>
            </w:pPr>
            <w:r w:rsidRPr="0064105E">
              <w:t>1</w:t>
            </w:r>
          </w:p>
        </w:tc>
        <w:tc>
          <w:tcPr>
            <w:tcW w:w="3786" w:type="dxa"/>
            <w:tcBorders>
              <w:top w:val="single" w:sz="4" w:space="0" w:color="auto"/>
              <w:left w:val="single" w:sz="4" w:space="0" w:color="auto"/>
              <w:bottom w:val="single" w:sz="4" w:space="0" w:color="auto"/>
              <w:right w:val="single" w:sz="4" w:space="0" w:color="auto"/>
            </w:tcBorders>
            <w:hideMark/>
          </w:tcPr>
          <w:p w14:paraId="232E3E38" w14:textId="77777777" w:rsidR="00F67D29" w:rsidRPr="0064105E" w:rsidRDefault="00F67D29" w:rsidP="00E64CC8">
            <w:pPr>
              <w:pStyle w:val="TAL"/>
              <w:keepNext w:val="0"/>
              <w:keepLines w:val="0"/>
              <w:widowControl w:val="0"/>
            </w:pPr>
            <w:r w:rsidRPr="0064105E">
              <w:t>Make the UE (MCVideo client) request the establishment of a remotely initiated ambient viewing call to user B.</w:t>
            </w:r>
          </w:p>
          <w:p w14:paraId="1CC3BFE1" w14:textId="77777777" w:rsidR="00F67D29" w:rsidRPr="0064105E" w:rsidRDefault="00F67D29" w:rsidP="00E64CC8">
            <w:pPr>
              <w:pStyle w:val="TAL"/>
              <w:keepNext w:val="0"/>
              <w:keepLines w:val="0"/>
              <w:widowControl w:val="0"/>
            </w:pPr>
            <w:r w:rsidRPr="0064105E">
              <w:t>(NOTE 1)</w:t>
            </w:r>
          </w:p>
        </w:tc>
        <w:tc>
          <w:tcPr>
            <w:tcW w:w="708" w:type="dxa"/>
            <w:tcBorders>
              <w:top w:val="single" w:sz="4" w:space="0" w:color="auto"/>
              <w:left w:val="single" w:sz="4" w:space="0" w:color="auto"/>
              <w:bottom w:val="single" w:sz="4" w:space="0" w:color="auto"/>
              <w:right w:val="single" w:sz="4" w:space="0" w:color="auto"/>
            </w:tcBorders>
            <w:hideMark/>
          </w:tcPr>
          <w:p w14:paraId="1CA4E392" w14:textId="77777777" w:rsidR="00F67D29" w:rsidRPr="0064105E" w:rsidRDefault="00F67D29" w:rsidP="00E64CC8">
            <w:pPr>
              <w:pStyle w:val="TAC"/>
              <w:keepNext w:val="0"/>
              <w:keepLines w:val="0"/>
              <w:widowControl w:val="0"/>
            </w:pPr>
            <w:r w:rsidRPr="0064105E">
              <w:t>-</w:t>
            </w:r>
          </w:p>
        </w:tc>
        <w:tc>
          <w:tcPr>
            <w:tcW w:w="2977" w:type="dxa"/>
            <w:tcBorders>
              <w:top w:val="single" w:sz="4" w:space="0" w:color="auto"/>
              <w:left w:val="single" w:sz="4" w:space="0" w:color="auto"/>
              <w:bottom w:val="single" w:sz="4" w:space="0" w:color="auto"/>
              <w:right w:val="single" w:sz="4" w:space="0" w:color="auto"/>
            </w:tcBorders>
            <w:hideMark/>
          </w:tcPr>
          <w:p w14:paraId="7CBB20CB" w14:textId="77777777" w:rsidR="00F67D29" w:rsidRPr="0064105E" w:rsidRDefault="00F67D29" w:rsidP="00E64CC8">
            <w:pPr>
              <w:pStyle w:val="TAL"/>
              <w:keepNext w:val="0"/>
              <w:keepLines w:val="0"/>
              <w:widowControl w:val="0"/>
            </w:pPr>
            <w:r w:rsidRPr="0064105E">
              <w:t>-</w:t>
            </w:r>
          </w:p>
        </w:tc>
        <w:tc>
          <w:tcPr>
            <w:tcW w:w="565" w:type="dxa"/>
            <w:tcBorders>
              <w:top w:val="single" w:sz="4" w:space="0" w:color="auto"/>
              <w:left w:val="single" w:sz="4" w:space="0" w:color="auto"/>
              <w:bottom w:val="single" w:sz="4" w:space="0" w:color="auto"/>
              <w:right w:val="single" w:sz="4" w:space="0" w:color="auto"/>
            </w:tcBorders>
            <w:hideMark/>
          </w:tcPr>
          <w:p w14:paraId="31E5F3E6" w14:textId="77777777" w:rsidR="00F67D29" w:rsidRPr="0064105E" w:rsidRDefault="00F67D29" w:rsidP="00E64CC8">
            <w:pPr>
              <w:pStyle w:val="TAC"/>
              <w:keepNext w:val="0"/>
              <w:keepLines w:val="0"/>
              <w:widowControl w:val="0"/>
            </w:pPr>
            <w:r w:rsidRPr="0064105E">
              <w:t>-</w:t>
            </w:r>
          </w:p>
        </w:tc>
        <w:tc>
          <w:tcPr>
            <w:tcW w:w="850" w:type="dxa"/>
            <w:tcBorders>
              <w:top w:val="single" w:sz="4" w:space="0" w:color="auto"/>
              <w:left w:val="single" w:sz="4" w:space="0" w:color="auto"/>
              <w:bottom w:val="single" w:sz="4" w:space="0" w:color="auto"/>
              <w:right w:val="single" w:sz="4" w:space="0" w:color="auto"/>
            </w:tcBorders>
            <w:hideMark/>
          </w:tcPr>
          <w:p w14:paraId="5DCA849C" w14:textId="77777777" w:rsidR="00F67D29" w:rsidRPr="0064105E" w:rsidRDefault="00F67D29" w:rsidP="00E64CC8">
            <w:pPr>
              <w:pStyle w:val="TAC"/>
              <w:keepNext w:val="0"/>
              <w:keepLines w:val="0"/>
              <w:widowControl w:val="0"/>
            </w:pPr>
            <w:r w:rsidRPr="0064105E">
              <w:t>-</w:t>
            </w:r>
          </w:p>
        </w:tc>
      </w:tr>
      <w:tr w:rsidR="00F67D29" w:rsidRPr="0064105E" w14:paraId="6A96003F"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0026920B" w14:textId="77777777" w:rsidR="00F67D29" w:rsidRPr="0064105E" w:rsidRDefault="00F67D29" w:rsidP="00E64CC8">
            <w:pPr>
              <w:pStyle w:val="TAC"/>
              <w:keepNext w:val="0"/>
              <w:keepLines w:val="0"/>
              <w:widowControl w:val="0"/>
            </w:pPr>
            <w:r w:rsidRPr="0064105E">
              <w:t>2</w:t>
            </w:r>
          </w:p>
        </w:tc>
        <w:tc>
          <w:tcPr>
            <w:tcW w:w="3786" w:type="dxa"/>
            <w:tcBorders>
              <w:top w:val="single" w:sz="4" w:space="0" w:color="auto"/>
              <w:left w:val="single" w:sz="4" w:space="0" w:color="auto"/>
              <w:bottom w:val="single" w:sz="4" w:space="0" w:color="auto"/>
              <w:right w:val="single" w:sz="4" w:space="0" w:color="auto"/>
            </w:tcBorders>
            <w:hideMark/>
          </w:tcPr>
          <w:p w14:paraId="62BD680A" w14:textId="4E9CFBCA" w:rsidR="00F67D29" w:rsidRPr="0064105E" w:rsidRDefault="00F67D29" w:rsidP="00E64CC8">
            <w:pPr>
              <w:pStyle w:val="TAL"/>
              <w:widowControl w:val="0"/>
            </w:pPr>
            <w:r w:rsidRPr="0064105E">
              <w:t xml:space="preserve">Check: Does the UE (MCVideo client) correctly </w:t>
            </w:r>
            <w:r w:rsidRPr="0064105E">
              <w:rPr>
                <w:lang w:eastAsia="ko-KR"/>
              </w:rPr>
              <w:t>perform the procedure 'MCVideo CO establishment/modification without provisional responses other than 100 Trying' as described in TS 36.579-1 [2] Table 5.3B.1.3-1</w:t>
            </w:r>
            <w:r w:rsidRPr="0064105E">
              <w:t xml:space="preserve"> to establish an MCVideo Private Call, On-demand Automatic Commencement Mode, no force of Automatic Commencement, applying End-to-End Communication Security with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174D42BF" w14:textId="77777777" w:rsidR="00F67D29" w:rsidRPr="0064105E" w:rsidRDefault="00F67D29" w:rsidP="00E64CC8">
            <w:pPr>
              <w:pStyle w:val="TAC"/>
              <w:keepNext w:val="0"/>
              <w:keepLines w:val="0"/>
              <w:widowControl w:val="0"/>
            </w:pPr>
            <w:r w:rsidRPr="0064105E">
              <w:t>-</w:t>
            </w:r>
          </w:p>
        </w:tc>
        <w:tc>
          <w:tcPr>
            <w:tcW w:w="2977" w:type="dxa"/>
            <w:tcBorders>
              <w:top w:val="single" w:sz="4" w:space="0" w:color="auto"/>
              <w:left w:val="single" w:sz="4" w:space="0" w:color="auto"/>
              <w:bottom w:val="single" w:sz="4" w:space="0" w:color="auto"/>
              <w:right w:val="single" w:sz="4" w:space="0" w:color="auto"/>
            </w:tcBorders>
            <w:hideMark/>
          </w:tcPr>
          <w:p w14:paraId="0A064599" w14:textId="77777777" w:rsidR="00F67D29" w:rsidRPr="0064105E" w:rsidRDefault="00F67D29" w:rsidP="00E64CC8">
            <w:pPr>
              <w:pStyle w:val="TAL"/>
              <w:keepNext w:val="0"/>
              <w:keepLines w:val="0"/>
              <w:widowControl w:val="0"/>
            </w:pPr>
            <w:r w:rsidRPr="0064105E">
              <w:t>-</w:t>
            </w:r>
          </w:p>
        </w:tc>
        <w:tc>
          <w:tcPr>
            <w:tcW w:w="565" w:type="dxa"/>
            <w:tcBorders>
              <w:top w:val="single" w:sz="4" w:space="0" w:color="auto"/>
              <w:left w:val="single" w:sz="4" w:space="0" w:color="auto"/>
              <w:bottom w:val="single" w:sz="4" w:space="0" w:color="auto"/>
              <w:right w:val="single" w:sz="4" w:space="0" w:color="auto"/>
            </w:tcBorders>
            <w:hideMark/>
          </w:tcPr>
          <w:p w14:paraId="2DA8B881" w14:textId="77777777" w:rsidR="00F67D29" w:rsidRPr="0064105E" w:rsidRDefault="00F67D29" w:rsidP="00E64CC8">
            <w:pPr>
              <w:pStyle w:val="TAC"/>
              <w:keepNext w:val="0"/>
              <w:keepLines w:val="0"/>
              <w:widowControl w:val="0"/>
            </w:pPr>
            <w:r w:rsidRPr="0064105E">
              <w:t>1</w:t>
            </w:r>
          </w:p>
        </w:tc>
        <w:tc>
          <w:tcPr>
            <w:tcW w:w="850" w:type="dxa"/>
            <w:tcBorders>
              <w:top w:val="single" w:sz="4" w:space="0" w:color="auto"/>
              <w:left w:val="single" w:sz="4" w:space="0" w:color="auto"/>
              <w:bottom w:val="single" w:sz="4" w:space="0" w:color="auto"/>
              <w:right w:val="single" w:sz="4" w:space="0" w:color="auto"/>
            </w:tcBorders>
            <w:hideMark/>
          </w:tcPr>
          <w:p w14:paraId="3CBAF000" w14:textId="77777777" w:rsidR="00F67D29" w:rsidRPr="0064105E" w:rsidRDefault="00F67D29" w:rsidP="00E64CC8">
            <w:pPr>
              <w:pStyle w:val="TAC"/>
              <w:keepNext w:val="0"/>
              <w:keepLines w:val="0"/>
              <w:widowControl w:val="0"/>
            </w:pPr>
            <w:r w:rsidRPr="0064105E">
              <w:t>P</w:t>
            </w:r>
          </w:p>
        </w:tc>
      </w:tr>
      <w:tr w:rsidR="00F67D29" w:rsidRPr="0064105E" w14:paraId="37F1EA5A"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17945F55" w14:textId="77777777" w:rsidR="00F67D29" w:rsidRPr="0064105E" w:rsidRDefault="00F67D29" w:rsidP="00E64CC8">
            <w:pPr>
              <w:pStyle w:val="TAC"/>
              <w:keepNext w:val="0"/>
              <w:keepLines w:val="0"/>
              <w:widowControl w:val="0"/>
            </w:pPr>
            <w:r w:rsidRPr="0064105E">
              <w:t>3-6</w:t>
            </w:r>
          </w:p>
        </w:tc>
        <w:tc>
          <w:tcPr>
            <w:tcW w:w="3786" w:type="dxa"/>
            <w:tcBorders>
              <w:top w:val="single" w:sz="4" w:space="0" w:color="auto"/>
              <w:left w:val="single" w:sz="4" w:space="0" w:color="auto"/>
              <w:bottom w:val="single" w:sz="4" w:space="0" w:color="auto"/>
              <w:right w:val="single" w:sz="4" w:space="0" w:color="auto"/>
            </w:tcBorders>
            <w:hideMark/>
          </w:tcPr>
          <w:p w14:paraId="321A0FAE" w14:textId="77777777" w:rsidR="00F67D29" w:rsidRPr="0064105E" w:rsidRDefault="00F67D29" w:rsidP="00E64CC8">
            <w:pPr>
              <w:pStyle w:val="TAL"/>
              <w:keepNext w:val="0"/>
              <w:keepLines w:val="0"/>
              <w:widowControl w:val="0"/>
            </w:pPr>
            <w:r w:rsidRPr="0064105E">
              <w:t>Void</w:t>
            </w:r>
          </w:p>
        </w:tc>
        <w:tc>
          <w:tcPr>
            <w:tcW w:w="708" w:type="dxa"/>
            <w:tcBorders>
              <w:top w:val="single" w:sz="4" w:space="0" w:color="auto"/>
              <w:left w:val="single" w:sz="4" w:space="0" w:color="auto"/>
              <w:bottom w:val="single" w:sz="4" w:space="0" w:color="auto"/>
              <w:right w:val="single" w:sz="4" w:space="0" w:color="auto"/>
            </w:tcBorders>
            <w:hideMark/>
          </w:tcPr>
          <w:p w14:paraId="2CD84AD9" w14:textId="77777777" w:rsidR="00F67D29" w:rsidRPr="0064105E" w:rsidRDefault="00F67D29" w:rsidP="00E64CC8">
            <w:pPr>
              <w:pStyle w:val="TAC"/>
              <w:keepNext w:val="0"/>
              <w:keepLines w:val="0"/>
              <w:widowControl w:val="0"/>
            </w:pPr>
            <w:r w:rsidRPr="0064105E">
              <w:t>-</w:t>
            </w:r>
          </w:p>
        </w:tc>
        <w:tc>
          <w:tcPr>
            <w:tcW w:w="2977" w:type="dxa"/>
            <w:tcBorders>
              <w:top w:val="single" w:sz="4" w:space="0" w:color="auto"/>
              <w:left w:val="single" w:sz="4" w:space="0" w:color="auto"/>
              <w:bottom w:val="single" w:sz="4" w:space="0" w:color="auto"/>
              <w:right w:val="single" w:sz="4" w:space="0" w:color="auto"/>
            </w:tcBorders>
            <w:hideMark/>
          </w:tcPr>
          <w:p w14:paraId="00BC28FF" w14:textId="77777777" w:rsidR="00F67D29" w:rsidRPr="0064105E" w:rsidRDefault="00F67D29" w:rsidP="00E64CC8">
            <w:pPr>
              <w:pStyle w:val="TAL"/>
              <w:keepNext w:val="0"/>
              <w:keepLines w:val="0"/>
              <w:widowControl w:val="0"/>
            </w:pPr>
            <w:r w:rsidRPr="0064105E">
              <w:t>-</w:t>
            </w:r>
          </w:p>
        </w:tc>
        <w:tc>
          <w:tcPr>
            <w:tcW w:w="565" w:type="dxa"/>
            <w:tcBorders>
              <w:top w:val="single" w:sz="4" w:space="0" w:color="auto"/>
              <w:left w:val="single" w:sz="4" w:space="0" w:color="auto"/>
              <w:bottom w:val="single" w:sz="4" w:space="0" w:color="auto"/>
              <w:right w:val="single" w:sz="4" w:space="0" w:color="auto"/>
            </w:tcBorders>
            <w:hideMark/>
          </w:tcPr>
          <w:p w14:paraId="4D7D8106" w14:textId="77777777" w:rsidR="00F67D29" w:rsidRPr="0064105E" w:rsidRDefault="00F67D29" w:rsidP="00E64CC8">
            <w:pPr>
              <w:pStyle w:val="TAC"/>
              <w:keepNext w:val="0"/>
              <w:keepLines w:val="0"/>
              <w:widowControl w:val="0"/>
            </w:pPr>
            <w:r w:rsidRPr="0064105E">
              <w:t>-</w:t>
            </w:r>
          </w:p>
        </w:tc>
        <w:tc>
          <w:tcPr>
            <w:tcW w:w="850" w:type="dxa"/>
            <w:tcBorders>
              <w:top w:val="single" w:sz="4" w:space="0" w:color="auto"/>
              <w:left w:val="single" w:sz="4" w:space="0" w:color="auto"/>
              <w:bottom w:val="single" w:sz="4" w:space="0" w:color="auto"/>
              <w:right w:val="single" w:sz="4" w:space="0" w:color="auto"/>
            </w:tcBorders>
            <w:hideMark/>
          </w:tcPr>
          <w:p w14:paraId="62CB9A78" w14:textId="77777777" w:rsidR="00F67D29" w:rsidRPr="0064105E" w:rsidRDefault="00F67D29" w:rsidP="00E64CC8">
            <w:pPr>
              <w:pStyle w:val="TAC"/>
              <w:keepNext w:val="0"/>
              <w:keepLines w:val="0"/>
              <w:widowControl w:val="0"/>
            </w:pPr>
            <w:r w:rsidRPr="0064105E">
              <w:t>-</w:t>
            </w:r>
          </w:p>
        </w:tc>
      </w:tr>
      <w:tr w:rsidR="00F67D29" w:rsidRPr="0064105E" w14:paraId="4082593B"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56B842BB" w14:textId="77777777" w:rsidR="00F67D29" w:rsidRPr="0064105E" w:rsidRDefault="00F67D29" w:rsidP="00E64CC8">
            <w:pPr>
              <w:pStyle w:val="TAC"/>
              <w:keepNext w:val="0"/>
              <w:keepLines w:val="0"/>
              <w:widowControl w:val="0"/>
            </w:pPr>
            <w:r w:rsidRPr="0064105E">
              <w:t>7</w:t>
            </w:r>
          </w:p>
        </w:tc>
        <w:tc>
          <w:tcPr>
            <w:tcW w:w="3786" w:type="dxa"/>
            <w:tcBorders>
              <w:top w:val="single" w:sz="4" w:space="0" w:color="auto"/>
              <w:left w:val="single" w:sz="4" w:space="0" w:color="auto"/>
              <w:bottom w:val="single" w:sz="4" w:space="0" w:color="auto"/>
              <w:right w:val="single" w:sz="4" w:space="0" w:color="auto"/>
            </w:tcBorders>
            <w:hideMark/>
          </w:tcPr>
          <w:p w14:paraId="75E4D712" w14:textId="77777777" w:rsidR="00F67D29" w:rsidRPr="0064105E" w:rsidRDefault="00F67D29" w:rsidP="00E64CC8">
            <w:pPr>
              <w:pStyle w:val="TAL"/>
            </w:pPr>
            <w:r w:rsidRPr="0064105E">
              <w:t>Check: Does the UE (MCVideo client) notify the user that the call has been established?</w:t>
            </w:r>
          </w:p>
          <w:p w14:paraId="321DD36C" w14:textId="77777777" w:rsidR="00F67D29" w:rsidRPr="0064105E" w:rsidRDefault="00F67D29" w:rsidP="00E64CC8">
            <w:pPr>
              <w:pStyle w:val="TAL"/>
              <w:keepNext w:val="0"/>
              <w:keepLines w:val="0"/>
              <w:widowControl w:val="0"/>
            </w:pPr>
            <w:r w:rsidRPr="0064105E">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3D44A4E9" w14:textId="77777777" w:rsidR="00F67D29" w:rsidRPr="0064105E" w:rsidRDefault="00F67D29" w:rsidP="00E64CC8">
            <w:pPr>
              <w:pStyle w:val="TAC"/>
              <w:keepNext w:val="0"/>
              <w:keepLines w:val="0"/>
              <w:widowControl w:val="0"/>
            </w:pPr>
            <w:r w:rsidRPr="0064105E">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774DD9" w14:textId="77777777" w:rsidR="00F67D29" w:rsidRPr="0064105E" w:rsidRDefault="00F67D29" w:rsidP="00E64CC8">
            <w:pPr>
              <w:pStyle w:val="TAL"/>
              <w:keepNext w:val="0"/>
              <w:keepLines w:val="0"/>
              <w:widowControl w:val="0"/>
            </w:pPr>
            <w:r w:rsidRPr="0064105E">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4F23116" w14:textId="77777777" w:rsidR="00F67D29" w:rsidRPr="0064105E" w:rsidRDefault="00F67D29" w:rsidP="00E64CC8">
            <w:pPr>
              <w:pStyle w:val="TAC"/>
              <w:keepNext w:val="0"/>
              <w:keepLines w:val="0"/>
              <w:widowControl w:val="0"/>
            </w:pPr>
            <w:r w:rsidRPr="0064105E">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4A51D5C2" w14:textId="77777777" w:rsidR="00F67D29" w:rsidRPr="0064105E" w:rsidRDefault="00F67D29" w:rsidP="00E64CC8">
            <w:pPr>
              <w:pStyle w:val="TAC"/>
              <w:keepNext w:val="0"/>
              <w:keepLines w:val="0"/>
              <w:widowControl w:val="0"/>
            </w:pPr>
            <w:r w:rsidRPr="0064105E">
              <w:rPr>
                <w:rFonts w:eastAsia="Calibri"/>
                <w:szCs w:val="18"/>
              </w:rPr>
              <w:t>P</w:t>
            </w:r>
          </w:p>
        </w:tc>
      </w:tr>
      <w:tr w:rsidR="00F67D29" w:rsidRPr="0064105E" w14:paraId="0C4BA4EC"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63A5F988" w14:textId="77777777" w:rsidR="00F67D29" w:rsidRPr="0064105E" w:rsidRDefault="00F67D29" w:rsidP="00E64CC8">
            <w:pPr>
              <w:pStyle w:val="TAC"/>
              <w:keepNext w:val="0"/>
              <w:keepLines w:val="0"/>
              <w:widowControl w:val="0"/>
              <w:rPr>
                <w:rFonts w:eastAsia="Calibri"/>
              </w:rPr>
            </w:pPr>
            <w:r w:rsidRPr="0064105E">
              <w:t>8</w:t>
            </w:r>
          </w:p>
        </w:tc>
        <w:tc>
          <w:tcPr>
            <w:tcW w:w="3786" w:type="dxa"/>
            <w:tcBorders>
              <w:top w:val="single" w:sz="4" w:space="0" w:color="auto"/>
              <w:left w:val="single" w:sz="4" w:space="0" w:color="auto"/>
              <w:bottom w:val="single" w:sz="4" w:space="0" w:color="auto"/>
              <w:right w:val="single" w:sz="4" w:space="0" w:color="auto"/>
            </w:tcBorders>
            <w:hideMark/>
          </w:tcPr>
          <w:p w14:paraId="7162D316" w14:textId="55E0C479" w:rsidR="00F67D29" w:rsidRPr="0064105E" w:rsidRDefault="00F67D29" w:rsidP="00E64CC8">
            <w:pPr>
              <w:pStyle w:val="TAL"/>
            </w:pPr>
            <w:r w:rsidRPr="0064105E">
              <w:rPr>
                <w:rFonts w:eastAsia="Calibri"/>
              </w:rPr>
              <w:t xml:space="preserve">Check: Does the UE (MCVideo client) </w:t>
            </w:r>
            <w:r w:rsidRPr="0064105E">
              <w:rPr>
                <w:rFonts w:eastAsia="Calibri"/>
              </w:rPr>
              <w:lastRenderedPageBreak/>
              <w:t>correctly perform test procedure '</w:t>
            </w:r>
            <w:r w:rsidRPr="0064105E">
              <w:t xml:space="preserve">MCVideo Media Transmission Notification and Request CT' as described in </w:t>
            </w:r>
            <w:r w:rsidRPr="0064105E">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748D66B" w14:textId="77777777" w:rsidR="00F67D29" w:rsidRPr="0064105E" w:rsidRDefault="00F67D29" w:rsidP="00E64CC8">
            <w:pPr>
              <w:pStyle w:val="TAC"/>
              <w:keepNext w:val="0"/>
              <w:keepLines w:val="0"/>
              <w:widowControl w:val="0"/>
              <w:rPr>
                <w:rFonts w:eastAsia="Calibri"/>
                <w:szCs w:val="18"/>
              </w:rPr>
            </w:pPr>
            <w:r w:rsidRPr="0064105E">
              <w:rPr>
                <w:rFonts w:eastAsia="Calibri"/>
                <w:szCs w:val="18"/>
              </w:rPr>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4056C893" w14:textId="77777777" w:rsidR="00F67D29" w:rsidRPr="0064105E" w:rsidRDefault="00F67D29" w:rsidP="00E64CC8">
            <w:pPr>
              <w:pStyle w:val="TAL"/>
              <w:keepNext w:val="0"/>
              <w:keepLines w:val="0"/>
              <w:widowControl w:val="0"/>
              <w:rPr>
                <w:rFonts w:eastAsia="Calibri"/>
                <w:szCs w:val="18"/>
              </w:rPr>
            </w:pPr>
            <w:r w:rsidRPr="0064105E">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C597310" w14:textId="77777777" w:rsidR="00F67D29" w:rsidRPr="0064105E" w:rsidRDefault="00F67D29" w:rsidP="00E64CC8">
            <w:pPr>
              <w:pStyle w:val="TAC"/>
              <w:keepNext w:val="0"/>
              <w:keepLines w:val="0"/>
              <w:widowControl w:val="0"/>
              <w:rPr>
                <w:rFonts w:eastAsia="Calibri"/>
                <w:szCs w:val="18"/>
              </w:rPr>
            </w:pPr>
            <w:r w:rsidRPr="0064105E">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EA00779" w14:textId="77777777" w:rsidR="00F67D29" w:rsidRPr="0064105E" w:rsidRDefault="00F67D29" w:rsidP="00E64CC8">
            <w:pPr>
              <w:pStyle w:val="TAC"/>
              <w:keepNext w:val="0"/>
              <w:keepLines w:val="0"/>
              <w:widowControl w:val="0"/>
              <w:rPr>
                <w:rFonts w:eastAsia="Calibri"/>
                <w:szCs w:val="18"/>
              </w:rPr>
            </w:pPr>
            <w:r w:rsidRPr="0064105E">
              <w:t>-</w:t>
            </w:r>
          </w:p>
        </w:tc>
      </w:tr>
      <w:tr w:rsidR="00F67D29" w:rsidRPr="0064105E" w14:paraId="06B6861C"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4D029DDE" w14:textId="77777777" w:rsidR="00F67D29" w:rsidRPr="0064105E" w:rsidRDefault="00F67D29" w:rsidP="00E64CC8">
            <w:pPr>
              <w:pStyle w:val="TAC"/>
              <w:keepNext w:val="0"/>
              <w:keepLines w:val="0"/>
              <w:widowControl w:val="0"/>
            </w:pPr>
            <w:r w:rsidRPr="0064105E">
              <w:t>9</w:t>
            </w:r>
          </w:p>
        </w:tc>
        <w:tc>
          <w:tcPr>
            <w:tcW w:w="3786" w:type="dxa"/>
            <w:tcBorders>
              <w:top w:val="single" w:sz="4" w:space="0" w:color="auto"/>
              <w:left w:val="single" w:sz="4" w:space="0" w:color="auto"/>
              <w:bottom w:val="single" w:sz="4" w:space="0" w:color="auto"/>
              <w:right w:val="single" w:sz="4" w:space="0" w:color="auto"/>
            </w:tcBorders>
            <w:hideMark/>
          </w:tcPr>
          <w:p w14:paraId="786F26F6" w14:textId="77777777" w:rsidR="00F67D29" w:rsidRPr="0064105E" w:rsidRDefault="00F67D29" w:rsidP="00E64CC8">
            <w:pPr>
              <w:pStyle w:val="TAL"/>
            </w:pPr>
            <w:r w:rsidRPr="0064105E">
              <w:t>Check: Does the UE (MCVideo client) provide receive media success notification to the user?</w:t>
            </w:r>
          </w:p>
          <w:p w14:paraId="5897F1DC" w14:textId="77777777" w:rsidR="00F67D29" w:rsidRPr="0064105E" w:rsidRDefault="00F67D29" w:rsidP="00E64CC8">
            <w:pPr>
              <w:pStyle w:val="TAL"/>
              <w:keepNext w:val="0"/>
              <w:keepLines w:val="0"/>
              <w:widowControl w:val="0"/>
            </w:pPr>
            <w:r w:rsidRPr="0064105E">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826577E" w14:textId="77777777" w:rsidR="00F67D29" w:rsidRPr="0064105E" w:rsidRDefault="00F67D29" w:rsidP="00E64CC8">
            <w:pPr>
              <w:pStyle w:val="TAC"/>
              <w:keepNext w:val="0"/>
              <w:keepLines w:val="0"/>
              <w:widowControl w:val="0"/>
            </w:pPr>
            <w:r w:rsidRPr="0064105E">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1F75D0E" w14:textId="77777777" w:rsidR="00F67D29" w:rsidRPr="0064105E" w:rsidRDefault="00F67D29" w:rsidP="00E64CC8">
            <w:pPr>
              <w:pStyle w:val="TAL"/>
              <w:keepNext w:val="0"/>
              <w:keepLines w:val="0"/>
              <w:widowControl w:val="0"/>
            </w:pPr>
            <w:r w:rsidRPr="0064105E">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9B9CB96" w14:textId="77777777" w:rsidR="00F67D29" w:rsidRPr="0064105E" w:rsidRDefault="00F67D29" w:rsidP="00E64CC8">
            <w:pPr>
              <w:pStyle w:val="TAC"/>
              <w:keepNext w:val="0"/>
              <w:keepLines w:val="0"/>
              <w:widowControl w:val="0"/>
            </w:pPr>
            <w:r w:rsidRPr="0064105E">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7C409BF" w14:textId="77777777" w:rsidR="00F67D29" w:rsidRPr="0064105E" w:rsidRDefault="00F67D29" w:rsidP="00E64CC8">
            <w:pPr>
              <w:pStyle w:val="TAC"/>
              <w:keepNext w:val="0"/>
              <w:keepLines w:val="0"/>
              <w:widowControl w:val="0"/>
            </w:pPr>
            <w:r w:rsidRPr="0064105E">
              <w:rPr>
                <w:rFonts w:eastAsia="Calibri"/>
                <w:szCs w:val="18"/>
              </w:rPr>
              <w:t>P</w:t>
            </w:r>
          </w:p>
        </w:tc>
      </w:tr>
      <w:tr w:rsidR="00F67D29" w:rsidRPr="0064105E" w14:paraId="04E113B7"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2343899C" w14:textId="77777777" w:rsidR="00F67D29" w:rsidRPr="0064105E" w:rsidRDefault="00F67D29" w:rsidP="00E64CC8">
            <w:pPr>
              <w:pStyle w:val="TAC"/>
              <w:keepNext w:val="0"/>
              <w:keepLines w:val="0"/>
              <w:widowControl w:val="0"/>
              <w:rPr>
                <w:rFonts w:eastAsia="Calibri"/>
              </w:rPr>
            </w:pPr>
            <w:r w:rsidRPr="0064105E">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7102EA4E" w14:textId="77777777" w:rsidR="00F67D29" w:rsidRPr="0064105E" w:rsidRDefault="00F67D29" w:rsidP="00E64CC8">
            <w:pPr>
              <w:pStyle w:val="TAL"/>
              <w:keepNext w:val="0"/>
              <w:keepLines w:val="0"/>
              <w:widowControl w:val="0"/>
              <w:rPr>
                <w:rFonts w:eastAsia="Calibri"/>
              </w:rPr>
            </w:pPr>
            <w:r w:rsidRPr="0064105E">
              <w:rPr>
                <w:rFonts w:eastAsia="Calibri"/>
              </w:rPr>
              <w:t>Make the UE (MCVideo client) release the call.</w:t>
            </w:r>
          </w:p>
          <w:p w14:paraId="11B8D2C0" w14:textId="77777777" w:rsidR="00F67D29" w:rsidRPr="0064105E" w:rsidRDefault="00F67D29" w:rsidP="00E64CC8">
            <w:pPr>
              <w:pStyle w:val="TAL"/>
              <w:keepNext w:val="0"/>
              <w:keepLines w:val="0"/>
              <w:widowControl w:val="0"/>
              <w:rPr>
                <w:rFonts w:eastAsia="Calibri"/>
              </w:rPr>
            </w:pPr>
            <w:r w:rsidRPr="0064105E">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A79C7A5" w14:textId="77777777" w:rsidR="00F67D29" w:rsidRPr="0064105E" w:rsidRDefault="00F67D29" w:rsidP="00E64CC8">
            <w:pPr>
              <w:pStyle w:val="TAC"/>
              <w:keepNext w:val="0"/>
              <w:keepLines w:val="0"/>
              <w:widowControl w:val="0"/>
              <w:rPr>
                <w:rFonts w:eastAsia="Calibri"/>
                <w:szCs w:val="22"/>
              </w:rPr>
            </w:pPr>
            <w:r w:rsidRPr="0064105E">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CECF21D" w14:textId="77777777" w:rsidR="00F67D29" w:rsidRPr="0064105E" w:rsidRDefault="00F67D29" w:rsidP="00E64CC8">
            <w:pPr>
              <w:pStyle w:val="TAL"/>
              <w:keepNext w:val="0"/>
              <w:keepLines w:val="0"/>
              <w:widowControl w:val="0"/>
              <w:rPr>
                <w:rFonts w:eastAsia="Calibri"/>
              </w:rPr>
            </w:pPr>
            <w:r w:rsidRPr="0064105E">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110F0A" w14:textId="77777777" w:rsidR="00F67D29" w:rsidRPr="0064105E" w:rsidRDefault="00F67D29" w:rsidP="00E64CC8">
            <w:pPr>
              <w:pStyle w:val="TAC"/>
              <w:keepNext w:val="0"/>
              <w:keepLines w:val="0"/>
              <w:widowControl w:val="0"/>
            </w:pPr>
            <w:r w:rsidRPr="0064105E">
              <w:t>-</w:t>
            </w:r>
          </w:p>
        </w:tc>
        <w:tc>
          <w:tcPr>
            <w:tcW w:w="850" w:type="dxa"/>
            <w:tcBorders>
              <w:top w:val="single" w:sz="4" w:space="0" w:color="auto"/>
              <w:left w:val="single" w:sz="4" w:space="0" w:color="auto"/>
              <w:bottom w:val="single" w:sz="4" w:space="0" w:color="auto"/>
              <w:right w:val="single" w:sz="4" w:space="0" w:color="auto"/>
            </w:tcBorders>
            <w:hideMark/>
          </w:tcPr>
          <w:p w14:paraId="3E7AB791" w14:textId="77777777" w:rsidR="00F67D29" w:rsidRPr="0064105E" w:rsidRDefault="00F67D29" w:rsidP="00E64CC8">
            <w:pPr>
              <w:pStyle w:val="TAC"/>
              <w:keepNext w:val="0"/>
              <w:keepLines w:val="0"/>
              <w:widowControl w:val="0"/>
            </w:pPr>
            <w:r w:rsidRPr="0064105E">
              <w:t>-</w:t>
            </w:r>
          </w:p>
        </w:tc>
      </w:tr>
      <w:tr w:rsidR="00F67D29" w:rsidRPr="0064105E" w14:paraId="73E46CD1" w14:textId="77777777" w:rsidTr="00E64CC8">
        <w:tc>
          <w:tcPr>
            <w:tcW w:w="714" w:type="dxa"/>
            <w:tcBorders>
              <w:top w:val="single" w:sz="4" w:space="0" w:color="auto"/>
              <w:left w:val="single" w:sz="4" w:space="0" w:color="auto"/>
              <w:bottom w:val="single" w:sz="4" w:space="0" w:color="auto"/>
              <w:right w:val="single" w:sz="4" w:space="0" w:color="auto"/>
            </w:tcBorders>
            <w:hideMark/>
          </w:tcPr>
          <w:p w14:paraId="49BE0562" w14:textId="77777777" w:rsidR="00F67D29" w:rsidRPr="0064105E" w:rsidRDefault="00F67D29" w:rsidP="00E64CC8">
            <w:pPr>
              <w:pStyle w:val="TAC"/>
              <w:keepNext w:val="0"/>
              <w:keepLines w:val="0"/>
              <w:widowControl w:val="0"/>
              <w:rPr>
                <w:rFonts w:eastAsia="Calibri"/>
              </w:rPr>
            </w:pPr>
            <w:r w:rsidRPr="0064105E">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9E15965" w14:textId="2A6E81AF" w:rsidR="00F67D29" w:rsidRPr="0064105E" w:rsidRDefault="00F67D29" w:rsidP="00E64CC8">
            <w:pPr>
              <w:pStyle w:val="TAL"/>
              <w:keepNext w:val="0"/>
              <w:keepLines w:val="0"/>
              <w:widowControl w:val="0"/>
              <w:rPr>
                <w:rFonts w:eastAsia="Calibri"/>
              </w:rPr>
            </w:pPr>
            <w:r w:rsidRPr="0064105E">
              <w:t xml:space="preserve">Check: Does the UE (MCVideo client) correctly perform test procedure 'MCX CO call release' as described in </w:t>
            </w:r>
            <w:r w:rsidRPr="0064105E">
              <w:rPr>
                <w:rFonts w:eastAsia="Calibri"/>
              </w:rPr>
              <w:t>TS 36.579-1 [2] Table 5.3.10.3-1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752F3488" w14:textId="77777777" w:rsidR="00F67D29" w:rsidRPr="0064105E" w:rsidRDefault="00F67D29" w:rsidP="00E64CC8">
            <w:pPr>
              <w:pStyle w:val="TAC"/>
              <w:keepNext w:val="0"/>
              <w:keepLines w:val="0"/>
              <w:widowControl w:val="0"/>
              <w:rPr>
                <w:rFonts w:eastAsia="Calibri"/>
                <w:szCs w:val="22"/>
              </w:rPr>
            </w:pPr>
            <w:r w:rsidRPr="0064105E">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EFF3221" w14:textId="77777777" w:rsidR="00F67D29" w:rsidRPr="0064105E" w:rsidRDefault="00F67D29" w:rsidP="00E64CC8">
            <w:pPr>
              <w:pStyle w:val="TAL"/>
              <w:keepNext w:val="0"/>
              <w:keepLines w:val="0"/>
              <w:widowControl w:val="0"/>
              <w:rPr>
                <w:rFonts w:eastAsia="Calibri"/>
              </w:rPr>
            </w:pPr>
            <w:r w:rsidRPr="0064105E">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F32E50C" w14:textId="77777777" w:rsidR="00F67D29" w:rsidRPr="0064105E" w:rsidRDefault="00F67D29" w:rsidP="00E64CC8">
            <w:pPr>
              <w:pStyle w:val="TAC"/>
              <w:keepNext w:val="0"/>
              <w:keepLines w:val="0"/>
              <w:widowControl w:val="0"/>
            </w:pPr>
            <w:r w:rsidRPr="0064105E">
              <w:t>3</w:t>
            </w:r>
          </w:p>
        </w:tc>
        <w:tc>
          <w:tcPr>
            <w:tcW w:w="850" w:type="dxa"/>
            <w:tcBorders>
              <w:top w:val="single" w:sz="4" w:space="0" w:color="auto"/>
              <w:left w:val="single" w:sz="4" w:space="0" w:color="auto"/>
              <w:bottom w:val="single" w:sz="4" w:space="0" w:color="auto"/>
              <w:right w:val="single" w:sz="4" w:space="0" w:color="auto"/>
            </w:tcBorders>
            <w:hideMark/>
          </w:tcPr>
          <w:p w14:paraId="2E89B4A8" w14:textId="77777777" w:rsidR="00F67D29" w:rsidRPr="0064105E" w:rsidRDefault="00F67D29" w:rsidP="00E64CC8">
            <w:pPr>
              <w:pStyle w:val="TAC"/>
              <w:keepNext w:val="0"/>
              <w:keepLines w:val="0"/>
              <w:widowControl w:val="0"/>
            </w:pPr>
            <w:r w:rsidRPr="0064105E">
              <w:t>-</w:t>
            </w:r>
          </w:p>
        </w:tc>
      </w:tr>
      <w:tr w:rsidR="00F67D29" w:rsidRPr="0064105E" w14:paraId="419ADA1F" w14:textId="77777777" w:rsidTr="00E64CC8">
        <w:tc>
          <w:tcPr>
            <w:tcW w:w="9600" w:type="dxa"/>
            <w:gridSpan w:val="6"/>
            <w:tcBorders>
              <w:top w:val="single" w:sz="4" w:space="0" w:color="auto"/>
              <w:left w:val="single" w:sz="4" w:space="0" w:color="auto"/>
              <w:bottom w:val="single" w:sz="4" w:space="0" w:color="auto"/>
              <w:right w:val="single" w:sz="4" w:space="0" w:color="auto"/>
            </w:tcBorders>
            <w:hideMark/>
          </w:tcPr>
          <w:p w14:paraId="1D2F7B53" w14:textId="77777777" w:rsidR="00F67D29" w:rsidRPr="0064105E" w:rsidRDefault="00F67D29" w:rsidP="00E64CC8">
            <w:pPr>
              <w:pStyle w:val="TAN"/>
            </w:pPr>
            <w:r w:rsidRPr="0064105E">
              <w:t>NOTE 1: This action is expected to be done via a suitable implementation-dependent MMI.</w:t>
            </w:r>
          </w:p>
        </w:tc>
      </w:tr>
    </w:tbl>
    <w:p w14:paraId="6CAEAF3A" w14:textId="77777777" w:rsidR="00F67D29" w:rsidRPr="0064105E" w:rsidRDefault="00F67D29" w:rsidP="00F67D29"/>
    <w:p w14:paraId="0485275B" w14:textId="77777777" w:rsidR="00F67D29" w:rsidRPr="0064105E" w:rsidRDefault="00F67D29" w:rsidP="00F67D29">
      <w:pPr>
        <w:pStyle w:val="H6"/>
      </w:pPr>
      <w:r w:rsidRPr="0064105E">
        <w:t>6.7.1.3.3</w:t>
      </w:r>
      <w:r w:rsidRPr="0064105E">
        <w:tab/>
        <w:t>Specific message contents</w:t>
      </w:r>
    </w:p>
    <w:p w14:paraId="0343751A" w14:textId="6C71DA28" w:rsidR="00F67D29" w:rsidRPr="0064105E" w:rsidRDefault="00F67D29" w:rsidP="00F67D29">
      <w:pPr>
        <w:pStyle w:val="TH"/>
      </w:pPr>
      <w:r w:rsidRPr="0064105E">
        <w:t>Table 6.7.1.3.3-1: SIP INVITE from the UE (Step 2, Table 6.7.1.3.2-1;</w:t>
      </w:r>
      <w:r w:rsidRPr="0064105E">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F67D29" w:rsidRPr="0064105E" w14:paraId="0D05BC99" w14:textId="77777777" w:rsidTr="0066502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DF00BE9" w14:textId="77777777" w:rsidR="00F67D29" w:rsidRPr="0064105E" w:rsidRDefault="00F67D29" w:rsidP="00E64CC8">
            <w:pPr>
              <w:pStyle w:val="TAL"/>
            </w:pPr>
            <w:r w:rsidRPr="0064105E">
              <w:t>Derivation Path: TS 36.579-1 [2], Table 5.5.2.5.1-1, condition PRIVATE-CALL</w:t>
            </w:r>
          </w:p>
        </w:tc>
      </w:tr>
      <w:tr w:rsidR="00F67D29" w:rsidRPr="0064105E" w14:paraId="05177777" w14:textId="77777777" w:rsidTr="0066502E">
        <w:trPr>
          <w:tblHeader/>
        </w:trPr>
        <w:tc>
          <w:tcPr>
            <w:tcW w:w="2972" w:type="dxa"/>
            <w:tcBorders>
              <w:top w:val="single" w:sz="4" w:space="0" w:color="auto"/>
              <w:left w:val="single" w:sz="4" w:space="0" w:color="auto"/>
              <w:bottom w:val="single" w:sz="4" w:space="0" w:color="auto"/>
              <w:right w:val="single" w:sz="4" w:space="0" w:color="auto"/>
            </w:tcBorders>
            <w:hideMark/>
          </w:tcPr>
          <w:p w14:paraId="3020E09F" w14:textId="77777777" w:rsidR="00F67D29" w:rsidRPr="0064105E" w:rsidRDefault="00F67D29" w:rsidP="00E64CC8">
            <w:pPr>
              <w:pStyle w:val="TAH"/>
            </w:pPr>
            <w:r w:rsidRPr="0064105E">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855FF96" w14:textId="77777777" w:rsidR="00F67D29" w:rsidRPr="0064105E" w:rsidRDefault="00F67D29" w:rsidP="00E64CC8">
            <w:pPr>
              <w:pStyle w:val="TAH"/>
            </w:pPr>
            <w:r w:rsidRPr="0064105E">
              <w:t>Value/remark</w:t>
            </w:r>
          </w:p>
        </w:tc>
        <w:tc>
          <w:tcPr>
            <w:tcW w:w="2188" w:type="dxa"/>
            <w:tcBorders>
              <w:top w:val="single" w:sz="4" w:space="0" w:color="auto"/>
              <w:left w:val="single" w:sz="4" w:space="0" w:color="auto"/>
              <w:bottom w:val="single" w:sz="4" w:space="0" w:color="auto"/>
              <w:right w:val="single" w:sz="4" w:space="0" w:color="auto"/>
            </w:tcBorders>
            <w:hideMark/>
          </w:tcPr>
          <w:p w14:paraId="163B16CE" w14:textId="77777777" w:rsidR="00F67D29" w:rsidRPr="0064105E" w:rsidRDefault="00F67D29" w:rsidP="00E64CC8">
            <w:pPr>
              <w:pStyle w:val="TAH"/>
            </w:pPr>
            <w:r w:rsidRPr="0064105E">
              <w:t>Comment</w:t>
            </w:r>
          </w:p>
        </w:tc>
        <w:tc>
          <w:tcPr>
            <w:tcW w:w="1459" w:type="dxa"/>
            <w:tcBorders>
              <w:top w:val="single" w:sz="4" w:space="0" w:color="auto"/>
              <w:left w:val="single" w:sz="4" w:space="0" w:color="auto"/>
              <w:bottom w:val="single" w:sz="4" w:space="0" w:color="auto"/>
              <w:right w:val="single" w:sz="4" w:space="0" w:color="auto"/>
            </w:tcBorders>
            <w:hideMark/>
          </w:tcPr>
          <w:p w14:paraId="73E6934E" w14:textId="77777777" w:rsidR="00F67D29" w:rsidRPr="0064105E" w:rsidRDefault="00F67D29" w:rsidP="00E64CC8">
            <w:pPr>
              <w:pStyle w:val="TAH"/>
            </w:pPr>
            <w:r w:rsidRPr="0064105E">
              <w:t>Reference</w:t>
            </w:r>
          </w:p>
        </w:tc>
        <w:tc>
          <w:tcPr>
            <w:tcW w:w="1188" w:type="dxa"/>
            <w:tcBorders>
              <w:top w:val="single" w:sz="4" w:space="0" w:color="auto"/>
              <w:left w:val="single" w:sz="4" w:space="0" w:color="auto"/>
              <w:bottom w:val="single" w:sz="4" w:space="0" w:color="auto"/>
              <w:right w:val="single" w:sz="4" w:space="0" w:color="auto"/>
            </w:tcBorders>
            <w:hideMark/>
          </w:tcPr>
          <w:p w14:paraId="6FAE198F" w14:textId="77777777" w:rsidR="00F67D29" w:rsidRPr="0064105E" w:rsidRDefault="00F67D29" w:rsidP="00E64CC8">
            <w:pPr>
              <w:pStyle w:val="TAH"/>
            </w:pPr>
            <w:r w:rsidRPr="0064105E">
              <w:t>Condition</w:t>
            </w:r>
          </w:p>
        </w:tc>
      </w:tr>
      <w:tr w:rsidR="00F67D29" w:rsidRPr="0064105E" w14:paraId="4B4B5245" w14:textId="77777777" w:rsidTr="0066502E">
        <w:tc>
          <w:tcPr>
            <w:tcW w:w="2972" w:type="dxa"/>
            <w:tcBorders>
              <w:top w:val="single" w:sz="4" w:space="0" w:color="auto"/>
              <w:left w:val="single" w:sz="4" w:space="0" w:color="auto"/>
              <w:bottom w:val="single" w:sz="4" w:space="0" w:color="auto"/>
              <w:right w:val="single" w:sz="4" w:space="0" w:color="auto"/>
            </w:tcBorders>
            <w:hideMark/>
          </w:tcPr>
          <w:p w14:paraId="704ED516" w14:textId="77777777" w:rsidR="00F67D29" w:rsidRPr="0064105E" w:rsidRDefault="00F67D29" w:rsidP="00E64CC8">
            <w:pPr>
              <w:pStyle w:val="TAL"/>
              <w:rPr>
                <w:b/>
                <w:bCs/>
              </w:rPr>
            </w:pPr>
            <w:r w:rsidRPr="0064105E">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1B51AA6D" w14:textId="77777777" w:rsidR="00F67D29" w:rsidRPr="0064105E" w:rsidRDefault="00F67D29" w:rsidP="00E64CC8">
            <w:pPr>
              <w:pStyle w:val="TAL"/>
            </w:pPr>
            <w:r w:rsidRPr="0064105E">
              <w:rPr>
                <w:rFonts w:eastAsia="Calibri"/>
              </w:rPr>
              <w:t>"Auto"</w:t>
            </w:r>
          </w:p>
        </w:tc>
        <w:tc>
          <w:tcPr>
            <w:tcW w:w="2188" w:type="dxa"/>
            <w:tcBorders>
              <w:top w:val="single" w:sz="4" w:space="0" w:color="auto"/>
              <w:left w:val="single" w:sz="4" w:space="0" w:color="auto"/>
              <w:bottom w:val="single" w:sz="4" w:space="0" w:color="auto"/>
              <w:right w:val="single" w:sz="4" w:space="0" w:color="auto"/>
            </w:tcBorders>
          </w:tcPr>
          <w:p w14:paraId="2703CDC6" w14:textId="77777777" w:rsidR="00F67D29" w:rsidRPr="0064105E"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57F9E4EB"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CFE9DB" w14:textId="77777777" w:rsidR="00F67D29" w:rsidRPr="0064105E" w:rsidRDefault="00F67D29" w:rsidP="00E64CC8">
            <w:pPr>
              <w:pStyle w:val="TAL"/>
            </w:pPr>
          </w:p>
        </w:tc>
      </w:tr>
      <w:tr w:rsidR="00F67D29" w:rsidRPr="0064105E" w14:paraId="49858611"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23A0077F" w14:textId="77777777" w:rsidR="00F67D29" w:rsidRPr="0064105E" w:rsidRDefault="00F67D29" w:rsidP="00E64CC8">
            <w:pPr>
              <w:pStyle w:val="TAL"/>
              <w:rPr>
                <w:b/>
                <w:bCs/>
              </w:rPr>
            </w:pPr>
            <w:r w:rsidRPr="0064105E">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D4C523A" w14:textId="77777777" w:rsidR="00F67D29" w:rsidRPr="0064105E" w:rsidRDefault="00F67D29" w:rsidP="00E64CC8">
            <w:pPr>
              <w:pStyle w:val="TAL"/>
            </w:pPr>
          </w:p>
        </w:tc>
        <w:tc>
          <w:tcPr>
            <w:tcW w:w="2188" w:type="dxa"/>
            <w:tcBorders>
              <w:top w:val="single" w:sz="4" w:space="0" w:color="auto"/>
              <w:left w:val="single" w:sz="4" w:space="0" w:color="auto"/>
              <w:bottom w:val="single" w:sz="4" w:space="0" w:color="auto"/>
              <w:right w:val="single" w:sz="4" w:space="0" w:color="auto"/>
            </w:tcBorders>
          </w:tcPr>
          <w:p w14:paraId="03FB52AA" w14:textId="77777777" w:rsidR="00F67D29" w:rsidRPr="0064105E"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5B9F0432"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70D418" w14:textId="77777777" w:rsidR="00F67D29" w:rsidRPr="0064105E" w:rsidRDefault="00F67D29" w:rsidP="00E64CC8">
            <w:pPr>
              <w:pStyle w:val="TAL"/>
            </w:pPr>
          </w:p>
        </w:tc>
      </w:tr>
      <w:tr w:rsidR="00F67D29" w:rsidRPr="0064105E" w14:paraId="70840A29"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22752301" w14:textId="77777777" w:rsidR="00F67D29" w:rsidRPr="0064105E" w:rsidRDefault="00F67D29" w:rsidP="00E64CC8">
            <w:pPr>
              <w:pStyle w:val="TAL"/>
            </w:pPr>
            <w:r w:rsidRPr="0064105E">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2CC9544" w14:textId="77777777" w:rsidR="00F67D29" w:rsidRPr="0064105E" w:rsidRDefault="00F67D29" w:rsidP="00E64CC8">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D86F225" w14:textId="77777777" w:rsidR="00F67D29" w:rsidRPr="0064105E" w:rsidRDefault="00F67D29" w:rsidP="00E64CC8">
            <w:pPr>
              <w:pStyle w:val="TAL"/>
              <w:rPr>
                <w:b/>
                <w:bCs/>
              </w:rPr>
            </w:pPr>
            <w:r w:rsidRPr="0064105E">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3D04683C"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D1F9AD7" w14:textId="77777777" w:rsidR="00F67D29" w:rsidRPr="0064105E" w:rsidRDefault="00F67D29" w:rsidP="00E64CC8">
            <w:pPr>
              <w:pStyle w:val="TAL"/>
            </w:pPr>
          </w:p>
        </w:tc>
      </w:tr>
      <w:tr w:rsidR="00F67D29" w:rsidRPr="0064105E" w14:paraId="6D05A465"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21A10218" w14:textId="77777777" w:rsidR="00F67D29" w:rsidRPr="0064105E" w:rsidRDefault="00F67D29" w:rsidP="00E64CC8">
            <w:pPr>
              <w:pStyle w:val="TAL"/>
            </w:pPr>
            <w:r w:rsidRPr="0064105E">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8DA0AD7" w14:textId="77777777" w:rsidR="00F67D29" w:rsidRPr="0064105E" w:rsidRDefault="00F67D29" w:rsidP="00E64CC8">
            <w:pPr>
              <w:pStyle w:val="TAL"/>
            </w:pPr>
            <w:r w:rsidRPr="0064105E">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1FDEB5D2" w14:textId="77777777" w:rsidR="00F67D29" w:rsidRPr="0064105E"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3DF1F95A"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F7D727" w14:textId="77777777" w:rsidR="00F67D29" w:rsidRPr="0064105E" w:rsidRDefault="00F67D29" w:rsidP="00E64CC8">
            <w:pPr>
              <w:pStyle w:val="TAL"/>
            </w:pPr>
          </w:p>
        </w:tc>
      </w:tr>
      <w:tr w:rsidR="00F67D29" w:rsidRPr="0064105E" w14:paraId="0C10D9BB"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0C809D7F" w14:textId="77777777" w:rsidR="00F67D29" w:rsidRPr="0064105E" w:rsidRDefault="00F67D29" w:rsidP="00E64CC8">
            <w:pPr>
              <w:pStyle w:val="TAL"/>
            </w:pPr>
            <w:r w:rsidRPr="0064105E">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3D26CCB5" w14:textId="77777777" w:rsidR="00F67D29" w:rsidRPr="0064105E" w:rsidRDefault="00F67D29" w:rsidP="00E64CC8">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87FEBE" w14:textId="77777777" w:rsidR="00F67D29" w:rsidRPr="0064105E" w:rsidRDefault="00F67D29" w:rsidP="00E64CC8">
            <w:pPr>
              <w:pStyle w:val="TAL"/>
              <w:rPr>
                <w:b/>
                <w:bCs/>
              </w:rPr>
            </w:pPr>
            <w:r w:rsidRPr="0064105E">
              <w:rPr>
                <w:b/>
                <w:bCs/>
              </w:rPr>
              <w:t>MCVideo Info</w:t>
            </w:r>
          </w:p>
        </w:tc>
        <w:tc>
          <w:tcPr>
            <w:tcW w:w="1459" w:type="dxa"/>
            <w:tcBorders>
              <w:top w:val="single" w:sz="4" w:space="0" w:color="auto"/>
              <w:left w:val="single" w:sz="4" w:space="0" w:color="auto"/>
              <w:bottom w:val="single" w:sz="4" w:space="0" w:color="auto"/>
              <w:right w:val="single" w:sz="4" w:space="0" w:color="auto"/>
            </w:tcBorders>
          </w:tcPr>
          <w:p w14:paraId="40448156"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F229091" w14:textId="77777777" w:rsidR="00F67D29" w:rsidRPr="0064105E" w:rsidRDefault="00F67D29" w:rsidP="00E64CC8">
            <w:pPr>
              <w:pStyle w:val="TAL"/>
            </w:pPr>
          </w:p>
        </w:tc>
      </w:tr>
      <w:tr w:rsidR="00F67D29" w:rsidRPr="0064105E" w14:paraId="1B61ACDB"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41A73AD3" w14:textId="77777777" w:rsidR="00F67D29" w:rsidRPr="0064105E" w:rsidRDefault="00F67D29" w:rsidP="00E64CC8">
            <w:pPr>
              <w:pStyle w:val="TAL"/>
            </w:pPr>
            <w:r w:rsidRPr="0064105E">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7889B33" w14:textId="77777777" w:rsidR="00F67D29" w:rsidRPr="0064105E" w:rsidRDefault="00F67D29" w:rsidP="00E64CC8">
            <w:pPr>
              <w:pStyle w:val="TAL"/>
            </w:pPr>
            <w:r w:rsidRPr="0064105E">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5EB6D89B" w14:textId="77777777" w:rsidR="00F67D29" w:rsidRPr="0064105E"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27A08D6C"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5E3D47" w14:textId="77777777" w:rsidR="00F67D29" w:rsidRPr="0064105E" w:rsidRDefault="00F67D29" w:rsidP="00E64CC8">
            <w:pPr>
              <w:pStyle w:val="TAL"/>
            </w:pPr>
          </w:p>
        </w:tc>
      </w:tr>
      <w:tr w:rsidR="00F67D29" w:rsidRPr="0064105E" w14:paraId="41A43AE3"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0D30FBCB" w14:textId="77777777" w:rsidR="00F67D29" w:rsidRPr="0064105E" w:rsidRDefault="00F67D29" w:rsidP="00E64CC8">
            <w:pPr>
              <w:pStyle w:val="TAL"/>
            </w:pPr>
            <w:r w:rsidRPr="0064105E">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B3850FF" w14:textId="77777777" w:rsidR="00F67D29" w:rsidRPr="0064105E" w:rsidRDefault="00F67D29" w:rsidP="00E64CC8">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880D98" w14:textId="77777777" w:rsidR="00F67D29" w:rsidRPr="0064105E" w:rsidRDefault="00F67D29" w:rsidP="00E64CC8">
            <w:pPr>
              <w:pStyle w:val="TAL"/>
              <w:rPr>
                <w:b/>
                <w:bCs/>
              </w:rPr>
            </w:pPr>
            <w:r w:rsidRPr="0064105E">
              <w:rPr>
                <w:b/>
                <w:bCs/>
              </w:rPr>
              <w:t>Resource-lists</w:t>
            </w:r>
          </w:p>
        </w:tc>
        <w:tc>
          <w:tcPr>
            <w:tcW w:w="1459" w:type="dxa"/>
            <w:tcBorders>
              <w:top w:val="single" w:sz="4" w:space="0" w:color="auto"/>
              <w:left w:val="single" w:sz="4" w:space="0" w:color="auto"/>
              <w:bottom w:val="single" w:sz="4" w:space="0" w:color="auto"/>
              <w:right w:val="single" w:sz="4" w:space="0" w:color="auto"/>
            </w:tcBorders>
          </w:tcPr>
          <w:p w14:paraId="407E5A95"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65E237" w14:textId="77777777" w:rsidR="00F67D29" w:rsidRPr="0064105E" w:rsidRDefault="00F67D29" w:rsidP="00E64CC8">
            <w:pPr>
              <w:pStyle w:val="TAL"/>
            </w:pPr>
          </w:p>
        </w:tc>
      </w:tr>
      <w:tr w:rsidR="00F67D29" w:rsidRPr="0064105E" w14:paraId="4E16908D" w14:textId="77777777" w:rsidTr="0066502E">
        <w:tc>
          <w:tcPr>
            <w:tcW w:w="2972" w:type="dxa"/>
            <w:tcBorders>
              <w:top w:val="single" w:sz="4" w:space="0" w:color="auto"/>
              <w:left w:val="single" w:sz="4" w:space="0" w:color="auto"/>
              <w:bottom w:val="single" w:sz="4" w:space="0" w:color="auto"/>
              <w:right w:val="single" w:sz="4" w:space="0" w:color="auto"/>
            </w:tcBorders>
            <w:vAlign w:val="center"/>
            <w:hideMark/>
          </w:tcPr>
          <w:p w14:paraId="707D1D87" w14:textId="77777777" w:rsidR="00F67D29" w:rsidRPr="0064105E" w:rsidRDefault="00F67D29" w:rsidP="00E64CC8">
            <w:pPr>
              <w:pStyle w:val="TAL"/>
            </w:pPr>
            <w:r w:rsidRPr="0064105E">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AE2BE68" w14:textId="77777777" w:rsidR="00F67D29" w:rsidRPr="0064105E" w:rsidRDefault="00F67D29" w:rsidP="00E64CC8">
            <w:pPr>
              <w:pStyle w:val="TAL"/>
            </w:pPr>
            <w:r w:rsidRPr="0064105E">
              <w:t>Resource-lists as described in Table 6.7.1.3.3-4</w:t>
            </w:r>
          </w:p>
        </w:tc>
        <w:tc>
          <w:tcPr>
            <w:tcW w:w="2188" w:type="dxa"/>
            <w:tcBorders>
              <w:top w:val="single" w:sz="4" w:space="0" w:color="auto"/>
              <w:left w:val="single" w:sz="4" w:space="0" w:color="auto"/>
              <w:bottom w:val="single" w:sz="4" w:space="0" w:color="auto"/>
              <w:right w:val="single" w:sz="4" w:space="0" w:color="auto"/>
            </w:tcBorders>
          </w:tcPr>
          <w:p w14:paraId="37AF40B9" w14:textId="77777777" w:rsidR="00F67D29" w:rsidRPr="0064105E" w:rsidRDefault="00F67D29" w:rsidP="00E64CC8">
            <w:pPr>
              <w:pStyle w:val="TAL"/>
            </w:pPr>
          </w:p>
        </w:tc>
        <w:tc>
          <w:tcPr>
            <w:tcW w:w="1459" w:type="dxa"/>
            <w:tcBorders>
              <w:top w:val="single" w:sz="4" w:space="0" w:color="auto"/>
              <w:left w:val="single" w:sz="4" w:space="0" w:color="auto"/>
              <w:bottom w:val="single" w:sz="4" w:space="0" w:color="auto"/>
              <w:right w:val="single" w:sz="4" w:space="0" w:color="auto"/>
            </w:tcBorders>
          </w:tcPr>
          <w:p w14:paraId="5952C1BD"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6DF42E8" w14:textId="77777777" w:rsidR="00F67D29" w:rsidRPr="0064105E" w:rsidRDefault="00F67D29" w:rsidP="00E64CC8">
            <w:pPr>
              <w:pStyle w:val="TAL"/>
            </w:pPr>
          </w:p>
        </w:tc>
      </w:tr>
    </w:tbl>
    <w:p w14:paraId="52B45BFF" w14:textId="77777777" w:rsidR="00F67D29" w:rsidRPr="0064105E" w:rsidRDefault="00F67D29" w:rsidP="00F67D29"/>
    <w:p w14:paraId="6C3A1941" w14:textId="77777777" w:rsidR="00F67D29" w:rsidRPr="0064105E" w:rsidRDefault="00F67D29" w:rsidP="00F67D29">
      <w:pPr>
        <w:pStyle w:val="TH"/>
      </w:pPr>
      <w:r w:rsidRPr="0064105E">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64105E" w14:paraId="55E600D0"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0BE7C7BB" w14:textId="66CB2A96" w:rsidR="00F67D29" w:rsidRPr="0064105E" w:rsidRDefault="00F67D29" w:rsidP="00E64CC8">
            <w:pPr>
              <w:pStyle w:val="TAL"/>
            </w:pPr>
            <w:r w:rsidRPr="0064105E">
              <w:t>Derivation Path: TS 36.579-1 [2], Table 5.5.3.1.1-2, condition PRIVATE-CALL, INITIAL_SDP_OFFER, IMPLICIT_GRANT_REQUESTED</w:t>
            </w:r>
          </w:p>
        </w:tc>
      </w:tr>
    </w:tbl>
    <w:p w14:paraId="73BA0805" w14:textId="77777777" w:rsidR="00F67D29" w:rsidRPr="0064105E" w:rsidRDefault="00F67D29" w:rsidP="00F67D29"/>
    <w:p w14:paraId="42D2AD90" w14:textId="77777777" w:rsidR="00F67D29" w:rsidRPr="0064105E" w:rsidRDefault="00F67D29" w:rsidP="00F67D29">
      <w:pPr>
        <w:pStyle w:val="TH"/>
      </w:pPr>
      <w:r w:rsidRPr="0064105E">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F67D29" w:rsidRPr="0064105E" w14:paraId="285EA595"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594FFF" w14:textId="77777777" w:rsidR="00F67D29" w:rsidRPr="0064105E" w:rsidRDefault="00F67D29" w:rsidP="00E64CC8">
            <w:pPr>
              <w:pStyle w:val="TAL"/>
            </w:pPr>
            <w:r w:rsidRPr="0064105E">
              <w:t>Derivation Path: TS 36.579-1 [2], Table 5.5.3.2.1-2</w:t>
            </w:r>
          </w:p>
        </w:tc>
      </w:tr>
      <w:tr w:rsidR="00F67D29" w:rsidRPr="0064105E" w14:paraId="0CF1C19C"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52030498" w14:textId="77777777" w:rsidR="00F67D29" w:rsidRPr="0064105E" w:rsidRDefault="00F67D29" w:rsidP="00E64CC8">
            <w:pPr>
              <w:pStyle w:val="TAH"/>
            </w:pPr>
            <w:r w:rsidRPr="0064105E">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8D40F49" w14:textId="77777777" w:rsidR="00F67D29" w:rsidRPr="0064105E" w:rsidRDefault="00F67D29" w:rsidP="00E64CC8">
            <w:pPr>
              <w:pStyle w:val="TAH"/>
            </w:pPr>
            <w:r w:rsidRPr="0064105E">
              <w:t>Value/remark</w:t>
            </w:r>
          </w:p>
        </w:tc>
        <w:tc>
          <w:tcPr>
            <w:tcW w:w="2189" w:type="dxa"/>
            <w:tcBorders>
              <w:top w:val="single" w:sz="4" w:space="0" w:color="auto"/>
              <w:left w:val="single" w:sz="4" w:space="0" w:color="auto"/>
              <w:bottom w:val="single" w:sz="4" w:space="0" w:color="auto"/>
              <w:right w:val="single" w:sz="4" w:space="0" w:color="auto"/>
            </w:tcBorders>
            <w:hideMark/>
          </w:tcPr>
          <w:p w14:paraId="5A5B5C14" w14:textId="77777777" w:rsidR="00F67D29" w:rsidRPr="0064105E" w:rsidRDefault="00F67D29" w:rsidP="00E64CC8">
            <w:pPr>
              <w:pStyle w:val="TAH"/>
            </w:pPr>
            <w:r w:rsidRPr="0064105E">
              <w:t>Comment</w:t>
            </w:r>
          </w:p>
        </w:tc>
        <w:tc>
          <w:tcPr>
            <w:tcW w:w="1460" w:type="dxa"/>
            <w:tcBorders>
              <w:top w:val="single" w:sz="4" w:space="0" w:color="auto"/>
              <w:left w:val="single" w:sz="4" w:space="0" w:color="auto"/>
              <w:bottom w:val="single" w:sz="4" w:space="0" w:color="auto"/>
              <w:right w:val="single" w:sz="4" w:space="0" w:color="auto"/>
            </w:tcBorders>
            <w:hideMark/>
          </w:tcPr>
          <w:p w14:paraId="7DE84F11" w14:textId="77777777" w:rsidR="00F67D29" w:rsidRPr="0064105E" w:rsidRDefault="00F67D29" w:rsidP="00E64CC8">
            <w:pPr>
              <w:pStyle w:val="TAH"/>
            </w:pPr>
            <w:r w:rsidRPr="0064105E">
              <w:t>Reference</w:t>
            </w:r>
          </w:p>
        </w:tc>
        <w:tc>
          <w:tcPr>
            <w:tcW w:w="1188" w:type="dxa"/>
            <w:tcBorders>
              <w:top w:val="single" w:sz="4" w:space="0" w:color="auto"/>
              <w:left w:val="single" w:sz="4" w:space="0" w:color="auto"/>
              <w:bottom w:val="single" w:sz="4" w:space="0" w:color="auto"/>
              <w:right w:val="single" w:sz="4" w:space="0" w:color="auto"/>
            </w:tcBorders>
            <w:hideMark/>
          </w:tcPr>
          <w:p w14:paraId="542E3D47" w14:textId="77777777" w:rsidR="00F67D29" w:rsidRPr="0064105E" w:rsidRDefault="00F67D29" w:rsidP="00E64CC8">
            <w:pPr>
              <w:pStyle w:val="TAH"/>
            </w:pPr>
            <w:r w:rsidRPr="0064105E">
              <w:t>Condition</w:t>
            </w:r>
          </w:p>
        </w:tc>
      </w:tr>
      <w:tr w:rsidR="00F67D29" w:rsidRPr="0064105E" w14:paraId="062B058C"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319D37F8" w14:textId="77777777" w:rsidR="00F67D29" w:rsidRPr="0064105E" w:rsidRDefault="00F67D29" w:rsidP="00E64CC8">
            <w:pPr>
              <w:pStyle w:val="TAL"/>
            </w:pPr>
            <w:r w:rsidRPr="0064105E">
              <w:t>mcvideoinfo</w:t>
            </w:r>
          </w:p>
        </w:tc>
        <w:tc>
          <w:tcPr>
            <w:tcW w:w="1824" w:type="dxa"/>
            <w:tcBorders>
              <w:top w:val="single" w:sz="4" w:space="0" w:color="auto"/>
              <w:left w:val="single" w:sz="4" w:space="0" w:color="auto"/>
              <w:bottom w:val="single" w:sz="4" w:space="0" w:color="auto"/>
              <w:right w:val="single" w:sz="4" w:space="0" w:color="auto"/>
            </w:tcBorders>
          </w:tcPr>
          <w:p w14:paraId="7778E4B4" w14:textId="77777777" w:rsidR="00F67D29" w:rsidRPr="0064105E"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tcPr>
          <w:p w14:paraId="73EAD5C2"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131763CC"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5C4761" w14:textId="77777777" w:rsidR="00F67D29" w:rsidRPr="0064105E" w:rsidRDefault="00F67D29" w:rsidP="00E64CC8">
            <w:pPr>
              <w:pStyle w:val="TAL"/>
            </w:pPr>
          </w:p>
        </w:tc>
      </w:tr>
      <w:tr w:rsidR="00F67D29" w:rsidRPr="0064105E" w14:paraId="2104B4A4"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3B806CE7" w14:textId="77777777" w:rsidR="00F67D29" w:rsidRPr="0064105E" w:rsidRDefault="00F67D29" w:rsidP="00E64CC8">
            <w:pPr>
              <w:pStyle w:val="TAL"/>
            </w:pPr>
            <w:r w:rsidRPr="0064105E">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8DEB7BA" w14:textId="77777777" w:rsidR="00F67D29" w:rsidRPr="0064105E"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tcPr>
          <w:p w14:paraId="233B444C"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33B7D666"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EA8E923" w14:textId="77777777" w:rsidR="00F67D29" w:rsidRPr="0064105E" w:rsidRDefault="00F67D29" w:rsidP="00E64CC8">
            <w:pPr>
              <w:pStyle w:val="TAL"/>
            </w:pPr>
          </w:p>
        </w:tc>
      </w:tr>
      <w:tr w:rsidR="00F67D29" w:rsidRPr="0064105E" w14:paraId="2B6D98BC"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4C92B1A6" w14:textId="77777777" w:rsidR="00F67D29" w:rsidRPr="0064105E" w:rsidRDefault="00F67D29" w:rsidP="00E64CC8">
            <w:pPr>
              <w:pStyle w:val="TAL"/>
            </w:pPr>
            <w:r w:rsidRPr="0064105E">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2B5FE61" w14:textId="77777777" w:rsidR="00F67D29" w:rsidRPr="0064105E" w:rsidRDefault="00F67D29" w:rsidP="00E64CC8">
            <w:pPr>
              <w:pStyle w:val="TAL"/>
            </w:pPr>
            <w:r w:rsidRPr="0064105E">
              <w:t>"ambient-viewing"</w:t>
            </w:r>
          </w:p>
        </w:tc>
        <w:tc>
          <w:tcPr>
            <w:tcW w:w="2189" w:type="dxa"/>
            <w:tcBorders>
              <w:top w:val="single" w:sz="4" w:space="0" w:color="auto"/>
              <w:left w:val="single" w:sz="4" w:space="0" w:color="auto"/>
              <w:bottom w:val="single" w:sz="4" w:space="0" w:color="auto"/>
              <w:right w:val="single" w:sz="4" w:space="0" w:color="auto"/>
            </w:tcBorders>
          </w:tcPr>
          <w:p w14:paraId="0AEC973F"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317314B8"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EE9F9A" w14:textId="77777777" w:rsidR="00F67D29" w:rsidRPr="0064105E" w:rsidRDefault="00F67D29" w:rsidP="00E64CC8">
            <w:pPr>
              <w:pStyle w:val="TAL"/>
            </w:pPr>
          </w:p>
        </w:tc>
      </w:tr>
      <w:tr w:rsidR="00F67D29" w:rsidRPr="0064105E" w14:paraId="26DB1430"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26892A35" w14:textId="77777777" w:rsidR="00F67D29" w:rsidRPr="0064105E" w:rsidRDefault="00F67D29" w:rsidP="00E64CC8">
            <w:pPr>
              <w:pStyle w:val="TAL"/>
            </w:pPr>
            <w:r w:rsidRPr="0064105E">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724F8C9" w14:textId="77777777" w:rsidR="00F67D29" w:rsidRPr="0064105E" w:rsidRDefault="00F67D29" w:rsidP="00E64CC8">
            <w:pPr>
              <w:pStyle w:val="TAL"/>
            </w:pPr>
            <w:r w:rsidRPr="0064105E">
              <w:t>"remote-init"</w:t>
            </w:r>
          </w:p>
        </w:tc>
        <w:tc>
          <w:tcPr>
            <w:tcW w:w="2189" w:type="dxa"/>
            <w:tcBorders>
              <w:top w:val="single" w:sz="4" w:space="0" w:color="auto"/>
              <w:left w:val="single" w:sz="4" w:space="0" w:color="auto"/>
              <w:bottom w:val="single" w:sz="4" w:space="0" w:color="auto"/>
              <w:right w:val="single" w:sz="4" w:space="0" w:color="auto"/>
            </w:tcBorders>
          </w:tcPr>
          <w:p w14:paraId="60692670"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3CF4746C"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92335FE" w14:textId="77777777" w:rsidR="00F67D29" w:rsidRPr="0064105E" w:rsidRDefault="00F67D29" w:rsidP="00E64CC8">
            <w:pPr>
              <w:pStyle w:val="TAL"/>
            </w:pPr>
          </w:p>
        </w:tc>
      </w:tr>
    </w:tbl>
    <w:p w14:paraId="3DA230C8" w14:textId="77777777" w:rsidR="00F67D29" w:rsidRPr="0064105E" w:rsidRDefault="00F67D29" w:rsidP="00F67D29"/>
    <w:p w14:paraId="12363D1B" w14:textId="77777777" w:rsidR="00F67D29" w:rsidRPr="0064105E" w:rsidRDefault="00F67D29" w:rsidP="00F67D29">
      <w:pPr>
        <w:pStyle w:val="TH"/>
      </w:pPr>
      <w:r w:rsidRPr="0064105E">
        <w:t>Table 6.7.1.3.3-4: Resource-lists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64105E" w14:paraId="4579BD76"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5D2DD1F" w14:textId="77777777" w:rsidR="00F67D29" w:rsidRPr="0064105E" w:rsidRDefault="00F67D29" w:rsidP="00E64CC8">
            <w:pPr>
              <w:pStyle w:val="TAL"/>
            </w:pPr>
            <w:r w:rsidRPr="0064105E">
              <w:t>Derivation Path: TS 36.579-1 [2], Table 5.5.3.3.1-2, condition PRIVATE-CALL</w:t>
            </w:r>
          </w:p>
        </w:tc>
      </w:tr>
    </w:tbl>
    <w:p w14:paraId="6A66317B" w14:textId="77777777" w:rsidR="00F67D29" w:rsidRPr="0064105E" w:rsidRDefault="00F67D29" w:rsidP="00F67D29"/>
    <w:p w14:paraId="6D851ED0" w14:textId="1B2DB8A7" w:rsidR="00F67D29" w:rsidRPr="0064105E" w:rsidRDefault="00F67D29" w:rsidP="00F67D29">
      <w:pPr>
        <w:pStyle w:val="TH"/>
      </w:pPr>
      <w:r w:rsidRPr="0064105E">
        <w:lastRenderedPageBreak/>
        <w:t>Table 6.7.1.3.3-5: SIP 200 (OK) from the SS (Step 5, Table 6.7.1.3.2-1;</w:t>
      </w:r>
      <w:r w:rsidRPr="0064105E">
        <w:br/>
        <w:t>Step 4, TS 36.579-1 [2] Table 5.3B.1.3-1)</w:t>
      </w:r>
    </w:p>
    <w:tbl>
      <w:tblPr>
        <w:tblW w:w="963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F67D29" w:rsidRPr="0064105E" w14:paraId="2B4BABAE" w14:textId="77777777" w:rsidTr="0066502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6FBF751" w14:textId="77777777" w:rsidR="00F67D29" w:rsidRPr="0064105E" w:rsidRDefault="00F67D29" w:rsidP="00E64CC8">
            <w:pPr>
              <w:pStyle w:val="TAL"/>
            </w:pPr>
            <w:r w:rsidRPr="0064105E">
              <w:t>Derivation Path: TS 36.579-1 [2], Table 5.5.2.17.1.2-1, condition INVITE-RSP</w:t>
            </w:r>
          </w:p>
        </w:tc>
      </w:tr>
      <w:tr w:rsidR="00F67D29" w:rsidRPr="0064105E" w14:paraId="11A52CF1" w14:textId="77777777" w:rsidTr="0066502E">
        <w:trPr>
          <w:tblHeader/>
        </w:trPr>
        <w:tc>
          <w:tcPr>
            <w:tcW w:w="2708" w:type="dxa"/>
            <w:tcBorders>
              <w:top w:val="single" w:sz="4" w:space="0" w:color="auto"/>
              <w:left w:val="single" w:sz="4" w:space="0" w:color="auto"/>
              <w:bottom w:val="single" w:sz="4" w:space="0" w:color="auto"/>
              <w:right w:val="single" w:sz="4" w:space="0" w:color="auto"/>
            </w:tcBorders>
            <w:hideMark/>
          </w:tcPr>
          <w:p w14:paraId="1105F01B" w14:textId="77777777" w:rsidR="00F67D29" w:rsidRPr="0064105E" w:rsidRDefault="00F67D29" w:rsidP="00E64CC8">
            <w:pPr>
              <w:pStyle w:val="TAH"/>
            </w:pPr>
            <w:r w:rsidRPr="0064105E">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D8F0A2" w14:textId="77777777" w:rsidR="00F67D29" w:rsidRPr="0064105E" w:rsidRDefault="00F67D29" w:rsidP="00E64CC8">
            <w:pPr>
              <w:pStyle w:val="TAH"/>
            </w:pPr>
            <w:r w:rsidRPr="0064105E">
              <w:t>Value/remark</w:t>
            </w:r>
          </w:p>
        </w:tc>
        <w:tc>
          <w:tcPr>
            <w:tcW w:w="2186" w:type="dxa"/>
            <w:tcBorders>
              <w:top w:val="single" w:sz="4" w:space="0" w:color="auto"/>
              <w:left w:val="single" w:sz="4" w:space="0" w:color="auto"/>
              <w:bottom w:val="single" w:sz="4" w:space="0" w:color="auto"/>
              <w:right w:val="single" w:sz="4" w:space="0" w:color="auto"/>
            </w:tcBorders>
            <w:hideMark/>
          </w:tcPr>
          <w:p w14:paraId="3C9452DD" w14:textId="77777777" w:rsidR="00F67D29" w:rsidRPr="0064105E" w:rsidRDefault="00F67D29" w:rsidP="00E64CC8">
            <w:pPr>
              <w:pStyle w:val="TAH"/>
            </w:pPr>
            <w:r w:rsidRPr="0064105E">
              <w:t>Comment</w:t>
            </w:r>
          </w:p>
        </w:tc>
        <w:tc>
          <w:tcPr>
            <w:tcW w:w="1366" w:type="dxa"/>
            <w:tcBorders>
              <w:top w:val="single" w:sz="4" w:space="0" w:color="auto"/>
              <w:left w:val="single" w:sz="4" w:space="0" w:color="auto"/>
              <w:bottom w:val="single" w:sz="4" w:space="0" w:color="auto"/>
              <w:right w:val="single" w:sz="4" w:space="0" w:color="auto"/>
            </w:tcBorders>
            <w:hideMark/>
          </w:tcPr>
          <w:p w14:paraId="213BC439" w14:textId="77777777" w:rsidR="00F67D29" w:rsidRPr="0064105E" w:rsidRDefault="00F67D29" w:rsidP="00E64CC8">
            <w:pPr>
              <w:pStyle w:val="TAH"/>
            </w:pPr>
            <w:r w:rsidRPr="0064105E">
              <w:t>Reference</w:t>
            </w:r>
          </w:p>
        </w:tc>
        <w:tc>
          <w:tcPr>
            <w:tcW w:w="1184" w:type="dxa"/>
            <w:tcBorders>
              <w:top w:val="single" w:sz="4" w:space="0" w:color="auto"/>
              <w:left w:val="single" w:sz="4" w:space="0" w:color="auto"/>
              <w:bottom w:val="single" w:sz="4" w:space="0" w:color="auto"/>
              <w:right w:val="single" w:sz="4" w:space="0" w:color="auto"/>
            </w:tcBorders>
            <w:hideMark/>
          </w:tcPr>
          <w:p w14:paraId="0CE393AE" w14:textId="77777777" w:rsidR="00F67D29" w:rsidRPr="0064105E" w:rsidRDefault="00F67D29" w:rsidP="00E64CC8">
            <w:pPr>
              <w:pStyle w:val="TAH"/>
            </w:pPr>
            <w:r w:rsidRPr="0064105E">
              <w:t>Condition</w:t>
            </w:r>
          </w:p>
        </w:tc>
      </w:tr>
      <w:tr w:rsidR="00F67D29" w:rsidRPr="0064105E" w14:paraId="47B4085A" w14:textId="77777777" w:rsidTr="0066502E">
        <w:tc>
          <w:tcPr>
            <w:tcW w:w="2708" w:type="dxa"/>
            <w:tcBorders>
              <w:top w:val="single" w:sz="4" w:space="0" w:color="auto"/>
              <w:left w:val="single" w:sz="4" w:space="0" w:color="auto"/>
              <w:bottom w:val="single" w:sz="4" w:space="0" w:color="auto"/>
              <w:right w:val="single" w:sz="4" w:space="0" w:color="auto"/>
            </w:tcBorders>
            <w:vAlign w:val="center"/>
            <w:hideMark/>
          </w:tcPr>
          <w:p w14:paraId="08B9CBE8" w14:textId="77777777" w:rsidR="00F67D29" w:rsidRPr="0064105E" w:rsidRDefault="00F67D29" w:rsidP="00E64CC8">
            <w:pPr>
              <w:pStyle w:val="TAL"/>
              <w:rPr>
                <w:b/>
                <w:bCs/>
              </w:rPr>
            </w:pPr>
            <w:r w:rsidRPr="0064105E">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5AD03927" w14:textId="77777777" w:rsidR="00F67D29" w:rsidRPr="0064105E" w:rsidRDefault="00F67D29" w:rsidP="00E64CC8">
            <w:pPr>
              <w:pStyle w:val="TAL"/>
            </w:pPr>
          </w:p>
        </w:tc>
        <w:tc>
          <w:tcPr>
            <w:tcW w:w="2186" w:type="dxa"/>
            <w:tcBorders>
              <w:top w:val="single" w:sz="4" w:space="0" w:color="auto"/>
              <w:left w:val="single" w:sz="4" w:space="0" w:color="auto"/>
              <w:bottom w:val="single" w:sz="4" w:space="0" w:color="auto"/>
              <w:right w:val="single" w:sz="4" w:space="0" w:color="auto"/>
            </w:tcBorders>
          </w:tcPr>
          <w:p w14:paraId="012D7E04" w14:textId="77777777" w:rsidR="00F67D29" w:rsidRPr="0064105E" w:rsidRDefault="00F67D29" w:rsidP="00E64CC8">
            <w:pPr>
              <w:pStyle w:val="TAL"/>
            </w:pPr>
          </w:p>
        </w:tc>
        <w:tc>
          <w:tcPr>
            <w:tcW w:w="1366" w:type="dxa"/>
            <w:tcBorders>
              <w:top w:val="single" w:sz="4" w:space="0" w:color="auto"/>
              <w:left w:val="single" w:sz="4" w:space="0" w:color="auto"/>
              <w:bottom w:val="single" w:sz="4" w:space="0" w:color="auto"/>
              <w:right w:val="single" w:sz="4" w:space="0" w:color="auto"/>
            </w:tcBorders>
          </w:tcPr>
          <w:p w14:paraId="494801B2" w14:textId="77777777" w:rsidR="00F67D29" w:rsidRPr="0064105E"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75E3E0" w14:textId="77777777" w:rsidR="00F67D29" w:rsidRPr="0064105E" w:rsidRDefault="00F67D29" w:rsidP="00E64CC8">
            <w:pPr>
              <w:pStyle w:val="TAL"/>
            </w:pPr>
          </w:p>
        </w:tc>
      </w:tr>
      <w:tr w:rsidR="00F67D29" w:rsidRPr="0064105E" w14:paraId="6705DE3C" w14:textId="77777777" w:rsidTr="0066502E">
        <w:tc>
          <w:tcPr>
            <w:tcW w:w="2708" w:type="dxa"/>
            <w:tcBorders>
              <w:top w:val="single" w:sz="4" w:space="0" w:color="auto"/>
              <w:left w:val="single" w:sz="4" w:space="0" w:color="auto"/>
              <w:bottom w:val="single" w:sz="4" w:space="0" w:color="auto"/>
              <w:right w:val="single" w:sz="4" w:space="0" w:color="auto"/>
            </w:tcBorders>
            <w:vAlign w:val="center"/>
            <w:hideMark/>
          </w:tcPr>
          <w:p w14:paraId="60B147D3" w14:textId="77777777" w:rsidR="00F67D29" w:rsidRPr="0064105E" w:rsidRDefault="00F67D29" w:rsidP="00E64CC8">
            <w:pPr>
              <w:pStyle w:val="TAL"/>
            </w:pPr>
            <w:r w:rsidRPr="0064105E">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0C1D4F69" w14:textId="77777777" w:rsidR="00F67D29" w:rsidRPr="0064105E" w:rsidRDefault="00F67D29" w:rsidP="00E64CC8">
            <w:pPr>
              <w:pStyle w:val="TAL"/>
            </w:pPr>
            <w:r w:rsidRPr="0064105E">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5B7C15E2" w14:textId="77777777" w:rsidR="00F67D29" w:rsidRPr="0064105E" w:rsidRDefault="00F67D29" w:rsidP="00E64CC8">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4260556B" w14:textId="77777777" w:rsidR="00F67D29" w:rsidRPr="0064105E" w:rsidRDefault="00F67D29" w:rsidP="00E64CC8">
            <w:pPr>
              <w:pStyle w:val="TAL"/>
            </w:pPr>
            <w:r w:rsidRPr="0064105E">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04B9CD4E" w14:textId="77777777" w:rsidR="00F67D29" w:rsidRPr="0064105E" w:rsidRDefault="00F67D29" w:rsidP="00E64CC8">
            <w:pPr>
              <w:pStyle w:val="TAL"/>
            </w:pPr>
          </w:p>
        </w:tc>
      </w:tr>
      <w:tr w:rsidR="00F67D29" w:rsidRPr="0064105E" w14:paraId="196E9B3D" w14:textId="77777777" w:rsidTr="0066502E">
        <w:tc>
          <w:tcPr>
            <w:tcW w:w="2708" w:type="dxa"/>
            <w:tcBorders>
              <w:top w:val="single" w:sz="4" w:space="0" w:color="auto"/>
              <w:left w:val="single" w:sz="4" w:space="0" w:color="auto"/>
              <w:bottom w:val="single" w:sz="4" w:space="0" w:color="auto"/>
              <w:right w:val="single" w:sz="4" w:space="0" w:color="auto"/>
            </w:tcBorders>
            <w:vAlign w:val="center"/>
            <w:hideMark/>
          </w:tcPr>
          <w:p w14:paraId="672B86C6" w14:textId="77777777" w:rsidR="00F67D29" w:rsidRPr="0064105E" w:rsidRDefault="00F67D29" w:rsidP="00E64CC8">
            <w:pPr>
              <w:pStyle w:val="TAL"/>
              <w:rPr>
                <w:b/>
                <w:bCs/>
              </w:rPr>
            </w:pPr>
            <w:r w:rsidRPr="0064105E">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0BDE581D" w14:textId="77777777" w:rsidR="00F67D29" w:rsidRPr="0064105E" w:rsidRDefault="00F67D29" w:rsidP="00E64CC8">
            <w:pPr>
              <w:pStyle w:val="TAL"/>
            </w:pPr>
          </w:p>
        </w:tc>
        <w:tc>
          <w:tcPr>
            <w:tcW w:w="2186" w:type="dxa"/>
            <w:tcBorders>
              <w:top w:val="single" w:sz="4" w:space="0" w:color="auto"/>
              <w:left w:val="single" w:sz="4" w:space="0" w:color="auto"/>
              <w:bottom w:val="single" w:sz="4" w:space="0" w:color="auto"/>
              <w:right w:val="single" w:sz="4" w:space="0" w:color="auto"/>
            </w:tcBorders>
          </w:tcPr>
          <w:p w14:paraId="6BE6FF83" w14:textId="77777777" w:rsidR="00F67D29" w:rsidRPr="0064105E" w:rsidRDefault="00F67D29" w:rsidP="00E64CC8">
            <w:pPr>
              <w:pStyle w:val="TAL"/>
            </w:pPr>
          </w:p>
        </w:tc>
        <w:tc>
          <w:tcPr>
            <w:tcW w:w="1366" w:type="dxa"/>
            <w:tcBorders>
              <w:top w:val="single" w:sz="4" w:space="0" w:color="auto"/>
              <w:left w:val="single" w:sz="4" w:space="0" w:color="auto"/>
              <w:bottom w:val="single" w:sz="4" w:space="0" w:color="auto"/>
              <w:right w:val="single" w:sz="4" w:space="0" w:color="auto"/>
            </w:tcBorders>
          </w:tcPr>
          <w:p w14:paraId="17E54086" w14:textId="77777777" w:rsidR="00F67D29" w:rsidRPr="0064105E"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E918F0" w14:textId="77777777" w:rsidR="00F67D29" w:rsidRPr="0064105E" w:rsidRDefault="00F67D29" w:rsidP="00E64CC8">
            <w:pPr>
              <w:pStyle w:val="TAL"/>
            </w:pPr>
          </w:p>
        </w:tc>
      </w:tr>
      <w:tr w:rsidR="00F67D29" w:rsidRPr="0064105E" w14:paraId="7E8FE980" w14:textId="77777777" w:rsidTr="0066502E">
        <w:tc>
          <w:tcPr>
            <w:tcW w:w="2708" w:type="dxa"/>
            <w:tcBorders>
              <w:top w:val="single" w:sz="4" w:space="0" w:color="auto"/>
              <w:left w:val="single" w:sz="4" w:space="0" w:color="auto"/>
              <w:bottom w:val="single" w:sz="4" w:space="0" w:color="auto"/>
              <w:right w:val="single" w:sz="4" w:space="0" w:color="auto"/>
            </w:tcBorders>
            <w:vAlign w:val="center"/>
            <w:hideMark/>
          </w:tcPr>
          <w:p w14:paraId="434623CA" w14:textId="77777777" w:rsidR="00F67D29" w:rsidRPr="0064105E" w:rsidRDefault="00F67D29" w:rsidP="00E64CC8">
            <w:pPr>
              <w:pStyle w:val="TAL"/>
            </w:pPr>
            <w:r w:rsidRPr="0064105E">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4D7D1CC" w14:textId="77777777" w:rsidR="00F67D29" w:rsidRPr="0064105E" w:rsidRDefault="00F67D29" w:rsidP="00E64CC8">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6988203" w14:textId="77777777" w:rsidR="00F67D29" w:rsidRPr="0064105E" w:rsidRDefault="00F67D29" w:rsidP="00E64CC8">
            <w:pPr>
              <w:pStyle w:val="TAL"/>
              <w:rPr>
                <w:b/>
                <w:bCs/>
              </w:rPr>
            </w:pPr>
            <w:r w:rsidRPr="0064105E">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73C06D27" w14:textId="77777777" w:rsidR="00F67D29" w:rsidRPr="0064105E"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28569F" w14:textId="77777777" w:rsidR="00F67D29" w:rsidRPr="0064105E" w:rsidRDefault="00F67D29" w:rsidP="00E64CC8">
            <w:pPr>
              <w:pStyle w:val="TAL"/>
            </w:pPr>
          </w:p>
        </w:tc>
      </w:tr>
      <w:tr w:rsidR="00F67D29" w:rsidRPr="0064105E" w14:paraId="563CCDB7" w14:textId="77777777" w:rsidTr="0066502E">
        <w:tc>
          <w:tcPr>
            <w:tcW w:w="2708" w:type="dxa"/>
            <w:tcBorders>
              <w:top w:val="single" w:sz="4" w:space="0" w:color="auto"/>
              <w:left w:val="single" w:sz="4" w:space="0" w:color="auto"/>
              <w:bottom w:val="single" w:sz="4" w:space="0" w:color="auto"/>
              <w:right w:val="single" w:sz="4" w:space="0" w:color="auto"/>
            </w:tcBorders>
            <w:vAlign w:val="center"/>
            <w:hideMark/>
          </w:tcPr>
          <w:p w14:paraId="7E297A5F" w14:textId="77777777" w:rsidR="00F67D29" w:rsidRPr="0064105E" w:rsidRDefault="00F67D29" w:rsidP="00E64CC8">
            <w:pPr>
              <w:pStyle w:val="TAL"/>
            </w:pPr>
            <w:r w:rsidRPr="0064105E">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8488128" w14:textId="77777777" w:rsidR="00F67D29" w:rsidRPr="0064105E" w:rsidRDefault="00F67D29" w:rsidP="00E64CC8">
            <w:pPr>
              <w:pStyle w:val="TAL"/>
            </w:pPr>
            <w:r w:rsidRPr="0064105E">
              <w:t>SDP as described in Table 6.7.1.3.3-7</w:t>
            </w:r>
          </w:p>
        </w:tc>
        <w:tc>
          <w:tcPr>
            <w:tcW w:w="2186" w:type="dxa"/>
            <w:tcBorders>
              <w:top w:val="single" w:sz="4" w:space="0" w:color="auto"/>
              <w:left w:val="single" w:sz="4" w:space="0" w:color="auto"/>
              <w:bottom w:val="single" w:sz="4" w:space="0" w:color="auto"/>
              <w:right w:val="single" w:sz="4" w:space="0" w:color="auto"/>
            </w:tcBorders>
          </w:tcPr>
          <w:p w14:paraId="308F8BB6" w14:textId="77777777" w:rsidR="00F67D29" w:rsidRPr="0064105E" w:rsidRDefault="00F67D29" w:rsidP="00E64CC8">
            <w:pPr>
              <w:pStyle w:val="TAL"/>
            </w:pPr>
          </w:p>
        </w:tc>
        <w:tc>
          <w:tcPr>
            <w:tcW w:w="1366" w:type="dxa"/>
            <w:tcBorders>
              <w:top w:val="single" w:sz="4" w:space="0" w:color="auto"/>
              <w:left w:val="single" w:sz="4" w:space="0" w:color="auto"/>
              <w:bottom w:val="single" w:sz="4" w:space="0" w:color="auto"/>
              <w:right w:val="single" w:sz="4" w:space="0" w:color="auto"/>
            </w:tcBorders>
          </w:tcPr>
          <w:p w14:paraId="0DEF9718" w14:textId="77777777" w:rsidR="00F67D29" w:rsidRPr="0064105E"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841C41" w14:textId="77777777" w:rsidR="00F67D29" w:rsidRPr="0064105E" w:rsidRDefault="00F67D29" w:rsidP="00E64CC8">
            <w:pPr>
              <w:pStyle w:val="TAL"/>
            </w:pPr>
          </w:p>
        </w:tc>
      </w:tr>
      <w:tr w:rsidR="00F67D29" w:rsidRPr="0064105E" w14:paraId="59FA4C6F" w14:textId="77777777" w:rsidTr="0066502E">
        <w:tc>
          <w:tcPr>
            <w:tcW w:w="2708" w:type="dxa"/>
            <w:tcBorders>
              <w:top w:val="single" w:sz="4" w:space="0" w:color="auto"/>
              <w:left w:val="single" w:sz="4" w:space="0" w:color="auto"/>
              <w:bottom w:val="single" w:sz="4" w:space="0" w:color="auto"/>
              <w:right w:val="single" w:sz="4" w:space="0" w:color="auto"/>
            </w:tcBorders>
            <w:vAlign w:val="center"/>
            <w:hideMark/>
          </w:tcPr>
          <w:p w14:paraId="75ACD918" w14:textId="77777777" w:rsidR="00F67D29" w:rsidRPr="0064105E" w:rsidRDefault="00F67D29" w:rsidP="00E64CC8">
            <w:pPr>
              <w:pStyle w:val="TAL"/>
            </w:pPr>
            <w:r w:rsidRPr="0064105E">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31151FA" w14:textId="77777777" w:rsidR="00F67D29" w:rsidRPr="0064105E" w:rsidRDefault="00F67D29" w:rsidP="00E64CC8">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A8298CB" w14:textId="77777777" w:rsidR="00F67D29" w:rsidRPr="0064105E" w:rsidRDefault="00F67D29" w:rsidP="00E64CC8">
            <w:pPr>
              <w:pStyle w:val="TAL"/>
              <w:rPr>
                <w:b/>
                <w:bCs/>
              </w:rPr>
            </w:pPr>
            <w:r w:rsidRPr="0064105E">
              <w:rPr>
                <w:b/>
                <w:bCs/>
              </w:rPr>
              <w:t>MCVideo</w:t>
            </w:r>
          </w:p>
        </w:tc>
        <w:tc>
          <w:tcPr>
            <w:tcW w:w="1366" w:type="dxa"/>
            <w:tcBorders>
              <w:top w:val="single" w:sz="4" w:space="0" w:color="auto"/>
              <w:left w:val="single" w:sz="4" w:space="0" w:color="auto"/>
              <w:bottom w:val="single" w:sz="4" w:space="0" w:color="auto"/>
              <w:right w:val="single" w:sz="4" w:space="0" w:color="auto"/>
            </w:tcBorders>
          </w:tcPr>
          <w:p w14:paraId="0F2C8DB3" w14:textId="77777777" w:rsidR="00F67D29" w:rsidRPr="0064105E"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44D05D" w14:textId="77777777" w:rsidR="00F67D29" w:rsidRPr="0064105E" w:rsidRDefault="00F67D29" w:rsidP="00E64CC8">
            <w:pPr>
              <w:pStyle w:val="TAL"/>
            </w:pPr>
          </w:p>
        </w:tc>
      </w:tr>
      <w:tr w:rsidR="00F67D29" w:rsidRPr="0064105E" w14:paraId="42D759A1" w14:textId="77777777" w:rsidTr="0066502E">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5C482CA3" w14:textId="77777777" w:rsidR="00F67D29" w:rsidRPr="0064105E" w:rsidRDefault="00F67D29" w:rsidP="00E64CC8">
            <w:pPr>
              <w:pStyle w:val="TAL"/>
            </w:pPr>
            <w:r w:rsidRPr="0064105E">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E53FE8" w14:textId="77777777" w:rsidR="00F67D29" w:rsidRPr="0064105E" w:rsidRDefault="00F67D29" w:rsidP="00E64CC8">
            <w:pPr>
              <w:pStyle w:val="TAL"/>
            </w:pPr>
            <w:r w:rsidRPr="0064105E">
              <w:t>MCVideo-Info as described in Table 6.7.1.3.3-8</w:t>
            </w:r>
          </w:p>
        </w:tc>
        <w:tc>
          <w:tcPr>
            <w:tcW w:w="2186" w:type="dxa"/>
            <w:tcBorders>
              <w:top w:val="single" w:sz="4" w:space="0" w:color="auto"/>
              <w:left w:val="single" w:sz="4" w:space="0" w:color="auto"/>
              <w:bottom w:val="single" w:sz="4" w:space="0" w:color="auto"/>
              <w:right w:val="single" w:sz="4" w:space="0" w:color="auto"/>
            </w:tcBorders>
          </w:tcPr>
          <w:p w14:paraId="10D18731" w14:textId="77777777" w:rsidR="00F67D29" w:rsidRPr="0064105E" w:rsidRDefault="00F67D29" w:rsidP="00E64CC8">
            <w:pPr>
              <w:pStyle w:val="TAL"/>
            </w:pPr>
          </w:p>
        </w:tc>
        <w:tc>
          <w:tcPr>
            <w:tcW w:w="1366" w:type="dxa"/>
            <w:tcBorders>
              <w:top w:val="single" w:sz="4" w:space="0" w:color="auto"/>
              <w:left w:val="single" w:sz="4" w:space="0" w:color="auto"/>
              <w:bottom w:val="single" w:sz="4" w:space="0" w:color="auto"/>
              <w:right w:val="single" w:sz="4" w:space="0" w:color="auto"/>
            </w:tcBorders>
          </w:tcPr>
          <w:p w14:paraId="513C2975" w14:textId="77777777" w:rsidR="00F67D29" w:rsidRPr="0064105E" w:rsidRDefault="00F67D29" w:rsidP="00E64CC8">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0F525C" w14:textId="77777777" w:rsidR="00F67D29" w:rsidRPr="0064105E" w:rsidRDefault="00F67D29" w:rsidP="00E64CC8">
            <w:pPr>
              <w:pStyle w:val="TAL"/>
            </w:pPr>
          </w:p>
        </w:tc>
      </w:tr>
    </w:tbl>
    <w:p w14:paraId="5A9656E5" w14:textId="77777777" w:rsidR="00F67D29" w:rsidRPr="0064105E" w:rsidRDefault="00F67D29" w:rsidP="00F67D29"/>
    <w:p w14:paraId="54906E20" w14:textId="77777777" w:rsidR="00F67D29" w:rsidRPr="0064105E" w:rsidRDefault="00F67D29" w:rsidP="00F67D29">
      <w:pPr>
        <w:pStyle w:val="TH"/>
      </w:pPr>
      <w:r w:rsidRPr="0064105E">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F67D29" w:rsidRPr="0064105E" w14:paraId="286E0CB9" w14:textId="77777777" w:rsidTr="00E64CC8">
        <w:trPr>
          <w:tblHeader/>
        </w:trPr>
        <w:tc>
          <w:tcPr>
            <w:tcW w:w="9634" w:type="dxa"/>
            <w:tcBorders>
              <w:top w:val="single" w:sz="4" w:space="0" w:color="auto"/>
              <w:left w:val="single" w:sz="4" w:space="0" w:color="auto"/>
              <w:bottom w:val="single" w:sz="4" w:space="0" w:color="auto"/>
              <w:right w:val="single" w:sz="4" w:space="0" w:color="auto"/>
            </w:tcBorders>
            <w:hideMark/>
          </w:tcPr>
          <w:p w14:paraId="43DDA0C9" w14:textId="77777777" w:rsidR="00F67D29" w:rsidRPr="0064105E" w:rsidRDefault="00F67D29" w:rsidP="00E64CC8">
            <w:pPr>
              <w:pStyle w:val="TAL"/>
            </w:pPr>
            <w:r w:rsidRPr="0064105E">
              <w:t>Derivation Path: TS 36.579-1 [2], Table 5.5.3.1.2-2, condition SDP_ANSWER</w:t>
            </w:r>
          </w:p>
        </w:tc>
      </w:tr>
    </w:tbl>
    <w:p w14:paraId="20EAD68C" w14:textId="77777777" w:rsidR="00F67D29" w:rsidRPr="0064105E" w:rsidRDefault="00F67D29" w:rsidP="00F67D29"/>
    <w:p w14:paraId="6C357B52" w14:textId="77777777" w:rsidR="00F67D29" w:rsidRPr="0064105E" w:rsidRDefault="00F67D29" w:rsidP="00F67D29">
      <w:pPr>
        <w:pStyle w:val="TH"/>
      </w:pPr>
      <w:r w:rsidRPr="0064105E">
        <w:t>Table 6.7.1.3.3-7: MCVideo-Info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F67D29" w:rsidRPr="0064105E" w14:paraId="65EED4AE" w14:textId="77777777" w:rsidTr="00E64CC8">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AC8D70C" w14:textId="77777777" w:rsidR="00F67D29" w:rsidRPr="0064105E" w:rsidRDefault="00F67D29" w:rsidP="00E64CC8">
            <w:pPr>
              <w:pStyle w:val="TAL"/>
            </w:pPr>
            <w:r w:rsidRPr="0064105E">
              <w:t>Derivation Path: TS 36.579-1 [2], Table 5.5.3.2.2-2, condition PRIVATE-CALL</w:t>
            </w:r>
          </w:p>
        </w:tc>
      </w:tr>
      <w:tr w:rsidR="00F67D29" w:rsidRPr="0064105E" w14:paraId="21AF7E63" w14:textId="77777777" w:rsidTr="00E64CC8">
        <w:trPr>
          <w:tblHeader/>
        </w:trPr>
        <w:tc>
          <w:tcPr>
            <w:tcW w:w="2973" w:type="dxa"/>
            <w:tcBorders>
              <w:top w:val="single" w:sz="4" w:space="0" w:color="auto"/>
              <w:left w:val="single" w:sz="4" w:space="0" w:color="auto"/>
              <w:bottom w:val="single" w:sz="4" w:space="0" w:color="auto"/>
              <w:right w:val="single" w:sz="4" w:space="0" w:color="auto"/>
            </w:tcBorders>
            <w:hideMark/>
          </w:tcPr>
          <w:p w14:paraId="1661F194" w14:textId="77777777" w:rsidR="00F67D29" w:rsidRPr="0064105E" w:rsidRDefault="00F67D29" w:rsidP="00E64CC8">
            <w:pPr>
              <w:pStyle w:val="TAH"/>
            </w:pPr>
            <w:r w:rsidRPr="0064105E">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67D707D" w14:textId="77777777" w:rsidR="00F67D29" w:rsidRPr="0064105E" w:rsidRDefault="00F67D29" w:rsidP="00E64CC8">
            <w:pPr>
              <w:pStyle w:val="TAH"/>
            </w:pPr>
            <w:r w:rsidRPr="0064105E">
              <w:t>Value/remark</w:t>
            </w:r>
          </w:p>
        </w:tc>
        <w:tc>
          <w:tcPr>
            <w:tcW w:w="2189" w:type="dxa"/>
            <w:tcBorders>
              <w:top w:val="single" w:sz="4" w:space="0" w:color="auto"/>
              <w:left w:val="single" w:sz="4" w:space="0" w:color="auto"/>
              <w:bottom w:val="single" w:sz="4" w:space="0" w:color="auto"/>
              <w:right w:val="single" w:sz="4" w:space="0" w:color="auto"/>
            </w:tcBorders>
            <w:hideMark/>
          </w:tcPr>
          <w:p w14:paraId="55514E51" w14:textId="77777777" w:rsidR="00F67D29" w:rsidRPr="0064105E" w:rsidRDefault="00F67D29" w:rsidP="00E64CC8">
            <w:pPr>
              <w:pStyle w:val="TAH"/>
            </w:pPr>
            <w:r w:rsidRPr="0064105E">
              <w:t>Comment</w:t>
            </w:r>
          </w:p>
        </w:tc>
        <w:tc>
          <w:tcPr>
            <w:tcW w:w="1460" w:type="dxa"/>
            <w:tcBorders>
              <w:top w:val="single" w:sz="4" w:space="0" w:color="auto"/>
              <w:left w:val="single" w:sz="4" w:space="0" w:color="auto"/>
              <w:bottom w:val="single" w:sz="4" w:space="0" w:color="auto"/>
              <w:right w:val="single" w:sz="4" w:space="0" w:color="auto"/>
            </w:tcBorders>
            <w:hideMark/>
          </w:tcPr>
          <w:p w14:paraId="2B364A46" w14:textId="77777777" w:rsidR="00F67D29" w:rsidRPr="0064105E" w:rsidRDefault="00F67D29" w:rsidP="00E64CC8">
            <w:pPr>
              <w:pStyle w:val="TAH"/>
            </w:pPr>
            <w:r w:rsidRPr="0064105E">
              <w:t>Reference</w:t>
            </w:r>
          </w:p>
        </w:tc>
        <w:tc>
          <w:tcPr>
            <w:tcW w:w="1188" w:type="dxa"/>
            <w:tcBorders>
              <w:top w:val="single" w:sz="4" w:space="0" w:color="auto"/>
              <w:left w:val="single" w:sz="4" w:space="0" w:color="auto"/>
              <w:bottom w:val="single" w:sz="4" w:space="0" w:color="auto"/>
              <w:right w:val="single" w:sz="4" w:space="0" w:color="auto"/>
            </w:tcBorders>
            <w:hideMark/>
          </w:tcPr>
          <w:p w14:paraId="5CCC38E5" w14:textId="77777777" w:rsidR="00F67D29" w:rsidRPr="0064105E" w:rsidRDefault="00F67D29" w:rsidP="00E64CC8">
            <w:pPr>
              <w:pStyle w:val="TAH"/>
            </w:pPr>
            <w:r w:rsidRPr="0064105E">
              <w:t>Condition</w:t>
            </w:r>
          </w:p>
        </w:tc>
      </w:tr>
      <w:tr w:rsidR="00F67D29" w:rsidRPr="0064105E" w14:paraId="348ECA74"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64906398" w14:textId="77777777" w:rsidR="00F67D29" w:rsidRPr="0064105E" w:rsidRDefault="00F67D29" w:rsidP="00E64CC8">
            <w:pPr>
              <w:pStyle w:val="TAL"/>
            </w:pPr>
            <w:r w:rsidRPr="0064105E">
              <w:t>mcvideoinfo</w:t>
            </w:r>
          </w:p>
        </w:tc>
        <w:tc>
          <w:tcPr>
            <w:tcW w:w="1824" w:type="dxa"/>
            <w:tcBorders>
              <w:top w:val="single" w:sz="4" w:space="0" w:color="auto"/>
              <w:left w:val="single" w:sz="4" w:space="0" w:color="auto"/>
              <w:bottom w:val="single" w:sz="4" w:space="0" w:color="auto"/>
              <w:right w:val="single" w:sz="4" w:space="0" w:color="auto"/>
            </w:tcBorders>
          </w:tcPr>
          <w:p w14:paraId="1249B0F0" w14:textId="77777777" w:rsidR="00F67D29" w:rsidRPr="0064105E"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tcPr>
          <w:p w14:paraId="30159E30"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4862575A"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FBDEF35" w14:textId="77777777" w:rsidR="00F67D29" w:rsidRPr="0064105E" w:rsidRDefault="00F67D29" w:rsidP="00E64CC8">
            <w:pPr>
              <w:pStyle w:val="TAL"/>
            </w:pPr>
          </w:p>
        </w:tc>
      </w:tr>
      <w:tr w:rsidR="00F67D29" w:rsidRPr="0064105E" w14:paraId="590E96EF" w14:textId="77777777" w:rsidTr="00E64CC8">
        <w:tc>
          <w:tcPr>
            <w:tcW w:w="2973" w:type="dxa"/>
            <w:tcBorders>
              <w:top w:val="single" w:sz="4" w:space="0" w:color="auto"/>
              <w:left w:val="single" w:sz="4" w:space="0" w:color="auto"/>
              <w:bottom w:val="single" w:sz="4" w:space="0" w:color="auto"/>
              <w:right w:val="single" w:sz="4" w:space="0" w:color="auto"/>
            </w:tcBorders>
            <w:hideMark/>
          </w:tcPr>
          <w:p w14:paraId="64F983E7" w14:textId="77777777" w:rsidR="00F67D29" w:rsidRPr="0064105E" w:rsidRDefault="00F67D29" w:rsidP="00E64CC8">
            <w:pPr>
              <w:pStyle w:val="TAL"/>
            </w:pPr>
            <w:r w:rsidRPr="0064105E">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34624DC" w14:textId="77777777" w:rsidR="00F67D29" w:rsidRPr="0064105E" w:rsidRDefault="00F67D29" w:rsidP="00E64CC8">
            <w:pPr>
              <w:pStyle w:val="TAL"/>
            </w:pPr>
          </w:p>
        </w:tc>
        <w:tc>
          <w:tcPr>
            <w:tcW w:w="2189" w:type="dxa"/>
            <w:tcBorders>
              <w:top w:val="single" w:sz="4" w:space="0" w:color="auto"/>
              <w:left w:val="single" w:sz="4" w:space="0" w:color="auto"/>
              <w:bottom w:val="single" w:sz="4" w:space="0" w:color="auto"/>
              <w:right w:val="single" w:sz="4" w:space="0" w:color="auto"/>
            </w:tcBorders>
          </w:tcPr>
          <w:p w14:paraId="4500F3FF"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509D62F0"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E98135" w14:textId="77777777" w:rsidR="00F67D29" w:rsidRPr="0064105E" w:rsidRDefault="00F67D29" w:rsidP="00E64CC8">
            <w:pPr>
              <w:pStyle w:val="TAL"/>
            </w:pPr>
          </w:p>
        </w:tc>
      </w:tr>
      <w:tr w:rsidR="00F67D29" w:rsidRPr="0064105E" w14:paraId="21BD0F39"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1FC13002" w14:textId="77777777" w:rsidR="00F67D29" w:rsidRPr="0064105E" w:rsidRDefault="00F67D29" w:rsidP="00E64CC8">
            <w:pPr>
              <w:pStyle w:val="TAL"/>
            </w:pPr>
            <w:r w:rsidRPr="0064105E">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515B86C1" w14:textId="77777777" w:rsidR="00F67D29" w:rsidRPr="0064105E" w:rsidRDefault="00F67D29" w:rsidP="00E64CC8">
            <w:pPr>
              <w:pStyle w:val="TAL"/>
            </w:pPr>
            <w:r w:rsidRPr="0064105E">
              <w:t>"ambient-viewing"</w:t>
            </w:r>
          </w:p>
        </w:tc>
        <w:tc>
          <w:tcPr>
            <w:tcW w:w="2189" w:type="dxa"/>
            <w:tcBorders>
              <w:top w:val="single" w:sz="4" w:space="0" w:color="auto"/>
              <w:left w:val="single" w:sz="4" w:space="0" w:color="auto"/>
              <w:bottom w:val="single" w:sz="4" w:space="0" w:color="auto"/>
              <w:right w:val="single" w:sz="4" w:space="0" w:color="auto"/>
            </w:tcBorders>
          </w:tcPr>
          <w:p w14:paraId="3F4D85A3"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1C0C8ACB"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3559A6" w14:textId="77777777" w:rsidR="00F67D29" w:rsidRPr="0064105E" w:rsidRDefault="00F67D29" w:rsidP="00E64CC8">
            <w:pPr>
              <w:pStyle w:val="TAL"/>
            </w:pPr>
          </w:p>
        </w:tc>
      </w:tr>
      <w:tr w:rsidR="00F67D29" w:rsidRPr="0064105E" w14:paraId="6F83B328" w14:textId="77777777" w:rsidTr="00E64CC8">
        <w:tc>
          <w:tcPr>
            <w:tcW w:w="2973" w:type="dxa"/>
            <w:tcBorders>
              <w:top w:val="single" w:sz="4" w:space="0" w:color="auto"/>
              <w:left w:val="single" w:sz="4" w:space="0" w:color="auto"/>
              <w:bottom w:val="single" w:sz="4" w:space="0" w:color="auto"/>
              <w:right w:val="single" w:sz="4" w:space="0" w:color="auto"/>
            </w:tcBorders>
            <w:vAlign w:val="center"/>
            <w:hideMark/>
          </w:tcPr>
          <w:p w14:paraId="6CFDAFFB" w14:textId="77777777" w:rsidR="00F67D29" w:rsidRPr="0064105E" w:rsidRDefault="00F67D29" w:rsidP="00E64CC8">
            <w:pPr>
              <w:pStyle w:val="TAL"/>
            </w:pPr>
            <w:r w:rsidRPr="0064105E">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5B552BD0" w14:textId="77777777" w:rsidR="00F67D29" w:rsidRPr="0064105E" w:rsidRDefault="00F67D29" w:rsidP="00E64CC8">
            <w:pPr>
              <w:pStyle w:val="TAL"/>
            </w:pPr>
            <w:r w:rsidRPr="0064105E">
              <w:t>"remote-init"</w:t>
            </w:r>
          </w:p>
        </w:tc>
        <w:tc>
          <w:tcPr>
            <w:tcW w:w="2189" w:type="dxa"/>
            <w:tcBorders>
              <w:top w:val="single" w:sz="4" w:space="0" w:color="auto"/>
              <w:left w:val="single" w:sz="4" w:space="0" w:color="auto"/>
              <w:bottom w:val="single" w:sz="4" w:space="0" w:color="auto"/>
              <w:right w:val="single" w:sz="4" w:space="0" w:color="auto"/>
            </w:tcBorders>
          </w:tcPr>
          <w:p w14:paraId="6D7EBFAC" w14:textId="77777777" w:rsidR="00F67D29" w:rsidRPr="0064105E" w:rsidRDefault="00F67D29" w:rsidP="00E64CC8">
            <w:pPr>
              <w:pStyle w:val="TAL"/>
            </w:pPr>
          </w:p>
        </w:tc>
        <w:tc>
          <w:tcPr>
            <w:tcW w:w="1460" w:type="dxa"/>
            <w:tcBorders>
              <w:top w:val="single" w:sz="4" w:space="0" w:color="auto"/>
              <w:left w:val="single" w:sz="4" w:space="0" w:color="auto"/>
              <w:bottom w:val="single" w:sz="4" w:space="0" w:color="auto"/>
              <w:right w:val="single" w:sz="4" w:space="0" w:color="auto"/>
            </w:tcBorders>
          </w:tcPr>
          <w:p w14:paraId="328C2604" w14:textId="77777777" w:rsidR="00F67D29" w:rsidRPr="0064105E" w:rsidRDefault="00F67D29" w:rsidP="00E64CC8">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9B3D19" w14:textId="77777777" w:rsidR="00F67D29" w:rsidRPr="0064105E" w:rsidRDefault="00F67D29" w:rsidP="00E64CC8">
            <w:pPr>
              <w:pStyle w:val="TAL"/>
            </w:pPr>
          </w:p>
        </w:tc>
      </w:tr>
    </w:tbl>
    <w:p w14:paraId="2A7D05E3" w14:textId="77777777" w:rsidR="00F67D29" w:rsidRPr="0064105E" w:rsidRDefault="00F67D29" w:rsidP="00F67D29"/>
    <w:p w14:paraId="19578ECA" w14:textId="461A1021" w:rsidR="00F67D29" w:rsidRPr="0064105E" w:rsidRDefault="00F67D29" w:rsidP="00F67D29">
      <w:pPr>
        <w:pStyle w:val="TH"/>
      </w:pPr>
      <w:r w:rsidRPr="0064105E">
        <w:rPr>
          <w:color w:val="000000"/>
        </w:rPr>
        <w:t>Table 6.7.1.3.3-8: Void</w:t>
      </w:r>
    </w:p>
    <w:p w14:paraId="63C2A01F" w14:textId="77777777" w:rsidR="00F67D29" w:rsidRPr="0064105E" w:rsidRDefault="00F67D29" w:rsidP="00F67D29"/>
    <w:p w14:paraId="3C85B13C" w14:textId="77777777" w:rsidR="00F67D29" w:rsidRPr="0064105E" w:rsidRDefault="00F67D29" w:rsidP="00F67D29">
      <w:pPr>
        <w:pStyle w:val="Heading3"/>
        <w:rPr>
          <w:rFonts w:cs="Arial"/>
          <w:szCs w:val="28"/>
        </w:rPr>
      </w:pPr>
      <w:bookmarkStart w:id="864" w:name="_Toc99871304"/>
      <w:bookmarkStart w:id="865" w:name="_Toc123748506"/>
      <w:r w:rsidRPr="0064105E">
        <w:rPr>
          <w:rFonts w:cs="Arial"/>
          <w:szCs w:val="28"/>
        </w:rPr>
        <w:t>6.7.2</w:t>
      </w:r>
      <w:r w:rsidRPr="0064105E">
        <w:rPr>
          <w:rFonts w:cs="Arial"/>
          <w:szCs w:val="28"/>
        </w:rPr>
        <w:tab/>
        <w:t>On-network / On-demand ambient viewing call / Remote initiated ambient viewing call / Client Terminated (CT)</w:t>
      </w:r>
      <w:bookmarkEnd w:id="864"/>
      <w:bookmarkEnd w:id="865"/>
    </w:p>
    <w:p w14:paraId="6FED1AD1" w14:textId="77777777" w:rsidR="00F67D29" w:rsidRPr="0064105E" w:rsidRDefault="00F67D29" w:rsidP="00F67D29">
      <w:pPr>
        <w:pStyle w:val="H6"/>
      </w:pPr>
      <w:r w:rsidRPr="0064105E">
        <w:t>6.7.2.1</w:t>
      </w:r>
      <w:r w:rsidRPr="0064105E">
        <w:tab/>
        <w:t>Test Purpose (TP)</w:t>
      </w:r>
    </w:p>
    <w:p w14:paraId="762AC3D3" w14:textId="77777777" w:rsidR="00F67D29" w:rsidRPr="0064105E" w:rsidRDefault="00F67D29" w:rsidP="00F67D29">
      <w:pPr>
        <w:pStyle w:val="H6"/>
      </w:pPr>
      <w:r w:rsidRPr="0064105E">
        <w:t>(1)</w:t>
      </w:r>
    </w:p>
    <w:p w14:paraId="61A77840" w14:textId="77777777" w:rsidR="00F67D29" w:rsidRPr="0064105E" w:rsidRDefault="00F67D29" w:rsidP="00F67D29">
      <w:pPr>
        <w:pStyle w:val="PL"/>
        <w:rPr>
          <w:noProof w:val="0"/>
        </w:rPr>
      </w:pPr>
      <w:r w:rsidRPr="0064105E">
        <w:rPr>
          <w:b/>
          <w:noProof w:val="0"/>
        </w:rPr>
        <w:t>with</w:t>
      </w:r>
      <w:r w:rsidRPr="0064105E">
        <w:rPr>
          <w:noProof w:val="0"/>
        </w:rPr>
        <w:t xml:space="preserve"> { the UE (MCVideo Client) registered and authorised for MCVideo Service }</w:t>
      </w:r>
    </w:p>
    <w:p w14:paraId="70BD202A" w14:textId="77777777" w:rsidR="00F67D29" w:rsidRPr="0064105E" w:rsidRDefault="00F67D29" w:rsidP="00F67D29">
      <w:pPr>
        <w:pStyle w:val="PL"/>
        <w:rPr>
          <w:noProof w:val="0"/>
        </w:rPr>
      </w:pPr>
      <w:r w:rsidRPr="0064105E">
        <w:rPr>
          <w:b/>
          <w:noProof w:val="0"/>
        </w:rPr>
        <w:t>ensure that</w:t>
      </w:r>
      <w:r w:rsidRPr="0064105E">
        <w:rPr>
          <w:noProof w:val="0"/>
        </w:rPr>
        <w:t xml:space="preserve"> {</w:t>
      </w:r>
    </w:p>
    <w:p w14:paraId="2287E132" w14:textId="77777777" w:rsidR="00F67D29" w:rsidRPr="0064105E" w:rsidRDefault="00F67D29" w:rsidP="00F67D29">
      <w:pPr>
        <w:pStyle w:val="PL"/>
        <w:rPr>
          <w:noProof w:val="0"/>
        </w:rPr>
      </w:pPr>
      <w:r w:rsidRPr="0064105E">
        <w:rPr>
          <w:noProof w:val="0"/>
        </w:rPr>
        <w:t xml:space="preserve">  </w:t>
      </w:r>
      <w:r w:rsidRPr="0064105E">
        <w:rPr>
          <w:b/>
          <w:noProof w:val="0"/>
        </w:rPr>
        <w:t>when</w:t>
      </w:r>
      <w:r w:rsidRPr="0064105E">
        <w:rPr>
          <w:noProof w:val="0"/>
        </w:rPr>
        <w:t xml:space="preserve"> { the UE (MCVideo Client) receives a SIP INVITE message to establish a MCVideo remote initiated ambient viewing call }</w:t>
      </w:r>
    </w:p>
    <w:p w14:paraId="51D71168" w14:textId="77777777" w:rsidR="00F67D29" w:rsidRPr="0064105E" w:rsidRDefault="00F67D29" w:rsidP="00F67D29">
      <w:pPr>
        <w:pStyle w:val="PL"/>
        <w:rPr>
          <w:noProof w:val="0"/>
        </w:rPr>
      </w:pPr>
      <w:r w:rsidRPr="0064105E">
        <w:rPr>
          <w:noProof w:val="0"/>
        </w:rPr>
        <w:t xml:space="preserve">    </w:t>
      </w:r>
      <w:r w:rsidRPr="0064105E">
        <w:rPr>
          <w:b/>
          <w:noProof w:val="0"/>
        </w:rPr>
        <w:t>then</w:t>
      </w:r>
      <w:r w:rsidRPr="0064105E">
        <w:rPr>
          <w:noProof w:val="0"/>
        </w:rPr>
        <w:t xml:space="preserve"> { UE (MCVideo Client) sends a SIP 200 (OK) message }</w:t>
      </w:r>
    </w:p>
    <w:p w14:paraId="42C39F3E" w14:textId="77777777" w:rsidR="00F67D29" w:rsidRPr="0064105E" w:rsidRDefault="00F67D29" w:rsidP="00F67D29">
      <w:pPr>
        <w:pStyle w:val="PL"/>
        <w:rPr>
          <w:noProof w:val="0"/>
        </w:rPr>
      </w:pPr>
      <w:r w:rsidRPr="0064105E">
        <w:rPr>
          <w:noProof w:val="0"/>
        </w:rPr>
        <w:t xml:space="preserve">            }</w:t>
      </w:r>
    </w:p>
    <w:p w14:paraId="65C0ECE8" w14:textId="77777777" w:rsidR="00F67D29" w:rsidRPr="0064105E" w:rsidRDefault="00F67D29" w:rsidP="00F67D29">
      <w:pPr>
        <w:pStyle w:val="PL"/>
        <w:rPr>
          <w:rFonts w:cs="Courier New"/>
          <w:noProof w:val="0"/>
          <w:szCs w:val="16"/>
        </w:rPr>
      </w:pPr>
    </w:p>
    <w:p w14:paraId="354D62E3" w14:textId="77777777" w:rsidR="00F67D29" w:rsidRPr="0064105E" w:rsidRDefault="00F67D29" w:rsidP="00F67D29">
      <w:pPr>
        <w:pStyle w:val="H6"/>
      </w:pPr>
      <w:r w:rsidRPr="0064105E">
        <w:t>(2)</w:t>
      </w:r>
    </w:p>
    <w:p w14:paraId="74D779CD" w14:textId="77777777" w:rsidR="00F67D29" w:rsidRPr="0064105E" w:rsidRDefault="00F67D29" w:rsidP="00F67D29">
      <w:pPr>
        <w:pStyle w:val="PL"/>
        <w:rPr>
          <w:noProof w:val="0"/>
        </w:rPr>
      </w:pPr>
      <w:r w:rsidRPr="0064105E">
        <w:rPr>
          <w:b/>
          <w:noProof w:val="0"/>
        </w:rPr>
        <w:t>with</w:t>
      </w:r>
      <w:r w:rsidRPr="0064105E">
        <w:rPr>
          <w:noProof w:val="0"/>
        </w:rPr>
        <w:t xml:space="preserve"> { UE (MCVideo Client) having an ongoing MCVideo remote initiated ambient viewing call }</w:t>
      </w:r>
    </w:p>
    <w:p w14:paraId="0968976D" w14:textId="77777777" w:rsidR="00F67D29" w:rsidRPr="0064105E" w:rsidRDefault="00F67D29" w:rsidP="00F67D29">
      <w:pPr>
        <w:pStyle w:val="PL"/>
        <w:rPr>
          <w:noProof w:val="0"/>
        </w:rPr>
      </w:pPr>
      <w:r w:rsidRPr="0064105E">
        <w:rPr>
          <w:b/>
          <w:noProof w:val="0"/>
        </w:rPr>
        <w:t>ensure that</w:t>
      </w:r>
      <w:r w:rsidRPr="0064105E">
        <w:rPr>
          <w:noProof w:val="0"/>
        </w:rPr>
        <w:t xml:space="preserve"> {</w:t>
      </w:r>
    </w:p>
    <w:p w14:paraId="0C85DE15" w14:textId="77777777" w:rsidR="00F67D29" w:rsidRPr="0064105E" w:rsidRDefault="00F67D29" w:rsidP="00F67D29">
      <w:pPr>
        <w:pStyle w:val="PL"/>
        <w:rPr>
          <w:noProof w:val="0"/>
        </w:rPr>
      </w:pPr>
      <w:r w:rsidRPr="0064105E">
        <w:rPr>
          <w:noProof w:val="0"/>
        </w:rPr>
        <w:t xml:space="preserve">  </w:t>
      </w:r>
      <w:r w:rsidRPr="0064105E">
        <w:rPr>
          <w:b/>
          <w:noProof w:val="0"/>
        </w:rPr>
        <w:t>when</w:t>
      </w:r>
      <w:r w:rsidRPr="0064105E">
        <w:rPr>
          <w:noProof w:val="0"/>
        </w:rPr>
        <w:t xml:space="preserve"> { UE (MCVideo Client) engages in communication with the calling MCVideo client }</w:t>
      </w:r>
    </w:p>
    <w:p w14:paraId="06A588ED" w14:textId="77777777" w:rsidR="00F67D29" w:rsidRPr="0064105E" w:rsidRDefault="00F67D29" w:rsidP="00F67D29">
      <w:pPr>
        <w:pStyle w:val="PL"/>
        <w:rPr>
          <w:noProof w:val="0"/>
        </w:rPr>
      </w:pPr>
      <w:r w:rsidRPr="0064105E">
        <w:rPr>
          <w:noProof w:val="0"/>
        </w:rPr>
        <w:t xml:space="preserve">    </w:t>
      </w:r>
      <w:r w:rsidRPr="0064105E">
        <w:rPr>
          <w:b/>
          <w:noProof w:val="0"/>
        </w:rPr>
        <w:t>then</w:t>
      </w:r>
      <w:r w:rsidRPr="0064105E">
        <w:rPr>
          <w:noProof w:val="0"/>
        </w:rPr>
        <w:t xml:space="preserve"> { UE (MCVideo Client) respects the Transmission Control imposed by the MCVideo Server }</w:t>
      </w:r>
    </w:p>
    <w:p w14:paraId="17828F8B" w14:textId="77777777" w:rsidR="00F67D29" w:rsidRPr="0064105E" w:rsidRDefault="00F67D29" w:rsidP="00F67D29">
      <w:pPr>
        <w:pStyle w:val="PL"/>
        <w:rPr>
          <w:noProof w:val="0"/>
        </w:rPr>
      </w:pPr>
      <w:r w:rsidRPr="0064105E">
        <w:rPr>
          <w:noProof w:val="0"/>
        </w:rPr>
        <w:t xml:space="preserve">            }</w:t>
      </w:r>
    </w:p>
    <w:p w14:paraId="06C977C1" w14:textId="77777777" w:rsidR="00F67D29" w:rsidRPr="0064105E" w:rsidRDefault="00F67D29" w:rsidP="00F67D29">
      <w:pPr>
        <w:pStyle w:val="PL"/>
        <w:rPr>
          <w:rFonts w:cs="Courier New"/>
          <w:noProof w:val="0"/>
          <w:szCs w:val="16"/>
        </w:rPr>
      </w:pPr>
    </w:p>
    <w:p w14:paraId="7A03D9B0" w14:textId="77777777" w:rsidR="00F67D29" w:rsidRPr="0064105E" w:rsidRDefault="00F67D29" w:rsidP="00F67D29">
      <w:pPr>
        <w:pStyle w:val="H6"/>
      </w:pPr>
      <w:r w:rsidRPr="0064105E">
        <w:t>(3)</w:t>
      </w:r>
    </w:p>
    <w:p w14:paraId="00C32615" w14:textId="77777777" w:rsidR="00F67D29" w:rsidRPr="0064105E" w:rsidRDefault="00F67D29" w:rsidP="00F67D29">
      <w:pPr>
        <w:pStyle w:val="PL"/>
        <w:rPr>
          <w:noProof w:val="0"/>
        </w:rPr>
      </w:pPr>
      <w:r w:rsidRPr="0064105E">
        <w:rPr>
          <w:b/>
          <w:noProof w:val="0"/>
        </w:rPr>
        <w:t>with</w:t>
      </w:r>
      <w:r w:rsidRPr="0064105E">
        <w:rPr>
          <w:noProof w:val="0"/>
        </w:rPr>
        <w:t xml:space="preserve"> { UE (MCVideo Client) having an ongoing MCVideo remote initiated ambient viewing call }</w:t>
      </w:r>
    </w:p>
    <w:p w14:paraId="5998B1E5" w14:textId="77777777" w:rsidR="00F67D29" w:rsidRPr="0064105E" w:rsidRDefault="00F67D29" w:rsidP="00F67D29">
      <w:pPr>
        <w:pStyle w:val="PL"/>
        <w:rPr>
          <w:noProof w:val="0"/>
        </w:rPr>
      </w:pPr>
      <w:r w:rsidRPr="0064105E">
        <w:rPr>
          <w:b/>
          <w:noProof w:val="0"/>
        </w:rPr>
        <w:t>ensure that</w:t>
      </w:r>
      <w:r w:rsidRPr="0064105E">
        <w:rPr>
          <w:noProof w:val="0"/>
        </w:rPr>
        <w:t xml:space="preserve"> {</w:t>
      </w:r>
    </w:p>
    <w:p w14:paraId="51ED75DC" w14:textId="77777777" w:rsidR="00F67D29" w:rsidRPr="0064105E" w:rsidRDefault="00F67D29" w:rsidP="00F67D29">
      <w:pPr>
        <w:pStyle w:val="PL"/>
        <w:rPr>
          <w:noProof w:val="0"/>
        </w:rPr>
      </w:pPr>
      <w:r w:rsidRPr="0064105E">
        <w:rPr>
          <w:noProof w:val="0"/>
        </w:rPr>
        <w:lastRenderedPageBreak/>
        <w:t xml:space="preserve">  </w:t>
      </w:r>
      <w:r w:rsidRPr="0064105E">
        <w:rPr>
          <w:b/>
          <w:noProof w:val="0"/>
        </w:rPr>
        <w:t>when</w:t>
      </w:r>
      <w:r w:rsidRPr="0064105E">
        <w:rPr>
          <w:noProof w:val="0"/>
        </w:rPr>
        <w:t xml:space="preserve"> { UE (MCVideo Client) receives a SIP BYE message to terminate the ongoing MCVideo remote initiated ambient viewing call }</w:t>
      </w:r>
    </w:p>
    <w:p w14:paraId="1DCF4BCC" w14:textId="77777777" w:rsidR="00F67D29" w:rsidRPr="0064105E" w:rsidRDefault="00F67D29" w:rsidP="00F67D29">
      <w:pPr>
        <w:pStyle w:val="PL"/>
        <w:rPr>
          <w:noProof w:val="0"/>
        </w:rPr>
      </w:pPr>
      <w:r w:rsidRPr="0064105E">
        <w:rPr>
          <w:noProof w:val="0"/>
        </w:rPr>
        <w:t xml:space="preserve">    </w:t>
      </w:r>
      <w:r w:rsidRPr="0064105E">
        <w:rPr>
          <w:b/>
          <w:noProof w:val="0"/>
        </w:rPr>
        <w:t>then</w:t>
      </w:r>
      <w:r w:rsidRPr="0064105E">
        <w:rPr>
          <w:noProof w:val="0"/>
        </w:rPr>
        <w:t xml:space="preserve"> { UE (MCVideo Client) sends a SIP 200 (OK) message and leaves the MCVideo session }</w:t>
      </w:r>
    </w:p>
    <w:p w14:paraId="349B808A" w14:textId="77777777" w:rsidR="00F67D29" w:rsidRPr="0064105E" w:rsidRDefault="00F67D29" w:rsidP="00F67D29">
      <w:pPr>
        <w:pStyle w:val="PL"/>
        <w:rPr>
          <w:noProof w:val="0"/>
        </w:rPr>
      </w:pPr>
      <w:r w:rsidRPr="0064105E">
        <w:rPr>
          <w:noProof w:val="0"/>
        </w:rPr>
        <w:t xml:space="preserve">            }</w:t>
      </w:r>
    </w:p>
    <w:p w14:paraId="4C9F0726" w14:textId="77777777" w:rsidR="00F67D29" w:rsidRPr="0064105E" w:rsidRDefault="00F67D29" w:rsidP="00F67D29">
      <w:pPr>
        <w:pStyle w:val="PL"/>
        <w:rPr>
          <w:rFonts w:cs="Courier New"/>
          <w:noProof w:val="0"/>
          <w:szCs w:val="16"/>
        </w:rPr>
      </w:pPr>
    </w:p>
    <w:p w14:paraId="0BE20E8E" w14:textId="77777777" w:rsidR="00F67D29" w:rsidRPr="0064105E" w:rsidRDefault="00F67D29" w:rsidP="00F67D29">
      <w:pPr>
        <w:pStyle w:val="H6"/>
      </w:pPr>
      <w:r w:rsidRPr="0064105E">
        <w:t>6.7.2.2</w:t>
      </w:r>
      <w:r w:rsidRPr="0064105E">
        <w:tab/>
        <w:t>Conformance requirements</w:t>
      </w:r>
    </w:p>
    <w:p w14:paraId="7A551794" w14:textId="70E98C3D" w:rsidR="00F67D29" w:rsidRPr="0064105E" w:rsidRDefault="00F67D29" w:rsidP="00F67D29">
      <w:r w:rsidRPr="0064105E">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D76793C" w14:textId="77777777" w:rsidR="00F67D29" w:rsidRPr="0064105E" w:rsidRDefault="00F67D29" w:rsidP="00F67D29">
      <w:r w:rsidRPr="0064105E">
        <w:t>[TS 24.281, clause 15.2.1.2]</w:t>
      </w:r>
    </w:p>
    <w:p w14:paraId="3515BF00" w14:textId="77777777" w:rsidR="00F67D29" w:rsidRPr="0064105E" w:rsidRDefault="00F67D29" w:rsidP="00F67D29">
      <w:pPr>
        <w:rPr>
          <w:lang w:eastAsia="ko-KR"/>
        </w:rPr>
      </w:pPr>
      <w:r w:rsidRPr="0064105E">
        <w:t>Upon receipt of an initial SIP INVITE request, the MCVideo client shall follow the procedures for termination of multimedia sessions in the IM CN subsystem as specified in 3GPP TS 24.229 [11] with the clarifications below.</w:t>
      </w:r>
    </w:p>
    <w:p w14:paraId="1E4D326D" w14:textId="77777777" w:rsidR="00F67D29" w:rsidRPr="0064105E" w:rsidRDefault="00F67D29" w:rsidP="00F67D29">
      <w:pPr>
        <w:rPr>
          <w:lang w:eastAsia="ko-KR"/>
        </w:rPr>
      </w:pPr>
      <w:r w:rsidRPr="0064105E">
        <w:rPr>
          <w:lang w:eastAsia="ko-KR"/>
        </w:rPr>
        <w:t>The MCVideo client:</w:t>
      </w:r>
    </w:p>
    <w:p w14:paraId="129447C2" w14:textId="77777777" w:rsidR="00F67D29" w:rsidRPr="0064105E" w:rsidRDefault="00F67D29" w:rsidP="00F67D29">
      <w:pPr>
        <w:pStyle w:val="B1"/>
      </w:pPr>
      <w:r w:rsidRPr="0064105E">
        <w:t>1)</w:t>
      </w:r>
      <w:r w:rsidRPr="0064105E">
        <w:tab/>
      </w:r>
      <w:r w:rsidRPr="0064105E">
        <w:rPr>
          <w:lang w:eastAsia="ko-KR"/>
        </w:rPr>
        <w:t>may</w:t>
      </w:r>
      <w:r w:rsidRPr="0064105E">
        <w:t xml:space="preserve"> reject the SIP INVITE request if either of the conditions in step a) or b) are met:</w:t>
      </w:r>
    </w:p>
    <w:p w14:paraId="5D918DE1" w14:textId="77777777" w:rsidR="00F67D29" w:rsidRPr="0064105E" w:rsidRDefault="00F67D29" w:rsidP="00F67D29">
      <w:pPr>
        <w:pStyle w:val="B2"/>
        <w:rPr>
          <w:lang w:eastAsia="ko-KR"/>
        </w:rPr>
      </w:pPr>
      <w:r w:rsidRPr="0064105E">
        <w:rPr>
          <w:lang w:eastAsia="ko-KR"/>
        </w:rPr>
        <w:t>a)</w:t>
      </w:r>
      <w:r w:rsidRPr="0064105E">
        <w:rPr>
          <w:lang w:eastAsia="ko-KR"/>
        </w:rPr>
        <w:tab/>
        <w:t>MCVideo client is already occupied in another session and the number of simultaneous sessions exceeds &lt;MaxCall&gt;, the maximum simultaneous MCVideo session for private call, as specified in TS 24.484 [25]; or</w:t>
      </w:r>
    </w:p>
    <w:p w14:paraId="33FCD79E" w14:textId="77777777" w:rsidR="00F67D29" w:rsidRPr="0064105E" w:rsidRDefault="00F67D29" w:rsidP="00F67D29">
      <w:pPr>
        <w:pStyle w:val="B2"/>
        <w:rPr>
          <w:lang w:eastAsia="ko-KR"/>
        </w:rPr>
      </w:pPr>
      <w:r w:rsidRPr="0064105E">
        <w:rPr>
          <w:lang w:eastAsia="ko-KR"/>
        </w:rPr>
        <w:t>b)</w:t>
      </w:r>
      <w:r w:rsidRPr="0064105E">
        <w:rPr>
          <w:lang w:eastAsia="ko-KR"/>
        </w:rPr>
        <w:tab/>
        <w:t>MCVideo client does not have enough resources to handle the call;</w:t>
      </w:r>
    </w:p>
    <w:p w14:paraId="05E88AF0" w14:textId="77777777" w:rsidR="00F67D29" w:rsidRPr="0064105E" w:rsidRDefault="00F67D29" w:rsidP="00F67D29">
      <w:pPr>
        <w:pStyle w:val="B2"/>
      </w:pPr>
      <w:r w:rsidRPr="0064105E">
        <w:t>c)</w:t>
      </w:r>
      <w:r w:rsidRPr="0064105E">
        <w:tab/>
        <w:t>if neither condition a) nor b) are met, continue with the rest of the steps;</w:t>
      </w:r>
    </w:p>
    <w:p w14:paraId="4526D80D" w14:textId="77777777" w:rsidR="00F67D29" w:rsidRPr="0064105E" w:rsidRDefault="00F67D29" w:rsidP="00F67D29">
      <w:pPr>
        <w:pStyle w:val="B1"/>
        <w:rPr>
          <w:lang w:eastAsia="ko-KR"/>
        </w:rPr>
      </w:pPr>
      <w:r w:rsidRPr="0064105E">
        <w:rPr>
          <w:lang w:eastAsia="ko-KR"/>
        </w:rPr>
        <w:t>2)</w:t>
      </w:r>
      <w:r w:rsidRPr="0064105E">
        <w:rPr>
          <w:lang w:eastAsia="ko-KR"/>
        </w:rPr>
        <w:tab/>
        <w:t>if the SIP INVITE request is rejected in step 1):</w:t>
      </w:r>
    </w:p>
    <w:p w14:paraId="7E3B53C5" w14:textId="77777777" w:rsidR="00F67D29" w:rsidRPr="0064105E" w:rsidRDefault="00F67D29" w:rsidP="00F67D29">
      <w:pPr>
        <w:pStyle w:val="B2"/>
      </w:pPr>
      <w:r w:rsidRPr="0064105E">
        <w:t>a)</w:t>
      </w:r>
      <w:r w:rsidRPr="0064105E">
        <w:tab/>
      </w:r>
      <w:r w:rsidRPr="0064105E">
        <w:rPr>
          <w:lang w:eastAsia="ko-KR"/>
        </w:rPr>
        <w:t>shall</w:t>
      </w:r>
      <w:r w:rsidRPr="0064105E">
        <w:t xml:space="preserve"> respond towards the participating MCVideo function either with:</w:t>
      </w:r>
    </w:p>
    <w:p w14:paraId="45099FBB" w14:textId="77777777" w:rsidR="00F67D29" w:rsidRPr="0064105E" w:rsidRDefault="00F67D29" w:rsidP="00F67D29">
      <w:pPr>
        <w:pStyle w:val="B3"/>
      </w:pPr>
      <w:r w:rsidRPr="0064105E">
        <w:t>i)</w:t>
      </w:r>
      <w:r w:rsidRPr="0064105E">
        <w:tab/>
        <w:t>an appropriate reject code as specified in 3GPP TS 24.229 [11] and warning texts as specified in clause 4.4.2; or</w:t>
      </w:r>
    </w:p>
    <w:p w14:paraId="1D41A9D1" w14:textId="77777777" w:rsidR="00F67D29" w:rsidRPr="0064105E" w:rsidRDefault="00F67D29" w:rsidP="00F67D29">
      <w:pPr>
        <w:pStyle w:val="B3"/>
      </w:pPr>
      <w:r w:rsidRPr="0064105E">
        <w:t>ii)</w:t>
      </w:r>
      <w:r w:rsidRPr="0064105E">
        <w:tab/>
        <w:t>with a SIP 480 (Temporarily unavailable) response not including warning texts if the user is authorised to restrict the reason for failure according to &lt;allow-failure-restriction&gt; as specified in 3GPP TS 24.484 [25]; and</w:t>
      </w:r>
    </w:p>
    <w:p w14:paraId="7B1C8B71" w14:textId="77777777" w:rsidR="00F67D29" w:rsidRPr="0064105E" w:rsidRDefault="00F67D29" w:rsidP="00F67D29">
      <w:pPr>
        <w:pStyle w:val="B2"/>
      </w:pPr>
      <w:r w:rsidRPr="0064105E">
        <w:t>b)</w:t>
      </w:r>
      <w:r w:rsidRPr="0064105E">
        <w:tab/>
      </w:r>
      <w:r w:rsidRPr="0064105E">
        <w:rPr>
          <w:lang w:eastAsia="ko-KR"/>
        </w:rPr>
        <w:t>skip</w:t>
      </w:r>
      <w:r w:rsidRPr="0064105E">
        <w:t xml:space="preserve"> the rest of the steps of this clause;</w:t>
      </w:r>
    </w:p>
    <w:p w14:paraId="111E6A0F" w14:textId="77777777" w:rsidR="00F67D29" w:rsidRPr="0064105E" w:rsidRDefault="00F67D29" w:rsidP="00F67D29">
      <w:pPr>
        <w:pStyle w:val="B1"/>
      </w:pPr>
      <w:r w:rsidRPr="0064105E">
        <w:t>3)</w:t>
      </w:r>
      <w:r w:rsidRPr="0064105E">
        <w:tab/>
      </w:r>
      <w:r w:rsidRPr="0064105E">
        <w:rPr>
          <w:lang w:eastAsia="ko-KR"/>
        </w:rPr>
        <w:t>if</w:t>
      </w:r>
      <w:r w:rsidRPr="0064105E">
        <w:t xml:space="preserve"> the SDP offer of the SIP INVITE request contains an "a=key-mgmt" attribute field with a "mikey" attribute value containing a MIKEY-SAKKE I_MESSAGE:</w:t>
      </w:r>
    </w:p>
    <w:p w14:paraId="56D78C9A" w14:textId="77777777" w:rsidR="00F67D29" w:rsidRPr="0064105E" w:rsidRDefault="00F67D29" w:rsidP="00F67D29">
      <w:pPr>
        <w:pStyle w:val="B2"/>
      </w:pPr>
      <w:r w:rsidRPr="0064105E">
        <w:rPr>
          <w:lang w:eastAsia="ko-KR"/>
        </w:rPr>
        <w:t>a)</w:t>
      </w:r>
      <w:r w:rsidRPr="0064105E">
        <w:rPr>
          <w:lang w:eastAsia="ko-KR"/>
        </w:rPr>
        <w:tab/>
        <w:t xml:space="preserve">shall extract the </w:t>
      </w:r>
      <w:r w:rsidRPr="0064105E">
        <w:t>MCVideo ID of the originating MCVideo from the initiator field (IDRi) of the I_MESSAGE as described in 3GPP TS 33.180 [8];</w:t>
      </w:r>
    </w:p>
    <w:p w14:paraId="2639D0E8" w14:textId="77777777" w:rsidR="00F67D29" w:rsidRPr="0064105E" w:rsidRDefault="00F67D29" w:rsidP="00F67D29">
      <w:pPr>
        <w:pStyle w:val="B2"/>
      </w:pPr>
      <w:r w:rsidRPr="0064105E">
        <w:t>b)</w:t>
      </w:r>
      <w:r w:rsidRPr="0064105E">
        <w:tab/>
      </w:r>
      <w:r w:rsidRPr="0064105E">
        <w:rPr>
          <w:lang w:eastAsia="ko-KR"/>
        </w:rPr>
        <w:t>shall</w:t>
      </w:r>
      <w:r w:rsidRPr="0064105E">
        <w:t xml:space="preserve"> convert the MCVideo ID to a UID as described in 3GPP TS 33.180 [8];</w:t>
      </w:r>
    </w:p>
    <w:p w14:paraId="13100969" w14:textId="77777777" w:rsidR="00F67D29" w:rsidRPr="0064105E" w:rsidRDefault="00F67D29" w:rsidP="00F67D29">
      <w:pPr>
        <w:pStyle w:val="B2"/>
      </w:pPr>
      <w:r w:rsidRPr="0064105E">
        <w:t>c)</w:t>
      </w:r>
      <w:r w:rsidRPr="0064105E">
        <w:tab/>
      </w:r>
      <w:r w:rsidRPr="0064105E">
        <w:rPr>
          <w:lang w:eastAsia="ko-KR"/>
        </w:rPr>
        <w:t>shall</w:t>
      </w:r>
      <w:r w:rsidRPr="0064105E">
        <w:t xml:space="preserve"> use the UID to validate the signature of the MIKEY-SAKKE I_MESSAGE as described in 3GPP TS 33.180 [8];</w:t>
      </w:r>
    </w:p>
    <w:p w14:paraId="6945AC4D" w14:textId="77777777" w:rsidR="00F67D29" w:rsidRPr="0064105E" w:rsidRDefault="00F67D29" w:rsidP="00F67D29">
      <w:pPr>
        <w:pStyle w:val="B2"/>
      </w:pPr>
      <w:r w:rsidRPr="0064105E">
        <w:rPr>
          <w:lang w:eastAsia="ko-KR"/>
        </w:rPr>
        <w:t>d)</w:t>
      </w:r>
      <w:r w:rsidRPr="0064105E">
        <w:rPr>
          <w:lang w:eastAsia="ko-KR"/>
        </w:rPr>
        <w:tab/>
        <w:t xml:space="preserve">if authentication verification of the </w:t>
      </w:r>
      <w:r w:rsidRPr="0064105E">
        <w:t xml:space="preserve">MIKEY-SAKKE I_MESSAGE fails, shall </w:t>
      </w:r>
      <w:r w:rsidRPr="0064105E">
        <w:rPr>
          <w:lang w:eastAsia="ko-KR"/>
        </w:rPr>
        <w:t xml:space="preserve">reject the </w:t>
      </w:r>
      <w:r w:rsidRPr="0064105E">
        <w:t>SIP INVITE request with a SIP 488 (Not Acceptable Here) response as specified in IETF RFC 4567 [6], and include warning text set to "</w:t>
      </w:r>
      <w:r w:rsidRPr="0064105E">
        <w:rPr>
          <w:lang w:eastAsia="ko-KR"/>
        </w:rPr>
        <w:t xml:space="preserve">136 authentication of the MIKEY-SAKKE I_MESSAGE failed" </w:t>
      </w:r>
      <w:r w:rsidRPr="0064105E">
        <w:t xml:space="preserve">in a Warning header field </w:t>
      </w:r>
      <w:r w:rsidRPr="0064105E">
        <w:rPr>
          <w:lang w:eastAsia="ko-KR"/>
        </w:rPr>
        <w:t>as specified in clause</w:t>
      </w:r>
      <w:r w:rsidRPr="0064105E">
        <w:t> 4.4; and</w:t>
      </w:r>
    </w:p>
    <w:p w14:paraId="30EFF7CA" w14:textId="77777777" w:rsidR="00F67D29" w:rsidRPr="0064105E" w:rsidRDefault="00F67D29" w:rsidP="00F67D29">
      <w:pPr>
        <w:pStyle w:val="B2"/>
      </w:pPr>
      <w:r w:rsidRPr="0064105E">
        <w:t>e)</w:t>
      </w:r>
      <w:r w:rsidRPr="0064105E">
        <w:tab/>
        <w:t>if the signature of the MIKEY-SAKKE I_MESSAGE was successfully validated:</w:t>
      </w:r>
    </w:p>
    <w:p w14:paraId="0101D6DB" w14:textId="77777777" w:rsidR="00F67D29" w:rsidRPr="0064105E" w:rsidRDefault="00F67D29" w:rsidP="00F67D29">
      <w:pPr>
        <w:pStyle w:val="B3"/>
      </w:pPr>
      <w:r w:rsidRPr="0064105E">
        <w:t>i)</w:t>
      </w:r>
      <w:r w:rsidRPr="0064105E">
        <w:tab/>
        <w:t>shall extract and decrypt the encapsulated PCK using the terminating user's (KMS provisioned) UID key as described in 3GPP TS 33.180 [8]; and</w:t>
      </w:r>
    </w:p>
    <w:p w14:paraId="3E9C3433" w14:textId="77777777" w:rsidR="00F67D29" w:rsidRPr="0064105E" w:rsidRDefault="00F67D29" w:rsidP="00F67D29">
      <w:pPr>
        <w:pStyle w:val="B3"/>
      </w:pPr>
      <w:r w:rsidRPr="0064105E">
        <w:t>ii)</w:t>
      </w:r>
      <w:r w:rsidRPr="0064105E">
        <w:tab/>
        <w:t>shall extract the PCK-ID, from the payload as specified in 3GPP TS 33.180 [8];</w:t>
      </w:r>
    </w:p>
    <w:p w14:paraId="098B5B8D" w14:textId="77777777" w:rsidR="00F67D29" w:rsidRPr="0064105E" w:rsidRDefault="00F67D29" w:rsidP="00F67D29">
      <w:pPr>
        <w:pStyle w:val="NO"/>
      </w:pPr>
      <w:r w:rsidRPr="0064105E">
        <w:t>NOTE 1:</w:t>
      </w:r>
      <w:r w:rsidRPr="0064105E">
        <w:tab/>
        <w:t>With the PCK successfully shared between the originating MCVideo client and the terminating MCVideo client, both clients are able to use SRTP/SRTCP to create an end-to-end secure session.</w:t>
      </w:r>
    </w:p>
    <w:p w14:paraId="4243F90E" w14:textId="77777777" w:rsidR="00F67D29" w:rsidRPr="0064105E" w:rsidRDefault="00F67D29" w:rsidP="00F67D29">
      <w:pPr>
        <w:pStyle w:val="B1"/>
        <w:rPr>
          <w:lang w:eastAsia="ko-KR"/>
        </w:rPr>
      </w:pPr>
      <w:r w:rsidRPr="0064105E">
        <w:lastRenderedPageBreak/>
        <w:t>4)</w:t>
      </w:r>
      <w:r w:rsidRPr="0064105E">
        <w:tab/>
        <w:t>may check if a Resource-Priority header field is included in the incoming SIP INVITE request and may perform further actions outside the scope of this specification to act upon an included Resource-Priority header field as specified in 3GPP TS 24.229 [11]</w:t>
      </w:r>
      <w:r w:rsidRPr="0064105E">
        <w:rPr>
          <w:lang w:eastAsia="ko-KR"/>
        </w:rPr>
        <w:t>;</w:t>
      </w:r>
    </w:p>
    <w:p w14:paraId="44B656D7" w14:textId="77777777" w:rsidR="00F67D29" w:rsidRPr="0064105E" w:rsidRDefault="00F67D29" w:rsidP="00F67D29">
      <w:pPr>
        <w:pStyle w:val="B1"/>
        <w:rPr>
          <w:lang w:eastAsia="ko-KR"/>
        </w:rPr>
      </w:pPr>
      <w:r w:rsidRPr="0064105E">
        <w:t>5)</w:t>
      </w:r>
      <w:r w:rsidRPr="0064105E">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4105E">
        <w:rPr>
          <w:lang w:eastAsia="ko-KR"/>
        </w:rPr>
        <w:t>u</w:t>
      </w:r>
      <w:r w:rsidRPr="0064105E">
        <w:t xml:space="preserve">ser the MCVideo ID of the </w:t>
      </w:r>
      <w:r w:rsidRPr="0064105E">
        <w:rPr>
          <w:lang w:eastAsia="ko-KR"/>
        </w:rPr>
        <w:t>i</w:t>
      </w:r>
      <w:r w:rsidRPr="0064105E">
        <w:t xml:space="preserve">nviting MCVideo </w:t>
      </w:r>
      <w:r w:rsidRPr="0064105E">
        <w:rPr>
          <w:lang w:eastAsia="ko-KR"/>
        </w:rPr>
        <w:t>u</w:t>
      </w:r>
      <w:r w:rsidRPr="0064105E">
        <w:t>ser</w:t>
      </w:r>
      <w:r w:rsidRPr="0064105E">
        <w:rPr>
          <w:lang w:eastAsia="ko-KR"/>
        </w:rPr>
        <w:t>;</w:t>
      </w:r>
    </w:p>
    <w:p w14:paraId="222E5E42" w14:textId="77777777" w:rsidR="00F67D29" w:rsidRPr="0064105E" w:rsidRDefault="00F67D29" w:rsidP="00F67D29">
      <w:pPr>
        <w:pStyle w:val="B1"/>
        <w:rPr>
          <w:lang w:eastAsia="ko-KR"/>
        </w:rPr>
      </w:pPr>
      <w:r w:rsidRPr="0064105E">
        <w:t>6)</w:t>
      </w:r>
      <w:r w:rsidRPr="0064105E">
        <w:tab/>
      </w:r>
      <w:r w:rsidRPr="0064105E">
        <w:rPr>
          <w:lang w:eastAsia="ko-KR"/>
        </w:rPr>
        <w:t>shall</w:t>
      </w:r>
      <w:r w:rsidRPr="0064105E">
        <w:t xml:space="preserve"> perform the automatic commencement procedures specified in </w:t>
      </w:r>
      <w:r w:rsidRPr="0064105E">
        <w:rPr>
          <w:lang w:eastAsia="ko-KR"/>
        </w:rPr>
        <w:t>clause</w:t>
      </w:r>
      <w:r w:rsidRPr="0064105E">
        <w:t> </w:t>
      </w:r>
      <w:r w:rsidRPr="0064105E">
        <w:rPr>
          <w:lang w:eastAsia="ko-KR"/>
        </w:rPr>
        <w:t>6.2.3.1.1;</w:t>
      </w:r>
    </w:p>
    <w:p w14:paraId="67E2CFE2" w14:textId="77777777" w:rsidR="00F67D29" w:rsidRPr="0064105E" w:rsidRDefault="00F67D29" w:rsidP="00F67D29">
      <w:pPr>
        <w:pStyle w:val="NO"/>
      </w:pPr>
      <w:r w:rsidRPr="0064105E">
        <w:t>NOTE 2:</w:t>
      </w:r>
      <w:r w:rsidRPr="0064105E">
        <w:tab/>
        <w:t>Auto-answer is the commencement mode for both participants in locally initiated and remotely initiated ambient viewing calls.</w:t>
      </w:r>
    </w:p>
    <w:p w14:paraId="034DFD01" w14:textId="77777777" w:rsidR="00F67D29" w:rsidRPr="0064105E" w:rsidRDefault="00F67D29" w:rsidP="00F67D29">
      <w:pPr>
        <w:pStyle w:val="B1"/>
        <w:rPr>
          <w:lang w:eastAsia="ko-KR"/>
        </w:rPr>
      </w:pPr>
      <w:r w:rsidRPr="0064105E">
        <w:rPr>
          <w:lang w:eastAsia="ko-KR"/>
        </w:rPr>
        <w:t>7)</w:t>
      </w:r>
      <w:r w:rsidRPr="0064105E">
        <w:rPr>
          <w:lang w:eastAsia="ko-KR"/>
        </w:rPr>
        <w:tab/>
        <w:t xml:space="preserve">if the </w:t>
      </w:r>
      <w:r w:rsidRPr="0064105E">
        <w:t>&lt;ambient-viewing-type&gt; element contained in the application/vnd.3gpp.mcvideo-info+xml MIME body in the received SIP INVITE request was set to a value of "remote-init":</w:t>
      </w:r>
    </w:p>
    <w:p w14:paraId="61EFB20E" w14:textId="77777777" w:rsidR="00F67D29" w:rsidRPr="0064105E" w:rsidRDefault="00F67D29" w:rsidP="00F67D29">
      <w:pPr>
        <w:pStyle w:val="B2"/>
        <w:rPr>
          <w:lang w:eastAsia="ko-KR"/>
        </w:rPr>
      </w:pPr>
      <w:r w:rsidRPr="0064105E">
        <w:rPr>
          <w:lang w:eastAsia="ko-KR"/>
        </w:rPr>
        <w:t>a)</w:t>
      </w:r>
      <w:r w:rsidRPr="0064105E">
        <w:rPr>
          <w:lang w:eastAsia="ko-KR"/>
        </w:rPr>
        <w:tab/>
        <w:t>shall cache the value of "viewed-to MCVideo user" as the ambient viewing client role for this call; or;</w:t>
      </w:r>
    </w:p>
    <w:p w14:paraId="438EA0C0" w14:textId="77777777" w:rsidR="00F67D29" w:rsidRPr="0064105E" w:rsidRDefault="00F67D29" w:rsidP="00F67D29">
      <w:pPr>
        <w:pStyle w:val="B2"/>
      </w:pPr>
      <w:r w:rsidRPr="0064105E">
        <w:rPr>
          <w:lang w:eastAsia="ko-KR"/>
        </w:rPr>
        <w:t>b)</w:t>
      </w:r>
      <w:r w:rsidRPr="0064105E">
        <w:rPr>
          <w:lang w:eastAsia="ko-KR"/>
        </w:rPr>
        <w:tab/>
        <w:t xml:space="preserve">if the </w:t>
      </w:r>
      <w:r w:rsidRPr="0064105E">
        <w:t xml:space="preserve">&lt;ambient-viewing-type&gt; element contained in the application/vnd.3gpp.mcvideo-info+xml MIME body was set to a value of "local-init" " </w:t>
      </w:r>
      <w:r w:rsidRPr="0064105E">
        <w:rPr>
          <w:lang w:eastAsia="ko-KR"/>
        </w:rPr>
        <w:t>shall cache the value of "viewing MCVideo user" as the ambient viewing client role for this call;</w:t>
      </w:r>
    </w:p>
    <w:p w14:paraId="51B9B22D" w14:textId="77777777" w:rsidR="00F67D29" w:rsidRPr="0064105E" w:rsidRDefault="00F67D29" w:rsidP="00F67D29">
      <w:pPr>
        <w:pStyle w:val="B1"/>
      </w:pPr>
      <w:r w:rsidRPr="0064105E">
        <w:t>8)</w:t>
      </w:r>
      <w:r w:rsidRPr="0064105E">
        <w:tab/>
      </w:r>
      <w:r w:rsidRPr="0064105E">
        <w:rPr>
          <w:lang w:eastAsia="ko-KR"/>
        </w:rPr>
        <w:t>if</w:t>
      </w:r>
      <w:r w:rsidRPr="0064105E">
        <w:t xml:space="preserve"> the received SIP INVITE request</w:t>
      </w:r>
      <w:r w:rsidRPr="0064105E">
        <w:rPr>
          <w:lang w:eastAsia="ko-KR"/>
        </w:rPr>
        <w:t xml:space="preserve"> includes an alert-info header field as specified in </w:t>
      </w:r>
      <w:r w:rsidRPr="0064105E">
        <w:t>IETF RFC 3261 [15] and as updated by IETF RFC 7462 [66] set to a value of "&lt;</w:t>
      </w:r>
      <w:hyperlink r:id="rId22" w:history="1">
        <w:r w:rsidRPr="0064105E">
          <w:rPr>
            <w:rFonts w:eastAsia="Malgun Gothic"/>
            <w:color w:val="0000FF"/>
            <w:u w:val="single"/>
          </w:rPr>
          <w:t>file:///dev/null</w:t>
        </w:r>
      </w:hyperlink>
      <w:r w:rsidRPr="0064105E">
        <w:t>&gt;" shall not give any indication of the progress of the call to the MCVideo user;</w:t>
      </w:r>
    </w:p>
    <w:p w14:paraId="5BF54CAD" w14:textId="77777777" w:rsidR="00F67D29" w:rsidRPr="0064105E" w:rsidRDefault="00F67D29" w:rsidP="00F67D29">
      <w:pPr>
        <w:pStyle w:val="NO"/>
      </w:pPr>
      <w:r w:rsidRPr="0064105E">
        <w:t>NOTE 3:</w:t>
      </w:r>
      <w:r w:rsidRPr="0064105E">
        <w:tab/>
        <w:t>The alert-info header field having the value of "&lt;</w:t>
      </w:r>
      <w:hyperlink r:id="rId23" w:history="1">
        <w:r w:rsidRPr="0064105E">
          <w:rPr>
            <w:rFonts w:eastAsia="Malgun Gothic"/>
            <w:color w:val="0000FF"/>
            <w:u w:val="single"/>
          </w:rPr>
          <w:t>file:///dev/null</w:t>
        </w:r>
      </w:hyperlink>
      <w:r w:rsidRPr="0064105E">
        <w:t>&gt;" is intended to result in having a "null" alert, i.e. an alert with no content or physical manifestation of any kind.</w:t>
      </w:r>
    </w:p>
    <w:p w14:paraId="6C8B6B00" w14:textId="77777777" w:rsidR="00F67D29" w:rsidRPr="0064105E" w:rsidRDefault="00F67D29" w:rsidP="00F67D29">
      <w:pPr>
        <w:pStyle w:val="B1"/>
        <w:rPr>
          <w:lang w:eastAsia="ko-KR"/>
        </w:rPr>
      </w:pPr>
      <w:r w:rsidRPr="0064105E">
        <w:rPr>
          <w:lang w:eastAsia="ko-KR"/>
        </w:rPr>
        <w:t>9)</w:t>
      </w:r>
      <w:r w:rsidRPr="0064105E">
        <w:rPr>
          <w:lang w:eastAsia="ko-KR"/>
        </w:rPr>
        <w:tab/>
        <w:t xml:space="preserve">if the </w:t>
      </w:r>
      <w:r w:rsidRPr="0064105E">
        <w:t xml:space="preserve">&lt;ambient-viewing-type&gt; element contained in the application/vnd.3gpp.mcvideo-info+xml MIME body is set to a value of "local-init", should provide an indication to the MCVideo </w:t>
      </w:r>
      <w:r w:rsidRPr="0064105E">
        <w:rPr>
          <w:lang w:eastAsia="ko-KR"/>
        </w:rPr>
        <w:t>u</w:t>
      </w:r>
      <w:r w:rsidRPr="0064105E">
        <w:t>ser that the ambient viewing call is in progress</w:t>
      </w:r>
      <w:r w:rsidRPr="0064105E">
        <w:rPr>
          <w:lang w:eastAsia="ko-KR"/>
        </w:rPr>
        <w:t>; and</w:t>
      </w:r>
    </w:p>
    <w:p w14:paraId="3B94DD41" w14:textId="77777777" w:rsidR="00F67D29" w:rsidRPr="0064105E" w:rsidRDefault="00F67D29" w:rsidP="00F67D29">
      <w:pPr>
        <w:pStyle w:val="NO"/>
      </w:pPr>
      <w:r w:rsidRPr="0064105E">
        <w:t>NOTE 4:</w:t>
      </w:r>
      <w:r w:rsidRPr="0064105E">
        <w:tab/>
        <w:t>The terminating user in a remotely initiated ambient viewing is the viewed-to MCVideo user and is intended to be totally unaware that their camera is activated and a call is in progress.</w:t>
      </w:r>
    </w:p>
    <w:p w14:paraId="58F8E300" w14:textId="77777777" w:rsidR="00F67D29" w:rsidRPr="0064105E" w:rsidRDefault="00F67D29" w:rsidP="00F67D29">
      <w:pPr>
        <w:pStyle w:val="B1"/>
      </w:pPr>
      <w:r w:rsidRPr="0064105E">
        <w:rPr>
          <w:rFonts w:eastAsia="Malgun Gothic"/>
        </w:rPr>
        <w:t>10)</w:t>
      </w:r>
      <w:r w:rsidRPr="0064105E">
        <w:rPr>
          <w:rFonts w:eastAsia="Malgun Gothic"/>
        </w:rPr>
        <w:tab/>
        <w:t xml:space="preserve">shall </w:t>
      </w:r>
      <w:r w:rsidRPr="0064105E">
        <w:rPr>
          <w:lang w:eastAsia="ko-KR"/>
        </w:rPr>
        <w:t>cache</w:t>
      </w:r>
      <w:r w:rsidRPr="0064105E">
        <w:rPr>
          <w:rFonts w:eastAsia="Malgun Gothic"/>
        </w:rPr>
        <w:t xml:space="preserve"> as the ambient viewing type for the call the value contained in the </w:t>
      </w:r>
      <w:r w:rsidRPr="0064105E">
        <w:t>&lt;ambient-viewing-type&gt; element of the application/vnd.3gpp.mcvideo-info+xml MIME body contained in the received SIP INVITE request.</w:t>
      </w:r>
    </w:p>
    <w:p w14:paraId="5F294F6A" w14:textId="77777777" w:rsidR="00F67D29" w:rsidRPr="0064105E" w:rsidRDefault="00F67D29" w:rsidP="00F67D29">
      <w:r w:rsidRPr="0064105E">
        <w:t>[TS 24.281, clause 15.2.1.4]</w:t>
      </w:r>
    </w:p>
    <w:p w14:paraId="4ED87C3C" w14:textId="77777777" w:rsidR="00F67D29" w:rsidRPr="0064105E" w:rsidRDefault="00F67D29" w:rsidP="00F67D29">
      <w:r w:rsidRPr="0064105E">
        <w:t>This clause is referenced from other procedures.</w:t>
      </w:r>
    </w:p>
    <w:p w14:paraId="6222E4C2" w14:textId="77777777" w:rsidR="00F67D29" w:rsidRPr="0064105E" w:rsidRDefault="00F67D29" w:rsidP="00F67D29">
      <w:pPr>
        <w:rPr>
          <w:lang w:eastAsia="ko-KR"/>
        </w:rPr>
      </w:pPr>
      <w:r w:rsidRPr="0064105E">
        <w:rPr>
          <w:lang w:eastAsia="ko-KR"/>
        </w:rPr>
        <w:t>Upon receipt of a SIP BYE request in the dialog of an ambient viewing session, the MCVideo client:</w:t>
      </w:r>
    </w:p>
    <w:p w14:paraId="6FAED3F2" w14:textId="77777777" w:rsidR="00F67D29" w:rsidRPr="0064105E" w:rsidRDefault="00F67D29" w:rsidP="00F67D29">
      <w:pPr>
        <w:pStyle w:val="B1"/>
      </w:pPr>
      <w:r w:rsidRPr="0064105E">
        <w:t>1)</w:t>
      </w:r>
      <w:r w:rsidRPr="0064105E">
        <w:tab/>
      </w:r>
      <w:r w:rsidRPr="0064105E">
        <w:rPr>
          <w:lang w:eastAsia="ko-KR"/>
        </w:rPr>
        <w:t>shall</w:t>
      </w:r>
      <w:r w:rsidRPr="0064105E">
        <w:t xml:space="preserve"> comply with the procedures of clause 6.2.6;</w:t>
      </w:r>
    </w:p>
    <w:p w14:paraId="2105D337" w14:textId="77777777" w:rsidR="00F67D29" w:rsidRPr="0064105E" w:rsidRDefault="00F67D29" w:rsidP="00F67D29">
      <w:pPr>
        <w:pStyle w:val="B1"/>
      </w:pPr>
      <w:r w:rsidRPr="0064105E">
        <w:t>2)</w:t>
      </w:r>
      <w:r w:rsidRPr="0064105E">
        <w:tab/>
        <w:t xml:space="preserve">if the cached </w:t>
      </w:r>
      <w:r w:rsidRPr="0064105E">
        <w:rPr>
          <w:lang w:eastAsia="ko-KR"/>
        </w:rPr>
        <w:t>ambient viewing client role</w:t>
      </w:r>
      <w:r w:rsidRPr="0064105E">
        <w:t xml:space="preserve"> is equal to "viewed-to MCVideo user", shall provide no indication that an ambient viewing call has been terminated;</w:t>
      </w:r>
    </w:p>
    <w:p w14:paraId="7784B8D2" w14:textId="77777777" w:rsidR="00F67D29" w:rsidRPr="0064105E" w:rsidRDefault="00F67D29" w:rsidP="00F67D29">
      <w:pPr>
        <w:pStyle w:val="B1"/>
      </w:pPr>
      <w:r w:rsidRPr="0064105E">
        <w:t>3)</w:t>
      </w:r>
      <w:r w:rsidRPr="0064105E">
        <w:tab/>
        <w:t xml:space="preserve">if the cached </w:t>
      </w:r>
      <w:r w:rsidRPr="0064105E">
        <w:rPr>
          <w:lang w:eastAsia="ko-KR"/>
        </w:rPr>
        <w:t>ambient viewing client role</w:t>
      </w:r>
      <w:r w:rsidRPr="0064105E">
        <w:t xml:space="preserve"> is equal to "viewing MCVideo user", may provide an indication to the MCVideo user that the ambient viewing call has been terminated; and</w:t>
      </w:r>
    </w:p>
    <w:p w14:paraId="39B35A4F" w14:textId="77777777" w:rsidR="00F67D29" w:rsidRPr="0064105E" w:rsidRDefault="00F67D29" w:rsidP="00F67D29">
      <w:pPr>
        <w:pStyle w:val="B1"/>
        <w:rPr>
          <w:lang w:eastAsia="ko-KR"/>
        </w:rPr>
      </w:pPr>
      <w:r w:rsidRPr="0064105E">
        <w:t>4)</w:t>
      </w:r>
      <w:r w:rsidRPr="0064105E">
        <w:tab/>
      </w:r>
      <w:r w:rsidRPr="0064105E">
        <w:rPr>
          <w:lang w:eastAsia="ko-KR"/>
        </w:rPr>
        <w:t>shall clear the cache of the data stored as:</w:t>
      </w:r>
    </w:p>
    <w:p w14:paraId="309C52A8" w14:textId="77777777" w:rsidR="00F67D29" w:rsidRPr="0064105E" w:rsidRDefault="00F67D29" w:rsidP="00F67D29">
      <w:pPr>
        <w:pStyle w:val="B2"/>
        <w:rPr>
          <w:lang w:eastAsia="ko-KR"/>
        </w:rPr>
      </w:pPr>
      <w:r w:rsidRPr="0064105E">
        <w:rPr>
          <w:lang w:eastAsia="ko-KR"/>
        </w:rPr>
        <w:t>a)</w:t>
      </w:r>
      <w:r w:rsidRPr="0064105E">
        <w:rPr>
          <w:lang w:eastAsia="ko-KR"/>
        </w:rPr>
        <w:tab/>
        <w:t>ambient viewing client role; and</w:t>
      </w:r>
    </w:p>
    <w:p w14:paraId="781BB538" w14:textId="77777777" w:rsidR="00F67D29" w:rsidRPr="0064105E" w:rsidRDefault="00F67D29" w:rsidP="00F67D29">
      <w:pPr>
        <w:pStyle w:val="B2"/>
      </w:pPr>
      <w:r w:rsidRPr="0064105E">
        <w:rPr>
          <w:rFonts w:eastAsia="Malgun Gothic"/>
        </w:rPr>
        <w:t>b)</w:t>
      </w:r>
      <w:r w:rsidRPr="0064105E">
        <w:rPr>
          <w:rFonts w:eastAsia="Malgun Gothic"/>
        </w:rPr>
        <w:tab/>
        <w:t>ambient viewing type</w:t>
      </w:r>
      <w:r w:rsidRPr="0064105E">
        <w:t>.</w:t>
      </w:r>
    </w:p>
    <w:p w14:paraId="5A041C67" w14:textId="77777777" w:rsidR="00F67D29" w:rsidRPr="0064105E" w:rsidRDefault="00F67D29" w:rsidP="00F67D29">
      <w:r w:rsidRPr="0064105E">
        <w:t>[TS 24.581, clause 6.2.4.2.3]</w:t>
      </w:r>
    </w:p>
    <w:p w14:paraId="6AC28D62" w14:textId="77777777" w:rsidR="00F67D29" w:rsidRPr="0064105E" w:rsidRDefault="00F67D29" w:rsidP="00F67D29">
      <w:r w:rsidRPr="0064105E">
        <w:t>When an MCVideo call is established, the terminating transmission participant:</w:t>
      </w:r>
    </w:p>
    <w:p w14:paraId="44B6CD01" w14:textId="77777777" w:rsidR="00F67D29" w:rsidRPr="0064105E" w:rsidRDefault="00F67D29" w:rsidP="00F67D29">
      <w:pPr>
        <w:pStyle w:val="B1"/>
      </w:pPr>
      <w:r w:rsidRPr="0064105E">
        <w:t>1.</w:t>
      </w:r>
      <w:r w:rsidRPr="0064105E">
        <w:tab/>
        <w:t>shall create an instance of a 'Transmission participant state transition diagram for basic transmission control operation'; and</w:t>
      </w:r>
    </w:p>
    <w:p w14:paraId="33E3887D" w14:textId="77777777" w:rsidR="00F67D29" w:rsidRPr="0064105E" w:rsidRDefault="00F67D29" w:rsidP="00F67D29">
      <w:pPr>
        <w:pStyle w:val="B1"/>
      </w:pPr>
      <w:r w:rsidRPr="0064105E">
        <w:t>2.</w:t>
      </w:r>
      <w:r w:rsidRPr="0064105E">
        <w:tab/>
        <w:t>shall enter the 'U: has no permission to transmit' state.</w:t>
      </w:r>
    </w:p>
    <w:p w14:paraId="3AF7F72E" w14:textId="77777777" w:rsidR="00F67D29" w:rsidRPr="0064105E" w:rsidRDefault="00F67D29" w:rsidP="00F67D29">
      <w:pPr>
        <w:pStyle w:val="NO"/>
      </w:pPr>
      <w:r w:rsidRPr="0064105E">
        <w:lastRenderedPageBreak/>
        <w:t>NOTE:</w:t>
      </w:r>
      <w:r w:rsidRPr="0064105E">
        <w:tab/>
        <w:t>From a transmission participant perspective the MCVideo call is established when the application and signalling plane sends the SIP 200 (OK) response.</w:t>
      </w:r>
    </w:p>
    <w:p w14:paraId="55D27C65" w14:textId="77777777" w:rsidR="00F67D29" w:rsidRPr="0064105E" w:rsidRDefault="00F67D29" w:rsidP="00F67D29">
      <w:r w:rsidRPr="0064105E">
        <w:t>[TS 24.581, clause 6.2.4.4.6]</w:t>
      </w:r>
    </w:p>
    <w:p w14:paraId="06FB22FC" w14:textId="77777777" w:rsidR="00F67D29" w:rsidRPr="0064105E" w:rsidRDefault="00F67D29" w:rsidP="00F67D29">
      <w:r w:rsidRPr="0064105E">
        <w:t>Upon receiving a Transmission Granted message from the transmission control server, the transmission participant:</w:t>
      </w:r>
    </w:p>
    <w:p w14:paraId="6B79CD6C" w14:textId="77777777" w:rsidR="00F67D29" w:rsidRPr="0064105E" w:rsidRDefault="00F67D29" w:rsidP="00F67D29">
      <w:pPr>
        <w:pStyle w:val="B1"/>
      </w:pPr>
      <w:r w:rsidRPr="0064105E">
        <w:t>1.</w:t>
      </w:r>
      <w:r w:rsidRPr="0064105E">
        <w:tab/>
        <w:t>if the first bit in the subtype of the Transmission Granted message is set to '1' (Acknowledgment is required) as described in clause 9.2.2.1, shall send a Transmission control Ack message. The Transmission control Ack message:</w:t>
      </w:r>
    </w:p>
    <w:p w14:paraId="3ACAAB0F" w14:textId="77777777" w:rsidR="00F67D29" w:rsidRPr="0064105E" w:rsidRDefault="00F67D29" w:rsidP="00F67D29">
      <w:pPr>
        <w:pStyle w:val="B2"/>
      </w:pPr>
      <w:r w:rsidRPr="0064105E">
        <w:t>a.</w:t>
      </w:r>
      <w:r w:rsidRPr="0064105E">
        <w:tab/>
        <w:t>shall include the Message Type field set to '0' (Transmission Granted); and</w:t>
      </w:r>
    </w:p>
    <w:p w14:paraId="0C113DFC" w14:textId="77777777" w:rsidR="00F67D29" w:rsidRPr="0064105E" w:rsidRDefault="00F67D29" w:rsidP="00F67D29">
      <w:pPr>
        <w:pStyle w:val="B2"/>
      </w:pPr>
      <w:r w:rsidRPr="0064105E">
        <w:t>b.</w:t>
      </w:r>
      <w:r w:rsidRPr="0064105E">
        <w:tab/>
        <w:t>shall include the Source field set to '0' (the transmission participant is the source);</w:t>
      </w:r>
    </w:p>
    <w:p w14:paraId="0C83B6BB" w14:textId="77777777" w:rsidR="00F67D29" w:rsidRPr="0064105E" w:rsidRDefault="00F67D29" w:rsidP="00F67D29">
      <w:pPr>
        <w:pStyle w:val="B1"/>
      </w:pPr>
      <w:r w:rsidRPr="0064105E">
        <w:t>2.</w:t>
      </w:r>
      <w:r w:rsidRPr="0064105E">
        <w:tab/>
        <w:t>shall store the SSRC of granted transmission participant received in the Transmission Granted message and use it in the RTP media packets until the transmission is relased;</w:t>
      </w:r>
    </w:p>
    <w:p w14:paraId="3405D0AB" w14:textId="77777777" w:rsidR="00F67D29" w:rsidRPr="0064105E" w:rsidRDefault="00F67D29" w:rsidP="00F67D29">
      <w:pPr>
        <w:pStyle w:val="B1"/>
      </w:pPr>
      <w:r w:rsidRPr="0064105E">
        <w:t>3.</w:t>
      </w:r>
      <w:r w:rsidRPr="0064105E">
        <w:tab/>
        <w:t>shall provide Transmission granted notification to the user, if not already done;</w:t>
      </w:r>
    </w:p>
    <w:p w14:paraId="5E22F474" w14:textId="77777777" w:rsidR="00F67D29" w:rsidRPr="0064105E" w:rsidRDefault="00F67D29" w:rsidP="00F67D29">
      <w:pPr>
        <w:pStyle w:val="B1"/>
      </w:pPr>
      <w:r w:rsidRPr="0064105E">
        <w:t>4.</w:t>
      </w:r>
      <w:r w:rsidRPr="0064105E">
        <w:tab/>
        <w:t>shall stop timer T100 (Transmission Request); and</w:t>
      </w:r>
    </w:p>
    <w:p w14:paraId="7E08F927" w14:textId="77777777" w:rsidR="00F67D29" w:rsidRPr="0064105E" w:rsidRDefault="00F67D29" w:rsidP="00F67D29">
      <w:pPr>
        <w:pStyle w:val="B1"/>
      </w:pPr>
      <w:r w:rsidRPr="0064105E">
        <w:t>5.</w:t>
      </w:r>
      <w:r w:rsidRPr="0064105E">
        <w:tab/>
        <w:t>shall enter the 'U: has permission to transmit' state.</w:t>
      </w:r>
    </w:p>
    <w:p w14:paraId="29B64B30" w14:textId="77777777" w:rsidR="00F67D29" w:rsidRPr="0064105E" w:rsidRDefault="00F67D29" w:rsidP="00F67D29">
      <w:r w:rsidRPr="0064105E">
        <w:t>[TS 24.581, clause 6.2.4.5.7]</w:t>
      </w:r>
    </w:p>
    <w:p w14:paraId="516F4A5A" w14:textId="77777777" w:rsidR="00F67D29" w:rsidRPr="0064105E" w:rsidRDefault="00F67D29" w:rsidP="00F67D29">
      <w:r w:rsidRPr="0064105E">
        <w:t>Upon receiving a Transmission End Request message from transmission control server, the transmission participant:</w:t>
      </w:r>
    </w:p>
    <w:p w14:paraId="35843756" w14:textId="77777777" w:rsidR="00F67D29" w:rsidRPr="0064105E" w:rsidRDefault="00F67D29" w:rsidP="00F67D29">
      <w:pPr>
        <w:pStyle w:val="B1"/>
      </w:pPr>
      <w:r w:rsidRPr="0064105E">
        <w:t>1.</w:t>
      </w:r>
      <w:r w:rsidRPr="0064105E">
        <w:tab/>
        <w:t>shall inform the user that the permission to send RTP media is being revoked;</w:t>
      </w:r>
    </w:p>
    <w:p w14:paraId="2C4BB383" w14:textId="77777777" w:rsidR="00F67D29" w:rsidRPr="0064105E" w:rsidRDefault="00F67D29" w:rsidP="00F67D29">
      <w:pPr>
        <w:pStyle w:val="B1"/>
      </w:pPr>
      <w:r w:rsidRPr="0064105E">
        <w:t>2.</w:t>
      </w:r>
      <w:r w:rsidRPr="0064105E">
        <w:tab/>
        <w:t>may give information to the user about the reason for terminating the permission to send media;</w:t>
      </w:r>
    </w:p>
    <w:p w14:paraId="6F327730" w14:textId="77777777" w:rsidR="00F67D29" w:rsidRPr="0064105E" w:rsidRDefault="00F67D29" w:rsidP="00F67D29">
      <w:pPr>
        <w:pStyle w:val="B1"/>
      </w:pPr>
      <w:r w:rsidRPr="0064105E">
        <w:t>3.</w:t>
      </w:r>
      <w:r w:rsidRPr="0064105E">
        <w:tab/>
        <w:t>shall request the media in the MCVideo client to discard any remaining buffered RTP media packets and to stop forwarding of encoded video to the MCVideo server; and</w:t>
      </w:r>
    </w:p>
    <w:p w14:paraId="7E135B07" w14:textId="77777777" w:rsidR="00F67D29" w:rsidRPr="0064105E" w:rsidRDefault="00F67D29" w:rsidP="00F67D29">
      <w:pPr>
        <w:pStyle w:val="B1"/>
      </w:pPr>
      <w:r w:rsidRPr="0064105E">
        <w:t>4.  shall send  Transmission End Response message to the transmission control server.</w:t>
      </w:r>
    </w:p>
    <w:p w14:paraId="47981FA4" w14:textId="77777777" w:rsidR="00F67D29" w:rsidRPr="0064105E" w:rsidRDefault="00F67D29" w:rsidP="00F67D29">
      <w:pPr>
        <w:pStyle w:val="B1"/>
      </w:pPr>
      <w:r w:rsidRPr="0064105E">
        <w:t>5.</w:t>
      </w:r>
      <w:r w:rsidRPr="0064105E">
        <w:tab/>
        <w:t>if the session is not a broadcast group call or if the A-bit in the Transmission Indicator field is set to '1' (Normal call), shall enter the 'U: has no permission to transmit' state; and</w:t>
      </w:r>
    </w:p>
    <w:p w14:paraId="3202B969" w14:textId="77777777" w:rsidR="00F67D29" w:rsidRPr="0064105E" w:rsidRDefault="00F67D29" w:rsidP="00F67D29">
      <w:pPr>
        <w:pStyle w:val="B1"/>
      </w:pPr>
      <w:r w:rsidRPr="0064105E">
        <w:t>6.</w:t>
      </w:r>
      <w:r w:rsidRPr="0064105E">
        <w:tab/>
        <w:t>if the session was initiated as a broadcast group call:</w:t>
      </w:r>
    </w:p>
    <w:p w14:paraId="2D8FBB06" w14:textId="77777777" w:rsidR="00F67D29" w:rsidRPr="0064105E" w:rsidRDefault="00F67D29" w:rsidP="00F67D29">
      <w:pPr>
        <w:pStyle w:val="B2"/>
      </w:pPr>
      <w:r w:rsidRPr="0064105E">
        <w:t>a.</w:t>
      </w:r>
      <w:r w:rsidRPr="0064105E">
        <w:tab/>
        <w:t>shall indicate to the MCVideo client the media transmission is completed; and</w:t>
      </w:r>
    </w:p>
    <w:p w14:paraId="7E06B2C3" w14:textId="77777777" w:rsidR="00F67D29" w:rsidRPr="0064105E" w:rsidRDefault="00F67D29" w:rsidP="00F67D29">
      <w:pPr>
        <w:pStyle w:val="B2"/>
      </w:pPr>
      <w:r w:rsidRPr="0064105E">
        <w:t>b</w:t>
      </w:r>
      <w:r w:rsidRPr="0064105E">
        <w:tab/>
        <w:t>shall enter the 'Call releasing' state.</w:t>
      </w:r>
    </w:p>
    <w:p w14:paraId="6204DE05" w14:textId="77777777" w:rsidR="00F67D29" w:rsidRPr="0064105E" w:rsidRDefault="00F67D29" w:rsidP="00F67D29">
      <w:pPr>
        <w:pStyle w:val="H6"/>
      </w:pPr>
      <w:r w:rsidRPr="0064105E">
        <w:t>6.7.2.3</w:t>
      </w:r>
      <w:r w:rsidRPr="0064105E">
        <w:tab/>
        <w:t>Test description</w:t>
      </w:r>
    </w:p>
    <w:p w14:paraId="6FC65755" w14:textId="77777777" w:rsidR="00F67D29" w:rsidRPr="0064105E" w:rsidRDefault="00F67D29" w:rsidP="00F67D29">
      <w:pPr>
        <w:pStyle w:val="H6"/>
      </w:pPr>
      <w:r w:rsidRPr="0064105E">
        <w:t>6.7.2.3.1</w:t>
      </w:r>
      <w:r w:rsidRPr="0064105E">
        <w:tab/>
        <w:t>Pre-test conditions</w:t>
      </w:r>
    </w:p>
    <w:p w14:paraId="271138D7" w14:textId="77777777" w:rsidR="00F67D29" w:rsidRPr="0064105E" w:rsidRDefault="00F67D29" w:rsidP="00F67D29">
      <w:pPr>
        <w:pStyle w:val="H6"/>
      </w:pPr>
      <w:r w:rsidRPr="0064105E">
        <w:t>System Simulator:</w:t>
      </w:r>
    </w:p>
    <w:p w14:paraId="5ABE4561" w14:textId="77777777" w:rsidR="00F67D29" w:rsidRPr="0064105E" w:rsidRDefault="00F67D29" w:rsidP="00F67D29">
      <w:pPr>
        <w:pStyle w:val="B1"/>
      </w:pPr>
      <w:r w:rsidRPr="0064105E">
        <w:t>-</w:t>
      </w:r>
      <w:r w:rsidRPr="0064105E">
        <w:tab/>
        <w:t>SS (MCVideo server)</w:t>
      </w:r>
    </w:p>
    <w:p w14:paraId="507879B2" w14:textId="77777777" w:rsidR="00F67D29" w:rsidRPr="0064105E" w:rsidRDefault="00F67D29" w:rsidP="00F67D29">
      <w:pPr>
        <w:pStyle w:val="B1"/>
      </w:pPr>
      <w:r w:rsidRPr="0064105E">
        <w:t>-</w:t>
      </w:r>
      <w:r w:rsidRPr="0064105E">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E18B3D" w14:textId="77777777" w:rsidR="00F67D29" w:rsidRPr="0064105E" w:rsidRDefault="00F67D29" w:rsidP="00F67D29">
      <w:pPr>
        <w:pStyle w:val="H6"/>
      </w:pPr>
      <w:r w:rsidRPr="0064105E">
        <w:t>IUT:</w:t>
      </w:r>
    </w:p>
    <w:p w14:paraId="3FA77A61" w14:textId="77777777" w:rsidR="00F67D29" w:rsidRPr="0064105E" w:rsidRDefault="00F67D29" w:rsidP="00F67D29">
      <w:pPr>
        <w:pStyle w:val="B1"/>
      </w:pPr>
      <w:r w:rsidRPr="0064105E">
        <w:t>-</w:t>
      </w:r>
      <w:r w:rsidRPr="0064105E">
        <w:tab/>
        <w:t>UE (MCVideo client)</w:t>
      </w:r>
    </w:p>
    <w:p w14:paraId="170E9F33" w14:textId="77777777" w:rsidR="00F67D29" w:rsidRPr="0064105E" w:rsidRDefault="00F67D29" w:rsidP="00F67D29">
      <w:pPr>
        <w:pStyle w:val="B1"/>
      </w:pPr>
      <w:r w:rsidRPr="0064105E">
        <w:t>-</w:t>
      </w:r>
      <w:r w:rsidRPr="0064105E">
        <w:tab/>
        <w:t>The test USIM set as defined in TS 36.579-1 [2], subclause 5.5.10 is inserted.</w:t>
      </w:r>
    </w:p>
    <w:p w14:paraId="26FE37B4" w14:textId="77777777" w:rsidR="00F67D29" w:rsidRPr="0064105E" w:rsidRDefault="00F67D29" w:rsidP="00F67D29">
      <w:pPr>
        <w:pStyle w:val="H6"/>
      </w:pPr>
      <w:r w:rsidRPr="0064105E">
        <w:lastRenderedPageBreak/>
        <w:t>Preamble:</w:t>
      </w:r>
    </w:p>
    <w:p w14:paraId="01ABB582" w14:textId="77777777" w:rsidR="00F67D29" w:rsidRPr="0064105E" w:rsidRDefault="00F67D29" w:rsidP="00F67D29">
      <w:pPr>
        <w:pStyle w:val="B1"/>
      </w:pPr>
      <w:r w:rsidRPr="0064105E">
        <w:t>-</w:t>
      </w:r>
      <w:r w:rsidRPr="0064105E">
        <w:tab/>
        <w:t>The UE has performed the Generic Test Procedure for MCVideo UE registration as specified in TS 36.579-1 [2], subclause 5.4.2A.</w:t>
      </w:r>
    </w:p>
    <w:p w14:paraId="335EE9C9" w14:textId="2EB50C7F" w:rsidR="00F67D29" w:rsidRPr="0064105E" w:rsidRDefault="00F67D29" w:rsidP="00F67D29">
      <w:pPr>
        <w:pStyle w:val="B1"/>
      </w:pPr>
      <w:r w:rsidRPr="0064105E">
        <w:t>-</w:t>
      </w:r>
      <w:r w:rsidRPr="0064105E">
        <w:tab/>
        <w:t>The MCVideo User performs the Generic Test Procedure for MCVideo Authorization/Configuration and Key Generation as specified in TS 36.579-1 [2], subclause 5.3.2.</w:t>
      </w:r>
    </w:p>
    <w:p w14:paraId="5B3B8848" w14:textId="77777777" w:rsidR="00F67D29" w:rsidRPr="0064105E" w:rsidRDefault="00F67D29" w:rsidP="00F67D29">
      <w:pPr>
        <w:pStyle w:val="B1"/>
      </w:pPr>
      <w:r w:rsidRPr="0064105E">
        <w:t>-</w:t>
      </w:r>
      <w:r w:rsidRPr="0064105E">
        <w:tab/>
        <w:t>UE States at the end of the preamble</w:t>
      </w:r>
    </w:p>
    <w:p w14:paraId="15E80ED8" w14:textId="77777777" w:rsidR="00F67D29" w:rsidRPr="0064105E" w:rsidRDefault="00F67D29" w:rsidP="00F67D29">
      <w:pPr>
        <w:pStyle w:val="B2"/>
      </w:pPr>
      <w:r w:rsidRPr="0064105E">
        <w:t>-</w:t>
      </w:r>
      <w:r w:rsidRPr="0064105E">
        <w:tab/>
        <w:t>The UE is in E-UTRA Registered, Idle Mode state.</w:t>
      </w:r>
    </w:p>
    <w:p w14:paraId="028E4266" w14:textId="77777777" w:rsidR="00F67D29" w:rsidRPr="0064105E" w:rsidRDefault="00F67D29" w:rsidP="00F67D29">
      <w:pPr>
        <w:pStyle w:val="B2"/>
      </w:pPr>
      <w:r w:rsidRPr="0064105E">
        <w:t>-</w:t>
      </w:r>
      <w:r w:rsidRPr="0064105E">
        <w:tab/>
        <w:t>The MCVideo Client Application has been activated and User has registered-in as the MCVideo User with the Server as active user at the Client</w:t>
      </w:r>
    </w:p>
    <w:p w14:paraId="2695F2F0" w14:textId="77777777" w:rsidR="00F67D29" w:rsidRPr="0064105E" w:rsidRDefault="00F67D29" w:rsidP="00F67D29">
      <w:pPr>
        <w:pStyle w:val="H6"/>
      </w:pPr>
      <w:r w:rsidRPr="0064105E">
        <w:t>6.7.2.3.2</w:t>
      </w:r>
      <w:r w:rsidRPr="0064105E">
        <w:tab/>
        <w:t>Test procedure sequence</w:t>
      </w:r>
    </w:p>
    <w:p w14:paraId="61959749" w14:textId="77777777" w:rsidR="00F67D29" w:rsidRPr="0064105E" w:rsidRDefault="00F67D29" w:rsidP="00F67D29">
      <w:pPr>
        <w:pStyle w:val="TH"/>
      </w:pPr>
      <w:r w:rsidRPr="0064105E">
        <w:t>Table 6.7.2.3.2-1: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3787"/>
        <w:gridCol w:w="708"/>
        <w:gridCol w:w="2978"/>
        <w:gridCol w:w="565"/>
        <w:gridCol w:w="850"/>
      </w:tblGrid>
      <w:tr w:rsidR="00F67D29" w:rsidRPr="0064105E" w14:paraId="17032E89" w14:textId="77777777" w:rsidTr="00E64CC8">
        <w:trPr>
          <w:tblHeader/>
        </w:trPr>
        <w:tc>
          <w:tcPr>
            <w:tcW w:w="715" w:type="dxa"/>
            <w:tcBorders>
              <w:bottom w:val="nil"/>
            </w:tcBorders>
            <w:shd w:val="clear" w:color="auto" w:fill="auto"/>
          </w:tcPr>
          <w:p w14:paraId="42D9C1E8" w14:textId="77777777" w:rsidR="00F67D29" w:rsidRPr="0064105E" w:rsidRDefault="00F67D29" w:rsidP="00E64CC8">
            <w:pPr>
              <w:pStyle w:val="TAH"/>
              <w:keepNext w:val="0"/>
              <w:keepLines w:val="0"/>
              <w:widowControl w:val="0"/>
            </w:pPr>
            <w:r w:rsidRPr="0064105E">
              <w:t>St</w:t>
            </w:r>
          </w:p>
        </w:tc>
        <w:tc>
          <w:tcPr>
            <w:tcW w:w="3787" w:type="dxa"/>
            <w:tcBorders>
              <w:bottom w:val="nil"/>
            </w:tcBorders>
            <w:shd w:val="clear" w:color="auto" w:fill="auto"/>
          </w:tcPr>
          <w:p w14:paraId="36F0BAD2" w14:textId="77777777" w:rsidR="00F67D29" w:rsidRPr="0064105E" w:rsidRDefault="00F67D29" w:rsidP="00E64CC8">
            <w:pPr>
              <w:pStyle w:val="TAH"/>
              <w:keepNext w:val="0"/>
              <w:keepLines w:val="0"/>
              <w:widowControl w:val="0"/>
            </w:pPr>
            <w:r w:rsidRPr="0064105E">
              <w:t>Procedure</w:t>
            </w:r>
          </w:p>
        </w:tc>
        <w:tc>
          <w:tcPr>
            <w:tcW w:w="3686" w:type="dxa"/>
            <w:gridSpan w:val="2"/>
            <w:shd w:val="clear" w:color="auto" w:fill="auto"/>
          </w:tcPr>
          <w:p w14:paraId="4C3BE673" w14:textId="77777777" w:rsidR="00F67D29" w:rsidRPr="0064105E" w:rsidRDefault="00F67D29" w:rsidP="00E64CC8">
            <w:pPr>
              <w:pStyle w:val="TAH"/>
              <w:keepNext w:val="0"/>
              <w:keepLines w:val="0"/>
              <w:widowControl w:val="0"/>
            </w:pPr>
            <w:r w:rsidRPr="0064105E">
              <w:t>Message Sequence</w:t>
            </w:r>
          </w:p>
        </w:tc>
        <w:tc>
          <w:tcPr>
            <w:tcW w:w="565" w:type="dxa"/>
            <w:tcBorders>
              <w:bottom w:val="nil"/>
            </w:tcBorders>
            <w:shd w:val="clear" w:color="auto" w:fill="auto"/>
          </w:tcPr>
          <w:p w14:paraId="3104B3A7" w14:textId="77777777" w:rsidR="00F67D29" w:rsidRPr="0064105E" w:rsidRDefault="00F67D29" w:rsidP="00E64CC8">
            <w:pPr>
              <w:pStyle w:val="TAH"/>
              <w:keepNext w:val="0"/>
              <w:keepLines w:val="0"/>
              <w:widowControl w:val="0"/>
            </w:pPr>
            <w:r w:rsidRPr="0064105E">
              <w:t>TP</w:t>
            </w:r>
          </w:p>
        </w:tc>
        <w:tc>
          <w:tcPr>
            <w:tcW w:w="850" w:type="dxa"/>
            <w:tcBorders>
              <w:bottom w:val="nil"/>
            </w:tcBorders>
            <w:shd w:val="clear" w:color="auto" w:fill="auto"/>
          </w:tcPr>
          <w:p w14:paraId="1C6CDA66" w14:textId="77777777" w:rsidR="00F67D29" w:rsidRPr="0064105E" w:rsidRDefault="00F67D29" w:rsidP="00E64CC8">
            <w:pPr>
              <w:pStyle w:val="TAH"/>
              <w:keepNext w:val="0"/>
              <w:keepLines w:val="0"/>
              <w:widowControl w:val="0"/>
            </w:pPr>
            <w:r w:rsidRPr="0064105E">
              <w:t>Verdict</w:t>
            </w:r>
          </w:p>
        </w:tc>
      </w:tr>
      <w:tr w:rsidR="00F67D29" w:rsidRPr="0064105E" w14:paraId="4B2FCDEE" w14:textId="77777777" w:rsidTr="00E64CC8">
        <w:trPr>
          <w:tblHeader/>
        </w:trPr>
        <w:tc>
          <w:tcPr>
            <w:tcW w:w="715" w:type="dxa"/>
            <w:tcBorders>
              <w:top w:val="nil"/>
            </w:tcBorders>
            <w:shd w:val="clear" w:color="auto" w:fill="auto"/>
          </w:tcPr>
          <w:p w14:paraId="701CE913" w14:textId="77777777" w:rsidR="00F67D29" w:rsidRPr="0064105E" w:rsidRDefault="00F67D29" w:rsidP="00E64CC8">
            <w:pPr>
              <w:pStyle w:val="TAH"/>
              <w:keepNext w:val="0"/>
              <w:keepLines w:val="0"/>
              <w:widowControl w:val="0"/>
            </w:pPr>
          </w:p>
        </w:tc>
        <w:tc>
          <w:tcPr>
            <w:tcW w:w="3787" w:type="dxa"/>
            <w:tcBorders>
              <w:top w:val="nil"/>
            </w:tcBorders>
            <w:shd w:val="clear" w:color="auto" w:fill="auto"/>
          </w:tcPr>
          <w:p w14:paraId="20267DA8" w14:textId="77777777" w:rsidR="00F67D29" w:rsidRPr="0064105E" w:rsidRDefault="00F67D29" w:rsidP="00E64CC8">
            <w:pPr>
              <w:pStyle w:val="TAH"/>
              <w:keepNext w:val="0"/>
              <w:keepLines w:val="0"/>
              <w:widowControl w:val="0"/>
            </w:pPr>
          </w:p>
        </w:tc>
        <w:tc>
          <w:tcPr>
            <w:tcW w:w="708" w:type="dxa"/>
            <w:shd w:val="clear" w:color="auto" w:fill="auto"/>
          </w:tcPr>
          <w:p w14:paraId="7FAF6454" w14:textId="77777777" w:rsidR="00F67D29" w:rsidRPr="0064105E" w:rsidRDefault="00F67D29" w:rsidP="00E64CC8">
            <w:pPr>
              <w:pStyle w:val="TAH"/>
              <w:keepNext w:val="0"/>
              <w:keepLines w:val="0"/>
              <w:widowControl w:val="0"/>
            </w:pPr>
            <w:r w:rsidRPr="0064105E">
              <w:t>U - S</w:t>
            </w:r>
          </w:p>
        </w:tc>
        <w:tc>
          <w:tcPr>
            <w:tcW w:w="2978" w:type="dxa"/>
            <w:shd w:val="clear" w:color="auto" w:fill="auto"/>
          </w:tcPr>
          <w:p w14:paraId="06A8E39B" w14:textId="77777777" w:rsidR="00F67D29" w:rsidRPr="0064105E" w:rsidRDefault="00F67D29" w:rsidP="00E64CC8">
            <w:pPr>
              <w:pStyle w:val="TAH"/>
              <w:keepNext w:val="0"/>
              <w:keepLines w:val="0"/>
              <w:widowControl w:val="0"/>
            </w:pPr>
            <w:r w:rsidRPr="0064105E">
              <w:t>Message</w:t>
            </w:r>
          </w:p>
        </w:tc>
        <w:tc>
          <w:tcPr>
            <w:tcW w:w="565" w:type="dxa"/>
            <w:tcBorders>
              <w:top w:val="nil"/>
            </w:tcBorders>
            <w:shd w:val="clear" w:color="auto" w:fill="auto"/>
          </w:tcPr>
          <w:p w14:paraId="183052CE" w14:textId="77777777" w:rsidR="00F67D29" w:rsidRPr="0064105E" w:rsidRDefault="00F67D29" w:rsidP="00E64CC8">
            <w:pPr>
              <w:pStyle w:val="TAH"/>
              <w:keepNext w:val="0"/>
              <w:keepLines w:val="0"/>
              <w:widowControl w:val="0"/>
            </w:pPr>
          </w:p>
        </w:tc>
        <w:tc>
          <w:tcPr>
            <w:tcW w:w="850" w:type="dxa"/>
            <w:tcBorders>
              <w:top w:val="nil"/>
            </w:tcBorders>
            <w:shd w:val="clear" w:color="auto" w:fill="auto"/>
          </w:tcPr>
          <w:p w14:paraId="10E563BC" w14:textId="77777777" w:rsidR="00F67D29" w:rsidRPr="0064105E" w:rsidRDefault="00F67D29" w:rsidP="00E64CC8">
            <w:pPr>
              <w:pStyle w:val="TAH"/>
              <w:keepNext w:val="0"/>
              <w:keepLines w:val="0"/>
              <w:widowControl w:val="0"/>
            </w:pPr>
          </w:p>
        </w:tc>
      </w:tr>
      <w:tr w:rsidR="00F67D29" w:rsidRPr="0064105E" w14:paraId="3CCC1AF7" w14:textId="77777777" w:rsidTr="00E64CC8">
        <w:tc>
          <w:tcPr>
            <w:tcW w:w="715" w:type="dxa"/>
            <w:shd w:val="clear" w:color="auto" w:fill="auto"/>
          </w:tcPr>
          <w:p w14:paraId="03FC0ADE" w14:textId="77777777" w:rsidR="00F67D29" w:rsidRPr="0064105E" w:rsidRDefault="00F67D29" w:rsidP="00E64CC8">
            <w:pPr>
              <w:pStyle w:val="TAC"/>
              <w:keepNext w:val="0"/>
              <w:keepLines w:val="0"/>
              <w:widowControl w:val="0"/>
              <w:rPr>
                <w:rFonts w:eastAsia="Calibri"/>
              </w:rPr>
            </w:pPr>
            <w:r w:rsidRPr="0064105E">
              <w:t>1</w:t>
            </w:r>
          </w:p>
        </w:tc>
        <w:tc>
          <w:tcPr>
            <w:tcW w:w="3787" w:type="dxa"/>
            <w:shd w:val="clear" w:color="auto" w:fill="auto"/>
          </w:tcPr>
          <w:p w14:paraId="77398D3C" w14:textId="76A05E20" w:rsidR="00F67D29" w:rsidRPr="0064105E" w:rsidRDefault="00F67D29" w:rsidP="00E64CC8">
            <w:pPr>
              <w:pStyle w:val="TAL"/>
              <w:keepNext w:val="0"/>
              <w:keepLines w:val="0"/>
              <w:widowControl w:val="0"/>
              <w:rPr>
                <w:rFonts w:eastAsia="Calibri"/>
              </w:rPr>
            </w:pPr>
            <w:r w:rsidRPr="0064105E">
              <w:rPr>
                <w:rFonts w:eastAsia="SimSun"/>
              </w:rPr>
              <w:t xml:space="preserve">Check: Does the UE (MCVideo client) correctly perform test procedure 'MCX CT session establishment/modification without provisional responses other than 100 Trying' as described in TS 36.579-1 [2] Table 5.3.4.3-1 to </w:t>
            </w:r>
            <w:r w:rsidRPr="0064105E">
              <w:t>establish an MCVideo remote initiated ambient viewing call?</w:t>
            </w:r>
          </w:p>
        </w:tc>
        <w:tc>
          <w:tcPr>
            <w:tcW w:w="708" w:type="dxa"/>
            <w:shd w:val="clear" w:color="auto" w:fill="auto"/>
          </w:tcPr>
          <w:p w14:paraId="75EC258A" w14:textId="77777777" w:rsidR="00F67D29" w:rsidRPr="0064105E" w:rsidRDefault="00F67D29" w:rsidP="00E64CC8">
            <w:pPr>
              <w:pStyle w:val="TAC"/>
              <w:keepNext w:val="0"/>
              <w:keepLines w:val="0"/>
              <w:widowControl w:val="0"/>
              <w:rPr>
                <w:rFonts w:eastAsia="Calibri"/>
                <w:szCs w:val="22"/>
              </w:rPr>
            </w:pPr>
            <w:r w:rsidRPr="0064105E">
              <w:t>-</w:t>
            </w:r>
          </w:p>
        </w:tc>
        <w:tc>
          <w:tcPr>
            <w:tcW w:w="2978" w:type="dxa"/>
            <w:shd w:val="clear" w:color="auto" w:fill="auto"/>
          </w:tcPr>
          <w:p w14:paraId="7F690AF3" w14:textId="77777777" w:rsidR="00F67D29" w:rsidRPr="0064105E" w:rsidRDefault="00F67D29" w:rsidP="00E64CC8">
            <w:pPr>
              <w:pStyle w:val="TAL"/>
              <w:keepNext w:val="0"/>
              <w:keepLines w:val="0"/>
              <w:widowControl w:val="0"/>
              <w:rPr>
                <w:rFonts w:eastAsia="Calibri"/>
              </w:rPr>
            </w:pPr>
            <w:r w:rsidRPr="0064105E">
              <w:t>-</w:t>
            </w:r>
          </w:p>
        </w:tc>
        <w:tc>
          <w:tcPr>
            <w:tcW w:w="565" w:type="dxa"/>
            <w:shd w:val="clear" w:color="auto" w:fill="auto"/>
          </w:tcPr>
          <w:p w14:paraId="7BD61B2A" w14:textId="77777777" w:rsidR="00F67D29" w:rsidRPr="0064105E" w:rsidRDefault="00F67D29" w:rsidP="00E64CC8">
            <w:pPr>
              <w:pStyle w:val="TAC"/>
              <w:keepNext w:val="0"/>
              <w:keepLines w:val="0"/>
              <w:widowControl w:val="0"/>
            </w:pPr>
            <w:r w:rsidRPr="0064105E">
              <w:t>1</w:t>
            </w:r>
          </w:p>
        </w:tc>
        <w:tc>
          <w:tcPr>
            <w:tcW w:w="850" w:type="dxa"/>
            <w:shd w:val="clear" w:color="auto" w:fill="auto"/>
          </w:tcPr>
          <w:p w14:paraId="5FDD0315" w14:textId="77777777" w:rsidR="00F67D29" w:rsidRPr="0064105E" w:rsidRDefault="00F67D29" w:rsidP="00E64CC8">
            <w:pPr>
              <w:pStyle w:val="TAC"/>
              <w:keepNext w:val="0"/>
              <w:keepLines w:val="0"/>
              <w:widowControl w:val="0"/>
            </w:pPr>
            <w:r w:rsidRPr="0064105E">
              <w:rPr>
                <w:rFonts w:cs="Arial"/>
                <w:szCs w:val="18"/>
              </w:rPr>
              <w:t>-</w:t>
            </w:r>
          </w:p>
        </w:tc>
      </w:tr>
      <w:tr w:rsidR="00F67D29" w:rsidRPr="0064105E" w14:paraId="63EA6C01" w14:textId="77777777" w:rsidTr="00E64CC8">
        <w:tc>
          <w:tcPr>
            <w:tcW w:w="715" w:type="dxa"/>
            <w:shd w:val="clear" w:color="auto" w:fill="auto"/>
          </w:tcPr>
          <w:p w14:paraId="7D334381" w14:textId="77777777" w:rsidR="00F67D29" w:rsidRPr="0064105E" w:rsidRDefault="00F67D29" w:rsidP="00E64CC8">
            <w:pPr>
              <w:pStyle w:val="TAC"/>
              <w:keepNext w:val="0"/>
              <w:keepLines w:val="0"/>
              <w:widowControl w:val="0"/>
              <w:rPr>
                <w:rFonts w:eastAsia="Calibri"/>
              </w:rPr>
            </w:pPr>
            <w:r w:rsidRPr="0064105E">
              <w:t xml:space="preserve">2 </w:t>
            </w:r>
          </w:p>
        </w:tc>
        <w:tc>
          <w:tcPr>
            <w:tcW w:w="3787" w:type="dxa"/>
            <w:shd w:val="clear" w:color="auto" w:fill="auto"/>
          </w:tcPr>
          <w:p w14:paraId="32B19A89" w14:textId="0147EF35" w:rsidR="00F67D29" w:rsidRPr="0064105E" w:rsidRDefault="00F67D29" w:rsidP="00E64CC8">
            <w:pPr>
              <w:pStyle w:val="TAL"/>
              <w:keepNext w:val="0"/>
              <w:keepLines w:val="0"/>
              <w:widowControl w:val="0"/>
              <w:rPr>
                <w:rFonts w:eastAsia="Calibri"/>
              </w:rPr>
            </w:pPr>
            <w:r w:rsidRPr="0064105E">
              <w:t>The SS (MCVideo server) sends a Transmission Granted message.</w:t>
            </w:r>
          </w:p>
        </w:tc>
        <w:tc>
          <w:tcPr>
            <w:tcW w:w="708" w:type="dxa"/>
            <w:shd w:val="clear" w:color="auto" w:fill="auto"/>
          </w:tcPr>
          <w:p w14:paraId="6282382F" w14:textId="77777777" w:rsidR="00F67D29" w:rsidRPr="0064105E" w:rsidRDefault="00F67D29" w:rsidP="00E64CC8">
            <w:pPr>
              <w:pStyle w:val="TAC"/>
              <w:keepNext w:val="0"/>
              <w:keepLines w:val="0"/>
              <w:widowControl w:val="0"/>
              <w:rPr>
                <w:rFonts w:eastAsia="Calibri"/>
                <w:szCs w:val="22"/>
              </w:rPr>
            </w:pPr>
            <w:r w:rsidRPr="0064105E">
              <w:t>&lt;--</w:t>
            </w:r>
          </w:p>
        </w:tc>
        <w:tc>
          <w:tcPr>
            <w:tcW w:w="2978" w:type="dxa"/>
            <w:shd w:val="clear" w:color="auto" w:fill="auto"/>
          </w:tcPr>
          <w:p w14:paraId="38B248AE" w14:textId="77777777" w:rsidR="00F67D29" w:rsidRPr="0064105E" w:rsidRDefault="00F67D29" w:rsidP="00E64CC8">
            <w:pPr>
              <w:pStyle w:val="TAL"/>
              <w:keepNext w:val="0"/>
              <w:keepLines w:val="0"/>
              <w:widowControl w:val="0"/>
              <w:rPr>
                <w:rFonts w:eastAsia="Calibri"/>
              </w:rPr>
            </w:pPr>
            <w:r w:rsidRPr="0064105E">
              <w:t>Transmission Granted</w:t>
            </w:r>
          </w:p>
        </w:tc>
        <w:tc>
          <w:tcPr>
            <w:tcW w:w="565" w:type="dxa"/>
            <w:shd w:val="clear" w:color="auto" w:fill="auto"/>
          </w:tcPr>
          <w:p w14:paraId="2A9AFA61" w14:textId="77777777" w:rsidR="00F67D29" w:rsidRPr="0064105E" w:rsidRDefault="00F67D29" w:rsidP="00E64CC8">
            <w:pPr>
              <w:pStyle w:val="TAC"/>
              <w:keepNext w:val="0"/>
              <w:keepLines w:val="0"/>
              <w:widowControl w:val="0"/>
            </w:pPr>
            <w:r w:rsidRPr="0064105E">
              <w:t>-</w:t>
            </w:r>
          </w:p>
        </w:tc>
        <w:tc>
          <w:tcPr>
            <w:tcW w:w="850" w:type="dxa"/>
            <w:shd w:val="clear" w:color="auto" w:fill="auto"/>
          </w:tcPr>
          <w:p w14:paraId="16841370" w14:textId="77777777" w:rsidR="00F67D29" w:rsidRPr="0064105E" w:rsidRDefault="00F67D29" w:rsidP="00E64CC8">
            <w:pPr>
              <w:pStyle w:val="TAC"/>
              <w:keepNext w:val="0"/>
              <w:keepLines w:val="0"/>
              <w:widowControl w:val="0"/>
            </w:pPr>
            <w:r w:rsidRPr="0064105E">
              <w:t>-</w:t>
            </w:r>
          </w:p>
        </w:tc>
      </w:tr>
      <w:tr w:rsidR="00F67D29" w:rsidRPr="0064105E" w14:paraId="2BBE6043" w14:textId="77777777" w:rsidTr="00E64CC8">
        <w:tc>
          <w:tcPr>
            <w:tcW w:w="715" w:type="dxa"/>
            <w:shd w:val="clear" w:color="auto" w:fill="auto"/>
          </w:tcPr>
          <w:p w14:paraId="333E44AC" w14:textId="77777777" w:rsidR="00F67D29" w:rsidRPr="0064105E" w:rsidRDefault="00F67D29" w:rsidP="00E64CC8">
            <w:pPr>
              <w:pStyle w:val="TAC"/>
              <w:keepNext w:val="0"/>
              <w:keepLines w:val="0"/>
              <w:widowControl w:val="0"/>
              <w:rPr>
                <w:rFonts w:eastAsia="Calibri"/>
              </w:rPr>
            </w:pPr>
            <w:r w:rsidRPr="0064105E">
              <w:t>3</w:t>
            </w:r>
          </w:p>
        </w:tc>
        <w:tc>
          <w:tcPr>
            <w:tcW w:w="3787" w:type="dxa"/>
            <w:shd w:val="clear" w:color="auto" w:fill="auto"/>
          </w:tcPr>
          <w:p w14:paraId="76DD39F2" w14:textId="77777777" w:rsidR="00F67D29" w:rsidRPr="0064105E" w:rsidRDefault="00F67D29" w:rsidP="00E64CC8">
            <w:pPr>
              <w:pStyle w:val="TAL"/>
            </w:pPr>
            <w:r w:rsidRPr="0064105E">
              <w:t>Check: Does the UE (MCVideo client) provide transmission granted notification to the user?</w:t>
            </w:r>
          </w:p>
          <w:p w14:paraId="78F86FAD" w14:textId="77777777" w:rsidR="00F67D29" w:rsidRPr="0064105E" w:rsidRDefault="00F67D29" w:rsidP="00E64CC8">
            <w:pPr>
              <w:pStyle w:val="TAL"/>
              <w:keepNext w:val="0"/>
              <w:keepLines w:val="0"/>
              <w:widowControl w:val="0"/>
              <w:rPr>
                <w:rFonts w:eastAsia="Calibri"/>
              </w:rPr>
            </w:pPr>
            <w:r w:rsidRPr="0064105E">
              <w:rPr>
                <w:rFonts w:eastAsia="Calibri"/>
                <w:szCs w:val="18"/>
              </w:rPr>
              <w:t>(NOTE 1)</w:t>
            </w:r>
          </w:p>
        </w:tc>
        <w:tc>
          <w:tcPr>
            <w:tcW w:w="708" w:type="dxa"/>
            <w:shd w:val="clear" w:color="auto" w:fill="auto"/>
          </w:tcPr>
          <w:p w14:paraId="6DE13196" w14:textId="77777777" w:rsidR="00F67D29" w:rsidRPr="0064105E" w:rsidRDefault="00F67D29" w:rsidP="00E64CC8">
            <w:pPr>
              <w:pStyle w:val="TAC"/>
              <w:keepNext w:val="0"/>
              <w:keepLines w:val="0"/>
              <w:widowControl w:val="0"/>
              <w:rPr>
                <w:rFonts w:eastAsia="Calibri"/>
                <w:szCs w:val="22"/>
              </w:rPr>
            </w:pPr>
            <w:r w:rsidRPr="0064105E">
              <w:rPr>
                <w:rFonts w:eastAsia="Calibri"/>
                <w:szCs w:val="18"/>
              </w:rPr>
              <w:t>-</w:t>
            </w:r>
          </w:p>
        </w:tc>
        <w:tc>
          <w:tcPr>
            <w:tcW w:w="2978" w:type="dxa"/>
            <w:shd w:val="clear" w:color="auto" w:fill="auto"/>
          </w:tcPr>
          <w:p w14:paraId="73383D80" w14:textId="77777777" w:rsidR="00F67D29" w:rsidRPr="0064105E" w:rsidRDefault="00F67D29" w:rsidP="00E64CC8">
            <w:pPr>
              <w:pStyle w:val="TAL"/>
              <w:keepNext w:val="0"/>
              <w:keepLines w:val="0"/>
              <w:widowControl w:val="0"/>
              <w:rPr>
                <w:rFonts w:eastAsia="Calibri"/>
              </w:rPr>
            </w:pPr>
            <w:r w:rsidRPr="0064105E">
              <w:rPr>
                <w:rFonts w:eastAsia="Calibri"/>
                <w:szCs w:val="18"/>
              </w:rPr>
              <w:t>-</w:t>
            </w:r>
          </w:p>
        </w:tc>
        <w:tc>
          <w:tcPr>
            <w:tcW w:w="565" w:type="dxa"/>
            <w:shd w:val="clear" w:color="auto" w:fill="auto"/>
          </w:tcPr>
          <w:p w14:paraId="4F9C5B00" w14:textId="77777777" w:rsidR="00F67D29" w:rsidRPr="0064105E" w:rsidRDefault="00F67D29" w:rsidP="00E64CC8">
            <w:pPr>
              <w:pStyle w:val="TAC"/>
              <w:keepNext w:val="0"/>
              <w:keepLines w:val="0"/>
              <w:widowControl w:val="0"/>
            </w:pPr>
            <w:r w:rsidRPr="0064105E">
              <w:rPr>
                <w:rFonts w:eastAsia="Calibri"/>
                <w:szCs w:val="18"/>
              </w:rPr>
              <w:t>2</w:t>
            </w:r>
          </w:p>
        </w:tc>
        <w:tc>
          <w:tcPr>
            <w:tcW w:w="850" w:type="dxa"/>
            <w:shd w:val="clear" w:color="auto" w:fill="auto"/>
          </w:tcPr>
          <w:p w14:paraId="3C5BE073" w14:textId="77777777" w:rsidR="00F67D29" w:rsidRPr="0064105E" w:rsidRDefault="00F67D29" w:rsidP="00E64CC8">
            <w:pPr>
              <w:pStyle w:val="TAC"/>
              <w:keepNext w:val="0"/>
              <w:keepLines w:val="0"/>
              <w:widowControl w:val="0"/>
            </w:pPr>
            <w:r w:rsidRPr="0064105E">
              <w:rPr>
                <w:rFonts w:eastAsia="Calibri"/>
                <w:szCs w:val="18"/>
              </w:rPr>
              <w:t>F</w:t>
            </w:r>
          </w:p>
        </w:tc>
      </w:tr>
      <w:tr w:rsidR="00F67D29" w:rsidRPr="0064105E" w14:paraId="43681248" w14:textId="77777777" w:rsidTr="00E64CC8">
        <w:tc>
          <w:tcPr>
            <w:tcW w:w="715" w:type="dxa"/>
            <w:shd w:val="clear" w:color="auto" w:fill="auto"/>
          </w:tcPr>
          <w:p w14:paraId="417FC4EE" w14:textId="77777777" w:rsidR="00F67D29" w:rsidRPr="0064105E" w:rsidRDefault="00F67D29" w:rsidP="00E64CC8">
            <w:pPr>
              <w:pStyle w:val="TAC"/>
              <w:keepNext w:val="0"/>
              <w:keepLines w:val="0"/>
              <w:widowControl w:val="0"/>
              <w:rPr>
                <w:rFonts w:eastAsia="Calibri"/>
              </w:rPr>
            </w:pPr>
            <w:r w:rsidRPr="0064105E">
              <w:t>4</w:t>
            </w:r>
          </w:p>
        </w:tc>
        <w:tc>
          <w:tcPr>
            <w:tcW w:w="3787" w:type="dxa"/>
            <w:shd w:val="clear" w:color="auto" w:fill="auto"/>
          </w:tcPr>
          <w:p w14:paraId="5DB2A917" w14:textId="5FCFA91B" w:rsidR="00F67D29" w:rsidRPr="0064105E" w:rsidRDefault="00F67D29" w:rsidP="00E64CC8">
            <w:pPr>
              <w:pStyle w:val="TAL"/>
              <w:keepNext w:val="0"/>
              <w:keepLines w:val="0"/>
              <w:widowControl w:val="0"/>
              <w:rPr>
                <w:rFonts w:eastAsia="Calibri"/>
              </w:rPr>
            </w:pPr>
            <w:r w:rsidRPr="0064105E">
              <w:t xml:space="preserve">Check: Does the UE (MCVideo client) correctly perform test procedure 'MCVideo Transmission End Request CT' </w:t>
            </w:r>
            <w:r w:rsidRPr="0064105E">
              <w:rPr>
                <w:rFonts w:eastAsia="SimSun"/>
              </w:rPr>
              <w:t>as described in TS 36.579-1 [2] Table 5.3B.9.3-1?</w:t>
            </w:r>
          </w:p>
        </w:tc>
        <w:tc>
          <w:tcPr>
            <w:tcW w:w="708" w:type="dxa"/>
            <w:shd w:val="clear" w:color="auto" w:fill="auto"/>
          </w:tcPr>
          <w:p w14:paraId="2A0DADE6" w14:textId="77777777" w:rsidR="00F67D29" w:rsidRPr="0064105E" w:rsidRDefault="00F67D29" w:rsidP="00E64CC8">
            <w:pPr>
              <w:pStyle w:val="TAC"/>
              <w:keepNext w:val="0"/>
              <w:keepLines w:val="0"/>
              <w:widowControl w:val="0"/>
              <w:rPr>
                <w:rFonts w:eastAsia="Calibri"/>
                <w:szCs w:val="22"/>
              </w:rPr>
            </w:pPr>
            <w:r w:rsidRPr="0064105E">
              <w:rPr>
                <w:rFonts w:eastAsia="Calibri"/>
                <w:szCs w:val="18"/>
              </w:rPr>
              <w:t>-</w:t>
            </w:r>
          </w:p>
        </w:tc>
        <w:tc>
          <w:tcPr>
            <w:tcW w:w="2978" w:type="dxa"/>
            <w:shd w:val="clear" w:color="auto" w:fill="auto"/>
          </w:tcPr>
          <w:p w14:paraId="69D52286" w14:textId="77777777" w:rsidR="00F67D29" w:rsidRPr="0064105E" w:rsidRDefault="00F67D29" w:rsidP="00E64CC8">
            <w:pPr>
              <w:pStyle w:val="TAL"/>
              <w:keepNext w:val="0"/>
              <w:keepLines w:val="0"/>
              <w:widowControl w:val="0"/>
              <w:rPr>
                <w:rFonts w:eastAsia="Calibri"/>
              </w:rPr>
            </w:pPr>
            <w:r w:rsidRPr="0064105E">
              <w:rPr>
                <w:rFonts w:eastAsia="Calibri"/>
                <w:szCs w:val="18"/>
              </w:rPr>
              <w:t>-</w:t>
            </w:r>
          </w:p>
        </w:tc>
        <w:tc>
          <w:tcPr>
            <w:tcW w:w="565" w:type="dxa"/>
            <w:shd w:val="clear" w:color="auto" w:fill="auto"/>
          </w:tcPr>
          <w:p w14:paraId="309A63F2" w14:textId="77777777" w:rsidR="00F67D29" w:rsidRPr="0064105E" w:rsidRDefault="00F67D29" w:rsidP="00E64CC8">
            <w:pPr>
              <w:pStyle w:val="TAC"/>
              <w:keepNext w:val="0"/>
              <w:keepLines w:val="0"/>
              <w:widowControl w:val="0"/>
            </w:pPr>
            <w:r w:rsidRPr="0064105E">
              <w:t>2</w:t>
            </w:r>
          </w:p>
        </w:tc>
        <w:tc>
          <w:tcPr>
            <w:tcW w:w="850" w:type="dxa"/>
            <w:shd w:val="clear" w:color="auto" w:fill="auto"/>
          </w:tcPr>
          <w:p w14:paraId="2DF8F8A8" w14:textId="77777777" w:rsidR="00F67D29" w:rsidRPr="0064105E" w:rsidRDefault="00F67D29" w:rsidP="00E64CC8">
            <w:pPr>
              <w:pStyle w:val="TAC"/>
              <w:keepNext w:val="0"/>
              <w:keepLines w:val="0"/>
              <w:widowControl w:val="0"/>
            </w:pPr>
            <w:r w:rsidRPr="0064105E">
              <w:rPr>
                <w:rFonts w:cs="Arial"/>
                <w:szCs w:val="18"/>
              </w:rPr>
              <w:t>-</w:t>
            </w:r>
          </w:p>
        </w:tc>
      </w:tr>
      <w:tr w:rsidR="00F67D29" w:rsidRPr="0064105E" w14:paraId="03E09FB3" w14:textId="77777777" w:rsidTr="00E64CC8">
        <w:tc>
          <w:tcPr>
            <w:tcW w:w="715" w:type="dxa"/>
            <w:shd w:val="clear" w:color="auto" w:fill="auto"/>
          </w:tcPr>
          <w:p w14:paraId="0A92386A" w14:textId="77777777" w:rsidR="00F67D29" w:rsidRPr="0064105E" w:rsidRDefault="00F67D29" w:rsidP="00E64CC8">
            <w:pPr>
              <w:pStyle w:val="TAC"/>
              <w:keepNext w:val="0"/>
              <w:keepLines w:val="0"/>
              <w:widowControl w:val="0"/>
              <w:rPr>
                <w:rFonts w:eastAsia="Calibri"/>
              </w:rPr>
            </w:pPr>
            <w:r w:rsidRPr="0064105E">
              <w:t>5</w:t>
            </w:r>
          </w:p>
        </w:tc>
        <w:tc>
          <w:tcPr>
            <w:tcW w:w="3787" w:type="dxa"/>
            <w:shd w:val="clear" w:color="auto" w:fill="auto"/>
          </w:tcPr>
          <w:p w14:paraId="268AEF56" w14:textId="77777777" w:rsidR="00F67D29" w:rsidRPr="0064105E" w:rsidRDefault="00F67D29" w:rsidP="00E64CC8">
            <w:pPr>
              <w:pStyle w:val="TAL"/>
            </w:pPr>
            <w:r w:rsidRPr="0064105E">
              <w:t>Check: Does the UE (MCVideo client) notify the user that the permission to send RTP media is being revoked?</w:t>
            </w:r>
          </w:p>
          <w:p w14:paraId="6693E5C3" w14:textId="77777777" w:rsidR="00F67D29" w:rsidRPr="0064105E" w:rsidRDefault="00F67D29" w:rsidP="00E64CC8">
            <w:pPr>
              <w:pStyle w:val="TAL"/>
              <w:keepNext w:val="0"/>
              <w:keepLines w:val="0"/>
              <w:widowControl w:val="0"/>
              <w:rPr>
                <w:rFonts w:eastAsia="Calibri"/>
              </w:rPr>
            </w:pPr>
            <w:r w:rsidRPr="0064105E">
              <w:rPr>
                <w:rFonts w:eastAsia="Calibri"/>
                <w:szCs w:val="18"/>
              </w:rPr>
              <w:t>(NOTE 1)</w:t>
            </w:r>
          </w:p>
        </w:tc>
        <w:tc>
          <w:tcPr>
            <w:tcW w:w="708" w:type="dxa"/>
            <w:shd w:val="clear" w:color="auto" w:fill="auto"/>
          </w:tcPr>
          <w:p w14:paraId="52E2652C" w14:textId="77777777" w:rsidR="00F67D29" w:rsidRPr="0064105E" w:rsidRDefault="00F67D29" w:rsidP="00E64CC8">
            <w:pPr>
              <w:pStyle w:val="TAC"/>
              <w:keepNext w:val="0"/>
              <w:keepLines w:val="0"/>
              <w:widowControl w:val="0"/>
              <w:rPr>
                <w:rFonts w:eastAsia="Calibri"/>
                <w:szCs w:val="22"/>
              </w:rPr>
            </w:pPr>
            <w:r w:rsidRPr="0064105E">
              <w:rPr>
                <w:rFonts w:eastAsia="Calibri"/>
                <w:szCs w:val="18"/>
              </w:rPr>
              <w:t>-</w:t>
            </w:r>
          </w:p>
        </w:tc>
        <w:tc>
          <w:tcPr>
            <w:tcW w:w="2978" w:type="dxa"/>
            <w:shd w:val="clear" w:color="auto" w:fill="auto"/>
          </w:tcPr>
          <w:p w14:paraId="52502213" w14:textId="77777777" w:rsidR="00F67D29" w:rsidRPr="0064105E" w:rsidRDefault="00F67D29" w:rsidP="00E64CC8">
            <w:pPr>
              <w:pStyle w:val="TAL"/>
              <w:keepNext w:val="0"/>
              <w:keepLines w:val="0"/>
              <w:widowControl w:val="0"/>
              <w:rPr>
                <w:rFonts w:eastAsia="Calibri"/>
              </w:rPr>
            </w:pPr>
            <w:r w:rsidRPr="0064105E">
              <w:rPr>
                <w:rFonts w:eastAsia="Calibri"/>
                <w:szCs w:val="18"/>
              </w:rPr>
              <w:t>-</w:t>
            </w:r>
          </w:p>
        </w:tc>
        <w:tc>
          <w:tcPr>
            <w:tcW w:w="565" w:type="dxa"/>
            <w:shd w:val="clear" w:color="auto" w:fill="auto"/>
          </w:tcPr>
          <w:p w14:paraId="67380B9E" w14:textId="77777777" w:rsidR="00F67D29" w:rsidRPr="0064105E" w:rsidRDefault="00F67D29" w:rsidP="00E64CC8">
            <w:pPr>
              <w:pStyle w:val="TAC"/>
              <w:keepNext w:val="0"/>
              <w:keepLines w:val="0"/>
              <w:widowControl w:val="0"/>
            </w:pPr>
            <w:r w:rsidRPr="0064105E">
              <w:rPr>
                <w:rFonts w:eastAsia="Calibri"/>
                <w:szCs w:val="18"/>
              </w:rPr>
              <w:t>2</w:t>
            </w:r>
          </w:p>
        </w:tc>
        <w:tc>
          <w:tcPr>
            <w:tcW w:w="850" w:type="dxa"/>
            <w:shd w:val="clear" w:color="auto" w:fill="auto"/>
          </w:tcPr>
          <w:p w14:paraId="6C2288A2" w14:textId="77777777" w:rsidR="00F67D29" w:rsidRPr="0064105E" w:rsidRDefault="00F67D29" w:rsidP="00E64CC8">
            <w:pPr>
              <w:pStyle w:val="TAC"/>
              <w:keepNext w:val="0"/>
              <w:keepLines w:val="0"/>
              <w:widowControl w:val="0"/>
            </w:pPr>
            <w:r w:rsidRPr="0064105E">
              <w:rPr>
                <w:rFonts w:eastAsia="Calibri"/>
                <w:szCs w:val="18"/>
              </w:rPr>
              <w:t>F</w:t>
            </w:r>
          </w:p>
        </w:tc>
      </w:tr>
      <w:tr w:rsidR="00F67D29" w:rsidRPr="0064105E" w14:paraId="20FFE2A1" w14:textId="77777777" w:rsidTr="00E64CC8">
        <w:tc>
          <w:tcPr>
            <w:tcW w:w="715" w:type="dxa"/>
            <w:shd w:val="clear" w:color="auto" w:fill="auto"/>
          </w:tcPr>
          <w:p w14:paraId="5B5B386B" w14:textId="77777777" w:rsidR="00F67D29" w:rsidRPr="0064105E" w:rsidRDefault="00F67D29" w:rsidP="00E64CC8">
            <w:pPr>
              <w:pStyle w:val="TAC"/>
              <w:keepNext w:val="0"/>
              <w:keepLines w:val="0"/>
              <w:widowControl w:val="0"/>
              <w:rPr>
                <w:rFonts w:eastAsia="Calibri"/>
              </w:rPr>
            </w:pPr>
            <w:r w:rsidRPr="0064105E">
              <w:rPr>
                <w:rFonts w:eastAsia="Calibri"/>
              </w:rPr>
              <w:t>6</w:t>
            </w:r>
          </w:p>
        </w:tc>
        <w:tc>
          <w:tcPr>
            <w:tcW w:w="3787" w:type="dxa"/>
            <w:shd w:val="clear" w:color="auto" w:fill="auto"/>
          </w:tcPr>
          <w:p w14:paraId="55904905" w14:textId="2CB4FB41" w:rsidR="00F67D29" w:rsidRPr="0064105E" w:rsidRDefault="00F67D29" w:rsidP="00E64CC8">
            <w:pPr>
              <w:pStyle w:val="TAL"/>
              <w:keepNext w:val="0"/>
              <w:keepLines w:val="0"/>
              <w:widowControl w:val="0"/>
              <w:rPr>
                <w:rFonts w:eastAsia="Calibri"/>
              </w:rPr>
            </w:pPr>
            <w:r w:rsidRPr="0064105E">
              <w:t xml:space="preserve">Check: </w:t>
            </w:r>
            <w:r w:rsidRPr="0064105E">
              <w:rPr>
                <w:rFonts w:eastAsia="Calibri"/>
              </w:rPr>
              <w:t>Does the UE (MCVideo client) correctly perform test procedure '</w:t>
            </w:r>
            <w:r w:rsidRPr="0064105E">
              <w:t xml:space="preserve">MCX CT call release' </w:t>
            </w:r>
            <w:r w:rsidRPr="0064105E">
              <w:rPr>
                <w:rFonts w:eastAsia="Calibri"/>
              </w:rPr>
              <w:t xml:space="preserve">as described in </w:t>
            </w:r>
            <w:r w:rsidRPr="0064105E">
              <w:t>TS 36.579-1 [2] Table 5.3.12.3-1 to release the call?</w:t>
            </w:r>
          </w:p>
        </w:tc>
        <w:tc>
          <w:tcPr>
            <w:tcW w:w="708" w:type="dxa"/>
            <w:shd w:val="clear" w:color="auto" w:fill="auto"/>
          </w:tcPr>
          <w:p w14:paraId="1B4E3117" w14:textId="77777777" w:rsidR="00F67D29" w:rsidRPr="0064105E" w:rsidRDefault="00F67D29" w:rsidP="00E64CC8">
            <w:pPr>
              <w:pStyle w:val="TAC"/>
              <w:keepNext w:val="0"/>
              <w:keepLines w:val="0"/>
              <w:widowControl w:val="0"/>
              <w:rPr>
                <w:rFonts w:eastAsia="Calibri"/>
                <w:szCs w:val="22"/>
              </w:rPr>
            </w:pPr>
            <w:r w:rsidRPr="0064105E">
              <w:rPr>
                <w:rFonts w:eastAsia="Calibri"/>
                <w:szCs w:val="22"/>
              </w:rPr>
              <w:t>-</w:t>
            </w:r>
          </w:p>
        </w:tc>
        <w:tc>
          <w:tcPr>
            <w:tcW w:w="2978" w:type="dxa"/>
            <w:shd w:val="clear" w:color="auto" w:fill="auto"/>
          </w:tcPr>
          <w:p w14:paraId="21BE04E4" w14:textId="77777777" w:rsidR="00F67D29" w:rsidRPr="0064105E" w:rsidRDefault="00F67D29" w:rsidP="00E64CC8">
            <w:pPr>
              <w:pStyle w:val="TAL"/>
              <w:keepNext w:val="0"/>
              <w:keepLines w:val="0"/>
              <w:widowControl w:val="0"/>
              <w:rPr>
                <w:rFonts w:eastAsia="Calibri"/>
              </w:rPr>
            </w:pPr>
            <w:r w:rsidRPr="0064105E">
              <w:rPr>
                <w:rFonts w:eastAsia="Calibri"/>
              </w:rPr>
              <w:t>-</w:t>
            </w:r>
          </w:p>
        </w:tc>
        <w:tc>
          <w:tcPr>
            <w:tcW w:w="565" w:type="dxa"/>
            <w:shd w:val="clear" w:color="auto" w:fill="auto"/>
          </w:tcPr>
          <w:p w14:paraId="11CE67E3" w14:textId="77777777" w:rsidR="00F67D29" w:rsidRPr="0064105E" w:rsidRDefault="00F67D29" w:rsidP="00E64CC8">
            <w:pPr>
              <w:pStyle w:val="TAC"/>
              <w:keepNext w:val="0"/>
              <w:keepLines w:val="0"/>
              <w:widowControl w:val="0"/>
            </w:pPr>
            <w:r w:rsidRPr="0064105E">
              <w:t>3</w:t>
            </w:r>
          </w:p>
        </w:tc>
        <w:tc>
          <w:tcPr>
            <w:tcW w:w="850" w:type="dxa"/>
            <w:shd w:val="clear" w:color="auto" w:fill="auto"/>
          </w:tcPr>
          <w:p w14:paraId="367426C3" w14:textId="77777777" w:rsidR="00F67D29" w:rsidRPr="0064105E" w:rsidRDefault="00F67D29" w:rsidP="00E64CC8">
            <w:pPr>
              <w:pStyle w:val="TAC"/>
              <w:keepNext w:val="0"/>
              <w:keepLines w:val="0"/>
              <w:widowControl w:val="0"/>
            </w:pPr>
            <w:r w:rsidRPr="0064105E">
              <w:rPr>
                <w:rFonts w:cs="Arial"/>
                <w:szCs w:val="18"/>
              </w:rPr>
              <w:t>-</w:t>
            </w:r>
          </w:p>
        </w:tc>
      </w:tr>
      <w:tr w:rsidR="00F67D29" w:rsidRPr="0064105E" w:rsidDel="00555CBD" w14:paraId="62952CA5" w14:textId="77777777" w:rsidTr="00E64CC8">
        <w:tc>
          <w:tcPr>
            <w:tcW w:w="9603" w:type="dxa"/>
            <w:gridSpan w:val="6"/>
            <w:shd w:val="clear" w:color="auto" w:fill="auto"/>
          </w:tcPr>
          <w:p w14:paraId="13A60186" w14:textId="77777777" w:rsidR="00F67D29" w:rsidRPr="0064105E" w:rsidDel="00555CBD" w:rsidRDefault="00F67D29" w:rsidP="00E64CC8">
            <w:pPr>
              <w:pStyle w:val="TAN"/>
            </w:pPr>
            <w:r w:rsidRPr="0064105E">
              <w:t>NOTE 1: This action is expected to be done via a suitable implementation-dependent MMI.</w:t>
            </w:r>
          </w:p>
        </w:tc>
      </w:tr>
    </w:tbl>
    <w:p w14:paraId="0FDEB446" w14:textId="77777777" w:rsidR="00F67D29" w:rsidRPr="0064105E" w:rsidRDefault="00F67D29" w:rsidP="00F67D29"/>
    <w:p w14:paraId="6DB69E58" w14:textId="77777777" w:rsidR="00F67D29" w:rsidRPr="0064105E" w:rsidRDefault="00F67D29" w:rsidP="00F67D29">
      <w:pPr>
        <w:pStyle w:val="H6"/>
      </w:pPr>
      <w:r w:rsidRPr="0064105E">
        <w:t>6.7.2.3.3</w:t>
      </w:r>
      <w:r w:rsidRPr="0064105E">
        <w:tab/>
        <w:t>Specific message contents</w:t>
      </w:r>
    </w:p>
    <w:p w14:paraId="11E589A9" w14:textId="3617B1FF" w:rsidR="00F67D29" w:rsidRPr="0064105E" w:rsidRDefault="00F67D29" w:rsidP="00F67D29">
      <w:pPr>
        <w:pStyle w:val="TH"/>
      </w:pPr>
      <w:r w:rsidRPr="0064105E">
        <w:t>Table 6.7.2.3.3-1: SIP INVITE from the SS (Step 1, Table 6.7.2.3.2-1;</w:t>
      </w:r>
      <w:r w:rsidRPr="0064105E">
        <w:br/>
        <w:t>Step 2, TS 36.579-1 [2] Table 5.3.4.3-1)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F67D29" w:rsidRPr="0064105E" w14:paraId="59DADDAE" w14:textId="77777777" w:rsidTr="00E64CC8">
        <w:trPr>
          <w:tblHeader/>
        </w:trPr>
        <w:tc>
          <w:tcPr>
            <w:tcW w:w="9634" w:type="dxa"/>
            <w:gridSpan w:val="5"/>
          </w:tcPr>
          <w:p w14:paraId="2DDEDD41" w14:textId="77777777" w:rsidR="00F67D29" w:rsidRPr="0064105E" w:rsidRDefault="00F67D29" w:rsidP="00E64CC8">
            <w:pPr>
              <w:pStyle w:val="TAL"/>
            </w:pPr>
            <w:r w:rsidRPr="0064105E">
              <w:t>Derivation Path: TS 36.579-1 [2], Table 5.5.2.5.2-1, condition PRIVATE-CALL</w:t>
            </w:r>
          </w:p>
        </w:tc>
      </w:tr>
      <w:tr w:rsidR="00F67D29" w:rsidRPr="0064105E" w14:paraId="0AD56DDD" w14:textId="77777777" w:rsidTr="00E64CC8">
        <w:trPr>
          <w:tblHeader/>
        </w:trPr>
        <w:tc>
          <w:tcPr>
            <w:tcW w:w="2973" w:type="dxa"/>
          </w:tcPr>
          <w:p w14:paraId="3C773899" w14:textId="77777777" w:rsidR="00F67D29" w:rsidRPr="0064105E" w:rsidRDefault="00F67D29" w:rsidP="00E64CC8">
            <w:pPr>
              <w:pStyle w:val="TAH"/>
            </w:pPr>
            <w:r w:rsidRPr="0064105E">
              <w:t>Information Element</w:t>
            </w:r>
          </w:p>
        </w:tc>
        <w:tc>
          <w:tcPr>
            <w:tcW w:w="1824" w:type="dxa"/>
          </w:tcPr>
          <w:p w14:paraId="44C31DFF" w14:textId="77777777" w:rsidR="00F67D29" w:rsidRPr="0064105E" w:rsidRDefault="00F67D29" w:rsidP="00E64CC8">
            <w:pPr>
              <w:pStyle w:val="TAH"/>
            </w:pPr>
            <w:r w:rsidRPr="0064105E">
              <w:t>Value/remark</w:t>
            </w:r>
          </w:p>
        </w:tc>
        <w:tc>
          <w:tcPr>
            <w:tcW w:w="2189" w:type="dxa"/>
            <w:tcBorders>
              <w:bottom w:val="single" w:sz="4" w:space="0" w:color="auto"/>
            </w:tcBorders>
          </w:tcPr>
          <w:p w14:paraId="0C62A65E" w14:textId="77777777" w:rsidR="00F67D29" w:rsidRPr="0064105E" w:rsidRDefault="00F67D29" w:rsidP="00E64CC8">
            <w:pPr>
              <w:pStyle w:val="TAH"/>
            </w:pPr>
            <w:r w:rsidRPr="0064105E">
              <w:t>Comment</w:t>
            </w:r>
          </w:p>
        </w:tc>
        <w:tc>
          <w:tcPr>
            <w:tcW w:w="1460" w:type="dxa"/>
          </w:tcPr>
          <w:p w14:paraId="3F9518C0" w14:textId="77777777" w:rsidR="00F67D29" w:rsidRPr="0064105E" w:rsidRDefault="00F67D29" w:rsidP="00E64CC8">
            <w:pPr>
              <w:pStyle w:val="TAH"/>
            </w:pPr>
            <w:r w:rsidRPr="0064105E">
              <w:t>Reference</w:t>
            </w:r>
          </w:p>
        </w:tc>
        <w:tc>
          <w:tcPr>
            <w:tcW w:w="1188" w:type="dxa"/>
          </w:tcPr>
          <w:p w14:paraId="55E344DB" w14:textId="77777777" w:rsidR="00F67D29" w:rsidRPr="0064105E" w:rsidRDefault="00F67D29" w:rsidP="00E64CC8">
            <w:pPr>
              <w:pStyle w:val="TAH"/>
            </w:pPr>
            <w:r w:rsidRPr="0064105E">
              <w:t>Condition</w:t>
            </w:r>
          </w:p>
        </w:tc>
      </w:tr>
      <w:tr w:rsidR="00F67D29" w:rsidRPr="0064105E" w14:paraId="3ACF1705" w14:textId="77777777" w:rsidTr="00E64CC8">
        <w:tc>
          <w:tcPr>
            <w:tcW w:w="2973" w:type="dxa"/>
          </w:tcPr>
          <w:p w14:paraId="38E464C4" w14:textId="77777777" w:rsidR="00F67D29" w:rsidRPr="0064105E" w:rsidRDefault="00F67D29" w:rsidP="00E64CC8">
            <w:pPr>
              <w:pStyle w:val="TAL"/>
              <w:rPr>
                <w:b/>
                <w:bCs/>
              </w:rPr>
            </w:pPr>
            <w:r w:rsidRPr="0064105E">
              <w:rPr>
                <w:b/>
                <w:bCs/>
              </w:rPr>
              <w:t>Alert-Info</w:t>
            </w:r>
          </w:p>
        </w:tc>
        <w:tc>
          <w:tcPr>
            <w:tcW w:w="1824" w:type="dxa"/>
          </w:tcPr>
          <w:p w14:paraId="2CFA96DC" w14:textId="77777777" w:rsidR="00F67D29" w:rsidRPr="0064105E" w:rsidRDefault="00F67D29" w:rsidP="00E64CC8">
            <w:pPr>
              <w:pStyle w:val="TAL"/>
            </w:pPr>
            <w:r w:rsidRPr="0064105E">
              <w:t>"&lt;file:///dev/null&gt;"</w:t>
            </w:r>
          </w:p>
        </w:tc>
        <w:tc>
          <w:tcPr>
            <w:tcW w:w="2189" w:type="dxa"/>
            <w:tcBorders>
              <w:top w:val="single" w:sz="4" w:space="0" w:color="auto"/>
              <w:bottom w:val="single" w:sz="4" w:space="0" w:color="auto"/>
            </w:tcBorders>
          </w:tcPr>
          <w:p w14:paraId="247A3FBA" w14:textId="77777777" w:rsidR="00F67D29" w:rsidRPr="0064105E" w:rsidRDefault="00F67D29" w:rsidP="00E64CC8">
            <w:pPr>
              <w:pStyle w:val="TAL"/>
            </w:pPr>
          </w:p>
        </w:tc>
        <w:tc>
          <w:tcPr>
            <w:tcW w:w="1460" w:type="dxa"/>
          </w:tcPr>
          <w:p w14:paraId="00EB9931" w14:textId="77777777" w:rsidR="00F67D29" w:rsidRPr="0064105E" w:rsidRDefault="00F67D29" w:rsidP="00E64CC8">
            <w:pPr>
              <w:pStyle w:val="TAL"/>
            </w:pPr>
          </w:p>
        </w:tc>
        <w:tc>
          <w:tcPr>
            <w:tcW w:w="1188" w:type="dxa"/>
            <w:vAlign w:val="bottom"/>
          </w:tcPr>
          <w:p w14:paraId="69609F60" w14:textId="77777777" w:rsidR="00F67D29" w:rsidRPr="0064105E" w:rsidRDefault="00F67D29" w:rsidP="00E64CC8">
            <w:pPr>
              <w:pStyle w:val="TAL"/>
            </w:pPr>
          </w:p>
        </w:tc>
      </w:tr>
      <w:tr w:rsidR="00F67D29" w:rsidRPr="0064105E" w14:paraId="1337FDC9" w14:textId="77777777" w:rsidTr="00E64CC8">
        <w:tc>
          <w:tcPr>
            <w:tcW w:w="2973" w:type="dxa"/>
            <w:vAlign w:val="center"/>
          </w:tcPr>
          <w:p w14:paraId="35B2E466" w14:textId="77777777" w:rsidR="00F67D29" w:rsidRPr="0064105E" w:rsidRDefault="00F67D29" w:rsidP="00E64CC8">
            <w:pPr>
              <w:pStyle w:val="TAL"/>
              <w:rPr>
                <w:b/>
                <w:bCs/>
              </w:rPr>
            </w:pPr>
            <w:r w:rsidRPr="0064105E">
              <w:rPr>
                <w:b/>
                <w:bCs/>
              </w:rPr>
              <w:t>Message-body</w:t>
            </w:r>
          </w:p>
        </w:tc>
        <w:tc>
          <w:tcPr>
            <w:tcW w:w="1824" w:type="dxa"/>
          </w:tcPr>
          <w:p w14:paraId="2AF0DEC5" w14:textId="77777777" w:rsidR="00F67D29" w:rsidRPr="0064105E" w:rsidRDefault="00F67D29" w:rsidP="00E64CC8">
            <w:pPr>
              <w:pStyle w:val="TAL"/>
            </w:pPr>
          </w:p>
        </w:tc>
        <w:tc>
          <w:tcPr>
            <w:tcW w:w="2189" w:type="dxa"/>
            <w:tcBorders>
              <w:top w:val="single" w:sz="4" w:space="0" w:color="auto"/>
              <w:bottom w:val="single" w:sz="4" w:space="0" w:color="auto"/>
            </w:tcBorders>
          </w:tcPr>
          <w:p w14:paraId="759EEA81" w14:textId="77777777" w:rsidR="00F67D29" w:rsidRPr="0064105E" w:rsidRDefault="00F67D29" w:rsidP="00E64CC8">
            <w:pPr>
              <w:pStyle w:val="TAL"/>
            </w:pPr>
          </w:p>
        </w:tc>
        <w:tc>
          <w:tcPr>
            <w:tcW w:w="1460" w:type="dxa"/>
          </w:tcPr>
          <w:p w14:paraId="6C9746E1" w14:textId="77777777" w:rsidR="00F67D29" w:rsidRPr="0064105E" w:rsidRDefault="00F67D29" w:rsidP="00E64CC8">
            <w:pPr>
              <w:pStyle w:val="TAL"/>
            </w:pPr>
          </w:p>
        </w:tc>
        <w:tc>
          <w:tcPr>
            <w:tcW w:w="1188" w:type="dxa"/>
            <w:vAlign w:val="bottom"/>
          </w:tcPr>
          <w:p w14:paraId="028714DC" w14:textId="77777777" w:rsidR="00F67D29" w:rsidRPr="0064105E" w:rsidRDefault="00F67D29" w:rsidP="00E64CC8">
            <w:pPr>
              <w:pStyle w:val="TAL"/>
            </w:pPr>
          </w:p>
        </w:tc>
      </w:tr>
      <w:tr w:rsidR="00F67D29" w:rsidRPr="0064105E" w14:paraId="69426CE2" w14:textId="77777777" w:rsidTr="00E64CC8">
        <w:tc>
          <w:tcPr>
            <w:tcW w:w="2973" w:type="dxa"/>
            <w:shd w:val="clear" w:color="auto" w:fill="auto"/>
            <w:vAlign w:val="center"/>
          </w:tcPr>
          <w:p w14:paraId="660FD4E5" w14:textId="77777777" w:rsidR="00F67D29" w:rsidRPr="0064105E" w:rsidRDefault="00F67D29" w:rsidP="00E64CC8">
            <w:pPr>
              <w:pStyle w:val="TAL"/>
            </w:pPr>
            <w:r w:rsidRPr="0064105E">
              <w:t xml:space="preserve">  MIME body part</w:t>
            </w:r>
          </w:p>
        </w:tc>
        <w:tc>
          <w:tcPr>
            <w:tcW w:w="1824" w:type="dxa"/>
            <w:shd w:val="clear" w:color="auto" w:fill="auto"/>
            <w:vAlign w:val="center"/>
          </w:tcPr>
          <w:p w14:paraId="086753F9" w14:textId="77777777" w:rsidR="00F67D29" w:rsidRPr="0064105E" w:rsidRDefault="00F67D29" w:rsidP="00E64CC8">
            <w:pPr>
              <w:pStyle w:val="TAL"/>
            </w:pPr>
          </w:p>
        </w:tc>
        <w:tc>
          <w:tcPr>
            <w:tcW w:w="2189" w:type="dxa"/>
            <w:tcBorders>
              <w:top w:val="single" w:sz="4" w:space="0" w:color="auto"/>
              <w:bottom w:val="single" w:sz="4" w:space="0" w:color="auto"/>
            </w:tcBorders>
            <w:shd w:val="clear" w:color="auto" w:fill="auto"/>
          </w:tcPr>
          <w:p w14:paraId="7F0D37D1" w14:textId="77777777" w:rsidR="00F67D29" w:rsidRPr="0064105E" w:rsidRDefault="00F67D29" w:rsidP="00E64CC8">
            <w:pPr>
              <w:pStyle w:val="TAL"/>
              <w:rPr>
                <w:b/>
                <w:bCs/>
              </w:rPr>
            </w:pPr>
            <w:r w:rsidRPr="0064105E">
              <w:rPr>
                <w:b/>
                <w:bCs/>
              </w:rPr>
              <w:t>SDP message</w:t>
            </w:r>
          </w:p>
        </w:tc>
        <w:tc>
          <w:tcPr>
            <w:tcW w:w="1460" w:type="dxa"/>
            <w:shd w:val="clear" w:color="auto" w:fill="auto"/>
          </w:tcPr>
          <w:p w14:paraId="39234E41" w14:textId="77777777" w:rsidR="00F67D29" w:rsidRPr="0064105E" w:rsidRDefault="00F67D29" w:rsidP="00E64CC8">
            <w:pPr>
              <w:pStyle w:val="TAL"/>
            </w:pPr>
          </w:p>
        </w:tc>
        <w:tc>
          <w:tcPr>
            <w:tcW w:w="1188" w:type="dxa"/>
            <w:shd w:val="clear" w:color="auto" w:fill="auto"/>
            <w:vAlign w:val="bottom"/>
          </w:tcPr>
          <w:p w14:paraId="1A7DDADF" w14:textId="77777777" w:rsidR="00F67D29" w:rsidRPr="0064105E" w:rsidRDefault="00F67D29" w:rsidP="00E64CC8">
            <w:pPr>
              <w:pStyle w:val="TAL"/>
            </w:pPr>
          </w:p>
        </w:tc>
      </w:tr>
      <w:tr w:rsidR="00F67D29" w:rsidRPr="0064105E" w14:paraId="10F087B7" w14:textId="77777777" w:rsidTr="00E64CC8">
        <w:tc>
          <w:tcPr>
            <w:tcW w:w="2973" w:type="dxa"/>
            <w:shd w:val="clear" w:color="auto" w:fill="auto"/>
            <w:vAlign w:val="center"/>
          </w:tcPr>
          <w:p w14:paraId="56EC5C84" w14:textId="77777777" w:rsidR="00F67D29" w:rsidRPr="0064105E" w:rsidRDefault="00F67D29" w:rsidP="00E64CC8">
            <w:pPr>
              <w:pStyle w:val="TAL"/>
            </w:pPr>
            <w:r w:rsidRPr="0064105E">
              <w:t xml:space="preserve">    MIME-part-body</w:t>
            </w:r>
          </w:p>
        </w:tc>
        <w:tc>
          <w:tcPr>
            <w:tcW w:w="1824" w:type="dxa"/>
            <w:shd w:val="clear" w:color="auto" w:fill="auto"/>
          </w:tcPr>
          <w:p w14:paraId="44A6107D" w14:textId="77777777" w:rsidR="00F67D29" w:rsidRPr="0064105E" w:rsidRDefault="00F67D29" w:rsidP="00E64CC8">
            <w:pPr>
              <w:pStyle w:val="TAL"/>
            </w:pPr>
            <w:r w:rsidRPr="0064105E">
              <w:t>SDP as described in Table 6.7.2.3.3-2</w:t>
            </w:r>
          </w:p>
        </w:tc>
        <w:tc>
          <w:tcPr>
            <w:tcW w:w="2189" w:type="dxa"/>
            <w:tcBorders>
              <w:top w:val="single" w:sz="4" w:space="0" w:color="auto"/>
              <w:bottom w:val="single" w:sz="4" w:space="0" w:color="auto"/>
            </w:tcBorders>
            <w:shd w:val="clear" w:color="auto" w:fill="auto"/>
          </w:tcPr>
          <w:p w14:paraId="31D371C3" w14:textId="77777777" w:rsidR="00F67D29" w:rsidRPr="0064105E" w:rsidRDefault="00F67D29" w:rsidP="00E64CC8">
            <w:pPr>
              <w:pStyle w:val="TAL"/>
            </w:pPr>
          </w:p>
        </w:tc>
        <w:tc>
          <w:tcPr>
            <w:tcW w:w="1460" w:type="dxa"/>
            <w:shd w:val="clear" w:color="auto" w:fill="auto"/>
          </w:tcPr>
          <w:p w14:paraId="17C02454" w14:textId="77777777" w:rsidR="00F67D29" w:rsidRPr="0064105E" w:rsidRDefault="00F67D29" w:rsidP="00E64CC8">
            <w:pPr>
              <w:pStyle w:val="TAL"/>
            </w:pPr>
          </w:p>
        </w:tc>
        <w:tc>
          <w:tcPr>
            <w:tcW w:w="1188" w:type="dxa"/>
            <w:shd w:val="clear" w:color="auto" w:fill="auto"/>
            <w:vAlign w:val="bottom"/>
          </w:tcPr>
          <w:p w14:paraId="413E5FDD" w14:textId="77777777" w:rsidR="00F67D29" w:rsidRPr="0064105E" w:rsidRDefault="00F67D29" w:rsidP="00E64CC8">
            <w:pPr>
              <w:pStyle w:val="TAL"/>
            </w:pPr>
          </w:p>
        </w:tc>
      </w:tr>
      <w:tr w:rsidR="00F67D29" w:rsidRPr="0064105E" w14:paraId="77E37885" w14:textId="77777777" w:rsidTr="00E64CC8">
        <w:tc>
          <w:tcPr>
            <w:tcW w:w="2973" w:type="dxa"/>
            <w:shd w:val="clear" w:color="auto" w:fill="auto"/>
            <w:vAlign w:val="center"/>
          </w:tcPr>
          <w:p w14:paraId="76933691" w14:textId="77777777" w:rsidR="00F67D29" w:rsidRPr="0064105E" w:rsidRDefault="00F67D29" w:rsidP="00E64CC8">
            <w:pPr>
              <w:pStyle w:val="TAL"/>
            </w:pPr>
            <w:r w:rsidRPr="0064105E">
              <w:t xml:space="preserve">  MIME body part</w:t>
            </w:r>
          </w:p>
        </w:tc>
        <w:tc>
          <w:tcPr>
            <w:tcW w:w="1824" w:type="dxa"/>
            <w:shd w:val="clear" w:color="auto" w:fill="auto"/>
            <w:vAlign w:val="center"/>
          </w:tcPr>
          <w:p w14:paraId="08A156A2" w14:textId="77777777" w:rsidR="00F67D29" w:rsidRPr="0064105E" w:rsidRDefault="00F67D29" w:rsidP="00E64CC8">
            <w:pPr>
              <w:pStyle w:val="TAL"/>
            </w:pPr>
          </w:p>
        </w:tc>
        <w:tc>
          <w:tcPr>
            <w:tcW w:w="2189" w:type="dxa"/>
            <w:tcBorders>
              <w:top w:val="single" w:sz="4" w:space="0" w:color="auto"/>
              <w:bottom w:val="single" w:sz="4" w:space="0" w:color="auto"/>
            </w:tcBorders>
            <w:shd w:val="clear" w:color="auto" w:fill="auto"/>
          </w:tcPr>
          <w:p w14:paraId="3085455E" w14:textId="77777777" w:rsidR="00F67D29" w:rsidRPr="0064105E" w:rsidRDefault="00F67D29" w:rsidP="00E64CC8">
            <w:pPr>
              <w:pStyle w:val="TAL"/>
              <w:rPr>
                <w:b/>
                <w:bCs/>
              </w:rPr>
            </w:pPr>
            <w:r w:rsidRPr="0064105E">
              <w:rPr>
                <w:b/>
                <w:bCs/>
              </w:rPr>
              <w:t>MCVideo Info</w:t>
            </w:r>
          </w:p>
        </w:tc>
        <w:tc>
          <w:tcPr>
            <w:tcW w:w="1460" w:type="dxa"/>
            <w:shd w:val="clear" w:color="auto" w:fill="auto"/>
          </w:tcPr>
          <w:p w14:paraId="03C2E9B0" w14:textId="77777777" w:rsidR="00F67D29" w:rsidRPr="0064105E" w:rsidRDefault="00F67D29" w:rsidP="00E64CC8">
            <w:pPr>
              <w:pStyle w:val="TAL"/>
            </w:pPr>
          </w:p>
        </w:tc>
        <w:tc>
          <w:tcPr>
            <w:tcW w:w="1188" w:type="dxa"/>
            <w:shd w:val="clear" w:color="auto" w:fill="auto"/>
            <w:vAlign w:val="bottom"/>
          </w:tcPr>
          <w:p w14:paraId="678BC3CD" w14:textId="77777777" w:rsidR="00F67D29" w:rsidRPr="0064105E" w:rsidRDefault="00F67D29" w:rsidP="00E64CC8">
            <w:pPr>
              <w:pStyle w:val="TAL"/>
            </w:pPr>
          </w:p>
        </w:tc>
      </w:tr>
      <w:tr w:rsidR="00F67D29" w:rsidRPr="0064105E" w14:paraId="2B4C1083" w14:textId="77777777" w:rsidTr="00E64CC8">
        <w:tc>
          <w:tcPr>
            <w:tcW w:w="2973" w:type="dxa"/>
            <w:shd w:val="clear" w:color="auto" w:fill="auto"/>
            <w:vAlign w:val="center"/>
          </w:tcPr>
          <w:p w14:paraId="304B5521" w14:textId="77777777" w:rsidR="00F67D29" w:rsidRPr="0064105E" w:rsidRDefault="00F67D29" w:rsidP="00E64CC8">
            <w:pPr>
              <w:pStyle w:val="TAL"/>
            </w:pPr>
            <w:r w:rsidRPr="0064105E">
              <w:t xml:space="preserve">    MIME-part-body</w:t>
            </w:r>
          </w:p>
        </w:tc>
        <w:tc>
          <w:tcPr>
            <w:tcW w:w="1824" w:type="dxa"/>
            <w:shd w:val="clear" w:color="auto" w:fill="auto"/>
          </w:tcPr>
          <w:p w14:paraId="550D9EF7" w14:textId="77777777" w:rsidR="00F67D29" w:rsidRPr="0064105E" w:rsidRDefault="00F67D29" w:rsidP="00E64CC8">
            <w:pPr>
              <w:pStyle w:val="TAL"/>
            </w:pPr>
            <w:r w:rsidRPr="0064105E">
              <w:t>MCVideo-Info as described in Table 6.7.2.3.3-3</w:t>
            </w:r>
          </w:p>
        </w:tc>
        <w:tc>
          <w:tcPr>
            <w:tcW w:w="2189" w:type="dxa"/>
            <w:tcBorders>
              <w:top w:val="single" w:sz="4" w:space="0" w:color="auto"/>
              <w:bottom w:val="single" w:sz="4" w:space="0" w:color="auto"/>
            </w:tcBorders>
            <w:shd w:val="clear" w:color="auto" w:fill="auto"/>
          </w:tcPr>
          <w:p w14:paraId="06984A9E" w14:textId="77777777" w:rsidR="00F67D29" w:rsidRPr="0064105E" w:rsidRDefault="00F67D29" w:rsidP="00E64CC8">
            <w:pPr>
              <w:pStyle w:val="TAL"/>
            </w:pPr>
          </w:p>
        </w:tc>
        <w:tc>
          <w:tcPr>
            <w:tcW w:w="1460" w:type="dxa"/>
            <w:shd w:val="clear" w:color="auto" w:fill="auto"/>
          </w:tcPr>
          <w:p w14:paraId="1B733D8F" w14:textId="77777777" w:rsidR="00F67D29" w:rsidRPr="0064105E" w:rsidRDefault="00F67D29" w:rsidP="00E64CC8">
            <w:pPr>
              <w:pStyle w:val="TAL"/>
            </w:pPr>
          </w:p>
        </w:tc>
        <w:tc>
          <w:tcPr>
            <w:tcW w:w="1188" w:type="dxa"/>
            <w:shd w:val="clear" w:color="auto" w:fill="auto"/>
            <w:vAlign w:val="bottom"/>
          </w:tcPr>
          <w:p w14:paraId="2F0D463B" w14:textId="77777777" w:rsidR="00F67D29" w:rsidRPr="0064105E" w:rsidRDefault="00F67D29" w:rsidP="00E64CC8">
            <w:pPr>
              <w:pStyle w:val="TAL"/>
            </w:pPr>
          </w:p>
        </w:tc>
      </w:tr>
    </w:tbl>
    <w:p w14:paraId="20224B95" w14:textId="77777777" w:rsidR="00F67D29" w:rsidRPr="0064105E" w:rsidRDefault="00F67D29" w:rsidP="00F67D29"/>
    <w:p w14:paraId="5EBA4C5F" w14:textId="77777777" w:rsidR="00F67D29" w:rsidRPr="0064105E" w:rsidRDefault="00F67D29" w:rsidP="00F67D29">
      <w:pPr>
        <w:pStyle w:val="TH"/>
      </w:pPr>
      <w:r w:rsidRPr="0064105E">
        <w:lastRenderedPageBreak/>
        <w:t>Table 6.7.2.3.3-2: SDP in SIP INVITE (Table 6.7.2.3.3-1)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F67D29" w:rsidRPr="0064105E" w14:paraId="1C094528" w14:textId="77777777" w:rsidTr="00E64CC8">
        <w:trPr>
          <w:tblHeader/>
        </w:trPr>
        <w:tc>
          <w:tcPr>
            <w:tcW w:w="9634" w:type="dxa"/>
          </w:tcPr>
          <w:p w14:paraId="2C10D006" w14:textId="177815CE" w:rsidR="00F67D29" w:rsidRPr="0064105E" w:rsidRDefault="00F67D29" w:rsidP="00E64CC8">
            <w:pPr>
              <w:pStyle w:val="TAL"/>
            </w:pPr>
            <w:r w:rsidRPr="0064105E">
              <w:t>Derivation Path: TS 36.579-1 [2], Table 5.5.3.1.2-2, condition PRIVATE-CALL, SDP_OFFER</w:t>
            </w:r>
          </w:p>
        </w:tc>
      </w:tr>
    </w:tbl>
    <w:p w14:paraId="2AAED43E" w14:textId="77777777" w:rsidR="00F67D29" w:rsidRPr="0064105E" w:rsidRDefault="00F67D29" w:rsidP="00F67D29"/>
    <w:p w14:paraId="101117A8" w14:textId="77777777" w:rsidR="00F67D29" w:rsidRPr="0064105E" w:rsidRDefault="00F67D29" w:rsidP="00F67D29">
      <w:pPr>
        <w:pStyle w:val="TH"/>
      </w:pPr>
      <w:r w:rsidRPr="0064105E">
        <w:t>Table 6.7.2.3.3-3: MCVideo-Info in SIP INVITE (Table 6.7.2.3.3-1)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F67D29" w:rsidRPr="0064105E" w14:paraId="7D26A946" w14:textId="77777777" w:rsidTr="00E64CC8">
        <w:trPr>
          <w:tblHeader/>
        </w:trPr>
        <w:tc>
          <w:tcPr>
            <w:tcW w:w="9634" w:type="dxa"/>
            <w:gridSpan w:val="5"/>
          </w:tcPr>
          <w:p w14:paraId="7AC5464B" w14:textId="77777777" w:rsidR="00F67D29" w:rsidRPr="0064105E" w:rsidRDefault="00F67D29" w:rsidP="00E64CC8">
            <w:pPr>
              <w:pStyle w:val="TAL"/>
            </w:pPr>
            <w:r w:rsidRPr="0064105E">
              <w:t>Derivation Path: TS 36.579-1 [2], Table 5.5.3.2.2-2</w:t>
            </w:r>
          </w:p>
        </w:tc>
      </w:tr>
      <w:tr w:rsidR="00F67D29" w:rsidRPr="0064105E" w14:paraId="2CB9CF2E" w14:textId="77777777" w:rsidTr="00E64CC8">
        <w:trPr>
          <w:tblHeader/>
        </w:trPr>
        <w:tc>
          <w:tcPr>
            <w:tcW w:w="2973" w:type="dxa"/>
          </w:tcPr>
          <w:p w14:paraId="4F38D059" w14:textId="77777777" w:rsidR="00F67D29" w:rsidRPr="0064105E" w:rsidRDefault="00F67D29" w:rsidP="00E64CC8">
            <w:pPr>
              <w:pStyle w:val="TAH"/>
            </w:pPr>
            <w:r w:rsidRPr="0064105E">
              <w:t>Information Element</w:t>
            </w:r>
          </w:p>
        </w:tc>
        <w:tc>
          <w:tcPr>
            <w:tcW w:w="1824" w:type="dxa"/>
          </w:tcPr>
          <w:p w14:paraId="519DD227" w14:textId="77777777" w:rsidR="00F67D29" w:rsidRPr="0064105E" w:rsidRDefault="00F67D29" w:rsidP="00E64CC8">
            <w:pPr>
              <w:pStyle w:val="TAH"/>
            </w:pPr>
            <w:r w:rsidRPr="0064105E">
              <w:t>Value/remark</w:t>
            </w:r>
          </w:p>
        </w:tc>
        <w:tc>
          <w:tcPr>
            <w:tcW w:w="2189" w:type="dxa"/>
            <w:tcBorders>
              <w:bottom w:val="single" w:sz="4" w:space="0" w:color="auto"/>
            </w:tcBorders>
          </w:tcPr>
          <w:p w14:paraId="2E940A9F" w14:textId="77777777" w:rsidR="00F67D29" w:rsidRPr="0064105E" w:rsidRDefault="00F67D29" w:rsidP="00E64CC8">
            <w:pPr>
              <w:pStyle w:val="TAH"/>
            </w:pPr>
            <w:r w:rsidRPr="0064105E">
              <w:t>Comment</w:t>
            </w:r>
          </w:p>
        </w:tc>
        <w:tc>
          <w:tcPr>
            <w:tcW w:w="1460" w:type="dxa"/>
          </w:tcPr>
          <w:p w14:paraId="0068312F" w14:textId="77777777" w:rsidR="00F67D29" w:rsidRPr="0064105E" w:rsidRDefault="00F67D29" w:rsidP="00E64CC8">
            <w:pPr>
              <w:pStyle w:val="TAH"/>
            </w:pPr>
            <w:r w:rsidRPr="0064105E">
              <w:t>Reference</w:t>
            </w:r>
          </w:p>
        </w:tc>
        <w:tc>
          <w:tcPr>
            <w:tcW w:w="1188" w:type="dxa"/>
          </w:tcPr>
          <w:p w14:paraId="38338D20" w14:textId="77777777" w:rsidR="00F67D29" w:rsidRPr="0064105E" w:rsidRDefault="00F67D29" w:rsidP="00E64CC8">
            <w:pPr>
              <w:pStyle w:val="TAH"/>
            </w:pPr>
            <w:r w:rsidRPr="0064105E">
              <w:t>Condition</w:t>
            </w:r>
          </w:p>
        </w:tc>
      </w:tr>
      <w:tr w:rsidR="00F67D29" w:rsidRPr="0064105E" w14:paraId="3202D099" w14:textId="77777777" w:rsidTr="00E64CC8">
        <w:tc>
          <w:tcPr>
            <w:tcW w:w="2973" w:type="dxa"/>
          </w:tcPr>
          <w:p w14:paraId="6F4DF5AB" w14:textId="77777777" w:rsidR="00F67D29" w:rsidRPr="0064105E" w:rsidRDefault="00F67D29" w:rsidP="00E64CC8">
            <w:pPr>
              <w:pStyle w:val="TAL"/>
            </w:pPr>
            <w:r w:rsidRPr="0064105E">
              <w:t>mcvideoinfo</w:t>
            </w:r>
          </w:p>
        </w:tc>
        <w:tc>
          <w:tcPr>
            <w:tcW w:w="1824" w:type="dxa"/>
          </w:tcPr>
          <w:p w14:paraId="1CD698C9" w14:textId="77777777" w:rsidR="00F67D29" w:rsidRPr="0064105E" w:rsidRDefault="00F67D29" w:rsidP="00E64CC8">
            <w:pPr>
              <w:pStyle w:val="TAL"/>
            </w:pPr>
          </w:p>
        </w:tc>
        <w:tc>
          <w:tcPr>
            <w:tcW w:w="2189" w:type="dxa"/>
            <w:tcBorders>
              <w:top w:val="single" w:sz="4" w:space="0" w:color="auto"/>
              <w:bottom w:val="single" w:sz="4" w:space="0" w:color="auto"/>
            </w:tcBorders>
          </w:tcPr>
          <w:p w14:paraId="6FB00DA4" w14:textId="77777777" w:rsidR="00F67D29" w:rsidRPr="0064105E" w:rsidRDefault="00F67D29" w:rsidP="00E64CC8">
            <w:pPr>
              <w:pStyle w:val="TAL"/>
            </w:pPr>
          </w:p>
        </w:tc>
        <w:tc>
          <w:tcPr>
            <w:tcW w:w="1460" w:type="dxa"/>
          </w:tcPr>
          <w:p w14:paraId="50083660" w14:textId="77777777" w:rsidR="00F67D29" w:rsidRPr="0064105E" w:rsidRDefault="00F67D29" w:rsidP="00E64CC8">
            <w:pPr>
              <w:pStyle w:val="TAL"/>
            </w:pPr>
          </w:p>
        </w:tc>
        <w:tc>
          <w:tcPr>
            <w:tcW w:w="1188" w:type="dxa"/>
            <w:vAlign w:val="bottom"/>
          </w:tcPr>
          <w:p w14:paraId="661AECFF" w14:textId="77777777" w:rsidR="00F67D29" w:rsidRPr="0064105E" w:rsidRDefault="00F67D29" w:rsidP="00E64CC8">
            <w:pPr>
              <w:pStyle w:val="TAL"/>
            </w:pPr>
          </w:p>
        </w:tc>
      </w:tr>
      <w:tr w:rsidR="00F67D29" w:rsidRPr="0064105E" w14:paraId="39192866" w14:textId="77777777" w:rsidTr="00E64CC8">
        <w:tc>
          <w:tcPr>
            <w:tcW w:w="2973" w:type="dxa"/>
            <w:shd w:val="clear" w:color="auto" w:fill="auto"/>
          </w:tcPr>
          <w:p w14:paraId="31094EE1" w14:textId="77777777" w:rsidR="00F67D29" w:rsidRPr="0064105E" w:rsidRDefault="00F67D29" w:rsidP="00E64CC8">
            <w:pPr>
              <w:pStyle w:val="TAL"/>
            </w:pPr>
            <w:r w:rsidRPr="0064105E">
              <w:t xml:space="preserve">  mcvideo-Params</w:t>
            </w:r>
          </w:p>
        </w:tc>
        <w:tc>
          <w:tcPr>
            <w:tcW w:w="1824" w:type="dxa"/>
            <w:shd w:val="clear" w:color="auto" w:fill="auto"/>
            <w:vAlign w:val="center"/>
          </w:tcPr>
          <w:p w14:paraId="4D23EAA6" w14:textId="77777777" w:rsidR="00F67D29" w:rsidRPr="0064105E" w:rsidRDefault="00F67D29" w:rsidP="00E64CC8">
            <w:pPr>
              <w:pStyle w:val="TAL"/>
            </w:pPr>
          </w:p>
        </w:tc>
        <w:tc>
          <w:tcPr>
            <w:tcW w:w="2189" w:type="dxa"/>
            <w:tcBorders>
              <w:top w:val="single" w:sz="4" w:space="0" w:color="auto"/>
              <w:bottom w:val="single" w:sz="4" w:space="0" w:color="auto"/>
            </w:tcBorders>
            <w:shd w:val="clear" w:color="auto" w:fill="auto"/>
          </w:tcPr>
          <w:p w14:paraId="75EDC522" w14:textId="77777777" w:rsidR="00F67D29" w:rsidRPr="0064105E" w:rsidRDefault="00F67D29" w:rsidP="00E64CC8">
            <w:pPr>
              <w:pStyle w:val="TAL"/>
            </w:pPr>
          </w:p>
        </w:tc>
        <w:tc>
          <w:tcPr>
            <w:tcW w:w="1460" w:type="dxa"/>
            <w:shd w:val="clear" w:color="auto" w:fill="auto"/>
          </w:tcPr>
          <w:p w14:paraId="3DB09998" w14:textId="77777777" w:rsidR="00F67D29" w:rsidRPr="0064105E" w:rsidRDefault="00F67D29" w:rsidP="00E64CC8">
            <w:pPr>
              <w:pStyle w:val="TAL"/>
            </w:pPr>
          </w:p>
        </w:tc>
        <w:tc>
          <w:tcPr>
            <w:tcW w:w="1188" w:type="dxa"/>
            <w:shd w:val="clear" w:color="auto" w:fill="auto"/>
            <w:vAlign w:val="bottom"/>
          </w:tcPr>
          <w:p w14:paraId="3B0139F4" w14:textId="77777777" w:rsidR="00F67D29" w:rsidRPr="0064105E" w:rsidRDefault="00F67D29" w:rsidP="00E64CC8">
            <w:pPr>
              <w:pStyle w:val="TAL"/>
            </w:pPr>
          </w:p>
        </w:tc>
      </w:tr>
      <w:tr w:rsidR="00F67D29" w:rsidRPr="0064105E" w14:paraId="3E675DA3" w14:textId="77777777" w:rsidTr="00E64CC8">
        <w:tc>
          <w:tcPr>
            <w:tcW w:w="2973" w:type="dxa"/>
            <w:shd w:val="clear" w:color="auto" w:fill="auto"/>
            <w:vAlign w:val="center"/>
          </w:tcPr>
          <w:p w14:paraId="152F93F8" w14:textId="77777777" w:rsidR="00F67D29" w:rsidRPr="0064105E" w:rsidRDefault="00F67D29" w:rsidP="00E64CC8">
            <w:pPr>
              <w:pStyle w:val="TAL"/>
            </w:pPr>
            <w:r w:rsidRPr="0064105E">
              <w:t xml:space="preserve">    session-type</w:t>
            </w:r>
          </w:p>
        </w:tc>
        <w:tc>
          <w:tcPr>
            <w:tcW w:w="1824" w:type="dxa"/>
            <w:shd w:val="clear" w:color="auto" w:fill="auto"/>
            <w:vAlign w:val="center"/>
          </w:tcPr>
          <w:p w14:paraId="5D4C4C6F" w14:textId="77777777" w:rsidR="00F67D29" w:rsidRPr="0064105E" w:rsidRDefault="00F67D29" w:rsidP="00E64CC8">
            <w:pPr>
              <w:pStyle w:val="TAL"/>
            </w:pPr>
            <w:r w:rsidRPr="0064105E">
              <w:t>"ambient-viewing"</w:t>
            </w:r>
          </w:p>
        </w:tc>
        <w:tc>
          <w:tcPr>
            <w:tcW w:w="2189" w:type="dxa"/>
            <w:tcBorders>
              <w:top w:val="single" w:sz="4" w:space="0" w:color="auto"/>
              <w:bottom w:val="single" w:sz="4" w:space="0" w:color="auto"/>
            </w:tcBorders>
            <w:shd w:val="clear" w:color="auto" w:fill="auto"/>
          </w:tcPr>
          <w:p w14:paraId="531D3921" w14:textId="77777777" w:rsidR="00F67D29" w:rsidRPr="0064105E" w:rsidRDefault="00F67D29" w:rsidP="00E64CC8">
            <w:pPr>
              <w:pStyle w:val="TAL"/>
            </w:pPr>
          </w:p>
        </w:tc>
        <w:tc>
          <w:tcPr>
            <w:tcW w:w="1460" w:type="dxa"/>
            <w:shd w:val="clear" w:color="auto" w:fill="auto"/>
          </w:tcPr>
          <w:p w14:paraId="23259C07" w14:textId="77777777" w:rsidR="00F67D29" w:rsidRPr="0064105E" w:rsidRDefault="00F67D29" w:rsidP="00E64CC8">
            <w:pPr>
              <w:pStyle w:val="TAL"/>
            </w:pPr>
          </w:p>
        </w:tc>
        <w:tc>
          <w:tcPr>
            <w:tcW w:w="1188" w:type="dxa"/>
            <w:shd w:val="clear" w:color="auto" w:fill="auto"/>
            <w:vAlign w:val="bottom"/>
          </w:tcPr>
          <w:p w14:paraId="74DF87BD" w14:textId="77777777" w:rsidR="00F67D29" w:rsidRPr="0064105E" w:rsidRDefault="00F67D29" w:rsidP="00E64CC8">
            <w:pPr>
              <w:pStyle w:val="TAL"/>
            </w:pPr>
          </w:p>
        </w:tc>
      </w:tr>
      <w:tr w:rsidR="00F67D29" w:rsidRPr="0064105E" w14:paraId="2EC18271" w14:textId="77777777" w:rsidTr="00E64CC8">
        <w:tc>
          <w:tcPr>
            <w:tcW w:w="2973" w:type="dxa"/>
            <w:shd w:val="clear" w:color="auto" w:fill="auto"/>
            <w:vAlign w:val="center"/>
          </w:tcPr>
          <w:p w14:paraId="1E801959" w14:textId="77777777" w:rsidR="00F67D29" w:rsidRPr="0064105E" w:rsidRDefault="00F67D29" w:rsidP="00E64CC8">
            <w:pPr>
              <w:pStyle w:val="TAL"/>
            </w:pPr>
            <w:r w:rsidRPr="0064105E">
              <w:t xml:space="preserve">    ambient-viewing-type</w:t>
            </w:r>
          </w:p>
        </w:tc>
        <w:tc>
          <w:tcPr>
            <w:tcW w:w="1824" w:type="dxa"/>
            <w:shd w:val="clear" w:color="auto" w:fill="auto"/>
            <w:vAlign w:val="center"/>
          </w:tcPr>
          <w:p w14:paraId="33592AB9" w14:textId="77777777" w:rsidR="00F67D29" w:rsidRPr="0064105E" w:rsidRDefault="00F67D29" w:rsidP="00E64CC8">
            <w:pPr>
              <w:pStyle w:val="TAL"/>
            </w:pPr>
            <w:r w:rsidRPr="0064105E">
              <w:t>"remote-init"</w:t>
            </w:r>
          </w:p>
        </w:tc>
        <w:tc>
          <w:tcPr>
            <w:tcW w:w="2189" w:type="dxa"/>
            <w:tcBorders>
              <w:top w:val="single" w:sz="4" w:space="0" w:color="auto"/>
              <w:bottom w:val="single" w:sz="4" w:space="0" w:color="auto"/>
            </w:tcBorders>
            <w:shd w:val="clear" w:color="auto" w:fill="auto"/>
          </w:tcPr>
          <w:p w14:paraId="7EC8C84E" w14:textId="77777777" w:rsidR="00F67D29" w:rsidRPr="0064105E" w:rsidRDefault="00F67D29" w:rsidP="00E64CC8">
            <w:pPr>
              <w:pStyle w:val="TAL"/>
            </w:pPr>
          </w:p>
        </w:tc>
        <w:tc>
          <w:tcPr>
            <w:tcW w:w="1460" w:type="dxa"/>
            <w:shd w:val="clear" w:color="auto" w:fill="auto"/>
          </w:tcPr>
          <w:p w14:paraId="77B95503" w14:textId="77777777" w:rsidR="00F67D29" w:rsidRPr="0064105E" w:rsidRDefault="00F67D29" w:rsidP="00E64CC8">
            <w:pPr>
              <w:pStyle w:val="TAL"/>
            </w:pPr>
          </w:p>
        </w:tc>
        <w:tc>
          <w:tcPr>
            <w:tcW w:w="1188" w:type="dxa"/>
            <w:shd w:val="clear" w:color="auto" w:fill="auto"/>
            <w:vAlign w:val="bottom"/>
          </w:tcPr>
          <w:p w14:paraId="1BFF5DE3" w14:textId="77777777" w:rsidR="00F67D29" w:rsidRPr="0064105E" w:rsidRDefault="00F67D29" w:rsidP="00E64CC8">
            <w:pPr>
              <w:pStyle w:val="TAL"/>
            </w:pPr>
          </w:p>
        </w:tc>
      </w:tr>
    </w:tbl>
    <w:p w14:paraId="50B5ECA3" w14:textId="77777777" w:rsidR="00F67D29" w:rsidRPr="0064105E" w:rsidRDefault="00F67D29" w:rsidP="00F67D29"/>
    <w:p w14:paraId="6E43FCE8" w14:textId="74E93482" w:rsidR="00F67D29" w:rsidRPr="0064105E" w:rsidRDefault="00F67D29" w:rsidP="00F67D29">
      <w:pPr>
        <w:pStyle w:val="TH"/>
      </w:pPr>
      <w:r w:rsidRPr="0064105E">
        <w:t>Table 6.7.2.3.3-4: SIP 200 (OK) from the UE (Step 1, Table 6.7.2.3.2-1;</w:t>
      </w:r>
      <w:r w:rsidRPr="0064105E">
        <w:br/>
        <w:t>Step 4, TS 36.579-1 [2], Table 5.3.4.3-1)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64105E" w14:paraId="5A605DD5" w14:textId="77777777" w:rsidTr="00E64CC8">
        <w:trPr>
          <w:tblHeader/>
        </w:trPr>
        <w:tc>
          <w:tcPr>
            <w:tcW w:w="9634" w:type="dxa"/>
            <w:gridSpan w:val="5"/>
          </w:tcPr>
          <w:p w14:paraId="414A4C5D" w14:textId="77777777" w:rsidR="00F67D29" w:rsidRPr="0064105E" w:rsidRDefault="00F67D29" w:rsidP="00E64CC8">
            <w:pPr>
              <w:pStyle w:val="TAL"/>
            </w:pPr>
            <w:r w:rsidRPr="0064105E">
              <w:t>Derivation Path: TS 36.579-1 [2], Table 5.5.2.17.1.1-1, condition INVITE-RSP</w:t>
            </w:r>
          </w:p>
        </w:tc>
      </w:tr>
      <w:tr w:rsidR="00F67D29" w:rsidRPr="0064105E" w14:paraId="1D80E4CF" w14:textId="77777777" w:rsidTr="00E64CC8">
        <w:trPr>
          <w:tblHeader/>
        </w:trPr>
        <w:tc>
          <w:tcPr>
            <w:tcW w:w="2709" w:type="dxa"/>
          </w:tcPr>
          <w:p w14:paraId="3DFC8A3F" w14:textId="77777777" w:rsidR="00F67D29" w:rsidRPr="0064105E" w:rsidRDefault="00F67D29" w:rsidP="00E64CC8">
            <w:pPr>
              <w:pStyle w:val="TAH"/>
            </w:pPr>
            <w:r w:rsidRPr="0064105E">
              <w:t>Information Element</w:t>
            </w:r>
          </w:p>
        </w:tc>
        <w:tc>
          <w:tcPr>
            <w:tcW w:w="2187" w:type="dxa"/>
          </w:tcPr>
          <w:p w14:paraId="1C5072DF" w14:textId="77777777" w:rsidR="00F67D29" w:rsidRPr="0064105E" w:rsidRDefault="00F67D29" w:rsidP="00E64CC8">
            <w:pPr>
              <w:pStyle w:val="TAH"/>
            </w:pPr>
            <w:r w:rsidRPr="0064105E">
              <w:t>Value/remark</w:t>
            </w:r>
          </w:p>
        </w:tc>
        <w:tc>
          <w:tcPr>
            <w:tcW w:w="2187" w:type="dxa"/>
            <w:tcBorders>
              <w:bottom w:val="single" w:sz="4" w:space="0" w:color="auto"/>
            </w:tcBorders>
          </w:tcPr>
          <w:p w14:paraId="5553A2A3" w14:textId="77777777" w:rsidR="00F67D29" w:rsidRPr="0064105E" w:rsidRDefault="00F67D29" w:rsidP="00E64CC8">
            <w:pPr>
              <w:pStyle w:val="TAH"/>
            </w:pPr>
            <w:r w:rsidRPr="0064105E">
              <w:t>Comment</w:t>
            </w:r>
          </w:p>
        </w:tc>
        <w:tc>
          <w:tcPr>
            <w:tcW w:w="1367" w:type="dxa"/>
          </w:tcPr>
          <w:p w14:paraId="049327F4" w14:textId="77777777" w:rsidR="00F67D29" w:rsidRPr="0064105E" w:rsidRDefault="00F67D29" w:rsidP="00E64CC8">
            <w:pPr>
              <w:pStyle w:val="TAH"/>
            </w:pPr>
            <w:r w:rsidRPr="0064105E">
              <w:t>Reference</w:t>
            </w:r>
          </w:p>
        </w:tc>
        <w:tc>
          <w:tcPr>
            <w:tcW w:w="1184" w:type="dxa"/>
          </w:tcPr>
          <w:p w14:paraId="1C705BDD" w14:textId="77777777" w:rsidR="00F67D29" w:rsidRPr="0064105E" w:rsidRDefault="00F67D29" w:rsidP="00E64CC8">
            <w:pPr>
              <w:pStyle w:val="TAH"/>
            </w:pPr>
            <w:r w:rsidRPr="0064105E">
              <w:t>Condition</w:t>
            </w:r>
          </w:p>
        </w:tc>
      </w:tr>
      <w:tr w:rsidR="00F67D29" w:rsidRPr="0064105E" w14:paraId="670343D4" w14:textId="77777777" w:rsidTr="00E64CC8">
        <w:tc>
          <w:tcPr>
            <w:tcW w:w="2709" w:type="dxa"/>
            <w:vAlign w:val="center"/>
          </w:tcPr>
          <w:p w14:paraId="74D6A386" w14:textId="77777777" w:rsidR="00F67D29" w:rsidRPr="0064105E" w:rsidRDefault="00F67D29" w:rsidP="00E64CC8">
            <w:pPr>
              <w:pStyle w:val="TAL"/>
              <w:rPr>
                <w:b/>
                <w:bCs/>
              </w:rPr>
            </w:pPr>
            <w:r w:rsidRPr="0064105E">
              <w:rPr>
                <w:b/>
                <w:bCs/>
              </w:rPr>
              <w:t>Message-body</w:t>
            </w:r>
          </w:p>
        </w:tc>
        <w:tc>
          <w:tcPr>
            <w:tcW w:w="2187" w:type="dxa"/>
          </w:tcPr>
          <w:p w14:paraId="694C5313" w14:textId="77777777" w:rsidR="00F67D29" w:rsidRPr="0064105E" w:rsidRDefault="00F67D29" w:rsidP="00E64CC8">
            <w:pPr>
              <w:pStyle w:val="TAL"/>
            </w:pPr>
          </w:p>
        </w:tc>
        <w:tc>
          <w:tcPr>
            <w:tcW w:w="2187" w:type="dxa"/>
            <w:tcBorders>
              <w:bottom w:val="single" w:sz="4" w:space="0" w:color="auto"/>
            </w:tcBorders>
          </w:tcPr>
          <w:p w14:paraId="301BE26F" w14:textId="77777777" w:rsidR="00F67D29" w:rsidRPr="0064105E" w:rsidRDefault="00F67D29" w:rsidP="00E64CC8">
            <w:pPr>
              <w:pStyle w:val="TAL"/>
            </w:pPr>
          </w:p>
        </w:tc>
        <w:tc>
          <w:tcPr>
            <w:tcW w:w="1367" w:type="dxa"/>
          </w:tcPr>
          <w:p w14:paraId="38CA90B2" w14:textId="77777777" w:rsidR="00F67D29" w:rsidRPr="0064105E" w:rsidRDefault="00F67D29" w:rsidP="00E64CC8">
            <w:pPr>
              <w:pStyle w:val="TAL"/>
            </w:pPr>
          </w:p>
        </w:tc>
        <w:tc>
          <w:tcPr>
            <w:tcW w:w="1184" w:type="dxa"/>
            <w:vAlign w:val="bottom"/>
          </w:tcPr>
          <w:p w14:paraId="4E1DC45F" w14:textId="77777777" w:rsidR="00F67D29" w:rsidRPr="0064105E" w:rsidRDefault="00F67D29" w:rsidP="00E64CC8">
            <w:pPr>
              <w:pStyle w:val="TAL"/>
            </w:pPr>
          </w:p>
        </w:tc>
      </w:tr>
      <w:tr w:rsidR="00F67D29" w:rsidRPr="0064105E" w14:paraId="2AB41A08" w14:textId="77777777" w:rsidTr="00E64CC8">
        <w:tc>
          <w:tcPr>
            <w:tcW w:w="2709" w:type="dxa"/>
            <w:vAlign w:val="center"/>
          </w:tcPr>
          <w:p w14:paraId="034E1B9F" w14:textId="77777777" w:rsidR="00F67D29" w:rsidRPr="0064105E" w:rsidRDefault="00F67D29" w:rsidP="00E64CC8">
            <w:pPr>
              <w:pStyle w:val="TAL"/>
            </w:pPr>
            <w:r w:rsidRPr="0064105E">
              <w:t xml:space="preserve">  MIME body part</w:t>
            </w:r>
          </w:p>
        </w:tc>
        <w:tc>
          <w:tcPr>
            <w:tcW w:w="2187" w:type="dxa"/>
            <w:vAlign w:val="center"/>
          </w:tcPr>
          <w:p w14:paraId="6686630C" w14:textId="77777777" w:rsidR="00F67D29" w:rsidRPr="0064105E" w:rsidRDefault="00F67D29" w:rsidP="00E64CC8">
            <w:pPr>
              <w:pStyle w:val="TAL"/>
            </w:pPr>
          </w:p>
        </w:tc>
        <w:tc>
          <w:tcPr>
            <w:tcW w:w="2187" w:type="dxa"/>
            <w:tcBorders>
              <w:top w:val="single" w:sz="4" w:space="0" w:color="auto"/>
              <w:bottom w:val="single" w:sz="4" w:space="0" w:color="auto"/>
            </w:tcBorders>
          </w:tcPr>
          <w:p w14:paraId="4C92BDB8" w14:textId="77777777" w:rsidR="00F67D29" w:rsidRPr="0064105E" w:rsidRDefault="00F67D29" w:rsidP="00E64CC8">
            <w:pPr>
              <w:pStyle w:val="TAL"/>
              <w:rPr>
                <w:b/>
                <w:bCs/>
              </w:rPr>
            </w:pPr>
            <w:r w:rsidRPr="0064105E">
              <w:rPr>
                <w:b/>
                <w:bCs/>
              </w:rPr>
              <w:t>SDP message</w:t>
            </w:r>
          </w:p>
        </w:tc>
        <w:tc>
          <w:tcPr>
            <w:tcW w:w="1367" w:type="dxa"/>
          </w:tcPr>
          <w:p w14:paraId="34851E13" w14:textId="77777777" w:rsidR="00F67D29" w:rsidRPr="0064105E" w:rsidRDefault="00F67D29" w:rsidP="00E64CC8">
            <w:pPr>
              <w:pStyle w:val="TAL"/>
            </w:pPr>
          </w:p>
        </w:tc>
        <w:tc>
          <w:tcPr>
            <w:tcW w:w="1184" w:type="dxa"/>
            <w:vAlign w:val="bottom"/>
          </w:tcPr>
          <w:p w14:paraId="71DF9DC2" w14:textId="77777777" w:rsidR="00F67D29" w:rsidRPr="0064105E" w:rsidRDefault="00F67D29" w:rsidP="00E64CC8">
            <w:pPr>
              <w:pStyle w:val="TAL"/>
            </w:pPr>
          </w:p>
        </w:tc>
      </w:tr>
      <w:tr w:rsidR="00F67D29" w:rsidRPr="0064105E" w14:paraId="1374E6BA" w14:textId="77777777" w:rsidTr="00E64CC8">
        <w:tc>
          <w:tcPr>
            <w:tcW w:w="2709" w:type="dxa"/>
            <w:vAlign w:val="center"/>
          </w:tcPr>
          <w:p w14:paraId="0889F363" w14:textId="77777777" w:rsidR="00F67D29" w:rsidRPr="0064105E" w:rsidRDefault="00F67D29" w:rsidP="00E64CC8">
            <w:pPr>
              <w:pStyle w:val="TAL"/>
            </w:pPr>
            <w:r w:rsidRPr="0064105E">
              <w:t xml:space="preserve">    MIME-part-body</w:t>
            </w:r>
          </w:p>
        </w:tc>
        <w:tc>
          <w:tcPr>
            <w:tcW w:w="2187" w:type="dxa"/>
            <w:vAlign w:val="center"/>
          </w:tcPr>
          <w:p w14:paraId="2F4AE2E0" w14:textId="77777777" w:rsidR="00F67D29" w:rsidRPr="0064105E" w:rsidRDefault="00F67D29" w:rsidP="00E64CC8">
            <w:pPr>
              <w:pStyle w:val="TAL"/>
            </w:pPr>
            <w:r w:rsidRPr="0064105E">
              <w:t>SDP as described in Table 6.7.2.3.3-5</w:t>
            </w:r>
          </w:p>
        </w:tc>
        <w:tc>
          <w:tcPr>
            <w:tcW w:w="2187" w:type="dxa"/>
            <w:tcBorders>
              <w:top w:val="single" w:sz="4" w:space="0" w:color="auto"/>
              <w:bottom w:val="single" w:sz="4" w:space="0" w:color="auto"/>
            </w:tcBorders>
          </w:tcPr>
          <w:p w14:paraId="66EE70E8" w14:textId="77777777" w:rsidR="00F67D29" w:rsidRPr="0064105E" w:rsidRDefault="00F67D29" w:rsidP="00E64CC8">
            <w:pPr>
              <w:pStyle w:val="TAL"/>
            </w:pPr>
          </w:p>
        </w:tc>
        <w:tc>
          <w:tcPr>
            <w:tcW w:w="1367" w:type="dxa"/>
          </w:tcPr>
          <w:p w14:paraId="646E63B3" w14:textId="77777777" w:rsidR="00F67D29" w:rsidRPr="0064105E" w:rsidRDefault="00F67D29" w:rsidP="00E64CC8">
            <w:pPr>
              <w:pStyle w:val="TAL"/>
            </w:pPr>
          </w:p>
        </w:tc>
        <w:tc>
          <w:tcPr>
            <w:tcW w:w="1184" w:type="dxa"/>
            <w:vAlign w:val="bottom"/>
          </w:tcPr>
          <w:p w14:paraId="79F3A7AF" w14:textId="77777777" w:rsidR="00F67D29" w:rsidRPr="0064105E" w:rsidRDefault="00F67D29" w:rsidP="00E64CC8">
            <w:pPr>
              <w:pStyle w:val="TAL"/>
            </w:pPr>
          </w:p>
        </w:tc>
      </w:tr>
      <w:tr w:rsidR="00F67D29" w:rsidRPr="0064105E" w14:paraId="4403D69A" w14:textId="77777777" w:rsidTr="00E64CC8">
        <w:tc>
          <w:tcPr>
            <w:tcW w:w="2709" w:type="dxa"/>
            <w:vAlign w:val="center"/>
          </w:tcPr>
          <w:p w14:paraId="06C434AE" w14:textId="77777777" w:rsidR="00F67D29" w:rsidRPr="0064105E" w:rsidRDefault="00F67D29" w:rsidP="00E64CC8">
            <w:pPr>
              <w:pStyle w:val="TAL"/>
            </w:pPr>
            <w:r w:rsidRPr="0064105E">
              <w:t xml:space="preserve">  MIME body part</w:t>
            </w:r>
          </w:p>
        </w:tc>
        <w:tc>
          <w:tcPr>
            <w:tcW w:w="2187" w:type="dxa"/>
            <w:vAlign w:val="center"/>
          </w:tcPr>
          <w:p w14:paraId="3025B926" w14:textId="77777777" w:rsidR="00F67D29" w:rsidRPr="0064105E" w:rsidRDefault="00F67D29" w:rsidP="00E64CC8">
            <w:pPr>
              <w:pStyle w:val="TAL"/>
            </w:pPr>
          </w:p>
        </w:tc>
        <w:tc>
          <w:tcPr>
            <w:tcW w:w="2187" w:type="dxa"/>
            <w:tcBorders>
              <w:top w:val="single" w:sz="4" w:space="0" w:color="auto"/>
              <w:bottom w:val="single" w:sz="4" w:space="0" w:color="auto"/>
            </w:tcBorders>
          </w:tcPr>
          <w:p w14:paraId="323CBAA7" w14:textId="77777777" w:rsidR="00F67D29" w:rsidRPr="0064105E" w:rsidRDefault="00F67D29" w:rsidP="00E64CC8">
            <w:pPr>
              <w:pStyle w:val="TAL"/>
              <w:rPr>
                <w:b/>
                <w:bCs/>
              </w:rPr>
            </w:pPr>
            <w:r w:rsidRPr="0064105E">
              <w:rPr>
                <w:b/>
                <w:bCs/>
              </w:rPr>
              <w:t>MCVideo</w:t>
            </w:r>
          </w:p>
        </w:tc>
        <w:tc>
          <w:tcPr>
            <w:tcW w:w="1367" w:type="dxa"/>
          </w:tcPr>
          <w:p w14:paraId="5ED155F5" w14:textId="77777777" w:rsidR="00F67D29" w:rsidRPr="0064105E" w:rsidRDefault="00F67D29" w:rsidP="00E64CC8">
            <w:pPr>
              <w:pStyle w:val="TAL"/>
            </w:pPr>
          </w:p>
        </w:tc>
        <w:tc>
          <w:tcPr>
            <w:tcW w:w="1184" w:type="dxa"/>
            <w:vAlign w:val="bottom"/>
          </w:tcPr>
          <w:p w14:paraId="1FDB882D" w14:textId="77777777" w:rsidR="00F67D29" w:rsidRPr="0064105E" w:rsidRDefault="00F67D29" w:rsidP="00E64CC8">
            <w:pPr>
              <w:pStyle w:val="TAL"/>
            </w:pPr>
          </w:p>
        </w:tc>
      </w:tr>
      <w:tr w:rsidR="00F67D29" w:rsidRPr="0064105E" w14:paraId="1A946EE0" w14:textId="77777777" w:rsidTr="00E64CC8">
        <w:trPr>
          <w:trHeight w:val="647"/>
        </w:trPr>
        <w:tc>
          <w:tcPr>
            <w:tcW w:w="2709" w:type="dxa"/>
            <w:vAlign w:val="center"/>
          </w:tcPr>
          <w:p w14:paraId="37573406" w14:textId="77777777" w:rsidR="00F67D29" w:rsidRPr="0064105E" w:rsidRDefault="00F67D29" w:rsidP="00E64CC8">
            <w:pPr>
              <w:pStyle w:val="TAL"/>
            </w:pPr>
            <w:r w:rsidRPr="0064105E">
              <w:t xml:space="preserve">    MIME-part-body</w:t>
            </w:r>
          </w:p>
        </w:tc>
        <w:tc>
          <w:tcPr>
            <w:tcW w:w="2187" w:type="dxa"/>
            <w:vAlign w:val="center"/>
          </w:tcPr>
          <w:p w14:paraId="2773A91E" w14:textId="77777777" w:rsidR="00F67D29" w:rsidRPr="0064105E" w:rsidRDefault="00F67D29" w:rsidP="00E64CC8">
            <w:pPr>
              <w:pStyle w:val="TAL"/>
            </w:pPr>
            <w:r w:rsidRPr="0064105E">
              <w:t>MCVideo-Info as described in Table 6.7.2.3.3-6</w:t>
            </w:r>
          </w:p>
        </w:tc>
        <w:tc>
          <w:tcPr>
            <w:tcW w:w="2187" w:type="dxa"/>
            <w:tcBorders>
              <w:top w:val="single" w:sz="4" w:space="0" w:color="auto"/>
              <w:bottom w:val="single" w:sz="4" w:space="0" w:color="auto"/>
            </w:tcBorders>
          </w:tcPr>
          <w:p w14:paraId="1B2B9CB2" w14:textId="77777777" w:rsidR="00F67D29" w:rsidRPr="0064105E" w:rsidRDefault="00F67D29" w:rsidP="00E64CC8">
            <w:pPr>
              <w:pStyle w:val="TAL"/>
            </w:pPr>
          </w:p>
        </w:tc>
        <w:tc>
          <w:tcPr>
            <w:tcW w:w="1367" w:type="dxa"/>
          </w:tcPr>
          <w:p w14:paraId="7327265D" w14:textId="77777777" w:rsidR="00F67D29" w:rsidRPr="0064105E" w:rsidRDefault="00F67D29" w:rsidP="00E64CC8">
            <w:pPr>
              <w:pStyle w:val="TAL"/>
            </w:pPr>
          </w:p>
        </w:tc>
        <w:tc>
          <w:tcPr>
            <w:tcW w:w="1184" w:type="dxa"/>
            <w:vAlign w:val="bottom"/>
          </w:tcPr>
          <w:p w14:paraId="3FF7A57C" w14:textId="77777777" w:rsidR="00F67D29" w:rsidRPr="0064105E" w:rsidRDefault="00F67D29" w:rsidP="00E64CC8">
            <w:pPr>
              <w:pStyle w:val="TAL"/>
            </w:pPr>
          </w:p>
        </w:tc>
      </w:tr>
    </w:tbl>
    <w:p w14:paraId="4B6E3F45" w14:textId="77777777" w:rsidR="00F67D29" w:rsidRPr="0064105E" w:rsidRDefault="00F67D29" w:rsidP="00F67D29"/>
    <w:p w14:paraId="5F7E273C" w14:textId="77777777" w:rsidR="00F67D29" w:rsidRPr="0064105E" w:rsidRDefault="00F67D29" w:rsidP="00F67D29">
      <w:pPr>
        <w:pStyle w:val="TH"/>
      </w:pPr>
      <w:r w:rsidRPr="0064105E">
        <w:t>Table 6.7.2.3.3-5: SDP in SIP 200 (OK) (Table 6.7.2.3.3-4)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F67D29" w:rsidRPr="0064105E" w14:paraId="69932DD2" w14:textId="77777777" w:rsidTr="00E64CC8">
        <w:trPr>
          <w:tblHeader/>
        </w:trPr>
        <w:tc>
          <w:tcPr>
            <w:tcW w:w="9634" w:type="dxa"/>
          </w:tcPr>
          <w:p w14:paraId="05B41B97" w14:textId="77777777" w:rsidR="00F67D29" w:rsidRPr="0064105E" w:rsidRDefault="00F67D29" w:rsidP="00E64CC8">
            <w:pPr>
              <w:pStyle w:val="TAL"/>
            </w:pPr>
            <w:r w:rsidRPr="0064105E">
              <w:t>Derivation Path: TS 36.579-1 [2], Table 5.5.3.1.1-2, condition SDP_ANSWER</w:t>
            </w:r>
          </w:p>
        </w:tc>
      </w:tr>
    </w:tbl>
    <w:p w14:paraId="4E51B372" w14:textId="77777777" w:rsidR="00F67D29" w:rsidRPr="0064105E" w:rsidRDefault="00F67D29" w:rsidP="00F67D29"/>
    <w:p w14:paraId="2F5DF44E" w14:textId="77777777" w:rsidR="00F67D29" w:rsidRPr="0064105E" w:rsidRDefault="00F67D29" w:rsidP="00F67D29">
      <w:pPr>
        <w:pStyle w:val="TH"/>
      </w:pPr>
      <w:r w:rsidRPr="0064105E">
        <w:t>Table 6.7.2.3.3-6: MCVideo-Info in SIP 200 (OK) (Table 6.7.2.3.3-4)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4"/>
        <w:gridCol w:w="2189"/>
        <w:gridCol w:w="1460"/>
        <w:gridCol w:w="1188"/>
      </w:tblGrid>
      <w:tr w:rsidR="00F67D29" w:rsidRPr="0064105E" w14:paraId="31C121C1" w14:textId="77777777" w:rsidTr="00E64CC8">
        <w:trPr>
          <w:tblHeader/>
        </w:trPr>
        <w:tc>
          <w:tcPr>
            <w:tcW w:w="9634" w:type="dxa"/>
            <w:gridSpan w:val="5"/>
          </w:tcPr>
          <w:p w14:paraId="427230A6" w14:textId="77777777" w:rsidR="00F67D29" w:rsidRPr="0064105E" w:rsidRDefault="00F67D29" w:rsidP="00E64CC8">
            <w:pPr>
              <w:pStyle w:val="TAL"/>
            </w:pPr>
            <w:r w:rsidRPr="0064105E">
              <w:t>Derivation Path: TS 36.579-1 [2], Table 5.5.3.2.1-2, condition INVITE-RSP</w:t>
            </w:r>
          </w:p>
        </w:tc>
      </w:tr>
      <w:tr w:rsidR="00F67D29" w:rsidRPr="0064105E" w14:paraId="02132490" w14:textId="77777777" w:rsidTr="00E64CC8">
        <w:trPr>
          <w:tblHeader/>
        </w:trPr>
        <w:tc>
          <w:tcPr>
            <w:tcW w:w="2973" w:type="dxa"/>
          </w:tcPr>
          <w:p w14:paraId="5938AD99" w14:textId="77777777" w:rsidR="00F67D29" w:rsidRPr="0064105E" w:rsidRDefault="00F67D29" w:rsidP="00E64CC8">
            <w:pPr>
              <w:pStyle w:val="TAH"/>
            </w:pPr>
            <w:r w:rsidRPr="0064105E">
              <w:t>Information Element</w:t>
            </w:r>
          </w:p>
        </w:tc>
        <w:tc>
          <w:tcPr>
            <w:tcW w:w="1824" w:type="dxa"/>
          </w:tcPr>
          <w:p w14:paraId="6E68A12B" w14:textId="77777777" w:rsidR="00F67D29" w:rsidRPr="0064105E" w:rsidRDefault="00F67D29" w:rsidP="00E64CC8">
            <w:pPr>
              <w:pStyle w:val="TAH"/>
            </w:pPr>
            <w:r w:rsidRPr="0064105E">
              <w:t>Value/remark</w:t>
            </w:r>
          </w:p>
        </w:tc>
        <w:tc>
          <w:tcPr>
            <w:tcW w:w="2189" w:type="dxa"/>
            <w:tcBorders>
              <w:bottom w:val="single" w:sz="4" w:space="0" w:color="auto"/>
            </w:tcBorders>
          </w:tcPr>
          <w:p w14:paraId="3EFBDF9D" w14:textId="77777777" w:rsidR="00F67D29" w:rsidRPr="0064105E" w:rsidRDefault="00F67D29" w:rsidP="00E64CC8">
            <w:pPr>
              <w:pStyle w:val="TAH"/>
            </w:pPr>
            <w:r w:rsidRPr="0064105E">
              <w:t>Comment</w:t>
            </w:r>
          </w:p>
        </w:tc>
        <w:tc>
          <w:tcPr>
            <w:tcW w:w="1460" w:type="dxa"/>
          </w:tcPr>
          <w:p w14:paraId="5FBE6093" w14:textId="77777777" w:rsidR="00F67D29" w:rsidRPr="0064105E" w:rsidRDefault="00F67D29" w:rsidP="00E64CC8">
            <w:pPr>
              <w:pStyle w:val="TAH"/>
            </w:pPr>
            <w:r w:rsidRPr="0064105E">
              <w:t>Reference</w:t>
            </w:r>
          </w:p>
        </w:tc>
        <w:tc>
          <w:tcPr>
            <w:tcW w:w="1188" w:type="dxa"/>
          </w:tcPr>
          <w:p w14:paraId="258BDFBD" w14:textId="77777777" w:rsidR="00F67D29" w:rsidRPr="0064105E" w:rsidRDefault="00F67D29" w:rsidP="00E64CC8">
            <w:pPr>
              <w:pStyle w:val="TAH"/>
            </w:pPr>
            <w:r w:rsidRPr="0064105E">
              <w:t>Condition</w:t>
            </w:r>
          </w:p>
        </w:tc>
      </w:tr>
      <w:tr w:rsidR="00F67D29" w:rsidRPr="0064105E" w14:paraId="66794384" w14:textId="77777777" w:rsidTr="00E64CC8">
        <w:tc>
          <w:tcPr>
            <w:tcW w:w="2973" w:type="dxa"/>
          </w:tcPr>
          <w:p w14:paraId="336E660E" w14:textId="77777777" w:rsidR="00F67D29" w:rsidRPr="0064105E" w:rsidRDefault="00F67D29" w:rsidP="00E64CC8">
            <w:pPr>
              <w:pStyle w:val="TAL"/>
            </w:pPr>
            <w:r w:rsidRPr="0064105E">
              <w:t>mcvideoinfo</w:t>
            </w:r>
          </w:p>
        </w:tc>
        <w:tc>
          <w:tcPr>
            <w:tcW w:w="1824" w:type="dxa"/>
          </w:tcPr>
          <w:p w14:paraId="2D4DF457" w14:textId="77777777" w:rsidR="00F67D29" w:rsidRPr="0064105E" w:rsidRDefault="00F67D29" w:rsidP="00E64CC8">
            <w:pPr>
              <w:pStyle w:val="TAL"/>
            </w:pPr>
          </w:p>
        </w:tc>
        <w:tc>
          <w:tcPr>
            <w:tcW w:w="2189" w:type="dxa"/>
            <w:tcBorders>
              <w:top w:val="single" w:sz="4" w:space="0" w:color="auto"/>
              <w:bottom w:val="single" w:sz="4" w:space="0" w:color="auto"/>
            </w:tcBorders>
          </w:tcPr>
          <w:p w14:paraId="22A38280" w14:textId="77777777" w:rsidR="00F67D29" w:rsidRPr="0064105E" w:rsidRDefault="00F67D29" w:rsidP="00E64CC8">
            <w:pPr>
              <w:pStyle w:val="TAL"/>
            </w:pPr>
          </w:p>
        </w:tc>
        <w:tc>
          <w:tcPr>
            <w:tcW w:w="1460" w:type="dxa"/>
          </w:tcPr>
          <w:p w14:paraId="75D23A9E" w14:textId="77777777" w:rsidR="00F67D29" w:rsidRPr="0064105E" w:rsidRDefault="00F67D29" w:rsidP="00E64CC8">
            <w:pPr>
              <w:pStyle w:val="TAL"/>
            </w:pPr>
          </w:p>
        </w:tc>
        <w:tc>
          <w:tcPr>
            <w:tcW w:w="1188" w:type="dxa"/>
            <w:vAlign w:val="bottom"/>
          </w:tcPr>
          <w:p w14:paraId="1D1FC29A" w14:textId="77777777" w:rsidR="00F67D29" w:rsidRPr="0064105E" w:rsidRDefault="00F67D29" w:rsidP="00E64CC8">
            <w:pPr>
              <w:pStyle w:val="TAL"/>
            </w:pPr>
          </w:p>
        </w:tc>
      </w:tr>
      <w:tr w:rsidR="00F67D29" w:rsidRPr="0064105E" w14:paraId="3633301E" w14:textId="77777777" w:rsidTr="00E64CC8">
        <w:tc>
          <w:tcPr>
            <w:tcW w:w="2973" w:type="dxa"/>
            <w:shd w:val="clear" w:color="auto" w:fill="auto"/>
          </w:tcPr>
          <w:p w14:paraId="55201A49" w14:textId="77777777" w:rsidR="00F67D29" w:rsidRPr="0064105E" w:rsidRDefault="00F67D29" w:rsidP="00E64CC8">
            <w:pPr>
              <w:pStyle w:val="TAL"/>
            </w:pPr>
            <w:r w:rsidRPr="0064105E">
              <w:t xml:space="preserve">  mcvideo-Params</w:t>
            </w:r>
          </w:p>
        </w:tc>
        <w:tc>
          <w:tcPr>
            <w:tcW w:w="1824" w:type="dxa"/>
            <w:shd w:val="clear" w:color="auto" w:fill="auto"/>
            <w:vAlign w:val="center"/>
          </w:tcPr>
          <w:p w14:paraId="4B9D3B9C" w14:textId="77777777" w:rsidR="00F67D29" w:rsidRPr="0064105E" w:rsidRDefault="00F67D29" w:rsidP="00E64CC8">
            <w:pPr>
              <w:pStyle w:val="TAL"/>
            </w:pPr>
          </w:p>
        </w:tc>
        <w:tc>
          <w:tcPr>
            <w:tcW w:w="2189" w:type="dxa"/>
            <w:tcBorders>
              <w:top w:val="single" w:sz="4" w:space="0" w:color="auto"/>
              <w:bottom w:val="single" w:sz="4" w:space="0" w:color="auto"/>
            </w:tcBorders>
            <w:shd w:val="clear" w:color="auto" w:fill="auto"/>
          </w:tcPr>
          <w:p w14:paraId="6A04A862" w14:textId="77777777" w:rsidR="00F67D29" w:rsidRPr="0064105E" w:rsidRDefault="00F67D29" w:rsidP="00E64CC8">
            <w:pPr>
              <w:pStyle w:val="TAL"/>
            </w:pPr>
          </w:p>
        </w:tc>
        <w:tc>
          <w:tcPr>
            <w:tcW w:w="1460" w:type="dxa"/>
            <w:shd w:val="clear" w:color="auto" w:fill="auto"/>
          </w:tcPr>
          <w:p w14:paraId="4FBCBA33" w14:textId="77777777" w:rsidR="00F67D29" w:rsidRPr="0064105E" w:rsidRDefault="00F67D29" w:rsidP="00E64CC8">
            <w:pPr>
              <w:pStyle w:val="TAL"/>
            </w:pPr>
          </w:p>
        </w:tc>
        <w:tc>
          <w:tcPr>
            <w:tcW w:w="1188" w:type="dxa"/>
            <w:shd w:val="clear" w:color="auto" w:fill="auto"/>
            <w:vAlign w:val="bottom"/>
          </w:tcPr>
          <w:p w14:paraId="1640275F" w14:textId="77777777" w:rsidR="00F67D29" w:rsidRPr="0064105E" w:rsidRDefault="00F67D29" w:rsidP="00E64CC8">
            <w:pPr>
              <w:pStyle w:val="TAL"/>
            </w:pPr>
          </w:p>
        </w:tc>
      </w:tr>
      <w:tr w:rsidR="00F67D29" w:rsidRPr="0064105E" w14:paraId="330AE683" w14:textId="77777777" w:rsidTr="00E64CC8">
        <w:tc>
          <w:tcPr>
            <w:tcW w:w="2973" w:type="dxa"/>
            <w:shd w:val="clear" w:color="auto" w:fill="auto"/>
            <w:vAlign w:val="center"/>
          </w:tcPr>
          <w:p w14:paraId="64C9C91C" w14:textId="77777777" w:rsidR="00F67D29" w:rsidRPr="0064105E" w:rsidRDefault="00F67D29" w:rsidP="00E64CC8">
            <w:pPr>
              <w:pStyle w:val="TAL"/>
            </w:pPr>
            <w:r w:rsidRPr="0064105E">
              <w:t xml:space="preserve">    session-type</w:t>
            </w:r>
          </w:p>
        </w:tc>
        <w:tc>
          <w:tcPr>
            <w:tcW w:w="1824" w:type="dxa"/>
            <w:shd w:val="clear" w:color="auto" w:fill="auto"/>
            <w:vAlign w:val="center"/>
          </w:tcPr>
          <w:p w14:paraId="2C352BB0" w14:textId="77777777" w:rsidR="00F67D29" w:rsidRPr="0064105E" w:rsidRDefault="00F67D29" w:rsidP="00E64CC8">
            <w:pPr>
              <w:pStyle w:val="TAL"/>
            </w:pPr>
            <w:r w:rsidRPr="0064105E">
              <w:t>"ambient-viewing"</w:t>
            </w:r>
          </w:p>
        </w:tc>
        <w:tc>
          <w:tcPr>
            <w:tcW w:w="2189" w:type="dxa"/>
            <w:tcBorders>
              <w:top w:val="single" w:sz="4" w:space="0" w:color="auto"/>
              <w:bottom w:val="single" w:sz="4" w:space="0" w:color="auto"/>
            </w:tcBorders>
            <w:shd w:val="clear" w:color="auto" w:fill="auto"/>
          </w:tcPr>
          <w:p w14:paraId="0ED9C3BA" w14:textId="77777777" w:rsidR="00F67D29" w:rsidRPr="0064105E" w:rsidRDefault="00F67D29" w:rsidP="00E64CC8">
            <w:pPr>
              <w:pStyle w:val="TAL"/>
            </w:pPr>
          </w:p>
        </w:tc>
        <w:tc>
          <w:tcPr>
            <w:tcW w:w="1460" w:type="dxa"/>
            <w:shd w:val="clear" w:color="auto" w:fill="auto"/>
          </w:tcPr>
          <w:p w14:paraId="5336604E" w14:textId="77777777" w:rsidR="00F67D29" w:rsidRPr="0064105E" w:rsidRDefault="00F67D29" w:rsidP="00E64CC8">
            <w:pPr>
              <w:pStyle w:val="TAL"/>
            </w:pPr>
          </w:p>
        </w:tc>
        <w:tc>
          <w:tcPr>
            <w:tcW w:w="1188" w:type="dxa"/>
            <w:shd w:val="clear" w:color="auto" w:fill="auto"/>
            <w:vAlign w:val="bottom"/>
          </w:tcPr>
          <w:p w14:paraId="681970D7" w14:textId="77777777" w:rsidR="00F67D29" w:rsidRPr="0064105E" w:rsidRDefault="00F67D29" w:rsidP="00E64CC8">
            <w:pPr>
              <w:pStyle w:val="TAL"/>
            </w:pPr>
          </w:p>
        </w:tc>
      </w:tr>
      <w:tr w:rsidR="00F67D29" w:rsidRPr="0064105E" w14:paraId="1FBCE441" w14:textId="77777777" w:rsidTr="00E64CC8">
        <w:tc>
          <w:tcPr>
            <w:tcW w:w="2973" w:type="dxa"/>
            <w:shd w:val="clear" w:color="auto" w:fill="auto"/>
            <w:vAlign w:val="center"/>
          </w:tcPr>
          <w:p w14:paraId="4439F37A" w14:textId="77777777" w:rsidR="00F67D29" w:rsidRPr="0064105E" w:rsidRDefault="00F67D29" w:rsidP="00E64CC8">
            <w:pPr>
              <w:pStyle w:val="TAL"/>
            </w:pPr>
            <w:r w:rsidRPr="0064105E">
              <w:t xml:space="preserve">    ambient-viewing-type</w:t>
            </w:r>
          </w:p>
        </w:tc>
        <w:tc>
          <w:tcPr>
            <w:tcW w:w="1824" w:type="dxa"/>
            <w:shd w:val="clear" w:color="auto" w:fill="auto"/>
            <w:vAlign w:val="center"/>
          </w:tcPr>
          <w:p w14:paraId="7E3E5886" w14:textId="77777777" w:rsidR="00F67D29" w:rsidRPr="0064105E" w:rsidRDefault="00F67D29" w:rsidP="00E64CC8">
            <w:pPr>
              <w:pStyle w:val="TAL"/>
            </w:pPr>
            <w:r w:rsidRPr="0064105E">
              <w:t>"remote-init"</w:t>
            </w:r>
          </w:p>
        </w:tc>
        <w:tc>
          <w:tcPr>
            <w:tcW w:w="2189" w:type="dxa"/>
            <w:tcBorders>
              <w:top w:val="single" w:sz="4" w:space="0" w:color="auto"/>
              <w:bottom w:val="single" w:sz="4" w:space="0" w:color="auto"/>
            </w:tcBorders>
            <w:shd w:val="clear" w:color="auto" w:fill="auto"/>
          </w:tcPr>
          <w:p w14:paraId="38D6F847" w14:textId="77777777" w:rsidR="00F67D29" w:rsidRPr="0064105E" w:rsidRDefault="00F67D29" w:rsidP="00E64CC8">
            <w:pPr>
              <w:pStyle w:val="TAL"/>
            </w:pPr>
          </w:p>
        </w:tc>
        <w:tc>
          <w:tcPr>
            <w:tcW w:w="1460" w:type="dxa"/>
            <w:shd w:val="clear" w:color="auto" w:fill="auto"/>
          </w:tcPr>
          <w:p w14:paraId="29FF8F57" w14:textId="77777777" w:rsidR="00F67D29" w:rsidRPr="0064105E" w:rsidRDefault="00F67D29" w:rsidP="00E64CC8">
            <w:pPr>
              <w:pStyle w:val="TAL"/>
            </w:pPr>
          </w:p>
        </w:tc>
        <w:tc>
          <w:tcPr>
            <w:tcW w:w="1188" w:type="dxa"/>
            <w:shd w:val="clear" w:color="auto" w:fill="auto"/>
            <w:vAlign w:val="bottom"/>
          </w:tcPr>
          <w:p w14:paraId="4C2AC463" w14:textId="77777777" w:rsidR="00F67D29" w:rsidRPr="0064105E" w:rsidRDefault="00F67D29" w:rsidP="00E64CC8">
            <w:pPr>
              <w:pStyle w:val="TAL"/>
            </w:pPr>
          </w:p>
        </w:tc>
      </w:tr>
    </w:tbl>
    <w:p w14:paraId="2C8D66BC" w14:textId="77777777" w:rsidR="00F67D29" w:rsidRPr="0064105E" w:rsidRDefault="00F67D29" w:rsidP="00F67D29"/>
    <w:p w14:paraId="47AAFAF6" w14:textId="319053AB" w:rsidR="00F67D29" w:rsidRPr="0064105E" w:rsidRDefault="00F67D29" w:rsidP="00F67D29">
      <w:pPr>
        <w:pStyle w:val="TH"/>
      </w:pPr>
      <w:r w:rsidRPr="0064105E">
        <w:rPr>
          <w:color w:val="000000"/>
        </w:rPr>
        <w:t>Table 6.7.2.3.3-7: Void</w:t>
      </w:r>
    </w:p>
    <w:p w14:paraId="497B734C" w14:textId="2C8C55C8" w:rsidR="00AE50DC" w:rsidRPr="00201E3B" w:rsidRDefault="00AE50DC" w:rsidP="00784A32"/>
    <w:p w14:paraId="7AA77DC0" w14:textId="77777777" w:rsidR="00AD62C6" w:rsidRPr="00201E3B" w:rsidRDefault="00AD62C6" w:rsidP="00AD62C6">
      <w:pPr>
        <w:pStyle w:val="Heading2"/>
      </w:pPr>
      <w:bookmarkStart w:id="866" w:name="_Toc99871305"/>
      <w:bookmarkStart w:id="867" w:name="_Toc123748507"/>
      <w:r w:rsidRPr="00201E3B">
        <w:t>6.8</w:t>
      </w:r>
      <w:r w:rsidRPr="00201E3B">
        <w:tab/>
        <w:t>Use of MBMS transmission</w:t>
      </w:r>
      <w:bookmarkEnd w:id="866"/>
      <w:bookmarkEnd w:id="867"/>
    </w:p>
    <w:p w14:paraId="600B311D" w14:textId="77777777" w:rsidR="00F67D29" w:rsidRPr="00252156" w:rsidRDefault="00F67D29" w:rsidP="00F67D29">
      <w:pPr>
        <w:pStyle w:val="Heading3"/>
      </w:pPr>
      <w:bookmarkStart w:id="868" w:name="_Toc99871306"/>
      <w:bookmarkStart w:id="869" w:name="_Toc123748508"/>
      <w:r w:rsidRPr="00252156">
        <w:t>6.8.1</w:t>
      </w:r>
      <w:r w:rsidRPr="00252156">
        <w:tab/>
        <w:t>On-network / MBMS / MBMS Bearer Announcement / MBMS Bearer Listening Status / Transition to MBMS from Unicast / MBMS Transmission Control / Transition to Unicast from MBMS</w:t>
      </w:r>
      <w:bookmarkEnd w:id="868"/>
      <w:bookmarkEnd w:id="869"/>
    </w:p>
    <w:p w14:paraId="28680153" w14:textId="77777777" w:rsidR="00F67D29" w:rsidRPr="00252156" w:rsidRDefault="00F67D29" w:rsidP="00F67D29">
      <w:pPr>
        <w:pStyle w:val="H6"/>
      </w:pPr>
      <w:r w:rsidRPr="00252156">
        <w:t>6.8.1.1</w:t>
      </w:r>
      <w:r w:rsidRPr="00252156">
        <w:tab/>
        <w:t>Test Purpose (TP)</w:t>
      </w:r>
    </w:p>
    <w:p w14:paraId="3907942F" w14:textId="77777777" w:rsidR="00F67D29" w:rsidRPr="00252156" w:rsidRDefault="00F67D29" w:rsidP="00F67D29">
      <w:pPr>
        <w:pStyle w:val="H6"/>
      </w:pPr>
      <w:r w:rsidRPr="00252156">
        <w:t>(1)</w:t>
      </w:r>
    </w:p>
    <w:p w14:paraId="72CCB067" w14:textId="77777777" w:rsidR="00F67D29" w:rsidRPr="00252156" w:rsidRDefault="00F67D29" w:rsidP="00F67D29">
      <w:pPr>
        <w:pStyle w:val="PL"/>
        <w:rPr>
          <w:noProof w:val="0"/>
        </w:rPr>
      </w:pPr>
      <w:r w:rsidRPr="00252156">
        <w:rPr>
          <w:b/>
          <w:noProof w:val="0"/>
        </w:rPr>
        <w:t>with</w:t>
      </w:r>
      <w:r w:rsidRPr="00252156">
        <w:rPr>
          <w:noProof w:val="0"/>
        </w:rPr>
        <w:t xml:space="preserve"> { UE (MCVideo Client) registered and authorised for MCVideo Service }</w:t>
      </w:r>
    </w:p>
    <w:p w14:paraId="31985DC0" w14:textId="77777777" w:rsidR="00F67D29" w:rsidRPr="00252156" w:rsidRDefault="00F67D29" w:rsidP="00F67D29">
      <w:pPr>
        <w:pStyle w:val="PL"/>
        <w:rPr>
          <w:noProof w:val="0"/>
        </w:rPr>
      </w:pPr>
      <w:r w:rsidRPr="00252156">
        <w:rPr>
          <w:b/>
          <w:noProof w:val="0"/>
        </w:rPr>
        <w:t>ensure that</w:t>
      </w:r>
      <w:r w:rsidRPr="00252156">
        <w:rPr>
          <w:noProof w:val="0"/>
        </w:rPr>
        <w:t xml:space="preserve"> {</w:t>
      </w:r>
    </w:p>
    <w:p w14:paraId="3D514BD1" w14:textId="77777777" w:rsidR="00F67D29" w:rsidRPr="00252156" w:rsidRDefault="00F67D29" w:rsidP="00F67D29">
      <w:pPr>
        <w:pStyle w:val="PL"/>
        <w:rPr>
          <w:noProof w:val="0"/>
        </w:rPr>
      </w:pPr>
      <w:r w:rsidRPr="00252156">
        <w:rPr>
          <w:noProof w:val="0"/>
        </w:rPr>
        <w:lastRenderedPageBreak/>
        <w:t xml:space="preserve">  </w:t>
      </w:r>
      <w:r w:rsidRPr="00252156">
        <w:rPr>
          <w:b/>
          <w:noProof w:val="0"/>
        </w:rPr>
        <w:t>when</w:t>
      </w:r>
      <w:r w:rsidRPr="00252156">
        <w:rPr>
          <w:noProof w:val="0"/>
        </w:rPr>
        <w:t xml:space="preserve"> { the MCVideo User requests the establishment of an MCVideo </w:t>
      </w:r>
      <w:r w:rsidRPr="00252156">
        <w:rPr>
          <w:noProof w:val="0"/>
          <w:lang w:eastAsia="ko-KR"/>
        </w:rPr>
        <w:t xml:space="preserve">On-demand Pre-arranged Group Call </w:t>
      </w:r>
      <w:r w:rsidRPr="00252156">
        <w:rPr>
          <w:noProof w:val="0"/>
        </w:rPr>
        <w:t>}</w:t>
      </w:r>
    </w:p>
    <w:p w14:paraId="72D66C30" w14:textId="77777777" w:rsidR="00F67D29" w:rsidRPr="00252156" w:rsidRDefault="00F67D29" w:rsidP="00F67D29">
      <w:pPr>
        <w:pStyle w:val="PL"/>
        <w:rPr>
          <w:noProof w:val="0"/>
        </w:rPr>
      </w:pPr>
      <w:r w:rsidRPr="00252156">
        <w:rPr>
          <w:noProof w:val="0"/>
        </w:rPr>
        <w:t xml:space="preserve">    </w:t>
      </w:r>
      <w:r w:rsidRPr="00252156">
        <w:rPr>
          <w:b/>
          <w:noProof w:val="0"/>
        </w:rPr>
        <w:t>then</w:t>
      </w:r>
      <w:r w:rsidRPr="00252156">
        <w:rPr>
          <w:noProof w:val="0"/>
        </w:rPr>
        <w:t xml:space="preserve"> { UE (MCVideo Client) requests On-demand Pre-arranged Group Call by sending a SIP INVITE message, </w:t>
      </w:r>
      <w:r w:rsidRPr="00252156">
        <w:rPr>
          <w:b/>
          <w:noProof w:val="0"/>
        </w:rPr>
        <w:t>and</w:t>
      </w:r>
      <w:r w:rsidRPr="00252156">
        <w:rPr>
          <w:noProof w:val="0"/>
        </w:rPr>
        <w:t>, after indication from the MCVideo Server that the call was established and receiving a Transmission Granted message, notifies the user }</w:t>
      </w:r>
    </w:p>
    <w:p w14:paraId="2701506B" w14:textId="77777777" w:rsidR="00F67D29" w:rsidRPr="00252156" w:rsidRDefault="00F67D29" w:rsidP="00F67D29">
      <w:pPr>
        <w:pStyle w:val="PL"/>
        <w:rPr>
          <w:noProof w:val="0"/>
        </w:rPr>
      </w:pPr>
      <w:r w:rsidRPr="00252156">
        <w:rPr>
          <w:noProof w:val="0"/>
        </w:rPr>
        <w:t xml:space="preserve">            }</w:t>
      </w:r>
    </w:p>
    <w:p w14:paraId="7876F0C2" w14:textId="77777777" w:rsidR="00F67D29" w:rsidRPr="00252156" w:rsidRDefault="00F67D29" w:rsidP="00F67D29">
      <w:pPr>
        <w:pStyle w:val="PL"/>
        <w:rPr>
          <w:noProof w:val="0"/>
        </w:rPr>
      </w:pPr>
    </w:p>
    <w:p w14:paraId="05FF4528" w14:textId="77777777" w:rsidR="00F67D29" w:rsidRPr="00252156" w:rsidRDefault="00F67D29" w:rsidP="00F67D29">
      <w:pPr>
        <w:pStyle w:val="H6"/>
      </w:pPr>
      <w:r w:rsidRPr="00252156">
        <w:t>(2)</w:t>
      </w:r>
    </w:p>
    <w:p w14:paraId="2D0CBA9E" w14:textId="77777777" w:rsidR="00F67D29" w:rsidRPr="00252156" w:rsidRDefault="00F67D29" w:rsidP="00F67D29">
      <w:pPr>
        <w:pStyle w:val="PL"/>
        <w:rPr>
          <w:noProof w:val="0"/>
        </w:rPr>
      </w:pPr>
      <w:r w:rsidRPr="00252156">
        <w:rPr>
          <w:b/>
          <w:noProof w:val="0"/>
        </w:rPr>
        <w:t>with</w:t>
      </w:r>
      <w:r w:rsidRPr="00252156">
        <w:rPr>
          <w:noProof w:val="0"/>
        </w:rPr>
        <w:t xml:space="preserve"> { the UE (MCVideo Client) having established a MCVideo On-demand Pre-arranged Group Call with Automatic Commencement Mode }</w:t>
      </w:r>
    </w:p>
    <w:p w14:paraId="5C6003E2" w14:textId="77777777" w:rsidR="00F67D29" w:rsidRPr="00252156" w:rsidRDefault="00F67D29" w:rsidP="00F67D29">
      <w:pPr>
        <w:pStyle w:val="PL"/>
        <w:rPr>
          <w:noProof w:val="0"/>
        </w:rPr>
      </w:pPr>
      <w:r w:rsidRPr="00252156">
        <w:rPr>
          <w:b/>
          <w:noProof w:val="0"/>
        </w:rPr>
        <w:t>ensure that</w:t>
      </w:r>
      <w:r w:rsidRPr="00252156">
        <w:rPr>
          <w:noProof w:val="0"/>
        </w:rPr>
        <w:t xml:space="preserve"> {</w:t>
      </w:r>
    </w:p>
    <w:p w14:paraId="6A81CFB0" w14:textId="77777777" w:rsidR="00F67D29" w:rsidRPr="00252156" w:rsidRDefault="00F67D29" w:rsidP="00F67D29">
      <w:pPr>
        <w:pStyle w:val="PL"/>
        <w:rPr>
          <w:noProof w:val="0"/>
        </w:rPr>
      </w:pPr>
      <w:r w:rsidRPr="00252156">
        <w:rPr>
          <w:noProof w:val="0"/>
        </w:rPr>
        <w:t xml:space="preserve">  </w:t>
      </w:r>
      <w:r w:rsidRPr="00252156">
        <w:rPr>
          <w:b/>
          <w:noProof w:val="0"/>
        </w:rPr>
        <w:t>when</w:t>
      </w:r>
      <w:r w:rsidRPr="00252156">
        <w:rPr>
          <w:noProof w:val="0"/>
        </w:rPr>
        <w:t xml:space="preserve"> { the MCVideo User engages in communication with the invited MCVideo User(s) }</w:t>
      </w:r>
    </w:p>
    <w:p w14:paraId="110983EF" w14:textId="77777777" w:rsidR="00F67D29" w:rsidRPr="00252156" w:rsidRDefault="00F67D29" w:rsidP="00F67D29">
      <w:pPr>
        <w:pStyle w:val="PL"/>
        <w:rPr>
          <w:noProof w:val="0"/>
        </w:rPr>
      </w:pPr>
      <w:r w:rsidRPr="00252156">
        <w:rPr>
          <w:noProof w:val="0"/>
        </w:rPr>
        <w:t xml:space="preserve">    </w:t>
      </w:r>
      <w:r w:rsidRPr="00252156">
        <w:rPr>
          <w:b/>
          <w:noProof w:val="0"/>
        </w:rPr>
        <w:t>then</w:t>
      </w:r>
      <w:r w:rsidRPr="00252156">
        <w:rPr>
          <w:noProof w:val="0"/>
        </w:rPr>
        <w:t xml:space="preserve"> { the UE (MCVideo Client) respects the Transmission Control imposed by the SS (MCVideo Server) }</w:t>
      </w:r>
    </w:p>
    <w:p w14:paraId="35171801" w14:textId="77777777" w:rsidR="00F67D29" w:rsidRPr="00252156" w:rsidRDefault="00F67D29" w:rsidP="00F67D29">
      <w:pPr>
        <w:pStyle w:val="PL"/>
        <w:rPr>
          <w:rFonts w:cs="Courier New"/>
          <w:noProof w:val="0"/>
          <w:szCs w:val="16"/>
        </w:rPr>
      </w:pPr>
      <w:r w:rsidRPr="00252156">
        <w:rPr>
          <w:rFonts w:cs="Courier New"/>
          <w:noProof w:val="0"/>
          <w:szCs w:val="16"/>
        </w:rPr>
        <w:t xml:space="preserve">            }</w:t>
      </w:r>
    </w:p>
    <w:p w14:paraId="5200B056" w14:textId="77777777" w:rsidR="00F67D29" w:rsidRPr="00252156" w:rsidRDefault="00F67D29" w:rsidP="00F67D29">
      <w:pPr>
        <w:pStyle w:val="PL"/>
        <w:rPr>
          <w:rFonts w:cs="Courier New"/>
          <w:noProof w:val="0"/>
          <w:szCs w:val="16"/>
        </w:rPr>
      </w:pPr>
    </w:p>
    <w:p w14:paraId="7F79A223" w14:textId="77777777" w:rsidR="00F67D29" w:rsidRPr="00252156" w:rsidRDefault="00F67D29" w:rsidP="00F67D29">
      <w:pPr>
        <w:pStyle w:val="H6"/>
      </w:pPr>
      <w:r w:rsidRPr="00252156">
        <w:t>(3)</w:t>
      </w:r>
    </w:p>
    <w:p w14:paraId="784E232E" w14:textId="77777777" w:rsidR="00F67D29" w:rsidRPr="00252156" w:rsidRDefault="00F67D29" w:rsidP="00F67D29">
      <w:pPr>
        <w:pStyle w:val="PL"/>
        <w:rPr>
          <w:noProof w:val="0"/>
        </w:rPr>
      </w:pPr>
      <w:r w:rsidRPr="00252156">
        <w:rPr>
          <w:b/>
          <w:noProof w:val="0"/>
        </w:rPr>
        <w:t>with</w:t>
      </w:r>
      <w:r w:rsidRPr="00252156">
        <w:rPr>
          <w:noProof w:val="0"/>
        </w:rPr>
        <w:t xml:space="preserve"> { UE (MCVideo Client) having established an MCVideo </w:t>
      </w:r>
      <w:r w:rsidRPr="00252156">
        <w:rPr>
          <w:noProof w:val="0"/>
          <w:lang w:eastAsia="ko-KR"/>
        </w:rPr>
        <w:t xml:space="preserve">On-demand Pre-arranged Group Call </w:t>
      </w:r>
      <w:r w:rsidRPr="00252156">
        <w:rPr>
          <w:noProof w:val="0"/>
        </w:rPr>
        <w:t>}</w:t>
      </w:r>
    </w:p>
    <w:p w14:paraId="68A88F53" w14:textId="77777777" w:rsidR="00F67D29" w:rsidRPr="00252156" w:rsidRDefault="00F67D29" w:rsidP="00F67D29">
      <w:pPr>
        <w:pStyle w:val="PL"/>
        <w:rPr>
          <w:noProof w:val="0"/>
        </w:rPr>
      </w:pPr>
      <w:r w:rsidRPr="00252156">
        <w:rPr>
          <w:b/>
          <w:noProof w:val="0"/>
        </w:rPr>
        <w:t>ensure that</w:t>
      </w:r>
      <w:r w:rsidRPr="00252156">
        <w:rPr>
          <w:noProof w:val="0"/>
        </w:rPr>
        <w:t xml:space="preserve"> {</w:t>
      </w:r>
    </w:p>
    <w:p w14:paraId="258F477C" w14:textId="77777777" w:rsidR="00F67D29" w:rsidRPr="00252156" w:rsidRDefault="00F67D29" w:rsidP="00F67D29">
      <w:pPr>
        <w:pStyle w:val="PL"/>
        <w:rPr>
          <w:noProof w:val="0"/>
        </w:rPr>
      </w:pPr>
      <w:r w:rsidRPr="00252156">
        <w:rPr>
          <w:noProof w:val="0"/>
        </w:rPr>
        <w:t xml:space="preserve">  </w:t>
      </w:r>
      <w:r w:rsidRPr="00252156">
        <w:rPr>
          <w:b/>
          <w:noProof w:val="0"/>
        </w:rPr>
        <w:t>when</w:t>
      </w:r>
      <w:r w:rsidRPr="00252156">
        <w:rPr>
          <w:noProof w:val="0"/>
        </w:rPr>
        <w:t xml:space="preserve"> { the UE (MCVideo Client) receives MBMS bearer announcements via SIP MESSAGE messages }</w:t>
      </w:r>
    </w:p>
    <w:p w14:paraId="04B61BD8" w14:textId="77777777" w:rsidR="00F67D29" w:rsidRPr="00252156" w:rsidRDefault="00F67D29" w:rsidP="00F67D29">
      <w:pPr>
        <w:pStyle w:val="PL"/>
        <w:rPr>
          <w:noProof w:val="0"/>
        </w:rPr>
      </w:pPr>
      <w:r w:rsidRPr="00252156">
        <w:rPr>
          <w:noProof w:val="0"/>
        </w:rPr>
        <w:t xml:space="preserve">    </w:t>
      </w:r>
      <w:r w:rsidRPr="00252156">
        <w:rPr>
          <w:b/>
          <w:noProof w:val="0"/>
        </w:rPr>
        <w:t>then</w:t>
      </w:r>
      <w:r w:rsidRPr="00252156">
        <w:rPr>
          <w:noProof w:val="0"/>
        </w:rPr>
        <w:t xml:space="preserve"> { UE (MCVideo Client) responds by sending a SIP 200 (OK) to the SIP MESSAGE message </w:t>
      </w:r>
      <w:r w:rsidRPr="00252156">
        <w:rPr>
          <w:b/>
          <w:noProof w:val="0"/>
        </w:rPr>
        <w:t>and</w:t>
      </w:r>
      <w:r w:rsidRPr="00252156">
        <w:rPr>
          <w:noProof w:val="0"/>
        </w:rPr>
        <w:t xml:space="preserve"> the UE (MCVideo Client) sends an MBMS listening status message via SIP MESSAGE }</w:t>
      </w:r>
    </w:p>
    <w:p w14:paraId="5956DEFF" w14:textId="77777777" w:rsidR="00F67D29" w:rsidRPr="00252156" w:rsidRDefault="00F67D29" w:rsidP="00F67D29">
      <w:pPr>
        <w:pStyle w:val="PL"/>
        <w:rPr>
          <w:noProof w:val="0"/>
        </w:rPr>
      </w:pPr>
      <w:r w:rsidRPr="00252156">
        <w:rPr>
          <w:noProof w:val="0"/>
        </w:rPr>
        <w:t xml:space="preserve">            }</w:t>
      </w:r>
    </w:p>
    <w:p w14:paraId="74B5B8F2" w14:textId="77777777" w:rsidR="00F67D29" w:rsidRPr="00252156" w:rsidRDefault="00F67D29" w:rsidP="00F67D29">
      <w:pPr>
        <w:pStyle w:val="PL"/>
        <w:rPr>
          <w:noProof w:val="0"/>
        </w:rPr>
      </w:pPr>
    </w:p>
    <w:p w14:paraId="7A8513B9" w14:textId="77777777" w:rsidR="00F67D29" w:rsidRPr="00252156" w:rsidRDefault="00F67D29" w:rsidP="00F67D29">
      <w:pPr>
        <w:pStyle w:val="H6"/>
      </w:pPr>
      <w:r w:rsidRPr="00252156">
        <w:t>(4)</w:t>
      </w:r>
    </w:p>
    <w:p w14:paraId="5E528B21" w14:textId="77777777" w:rsidR="00F67D29" w:rsidRPr="00252156" w:rsidRDefault="00F67D29" w:rsidP="00F67D29">
      <w:pPr>
        <w:pStyle w:val="PL"/>
        <w:rPr>
          <w:noProof w:val="0"/>
        </w:rPr>
      </w:pPr>
      <w:r w:rsidRPr="00252156">
        <w:rPr>
          <w:b/>
          <w:noProof w:val="0"/>
        </w:rPr>
        <w:t>with</w:t>
      </w:r>
      <w:r w:rsidRPr="00252156">
        <w:rPr>
          <w:noProof w:val="0"/>
        </w:rPr>
        <w:t xml:space="preserve"> { UE (MCVideo Client) having established an MCVideo </w:t>
      </w:r>
      <w:r w:rsidRPr="00252156">
        <w:rPr>
          <w:noProof w:val="0"/>
          <w:lang w:eastAsia="ko-KR"/>
        </w:rPr>
        <w:t xml:space="preserve">On-demand Pre-arranged Group Call with </w:t>
      </w:r>
      <w:r w:rsidRPr="00252156">
        <w:rPr>
          <w:noProof w:val="0"/>
        </w:rPr>
        <w:t>Automatic Commencement Mode }</w:t>
      </w:r>
    </w:p>
    <w:p w14:paraId="1FB0529F" w14:textId="77777777" w:rsidR="00F67D29" w:rsidRPr="00252156" w:rsidRDefault="00F67D29" w:rsidP="00F67D29">
      <w:pPr>
        <w:pStyle w:val="PL"/>
        <w:rPr>
          <w:noProof w:val="0"/>
        </w:rPr>
      </w:pPr>
      <w:r w:rsidRPr="00252156">
        <w:rPr>
          <w:b/>
          <w:noProof w:val="0"/>
        </w:rPr>
        <w:t>ensure that</w:t>
      </w:r>
      <w:r w:rsidRPr="00252156">
        <w:rPr>
          <w:noProof w:val="0"/>
        </w:rPr>
        <w:t xml:space="preserve"> {</w:t>
      </w:r>
    </w:p>
    <w:p w14:paraId="4A5E6B3D" w14:textId="77777777" w:rsidR="00F67D29" w:rsidRPr="00252156" w:rsidRDefault="00F67D29" w:rsidP="00F67D29">
      <w:pPr>
        <w:pStyle w:val="PL"/>
        <w:rPr>
          <w:noProof w:val="0"/>
        </w:rPr>
      </w:pPr>
      <w:r w:rsidRPr="00252156">
        <w:rPr>
          <w:noProof w:val="0"/>
        </w:rPr>
        <w:t xml:space="preserve">  </w:t>
      </w:r>
      <w:r w:rsidRPr="00252156">
        <w:rPr>
          <w:b/>
          <w:noProof w:val="0"/>
        </w:rPr>
        <w:t>when</w:t>
      </w:r>
      <w:r w:rsidRPr="00252156">
        <w:rPr>
          <w:noProof w:val="0"/>
        </w:rPr>
        <w:t xml:space="preserve"> { the UE (MCVideo Client) receives MBMS subchannel control messages }</w:t>
      </w:r>
    </w:p>
    <w:p w14:paraId="2344D5F5" w14:textId="77777777" w:rsidR="00F67D29" w:rsidRPr="00252156" w:rsidRDefault="00F67D29" w:rsidP="00F67D29">
      <w:pPr>
        <w:pStyle w:val="PL"/>
        <w:rPr>
          <w:noProof w:val="0"/>
        </w:rPr>
      </w:pPr>
      <w:r w:rsidRPr="00252156">
        <w:rPr>
          <w:noProof w:val="0"/>
        </w:rPr>
        <w:t xml:space="preserve">    </w:t>
      </w:r>
      <w:r w:rsidRPr="00252156">
        <w:rPr>
          <w:b/>
          <w:noProof w:val="0"/>
        </w:rPr>
        <w:t>then</w:t>
      </w:r>
      <w:r w:rsidRPr="00252156">
        <w:rPr>
          <w:noProof w:val="0"/>
        </w:rPr>
        <w:t xml:space="preserve"> { UE (MCVideo Client) responds by sending an MBMS listening status message via SIP MESSAGE }</w:t>
      </w:r>
    </w:p>
    <w:p w14:paraId="22D0E6D5" w14:textId="77777777" w:rsidR="00F67D29" w:rsidRPr="00252156" w:rsidRDefault="00F67D29" w:rsidP="00F67D29">
      <w:pPr>
        <w:pStyle w:val="PL"/>
        <w:rPr>
          <w:noProof w:val="0"/>
        </w:rPr>
      </w:pPr>
      <w:r w:rsidRPr="00252156">
        <w:rPr>
          <w:noProof w:val="0"/>
        </w:rPr>
        <w:t xml:space="preserve">            }</w:t>
      </w:r>
    </w:p>
    <w:p w14:paraId="43343027" w14:textId="77777777" w:rsidR="00F67D29" w:rsidRPr="00252156" w:rsidRDefault="00F67D29" w:rsidP="00F67D29">
      <w:pPr>
        <w:pStyle w:val="PL"/>
        <w:rPr>
          <w:noProof w:val="0"/>
        </w:rPr>
      </w:pPr>
    </w:p>
    <w:p w14:paraId="4428198A" w14:textId="77777777" w:rsidR="00F67D29" w:rsidRPr="00252156" w:rsidRDefault="00F67D29" w:rsidP="00F67D29">
      <w:pPr>
        <w:pStyle w:val="H6"/>
      </w:pPr>
      <w:r w:rsidRPr="00252156">
        <w:t>(5)</w:t>
      </w:r>
    </w:p>
    <w:p w14:paraId="5168A703" w14:textId="77777777" w:rsidR="00F67D29" w:rsidRPr="00252156" w:rsidRDefault="00F67D29" w:rsidP="00F67D29">
      <w:pPr>
        <w:pStyle w:val="PL"/>
        <w:rPr>
          <w:noProof w:val="0"/>
        </w:rPr>
      </w:pPr>
      <w:r w:rsidRPr="00252156">
        <w:rPr>
          <w:b/>
          <w:noProof w:val="0"/>
        </w:rPr>
        <w:t>with</w:t>
      </w:r>
      <w:r w:rsidRPr="00252156">
        <w:rPr>
          <w:noProof w:val="0"/>
        </w:rPr>
        <w:t xml:space="preserve"> { UE (MCVideo Client) listening to the MBMS subchannel during an ongoing MCVideo </w:t>
      </w:r>
      <w:r w:rsidRPr="00252156">
        <w:rPr>
          <w:noProof w:val="0"/>
          <w:lang w:eastAsia="ko-KR"/>
        </w:rPr>
        <w:t>On-demand Pre-arranged Group Call</w:t>
      </w:r>
      <w:r w:rsidRPr="00252156">
        <w:rPr>
          <w:noProof w:val="0"/>
        </w:rPr>
        <w:t xml:space="preserve"> }</w:t>
      </w:r>
    </w:p>
    <w:p w14:paraId="36DBFCCD" w14:textId="77777777" w:rsidR="00F67D29" w:rsidRPr="00252156" w:rsidRDefault="00F67D29" w:rsidP="00F67D29">
      <w:pPr>
        <w:pStyle w:val="PL"/>
        <w:rPr>
          <w:noProof w:val="0"/>
        </w:rPr>
      </w:pPr>
      <w:r w:rsidRPr="00252156">
        <w:rPr>
          <w:b/>
          <w:noProof w:val="0"/>
        </w:rPr>
        <w:t>ensure that</w:t>
      </w:r>
      <w:r w:rsidRPr="00252156">
        <w:rPr>
          <w:noProof w:val="0"/>
        </w:rPr>
        <w:t xml:space="preserve"> {</w:t>
      </w:r>
    </w:p>
    <w:p w14:paraId="307E0EBA" w14:textId="77777777" w:rsidR="00F67D29" w:rsidRPr="00252156" w:rsidRDefault="00F67D29" w:rsidP="00F67D29">
      <w:pPr>
        <w:pStyle w:val="PL"/>
        <w:rPr>
          <w:noProof w:val="0"/>
        </w:rPr>
      </w:pPr>
      <w:r w:rsidRPr="00252156">
        <w:rPr>
          <w:noProof w:val="0"/>
        </w:rPr>
        <w:t xml:space="preserve">  </w:t>
      </w:r>
      <w:r w:rsidRPr="00252156">
        <w:rPr>
          <w:b/>
          <w:noProof w:val="0"/>
        </w:rPr>
        <w:t>when</w:t>
      </w:r>
      <w:r w:rsidRPr="00252156">
        <w:rPr>
          <w:noProof w:val="0"/>
        </w:rPr>
        <w:t xml:space="preserve"> { the MCVideo User (MCVideo Client) engages in communication with the invited MCVideo User(s) }</w:t>
      </w:r>
    </w:p>
    <w:p w14:paraId="6F07CFA2" w14:textId="77777777" w:rsidR="00F67D29" w:rsidRPr="00252156" w:rsidRDefault="00F67D29" w:rsidP="00F67D29">
      <w:pPr>
        <w:pStyle w:val="PL"/>
        <w:rPr>
          <w:noProof w:val="0"/>
        </w:rPr>
      </w:pPr>
      <w:r w:rsidRPr="00252156">
        <w:rPr>
          <w:noProof w:val="0"/>
        </w:rPr>
        <w:t xml:space="preserve">    </w:t>
      </w:r>
      <w:r w:rsidRPr="00252156">
        <w:rPr>
          <w:b/>
          <w:noProof w:val="0"/>
        </w:rPr>
        <w:t>then</w:t>
      </w:r>
      <w:r w:rsidRPr="00252156">
        <w:rPr>
          <w:noProof w:val="0"/>
        </w:rPr>
        <w:t xml:space="preserve"> { UE (MCVideo Client) respects the transmission control imposed by the MCVideo Server on the MBMS subchannel </w:t>
      </w:r>
      <w:r w:rsidRPr="00252156">
        <w:rPr>
          <w:b/>
          <w:noProof w:val="0"/>
        </w:rPr>
        <w:t>and</w:t>
      </w:r>
      <w:r w:rsidRPr="00252156">
        <w:rPr>
          <w:noProof w:val="0"/>
        </w:rPr>
        <w:t xml:space="preserve"> continues to respect transmission control imposed by the MCVideo Server via unicast }</w:t>
      </w:r>
    </w:p>
    <w:p w14:paraId="19B5606E" w14:textId="77777777" w:rsidR="00F67D29" w:rsidRPr="00252156" w:rsidRDefault="00F67D29" w:rsidP="00F67D29">
      <w:pPr>
        <w:pStyle w:val="PL"/>
        <w:rPr>
          <w:noProof w:val="0"/>
        </w:rPr>
      </w:pPr>
      <w:r w:rsidRPr="00252156">
        <w:rPr>
          <w:noProof w:val="0"/>
        </w:rPr>
        <w:t xml:space="preserve">            }</w:t>
      </w:r>
    </w:p>
    <w:p w14:paraId="5E412910" w14:textId="77777777" w:rsidR="00F67D29" w:rsidRPr="00252156" w:rsidRDefault="00F67D29" w:rsidP="00F67D29">
      <w:pPr>
        <w:pStyle w:val="PL"/>
        <w:rPr>
          <w:noProof w:val="0"/>
        </w:rPr>
      </w:pPr>
    </w:p>
    <w:p w14:paraId="04D12122" w14:textId="77777777" w:rsidR="00F67D29" w:rsidRPr="00252156" w:rsidRDefault="00F67D29" w:rsidP="00F67D29">
      <w:pPr>
        <w:pStyle w:val="H6"/>
      </w:pPr>
      <w:r w:rsidRPr="00252156">
        <w:t>(6)</w:t>
      </w:r>
    </w:p>
    <w:p w14:paraId="65F0D26B" w14:textId="77777777" w:rsidR="00F67D29" w:rsidRPr="00252156" w:rsidRDefault="00F67D29" w:rsidP="00F67D29">
      <w:pPr>
        <w:pStyle w:val="PL"/>
        <w:rPr>
          <w:noProof w:val="0"/>
        </w:rPr>
      </w:pPr>
      <w:r w:rsidRPr="00252156">
        <w:rPr>
          <w:b/>
          <w:noProof w:val="0"/>
        </w:rPr>
        <w:t>with</w:t>
      </w:r>
      <w:r w:rsidRPr="00252156">
        <w:rPr>
          <w:noProof w:val="0"/>
        </w:rPr>
        <w:t xml:space="preserve"> { UE (MCVideo Client) no longer listening to the MBMS subchannel during an ongoing MCVideo </w:t>
      </w:r>
      <w:r w:rsidRPr="00252156">
        <w:rPr>
          <w:noProof w:val="0"/>
          <w:lang w:eastAsia="ko-KR"/>
        </w:rPr>
        <w:t>On-demand Pre-arranged Group Call</w:t>
      </w:r>
      <w:r w:rsidRPr="00252156">
        <w:rPr>
          <w:noProof w:val="0"/>
        </w:rPr>
        <w:t xml:space="preserve"> }</w:t>
      </w:r>
    </w:p>
    <w:p w14:paraId="62C52E22" w14:textId="77777777" w:rsidR="00F67D29" w:rsidRPr="00252156" w:rsidRDefault="00F67D29" w:rsidP="00F67D29">
      <w:pPr>
        <w:pStyle w:val="PL"/>
        <w:rPr>
          <w:noProof w:val="0"/>
        </w:rPr>
      </w:pPr>
      <w:r w:rsidRPr="00252156">
        <w:rPr>
          <w:b/>
          <w:noProof w:val="0"/>
        </w:rPr>
        <w:t>ensure that</w:t>
      </w:r>
      <w:r w:rsidRPr="00252156">
        <w:rPr>
          <w:noProof w:val="0"/>
        </w:rPr>
        <w:t xml:space="preserve"> {</w:t>
      </w:r>
    </w:p>
    <w:p w14:paraId="4187B155" w14:textId="77777777" w:rsidR="00F67D29" w:rsidRPr="00252156" w:rsidRDefault="00F67D29" w:rsidP="00F67D29">
      <w:pPr>
        <w:pStyle w:val="PL"/>
        <w:rPr>
          <w:noProof w:val="0"/>
        </w:rPr>
      </w:pPr>
      <w:r w:rsidRPr="00252156">
        <w:rPr>
          <w:noProof w:val="0"/>
        </w:rPr>
        <w:t xml:space="preserve">  </w:t>
      </w:r>
      <w:r w:rsidRPr="00252156">
        <w:rPr>
          <w:b/>
          <w:noProof w:val="0"/>
        </w:rPr>
        <w:t>when</w:t>
      </w:r>
      <w:r w:rsidRPr="00252156">
        <w:rPr>
          <w:noProof w:val="0"/>
        </w:rPr>
        <w:t xml:space="preserve"> { the MCVideo User (MCVideo Client) engages in communication with the invited MCVideo User(s) }</w:t>
      </w:r>
    </w:p>
    <w:p w14:paraId="0DAAE1B3" w14:textId="77777777" w:rsidR="00F67D29" w:rsidRPr="00252156" w:rsidRDefault="00F67D29" w:rsidP="00F67D29">
      <w:pPr>
        <w:pStyle w:val="PL"/>
        <w:rPr>
          <w:noProof w:val="0"/>
        </w:rPr>
      </w:pPr>
      <w:r w:rsidRPr="00252156">
        <w:rPr>
          <w:noProof w:val="0"/>
        </w:rPr>
        <w:t xml:space="preserve">    </w:t>
      </w:r>
      <w:r w:rsidRPr="00252156">
        <w:rPr>
          <w:b/>
          <w:noProof w:val="0"/>
        </w:rPr>
        <w:t>then</w:t>
      </w:r>
      <w:r w:rsidRPr="00252156">
        <w:rPr>
          <w:noProof w:val="0"/>
        </w:rPr>
        <w:t xml:space="preserve"> { UE (MCVideo Client) respects transmission control imposed by the MCVideo Server via unicast }</w:t>
      </w:r>
    </w:p>
    <w:p w14:paraId="6FA13F01" w14:textId="77777777" w:rsidR="00F67D29" w:rsidRPr="00252156" w:rsidRDefault="00F67D29" w:rsidP="00F67D29">
      <w:pPr>
        <w:pStyle w:val="PL"/>
        <w:rPr>
          <w:noProof w:val="0"/>
        </w:rPr>
      </w:pPr>
      <w:r w:rsidRPr="00252156">
        <w:rPr>
          <w:noProof w:val="0"/>
        </w:rPr>
        <w:t xml:space="preserve">            }</w:t>
      </w:r>
    </w:p>
    <w:p w14:paraId="17FB054C" w14:textId="77777777" w:rsidR="00F67D29" w:rsidRPr="00252156" w:rsidRDefault="00F67D29" w:rsidP="00F67D29">
      <w:pPr>
        <w:pStyle w:val="PL"/>
        <w:rPr>
          <w:noProof w:val="0"/>
        </w:rPr>
      </w:pPr>
    </w:p>
    <w:p w14:paraId="1406F8DF" w14:textId="77777777" w:rsidR="00F67D29" w:rsidRPr="00252156" w:rsidRDefault="00F67D29" w:rsidP="00F67D29">
      <w:pPr>
        <w:keepNext/>
        <w:keepLines/>
        <w:spacing w:before="120"/>
        <w:ind w:left="1985" w:hanging="1985"/>
        <w:rPr>
          <w:rFonts w:ascii="Arial" w:hAnsi="Arial"/>
        </w:rPr>
      </w:pPr>
      <w:r w:rsidRPr="00252156">
        <w:rPr>
          <w:rFonts w:ascii="Arial" w:hAnsi="Arial"/>
        </w:rPr>
        <w:t>(7)</w:t>
      </w:r>
    </w:p>
    <w:p w14:paraId="6A8648B1" w14:textId="77777777" w:rsidR="00F67D29" w:rsidRPr="00252156" w:rsidRDefault="00F67D29" w:rsidP="00F67D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52156">
        <w:rPr>
          <w:rFonts w:ascii="Courier New" w:hAnsi="Courier New"/>
          <w:b/>
          <w:sz w:val="16"/>
        </w:rPr>
        <w:t>with</w:t>
      </w:r>
      <w:r w:rsidRPr="00252156">
        <w:rPr>
          <w:rFonts w:ascii="Courier New" w:hAnsi="Courier New"/>
          <w:sz w:val="16"/>
        </w:rPr>
        <w:t xml:space="preserve"> { UE (MCVideo Client) having established an MCVideo </w:t>
      </w:r>
      <w:r w:rsidRPr="00252156">
        <w:rPr>
          <w:rFonts w:ascii="Courier New" w:hAnsi="Courier New"/>
          <w:sz w:val="16"/>
          <w:lang w:eastAsia="ko-KR"/>
        </w:rPr>
        <w:t xml:space="preserve">On-demand Pre-arranged Group Call with </w:t>
      </w:r>
      <w:r w:rsidRPr="00252156">
        <w:rPr>
          <w:rFonts w:ascii="Courier New" w:hAnsi="Courier New"/>
          <w:sz w:val="16"/>
        </w:rPr>
        <w:t>Automatic Commencement Mode }</w:t>
      </w:r>
    </w:p>
    <w:p w14:paraId="3C9FABA8" w14:textId="77777777" w:rsidR="00F67D29" w:rsidRPr="00252156" w:rsidRDefault="00F67D29" w:rsidP="00F67D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52156">
        <w:rPr>
          <w:rFonts w:ascii="Courier New" w:hAnsi="Courier New"/>
          <w:b/>
          <w:sz w:val="16"/>
        </w:rPr>
        <w:t>ensure that</w:t>
      </w:r>
      <w:r w:rsidRPr="00252156">
        <w:rPr>
          <w:rFonts w:ascii="Courier New" w:hAnsi="Courier New"/>
          <w:sz w:val="16"/>
        </w:rPr>
        <w:t xml:space="preserve"> {</w:t>
      </w:r>
    </w:p>
    <w:p w14:paraId="54892173" w14:textId="77777777" w:rsidR="00F67D29" w:rsidRPr="00252156" w:rsidRDefault="00F67D29" w:rsidP="00F67D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52156">
        <w:rPr>
          <w:rFonts w:ascii="Courier New" w:hAnsi="Courier New"/>
          <w:sz w:val="16"/>
        </w:rPr>
        <w:t xml:space="preserve">  </w:t>
      </w:r>
      <w:r w:rsidRPr="00252156">
        <w:rPr>
          <w:rFonts w:ascii="Courier New" w:hAnsi="Courier New"/>
          <w:b/>
          <w:sz w:val="16"/>
        </w:rPr>
        <w:t>when</w:t>
      </w:r>
      <w:r w:rsidRPr="00252156">
        <w:rPr>
          <w:rFonts w:ascii="Courier New" w:hAnsi="Courier New"/>
          <w:sz w:val="16"/>
        </w:rPr>
        <w:t xml:space="preserve"> { the UE (MCVideo Client) receives an explicit MuSiK download message }</w:t>
      </w:r>
    </w:p>
    <w:p w14:paraId="2BD51551" w14:textId="77777777" w:rsidR="00F67D29" w:rsidRPr="00252156" w:rsidRDefault="00F67D29" w:rsidP="00F67D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52156">
        <w:rPr>
          <w:rFonts w:ascii="Courier New" w:hAnsi="Courier New"/>
          <w:sz w:val="16"/>
        </w:rPr>
        <w:t xml:space="preserve">    </w:t>
      </w:r>
      <w:r w:rsidRPr="00252156">
        <w:rPr>
          <w:rFonts w:ascii="Courier New" w:hAnsi="Courier New"/>
          <w:b/>
          <w:sz w:val="16"/>
        </w:rPr>
        <w:t>then</w:t>
      </w:r>
      <w:r w:rsidRPr="00252156">
        <w:rPr>
          <w:rFonts w:ascii="Courier New" w:hAnsi="Courier New"/>
          <w:sz w:val="16"/>
        </w:rPr>
        <w:t xml:space="preserve"> { UE (MCVideo Client) sends a 200 OK response to accept the key and associates the key with the group}</w:t>
      </w:r>
    </w:p>
    <w:p w14:paraId="289F846B" w14:textId="77777777" w:rsidR="00F67D29" w:rsidRPr="00252156" w:rsidRDefault="00F67D29" w:rsidP="00F67D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52156">
        <w:rPr>
          <w:rFonts w:ascii="Courier New" w:hAnsi="Courier New"/>
          <w:sz w:val="16"/>
        </w:rPr>
        <w:t xml:space="preserve">            }</w:t>
      </w:r>
    </w:p>
    <w:p w14:paraId="0AA7B4FF" w14:textId="77777777" w:rsidR="00F67D29" w:rsidRPr="00252156" w:rsidRDefault="00F67D29" w:rsidP="00F67D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ED74FFC" w14:textId="77777777" w:rsidR="00F67D29" w:rsidRPr="00252156" w:rsidRDefault="00F67D29" w:rsidP="00F67D29">
      <w:pPr>
        <w:pStyle w:val="H6"/>
      </w:pPr>
      <w:r w:rsidRPr="00252156">
        <w:t>(8)</w:t>
      </w:r>
    </w:p>
    <w:p w14:paraId="05245CFA" w14:textId="77777777" w:rsidR="00F67D29" w:rsidRPr="00252156" w:rsidRDefault="00F67D29" w:rsidP="00F67D29">
      <w:pPr>
        <w:pStyle w:val="PL"/>
        <w:rPr>
          <w:noProof w:val="0"/>
        </w:rPr>
      </w:pPr>
      <w:r w:rsidRPr="00252156">
        <w:rPr>
          <w:b/>
          <w:noProof w:val="0"/>
        </w:rPr>
        <w:t>with</w:t>
      </w:r>
      <w:r w:rsidRPr="00252156">
        <w:rPr>
          <w:noProof w:val="0"/>
        </w:rPr>
        <w:t xml:space="preserve"> { UE (MCVideo Client) having an ongoing On-demand Pre-arranged Group Call </w:t>
      </w:r>
    </w:p>
    <w:p w14:paraId="5F0FA1E9" w14:textId="77777777" w:rsidR="00F67D29" w:rsidRPr="00252156" w:rsidRDefault="00F67D29" w:rsidP="00F67D29">
      <w:pPr>
        <w:pStyle w:val="PL"/>
        <w:rPr>
          <w:noProof w:val="0"/>
        </w:rPr>
      </w:pPr>
      <w:r w:rsidRPr="00252156">
        <w:rPr>
          <w:noProof w:val="0"/>
        </w:rPr>
        <w:lastRenderedPageBreak/>
        <w:t xml:space="preserve">  </w:t>
      </w:r>
      <w:r w:rsidRPr="00252156">
        <w:rPr>
          <w:b/>
          <w:noProof w:val="0"/>
        </w:rPr>
        <w:t>when</w:t>
      </w:r>
      <w:r w:rsidRPr="00252156">
        <w:rPr>
          <w:noProof w:val="0"/>
        </w:rPr>
        <w:t xml:space="preserve"> { the MCVideo User) requests to </w:t>
      </w:r>
      <w:r w:rsidRPr="00252156">
        <w:rPr>
          <w:noProof w:val="0"/>
          <w:lang w:eastAsia="ko-KR"/>
        </w:rPr>
        <w:t xml:space="preserve">end the </w:t>
      </w:r>
      <w:r w:rsidRPr="00252156">
        <w:rPr>
          <w:noProof w:val="0"/>
        </w:rPr>
        <w:t>On-demand Pre-arranged Group Call }</w:t>
      </w:r>
    </w:p>
    <w:p w14:paraId="75C33F3C" w14:textId="77777777" w:rsidR="00F67D29" w:rsidRPr="00252156" w:rsidRDefault="00F67D29" w:rsidP="00F67D29">
      <w:pPr>
        <w:pStyle w:val="PL"/>
        <w:rPr>
          <w:noProof w:val="0"/>
        </w:rPr>
      </w:pPr>
      <w:r w:rsidRPr="00252156">
        <w:rPr>
          <w:noProof w:val="0"/>
        </w:rPr>
        <w:t xml:space="preserve">    </w:t>
      </w:r>
      <w:r w:rsidRPr="00252156">
        <w:rPr>
          <w:b/>
          <w:noProof w:val="0"/>
        </w:rPr>
        <w:t>then</w:t>
      </w:r>
      <w:r w:rsidRPr="00252156">
        <w:rPr>
          <w:noProof w:val="0"/>
        </w:rPr>
        <w:t xml:space="preserve"> { UE (MCVideo Client) sends a SIP BYE message and leaves the call }</w:t>
      </w:r>
    </w:p>
    <w:p w14:paraId="5E5DC799" w14:textId="77777777" w:rsidR="00F67D29" w:rsidRPr="00252156" w:rsidRDefault="00F67D29" w:rsidP="00F67D29">
      <w:pPr>
        <w:pStyle w:val="PL"/>
        <w:rPr>
          <w:noProof w:val="0"/>
        </w:rPr>
      </w:pPr>
      <w:r w:rsidRPr="00252156">
        <w:rPr>
          <w:noProof w:val="0"/>
        </w:rPr>
        <w:t xml:space="preserve">            }</w:t>
      </w:r>
    </w:p>
    <w:p w14:paraId="4EBF1A83" w14:textId="77777777" w:rsidR="00F67D29" w:rsidRPr="00252156" w:rsidRDefault="00F67D29" w:rsidP="00F67D29">
      <w:pPr>
        <w:pStyle w:val="PL"/>
        <w:rPr>
          <w:rFonts w:cs="Courier New"/>
          <w:noProof w:val="0"/>
          <w:szCs w:val="16"/>
        </w:rPr>
      </w:pPr>
    </w:p>
    <w:p w14:paraId="1468FCF1" w14:textId="77777777" w:rsidR="00F67D29" w:rsidRPr="00252156" w:rsidRDefault="00F67D29" w:rsidP="00F67D29">
      <w:pPr>
        <w:pStyle w:val="H6"/>
      </w:pPr>
      <w:r w:rsidRPr="00252156">
        <w:t>6.8.1.2</w:t>
      </w:r>
      <w:r w:rsidRPr="00252156">
        <w:tab/>
        <w:t>Conformance Requirements</w:t>
      </w:r>
    </w:p>
    <w:p w14:paraId="1ABC6BDD" w14:textId="77777777" w:rsidR="00F67D29" w:rsidRPr="00252156" w:rsidRDefault="00F67D29" w:rsidP="00F67D29">
      <w:r w:rsidRPr="00252156">
        <w:t>References: The conformance requirements covered in the present TC are specified in: TS 24.281 clauses 16.2.2, 16.2.3.2, 16.2.4; and TS 24.581 clauses 6.2.4.2.2, 6.2.4.4.6, 6.2.4.5.3, 6.2.4.6.4, 6.2.4.3.2. Unless otherwise stated these are Rel-15 requirements.</w:t>
      </w:r>
    </w:p>
    <w:p w14:paraId="4982CD9C" w14:textId="77777777" w:rsidR="00F67D29" w:rsidRPr="00252156" w:rsidRDefault="00F67D29" w:rsidP="00F67D29">
      <w:r w:rsidRPr="00252156">
        <w:t>[TS 24.281, clause 16.2.2]</w:t>
      </w:r>
    </w:p>
    <w:p w14:paraId="3A16A8B9" w14:textId="77777777" w:rsidR="00F67D29" w:rsidRPr="00252156" w:rsidRDefault="00F67D29" w:rsidP="00F67D29">
      <w:pPr>
        <w:rPr>
          <w:lang w:eastAsia="ko-KR"/>
        </w:rPr>
      </w:pPr>
      <w:r w:rsidRPr="00252156">
        <w:t xml:space="preserve">The MCVideo client associates each received </w:t>
      </w:r>
      <w:r w:rsidRPr="00252156">
        <w:rPr>
          <w:lang w:eastAsia="ko-KR"/>
        </w:rPr>
        <w:t>application/sdp MIME body</w:t>
      </w:r>
      <w:r w:rsidRPr="00252156">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sidRPr="00252156">
        <w:rPr>
          <w:lang w:eastAsia="ko-KR"/>
        </w:rPr>
        <w:t>application/sdp MIME body associated with the general purpose MBMS subchannel on which the MapGroupToBearer was received.</w:t>
      </w:r>
    </w:p>
    <w:p w14:paraId="12538CE3" w14:textId="77777777" w:rsidR="00F67D29" w:rsidRPr="00252156" w:rsidRDefault="00F67D29" w:rsidP="00F67D29">
      <w:r w:rsidRPr="00252156">
        <w:t>When the MCVideo client receives a SIP MESSAGE request containing:</w:t>
      </w:r>
    </w:p>
    <w:p w14:paraId="2A50A57A" w14:textId="77777777" w:rsidR="00F67D29" w:rsidRPr="00252156" w:rsidRDefault="00F67D29" w:rsidP="00F67D29">
      <w:pPr>
        <w:pStyle w:val="B1"/>
        <w:rPr>
          <w:lang w:eastAsia="ko-KR"/>
        </w:rPr>
      </w:pPr>
      <w:r w:rsidRPr="00252156">
        <w:rPr>
          <w:lang w:eastAsia="ko-KR"/>
        </w:rPr>
        <w:t>1)</w:t>
      </w:r>
      <w:r w:rsidRPr="00252156">
        <w:rPr>
          <w:lang w:eastAsia="ko-KR"/>
        </w:rPr>
        <w:tab/>
        <w:t>a P-Asserted-Service header field containing the "urn:urn-7:3gpp-service.ims.icsi.mcvideo"; and</w:t>
      </w:r>
    </w:p>
    <w:p w14:paraId="72E8F7F5" w14:textId="77777777" w:rsidR="00F67D29" w:rsidRPr="00252156" w:rsidRDefault="00F67D29" w:rsidP="00F67D29">
      <w:pPr>
        <w:pStyle w:val="B1"/>
        <w:rPr>
          <w:lang w:eastAsia="ko-KR"/>
        </w:rPr>
      </w:pPr>
      <w:r w:rsidRPr="00252156">
        <w:t>2)</w:t>
      </w:r>
      <w:r w:rsidRPr="00252156">
        <w:tab/>
        <w:t xml:space="preserve">an </w:t>
      </w:r>
      <w:r w:rsidRPr="00252156">
        <w:rPr>
          <w:lang w:eastAsia="ko-KR"/>
        </w:rPr>
        <w:t>application/vnd.3gpp.mcvideo-mbms-usage-info+xml</w:t>
      </w:r>
      <w:r w:rsidRPr="00252156">
        <w:t xml:space="preserve"> MIME body containing one or more &lt;announcement&gt; element(s)</w:t>
      </w:r>
      <w:r w:rsidRPr="00252156">
        <w:rPr>
          <w:lang w:eastAsia="ko-KR"/>
        </w:rPr>
        <w:t>;</w:t>
      </w:r>
    </w:p>
    <w:p w14:paraId="6E7D6C82" w14:textId="77777777" w:rsidR="00F67D29" w:rsidRPr="00252156" w:rsidRDefault="00F67D29" w:rsidP="00F67D29">
      <w:r w:rsidRPr="00252156">
        <w:rPr>
          <w:lang w:eastAsia="ko-KR"/>
        </w:rPr>
        <w:t>then the MCVideo client for each &lt;announcement&gt; element in the application/vnd.3gpp.mcvideo-mbms-usage-info+xml</w:t>
      </w:r>
      <w:r w:rsidRPr="00252156">
        <w:t xml:space="preserve"> MIME body</w:t>
      </w:r>
      <w:r w:rsidRPr="00252156">
        <w:rPr>
          <w:lang w:eastAsia="ko-KR"/>
        </w:rPr>
        <w:t>:</w:t>
      </w:r>
    </w:p>
    <w:p w14:paraId="5CB8B6D4" w14:textId="77777777" w:rsidR="00F67D29" w:rsidRPr="00252156" w:rsidRDefault="00F67D29" w:rsidP="00F67D29">
      <w:pPr>
        <w:pStyle w:val="B1"/>
      </w:pPr>
      <w:r w:rsidRPr="00252156">
        <w:t>1)</w:t>
      </w:r>
      <w:r w:rsidRPr="00252156">
        <w:tab/>
        <w:t>if the &lt;mbms-service-areas&gt; element is present:</w:t>
      </w:r>
    </w:p>
    <w:p w14:paraId="354AC9BE" w14:textId="77777777" w:rsidR="00F67D29" w:rsidRPr="00252156" w:rsidRDefault="00F67D29" w:rsidP="00F67D29">
      <w:pPr>
        <w:pStyle w:val="B2"/>
      </w:pPr>
      <w:r w:rsidRPr="00252156">
        <w:t>a)</w:t>
      </w:r>
      <w:r w:rsidRPr="00252156">
        <w:tab/>
        <w:t>if an &lt;announcement&gt; element with the same value of the &lt;TMGI&gt; element is already stored:</w:t>
      </w:r>
    </w:p>
    <w:p w14:paraId="112A58FD" w14:textId="77777777" w:rsidR="00F67D29" w:rsidRPr="00252156" w:rsidRDefault="00F67D29" w:rsidP="00F67D29">
      <w:pPr>
        <w:pStyle w:val="B3"/>
      </w:pPr>
      <w:r w:rsidRPr="00252156">
        <w:t>i)</w:t>
      </w:r>
      <w:r w:rsidRPr="00252156">
        <w:tab/>
        <w:t xml:space="preserve">shall replace the old &lt;announcement&gt; element with the &lt;announcement&gt; element received in the </w:t>
      </w:r>
      <w:r w:rsidRPr="00252156">
        <w:rPr>
          <w:lang w:eastAsia="ko-KR"/>
        </w:rPr>
        <w:t>application/vnd.3gpp.mcvideo-mbms-usage-info+xml</w:t>
      </w:r>
      <w:r w:rsidRPr="00252156">
        <w:t xml:space="preserve"> MIME body;</w:t>
      </w:r>
    </w:p>
    <w:p w14:paraId="20A4A905" w14:textId="77777777" w:rsidR="00F67D29" w:rsidRPr="00252156" w:rsidRDefault="00F67D29" w:rsidP="00F67D29">
      <w:pPr>
        <w:pStyle w:val="B2"/>
      </w:pPr>
      <w:r w:rsidRPr="00252156">
        <w:t>b)</w:t>
      </w:r>
      <w:r w:rsidRPr="00252156">
        <w:tab/>
        <w:t>if there is no &lt;announcement&gt; element with the same value of the &lt;TMGI&gt; element stored:</w:t>
      </w:r>
    </w:p>
    <w:p w14:paraId="67F4E6C0" w14:textId="77777777" w:rsidR="00F67D29" w:rsidRPr="00252156" w:rsidRDefault="00F67D29" w:rsidP="00F67D29">
      <w:pPr>
        <w:pStyle w:val="B3"/>
      </w:pPr>
      <w:r w:rsidRPr="00252156">
        <w:t>i)</w:t>
      </w:r>
      <w:r w:rsidRPr="00252156">
        <w:tab/>
      </w:r>
      <w:r w:rsidRPr="00252156">
        <w:rPr>
          <w:lang w:eastAsia="ko-KR"/>
        </w:rPr>
        <w:t>shall</w:t>
      </w:r>
      <w:r w:rsidRPr="00252156">
        <w:t xml:space="preserve"> store the received &lt;announcement&gt; element;</w:t>
      </w:r>
    </w:p>
    <w:p w14:paraId="39454DF5" w14:textId="77777777" w:rsidR="00F67D29" w:rsidRPr="00252156" w:rsidRDefault="00F67D29" w:rsidP="00F67D29">
      <w:pPr>
        <w:pStyle w:val="B2"/>
        <w:rPr>
          <w:lang w:eastAsia="ko-KR"/>
        </w:rPr>
      </w:pPr>
      <w:r w:rsidRPr="00252156">
        <w:rPr>
          <w:lang w:eastAsia="ko-KR"/>
        </w:rPr>
        <w:t>c)</w:t>
      </w:r>
      <w:r w:rsidRPr="00252156">
        <w:rPr>
          <w:lang w:eastAsia="ko-KR"/>
        </w:rPr>
        <w:tab/>
        <w:t>shall associate the received announcement with the received application/sdp MIME body;</w:t>
      </w:r>
    </w:p>
    <w:p w14:paraId="32CC93A9" w14:textId="77777777" w:rsidR="00F67D29" w:rsidRPr="00252156" w:rsidRDefault="00F67D29" w:rsidP="00F67D29">
      <w:pPr>
        <w:pStyle w:val="B2"/>
        <w:rPr>
          <w:lang w:eastAsia="ko-KR"/>
        </w:rPr>
      </w:pPr>
      <w:r w:rsidRPr="00252156">
        <w:rPr>
          <w:lang w:eastAsia="ko-KR"/>
        </w:rPr>
        <w:t>d)</w:t>
      </w:r>
      <w:r w:rsidRPr="00252156">
        <w:rPr>
          <w:lang w:eastAsia="ko-KR"/>
        </w:rPr>
        <w:tab/>
        <w:t>shall associate the received announcement with the received &lt;GPMS&gt; element;</w:t>
      </w:r>
    </w:p>
    <w:p w14:paraId="6D498432" w14:textId="77777777" w:rsidR="00F67D29" w:rsidRPr="00252156" w:rsidRDefault="00F67D29" w:rsidP="00F67D29">
      <w:pPr>
        <w:pStyle w:val="B2"/>
        <w:rPr>
          <w:lang w:eastAsia="ko-KR"/>
        </w:rPr>
      </w:pPr>
      <w:r w:rsidRPr="00252156">
        <w:rPr>
          <w:lang w:eastAsia="ko-KR"/>
        </w:rPr>
        <w:t>e)</w:t>
      </w:r>
      <w:r w:rsidRPr="00252156">
        <w:rPr>
          <w:lang w:eastAsia="ko-KR"/>
        </w:rPr>
        <w:tab/>
        <w:t>shall store the MBMS public service identity of the participating MCVideo function received in the P-Asserted-Identity header field and associate the MBMS public service identity with the new &lt;announcement&gt; element;</w:t>
      </w:r>
    </w:p>
    <w:p w14:paraId="38616F25" w14:textId="77777777" w:rsidR="00F67D29" w:rsidRPr="00252156" w:rsidRDefault="00F67D29" w:rsidP="00F67D29">
      <w:pPr>
        <w:pStyle w:val="B2"/>
      </w:pPr>
      <w:r w:rsidRPr="00252156">
        <w:t>f)</w:t>
      </w:r>
      <w:r w:rsidRPr="00252156">
        <w:tab/>
        <w:t xml:space="preserve">if a "a=key-mgmt" media-level attribute with </w:t>
      </w:r>
      <w:r w:rsidRPr="00252156">
        <w:rPr>
          <w:lang w:eastAsia="ko-KR"/>
        </w:rPr>
        <w:t xml:space="preserve">the </w:t>
      </w:r>
      <w:r w:rsidRPr="00252156">
        <w:t xml:space="preserve">"mikey" key management and protocol identifier and </w:t>
      </w:r>
      <w:r w:rsidRPr="00252156">
        <w:rPr>
          <w:lang w:eastAsia="ko-KR"/>
        </w:rPr>
        <w:t xml:space="preserve">a </w:t>
      </w:r>
      <w:r w:rsidRPr="00252156">
        <w:t xml:space="preserve">MIKEY-SAKKE I_MESSAGE is included for the general purpose MBMS subchannel defined in the "m=application" media line in the application/sdp MIME body in the received SIP MESSAGE request, </w:t>
      </w:r>
    </w:p>
    <w:p w14:paraId="0CF1B762" w14:textId="77777777" w:rsidR="00F67D29" w:rsidRPr="00252156" w:rsidRDefault="00F67D29" w:rsidP="00F67D29">
      <w:pPr>
        <w:pStyle w:val="B3"/>
      </w:pPr>
      <w:r w:rsidRPr="00252156">
        <w:rPr>
          <w:lang w:eastAsia="ko-KR"/>
        </w:rPr>
        <w:t>i)</w:t>
      </w:r>
      <w:r w:rsidRPr="00252156">
        <w:rPr>
          <w:lang w:eastAsia="ko-KR"/>
        </w:rPr>
        <w:tab/>
        <w:t xml:space="preserve">shall extract the initiator </w:t>
      </w:r>
      <w:r w:rsidRPr="00252156">
        <w:t xml:space="preserve">URI from the initiator field (IDRi) of the I_MESSAGE as described in 3GPP TS 33.180 [8]. If </w:t>
      </w:r>
      <w:r w:rsidRPr="00252156">
        <w:rPr>
          <w:lang w:eastAsia="ko-KR"/>
        </w:rPr>
        <w:t xml:space="preserve">the initiator </w:t>
      </w:r>
      <w:r w:rsidRPr="00252156">
        <w:t xml:space="preserve">URI deviates from the public service identity of the participating MCVideo function serving the MCVideo user, shall </w:t>
      </w:r>
      <w:r w:rsidRPr="00252156">
        <w:rPr>
          <w:lang w:eastAsia="ko-KR"/>
        </w:rPr>
        <w:t xml:space="preserve">reject the </w:t>
      </w:r>
      <w:r w:rsidRPr="00252156">
        <w:t>SIP MESSAGE request with a SIP 488 (Not Acceptable Here) response as specified in IETF RFC 4567 [6], and include warning text set to "</w:t>
      </w:r>
      <w:r w:rsidRPr="00252156">
        <w:rPr>
          <w:lang w:eastAsia="ko-KR"/>
        </w:rPr>
        <w:t xml:space="preserve">136 authentication of the MIKEY-SAKE I_MESSAGE failed" </w:t>
      </w:r>
      <w:r w:rsidRPr="00252156">
        <w:t xml:space="preserve">in a Warning header field </w:t>
      </w:r>
      <w:r w:rsidRPr="00252156">
        <w:rPr>
          <w:lang w:eastAsia="ko-KR"/>
        </w:rPr>
        <w:t>as specified in clause</w:t>
      </w:r>
      <w:r w:rsidRPr="00252156">
        <w:t> 4.4 and shall not continue with the rest of the steps;</w:t>
      </w:r>
    </w:p>
    <w:p w14:paraId="3014F562" w14:textId="77777777" w:rsidR="00F67D29" w:rsidRPr="00252156" w:rsidRDefault="00F67D29" w:rsidP="00F67D29">
      <w:pPr>
        <w:pStyle w:val="B3"/>
      </w:pPr>
      <w:r w:rsidRPr="00252156">
        <w:t>ii)</w:t>
      </w:r>
      <w:r w:rsidRPr="00252156">
        <w:tab/>
        <w:t xml:space="preserve">shall convert the </w:t>
      </w:r>
      <w:r w:rsidRPr="00252156">
        <w:rPr>
          <w:lang w:eastAsia="ko-KR"/>
        </w:rPr>
        <w:t xml:space="preserve">initiator </w:t>
      </w:r>
      <w:r w:rsidRPr="00252156">
        <w:t>URI to a UID as described in 3GPP TS 33.180 [8];</w:t>
      </w:r>
    </w:p>
    <w:p w14:paraId="2F166EB8" w14:textId="77777777" w:rsidR="00F67D29" w:rsidRPr="00252156" w:rsidRDefault="00F67D29" w:rsidP="00F67D29">
      <w:pPr>
        <w:pStyle w:val="B3"/>
      </w:pPr>
      <w:r w:rsidRPr="00252156">
        <w:t>iii)</w:t>
      </w:r>
      <w:r w:rsidRPr="00252156">
        <w:tab/>
        <w:t>shall use the UID to validate the signature of the MIKEY-SAKKE I_MESSAGE as described in 3GPP TS 33.180 [8];</w:t>
      </w:r>
    </w:p>
    <w:p w14:paraId="0AA25294" w14:textId="77777777" w:rsidR="00F67D29" w:rsidRPr="00252156" w:rsidRDefault="00F67D29" w:rsidP="00F67D29">
      <w:pPr>
        <w:pStyle w:val="B3"/>
      </w:pPr>
      <w:r w:rsidRPr="00252156">
        <w:rPr>
          <w:lang w:eastAsia="ko-KR"/>
        </w:rPr>
        <w:t>iv)</w:t>
      </w:r>
      <w:r w:rsidRPr="00252156">
        <w:rPr>
          <w:lang w:eastAsia="ko-KR"/>
        </w:rPr>
        <w:tab/>
        <w:t xml:space="preserve">if authentication verification of the </w:t>
      </w:r>
      <w:r w:rsidRPr="00252156">
        <w:t xml:space="preserve">MIKEY-SAKKE I_MESSAGE fails, shall </w:t>
      </w:r>
      <w:r w:rsidRPr="00252156">
        <w:rPr>
          <w:lang w:eastAsia="ko-KR"/>
        </w:rPr>
        <w:t xml:space="preserve">reject the </w:t>
      </w:r>
      <w:r w:rsidRPr="00252156">
        <w:t xml:space="preserve">SIP MESSAGE request with a SIP 488 (Not Acceptable Here) response as specified in IETF RFC 4567 [6], and include </w:t>
      </w:r>
      <w:r w:rsidRPr="00252156">
        <w:lastRenderedPageBreak/>
        <w:t>warning text set to "</w:t>
      </w:r>
      <w:r w:rsidRPr="00252156">
        <w:rPr>
          <w:lang w:eastAsia="ko-KR"/>
        </w:rPr>
        <w:t xml:space="preserve">136 authentication of the MIKEY-SAKE I_MESSAGE failed" </w:t>
      </w:r>
      <w:r w:rsidRPr="00252156">
        <w:t xml:space="preserve">in a Warning header field </w:t>
      </w:r>
      <w:r w:rsidRPr="00252156">
        <w:rPr>
          <w:lang w:eastAsia="ko-KR"/>
        </w:rPr>
        <w:t>as specified in clause</w:t>
      </w:r>
      <w:r w:rsidRPr="00252156">
        <w:t> 4.4 and shall not continue with the rest of the steps;</w:t>
      </w:r>
    </w:p>
    <w:p w14:paraId="1046A10E" w14:textId="77777777" w:rsidR="00F67D29" w:rsidRPr="00252156" w:rsidRDefault="00F67D29" w:rsidP="00F67D29">
      <w:pPr>
        <w:pStyle w:val="B3"/>
      </w:pPr>
      <w:r w:rsidRPr="00252156">
        <w:t>v)</w:t>
      </w:r>
      <w:r w:rsidRPr="00252156">
        <w:tab/>
        <w:t>shall extract and decrypt the encapsulated MSCCK using the participating MCVideo function's (KMS provisioned) UID key as described in 3GPP TS 33.180 [8]; and</w:t>
      </w:r>
    </w:p>
    <w:p w14:paraId="009D4CCA" w14:textId="77777777" w:rsidR="00F67D29" w:rsidRPr="00252156" w:rsidRDefault="00F67D29" w:rsidP="00F67D29">
      <w:pPr>
        <w:pStyle w:val="B3"/>
      </w:pPr>
      <w:r w:rsidRPr="00252156">
        <w:t>vi)</w:t>
      </w:r>
      <w:r w:rsidRPr="00252156">
        <w:tab/>
        <w:t>shall extract the MSCCK-ID, from the payload as specified in 3GPP TS 33.180 [8];</w:t>
      </w:r>
    </w:p>
    <w:p w14:paraId="2D97856D" w14:textId="77777777" w:rsidR="00F67D29" w:rsidRPr="00252156" w:rsidRDefault="00F67D29" w:rsidP="00F67D29">
      <w:pPr>
        <w:pStyle w:val="NO"/>
      </w:pPr>
      <w:r w:rsidRPr="00252156">
        <w:t>NOTE:</w:t>
      </w:r>
      <w:r w:rsidRPr="00252156">
        <w:tab/>
        <w:t>With the MSCCK successfully shared between the participating MCVideo function and the served UEs, the participating MCVideo function is able to securely send MBMS subchannel control messages to the MCVideo clients.</w:t>
      </w:r>
    </w:p>
    <w:p w14:paraId="28E6683D" w14:textId="77777777" w:rsidR="00F67D29" w:rsidRPr="00252156" w:rsidRDefault="00F67D29" w:rsidP="00F67D29">
      <w:pPr>
        <w:pStyle w:val="B2"/>
      </w:pPr>
      <w:r w:rsidRPr="00252156">
        <w:t>g)</w:t>
      </w:r>
      <w:r w:rsidRPr="00252156">
        <w:tab/>
        <w:t>shall listen to the general purpose MBMS subchannel defined in the "m=application" media line in the application/sdp MIME body in the received SIP MESSAGE request when entering an MBMS service area where the announced MBMS bearer is available; and</w:t>
      </w:r>
    </w:p>
    <w:p w14:paraId="2A39AFA2" w14:textId="77777777" w:rsidR="00F67D29" w:rsidRPr="00252156" w:rsidRDefault="00F67D29" w:rsidP="00F67D29">
      <w:pPr>
        <w:pStyle w:val="B2"/>
      </w:pPr>
      <w:r w:rsidRPr="00252156">
        <w:t>h)</w:t>
      </w:r>
      <w:r w:rsidRPr="00252156">
        <w:tab/>
        <w:t>shall check the condition for sending a listening status report as specified in the clause 16.2.3; and</w:t>
      </w:r>
    </w:p>
    <w:p w14:paraId="0213B648" w14:textId="77777777" w:rsidR="00F67D29" w:rsidRPr="00252156" w:rsidRDefault="00F67D29" w:rsidP="00F67D29">
      <w:pPr>
        <w:pStyle w:val="B1"/>
      </w:pPr>
      <w:r w:rsidRPr="00252156">
        <w:t>2)</w:t>
      </w:r>
      <w:r w:rsidRPr="00252156">
        <w:tab/>
        <w:t>if no &lt;mbms-service-areas&gt; element is present:</w:t>
      </w:r>
    </w:p>
    <w:p w14:paraId="49448A83" w14:textId="77777777" w:rsidR="00F67D29" w:rsidRPr="00252156" w:rsidRDefault="00F67D29" w:rsidP="00F67D29">
      <w:pPr>
        <w:pStyle w:val="B2"/>
      </w:pPr>
      <w:r w:rsidRPr="00252156">
        <w:t>a)</w:t>
      </w:r>
      <w:r w:rsidRPr="00252156">
        <w:tab/>
        <w:t>shall discard a previously stored &lt;announcement&gt; element identified by the value of the &lt;TMGI&gt;;</w:t>
      </w:r>
    </w:p>
    <w:p w14:paraId="65829513" w14:textId="77777777" w:rsidR="00F67D29" w:rsidRPr="00252156" w:rsidRDefault="00F67D29" w:rsidP="00F67D29">
      <w:pPr>
        <w:pStyle w:val="B2"/>
      </w:pPr>
      <w:r w:rsidRPr="00252156">
        <w:t>b)</w:t>
      </w:r>
      <w:r w:rsidRPr="00252156">
        <w:tab/>
        <w:t>shall remove the association with the stored application/sdp MIME body and stop listening to the general purpose MBMS subchannel;</w:t>
      </w:r>
    </w:p>
    <w:p w14:paraId="5D9DEC04" w14:textId="77777777" w:rsidR="00F67D29" w:rsidRPr="00252156" w:rsidRDefault="00F67D29" w:rsidP="00F67D29">
      <w:pPr>
        <w:pStyle w:val="B2"/>
      </w:pPr>
      <w:r w:rsidRPr="00252156">
        <w:t>c)</w:t>
      </w:r>
      <w:r w:rsidRPr="00252156">
        <w:tab/>
        <w:t>if no more &lt;announcement&gt; elements associated with the stored application/sdp MIME body are stored in the MCVideo client, shall remove the stored application/sdp MIME body; and</w:t>
      </w:r>
    </w:p>
    <w:p w14:paraId="0E7447CC" w14:textId="77777777" w:rsidR="00F67D29" w:rsidRPr="00252156" w:rsidRDefault="00F67D29" w:rsidP="00F67D29">
      <w:pPr>
        <w:pStyle w:val="B2"/>
      </w:pPr>
      <w:r w:rsidRPr="00252156">
        <w:t>d)</w:t>
      </w:r>
      <w:r w:rsidRPr="00252156">
        <w:tab/>
        <w:t>check the condition for sending a listening status report as specified in the clause 16.2.3.</w:t>
      </w:r>
    </w:p>
    <w:p w14:paraId="1DF317A1" w14:textId="77777777" w:rsidR="00F67D29" w:rsidRPr="00252156" w:rsidRDefault="00F67D29" w:rsidP="00F67D29">
      <w:r w:rsidRPr="00252156">
        <w:t>[TS 24.281, clause 16.2.3.2]</w:t>
      </w:r>
    </w:p>
    <w:p w14:paraId="11DE5003" w14:textId="77777777" w:rsidR="00F67D29" w:rsidRPr="00252156" w:rsidRDefault="00F67D29" w:rsidP="00F67D29">
      <w:r w:rsidRPr="00252156">
        <w:t>When the MCVideo client wants to report the MBMS bearer listening status, the MCVideo client:</w:t>
      </w:r>
    </w:p>
    <w:p w14:paraId="18B0325F" w14:textId="77777777" w:rsidR="00F67D29" w:rsidRPr="00252156" w:rsidRDefault="00F67D29" w:rsidP="00F67D29">
      <w:pPr>
        <w:pStyle w:val="NO"/>
      </w:pPr>
      <w:r w:rsidRPr="00252156">
        <w:t>NOTE 1:</w:t>
      </w:r>
      <w:r w:rsidRPr="00252156">
        <w:tab/>
        <w:t xml:space="preserve">The </w:t>
      </w:r>
      <w:r w:rsidRPr="00252156">
        <w:rPr>
          <w:lang w:eastAsia="ko-KR"/>
        </w:rPr>
        <w:t>application/vnd.3gpp.mcvideo-mbms-usage-info+xml can contain both the listening status "listening" and "not listening" at the same time.</w:t>
      </w:r>
    </w:p>
    <w:p w14:paraId="3A893197" w14:textId="77777777" w:rsidR="00F67D29" w:rsidRPr="00252156" w:rsidRDefault="00F67D29" w:rsidP="00F67D29">
      <w:pPr>
        <w:pStyle w:val="B1"/>
      </w:pPr>
      <w:r w:rsidRPr="00252156">
        <w:t>1)</w:t>
      </w:r>
      <w:r w:rsidRPr="00252156">
        <w:tab/>
        <w:t xml:space="preserve">shall generate a SIP MESSAGE request in accordance with 3GPP TS 24.229 [11] and </w:t>
      </w:r>
      <w:r w:rsidRPr="00252156">
        <w:rPr>
          <w:lang w:eastAsia="ko-KR"/>
        </w:rPr>
        <w:t>IETF RFC 3428 [17]</w:t>
      </w:r>
      <w:r w:rsidRPr="00252156">
        <w:t>; and</w:t>
      </w:r>
    </w:p>
    <w:p w14:paraId="3C4047D8" w14:textId="77777777" w:rsidR="00F67D29" w:rsidRPr="00252156" w:rsidRDefault="00F67D29" w:rsidP="00F67D29">
      <w:pPr>
        <w:pStyle w:val="B2"/>
        <w:rPr>
          <w:lang w:eastAsia="ko-KR"/>
        </w:rPr>
      </w:pPr>
      <w:r w:rsidRPr="00252156">
        <w:t>a)</w:t>
      </w:r>
      <w:r w:rsidRPr="00252156">
        <w:tab/>
        <w:t xml:space="preserve">shall include in the Request-URI the </w:t>
      </w:r>
      <w:r w:rsidRPr="00252156">
        <w:rPr>
          <w:lang w:eastAsia="ko-KR"/>
        </w:rPr>
        <w:t xml:space="preserve">MBMS public service identity of the participating </w:t>
      </w:r>
      <w:r w:rsidRPr="00252156">
        <w:t xml:space="preserve">MCVideo </w:t>
      </w:r>
      <w:r w:rsidRPr="00252156">
        <w:rPr>
          <w:lang w:eastAsia="ko-KR"/>
        </w:rPr>
        <w:t>function received in the P-Asserted-Identity header field of the announcement message;</w:t>
      </w:r>
    </w:p>
    <w:p w14:paraId="09110915" w14:textId="77777777" w:rsidR="00F67D29" w:rsidRPr="00252156" w:rsidRDefault="00F67D29" w:rsidP="00F67D29">
      <w:pPr>
        <w:pStyle w:val="B2"/>
      </w:pPr>
      <w:r w:rsidRPr="00252156">
        <w:t>b)</w:t>
      </w:r>
      <w:r w:rsidRPr="00252156">
        <w:tab/>
        <w:t>shall include an Accept-Contact header field with the g.3gpp.icsi-ref media-feature tag with the value of "urn:urn-7:3gpp-service.ims.icsi.mcvideo" along with parameters "require" and "explicit" according to IETF RFC 3841 [20];</w:t>
      </w:r>
    </w:p>
    <w:p w14:paraId="6D961569" w14:textId="77777777" w:rsidR="00F67D29" w:rsidRPr="00252156" w:rsidRDefault="00F67D29" w:rsidP="00F67D29">
      <w:pPr>
        <w:pStyle w:val="B2"/>
      </w:pPr>
      <w:r w:rsidRPr="00252156">
        <w:t>c)</w:t>
      </w:r>
      <w:r w:rsidRPr="00252156">
        <w:tab/>
        <w:t>should include a public user identity in the P-Preferred-Identity header field as specified in 3GPP TS 24.229 [11];</w:t>
      </w:r>
    </w:p>
    <w:p w14:paraId="31C0527C" w14:textId="77777777" w:rsidR="00F67D29" w:rsidRPr="00252156" w:rsidRDefault="00F67D29" w:rsidP="00F67D29">
      <w:pPr>
        <w:pStyle w:val="B2"/>
        <w:rPr>
          <w:lang w:eastAsia="ko-KR"/>
        </w:rPr>
      </w:pPr>
      <w:r w:rsidRPr="00252156">
        <w:rPr>
          <w:lang w:eastAsia="ko-KR"/>
        </w:rPr>
        <w:t>d)</w:t>
      </w:r>
      <w:r w:rsidRPr="00252156">
        <w:rPr>
          <w:lang w:eastAsia="ko-KR"/>
        </w:rPr>
        <w:tab/>
        <w:t>shall include a P-Preferred-Service header field with the value "urn:urn-7:3gpp-service.ims.icsi.mcvideo";</w:t>
      </w:r>
    </w:p>
    <w:p w14:paraId="3A2923E8" w14:textId="77777777" w:rsidR="00F67D29" w:rsidRPr="00252156" w:rsidRDefault="00F67D29" w:rsidP="00F67D29">
      <w:pPr>
        <w:pStyle w:val="B2"/>
        <w:rPr>
          <w:lang w:eastAsia="ko-KR"/>
        </w:rPr>
      </w:pPr>
      <w:r w:rsidRPr="00252156">
        <w:rPr>
          <w:lang w:eastAsia="ko-KR"/>
        </w:rPr>
        <w:t>e)</w:t>
      </w:r>
      <w:r w:rsidRPr="00252156">
        <w:rPr>
          <w:lang w:eastAsia="ko-KR"/>
        </w:rPr>
        <w:tab/>
        <w:t>shall include an application/vnd.3gpp.mcvideo-mbms-usage-info+xml MIME body with the &lt;version&gt; element set to "1";</w:t>
      </w:r>
    </w:p>
    <w:p w14:paraId="57535259" w14:textId="77777777" w:rsidR="00F67D29" w:rsidRPr="00252156" w:rsidRDefault="00F67D29" w:rsidP="00F67D29">
      <w:pPr>
        <w:pStyle w:val="B2"/>
        <w:rPr>
          <w:lang w:eastAsia="ko-KR"/>
        </w:rPr>
      </w:pPr>
      <w:r w:rsidRPr="00252156">
        <w:rPr>
          <w:lang w:eastAsia="ko-KR"/>
        </w:rPr>
        <w:t>f)</w:t>
      </w:r>
      <w:r w:rsidRPr="00252156">
        <w:rPr>
          <w:lang w:eastAsia="ko-KR"/>
        </w:rPr>
        <w:tab/>
        <w:t>if the MCVideo client is listening to the MBMS bearer, the application/vnd.3gpp.mcvideo-mbms-usage-info+xml MIME body:</w:t>
      </w:r>
    </w:p>
    <w:p w14:paraId="328AFCB8" w14:textId="77777777" w:rsidR="00F67D29" w:rsidRPr="00252156" w:rsidRDefault="00F67D29" w:rsidP="00F67D29">
      <w:pPr>
        <w:pStyle w:val="B3"/>
      </w:pPr>
      <w:r w:rsidRPr="00252156">
        <w:rPr>
          <w:lang w:eastAsia="ko-KR"/>
        </w:rPr>
        <w:t>i)</w:t>
      </w:r>
      <w:r w:rsidRPr="00252156">
        <w:rPr>
          <w:lang w:eastAsia="ko-KR"/>
        </w:rPr>
        <w:tab/>
        <w:t xml:space="preserve">shall include an </w:t>
      </w:r>
      <w:r w:rsidRPr="00252156">
        <w:t>&lt;mbms-listening-status&gt; element set to "listening";</w:t>
      </w:r>
    </w:p>
    <w:p w14:paraId="190DF743" w14:textId="77777777" w:rsidR="00F67D29" w:rsidRPr="00252156" w:rsidRDefault="00F67D29" w:rsidP="00F67D29">
      <w:pPr>
        <w:pStyle w:val="B3"/>
      </w:pPr>
      <w:r w:rsidRPr="00252156">
        <w:t>ii)</w:t>
      </w:r>
      <w:r w:rsidRPr="00252156">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47D385B4" w14:textId="77777777" w:rsidR="00F67D29" w:rsidRPr="00252156" w:rsidRDefault="00F67D29" w:rsidP="00F67D29">
      <w:pPr>
        <w:pStyle w:val="B3"/>
      </w:pPr>
      <w:r w:rsidRPr="00252156">
        <w:t>iii)</w:t>
      </w:r>
      <w:r w:rsidRPr="00252156">
        <w:tab/>
        <w:t>shall include one or more &lt;TMGI&gt; elements for which the listening status applies; and</w:t>
      </w:r>
    </w:p>
    <w:p w14:paraId="18BD255B" w14:textId="77777777" w:rsidR="00F67D29" w:rsidRPr="00252156" w:rsidRDefault="00F67D29" w:rsidP="00F67D29">
      <w:pPr>
        <w:pStyle w:val="B3"/>
      </w:pPr>
      <w:r w:rsidRPr="00252156">
        <w:t>iv)</w:t>
      </w:r>
      <w:r w:rsidRPr="00252156">
        <w:tab/>
        <w:t>if the intention is to report that the MCVideo client is listening to the general purpose MBMS subchannel, shall include the &lt;general-purpose&gt; element set to "true";</w:t>
      </w:r>
    </w:p>
    <w:p w14:paraId="2B4EDB2B" w14:textId="77777777" w:rsidR="00F67D29" w:rsidRPr="00252156" w:rsidRDefault="00F67D29" w:rsidP="00F67D29">
      <w:pPr>
        <w:pStyle w:val="B2"/>
        <w:rPr>
          <w:lang w:eastAsia="ko-KR"/>
        </w:rPr>
      </w:pPr>
      <w:r w:rsidRPr="00252156">
        <w:lastRenderedPageBreak/>
        <w:t>g)</w:t>
      </w:r>
      <w:r w:rsidRPr="00252156">
        <w:tab/>
      </w:r>
      <w:r w:rsidRPr="00252156">
        <w:rPr>
          <w:lang w:eastAsia="ko-KR"/>
        </w:rPr>
        <w:t xml:space="preserve">if the </w:t>
      </w:r>
      <w:r w:rsidRPr="00252156">
        <w:t xml:space="preserve">MCVideo </w:t>
      </w:r>
      <w:r w:rsidRPr="00252156">
        <w:rPr>
          <w:lang w:eastAsia="ko-KR"/>
        </w:rPr>
        <w:t>client is not listening, the application/vnd.3gpp.mcvideo-mbms-usage-info+xml MIME body:</w:t>
      </w:r>
    </w:p>
    <w:p w14:paraId="0B3AC290" w14:textId="77777777" w:rsidR="00F67D29" w:rsidRPr="00252156" w:rsidRDefault="00F67D29" w:rsidP="00F67D29">
      <w:pPr>
        <w:pStyle w:val="B3"/>
      </w:pPr>
      <w:r w:rsidRPr="00252156">
        <w:rPr>
          <w:lang w:eastAsia="ko-KR"/>
        </w:rPr>
        <w:t>i)</w:t>
      </w:r>
      <w:r w:rsidRPr="00252156">
        <w:rPr>
          <w:lang w:eastAsia="ko-KR"/>
        </w:rPr>
        <w:tab/>
        <w:t xml:space="preserve">shall include an </w:t>
      </w:r>
      <w:r w:rsidRPr="00252156">
        <w:t>&lt;mbms-listening-status&gt; element set to "not-listening";</w:t>
      </w:r>
    </w:p>
    <w:p w14:paraId="6846BBCB" w14:textId="77777777" w:rsidR="00F67D29" w:rsidRPr="00252156" w:rsidRDefault="00F67D29" w:rsidP="00F67D29">
      <w:pPr>
        <w:pStyle w:val="B3"/>
      </w:pPr>
      <w:r w:rsidRPr="00252156">
        <w:t>iii)</w:t>
      </w:r>
      <w:r w:rsidRPr="00252156">
        <w:tab/>
        <w:t>shall include one or more &lt;TMGI&gt; elements for which the listening status applies;</w:t>
      </w:r>
    </w:p>
    <w:p w14:paraId="7C9F3E66" w14:textId="77777777" w:rsidR="00F67D29" w:rsidRPr="00252156" w:rsidRDefault="00F67D29" w:rsidP="00F67D29">
      <w:pPr>
        <w:pStyle w:val="B3"/>
      </w:pPr>
      <w:r w:rsidRPr="00252156">
        <w:t>iii)</w:t>
      </w:r>
      <w:r w:rsidRPr="00252156">
        <w:tab/>
        <w:t>if the intention is to report that the MCVideo client is no longer listening to the MBMS subchannel in an ongoing session (e.g. as the response to Unmap Group to Bearer message), shall include the MCVideo session identity in a &lt;session-id&gt; element; and</w:t>
      </w:r>
    </w:p>
    <w:p w14:paraId="0429BF3A" w14:textId="77777777" w:rsidR="00F67D29" w:rsidRPr="00252156" w:rsidRDefault="00F67D29" w:rsidP="00F67D29">
      <w:pPr>
        <w:pStyle w:val="B3"/>
      </w:pPr>
      <w:r w:rsidRPr="00252156">
        <w:t>iv)</w:t>
      </w:r>
      <w:r w:rsidRPr="00252156">
        <w:tab/>
        <w:t>if the intention is to report that the MCVideo client is no longer listening to general purpose MBMS subchannel, shall include the &lt;general-purpose&gt; element set to "false"; and</w:t>
      </w:r>
    </w:p>
    <w:p w14:paraId="5099C466" w14:textId="77777777" w:rsidR="00F67D29" w:rsidRPr="00252156" w:rsidRDefault="00F67D29" w:rsidP="00F67D29">
      <w:pPr>
        <w:pStyle w:val="NO"/>
        <w:rPr>
          <w:lang w:eastAsia="ko-KR"/>
        </w:rPr>
      </w:pPr>
      <w:r w:rsidRPr="00252156">
        <w:t>NOTE 2:</w:t>
      </w:r>
      <w:r w:rsidRPr="00252156">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sidRPr="00252156">
        <w:rPr>
          <w:lang w:eastAsia="ko-KR"/>
        </w:rPr>
        <w:t>.</w:t>
      </w:r>
    </w:p>
    <w:p w14:paraId="36105CF7" w14:textId="77777777" w:rsidR="00F67D29" w:rsidRPr="00252156" w:rsidRDefault="00F67D29" w:rsidP="00F67D29">
      <w:pPr>
        <w:pStyle w:val="B2"/>
      </w:pPr>
      <w:r w:rsidRPr="00252156">
        <w:t>h)</w:t>
      </w:r>
      <w:r w:rsidRPr="00252156">
        <w:tab/>
        <w:t xml:space="preserve">shall include an application/vnd.3gpp.mcvideo-info+xml MIME body with the &lt;mcvideo-request-uri&gt; set to the MCVideo ID </w:t>
      </w:r>
      <w:r w:rsidRPr="00252156">
        <w:rPr>
          <w:lang w:eastAsia="ko-KR"/>
        </w:rPr>
        <w:t>of the user</w:t>
      </w:r>
      <w:r w:rsidRPr="00252156">
        <w:t>; and</w:t>
      </w:r>
    </w:p>
    <w:p w14:paraId="2CCB3664" w14:textId="77777777" w:rsidR="00F67D29" w:rsidRPr="00252156" w:rsidRDefault="00F67D29" w:rsidP="00F67D29">
      <w:pPr>
        <w:pStyle w:val="B1"/>
      </w:pPr>
      <w:r w:rsidRPr="00252156">
        <w:t>2)</w:t>
      </w:r>
      <w:r w:rsidRPr="00252156">
        <w:tab/>
        <w:t>shall send the SIP MESSAGE request according to 3GPP TS 24.229 [11].</w:t>
      </w:r>
    </w:p>
    <w:p w14:paraId="0AF258D2" w14:textId="77777777" w:rsidR="00F67D29" w:rsidRPr="00252156" w:rsidRDefault="00F67D29" w:rsidP="00F67D29">
      <w:pPr>
        <w:rPr>
          <w:lang w:eastAsia="ko-KR"/>
        </w:rPr>
      </w:pPr>
      <w:r w:rsidRPr="00252156">
        <w:t>When the MCVideo client meets all the conditions specified in clause 16.2.3.1 for reporting a change in an MBMS bearer suspension status, the MCVideo client:</w:t>
      </w:r>
    </w:p>
    <w:p w14:paraId="0E463680" w14:textId="77777777" w:rsidR="00F67D29" w:rsidRPr="00252156" w:rsidRDefault="00F67D29" w:rsidP="00F67D29">
      <w:pPr>
        <w:pStyle w:val="B1"/>
      </w:pPr>
      <w:r w:rsidRPr="00252156">
        <w:t>1)</w:t>
      </w:r>
      <w:r w:rsidRPr="00252156">
        <w:tab/>
        <w:t xml:space="preserve">shall generate a SIP MESSAGE request in accordance with 3GPP TS 24.229 [11] and </w:t>
      </w:r>
      <w:r w:rsidRPr="00252156">
        <w:rPr>
          <w:lang w:eastAsia="ko-KR"/>
        </w:rPr>
        <w:t>IETF RFC 3428 [17]</w:t>
      </w:r>
      <w:r w:rsidRPr="00252156">
        <w:t>; and</w:t>
      </w:r>
    </w:p>
    <w:p w14:paraId="36A5878B" w14:textId="77777777" w:rsidR="00F67D29" w:rsidRPr="00252156" w:rsidRDefault="00F67D29" w:rsidP="00F67D29">
      <w:pPr>
        <w:pStyle w:val="B2"/>
        <w:rPr>
          <w:lang w:eastAsia="ko-KR"/>
        </w:rPr>
      </w:pPr>
      <w:r w:rsidRPr="00252156">
        <w:t>a)</w:t>
      </w:r>
      <w:r w:rsidRPr="00252156">
        <w:tab/>
        <w:t xml:space="preserve">shall include in the Request-URI the </w:t>
      </w:r>
      <w:r w:rsidRPr="00252156">
        <w:rPr>
          <w:lang w:eastAsia="ko-KR"/>
        </w:rPr>
        <w:t xml:space="preserve">MBMS public service identity of the participating </w:t>
      </w:r>
      <w:r w:rsidRPr="00252156">
        <w:t xml:space="preserve">MCVideo </w:t>
      </w:r>
      <w:r w:rsidRPr="00252156">
        <w:rPr>
          <w:lang w:eastAsia="ko-KR"/>
        </w:rPr>
        <w:t>function received in the P-Asserted-Identity header field of the announcement message;</w:t>
      </w:r>
    </w:p>
    <w:p w14:paraId="074DBE6F" w14:textId="77777777" w:rsidR="00F67D29" w:rsidRPr="00252156" w:rsidRDefault="00F67D29" w:rsidP="00F67D29">
      <w:pPr>
        <w:pStyle w:val="B2"/>
      </w:pPr>
      <w:r w:rsidRPr="00252156">
        <w:t>b)</w:t>
      </w:r>
      <w:r w:rsidRPr="00252156">
        <w:tab/>
        <w:t>shall include an Accept-Contact header field with the g.3gpp.icsi-ref media-feature tag with the value of "urn:urn-7:3gpp-service.ims.icsi.mcvideo" along with parameters "require" and "explicit" according to IETF RFC 3841 [20];</w:t>
      </w:r>
    </w:p>
    <w:p w14:paraId="4C8F611F" w14:textId="77777777" w:rsidR="00F67D29" w:rsidRPr="00252156" w:rsidRDefault="00F67D29" w:rsidP="00F67D29">
      <w:pPr>
        <w:pStyle w:val="B2"/>
      </w:pPr>
      <w:r w:rsidRPr="00252156">
        <w:t>c)</w:t>
      </w:r>
      <w:r w:rsidRPr="00252156">
        <w:tab/>
        <w:t>should include a public user identity in the P-Preferred-Identity header field as specified in 3GPP TS 24.229 [11];</w:t>
      </w:r>
    </w:p>
    <w:p w14:paraId="338DAFF7" w14:textId="77777777" w:rsidR="00F67D29" w:rsidRPr="00252156" w:rsidRDefault="00F67D29" w:rsidP="00F67D29">
      <w:pPr>
        <w:pStyle w:val="B2"/>
        <w:rPr>
          <w:lang w:eastAsia="ko-KR"/>
        </w:rPr>
      </w:pPr>
      <w:r w:rsidRPr="00252156">
        <w:rPr>
          <w:lang w:eastAsia="ko-KR"/>
        </w:rPr>
        <w:t>d)</w:t>
      </w:r>
      <w:r w:rsidRPr="00252156">
        <w:rPr>
          <w:lang w:eastAsia="ko-KR"/>
        </w:rPr>
        <w:tab/>
        <w:t>shall include a P-Preferred-Service header field with the value "urn:urn-7:3gpp-service.ims.icsi.mcvideo";</w:t>
      </w:r>
    </w:p>
    <w:p w14:paraId="5DA45811" w14:textId="77777777" w:rsidR="00F67D29" w:rsidRPr="00252156" w:rsidRDefault="00F67D29" w:rsidP="00F67D29">
      <w:pPr>
        <w:pStyle w:val="B2"/>
        <w:rPr>
          <w:lang w:eastAsia="ko-KR"/>
        </w:rPr>
      </w:pPr>
      <w:r w:rsidRPr="00252156">
        <w:rPr>
          <w:lang w:eastAsia="ko-KR"/>
        </w:rPr>
        <w:t>e)</w:t>
      </w:r>
      <w:r w:rsidRPr="00252156">
        <w:rPr>
          <w:lang w:eastAsia="ko-KR"/>
        </w:rPr>
        <w:tab/>
        <w:t>shall include an application/vnd.3gpp.mcvideo-mbms-usage-info+xml MIME body with the &lt;version&gt; element set to "1";</w:t>
      </w:r>
    </w:p>
    <w:p w14:paraId="04D36D01" w14:textId="77777777" w:rsidR="00F67D29" w:rsidRPr="00252156" w:rsidRDefault="00F67D29" w:rsidP="00F67D29">
      <w:pPr>
        <w:pStyle w:val="B2"/>
        <w:rPr>
          <w:lang w:eastAsia="ko-KR"/>
        </w:rPr>
      </w:pPr>
      <w:r w:rsidRPr="00252156">
        <w:rPr>
          <w:lang w:eastAsia="ko-KR"/>
        </w:rPr>
        <w:t>f)</w:t>
      </w:r>
      <w:r w:rsidRPr="00252156">
        <w:rPr>
          <w:lang w:eastAsia="ko-KR"/>
        </w:rPr>
        <w:tab/>
        <w:t>if at least one MBMS bearer is about to be suspended, the application/vnd.3gpp.mcvideo-mbms-usage-info+xml MIME body:</w:t>
      </w:r>
    </w:p>
    <w:p w14:paraId="3E097743" w14:textId="77777777" w:rsidR="00F67D29" w:rsidRPr="00252156" w:rsidRDefault="00F67D29" w:rsidP="00F67D29">
      <w:pPr>
        <w:pStyle w:val="B3"/>
      </w:pPr>
      <w:r w:rsidRPr="00252156">
        <w:rPr>
          <w:lang w:eastAsia="ko-KR"/>
        </w:rPr>
        <w:t>i)</w:t>
      </w:r>
      <w:r w:rsidRPr="00252156">
        <w:rPr>
          <w:lang w:eastAsia="ko-KR"/>
        </w:rPr>
        <w:tab/>
        <w:t xml:space="preserve">shall include an </w:t>
      </w:r>
      <w:r w:rsidRPr="00252156">
        <w:t>&lt;mbms-suspension-status&gt; element set to "suspending";</w:t>
      </w:r>
    </w:p>
    <w:p w14:paraId="0C310C27" w14:textId="77777777" w:rsidR="00F67D29" w:rsidRPr="00252156" w:rsidRDefault="00F67D29" w:rsidP="00F67D29">
      <w:pPr>
        <w:pStyle w:val="B3"/>
      </w:pPr>
      <w:r w:rsidRPr="00252156">
        <w:t>ii)</w:t>
      </w:r>
      <w:r w:rsidRPr="00252156">
        <w:tab/>
        <w:t xml:space="preserve">shall set the &lt;number-of-reported-bearers&gt; element to the total number of the included &lt;suspended-TMGI&gt; elements and &lt;other-TMGI&gt; elements; </w:t>
      </w:r>
    </w:p>
    <w:p w14:paraId="50ABDA3B" w14:textId="77777777" w:rsidR="00F67D29" w:rsidRPr="00252156" w:rsidRDefault="00F67D29" w:rsidP="00F67D29">
      <w:pPr>
        <w:pStyle w:val="B3"/>
      </w:pPr>
      <w:r w:rsidRPr="00252156">
        <w:t>iii)</w:t>
      </w:r>
      <w:r w:rsidRPr="00252156">
        <w:tab/>
        <w:t>shall include &lt;suspended-TMGI&gt; element(s) set to the TMGI value for each of the MTCHs on the same MCH corresponding to the MBMS bearers about to be suspended; and</w:t>
      </w:r>
    </w:p>
    <w:p w14:paraId="6BDFEDC3" w14:textId="77777777" w:rsidR="00F67D29" w:rsidRPr="00252156" w:rsidRDefault="00F67D29" w:rsidP="00F67D29">
      <w:pPr>
        <w:pStyle w:val="B3"/>
      </w:pPr>
      <w:r w:rsidRPr="00252156">
        <w:t xml:space="preserve"> iv)</w:t>
      </w:r>
      <w:r w:rsidRPr="00252156">
        <w:tab/>
        <w:t>may include &lt;other-TMGI&gt; elements, if available, corresponding to the TMGI values for other MTCHs on the same MCH as the MBMS bearers to be suspended</w:t>
      </w:r>
    </w:p>
    <w:p w14:paraId="08B13400" w14:textId="77777777" w:rsidR="00F67D29" w:rsidRPr="00252156" w:rsidRDefault="00F67D29" w:rsidP="00F67D29">
      <w:pPr>
        <w:pStyle w:val="NO"/>
        <w:rPr>
          <w:lang w:eastAsia="ko-KR"/>
        </w:rPr>
      </w:pPr>
      <w:r w:rsidRPr="00252156">
        <w:t>NOTE 3:</w:t>
      </w:r>
      <w:r w:rsidRPr="00252156">
        <w:tab/>
        <w:t>To report the suspension of MTCHs on different MCHs, the MCVideo client sends a separate message for each of the involved MCHs.</w:t>
      </w:r>
    </w:p>
    <w:p w14:paraId="112495AE" w14:textId="77777777" w:rsidR="00F67D29" w:rsidRPr="00252156" w:rsidRDefault="00F67D29" w:rsidP="00F67D29">
      <w:pPr>
        <w:pStyle w:val="B2"/>
        <w:rPr>
          <w:lang w:eastAsia="ko-KR"/>
        </w:rPr>
      </w:pPr>
      <w:r w:rsidRPr="00252156">
        <w:t>g)</w:t>
      </w:r>
      <w:r w:rsidRPr="00252156">
        <w:tab/>
      </w:r>
      <w:r w:rsidRPr="00252156">
        <w:rPr>
          <w:lang w:eastAsia="ko-KR"/>
        </w:rPr>
        <w:t>if the MBMS bearer is no longer about to be suspended, the application/vnd.3gpp.mcvideo-mbms-usage-info+xml MIME body:</w:t>
      </w:r>
    </w:p>
    <w:p w14:paraId="438EF819" w14:textId="77777777" w:rsidR="00F67D29" w:rsidRPr="00252156" w:rsidRDefault="00F67D29" w:rsidP="00F67D29">
      <w:pPr>
        <w:pStyle w:val="B3"/>
      </w:pPr>
      <w:r w:rsidRPr="00252156">
        <w:rPr>
          <w:lang w:eastAsia="ko-KR"/>
        </w:rPr>
        <w:t>i)</w:t>
      </w:r>
      <w:r w:rsidRPr="00252156">
        <w:rPr>
          <w:lang w:eastAsia="ko-KR"/>
        </w:rPr>
        <w:tab/>
        <w:t xml:space="preserve">shall include an </w:t>
      </w:r>
      <w:r w:rsidRPr="00252156">
        <w:t>&lt;mbms-suspension-status&gt; element set to "not-suspending";</w:t>
      </w:r>
    </w:p>
    <w:p w14:paraId="5ED0A049" w14:textId="77777777" w:rsidR="00F67D29" w:rsidRPr="00252156" w:rsidRDefault="00F67D29" w:rsidP="00F67D29">
      <w:pPr>
        <w:pStyle w:val="B3"/>
      </w:pPr>
      <w:r w:rsidRPr="00252156">
        <w:t>ii)</w:t>
      </w:r>
      <w:r w:rsidRPr="00252156">
        <w:tab/>
        <w:t>shall set the &lt;number-of-reported-bearers&gt; element to the number of included &lt;suspended-TMGI&gt; elements; and</w:t>
      </w:r>
    </w:p>
    <w:p w14:paraId="04A1FC1F" w14:textId="77777777" w:rsidR="00F67D29" w:rsidRPr="00252156" w:rsidRDefault="00F67D29" w:rsidP="00F67D29">
      <w:pPr>
        <w:pStyle w:val="B3"/>
      </w:pPr>
      <w:r w:rsidRPr="00252156">
        <w:lastRenderedPageBreak/>
        <w:t>iii)</w:t>
      </w:r>
      <w:r w:rsidRPr="00252156">
        <w:tab/>
        <w:t>shall include a &lt;suspended-TMGI&gt; element set to the corresponding TMGI value for each of the MTCHs of the MBMS bearers that are no longer about to be suspended; and</w:t>
      </w:r>
    </w:p>
    <w:p w14:paraId="5551DE71" w14:textId="77777777" w:rsidR="00F67D29" w:rsidRPr="00252156" w:rsidRDefault="00F67D29" w:rsidP="00F67D29">
      <w:pPr>
        <w:pStyle w:val="B2"/>
      </w:pPr>
      <w:r w:rsidRPr="00252156">
        <w:t>h)</w:t>
      </w:r>
      <w:r w:rsidRPr="00252156">
        <w:tab/>
        <w:t xml:space="preserve">shall include an application/vnd.3gpp.mcvideo-info+xml MIME body with the &lt;mcvideo-request-uri&gt; set to the MCVideo ID </w:t>
      </w:r>
      <w:r w:rsidRPr="00252156">
        <w:rPr>
          <w:lang w:eastAsia="ko-KR"/>
        </w:rPr>
        <w:t>of the user</w:t>
      </w:r>
      <w:r w:rsidRPr="00252156">
        <w:t>; and</w:t>
      </w:r>
    </w:p>
    <w:p w14:paraId="40CF8332" w14:textId="77777777" w:rsidR="00F67D29" w:rsidRPr="00252156" w:rsidRDefault="00F67D29" w:rsidP="00F67D29">
      <w:pPr>
        <w:pStyle w:val="B1"/>
      </w:pPr>
      <w:r w:rsidRPr="00252156">
        <w:t>2)</w:t>
      </w:r>
      <w:r w:rsidRPr="00252156">
        <w:tab/>
        <w:t>shall send the SIP MESSAGE request according to 3GPP TS 24.229 [11].</w:t>
      </w:r>
    </w:p>
    <w:p w14:paraId="73E8EF73" w14:textId="77777777" w:rsidR="00F67D29" w:rsidRPr="00252156" w:rsidRDefault="00F67D29" w:rsidP="00F67D29">
      <w:pPr>
        <w:pStyle w:val="NO"/>
        <w:rPr>
          <w:lang w:eastAsia="ko-KR"/>
        </w:rPr>
      </w:pPr>
      <w:r w:rsidRPr="00252156">
        <w:t>NOTE 4:</w:t>
      </w:r>
      <w:r w:rsidRPr="00252156">
        <w:tab/>
        <w:t>The MCVideo client reports in separate messages the MBMS bearers that are about to be suspended and the MBMS bearers that are no longer about to be suspended</w:t>
      </w:r>
      <w:r w:rsidRPr="00252156">
        <w:rPr>
          <w:lang w:eastAsia="ko-KR"/>
        </w:rPr>
        <w:t>.</w:t>
      </w:r>
    </w:p>
    <w:p w14:paraId="4A370A42" w14:textId="77777777" w:rsidR="00F67D29" w:rsidRPr="00252156" w:rsidRDefault="00F67D29" w:rsidP="00F67D29">
      <w:r w:rsidRPr="00252156">
        <w:t xml:space="preserve">[TS 24.281, clause </w:t>
      </w:r>
      <w:r w:rsidRPr="00252156">
        <w:rPr>
          <w:lang w:eastAsia="zh-CN"/>
        </w:rPr>
        <w:t>16.2.4</w:t>
      </w:r>
      <w:r w:rsidRPr="00252156">
        <w:t>]</w:t>
      </w:r>
    </w:p>
    <w:p w14:paraId="3C916D01" w14:textId="77777777" w:rsidR="00F67D29" w:rsidRPr="00252156" w:rsidRDefault="00F67D29" w:rsidP="00F67D29">
      <w:r w:rsidRPr="00252156">
        <w:t>When the MCVideo client receives a SIP MESSAGE request containing:</w:t>
      </w:r>
    </w:p>
    <w:p w14:paraId="320F8FD6" w14:textId="77777777" w:rsidR="00F67D29" w:rsidRPr="00252156" w:rsidRDefault="00F67D29" w:rsidP="00F67D29">
      <w:pPr>
        <w:pStyle w:val="B1"/>
        <w:rPr>
          <w:lang w:eastAsia="ko-KR"/>
        </w:rPr>
      </w:pPr>
      <w:bookmarkStart w:id="870" w:name="_Hlk495396963"/>
      <w:r w:rsidRPr="00252156">
        <w:rPr>
          <w:lang w:eastAsia="ko-KR"/>
        </w:rPr>
        <w:t>1)</w:t>
      </w:r>
      <w:r w:rsidRPr="00252156">
        <w:rPr>
          <w:lang w:eastAsia="ko-KR"/>
        </w:rPr>
        <w:tab/>
        <w:t>a P-Asserted-Service header field containing the "urn:urn-7:3gpp-service.ims.icsi.mcvideo"; and</w:t>
      </w:r>
    </w:p>
    <w:p w14:paraId="1A0DE1BB" w14:textId="77777777" w:rsidR="00F67D29" w:rsidRPr="00252156" w:rsidRDefault="00F67D29" w:rsidP="00F67D29">
      <w:pPr>
        <w:pStyle w:val="B1"/>
        <w:rPr>
          <w:lang w:eastAsia="ko-KR"/>
        </w:rPr>
      </w:pPr>
      <w:r w:rsidRPr="00252156">
        <w:rPr>
          <w:lang w:eastAsia="ko-KR"/>
        </w:rPr>
        <w:t>2)</w:t>
      </w:r>
      <w:r w:rsidRPr="00252156">
        <w:rPr>
          <w:lang w:eastAsia="ko-KR"/>
        </w:rPr>
        <w:tab/>
        <w:t>with one of the following:</w:t>
      </w:r>
    </w:p>
    <w:p w14:paraId="2199865F" w14:textId="77777777" w:rsidR="00F67D29" w:rsidRPr="00252156" w:rsidRDefault="00F67D29" w:rsidP="00F67D29">
      <w:pPr>
        <w:pStyle w:val="B2"/>
      </w:pPr>
      <w:r w:rsidRPr="00252156">
        <w:t>a)</w:t>
      </w:r>
      <w:r w:rsidRPr="00252156">
        <w:tab/>
      </w:r>
      <w:r w:rsidRPr="00252156">
        <w:rPr>
          <w:lang w:eastAsia="ko-KR"/>
        </w:rPr>
        <w:t>an application/vnd.3gpp.mcvideo-mbms-usage-info+xml</w:t>
      </w:r>
      <w:r w:rsidRPr="00252156">
        <w:t xml:space="preserve"> MIME body containing an &lt;mbms-explicitMuSiK-download&gt; element with at least one &lt;group&gt; sub element; or</w:t>
      </w:r>
    </w:p>
    <w:p w14:paraId="19C4B046" w14:textId="77777777" w:rsidR="00F67D29" w:rsidRPr="00252156" w:rsidRDefault="00F67D29" w:rsidP="00F67D29">
      <w:pPr>
        <w:pStyle w:val="B2"/>
      </w:pPr>
      <w:r w:rsidRPr="00252156">
        <w:t>b)</w:t>
      </w:r>
      <w:r w:rsidRPr="00252156">
        <w:tab/>
      </w:r>
      <w:r w:rsidRPr="00252156">
        <w:rPr>
          <w:lang w:eastAsia="ko-KR"/>
        </w:rPr>
        <w:t>an application/vnd.3gpp.mcvideo-mbms-usage-info+xml</w:t>
      </w:r>
      <w:r w:rsidRPr="00252156">
        <w:t xml:space="preserve"> MIME body containing an &lt;mbms-defaultMuSiK-download&gt; element with zero or more &lt;group&gt; sub elements;</w:t>
      </w:r>
    </w:p>
    <w:bookmarkEnd w:id="870"/>
    <w:p w14:paraId="29AB2507" w14:textId="77777777" w:rsidR="00F67D29" w:rsidRPr="00252156" w:rsidRDefault="00F67D29" w:rsidP="00F67D29">
      <w:pPr>
        <w:rPr>
          <w:lang w:eastAsia="ko-KR"/>
        </w:rPr>
      </w:pPr>
      <w:r w:rsidRPr="00252156">
        <w:rPr>
          <w:lang w:eastAsia="ko-KR"/>
        </w:rPr>
        <w:t xml:space="preserve">the </w:t>
      </w:r>
      <w:r w:rsidRPr="00252156">
        <w:t xml:space="preserve">MCVideo </w:t>
      </w:r>
      <w:r w:rsidRPr="00252156">
        <w:rPr>
          <w:lang w:eastAsia="ko-KR"/>
        </w:rPr>
        <w:t>client shall:</w:t>
      </w:r>
    </w:p>
    <w:p w14:paraId="25B84ED8" w14:textId="77777777" w:rsidR="00F67D29" w:rsidRPr="00252156" w:rsidRDefault="00F67D29" w:rsidP="00F67D29">
      <w:pPr>
        <w:pStyle w:val="B1"/>
      </w:pPr>
      <w:bookmarkStart w:id="871" w:name="_Hlk495398599"/>
      <w:r w:rsidRPr="00252156">
        <w:t>1)</w:t>
      </w:r>
      <w:r w:rsidRPr="00252156">
        <w:tab/>
        <w:t>if the received message contains an &lt;mbms-explicitMuSiK-download&gt; element, set the impacted groups to be those groups identified by the &lt;group&gt; sub elements;</w:t>
      </w:r>
    </w:p>
    <w:p w14:paraId="2AB56B05" w14:textId="77777777" w:rsidR="00F67D29" w:rsidRPr="00252156" w:rsidRDefault="00F67D29" w:rsidP="00F67D29">
      <w:pPr>
        <w:pStyle w:val="B1"/>
      </w:pPr>
      <w:r w:rsidRPr="00252156">
        <w:t>2)</w:t>
      </w:r>
      <w:r w:rsidRPr="00252156">
        <w:tab/>
        <w:t>if the received message contains an &lt;mbms-defaultMuSiK-download&gt; element without &lt;group&gt; sub elements, set the impacted groups to be all groups not associated with currently valid explicit MuSiK downloads; and</w:t>
      </w:r>
    </w:p>
    <w:p w14:paraId="0CD75B49" w14:textId="77777777" w:rsidR="00F67D29" w:rsidRPr="00252156" w:rsidRDefault="00F67D29" w:rsidP="00F67D29">
      <w:pPr>
        <w:pStyle w:val="B1"/>
      </w:pPr>
      <w:r w:rsidRPr="00252156">
        <w:t>3)</w:t>
      </w:r>
      <w:r w:rsidRPr="00252156">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71"/>
    <w:p w14:paraId="3CD5C966" w14:textId="77777777" w:rsidR="00F67D29" w:rsidRPr="00252156" w:rsidRDefault="00F67D29" w:rsidP="00F67D29">
      <w:r w:rsidRPr="00252156">
        <w:t>If the key identifier within the CSB-ID of the MIKEY payload is a MuSiK-ID (4 most-significant bits have the value '6'),</w:t>
      </w:r>
      <w:r w:rsidRPr="00252156">
        <w:rPr>
          <w:lang w:eastAsia="ko-KR"/>
        </w:rPr>
        <w:t xml:space="preserve"> the </w:t>
      </w:r>
      <w:r w:rsidRPr="00252156">
        <w:t xml:space="preserve">MCVideo </w:t>
      </w:r>
      <w:r w:rsidRPr="00252156">
        <w:rPr>
          <w:lang w:eastAsia="ko-KR"/>
        </w:rPr>
        <w:t>client:</w:t>
      </w:r>
    </w:p>
    <w:p w14:paraId="709C2BA3" w14:textId="77777777" w:rsidR="00F67D29" w:rsidRPr="00252156" w:rsidRDefault="00F67D29" w:rsidP="00F67D29">
      <w:pPr>
        <w:pStyle w:val="B1"/>
      </w:pPr>
      <w:r w:rsidRPr="00252156">
        <w:t>1)</w:t>
      </w:r>
      <w:r w:rsidRPr="00252156">
        <w:tab/>
        <w:t>shall process the MIKEY payload according to 3GPP TS 33.180 [8], as follows:</w:t>
      </w:r>
    </w:p>
    <w:p w14:paraId="32430766" w14:textId="77777777" w:rsidR="00F67D29" w:rsidRPr="00252156" w:rsidRDefault="00F67D29" w:rsidP="00F67D29">
      <w:pPr>
        <w:pStyle w:val="B2"/>
        <w:rPr>
          <w:lang w:eastAsia="ko-KR"/>
        </w:rPr>
      </w:pPr>
      <w:r w:rsidRPr="00252156">
        <w:rPr>
          <w:lang w:eastAsia="ko-KR"/>
        </w:rPr>
        <w:t>a)</w:t>
      </w:r>
      <w:r w:rsidRPr="00252156">
        <w:rPr>
          <w:lang w:eastAsia="ko-KR"/>
        </w:rPr>
        <w:tab/>
        <w:t xml:space="preserve">if the </w:t>
      </w:r>
      <w:r w:rsidRPr="00252156">
        <w:t>initiator field (IDRi) has type 'URI' (</w:t>
      </w:r>
      <w:r w:rsidRPr="00252156">
        <w:rPr>
          <w:lang w:eastAsia="ko-KR"/>
        </w:rPr>
        <w:t>identity hiding is not used), the client:</w:t>
      </w:r>
    </w:p>
    <w:p w14:paraId="507F9F35" w14:textId="77777777" w:rsidR="00F67D29" w:rsidRPr="00252156" w:rsidRDefault="00F67D29" w:rsidP="00F67D29">
      <w:pPr>
        <w:pStyle w:val="B3"/>
      </w:pPr>
      <w:r w:rsidRPr="00252156">
        <w:rPr>
          <w:lang w:eastAsia="ko-KR"/>
        </w:rPr>
        <w:t>i)</w:t>
      </w:r>
      <w:r w:rsidRPr="00252156">
        <w:rPr>
          <w:lang w:eastAsia="ko-KR"/>
        </w:rPr>
        <w:tab/>
        <w:t xml:space="preserve">shall extract the initiator </w:t>
      </w:r>
      <w:r w:rsidRPr="00252156">
        <w:t xml:space="preserve">URI from the initiator field (IDRi) of the I_MESSAGE as described in 3GPP TS 33.180 [8]. If </w:t>
      </w:r>
      <w:r w:rsidRPr="00252156">
        <w:rPr>
          <w:lang w:eastAsia="ko-KR"/>
        </w:rPr>
        <w:t xml:space="preserve">the initiator </w:t>
      </w:r>
      <w:r w:rsidRPr="00252156">
        <w:t xml:space="preserve">URI deviates from the public service identity of the participating MCVideo function serving the MCVideo client, shall </w:t>
      </w:r>
      <w:r w:rsidRPr="00252156">
        <w:rPr>
          <w:lang w:eastAsia="ko-KR"/>
        </w:rPr>
        <w:t xml:space="preserve">reject the </w:t>
      </w:r>
      <w:r w:rsidRPr="00252156">
        <w:t>SIP MESSAGE request by sending a SIP 488 (Not Acceptable Here) response as specified in IETF RFC 4567 [47], and including warning text set to "</w:t>
      </w:r>
      <w:r w:rsidRPr="00252156">
        <w:rPr>
          <w:lang w:eastAsia="ko-KR"/>
        </w:rPr>
        <w:t xml:space="preserve">136 authentication of the MIKEY-SAKKE I_MESSAGE failed" </w:t>
      </w:r>
      <w:r w:rsidRPr="00252156">
        <w:t xml:space="preserve">in a Warning header field </w:t>
      </w:r>
      <w:r w:rsidRPr="00252156">
        <w:rPr>
          <w:lang w:eastAsia="ko-KR"/>
        </w:rPr>
        <w:t>as specified in clause</w:t>
      </w:r>
      <w:r w:rsidRPr="00252156">
        <w:t> 4.4 and shall not continue with the rest of the steps; and</w:t>
      </w:r>
    </w:p>
    <w:p w14:paraId="4B0B9536" w14:textId="77777777" w:rsidR="00F67D29" w:rsidRPr="00252156" w:rsidRDefault="00F67D29" w:rsidP="00F67D29">
      <w:pPr>
        <w:pStyle w:val="B3"/>
      </w:pPr>
      <w:r w:rsidRPr="00252156">
        <w:t>ii)</w:t>
      </w:r>
      <w:r w:rsidRPr="00252156">
        <w:tab/>
        <w:t xml:space="preserve">shall convert the </w:t>
      </w:r>
      <w:r w:rsidRPr="00252156">
        <w:rPr>
          <w:lang w:eastAsia="ko-KR"/>
        </w:rPr>
        <w:t xml:space="preserve">initiator </w:t>
      </w:r>
      <w:r w:rsidRPr="00252156">
        <w:t>URI to a UID as described in 3GPP TS 33.180 [8];</w:t>
      </w:r>
    </w:p>
    <w:p w14:paraId="1668141C" w14:textId="77777777" w:rsidR="00F67D29" w:rsidRPr="00252156" w:rsidRDefault="00F67D29" w:rsidP="00F67D29">
      <w:pPr>
        <w:pStyle w:val="B2"/>
      </w:pPr>
      <w:r w:rsidRPr="00252156">
        <w:t>b)</w:t>
      </w:r>
      <w:r w:rsidRPr="00252156">
        <w:tab/>
        <w:t>otherwise, if the initiator field (IDRi) has type 'UID' (identity hiding in use), the client:</w:t>
      </w:r>
    </w:p>
    <w:p w14:paraId="31D82155" w14:textId="77777777" w:rsidR="00F67D29" w:rsidRPr="00252156" w:rsidRDefault="00F67D29" w:rsidP="00F67D29">
      <w:pPr>
        <w:pStyle w:val="B3"/>
      </w:pPr>
      <w:r w:rsidRPr="00252156">
        <w:t>i)</w:t>
      </w:r>
      <w:r w:rsidRPr="00252156">
        <w:tab/>
        <w:t>shall convert the public service identity of participating MCVideo function serving the MCVideo user to a UID as described in 3GPP TS 33.180 [8]; and</w:t>
      </w:r>
    </w:p>
    <w:p w14:paraId="4B838555" w14:textId="77777777" w:rsidR="00F67D29" w:rsidRPr="00252156" w:rsidRDefault="00F67D29" w:rsidP="00F67D29">
      <w:pPr>
        <w:pStyle w:val="B3"/>
      </w:pPr>
      <w:r w:rsidRPr="00252156">
        <w:rPr>
          <w:lang w:eastAsia="ko-KR"/>
        </w:rPr>
        <w:t>ii)</w:t>
      </w:r>
      <w:r w:rsidRPr="00252156">
        <w:rPr>
          <w:lang w:eastAsia="ko-KR"/>
        </w:rPr>
        <w:tab/>
        <w:t xml:space="preserve">shall compare the generated UID with the UID in the initiator </w:t>
      </w:r>
      <w:r w:rsidRPr="00252156">
        <w:t xml:space="preserve">field (IDRi) of the I_MESSAGE as described in 3GPP TS 33.180 [8]. If </w:t>
      </w:r>
      <w:r w:rsidRPr="00252156">
        <w:rPr>
          <w:lang w:eastAsia="ko-KR"/>
        </w:rPr>
        <w:t xml:space="preserve">the two initiator </w:t>
      </w:r>
      <w:r w:rsidRPr="00252156">
        <w:t xml:space="preserve">UIDs deviate from each other, shall </w:t>
      </w:r>
      <w:r w:rsidRPr="00252156">
        <w:rPr>
          <w:lang w:eastAsia="ko-KR"/>
        </w:rPr>
        <w:t xml:space="preserve">reject the </w:t>
      </w:r>
      <w:r w:rsidRPr="00252156">
        <w:t>SIP MESSAGE request by sending a SIP 488 (Not Acceptable Here) response as specified in IETF RFC 4567 [47], and including warning text set to "</w:t>
      </w:r>
      <w:r w:rsidRPr="00252156">
        <w:rPr>
          <w:lang w:eastAsia="ko-KR"/>
        </w:rPr>
        <w:t xml:space="preserve">136 authentication of the MIKEY-SAKKE I_MESSAGE failed" </w:t>
      </w:r>
      <w:r w:rsidRPr="00252156">
        <w:t xml:space="preserve">in a Warning header field </w:t>
      </w:r>
      <w:r w:rsidRPr="00252156">
        <w:rPr>
          <w:lang w:eastAsia="ko-KR"/>
        </w:rPr>
        <w:t>as specified in clause</w:t>
      </w:r>
      <w:r w:rsidRPr="00252156">
        <w:t> 4.4 and shall not continue with the rest of the steps;</w:t>
      </w:r>
    </w:p>
    <w:p w14:paraId="0F9EE459" w14:textId="77777777" w:rsidR="00F67D29" w:rsidRPr="00252156" w:rsidRDefault="00F67D29" w:rsidP="00F67D29">
      <w:pPr>
        <w:pStyle w:val="B2"/>
      </w:pPr>
      <w:r w:rsidRPr="00252156">
        <w:lastRenderedPageBreak/>
        <w:t>c)</w:t>
      </w:r>
      <w:r w:rsidRPr="00252156">
        <w:tab/>
        <w:t xml:space="preserve">otherwise, shall </w:t>
      </w:r>
      <w:r w:rsidRPr="00252156">
        <w:rPr>
          <w:lang w:eastAsia="ko-KR"/>
        </w:rPr>
        <w:t xml:space="preserve">reject the </w:t>
      </w:r>
      <w:r w:rsidRPr="00252156">
        <w:t>SIP MESSAGE request by sending a SIP 488 (Not Acceptable Here) response as specified in IETF RFC 4567 [47], and including warning text set to "</w:t>
      </w:r>
      <w:r w:rsidRPr="00252156">
        <w:rPr>
          <w:lang w:eastAsia="ko-KR"/>
        </w:rPr>
        <w:t xml:space="preserve">136 authentication of the MIKEY-SAKKE I_MESSAGE failed" </w:t>
      </w:r>
      <w:r w:rsidRPr="00252156">
        <w:t xml:space="preserve">in a Warning header field </w:t>
      </w:r>
      <w:r w:rsidRPr="00252156">
        <w:rPr>
          <w:lang w:eastAsia="ko-KR"/>
        </w:rPr>
        <w:t>as specified in clause</w:t>
      </w:r>
      <w:r w:rsidRPr="00252156">
        <w:t xml:space="preserve"> 4.4 and shall not continue with the rest of the steps; </w:t>
      </w:r>
    </w:p>
    <w:p w14:paraId="5DAAF555" w14:textId="77777777" w:rsidR="00F67D29" w:rsidRPr="00252156" w:rsidRDefault="00F67D29" w:rsidP="00F67D29">
      <w:pPr>
        <w:pStyle w:val="B2"/>
      </w:pPr>
      <w:r w:rsidRPr="00252156">
        <w:t>d)</w:t>
      </w:r>
      <w:r w:rsidRPr="00252156">
        <w:tab/>
        <w:t>shall use the UID to validate the signature of the I_MESSAGE as described in 3GPP TS 33.180 [8];</w:t>
      </w:r>
    </w:p>
    <w:p w14:paraId="0292B744" w14:textId="77777777" w:rsidR="00F67D29" w:rsidRPr="00252156" w:rsidRDefault="00F67D29" w:rsidP="00F67D29">
      <w:pPr>
        <w:pStyle w:val="B2"/>
      </w:pPr>
      <w:r w:rsidRPr="00252156">
        <w:rPr>
          <w:lang w:eastAsia="ko-KR"/>
        </w:rPr>
        <w:t>e)</w:t>
      </w:r>
      <w:r w:rsidRPr="00252156">
        <w:rPr>
          <w:lang w:eastAsia="ko-KR"/>
        </w:rPr>
        <w:tab/>
        <w:t xml:space="preserve">if authentication verification of the </w:t>
      </w:r>
      <w:r w:rsidRPr="00252156">
        <w:t xml:space="preserve">I_MESSAGE fails or the I_MESSAGE does not contain a Status attribute, shall </w:t>
      </w:r>
      <w:r w:rsidRPr="00252156">
        <w:rPr>
          <w:lang w:eastAsia="ko-KR"/>
        </w:rPr>
        <w:t xml:space="preserve">reject the </w:t>
      </w:r>
      <w:r w:rsidRPr="00252156">
        <w:t>SIP MESSAGE request by sending SIP 488 (Not Acceptable Here) response as specified in IETF RFC 4567 [47], and including warning text set to "</w:t>
      </w:r>
      <w:r w:rsidRPr="00252156">
        <w:rPr>
          <w:lang w:eastAsia="ko-KR"/>
        </w:rPr>
        <w:t xml:space="preserve">136 authentication of the MIKEY-SAKKE I_MESSAGE failed" </w:t>
      </w:r>
      <w:r w:rsidRPr="00252156">
        <w:t xml:space="preserve">in a Warning header field </w:t>
      </w:r>
      <w:r w:rsidRPr="00252156">
        <w:rPr>
          <w:lang w:eastAsia="ko-KR"/>
        </w:rPr>
        <w:t>as specified in clause</w:t>
      </w:r>
      <w:r w:rsidRPr="00252156">
        <w:t> 4.4 and shall not continue with the rest of the steps; and</w:t>
      </w:r>
    </w:p>
    <w:p w14:paraId="518D6912" w14:textId="77777777" w:rsidR="00F67D29" w:rsidRPr="00252156" w:rsidRDefault="00F67D29" w:rsidP="00F67D29">
      <w:pPr>
        <w:pStyle w:val="B2"/>
      </w:pPr>
      <w:r w:rsidRPr="00252156">
        <w:t>f)</w:t>
      </w:r>
      <w:r w:rsidRPr="00252156">
        <w:tab/>
        <w:t>shall examine the Status attribute and shall either mark the associated security functions as "not in use" or shall extract and store the encapsulated MuSiK and the corresponding MuSiK-ID from the payload as specified in 3GPP TS 33.180 [8]; and</w:t>
      </w:r>
    </w:p>
    <w:p w14:paraId="3904A851" w14:textId="77777777" w:rsidR="00F67D29" w:rsidRPr="00252156" w:rsidRDefault="00F67D29" w:rsidP="00F67D29">
      <w:pPr>
        <w:pStyle w:val="B1"/>
      </w:pPr>
      <w:r w:rsidRPr="00252156">
        <w:t>2)</w:t>
      </w:r>
      <w:r w:rsidRPr="00252156">
        <w:tab/>
        <w:t>for each of the impacted groups,</w:t>
      </w:r>
      <w:r w:rsidRPr="00252156">
        <w:rPr>
          <w:lang w:eastAsia="ko-KR"/>
        </w:rPr>
        <w:t xml:space="preserve"> shall either associate the status </w:t>
      </w:r>
      <w:r w:rsidRPr="00252156">
        <w:t>'security not in use' or shall add/replace in the storage associated with the group the MuSiK</w:t>
      </w:r>
      <w:r w:rsidRPr="00252156">
        <w:noBreakHyphen/>
        <w:t xml:space="preserve">ID and the MuSiK, for use (decrypted) as security key for floor control. </w:t>
      </w:r>
    </w:p>
    <w:p w14:paraId="02B9EE91" w14:textId="77777777" w:rsidR="00F67D29" w:rsidRPr="00252156" w:rsidRDefault="00F67D29" w:rsidP="00F67D29">
      <w:pPr>
        <w:pStyle w:val="NO"/>
      </w:pPr>
      <w:r w:rsidRPr="00252156">
        <w:t>NOTE:</w:t>
      </w:r>
      <w:r w:rsidRPr="00252156">
        <w:tab/>
        <w:t>It is expected that the MCVideo client is capable of storing a different MuSiK for each MCVideo group of interest.</w:t>
      </w:r>
    </w:p>
    <w:p w14:paraId="3201DA90" w14:textId="77777777" w:rsidR="00F67D29" w:rsidRPr="00252156" w:rsidRDefault="00F67D29" w:rsidP="00F67D29">
      <w:r w:rsidRPr="00252156">
        <w:t>The MCVideo client shall respond with SIP 200 (OK) only if it finds the message syntactically correct and recognizes it as a valid and error-free MuSiK download (default or explicit) message.</w:t>
      </w:r>
    </w:p>
    <w:p w14:paraId="0C2A8E66" w14:textId="77777777" w:rsidR="00F67D29" w:rsidRPr="00252156" w:rsidRDefault="00F67D29" w:rsidP="00F67D29">
      <w:r w:rsidRPr="00252156">
        <w:t>[TS 24.581, clause 6.2.4.2.2]</w:t>
      </w:r>
    </w:p>
    <w:p w14:paraId="57A59F7E" w14:textId="77777777" w:rsidR="00F67D29" w:rsidRPr="00252156" w:rsidRDefault="00F67D29" w:rsidP="00F67D29">
      <w:r w:rsidRPr="00252156">
        <w:t>When a call is initiated as described in 3GPP TS 24.281 [2], the transmission participant:</w:t>
      </w:r>
    </w:p>
    <w:p w14:paraId="07E486B5" w14:textId="77777777" w:rsidR="00F67D29" w:rsidRPr="00252156" w:rsidRDefault="00F67D29" w:rsidP="00F67D29">
      <w:pPr>
        <w:pStyle w:val="B1"/>
      </w:pPr>
      <w:r w:rsidRPr="00252156">
        <w:t>1.</w:t>
      </w:r>
      <w:r w:rsidRPr="00252156">
        <w:tab/>
        <w:t>shall create an instance of the 'Transmission participant state transition diagram for basic transmission control operation';</w:t>
      </w:r>
    </w:p>
    <w:p w14:paraId="651090BD" w14:textId="77777777" w:rsidR="00F67D29" w:rsidRPr="00252156" w:rsidRDefault="00F67D29" w:rsidP="00F67D29">
      <w:pPr>
        <w:pStyle w:val="B1"/>
      </w:pPr>
      <w:r w:rsidRPr="00252156">
        <w:t>2.</w:t>
      </w:r>
      <w:r w:rsidRPr="00252156">
        <w:tab/>
        <w:t>if the originating transmission participant receives a transmission control message before it receives the SIP 200 (OK) response, shall store the transmission control message;</w:t>
      </w:r>
    </w:p>
    <w:p w14:paraId="478D8B56" w14:textId="77777777" w:rsidR="00F67D29" w:rsidRPr="00252156" w:rsidRDefault="00F67D29" w:rsidP="00F67D29">
      <w:pPr>
        <w:pStyle w:val="NO"/>
      </w:pPr>
      <w:r w:rsidRPr="00252156">
        <w:t>NOTE:</w:t>
      </w:r>
      <w:r w:rsidRPr="00252156">
        <w:tab/>
        <w:t>The originating transmission participant might receive a transmission control message before the SIP 200 (OK) response when initiating, joining or rejoining a call because of processing delays of the SIP 200 (OK) response in the SIP core.</w:t>
      </w:r>
    </w:p>
    <w:p w14:paraId="1C273291" w14:textId="77777777" w:rsidR="00F67D29" w:rsidRPr="00252156" w:rsidRDefault="00F67D29" w:rsidP="00F67D29">
      <w:pPr>
        <w:pStyle w:val="B1"/>
      </w:pPr>
      <w:r w:rsidRPr="00252156">
        <w:t>3.</w:t>
      </w:r>
      <w:r w:rsidRPr="00252156">
        <w:tab/>
        <w:t>if the established MCVideo call is a chat group call and the SIP INVITE request is not an implicit Transmission request, shall enter the 'U: has no permission to transmit' state;</w:t>
      </w:r>
    </w:p>
    <w:p w14:paraId="26CBB3BA" w14:textId="77777777" w:rsidR="00F67D29" w:rsidRPr="00252156" w:rsidRDefault="00F67D29" w:rsidP="00F67D29">
      <w:pPr>
        <w:pStyle w:val="B1"/>
      </w:pPr>
      <w:r w:rsidRPr="00252156">
        <w:t>4.</w:t>
      </w:r>
      <w:r w:rsidRPr="00252156">
        <w:tab/>
        <w:t>if for the established MCVideo call the SIP INVITE request is an implicit Transmission request:</w:t>
      </w:r>
    </w:p>
    <w:p w14:paraId="6FBAB23F" w14:textId="77777777" w:rsidR="00F67D29" w:rsidRPr="00252156" w:rsidRDefault="00F67D29" w:rsidP="00F67D29">
      <w:pPr>
        <w:pStyle w:val="B2"/>
      </w:pPr>
      <w:r w:rsidRPr="00252156">
        <w:t>a.</w:t>
      </w:r>
      <w:r w:rsidRPr="00252156">
        <w:tab/>
        <w:t>shall start timer T100 (Transmission Request) and initialise counter C100 (Transmission Request) to 1;</w:t>
      </w:r>
    </w:p>
    <w:p w14:paraId="68550642" w14:textId="77777777" w:rsidR="00F67D29" w:rsidRPr="00252156" w:rsidRDefault="00F67D29" w:rsidP="00F67D29">
      <w:pPr>
        <w:pStyle w:val="B2"/>
      </w:pPr>
      <w:r w:rsidRPr="00252156">
        <w:t>b.</w:t>
      </w:r>
      <w:r w:rsidRPr="00252156">
        <w:tab/>
        <w:t>shall enter the 'U: pending request to transmit' state; and</w:t>
      </w:r>
    </w:p>
    <w:p w14:paraId="20DDF70F" w14:textId="77777777" w:rsidR="00F67D29" w:rsidRPr="00252156" w:rsidRDefault="00F67D29" w:rsidP="00F67D29">
      <w:pPr>
        <w:pStyle w:val="B2"/>
      </w:pPr>
      <w:r w:rsidRPr="00252156">
        <w:t>c.</w:t>
      </w:r>
      <w:r w:rsidRPr="00252156">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E5BAF32" w14:textId="77777777" w:rsidR="00F67D29" w:rsidRPr="00252156" w:rsidRDefault="00F67D29" w:rsidP="00F67D29">
      <w:pPr>
        <w:pStyle w:val="B1"/>
      </w:pPr>
      <w:r w:rsidRPr="00252156">
        <w:t>5.</w:t>
      </w:r>
      <w:r w:rsidRPr="00252156">
        <w:tab/>
        <w:t>if the established MCVideo call is a broadcast group call, shall enter the 'U: has permission to transmit' state.</w:t>
      </w:r>
    </w:p>
    <w:p w14:paraId="1E5D0C93" w14:textId="77777777" w:rsidR="00F67D29" w:rsidRPr="00252156" w:rsidRDefault="00F67D29" w:rsidP="00F67D29">
      <w:r w:rsidRPr="00252156">
        <w:t>When the transmission participant is rejoining an ongoing MCVideo call as described in 3GPP TS 24.281 [2] the transmission participant shall enter the 'U: has no permission to transmit' state.</w:t>
      </w:r>
    </w:p>
    <w:p w14:paraId="72B81D2B" w14:textId="77777777" w:rsidR="00F67D29" w:rsidRPr="00252156" w:rsidRDefault="00F67D29" w:rsidP="00F67D29">
      <w:r w:rsidRPr="00252156">
        <w:t>[TS 24.581, clause 6.2.4.4.6]</w:t>
      </w:r>
    </w:p>
    <w:p w14:paraId="1C43FC8D" w14:textId="77777777" w:rsidR="00F67D29" w:rsidRPr="00252156" w:rsidRDefault="00F67D29" w:rsidP="00F67D29">
      <w:r w:rsidRPr="00252156">
        <w:t>Upon receiving a Transmission Granted message from the transmission control server, the transmission participant:</w:t>
      </w:r>
    </w:p>
    <w:p w14:paraId="773C5F7F" w14:textId="77777777" w:rsidR="00F67D29" w:rsidRPr="00252156" w:rsidRDefault="00F67D29" w:rsidP="00F67D29">
      <w:pPr>
        <w:pStyle w:val="B1"/>
      </w:pPr>
      <w:r w:rsidRPr="00252156">
        <w:t>1.</w:t>
      </w:r>
      <w:r w:rsidRPr="00252156">
        <w:tab/>
        <w:t>if the first bit in the subtype of the Transmission Granted message is set to '1' (Acknowledgment is required) as described in subclause 9.2.2.1, shall send a Transmission control Ack message. The Transmission control Ack message:</w:t>
      </w:r>
    </w:p>
    <w:p w14:paraId="622886C4" w14:textId="77777777" w:rsidR="00F67D29" w:rsidRPr="00252156" w:rsidRDefault="00F67D29" w:rsidP="00F67D29">
      <w:pPr>
        <w:pStyle w:val="B2"/>
      </w:pPr>
      <w:r w:rsidRPr="00252156">
        <w:lastRenderedPageBreak/>
        <w:t>a.</w:t>
      </w:r>
      <w:r w:rsidRPr="00252156">
        <w:tab/>
        <w:t>shall include the Message Type field set to '0' (Transmission Granted); and</w:t>
      </w:r>
    </w:p>
    <w:p w14:paraId="47C70251" w14:textId="77777777" w:rsidR="00F67D29" w:rsidRPr="00252156" w:rsidRDefault="00F67D29" w:rsidP="00F67D29">
      <w:pPr>
        <w:pStyle w:val="B2"/>
      </w:pPr>
      <w:r w:rsidRPr="00252156">
        <w:t>b.</w:t>
      </w:r>
      <w:r w:rsidRPr="00252156">
        <w:tab/>
        <w:t>shall include the Source field set to '0' (the transmission participant is the source);</w:t>
      </w:r>
    </w:p>
    <w:p w14:paraId="38B0B398" w14:textId="77777777" w:rsidR="00F67D29" w:rsidRPr="00252156" w:rsidRDefault="00F67D29" w:rsidP="00F67D29">
      <w:pPr>
        <w:pStyle w:val="B1"/>
      </w:pPr>
      <w:r w:rsidRPr="00252156">
        <w:t>2.</w:t>
      </w:r>
      <w:r w:rsidRPr="00252156">
        <w:tab/>
        <w:t>shall store the SSRC of granted transmission participant received in the Transmission Granted message and use it in the RTP media packets until the transmission is released;</w:t>
      </w:r>
    </w:p>
    <w:p w14:paraId="6DE6A3B6" w14:textId="77777777" w:rsidR="00F67D29" w:rsidRPr="00252156" w:rsidRDefault="00F67D29" w:rsidP="00F67D29">
      <w:pPr>
        <w:pStyle w:val="B1"/>
      </w:pPr>
      <w:r w:rsidRPr="00252156">
        <w:t>3.</w:t>
      </w:r>
      <w:r w:rsidRPr="00252156">
        <w:tab/>
        <w:t>shall provide Transmission granted notification to the user, if not already done;</w:t>
      </w:r>
    </w:p>
    <w:p w14:paraId="4423609F" w14:textId="77777777" w:rsidR="00F67D29" w:rsidRPr="00252156" w:rsidRDefault="00F67D29" w:rsidP="00F67D29">
      <w:pPr>
        <w:pStyle w:val="B1"/>
      </w:pPr>
      <w:r w:rsidRPr="00252156">
        <w:t>4.</w:t>
      </w:r>
      <w:r w:rsidRPr="00252156">
        <w:tab/>
        <w:t>shall stop timer T100 (Transmission Request); and</w:t>
      </w:r>
    </w:p>
    <w:p w14:paraId="1C3E95FF" w14:textId="77777777" w:rsidR="00F67D29" w:rsidRPr="00252156" w:rsidRDefault="00F67D29" w:rsidP="00F67D29">
      <w:pPr>
        <w:pStyle w:val="B1"/>
      </w:pPr>
      <w:r w:rsidRPr="00252156">
        <w:t>5.</w:t>
      </w:r>
      <w:r w:rsidRPr="00252156">
        <w:tab/>
        <w:t>shall enter the 'U: has permission to transmit' state.</w:t>
      </w:r>
    </w:p>
    <w:p w14:paraId="280D1022" w14:textId="77777777" w:rsidR="00F67D29" w:rsidRPr="00252156" w:rsidRDefault="00F67D29" w:rsidP="00F67D29">
      <w:r w:rsidRPr="00252156">
        <w:t>[TS 24.581, clause 6.2.4.5.3]</w:t>
      </w:r>
    </w:p>
    <w:p w14:paraId="1830C08B" w14:textId="77777777" w:rsidR="00F67D29" w:rsidRPr="00252156" w:rsidRDefault="00F67D29" w:rsidP="00F67D29">
      <w:r w:rsidRPr="00252156">
        <w:t>Upon receiving an indication from the user to end the permission to send RTP media, the transmission participant:</w:t>
      </w:r>
    </w:p>
    <w:p w14:paraId="21576652" w14:textId="77777777" w:rsidR="00F67D29" w:rsidRPr="00252156" w:rsidRDefault="00F67D29" w:rsidP="00F67D29">
      <w:pPr>
        <w:pStyle w:val="B1"/>
      </w:pPr>
      <w:r w:rsidRPr="00252156">
        <w:t>1.</w:t>
      </w:r>
      <w:r w:rsidRPr="00252156">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0FD18C1" w14:textId="77777777" w:rsidR="00F67D29" w:rsidRPr="00252156" w:rsidRDefault="00F67D29" w:rsidP="00F67D29">
      <w:pPr>
        <w:pStyle w:val="B1"/>
      </w:pPr>
      <w:r w:rsidRPr="00252156">
        <w:t>2.</w:t>
      </w:r>
      <w:r w:rsidRPr="00252156">
        <w:tab/>
        <w:t>shall start timer T101 (Transmission End Request) and initialize counter C101 (Transmission End Request) to 1; and</w:t>
      </w:r>
    </w:p>
    <w:p w14:paraId="78AB6A18" w14:textId="77777777" w:rsidR="00F67D29" w:rsidRPr="00252156" w:rsidRDefault="00F67D29" w:rsidP="00F67D29">
      <w:pPr>
        <w:pStyle w:val="B1"/>
      </w:pPr>
      <w:r w:rsidRPr="00252156">
        <w:t>3.</w:t>
      </w:r>
      <w:r w:rsidRPr="00252156">
        <w:tab/>
        <w:t>shall enter the 'U: pending end of transmission' state.</w:t>
      </w:r>
    </w:p>
    <w:p w14:paraId="63120D95" w14:textId="77777777" w:rsidR="00F67D29" w:rsidRPr="00252156" w:rsidRDefault="00F67D29" w:rsidP="00F67D29">
      <w:r w:rsidRPr="00252156">
        <w:t>[TS 24.581, clause 6.2.4.6.4]</w:t>
      </w:r>
    </w:p>
    <w:p w14:paraId="469FF880" w14:textId="77777777" w:rsidR="00F67D29" w:rsidRPr="00252156" w:rsidRDefault="00F67D29" w:rsidP="00F67D29">
      <w:r w:rsidRPr="00252156">
        <w:t>Upon receiving a Transmission end response message, the transmission participant:</w:t>
      </w:r>
    </w:p>
    <w:p w14:paraId="020D2B82" w14:textId="77777777" w:rsidR="00F67D29" w:rsidRPr="00252156" w:rsidRDefault="00F67D29" w:rsidP="00F67D29">
      <w:pPr>
        <w:pStyle w:val="B1"/>
      </w:pPr>
      <w:r w:rsidRPr="00252156">
        <w:t>1.</w:t>
      </w:r>
      <w:r w:rsidRPr="00252156">
        <w:tab/>
        <w:t>if the first bit in the subtype of the Transmission end response message to '1' (Acknowledgment is required) as described in subclause 9.2.2.1, shall send a Transmission control Ack message. The Transmission control Ack message:</w:t>
      </w:r>
    </w:p>
    <w:p w14:paraId="4E4AC802" w14:textId="77777777" w:rsidR="00F67D29" w:rsidRPr="00252156" w:rsidRDefault="00F67D29" w:rsidP="00F67D29">
      <w:pPr>
        <w:pStyle w:val="B2"/>
      </w:pPr>
      <w:r w:rsidRPr="00252156">
        <w:t>a.</w:t>
      </w:r>
      <w:r w:rsidRPr="00252156">
        <w:tab/>
        <w:t>shall include the Message Type field set to '1' (Transmission end response); and</w:t>
      </w:r>
    </w:p>
    <w:p w14:paraId="25E7CDE5" w14:textId="77777777" w:rsidR="00F67D29" w:rsidRPr="00252156" w:rsidRDefault="00F67D29" w:rsidP="00F67D29">
      <w:pPr>
        <w:pStyle w:val="B2"/>
      </w:pPr>
      <w:r w:rsidRPr="00252156">
        <w:t>b.</w:t>
      </w:r>
      <w:r w:rsidRPr="00252156">
        <w:tab/>
        <w:t>shall include the Source field set to '0' (the transmission participant is the source);</w:t>
      </w:r>
    </w:p>
    <w:p w14:paraId="48D29A84" w14:textId="77777777" w:rsidR="00F67D29" w:rsidRPr="00252156" w:rsidRDefault="00F67D29" w:rsidP="00F67D29">
      <w:pPr>
        <w:pStyle w:val="B1"/>
      </w:pPr>
      <w:r w:rsidRPr="00252156">
        <w:t>2.</w:t>
      </w:r>
      <w:r w:rsidRPr="00252156">
        <w:tab/>
        <w:t>may provide a Transmission end notification to the MCVideo user;</w:t>
      </w:r>
    </w:p>
    <w:p w14:paraId="527E8900" w14:textId="77777777" w:rsidR="00F67D29" w:rsidRPr="00252156" w:rsidRDefault="00F67D29" w:rsidP="00F67D29">
      <w:pPr>
        <w:pStyle w:val="B1"/>
      </w:pPr>
      <w:r w:rsidRPr="00252156">
        <w:t>3.</w:t>
      </w:r>
      <w:r w:rsidRPr="00252156">
        <w:tab/>
        <w:t>if the Transmission Indicator field is included and the B-bit set to '1' (Broadcast group call), shall provide a notification to the user indicating the type of call;</w:t>
      </w:r>
    </w:p>
    <w:p w14:paraId="5B5AB70A" w14:textId="77777777" w:rsidR="00F67D29" w:rsidRPr="00252156" w:rsidRDefault="00F67D29" w:rsidP="00F67D29">
      <w:pPr>
        <w:pStyle w:val="B1"/>
      </w:pPr>
      <w:r w:rsidRPr="00252156">
        <w:t>4.</w:t>
      </w:r>
      <w:r w:rsidRPr="00252156">
        <w:tab/>
        <w:t>shall stop timer T101 (Transmission End Request);</w:t>
      </w:r>
    </w:p>
    <w:p w14:paraId="422CE601" w14:textId="77777777" w:rsidR="00F67D29" w:rsidRPr="00252156" w:rsidRDefault="00F67D29" w:rsidP="00F67D29">
      <w:pPr>
        <w:pStyle w:val="B1"/>
      </w:pPr>
      <w:r w:rsidRPr="00252156">
        <w:t>5.</w:t>
      </w:r>
      <w:r w:rsidRPr="00252156">
        <w:tab/>
        <w:t>if the session is not a broadcast group call or if the A-bit in the Transmission Indicator field is set to '1' (Normal call), shall enter the 'U: has no permission to transmit' state; and</w:t>
      </w:r>
    </w:p>
    <w:p w14:paraId="4F80995E" w14:textId="77777777" w:rsidR="00F67D29" w:rsidRPr="00252156" w:rsidRDefault="00F67D29" w:rsidP="00F67D29">
      <w:pPr>
        <w:pStyle w:val="B1"/>
      </w:pPr>
      <w:r w:rsidRPr="00252156">
        <w:t>6.</w:t>
      </w:r>
      <w:r w:rsidRPr="00252156">
        <w:tab/>
        <w:t>if the session was initiated as a broadcast group call:</w:t>
      </w:r>
    </w:p>
    <w:p w14:paraId="13887F4C" w14:textId="77777777" w:rsidR="00F67D29" w:rsidRPr="00252156" w:rsidRDefault="00F67D29" w:rsidP="00F67D29">
      <w:pPr>
        <w:pStyle w:val="B2"/>
      </w:pPr>
      <w:r w:rsidRPr="00252156">
        <w:t>a.</w:t>
      </w:r>
      <w:r w:rsidRPr="00252156">
        <w:tab/>
        <w:t>shall indicate to the MCVideo client the media transmission is completed; and</w:t>
      </w:r>
    </w:p>
    <w:p w14:paraId="76883968" w14:textId="77777777" w:rsidR="00F67D29" w:rsidRPr="00252156" w:rsidRDefault="00F67D29" w:rsidP="00F67D29">
      <w:pPr>
        <w:pStyle w:val="B2"/>
      </w:pPr>
      <w:r w:rsidRPr="00252156">
        <w:t>b</w:t>
      </w:r>
      <w:r w:rsidRPr="00252156">
        <w:tab/>
        <w:t>shall enter the 'Call releasing' state.</w:t>
      </w:r>
    </w:p>
    <w:p w14:paraId="630F50D3" w14:textId="77777777" w:rsidR="00F67D29" w:rsidRPr="00252156" w:rsidRDefault="00F67D29" w:rsidP="00F67D29">
      <w:r w:rsidRPr="00252156">
        <w:t>[TS 24.581, clause 6.2.4.3.2]</w:t>
      </w:r>
    </w:p>
    <w:p w14:paraId="5D9CAD34" w14:textId="77777777" w:rsidR="00F67D29" w:rsidRPr="00252156" w:rsidRDefault="00F67D29" w:rsidP="00F67D29">
      <w:r w:rsidRPr="00252156">
        <w:t>Upon receiving an indication from the user to request permission to send media, the transmission participant:</w:t>
      </w:r>
    </w:p>
    <w:p w14:paraId="5EAD9C13" w14:textId="77777777" w:rsidR="00F67D29" w:rsidRPr="00252156" w:rsidRDefault="00F67D29" w:rsidP="00F67D29">
      <w:pPr>
        <w:pStyle w:val="B1"/>
      </w:pPr>
      <w:r w:rsidRPr="00252156">
        <w:t>1.</w:t>
      </w:r>
      <w:r w:rsidRPr="00252156">
        <w:tab/>
        <w:t>void</w:t>
      </w:r>
    </w:p>
    <w:p w14:paraId="45496C3A" w14:textId="77777777" w:rsidR="00F67D29" w:rsidRPr="00252156" w:rsidRDefault="00F67D29" w:rsidP="00F67D29">
      <w:pPr>
        <w:pStyle w:val="B1"/>
      </w:pPr>
      <w:r w:rsidRPr="00252156">
        <w:t>2.</w:t>
      </w:r>
      <w:r w:rsidRPr="00252156">
        <w:tab/>
        <w:t>shall send the Transmission Request message toward the transmission control server; The Transmission Request message:</w:t>
      </w:r>
    </w:p>
    <w:p w14:paraId="2CC9D96B" w14:textId="77777777" w:rsidR="00F67D29" w:rsidRPr="00252156" w:rsidRDefault="00F67D29" w:rsidP="00F67D29">
      <w:pPr>
        <w:pStyle w:val="B2"/>
      </w:pPr>
      <w:r w:rsidRPr="00252156">
        <w:t>a.</w:t>
      </w:r>
      <w:r w:rsidRPr="00252156">
        <w:tab/>
        <w:t>if a different priority than the normal priority is required, shall include the Transmission Priority field with the priority not higher than negotiated with the transmission control server as specified in subclause 14.3.3; and</w:t>
      </w:r>
    </w:p>
    <w:p w14:paraId="56A6AA5F" w14:textId="77777777" w:rsidR="00F67D29" w:rsidRPr="00252156" w:rsidRDefault="00F67D29" w:rsidP="00F67D29">
      <w:pPr>
        <w:pStyle w:val="B2"/>
      </w:pPr>
      <w:r w:rsidRPr="00252156">
        <w:lastRenderedPageBreak/>
        <w:t>b.</w:t>
      </w:r>
      <w:r w:rsidRPr="00252156">
        <w:tab/>
        <w:t>if the Transmission request is a broadcast group call, system call, emergency call or an imminent peril call, shall include a Transmission Indicator field indicating the relevant call types;</w:t>
      </w:r>
    </w:p>
    <w:p w14:paraId="52E2E9CF" w14:textId="77777777" w:rsidR="00F67D29" w:rsidRPr="00252156" w:rsidRDefault="00F67D29" w:rsidP="00F67D29">
      <w:pPr>
        <w:pStyle w:val="B1"/>
      </w:pPr>
      <w:r w:rsidRPr="00252156">
        <w:t>3.</w:t>
      </w:r>
      <w:r w:rsidRPr="00252156">
        <w:tab/>
        <w:t>shall start timer T100 (Transmission Request) and initialise counter C100 (Transmission Request) to 1; and</w:t>
      </w:r>
    </w:p>
    <w:p w14:paraId="6630883B" w14:textId="77777777" w:rsidR="00F67D29" w:rsidRPr="00252156" w:rsidRDefault="00F67D29" w:rsidP="00F67D29">
      <w:pPr>
        <w:pStyle w:val="B1"/>
      </w:pPr>
      <w:r w:rsidRPr="00252156">
        <w:t>4.</w:t>
      </w:r>
      <w:r w:rsidRPr="00252156">
        <w:tab/>
        <w:t>shall enter the 'U: pending request to transmit' state.</w:t>
      </w:r>
    </w:p>
    <w:p w14:paraId="6EE73E0F" w14:textId="77777777" w:rsidR="00F67D29" w:rsidRPr="00252156" w:rsidRDefault="00F67D29" w:rsidP="00F67D29">
      <w:pPr>
        <w:pStyle w:val="H6"/>
      </w:pPr>
      <w:r w:rsidRPr="00252156">
        <w:t>6.8.1.3</w:t>
      </w:r>
      <w:r w:rsidRPr="00252156">
        <w:tab/>
        <w:t>Test description</w:t>
      </w:r>
    </w:p>
    <w:p w14:paraId="3844C49A" w14:textId="77777777" w:rsidR="00F67D29" w:rsidRPr="00252156" w:rsidRDefault="00F67D29" w:rsidP="00F67D29">
      <w:pPr>
        <w:pStyle w:val="H6"/>
      </w:pPr>
      <w:r w:rsidRPr="00252156">
        <w:t>6.8.1.3.1</w:t>
      </w:r>
      <w:r w:rsidRPr="00252156">
        <w:tab/>
        <w:t>Pre-test conditions</w:t>
      </w:r>
    </w:p>
    <w:p w14:paraId="41372B3A" w14:textId="77777777" w:rsidR="00F67D29" w:rsidRPr="00252156" w:rsidRDefault="00F67D29" w:rsidP="00F67D29">
      <w:pPr>
        <w:pStyle w:val="H6"/>
      </w:pPr>
      <w:r w:rsidRPr="00252156">
        <w:t>System Simulator:</w:t>
      </w:r>
    </w:p>
    <w:p w14:paraId="7C821D65" w14:textId="77777777" w:rsidR="00F67D29" w:rsidRPr="00252156" w:rsidRDefault="00F67D29" w:rsidP="00F67D29">
      <w:pPr>
        <w:pStyle w:val="B1"/>
      </w:pPr>
      <w:r w:rsidRPr="00252156">
        <w:t>-</w:t>
      </w:r>
      <w:r w:rsidRPr="00252156">
        <w:tab/>
        <w:t>SS (MCVideo server)</w:t>
      </w:r>
    </w:p>
    <w:p w14:paraId="26AE96EA" w14:textId="77777777" w:rsidR="00F67D29" w:rsidRPr="00252156" w:rsidRDefault="00F67D29" w:rsidP="00F67D29">
      <w:pPr>
        <w:pStyle w:val="B1"/>
      </w:pPr>
      <w:r w:rsidRPr="00252156">
        <w:t>-</w:t>
      </w:r>
      <w:r w:rsidRPr="00252156">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2E06627" w14:textId="77777777" w:rsidR="00F67D29" w:rsidRPr="00252156" w:rsidRDefault="00F67D29" w:rsidP="00F67D29">
      <w:pPr>
        <w:pStyle w:val="H6"/>
      </w:pPr>
      <w:r w:rsidRPr="00252156">
        <w:t>IUT:</w:t>
      </w:r>
    </w:p>
    <w:p w14:paraId="45BBA329" w14:textId="77777777" w:rsidR="00F67D29" w:rsidRPr="00252156" w:rsidRDefault="00F67D29" w:rsidP="00F67D29">
      <w:pPr>
        <w:pStyle w:val="B1"/>
      </w:pPr>
      <w:r w:rsidRPr="00252156">
        <w:t>-</w:t>
      </w:r>
      <w:r w:rsidRPr="00252156">
        <w:tab/>
        <w:t>UE (MCVideo client)</w:t>
      </w:r>
    </w:p>
    <w:p w14:paraId="4A6F3030" w14:textId="77777777" w:rsidR="00F67D29" w:rsidRPr="00252156" w:rsidRDefault="00F67D29" w:rsidP="00F67D29">
      <w:pPr>
        <w:pStyle w:val="B1"/>
      </w:pPr>
      <w:r w:rsidRPr="00252156">
        <w:t>-</w:t>
      </w:r>
      <w:r w:rsidRPr="00252156">
        <w:tab/>
        <w:t>The test USIM set as defined in TS 36.579-1 [2], subclause 5.5.10 is inserted.</w:t>
      </w:r>
    </w:p>
    <w:p w14:paraId="2698888A" w14:textId="77777777" w:rsidR="00F67D29" w:rsidRPr="00252156" w:rsidRDefault="00F67D29" w:rsidP="00F67D29">
      <w:pPr>
        <w:pStyle w:val="H6"/>
      </w:pPr>
      <w:r w:rsidRPr="00252156">
        <w:t>Preamble:</w:t>
      </w:r>
    </w:p>
    <w:p w14:paraId="44BAED93" w14:textId="77777777" w:rsidR="00F67D29" w:rsidRPr="00252156" w:rsidRDefault="00F67D29" w:rsidP="00F67D29">
      <w:pPr>
        <w:pStyle w:val="B1"/>
      </w:pPr>
      <w:r w:rsidRPr="00252156">
        <w:t>-</w:t>
      </w:r>
      <w:r w:rsidRPr="00252156">
        <w:tab/>
        <w:t>A pre-activated MBMS bearer exists</w:t>
      </w:r>
    </w:p>
    <w:p w14:paraId="5238F944" w14:textId="77777777" w:rsidR="00F67D29" w:rsidRPr="00252156" w:rsidRDefault="00F67D29" w:rsidP="00F67D29">
      <w:pPr>
        <w:pStyle w:val="B1"/>
      </w:pPr>
      <w:r w:rsidRPr="00252156">
        <w:t>-</w:t>
      </w:r>
      <w:r w:rsidRPr="00252156">
        <w:tab/>
        <w:t>The UE has performed the Generic Test Procedure for MCVideo UE registration as specified in TS 36.579-1 [2], subclause 5.4.2A.</w:t>
      </w:r>
    </w:p>
    <w:p w14:paraId="6EBF8FE0" w14:textId="08E68517" w:rsidR="00F67D29" w:rsidRPr="00252156" w:rsidRDefault="00F67D29" w:rsidP="00F67D29">
      <w:pPr>
        <w:pStyle w:val="B1"/>
      </w:pPr>
      <w:r w:rsidRPr="00252156">
        <w:t>-</w:t>
      </w:r>
      <w:r w:rsidRPr="00252156">
        <w:tab/>
        <w:t>The MCVideo User performs the Generic Test Procedure for MCVideo Authorization/Configuration and Key Generation as specified in TS 36.579-1 [2], subclause 5.3.2.</w:t>
      </w:r>
    </w:p>
    <w:p w14:paraId="45FF6CFA" w14:textId="77777777" w:rsidR="00F67D29" w:rsidRPr="00252156" w:rsidRDefault="00F67D29" w:rsidP="00F67D29">
      <w:pPr>
        <w:pStyle w:val="B1"/>
      </w:pPr>
      <w:r w:rsidRPr="00252156">
        <w:t>-</w:t>
      </w:r>
      <w:r w:rsidRPr="00252156">
        <w:tab/>
        <w:t>UE States at the end of the preamble</w:t>
      </w:r>
    </w:p>
    <w:p w14:paraId="73047C2C" w14:textId="77777777" w:rsidR="00F67D29" w:rsidRPr="00252156" w:rsidRDefault="00F67D29" w:rsidP="00F67D29">
      <w:pPr>
        <w:pStyle w:val="B2"/>
      </w:pPr>
      <w:r w:rsidRPr="00252156">
        <w:t>-</w:t>
      </w:r>
      <w:r w:rsidRPr="00252156">
        <w:tab/>
        <w:t>The UE is in E-UTRA Registered, Idle Mode state.</w:t>
      </w:r>
    </w:p>
    <w:p w14:paraId="0E1C9D85" w14:textId="77777777" w:rsidR="00F67D29" w:rsidRPr="00252156" w:rsidRDefault="00F67D29" w:rsidP="00F67D29">
      <w:pPr>
        <w:pStyle w:val="B2"/>
      </w:pPr>
      <w:r w:rsidRPr="00252156">
        <w:t>-</w:t>
      </w:r>
      <w:r w:rsidRPr="00252156">
        <w:tab/>
        <w:t>The MCVideo Client Application has been activated and User has registered-in as the MCVideo User with the Server as active user at the Client</w:t>
      </w:r>
    </w:p>
    <w:p w14:paraId="7AD3C2C4" w14:textId="77777777" w:rsidR="00F67D29" w:rsidRPr="00252156" w:rsidRDefault="00F67D29" w:rsidP="00F67D29">
      <w:pPr>
        <w:pStyle w:val="H6"/>
      </w:pPr>
      <w:r w:rsidRPr="00252156">
        <w:lastRenderedPageBreak/>
        <w:t>6.8.1.3.2</w:t>
      </w:r>
      <w:r w:rsidRPr="00252156">
        <w:tab/>
        <w:t>Test procedure sequence</w:t>
      </w:r>
    </w:p>
    <w:p w14:paraId="28E3D609" w14:textId="77777777" w:rsidR="00F67D29" w:rsidRPr="00252156" w:rsidRDefault="00F67D29" w:rsidP="00F67D29">
      <w:pPr>
        <w:pStyle w:val="TH"/>
      </w:pPr>
      <w:r w:rsidRPr="00252156">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F67D29" w:rsidRPr="00252156" w14:paraId="0F5BDA6F" w14:textId="77777777" w:rsidTr="00E64CC8">
        <w:tc>
          <w:tcPr>
            <w:tcW w:w="533" w:type="dxa"/>
            <w:tcBorders>
              <w:top w:val="single" w:sz="4" w:space="0" w:color="auto"/>
              <w:left w:val="single" w:sz="4" w:space="0" w:color="auto"/>
              <w:bottom w:val="nil"/>
              <w:right w:val="single" w:sz="4" w:space="0" w:color="auto"/>
            </w:tcBorders>
            <w:shd w:val="clear" w:color="auto" w:fill="auto"/>
            <w:hideMark/>
          </w:tcPr>
          <w:p w14:paraId="4796E26C" w14:textId="77777777" w:rsidR="00F67D29" w:rsidRPr="00252156" w:rsidRDefault="00F67D29" w:rsidP="00E64CC8">
            <w:pPr>
              <w:pStyle w:val="TAH"/>
              <w:spacing w:line="256" w:lineRule="auto"/>
            </w:pPr>
            <w:r w:rsidRPr="00252156">
              <w:t>St</w:t>
            </w:r>
          </w:p>
        </w:tc>
        <w:tc>
          <w:tcPr>
            <w:tcW w:w="3967" w:type="dxa"/>
            <w:tcBorders>
              <w:top w:val="single" w:sz="4" w:space="0" w:color="auto"/>
              <w:left w:val="single" w:sz="4" w:space="0" w:color="auto"/>
              <w:bottom w:val="nil"/>
              <w:right w:val="single" w:sz="4" w:space="0" w:color="auto"/>
            </w:tcBorders>
            <w:shd w:val="clear" w:color="auto" w:fill="auto"/>
            <w:hideMark/>
          </w:tcPr>
          <w:p w14:paraId="02792A32" w14:textId="77777777" w:rsidR="00F67D29" w:rsidRPr="00252156" w:rsidRDefault="00F67D29" w:rsidP="00E64CC8">
            <w:pPr>
              <w:pStyle w:val="TAH"/>
              <w:spacing w:line="256" w:lineRule="auto"/>
            </w:pPr>
            <w:r w:rsidRPr="00252156">
              <w:t>Procedure</w:t>
            </w:r>
          </w:p>
        </w:tc>
        <w:tc>
          <w:tcPr>
            <w:tcW w:w="3685"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547549" w14:textId="77777777" w:rsidR="00F67D29" w:rsidRPr="00252156" w:rsidRDefault="00F67D29" w:rsidP="00E64CC8">
            <w:pPr>
              <w:pStyle w:val="TAH"/>
              <w:spacing w:line="256" w:lineRule="auto"/>
            </w:pPr>
            <w:r w:rsidRPr="00252156">
              <w:t>Message Sequence</w:t>
            </w:r>
          </w:p>
        </w:tc>
        <w:tc>
          <w:tcPr>
            <w:tcW w:w="565" w:type="dxa"/>
            <w:tcBorders>
              <w:top w:val="single" w:sz="4" w:space="0" w:color="auto"/>
              <w:left w:val="single" w:sz="4" w:space="0" w:color="auto"/>
              <w:bottom w:val="nil"/>
              <w:right w:val="single" w:sz="4" w:space="0" w:color="auto"/>
            </w:tcBorders>
            <w:shd w:val="clear" w:color="auto" w:fill="auto"/>
            <w:hideMark/>
          </w:tcPr>
          <w:p w14:paraId="2C246969" w14:textId="77777777" w:rsidR="00F67D29" w:rsidRPr="00252156" w:rsidRDefault="00F67D29" w:rsidP="00E64CC8">
            <w:pPr>
              <w:pStyle w:val="TAH"/>
              <w:spacing w:line="256" w:lineRule="auto"/>
            </w:pPr>
            <w:r w:rsidRPr="00252156">
              <w:t>TP</w:t>
            </w:r>
          </w:p>
        </w:tc>
        <w:tc>
          <w:tcPr>
            <w:tcW w:w="850" w:type="dxa"/>
            <w:tcBorders>
              <w:top w:val="single" w:sz="4" w:space="0" w:color="auto"/>
              <w:left w:val="single" w:sz="4" w:space="0" w:color="auto"/>
              <w:bottom w:val="nil"/>
              <w:right w:val="single" w:sz="4" w:space="0" w:color="auto"/>
            </w:tcBorders>
            <w:shd w:val="clear" w:color="auto" w:fill="auto"/>
            <w:hideMark/>
          </w:tcPr>
          <w:p w14:paraId="0BEC9D51" w14:textId="77777777" w:rsidR="00F67D29" w:rsidRPr="00252156" w:rsidRDefault="00F67D29" w:rsidP="00E64CC8">
            <w:pPr>
              <w:pStyle w:val="TAH"/>
              <w:spacing w:line="256" w:lineRule="auto"/>
            </w:pPr>
            <w:r w:rsidRPr="00252156">
              <w:t>Verdict</w:t>
            </w:r>
          </w:p>
        </w:tc>
      </w:tr>
      <w:tr w:rsidR="00F67D29" w:rsidRPr="00252156" w14:paraId="019984F9" w14:textId="77777777" w:rsidTr="00E64CC8">
        <w:tc>
          <w:tcPr>
            <w:tcW w:w="533" w:type="dxa"/>
            <w:tcBorders>
              <w:top w:val="nil"/>
              <w:left w:val="single" w:sz="4" w:space="0" w:color="auto"/>
              <w:bottom w:val="single" w:sz="4" w:space="0" w:color="auto"/>
              <w:right w:val="single" w:sz="4" w:space="0" w:color="auto"/>
            </w:tcBorders>
            <w:shd w:val="clear" w:color="auto" w:fill="auto"/>
          </w:tcPr>
          <w:p w14:paraId="51D79C08" w14:textId="77777777" w:rsidR="00F67D29" w:rsidRPr="00252156" w:rsidRDefault="00F67D29" w:rsidP="00E64CC8">
            <w:pPr>
              <w:pStyle w:val="TAH"/>
              <w:spacing w:line="256" w:lineRule="auto"/>
            </w:pPr>
          </w:p>
        </w:tc>
        <w:tc>
          <w:tcPr>
            <w:tcW w:w="3967" w:type="dxa"/>
            <w:tcBorders>
              <w:top w:val="nil"/>
              <w:left w:val="single" w:sz="4" w:space="0" w:color="auto"/>
              <w:bottom w:val="single" w:sz="4" w:space="0" w:color="auto"/>
              <w:right w:val="single" w:sz="4" w:space="0" w:color="auto"/>
            </w:tcBorders>
            <w:shd w:val="clear" w:color="auto" w:fill="auto"/>
          </w:tcPr>
          <w:p w14:paraId="5789B23A" w14:textId="77777777" w:rsidR="00F67D29" w:rsidRPr="00252156" w:rsidRDefault="00F67D29" w:rsidP="00E64CC8">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887344F" w14:textId="77777777" w:rsidR="00F67D29" w:rsidRPr="00252156" w:rsidRDefault="00F67D29" w:rsidP="00E64CC8">
            <w:pPr>
              <w:pStyle w:val="TAH"/>
              <w:spacing w:line="256" w:lineRule="auto"/>
            </w:pPr>
            <w:r w:rsidRPr="00252156">
              <w:t>U - S</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55EEA15A" w14:textId="77777777" w:rsidR="00F67D29" w:rsidRPr="00252156" w:rsidRDefault="00F67D29" w:rsidP="00E64CC8">
            <w:pPr>
              <w:pStyle w:val="TAH"/>
              <w:spacing w:line="256" w:lineRule="auto"/>
            </w:pPr>
            <w:r w:rsidRPr="00252156">
              <w:t>Message</w:t>
            </w:r>
          </w:p>
        </w:tc>
        <w:tc>
          <w:tcPr>
            <w:tcW w:w="565" w:type="dxa"/>
            <w:tcBorders>
              <w:top w:val="nil"/>
              <w:left w:val="single" w:sz="4" w:space="0" w:color="auto"/>
              <w:bottom w:val="single" w:sz="4" w:space="0" w:color="auto"/>
              <w:right w:val="single" w:sz="4" w:space="0" w:color="auto"/>
            </w:tcBorders>
            <w:shd w:val="clear" w:color="auto" w:fill="auto"/>
          </w:tcPr>
          <w:p w14:paraId="3EB0CDB1" w14:textId="77777777" w:rsidR="00F67D29" w:rsidRPr="00252156" w:rsidRDefault="00F67D29" w:rsidP="00E64CC8">
            <w:pPr>
              <w:pStyle w:val="TAH"/>
              <w:spacing w:line="256" w:lineRule="auto"/>
            </w:pPr>
          </w:p>
        </w:tc>
        <w:tc>
          <w:tcPr>
            <w:tcW w:w="850" w:type="dxa"/>
            <w:tcBorders>
              <w:top w:val="nil"/>
              <w:left w:val="single" w:sz="4" w:space="0" w:color="auto"/>
              <w:bottom w:val="single" w:sz="4" w:space="0" w:color="auto"/>
              <w:right w:val="single" w:sz="4" w:space="0" w:color="auto"/>
            </w:tcBorders>
            <w:shd w:val="clear" w:color="auto" w:fill="auto"/>
          </w:tcPr>
          <w:p w14:paraId="1FCFCA88" w14:textId="77777777" w:rsidR="00F67D29" w:rsidRPr="00252156" w:rsidRDefault="00F67D29" w:rsidP="00E64CC8">
            <w:pPr>
              <w:pStyle w:val="TAH"/>
              <w:spacing w:line="256" w:lineRule="auto"/>
            </w:pPr>
          </w:p>
        </w:tc>
      </w:tr>
      <w:tr w:rsidR="00F67D29" w:rsidRPr="00252156" w14:paraId="4F3A5540"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hideMark/>
          </w:tcPr>
          <w:p w14:paraId="798EF575" w14:textId="77777777" w:rsidR="00F67D29" w:rsidRPr="00252156" w:rsidRDefault="00F67D29" w:rsidP="00E64CC8">
            <w:pPr>
              <w:pStyle w:val="TAC"/>
              <w:spacing w:line="256" w:lineRule="auto"/>
            </w:pPr>
            <w:r w:rsidRPr="00252156">
              <w:rPr>
                <w:rFonts w:eastAsia="Calibri"/>
              </w:rPr>
              <w:t>1</w:t>
            </w:r>
          </w:p>
        </w:tc>
        <w:tc>
          <w:tcPr>
            <w:tcW w:w="3967" w:type="dxa"/>
            <w:tcBorders>
              <w:top w:val="single" w:sz="4" w:space="0" w:color="auto"/>
              <w:left w:val="single" w:sz="4" w:space="0" w:color="auto"/>
              <w:bottom w:val="single" w:sz="4" w:space="0" w:color="auto"/>
              <w:right w:val="single" w:sz="4" w:space="0" w:color="auto"/>
            </w:tcBorders>
            <w:shd w:val="clear" w:color="auto" w:fill="auto"/>
            <w:hideMark/>
          </w:tcPr>
          <w:p w14:paraId="7C6B81C3" w14:textId="77777777" w:rsidR="00F67D29" w:rsidRPr="00252156" w:rsidRDefault="00F67D29" w:rsidP="00E64CC8">
            <w:pPr>
              <w:pStyle w:val="TAL"/>
              <w:keepNext w:val="0"/>
              <w:keepLines w:val="0"/>
              <w:widowControl w:val="0"/>
              <w:rPr>
                <w:rFonts w:eastAsia="Calibri"/>
              </w:rPr>
            </w:pPr>
            <w:r w:rsidRPr="00252156">
              <w:rPr>
                <w:rFonts w:eastAsia="Calibri"/>
              </w:rPr>
              <w:t>Make the UE (MCVideo client) request the establishment of a group call with automatic commencement mode and implicit transmission request.</w:t>
            </w:r>
          </w:p>
          <w:p w14:paraId="0A8F009C" w14:textId="77777777" w:rsidR="00F67D29" w:rsidRPr="00252156" w:rsidRDefault="00F67D29" w:rsidP="00E64CC8">
            <w:pPr>
              <w:pStyle w:val="TAL"/>
              <w:spacing w:line="256" w:lineRule="auto"/>
            </w:pPr>
            <w:r w:rsidRPr="00252156">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B171B91" w14:textId="77777777" w:rsidR="00F67D29" w:rsidRPr="00252156" w:rsidRDefault="00F67D29" w:rsidP="00E64CC8">
            <w:pPr>
              <w:pStyle w:val="TAC"/>
              <w:spacing w:line="256" w:lineRule="auto"/>
            </w:pPr>
            <w:r w:rsidRPr="00252156">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30895AAD" w14:textId="77777777" w:rsidR="00F67D29" w:rsidRPr="00252156" w:rsidRDefault="00F67D29" w:rsidP="00E64CC8">
            <w:pPr>
              <w:pStyle w:val="TAL"/>
              <w:spacing w:line="256" w:lineRule="auto"/>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hideMark/>
          </w:tcPr>
          <w:p w14:paraId="20685FE3" w14:textId="77777777" w:rsidR="00F67D29" w:rsidRPr="00252156" w:rsidRDefault="00F67D29" w:rsidP="00E64CC8">
            <w:pPr>
              <w:pStyle w:val="TAC"/>
              <w:spacing w:line="256" w:lineRule="auto"/>
            </w:pPr>
            <w:r w:rsidRPr="00252156">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F33546A" w14:textId="77777777" w:rsidR="00F67D29" w:rsidRPr="00252156" w:rsidRDefault="00F67D29" w:rsidP="00E64CC8">
            <w:pPr>
              <w:pStyle w:val="TAC"/>
              <w:spacing w:line="256" w:lineRule="auto"/>
            </w:pPr>
            <w:r w:rsidRPr="00252156">
              <w:rPr>
                <w:rFonts w:eastAsia="Calibri"/>
                <w:szCs w:val="22"/>
              </w:rPr>
              <w:t>-</w:t>
            </w:r>
          </w:p>
        </w:tc>
      </w:tr>
      <w:tr w:rsidR="00F67D29" w:rsidRPr="00252156" w14:paraId="1274B175"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0BE563ED" w14:textId="77777777" w:rsidR="00F67D29" w:rsidRPr="00252156" w:rsidRDefault="00F67D29" w:rsidP="00E64CC8">
            <w:pPr>
              <w:pStyle w:val="TAC"/>
              <w:spacing w:line="256" w:lineRule="auto"/>
              <w:rPr>
                <w:rFonts w:eastAsia="Calibri"/>
              </w:rPr>
            </w:pPr>
            <w:r w:rsidRPr="00252156">
              <w:rPr>
                <w:rFonts w:eastAsia="Calibri"/>
              </w:rPr>
              <w:t>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A372F3F" w14:textId="0EC00432" w:rsidR="00F67D29" w:rsidRPr="00252156" w:rsidRDefault="00F67D29" w:rsidP="00E64CC8">
            <w:pPr>
              <w:pStyle w:val="TAL"/>
              <w:keepNext w:val="0"/>
              <w:keepLines w:val="0"/>
              <w:widowControl w:val="0"/>
              <w:rPr>
                <w:rFonts w:eastAsia="Calibri"/>
              </w:rPr>
            </w:pPr>
            <w:r w:rsidRPr="00252156">
              <w:rPr>
                <w:rFonts w:eastAsia="Calibri"/>
              </w:rPr>
              <w:t>Check: Does the UE (MCVideo client) correctly perform test procedure '</w:t>
            </w:r>
            <w:r w:rsidRPr="00252156">
              <w:t>MCVideo CO session establishment/modification without provisional responses other than 100 Trying'</w:t>
            </w:r>
            <w:r w:rsidRPr="00252156">
              <w:rPr>
                <w:rFonts w:eastAsia="Calibri"/>
              </w:rPr>
              <w:t xml:space="preserve"> as described in TS 36.579-1 [2] Table 5.3B.1.3-1 to establish an MCVideo On-demand Pre-arranged Group Call, Automatic Commencement Mode, with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1C6DE9" w14:textId="77777777" w:rsidR="00F67D29" w:rsidRPr="00252156" w:rsidRDefault="00F67D29" w:rsidP="00E64CC8">
            <w:pPr>
              <w:pStyle w:val="TAC"/>
              <w:spacing w:line="256" w:lineRule="auto"/>
              <w:rPr>
                <w:rFonts w:eastAsia="Calibri"/>
                <w:szCs w:val="22"/>
              </w:rPr>
            </w:pPr>
            <w:r w:rsidRPr="00252156">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B15E63" w14:textId="77777777" w:rsidR="00F67D29" w:rsidRPr="00252156" w:rsidRDefault="00F67D29" w:rsidP="00E64CC8">
            <w:pPr>
              <w:pStyle w:val="TAL"/>
              <w:spacing w:line="256" w:lineRule="auto"/>
              <w:rPr>
                <w:rFonts w:eastAsia="Calibri"/>
              </w:rPr>
            </w:pPr>
            <w:r w:rsidRPr="00252156">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A7EAE2B" w14:textId="77777777" w:rsidR="00F67D29" w:rsidRPr="00252156" w:rsidRDefault="00F67D29" w:rsidP="00E64CC8">
            <w:pPr>
              <w:pStyle w:val="TAC"/>
              <w:spacing w:line="256" w:lineRule="auto"/>
              <w:rPr>
                <w:rFonts w:eastAsia="Calibri"/>
                <w:szCs w:val="22"/>
              </w:rPr>
            </w:pPr>
            <w:r w:rsidRPr="00252156">
              <w:rPr>
                <w:rFonts w:eastAsia="Calibri"/>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EC75EC" w14:textId="77777777" w:rsidR="00F67D29" w:rsidRPr="00252156" w:rsidRDefault="00F67D29" w:rsidP="00E64CC8">
            <w:pPr>
              <w:pStyle w:val="TAC"/>
              <w:spacing w:line="256" w:lineRule="auto"/>
              <w:rPr>
                <w:rFonts w:eastAsia="Calibri"/>
                <w:szCs w:val="22"/>
              </w:rPr>
            </w:pPr>
            <w:r w:rsidRPr="00252156">
              <w:t>-</w:t>
            </w:r>
          </w:p>
        </w:tc>
      </w:tr>
      <w:tr w:rsidR="00F67D29" w:rsidRPr="00252156" w14:paraId="47B3DB4A"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21C89D5D" w14:textId="77777777" w:rsidR="00F67D29" w:rsidRPr="00252156" w:rsidRDefault="00F67D29" w:rsidP="00E64CC8">
            <w:pPr>
              <w:pStyle w:val="TAC"/>
              <w:spacing w:line="256" w:lineRule="auto"/>
              <w:rPr>
                <w:rFonts w:eastAsia="Calibri"/>
              </w:rPr>
            </w:pPr>
            <w:r w:rsidRPr="00252156">
              <w:rPr>
                <w:rFonts w:eastAsia="Calibri"/>
              </w:rPr>
              <w:t>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849B3AE" w14:textId="77777777" w:rsidR="00F67D29" w:rsidRPr="00252156" w:rsidRDefault="00F67D29" w:rsidP="00E64CC8">
            <w:pPr>
              <w:pStyle w:val="TAL"/>
            </w:pPr>
            <w:r w:rsidRPr="00252156">
              <w:t>Check: Does the UE (MCVideo client) provide transmission granted notification to the user?</w:t>
            </w:r>
          </w:p>
          <w:p w14:paraId="561237A7" w14:textId="77777777" w:rsidR="00F67D29" w:rsidRPr="00252156" w:rsidRDefault="00F67D29" w:rsidP="00E64CC8">
            <w:pPr>
              <w:pStyle w:val="TAL"/>
              <w:keepNext w:val="0"/>
              <w:keepLines w:val="0"/>
              <w:widowControl w:val="0"/>
              <w:rPr>
                <w:rFonts w:eastAsia="Calibri"/>
              </w:rPr>
            </w:pPr>
            <w:r w:rsidRPr="00252156">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EDF4FC" w14:textId="77777777" w:rsidR="00F67D29" w:rsidRPr="00252156" w:rsidRDefault="00F67D29" w:rsidP="00E64CC8">
            <w:pPr>
              <w:pStyle w:val="TAC"/>
              <w:spacing w:line="256" w:lineRule="auto"/>
              <w:rPr>
                <w:rFonts w:eastAsia="Calibri"/>
                <w:szCs w:val="22"/>
              </w:rPr>
            </w:pPr>
            <w:r w:rsidRPr="00252156">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ADC2FEE" w14:textId="77777777" w:rsidR="00F67D29" w:rsidRPr="00252156" w:rsidRDefault="00F67D29" w:rsidP="00E64CC8">
            <w:pPr>
              <w:pStyle w:val="TAL"/>
              <w:spacing w:line="256" w:lineRule="auto"/>
              <w:rPr>
                <w:rFonts w:eastAsia="Calibri"/>
              </w:rPr>
            </w:pPr>
            <w:r w:rsidRPr="00252156">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C2782C5" w14:textId="77777777" w:rsidR="00F67D29" w:rsidRPr="00252156" w:rsidRDefault="00F67D29" w:rsidP="00E64CC8">
            <w:pPr>
              <w:pStyle w:val="TAC"/>
              <w:spacing w:line="256" w:lineRule="auto"/>
              <w:rPr>
                <w:rFonts w:eastAsia="Calibri"/>
                <w:szCs w:val="22"/>
              </w:rPr>
            </w:pPr>
            <w:r w:rsidRPr="00252156">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D09A14" w14:textId="77777777" w:rsidR="00F67D29" w:rsidRPr="00252156" w:rsidRDefault="00F67D29" w:rsidP="00E64CC8">
            <w:pPr>
              <w:pStyle w:val="TAC"/>
              <w:spacing w:line="256" w:lineRule="auto"/>
              <w:rPr>
                <w:rFonts w:eastAsia="Calibri"/>
                <w:szCs w:val="22"/>
              </w:rPr>
            </w:pPr>
            <w:r w:rsidRPr="00252156">
              <w:rPr>
                <w:rFonts w:eastAsia="Calibri"/>
                <w:szCs w:val="18"/>
              </w:rPr>
              <w:t>P</w:t>
            </w:r>
          </w:p>
        </w:tc>
      </w:tr>
      <w:tr w:rsidR="00F67D29" w:rsidRPr="00252156" w14:paraId="25213854"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59F0809F" w14:textId="77777777" w:rsidR="00F67D29" w:rsidRPr="00252156" w:rsidRDefault="00F67D29" w:rsidP="00E64CC8">
            <w:pPr>
              <w:pStyle w:val="TAC"/>
              <w:spacing w:line="256" w:lineRule="auto"/>
              <w:rPr>
                <w:rFonts w:eastAsia="Calibri"/>
              </w:rPr>
            </w:pPr>
            <w:r w:rsidRPr="00252156">
              <w:rPr>
                <w:rFonts w:eastAsia="Calibri"/>
              </w:rPr>
              <w:t>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A832C53" w14:textId="77777777" w:rsidR="00F67D29" w:rsidRPr="00252156" w:rsidRDefault="00F67D29" w:rsidP="00E64CC8">
            <w:pPr>
              <w:pStyle w:val="TAL"/>
              <w:keepNext w:val="0"/>
              <w:keepLines w:val="0"/>
              <w:widowControl w:val="0"/>
              <w:rPr>
                <w:rFonts w:eastAsia="Calibri"/>
              </w:rPr>
            </w:pPr>
            <w:r w:rsidRPr="00252156">
              <w:rPr>
                <w:rFonts w:eastAsia="Calibri"/>
              </w:rPr>
              <w:t>Make the UE (MCVideo client) request end of transmission.</w:t>
            </w:r>
          </w:p>
          <w:p w14:paraId="14B704B9" w14:textId="77777777" w:rsidR="00F67D29" w:rsidRPr="00252156" w:rsidRDefault="00F67D29" w:rsidP="00E64CC8">
            <w:pPr>
              <w:pStyle w:val="TAL"/>
              <w:keepNext w:val="0"/>
              <w:keepLines w:val="0"/>
              <w:widowControl w:val="0"/>
              <w:rPr>
                <w:rFonts w:eastAsia="Calibri"/>
              </w:rPr>
            </w:pPr>
            <w:r w:rsidRPr="00252156">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3CFC08" w14:textId="77777777" w:rsidR="00F67D29" w:rsidRPr="00252156" w:rsidRDefault="00F67D29" w:rsidP="00E64CC8">
            <w:pPr>
              <w:pStyle w:val="TAC"/>
              <w:spacing w:line="256" w:lineRule="auto"/>
              <w:rPr>
                <w:rFonts w:eastAsia="Calibri"/>
                <w:szCs w:val="22"/>
              </w:rPr>
            </w:pPr>
            <w:r w:rsidRPr="00252156">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D9C0A" w14:textId="77777777" w:rsidR="00F67D29" w:rsidRPr="00252156" w:rsidRDefault="00F67D29" w:rsidP="00E64CC8">
            <w:pPr>
              <w:pStyle w:val="TAL"/>
              <w:spacing w:line="256" w:lineRule="auto"/>
              <w:rPr>
                <w:rFonts w:eastAsia="Calibri"/>
              </w:rPr>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B78235E" w14:textId="77777777" w:rsidR="00F67D29" w:rsidRPr="00252156" w:rsidRDefault="00F67D29" w:rsidP="00E64CC8">
            <w:pPr>
              <w:pStyle w:val="TAC"/>
              <w:spacing w:line="256" w:lineRule="auto"/>
              <w:rPr>
                <w:rFonts w:eastAsia="Calibri"/>
                <w:szCs w:val="22"/>
              </w:rPr>
            </w:pPr>
            <w:r w:rsidRPr="00252156">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F1B106"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5CA3F786"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067ABFD1" w14:textId="77777777" w:rsidR="00F67D29" w:rsidRPr="00252156" w:rsidRDefault="00F67D29" w:rsidP="00E64CC8">
            <w:pPr>
              <w:pStyle w:val="TAC"/>
              <w:spacing w:line="256" w:lineRule="auto"/>
              <w:rPr>
                <w:rFonts w:eastAsia="Calibri"/>
              </w:rPr>
            </w:pPr>
            <w:r w:rsidRPr="00252156">
              <w:rPr>
                <w:rFonts w:eastAsia="Calibri"/>
              </w:rPr>
              <w:t>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E1D6B7A" w14:textId="63777B99" w:rsidR="00F67D29" w:rsidRPr="00252156" w:rsidRDefault="00F67D29" w:rsidP="00E64CC8">
            <w:pPr>
              <w:pStyle w:val="TAL"/>
              <w:keepNext w:val="0"/>
              <w:keepLines w:val="0"/>
              <w:widowControl w:val="0"/>
              <w:rPr>
                <w:rFonts w:eastAsia="Calibri"/>
              </w:rPr>
            </w:pPr>
            <w:r w:rsidRPr="00252156">
              <w:t xml:space="preserve">Check: Does the UE (MCVideo client) </w:t>
            </w:r>
            <w:r w:rsidRPr="00252156">
              <w:rPr>
                <w:rFonts w:eastAsia="Calibri"/>
              </w:rPr>
              <w:t>correctly perform test procedure '</w:t>
            </w:r>
            <w:r w:rsidRPr="00252156">
              <w:t xml:space="preserve">MCVideo transmission End Request CO' as described in </w:t>
            </w:r>
            <w:r w:rsidRPr="00252156">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B0E3CA" w14:textId="77777777" w:rsidR="00F67D29" w:rsidRPr="00252156" w:rsidRDefault="00F67D29" w:rsidP="00E64CC8">
            <w:pPr>
              <w:pStyle w:val="TAC"/>
              <w:spacing w:line="256" w:lineRule="auto"/>
              <w:rPr>
                <w:rFonts w:eastAsia="Calibri"/>
                <w:szCs w:val="22"/>
              </w:rPr>
            </w:pPr>
            <w:r w:rsidRPr="00252156">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1F8643" w14:textId="77777777" w:rsidR="00F67D29" w:rsidRPr="00252156" w:rsidRDefault="00F67D29" w:rsidP="00E64CC8">
            <w:pPr>
              <w:pStyle w:val="TAL"/>
              <w:spacing w:line="256" w:lineRule="auto"/>
              <w:rPr>
                <w:rFonts w:eastAsia="Calibri"/>
              </w:rPr>
            </w:pPr>
            <w:r w:rsidRPr="00252156">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E6E95ED" w14:textId="77777777" w:rsidR="00F67D29" w:rsidRPr="00252156" w:rsidRDefault="00F67D29" w:rsidP="00E64CC8">
            <w:pPr>
              <w:pStyle w:val="TAC"/>
              <w:spacing w:line="256" w:lineRule="auto"/>
              <w:rPr>
                <w:rFonts w:eastAsia="Calibri"/>
                <w:szCs w:val="22"/>
              </w:rPr>
            </w:pPr>
            <w:r w:rsidRPr="00252156">
              <w:rPr>
                <w:rFonts w:eastAsia="Calibri"/>
                <w:szCs w:val="22"/>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7A79EB"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5A4EF4E8"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195BB0A4" w14:textId="77777777" w:rsidR="00F67D29" w:rsidRPr="00252156" w:rsidRDefault="00F67D29" w:rsidP="00E64CC8">
            <w:pPr>
              <w:pStyle w:val="TAC"/>
              <w:spacing w:line="256" w:lineRule="auto"/>
              <w:rPr>
                <w:rFonts w:eastAsia="Calibri"/>
              </w:rPr>
            </w:pPr>
            <w:r w:rsidRPr="00252156">
              <w:rPr>
                <w:rFonts w:eastAsia="Calibri"/>
              </w:rPr>
              <w:t>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D9438B3" w14:textId="79CD8E9F" w:rsidR="00F67D29" w:rsidRPr="00252156" w:rsidRDefault="00F67D29" w:rsidP="00E64CC8">
            <w:pPr>
              <w:pStyle w:val="TAL"/>
              <w:keepNext w:val="0"/>
              <w:keepLines w:val="0"/>
              <w:widowControl w:val="0"/>
              <w:rPr>
                <w:rFonts w:eastAsia="Calibri"/>
              </w:rPr>
            </w:pPr>
            <w:r w:rsidRPr="00252156">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5022E9" w14:textId="77777777" w:rsidR="00F67D29" w:rsidRPr="00252156" w:rsidRDefault="00F67D29" w:rsidP="00E64CC8">
            <w:pPr>
              <w:pStyle w:val="TAC"/>
              <w:spacing w:line="256" w:lineRule="auto"/>
              <w:rPr>
                <w:rFonts w:eastAsia="Calibri"/>
                <w:szCs w:val="22"/>
              </w:rPr>
            </w:pPr>
            <w:r w:rsidRPr="00252156">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F583677" w14:textId="77777777" w:rsidR="00F67D29" w:rsidRPr="00252156" w:rsidRDefault="00F67D29" w:rsidP="00E64CC8">
            <w:pPr>
              <w:pStyle w:val="TAL"/>
              <w:spacing w:line="256" w:lineRule="auto"/>
              <w:rPr>
                <w:rFonts w:eastAsia="Calibri"/>
              </w:rPr>
            </w:pPr>
            <w:r w:rsidRPr="00252156">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62E2356" w14:textId="77777777" w:rsidR="00F67D29" w:rsidRPr="00252156" w:rsidRDefault="00F67D29" w:rsidP="00E64CC8">
            <w:pPr>
              <w:pStyle w:val="TAC"/>
              <w:spacing w:line="256" w:lineRule="auto"/>
              <w:rPr>
                <w:rFonts w:eastAsia="Calibri"/>
                <w:szCs w:val="22"/>
              </w:rPr>
            </w:pPr>
            <w:r w:rsidRPr="00252156">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0E6540"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6D28FDF0"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22164C04" w14:textId="77777777" w:rsidR="00F67D29" w:rsidRPr="00252156" w:rsidRDefault="00F67D29" w:rsidP="00E64CC8">
            <w:pPr>
              <w:pStyle w:val="TAC"/>
              <w:spacing w:line="256" w:lineRule="auto"/>
              <w:rPr>
                <w:rFonts w:eastAsia="Calibri"/>
              </w:rPr>
            </w:pPr>
            <w:r w:rsidRPr="00252156">
              <w:rPr>
                <w:rFonts w:eastAsia="Calibri"/>
              </w:rPr>
              <w:t>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4C6EF6DD" w14:textId="5DE55522" w:rsidR="00F67D29" w:rsidRPr="00252156" w:rsidRDefault="00F67D29" w:rsidP="00E64CC8">
            <w:pPr>
              <w:pStyle w:val="TAL"/>
              <w:keepNext w:val="0"/>
              <w:keepLines w:val="0"/>
              <w:widowControl w:val="0"/>
              <w:rPr>
                <w:rFonts w:eastAsia="Calibri"/>
              </w:rPr>
            </w:pPr>
            <w:r w:rsidRPr="00252156">
              <w:t>Check: Does the UE (MCVideo client) correctly perform 'MCX SIP MESSAGE CO' as described in TS 36.579-1 [2] Table 5.3.32.3-1  to send an MBMS Bearer listening status report to the 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016C14" w14:textId="77777777" w:rsidR="00F67D29" w:rsidRPr="00252156" w:rsidRDefault="00F67D29" w:rsidP="00E64CC8">
            <w:pPr>
              <w:pStyle w:val="TAC"/>
              <w:spacing w:line="256" w:lineRule="auto"/>
              <w:rPr>
                <w:rFonts w:eastAsia="Calibri"/>
                <w:szCs w:val="22"/>
              </w:rPr>
            </w:pPr>
            <w:r w:rsidRPr="00252156">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9C1567" w14:textId="77777777" w:rsidR="00F67D29" w:rsidRPr="00252156" w:rsidRDefault="00F67D29" w:rsidP="00E64CC8">
            <w:pPr>
              <w:pStyle w:val="TAL"/>
              <w:spacing w:line="256" w:lineRule="auto"/>
              <w:rPr>
                <w:rFonts w:eastAsia="Calibri"/>
              </w:rPr>
            </w:pPr>
            <w:r w:rsidRPr="00252156">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03EDFDF8" w14:textId="77777777" w:rsidR="00F67D29" w:rsidRPr="00252156" w:rsidRDefault="00F67D29" w:rsidP="00E64CC8">
            <w:pPr>
              <w:pStyle w:val="TAC"/>
              <w:spacing w:line="256" w:lineRule="auto"/>
              <w:rPr>
                <w:rFonts w:eastAsia="Calibri"/>
                <w:szCs w:val="22"/>
              </w:rPr>
            </w:pPr>
            <w:r w:rsidRPr="00252156">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34B5A2"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3A463BE7"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58A2C437" w14:textId="77777777" w:rsidR="00F67D29" w:rsidRPr="00252156" w:rsidRDefault="00F67D29" w:rsidP="00E64CC8">
            <w:pPr>
              <w:pStyle w:val="TAC"/>
              <w:spacing w:line="256" w:lineRule="auto"/>
              <w:rPr>
                <w:rFonts w:eastAsia="Calibri"/>
              </w:rPr>
            </w:pPr>
            <w:r w:rsidRPr="00252156">
              <w:rPr>
                <w:rFonts w:eastAsia="Calibri"/>
              </w:rPr>
              <w:t>8</w:t>
            </w:r>
          </w:p>
        </w:tc>
        <w:tc>
          <w:tcPr>
            <w:tcW w:w="3967" w:type="dxa"/>
            <w:tcBorders>
              <w:top w:val="single" w:sz="4" w:space="0" w:color="auto"/>
              <w:left w:val="single" w:sz="4" w:space="0" w:color="auto"/>
              <w:bottom w:val="single" w:sz="4" w:space="0" w:color="auto"/>
              <w:right w:val="single" w:sz="4" w:space="0" w:color="auto"/>
            </w:tcBorders>
            <w:shd w:val="clear" w:color="auto" w:fill="auto"/>
            <w:vAlign w:val="bottom"/>
          </w:tcPr>
          <w:p w14:paraId="774E5EB3" w14:textId="77777777" w:rsidR="00F67D29" w:rsidRPr="00252156" w:rsidRDefault="00F67D29" w:rsidP="00E64CC8">
            <w:pPr>
              <w:pStyle w:val="TAL"/>
              <w:rPr>
                <w:rFonts w:cs="Arial"/>
                <w:szCs w:val="18"/>
              </w:rPr>
            </w:pPr>
            <w:r w:rsidRPr="00252156">
              <w:rPr>
                <w:rFonts w:cs="Arial"/>
                <w:szCs w:val="18"/>
              </w:rPr>
              <w:t>Make the UE (MCVideo client) request transmission.</w:t>
            </w:r>
          </w:p>
          <w:p w14:paraId="09465B5B" w14:textId="77777777" w:rsidR="00F67D29" w:rsidRPr="00252156" w:rsidRDefault="00F67D29" w:rsidP="00E64CC8">
            <w:pPr>
              <w:pStyle w:val="TAL"/>
              <w:spacing w:line="256" w:lineRule="auto"/>
              <w:rPr>
                <w:rFonts w:eastAsia="Calibri"/>
              </w:rPr>
            </w:pPr>
            <w:r w:rsidRPr="00252156">
              <w:rPr>
                <w:rFonts w:cs="Arial"/>
                <w:szCs w:val="18"/>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2B798A" w14:textId="77777777" w:rsidR="00F67D29" w:rsidRPr="00252156" w:rsidRDefault="00F67D29" w:rsidP="00E64CC8">
            <w:pPr>
              <w:pStyle w:val="TAC"/>
              <w:spacing w:line="256" w:lineRule="auto"/>
              <w:rPr>
                <w:rFonts w:eastAsia="Calibri"/>
                <w:szCs w:val="22"/>
              </w:rPr>
            </w:pPr>
            <w:r w:rsidRPr="00252156">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E287E8" w14:textId="77777777" w:rsidR="00F67D29" w:rsidRPr="00252156" w:rsidRDefault="00F67D29" w:rsidP="00E64CC8">
            <w:pPr>
              <w:pStyle w:val="TAL"/>
              <w:spacing w:line="256" w:lineRule="auto"/>
              <w:rPr>
                <w:rFonts w:eastAsia="Calibri"/>
              </w:rPr>
            </w:pPr>
            <w:r w:rsidRPr="00252156">
              <w:rPr>
                <w:rFonts w:cs="Arial"/>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684DB52" w14:textId="77777777" w:rsidR="00F67D29" w:rsidRPr="00252156" w:rsidRDefault="00F67D29" w:rsidP="00E64CC8">
            <w:pPr>
              <w:pStyle w:val="TAC"/>
              <w:spacing w:line="256" w:lineRule="auto"/>
              <w:rPr>
                <w:rFonts w:eastAsia="Calibri"/>
                <w:szCs w:val="22"/>
              </w:rPr>
            </w:pPr>
            <w:r w:rsidRPr="00252156">
              <w:rPr>
                <w:rFonts w:eastAsia="Calibri"/>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1DEC55C" w14:textId="77777777" w:rsidR="00F67D29" w:rsidRPr="00252156" w:rsidRDefault="00F67D29" w:rsidP="00E64CC8">
            <w:pPr>
              <w:pStyle w:val="TAC"/>
              <w:spacing w:line="256" w:lineRule="auto"/>
              <w:rPr>
                <w:rFonts w:eastAsia="Calibri"/>
                <w:szCs w:val="22"/>
              </w:rPr>
            </w:pPr>
            <w:r w:rsidRPr="00252156">
              <w:rPr>
                <w:rFonts w:eastAsia="Calibri"/>
                <w:szCs w:val="18"/>
              </w:rPr>
              <w:t>-</w:t>
            </w:r>
          </w:p>
        </w:tc>
      </w:tr>
      <w:tr w:rsidR="00F67D29" w:rsidRPr="00252156" w14:paraId="10920A10"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3374F2D2" w14:textId="77777777" w:rsidR="00F67D29" w:rsidRPr="00252156" w:rsidRDefault="00F67D29" w:rsidP="00E64CC8">
            <w:pPr>
              <w:pStyle w:val="TAC"/>
              <w:spacing w:line="256" w:lineRule="auto"/>
              <w:rPr>
                <w:rFonts w:eastAsia="Calibri"/>
              </w:rPr>
            </w:pPr>
            <w:r w:rsidRPr="00252156">
              <w:rPr>
                <w:rFonts w:eastAsia="Calibri"/>
              </w:rPr>
              <w:t>9</w:t>
            </w:r>
          </w:p>
        </w:tc>
        <w:tc>
          <w:tcPr>
            <w:tcW w:w="3967" w:type="dxa"/>
            <w:tcBorders>
              <w:top w:val="single" w:sz="4" w:space="0" w:color="auto"/>
              <w:left w:val="single" w:sz="4" w:space="0" w:color="auto"/>
              <w:bottom w:val="single" w:sz="4" w:space="0" w:color="auto"/>
              <w:right w:val="single" w:sz="4" w:space="0" w:color="auto"/>
            </w:tcBorders>
            <w:shd w:val="clear" w:color="auto" w:fill="auto"/>
            <w:vAlign w:val="bottom"/>
          </w:tcPr>
          <w:p w14:paraId="28943D54" w14:textId="4944A1F9" w:rsidR="00F67D29" w:rsidRPr="00252156" w:rsidRDefault="00F67D29" w:rsidP="00E64CC8">
            <w:pPr>
              <w:pStyle w:val="TAL"/>
              <w:spacing w:line="256" w:lineRule="auto"/>
              <w:rPr>
                <w:rFonts w:eastAsia="Calibri"/>
              </w:rPr>
            </w:pPr>
            <w:r w:rsidRPr="00252156">
              <w:t>Check: Does the UE (MCVideo client) request permission to send a video transmission?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018D97" w14:textId="77777777" w:rsidR="00F67D29" w:rsidRPr="00252156" w:rsidRDefault="00F67D29" w:rsidP="00E64CC8">
            <w:pPr>
              <w:pStyle w:val="TAC"/>
              <w:spacing w:line="256" w:lineRule="auto"/>
              <w:rPr>
                <w:rFonts w:eastAsia="Calibri"/>
                <w:szCs w:val="22"/>
              </w:rPr>
            </w:pPr>
            <w:r w:rsidRPr="00252156">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8A1BE0A" w14:textId="77777777" w:rsidR="00F67D29" w:rsidRPr="00252156" w:rsidRDefault="00F67D29" w:rsidP="00E64CC8">
            <w:pPr>
              <w:pStyle w:val="TAL"/>
              <w:spacing w:line="256" w:lineRule="auto"/>
              <w:rPr>
                <w:rFonts w:eastAsia="Calibri"/>
              </w:rPr>
            </w:pPr>
            <w:r w:rsidRPr="00252156">
              <w:rPr>
                <w:rFonts w:cs="Arial"/>
                <w:szCs w:val="18"/>
              </w:rPr>
              <w:t>Transmission Request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004337D" w14:textId="77777777" w:rsidR="00F67D29" w:rsidRPr="00252156" w:rsidRDefault="00F67D29" w:rsidP="00E64CC8">
            <w:pPr>
              <w:pStyle w:val="TAC"/>
              <w:spacing w:line="256" w:lineRule="auto"/>
              <w:rPr>
                <w:rFonts w:eastAsia="Calibri"/>
                <w:szCs w:val="22"/>
              </w:rPr>
            </w:pPr>
            <w:r w:rsidRPr="00252156">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38228A" w14:textId="77777777" w:rsidR="00F67D29" w:rsidRPr="00252156" w:rsidRDefault="00F67D29" w:rsidP="00E64CC8">
            <w:pPr>
              <w:pStyle w:val="TAC"/>
              <w:spacing w:line="256" w:lineRule="auto"/>
              <w:rPr>
                <w:rFonts w:eastAsia="Calibri"/>
                <w:szCs w:val="22"/>
              </w:rPr>
            </w:pPr>
            <w:r w:rsidRPr="00252156">
              <w:rPr>
                <w:rFonts w:eastAsia="Calibri"/>
                <w:szCs w:val="18"/>
              </w:rPr>
              <w:t>P</w:t>
            </w:r>
          </w:p>
        </w:tc>
      </w:tr>
      <w:tr w:rsidR="00F67D29" w:rsidRPr="00252156" w14:paraId="2DE9748A"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4D98BA17" w14:textId="77777777" w:rsidR="00F67D29" w:rsidRPr="00252156" w:rsidRDefault="00F67D29" w:rsidP="00E64CC8">
            <w:pPr>
              <w:pStyle w:val="TAC"/>
              <w:spacing w:line="256" w:lineRule="auto"/>
              <w:rPr>
                <w:rFonts w:eastAsia="Calibri"/>
              </w:rPr>
            </w:pPr>
            <w:r w:rsidRPr="00252156">
              <w:rPr>
                <w:rFonts w:eastAsia="Calibri"/>
              </w:rPr>
              <w:t>10</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727D99F" w14:textId="6906A20D" w:rsidR="00F67D29" w:rsidRPr="00252156" w:rsidRDefault="00F67D29" w:rsidP="00E64CC8">
            <w:pPr>
              <w:pStyle w:val="TAL"/>
            </w:pPr>
            <w:r w:rsidRPr="00252156">
              <w:t>The SS (MCVideo server) decides that a MBMS subchannel shall be used for a conversation and sends a Map Group To Bearer message over the general purpose MBMS subchannel.</w:t>
            </w:r>
          </w:p>
          <w:p w14:paraId="4ED49DB9" w14:textId="77777777" w:rsidR="00F67D29" w:rsidRPr="00252156" w:rsidRDefault="00F67D29" w:rsidP="00E64CC8">
            <w:pPr>
              <w:pStyle w:val="TAL"/>
              <w:spacing w:line="256" w:lineRule="auto"/>
            </w:pPr>
            <w:r w:rsidRPr="00252156">
              <w:t>NOTE: The related E-UTRA/EPC actions are described in TS 36.579-1 [2], subclause 5.4.12 Generic Test Procedure for MCPTT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B3B0E0" w14:textId="77777777" w:rsidR="00F67D29" w:rsidRPr="00252156" w:rsidRDefault="00F67D29" w:rsidP="00E64CC8">
            <w:pPr>
              <w:pStyle w:val="TAC"/>
              <w:spacing w:line="256" w:lineRule="auto"/>
              <w:rPr>
                <w:rFonts w:eastAsia="Calibri"/>
              </w:rPr>
            </w:pPr>
            <w:r w:rsidRPr="00252156">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956615" w14:textId="77777777" w:rsidR="00F67D29" w:rsidRPr="00252156" w:rsidRDefault="00F67D29" w:rsidP="00E64CC8">
            <w:pPr>
              <w:pStyle w:val="TAL"/>
              <w:spacing w:line="256" w:lineRule="auto"/>
              <w:rPr>
                <w:rFonts w:cs="Arial"/>
                <w:szCs w:val="18"/>
              </w:rPr>
            </w:pPr>
            <w:r w:rsidRPr="00252156">
              <w:t>Map Group To Bearer</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B79EBE6" w14:textId="77777777" w:rsidR="00F67D29" w:rsidRPr="00252156" w:rsidRDefault="00F67D29" w:rsidP="00E64CC8">
            <w:pPr>
              <w:pStyle w:val="TAC"/>
              <w:spacing w:line="256" w:lineRule="auto"/>
              <w:rPr>
                <w:rFonts w:eastAsia="Calibri"/>
                <w:szCs w:val="18"/>
              </w:rPr>
            </w:pPr>
            <w:r w:rsidRPr="0025215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5BC034" w14:textId="77777777" w:rsidR="00F67D29" w:rsidRPr="00252156" w:rsidRDefault="00F67D29" w:rsidP="00E64CC8">
            <w:pPr>
              <w:pStyle w:val="TAC"/>
              <w:spacing w:line="256" w:lineRule="auto"/>
              <w:rPr>
                <w:rFonts w:eastAsia="Calibri"/>
                <w:szCs w:val="18"/>
              </w:rPr>
            </w:pPr>
            <w:r w:rsidRPr="00252156">
              <w:t>-</w:t>
            </w:r>
          </w:p>
        </w:tc>
      </w:tr>
      <w:tr w:rsidR="00F67D29" w:rsidRPr="00252156" w14:paraId="32918F38"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7028B077" w14:textId="77777777" w:rsidR="00F67D29" w:rsidRPr="00252156" w:rsidRDefault="00F67D29" w:rsidP="00E64CC8">
            <w:pPr>
              <w:pStyle w:val="TAC"/>
              <w:spacing w:line="256" w:lineRule="auto"/>
              <w:rPr>
                <w:rFonts w:eastAsia="Calibri"/>
              </w:rPr>
            </w:pPr>
            <w:r w:rsidRPr="00252156">
              <w:rPr>
                <w:rFonts w:eastAsia="Calibri"/>
              </w:rPr>
              <w:t>11</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406B95E" w14:textId="3E83A956" w:rsidR="00F67D29" w:rsidRPr="00252156" w:rsidRDefault="00F67D29" w:rsidP="00E64CC8">
            <w:pPr>
              <w:pStyle w:val="TAL"/>
            </w:pPr>
            <w:r w:rsidRPr="00252156">
              <w:t>Check: Does the UE (MCVideo client) correctly perform 'MCX SIP MESSAGE CO' as described in TS 36.579-1 [2] Table 5.3.32.3-1 as response to the Map Group To Bearer message by sending an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0239F7" w14:textId="77777777" w:rsidR="00F67D29" w:rsidRPr="00252156" w:rsidRDefault="00F67D29" w:rsidP="00E64CC8">
            <w:pPr>
              <w:pStyle w:val="TAC"/>
              <w:spacing w:line="256" w:lineRule="auto"/>
            </w:pPr>
            <w:r w:rsidRPr="00252156">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76AB5E" w14:textId="77777777" w:rsidR="00F67D29" w:rsidRPr="00252156" w:rsidRDefault="00F67D29" w:rsidP="00E64CC8">
            <w:pPr>
              <w:pStyle w:val="TAL"/>
              <w:spacing w:line="256" w:lineRule="auto"/>
            </w:pPr>
            <w:r w:rsidRPr="00252156">
              <w:rPr>
                <w:rFonts w:cs="Arial"/>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C99320E" w14:textId="77777777" w:rsidR="00F67D29" w:rsidRPr="00252156" w:rsidRDefault="00F67D29" w:rsidP="00E64CC8">
            <w:pPr>
              <w:pStyle w:val="TAC"/>
              <w:spacing w:line="256" w:lineRule="auto"/>
            </w:pPr>
            <w:r w:rsidRPr="0025215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221522" w14:textId="77777777" w:rsidR="00F67D29" w:rsidRPr="00252156" w:rsidRDefault="00F67D29" w:rsidP="00E64CC8">
            <w:pPr>
              <w:pStyle w:val="TAC"/>
              <w:spacing w:line="256" w:lineRule="auto"/>
            </w:pPr>
            <w:r w:rsidRPr="00252156">
              <w:rPr>
                <w:rFonts w:eastAsia="Calibri"/>
                <w:szCs w:val="18"/>
              </w:rPr>
              <w:t>-</w:t>
            </w:r>
          </w:p>
        </w:tc>
      </w:tr>
      <w:tr w:rsidR="00F67D29" w:rsidRPr="00252156" w14:paraId="45214C98"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15303754" w14:textId="77777777" w:rsidR="00F67D29" w:rsidRPr="00252156" w:rsidRDefault="00F67D29" w:rsidP="00E64CC8">
            <w:pPr>
              <w:pStyle w:val="TAC"/>
              <w:spacing w:line="256" w:lineRule="auto"/>
              <w:rPr>
                <w:rFonts w:eastAsia="Calibri"/>
              </w:rPr>
            </w:pPr>
            <w:r w:rsidRPr="00252156">
              <w:rPr>
                <w:rFonts w:eastAsia="Calibri"/>
              </w:rPr>
              <w:t>12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5C75F23" w14:textId="5C040F33" w:rsidR="00F67D29" w:rsidRPr="00252156" w:rsidRDefault="00F67D29" w:rsidP="00E64CC8">
            <w:pPr>
              <w:pStyle w:val="TAL"/>
              <w:spacing w:line="256" w:lineRule="auto"/>
              <w:rPr>
                <w:rFonts w:eastAsia="Calibri"/>
              </w:rPr>
            </w:pPr>
            <w:r w:rsidRPr="00252156">
              <w:t>The SS (MCVideo server) provides transmission granted notification using unicast messaging to the MCVideo User with an acknowledgment required.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99C8CF" w14:textId="77777777" w:rsidR="00F67D29" w:rsidRPr="00252156" w:rsidRDefault="00F67D29" w:rsidP="00E64CC8">
            <w:pPr>
              <w:pStyle w:val="TAC"/>
              <w:spacing w:line="256" w:lineRule="auto"/>
              <w:rPr>
                <w:rFonts w:eastAsia="Calibri"/>
                <w:szCs w:val="22"/>
              </w:rPr>
            </w:pPr>
            <w:r w:rsidRPr="00252156">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B99A39" w14:textId="77777777" w:rsidR="00F67D29" w:rsidRPr="00252156" w:rsidRDefault="00F67D29" w:rsidP="00E64CC8">
            <w:pPr>
              <w:pStyle w:val="TAL"/>
              <w:spacing w:line="256" w:lineRule="auto"/>
              <w:rPr>
                <w:rFonts w:eastAsia="Calibri"/>
              </w:rPr>
            </w:pPr>
            <w:r w:rsidRPr="00252156">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55E3B46" w14:textId="77777777" w:rsidR="00F67D29" w:rsidRPr="00252156" w:rsidRDefault="00F67D29" w:rsidP="00E64CC8">
            <w:pPr>
              <w:pStyle w:val="TAC"/>
              <w:spacing w:line="256" w:lineRule="auto"/>
              <w:rPr>
                <w:rFonts w:eastAsia="Calibri"/>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14B99B" w14:textId="77777777" w:rsidR="00F67D29" w:rsidRPr="00252156" w:rsidRDefault="00F67D29" w:rsidP="00E64CC8">
            <w:pPr>
              <w:pStyle w:val="TAC"/>
              <w:spacing w:line="256" w:lineRule="auto"/>
              <w:rPr>
                <w:rFonts w:eastAsia="Calibri"/>
                <w:szCs w:val="22"/>
              </w:rPr>
            </w:pPr>
          </w:p>
        </w:tc>
      </w:tr>
      <w:tr w:rsidR="00F67D29" w:rsidRPr="00252156" w14:paraId="710EF9FC"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29844287" w14:textId="77777777" w:rsidR="00F67D29" w:rsidRPr="00252156" w:rsidRDefault="00F67D29" w:rsidP="00E64CC8">
            <w:pPr>
              <w:pStyle w:val="TAC"/>
              <w:spacing w:line="256" w:lineRule="auto"/>
              <w:rPr>
                <w:rFonts w:eastAsia="Calibri"/>
              </w:rPr>
            </w:pPr>
            <w:r w:rsidRPr="00252156">
              <w:rPr>
                <w:rFonts w:eastAsia="Calibri"/>
              </w:rPr>
              <w:lastRenderedPageBreak/>
              <w:t>13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1F910AE" w14:textId="22C7F1E5" w:rsidR="00F67D29" w:rsidRPr="00252156" w:rsidRDefault="00F67D29" w:rsidP="00E64CC8">
            <w:pPr>
              <w:pStyle w:val="TAL"/>
              <w:spacing w:line="256" w:lineRule="auto"/>
            </w:pPr>
            <w:r w:rsidRPr="00252156">
              <w:t>Check: Does the UE (MCVideo client) acknowledges receipt of the Transmission Granted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B01C2AB" w14:textId="77777777" w:rsidR="00F67D29" w:rsidRPr="00252156" w:rsidRDefault="00F67D29" w:rsidP="00E64CC8">
            <w:pPr>
              <w:pStyle w:val="TAC"/>
              <w:spacing w:line="256" w:lineRule="auto"/>
              <w:rPr>
                <w:rFonts w:eastAsia="Calibri"/>
                <w:szCs w:val="22"/>
              </w:rPr>
            </w:pPr>
            <w:r w:rsidRPr="00252156">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D9603B1" w14:textId="77777777" w:rsidR="00F67D29" w:rsidRPr="00252156" w:rsidRDefault="00F67D29" w:rsidP="00E64CC8">
            <w:pPr>
              <w:pStyle w:val="TAL"/>
              <w:spacing w:line="256" w:lineRule="auto"/>
              <w:rPr>
                <w:rFonts w:eastAsia="Calibri"/>
              </w:rPr>
            </w:pPr>
            <w:r w:rsidRPr="00252156">
              <w:rPr>
                <w:rFonts w:eastAsia="Calibri" w:cs="Arial"/>
                <w:szCs w:val="18"/>
              </w:rPr>
              <w:t>Transmission Control Ack</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F189AE2" w14:textId="77777777" w:rsidR="00F67D29" w:rsidRPr="00252156" w:rsidRDefault="00F67D29" w:rsidP="00E64CC8">
            <w:pPr>
              <w:pStyle w:val="TAC"/>
              <w:spacing w:line="256" w:lineRule="auto"/>
              <w:rPr>
                <w:rFonts w:eastAsia="Calibri"/>
                <w:szCs w:val="22"/>
              </w:rPr>
            </w:pPr>
            <w:r w:rsidRPr="00252156">
              <w:rPr>
                <w:rFonts w:eastAsia="Calibri"/>
                <w:szCs w:val="18"/>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FA940F" w14:textId="77777777" w:rsidR="00F67D29" w:rsidRPr="00252156" w:rsidRDefault="00F67D29" w:rsidP="00E64CC8">
            <w:pPr>
              <w:pStyle w:val="TAC"/>
              <w:spacing w:line="256" w:lineRule="auto"/>
              <w:rPr>
                <w:rFonts w:eastAsia="Calibri"/>
                <w:szCs w:val="22"/>
              </w:rPr>
            </w:pPr>
            <w:r w:rsidRPr="00252156">
              <w:rPr>
                <w:rFonts w:eastAsia="Calibri"/>
                <w:szCs w:val="18"/>
              </w:rPr>
              <w:t>P</w:t>
            </w:r>
          </w:p>
        </w:tc>
      </w:tr>
      <w:tr w:rsidR="00F67D29" w:rsidRPr="00252156" w14:paraId="128C7A48"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66992005" w14:textId="77777777" w:rsidR="00F67D29" w:rsidRPr="00252156" w:rsidRDefault="00F67D29" w:rsidP="00E64CC8">
            <w:pPr>
              <w:pStyle w:val="TAC"/>
              <w:spacing w:line="256" w:lineRule="auto"/>
              <w:rPr>
                <w:rFonts w:eastAsia="Calibri"/>
              </w:rPr>
            </w:pPr>
            <w:r w:rsidRPr="00252156">
              <w:rPr>
                <w:rFonts w:eastAsia="Calibri"/>
              </w:rPr>
              <w:t>14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B6E5A2D" w14:textId="77777777" w:rsidR="00F67D29" w:rsidRPr="00252156" w:rsidRDefault="00F67D29" w:rsidP="00E64CC8">
            <w:pPr>
              <w:pStyle w:val="TAL"/>
            </w:pPr>
            <w:r w:rsidRPr="00252156">
              <w:t>Check: Does the UE (MCVideo client) provide transmission granted notification to the user?</w:t>
            </w:r>
          </w:p>
          <w:p w14:paraId="7FA85E53" w14:textId="77777777" w:rsidR="00F67D29" w:rsidRPr="00252156" w:rsidRDefault="00F67D29" w:rsidP="00E64CC8">
            <w:pPr>
              <w:pStyle w:val="TAL"/>
              <w:spacing w:line="256" w:lineRule="auto"/>
              <w:rPr>
                <w:rFonts w:eastAsia="Calibri"/>
              </w:rPr>
            </w:pPr>
            <w:r w:rsidRPr="00252156">
              <w:t>(NOTE1)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3793F4" w14:textId="77777777" w:rsidR="00F67D29" w:rsidRPr="00252156" w:rsidRDefault="00F67D29" w:rsidP="00E64CC8">
            <w:pPr>
              <w:pStyle w:val="TAC"/>
              <w:spacing w:line="256" w:lineRule="auto"/>
              <w:rPr>
                <w:rFonts w:eastAsia="Calibri"/>
                <w:szCs w:val="22"/>
              </w:rPr>
            </w:pPr>
            <w:r w:rsidRPr="00252156">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433F6F1" w14:textId="77777777" w:rsidR="00F67D29" w:rsidRPr="00252156" w:rsidRDefault="00F67D29" w:rsidP="00E64CC8">
            <w:pPr>
              <w:pStyle w:val="TAL"/>
              <w:spacing w:line="256" w:lineRule="auto"/>
              <w:rPr>
                <w:rFonts w:eastAsia="Calibri"/>
              </w:rPr>
            </w:pPr>
            <w:r w:rsidRPr="00252156">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8956CC5" w14:textId="77777777" w:rsidR="00F67D29" w:rsidRPr="00252156" w:rsidRDefault="00F67D29" w:rsidP="00E64CC8">
            <w:pPr>
              <w:pStyle w:val="TAC"/>
              <w:spacing w:line="256" w:lineRule="auto"/>
              <w:rPr>
                <w:rFonts w:eastAsia="Calibri"/>
                <w:szCs w:val="22"/>
              </w:rPr>
            </w:pPr>
            <w:r w:rsidRPr="00252156">
              <w:rPr>
                <w:rFonts w:eastAsia="Calibri"/>
                <w:szCs w:val="18"/>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7A86A6" w14:textId="77777777" w:rsidR="00F67D29" w:rsidRPr="00252156" w:rsidRDefault="00F67D29" w:rsidP="00E64CC8">
            <w:pPr>
              <w:pStyle w:val="TAC"/>
              <w:spacing w:line="256" w:lineRule="auto"/>
              <w:rPr>
                <w:rFonts w:eastAsia="Calibri"/>
                <w:szCs w:val="22"/>
              </w:rPr>
            </w:pPr>
            <w:r w:rsidRPr="00252156">
              <w:rPr>
                <w:rFonts w:eastAsia="Calibri"/>
                <w:szCs w:val="18"/>
              </w:rPr>
              <w:t>P</w:t>
            </w:r>
          </w:p>
        </w:tc>
      </w:tr>
      <w:tr w:rsidR="00F67D29" w:rsidRPr="00252156" w14:paraId="27E99AD5"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323BC5D1" w14:textId="77777777" w:rsidR="00F67D29" w:rsidRPr="00252156" w:rsidRDefault="00F67D29" w:rsidP="00E64CC8">
            <w:pPr>
              <w:pStyle w:val="TAC"/>
              <w:spacing w:line="256" w:lineRule="auto"/>
              <w:rPr>
                <w:rFonts w:eastAsia="Calibri"/>
              </w:rPr>
            </w:pPr>
            <w:r w:rsidRPr="00252156">
              <w:rPr>
                <w:rFonts w:eastAsia="Calibri"/>
              </w:rPr>
              <w:t>15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A20BC77" w14:textId="31125AEA" w:rsidR="00F67D29" w:rsidRPr="00252156" w:rsidRDefault="00F67D29" w:rsidP="00E64CC8">
            <w:pPr>
              <w:pStyle w:val="TAL"/>
            </w:pPr>
            <w:r w:rsidRPr="00252156">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EAFD65" w14:textId="77777777" w:rsidR="00F67D29" w:rsidRPr="00252156" w:rsidRDefault="00F67D29" w:rsidP="00E64CC8">
            <w:pPr>
              <w:pStyle w:val="TAC"/>
              <w:spacing w:line="256" w:lineRule="auto"/>
              <w:rPr>
                <w:rFonts w:eastAsia="Calibri"/>
                <w:szCs w:val="18"/>
              </w:rPr>
            </w:pPr>
            <w:r w:rsidRPr="00252156">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07CF34" w14:textId="77777777" w:rsidR="00F67D29" w:rsidRPr="00252156" w:rsidRDefault="00F67D29" w:rsidP="00E64CC8">
            <w:pPr>
              <w:pStyle w:val="TAL"/>
              <w:spacing w:line="256" w:lineRule="auto"/>
              <w:rPr>
                <w:rFonts w:eastAsia="Calibri"/>
                <w:szCs w:val="18"/>
              </w:rPr>
            </w:pPr>
            <w:r w:rsidRPr="00252156">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4A4CA9E" w14:textId="77777777" w:rsidR="00F67D29" w:rsidRPr="00252156" w:rsidRDefault="00F67D29" w:rsidP="00E64CC8">
            <w:pPr>
              <w:pStyle w:val="TAC"/>
              <w:spacing w:line="256" w:lineRule="auto"/>
              <w:rPr>
                <w:rFonts w:eastAsia="Calibri"/>
                <w:szCs w:val="18"/>
              </w:rPr>
            </w:pPr>
            <w:r w:rsidRPr="00252156">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FDE93E" w14:textId="77777777" w:rsidR="00F67D29" w:rsidRPr="00252156" w:rsidRDefault="00F67D29" w:rsidP="00E64CC8">
            <w:pPr>
              <w:pStyle w:val="TAC"/>
              <w:spacing w:line="256" w:lineRule="auto"/>
              <w:rPr>
                <w:rFonts w:eastAsia="Calibri"/>
                <w:szCs w:val="18"/>
              </w:rPr>
            </w:pPr>
            <w:r w:rsidRPr="00252156">
              <w:rPr>
                <w:rFonts w:eastAsia="Calibri"/>
                <w:szCs w:val="18"/>
              </w:rPr>
              <w:t>-</w:t>
            </w:r>
          </w:p>
        </w:tc>
      </w:tr>
      <w:tr w:rsidR="00F67D29" w:rsidRPr="00252156" w14:paraId="64C0AB79"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47E5B6C5" w14:textId="77777777" w:rsidR="00F67D29" w:rsidRPr="00252156" w:rsidRDefault="00F67D29" w:rsidP="00E64CC8">
            <w:pPr>
              <w:pStyle w:val="TAC"/>
              <w:spacing w:line="256" w:lineRule="auto"/>
              <w:rPr>
                <w:rFonts w:eastAsia="Calibri"/>
              </w:rPr>
            </w:pPr>
            <w:r w:rsidRPr="00252156">
              <w:rPr>
                <w:rFonts w:eastAsia="Calibri"/>
              </w:rPr>
              <w:t>16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52A17D4B" w14:textId="77777777" w:rsidR="00F67D29" w:rsidRPr="00252156" w:rsidRDefault="00F67D29" w:rsidP="00E64CC8">
            <w:pPr>
              <w:pStyle w:val="TAL"/>
              <w:keepNext w:val="0"/>
              <w:keepLines w:val="0"/>
              <w:widowControl w:val="0"/>
              <w:rPr>
                <w:rFonts w:eastAsia="Calibri"/>
              </w:rPr>
            </w:pPr>
            <w:r w:rsidRPr="00252156">
              <w:rPr>
                <w:rFonts w:eastAsia="Calibri"/>
              </w:rPr>
              <w:t>Make the UE (MCVideo client) request end of transmission.</w:t>
            </w:r>
          </w:p>
          <w:p w14:paraId="6362BCC2" w14:textId="77777777" w:rsidR="00F67D29" w:rsidRPr="00252156" w:rsidRDefault="00F67D29" w:rsidP="00E64CC8">
            <w:pPr>
              <w:pStyle w:val="TAL"/>
              <w:spacing w:line="256" w:lineRule="auto"/>
              <w:rPr>
                <w:rFonts w:eastAsia="Calibri"/>
              </w:rPr>
            </w:pPr>
            <w:r w:rsidRPr="00252156">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F04161" w14:textId="77777777" w:rsidR="00F67D29" w:rsidRPr="00252156" w:rsidRDefault="00F67D29" w:rsidP="00E64CC8">
            <w:pPr>
              <w:pStyle w:val="TAC"/>
              <w:spacing w:line="256" w:lineRule="auto"/>
              <w:rPr>
                <w:rFonts w:eastAsia="Calibri"/>
                <w:szCs w:val="22"/>
              </w:rPr>
            </w:pPr>
            <w:r w:rsidRPr="00252156">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5091D72" w14:textId="77777777" w:rsidR="00F67D29" w:rsidRPr="00252156" w:rsidRDefault="00F67D29" w:rsidP="00E64CC8">
            <w:pPr>
              <w:pStyle w:val="TAL"/>
              <w:spacing w:line="256" w:lineRule="auto"/>
              <w:rPr>
                <w:rFonts w:eastAsia="Calibri"/>
              </w:rPr>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9BB9E3E" w14:textId="77777777" w:rsidR="00F67D29" w:rsidRPr="00252156" w:rsidRDefault="00F67D29" w:rsidP="00E64CC8">
            <w:pPr>
              <w:pStyle w:val="TAC"/>
              <w:spacing w:line="256" w:lineRule="auto"/>
              <w:rPr>
                <w:rFonts w:eastAsia="Calibri"/>
                <w:szCs w:val="22"/>
              </w:rPr>
            </w:pPr>
            <w:r w:rsidRPr="00252156">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285B8"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1EFCE2B9"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4E7F33AC" w14:textId="77777777" w:rsidR="00F67D29" w:rsidRPr="00252156" w:rsidRDefault="00F67D29" w:rsidP="00E64CC8">
            <w:pPr>
              <w:pStyle w:val="TAC"/>
              <w:spacing w:line="256" w:lineRule="auto"/>
              <w:rPr>
                <w:rFonts w:eastAsia="Calibri"/>
              </w:rPr>
            </w:pPr>
            <w:r w:rsidRPr="00252156">
              <w:rPr>
                <w:rFonts w:eastAsia="Calibri"/>
              </w:rPr>
              <w:t>17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0EE2AD9" w14:textId="50D31206" w:rsidR="00F67D29" w:rsidRPr="00252156" w:rsidRDefault="00F67D29" w:rsidP="00E64CC8">
            <w:pPr>
              <w:pStyle w:val="TAL"/>
              <w:keepNext w:val="0"/>
              <w:keepLines w:val="0"/>
              <w:widowControl w:val="0"/>
              <w:rPr>
                <w:rFonts w:eastAsia="Calibri"/>
              </w:rPr>
            </w:pPr>
            <w:r w:rsidRPr="00252156">
              <w:t xml:space="preserve">Check: Does the UE (MCVideo client) </w:t>
            </w:r>
            <w:r w:rsidRPr="00252156">
              <w:rPr>
                <w:rFonts w:eastAsia="Calibri"/>
              </w:rPr>
              <w:t>correctly perform test procedure '</w:t>
            </w:r>
            <w:r w:rsidRPr="00252156">
              <w:t xml:space="preserve">MCVideo transmission End Request CO' as described in </w:t>
            </w:r>
            <w:r w:rsidRPr="00252156">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EE86BF" w14:textId="77777777" w:rsidR="00F67D29" w:rsidRPr="00252156" w:rsidRDefault="00F67D29" w:rsidP="00E64CC8">
            <w:pPr>
              <w:pStyle w:val="TAC"/>
              <w:spacing w:line="256" w:lineRule="auto"/>
              <w:rPr>
                <w:rFonts w:eastAsia="Calibri"/>
              </w:rPr>
            </w:pPr>
            <w:r w:rsidRPr="00252156">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8B424E8" w14:textId="77777777" w:rsidR="00F67D29" w:rsidRPr="00252156" w:rsidRDefault="00F67D29" w:rsidP="00E64CC8">
            <w:pPr>
              <w:pStyle w:val="TAL"/>
              <w:spacing w:line="256" w:lineRule="auto"/>
              <w:rPr>
                <w:rFonts w:eastAsia="Calibri"/>
              </w:rPr>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1F89D37" w14:textId="77777777" w:rsidR="00F67D29" w:rsidRPr="00252156" w:rsidRDefault="00F67D29" w:rsidP="00E64CC8">
            <w:pPr>
              <w:pStyle w:val="TAC"/>
              <w:spacing w:line="256" w:lineRule="auto"/>
              <w:rPr>
                <w:rFonts w:eastAsia="Calibri"/>
                <w:szCs w:val="22"/>
              </w:rPr>
            </w:pPr>
            <w:r w:rsidRPr="00252156">
              <w:rPr>
                <w:rFonts w:eastAsia="Calibri"/>
                <w:szCs w:val="22"/>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B42504"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45C26651"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669285A2" w14:textId="77777777" w:rsidR="00F67D29" w:rsidRPr="00252156" w:rsidRDefault="00F67D29" w:rsidP="00E64CC8">
            <w:pPr>
              <w:pStyle w:val="TAC"/>
              <w:spacing w:line="256" w:lineRule="auto"/>
              <w:rPr>
                <w:rFonts w:eastAsia="Calibri"/>
              </w:rPr>
            </w:pPr>
            <w:r w:rsidRPr="00252156">
              <w:rPr>
                <w:rFonts w:eastAsia="Calibri"/>
              </w:rPr>
              <w:t>18</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E1D7B0F" w14:textId="4C67455F" w:rsidR="00F67D29" w:rsidRPr="00252156" w:rsidRDefault="00F67D29" w:rsidP="00E64CC8">
            <w:pPr>
              <w:pStyle w:val="TAL"/>
            </w:pPr>
            <w:r w:rsidRPr="00252156">
              <w:t>The SS (MCVideo server) ends the conversation on the MBMS subchannel and sends an Unmap Group to Bearer message on the MBMS subchannel.</w:t>
            </w:r>
          </w:p>
          <w:p w14:paraId="6C06B4CE" w14:textId="77777777" w:rsidR="00F67D29" w:rsidRPr="00252156" w:rsidRDefault="00F67D29" w:rsidP="00E64CC8">
            <w:pPr>
              <w:pStyle w:val="TAL"/>
              <w:spacing w:line="256" w:lineRule="auto"/>
              <w:rPr>
                <w:rFonts w:eastAsia="Calibri"/>
              </w:rPr>
            </w:pPr>
            <w:r w:rsidRPr="00252156">
              <w:t>NOTE: The related E-UTRA/EPC actions are described in TS 36.579-1 [2], subclause 5.4.12 'Generic Test Procedure for MCPTT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53322E" w14:textId="77777777" w:rsidR="00F67D29" w:rsidRPr="00252156" w:rsidRDefault="00F67D29" w:rsidP="00E64CC8">
            <w:pPr>
              <w:pStyle w:val="TAC"/>
              <w:spacing w:line="256" w:lineRule="auto"/>
              <w:rPr>
                <w:rFonts w:eastAsia="Calibri"/>
                <w:szCs w:val="22"/>
              </w:rPr>
            </w:pPr>
            <w:r w:rsidRPr="00252156">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AB8E58E" w14:textId="77777777" w:rsidR="00F67D29" w:rsidRPr="00252156" w:rsidRDefault="00F67D29" w:rsidP="00E64CC8">
            <w:pPr>
              <w:pStyle w:val="TAL"/>
              <w:spacing w:line="256" w:lineRule="auto"/>
              <w:rPr>
                <w:rFonts w:eastAsia="Calibri"/>
              </w:rPr>
            </w:pPr>
            <w:r w:rsidRPr="00252156">
              <w:t>Unmap Group to Bearer</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24B4011" w14:textId="77777777" w:rsidR="00F67D29" w:rsidRPr="00252156" w:rsidRDefault="00F67D29" w:rsidP="00E64CC8">
            <w:pPr>
              <w:pStyle w:val="TAC"/>
              <w:spacing w:line="256" w:lineRule="auto"/>
              <w:rPr>
                <w:rFonts w:eastAsia="Calibri"/>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E5B0F4" w14:textId="77777777" w:rsidR="00F67D29" w:rsidRPr="00252156" w:rsidRDefault="00F67D29" w:rsidP="00E64CC8">
            <w:pPr>
              <w:pStyle w:val="TAC"/>
              <w:spacing w:line="256" w:lineRule="auto"/>
              <w:rPr>
                <w:rFonts w:eastAsia="Calibri"/>
                <w:szCs w:val="22"/>
              </w:rPr>
            </w:pPr>
          </w:p>
        </w:tc>
      </w:tr>
      <w:tr w:rsidR="00F67D29" w:rsidRPr="00252156" w14:paraId="50FA4858"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4DDC1DEC" w14:textId="77777777" w:rsidR="00F67D29" w:rsidRPr="00252156" w:rsidRDefault="00F67D29" w:rsidP="00E64CC8">
            <w:pPr>
              <w:pStyle w:val="TAC"/>
              <w:spacing w:line="256" w:lineRule="auto"/>
              <w:rPr>
                <w:rFonts w:eastAsia="Calibri"/>
              </w:rPr>
            </w:pPr>
            <w:r w:rsidRPr="00252156">
              <w:rPr>
                <w:rFonts w:eastAsia="Calibri"/>
              </w:rPr>
              <w:t>19</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074C12D" w14:textId="30DD3B82" w:rsidR="00F67D29" w:rsidRPr="00252156" w:rsidRDefault="00F67D29" w:rsidP="00E64CC8">
            <w:pPr>
              <w:pStyle w:val="TAL"/>
            </w:pPr>
            <w:r w:rsidRPr="00252156">
              <w:t>Check: Does the UE (MCVideo client) correctly perform 'MCX SIP MESSAGE CO' as described in TS 36.579-1 [2] Table 5.3.32.3-1 as response to the Unmap Group to Bearer message with a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23980A" w14:textId="77777777" w:rsidR="00F67D29" w:rsidRPr="00252156" w:rsidRDefault="00F67D29" w:rsidP="00E64CC8">
            <w:pPr>
              <w:pStyle w:val="TAC"/>
              <w:spacing w:line="256" w:lineRule="auto"/>
            </w:pPr>
            <w:r w:rsidRPr="00252156">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8C966A" w14:textId="77777777" w:rsidR="00F67D29" w:rsidRPr="00252156" w:rsidRDefault="00F67D29" w:rsidP="00E64CC8">
            <w:pPr>
              <w:pStyle w:val="TAL"/>
              <w:spacing w:line="256" w:lineRule="auto"/>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6735819" w14:textId="77777777" w:rsidR="00F67D29" w:rsidRPr="00252156" w:rsidRDefault="00F67D29" w:rsidP="00E64CC8">
            <w:pPr>
              <w:pStyle w:val="TAC"/>
              <w:spacing w:line="256" w:lineRule="auto"/>
              <w:rPr>
                <w:rFonts w:eastAsia="Calibri"/>
                <w:szCs w:val="22"/>
              </w:rPr>
            </w:pPr>
            <w:r w:rsidRPr="0025215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0766A9"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4075C2DF"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2CB647D7" w14:textId="77777777" w:rsidR="00F67D29" w:rsidRPr="00252156" w:rsidRDefault="00F67D29" w:rsidP="00E64CC8">
            <w:pPr>
              <w:pStyle w:val="TAC"/>
              <w:spacing w:line="256" w:lineRule="auto"/>
              <w:rPr>
                <w:rFonts w:eastAsia="Calibri"/>
              </w:rPr>
            </w:pPr>
            <w:r w:rsidRPr="00252156">
              <w:rPr>
                <w:rFonts w:eastAsia="Calibri"/>
              </w:rPr>
              <w:t>20</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7EEBDD9" w14:textId="3240B694" w:rsidR="00F67D29" w:rsidRPr="00252156" w:rsidRDefault="00F67D29" w:rsidP="00E64CC8">
            <w:pPr>
              <w:pStyle w:val="TAL"/>
            </w:pPr>
            <w:r w:rsidRPr="00252156">
              <w:t>Check: Does the UE (MCVideo client) correctly perform 'MCX SIP MESSAGE CT' as described in TS 36.579-1 [2] Table 5.3.33.3-1 where the SS cancels the MBMS bearer announcement?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F61741" w14:textId="77777777" w:rsidR="00F67D29" w:rsidRPr="00252156" w:rsidRDefault="00F67D29" w:rsidP="00E64CC8">
            <w:pPr>
              <w:pStyle w:val="TAC"/>
              <w:spacing w:line="256" w:lineRule="auto"/>
            </w:pPr>
            <w:r w:rsidRPr="00252156">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7E70842" w14:textId="77777777" w:rsidR="00F67D29" w:rsidRPr="00252156" w:rsidRDefault="00F67D29" w:rsidP="00E64CC8">
            <w:pPr>
              <w:pStyle w:val="TAL"/>
              <w:spacing w:line="256" w:lineRule="auto"/>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1534982E" w14:textId="77777777" w:rsidR="00F67D29" w:rsidRPr="00252156" w:rsidRDefault="00F67D29" w:rsidP="00E64CC8">
            <w:pPr>
              <w:pStyle w:val="TAC"/>
              <w:spacing w:line="256" w:lineRule="auto"/>
              <w:rPr>
                <w:rFonts w:eastAsia="Calibri"/>
                <w:szCs w:val="22"/>
              </w:rPr>
            </w:pPr>
            <w:r w:rsidRPr="00252156">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EC23"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326ABB2A"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00C1BBC8" w14:textId="77777777" w:rsidR="00F67D29" w:rsidRPr="00252156" w:rsidRDefault="00F67D29" w:rsidP="00E64CC8">
            <w:pPr>
              <w:pStyle w:val="TAC"/>
              <w:spacing w:line="256" w:lineRule="auto"/>
              <w:rPr>
                <w:rFonts w:eastAsia="Calibri"/>
              </w:rPr>
            </w:pPr>
            <w:r w:rsidRPr="00252156">
              <w:rPr>
                <w:rFonts w:eastAsia="Calibri"/>
              </w:rPr>
              <w:t>21</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34DA82C" w14:textId="77A92920" w:rsidR="00F67D29" w:rsidRPr="00252156" w:rsidRDefault="00F67D29" w:rsidP="00E64CC8">
            <w:pPr>
              <w:pStyle w:val="TAL"/>
            </w:pPr>
            <w:r w:rsidRPr="00252156">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396285" w14:textId="77777777" w:rsidR="00F67D29" w:rsidRPr="00252156" w:rsidRDefault="00F67D29" w:rsidP="00E64CC8">
            <w:pPr>
              <w:pStyle w:val="TAC"/>
              <w:spacing w:line="256" w:lineRule="auto"/>
            </w:pPr>
            <w:r w:rsidRPr="00252156">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585790C" w14:textId="77777777" w:rsidR="00F67D29" w:rsidRPr="00252156" w:rsidRDefault="00F67D29" w:rsidP="00E64CC8">
            <w:pPr>
              <w:pStyle w:val="TAL"/>
              <w:spacing w:line="256" w:lineRule="auto"/>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5C8192CE" w14:textId="77777777" w:rsidR="00F67D29" w:rsidRPr="00252156" w:rsidRDefault="00F67D29" w:rsidP="00E64CC8">
            <w:pPr>
              <w:pStyle w:val="TAC"/>
              <w:spacing w:line="256" w:lineRule="auto"/>
              <w:rPr>
                <w:rFonts w:eastAsia="Calibri"/>
                <w:szCs w:val="22"/>
              </w:rPr>
            </w:pPr>
            <w:r w:rsidRPr="00252156">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E9D3AE" w14:textId="77777777" w:rsidR="00F67D29" w:rsidRPr="00252156" w:rsidRDefault="00F67D29" w:rsidP="00E64CC8">
            <w:pPr>
              <w:pStyle w:val="TAC"/>
              <w:spacing w:line="256" w:lineRule="auto"/>
              <w:rPr>
                <w:rFonts w:eastAsia="Calibri"/>
                <w:szCs w:val="22"/>
              </w:rPr>
            </w:pPr>
            <w:r w:rsidRPr="00252156">
              <w:t>-</w:t>
            </w:r>
          </w:p>
        </w:tc>
      </w:tr>
      <w:tr w:rsidR="00F67D29" w:rsidRPr="00252156" w14:paraId="04EC8F5C"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439B04F6" w14:textId="77777777" w:rsidR="00F67D29" w:rsidRPr="00252156" w:rsidRDefault="00F67D29" w:rsidP="00E64CC8">
            <w:pPr>
              <w:pStyle w:val="TAC"/>
              <w:spacing w:line="256" w:lineRule="auto"/>
              <w:rPr>
                <w:rFonts w:eastAsia="Calibri"/>
              </w:rPr>
            </w:pPr>
            <w:r w:rsidRPr="00252156">
              <w:rPr>
                <w:rFonts w:eastAsia="Calibri"/>
              </w:rPr>
              <w:t>22</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2D1A2EE1" w14:textId="2F9B96E7" w:rsidR="00F67D29" w:rsidRPr="00252156" w:rsidRDefault="00F67D29" w:rsidP="00E64CC8">
            <w:pPr>
              <w:pStyle w:val="TAL"/>
              <w:spacing w:line="256" w:lineRule="auto"/>
              <w:rPr>
                <w:rFonts w:eastAsia="Calibri"/>
              </w:rPr>
            </w:pPr>
            <w:r w:rsidRPr="00252156">
              <w:rPr>
                <w:rFonts w:eastAsia="Calibri"/>
              </w:rPr>
              <w:t xml:space="preserve">The SS (MCVideo server) sends a Media Transmission Notification message </w:t>
            </w:r>
            <w:r w:rsidRPr="00252156">
              <w:t>with an acknowledgment required 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853B96" w14:textId="77777777" w:rsidR="00F67D29" w:rsidRPr="00252156" w:rsidRDefault="00F67D29" w:rsidP="00E64CC8">
            <w:pPr>
              <w:pStyle w:val="TAC"/>
              <w:spacing w:line="256" w:lineRule="auto"/>
              <w:rPr>
                <w:rFonts w:eastAsia="Calibri"/>
                <w:szCs w:val="22"/>
              </w:rPr>
            </w:pPr>
            <w:r w:rsidRPr="00252156">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4BDF20" w14:textId="77777777" w:rsidR="00F67D29" w:rsidRPr="00252156" w:rsidRDefault="00F67D29" w:rsidP="00E64CC8">
            <w:pPr>
              <w:pStyle w:val="TAL"/>
              <w:spacing w:line="256" w:lineRule="auto"/>
              <w:rPr>
                <w:rFonts w:eastAsia="Calibri"/>
              </w:rPr>
            </w:pPr>
            <w:r w:rsidRPr="00252156">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63BBD592" w14:textId="77777777" w:rsidR="00F67D29" w:rsidRPr="00252156" w:rsidRDefault="00F67D29" w:rsidP="00E64CC8">
            <w:pPr>
              <w:pStyle w:val="TAC"/>
              <w:spacing w:line="256" w:lineRule="auto"/>
              <w:rPr>
                <w:rFonts w:eastAsia="Calibri"/>
                <w:szCs w:val="22"/>
              </w:rPr>
            </w:pPr>
            <w:r w:rsidRPr="00252156">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D2120"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439DD51C"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024481E2" w14:textId="77777777" w:rsidR="00F67D29" w:rsidRPr="00252156" w:rsidRDefault="00F67D29" w:rsidP="00E64CC8">
            <w:pPr>
              <w:pStyle w:val="TAC"/>
              <w:spacing w:line="256" w:lineRule="auto"/>
              <w:rPr>
                <w:rFonts w:eastAsia="Calibri"/>
              </w:rPr>
            </w:pPr>
            <w:r w:rsidRPr="00252156">
              <w:rPr>
                <w:rFonts w:eastAsia="Calibri"/>
              </w:rPr>
              <w:t>23</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19377D31" w14:textId="7EF8F381" w:rsidR="00F67D29" w:rsidRPr="00252156" w:rsidRDefault="00F67D29" w:rsidP="00E64CC8">
            <w:pPr>
              <w:pStyle w:val="TAL"/>
              <w:spacing w:line="256" w:lineRule="auto"/>
              <w:rPr>
                <w:rFonts w:eastAsia="Calibri"/>
              </w:rPr>
            </w:pPr>
            <w:r w:rsidRPr="00252156">
              <w:t xml:space="preserve">Check: Does the UE (MCVideo client) acknowledges receipt of the </w:t>
            </w:r>
            <w:r w:rsidRPr="00252156">
              <w:rPr>
                <w:rFonts w:eastAsia="Calibri"/>
              </w:rPr>
              <w:t>Media Transmission Notification</w:t>
            </w:r>
            <w:r w:rsidRPr="00252156">
              <w:t xml:space="preserv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CA7C3A" w14:textId="77777777" w:rsidR="00F67D29" w:rsidRPr="00252156" w:rsidRDefault="00F67D29" w:rsidP="00E64CC8">
            <w:pPr>
              <w:pStyle w:val="TAC"/>
              <w:spacing w:line="256" w:lineRule="auto"/>
              <w:rPr>
                <w:rFonts w:eastAsia="Calibri"/>
                <w:szCs w:val="22"/>
              </w:rPr>
            </w:pPr>
            <w:r w:rsidRPr="00252156">
              <w:rPr>
                <w:rFonts w:eastAsia="Calibri"/>
              </w:rPr>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30C62C2" w14:textId="77777777" w:rsidR="00F67D29" w:rsidRPr="00252156" w:rsidRDefault="00F67D29" w:rsidP="00E64CC8">
            <w:pPr>
              <w:pStyle w:val="TAL"/>
              <w:spacing w:line="256" w:lineRule="auto"/>
              <w:rPr>
                <w:rFonts w:eastAsia="Calibri"/>
              </w:rPr>
            </w:pPr>
            <w:r w:rsidRPr="00252156">
              <w:rPr>
                <w:rFonts w:eastAsia="Calibri" w:cs="Arial"/>
                <w:szCs w:val="18"/>
              </w:rPr>
              <w:t>Transmission Control Ack</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D359454" w14:textId="77777777" w:rsidR="00F67D29" w:rsidRPr="00252156" w:rsidRDefault="00F67D29" w:rsidP="00E64CC8">
            <w:pPr>
              <w:pStyle w:val="TAC"/>
              <w:spacing w:line="256" w:lineRule="auto"/>
              <w:rPr>
                <w:rFonts w:eastAsia="Calibri"/>
                <w:szCs w:val="22"/>
              </w:rPr>
            </w:pPr>
            <w:r w:rsidRPr="00252156">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883674" w14:textId="77777777" w:rsidR="00F67D29" w:rsidRPr="00252156" w:rsidRDefault="00F67D29" w:rsidP="00E64CC8">
            <w:pPr>
              <w:pStyle w:val="TAC"/>
              <w:spacing w:line="256" w:lineRule="auto"/>
              <w:rPr>
                <w:rFonts w:eastAsia="Calibri"/>
                <w:szCs w:val="22"/>
              </w:rPr>
            </w:pPr>
            <w:r w:rsidRPr="00252156">
              <w:rPr>
                <w:rFonts w:eastAsia="Calibri"/>
                <w:szCs w:val="18"/>
              </w:rPr>
              <w:t>P</w:t>
            </w:r>
          </w:p>
        </w:tc>
      </w:tr>
      <w:tr w:rsidR="00F67D29" w:rsidRPr="00252156" w14:paraId="6B9FC0AF"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19056C44" w14:textId="77777777" w:rsidR="00F67D29" w:rsidRPr="00252156" w:rsidRDefault="00F67D29" w:rsidP="00E64CC8">
            <w:pPr>
              <w:pStyle w:val="TAC"/>
              <w:spacing w:line="256" w:lineRule="auto"/>
              <w:rPr>
                <w:rFonts w:eastAsia="Calibri"/>
              </w:rPr>
            </w:pPr>
            <w:r w:rsidRPr="00252156">
              <w:rPr>
                <w:rFonts w:eastAsia="Calibri"/>
              </w:rPr>
              <w:t>24</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00171F0F" w14:textId="77777777" w:rsidR="00F67D29" w:rsidRPr="00252156" w:rsidRDefault="00F67D29" w:rsidP="00E64CC8">
            <w:pPr>
              <w:pStyle w:val="TAL"/>
              <w:spacing w:line="256" w:lineRule="auto"/>
            </w:pPr>
            <w:r w:rsidRPr="00252156">
              <w:t>Check: Does the UE (MCVideo client) provide media transmission notification to the user?</w:t>
            </w:r>
          </w:p>
          <w:p w14:paraId="6CF092A1" w14:textId="77777777" w:rsidR="00F67D29" w:rsidRPr="00252156" w:rsidRDefault="00F67D29" w:rsidP="00E64CC8">
            <w:pPr>
              <w:pStyle w:val="TAL"/>
              <w:spacing w:line="256" w:lineRule="auto"/>
            </w:pPr>
            <w:r w:rsidRPr="00252156">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36271C" w14:textId="77777777" w:rsidR="00F67D29" w:rsidRPr="00252156" w:rsidRDefault="00F67D29" w:rsidP="00E64CC8">
            <w:pPr>
              <w:pStyle w:val="TAC"/>
              <w:spacing w:line="256" w:lineRule="auto"/>
              <w:rPr>
                <w:rFonts w:eastAsia="Calibri"/>
              </w:rPr>
            </w:pPr>
            <w:r w:rsidRPr="00252156">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C875848" w14:textId="77777777" w:rsidR="00F67D29" w:rsidRPr="00252156" w:rsidRDefault="00F67D29" w:rsidP="00E64CC8">
            <w:pPr>
              <w:pStyle w:val="TAL"/>
              <w:spacing w:line="256" w:lineRule="auto"/>
              <w:rPr>
                <w:rFonts w:eastAsia="Calibri" w:cs="Arial"/>
                <w:szCs w:val="18"/>
              </w:rPr>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F528657" w14:textId="77777777" w:rsidR="00F67D29" w:rsidRPr="00252156" w:rsidRDefault="00F67D29" w:rsidP="00E64CC8">
            <w:pPr>
              <w:pStyle w:val="TAC"/>
              <w:spacing w:line="256" w:lineRule="auto"/>
              <w:rPr>
                <w:rFonts w:eastAsia="Calibri"/>
                <w:szCs w:val="18"/>
              </w:rPr>
            </w:pPr>
            <w:r w:rsidRPr="00252156">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F89CAF" w14:textId="77777777" w:rsidR="00F67D29" w:rsidRPr="00252156" w:rsidRDefault="00F67D29" w:rsidP="00E64CC8">
            <w:pPr>
              <w:pStyle w:val="TAC"/>
              <w:spacing w:line="256" w:lineRule="auto"/>
              <w:rPr>
                <w:rFonts w:eastAsia="Calibri"/>
                <w:szCs w:val="18"/>
              </w:rPr>
            </w:pPr>
            <w:r w:rsidRPr="00252156">
              <w:rPr>
                <w:rFonts w:eastAsia="Calibri"/>
                <w:szCs w:val="18"/>
              </w:rPr>
              <w:t>P</w:t>
            </w:r>
          </w:p>
        </w:tc>
      </w:tr>
      <w:tr w:rsidR="00F67D29" w:rsidRPr="00252156" w14:paraId="7425F61A"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6AAFF4FB" w14:textId="77777777" w:rsidR="00F67D29" w:rsidRPr="00252156" w:rsidRDefault="00F67D29" w:rsidP="00E64CC8">
            <w:pPr>
              <w:pStyle w:val="TAC"/>
              <w:spacing w:line="256" w:lineRule="auto"/>
              <w:rPr>
                <w:rFonts w:eastAsia="Calibri"/>
              </w:rPr>
            </w:pPr>
            <w:r w:rsidRPr="00252156">
              <w:rPr>
                <w:rFonts w:eastAsia="Calibri"/>
              </w:rPr>
              <w:t>25</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B562150" w14:textId="0E3B537A" w:rsidR="00F67D29" w:rsidRPr="00252156" w:rsidRDefault="00F67D29" w:rsidP="00E64CC8">
            <w:pPr>
              <w:pStyle w:val="TAL"/>
              <w:spacing w:line="256" w:lineRule="auto"/>
            </w:pPr>
            <w:r w:rsidRPr="00252156">
              <w:rPr>
                <w:rFonts w:eastAsia="Calibri"/>
              </w:rPr>
              <w:t xml:space="preserve">The SS (MCVideo server) sends a Transmission End Notify message </w:t>
            </w:r>
            <w:r w:rsidRPr="00252156">
              <w:t>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48FBFD" w14:textId="77777777" w:rsidR="00F67D29" w:rsidRPr="00252156" w:rsidRDefault="00F67D29" w:rsidP="00E64CC8">
            <w:pPr>
              <w:pStyle w:val="TAC"/>
              <w:spacing w:line="256" w:lineRule="auto"/>
              <w:rPr>
                <w:rFonts w:eastAsia="Calibri"/>
              </w:rPr>
            </w:pPr>
            <w:r w:rsidRPr="00252156">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4F7F18D" w14:textId="77777777" w:rsidR="00F67D29" w:rsidRPr="00252156" w:rsidRDefault="00F67D29" w:rsidP="00E64CC8">
            <w:pPr>
              <w:pStyle w:val="TAL"/>
              <w:spacing w:line="256" w:lineRule="auto"/>
              <w:rPr>
                <w:rFonts w:eastAsia="Calibri" w:cs="Arial"/>
                <w:szCs w:val="18"/>
              </w:rPr>
            </w:pPr>
            <w:r w:rsidRPr="00252156">
              <w:t>Transmission End Notify</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6FA837E" w14:textId="77777777" w:rsidR="00F67D29" w:rsidRPr="00252156" w:rsidRDefault="00F67D29" w:rsidP="00E64CC8">
            <w:pPr>
              <w:pStyle w:val="TAC"/>
              <w:spacing w:line="256" w:lineRule="auto"/>
              <w:rPr>
                <w:rFonts w:eastAsia="Calibri"/>
                <w:szCs w:val="18"/>
              </w:rPr>
            </w:pPr>
            <w:r w:rsidRPr="0025215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393475F" w14:textId="77777777" w:rsidR="00F67D29" w:rsidRPr="00252156" w:rsidRDefault="00F67D29" w:rsidP="00E64CC8">
            <w:pPr>
              <w:pStyle w:val="TAC"/>
              <w:spacing w:line="256" w:lineRule="auto"/>
              <w:rPr>
                <w:rFonts w:eastAsia="Calibri"/>
                <w:szCs w:val="18"/>
              </w:rPr>
            </w:pPr>
            <w:r w:rsidRPr="00252156">
              <w:t>-</w:t>
            </w:r>
          </w:p>
        </w:tc>
      </w:tr>
      <w:tr w:rsidR="00F67D29" w:rsidRPr="00252156" w14:paraId="3533F2AF"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6F5F478B" w14:textId="77777777" w:rsidR="00F67D29" w:rsidRPr="00252156" w:rsidRDefault="00F67D29" w:rsidP="00E64CC8">
            <w:pPr>
              <w:pStyle w:val="TAC"/>
              <w:spacing w:line="256" w:lineRule="auto"/>
              <w:rPr>
                <w:rFonts w:eastAsia="Calibri"/>
              </w:rPr>
            </w:pPr>
            <w:r w:rsidRPr="00252156">
              <w:rPr>
                <w:rFonts w:eastAsia="Calibri"/>
              </w:rPr>
              <w:t>26</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5488254" w14:textId="77777777" w:rsidR="00F67D29" w:rsidRPr="00252156" w:rsidRDefault="00F67D29" w:rsidP="00E64CC8">
            <w:pPr>
              <w:pStyle w:val="TAL"/>
              <w:spacing w:line="256" w:lineRule="auto"/>
            </w:pPr>
            <w:r w:rsidRPr="00252156">
              <w:t>Check: Does the UE (MCVideo client) notify the user about the media transmission ended by another user?</w:t>
            </w:r>
          </w:p>
          <w:p w14:paraId="137ED227" w14:textId="77777777" w:rsidR="00F67D29" w:rsidRPr="00252156" w:rsidRDefault="00F67D29" w:rsidP="00E64CC8">
            <w:pPr>
              <w:pStyle w:val="TAL"/>
              <w:spacing w:line="256" w:lineRule="auto"/>
              <w:rPr>
                <w:rFonts w:eastAsia="Calibri"/>
              </w:rPr>
            </w:pPr>
            <w:r w:rsidRPr="00252156">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50CC82" w14:textId="77777777" w:rsidR="00F67D29" w:rsidRPr="00252156" w:rsidRDefault="00F67D29" w:rsidP="00E64CC8">
            <w:pPr>
              <w:pStyle w:val="TAC"/>
              <w:spacing w:line="256" w:lineRule="auto"/>
              <w:rPr>
                <w:rFonts w:eastAsia="Calibri"/>
                <w:szCs w:val="22"/>
              </w:rPr>
            </w:pPr>
            <w:r w:rsidRPr="00252156">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C23C64" w14:textId="77777777" w:rsidR="00F67D29" w:rsidRPr="00252156" w:rsidRDefault="00F67D29" w:rsidP="00E64CC8">
            <w:pPr>
              <w:pStyle w:val="TAL"/>
              <w:spacing w:line="256" w:lineRule="auto"/>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2F93A5C4" w14:textId="77777777" w:rsidR="00F67D29" w:rsidRPr="00252156" w:rsidRDefault="00F67D29" w:rsidP="00E64CC8">
            <w:pPr>
              <w:pStyle w:val="TAC"/>
              <w:spacing w:line="256" w:lineRule="auto"/>
            </w:pPr>
            <w:r w:rsidRPr="00252156">
              <w:rPr>
                <w:rFonts w:eastAsia="Calibri"/>
                <w:szCs w:val="18"/>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4B2E16" w14:textId="77777777" w:rsidR="00F67D29" w:rsidRPr="00252156" w:rsidRDefault="00F67D29" w:rsidP="00E64CC8">
            <w:pPr>
              <w:pStyle w:val="TAC"/>
              <w:spacing w:line="256" w:lineRule="auto"/>
            </w:pPr>
            <w:r w:rsidRPr="00252156">
              <w:rPr>
                <w:rFonts w:eastAsia="Calibri"/>
                <w:szCs w:val="18"/>
              </w:rPr>
              <w:t>P</w:t>
            </w:r>
          </w:p>
        </w:tc>
      </w:tr>
      <w:tr w:rsidR="00F67D29" w:rsidRPr="00252156" w14:paraId="1EC7B085"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24F2049C" w14:textId="77777777" w:rsidR="00F67D29" w:rsidRPr="00252156" w:rsidRDefault="00F67D29" w:rsidP="00E64CC8">
            <w:pPr>
              <w:pStyle w:val="TAC"/>
              <w:spacing w:line="256" w:lineRule="auto"/>
              <w:rPr>
                <w:rFonts w:eastAsia="Calibri"/>
              </w:rPr>
            </w:pPr>
            <w:r w:rsidRPr="00252156">
              <w:rPr>
                <w:rFonts w:eastAsia="Calibri"/>
              </w:rPr>
              <w:t>27</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73A790C3" w14:textId="0E321A6B" w:rsidR="00F67D29" w:rsidRPr="00252156" w:rsidRDefault="00F67D29" w:rsidP="00E64CC8">
            <w:pPr>
              <w:pStyle w:val="TAL"/>
              <w:spacing w:line="256" w:lineRule="auto"/>
              <w:rPr>
                <w:rFonts w:eastAsia="Calibri"/>
              </w:rPr>
            </w:pPr>
            <w:r w:rsidRPr="00252156">
              <w:rPr>
                <w:rFonts w:eastAsia="Calibri"/>
              </w:rPr>
              <w:t xml:space="preserve">The SS (MCVideo server) sends a Transmission Idle message </w:t>
            </w:r>
            <w:r w:rsidRPr="00252156">
              <w:t>over the unicast channel..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697C9A" w14:textId="77777777" w:rsidR="00F67D29" w:rsidRPr="00252156" w:rsidRDefault="00F67D29" w:rsidP="00E64CC8">
            <w:pPr>
              <w:pStyle w:val="TAC"/>
              <w:spacing w:line="256" w:lineRule="auto"/>
              <w:rPr>
                <w:rFonts w:eastAsia="Calibri"/>
                <w:szCs w:val="22"/>
              </w:rPr>
            </w:pPr>
            <w:r w:rsidRPr="00252156">
              <w:rPr>
                <w:rFonts w:eastAsia="Calibri"/>
                <w:szCs w:val="22"/>
              </w:rPr>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E1236" w14:textId="77777777" w:rsidR="00F67D29" w:rsidRPr="00252156" w:rsidRDefault="00F67D29" w:rsidP="00E64CC8">
            <w:pPr>
              <w:pStyle w:val="TAL"/>
              <w:spacing w:line="256" w:lineRule="auto"/>
            </w:pPr>
            <w:r w:rsidRPr="00252156">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756D7B9A" w14:textId="77777777" w:rsidR="00F67D29" w:rsidRPr="00252156" w:rsidRDefault="00F67D29" w:rsidP="00E64CC8">
            <w:pPr>
              <w:pStyle w:val="TAC"/>
              <w:spacing w:line="256" w:lineRule="auto"/>
              <w:rPr>
                <w:rFonts w:eastAsia="Calibri"/>
                <w:szCs w:val="18"/>
              </w:rPr>
            </w:pPr>
            <w:r w:rsidRPr="00252156">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2BC8EC" w14:textId="77777777" w:rsidR="00F67D29" w:rsidRPr="00252156" w:rsidRDefault="00F67D29" w:rsidP="00E64CC8">
            <w:pPr>
              <w:pStyle w:val="TAC"/>
              <w:spacing w:line="256" w:lineRule="auto"/>
              <w:rPr>
                <w:rFonts w:eastAsia="Calibri"/>
                <w:szCs w:val="18"/>
              </w:rPr>
            </w:pPr>
            <w:r w:rsidRPr="00252156">
              <w:rPr>
                <w:rFonts w:eastAsia="Calibri"/>
                <w:szCs w:val="22"/>
              </w:rPr>
              <w:t>-</w:t>
            </w:r>
          </w:p>
        </w:tc>
      </w:tr>
      <w:tr w:rsidR="00F67D29" w:rsidRPr="00252156" w14:paraId="6E3BFCFE"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6DCBAD4A" w14:textId="77777777" w:rsidR="00F67D29" w:rsidRPr="00252156" w:rsidRDefault="00F67D29" w:rsidP="00E64CC8">
            <w:pPr>
              <w:pStyle w:val="TAC"/>
              <w:spacing w:line="256" w:lineRule="auto"/>
              <w:rPr>
                <w:rFonts w:eastAsia="Calibri"/>
              </w:rPr>
            </w:pPr>
            <w:r w:rsidRPr="00252156">
              <w:rPr>
                <w:rFonts w:eastAsia="Calibri"/>
              </w:rPr>
              <w:lastRenderedPageBreak/>
              <w:t>28</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39C3DAF5" w14:textId="77777777" w:rsidR="00F67D29" w:rsidRPr="00252156" w:rsidRDefault="00F67D29" w:rsidP="00E64CC8">
            <w:pPr>
              <w:pStyle w:val="TAL"/>
              <w:spacing w:line="256" w:lineRule="auto"/>
              <w:rPr>
                <w:rFonts w:eastAsia="Calibri"/>
              </w:rPr>
            </w:pPr>
            <w:r w:rsidRPr="00252156">
              <w:rPr>
                <w:rFonts w:eastAsia="Calibri"/>
              </w:rPr>
              <w:t>Make the UE (MCVideo client) release the call.</w:t>
            </w:r>
          </w:p>
          <w:p w14:paraId="6DC886D9" w14:textId="77777777" w:rsidR="00F67D29" w:rsidRPr="00252156" w:rsidRDefault="00F67D29" w:rsidP="00E64CC8">
            <w:pPr>
              <w:pStyle w:val="TAL"/>
              <w:spacing w:line="256" w:lineRule="auto"/>
              <w:rPr>
                <w:rFonts w:eastAsia="Calibri"/>
              </w:rPr>
            </w:pPr>
            <w:r w:rsidRPr="00252156">
              <w:rPr>
                <w:rFonts w:eastAsia="Calibri"/>
              </w:rPr>
              <w:t>(NOTE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EA2CBE" w14:textId="77777777" w:rsidR="00F67D29" w:rsidRPr="00252156" w:rsidRDefault="00F67D29" w:rsidP="00E64CC8">
            <w:pPr>
              <w:pStyle w:val="TAC"/>
              <w:spacing w:line="256" w:lineRule="auto"/>
              <w:rPr>
                <w:rFonts w:eastAsia="Calibri"/>
                <w:szCs w:val="22"/>
              </w:rPr>
            </w:pPr>
            <w:r w:rsidRPr="00252156">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C33CE0" w14:textId="77777777" w:rsidR="00F67D29" w:rsidRPr="00252156" w:rsidRDefault="00F67D29" w:rsidP="00E64CC8">
            <w:pPr>
              <w:pStyle w:val="TAL"/>
              <w:spacing w:line="256" w:lineRule="auto"/>
              <w:rPr>
                <w:rFonts w:eastAsia="Calibri"/>
              </w:rPr>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470364FF" w14:textId="77777777" w:rsidR="00F67D29" w:rsidRPr="00252156" w:rsidRDefault="00F67D29" w:rsidP="00E64CC8">
            <w:pPr>
              <w:pStyle w:val="TAC"/>
              <w:spacing w:line="256" w:lineRule="auto"/>
              <w:rPr>
                <w:rFonts w:eastAsia="Calibri"/>
                <w:szCs w:val="22"/>
              </w:rPr>
            </w:pPr>
            <w:r w:rsidRPr="00252156">
              <w:rPr>
                <w:rFonts w:eastAsia="Calibri"/>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465BC8" w14:textId="77777777" w:rsidR="00F67D29" w:rsidRPr="00252156" w:rsidRDefault="00F67D29" w:rsidP="00E64CC8">
            <w:pPr>
              <w:pStyle w:val="TAC"/>
              <w:spacing w:line="256" w:lineRule="auto"/>
              <w:rPr>
                <w:rFonts w:eastAsia="Calibri"/>
                <w:szCs w:val="22"/>
              </w:rPr>
            </w:pPr>
            <w:r w:rsidRPr="00252156">
              <w:rPr>
                <w:rFonts w:eastAsia="Calibri"/>
                <w:szCs w:val="22"/>
              </w:rPr>
              <w:t>-</w:t>
            </w:r>
          </w:p>
        </w:tc>
      </w:tr>
      <w:tr w:rsidR="00F67D29" w:rsidRPr="00252156" w14:paraId="59D4C740" w14:textId="77777777" w:rsidTr="00E64CC8">
        <w:tc>
          <w:tcPr>
            <w:tcW w:w="533" w:type="dxa"/>
            <w:tcBorders>
              <w:top w:val="single" w:sz="4" w:space="0" w:color="auto"/>
              <w:left w:val="single" w:sz="4" w:space="0" w:color="auto"/>
              <w:bottom w:val="single" w:sz="4" w:space="0" w:color="auto"/>
              <w:right w:val="single" w:sz="4" w:space="0" w:color="auto"/>
            </w:tcBorders>
            <w:shd w:val="clear" w:color="auto" w:fill="auto"/>
          </w:tcPr>
          <w:p w14:paraId="0E658759" w14:textId="77777777" w:rsidR="00F67D29" w:rsidRPr="00252156" w:rsidRDefault="00F67D29" w:rsidP="00E64CC8">
            <w:pPr>
              <w:pStyle w:val="TAC"/>
              <w:spacing w:line="256" w:lineRule="auto"/>
              <w:rPr>
                <w:rFonts w:eastAsia="Calibri"/>
              </w:rPr>
            </w:pPr>
            <w:r w:rsidRPr="00252156">
              <w:rPr>
                <w:rFonts w:eastAsia="Calibri"/>
              </w:rPr>
              <w:t>29</w:t>
            </w:r>
          </w:p>
        </w:tc>
        <w:tc>
          <w:tcPr>
            <w:tcW w:w="3967" w:type="dxa"/>
            <w:tcBorders>
              <w:top w:val="single" w:sz="4" w:space="0" w:color="auto"/>
              <w:left w:val="single" w:sz="4" w:space="0" w:color="auto"/>
              <w:bottom w:val="single" w:sz="4" w:space="0" w:color="auto"/>
              <w:right w:val="single" w:sz="4" w:space="0" w:color="auto"/>
            </w:tcBorders>
            <w:shd w:val="clear" w:color="auto" w:fill="auto"/>
          </w:tcPr>
          <w:p w14:paraId="68062A89" w14:textId="638C2CC7" w:rsidR="00F67D29" w:rsidRPr="00252156" w:rsidRDefault="00F67D29" w:rsidP="00E64CC8">
            <w:pPr>
              <w:pStyle w:val="TAL"/>
              <w:spacing w:line="256" w:lineRule="auto"/>
              <w:rPr>
                <w:rFonts w:eastAsia="Calibri"/>
              </w:rPr>
            </w:pPr>
            <w:r w:rsidRPr="00252156">
              <w:rPr>
                <w:rFonts w:eastAsia="Calibri"/>
              </w:rPr>
              <w:t xml:space="preserve">Check: Does the UE (MCVideo client) correctly perform </w:t>
            </w:r>
            <w:r w:rsidRPr="00252156">
              <w:t>test</w:t>
            </w:r>
            <w:r w:rsidRPr="00252156">
              <w:rPr>
                <w:rFonts w:eastAsia="Calibri"/>
              </w:rPr>
              <w:t xml:space="preserve"> procedure '</w:t>
            </w:r>
            <w:r w:rsidRPr="00252156">
              <w:t xml:space="preserve">MCX CO call release' </w:t>
            </w:r>
            <w:r w:rsidRPr="00252156">
              <w:rPr>
                <w:rFonts w:eastAsia="Calibri"/>
              </w:rPr>
              <w:t xml:space="preserve">as described in </w:t>
            </w:r>
            <w:r w:rsidRPr="00252156">
              <w:t>TS 36.579-1 [2] Table 5.3.10.3-1</w:t>
            </w:r>
            <w:r w:rsidRPr="00252156">
              <w:rPr>
                <w:rFonts w:eastAsia="Calibri"/>
              </w:rPr>
              <w:t xml:space="preserve"> to release the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AB55E" w14:textId="77777777" w:rsidR="00F67D29" w:rsidRPr="00252156" w:rsidRDefault="00F67D29" w:rsidP="00E64CC8">
            <w:pPr>
              <w:pStyle w:val="TAC"/>
              <w:spacing w:line="256" w:lineRule="auto"/>
              <w:rPr>
                <w:rFonts w:eastAsia="Calibri"/>
                <w:szCs w:val="22"/>
              </w:rPr>
            </w:pPr>
            <w:r w:rsidRPr="00252156">
              <w:rPr>
                <w:rFonts w:eastAsia="Calibri"/>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2CAAB1" w14:textId="77777777" w:rsidR="00F67D29" w:rsidRPr="00252156" w:rsidRDefault="00F67D29" w:rsidP="00E64CC8">
            <w:pPr>
              <w:pStyle w:val="TAL"/>
              <w:spacing w:line="256" w:lineRule="auto"/>
              <w:rPr>
                <w:rFonts w:eastAsia="Calibri"/>
              </w:rPr>
            </w:pPr>
            <w:r w:rsidRPr="00252156">
              <w:rPr>
                <w:rFonts w:eastAsia="Calibri"/>
              </w:rPr>
              <w:t>-</w:t>
            </w:r>
          </w:p>
        </w:tc>
        <w:tc>
          <w:tcPr>
            <w:tcW w:w="565" w:type="dxa"/>
            <w:tcBorders>
              <w:top w:val="single" w:sz="4" w:space="0" w:color="auto"/>
              <w:left w:val="single" w:sz="4" w:space="0" w:color="auto"/>
              <w:bottom w:val="single" w:sz="4" w:space="0" w:color="auto"/>
              <w:right w:val="single" w:sz="4" w:space="0" w:color="auto"/>
            </w:tcBorders>
            <w:shd w:val="clear" w:color="auto" w:fill="auto"/>
          </w:tcPr>
          <w:p w14:paraId="359D3672" w14:textId="77777777" w:rsidR="00F67D29" w:rsidRPr="00252156" w:rsidRDefault="00F67D29" w:rsidP="00E64CC8">
            <w:pPr>
              <w:pStyle w:val="TAC"/>
              <w:spacing w:line="256" w:lineRule="auto"/>
              <w:rPr>
                <w:rFonts w:eastAsia="Calibri"/>
                <w:szCs w:val="22"/>
              </w:rPr>
            </w:pPr>
            <w:r w:rsidRPr="00252156">
              <w:rPr>
                <w:rFonts w:eastAsia="Calibri"/>
                <w:szCs w:val="22"/>
              </w:rPr>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3E8DDA" w14:textId="77777777" w:rsidR="00F67D29" w:rsidRPr="00252156" w:rsidRDefault="00F67D29" w:rsidP="00E64CC8">
            <w:pPr>
              <w:pStyle w:val="TAC"/>
              <w:spacing w:line="256" w:lineRule="auto"/>
              <w:rPr>
                <w:rFonts w:eastAsia="Calibri"/>
                <w:szCs w:val="22"/>
              </w:rPr>
            </w:pPr>
            <w:r w:rsidRPr="00252156">
              <w:rPr>
                <w:rFonts w:eastAsia="Calibri"/>
              </w:rPr>
              <w:t>-</w:t>
            </w:r>
          </w:p>
        </w:tc>
      </w:tr>
      <w:tr w:rsidR="00F67D29" w:rsidRPr="00252156" w14:paraId="5FBC073B" w14:textId="77777777" w:rsidTr="00E64CC8">
        <w:tc>
          <w:tcPr>
            <w:tcW w:w="9600" w:type="dxa"/>
            <w:gridSpan w:val="6"/>
            <w:tcBorders>
              <w:top w:val="single" w:sz="4" w:space="0" w:color="auto"/>
              <w:left w:val="single" w:sz="4" w:space="0" w:color="auto"/>
              <w:bottom w:val="single" w:sz="4" w:space="0" w:color="auto"/>
              <w:right w:val="single" w:sz="4" w:space="0" w:color="auto"/>
            </w:tcBorders>
            <w:shd w:val="clear" w:color="auto" w:fill="auto"/>
            <w:hideMark/>
          </w:tcPr>
          <w:p w14:paraId="52ECC12F" w14:textId="77777777" w:rsidR="00F67D29" w:rsidRPr="00252156" w:rsidRDefault="00F67D29" w:rsidP="00E64CC8">
            <w:pPr>
              <w:pStyle w:val="TAN"/>
              <w:spacing w:line="256" w:lineRule="auto"/>
            </w:pPr>
            <w:r w:rsidRPr="00252156">
              <w:t>NOTE 1:</w:t>
            </w:r>
            <w:r w:rsidRPr="00252156">
              <w:tab/>
              <w:t>This is expected to be done via a suitable implementation dependent MMI.</w:t>
            </w:r>
          </w:p>
        </w:tc>
      </w:tr>
    </w:tbl>
    <w:p w14:paraId="4B6E567F" w14:textId="77777777" w:rsidR="00F67D29" w:rsidRPr="00252156" w:rsidRDefault="00F67D29" w:rsidP="00F67D29"/>
    <w:p w14:paraId="62F92DD6" w14:textId="77777777" w:rsidR="00F67D29" w:rsidRPr="00252156" w:rsidRDefault="00F67D29" w:rsidP="00F67D29">
      <w:pPr>
        <w:pStyle w:val="H6"/>
      </w:pPr>
      <w:r w:rsidRPr="00252156">
        <w:t>6.8.1.3.3</w:t>
      </w:r>
      <w:r w:rsidRPr="00252156">
        <w:tab/>
        <w:t>Specific message contents</w:t>
      </w:r>
    </w:p>
    <w:p w14:paraId="0C605392" w14:textId="139EBF83" w:rsidR="00F67D29" w:rsidRPr="00252156" w:rsidRDefault="00F67D29" w:rsidP="00F67D29">
      <w:pPr>
        <w:pStyle w:val="TH"/>
      </w:pPr>
      <w:r w:rsidRPr="00252156">
        <w:t>Table 6.8.1.3.3-1: SIP INVITE from the UE (Step 2, Table 6.8.1.3.2-1;</w:t>
      </w:r>
      <w:r w:rsidRPr="00252156">
        <w:br/>
        <w:t>Step 2,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3"/>
        <w:gridCol w:w="1825"/>
        <w:gridCol w:w="2190"/>
        <w:gridCol w:w="1460"/>
        <w:gridCol w:w="1186"/>
      </w:tblGrid>
      <w:tr w:rsidR="00F67D29" w:rsidRPr="00252156" w14:paraId="5B3A20FE" w14:textId="77777777" w:rsidTr="00E64CC8">
        <w:trPr>
          <w:tblHeader/>
        </w:trPr>
        <w:tc>
          <w:tcPr>
            <w:tcW w:w="9634" w:type="dxa"/>
            <w:gridSpan w:val="5"/>
          </w:tcPr>
          <w:p w14:paraId="6672BFEF" w14:textId="77777777" w:rsidR="00F67D29" w:rsidRPr="00252156" w:rsidRDefault="00F67D29" w:rsidP="00E64CC8">
            <w:pPr>
              <w:pStyle w:val="TAL"/>
              <w:keepNext w:val="0"/>
              <w:keepLines w:val="0"/>
              <w:widowControl w:val="0"/>
              <w:rPr>
                <w:color w:val="000000"/>
              </w:rPr>
            </w:pPr>
            <w:r w:rsidRPr="00252156">
              <w:rPr>
                <w:color w:val="000000"/>
              </w:rPr>
              <w:t>Derivation Path: TS 36.579-1 [2], Table 5.5.2.5.1-1</w:t>
            </w:r>
          </w:p>
        </w:tc>
      </w:tr>
      <w:tr w:rsidR="00F67D29" w:rsidRPr="00252156" w14:paraId="3860F97B" w14:textId="77777777" w:rsidTr="00E64CC8">
        <w:trPr>
          <w:tblHeader/>
        </w:trPr>
        <w:tc>
          <w:tcPr>
            <w:tcW w:w="2973" w:type="dxa"/>
          </w:tcPr>
          <w:p w14:paraId="6010A310" w14:textId="77777777" w:rsidR="00F67D29" w:rsidRPr="00252156" w:rsidRDefault="00F67D29" w:rsidP="00E64CC8">
            <w:pPr>
              <w:pStyle w:val="TAH"/>
              <w:keepNext w:val="0"/>
              <w:keepLines w:val="0"/>
              <w:widowControl w:val="0"/>
              <w:rPr>
                <w:color w:val="000000"/>
              </w:rPr>
            </w:pPr>
            <w:r w:rsidRPr="00252156">
              <w:rPr>
                <w:color w:val="000000"/>
              </w:rPr>
              <w:t>Information Element</w:t>
            </w:r>
          </w:p>
        </w:tc>
        <w:tc>
          <w:tcPr>
            <w:tcW w:w="1825" w:type="dxa"/>
          </w:tcPr>
          <w:p w14:paraId="794C8123" w14:textId="77777777" w:rsidR="00F67D29" w:rsidRPr="00252156" w:rsidRDefault="00F67D29" w:rsidP="00E64CC8">
            <w:pPr>
              <w:pStyle w:val="TAH"/>
              <w:keepNext w:val="0"/>
              <w:keepLines w:val="0"/>
              <w:widowControl w:val="0"/>
              <w:rPr>
                <w:color w:val="000000"/>
              </w:rPr>
            </w:pPr>
            <w:r w:rsidRPr="00252156">
              <w:rPr>
                <w:color w:val="000000"/>
              </w:rPr>
              <w:t>Value/remark</w:t>
            </w:r>
          </w:p>
        </w:tc>
        <w:tc>
          <w:tcPr>
            <w:tcW w:w="2190" w:type="dxa"/>
            <w:tcBorders>
              <w:bottom w:val="single" w:sz="4" w:space="0" w:color="auto"/>
            </w:tcBorders>
          </w:tcPr>
          <w:p w14:paraId="0703243D" w14:textId="77777777" w:rsidR="00F67D29" w:rsidRPr="00252156" w:rsidRDefault="00F67D29" w:rsidP="00E64CC8">
            <w:pPr>
              <w:pStyle w:val="TAH"/>
              <w:keepNext w:val="0"/>
              <w:keepLines w:val="0"/>
              <w:widowControl w:val="0"/>
              <w:rPr>
                <w:color w:val="000000"/>
              </w:rPr>
            </w:pPr>
            <w:r w:rsidRPr="00252156">
              <w:rPr>
                <w:color w:val="000000"/>
              </w:rPr>
              <w:t>Comment</w:t>
            </w:r>
          </w:p>
        </w:tc>
        <w:tc>
          <w:tcPr>
            <w:tcW w:w="1460" w:type="dxa"/>
          </w:tcPr>
          <w:p w14:paraId="1E91E9D7" w14:textId="77777777" w:rsidR="00F67D29" w:rsidRPr="00252156" w:rsidRDefault="00F67D29" w:rsidP="00E64CC8">
            <w:pPr>
              <w:pStyle w:val="TAH"/>
              <w:keepNext w:val="0"/>
              <w:keepLines w:val="0"/>
              <w:widowControl w:val="0"/>
              <w:rPr>
                <w:color w:val="000000"/>
              </w:rPr>
            </w:pPr>
            <w:r w:rsidRPr="00252156">
              <w:rPr>
                <w:color w:val="000000"/>
              </w:rPr>
              <w:t>Reference</w:t>
            </w:r>
          </w:p>
        </w:tc>
        <w:tc>
          <w:tcPr>
            <w:tcW w:w="1186" w:type="dxa"/>
          </w:tcPr>
          <w:p w14:paraId="5EC4A0FD" w14:textId="77777777" w:rsidR="00F67D29" w:rsidRPr="00252156" w:rsidRDefault="00F67D29" w:rsidP="00E64CC8">
            <w:pPr>
              <w:pStyle w:val="TAH"/>
              <w:keepNext w:val="0"/>
              <w:keepLines w:val="0"/>
              <w:widowControl w:val="0"/>
              <w:rPr>
                <w:color w:val="000000"/>
              </w:rPr>
            </w:pPr>
            <w:r w:rsidRPr="00252156">
              <w:rPr>
                <w:color w:val="000000"/>
              </w:rPr>
              <w:t>Condition</w:t>
            </w:r>
          </w:p>
        </w:tc>
      </w:tr>
      <w:tr w:rsidR="00F67D29" w:rsidRPr="00252156" w14:paraId="29E34311" w14:textId="77777777" w:rsidTr="00E64CC8">
        <w:tc>
          <w:tcPr>
            <w:tcW w:w="2973" w:type="dxa"/>
            <w:vAlign w:val="center"/>
          </w:tcPr>
          <w:p w14:paraId="7B4FA8EA" w14:textId="77777777" w:rsidR="00F67D29" w:rsidRPr="00252156" w:rsidRDefault="00F67D29" w:rsidP="00E64CC8">
            <w:pPr>
              <w:pStyle w:val="TAL"/>
              <w:rPr>
                <w:b/>
                <w:bCs/>
              </w:rPr>
            </w:pPr>
            <w:r w:rsidRPr="00252156">
              <w:rPr>
                <w:b/>
                <w:bCs/>
              </w:rPr>
              <w:t>Message-body</w:t>
            </w:r>
          </w:p>
        </w:tc>
        <w:tc>
          <w:tcPr>
            <w:tcW w:w="1825" w:type="dxa"/>
          </w:tcPr>
          <w:p w14:paraId="3A1012EB" w14:textId="77777777" w:rsidR="00F67D29" w:rsidRPr="00252156" w:rsidRDefault="00F67D29" w:rsidP="00E64CC8">
            <w:pPr>
              <w:pStyle w:val="TAL"/>
            </w:pPr>
          </w:p>
        </w:tc>
        <w:tc>
          <w:tcPr>
            <w:tcW w:w="2190" w:type="dxa"/>
            <w:tcBorders>
              <w:top w:val="single" w:sz="4" w:space="0" w:color="auto"/>
              <w:bottom w:val="single" w:sz="4" w:space="0" w:color="auto"/>
            </w:tcBorders>
          </w:tcPr>
          <w:p w14:paraId="15B2893B" w14:textId="77777777" w:rsidR="00F67D29" w:rsidRPr="00252156" w:rsidRDefault="00F67D29" w:rsidP="00E64CC8">
            <w:pPr>
              <w:pStyle w:val="TAL"/>
            </w:pPr>
          </w:p>
        </w:tc>
        <w:tc>
          <w:tcPr>
            <w:tcW w:w="1460" w:type="dxa"/>
          </w:tcPr>
          <w:p w14:paraId="7D475753" w14:textId="77777777" w:rsidR="00F67D29" w:rsidRPr="00252156" w:rsidRDefault="00F67D29" w:rsidP="00E64CC8">
            <w:pPr>
              <w:pStyle w:val="TAL"/>
            </w:pPr>
          </w:p>
        </w:tc>
        <w:tc>
          <w:tcPr>
            <w:tcW w:w="1186" w:type="dxa"/>
            <w:vAlign w:val="bottom"/>
          </w:tcPr>
          <w:p w14:paraId="34EE0284" w14:textId="77777777" w:rsidR="00F67D29" w:rsidRPr="00252156" w:rsidRDefault="00F67D29" w:rsidP="00E64CC8">
            <w:pPr>
              <w:pStyle w:val="TAL"/>
            </w:pPr>
          </w:p>
        </w:tc>
      </w:tr>
      <w:tr w:rsidR="00F67D29" w:rsidRPr="00252156" w14:paraId="49533C19" w14:textId="77777777" w:rsidTr="00E64CC8">
        <w:tc>
          <w:tcPr>
            <w:tcW w:w="2973" w:type="dxa"/>
          </w:tcPr>
          <w:p w14:paraId="0E90B719" w14:textId="77777777" w:rsidR="00F67D29" w:rsidRPr="00252156" w:rsidRDefault="00F67D29" w:rsidP="00E64CC8">
            <w:pPr>
              <w:pStyle w:val="TAL"/>
            </w:pPr>
            <w:r w:rsidRPr="00252156">
              <w:t xml:space="preserve">  MIME body part</w:t>
            </w:r>
          </w:p>
        </w:tc>
        <w:tc>
          <w:tcPr>
            <w:tcW w:w="1825" w:type="dxa"/>
          </w:tcPr>
          <w:p w14:paraId="60CCFE57" w14:textId="77777777" w:rsidR="00F67D29" w:rsidRPr="00252156" w:rsidRDefault="00F67D29" w:rsidP="00E64CC8">
            <w:pPr>
              <w:pStyle w:val="TAL"/>
            </w:pPr>
          </w:p>
        </w:tc>
        <w:tc>
          <w:tcPr>
            <w:tcW w:w="2190" w:type="dxa"/>
            <w:tcBorders>
              <w:top w:val="single" w:sz="4" w:space="0" w:color="auto"/>
              <w:bottom w:val="single" w:sz="4" w:space="0" w:color="auto"/>
            </w:tcBorders>
          </w:tcPr>
          <w:p w14:paraId="33463BA7" w14:textId="77777777" w:rsidR="00F67D29" w:rsidRPr="00252156" w:rsidRDefault="00F67D29" w:rsidP="00E64CC8">
            <w:pPr>
              <w:pStyle w:val="TAL"/>
              <w:rPr>
                <w:b/>
                <w:bCs/>
              </w:rPr>
            </w:pPr>
            <w:r w:rsidRPr="00252156">
              <w:rPr>
                <w:b/>
                <w:bCs/>
              </w:rPr>
              <w:t>SDP message</w:t>
            </w:r>
          </w:p>
        </w:tc>
        <w:tc>
          <w:tcPr>
            <w:tcW w:w="1460" w:type="dxa"/>
          </w:tcPr>
          <w:p w14:paraId="286B4CA9" w14:textId="77777777" w:rsidR="00F67D29" w:rsidRPr="00252156" w:rsidRDefault="00F67D29" w:rsidP="00E64CC8">
            <w:pPr>
              <w:pStyle w:val="TAL"/>
            </w:pPr>
          </w:p>
        </w:tc>
        <w:tc>
          <w:tcPr>
            <w:tcW w:w="1186" w:type="dxa"/>
            <w:vAlign w:val="bottom"/>
          </w:tcPr>
          <w:p w14:paraId="3768C4D0" w14:textId="77777777" w:rsidR="00F67D29" w:rsidRPr="00252156" w:rsidRDefault="00F67D29" w:rsidP="00E64CC8">
            <w:pPr>
              <w:pStyle w:val="TAL"/>
            </w:pPr>
          </w:p>
        </w:tc>
      </w:tr>
      <w:tr w:rsidR="00F67D29" w:rsidRPr="00252156" w14:paraId="29055904" w14:textId="77777777" w:rsidTr="00E64CC8">
        <w:tc>
          <w:tcPr>
            <w:tcW w:w="2973" w:type="dxa"/>
          </w:tcPr>
          <w:p w14:paraId="19357170" w14:textId="77777777" w:rsidR="00F67D29" w:rsidRPr="00252156" w:rsidRDefault="00F67D29" w:rsidP="00E64CC8">
            <w:pPr>
              <w:pStyle w:val="TAL"/>
            </w:pPr>
            <w:r w:rsidRPr="00252156">
              <w:t xml:space="preserve">    MIME-part-headers</w:t>
            </w:r>
          </w:p>
        </w:tc>
        <w:tc>
          <w:tcPr>
            <w:tcW w:w="1825" w:type="dxa"/>
          </w:tcPr>
          <w:p w14:paraId="324D8DCF" w14:textId="77777777" w:rsidR="00F67D29" w:rsidRPr="00252156" w:rsidRDefault="00F67D29" w:rsidP="00E64CC8">
            <w:pPr>
              <w:pStyle w:val="TAL"/>
            </w:pPr>
          </w:p>
        </w:tc>
        <w:tc>
          <w:tcPr>
            <w:tcW w:w="2190" w:type="dxa"/>
            <w:tcBorders>
              <w:top w:val="single" w:sz="4" w:space="0" w:color="auto"/>
              <w:bottom w:val="single" w:sz="4" w:space="0" w:color="auto"/>
            </w:tcBorders>
          </w:tcPr>
          <w:p w14:paraId="644619E9" w14:textId="77777777" w:rsidR="00F67D29" w:rsidRPr="00252156" w:rsidRDefault="00F67D29" w:rsidP="00E64CC8">
            <w:pPr>
              <w:pStyle w:val="TAL"/>
            </w:pPr>
          </w:p>
        </w:tc>
        <w:tc>
          <w:tcPr>
            <w:tcW w:w="1460" w:type="dxa"/>
          </w:tcPr>
          <w:p w14:paraId="705CE612" w14:textId="77777777" w:rsidR="00F67D29" w:rsidRPr="00252156" w:rsidRDefault="00F67D29" w:rsidP="00E64CC8">
            <w:pPr>
              <w:pStyle w:val="TAL"/>
            </w:pPr>
          </w:p>
        </w:tc>
        <w:tc>
          <w:tcPr>
            <w:tcW w:w="1186" w:type="dxa"/>
            <w:vAlign w:val="bottom"/>
          </w:tcPr>
          <w:p w14:paraId="36F325FE" w14:textId="77777777" w:rsidR="00F67D29" w:rsidRPr="00252156" w:rsidRDefault="00F67D29" w:rsidP="00E64CC8">
            <w:pPr>
              <w:pStyle w:val="TAL"/>
            </w:pPr>
          </w:p>
        </w:tc>
      </w:tr>
      <w:tr w:rsidR="00F67D29" w:rsidRPr="00252156" w14:paraId="032F59A1" w14:textId="77777777" w:rsidTr="00E64CC8">
        <w:tc>
          <w:tcPr>
            <w:tcW w:w="2973" w:type="dxa"/>
          </w:tcPr>
          <w:p w14:paraId="4D34BCD4" w14:textId="77777777" w:rsidR="00F67D29" w:rsidRPr="00252156" w:rsidRDefault="00F67D29" w:rsidP="00E64CC8">
            <w:pPr>
              <w:pStyle w:val="TAL"/>
            </w:pPr>
            <w:r w:rsidRPr="00252156">
              <w:t xml:space="preserve">      Content-Type</w:t>
            </w:r>
          </w:p>
        </w:tc>
        <w:tc>
          <w:tcPr>
            <w:tcW w:w="1825" w:type="dxa"/>
          </w:tcPr>
          <w:p w14:paraId="7B3CEAB4" w14:textId="77777777" w:rsidR="00F67D29" w:rsidRPr="00252156" w:rsidRDefault="00F67D29" w:rsidP="00E64CC8">
            <w:pPr>
              <w:pStyle w:val="TAL"/>
            </w:pPr>
            <w:r w:rsidRPr="00252156">
              <w:t>"application/sdp"</w:t>
            </w:r>
          </w:p>
        </w:tc>
        <w:tc>
          <w:tcPr>
            <w:tcW w:w="2190" w:type="dxa"/>
            <w:tcBorders>
              <w:top w:val="single" w:sz="4" w:space="0" w:color="auto"/>
              <w:bottom w:val="single" w:sz="4" w:space="0" w:color="auto"/>
            </w:tcBorders>
          </w:tcPr>
          <w:p w14:paraId="6B04E57D" w14:textId="77777777" w:rsidR="00F67D29" w:rsidRPr="00252156" w:rsidRDefault="00F67D29" w:rsidP="00E64CC8">
            <w:pPr>
              <w:pStyle w:val="TAL"/>
            </w:pPr>
          </w:p>
        </w:tc>
        <w:tc>
          <w:tcPr>
            <w:tcW w:w="1460" w:type="dxa"/>
          </w:tcPr>
          <w:p w14:paraId="35E4CE0B" w14:textId="77777777" w:rsidR="00F67D29" w:rsidRPr="00252156" w:rsidRDefault="00F67D29" w:rsidP="00E64CC8">
            <w:pPr>
              <w:pStyle w:val="TAL"/>
            </w:pPr>
          </w:p>
        </w:tc>
        <w:tc>
          <w:tcPr>
            <w:tcW w:w="1186" w:type="dxa"/>
            <w:vAlign w:val="bottom"/>
          </w:tcPr>
          <w:p w14:paraId="25C1498C" w14:textId="77777777" w:rsidR="00F67D29" w:rsidRPr="00252156" w:rsidRDefault="00F67D29" w:rsidP="00E64CC8">
            <w:pPr>
              <w:pStyle w:val="TAL"/>
            </w:pPr>
          </w:p>
        </w:tc>
      </w:tr>
      <w:tr w:rsidR="00F67D29" w:rsidRPr="00252156" w14:paraId="2BC2A8D3" w14:textId="77777777" w:rsidTr="00E64CC8">
        <w:tc>
          <w:tcPr>
            <w:tcW w:w="2973" w:type="dxa"/>
            <w:vAlign w:val="center"/>
          </w:tcPr>
          <w:p w14:paraId="4A8E19D4" w14:textId="77777777" w:rsidR="00F67D29" w:rsidRPr="00252156" w:rsidRDefault="00F67D29" w:rsidP="00E64CC8">
            <w:pPr>
              <w:pStyle w:val="TAL"/>
            </w:pPr>
            <w:r w:rsidRPr="00252156">
              <w:t xml:space="preserve">    MIME-part-body</w:t>
            </w:r>
          </w:p>
        </w:tc>
        <w:tc>
          <w:tcPr>
            <w:tcW w:w="1825" w:type="dxa"/>
          </w:tcPr>
          <w:p w14:paraId="4881B787" w14:textId="77777777" w:rsidR="00F67D29" w:rsidRPr="00252156" w:rsidRDefault="00F67D29" w:rsidP="00E64CC8">
            <w:pPr>
              <w:pStyle w:val="TAL"/>
            </w:pPr>
            <w:r w:rsidRPr="00252156">
              <w:t>SDP Message as described in Table 6.8.1.3.3-2</w:t>
            </w:r>
          </w:p>
        </w:tc>
        <w:tc>
          <w:tcPr>
            <w:tcW w:w="2190" w:type="dxa"/>
            <w:tcBorders>
              <w:top w:val="single" w:sz="4" w:space="0" w:color="auto"/>
              <w:bottom w:val="single" w:sz="4" w:space="0" w:color="auto"/>
            </w:tcBorders>
          </w:tcPr>
          <w:p w14:paraId="336A9AE6" w14:textId="77777777" w:rsidR="00F67D29" w:rsidRPr="00252156" w:rsidRDefault="00F67D29" w:rsidP="00E64CC8">
            <w:pPr>
              <w:pStyle w:val="TAL"/>
            </w:pPr>
          </w:p>
        </w:tc>
        <w:tc>
          <w:tcPr>
            <w:tcW w:w="1460" w:type="dxa"/>
          </w:tcPr>
          <w:p w14:paraId="1BC52FC4" w14:textId="77777777" w:rsidR="00F67D29" w:rsidRPr="00252156" w:rsidRDefault="00F67D29" w:rsidP="00E64CC8">
            <w:pPr>
              <w:pStyle w:val="TAL"/>
            </w:pPr>
          </w:p>
        </w:tc>
        <w:tc>
          <w:tcPr>
            <w:tcW w:w="1186" w:type="dxa"/>
            <w:vAlign w:val="bottom"/>
          </w:tcPr>
          <w:p w14:paraId="76C62D3E" w14:textId="77777777" w:rsidR="00F67D29" w:rsidRPr="00252156" w:rsidRDefault="00F67D29" w:rsidP="00E64CC8">
            <w:pPr>
              <w:pStyle w:val="TAL"/>
            </w:pPr>
          </w:p>
        </w:tc>
      </w:tr>
      <w:tr w:rsidR="00F67D29" w:rsidRPr="00252156" w14:paraId="46ADDCB6" w14:textId="77777777" w:rsidTr="00E64CC8">
        <w:tc>
          <w:tcPr>
            <w:tcW w:w="2973" w:type="dxa"/>
            <w:shd w:val="clear" w:color="auto" w:fill="auto"/>
            <w:vAlign w:val="center"/>
          </w:tcPr>
          <w:p w14:paraId="65D35F85" w14:textId="77777777" w:rsidR="00F67D29" w:rsidRPr="00252156" w:rsidRDefault="00F67D29" w:rsidP="00E64CC8">
            <w:pPr>
              <w:pStyle w:val="TAL"/>
            </w:pPr>
            <w:r w:rsidRPr="00252156">
              <w:t xml:space="preserve">  MIME body part</w:t>
            </w:r>
          </w:p>
        </w:tc>
        <w:tc>
          <w:tcPr>
            <w:tcW w:w="1825" w:type="dxa"/>
            <w:shd w:val="clear" w:color="auto" w:fill="auto"/>
            <w:vAlign w:val="center"/>
          </w:tcPr>
          <w:p w14:paraId="79046C58" w14:textId="77777777" w:rsidR="00F67D29" w:rsidRPr="00252156" w:rsidRDefault="00F67D29" w:rsidP="00E64CC8">
            <w:pPr>
              <w:pStyle w:val="TAL"/>
            </w:pPr>
          </w:p>
        </w:tc>
        <w:tc>
          <w:tcPr>
            <w:tcW w:w="2190" w:type="dxa"/>
            <w:tcBorders>
              <w:top w:val="single" w:sz="4" w:space="0" w:color="auto"/>
              <w:bottom w:val="single" w:sz="4" w:space="0" w:color="auto"/>
            </w:tcBorders>
            <w:shd w:val="clear" w:color="auto" w:fill="auto"/>
          </w:tcPr>
          <w:p w14:paraId="39BD75EA" w14:textId="77777777" w:rsidR="00F67D29" w:rsidRPr="00252156" w:rsidRDefault="00F67D29" w:rsidP="00E64CC8">
            <w:pPr>
              <w:pStyle w:val="TAL"/>
              <w:rPr>
                <w:b/>
                <w:bCs/>
              </w:rPr>
            </w:pPr>
            <w:r w:rsidRPr="00252156">
              <w:rPr>
                <w:b/>
                <w:bCs/>
              </w:rPr>
              <w:t>MCVideo Info</w:t>
            </w:r>
          </w:p>
        </w:tc>
        <w:tc>
          <w:tcPr>
            <w:tcW w:w="1460" w:type="dxa"/>
            <w:shd w:val="clear" w:color="auto" w:fill="auto"/>
          </w:tcPr>
          <w:p w14:paraId="346154EB" w14:textId="77777777" w:rsidR="00F67D29" w:rsidRPr="00252156" w:rsidRDefault="00F67D29" w:rsidP="00E64CC8">
            <w:pPr>
              <w:pStyle w:val="TAL"/>
            </w:pPr>
          </w:p>
        </w:tc>
        <w:tc>
          <w:tcPr>
            <w:tcW w:w="1186" w:type="dxa"/>
            <w:shd w:val="clear" w:color="auto" w:fill="auto"/>
            <w:vAlign w:val="bottom"/>
          </w:tcPr>
          <w:p w14:paraId="15039D15" w14:textId="77777777" w:rsidR="00F67D29" w:rsidRPr="00252156" w:rsidRDefault="00F67D29" w:rsidP="00E64CC8">
            <w:pPr>
              <w:pStyle w:val="TAL"/>
            </w:pPr>
          </w:p>
        </w:tc>
      </w:tr>
      <w:tr w:rsidR="00F67D29" w:rsidRPr="00252156" w14:paraId="38B501C3" w14:textId="77777777" w:rsidTr="00E64CC8">
        <w:tc>
          <w:tcPr>
            <w:tcW w:w="2973" w:type="dxa"/>
            <w:shd w:val="clear" w:color="auto" w:fill="auto"/>
            <w:vAlign w:val="center"/>
          </w:tcPr>
          <w:p w14:paraId="16F900CB" w14:textId="77777777" w:rsidR="00F67D29" w:rsidRPr="00252156" w:rsidRDefault="00F67D29" w:rsidP="00E64CC8">
            <w:pPr>
              <w:pStyle w:val="TAL"/>
            </w:pPr>
            <w:r w:rsidRPr="00252156">
              <w:t xml:space="preserve">    MIME-part-headers</w:t>
            </w:r>
          </w:p>
        </w:tc>
        <w:tc>
          <w:tcPr>
            <w:tcW w:w="1825" w:type="dxa"/>
            <w:shd w:val="clear" w:color="auto" w:fill="auto"/>
            <w:vAlign w:val="center"/>
          </w:tcPr>
          <w:p w14:paraId="69A03AF1" w14:textId="77777777" w:rsidR="00F67D29" w:rsidRPr="00252156" w:rsidRDefault="00F67D29" w:rsidP="00E64CC8">
            <w:pPr>
              <w:pStyle w:val="TAL"/>
            </w:pPr>
          </w:p>
        </w:tc>
        <w:tc>
          <w:tcPr>
            <w:tcW w:w="2190" w:type="dxa"/>
            <w:tcBorders>
              <w:top w:val="single" w:sz="4" w:space="0" w:color="auto"/>
              <w:bottom w:val="single" w:sz="4" w:space="0" w:color="auto"/>
            </w:tcBorders>
            <w:shd w:val="clear" w:color="auto" w:fill="auto"/>
          </w:tcPr>
          <w:p w14:paraId="43022F87" w14:textId="77777777" w:rsidR="00F67D29" w:rsidRPr="00252156" w:rsidRDefault="00F67D29" w:rsidP="00E64CC8">
            <w:pPr>
              <w:pStyle w:val="TAL"/>
            </w:pPr>
          </w:p>
        </w:tc>
        <w:tc>
          <w:tcPr>
            <w:tcW w:w="1460" w:type="dxa"/>
            <w:shd w:val="clear" w:color="auto" w:fill="auto"/>
          </w:tcPr>
          <w:p w14:paraId="45E6312C" w14:textId="77777777" w:rsidR="00F67D29" w:rsidRPr="00252156" w:rsidRDefault="00F67D29" w:rsidP="00E64CC8">
            <w:pPr>
              <w:pStyle w:val="TAL"/>
            </w:pPr>
          </w:p>
        </w:tc>
        <w:tc>
          <w:tcPr>
            <w:tcW w:w="1186" w:type="dxa"/>
            <w:shd w:val="clear" w:color="auto" w:fill="auto"/>
            <w:vAlign w:val="bottom"/>
          </w:tcPr>
          <w:p w14:paraId="2AF94ABD" w14:textId="77777777" w:rsidR="00F67D29" w:rsidRPr="00252156" w:rsidRDefault="00F67D29" w:rsidP="00E64CC8">
            <w:pPr>
              <w:pStyle w:val="TAL"/>
            </w:pPr>
          </w:p>
        </w:tc>
      </w:tr>
      <w:tr w:rsidR="00F67D29" w:rsidRPr="00252156" w14:paraId="1E01D87E" w14:textId="77777777" w:rsidTr="00E64CC8">
        <w:tc>
          <w:tcPr>
            <w:tcW w:w="2973" w:type="dxa"/>
            <w:shd w:val="clear" w:color="auto" w:fill="auto"/>
          </w:tcPr>
          <w:p w14:paraId="13116C29" w14:textId="77777777" w:rsidR="00F67D29" w:rsidRPr="00252156" w:rsidRDefault="00F67D29" w:rsidP="00E64CC8">
            <w:pPr>
              <w:pStyle w:val="TAL"/>
            </w:pPr>
            <w:r w:rsidRPr="00252156">
              <w:t xml:space="preserve">      Content-Type</w:t>
            </w:r>
          </w:p>
        </w:tc>
        <w:tc>
          <w:tcPr>
            <w:tcW w:w="1825" w:type="dxa"/>
            <w:shd w:val="clear" w:color="auto" w:fill="auto"/>
          </w:tcPr>
          <w:p w14:paraId="1E6F1DF7" w14:textId="77777777" w:rsidR="00F67D29" w:rsidRPr="00252156" w:rsidRDefault="00F67D29" w:rsidP="00E64CC8">
            <w:pPr>
              <w:pStyle w:val="TAL"/>
            </w:pPr>
            <w:r w:rsidRPr="00252156">
              <w:t>"application/vnd.3gpp.mcvideo-info+xml"</w:t>
            </w:r>
          </w:p>
        </w:tc>
        <w:tc>
          <w:tcPr>
            <w:tcW w:w="2190" w:type="dxa"/>
            <w:tcBorders>
              <w:top w:val="single" w:sz="4" w:space="0" w:color="auto"/>
              <w:bottom w:val="single" w:sz="4" w:space="0" w:color="auto"/>
            </w:tcBorders>
            <w:shd w:val="clear" w:color="auto" w:fill="auto"/>
          </w:tcPr>
          <w:p w14:paraId="27DD41A2" w14:textId="77777777" w:rsidR="00F67D29" w:rsidRPr="00252156" w:rsidRDefault="00F67D29" w:rsidP="00E64CC8">
            <w:pPr>
              <w:pStyle w:val="TAL"/>
            </w:pPr>
          </w:p>
        </w:tc>
        <w:tc>
          <w:tcPr>
            <w:tcW w:w="1460" w:type="dxa"/>
            <w:shd w:val="clear" w:color="auto" w:fill="auto"/>
          </w:tcPr>
          <w:p w14:paraId="6E2BA077" w14:textId="77777777" w:rsidR="00F67D29" w:rsidRPr="00252156" w:rsidRDefault="00F67D29" w:rsidP="00E64CC8">
            <w:pPr>
              <w:pStyle w:val="TAL"/>
            </w:pPr>
          </w:p>
        </w:tc>
        <w:tc>
          <w:tcPr>
            <w:tcW w:w="1186" w:type="dxa"/>
            <w:shd w:val="clear" w:color="auto" w:fill="auto"/>
            <w:vAlign w:val="bottom"/>
          </w:tcPr>
          <w:p w14:paraId="1AB7F36A" w14:textId="77777777" w:rsidR="00F67D29" w:rsidRPr="00252156" w:rsidRDefault="00F67D29" w:rsidP="00E64CC8">
            <w:pPr>
              <w:pStyle w:val="TAL"/>
            </w:pPr>
          </w:p>
        </w:tc>
      </w:tr>
      <w:tr w:rsidR="00F67D29" w:rsidRPr="00252156" w14:paraId="639D5396" w14:textId="77777777" w:rsidTr="00E64CC8">
        <w:tc>
          <w:tcPr>
            <w:tcW w:w="2973" w:type="dxa"/>
            <w:shd w:val="clear" w:color="auto" w:fill="auto"/>
            <w:vAlign w:val="center"/>
          </w:tcPr>
          <w:p w14:paraId="47DB08FA" w14:textId="77777777" w:rsidR="00F67D29" w:rsidRPr="00252156" w:rsidRDefault="00F67D29" w:rsidP="00E64CC8">
            <w:pPr>
              <w:pStyle w:val="TAL"/>
            </w:pPr>
            <w:r w:rsidRPr="00252156">
              <w:t xml:space="preserve">    MIME-part-body</w:t>
            </w:r>
          </w:p>
        </w:tc>
        <w:tc>
          <w:tcPr>
            <w:tcW w:w="1825" w:type="dxa"/>
            <w:shd w:val="clear" w:color="auto" w:fill="auto"/>
          </w:tcPr>
          <w:p w14:paraId="38F4494B" w14:textId="77777777" w:rsidR="00F67D29" w:rsidRPr="00252156" w:rsidRDefault="00F67D29" w:rsidP="00E64CC8">
            <w:pPr>
              <w:pStyle w:val="TAL"/>
            </w:pPr>
            <w:r w:rsidRPr="00252156">
              <w:t>MCVideo-Info as described in Table 6.8.1.3.3-3</w:t>
            </w:r>
          </w:p>
        </w:tc>
        <w:tc>
          <w:tcPr>
            <w:tcW w:w="2190" w:type="dxa"/>
            <w:tcBorders>
              <w:top w:val="single" w:sz="4" w:space="0" w:color="auto"/>
              <w:bottom w:val="single" w:sz="4" w:space="0" w:color="auto"/>
            </w:tcBorders>
            <w:shd w:val="clear" w:color="auto" w:fill="auto"/>
          </w:tcPr>
          <w:p w14:paraId="0EACA05C" w14:textId="77777777" w:rsidR="00F67D29" w:rsidRPr="00252156" w:rsidRDefault="00F67D29" w:rsidP="00E64CC8">
            <w:pPr>
              <w:pStyle w:val="TAL"/>
            </w:pPr>
          </w:p>
        </w:tc>
        <w:tc>
          <w:tcPr>
            <w:tcW w:w="1460" w:type="dxa"/>
            <w:shd w:val="clear" w:color="auto" w:fill="auto"/>
          </w:tcPr>
          <w:p w14:paraId="0F90A24C" w14:textId="77777777" w:rsidR="00F67D29" w:rsidRPr="00252156" w:rsidRDefault="00F67D29" w:rsidP="00E64CC8">
            <w:pPr>
              <w:pStyle w:val="TAL"/>
            </w:pPr>
          </w:p>
        </w:tc>
        <w:tc>
          <w:tcPr>
            <w:tcW w:w="1186" w:type="dxa"/>
            <w:shd w:val="clear" w:color="auto" w:fill="auto"/>
            <w:vAlign w:val="bottom"/>
          </w:tcPr>
          <w:p w14:paraId="3AAEEBEA" w14:textId="77777777" w:rsidR="00F67D29" w:rsidRPr="00252156" w:rsidRDefault="00F67D29" w:rsidP="00E64CC8">
            <w:pPr>
              <w:pStyle w:val="TAL"/>
            </w:pPr>
          </w:p>
        </w:tc>
      </w:tr>
    </w:tbl>
    <w:p w14:paraId="259C8AB2" w14:textId="77777777" w:rsidR="00F67D29" w:rsidRPr="00252156" w:rsidRDefault="00F67D29" w:rsidP="00F67D29"/>
    <w:p w14:paraId="0181830B" w14:textId="77777777" w:rsidR="00F67D29" w:rsidRPr="00252156" w:rsidRDefault="00F67D29" w:rsidP="00F67D29">
      <w:pPr>
        <w:pStyle w:val="TH"/>
      </w:pPr>
      <w:r w:rsidRPr="00252156">
        <w:t>Table 6.8.1.3.3-2: SDP in SIP INVITE (Table 6.8.1.3.3-1)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F67D29" w:rsidRPr="00252156" w14:paraId="19C145D5" w14:textId="77777777" w:rsidTr="00E64CC8">
        <w:trPr>
          <w:tblHeader/>
        </w:trPr>
        <w:tc>
          <w:tcPr>
            <w:tcW w:w="9531" w:type="dxa"/>
          </w:tcPr>
          <w:p w14:paraId="608CEF32" w14:textId="60B6B774" w:rsidR="00F67D29" w:rsidRPr="00252156" w:rsidRDefault="00F67D29" w:rsidP="00E64CC8">
            <w:pPr>
              <w:pStyle w:val="TAL"/>
            </w:pPr>
            <w:r w:rsidRPr="00252156">
              <w:t>Derivation Path: TS 36.579-1 [2], Table 5.5.3.1.1-2, condition INITIAL_SDP_OFFER, IMPLICIT_GRANT_REQUESTED</w:t>
            </w:r>
          </w:p>
        </w:tc>
      </w:tr>
    </w:tbl>
    <w:p w14:paraId="26A0B434" w14:textId="77777777" w:rsidR="00F67D29" w:rsidRPr="00252156" w:rsidRDefault="00F67D29" w:rsidP="00F67D29"/>
    <w:p w14:paraId="7E2DEEBA" w14:textId="77777777" w:rsidR="00F67D29" w:rsidRPr="00252156" w:rsidRDefault="00F67D29" w:rsidP="00F67D29">
      <w:pPr>
        <w:pStyle w:val="TH"/>
      </w:pPr>
      <w:r w:rsidRPr="00252156">
        <w:t>Table 6.8.1.3.3-3: MCVideo-Info in SIP INVITE (Table 6.8.1.3.3-1)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F67D29" w:rsidRPr="00252156" w14:paraId="157EEEB7" w14:textId="77777777" w:rsidTr="00E64CC8">
        <w:trPr>
          <w:tblHeader/>
        </w:trPr>
        <w:tc>
          <w:tcPr>
            <w:tcW w:w="9531" w:type="dxa"/>
          </w:tcPr>
          <w:p w14:paraId="432C4C7B" w14:textId="5CA8D387" w:rsidR="00F67D29" w:rsidRPr="00252156" w:rsidRDefault="00F67D29" w:rsidP="00E64CC8">
            <w:pPr>
              <w:pStyle w:val="TAL"/>
            </w:pPr>
            <w:r w:rsidRPr="00252156">
              <w:t>Derivation Path: TS 36.579-1 [2], Table 5.5.3.2.1-2, condition GROUP-CALL, INVITE_REFER</w:t>
            </w:r>
          </w:p>
        </w:tc>
      </w:tr>
    </w:tbl>
    <w:p w14:paraId="4198A8C3" w14:textId="77777777" w:rsidR="00F67D29" w:rsidRPr="00252156" w:rsidRDefault="00F67D29" w:rsidP="00F67D29"/>
    <w:p w14:paraId="188F2938" w14:textId="53C7BB95" w:rsidR="00F67D29" w:rsidRPr="00252156" w:rsidRDefault="00F67D29" w:rsidP="00F67D29">
      <w:pPr>
        <w:pStyle w:val="TH"/>
      </w:pPr>
      <w:r w:rsidRPr="00252156">
        <w:t>Table 6.8.1.3.3-4: SIP 200 (OK) from the SS (Step 2, Table 6.8.1.3.2-1;</w:t>
      </w:r>
      <w:r w:rsidRPr="00252156">
        <w:br/>
        <w:t>Step 4, TS 36.579-1 [2] Table 5.3B.1.3-1)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24113448" w14:textId="77777777" w:rsidTr="00E64CC8">
        <w:trPr>
          <w:tblHeader/>
        </w:trPr>
        <w:tc>
          <w:tcPr>
            <w:tcW w:w="9634" w:type="dxa"/>
            <w:gridSpan w:val="5"/>
          </w:tcPr>
          <w:p w14:paraId="472CFDCB" w14:textId="77777777" w:rsidR="00F67D29" w:rsidRPr="00252156" w:rsidRDefault="00F67D29" w:rsidP="00E64CC8">
            <w:pPr>
              <w:pStyle w:val="TAL"/>
              <w:keepLines w:val="0"/>
              <w:widowControl w:val="0"/>
            </w:pPr>
            <w:r w:rsidRPr="00252156">
              <w:t>Derivation Path: TS 36.579-1 [2], Table 5.5.2.17.1.2-1, condition INVITE-RSP</w:t>
            </w:r>
          </w:p>
        </w:tc>
      </w:tr>
      <w:tr w:rsidR="00F67D29" w:rsidRPr="00252156" w14:paraId="6D7180A1" w14:textId="77777777" w:rsidTr="00E64CC8">
        <w:tc>
          <w:tcPr>
            <w:tcW w:w="2709" w:type="dxa"/>
          </w:tcPr>
          <w:p w14:paraId="430F7856" w14:textId="77777777" w:rsidR="00F67D29" w:rsidRPr="00252156" w:rsidRDefault="00F67D29" w:rsidP="00E64CC8">
            <w:pPr>
              <w:pStyle w:val="TAH"/>
            </w:pPr>
            <w:r w:rsidRPr="00252156">
              <w:rPr>
                <w:color w:val="000000"/>
              </w:rPr>
              <w:t>Information Element</w:t>
            </w:r>
          </w:p>
        </w:tc>
        <w:tc>
          <w:tcPr>
            <w:tcW w:w="2187" w:type="dxa"/>
          </w:tcPr>
          <w:p w14:paraId="43884E56" w14:textId="77777777" w:rsidR="00F67D29" w:rsidRPr="00252156" w:rsidRDefault="00F67D29" w:rsidP="00E64CC8">
            <w:pPr>
              <w:pStyle w:val="TAH"/>
            </w:pPr>
            <w:r w:rsidRPr="00252156">
              <w:rPr>
                <w:color w:val="000000"/>
              </w:rPr>
              <w:t>Value/remark</w:t>
            </w:r>
          </w:p>
        </w:tc>
        <w:tc>
          <w:tcPr>
            <w:tcW w:w="2187" w:type="dxa"/>
            <w:tcBorders>
              <w:top w:val="single" w:sz="4" w:space="0" w:color="auto"/>
              <w:bottom w:val="single" w:sz="4" w:space="0" w:color="auto"/>
            </w:tcBorders>
          </w:tcPr>
          <w:p w14:paraId="5F3223F0" w14:textId="77777777" w:rsidR="00F67D29" w:rsidRPr="00252156" w:rsidRDefault="00F67D29" w:rsidP="00E64CC8">
            <w:pPr>
              <w:pStyle w:val="TAH"/>
            </w:pPr>
            <w:r w:rsidRPr="00252156">
              <w:rPr>
                <w:color w:val="000000"/>
              </w:rPr>
              <w:t>Comment</w:t>
            </w:r>
          </w:p>
        </w:tc>
        <w:tc>
          <w:tcPr>
            <w:tcW w:w="1367" w:type="dxa"/>
          </w:tcPr>
          <w:p w14:paraId="2199A134" w14:textId="77777777" w:rsidR="00F67D29" w:rsidRPr="00252156" w:rsidRDefault="00F67D29" w:rsidP="00E64CC8">
            <w:pPr>
              <w:pStyle w:val="TAH"/>
            </w:pPr>
            <w:r w:rsidRPr="00252156">
              <w:rPr>
                <w:color w:val="000000"/>
              </w:rPr>
              <w:t>Reference</w:t>
            </w:r>
          </w:p>
        </w:tc>
        <w:tc>
          <w:tcPr>
            <w:tcW w:w="1184" w:type="dxa"/>
          </w:tcPr>
          <w:p w14:paraId="1DCA1AC4" w14:textId="77777777" w:rsidR="00F67D29" w:rsidRPr="00252156" w:rsidRDefault="00F67D29" w:rsidP="00E64CC8">
            <w:pPr>
              <w:pStyle w:val="TAH"/>
            </w:pPr>
            <w:r w:rsidRPr="00252156">
              <w:rPr>
                <w:color w:val="000000"/>
              </w:rPr>
              <w:t>Condition</w:t>
            </w:r>
          </w:p>
        </w:tc>
      </w:tr>
      <w:tr w:rsidR="00F67D29" w:rsidRPr="00252156" w14:paraId="37BEB4D8" w14:textId="77777777" w:rsidTr="00E64CC8">
        <w:tc>
          <w:tcPr>
            <w:tcW w:w="2709" w:type="dxa"/>
            <w:vAlign w:val="center"/>
          </w:tcPr>
          <w:p w14:paraId="36609FDE" w14:textId="77777777" w:rsidR="00F67D29" w:rsidRPr="00252156" w:rsidRDefault="00F67D29" w:rsidP="00E64CC8">
            <w:pPr>
              <w:pStyle w:val="TAL"/>
              <w:rPr>
                <w:b/>
                <w:bCs/>
              </w:rPr>
            </w:pPr>
            <w:r w:rsidRPr="00252156">
              <w:rPr>
                <w:b/>
                <w:bCs/>
              </w:rPr>
              <w:t>Message-body</w:t>
            </w:r>
          </w:p>
        </w:tc>
        <w:tc>
          <w:tcPr>
            <w:tcW w:w="2187" w:type="dxa"/>
          </w:tcPr>
          <w:p w14:paraId="33E1D965" w14:textId="77777777" w:rsidR="00F67D29" w:rsidRPr="00252156" w:rsidRDefault="00F67D29" w:rsidP="00E64CC8">
            <w:pPr>
              <w:pStyle w:val="TAL"/>
            </w:pPr>
          </w:p>
        </w:tc>
        <w:tc>
          <w:tcPr>
            <w:tcW w:w="2187" w:type="dxa"/>
            <w:tcBorders>
              <w:top w:val="single" w:sz="4" w:space="0" w:color="auto"/>
              <w:bottom w:val="single" w:sz="4" w:space="0" w:color="auto"/>
            </w:tcBorders>
          </w:tcPr>
          <w:p w14:paraId="7A5DD80C" w14:textId="77777777" w:rsidR="00F67D29" w:rsidRPr="00252156" w:rsidRDefault="00F67D29" w:rsidP="00E64CC8">
            <w:pPr>
              <w:pStyle w:val="TAL"/>
            </w:pPr>
          </w:p>
        </w:tc>
        <w:tc>
          <w:tcPr>
            <w:tcW w:w="1367" w:type="dxa"/>
          </w:tcPr>
          <w:p w14:paraId="7D3634D3" w14:textId="77777777" w:rsidR="00F67D29" w:rsidRPr="00252156" w:rsidRDefault="00F67D29" w:rsidP="00E64CC8">
            <w:pPr>
              <w:pStyle w:val="TAL"/>
            </w:pPr>
          </w:p>
        </w:tc>
        <w:tc>
          <w:tcPr>
            <w:tcW w:w="1184" w:type="dxa"/>
            <w:vAlign w:val="bottom"/>
          </w:tcPr>
          <w:p w14:paraId="23957538" w14:textId="77777777" w:rsidR="00F67D29" w:rsidRPr="00252156" w:rsidRDefault="00F67D29" w:rsidP="00E64CC8">
            <w:pPr>
              <w:pStyle w:val="TAL"/>
            </w:pPr>
          </w:p>
        </w:tc>
      </w:tr>
      <w:tr w:rsidR="00F67D29" w:rsidRPr="00252156" w14:paraId="07082E65" w14:textId="77777777" w:rsidTr="00E64CC8">
        <w:tc>
          <w:tcPr>
            <w:tcW w:w="2709" w:type="dxa"/>
            <w:vAlign w:val="center"/>
          </w:tcPr>
          <w:p w14:paraId="2A2C9198" w14:textId="77777777" w:rsidR="00F67D29" w:rsidRPr="00252156" w:rsidDel="006C0DA3" w:rsidRDefault="00F67D29" w:rsidP="00E64CC8">
            <w:pPr>
              <w:pStyle w:val="TAL"/>
            </w:pPr>
            <w:r w:rsidRPr="00252156">
              <w:t xml:space="preserve">  MIME body part</w:t>
            </w:r>
          </w:p>
        </w:tc>
        <w:tc>
          <w:tcPr>
            <w:tcW w:w="2187" w:type="dxa"/>
            <w:vAlign w:val="center"/>
          </w:tcPr>
          <w:p w14:paraId="0ADA46DE" w14:textId="77777777" w:rsidR="00F67D29" w:rsidRPr="00252156" w:rsidRDefault="00F67D29" w:rsidP="00E64CC8">
            <w:pPr>
              <w:pStyle w:val="TAL"/>
            </w:pPr>
          </w:p>
        </w:tc>
        <w:tc>
          <w:tcPr>
            <w:tcW w:w="2187" w:type="dxa"/>
            <w:tcBorders>
              <w:top w:val="single" w:sz="4" w:space="0" w:color="auto"/>
              <w:bottom w:val="single" w:sz="4" w:space="0" w:color="auto"/>
            </w:tcBorders>
          </w:tcPr>
          <w:p w14:paraId="72DD7389" w14:textId="77777777" w:rsidR="00F67D29" w:rsidRPr="00252156" w:rsidRDefault="00F67D29" w:rsidP="00E64CC8">
            <w:pPr>
              <w:pStyle w:val="TAL"/>
              <w:rPr>
                <w:b/>
                <w:bCs/>
              </w:rPr>
            </w:pPr>
            <w:r w:rsidRPr="00252156">
              <w:rPr>
                <w:b/>
                <w:bCs/>
              </w:rPr>
              <w:t>SDP message</w:t>
            </w:r>
          </w:p>
        </w:tc>
        <w:tc>
          <w:tcPr>
            <w:tcW w:w="1367" w:type="dxa"/>
          </w:tcPr>
          <w:p w14:paraId="34A63426" w14:textId="77777777" w:rsidR="00F67D29" w:rsidRPr="00252156" w:rsidRDefault="00F67D29" w:rsidP="00E64CC8">
            <w:pPr>
              <w:pStyle w:val="TAL"/>
            </w:pPr>
          </w:p>
        </w:tc>
        <w:tc>
          <w:tcPr>
            <w:tcW w:w="1184" w:type="dxa"/>
            <w:vAlign w:val="bottom"/>
          </w:tcPr>
          <w:p w14:paraId="672B6680" w14:textId="77777777" w:rsidR="00F67D29" w:rsidRPr="00252156" w:rsidRDefault="00F67D29" w:rsidP="00E64CC8">
            <w:pPr>
              <w:pStyle w:val="TAL"/>
            </w:pPr>
          </w:p>
        </w:tc>
      </w:tr>
      <w:tr w:rsidR="00F67D29" w:rsidRPr="00252156" w14:paraId="20452216" w14:textId="77777777" w:rsidTr="00E64CC8">
        <w:tc>
          <w:tcPr>
            <w:tcW w:w="2709" w:type="dxa"/>
            <w:vAlign w:val="center"/>
          </w:tcPr>
          <w:p w14:paraId="5FE88FC3" w14:textId="77777777" w:rsidR="00F67D29" w:rsidRPr="00252156" w:rsidRDefault="00F67D29" w:rsidP="00E64CC8">
            <w:pPr>
              <w:pStyle w:val="TAL"/>
            </w:pPr>
            <w:r w:rsidRPr="00252156">
              <w:t xml:space="preserve">    MIME-part-header</w:t>
            </w:r>
          </w:p>
        </w:tc>
        <w:tc>
          <w:tcPr>
            <w:tcW w:w="2187" w:type="dxa"/>
          </w:tcPr>
          <w:p w14:paraId="77E01915" w14:textId="77777777" w:rsidR="00F67D29" w:rsidRPr="00252156" w:rsidRDefault="00F67D29" w:rsidP="00E64CC8">
            <w:pPr>
              <w:pStyle w:val="TAL"/>
            </w:pPr>
          </w:p>
        </w:tc>
        <w:tc>
          <w:tcPr>
            <w:tcW w:w="2187" w:type="dxa"/>
            <w:tcBorders>
              <w:top w:val="single" w:sz="4" w:space="0" w:color="auto"/>
              <w:bottom w:val="single" w:sz="4" w:space="0" w:color="auto"/>
            </w:tcBorders>
          </w:tcPr>
          <w:p w14:paraId="6B2F3463" w14:textId="77777777" w:rsidR="00F67D29" w:rsidRPr="00252156" w:rsidRDefault="00F67D29" w:rsidP="00E64CC8">
            <w:pPr>
              <w:pStyle w:val="TAL"/>
            </w:pPr>
          </w:p>
        </w:tc>
        <w:tc>
          <w:tcPr>
            <w:tcW w:w="1367" w:type="dxa"/>
          </w:tcPr>
          <w:p w14:paraId="0CF99A40" w14:textId="77777777" w:rsidR="00F67D29" w:rsidRPr="00252156" w:rsidRDefault="00F67D29" w:rsidP="00E64CC8">
            <w:pPr>
              <w:pStyle w:val="TAL"/>
            </w:pPr>
          </w:p>
        </w:tc>
        <w:tc>
          <w:tcPr>
            <w:tcW w:w="1184" w:type="dxa"/>
            <w:vAlign w:val="bottom"/>
          </w:tcPr>
          <w:p w14:paraId="5E9F4C76" w14:textId="77777777" w:rsidR="00F67D29" w:rsidRPr="00252156" w:rsidRDefault="00F67D29" w:rsidP="00E64CC8">
            <w:pPr>
              <w:pStyle w:val="TAL"/>
            </w:pPr>
          </w:p>
        </w:tc>
      </w:tr>
      <w:tr w:rsidR="00F67D29" w:rsidRPr="00252156" w14:paraId="7A996883" w14:textId="77777777" w:rsidTr="00E64CC8">
        <w:tc>
          <w:tcPr>
            <w:tcW w:w="2709" w:type="dxa"/>
            <w:vAlign w:val="center"/>
          </w:tcPr>
          <w:p w14:paraId="173969F4" w14:textId="77777777" w:rsidR="00F67D29" w:rsidRPr="00252156" w:rsidRDefault="00F67D29" w:rsidP="00E64CC8">
            <w:pPr>
              <w:pStyle w:val="TAL"/>
            </w:pPr>
            <w:r w:rsidRPr="00252156">
              <w:t xml:space="preserve">    MIME-part-body</w:t>
            </w:r>
          </w:p>
        </w:tc>
        <w:tc>
          <w:tcPr>
            <w:tcW w:w="2187" w:type="dxa"/>
            <w:vAlign w:val="center"/>
          </w:tcPr>
          <w:p w14:paraId="10A285D1" w14:textId="77777777" w:rsidR="00F67D29" w:rsidRPr="00252156" w:rsidRDefault="00F67D29" w:rsidP="00E64CC8">
            <w:pPr>
              <w:pStyle w:val="TAL"/>
            </w:pPr>
            <w:r w:rsidRPr="00252156">
              <w:t>SDP as described in Table 6.8.1.3.3-5</w:t>
            </w:r>
          </w:p>
        </w:tc>
        <w:tc>
          <w:tcPr>
            <w:tcW w:w="2187" w:type="dxa"/>
            <w:tcBorders>
              <w:top w:val="single" w:sz="4" w:space="0" w:color="auto"/>
              <w:bottom w:val="single" w:sz="4" w:space="0" w:color="auto"/>
            </w:tcBorders>
          </w:tcPr>
          <w:p w14:paraId="45F4640A" w14:textId="77777777" w:rsidR="00F67D29" w:rsidRPr="00252156" w:rsidRDefault="00F67D29" w:rsidP="00E64CC8">
            <w:pPr>
              <w:pStyle w:val="TAL"/>
            </w:pPr>
          </w:p>
        </w:tc>
        <w:tc>
          <w:tcPr>
            <w:tcW w:w="1367" w:type="dxa"/>
          </w:tcPr>
          <w:p w14:paraId="4BAEA78D" w14:textId="77777777" w:rsidR="00F67D29" w:rsidRPr="00252156" w:rsidRDefault="00F67D29" w:rsidP="00E64CC8">
            <w:pPr>
              <w:pStyle w:val="TAL"/>
            </w:pPr>
          </w:p>
        </w:tc>
        <w:tc>
          <w:tcPr>
            <w:tcW w:w="1184" w:type="dxa"/>
            <w:vAlign w:val="bottom"/>
          </w:tcPr>
          <w:p w14:paraId="065EB6D9" w14:textId="77777777" w:rsidR="00F67D29" w:rsidRPr="00252156" w:rsidRDefault="00F67D29" w:rsidP="00E64CC8">
            <w:pPr>
              <w:pStyle w:val="TAL"/>
            </w:pPr>
          </w:p>
        </w:tc>
      </w:tr>
    </w:tbl>
    <w:p w14:paraId="6A4B66F1" w14:textId="77777777" w:rsidR="00F67D29" w:rsidRPr="00252156" w:rsidRDefault="00F67D29" w:rsidP="00F67D29"/>
    <w:p w14:paraId="69B92768" w14:textId="77777777" w:rsidR="00F67D29" w:rsidRPr="00252156" w:rsidRDefault="00F67D29" w:rsidP="00F67D29">
      <w:pPr>
        <w:pStyle w:val="TH"/>
      </w:pPr>
      <w:r w:rsidRPr="00252156">
        <w:t>Table 6.8.1.3.3-5: SDP in SIP 200 (OK) (Table 6.8.1.3.3-4)</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F67D29" w:rsidRPr="00252156" w14:paraId="7B9066BF" w14:textId="77777777" w:rsidTr="00E64CC8">
        <w:trPr>
          <w:tblHeader/>
        </w:trPr>
        <w:tc>
          <w:tcPr>
            <w:tcW w:w="9531" w:type="dxa"/>
          </w:tcPr>
          <w:p w14:paraId="7F29A448" w14:textId="30741F4B" w:rsidR="00F67D29" w:rsidRPr="00252156" w:rsidRDefault="00F67D29" w:rsidP="00E64CC8">
            <w:pPr>
              <w:pStyle w:val="TAL"/>
            </w:pPr>
            <w:r w:rsidRPr="00252156">
              <w:t>Derivation Path: TS 36.579-1 [2], Table 5.5.3.1.2-2, condition SDP_ANSWER, IMPLICIT_GRANT_REQUESTED</w:t>
            </w:r>
          </w:p>
        </w:tc>
      </w:tr>
    </w:tbl>
    <w:p w14:paraId="6DC2B2AF" w14:textId="77777777" w:rsidR="00F67D29" w:rsidRPr="00252156" w:rsidRDefault="00F67D29" w:rsidP="00F67D29"/>
    <w:p w14:paraId="614DC2CE" w14:textId="71E143C1" w:rsidR="00F67D29" w:rsidRPr="00252156" w:rsidRDefault="00F67D29" w:rsidP="00F67D29">
      <w:pPr>
        <w:pStyle w:val="TH"/>
      </w:pPr>
      <w:r w:rsidRPr="00252156">
        <w:lastRenderedPageBreak/>
        <w:t>Table 6.8.1.3.3-6: SIP MESSAGE from the SS (Step 6, Table 6.8.1.3.2-1;</w:t>
      </w:r>
      <w:r w:rsidRPr="00252156">
        <w:br/>
        <w:t>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089C2F1A" w14:textId="77777777" w:rsidTr="00E64CC8">
        <w:trPr>
          <w:tblHeader/>
        </w:trPr>
        <w:tc>
          <w:tcPr>
            <w:tcW w:w="9634" w:type="dxa"/>
            <w:gridSpan w:val="5"/>
          </w:tcPr>
          <w:p w14:paraId="7F3753F1" w14:textId="77777777" w:rsidR="00F67D29" w:rsidRPr="00252156" w:rsidRDefault="00F67D29" w:rsidP="00E64CC8">
            <w:pPr>
              <w:pStyle w:val="TAL"/>
            </w:pPr>
            <w:r w:rsidRPr="00252156">
              <w:t>Derivation Path: TS 36.579-1 [2], Table 5.5.2.7.2-1</w:t>
            </w:r>
          </w:p>
        </w:tc>
      </w:tr>
      <w:tr w:rsidR="00F67D29" w:rsidRPr="00252156" w14:paraId="2435886B" w14:textId="77777777" w:rsidTr="00E64CC8">
        <w:tc>
          <w:tcPr>
            <w:tcW w:w="2709" w:type="dxa"/>
          </w:tcPr>
          <w:p w14:paraId="6AC7B74F" w14:textId="77777777" w:rsidR="00F67D29" w:rsidRPr="00252156" w:rsidRDefault="00F67D29" w:rsidP="00E64CC8">
            <w:pPr>
              <w:pStyle w:val="TAH"/>
            </w:pPr>
            <w:r w:rsidRPr="00252156">
              <w:t>Information Element</w:t>
            </w:r>
          </w:p>
        </w:tc>
        <w:tc>
          <w:tcPr>
            <w:tcW w:w="2187" w:type="dxa"/>
          </w:tcPr>
          <w:p w14:paraId="0AD03AC1"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716AA4B3" w14:textId="77777777" w:rsidR="00F67D29" w:rsidRPr="00252156" w:rsidRDefault="00F67D29" w:rsidP="00E64CC8">
            <w:pPr>
              <w:pStyle w:val="TAH"/>
            </w:pPr>
            <w:r w:rsidRPr="00252156">
              <w:t>Comment</w:t>
            </w:r>
          </w:p>
        </w:tc>
        <w:tc>
          <w:tcPr>
            <w:tcW w:w="1367" w:type="dxa"/>
          </w:tcPr>
          <w:p w14:paraId="233D55C6" w14:textId="77777777" w:rsidR="00F67D29" w:rsidRPr="00252156" w:rsidRDefault="00F67D29" w:rsidP="00E64CC8">
            <w:pPr>
              <w:pStyle w:val="TAH"/>
            </w:pPr>
            <w:r w:rsidRPr="00252156">
              <w:t>Reference</w:t>
            </w:r>
          </w:p>
        </w:tc>
        <w:tc>
          <w:tcPr>
            <w:tcW w:w="1184" w:type="dxa"/>
          </w:tcPr>
          <w:p w14:paraId="03105264" w14:textId="77777777" w:rsidR="00F67D29" w:rsidRPr="00252156" w:rsidRDefault="00F67D29" w:rsidP="00E64CC8">
            <w:pPr>
              <w:pStyle w:val="TAH"/>
            </w:pPr>
            <w:r w:rsidRPr="00252156">
              <w:t>Condition</w:t>
            </w:r>
          </w:p>
        </w:tc>
      </w:tr>
      <w:tr w:rsidR="00F67D29" w:rsidRPr="00252156" w14:paraId="4BB9F1C3" w14:textId="77777777" w:rsidTr="00E64CC8">
        <w:tc>
          <w:tcPr>
            <w:tcW w:w="2709" w:type="dxa"/>
          </w:tcPr>
          <w:p w14:paraId="34BF2C4B" w14:textId="77777777" w:rsidR="00F67D29" w:rsidRPr="00252156" w:rsidRDefault="00F67D29" w:rsidP="00E64CC8">
            <w:pPr>
              <w:pStyle w:val="TAL"/>
              <w:rPr>
                <w:b/>
                <w:bCs/>
              </w:rPr>
            </w:pPr>
            <w:r w:rsidRPr="00252156">
              <w:rPr>
                <w:b/>
                <w:bCs/>
              </w:rPr>
              <w:t>P-Asserted-Identity</w:t>
            </w:r>
          </w:p>
        </w:tc>
        <w:tc>
          <w:tcPr>
            <w:tcW w:w="2187" w:type="dxa"/>
          </w:tcPr>
          <w:p w14:paraId="2513054D" w14:textId="77777777" w:rsidR="00F67D29" w:rsidRPr="00252156" w:rsidRDefault="00F67D29" w:rsidP="00E64CC8">
            <w:pPr>
              <w:pStyle w:val="TAL"/>
            </w:pPr>
          </w:p>
        </w:tc>
        <w:tc>
          <w:tcPr>
            <w:tcW w:w="2187" w:type="dxa"/>
            <w:tcBorders>
              <w:top w:val="single" w:sz="4" w:space="0" w:color="auto"/>
              <w:bottom w:val="single" w:sz="4" w:space="0" w:color="auto"/>
            </w:tcBorders>
          </w:tcPr>
          <w:p w14:paraId="65BF1C75" w14:textId="77777777" w:rsidR="00F67D29" w:rsidRPr="00252156" w:rsidRDefault="00F67D29" w:rsidP="00E64CC8">
            <w:pPr>
              <w:pStyle w:val="TAL"/>
            </w:pPr>
          </w:p>
        </w:tc>
        <w:tc>
          <w:tcPr>
            <w:tcW w:w="1367" w:type="dxa"/>
          </w:tcPr>
          <w:p w14:paraId="6FB3AB43" w14:textId="77777777" w:rsidR="00F67D29" w:rsidRPr="00252156" w:rsidRDefault="00F67D29" w:rsidP="00E64CC8">
            <w:pPr>
              <w:pStyle w:val="TAL"/>
            </w:pPr>
          </w:p>
        </w:tc>
        <w:tc>
          <w:tcPr>
            <w:tcW w:w="1184" w:type="dxa"/>
            <w:vAlign w:val="bottom"/>
          </w:tcPr>
          <w:p w14:paraId="5ABE25B8" w14:textId="77777777" w:rsidR="00F67D29" w:rsidRPr="00252156" w:rsidRDefault="00F67D29" w:rsidP="00E64CC8">
            <w:pPr>
              <w:pStyle w:val="TAL"/>
            </w:pPr>
          </w:p>
        </w:tc>
      </w:tr>
      <w:tr w:rsidR="00F67D29" w:rsidRPr="00252156" w14:paraId="0EBC07BC" w14:textId="77777777" w:rsidTr="00E64CC8">
        <w:tc>
          <w:tcPr>
            <w:tcW w:w="2709" w:type="dxa"/>
          </w:tcPr>
          <w:p w14:paraId="377CB196" w14:textId="77777777" w:rsidR="00F67D29" w:rsidRPr="00252156" w:rsidRDefault="00F67D29" w:rsidP="00E64CC8">
            <w:pPr>
              <w:pStyle w:val="TAL"/>
            </w:pPr>
            <w:r w:rsidRPr="00252156">
              <w:t xml:space="preserve">  name-addr</w:t>
            </w:r>
          </w:p>
        </w:tc>
        <w:tc>
          <w:tcPr>
            <w:tcW w:w="2187" w:type="dxa"/>
          </w:tcPr>
          <w:p w14:paraId="45B5A8F9" w14:textId="77777777" w:rsidR="00F67D29" w:rsidRPr="00252156" w:rsidRDefault="00F67D29" w:rsidP="00E64CC8">
            <w:pPr>
              <w:pStyle w:val="TAL"/>
            </w:pPr>
            <w:r w:rsidRPr="00252156">
              <w:rPr>
                <w:rFonts w:eastAsia="Calibri"/>
              </w:rPr>
              <w:t>tsc_MCVideo_PublicServiceId_A</w:t>
            </w:r>
          </w:p>
        </w:tc>
        <w:tc>
          <w:tcPr>
            <w:tcW w:w="2187" w:type="dxa"/>
            <w:tcBorders>
              <w:top w:val="single" w:sz="4" w:space="0" w:color="auto"/>
              <w:bottom w:val="single" w:sz="4" w:space="0" w:color="auto"/>
            </w:tcBorders>
          </w:tcPr>
          <w:p w14:paraId="65203E5C" w14:textId="77777777" w:rsidR="00F67D29" w:rsidRPr="00252156" w:rsidRDefault="00F67D29" w:rsidP="00E64CC8">
            <w:pPr>
              <w:pStyle w:val="TAL"/>
            </w:pPr>
          </w:p>
        </w:tc>
        <w:tc>
          <w:tcPr>
            <w:tcW w:w="1367" w:type="dxa"/>
          </w:tcPr>
          <w:p w14:paraId="21052A76" w14:textId="77777777" w:rsidR="00F67D29" w:rsidRPr="00252156" w:rsidRDefault="00F67D29" w:rsidP="00E64CC8">
            <w:pPr>
              <w:pStyle w:val="TAL"/>
            </w:pPr>
          </w:p>
        </w:tc>
        <w:tc>
          <w:tcPr>
            <w:tcW w:w="1184" w:type="dxa"/>
            <w:vAlign w:val="bottom"/>
          </w:tcPr>
          <w:p w14:paraId="5E3ABEF1" w14:textId="77777777" w:rsidR="00F67D29" w:rsidRPr="00252156" w:rsidRDefault="00F67D29" w:rsidP="00E64CC8">
            <w:pPr>
              <w:pStyle w:val="TAL"/>
            </w:pPr>
          </w:p>
        </w:tc>
      </w:tr>
      <w:tr w:rsidR="00F67D29" w:rsidRPr="00252156" w14:paraId="08339C54" w14:textId="77777777" w:rsidTr="00E64CC8">
        <w:tc>
          <w:tcPr>
            <w:tcW w:w="2709" w:type="dxa"/>
            <w:vAlign w:val="center"/>
          </w:tcPr>
          <w:p w14:paraId="5E816527" w14:textId="77777777" w:rsidR="00F67D29" w:rsidRPr="00252156" w:rsidRDefault="00F67D29" w:rsidP="00E64CC8">
            <w:pPr>
              <w:pStyle w:val="TAL"/>
              <w:rPr>
                <w:b/>
                <w:bCs/>
              </w:rPr>
            </w:pPr>
            <w:r w:rsidRPr="00252156">
              <w:rPr>
                <w:b/>
                <w:bCs/>
              </w:rPr>
              <w:t>Message-body</w:t>
            </w:r>
          </w:p>
        </w:tc>
        <w:tc>
          <w:tcPr>
            <w:tcW w:w="2187" w:type="dxa"/>
          </w:tcPr>
          <w:p w14:paraId="2512694E" w14:textId="77777777" w:rsidR="00F67D29" w:rsidRPr="00252156" w:rsidRDefault="00F67D29" w:rsidP="00E64CC8">
            <w:pPr>
              <w:pStyle w:val="TAL"/>
            </w:pPr>
          </w:p>
        </w:tc>
        <w:tc>
          <w:tcPr>
            <w:tcW w:w="2187" w:type="dxa"/>
            <w:tcBorders>
              <w:top w:val="single" w:sz="4" w:space="0" w:color="auto"/>
              <w:bottom w:val="single" w:sz="4" w:space="0" w:color="auto"/>
            </w:tcBorders>
          </w:tcPr>
          <w:p w14:paraId="4E5E8A89" w14:textId="77777777" w:rsidR="00F67D29" w:rsidRPr="00252156" w:rsidRDefault="00F67D29" w:rsidP="00E64CC8">
            <w:pPr>
              <w:pStyle w:val="TAL"/>
            </w:pPr>
          </w:p>
        </w:tc>
        <w:tc>
          <w:tcPr>
            <w:tcW w:w="1367" w:type="dxa"/>
          </w:tcPr>
          <w:p w14:paraId="1BF58243" w14:textId="77777777" w:rsidR="00F67D29" w:rsidRPr="00252156" w:rsidRDefault="00F67D29" w:rsidP="00E64CC8">
            <w:pPr>
              <w:pStyle w:val="TAL"/>
            </w:pPr>
          </w:p>
        </w:tc>
        <w:tc>
          <w:tcPr>
            <w:tcW w:w="1184" w:type="dxa"/>
            <w:vAlign w:val="bottom"/>
          </w:tcPr>
          <w:p w14:paraId="34930BAC" w14:textId="77777777" w:rsidR="00F67D29" w:rsidRPr="00252156" w:rsidRDefault="00F67D29" w:rsidP="00E64CC8">
            <w:pPr>
              <w:pStyle w:val="TAL"/>
            </w:pPr>
          </w:p>
        </w:tc>
      </w:tr>
      <w:tr w:rsidR="00F67D29" w:rsidRPr="00252156" w14:paraId="1932012D" w14:textId="77777777" w:rsidTr="00E64CC8">
        <w:tc>
          <w:tcPr>
            <w:tcW w:w="2709" w:type="dxa"/>
            <w:vAlign w:val="center"/>
          </w:tcPr>
          <w:p w14:paraId="3F0109FF" w14:textId="77777777" w:rsidR="00F67D29" w:rsidRPr="00252156" w:rsidDel="006C0DA3" w:rsidRDefault="00F67D29" w:rsidP="00E64CC8">
            <w:pPr>
              <w:pStyle w:val="TAL"/>
            </w:pPr>
            <w:r w:rsidRPr="00252156">
              <w:t xml:space="preserve">  MIME body part</w:t>
            </w:r>
          </w:p>
        </w:tc>
        <w:tc>
          <w:tcPr>
            <w:tcW w:w="2187" w:type="dxa"/>
            <w:vAlign w:val="center"/>
          </w:tcPr>
          <w:p w14:paraId="25E9606B" w14:textId="77777777" w:rsidR="00F67D29" w:rsidRPr="00252156" w:rsidRDefault="00F67D29" w:rsidP="00E64CC8">
            <w:pPr>
              <w:pStyle w:val="TAL"/>
            </w:pPr>
          </w:p>
        </w:tc>
        <w:tc>
          <w:tcPr>
            <w:tcW w:w="2187" w:type="dxa"/>
            <w:tcBorders>
              <w:top w:val="single" w:sz="4" w:space="0" w:color="auto"/>
              <w:bottom w:val="single" w:sz="4" w:space="0" w:color="auto"/>
            </w:tcBorders>
          </w:tcPr>
          <w:p w14:paraId="0524A81D" w14:textId="77777777" w:rsidR="00F67D29" w:rsidRPr="00252156" w:rsidRDefault="00F67D29" w:rsidP="00E64CC8">
            <w:pPr>
              <w:pStyle w:val="TAL"/>
              <w:rPr>
                <w:b/>
                <w:bCs/>
              </w:rPr>
            </w:pPr>
            <w:r w:rsidRPr="00252156">
              <w:rPr>
                <w:b/>
                <w:bCs/>
              </w:rPr>
              <w:t>SDP message</w:t>
            </w:r>
          </w:p>
        </w:tc>
        <w:tc>
          <w:tcPr>
            <w:tcW w:w="1367" w:type="dxa"/>
          </w:tcPr>
          <w:p w14:paraId="6A521FB3" w14:textId="77777777" w:rsidR="00F67D29" w:rsidRPr="00252156" w:rsidRDefault="00F67D29" w:rsidP="00E64CC8">
            <w:pPr>
              <w:pStyle w:val="TAL"/>
            </w:pPr>
          </w:p>
        </w:tc>
        <w:tc>
          <w:tcPr>
            <w:tcW w:w="1184" w:type="dxa"/>
            <w:vAlign w:val="bottom"/>
          </w:tcPr>
          <w:p w14:paraId="6B96F496" w14:textId="77777777" w:rsidR="00F67D29" w:rsidRPr="00252156" w:rsidRDefault="00F67D29" w:rsidP="00E64CC8">
            <w:pPr>
              <w:pStyle w:val="TAL"/>
            </w:pPr>
          </w:p>
        </w:tc>
      </w:tr>
      <w:tr w:rsidR="00F67D29" w:rsidRPr="00252156" w14:paraId="7F9EED6B" w14:textId="77777777" w:rsidTr="00E64CC8">
        <w:tc>
          <w:tcPr>
            <w:tcW w:w="2709" w:type="dxa"/>
            <w:vAlign w:val="center"/>
          </w:tcPr>
          <w:p w14:paraId="2E63D75E" w14:textId="77777777" w:rsidR="00F67D29" w:rsidRPr="00252156" w:rsidRDefault="00F67D29" w:rsidP="00E64CC8">
            <w:pPr>
              <w:pStyle w:val="TAL"/>
            </w:pPr>
            <w:r w:rsidRPr="00252156">
              <w:t xml:space="preserve">    MIME-part-headers</w:t>
            </w:r>
          </w:p>
        </w:tc>
        <w:tc>
          <w:tcPr>
            <w:tcW w:w="2187" w:type="dxa"/>
            <w:vAlign w:val="center"/>
          </w:tcPr>
          <w:p w14:paraId="4749F795" w14:textId="77777777" w:rsidR="00F67D29" w:rsidRPr="00252156" w:rsidRDefault="00F67D29" w:rsidP="00E64CC8">
            <w:pPr>
              <w:pStyle w:val="TAL"/>
            </w:pPr>
          </w:p>
        </w:tc>
        <w:tc>
          <w:tcPr>
            <w:tcW w:w="2187" w:type="dxa"/>
            <w:tcBorders>
              <w:top w:val="single" w:sz="4" w:space="0" w:color="auto"/>
              <w:bottom w:val="single" w:sz="4" w:space="0" w:color="auto"/>
            </w:tcBorders>
          </w:tcPr>
          <w:p w14:paraId="7BABDF13" w14:textId="77777777" w:rsidR="00F67D29" w:rsidRPr="00252156" w:rsidRDefault="00F67D29" w:rsidP="00E64CC8">
            <w:pPr>
              <w:pStyle w:val="TAL"/>
            </w:pPr>
          </w:p>
        </w:tc>
        <w:tc>
          <w:tcPr>
            <w:tcW w:w="1367" w:type="dxa"/>
          </w:tcPr>
          <w:p w14:paraId="0B99D4D7" w14:textId="77777777" w:rsidR="00F67D29" w:rsidRPr="00252156" w:rsidRDefault="00F67D29" w:rsidP="00E64CC8">
            <w:pPr>
              <w:pStyle w:val="TAL"/>
            </w:pPr>
          </w:p>
        </w:tc>
        <w:tc>
          <w:tcPr>
            <w:tcW w:w="1184" w:type="dxa"/>
            <w:vAlign w:val="bottom"/>
          </w:tcPr>
          <w:p w14:paraId="2786F62D" w14:textId="77777777" w:rsidR="00F67D29" w:rsidRPr="00252156" w:rsidRDefault="00F67D29" w:rsidP="00E64CC8">
            <w:pPr>
              <w:pStyle w:val="TAL"/>
            </w:pPr>
          </w:p>
        </w:tc>
      </w:tr>
      <w:tr w:rsidR="00F67D29" w:rsidRPr="00252156" w14:paraId="3775183B" w14:textId="77777777" w:rsidTr="00E64CC8">
        <w:tc>
          <w:tcPr>
            <w:tcW w:w="2709" w:type="dxa"/>
            <w:vAlign w:val="center"/>
          </w:tcPr>
          <w:p w14:paraId="0F07103E" w14:textId="77777777" w:rsidR="00F67D29" w:rsidRPr="00252156" w:rsidRDefault="00F67D29" w:rsidP="00E64CC8">
            <w:pPr>
              <w:pStyle w:val="TAL"/>
            </w:pPr>
            <w:r w:rsidRPr="00252156">
              <w:t xml:space="preserve">      Content-Type</w:t>
            </w:r>
          </w:p>
        </w:tc>
        <w:tc>
          <w:tcPr>
            <w:tcW w:w="2187" w:type="dxa"/>
            <w:vAlign w:val="center"/>
          </w:tcPr>
          <w:p w14:paraId="1D06E36E" w14:textId="77777777" w:rsidR="00F67D29" w:rsidRPr="00252156" w:rsidRDefault="00F67D29" w:rsidP="00E64CC8">
            <w:pPr>
              <w:pStyle w:val="TAL"/>
            </w:pPr>
            <w:r w:rsidRPr="00252156">
              <w:t>"application/sdp"</w:t>
            </w:r>
          </w:p>
        </w:tc>
        <w:tc>
          <w:tcPr>
            <w:tcW w:w="2187" w:type="dxa"/>
            <w:tcBorders>
              <w:top w:val="single" w:sz="4" w:space="0" w:color="auto"/>
              <w:bottom w:val="single" w:sz="4" w:space="0" w:color="auto"/>
            </w:tcBorders>
          </w:tcPr>
          <w:p w14:paraId="2C4FC2B0" w14:textId="77777777" w:rsidR="00F67D29" w:rsidRPr="00252156" w:rsidRDefault="00F67D29" w:rsidP="00E64CC8">
            <w:pPr>
              <w:pStyle w:val="TAL"/>
            </w:pPr>
          </w:p>
        </w:tc>
        <w:tc>
          <w:tcPr>
            <w:tcW w:w="1367" w:type="dxa"/>
          </w:tcPr>
          <w:p w14:paraId="0AEC979B" w14:textId="77777777" w:rsidR="00F67D29" w:rsidRPr="00252156" w:rsidRDefault="00F67D29" w:rsidP="00E64CC8">
            <w:pPr>
              <w:pStyle w:val="TAL"/>
            </w:pPr>
          </w:p>
        </w:tc>
        <w:tc>
          <w:tcPr>
            <w:tcW w:w="1184" w:type="dxa"/>
            <w:vAlign w:val="bottom"/>
          </w:tcPr>
          <w:p w14:paraId="3180DB98" w14:textId="77777777" w:rsidR="00F67D29" w:rsidRPr="00252156" w:rsidRDefault="00F67D29" w:rsidP="00E64CC8">
            <w:pPr>
              <w:pStyle w:val="TAL"/>
            </w:pPr>
          </w:p>
        </w:tc>
      </w:tr>
      <w:tr w:rsidR="00F67D29" w:rsidRPr="00252156" w14:paraId="55553898" w14:textId="77777777" w:rsidTr="00E64CC8">
        <w:tc>
          <w:tcPr>
            <w:tcW w:w="2709" w:type="dxa"/>
            <w:vAlign w:val="center"/>
          </w:tcPr>
          <w:p w14:paraId="222F6A40" w14:textId="77777777" w:rsidR="00F67D29" w:rsidRPr="00252156" w:rsidRDefault="00F67D29" w:rsidP="00E64CC8">
            <w:pPr>
              <w:pStyle w:val="TAL"/>
            </w:pPr>
            <w:r w:rsidRPr="00252156">
              <w:t xml:space="preserve">      Content-Disposition</w:t>
            </w:r>
          </w:p>
        </w:tc>
        <w:tc>
          <w:tcPr>
            <w:tcW w:w="2187" w:type="dxa"/>
            <w:vAlign w:val="center"/>
          </w:tcPr>
          <w:p w14:paraId="100BD26C" w14:textId="77777777" w:rsidR="00F67D29" w:rsidRPr="00252156" w:rsidRDefault="00F67D29" w:rsidP="00E64CC8">
            <w:pPr>
              <w:pStyle w:val="TAL"/>
            </w:pPr>
            <w:r w:rsidRPr="00252156">
              <w:t>"render"</w:t>
            </w:r>
          </w:p>
        </w:tc>
        <w:tc>
          <w:tcPr>
            <w:tcW w:w="2187" w:type="dxa"/>
            <w:tcBorders>
              <w:top w:val="single" w:sz="4" w:space="0" w:color="auto"/>
              <w:bottom w:val="single" w:sz="4" w:space="0" w:color="auto"/>
            </w:tcBorders>
          </w:tcPr>
          <w:p w14:paraId="3094436A" w14:textId="77777777" w:rsidR="00F67D29" w:rsidRPr="00252156" w:rsidRDefault="00F67D29" w:rsidP="00E64CC8">
            <w:pPr>
              <w:pStyle w:val="TAL"/>
            </w:pPr>
          </w:p>
        </w:tc>
        <w:tc>
          <w:tcPr>
            <w:tcW w:w="1367" w:type="dxa"/>
          </w:tcPr>
          <w:p w14:paraId="42EB0C9A" w14:textId="77777777" w:rsidR="00F67D29" w:rsidRPr="00252156" w:rsidRDefault="00F67D29" w:rsidP="00E64CC8">
            <w:pPr>
              <w:pStyle w:val="TAL"/>
            </w:pPr>
          </w:p>
        </w:tc>
        <w:tc>
          <w:tcPr>
            <w:tcW w:w="1184" w:type="dxa"/>
            <w:vAlign w:val="bottom"/>
          </w:tcPr>
          <w:p w14:paraId="4E4F5AA5" w14:textId="77777777" w:rsidR="00F67D29" w:rsidRPr="00252156" w:rsidRDefault="00F67D29" w:rsidP="00E64CC8">
            <w:pPr>
              <w:pStyle w:val="TAL"/>
            </w:pPr>
          </w:p>
        </w:tc>
      </w:tr>
      <w:tr w:rsidR="00F67D29" w:rsidRPr="00252156" w14:paraId="4C7D3D98" w14:textId="77777777" w:rsidTr="00E64CC8">
        <w:tc>
          <w:tcPr>
            <w:tcW w:w="2709" w:type="dxa"/>
            <w:vAlign w:val="center"/>
          </w:tcPr>
          <w:p w14:paraId="4168F217" w14:textId="77777777" w:rsidR="00F67D29" w:rsidRPr="00252156" w:rsidRDefault="00F67D29" w:rsidP="00E64CC8">
            <w:pPr>
              <w:pStyle w:val="TAL"/>
            </w:pPr>
            <w:r w:rsidRPr="00252156">
              <w:t xml:space="preserve">    MIME-part-body</w:t>
            </w:r>
          </w:p>
        </w:tc>
        <w:tc>
          <w:tcPr>
            <w:tcW w:w="2187" w:type="dxa"/>
          </w:tcPr>
          <w:p w14:paraId="721C3225" w14:textId="77777777" w:rsidR="00F67D29" w:rsidRPr="00252156" w:rsidRDefault="00F67D29" w:rsidP="00E64CC8">
            <w:pPr>
              <w:pStyle w:val="TAL"/>
            </w:pPr>
            <w:r w:rsidRPr="00252156">
              <w:t>SDP message as described in Table 6.8.1.3.3-7</w:t>
            </w:r>
          </w:p>
        </w:tc>
        <w:tc>
          <w:tcPr>
            <w:tcW w:w="2187" w:type="dxa"/>
            <w:tcBorders>
              <w:top w:val="single" w:sz="4" w:space="0" w:color="auto"/>
              <w:bottom w:val="single" w:sz="4" w:space="0" w:color="auto"/>
            </w:tcBorders>
          </w:tcPr>
          <w:p w14:paraId="3EBCB4D2" w14:textId="77777777" w:rsidR="00F67D29" w:rsidRPr="00252156" w:rsidRDefault="00F67D29" w:rsidP="00E64CC8">
            <w:pPr>
              <w:pStyle w:val="TAL"/>
            </w:pPr>
          </w:p>
        </w:tc>
        <w:tc>
          <w:tcPr>
            <w:tcW w:w="1367" w:type="dxa"/>
          </w:tcPr>
          <w:p w14:paraId="6871AE09" w14:textId="77777777" w:rsidR="00F67D29" w:rsidRPr="00252156" w:rsidRDefault="00F67D29" w:rsidP="00E64CC8">
            <w:pPr>
              <w:pStyle w:val="TAL"/>
            </w:pPr>
          </w:p>
        </w:tc>
        <w:tc>
          <w:tcPr>
            <w:tcW w:w="1184" w:type="dxa"/>
            <w:vAlign w:val="bottom"/>
          </w:tcPr>
          <w:p w14:paraId="6C2E6FA0" w14:textId="77777777" w:rsidR="00F67D29" w:rsidRPr="00252156" w:rsidRDefault="00F67D29" w:rsidP="00E64CC8">
            <w:pPr>
              <w:pStyle w:val="TAL"/>
            </w:pPr>
          </w:p>
        </w:tc>
      </w:tr>
      <w:tr w:rsidR="00F67D29" w:rsidRPr="00252156" w14:paraId="60E877EB" w14:textId="77777777" w:rsidTr="00E64CC8">
        <w:trPr>
          <w:trHeight w:val="404"/>
        </w:trPr>
        <w:tc>
          <w:tcPr>
            <w:tcW w:w="2709" w:type="dxa"/>
            <w:vAlign w:val="center"/>
          </w:tcPr>
          <w:p w14:paraId="7BB0BC6B" w14:textId="77777777" w:rsidR="00F67D29" w:rsidRPr="00252156" w:rsidRDefault="00F67D29" w:rsidP="00E64CC8">
            <w:pPr>
              <w:pStyle w:val="TAL"/>
            </w:pPr>
            <w:r w:rsidRPr="00252156">
              <w:t xml:space="preserve">  MIME body part</w:t>
            </w:r>
          </w:p>
        </w:tc>
        <w:tc>
          <w:tcPr>
            <w:tcW w:w="2187" w:type="dxa"/>
            <w:vAlign w:val="center"/>
          </w:tcPr>
          <w:p w14:paraId="46394AA9" w14:textId="77777777" w:rsidR="00F67D29" w:rsidRPr="00252156" w:rsidRDefault="00F67D29" w:rsidP="00E64CC8">
            <w:pPr>
              <w:pStyle w:val="TAL"/>
            </w:pPr>
          </w:p>
        </w:tc>
        <w:tc>
          <w:tcPr>
            <w:tcW w:w="2187" w:type="dxa"/>
            <w:tcBorders>
              <w:top w:val="single" w:sz="4" w:space="0" w:color="auto"/>
              <w:bottom w:val="single" w:sz="4" w:space="0" w:color="auto"/>
            </w:tcBorders>
          </w:tcPr>
          <w:p w14:paraId="1EF1FD8E" w14:textId="77777777" w:rsidR="00F67D29" w:rsidRPr="00252156" w:rsidRDefault="00F67D29" w:rsidP="00E64CC8">
            <w:pPr>
              <w:pStyle w:val="TAL"/>
              <w:rPr>
                <w:b/>
                <w:bCs/>
              </w:rPr>
            </w:pPr>
            <w:r w:rsidRPr="00252156">
              <w:rPr>
                <w:b/>
                <w:bCs/>
              </w:rPr>
              <w:t>MCVideo MBMS Usage Info</w:t>
            </w:r>
          </w:p>
        </w:tc>
        <w:tc>
          <w:tcPr>
            <w:tcW w:w="1367" w:type="dxa"/>
          </w:tcPr>
          <w:p w14:paraId="4498E0FD" w14:textId="77777777" w:rsidR="00F67D29" w:rsidRPr="00252156" w:rsidRDefault="00F67D29" w:rsidP="00E64CC8">
            <w:pPr>
              <w:pStyle w:val="TAL"/>
            </w:pPr>
          </w:p>
        </w:tc>
        <w:tc>
          <w:tcPr>
            <w:tcW w:w="1184" w:type="dxa"/>
            <w:vAlign w:val="bottom"/>
          </w:tcPr>
          <w:p w14:paraId="37FC30CA" w14:textId="77777777" w:rsidR="00F67D29" w:rsidRPr="00252156" w:rsidRDefault="00F67D29" w:rsidP="00E64CC8">
            <w:pPr>
              <w:pStyle w:val="TAL"/>
            </w:pPr>
          </w:p>
        </w:tc>
      </w:tr>
      <w:tr w:rsidR="00F67D29" w:rsidRPr="00252156" w14:paraId="654EE4C6" w14:textId="77777777" w:rsidTr="00E64CC8">
        <w:tc>
          <w:tcPr>
            <w:tcW w:w="2709" w:type="dxa"/>
            <w:vAlign w:val="center"/>
          </w:tcPr>
          <w:p w14:paraId="514D5799" w14:textId="77777777" w:rsidR="00F67D29" w:rsidRPr="00252156" w:rsidRDefault="00F67D29" w:rsidP="00E64CC8">
            <w:pPr>
              <w:pStyle w:val="TAL"/>
            </w:pPr>
            <w:r w:rsidRPr="00252156">
              <w:t xml:space="preserve">    MIME-part-headers</w:t>
            </w:r>
          </w:p>
        </w:tc>
        <w:tc>
          <w:tcPr>
            <w:tcW w:w="2187" w:type="dxa"/>
            <w:vAlign w:val="center"/>
          </w:tcPr>
          <w:p w14:paraId="1F2671A2" w14:textId="77777777" w:rsidR="00F67D29" w:rsidRPr="00252156" w:rsidRDefault="00F67D29" w:rsidP="00E64CC8">
            <w:pPr>
              <w:pStyle w:val="TAL"/>
            </w:pPr>
          </w:p>
        </w:tc>
        <w:tc>
          <w:tcPr>
            <w:tcW w:w="2187" w:type="dxa"/>
            <w:tcBorders>
              <w:top w:val="single" w:sz="4" w:space="0" w:color="auto"/>
              <w:bottom w:val="single" w:sz="4" w:space="0" w:color="auto"/>
            </w:tcBorders>
          </w:tcPr>
          <w:p w14:paraId="20E220A8" w14:textId="77777777" w:rsidR="00F67D29" w:rsidRPr="00252156" w:rsidRDefault="00F67D29" w:rsidP="00E64CC8">
            <w:pPr>
              <w:pStyle w:val="TAL"/>
            </w:pPr>
          </w:p>
        </w:tc>
        <w:tc>
          <w:tcPr>
            <w:tcW w:w="1367" w:type="dxa"/>
          </w:tcPr>
          <w:p w14:paraId="1E0B877A" w14:textId="77777777" w:rsidR="00F67D29" w:rsidRPr="00252156" w:rsidRDefault="00F67D29" w:rsidP="00E64CC8">
            <w:pPr>
              <w:pStyle w:val="TAL"/>
            </w:pPr>
          </w:p>
        </w:tc>
        <w:tc>
          <w:tcPr>
            <w:tcW w:w="1184" w:type="dxa"/>
            <w:vAlign w:val="bottom"/>
          </w:tcPr>
          <w:p w14:paraId="3B5920DF" w14:textId="77777777" w:rsidR="00F67D29" w:rsidRPr="00252156" w:rsidRDefault="00F67D29" w:rsidP="00E64CC8">
            <w:pPr>
              <w:pStyle w:val="TAL"/>
            </w:pPr>
          </w:p>
        </w:tc>
      </w:tr>
      <w:tr w:rsidR="00F67D29" w:rsidRPr="00252156" w14:paraId="4CA5C161" w14:textId="77777777" w:rsidTr="00E64CC8">
        <w:tc>
          <w:tcPr>
            <w:tcW w:w="2709" w:type="dxa"/>
            <w:vAlign w:val="center"/>
          </w:tcPr>
          <w:p w14:paraId="1EAB7100" w14:textId="77777777" w:rsidR="00F67D29" w:rsidRPr="00252156" w:rsidRDefault="00F67D29" w:rsidP="00E64CC8">
            <w:pPr>
              <w:pStyle w:val="TAL"/>
            </w:pPr>
            <w:r w:rsidRPr="00252156">
              <w:t xml:space="preserve">      Content-Type</w:t>
            </w:r>
          </w:p>
        </w:tc>
        <w:tc>
          <w:tcPr>
            <w:tcW w:w="2187" w:type="dxa"/>
            <w:vAlign w:val="center"/>
          </w:tcPr>
          <w:p w14:paraId="321AC426" w14:textId="77777777" w:rsidR="00F67D29" w:rsidRPr="00252156" w:rsidRDefault="00F67D29" w:rsidP="00E64CC8">
            <w:pPr>
              <w:pStyle w:val="TAL"/>
            </w:pPr>
            <w:r w:rsidRPr="00252156">
              <w:t>"application/vnd.3gpp.mcvideo-mbms-usage-info+xml"</w:t>
            </w:r>
          </w:p>
        </w:tc>
        <w:tc>
          <w:tcPr>
            <w:tcW w:w="2187" w:type="dxa"/>
            <w:tcBorders>
              <w:top w:val="single" w:sz="4" w:space="0" w:color="auto"/>
              <w:bottom w:val="single" w:sz="4" w:space="0" w:color="auto"/>
            </w:tcBorders>
          </w:tcPr>
          <w:p w14:paraId="47E3B3A8" w14:textId="77777777" w:rsidR="00F67D29" w:rsidRPr="00252156" w:rsidRDefault="00F67D29" w:rsidP="00E64CC8">
            <w:pPr>
              <w:pStyle w:val="TAL"/>
            </w:pPr>
          </w:p>
        </w:tc>
        <w:tc>
          <w:tcPr>
            <w:tcW w:w="1367" w:type="dxa"/>
          </w:tcPr>
          <w:p w14:paraId="0570034F" w14:textId="77777777" w:rsidR="00F67D29" w:rsidRPr="00252156" w:rsidRDefault="00F67D29" w:rsidP="00E64CC8">
            <w:pPr>
              <w:pStyle w:val="TAL"/>
            </w:pPr>
          </w:p>
        </w:tc>
        <w:tc>
          <w:tcPr>
            <w:tcW w:w="1184" w:type="dxa"/>
            <w:vAlign w:val="bottom"/>
          </w:tcPr>
          <w:p w14:paraId="353BA7EB" w14:textId="77777777" w:rsidR="00F67D29" w:rsidRPr="00252156" w:rsidRDefault="00F67D29" w:rsidP="00E64CC8">
            <w:pPr>
              <w:pStyle w:val="TAL"/>
            </w:pPr>
          </w:p>
        </w:tc>
      </w:tr>
      <w:tr w:rsidR="00F67D29" w:rsidRPr="00252156" w14:paraId="4D94142D" w14:textId="77777777" w:rsidTr="00E64CC8">
        <w:tc>
          <w:tcPr>
            <w:tcW w:w="2709" w:type="dxa"/>
            <w:vAlign w:val="center"/>
          </w:tcPr>
          <w:p w14:paraId="0DF88C5E" w14:textId="77777777" w:rsidR="00F67D29" w:rsidRPr="00252156" w:rsidRDefault="00F67D29" w:rsidP="00E64CC8">
            <w:pPr>
              <w:pStyle w:val="TAL"/>
            </w:pPr>
            <w:r w:rsidRPr="00252156">
              <w:t xml:space="preserve">    MIME-part-body</w:t>
            </w:r>
          </w:p>
        </w:tc>
        <w:tc>
          <w:tcPr>
            <w:tcW w:w="2187" w:type="dxa"/>
          </w:tcPr>
          <w:p w14:paraId="132DBBBB" w14:textId="77777777" w:rsidR="00F67D29" w:rsidRPr="00252156" w:rsidRDefault="00F67D29" w:rsidP="00E64CC8">
            <w:pPr>
              <w:pStyle w:val="TAL"/>
            </w:pPr>
            <w:r w:rsidRPr="00252156">
              <w:t>MCVideo MBMS Usage Info as described in Table 6.8.1.3.3-8</w:t>
            </w:r>
          </w:p>
        </w:tc>
        <w:tc>
          <w:tcPr>
            <w:tcW w:w="2187" w:type="dxa"/>
            <w:tcBorders>
              <w:top w:val="single" w:sz="4" w:space="0" w:color="auto"/>
              <w:bottom w:val="single" w:sz="4" w:space="0" w:color="auto"/>
            </w:tcBorders>
          </w:tcPr>
          <w:p w14:paraId="5C87B6A5" w14:textId="77777777" w:rsidR="00F67D29" w:rsidRPr="00252156" w:rsidRDefault="00F67D29" w:rsidP="00E64CC8">
            <w:pPr>
              <w:pStyle w:val="TAL"/>
            </w:pPr>
          </w:p>
        </w:tc>
        <w:tc>
          <w:tcPr>
            <w:tcW w:w="1367" w:type="dxa"/>
          </w:tcPr>
          <w:p w14:paraId="5D76BD3E" w14:textId="77777777" w:rsidR="00F67D29" w:rsidRPr="00252156" w:rsidRDefault="00F67D29" w:rsidP="00E64CC8">
            <w:pPr>
              <w:pStyle w:val="TAL"/>
            </w:pPr>
          </w:p>
        </w:tc>
        <w:tc>
          <w:tcPr>
            <w:tcW w:w="1184" w:type="dxa"/>
            <w:vAlign w:val="bottom"/>
          </w:tcPr>
          <w:p w14:paraId="2F46E38B" w14:textId="77777777" w:rsidR="00F67D29" w:rsidRPr="00252156" w:rsidRDefault="00F67D29" w:rsidP="00E64CC8">
            <w:pPr>
              <w:pStyle w:val="TAL"/>
            </w:pPr>
          </w:p>
        </w:tc>
      </w:tr>
      <w:tr w:rsidR="00F67D29" w:rsidRPr="00252156" w14:paraId="75340270" w14:textId="77777777" w:rsidTr="00E64CC8">
        <w:tc>
          <w:tcPr>
            <w:tcW w:w="2709" w:type="dxa"/>
            <w:vAlign w:val="center"/>
          </w:tcPr>
          <w:p w14:paraId="44D6E388" w14:textId="77777777" w:rsidR="00F67D29" w:rsidRPr="00252156" w:rsidRDefault="00F67D29" w:rsidP="00E64CC8">
            <w:pPr>
              <w:pStyle w:val="TAL"/>
            </w:pPr>
            <w:r w:rsidRPr="00252156">
              <w:t xml:space="preserve">  MIME body part</w:t>
            </w:r>
          </w:p>
        </w:tc>
        <w:tc>
          <w:tcPr>
            <w:tcW w:w="2187" w:type="dxa"/>
            <w:vAlign w:val="center"/>
          </w:tcPr>
          <w:p w14:paraId="02E3A271" w14:textId="77777777" w:rsidR="00F67D29" w:rsidRPr="00252156" w:rsidRDefault="00F67D29" w:rsidP="00E64CC8">
            <w:pPr>
              <w:pStyle w:val="TAL"/>
            </w:pPr>
          </w:p>
        </w:tc>
        <w:tc>
          <w:tcPr>
            <w:tcW w:w="2187" w:type="dxa"/>
            <w:tcBorders>
              <w:top w:val="single" w:sz="4" w:space="0" w:color="auto"/>
              <w:bottom w:val="single" w:sz="4" w:space="0" w:color="auto"/>
            </w:tcBorders>
          </w:tcPr>
          <w:p w14:paraId="71DB67D8" w14:textId="77777777" w:rsidR="00F67D29" w:rsidRPr="00252156" w:rsidRDefault="00F67D29" w:rsidP="00E64CC8">
            <w:pPr>
              <w:pStyle w:val="TAL"/>
              <w:rPr>
                <w:b/>
                <w:bCs/>
              </w:rPr>
            </w:pPr>
            <w:r w:rsidRPr="00252156">
              <w:rPr>
                <w:b/>
                <w:bCs/>
              </w:rPr>
              <w:t>MCVideo Info</w:t>
            </w:r>
          </w:p>
        </w:tc>
        <w:tc>
          <w:tcPr>
            <w:tcW w:w="1367" w:type="dxa"/>
          </w:tcPr>
          <w:p w14:paraId="092BBC6A" w14:textId="77777777" w:rsidR="00F67D29" w:rsidRPr="00252156" w:rsidRDefault="00F67D29" w:rsidP="00E64CC8">
            <w:pPr>
              <w:pStyle w:val="TAL"/>
            </w:pPr>
          </w:p>
        </w:tc>
        <w:tc>
          <w:tcPr>
            <w:tcW w:w="1184" w:type="dxa"/>
            <w:vAlign w:val="bottom"/>
          </w:tcPr>
          <w:p w14:paraId="6DE7EB1F" w14:textId="77777777" w:rsidR="00F67D29" w:rsidRPr="00252156" w:rsidRDefault="00F67D29" w:rsidP="00E64CC8">
            <w:pPr>
              <w:pStyle w:val="TAL"/>
            </w:pPr>
          </w:p>
        </w:tc>
      </w:tr>
      <w:tr w:rsidR="00F67D29" w:rsidRPr="00252156" w14:paraId="12CBBB12" w14:textId="77777777" w:rsidTr="00E64CC8">
        <w:tc>
          <w:tcPr>
            <w:tcW w:w="2709" w:type="dxa"/>
            <w:vAlign w:val="center"/>
          </w:tcPr>
          <w:p w14:paraId="674E7E64" w14:textId="77777777" w:rsidR="00F67D29" w:rsidRPr="00252156" w:rsidRDefault="00F67D29" w:rsidP="00E64CC8">
            <w:pPr>
              <w:pStyle w:val="TAL"/>
            </w:pPr>
            <w:r w:rsidRPr="00252156">
              <w:t xml:space="preserve">    MIME-part-headers</w:t>
            </w:r>
          </w:p>
        </w:tc>
        <w:tc>
          <w:tcPr>
            <w:tcW w:w="2187" w:type="dxa"/>
            <w:vAlign w:val="center"/>
          </w:tcPr>
          <w:p w14:paraId="4953BE56" w14:textId="77777777" w:rsidR="00F67D29" w:rsidRPr="00252156" w:rsidRDefault="00F67D29" w:rsidP="00E64CC8">
            <w:pPr>
              <w:pStyle w:val="TAL"/>
            </w:pPr>
          </w:p>
        </w:tc>
        <w:tc>
          <w:tcPr>
            <w:tcW w:w="2187" w:type="dxa"/>
            <w:tcBorders>
              <w:top w:val="single" w:sz="4" w:space="0" w:color="auto"/>
              <w:bottom w:val="single" w:sz="4" w:space="0" w:color="auto"/>
            </w:tcBorders>
          </w:tcPr>
          <w:p w14:paraId="2CB9B452" w14:textId="77777777" w:rsidR="00F67D29" w:rsidRPr="00252156" w:rsidRDefault="00F67D29" w:rsidP="00E64CC8">
            <w:pPr>
              <w:pStyle w:val="TAL"/>
            </w:pPr>
          </w:p>
        </w:tc>
        <w:tc>
          <w:tcPr>
            <w:tcW w:w="1367" w:type="dxa"/>
          </w:tcPr>
          <w:p w14:paraId="6B4787C7" w14:textId="77777777" w:rsidR="00F67D29" w:rsidRPr="00252156" w:rsidRDefault="00F67D29" w:rsidP="00E64CC8">
            <w:pPr>
              <w:pStyle w:val="TAL"/>
            </w:pPr>
          </w:p>
        </w:tc>
        <w:tc>
          <w:tcPr>
            <w:tcW w:w="1184" w:type="dxa"/>
            <w:vAlign w:val="bottom"/>
          </w:tcPr>
          <w:p w14:paraId="3230BCE7" w14:textId="77777777" w:rsidR="00F67D29" w:rsidRPr="00252156" w:rsidRDefault="00F67D29" w:rsidP="00E64CC8">
            <w:pPr>
              <w:pStyle w:val="TAL"/>
            </w:pPr>
          </w:p>
        </w:tc>
      </w:tr>
      <w:tr w:rsidR="00F67D29" w:rsidRPr="00252156" w14:paraId="1729B46D" w14:textId="77777777" w:rsidTr="00E64CC8">
        <w:tc>
          <w:tcPr>
            <w:tcW w:w="2709" w:type="dxa"/>
            <w:vAlign w:val="center"/>
          </w:tcPr>
          <w:p w14:paraId="2CD44A27" w14:textId="77777777" w:rsidR="00F67D29" w:rsidRPr="00252156" w:rsidRDefault="00F67D29" w:rsidP="00E64CC8">
            <w:pPr>
              <w:pStyle w:val="TAL"/>
            </w:pPr>
            <w:r w:rsidRPr="00252156">
              <w:t xml:space="preserve">      Content-Type</w:t>
            </w:r>
          </w:p>
        </w:tc>
        <w:tc>
          <w:tcPr>
            <w:tcW w:w="2187" w:type="dxa"/>
            <w:vAlign w:val="center"/>
          </w:tcPr>
          <w:p w14:paraId="672D7EE0" w14:textId="77777777" w:rsidR="00F67D29" w:rsidRPr="00252156" w:rsidRDefault="00F67D29" w:rsidP="00E64CC8">
            <w:pPr>
              <w:pStyle w:val="TAL"/>
            </w:pPr>
            <w:r w:rsidRPr="00252156">
              <w:t>"application/vnd.3gpp.mcvideo-info+xml "</w:t>
            </w:r>
          </w:p>
        </w:tc>
        <w:tc>
          <w:tcPr>
            <w:tcW w:w="2187" w:type="dxa"/>
            <w:tcBorders>
              <w:top w:val="single" w:sz="4" w:space="0" w:color="auto"/>
              <w:bottom w:val="single" w:sz="4" w:space="0" w:color="auto"/>
            </w:tcBorders>
          </w:tcPr>
          <w:p w14:paraId="576946DE" w14:textId="77777777" w:rsidR="00F67D29" w:rsidRPr="00252156" w:rsidRDefault="00F67D29" w:rsidP="00E64CC8">
            <w:pPr>
              <w:pStyle w:val="TAL"/>
            </w:pPr>
          </w:p>
        </w:tc>
        <w:tc>
          <w:tcPr>
            <w:tcW w:w="1367" w:type="dxa"/>
          </w:tcPr>
          <w:p w14:paraId="7CD09746" w14:textId="77777777" w:rsidR="00F67D29" w:rsidRPr="00252156" w:rsidRDefault="00F67D29" w:rsidP="00E64CC8">
            <w:pPr>
              <w:pStyle w:val="TAL"/>
            </w:pPr>
          </w:p>
        </w:tc>
        <w:tc>
          <w:tcPr>
            <w:tcW w:w="1184" w:type="dxa"/>
            <w:vAlign w:val="bottom"/>
          </w:tcPr>
          <w:p w14:paraId="69485675" w14:textId="77777777" w:rsidR="00F67D29" w:rsidRPr="00252156" w:rsidRDefault="00F67D29" w:rsidP="00E64CC8">
            <w:pPr>
              <w:pStyle w:val="TAL"/>
            </w:pPr>
          </w:p>
        </w:tc>
      </w:tr>
      <w:tr w:rsidR="00F67D29" w:rsidRPr="00252156" w14:paraId="089C5A3D" w14:textId="77777777" w:rsidTr="00E64CC8">
        <w:tc>
          <w:tcPr>
            <w:tcW w:w="2709" w:type="dxa"/>
            <w:vAlign w:val="center"/>
          </w:tcPr>
          <w:p w14:paraId="35FB7EFB" w14:textId="77777777" w:rsidR="00F67D29" w:rsidRPr="00252156" w:rsidRDefault="00F67D29" w:rsidP="00E64CC8">
            <w:pPr>
              <w:pStyle w:val="TAL"/>
            </w:pPr>
            <w:r w:rsidRPr="00252156">
              <w:t xml:space="preserve">    MIME-part-body</w:t>
            </w:r>
          </w:p>
        </w:tc>
        <w:tc>
          <w:tcPr>
            <w:tcW w:w="2187" w:type="dxa"/>
          </w:tcPr>
          <w:p w14:paraId="0C4344AB" w14:textId="77777777" w:rsidR="00F67D29" w:rsidRPr="00252156" w:rsidRDefault="00F67D29" w:rsidP="00E64CC8">
            <w:pPr>
              <w:pStyle w:val="TAL"/>
            </w:pPr>
            <w:r w:rsidRPr="00252156">
              <w:t>MCVideo-Info as described in Table 6.8.1.3.3-9</w:t>
            </w:r>
          </w:p>
        </w:tc>
        <w:tc>
          <w:tcPr>
            <w:tcW w:w="2187" w:type="dxa"/>
            <w:tcBorders>
              <w:top w:val="single" w:sz="4" w:space="0" w:color="auto"/>
              <w:bottom w:val="single" w:sz="4" w:space="0" w:color="auto"/>
            </w:tcBorders>
          </w:tcPr>
          <w:p w14:paraId="0BAE13AA" w14:textId="77777777" w:rsidR="00F67D29" w:rsidRPr="00252156" w:rsidRDefault="00F67D29" w:rsidP="00E64CC8">
            <w:pPr>
              <w:pStyle w:val="TAL"/>
            </w:pPr>
          </w:p>
        </w:tc>
        <w:tc>
          <w:tcPr>
            <w:tcW w:w="1367" w:type="dxa"/>
          </w:tcPr>
          <w:p w14:paraId="3035156F" w14:textId="77777777" w:rsidR="00F67D29" w:rsidRPr="00252156" w:rsidRDefault="00F67D29" w:rsidP="00E64CC8">
            <w:pPr>
              <w:pStyle w:val="TAL"/>
            </w:pPr>
          </w:p>
        </w:tc>
        <w:tc>
          <w:tcPr>
            <w:tcW w:w="1184" w:type="dxa"/>
            <w:vAlign w:val="bottom"/>
          </w:tcPr>
          <w:p w14:paraId="7F841165" w14:textId="77777777" w:rsidR="00F67D29" w:rsidRPr="00252156" w:rsidRDefault="00F67D29" w:rsidP="00E64CC8">
            <w:pPr>
              <w:pStyle w:val="TAL"/>
            </w:pPr>
          </w:p>
        </w:tc>
      </w:tr>
    </w:tbl>
    <w:p w14:paraId="713E8417" w14:textId="77777777" w:rsidR="00F67D29" w:rsidRPr="00252156" w:rsidRDefault="00F67D29" w:rsidP="00F67D29"/>
    <w:p w14:paraId="065E4D76" w14:textId="77777777" w:rsidR="00F67D29" w:rsidRPr="00252156" w:rsidRDefault="00F67D29" w:rsidP="00F67D29">
      <w:pPr>
        <w:pStyle w:val="TH"/>
      </w:pPr>
      <w:r w:rsidRPr="00252156">
        <w:lastRenderedPageBreak/>
        <w:t>Table 6.8.1.3.3-7: SDP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093714C8" w14:textId="77777777" w:rsidTr="00E64CC8">
        <w:trPr>
          <w:tblHeader/>
        </w:trPr>
        <w:tc>
          <w:tcPr>
            <w:tcW w:w="9634" w:type="dxa"/>
            <w:gridSpan w:val="5"/>
          </w:tcPr>
          <w:p w14:paraId="6ACE58F1" w14:textId="77777777" w:rsidR="00F67D29" w:rsidRPr="00252156" w:rsidRDefault="00F67D29" w:rsidP="00E64CC8">
            <w:pPr>
              <w:pStyle w:val="TAL"/>
            </w:pPr>
            <w:r w:rsidRPr="00252156">
              <w:t>Derivation Path: TS 36.579-1 [2], Table 5.5.3.1.2-2</w:t>
            </w:r>
          </w:p>
        </w:tc>
      </w:tr>
      <w:tr w:rsidR="00F67D29" w:rsidRPr="00252156" w14:paraId="3DE4BBE6" w14:textId="77777777" w:rsidTr="00E64CC8">
        <w:tc>
          <w:tcPr>
            <w:tcW w:w="2709" w:type="dxa"/>
          </w:tcPr>
          <w:p w14:paraId="2125009E" w14:textId="77777777" w:rsidR="00F67D29" w:rsidRPr="00252156" w:rsidRDefault="00F67D29" w:rsidP="00E64CC8">
            <w:pPr>
              <w:pStyle w:val="TAH"/>
            </w:pPr>
            <w:r w:rsidRPr="00252156">
              <w:t>Information Element</w:t>
            </w:r>
          </w:p>
        </w:tc>
        <w:tc>
          <w:tcPr>
            <w:tcW w:w="2187" w:type="dxa"/>
          </w:tcPr>
          <w:p w14:paraId="23957D93"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38FF3184" w14:textId="77777777" w:rsidR="00F67D29" w:rsidRPr="00252156" w:rsidRDefault="00F67D29" w:rsidP="00E64CC8">
            <w:pPr>
              <w:pStyle w:val="TAH"/>
            </w:pPr>
            <w:r w:rsidRPr="00252156">
              <w:t>Comment</w:t>
            </w:r>
          </w:p>
        </w:tc>
        <w:tc>
          <w:tcPr>
            <w:tcW w:w="1367" w:type="dxa"/>
          </w:tcPr>
          <w:p w14:paraId="311B68E0" w14:textId="77777777" w:rsidR="00F67D29" w:rsidRPr="00252156" w:rsidRDefault="00F67D29" w:rsidP="00E64CC8">
            <w:pPr>
              <w:pStyle w:val="TAH"/>
            </w:pPr>
            <w:r w:rsidRPr="00252156">
              <w:t>Reference</w:t>
            </w:r>
          </w:p>
        </w:tc>
        <w:tc>
          <w:tcPr>
            <w:tcW w:w="1184" w:type="dxa"/>
          </w:tcPr>
          <w:p w14:paraId="03931DA4" w14:textId="77777777" w:rsidR="00F67D29" w:rsidRPr="00252156" w:rsidRDefault="00F67D29" w:rsidP="00E64CC8">
            <w:pPr>
              <w:pStyle w:val="TAH"/>
            </w:pPr>
            <w:r w:rsidRPr="00252156">
              <w:t>Condition</w:t>
            </w:r>
          </w:p>
        </w:tc>
      </w:tr>
      <w:tr w:rsidR="00F67D29" w:rsidRPr="00252156" w14:paraId="78F819D2" w14:textId="77777777" w:rsidTr="00E64CC8">
        <w:tc>
          <w:tcPr>
            <w:tcW w:w="2709" w:type="dxa"/>
          </w:tcPr>
          <w:p w14:paraId="0B093D8D" w14:textId="77777777" w:rsidR="00F67D29" w:rsidRPr="00252156" w:rsidRDefault="00F67D29" w:rsidP="00E64CC8">
            <w:pPr>
              <w:pStyle w:val="TAL"/>
              <w:rPr>
                <w:rFonts w:cs="Arial"/>
                <w:b/>
                <w:bCs/>
                <w:szCs w:val="18"/>
              </w:rPr>
            </w:pPr>
            <w:r w:rsidRPr="00252156">
              <w:rPr>
                <w:b/>
                <w:bCs/>
              </w:rPr>
              <w:t>Media description</w:t>
            </w:r>
          </w:p>
        </w:tc>
        <w:tc>
          <w:tcPr>
            <w:tcW w:w="2187" w:type="dxa"/>
          </w:tcPr>
          <w:p w14:paraId="7C8AF946" w14:textId="77777777" w:rsidR="00F67D29" w:rsidRPr="00252156" w:rsidRDefault="00F67D29" w:rsidP="00E64CC8">
            <w:pPr>
              <w:pStyle w:val="TAL"/>
            </w:pPr>
          </w:p>
        </w:tc>
        <w:tc>
          <w:tcPr>
            <w:tcW w:w="2187" w:type="dxa"/>
            <w:tcBorders>
              <w:top w:val="single" w:sz="4" w:space="0" w:color="auto"/>
              <w:bottom w:val="single" w:sz="4" w:space="0" w:color="auto"/>
            </w:tcBorders>
          </w:tcPr>
          <w:p w14:paraId="7A89F553" w14:textId="77777777" w:rsidR="00F67D29" w:rsidRPr="00252156" w:rsidRDefault="00F67D29" w:rsidP="00E64CC8">
            <w:pPr>
              <w:pStyle w:val="TAL"/>
            </w:pPr>
          </w:p>
        </w:tc>
        <w:tc>
          <w:tcPr>
            <w:tcW w:w="1367" w:type="dxa"/>
          </w:tcPr>
          <w:p w14:paraId="19957DF2" w14:textId="77777777" w:rsidR="00F67D29" w:rsidRPr="00252156" w:rsidRDefault="00F67D29" w:rsidP="00E64CC8">
            <w:pPr>
              <w:pStyle w:val="TAL"/>
            </w:pPr>
          </w:p>
        </w:tc>
        <w:tc>
          <w:tcPr>
            <w:tcW w:w="1184" w:type="dxa"/>
            <w:vAlign w:val="bottom"/>
          </w:tcPr>
          <w:p w14:paraId="170D6C15" w14:textId="77777777" w:rsidR="00F67D29" w:rsidRPr="00252156" w:rsidRDefault="00F67D29" w:rsidP="00E64CC8">
            <w:pPr>
              <w:pStyle w:val="TAL"/>
            </w:pPr>
          </w:p>
        </w:tc>
      </w:tr>
      <w:tr w:rsidR="00F67D29" w:rsidRPr="00252156" w14:paraId="64D85871" w14:textId="77777777" w:rsidTr="00E64CC8">
        <w:tc>
          <w:tcPr>
            <w:tcW w:w="2709" w:type="dxa"/>
          </w:tcPr>
          <w:p w14:paraId="61039655" w14:textId="77777777" w:rsidR="00F67D29" w:rsidRPr="00252156" w:rsidDel="006C0DA3" w:rsidRDefault="00F67D29" w:rsidP="00E64CC8">
            <w:pPr>
              <w:pStyle w:val="TAL"/>
              <w:rPr>
                <w:b/>
                <w:bCs/>
              </w:rPr>
            </w:pPr>
            <w:r w:rsidRPr="00252156">
              <w:rPr>
                <w:b/>
                <w:bCs/>
              </w:rPr>
              <w:t xml:space="preserve">  media description[1]</w:t>
            </w:r>
          </w:p>
        </w:tc>
        <w:tc>
          <w:tcPr>
            <w:tcW w:w="2187" w:type="dxa"/>
          </w:tcPr>
          <w:p w14:paraId="61AB1D42" w14:textId="77777777" w:rsidR="00F67D29" w:rsidRPr="00252156" w:rsidRDefault="00F67D29" w:rsidP="00E64CC8">
            <w:pPr>
              <w:pStyle w:val="TAL"/>
            </w:pPr>
          </w:p>
        </w:tc>
        <w:tc>
          <w:tcPr>
            <w:tcW w:w="2187" w:type="dxa"/>
            <w:tcBorders>
              <w:top w:val="single" w:sz="4" w:space="0" w:color="auto"/>
              <w:bottom w:val="single" w:sz="4" w:space="0" w:color="auto"/>
            </w:tcBorders>
          </w:tcPr>
          <w:p w14:paraId="7C8E59C5" w14:textId="77777777" w:rsidR="00F67D29" w:rsidRPr="00252156" w:rsidRDefault="00F67D29" w:rsidP="00E64CC8">
            <w:pPr>
              <w:pStyle w:val="TAL"/>
            </w:pPr>
            <w:r w:rsidRPr="00252156">
              <w:t>m= line</w:t>
            </w:r>
          </w:p>
          <w:p w14:paraId="7C16D0E0" w14:textId="77777777" w:rsidR="00F67D29" w:rsidRPr="00252156" w:rsidRDefault="00F67D29" w:rsidP="00E64CC8">
            <w:pPr>
              <w:pStyle w:val="TAL"/>
            </w:pPr>
            <w:r w:rsidRPr="00252156">
              <w:t>media = video</w:t>
            </w:r>
          </w:p>
        </w:tc>
        <w:tc>
          <w:tcPr>
            <w:tcW w:w="1367" w:type="dxa"/>
          </w:tcPr>
          <w:p w14:paraId="12581A63" w14:textId="77777777" w:rsidR="00F67D29" w:rsidRPr="00252156" w:rsidRDefault="00F67D29" w:rsidP="00E64CC8">
            <w:pPr>
              <w:pStyle w:val="TAL"/>
            </w:pPr>
          </w:p>
        </w:tc>
        <w:tc>
          <w:tcPr>
            <w:tcW w:w="1184" w:type="dxa"/>
            <w:vAlign w:val="bottom"/>
          </w:tcPr>
          <w:p w14:paraId="58F908ED" w14:textId="77777777" w:rsidR="00F67D29" w:rsidRPr="00252156" w:rsidRDefault="00F67D29" w:rsidP="00E64CC8">
            <w:pPr>
              <w:pStyle w:val="TAL"/>
            </w:pPr>
          </w:p>
        </w:tc>
      </w:tr>
      <w:tr w:rsidR="00F67D29" w:rsidRPr="00252156" w14:paraId="02C0ACBB" w14:textId="77777777" w:rsidTr="00E64CC8">
        <w:tc>
          <w:tcPr>
            <w:tcW w:w="2709" w:type="dxa"/>
          </w:tcPr>
          <w:p w14:paraId="5AC5D9EA" w14:textId="77777777" w:rsidR="00F67D29" w:rsidRPr="00252156" w:rsidRDefault="00F67D29" w:rsidP="00E64CC8">
            <w:pPr>
              <w:pStyle w:val="TAL"/>
              <w:rPr>
                <w:rFonts w:cs="Arial"/>
                <w:color w:val="000000"/>
                <w:szCs w:val="18"/>
              </w:rPr>
            </w:pPr>
            <w:r w:rsidRPr="00252156">
              <w:t xml:space="preserve">    media</w:t>
            </w:r>
          </w:p>
        </w:tc>
        <w:tc>
          <w:tcPr>
            <w:tcW w:w="2187" w:type="dxa"/>
          </w:tcPr>
          <w:p w14:paraId="7345D14D" w14:textId="77777777" w:rsidR="00F67D29" w:rsidRPr="00252156" w:rsidRDefault="00F67D29" w:rsidP="00E64CC8">
            <w:pPr>
              <w:pStyle w:val="TAL"/>
              <w:rPr>
                <w:color w:val="000000"/>
              </w:rPr>
            </w:pPr>
            <w:r w:rsidRPr="00252156">
              <w:t>"video"</w:t>
            </w:r>
          </w:p>
        </w:tc>
        <w:tc>
          <w:tcPr>
            <w:tcW w:w="2187" w:type="dxa"/>
            <w:tcBorders>
              <w:top w:val="single" w:sz="4" w:space="0" w:color="auto"/>
              <w:bottom w:val="single" w:sz="4" w:space="0" w:color="auto"/>
            </w:tcBorders>
          </w:tcPr>
          <w:p w14:paraId="587B7B5F" w14:textId="77777777" w:rsidR="00F67D29" w:rsidRPr="00252156" w:rsidRDefault="00F67D29" w:rsidP="00E64CC8">
            <w:pPr>
              <w:pStyle w:val="TAL"/>
              <w:rPr>
                <w:color w:val="000000"/>
              </w:rPr>
            </w:pPr>
          </w:p>
        </w:tc>
        <w:tc>
          <w:tcPr>
            <w:tcW w:w="1367" w:type="dxa"/>
          </w:tcPr>
          <w:p w14:paraId="1438C3DB" w14:textId="77777777" w:rsidR="00F67D29" w:rsidRPr="00252156" w:rsidRDefault="00F67D29" w:rsidP="00E64CC8">
            <w:pPr>
              <w:pStyle w:val="TAL"/>
              <w:rPr>
                <w:color w:val="000000"/>
              </w:rPr>
            </w:pPr>
          </w:p>
        </w:tc>
        <w:tc>
          <w:tcPr>
            <w:tcW w:w="1184" w:type="dxa"/>
            <w:vAlign w:val="bottom"/>
          </w:tcPr>
          <w:p w14:paraId="60BE61F4" w14:textId="77777777" w:rsidR="00F67D29" w:rsidRPr="00252156" w:rsidRDefault="00F67D29" w:rsidP="00E64CC8">
            <w:pPr>
              <w:pStyle w:val="TAL"/>
              <w:rPr>
                <w:color w:val="000000"/>
              </w:rPr>
            </w:pPr>
          </w:p>
        </w:tc>
      </w:tr>
      <w:tr w:rsidR="00F67D29" w:rsidRPr="00252156" w14:paraId="1BCF0C65" w14:textId="77777777" w:rsidTr="00E64CC8">
        <w:tc>
          <w:tcPr>
            <w:tcW w:w="2709" w:type="dxa"/>
          </w:tcPr>
          <w:p w14:paraId="34AF224E" w14:textId="77777777" w:rsidR="00F67D29" w:rsidRPr="00252156" w:rsidRDefault="00F67D29" w:rsidP="00E64CC8">
            <w:pPr>
              <w:pStyle w:val="TAL"/>
              <w:rPr>
                <w:color w:val="000000"/>
              </w:rPr>
            </w:pPr>
            <w:r w:rsidRPr="00252156">
              <w:t xml:space="preserve">    port</w:t>
            </w:r>
          </w:p>
        </w:tc>
        <w:tc>
          <w:tcPr>
            <w:tcW w:w="2187" w:type="dxa"/>
          </w:tcPr>
          <w:p w14:paraId="3DC3CFCC" w14:textId="77777777" w:rsidR="00F67D29" w:rsidRPr="00252156" w:rsidRDefault="00F67D29" w:rsidP="00E64CC8">
            <w:pPr>
              <w:pStyle w:val="TAL"/>
              <w:rPr>
                <w:color w:val="000000"/>
              </w:rPr>
            </w:pPr>
            <w:r w:rsidRPr="00252156">
              <w:t>"9"</w:t>
            </w:r>
          </w:p>
        </w:tc>
        <w:tc>
          <w:tcPr>
            <w:tcW w:w="2187" w:type="dxa"/>
            <w:tcBorders>
              <w:top w:val="single" w:sz="4" w:space="0" w:color="auto"/>
              <w:bottom w:val="single" w:sz="4" w:space="0" w:color="auto"/>
            </w:tcBorders>
          </w:tcPr>
          <w:p w14:paraId="1C079E34" w14:textId="77777777" w:rsidR="00F67D29" w:rsidRPr="00252156" w:rsidRDefault="00F67D29" w:rsidP="00E64CC8">
            <w:pPr>
              <w:pStyle w:val="TAL"/>
              <w:rPr>
                <w:color w:val="000000"/>
              </w:rPr>
            </w:pPr>
          </w:p>
        </w:tc>
        <w:tc>
          <w:tcPr>
            <w:tcW w:w="1367" w:type="dxa"/>
          </w:tcPr>
          <w:p w14:paraId="6B4CE33D" w14:textId="77777777" w:rsidR="00F67D29" w:rsidRPr="00252156" w:rsidRDefault="00F67D29" w:rsidP="00E64CC8">
            <w:pPr>
              <w:pStyle w:val="TAL"/>
              <w:rPr>
                <w:color w:val="000000"/>
              </w:rPr>
            </w:pPr>
          </w:p>
        </w:tc>
        <w:tc>
          <w:tcPr>
            <w:tcW w:w="1184" w:type="dxa"/>
            <w:vAlign w:val="bottom"/>
          </w:tcPr>
          <w:p w14:paraId="7FB69DC2" w14:textId="77777777" w:rsidR="00F67D29" w:rsidRPr="00252156" w:rsidRDefault="00F67D29" w:rsidP="00E64CC8">
            <w:pPr>
              <w:pStyle w:val="TAL"/>
              <w:rPr>
                <w:color w:val="000000"/>
              </w:rPr>
            </w:pPr>
          </w:p>
        </w:tc>
      </w:tr>
      <w:tr w:rsidR="00F67D29" w:rsidRPr="00252156" w14:paraId="6D6B9FC8" w14:textId="77777777" w:rsidTr="00E64CC8">
        <w:tc>
          <w:tcPr>
            <w:tcW w:w="2709" w:type="dxa"/>
          </w:tcPr>
          <w:p w14:paraId="711B4E56" w14:textId="77777777" w:rsidR="00F67D29" w:rsidRPr="00252156" w:rsidRDefault="00F67D29" w:rsidP="00E64CC8">
            <w:pPr>
              <w:pStyle w:val="TAL"/>
              <w:rPr>
                <w:color w:val="000000"/>
              </w:rPr>
            </w:pPr>
            <w:r w:rsidRPr="00252156">
              <w:t xml:space="preserve">    proto</w:t>
            </w:r>
          </w:p>
        </w:tc>
        <w:tc>
          <w:tcPr>
            <w:tcW w:w="2187" w:type="dxa"/>
          </w:tcPr>
          <w:p w14:paraId="3F993CAB" w14:textId="77777777" w:rsidR="00F67D29" w:rsidRPr="00252156" w:rsidRDefault="00F67D29" w:rsidP="00E64CC8">
            <w:pPr>
              <w:pStyle w:val="TAL"/>
              <w:rPr>
                <w:color w:val="000000"/>
              </w:rPr>
            </w:pPr>
            <w:r w:rsidRPr="00252156">
              <w:t>"udp"</w:t>
            </w:r>
          </w:p>
        </w:tc>
        <w:tc>
          <w:tcPr>
            <w:tcW w:w="2187" w:type="dxa"/>
            <w:tcBorders>
              <w:top w:val="single" w:sz="4" w:space="0" w:color="auto"/>
              <w:bottom w:val="single" w:sz="4" w:space="0" w:color="auto"/>
            </w:tcBorders>
          </w:tcPr>
          <w:p w14:paraId="74B936AC" w14:textId="77777777" w:rsidR="00F67D29" w:rsidRPr="00252156" w:rsidRDefault="00F67D29" w:rsidP="00E64CC8">
            <w:pPr>
              <w:pStyle w:val="TAL"/>
              <w:rPr>
                <w:color w:val="000000"/>
              </w:rPr>
            </w:pPr>
          </w:p>
        </w:tc>
        <w:tc>
          <w:tcPr>
            <w:tcW w:w="1367" w:type="dxa"/>
          </w:tcPr>
          <w:p w14:paraId="00735A6D" w14:textId="77777777" w:rsidR="00F67D29" w:rsidRPr="00252156" w:rsidRDefault="00F67D29" w:rsidP="00E64CC8">
            <w:pPr>
              <w:pStyle w:val="TAL"/>
              <w:rPr>
                <w:color w:val="000000"/>
              </w:rPr>
            </w:pPr>
          </w:p>
        </w:tc>
        <w:tc>
          <w:tcPr>
            <w:tcW w:w="1184" w:type="dxa"/>
            <w:vAlign w:val="bottom"/>
          </w:tcPr>
          <w:p w14:paraId="6460B77A" w14:textId="77777777" w:rsidR="00F67D29" w:rsidRPr="00252156" w:rsidRDefault="00F67D29" w:rsidP="00E64CC8">
            <w:pPr>
              <w:pStyle w:val="TAL"/>
              <w:rPr>
                <w:color w:val="000000"/>
              </w:rPr>
            </w:pPr>
          </w:p>
        </w:tc>
      </w:tr>
      <w:tr w:rsidR="00F67D29" w:rsidRPr="00252156" w14:paraId="4389A214" w14:textId="77777777" w:rsidTr="00E64CC8">
        <w:tc>
          <w:tcPr>
            <w:tcW w:w="2709" w:type="dxa"/>
          </w:tcPr>
          <w:p w14:paraId="54DDA681" w14:textId="77777777" w:rsidR="00F67D29" w:rsidRPr="00252156" w:rsidRDefault="00F67D29" w:rsidP="00E64CC8">
            <w:pPr>
              <w:pStyle w:val="TAL"/>
            </w:pPr>
            <w:r w:rsidRPr="00252156">
              <w:t xml:space="preserve">    fmt</w:t>
            </w:r>
          </w:p>
        </w:tc>
        <w:tc>
          <w:tcPr>
            <w:tcW w:w="2187" w:type="dxa"/>
          </w:tcPr>
          <w:p w14:paraId="56497D9A" w14:textId="77777777" w:rsidR="00F67D29" w:rsidRPr="00252156" w:rsidRDefault="00F67D29" w:rsidP="00E64CC8">
            <w:pPr>
              <w:pStyle w:val="TAL"/>
            </w:pPr>
            <w:r w:rsidRPr="00252156">
              <w:t>"MCVideo"</w:t>
            </w:r>
          </w:p>
        </w:tc>
        <w:tc>
          <w:tcPr>
            <w:tcW w:w="2187" w:type="dxa"/>
            <w:tcBorders>
              <w:top w:val="single" w:sz="4" w:space="0" w:color="auto"/>
              <w:bottom w:val="single" w:sz="4" w:space="0" w:color="auto"/>
            </w:tcBorders>
          </w:tcPr>
          <w:p w14:paraId="5C645582" w14:textId="77777777" w:rsidR="00F67D29" w:rsidRPr="00252156" w:rsidRDefault="00F67D29" w:rsidP="00E64CC8">
            <w:pPr>
              <w:pStyle w:val="TAL"/>
              <w:rPr>
                <w:color w:val="000000"/>
              </w:rPr>
            </w:pPr>
          </w:p>
        </w:tc>
        <w:tc>
          <w:tcPr>
            <w:tcW w:w="1367" w:type="dxa"/>
          </w:tcPr>
          <w:p w14:paraId="103150E5" w14:textId="77777777" w:rsidR="00F67D29" w:rsidRPr="00252156" w:rsidRDefault="00F67D29" w:rsidP="00E64CC8">
            <w:pPr>
              <w:pStyle w:val="TAL"/>
              <w:rPr>
                <w:color w:val="000000"/>
              </w:rPr>
            </w:pPr>
          </w:p>
        </w:tc>
        <w:tc>
          <w:tcPr>
            <w:tcW w:w="1184" w:type="dxa"/>
            <w:vAlign w:val="bottom"/>
          </w:tcPr>
          <w:p w14:paraId="4EF90D8C" w14:textId="77777777" w:rsidR="00F67D29" w:rsidRPr="00252156" w:rsidRDefault="00F67D29" w:rsidP="00E64CC8">
            <w:pPr>
              <w:pStyle w:val="TAL"/>
              <w:rPr>
                <w:color w:val="000000"/>
              </w:rPr>
            </w:pPr>
          </w:p>
        </w:tc>
      </w:tr>
      <w:tr w:rsidR="00F67D29" w:rsidRPr="00252156" w14:paraId="0F6E78E4" w14:textId="77777777" w:rsidTr="00E64CC8">
        <w:tc>
          <w:tcPr>
            <w:tcW w:w="2709" w:type="dxa"/>
          </w:tcPr>
          <w:p w14:paraId="121BBA87" w14:textId="77777777" w:rsidR="00F67D29" w:rsidRPr="00252156" w:rsidRDefault="00F67D29" w:rsidP="00E64CC8">
            <w:pPr>
              <w:pStyle w:val="TAL"/>
              <w:rPr>
                <w:b/>
                <w:bCs/>
              </w:rPr>
            </w:pPr>
            <w:r w:rsidRPr="00252156">
              <w:rPr>
                <w:b/>
                <w:bCs/>
              </w:rPr>
              <w:t xml:space="preserve">  Connection Data</w:t>
            </w:r>
          </w:p>
        </w:tc>
        <w:tc>
          <w:tcPr>
            <w:tcW w:w="2187" w:type="dxa"/>
            <w:vAlign w:val="center"/>
          </w:tcPr>
          <w:p w14:paraId="4CCF77AD" w14:textId="77777777" w:rsidR="00F67D29" w:rsidRPr="00252156" w:rsidRDefault="00F67D29" w:rsidP="00E64CC8">
            <w:pPr>
              <w:pStyle w:val="TAL"/>
            </w:pPr>
          </w:p>
        </w:tc>
        <w:tc>
          <w:tcPr>
            <w:tcW w:w="2187" w:type="dxa"/>
            <w:tcBorders>
              <w:top w:val="single" w:sz="4" w:space="0" w:color="auto"/>
              <w:bottom w:val="single" w:sz="4" w:space="0" w:color="auto"/>
            </w:tcBorders>
          </w:tcPr>
          <w:p w14:paraId="4E2F0F40" w14:textId="77777777" w:rsidR="00F67D29" w:rsidRPr="00252156" w:rsidRDefault="00F67D29" w:rsidP="00E64CC8">
            <w:pPr>
              <w:pStyle w:val="TAL"/>
              <w:rPr>
                <w:color w:val="000000"/>
              </w:rPr>
            </w:pPr>
          </w:p>
        </w:tc>
        <w:tc>
          <w:tcPr>
            <w:tcW w:w="1367" w:type="dxa"/>
          </w:tcPr>
          <w:p w14:paraId="7E68D733" w14:textId="77777777" w:rsidR="00F67D29" w:rsidRPr="00252156" w:rsidRDefault="00F67D29" w:rsidP="00E64CC8">
            <w:pPr>
              <w:pStyle w:val="TAL"/>
              <w:rPr>
                <w:color w:val="000000"/>
              </w:rPr>
            </w:pPr>
          </w:p>
        </w:tc>
        <w:tc>
          <w:tcPr>
            <w:tcW w:w="1184" w:type="dxa"/>
            <w:vAlign w:val="bottom"/>
          </w:tcPr>
          <w:p w14:paraId="1714AE46" w14:textId="77777777" w:rsidR="00F67D29" w:rsidRPr="00252156" w:rsidRDefault="00F67D29" w:rsidP="00E64CC8">
            <w:pPr>
              <w:pStyle w:val="TAL"/>
              <w:rPr>
                <w:color w:val="000000"/>
              </w:rPr>
            </w:pPr>
          </w:p>
        </w:tc>
      </w:tr>
      <w:tr w:rsidR="00F67D29" w:rsidRPr="00252156" w14:paraId="1B33BA20" w14:textId="77777777" w:rsidTr="00E64CC8">
        <w:tc>
          <w:tcPr>
            <w:tcW w:w="2709" w:type="dxa"/>
          </w:tcPr>
          <w:p w14:paraId="1C2084EB" w14:textId="77777777" w:rsidR="00F67D29" w:rsidRPr="00252156" w:rsidRDefault="00F67D29" w:rsidP="00E64CC8">
            <w:pPr>
              <w:pStyle w:val="TAL"/>
            </w:pPr>
            <w:r w:rsidRPr="00252156">
              <w:t xml:space="preserve">    nettype</w:t>
            </w:r>
          </w:p>
        </w:tc>
        <w:tc>
          <w:tcPr>
            <w:tcW w:w="2187" w:type="dxa"/>
            <w:vAlign w:val="center"/>
          </w:tcPr>
          <w:p w14:paraId="2697E6CB" w14:textId="77777777" w:rsidR="00F67D29" w:rsidRPr="00252156" w:rsidRDefault="00F67D29" w:rsidP="00E64CC8">
            <w:pPr>
              <w:pStyle w:val="TAL"/>
            </w:pPr>
            <w:r w:rsidRPr="00252156">
              <w:t>"IN"</w:t>
            </w:r>
          </w:p>
        </w:tc>
        <w:tc>
          <w:tcPr>
            <w:tcW w:w="2187" w:type="dxa"/>
            <w:tcBorders>
              <w:top w:val="single" w:sz="4" w:space="0" w:color="auto"/>
              <w:bottom w:val="single" w:sz="4" w:space="0" w:color="auto"/>
            </w:tcBorders>
          </w:tcPr>
          <w:p w14:paraId="2C7DAECC" w14:textId="77777777" w:rsidR="00F67D29" w:rsidRPr="00252156" w:rsidRDefault="00F67D29" w:rsidP="00E64CC8">
            <w:pPr>
              <w:pStyle w:val="TAL"/>
              <w:rPr>
                <w:color w:val="000000"/>
              </w:rPr>
            </w:pPr>
          </w:p>
        </w:tc>
        <w:tc>
          <w:tcPr>
            <w:tcW w:w="1367" w:type="dxa"/>
          </w:tcPr>
          <w:p w14:paraId="6CA792A9" w14:textId="77777777" w:rsidR="00F67D29" w:rsidRPr="00252156" w:rsidRDefault="00F67D29" w:rsidP="00E64CC8">
            <w:pPr>
              <w:pStyle w:val="TAL"/>
              <w:rPr>
                <w:color w:val="000000"/>
              </w:rPr>
            </w:pPr>
          </w:p>
        </w:tc>
        <w:tc>
          <w:tcPr>
            <w:tcW w:w="1184" w:type="dxa"/>
            <w:vAlign w:val="bottom"/>
          </w:tcPr>
          <w:p w14:paraId="73B25354" w14:textId="77777777" w:rsidR="00F67D29" w:rsidRPr="00252156" w:rsidRDefault="00F67D29" w:rsidP="00E64CC8">
            <w:pPr>
              <w:pStyle w:val="TAL"/>
              <w:rPr>
                <w:color w:val="000000"/>
              </w:rPr>
            </w:pPr>
          </w:p>
        </w:tc>
      </w:tr>
      <w:tr w:rsidR="00F67D29" w:rsidRPr="00252156" w14:paraId="43204AB5" w14:textId="77777777" w:rsidTr="00E64CC8">
        <w:tc>
          <w:tcPr>
            <w:tcW w:w="2709" w:type="dxa"/>
          </w:tcPr>
          <w:p w14:paraId="2A7813CD" w14:textId="77777777" w:rsidR="00F67D29" w:rsidRPr="00252156" w:rsidRDefault="00F67D29" w:rsidP="00E64CC8">
            <w:pPr>
              <w:pStyle w:val="TAL"/>
            </w:pPr>
            <w:r w:rsidRPr="00252156">
              <w:t xml:space="preserve">    Addrtype</w:t>
            </w:r>
          </w:p>
        </w:tc>
        <w:tc>
          <w:tcPr>
            <w:tcW w:w="2187" w:type="dxa"/>
            <w:vAlign w:val="center"/>
          </w:tcPr>
          <w:p w14:paraId="5B9C5F76" w14:textId="77777777" w:rsidR="00F67D29" w:rsidRPr="00252156" w:rsidRDefault="00F67D29" w:rsidP="00E64CC8">
            <w:pPr>
              <w:pStyle w:val="TAL"/>
            </w:pPr>
            <w:r w:rsidRPr="00252156">
              <w:t>"IP4"</w:t>
            </w:r>
            <w:r w:rsidRPr="00252156">
              <w:rPr>
                <w:rFonts w:cs="Arial"/>
                <w:szCs w:val="18"/>
              </w:rPr>
              <w:t xml:space="preserve"> or “IP6” depending on IP address</w:t>
            </w:r>
          </w:p>
        </w:tc>
        <w:tc>
          <w:tcPr>
            <w:tcW w:w="2187" w:type="dxa"/>
            <w:tcBorders>
              <w:top w:val="single" w:sz="4" w:space="0" w:color="auto"/>
              <w:bottom w:val="single" w:sz="4" w:space="0" w:color="auto"/>
            </w:tcBorders>
          </w:tcPr>
          <w:p w14:paraId="1907105B" w14:textId="77777777" w:rsidR="00F67D29" w:rsidRPr="00252156" w:rsidRDefault="00F67D29" w:rsidP="00E64CC8">
            <w:pPr>
              <w:pStyle w:val="TAL"/>
              <w:rPr>
                <w:color w:val="000000"/>
              </w:rPr>
            </w:pPr>
          </w:p>
        </w:tc>
        <w:tc>
          <w:tcPr>
            <w:tcW w:w="1367" w:type="dxa"/>
          </w:tcPr>
          <w:p w14:paraId="3F0B2868" w14:textId="77777777" w:rsidR="00F67D29" w:rsidRPr="00252156" w:rsidRDefault="00F67D29" w:rsidP="00E64CC8">
            <w:pPr>
              <w:pStyle w:val="TAL"/>
              <w:rPr>
                <w:color w:val="000000"/>
              </w:rPr>
            </w:pPr>
          </w:p>
        </w:tc>
        <w:tc>
          <w:tcPr>
            <w:tcW w:w="1184" w:type="dxa"/>
            <w:vAlign w:val="bottom"/>
          </w:tcPr>
          <w:p w14:paraId="2A1A0436" w14:textId="77777777" w:rsidR="00F67D29" w:rsidRPr="00252156" w:rsidRDefault="00F67D29" w:rsidP="00E64CC8">
            <w:pPr>
              <w:pStyle w:val="TAL"/>
              <w:rPr>
                <w:color w:val="000000"/>
              </w:rPr>
            </w:pPr>
          </w:p>
        </w:tc>
      </w:tr>
      <w:tr w:rsidR="00F67D29" w:rsidRPr="00252156" w14:paraId="5A4AC945" w14:textId="77777777" w:rsidTr="00E64CC8">
        <w:tc>
          <w:tcPr>
            <w:tcW w:w="2709" w:type="dxa"/>
          </w:tcPr>
          <w:p w14:paraId="48DED958" w14:textId="77777777" w:rsidR="00F67D29" w:rsidRPr="00252156" w:rsidRDefault="00F67D29" w:rsidP="00E64CC8">
            <w:pPr>
              <w:pStyle w:val="TAL"/>
            </w:pPr>
            <w:r w:rsidRPr="00252156">
              <w:t xml:space="preserve">    connection-address</w:t>
            </w:r>
          </w:p>
        </w:tc>
        <w:tc>
          <w:tcPr>
            <w:tcW w:w="2187" w:type="dxa"/>
            <w:vAlign w:val="center"/>
          </w:tcPr>
          <w:p w14:paraId="2844EBC6" w14:textId="77777777" w:rsidR="00F67D29" w:rsidRPr="00252156" w:rsidRDefault="00F67D29" w:rsidP="00E64CC8">
            <w:pPr>
              <w:pStyle w:val="TAL"/>
            </w:pPr>
            <w:r w:rsidRPr="00252156">
              <w:t>"0.0.0.0"</w:t>
            </w:r>
            <w:r w:rsidRPr="00252156">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7715C67F" w14:textId="77777777" w:rsidR="00F67D29" w:rsidRPr="00252156" w:rsidRDefault="00F67D29" w:rsidP="00E64CC8">
            <w:pPr>
              <w:pStyle w:val="TAL"/>
              <w:rPr>
                <w:color w:val="000000"/>
              </w:rPr>
            </w:pPr>
          </w:p>
        </w:tc>
        <w:tc>
          <w:tcPr>
            <w:tcW w:w="1367" w:type="dxa"/>
          </w:tcPr>
          <w:p w14:paraId="196CDF7D" w14:textId="77777777" w:rsidR="00F67D29" w:rsidRPr="00252156" w:rsidRDefault="00F67D29" w:rsidP="00E64CC8">
            <w:pPr>
              <w:pStyle w:val="TAL"/>
              <w:rPr>
                <w:color w:val="000000"/>
              </w:rPr>
            </w:pPr>
          </w:p>
        </w:tc>
        <w:tc>
          <w:tcPr>
            <w:tcW w:w="1184" w:type="dxa"/>
            <w:vAlign w:val="bottom"/>
          </w:tcPr>
          <w:p w14:paraId="00C680E0" w14:textId="77777777" w:rsidR="00F67D29" w:rsidRPr="00252156" w:rsidRDefault="00F67D29" w:rsidP="00E64CC8">
            <w:pPr>
              <w:pStyle w:val="TAL"/>
              <w:rPr>
                <w:color w:val="000000"/>
              </w:rPr>
            </w:pPr>
          </w:p>
        </w:tc>
      </w:tr>
      <w:tr w:rsidR="00F67D29" w:rsidRPr="00252156" w14:paraId="355CEEE4" w14:textId="77777777" w:rsidTr="00E64CC8">
        <w:tc>
          <w:tcPr>
            <w:tcW w:w="2709" w:type="dxa"/>
          </w:tcPr>
          <w:p w14:paraId="0218493E" w14:textId="77777777" w:rsidR="00F67D29" w:rsidRPr="00252156" w:rsidRDefault="00F67D29" w:rsidP="00E64CC8">
            <w:pPr>
              <w:pStyle w:val="TAL"/>
              <w:rPr>
                <w:b/>
                <w:bCs/>
              </w:rPr>
            </w:pPr>
            <w:r w:rsidRPr="00252156">
              <w:rPr>
                <w:b/>
                <w:bCs/>
              </w:rPr>
              <w:t xml:space="preserve">  media description[2]</w:t>
            </w:r>
          </w:p>
        </w:tc>
        <w:tc>
          <w:tcPr>
            <w:tcW w:w="2187" w:type="dxa"/>
          </w:tcPr>
          <w:p w14:paraId="78BE810C" w14:textId="77777777" w:rsidR="00F67D29" w:rsidRPr="00252156" w:rsidRDefault="00F67D29" w:rsidP="00E64CC8">
            <w:pPr>
              <w:pStyle w:val="TAL"/>
            </w:pPr>
          </w:p>
        </w:tc>
        <w:tc>
          <w:tcPr>
            <w:tcW w:w="2187" w:type="dxa"/>
            <w:tcBorders>
              <w:top w:val="single" w:sz="4" w:space="0" w:color="auto"/>
              <w:bottom w:val="single" w:sz="4" w:space="0" w:color="auto"/>
            </w:tcBorders>
          </w:tcPr>
          <w:p w14:paraId="3F69AC09" w14:textId="77777777" w:rsidR="00F67D29" w:rsidRPr="00252156" w:rsidRDefault="00F67D29" w:rsidP="00E64CC8">
            <w:pPr>
              <w:pStyle w:val="TAL"/>
            </w:pPr>
            <w:r w:rsidRPr="00252156">
              <w:t>m= line</w:t>
            </w:r>
          </w:p>
          <w:p w14:paraId="53F9BDCB" w14:textId="77777777" w:rsidR="00F67D29" w:rsidRPr="00252156" w:rsidRDefault="00F67D29" w:rsidP="00E64CC8">
            <w:pPr>
              <w:pStyle w:val="TAL"/>
              <w:rPr>
                <w:color w:val="000000"/>
              </w:rPr>
            </w:pPr>
            <w:r w:rsidRPr="00252156">
              <w:t>media = audio</w:t>
            </w:r>
          </w:p>
        </w:tc>
        <w:tc>
          <w:tcPr>
            <w:tcW w:w="1367" w:type="dxa"/>
          </w:tcPr>
          <w:p w14:paraId="2EF2FD7F" w14:textId="77777777" w:rsidR="00F67D29" w:rsidRPr="00252156" w:rsidRDefault="00F67D29" w:rsidP="00E64CC8">
            <w:pPr>
              <w:pStyle w:val="TAL"/>
              <w:rPr>
                <w:color w:val="000000"/>
              </w:rPr>
            </w:pPr>
          </w:p>
        </w:tc>
        <w:tc>
          <w:tcPr>
            <w:tcW w:w="1184" w:type="dxa"/>
          </w:tcPr>
          <w:p w14:paraId="3AF3C86E" w14:textId="77777777" w:rsidR="00F67D29" w:rsidRPr="00252156" w:rsidRDefault="00F67D29" w:rsidP="00E64CC8">
            <w:pPr>
              <w:pStyle w:val="TAL"/>
              <w:rPr>
                <w:color w:val="000000"/>
              </w:rPr>
            </w:pPr>
          </w:p>
        </w:tc>
      </w:tr>
      <w:tr w:rsidR="00F67D29" w:rsidRPr="00252156" w14:paraId="7A7E0286" w14:textId="77777777" w:rsidTr="00E64CC8">
        <w:tc>
          <w:tcPr>
            <w:tcW w:w="2709" w:type="dxa"/>
          </w:tcPr>
          <w:p w14:paraId="49456CE1" w14:textId="77777777" w:rsidR="00F67D29" w:rsidRPr="00252156" w:rsidRDefault="00F67D29" w:rsidP="00E64CC8">
            <w:pPr>
              <w:pStyle w:val="TAL"/>
            </w:pPr>
            <w:r w:rsidRPr="00252156">
              <w:t xml:space="preserve">    media</w:t>
            </w:r>
          </w:p>
        </w:tc>
        <w:tc>
          <w:tcPr>
            <w:tcW w:w="2187" w:type="dxa"/>
          </w:tcPr>
          <w:p w14:paraId="076EDB98" w14:textId="77777777" w:rsidR="00F67D29" w:rsidRPr="00252156" w:rsidRDefault="00F67D29" w:rsidP="00E64CC8">
            <w:pPr>
              <w:pStyle w:val="TAL"/>
            </w:pPr>
            <w:r w:rsidRPr="00252156">
              <w:t>"audio"</w:t>
            </w:r>
          </w:p>
        </w:tc>
        <w:tc>
          <w:tcPr>
            <w:tcW w:w="2187" w:type="dxa"/>
            <w:tcBorders>
              <w:top w:val="single" w:sz="4" w:space="0" w:color="auto"/>
              <w:bottom w:val="single" w:sz="4" w:space="0" w:color="auto"/>
            </w:tcBorders>
          </w:tcPr>
          <w:p w14:paraId="42EB0041" w14:textId="77777777" w:rsidR="00F67D29" w:rsidRPr="00252156" w:rsidRDefault="00F67D29" w:rsidP="00E64CC8">
            <w:pPr>
              <w:pStyle w:val="TAL"/>
              <w:rPr>
                <w:color w:val="000000"/>
              </w:rPr>
            </w:pPr>
          </w:p>
        </w:tc>
        <w:tc>
          <w:tcPr>
            <w:tcW w:w="1367" w:type="dxa"/>
          </w:tcPr>
          <w:p w14:paraId="4C7593A1" w14:textId="77777777" w:rsidR="00F67D29" w:rsidRPr="00252156" w:rsidRDefault="00F67D29" w:rsidP="00E64CC8">
            <w:pPr>
              <w:pStyle w:val="TAL"/>
              <w:rPr>
                <w:color w:val="000000"/>
              </w:rPr>
            </w:pPr>
          </w:p>
        </w:tc>
        <w:tc>
          <w:tcPr>
            <w:tcW w:w="1184" w:type="dxa"/>
          </w:tcPr>
          <w:p w14:paraId="55AD7568" w14:textId="77777777" w:rsidR="00F67D29" w:rsidRPr="00252156" w:rsidRDefault="00F67D29" w:rsidP="00E64CC8">
            <w:pPr>
              <w:pStyle w:val="TAL"/>
              <w:rPr>
                <w:color w:val="000000"/>
              </w:rPr>
            </w:pPr>
          </w:p>
        </w:tc>
      </w:tr>
      <w:tr w:rsidR="00F67D29" w:rsidRPr="00252156" w14:paraId="1B3ED3EE" w14:textId="77777777" w:rsidTr="00E64CC8">
        <w:tc>
          <w:tcPr>
            <w:tcW w:w="2709" w:type="dxa"/>
          </w:tcPr>
          <w:p w14:paraId="4F33D686" w14:textId="77777777" w:rsidR="00F67D29" w:rsidRPr="00252156" w:rsidRDefault="00F67D29" w:rsidP="00E64CC8">
            <w:pPr>
              <w:pStyle w:val="TAL"/>
            </w:pPr>
            <w:r w:rsidRPr="00252156">
              <w:t xml:space="preserve">    port</w:t>
            </w:r>
          </w:p>
        </w:tc>
        <w:tc>
          <w:tcPr>
            <w:tcW w:w="2187" w:type="dxa"/>
          </w:tcPr>
          <w:p w14:paraId="12B9B8A9" w14:textId="77777777" w:rsidR="00F67D29" w:rsidRPr="00252156" w:rsidRDefault="00F67D29" w:rsidP="00E64CC8">
            <w:pPr>
              <w:pStyle w:val="TAL"/>
            </w:pPr>
            <w:r w:rsidRPr="00252156">
              <w:t>"9"</w:t>
            </w:r>
          </w:p>
        </w:tc>
        <w:tc>
          <w:tcPr>
            <w:tcW w:w="2187" w:type="dxa"/>
            <w:tcBorders>
              <w:top w:val="single" w:sz="4" w:space="0" w:color="auto"/>
              <w:bottom w:val="single" w:sz="4" w:space="0" w:color="auto"/>
            </w:tcBorders>
          </w:tcPr>
          <w:p w14:paraId="79EDE709" w14:textId="77777777" w:rsidR="00F67D29" w:rsidRPr="00252156" w:rsidRDefault="00F67D29" w:rsidP="00E64CC8">
            <w:pPr>
              <w:pStyle w:val="TAL"/>
              <w:rPr>
                <w:color w:val="000000"/>
              </w:rPr>
            </w:pPr>
          </w:p>
        </w:tc>
        <w:tc>
          <w:tcPr>
            <w:tcW w:w="1367" w:type="dxa"/>
          </w:tcPr>
          <w:p w14:paraId="36C53497" w14:textId="77777777" w:rsidR="00F67D29" w:rsidRPr="00252156" w:rsidRDefault="00F67D29" w:rsidP="00E64CC8">
            <w:pPr>
              <w:pStyle w:val="TAL"/>
              <w:rPr>
                <w:color w:val="000000"/>
              </w:rPr>
            </w:pPr>
          </w:p>
        </w:tc>
        <w:tc>
          <w:tcPr>
            <w:tcW w:w="1184" w:type="dxa"/>
          </w:tcPr>
          <w:p w14:paraId="467F431F" w14:textId="77777777" w:rsidR="00F67D29" w:rsidRPr="00252156" w:rsidRDefault="00F67D29" w:rsidP="00E64CC8">
            <w:pPr>
              <w:pStyle w:val="TAL"/>
              <w:rPr>
                <w:color w:val="000000"/>
              </w:rPr>
            </w:pPr>
          </w:p>
        </w:tc>
      </w:tr>
      <w:tr w:rsidR="00F67D29" w:rsidRPr="00252156" w14:paraId="65134C4E" w14:textId="77777777" w:rsidTr="00E64CC8">
        <w:tc>
          <w:tcPr>
            <w:tcW w:w="2709" w:type="dxa"/>
          </w:tcPr>
          <w:p w14:paraId="545518DE" w14:textId="77777777" w:rsidR="00F67D29" w:rsidRPr="00252156" w:rsidRDefault="00F67D29" w:rsidP="00E64CC8">
            <w:pPr>
              <w:pStyle w:val="TAL"/>
            </w:pPr>
            <w:r w:rsidRPr="00252156">
              <w:t xml:space="preserve">    proto</w:t>
            </w:r>
          </w:p>
        </w:tc>
        <w:tc>
          <w:tcPr>
            <w:tcW w:w="2187" w:type="dxa"/>
          </w:tcPr>
          <w:p w14:paraId="5FA7DA75" w14:textId="77777777" w:rsidR="00F67D29" w:rsidRPr="00252156" w:rsidRDefault="00F67D29" w:rsidP="00E64CC8">
            <w:pPr>
              <w:pStyle w:val="TAL"/>
            </w:pPr>
            <w:r w:rsidRPr="00252156">
              <w:t>"RTP/AVP"</w:t>
            </w:r>
          </w:p>
        </w:tc>
        <w:tc>
          <w:tcPr>
            <w:tcW w:w="2187" w:type="dxa"/>
            <w:tcBorders>
              <w:top w:val="single" w:sz="4" w:space="0" w:color="auto"/>
              <w:bottom w:val="single" w:sz="4" w:space="0" w:color="auto"/>
            </w:tcBorders>
          </w:tcPr>
          <w:p w14:paraId="4574A43A" w14:textId="77777777" w:rsidR="00F67D29" w:rsidRPr="00252156" w:rsidRDefault="00F67D29" w:rsidP="00E64CC8">
            <w:pPr>
              <w:pStyle w:val="TAL"/>
              <w:rPr>
                <w:color w:val="000000"/>
              </w:rPr>
            </w:pPr>
          </w:p>
        </w:tc>
        <w:tc>
          <w:tcPr>
            <w:tcW w:w="1367" w:type="dxa"/>
          </w:tcPr>
          <w:p w14:paraId="26CD2A3A" w14:textId="77777777" w:rsidR="00F67D29" w:rsidRPr="00252156" w:rsidRDefault="00F67D29" w:rsidP="00E64CC8">
            <w:pPr>
              <w:pStyle w:val="TAL"/>
              <w:rPr>
                <w:color w:val="000000"/>
              </w:rPr>
            </w:pPr>
          </w:p>
        </w:tc>
        <w:tc>
          <w:tcPr>
            <w:tcW w:w="1184" w:type="dxa"/>
          </w:tcPr>
          <w:p w14:paraId="27D9AECA" w14:textId="77777777" w:rsidR="00F67D29" w:rsidRPr="00252156" w:rsidRDefault="00F67D29" w:rsidP="00E64CC8">
            <w:pPr>
              <w:pStyle w:val="TAL"/>
              <w:rPr>
                <w:color w:val="000000"/>
              </w:rPr>
            </w:pPr>
          </w:p>
        </w:tc>
      </w:tr>
      <w:tr w:rsidR="00F67D29" w:rsidRPr="00252156" w14:paraId="3BEC5882" w14:textId="77777777" w:rsidTr="00E64CC8">
        <w:tc>
          <w:tcPr>
            <w:tcW w:w="2709" w:type="dxa"/>
          </w:tcPr>
          <w:p w14:paraId="30632CC5" w14:textId="77777777" w:rsidR="00F67D29" w:rsidRPr="00252156" w:rsidRDefault="00F67D29" w:rsidP="00E64CC8">
            <w:pPr>
              <w:pStyle w:val="TAL"/>
            </w:pPr>
            <w:r w:rsidRPr="00252156">
              <w:t xml:space="preserve">    fmt</w:t>
            </w:r>
          </w:p>
        </w:tc>
        <w:tc>
          <w:tcPr>
            <w:tcW w:w="2187" w:type="dxa"/>
          </w:tcPr>
          <w:p w14:paraId="67B952A3" w14:textId="77777777" w:rsidR="00F67D29" w:rsidRPr="00252156" w:rsidRDefault="00F67D29" w:rsidP="00E64CC8">
            <w:pPr>
              <w:pStyle w:val="TAL"/>
            </w:pPr>
            <w:r w:rsidRPr="00252156">
              <w:t>"99"</w:t>
            </w:r>
          </w:p>
        </w:tc>
        <w:tc>
          <w:tcPr>
            <w:tcW w:w="2187" w:type="dxa"/>
            <w:tcBorders>
              <w:top w:val="single" w:sz="4" w:space="0" w:color="auto"/>
              <w:bottom w:val="single" w:sz="4" w:space="0" w:color="auto"/>
            </w:tcBorders>
          </w:tcPr>
          <w:p w14:paraId="4BA42595" w14:textId="77777777" w:rsidR="00F67D29" w:rsidRPr="00252156" w:rsidRDefault="00F67D29" w:rsidP="00E64CC8">
            <w:pPr>
              <w:pStyle w:val="TAL"/>
              <w:rPr>
                <w:color w:val="000000"/>
              </w:rPr>
            </w:pPr>
          </w:p>
        </w:tc>
        <w:tc>
          <w:tcPr>
            <w:tcW w:w="1367" w:type="dxa"/>
          </w:tcPr>
          <w:p w14:paraId="7342B452" w14:textId="77777777" w:rsidR="00F67D29" w:rsidRPr="00252156" w:rsidRDefault="00F67D29" w:rsidP="00E64CC8">
            <w:pPr>
              <w:pStyle w:val="TAL"/>
              <w:rPr>
                <w:color w:val="000000"/>
              </w:rPr>
            </w:pPr>
          </w:p>
        </w:tc>
        <w:tc>
          <w:tcPr>
            <w:tcW w:w="1184" w:type="dxa"/>
          </w:tcPr>
          <w:p w14:paraId="610C9CE8" w14:textId="77777777" w:rsidR="00F67D29" w:rsidRPr="00252156" w:rsidRDefault="00F67D29" w:rsidP="00E64CC8">
            <w:pPr>
              <w:pStyle w:val="TAL"/>
              <w:rPr>
                <w:color w:val="000000"/>
              </w:rPr>
            </w:pPr>
          </w:p>
        </w:tc>
      </w:tr>
      <w:tr w:rsidR="00F67D29" w:rsidRPr="00252156" w14:paraId="795D4D05" w14:textId="77777777" w:rsidTr="00E64CC8">
        <w:tc>
          <w:tcPr>
            <w:tcW w:w="2709" w:type="dxa"/>
          </w:tcPr>
          <w:p w14:paraId="750C401A" w14:textId="77777777" w:rsidR="00F67D29" w:rsidRPr="00252156" w:rsidRDefault="00F67D29" w:rsidP="00E64CC8">
            <w:pPr>
              <w:pStyle w:val="TAL"/>
              <w:rPr>
                <w:b/>
                <w:bCs/>
              </w:rPr>
            </w:pPr>
            <w:r w:rsidRPr="00252156">
              <w:rPr>
                <w:b/>
                <w:bCs/>
              </w:rPr>
              <w:t xml:space="preserve">  media title</w:t>
            </w:r>
          </w:p>
        </w:tc>
        <w:tc>
          <w:tcPr>
            <w:tcW w:w="2187" w:type="dxa"/>
          </w:tcPr>
          <w:p w14:paraId="72040D38" w14:textId="77777777" w:rsidR="00F67D29" w:rsidRPr="00252156" w:rsidRDefault="00F67D29" w:rsidP="00E64CC8">
            <w:pPr>
              <w:pStyle w:val="TAL"/>
            </w:pPr>
            <w:r w:rsidRPr="00252156">
              <w:t>"speech"</w:t>
            </w:r>
          </w:p>
        </w:tc>
        <w:tc>
          <w:tcPr>
            <w:tcW w:w="2187" w:type="dxa"/>
            <w:tcBorders>
              <w:top w:val="single" w:sz="4" w:space="0" w:color="auto"/>
              <w:bottom w:val="single" w:sz="4" w:space="0" w:color="auto"/>
            </w:tcBorders>
          </w:tcPr>
          <w:p w14:paraId="207C0D37" w14:textId="77777777" w:rsidR="00F67D29" w:rsidRPr="00252156" w:rsidRDefault="00F67D29" w:rsidP="00E64CC8">
            <w:pPr>
              <w:pStyle w:val="TAL"/>
              <w:rPr>
                <w:color w:val="000000"/>
              </w:rPr>
            </w:pPr>
          </w:p>
        </w:tc>
        <w:tc>
          <w:tcPr>
            <w:tcW w:w="1367" w:type="dxa"/>
          </w:tcPr>
          <w:p w14:paraId="5213B1CC" w14:textId="77777777" w:rsidR="00F67D29" w:rsidRPr="00252156" w:rsidRDefault="00F67D29" w:rsidP="00E64CC8">
            <w:pPr>
              <w:pStyle w:val="TAL"/>
              <w:rPr>
                <w:color w:val="000000"/>
              </w:rPr>
            </w:pPr>
          </w:p>
        </w:tc>
        <w:tc>
          <w:tcPr>
            <w:tcW w:w="1184" w:type="dxa"/>
          </w:tcPr>
          <w:p w14:paraId="5898CF80" w14:textId="77777777" w:rsidR="00F67D29" w:rsidRPr="00252156" w:rsidRDefault="00F67D29" w:rsidP="00E64CC8">
            <w:pPr>
              <w:pStyle w:val="TAL"/>
              <w:rPr>
                <w:color w:val="000000"/>
              </w:rPr>
            </w:pPr>
          </w:p>
        </w:tc>
      </w:tr>
      <w:tr w:rsidR="00F67D29" w:rsidRPr="00252156" w14:paraId="72BA56EE" w14:textId="77777777" w:rsidTr="00E64CC8">
        <w:tc>
          <w:tcPr>
            <w:tcW w:w="2709" w:type="dxa"/>
          </w:tcPr>
          <w:p w14:paraId="0B60ABC3" w14:textId="77777777" w:rsidR="00F67D29" w:rsidRPr="00252156" w:rsidRDefault="00F67D29" w:rsidP="00E64CC8">
            <w:pPr>
              <w:pStyle w:val="TAL"/>
              <w:rPr>
                <w:b/>
                <w:bCs/>
              </w:rPr>
            </w:pPr>
            <w:r w:rsidRPr="00252156">
              <w:rPr>
                <w:b/>
                <w:bCs/>
              </w:rPr>
              <w:t xml:space="preserve">  Connection Data</w:t>
            </w:r>
          </w:p>
        </w:tc>
        <w:tc>
          <w:tcPr>
            <w:tcW w:w="2187" w:type="dxa"/>
          </w:tcPr>
          <w:p w14:paraId="16A9FD88" w14:textId="77777777" w:rsidR="00F67D29" w:rsidRPr="00252156" w:rsidRDefault="00F67D29" w:rsidP="00E64CC8">
            <w:pPr>
              <w:pStyle w:val="TAL"/>
            </w:pPr>
          </w:p>
        </w:tc>
        <w:tc>
          <w:tcPr>
            <w:tcW w:w="2187" w:type="dxa"/>
            <w:tcBorders>
              <w:top w:val="single" w:sz="4" w:space="0" w:color="auto"/>
              <w:bottom w:val="single" w:sz="4" w:space="0" w:color="auto"/>
            </w:tcBorders>
          </w:tcPr>
          <w:p w14:paraId="12700BE6" w14:textId="77777777" w:rsidR="00F67D29" w:rsidRPr="00252156" w:rsidRDefault="00F67D29" w:rsidP="00E64CC8">
            <w:pPr>
              <w:pStyle w:val="TAL"/>
              <w:rPr>
                <w:color w:val="000000"/>
              </w:rPr>
            </w:pPr>
          </w:p>
        </w:tc>
        <w:tc>
          <w:tcPr>
            <w:tcW w:w="1367" w:type="dxa"/>
          </w:tcPr>
          <w:p w14:paraId="6F852096" w14:textId="77777777" w:rsidR="00F67D29" w:rsidRPr="00252156" w:rsidRDefault="00F67D29" w:rsidP="00E64CC8">
            <w:pPr>
              <w:pStyle w:val="TAL"/>
              <w:rPr>
                <w:color w:val="000000"/>
              </w:rPr>
            </w:pPr>
          </w:p>
        </w:tc>
        <w:tc>
          <w:tcPr>
            <w:tcW w:w="1184" w:type="dxa"/>
          </w:tcPr>
          <w:p w14:paraId="614016DF" w14:textId="77777777" w:rsidR="00F67D29" w:rsidRPr="00252156" w:rsidRDefault="00F67D29" w:rsidP="00E64CC8">
            <w:pPr>
              <w:pStyle w:val="TAL"/>
              <w:rPr>
                <w:color w:val="000000"/>
              </w:rPr>
            </w:pPr>
          </w:p>
        </w:tc>
      </w:tr>
      <w:tr w:rsidR="00F67D29" w:rsidRPr="00252156" w14:paraId="1750502B" w14:textId="77777777" w:rsidTr="00E64CC8">
        <w:tc>
          <w:tcPr>
            <w:tcW w:w="2709" w:type="dxa"/>
          </w:tcPr>
          <w:p w14:paraId="71A5D435" w14:textId="77777777" w:rsidR="00F67D29" w:rsidRPr="00252156" w:rsidRDefault="00F67D29" w:rsidP="00E64CC8">
            <w:pPr>
              <w:pStyle w:val="TAL"/>
            </w:pPr>
            <w:r w:rsidRPr="00252156">
              <w:t xml:space="preserve">    nettype</w:t>
            </w:r>
          </w:p>
        </w:tc>
        <w:tc>
          <w:tcPr>
            <w:tcW w:w="2187" w:type="dxa"/>
          </w:tcPr>
          <w:p w14:paraId="01CAD6E4" w14:textId="77777777" w:rsidR="00F67D29" w:rsidRPr="00252156" w:rsidRDefault="00F67D29" w:rsidP="00E64CC8">
            <w:pPr>
              <w:pStyle w:val="TAL"/>
            </w:pPr>
            <w:r w:rsidRPr="00252156">
              <w:t>"IN"</w:t>
            </w:r>
          </w:p>
        </w:tc>
        <w:tc>
          <w:tcPr>
            <w:tcW w:w="2187" w:type="dxa"/>
            <w:tcBorders>
              <w:top w:val="single" w:sz="4" w:space="0" w:color="auto"/>
              <w:bottom w:val="single" w:sz="4" w:space="0" w:color="auto"/>
            </w:tcBorders>
          </w:tcPr>
          <w:p w14:paraId="5DA29004" w14:textId="77777777" w:rsidR="00F67D29" w:rsidRPr="00252156" w:rsidRDefault="00F67D29" w:rsidP="00E64CC8">
            <w:pPr>
              <w:pStyle w:val="TAL"/>
              <w:rPr>
                <w:color w:val="000000"/>
              </w:rPr>
            </w:pPr>
          </w:p>
        </w:tc>
        <w:tc>
          <w:tcPr>
            <w:tcW w:w="1367" w:type="dxa"/>
          </w:tcPr>
          <w:p w14:paraId="407BC338" w14:textId="77777777" w:rsidR="00F67D29" w:rsidRPr="00252156" w:rsidRDefault="00F67D29" w:rsidP="00E64CC8">
            <w:pPr>
              <w:pStyle w:val="TAL"/>
              <w:rPr>
                <w:color w:val="000000"/>
              </w:rPr>
            </w:pPr>
          </w:p>
        </w:tc>
        <w:tc>
          <w:tcPr>
            <w:tcW w:w="1184" w:type="dxa"/>
          </w:tcPr>
          <w:p w14:paraId="66FD1D0C" w14:textId="77777777" w:rsidR="00F67D29" w:rsidRPr="00252156" w:rsidRDefault="00F67D29" w:rsidP="00E64CC8">
            <w:pPr>
              <w:pStyle w:val="TAL"/>
              <w:rPr>
                <w:color w:val="000000"/>
              </w:rPr>
            </w:pPr>
          </w:p>
        </w:tc>
      </w:tr>
      <w:tr w:rsidR="00F67D29" w:rsidRPr="00252156" w14:paraId="5176A864" w14:textId="77777777" w:rsidTr="00E64CC8">
        <w:tc>
          <w:tcPr>
            <w:tcW w:w="2709" w:type="dxa"/>
          </w:tcPr>
          <w:p w14:paraId="7F20504B" w14:textId="77777777" w:rsidR="00F67D29" w:rsidRPr="00252156" w:rsidRDefault="00F67D29" w:rsidP="00E64CC8">
            <w:pPr>
              <w:pStyle w:val="TAL"/>
            </w:pPr>
            <w:r w:rsidRPr="00252156">
              <w:t xml:space="preserve">    Addrtype</w:t>
            </w:r>
          </w:p>
        </w:tc>
        <w:tc>
          <w:tcPr>
            <w:tcW w:w="2187" w:type="dxa"/>
            <w:vAlign w:val="center"/>
          </w:tcPr>
          <w:p w14:paraId="15B542D0" w14:textId="77777777" w:rsidR="00F67D29" w:rsidRPr="00252156" w:rsidRDefault="00F67D29" w:rsidP="00E64CC8">
            <w:pPr>
              <w:pStyle w:val="TAL"/>
            </w:pPr>
            <w:r w:rsidRPr="00252156">
              <w:t>"IP4"</w:t>
            </w:r>
            <w:r w:rsidRPr="00252156">
              <w:rPr>
                <w:rFonts w:cs="Arial"/>
                <w:szCs w:val="18"/>
              </w:rPr>
              <w:t xml:space="preserve"> or “IP6” depending on IP address</w:t>
            </w:r>
          </w:p>
        </w:tc>
        <w:tc>
          <w:tcPr>
            <w:tcW w:w="2187" w:type="dxa"/>
            <w:tcBorders>
              <w:top w:val="single" w:sz="4" w:space="0" w:color="auto"/>
              <w:bottom w:val="single" w:sz="4" w:space="0" w:color="auto"/>
            </w:tcBorders>
          </w:tcPr>
          <w:p w14:paraId="65D0D8E3" w14:textId="77777777" w:rsidR="00F67D29" w:rsidRPr="00252156" w:rsidRDefault="00F67D29" w:rsidP="00E64CC8">
            <w:pPr>
              <w:pStyle w:val="TAL"/>
              <w:rPr>
                <w:color w:val="000000"/>
              </w:rPr>
            </w:pPr>
          </w:p>
        </w:tc>
        <w:tc>
          <w:tcPr>
            <w:tcW w:w="1367" w:type="dxa"/>
          </w:tcPr>
          <w:p w14:paraId="181D6691" w14:textId="77777777" w:rsidR="00F67D29" w:rsidRPr="00252156" w:rsidRDefault="00F67D29" w:rsidP="00E64CC8">
            <w:pPr>
              <w:pStyle w:val="TAL"/>
              <w:rPr>
                <w:color w:val="000000"/>
              </w:rPr>
            </w:pPr>
          </w:p>
        </w:tc>
        <w:tc>
          <w:tcPr>
            <w:tcW w:w="1184" w:type="dxa"/>
          </w:tcPr>
          <w:p w14:paraId="3AF483F2" w14:textId="77777777" w:rsidR="00F67D29" w:rsidRPr="00252156" w:rsidRDefault="00F67D29" w:rsidP="00E64CC8">
            <w:pPr>
              <w:pStyle w:val="TAL"/>
              <w:rPr>
                <w:color w:val="000000"/>
              </w:rPr>
            </w:pPr>
          </w:p>
        </w:tc>
      </w:tr>
      <w:tr w:rsidR="00F67D29" w:rsidRPr="00252156" w14:paraId="61730F7F" w14:textId="77777777" w:rsidTr="00E64CC8">
        <w:tc>
          <w:tcPr>
            <w:tcW w:w="2709" w:type="dxa"/>
          </w:tcPr>
          <w:p w14:paraId="5026D720" w14:textId="77777777" w:rsidR="00F67D29" w:rsidRPr="00252156" w:rsidRDefault="00F67D29" w:rsidP="00E64CC8">
            <w:pPr>
              <w:pStyle w:val="TAL"/>
            </w:pPr>
            <w:r w:rsidRPr="00252156">
              <w:t xml:space="preserve">    connection-address</w:t>
            </w:r>
          </w:p>
        </w:tc>
        <w:tc>
          <w:tcPr>
            <w:tcW w:w="2187" w:type="dxa"/>
            <w:vAlign w:val="center"/>
          </w:tcPr>
          <w:p w14:paraId="7D17B572" w14:textId="77777777" w:rsidR="00F67D29" w:rsidRPr="00252156" w:rsidRDefault="00F67D29" w:rsidP="00E64CC8">
            <w:pPr>
              <w:pStyle w:val="TAL"/>
            </w:pPr>
            <w:r w:rsidRPr="00252156">
              <w:t>"0.0.0.0"</w:t>
            </w:r>
            <w:r w:rsidRPr="00252156">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1198D9EB" w14:textId="77777777" w:rsidR="00F67D29" w:rsidRPr="00252156" w:rsidRDefault="00F67D29" w:rsidP="00E64CC8">
            <w:pPr>
              <w:pStyle w:val="TAL"/>
              <w:rPr>
                <w:color w:val="000000"/>
              </w:rPr>
            </w:pPr>
          </w:p>
        </w:tc>
        <w:tc>
          <w:tcPr>
            <w:tcW w:w="1367" w:type="dxa"/>
          </w:tcPr>
          <w:p w14:paraId="2FECB775" w14:textId="77777777" w:rsidR="00F67D29" w:rsidRPr="00252156" w:rsidRDefault="00F67D29" w:rsidP="00E64CC8">
            <w:pPr>
              <w:pStyle w:val="TAL"/>
              <w:rPr>
                <w:color w:val="000000"/>
              </w:rPr>
            </w:pPr>
          </w:p>
        </w:tc>
        <w:tc>
          <w:tcPr>
            <w:tcW w:w="1184" w:type="dxa"/>
          </w:tcPr>
          <w:p w14:paraId="2746C7FD" w14:textId="77777777" w:rsidR="00F67D29" w:rsidRPr="00252156" w:rsidRDefault="00F67D29" w:rsidP="00E64CC8">
            <w:pPr>
              <w:pStyle w:val="TAL"/>
              <w:rPr>
                <w:color w:val="000000"/>
              </w:rPr>
            </w:pPr>
          </w:p>
        </w:tc>
      </w:tr>
      <w:tr w:rsidR="00F67D29" w:rsidRPr="00252156" w14:paraId="688A6462" w14:textId="77777777" w:rsidTr="00E64CC8">
        <w:tc>
          <w:tcPr>
            <w:tcW w:w="2709" w:type="dxa"/>
          </w:tcPr>
          <w:p w14:paraId="16266C22" w14:textId="77777777" w:rsidR="00F67D29" w:rsidRPr="00252156" w:rsidRDefault="00F67D29" w:rsidP="00E64CC8">
            <w:pPr>
              <w:pStyle w:val="TAL"/>
              <w:rPr>
                <w:b/>
                <w:bCs/>
              </w:rPr>
            </w:pPr>
            <w:r w:rsidRPr="00252156">
              <w:rPr>
                <w:b/>
                <w:bCs/>
              </w:rPr>
              <w:t xml:space="preserve">  media description[3]</w:t>
            </w:r>
          </w:p>
        </w:tc>
        <w:tc>
          <w:tcPr>
            <w:tcW w:w="2187" w:type="dxa"/>
          </w:tcPr>
          <w:p w14:paraId="5B0F0487" w14:textId="77777777" w:rsidR="00F67D29" w:rsidRPr="00252156" w:rsidRDefault="00F67D29" w:rsidP="00E64CC8">
            <w:pPr>
              <w:pStyle w:val="TAL"/>
            </w:pPr>
          </w:p>
        </w:tc>
        <w:tc>
          <w:tcPr>
            <w:tcW w:w="2187" w:type="dxa"/>
            <w:tcBorders>
              <w:top w:val="single" w:sz="4" w:space="0" w:color="auto"/>
              <w:bottom w:val="single" w:sz="4" w:space="0" w:color="auto"/>
            </w:tcBorders>
          </w:tcPr>
          <w:p w14:paraId="6A2DA760" w14:textId="77777777" w:rsidR="00F67D29" w:rsidRPr="00252156" w:rsidRDefault="00F67D29" w:rsidP="00E64CC8">
            <w:pPr>
              <w:pStyle w:val="TAL"/>
            </w:pPr>
            <w:r w:rsidRPr="00252156">
              <w:t>m= line</w:t>
            </w:r>
          </w:p>
          <w:p w14:paraId="747B0323" w14:textId="77777777" w:rsidR="00F67D29" w:rsidRPr="00252156" w:rsidRDefault="00F67D29" w:rsidP="00E64CC8">
            <w:pPr>
              <w:pStyle w:val="TAL"/>
              <w:rPr>
                <w:color w:val="000000"/>
              </w:rPr>
            </w:pPr>
            <w:r w:rsidRPr="00252156">
              <w:t>media = application</w:t>
            </w:r>
          </w:p>
        </w:tc>
        <w:tc>
          <w:tcPr>
            <w:tcW w:w="1367" w:type="dxa"/>
          </w:tcPr>
          <w:p w14:paraId="2E3439D2" w14:textId="77777777" w:rsidR="00F67D29" w:rsidRPr="00252156" w:rsidRDefault="00F67D29" w:rsidP="00E64CC8">
            <w:pPr>
              <w:pStyle w:val="TAL"/>
              <w:rPr>
                <w:color w:val="000000"/>
              </w:rPr>
            </w:pPr>
          </w:p>
        </w:tc>
        <w:tc>
          <w:tcPr>
            <w:tcW w:w="1184" w:type="dxa"/>
          </w:tcPr>
          <w:p w14:paraId="249AFA8B" w14:textId="77777777" w:rsidR="00F67D29" w:rsidRPr="00252156" w:rsidRDefault="00F67D29" w:rsidP="00E64CC8">
            <w:pPr>
              <w:pStyle w:val="TAL"/>
              <w:rPr>
                <w:color w:val="000000"/>
              </w:rPr>
            </w:pPr>
          </w:p>
        </w:tc>
      </w:tr>
      <w:tr w:rsidR="00F67D29" w:rsidRPr="00252156" w14:paraId="3757E0EC" w14:textId="77777777" w:rsidTr="00E64CC8">
        <w:tc>
          <w:tcPr>
            <w:tcW w:w="2709" w:type="dxa"/>
          </w:tcPr>
          <w:p w14:paraId="203A0528" w14:textId="77777777" w:rsidR="00F67D29" w:rsidRPr="00252156" w:rsidRDefault="00F67D29" w:rsidP="00E64CC8">
            <w:pPr>
              <w:pStyle w:val="TAL"/>
            </w:pPr>
            <w:r w:rsidRPr="00252156">
              <w:t xml:space="preserve">    media</w:t>
            </w:r>
          </w:p>
        </w:tc>
        <w:tc>
          <w:tcPr>
            <w:tcW w:w="2187" w:type="dxa"/>
          </w:tcPr>
          <w:p w14:paraId="6CE4852D" w14:textId="77777777" w:rsidR="00F67D29" w:rsidRPr="00252156" w:rsidRDefault="00F67D29" w:rsidP="00E64CC8">
            <w:pPr>
              <w:pStyle w:val="TAL"/>
            </w:pPr>
            <w:r w:rsidRPr="00252156">
              <w:t>"application"</w:t>
            </w:r>
          </w:p>
        </w:tc>
        <w:tc>
          <w:tcPr>
            <w:tcW w:w="2187" w:type="dxa"/>
            <w:tcBorders>
              <w:top w:val="single" w:sz="4" w:space="0" w:color="auto"/>
              <w:bottom w:val="single" w:sz="4" w:space="0" w:color="auto"/>
            </w:tcBorders>
          </w:tcPr>
          <w:p w14:paraId="15D611A7" w14:textId="77777777" w:rsidR="00F67D29" w:rsidRPr="00252156" w:rsidRDefault="00F67D29" w:rsidP="00E64CC8">
            <w:pPr>
              <w:pStyle w:val="TAL"/>
              <w:rPr>
                <w:color w:val="000000"/>
              </w:rPr>
            </w:pPr>
          </w:p>
        </w:tc>
        <w:tc>
          <w:tcPr>
            <w:tcW w:w="1367" w:type="dxa"/>
          </w:tcPr>
          <w:p w14:paraId="506FE259" w14:textId="77777777" w:rsidR="00F67D29" w:rsidRPr="00252156" w:rsidRDefault="00F67D29" w:rsidP="00E64CC8">
            <w:pPr>
              <w:pStyle w:val="TAL"/>
              <w:rPr>
                <w:color w:val="000000"/>
              </w:rPr>
            </w:pPr>
          </w:p>
        </w:tc>
        <w:tc>
          <w:tcPr>
            <w:tcW w:w="1184" w:type="dxa"/>
          </w:tcPr>
          <w:p w14:paraId="6F4B5063" w14:textId="77777777" w:rsidR="00F67D29" w:rsidRPr="00252156" w:rsidRDefault="00F67D29" w:rsidP="00E64CC8">
            <w:pPr>
              <w:pStyle w:val="TAL"/>
              <w:rPr>
                <w:color w:val="000000"/>
              </w:rPr>
            </w:pPr>
          </w:p>
        </w:tc>
      </w:tr>
      <w:tr w:rsidR="00F67D29" w:rsidRPr="00252156" w14:paraId="777C2A89" w14:textId="77777777" w:rsidTr="00E64CC8">
        <w:tc>
          <w:tcPr>
            <w:tcW w:w="2709" w:type="dxa"/>
          </w:tcPr>
          <w:p w14:paraId="415C9A6C" w14:textId="77777777" w:rsidR="00F67D29" w:rsidRPr="00252156" w:rsidRDefault="00F67D29" w:rsidP="00E64CC8">
            <w:pPr>
              <w:pStyle w:val="TAL"/>
            </w:pPr>
            <w:r w:rsidRPr="00252156">
              <w:t xml:space="preserve">    port</w:t>
            </w:r>
          </w:p>
        </w:tc>
        <w:tc>
          <w:tcPr>
            <w:tcW w:w="2187" w:type="dxa"/>
          </w:tcPr>
          <w:p w14:paraId="189CEF2A" w14:textId="77777777" w:rsidR="00F67D29" w:rsidRPr="00252156" w:rsidRDefault="00F67D29" w:rsidP="00E64CC8">
            <w:pPr>
              <w:pStyle w:val="TAL"/>
            </w:pPr>
            <w:r w:rsidRPr="00252156">
              <w:t>"9"</w:t>
            </w:r>
          </w:p>
        </w:tc>
        <w:tc>
          <w:tcPr>
            <w:tcW w:w="2187" w:type="dxa"/>
            <w:tcBorders>
              <w:top w:val="single" w:sz="4" w:space="0" w:color="auto"/>
              <w:bottom w:val="single" w:sz="4" w:space="0" w:color="auto"/>
            </w:tcBorders>
          </w:tcPr>
          <w:p w14:paraId="578FCE23" w14:textId="77777777" w:rsidR="00F67D29" w:rsidRPr="00252156" w:rsidRDefault="00F67D29" w:rsidP="00E64CC8">
            <w:pPr>
              <w:pStyle w:val="TAL"/>
              <w:rPr>
                <w:color w:val="000000"/>
              </w:rPr>
            </w:pPr>
          </w:p>
        </w:tc>
        <w:tc>
          <w:tcPr>
            <w:tcW w:w="1367" w:type="dxa"/>
          </w:tcPr>
          <w:p w14:paraId="42E3F12D" w14:textId="77777777" w:rsidR="00F67D29" w:rsidRPr="00252156" w:rsidRDefault="00F67D29" w:rsidP="00E64CC8">
            <w:pPr>
              <w:pStyle w:val="TAL"/>
              <w:rPr>
                <w:color w:val="000000"/>
              </w:rPr>
            </w:pPr>
          </w:p>
        </w:tc>
        <w:tc>
          <w:tcPr>
            <w:tcW w:w="1184" w:type="dxa"/>
          </w:tcPr>
          <w:p w14:paraId="3DA82ABB" w14:textId="77777777" w:rsidR="00F67D29" w:rsidRPr="00252156" w:rsidRDefault="00F67D29" w:rsidP="00E64CC8">
            <w:pPr>
              <w:pStyle w:val="TAL"/>
              <w:rPr>
                <w:color w:val="000000"/>
              </w:rPr>
            </w:pPr>
          </w:p>
        </w:tc>
      </w:tr>
      <w:tr w:rsidR="00F67D29" w:rsidRPr="00252156" w14:paraId="50AA2E39" w14:textId="77777777" w:rsidTr="00E64CC8">
        <w:tc>
          <w:tcPr>
            <w:tcW w:w="2709" w:type="dxa"/>
          </w:tcPr>
          <w:p w14:paraId="7178CB78" w14:textId="77777777" w:rsidR="00F67D29" w:rsidRPr="00252156" w:rsidRDefault="00F67D29" w:rsidP="00E64CC8">
            <w:pPr>
              <w:pStyle w:val="TAL"/>
            </w:pPr>
            <w:r w:rsidRPr="00252156">
              <w:t xml:space="preserve">    proto</w:t>
            </w:r>
          </w:p>
        </w:tc>
        <w:tc>
          <w:tcPr>
            <w:tcW w:w="2187" w:type="dxa"/>
          </w:tcPr>
          <w:p w14:paraId="4222A49E" w14:textId="77777777" w:rsidR="00F67D29" w:rsidRPr="00252156" w:rsidRDefault="00F67D29" w:rsidP="00E64CC8">
            <w:pPr>
              <w:pStyle w:val="TAL"/>
            </w:pPr>
            <w:r w:rsidRPr="00252156">
              <w:t>"udp"</w:t>
            </w:r>
          </w:p>
        </w:tc>
        <w:tc>
          <w:tcPr>
            <w:tcW w:w="2187" w:type="dxa"/>
            <w:tcBorders>
              <w:top w:val="single" w:sz="4" w:space="0" w:color="auto"/>
              <w:bottom w:val="single" w:sz="4" w:space="0" w:color="auto"/>
            </w:tcBorders>
          </w:tcPr>
          <w:p w14:paraId="46121C23" w14:textId="77777777" w:rsidR="00F67D29" w:rsidRPr="00252156" w:rsidRDefault="00F67D29" w:rsidP="00E64CC8">
            <w:pPr>
              <w:pStyle w:val="TAL"/>
              <w:rPr>
                <w:color w:val="000000"/>
              </w:rPr>
            </w:pPr>
          </w:p>
        </w:tc>
        <w:tc>
          <w:tcPr>
            <w:tcW w:w="1367" w:type="dxa"/>
          </w:tcPr>
          <w:p w14:paraId="3FCE4348" w14:textId="77777777" w:rsidR="00F67D29" w:rsidRPr="00252156" w:rsidRDefault="00F67D29" w:rsidP="00E64CC8">
            <w:pPr>
              <w:pStyle w:val="TAL"/>
              <w:rPr>
                <w:color w:val="000000"/>
              </w:rPr>
            </w:pPr>
          </w:p>
        </w:tc>
        <w:tc>
          <w:tcPr>
            <w:tcW w:w="1184" w:type="dxa"/>
          </w:tcPr>
          <w:p w14:paraId="66F7EF74" w14:textId="77777777" w:rsidR="00F67D29" w:rsidRPr="00252156" w:rsidRDefault="00F67D29" w:rsidP="00E64CC8">
            <w:pPr>
              <w:pStyle w:val="TAL"/>
              <w:rPr>
                <w:color w:val="000000"/>
              </w:rPr>
            </w:pPr>
          </w:p>
        </w:tc>
      </w:tr>
      <w:tr w:rsidR="00F67D29" w:rsidRPr="00252156" w14:paraId="7014D90E" w14:textId="77777777" w:rsidTr="00E64CC8">
        <w:tc>
          <w:tcPr>
            <w:tcW w:w="2709" w:type="dxa"/>
          </w:tcPr>
          <w:p w14:paraId="2BBC2EEE" w14:textId="77777777" w:rsidR="00F67D29" w:rsidRPr="00252156" w:rsidRDefault="00F67D29" w:rsidP="00E64CC8">
            <w:pPr>
              <w:pStyle w:val="TAL"/>
            </w:pPr>
            <w:r w:rsidRPr="00252156">
              <w:t xml:space="preserve">    fmt</w:t>
            </w:r>
          </w:p>
        </w:tc>
        <w:tc>
          <w:tcPr>
            <w:tcW w:w="2187" w:type="dxa"/>
          </w:tcPr>
          <w:p w14:paraId="6D611B5A" w14:textId="77777777" w:rsidR="00F67D29" w:rsidRPr="00252156" w:rsidRDefault="00F67D29" w:rsidP="00E64CC8">
            <w:pPr>
              <w:pStyle w:val="TAL"/>
            </w:pPr>
            <w:r w:rsidRPr="00252156">
              <w:t>"MCVideo"</w:t>
            </w:r>
          </w:p>
        </w:tc>
        <w:tc>
          <w:tcPr>
            <w:tcW w:w="2187" w:type="dxa"/>
            <w:tcBorders>
              <w:top w:val="single" w:sz="4" w:space="0" w:color="auto"/>
              <w:bottom w:val="single" w:sz="4" w:space="0" w:color="auto"/>
            </w:tcBorders>
          </w:tcPr>
          <w:p w14:paraId="4163430E" w14:textId="77777777" w:rsidR="00F67D29" w:rsidRPr="00252156" w:rsidRDefault="00F67D29" w:rsidP="00E64CC8">
            <w:pPr>
              <w:pStyle w:val="TAL"/>
              <w:rPr>
                <w:color w:val="000000"/>
              </w:rPr>
            </w:pPr>
          </w:p>
        </w:tc>
        <w:tc>
          <w:tcPr>
            <w:tcW w:w="1367" w:type="dxa"/>
          </w:tcPr>
          <w:p w14:paraId="18105791" w14:textId="77777777" w:rsidR="00F67D29" w:rsidRPr="00252156" w:rsidRDefault="00F67D29" w:rsidP="00E64CC8">
            <w:pPr>
              <w:pStyle w:val="TAL"/>
              <w:rPr>
                <w:color w:val="000000"/>
              </w:rPr>
            </w:pPr>
          </w:p>
        </w:tc>
        <w:tc>
          <w:tcPr>
            <w:tcW w:w="1184" w:type="dxa"/>
          </w:tcPr>
          <w:p w14:paraId="45FC033B" w14:textId="77777777" w:rsidR="00F67D29" w:rsidRPr="00252156" w:rsidRDefault="00F67D29" w:rsidP="00E64CC8">
            <w:pPr>
              <w:pStyle w:val="TAL"/>
              <w:rPr>
                <w:color w:val="000000"/>
              </w:rPr>
            </w:pPr>
          </w:p>
        </w:tc>
      </w:tr>
      <w:tr w:rsidR="00F67D29" w:rsidRPr="00252156" w14:paraId="05F0E263" w14:textId="77777777" w:rsidTr="00E64CC8">
        <w:tc>
          <w:tcPr>
            <w:tcW w:w="2709" w:type="dxa"/>
          </w:tcPr>
          <w:p w14:paraId="6AD7DA21" w14:textId="77777777" w:rsidR="00F67D29" w:rsidRPr="00252156" w:rsidRDefault="00F67D29" w:rsidP="00E64CC8">
            <w:pPr>
              <w:pStyle w:val="TAL"/>
              <w:rPr>
                <w:b/>
                <w:bCs/>
              </w:rPr>
            </w:pPr>
            <w:r w:rsidRPr="00252156">
              <w:rPr>
                <w:b/>
                <w:bCs/>
              </w:rPr>
              <w:t xml:space="preserve">  Connection Data</w:t>
            </w:r>
          </w:p>
        </w:tc>
        <w:tc>
          <w:tcPr>
            <w:tcW w:w="2187" w:type="dxa"/>
          </w:tcPr>
          <w:p w14:paraId="75D8217D" w14:textId="77777777" w:rsidR="00F67D29" w:rsidRPr="00252156" w:rsidRDefault="00F67D29" w:rsidP="00E64CC8">
            <w:pPr>
              <w:pStyle w:val="TAL"/>
            </w:pPr>
          </w:p>
        </w:tc>
        <w:tc>
          <w:tcPr>
            <w:tcW w:w="2187" w:type="dxa"/>
            <w:tcBorders>
              <w:top w:val="single" w:sz="4" w:space="0" w:color="auto"/>
              <w:bottom w:val="single" w:sz="4" w:space="0" w:color="auto"/>
            </w:tcBorders>
          </w:tcPr>
          <w:p w14:paraId="7F89C233" w14:textId="77777777" w:rsidR="00F67D29" w:rsidRPr="00252156" w:rsidRDefault="00F67D29" w:rsidP="00E64CC8">
            <w:pPr>
              <w:pStyle w:val="TAL"/>
              <w:rPr>
                <w:color w:val="000000"/>
              </w:rPr>
            </w:pPr>
          </w:p>
        </w:tc>
        <w:tc>
          <w:tcPr>
            <w:tcW w:w="1367" w:type="dxa"/>
          </w:tcPr>
          <w:p w14:paraId="62EC203A" w14:textId="77777777" w:rsidR="00F67D29" w:rsidRPr="00252156" w:rsidRDefault="00F67D29" w:rsidP="00E64CC8">
            <w:pPr>
              <w:pStyle w:val="TAL"/>
              <w:rPr>
                <w:color w:val="000000"/>
              </w:rPr>
            </w:pPr>
          </w:p>
        </w:tc>
        <w:tc>
          <w:tcPr>
            <w:tcW w:w="1184" w:type="dxa"/>
          </w:tcPr>
          <w:p w14:paraId="179D3B19" w14:textId="77777777" w:rsidR="00F67D29" w:rsidRPr="00252156" w:rsidRDefault="00F67D29" w:rsidP="00E64CC8">
            <w:pPr>
              <w:pStyle w:val="TAL"/>
              <w:rPr>
                <w:color w:val="000000"/>
              </w:rPr>
            </w:pPr>
          </w:p>
        </w:tc>
      </w:tr>
      <w:tr w:rsidR="00F67D29" w:rsidRPr="00252156" w14:paraId="64CC80E8" w14:textId="77777777" w:rsidTr="00E64CC8">
        <w:tc>
          <w:tcPr>
            <w:tcW w:w="2709" w:type="dxa"/>
          </w:tcPr>
          <w:p w14:paraId="05299B34" w14:textId="77777777" w:rsidR="00F67D29" w:rsidRPr="00252156" w:rsidRDefault="00F67D29" w:rsidP="00E64CC8">
            <w:pPr>
              <w:pStyle w:val="TAL"/>
            </w:pPr>
            <w:r w:rsidRPr="00252156">
              <w:t xml:space="preserve">    nettype</w:t>
            </w:r>
          </w:p>
        </w:tc>
        <w:tc>
          <w:tcPr>
            <w:tcW w:w="2187" w:type="dxa"/>
          </w:tcPr>
          <w:p w14:paraId="2833C5F3" w14:textId="77777777" w:rsidR="00F67D29" w:rsidRPr="00252156" w:rsidRDefault="00F67D29" w:rsidP="00E64CC8">
            <w:pPr>
              <w:pStyle w:val="TAL"/>
            </w:pPr>
            <w:r w:rsidRPr="00252156">
              <w:t>"IN"</w:t>
            </w:r>
          </w:p>
        </w:tc>
        <w:tc>
          <w:tcPr>
            <w:tcW w:w="2187" w:type="dxa"/>
            <w:tcBorders>
              <w:top w:val="single" w:sz="4" w:space="0" w:color="auto"/>
              <w:bottom w:val="single" w:sz="4" w:space="0" w:color="auto"/>
            </w:tcBorders>
          </w:tcPr>
          <w:p w14:paraId="653DCD9F" w14:textId="77777777" w:rsidR="00F67D29" w:rsidRPr="00252156" w:rsidRDefault="00F67D29" w:rsidP="00E64CC8">
            <w:pPr>
              <w:pStyle w:val="TAL"/>
              <w:rPr>
                <w:color w:val="000000"/>
              </w:rPr>
            </w:pPr>
          </w:p>
        </w:tc>
        <w:tc>
          <w:tcPr>
            <w:tcW w:w="1367" w:type="dxa"/>
          </w:tcPr>
          <w:p w14:paraId="0F063E82" w14:textId="77777777" w:rsidR="00F67D29" w:rsidRPr="00252156" w:rsidRDefault="00F67D29" w:rsidP="00E64CC8">
            <w:pPr>
              <w:pStyle w:val="TAL"/>
              <w:rPr>
                <w:color w:val="000000"/>
              </w:rPr>
            </w:pPr>
          </w:p>
        </w:tc>
        <w:tc>
          <w:tcPr>
            <w:tcW w:w="1184" w:type="dxa"/>
          </w:tcPr>
          <w:p w14:paraId="7D98AA5C" w14:textId="77777777" w:rsidR="00F67D29" w:rsidRPr="00252156" w:rsidRDefault="00F67D29" w:rsidP="00E64CC8">
            <w:pPr>
              <w:pStyle w:val="TAL"/>
              <w:rPr>
                <w:color w:val="000000"/>
              </w:rPr>
            </w:pPr>
          </w:p>
        </w:tc>
      </w:tr>
      <w:tr w:rsidR="00F67D29" w:rsidRPr="00252156" w14:paraId="7EC754C8" w14:textId="77777777" w:rsidTr="00E64CC8">
        <w:tc>
          <w:tcPr>
            <w:tcW w:w="2709" w:type="dxa"/>
          </w:tcPr>
          <w:p w14:paraId="147A3D4B" w14:textId="77777777" w:rsidR="00F67D29" w:rsidRPr="00252156" w:rsidRDefault="00F67D29" w:rsidP="00E64CC8">
            <w:pPr>
              <w:pStyle w:val="TAL"/>
            </w:pPr>
            <w:r w:rsidRPr="00252156">
              <w:t xml:space="preserve">    Addrtype</w:t>
            </w:r>
          </w:p>
        </w:tc>
        <w:tc>
          <w:tcPr>
            <w:tcW w:w="2187" w:type="dxa"/>
            <w:vAlign w:val="center"/>
          </w:tcPr>
          <w:p w14:paraId="308E2723" w14:textId="77777777" w:rsidR="00F67D29" w:rsidRPr="00252156" w:rsidRDefault="00F67D29" w:rsidP="00E64CC8">
            <w:pPr>
              <w:pStyle w:val="TAL"/>
            </w:pPr>
            <w:r w:rsidRPr="00252156">
              <w:t>"IP4"</w:t>
            </w:r>
            <w:r w:rsidRPr="00252156">
              <w:rPr>
                <w:rFonts w:cs="Arial"/>
                <w:szCs w:val="18"/>
              </w:rPr>
              <w:t xml:space="preserve"> or “IP6” depending on IP address</w:t>
            </w:r>
          </w:p>
        </w:tc>
        <w:tc>
          <w:tcPr>
            <w:tcW w:w="2187" w:type="dxa"/>
            <w:tcBorders>
              <w:top w:val="single" w:sz="4" w:space="0" w:color="auto"/>
              <w:bottom w:val="single" w:sz="4" w:space="0" w:color="auto"/>
            </w:tcBorders>
          </w:tcPr>
          <w:p w14:paraId="588028BA" w14:textId="77777777" w:rsidR="00F67D29" w:rsidRPr="00252156" w:rsidRDefault="00F67D29" w:rsidP="00E64CC8">
            <w:pPr>
              <w:pStyle w:val="TAL"/>
              <w:rPr>
                <w:color w:val="000000"/>
              </w:rPr>
            </w:pPr>
          </w:p>
        </w:tc>
        <w:tc>
          <w:tcPr>
            <w:tcW w:w="1367" w:type="dxa"/>
          </w:tcPr>
          <w:p w14:paraId="47A75E8E" w14:textId="77777777" w:rsidR="00F67D29" w:rsidRPr="00252156" w:rsidRDefault="00F67D29" w:rsidP="00E64CC8">
            <w:pPr>
              <w:pStyle w:val="TAL"/>
              <w:rPr>
                <w:color w:val="000000"/>
              </w:rPr>
            </w:pPr>
          </w:p>
        </w:tc>
        <w:tc>
          <w:tcPr>
            <w:tcW w:w="1184" w:type="dxa"/>
          </w:tcPr>
          <w:p w14:paraId="7AE35881" w14:textId="77777777" w:rsidR="00F67D29" w:rsidRPr="00252156" w:rsidRDefault="00F67D29" w:rsidP="00E64CC8">
            <w:pPr>
              <w:pStyle w:val="TAL"/>
              <w:rPr>
                <w:color w:val="000000"/>
              </w:rPr>
            </w:pPr>
          </w:p>
        </w:tc>
      </w:tr>
      <w:tr w:rsidR="00F67D29" w:rsidRPr="00252156" w14:paraId="2E830C00" w14:textId="77777777" w:rsidTr="00E64CC8">
        <w:tc>
          <w:tcPr>
            <w:tcW w:w="2709" w:type="dxa"/>
          </w:tcPr>
          <w:p w14:paraId="400C69AD" w14:textId="77777777" w:rsidR="00F67D29" w:rsidRPr="00252156" w:rsidRDefault="00F67D29" w:rsidP="00E64CC8">
            <w:pPr>
              <w:pStyle w:val="TAL"/>
            </w:pPr>
            <w:r w:rsidRPr="00252156">
              <w:t xml:space="preserve">    connection-address</w:t>
            </w:r>
          </w:p>
        </w:tc>
        <w:tc>
          <w:tcPr>
            <w:tcW w:w="2187" w:type="dxa"/>
            <w:vAlign w:val="center"/>
          </w:tcPr>
          <w:p w14:paraId="373EF6C7" w14:textId="77777777" w:rsidR="00F67D29" w:rsidRPr="00252156" w:rsidRDefault="00F67D29" w:rsidP="00E64CC8">
            <w:pPr>
              <w:pStyle w:val="TAL"/>
            </w:pPr>
            <w:r w:rsidRPr="00252156">
              <w:t>"0.0.0.0"</w:t>
            </w:r>
            <w:r w:rsidRPr="00252156">
              <w:rPr>
                <w:rFonts w:cs="Arial"/>
                <w:szCs w:val="18"/>
              </w:rPr>
              <w:t xml:space="preserve"> (IPv4) or domain name within “.invalid” DNS top level domain (IPv6)</w:t>
            </w:r>
          </w:p>
        </w:tc>
        <w:tc>
          <w:tcPr>
            <w:tcW w:w="2187" w:type="dxa"/>
            <w:tcBorders>
              <w:top w:val="single" w:sz="4" w:space="0" w:color="auto"/>
              <w:bottom w:val="single" w:sz="4" w:space="0" w:color="auto"/>
            </w:tcBorders>
          </w:tcPr>
          <w:p w14:paraId="058DFD79" w14:textId="77777777" w:rsidR="00F67D29" w:rsidRPr="00252156" w:rsidRDefault="00F67D29" w:rsidP="00E64CC8">
            <w:pPr>
              <w:pStyle w:val="TAL"/>
              <w:rPr>
                <w:color w:val="000000"/>
              </w:rPr>
            </w:pPr>
          </w:p>
        </w:tc>
        <w:tc>
          <w:tcPr>
            <w:tcW w:w="1367" w:type="dxa"/>
          </w:tcPr>
          <w:p w14:paraId="3341C1E1" w14:textId="77777777" w:rsidR="00F67D29" w:rsidRPr="00252156" w:rsidRDefault="00F67D29" w:rsidP="00E64CC8">
            <w:pPr>
              <w:pStyle w:val="TAL"/>
              <w:rPr>
                <w:color w:val="000000"/>
              </w:rPr>
            </w:pPr>
          </w:p>
        </w:tc>
        <w:tc>
          <w:tcPr>
            <w:tcW w:w="1184" w:type="dxa"/>
          </w:tcPr>
          <w:p w14:paraId="7CB7B40B" w14:textId="77777777" w:rsidR="00F67D29" w:rsidRPr="00252156" w:rsidRDefault="00F67D29" w:rsidP="00E64CC8">
            <w:pPr>
              <w:pStyle w:val="TAL"/>
              <w:rPr>
                <w:color w:val="000000"/>
              </w:rPr>
            </w:pPr>
          </w:p>
        </w:tc>
      </w:tr>
      <w:tr w:rsidR="00F67D29" w:rsidRPr="00252156" w14:paraId="712465A2" w14:textId="77777777" w:rsidTr="00E64CC8">
        <w:tc>
          <w:tcPr>
            <w:tcW w:w="2709" w:type="dxa"/>
            <w:vAlign w:val="center"/>
          </w:tcPr>
          <w:p w14:paraId="7470152B" w14:textId="77777777" w:rsidR="00F67D29" w:rsidRPr="00252156" w:rsidRDefault="00F67D29" w:rsidP="00E64CC8">
            <w:pPr>
              <w:pStyle w:val="TAL"/>
              <w:rPr>
                <w:b/>
                <w:bCs/>
              </w:rPr>
            </w:pPr>
            <w:r w:rsidRPr="00252156">
              <w:rPr>
                <w:b/>
                <w:bCs/>
              </w:rPr>
              <w:t xml:space="preserve">  media description[4]</w:t>
            </w:r>
          </w:p>
        </w:tc>
        <w:tc>
          <w:tcPr>
            <w:tcW w:w="2187" w:type="dxa"/>
            <w:vAlign w:val="center"/>
          </w:tcPr>
          <w:p w14:paraId="0AE9032B" w14:textId="77777777" w:rsidR="00F67D29" w:rsidRPr="00252156" w:rsidRDefault="00F67D29" w:rsidP="00E64CC8">
            <w:pPr>
              <w:pStyle w:val="TAL"/>
            </w:pPr>
          </w:p>
        </w:tc>
        <w:tc>
          <w:tcPr>
            <w:tcW w:w="2187" w:type="dxa"/>
            <w:tcBorders>
              <w:top w:val="single" w:sz="4" w:space="0" w:color="auto"/>
              <w:bottom w:val="single" w:sz="4" w:space="0" w:color="auto"/>
            </w:tcBorders>
          </w:tcPr>
          <w:p w14:paraId="282B3581" w14:textId="77777777" w:rsidR="00F67D29" w:rsidRPr="00252156" w:rsidRDefault="00F67D29" w:rsidP="00E64CC8">
            <w:pPr>
              <w:pStyle w:val="TAL"/>
            </w:pPr>
            <w:r w:rsidRPr="00252156">
              <w:t>m= line</w:t>
            </w:r>
          </w:p>
          <w:p w14:paraId="1CB06823" w14:textId="77777777" w:rsidR="00F67D29" w:rsidRPr="00252156" w:rsidRDefault="00F67D29" w:rsidP="00E64CC8">
            <w:pPr>
              <w:pStyle w:val="TAL"/>
              <w:rPr>
                <w:color w:val="000000"/>
              </w:rPr>
            </w:pPr>
            <w:r w:rsidRPr="00252156">
              <w:t>media = application</w:t>
            </w:r>
          </w:p>
        </w:tc>
        <w:tc>
          <w:tcPr>
            <w:tcW w:w="1367" w:type="dxa"/>
          </w:tcPr>
          <w:p w14:paraId="3697CB20" w14:textId="77777777" w:rsidR="00F67D29" w:rsidRPr="00252156" w:rsidRDefault="00F67D29" w:rsidP="00E64CC8">
            <w:pPr>
              <w:pStyle w:val="TAL"/>
              <w:rPr>
                <w:color w:val="000000"/>
              </w:rPr>
            </w:pPr>
          </w:p>
        </w:tc>
        <w:tc>
          <w:tcPr>
            <w:tcW w:w="1184" w:type="dxa"/>
            <w:vAlign w:val="bottom"/>
          </w:tcPr>
          <w:p w14:paraId="78585E3E" w14:textId="77777777" w:rsidR="00F67D29" w:rsidRPr="00252156" w:rsidRDefault="00F67D29" w:rsidP="00E64CC8">
            <w:pPr>
              <w:pStyle w:val="TAL"/>
              <w:rPr>
                <w:color w:val="000000"/>
              </w:rPr>
            </w:pPr>
          </w:p>
        </w:tc>
      </w:tr>
      <w:tr w:rsidR="00F67D29" w:rsidRPr="00252156" w14:paraId="43A32DD3" w14:textId="77777777" w:rsidTr="00E64CC8">
        <w:tc>
          <w:tcPr>
            <w:tcW w:w="2709" w:type="dxa"/>
            <w:vAlign w:val="center"/>
          </w:tcPr>
          <w:p w14:paraId="1C5BF476" w14:textId="77777777" w:rsidR="00F67D29" w:rsidRPr="00252156" w:rsidRDefault="00F67D29" w:rsidP="00E64CC8">
            <w:pPr>
              <w:pStyle w:val="TAL"/>
            </w:pPr>
            <w:r w:rsidRPr="00252156">
              <w:t xml:space="preserve">    media</w:t>
            </w:r>
          </w:p>
        </w:tc>
        <w:tc>
          <w:tcPr>
            <w:tcW w:w="2187" w:type="dxa"/>
            <w:vAlign w:val="center"/>
          </w:tcPr>
          <w:p w14:paraId="0EBE090B" w14:textId="77777777" w:rsidR="00F67D29" w:rsidRPr="00252156" w:rsidRDefault="00F67D29" w:rsidP="00E64CC8">
            <w:pPr>
              <w:pStyle w:val="TAL"/>
            </w:pPr>
            <w:r w:rsidRPr="00252156">
              <w:t>"application"</w:t>
            </w:r>
          </w:p>
        </w:tc>
        <w:tc>
          <w:tcPr>
            <w:tcW w:w="2187" w:type="dxa"/>
            <w:tcBorders>
              <w:top w:val="single" w:sz="4" w:space="0" w:color="auto"/>
              <w:bottom w:val="single" w:sz="4" w:space="0" w:color="auto"/>
            </w:tcBorders>
          </w:tcPr>
          <w:p w14:paraId="2B6DAAFD" w14:textId="77777777" w:rsidR="00F67D29" w:rsidRPr="00252156" w:rsidRDefault="00F67D29" w:rsidP="00E64CC8">
            <w:pPr>
              <w:pStyle w:val="TAL"/>
              <w:rPr>
                <w:color w:val="000000"/>
              </w:rPr>
            </w:pPr>
          </w:p>
        </w:tc>
        <w:tc>
          <w:tcPr>
            <w:tcW w:w="1367" w:type="dxa"/>
          </w:tcPr>
          <w:p w14:paraId="29456408" w14:textId="77777777" w:rsidR="00F67D29" w:rsidRPr="00252156" w:rsidRDefault="00F67D29" w:rsidP="00E64CC8">
            <w:pPr>
              <w:pStyle w:val="TAL"/>
              <w:rPr>
                <w:color w:val="000000"/>
              </w:rPr>
            </w:pPr>
          </w:p>
        </w:tc>
        <w:tc>
          <w:tcPr>
            <w:tcW w:w="1184" w:type="dxa"/>
            <w:vAlign w:val="bottom"/>
          </w:tcPr>
          <w:p w14:paraId="661B629E" w14:textId="77777777" w:rsidR="00F67D29" w:rsidRPr="00252156" w:rsidRDefault="00F67D29" w:rsidP="00E64CC8">
            <w:pPr>
              <w:pStyle w:val="TAL"/>
              <w:rPr>
                <w:color w:val="000000"/>
              </w:rPr>
            </w:pPr>
          </w:p>
        </w:tc>
      </w:tr>
      <w:tr w:rsidR="00F67D29" w:rsidRPr="00252156" w14:paraId="7811F126" w14:textId="77777777" w:rsidTr="00E64CC8">
        <w:tc>
          <w:tcPr>
            <w:tcW w:w="2709" w:type="dxa"/>
            <w:vAlign w:val="center"/>
          </w:tcPr>
          <w:p w14:paraId="6621DD1A" w14:textId="77777777" w:rsidR="00F67D29" w:rsidRPr="00252156" w:rsidRDefault="00F67D29" w:rsidP="00E64CC8">
            <w:pPr>
              <w:pStyle w:val="TAL"/>
            </w:pPr>
            <w:r w:rsidRPr="00252156">
              <w:t xml:space="preserve">    port</w:t>
            </w:r>
          </w:p>
        </w:tc>
        <w:tc>
          <w:tcPr>
            <w:tcW w:w="2187" w:type="dxa"/>
            <w:vAlign w:val="center"/>
          </w:tcPr>
          <w:p w14:paraId="3C2C2C66" w14:textId="77777777" w:rsidR="00F67D29" w:rsidRPr="00252156" w:rsidRDefault="00F67D29" w:rsidP="00E64CC8">
            <w:pPr>
              <w:pStyle w:val="TAL"/>
            </w:pPr>
            <w:r w:rsidRPr="00252156">
              <w:t xml:space="preserve">port number assigned by the SS </w:t>
            </w:r>
          </w:p>
        </w:tc>
        <w:tc>
          <w:tcPr>
            <w:tcW w:w="2187" w:type="dxa"/>
            <w:tcBorders>
              <w:top w:val="single" w:sz="4" w:space="0" w:color="auto"/>
              <w:bottom w:val="single" w:sz="4" w:space="0" w:color="auto"/>
            </w:tcBorders>
          </w:tcPr>
          <w:p w14:paraId="05B02BDC" w14:textId="77777777" w:rsidR="00F67D29" w:rsidRPr="00252156" w:rsidRDefault="00F67D29" w:rsidP="00E64CC8">
            <w:pPr>
              <w:pStyle w:val="TAL"/>
              <w:rPr>
                <w:color w:val="000000"/>
              </w:rPr>
            </w:pPr>
          </w:p>
        </w:tc>
        <w:tc>
          <w:tcPr>
            <w:tcW w:w="1367" w:type="dxa"/>
          </w:tcPr>
          <w:p w14:paraId="528F527D" w14:textId="77777777" w:rsidR="00F67D29" w:rsidRPr="00252156" w:rsidRDefault="00F67D29" w:rsidP="00E64CC8">
            <w:pPr>
              <w:pStyle w:val="TAL"/>
              <w:rPr>
                <w:color w:val="000000"/>
              </w:rPr>
            </w:pPr>
          </w:p>
        </w:tc>
        <w:tc>
          <w:tcPr>
            <w:tcW w:w="1184" w:type="dxa"/>
            <w:vAlign w:val="bottom"/>
          </w:tcPr>
          <w:p w14:paraId="5F5C6EC2" w14:textId="77777777" w:rsidR="00F67D29" w:rsidRPr="00252156" w:rsidRDefault="00F67D29" w:rsidP="00E64CC8">
            <w:pPr>
              <w:pStyle w:val="TAL"/>
              <w:rPr>
                <w:color w:val="000000"/>
              </w:rPr>
            </w:pPr>
          </w:p>
        </w:tc>
      </w:tr>
      <w:tr w:rsidR="00F67D29" w:rsidRPr="00252156" w14:paraId="3F9590BD" w14:textId="77777777" w:rsidTr="00E64CC8">
        <w:tc>
          <w:tcPr>
            <w:tcW w:w="2709" w:type="dxa"/>
            <w:vAlign w:val="center"/>
          </w:tcPr>
          <w:p w14:paraId="635D357D" w14:textId="77777777" w:rsidR="00F67D29" w:rsidRPr="00252156" w:rsidRDefault="00F67D29" w:rsidP="00E64CC8">
            <w:pPr>
              <w:pStyle w:val="TAL"/>
            </w:pPr>
            <w:r w:rsidRPr="00252156">
              <w:t xml:space="preserve">    proto</w:t>
            </w:r>
          </w:p>
        </w:tc>
        <w:tc>
          <w:tcPr>
            <w:tcW w:w="2187" w:type="dxa"/>
            <w:vAlign w:val="center"/>
          </w:tcPr>
          <w:p w14:paraId="09D9F1D4" w14:textId="77777777" w:rsidR="00F67D29" w:rsidRPr="00252156" w:rsidRDefault="00F67D29" w:rsidP="00E64CC8">
            <w:pPr>
              <w:pStyle w:val="TAL"/>
            </w:pPr>
            <w:r w:rsidRPr="00252156">
              <w:t>"udp"</w:t>
            </w:r>
          </w:p>
        </w:tc>
        <w:tc>
          <w:tcPr>
            <w:tcW w:w="2187" w:type="dxa"/>
            <w:tcBorders>
              <w:top w:val="single" w:sz="4" w:space="0" w:color="auto"/>
              <w:bottom w:val="single" w:sz="4" w:space="0" w:color="auto"/>
            </w:tcBorders>
          </w:tcPr>
          <w:p w14:paraId="091EF755" w14:textId="77777777" w:rsidR="00F67D29" w:rsidRPr="00252156" w:rsidRDefault="00F67D29" w:rsidP="00E64CC8">
            <w:pPr>
              <w:pStyle w:val="TAL"/>
              <w:rPr>
                <w:color w:val="000000"/>
              </w:rPr>
            </w:pPr>
          </w:p>
        </w:tc>
        <w:tc>
          <w:tcPr>
            <w:tcW w:w="1367" w:type="dxa"/>
          </w:tcPr>
          <w:p w14:paraId="04033CE4" w14:textId="77777777" w:rsidR="00F67D29" w:rsidRPr="00252156" w:rsidRDefault="00F67D29" w:rsidP="00E64CC8">
            <w:pPr>
              <w:pStyle w:val="TAL"/>
              <w:rPr>
                <w:color w:val="000000"/>
              </w:rPr>
            </w:pPr>
          </w:p>
        </w:tc>
        <w:tc>
          <w:tcPr>
            <w:tcW w:w="1184" w:type="dxa"/>
            <w:vAlign w:val="bottom"/>
          </w:tcPr>
          <w:p w14:paraId="0B43B579" w14:textId="77777777" w:rsidR="00F67D29" w:rsidRPr="00252156" w:rsidRDefault="00F67D29" w:rsidP="00E64CC8">
            <w:pPr>
              <w:pStyle w:val="TAL"/>
              <w:rPr>
                <w:color w:val="000000"/>
              </w:rPr>
            </w:pPr>
          </w:p>
        </w:tc>
      </w:tr>
      <w:tr w:rsidR="00F67D29" w:rsidRPr="00252156" w14:paraId="7D2ADD58" w14:textId="77777777" w:rsidTr="00E64CC8">
        <w:tc>
          <w:tcPr>
            <w:tcW w:w="2709" w:type="dxa"/>
            <w:vAlign w:val="center"/>
          </w:tcPr>
          <w:p w14:paraId="67DE7BD3" w14:textId="77777777" w:rsidR="00F67D29" w:rsidRPr="00252156" w:rsidRDefault="00F67D29" w:rsidP="00E64CC8">
            <w:pPr>
              <w:pStyle w:val="TAL"/>
            </w:pPr>
            <w:r w:rsidRPr="00252156">
              <w:t xml:space="preserve">    fmt</w:t>
            </w:r>
          </w:p>
        </w:tc>
        <w:tc>
          <w:tcPr>
            <w:tcW w:w="2187" w:type="dxa"/>
            <w:vAlign w:val="center"/>
          </w:tcPr>
          <w:p w14:paraId="5D412D56" w14:textId="77777777" w:rsidR="00F67D29" w:rsidRPr="00252156" w:rsidRDefault="00F67D29" w:rsidP="00E64CC8">
            <w:pPr>
              <w:pStyle w:val="TAL"/>
            </w:pPr>
            <w:r w:rsidRPr="00252156">
              <w:t>"MCVideo"</w:t>
            </w:r>
          </w:p>
        </w:tc>
        <w:tc>
          <w:tcPr>
            <w:tcW w:w="2187" w:type="dxa"/>
            <w:tcBorders>
              <w:top w:val="single" w:sz="4" w:space="0" w:color="auto"/>
              <w:bottom w:val="single" w:sz="4" w:space="0" w:color="auto"/>
            </w:tcBorders>
          </w:tcPr>
          <w:p w14:paraId="2875145C" w14:textId="77777777" w:rsidR="00F67D29" w:rsidRPr="00252156" w:rsidRDefault="00F67D29" w:rsidP="00E64CC8">
            <w:pPr>
              <w:pStyle w:val="TAL"/>
              <w:rPr>
                <w:color w:val="000000"/>
              </w:rPr>
            </w:pPr>
          </w:p>
        </w:tc>
        <w:tc>
          <w:tcPr>
            <w:tcW w:w="1367" w:type="dxa"/>
          </w:tcPr>
          <w:p w14:paraId="2E9AD847" w14:textId="77777777" w:rsidR="00F67D29" w:rsidRPr="00252156" w:rsidRDefault="00F67D29" w:rsidP="00E64CC8">
            <w:pPr>
              <w:pStyle w:val="TAL"/>
              <w:rPr>
                <w:color w:val="000000"/>
              </w:rPr>
            </w:pPr>
          </w:p>
        </w:tc>
        <w:tc>
          <w:tcPr>
            <w:tcW w:w="1184" w:type="dxa"/>
            <w:vAlign w:val="bottom"/>
          </w:tcPr>
          <w:p w14:paraId="0567E0E1" w14:textId="77777777" w:rsidR="00F67D29" w:rsidRPr="00252156" w:rsidRDefault="00F67D29" w:rsidP="00E64CC8">
            <w:pPr>
              <w:pStyle w:val="TAL"/>
              <w:rPr>
                <w:color w:val="000000"/>
              </w:rPr>
            </w:pPr>
          </w:p>
        </w:tc>
      </w:tr>
      <w:tr w:rsidR="00F67D29" w:rsidRPr="00252156" w14:paraId="6E9A8645" w14:textId="77777777" w:rsidTr="00E64CC8">
        <w:tc>
          <w:tcPr>
            <w:tcW w:w="2709" w:type="dxa"/>
            <w:vAlign w:val="center"/>
          </w:tcPr>
          <w:p w14:paraId="707A6F5A" w14:textId="77777777" w:rsidR="00F67D29" w:rsidRPr="00252156" w:rsidRDefault="00F67D29" w:rsidP="00E64CC8">
            <w:pPr>
              <w:pStyle w:val="TAL"/>
              <w:rPr>
                <w:b/>
                <w:bCs/>
              </w:rPr>
            </w:pPr>
            <w:r w:rsidRPr="00252156">
              <w:rPr>
                <w:b/>
                <w:bCs/>
              </w:rPr>
              <w:t xml:space="preserve">  Connection Data</w:t>
            </w:r>
          </w:p>
        </w:tc>
        <w:tc>
          <w:tcPr>
            <w:tcW w:w="2187" w:type="dxa"/>
            <w:vAlign w:val="center"/>
          </w:tcPr>
          <w:p w14:paraId="240ECF9A" w14:textId="77777777" w:rsidR="00F67D29" w:rsidRPr="00252156" w:rsidRDefault="00F67D29" w:rsidP="00E64CC8">
            <w:pPr>
              <w:pStyle w:val="TAL"/>
            </w:pPr>
          </w:p>
        </w:tc>
        <w:tc>
          <w:tcPr>
            <w:tcW w:w="2187" w:type="dxa"/>
            <w:tcBorders>
              <w:top w:val="single" w:sz="4" w:space="0" w:color="auto"/>
              <w:bottom w:val="single" w:sz="4" w:space="0" w:color="auto"/>
            </w:tcBorders>
          </w:tcPr>
          <w:p w14:paraId="673EFCD1" w14:textId="77777777" w:rsidR="00F67D29" w:rsidRPr="00252156" w:rsidRDefault="00F67D29" w:rsidP="00E64CC8">
            <w:pPr>
              <w:pStyle w:val="TAL"/>
              <w:rPr>
                <w:color w:val="000000"/>
              </w:rPr>
            </w:pPr>
            <w:r w:rsidRPr="00252156">
              <w:t>c= line</w:t>
            </w:r>
          </w:p>
        </w:tc>
        <w:tc>
          <w:tcPr>
            <w:tcW w:w="1367" w:type="dxa"/>
          </w:tcPr>
          <w:p w14:paraId="7675CEC4" w14:textId="77777777" w:rsidR="00F67D29" w:rsidRPr="00252156" w:rsidRDefault="00F67D29" w:rsidP="00E64CC8">
            <w:pPr>
              <w:pStyle w:val="TAL"/>
              <w:rPr>
                <w:color w:val="000000"/>
              </w:rPr>
            </w:pPr>
          </w:p>
        </w:tc>
        <w:tc>
          <w:tcPr>
            <w:tcW w:w="1184" w:type="dxa"/>
            <w:vAlign w:val="bottom"/>
          </w:tcPr>
          <w:p w14:paraId="208A242D" w14:textId="77777777" w:rsidR="00F67D29" w:rsidRPr="00252156" w:rsidRDefault="00F67D29" w:rsidP="00E64CC8">
            <w:pPr>
              <w:pStyle w:val="TAL"/>
              <w:rPr>
                <w:color w:val="000000"/>
              </w:rPr>
            </w:pPr>
          </w:p>
        </w:tc>
      </w:tr>
      <w:tr w:rsidR="00F67D29" w:rsidRPr="00252156" w14:paraId="12C3EAA7" w14:textId="77777777" w:rsidTr="00E64CC8">
        <w:tc>
          <w:tcPr>
            <w:tcW w:w="2709" w:type="dxa"/>
            <w:vAlign w:val="center"/>
          </w:tcPr>
          <w:p w14:paraId="391E008D" w14:textId="77777777" w:rsidR="00F67D29" w:rsidRPr="00252156" w:rsidRDefault="00F67D29" w:rsidP="00E64CC8">
            <w:pPr>
              <w:pStyle w:val="TAL"/>
            </w:pPr>
            <w:r w:rsidRPr="00252156">
              <w:t xml:space="preserve">    nettype</w:t>
            </w:r>
          </w:p>
        </w:tc>
        <w:tc>
          <w:tcPr>
            <w:tcW w:w="2187" w:type="dxa"/>
            <w:vAlign w:val="center"/>
          </w:tcPr>
          <w:p w14:paraId="4F07E1E3" w14:textId="77777777" w:rsidR="00F67D29" w:rsidRPr="00252156" w:rsidRDefault="00F67D29" w:rsidP="00E64CC8">
            <w:pPr>
              <w:pStyle w:val="TAL"/>
            </w:pPr>
            <w:r w:rsidRPr="00252156">
              <w:t>"IN"</w:t>
            </w:r>
          </w:p>
        </w:tc>
        <w:tc>
          <w:tcPr>
            <w:tcW w:w="2187" w:type="dxa"/>
            <w:tcBorders>
              <w:top w:val="single" w:sz="4" w:space="0" w:color="auto"/>
              <w:bottom w:val="single" w:sz="4" w:space="0" w:color="auto"/>
            </w:tcBorders>
          </w:tcPr>
          <w:p w14:paraId="7C7191EF" w14:textId="77777777" w:rsidR="00F67D29" w:rsidRPr="00252156" w:rsidRDefault="00F67D29" w:rsidP="00E64CC8">
            <w:pPr>
              <w:pStyle w:val="TAL"/>
              <w:rPr>
                <w:color w:val="000000"/>
              </w:rPr>
            </w:pPr>
          </w:p>
        </w:tc>
        <w:tc>
          <w:tcPr>
            <w:tcW w:w="1367" w:type="dxa"/>
          </w:tcPr>
          <w:p w14:paraId="2BF8812D" w14:textId="77777777" w:rsidR="00F67D29" w:rsidRPr="00252156" w:rsidRDefault="00F67D29" w:rsidP="00E64CC8">
            <w:pPr>
              <w:pStyle w:val="TAL"/>
              <w:rPr>
                <w:color w:val="000000"/>
              </w:rPr>
            </w:pPr>
          </w:p>
        </w:tc>
        <w:tc>
          <w:tcPr>
            <w:tcW w:w="1184" w:type="dxa"/>
            <w:vAlign w:val="bottom"/>
          </w:tcPr>
          <w:p w14:paraId="77805EDB" w14:textId="77777777" w:rsidR="00F67D29" w:rsidRPr="00252156" w:rsidRDefault="00F67D29" w:rsidP="00E64CC8">
            <w:pPr>
              <w:pStyle w:val="TAL"/>
              <w:rPr>
                <w:color w:val="000000"/>
              </w:rPr>
            </w:pPr>
          </w:p>
        </w:tc>
      </w:tr>
      <w:tr w:rsidR="00F67D29" w:rsidRPr="00252156" w14:paraId="529B5D8A" w14:textId="77777777" w:rsidTr="00E64CC8">
        <w:tc>
          <w:tcPr>
            <w:tcW w:w="2709" w:type="dxa"/>
            <w:vAlign w:val="center"/>
          </w:tcPr>
          <w:p w14:paraId="010DBC26" w14:textId="77777777" w:rsidR="00F67D29" w:rsidRPr="00252156" w:rsidRDefault="00F67D29" w:rsidP="00E64CC8">
            <w:pPr>
              <w:pStyle w:val="TAL"/>
            </w:pPr>
            <w:r w:rsidRPr="00252156">
              <w:t xml:space="preserve">    addrtype</w:t>
            </w:r>
          </w:p>
        </w:tc>
        <w:tc>
          <w:tcPr>
            <w:tcW w:w="2187" w:type="dxa"/>
            <w:vAlign w:val="center"/>
          </w:tcPr>
          <w:p w14:paraId="06F7A91E" w14:textId="77777777" w:rsidR="00F67D29" w:rsidRPr="00252156" w:rsidRDefault="00F67D29" w:rsidP="00E64CC8">
            <w:pPr>
              <w:pStyle w:val="TAL"/>
            </w:pPr>
            <w:r w:rsidRPr="00252156">
              <w:t>"IP4"</w:t>
            </w:r>
          </w:p>
        </w:tc>
        <w:tc>
          <w:tcPr>
            <w:tcW w:w="2187" w:type="dxa"/>
            <w:tcBorders>
              <w:top w:val="single" w:sz="4" w:space="0" w:color="auto"/>
              <w:bottom w:val="single" w:sz="4" w:space="0" w:color="auto"/>
            </w:tcBorders>
          </w:tcPr>
          <w:p w14:paraId="661F96EC" w14:textId="77777777" w:rsidR="00F67D29" w:rsidRPr="00252156" w:rsidRDefault="00F67D29" w:rsidP="00E64CC8">
            <w:pPr>
              <w:pStyle w:val="TAL"/>
              <w:rPr>
                <w:color w:val="000000"/>
              </w:rPr>
            </w:pPr>
          </w:p>
        </w:tc>
        <w:tc>
          <w:tcPr>
            <w:tcW w:w="1367" w:type="dxa"/>
          </w:tcPr>
          <w:p w14:paraId="64EDDBD3" w14:textId="77777777" w:rsidR="00F67D29" w:rsidRPr="00252156" w:rsidRDefault="00F67D29" w:rsidP="00E64CC8">
            <w:pPr>
              <w:pStyle w:val="TAL"/>
              <w:rPr>
                <w:color w:val="000000"/>
              </w:rPr>
            </w:pPr>
          </w:p>
        </w:tc>
        <w:tc>
          <w:tcPr>
            <w:tcW w:w="1184" w:type="dxa"/>
            <w:vAlign w:val="bottom"/>
          </w:tcPr>
          <w:p w14:paraId="14170805" w14:textId="77777777" w:rsidR="00F67D29" w:rsidRPr="00252156" w:rsidRDefault="00F67D29" w:rsidP="00E64CC8">
            <w:pPr>
              <w:pStyle w:val="TAL"/>
              <w:rPr>
                <w:color w:val="000000"/>
              </w:rPr>
            </w:pPr>
          </w:p>
        </w:tc>
      </w:tr>
      <w:tr w:rsidR="00F67D29" w:rsidRPr="00252156" w14:paraId="15944727" w14:textId="77777777" w:rsidTr="00E64CC8">
        <w:tc>
          <w:tcPr>
            <w:tcW w:w="2709" w:type="dxa"/>
            <w:vAlign w:val="center"/>
          </w:tcPr>
          <w:p w14:paraId="2D605A0A" w14:textId="77777777" w:rsidR="00F67D29" w:rsidRPr="00252156" w:rsidRDefault="00F67D29" w:rsidP="00E64CC8">
            <w:pPr>
              <w:pStyle w:val="TAL"/>
            </w:pPr>
            <w:r w:rsidRPr="00252156">
              <w:t xml:space="preserve">    connection-address</w:t>
            </w:r>
          </w:p>
        </w:tc>
        <w:tc>
          <w:tcPr>
            <w:tcW w:w="2187" w:type="dxa"/>
            <w:vAlign w:val="center"/>
          </w:tcPr>
          <w:p w14:paraId="646B027B" w14:textId="77777777" w:rsidR="00F67D29" w:rsidRPr="00252156" w:rsidRDefault="00F67D29" w:rsidP="00E64CC8">
            <w:pPr>
              <w:pStyle w:val="TAL"/>
            </w:pPr>
            <w:r w:rsidRPr="00252156">
              <w:t>multicast IP assigned by the SS</w:t>
            </w:r>
          </w:p>
        </w:tc>
        <w:tc>
          <w:tcPr>
            <w:tcW w:w="2187" w:type="dxa"/>
            <w:tcBorders>
              <w:top w:val="single" w:sz="4" w:space="0" w:color="auto"/>
              <w:bottom w:val="single" w:sz="4" w:space="0" w:color="auto"/>
            </w:tcBorders>
          </w:tcPr>
          <w:p w14:paraId="784B0225" w14:textId="77777777" w:rsidR="00F67D29" w:rsidRPr="00252156" w:rsidRDefault="00F67D29" w:rsidP="00E64CC8">
            <w:pPr>
              <w:pStyle w:val="TAL"/>
              <w:rPr>
                <w:color w:val="000000"/>
              </w:rPr>
            </w:pPr>
          </w:p>
        </w:tc>
        <w:tc>
          <w:tcPr>
            <w:tcW w:w="1367" w:type="dxa"/>
          </w:tcPr>
          <w:p w14:paraId="709E40FF" w14:textId="77777777" w:rsidR="00F67D29" w:rsidRPr="00252156" w:rsidRDefault="00F67D29" w:rsidP="00E64CC8">
            <w:pPr>
              <w:pStyle w:val="TAL"/>
              <w:rPr>
                <w:color w:val="000000"/>
              </w:rPr>
            </w:pPr>
          </w:p>
        </w:tc>
        <w:tc>
          <w:tcPr>
            <w:tcW w:w="1184" w:type="dxa"/>
            <w:vAlign w:val="bottom"/>
          </w:tcPr>
          <w:p w14:paraId="023064B6" w14:textId="77777777" w:rsidR="00F67D29" w:rsidRPr="00252156" w:rsidRDefault="00F67D29" w:rsidP="00E64CC8">
            <w:pPr>
              <w:pStyle w:val="TAL"/>
              <w:rPr>
                <w:color w:val="000000"/>
              </w:rPr>
            </w:pPr>
          </w:p>
        </w:tc>
      </w:tr>
      <w:tr w:rsidR="00F67D29" w:rsidRPr="00252156" w14:paraId="2FAC4681" w14:textId="77777777" w:rsidTr="00E64CC8">
        <w:tc>
          <w:tcPr>
            <w:tcW w:w="2709" w:type="dxa"/>
            <w:vAlign w:val="center"/>
          </w:tcPr>
          <w:p w14:paraId="747A5D03" w14:textId="77777777" w:rsidR="00F67D29" w:rsidRPr="00252156" w:rsidRDefault="00F67D29" w:rsidP="00E64CC8">
            <w:pPr>
              <w:pStyle w:val="TAL"/>
              <w:rPr>
                <w:b/>
                <w:bCs/>
              </w:rPr>
            </w:pPr>
            <w:r w:rsidRPr="00252156">
              <w:rPr>
                <w:b/>
                <w:bCs/>
              </w:rPr>
              <w:t xml:space="preserve">  media attribute</w:t>
            </w:r>
          </w:p>
        </w:tc>
        <w:tc>
          <w:tcPr>
            <w:tcW w:w="2187" w:type="dxa"/>
            <w:vAlign w:val="center"/>
          </w:tcPr>
          <w:p w14:paraId="154F35A0" w14:textId="77777777" w:rsidR="00F67D29" w:rsidRPr="00252156" w:rsidRDefault="00F67D29" w:rsidP="00E64CC8">
            <w:pPr>
              <w:pStyle w:val="TAL"/>
            </w:pPr>
          </w:p>
        </w:tc>
        <w:tc>
          <w:tcPr>
            <w:tcW w:w="2187" w:type="dxa"/>
            <w:tcBorders>
              <w:top w:val="single" w:sz="4" w:space="0" w:color="auto"/>
              <w:bottom w:val="single" w:sz="4" w:space="0" w:color="auto"/>
            </w:tcBorders>
          </w:tcPr>
          <w:p w14:paraId="1AC90695" w14:textId="77777777" w:rsidR="00F67D29" w:rsidRPr="00252156" w:rsidRDefault="00F67D29" w:rsidP="00E64CC8">
            <w:pPr>
              <w:pStyle w:val="TAL"/>
            </w:pPr>
            <w:r w:rsidRPr="00252156">
              <w:t>a= line</w:t>
            </w:r>
          </w:p>
          <w:p w14:paraId="2D0E323C" w14:textId="77777777" w:rsidR="00F67D29" w:rsidRPr="00252156" w:rsidRDefault="00F67D29" w:rsidP="00E64CC8">
            <w:pPr>
              <w:pStyle w:val="TAL"/>
              <w:rPr>
                <w:color w:val="000000"/>
              </w:rPr>
            </w:pPr>
            <w:r w:rsidRPr="00252156">
              <w:t>attribute = key-mgmt</w:t>
            </w:r>
          </w:p>
        </w:tc>
        <w:tc>
          <w:tcPr>
            <w:tcW w:w="1367" w:type="dxa"/>
          </w:tcPr>
          <w:p w14:paraId="14A9F2CE" w14:textId="77777777" w:rsidR="00F67D29" w:rsidRPr="00252156" w:rsidRDefault="00F67D29" w:rsidP="00E64CC8">
            <w:pPr>
              <w:pStyle w:val="TAL"/>
              <w:rPr>
                <w:color w:val="000000"/>
              </w:rPr>
            </w:pPr>
          </w:p>
        </w:tc>
        <w:tc>
          <w:tcPr>
            <w:tcW w:w="1184" w:type="dxa"/>
            <w:vAlign w:val="bottom"/>
          </w:tcPr>
          <w:p w14:paraId="56D4757E" w14:textId="77777777" w:rsidR="00F67D29" w:rsidRPr="00252156" w:rsidRDefault="00F67D29" w:rsidP="00E64CC8">
            <w:pPr>
              <w:pStyle w:val="TAL"/>
              <w:rPr>
                <w:color w:val="000000"/>
              </w:rPr>
            </w:pPr>
          </w:p>
        </w:tc>
      </w:tr>
      <w:tr w:rsidR="00F67D29" w:rsidRPr="00252156" w14:paraId="5874E82B" w14:textId="77777777" w:rsidTr="00E64CC8">
        <w:tc>
          <w:tcPr>
            <w:tcW w:w="2709" w:type="dxa"/>
            <w:vAlign w:val="center"/>
          </w:tcPr>
          <w:p w14:paraId="7F1993A2" w14:textId="77777777" w:rsidR="00F67D29" w:rsidRPr="00252156" w:rsidRDefault="00F67D29" w:rsidP="00E64CC8">
            <w:pPr>
              <w:pStyle w:val="TAL"/>
            </w:pPr>
            <w:r w:rsidRPr="00252156">
              <w:t xml:space="preserve">    key-mgmt</w:t>
            </w:r>
          </w:p>
        </w:tc>
        <w:tc>
          <w:tcPr>
            <w:tcW w:w="2187" w:type="dxa"/>
            <w:vAlign w:val="center"/>
          </w:tcPr>
          <w:p w14:paraId="1341A6B7" w14:textId="77777777" w:rsidR="00F67D29" w:rsidRPr="00252156" w:rsidRDefault="00F67D29" w:rsidP="00E64CC8">
            <w:pPr>
              <w:pStyle w:val="TAL"/>
            </w:pPr>
          </w:p>
        </w:tc>
        <w:tc>
          <w:tcPr>
            <w:tcW w:w="2187" w:type="dxa"/>
            <w:tcBorders>
              <w:top w:val="single" w:sz="4" w:space="0" w:color="auto"/>
              <w:bottom w:val="single" w:sz="4" w:space="0" w:color="auto"/>
            </w:tcBorders>
          </w:tcPr>
          <w:p w14:paraId="58A56D81" w14:textId="77777777" w:rsidR="00F67D29" w:rsidRPr="00252156" w:rsidRDefault="00F67D29" w:rsidP="00E64CC8">
            <w:pPr>
              <w:pStyle w:val="TAL"/>
              <w:rPr>
                <w:color w:val="000000"/>
              </w:rPr>
            </w:pPr>
          </w:p>
        </w:tc>
        <w:tc>
          <w:tcPr>
            <w:tcW w:w="1367" w:type="dxa"/>
          </w:tcPr>
          <w:p w14:paraId="5D66E273" w14:textId="77777777" w:rsidR="00F67D29" w:rsidRPr="00252156" w:rsidRDefault="00F67D29" w:rsidP="00E64CC8">
            <w:pPr>
              <w:pStyle w:val="TAL"/>
              <w:rPr>
                <w:color w:val="000000"/>
              </w:rPr>
            </w:pPr>
          </w:p>
        </w:tc>
        <w:tc>
          <w:tcPr>
            <w:tcW w:w="1184" w:type="dxa"/>
            <w:vAlign w:val="bottom"/>
          </w:tcPr>
          <w:p w14:paraId="4F0A47E4" w14:textId="77777777" w:rsidR="00F67D29" w:rsidRPr="00252156" w:rsidRDefault="00F67D29" w:rsidP="00E64CC8">
            <w:pPr>
              <w:pStyle w:val="TAL"/>
              <w:rPr>
                <w:color w:val="000000"/>
              </w:rPr>
            </w:pPr>
          </w:p>
        </w:tc>
      </w:tr>
      <w:tr w:rsidR="00F67D29" w:rsidRPr="00252156" w14:paraId="174EB274" w14:textId="77777777" w:rsidTr="00E64CC8">
        <w:tc>
          <w:tcPr>
            <w:tcW w:w="2709" w:type="dxa"/>
            <w:vAlign w:val="center"/>
          </w:tcPr>
          <w:p w14:paraId="17FB9A82" w14:textId="77777777" w:rsidR="00F67D29" w:rsidRPr="00252156" w:rsidRDefault="00F67D29" w:rsidP="00E64CC8">
            <w:pPr>
              <w:pStyle w:val="TAL"/>
            </w:pPr>
            <w:r w:rsidRPr="00252156">
              <w:t xml:space="preserve">      mikey</w:t>
            </w:r>
          </w:p>
        </w:tc>
        <w:tc>
          <w:tcPr>
            <w:tcW w:w="2187" w:type="dxa"/>
            <w:vAlign w:val="center"/>
          </w:tcPr>
          <w:p w14:paraId="2A631B62" w14:textId="77777777" w:rsidR="00F67D29" w:rsidRPr="00252156" w:rsidRDefault="00F67D29" w:rsidP="00E64CC8">
            <w:pPr>
              <w:pStyle w:val="TAL"/>
            </w:pPr>
            <w:r w:rsidRPr="00252156">
              <w:t xml:space="preserve">MIKEY-SAKKE I_MESSAGE as specified in TS 36.579-1 </w:t>
            </w:r>
            <w:r w:rsidRPr="00252156">
              <w:lastRenderedPageBreak/>
              <w:t>[2], Table 5.5.9.1-2</w:t>
            </w:r>
          </w:p>
        </w:tc>
        <w:tc>
          <w:tcPr>
            <w:tcW w:w="2187" w:type="dxa"/>
            <w:tcBorders>
              <w:top w:val="single" w:sz="4" w:space="0" w:color="auto"/>
              <w:bottom w:val="single" w:sz="4" w:space="0" w:color="auto"/>
            </w:tcBorders>
          </w:tcPr>
          <w:p w14:paraId="371E543F" w14:textId="77777777" w:rsidR="00F67D29" w:rsidRPr="00252156" w:rsidRDefault="00F67D29" w:rsidP="00E64CC8">
            <w:pPr>
              <w:pStyle w:val="TAL"/>
              <w:rPr>
                <w:color w:val="000000"/>
              </w:rPr>
            </w:pPr>
            <w:r w:rsidRPr="00252156">
              <w:lastRenderedPageBreak/>
              <w:t>MSCCK distribution as specified in TS 33.180 [30] Annex H</w:t>
            </w:r>
          </w:p>
        </w:tc>
        <w:tc>
          <w:tcPr>
            <w:tcW w:w="1367" w:type="dxa"/>
          </w:tcPr>
          <w:p w14:paraId="2192BFF8" w14:textId="77777777" w:rsidR="00F67D29" w:rsidRPr="00252156" w:rsidRDefault="00F67D29" w:rsidP="00E64CC8">
            <w:pPr>
              <w:pStyle w:val="TAL"/>
              <w:rPr>
                <w:color w:val="000000"/>
              </w:rPr>
            </w:pPr>
          </w:p>
        </w:tc>
        <w:tc>
          <w:tcPr>
            <w:tcW w:w="1184" w:type="dxa"/>
            <w:vAlign w:val="bottom"/>
          </w:tcPr>
          <w:p w14:paraId="15DB40B9" w14:textId="77777777" w:rsidR="00F67D29" w:rsidRPr="00252156" w:rsidRDefault="00F67D29" w:rsidP="00E64CC8">
            <w:pPr>
              <w:pStyle w:val="TAL"/>
              <w:rPr>
                <w:color w:val="000000"/>
              </w:rPr>
            </w:pPr>
          </w:p>
        </w:tc>
      </w:tr>
    </w:tbl>
    <w:p w14:paraId="4120DD4A" w14:textId="77777777" w:rsidR="00F67D29" w:rsidRPr="00252156" w:rsidRDefault="00F67D29" w:rsidP="00F67D29"/>
    <w:p w14:paraId="24D62EDC" w14:textId="77777777" w:rsidR="00F67D29" w:rsidRPr="00252156" w:rsidRDefault="00F67D29" w:rsidP="00F67D29">
      <w:pPr>
        <w:pStyle w:val="TH"/>
      </w:pPr>
      <w:r w:rsidRPr="00252156">
        <w:t>Table 6.8.1.3.3-8: MCVideo MBMS Usage Info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22CA79FC" w14:textId="77777777" w:rsidTr="00E64CC8">
        <w:trPr>
          <w:tblHeader/>
        </w:trPr>
        <w:tc>
          <w:tcPr>
            <w:tcW w:w="9634" w:type="dxa"/>
            <w:gridSpan w:val="5"/>
          </w:tcPr>
          <w:p w14:paraId="47D072A2" w14:textId="77777777" w:rsidR="00F67D29" w:rsidRPr="00252156" w:rsidRDefault="00F67D29" w:rsidP="00E64CC8">
            <w:pPr>
              <w:pStyle w:val="TAL"/>
            </w:pPr>
            <w:r w:rsidRPr="00252156">
              <w:t>Derivation Path: TS 24.281 [26] clause F.2</w:t>
            </w:r>
          </w:p>
        </w:tc>
      </w:tr>
      <w:tr w:rsidR="00F67D29" w:rsidRPr="00252156" w14:paraId="052C0117" w14:textId="77777777" w:rsidTr="00E64CC8">
        <w:tc>
          <w:tcPr>
            <w:tcW w:w="2709" w:type="dxa"/>
          </w:tcPr>
          <w:p w14:paraId="4CB676D0" w14:textId="77777777" w:rsidR="00F67D29" w:rsidRPr="00252156" w:rsidRDefault="00F67D29" w:rsidP="00E64CC8">
            <w:pPr>
              <w:pStyle w:val="TAH"/>
            </w:pPr>
            <w:r w:rsidRPr="00252156">
              <w:t>Information Element</w:t>
            </w:r>
          </w:p>
        </w:tc>
        <w:tc>
          <w:tcPr>
            <w:tcW w:w="2187" w:type="dxa"/>
          </w:tcPr>
          <w:p w14:paraId="0EF8E13B"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7CE55BD6" w14:textId="77777777" w:rsidR="00F67D29" w:rsidRPr="00252156" w:rsidRDefault="00F67D29" w:rsidP="00E64CC8">
            <w:pPr>
              <w:pStyle w:val="TAH"/>
            </w:pPr>
            <w:r w:rsidRPr="00252156">
              <w:t>Comment</w:t>
            </w:r>
          </w:p>
        </w:tc>
        <w:tc>
          <w:tcPr>
            <w:tcW w:w="1367" w:type="dxa"/>
          </w:tcPr>
          <w:p w14:paraId="060124EB" w14:textId="77777777" w:rsidR="00F67D29" w:rsidRPr="00252156" w:rsidRDefault="00F67D29" w:rsidP="00E64CC8">
            <w:pPr>
              <w:pStyle w:val="TAH"/>
            </w:pPr>
            <w:r w:rsidRPr="00252156">
              <w:t>Reference</w:t>
            </w:r>
          </w:p>
        </w:tc>
        <w:tc>
          <w:tcPr>
            <w:tcW w:w="1184" w:type="dxa"/>
          </w:tcPr>
          <w:p w14:paraId="74F20EBB" w14:textId="77777777" w:rsidR="00F67D29" w:rsidRPr="00252156" w:rsidRDefault="00F67D29" w:rsidP="00E64CC8">
            <w:pPr>
              <w:pStyle w:val="TAH"/>
            </w:pPr>
            <w:r w:rsidRPr="00252156">
              <w:t>Condition</w:t>
            </w:r>
          </w:p>
        </w:tc>
      </w:tr>
      <w:tr w:rsidR="00F67D29" w:rsidRPr="00252156" w14:paraId="06B6C5B9" w14:textId="77777777" w:rsidTr="00E64CC8">
        <w:tc>
          <w:tcPr>
            <w:tcW w:w="2709" w:type="dxa"/>
            <w:vAlign w:val="center"/>
          </w:tcPr>
          <w:p w14:paraId="04328B3A" w14:textId="77777777" w:rsidR="00F67D29" w:rsidRPr="00252156" w:rsidRDefault="00F67D29" w:rsidP="00E64CC8">
            <w:pPr>
              <w:pStyle w:val="TAL"/>
            </w:pPr>
            <w:r w:rsidRPr="00252156">
              <w:t>mcvideo-mbms-usage-info</w:t>
            </w:r>
          </w:p>
        </w:tc>
        <w:tc>
          <w:tcPr>
            <w:tcW w:w="2187" w:type="dxa"/>
          </w:tcPr>
          <w:p w14:paraId="2213E892" w14:textId="77777777" w:rsidR="00F67D29" w:rsidRPr="00252156" w:rsidRDefault="00F67D29" w:rsidP="00E64CC8">
            <w:pPr>
              <w:pStyle w:val="TAL"/>
            </w:pPr>
          </w:p>
        </w:tc>
        <w:tc>
          <w:tcPr>
            <w:tcW w:w="2187" w:type="dxa"/>
            <w:tcBorders>
              <w:top w:val="single" w:sz="4" w:space="0" w:color="auto"/>
              <w:bottom w:val="single" w:sz="4" w:space="0" w:color="auto"/>
            </w:tcBorders>
          </w:tcPr>
          <w:p w14:paraId="70CDDADD" w14:textId="77777777" w:rsidR="00F67D29" w:rsidRPr="00252156" w:rsidRDefault="00F67D29" w:rsidP="00E64CC8">
            <w:pPr>
              <w:pStyle w:val="TAL"/>
            </w:pPr>
          </w:p>
        </w:tc>
        <w:tc>
          <w:tcPr>
            <w:tcW w:w="1367" w:type="dxa"/>
          </w:tcPr>
          <w:p w14:paraId="24524879" w14:textId="77777777" w:rsidR="00F67D29" w:rsidRPr="00252156" w:rsidRDefault="00F67D29" w:rsidP="00E64CC8">
            <w:pPr>
              <w:pStyle w:val="TAL"/>
            </w:pPr>
          </w:p>
        </w:tc>
        <w:tc>
          <w:tcPr>
            <w:tcW w:w="1184" w:type="dxa"/>
            <w:vAlign w:val="bottom"/>
          </w:tcPr>
          <w:p w14:paraId="03B30AED" w14:textId="77777777" w:rsidR="00F67D29" w:rsidRPr="00252156" w:rsidRDefault="00F67D29" w:rsidP="00E64CC8">
            <w:pPr>
              <w:pStyle w:val="TAL"/>
            </w:pPr>
          </w:p>
        </w:tc>
      </w:tr>
      <w:tr w:rsidR="00F67D29" w:rsidRPr="00252156" w14:paraId="2959CEAC" w14:textId="77777777" w:rsidTr="00E64CC8">
        <w:tc>
          <w:tcPr>
            <w:tcW w:w="2709" w:type="dxa"/>
            <w:vAlign w:val="center"/>
          </w:tcPr>
          <w:p w14:paraId="2CCBF059" w14:textId="77777777" w:rsidR="00F67D29" w:rsidRPr="00252156" w:rsidDel="006C0DA3" w:rsidRDefault="00F67D29" w:rsidP="00E64CC8">
            <w:pPr>
              <w:pStyle w:val="TAL"/>
            </w:pPr>
            <w:r w:rsidRPr="00252156">
              <w:t xml:space="preserve">  mbms-listening-status</w:t>
            </w:r>
          </w:p>
        </w:tc>
        <w:tc>
          <w:tcPr>
            <w:tcW w:w="2187" w:type="dxa"/>
            <w:vAlign w:val="center"/>
          </w:tcPr>
          <w:p w14:paraId="26D04B45"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1FE44DBE" w14:textId="77777777" w:rsidR="00F67D29" w:rsidRPr="00252156" w:rsidRDefault="00F67D29" w:rsidP="00E64CC8">
            <w:pPr>
              <w:pStyle w:val="TAL"/>
            </w:pPr>
          </w:p>
        </w:tc>
        <w:tc>
          <w:tcPr>
            <w:tcW w:w="1367" w:type="dxa"/>
          </w:tcPr>
          <w:p w14:paraId="148723EE" w14:textId="77777777" w:rsidR="00F67D29" w:rsidRPr="00252156" w:rsidRDefault="00F67D29" w:rsidP="00E64CC8">
            <w:pPr>
              <w:pStyle w:val="TAL"/>
            </w:pPr>
          </w:p>
        </w:tc>
        <w:tc>
          <w:tcPr>
            <w:tcW w:w="1184" w:type="dxa"/>
            <w:vAlign w:val="bottom"/>
          </w:tcPr>
          <w:p w14:paraId="1F7A13E4" w14:textId="77777777" w:rsidR="00F67D29" w:rsidRPr="00252156" w:rsidRDefault="00F67D29" w:rsidP="00E64CC8">
            <w:pPr>
              <w:pStyle w:val="TAL"/>
            </w:pPr>
          </w:p>
        </w:tc>
      </w:tr>
      <w:tr w:rsidR="00F67D29" w:rsidRPr="00252156" w14:paraId="6F272093" w14:textId="77777777" w:rsidTr="00E64CC8">
        <w:tc>
          <w:tcPr>
            <w:tcW w:w="2709" w:type="dxa"/>
            <w:vAlign w:val="center"/>
          </w:tcPr>
          <w:p w14:paraId="755A62D7" w14:textId="77777777" w:rsidR="00F67D29" w:rsidRPr="00252156" w:rsidRDefault="00F67D29" w:rsidP="00E64CC8">
            <w:pPr>
              <w:pStyle w:val="TAL"/>
            </w:pPr>
            <w:r w:rsidRPr="00252156">
              <w:t xml:space="preserve">  mbms-suspension-status</w:t>
            </w:r>
          </w:p>
        </w:tc>
        <w:tc>
          <w:tcPr>
            <w:tcW w:w="2187" w:type="dxa"/>
            <w:vAlign w:val="center"/>
          </w:tcPr>
          <w:p w14:paraId="278EC173"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2AA02F9F" w14:textId="77777777" w:rsidR="00F67D29" w:rsidRPr="00252156" w:rsidRDefault="00F67D29" w:rsidP="00E64CC8">
            <w:pPr>
              <w:pStyle w:val="TAL"/>
            </w:pPr>
          </w:p>
        </w:tc>
        <w:tc>
          <w:tcPr>
            <w:tcW w:w="1367" w:type="dxa"/>
          </w:tcPr>
          <w:p w14:paraId="5E4FAE3E" w14:textId="77777777" w:rsidR="00F67D29" w:rsidRPr="00252156" w:rsidRDefault="00F67D29" w:rsidP="00E64CC8">
            <w:pPr>
              <w:pStyle w:val="TAL"/>
            </w:pPr>
          </w:p>
        </w:tc>
        <w:tc>
          <w:tcPr>
            <w:tcW w:w="1184" w:type="dxa"/>
            <w:vAlign w:val="bottom"/>
          </w:tcPr>
          <w:p w14:paraId="31DC654E" w14:textId="77777777" w:rsidR="00F67D29" w:rsidRPr="00252156" w:rsidRDefault="00F67D29" w:rsidP="00E64CC8">
            <w:pPr>
              <w:pStyle w:val="TAL"/>
            </w:pPr>
          </w:p>
        </w:tc>
      </w:tr>
      <w:tr w:rsidR="00F67D29" w:rsidRPr="00252156" w14:paraId="59FAA00C" w14:textId="77777777" w:rsidTr="00E64CC8">
        <w:tc>
          <w:tcPr>
            <w:tcW w:w="2709" w:type="dxa"/>
            <w:vAlign w:val="center"/>
          </w:tcPr>
          <w:p w14:paraId="4B198CEE" w14:textId="77777777" w:rsidR="00F67D29" w:rsidRPr="00252156" w:rsidRDefault="00F67D29" w:rsidP="00E64CC8">
            <w:pPr>
              <w:pStyle w:val="TAL"/>
            </w:pPr>
            <w:r w:rsidRPr="00252156">
              <w:t xml:space="preserve">  announcement</w:t>
            </w:r>
          </w:p>
        </w:tc>
        <w:tc>
          <w:tcPr>
            <w:tcW w:w="2187" w:type="dxa"/>
            <w:vAlign w:val="center"/>
          </w:tcPr>
          <w:p w14:paraId="2E406519" w14:textId="77777777" w:rsidR="00F67D29" w:rsidRPr="00252156" w:rsidRDefault="00F67D29" w:rsidP="00E64CC8">
            <w:pPr>
              <w:pStyle w:val="TAL"/>
            </w:pPr>
          </w:p>
        </w:tc>
        <w:tc>
          <w:tcPr>
            <w:tcW w:w="2187" w:type="dxa"/>
            <w:tcBorders>
              <w:top w:val="single" w:sz="4" w:space="0" w:color="auto"/>
              <w:bottom w:val="single" w:sz="4" w:space="0" w:color="auto"/>
            </w:tcBorders>
          </w:tcPr>
          <w:p w14:paraId="7773335D" w14:textId="77777777" w:rsidR="00F67D29" w:rsidRPr="00252156" w:rsidRDefault="00F67D29" w:rsidP="00E64CC8">
            <w:pPr>
              <w:pStyle w:val="TAL"/>
            </w:pPr>
          </w:p>
        </w:tc>
        <w:tc>
          <w:tcPr>
            <w:tcW w:w="1367" w:type="dxa"/>
          </w:tcPr>
          <w:p w14:paraId="19867B56" w14:textId="77777777" w:rsidR="00F67D29" w:rsidRPr="00252156" w:rsidRDefault="00F67D29" w:rsidP="00E64CC8">
            <w:pPr>
              <w:pStyle w:val="TAL"/>
            </w:pPr>
          </w:p>
        </w:tc>
        <w:tc>
          <w:tcPr>
            <w:tcW w:w="1184" w:type="dxa"/>
            <w:vAlign w:val="bottom"/>
          </w:tcPr>
          <w:p w14:paraId="57365228" w14:textId="77777777" w:rsidR="00F67D29" w:rsidRPr="00252156" w:rsidRDefault="00F67D29" w:rsidP="00E64CC8">
            <w:pPr>
              <w:pStyle w:val="TAL"/>
            </w:pPr>
          </w:p>
        </w:tc>
      </w:tr>
      <w:tr w:rsidR="00F67D29" w:rsidRPr="00252156" w14:paraId="47AA6F24" w14:textId="77777777" w:rsidTr="00E64CC8">
        <w:tc>
          <w:tcPr>
            <w:tcW w:w="2709" w:type="dxa"/>
            <w:vAlign w:val="center"/>
          </w:tcPr>
          <w:p w14:paraId="7EDACC30" w14:textId="77777777" w:rsidR="00F67D29" w:rsidRPr="00252156" w:rsidRDefault="00F67D29" w:rsidP="00E64CC8">
            <w:pPr>
              <w:pStyle w:val="TAL"/>
            </w:pPr>
            <w:r w:rsidRPr="00252156">
              <w:t xml:space="preserve">    TMGI</w:t>
            </w:r>
          </w:p>
        </w:tc>
        <w:tc>
          <w:tcPr>
            <w:tcW w:w="2187" w:type="dxa"/>
            <w:vAlign w:val="center"/>
          </w:tcPr>
          <w:p w14:paraId="2AD859DB" w14:textId="77777777" w:rsidR="00F67D29" w:rsidRPr="00252156" w:rsidRDefault="00F67D29" w:rsidP="00E64CC8">
            <w:pPr>
              <w:pStyle w:val="TAL"/>
            </w:pPr>
          </w:p>
        </w:tc>
        <w:tc>
          <w:tcPr>
            <w:tcW w:w="2187" w:type="dxa"/>
            <w:tcBorders>
              <w:top w:val="single" w:sz="4" w:space="0" w:color="auto"/>
              <w:bottom w:val="single" w:sz="4" w:space="0" w:color="auto"/>
            </w:tcBorders>
          </w:tcPr>
          <w:p w14:paraId="48FBE952" w14:textId="77777777" w:rsidR="00F67D29" w:rsidRPr="00252156" w:rsidRDefault="00F67D29" w:rsidP="00E64CC8">
            <w:pPr>
              <w:pStyle w:val="TAL"/>
            </w:pPr>
          </w:p>
        </w:tc>
        <w:tc>
          <w:tcPr>
            <w:tcW w:w="1367" w:type="dxa"/>
          </w:tcPr>
          <w:p w14:paraId="0332C290" w14:textId="77777777" w:rsidR="00F67D29" w:rsidRPr="00252156" w:rsidRDefault="00F67D29" w:rsidP="00E64CC8">
            <w:pPr>
              <w:pStyle w:val="TAL"/>
            </w:pPr>
          </w:p>
        </w:tc>
        <w:tc>
          <w:tcPr>
            <w:tcW w:w="1184" w:type="dxa"/>
            <w:vAlign w:val="bottom"/>
          </w:tcPr>
          <w:p w14:paraId="4D5EC4A3" w14:textId="77777777" w:rsidR="00F67D29" w:rsidRPr="00252156" w:rsidRDefault="00F67D29" w:rsidP="00E64CC8">
            <w:pPr>
              <w:pStyle w:val="TAL"/>
            </w:pPr>
          </w:p>
        </w:tc>
      </w:tr>
      <w:tr w:rsidR="00F67D29" w:rsidRPr="00252156" w14:paraId="7C73E0AC" w14:textId="77777777" w:rsidTr="00E64CC8">
        <w:tc>
          <w:tcPr>
            <w:tcW w:w="2709" w:type="dxa"/>
          </w:tcPr>
          <w:p w14:paraId="7076A552" w14:textId="77777777" w:rsidR="00F67D29" w:rsidRPr="00252156" w:rsidRDefault="00F67D29" w:rsidP="00E64CC8">
            <w:pPr>
              <w:pStyle w:val="TAL"/>
            </w:pPr>
            <w:r w:rsidRPr="00252156">
              <w:t xml:space="preserve">    </w:t>
            </w:r>
            <w:r w:rsidRPr="00252156">
              <w:rPr>
                <w:rFonts w:eastAsia="MS Mincho"/>
              </w:rPr>
              <w:t xml:space="preserve">  MBMS Service ID</w:t>
            </w:r>
          </w:p>
        </w:tc>
        <w:tc>
          <w:tcPr>
            <w:tcW w:w="2187" w:type="dxa"/>
          </w:tcPr>
          <w:p w14:paraId="12B1348D" w14:textId="77777777" w:rsidR="00F67D29" w:rsidRPr="00252156" w:rsidRDefault="00F67D29" w:rsidP="00E64CC8">
            <w:pPr>
              <w:pStyle w:val="TAL"/>
            </w:pPr>
            <w:r w:rsidRPr="00252156">
              <w:rPr>
                <w:rFonts w:eastAsia="MS Mincho"/>
              </w:rPr>
              <w:t>"0F0F0F"</w:t>
            </w:r>
          </w:p>
        </w:tc>
        <w:tc>
          <w:tcPr>
            <w:tcW w:w="2187" w:type="dxa"/>
            <w:tcBorders>
              <w:top w:val="single" w:sz="4" w:space="0" w:color="auto"/>
              <w:bottom w:val="single" w:sz="4" w:space="0" w:color="auto"/>
            </w:tcBorders>
          </w:tcPr>
          <w:p w14:paraId="3339BF25" w14:textId="77777777" w:rsidR="00F67D29" w:rsidRPr="00252156" w:rsidRDefault="00F67D29" w:rsidP="00E64CC8">
            <w:pPr>
              <w:pStyle w:val="TAL"/>
            </w:pPr>
            <w:r w:rsidRPr="00252156">
              <w:rPr>
                <w:rFonts w:eastAsia="MS PGothic"/>
              </w:rPr>
              <w:t>The selected value is randomly chosen - a</w:t>
            </w:r>
            <w:r w:rsidRPr="00252156">
              <w:t xml:space="preserve"> 6 digit hexadecimal number between 000000 and</w:t>
            </w:r>
          </w:p>
          <w:p w14:paraId="4966B194" w14:textId="77777777" w:rsidR="00F67D29" w:rsidRPr="00252156" w:rsidRDefault="00F67D29" w:rsidP="00E64CC8">
            <w:pPr>
              <w:pStyle w:val="TAL"/>
            </w:pPr>
            <w:r w:rsidRPr="00252156">
              <w:t>FFFFFF (see TS 23.003 [X] clause 15.2.</w:t>
            </w:r>
          </w:p>
          <w:p w14:paraId="03B74B05" w14:textId="77777777" w:rsidR="00F67D29" w:rsidRPr="00252156" w:rsidRDefault="00F67D29" w:rsidP="00E64CC8">
            <w:pPr>
              <w:pStyle w:val="TAL"/>
            </w:pPr>
            <w:r w:rsidRPr="00252156">
              <w:t>The coding of the MBMS Service ID is the responsibility of each administration</w:t>
            </w:r>
          </w:p>
        </w:tc>
        <w:tc>
          <w:tcPr>
            <w:tcW w:w="1367" w:type="dxa"/>
          </w:tcPr>
          <w:p w14:paraId="29C5A089" w14:textId="77777777" w:rsidR="00F67D29" w:rsidRPr="00252156" w:rsidRDefault="00F67D29" w:rsidP="00E64CC8">
            <w:pPr>
              <w:pStyle w:val="TAL"/>
            </w:pPr>
          </w:p>
        </w:tc>
        <w:tc>
          <w:tcPr>
            <w:tcW w:w="1184" w:type="dxa"/>
            <w:vAlign w:val="bottom"/>
          </w:tcPr>
          <w:p w14:paraId="1DAC7792" w14:textId="77777777" w:rsidR="00F67D29" w:rsidRPr="00252156" w:rsidRDefault="00F67D29" w:rsidP="00E64CC8">
            <w:pPr>
              <w:pStyle w:val="TAL"/>
            </w:pPr>
          </w:p>
        </w:tc>
      </w:tr>
      <w:tr w:rsidR="00F67D29" w:rsidRPr="00252156" w14:paraId="0B8526C0" w14:textId="77777777" w:rsidTr="00E64CC8">
        <w:tc>
          <w:tcPr>
            <w:tcW w:w="2709" w:type="dxa"/>
          </w:tcPr>
          <w:p w14:paraId="047F0F03" w14:textId="77777777" w:rsidR="00F67D29" w:rsidRPr="00252156" w:rsidRDefault="00F67D29" w:rsidP="00E64CC8">
            <w:pPr>
              <w:pStyle w:val="TAL"/>
            </w:pPr>
            <w:r w:rsidRPr="00252156">
              <w:t xml:space="preserve">    </w:t>
            </w:r>
            <w:r w:rsidRPr="00252156">
              <w:rPr>
                <w:rFonts w:eastAsia="MS Mincho"/>
              </w:rPr>
              <w:t xml:space="preserve">  MCC</w:t>
            </w:r>
          </w:p>
        </w:tc>
        <w:tc>
          <w:tcPr>
            <w:tcW w:w="2187" w:type="dxa"/>
          </w:tcPr>
          <w:p w14:paraId="196FA88E" w14:textId="77777777" w:rsidR="00F67D29" w:rsidRPr="00252156" w:rsidRDefault="00F67D29" w:rsidP="00E64CC8">
            <w:pPr>
              <w:pStyle w:val="TAL"/>
            </w:pPr>
            <w:r w:rsidRPr="00252156">
              <w:rPr>
                <w:rFonts w:eastAsia="MS Mincho"/>
              </w:rPr>
              <w:t>The same value as for PLMN1 specified in Table 5.5.8.1-1</w:t>
            </w:r>
          </w:p>
        </w:tc>
        <w:tc>
          <w:tcPr>
            <w:tcW w:w="2187" w:type="dxa"/>
            <w:tcBorders>
              <w:top w:val="single" w:sz="4" w:space="0" w:color="auto"/>
              <w:bottom w:val="single" w:sz="4" w:space="0" w:color="auto"/>
            </w:tcBorders>
          </w:tcPr>
          <w:p w14:paraId="6BA2077B" w14:textId="77777777" w:rsidR="00F67D29" w:rsidRPr="00252156" w:rsidRDefault="00F67D29" w:rsidP="00E64CC8">
            <w:pPr>
              <w:pStyle w:val="TAL"/>
            </w:pPr>
            <w:r w:rsidRPr="00252156">
              <w:t>Mobile Country Code</w:t>
            </w:r>
          </w:p>
        </w:tc>
        <w:tc>
          <w:tcPr>
            <w:tcW w:w="1367" w:type="dxa"/>
          </w:tcPr>
          <w:p w14:paraId="4205E6DB" w14:textId="77777777" w:rsidR="00F67D29" w:rsidRPr="00252156" w:rsidRDefault="00F67D29" w:rsidP="00E64CC8">
            <w:pPr>
              <w:pStyle w:val="TAL"/>
            </w:pPr>
          </w:p>
        </w:tc>
        <w:tc>
          <w:tcPr>
            <w:tcW w:w="1184" w:type="dxa"/>
            <w:vAlign w:val="bottom"/>
          </w:tcPr>
          <w:p w14:paraId="77762C0F" w14:textId="77777777" w:rsidR="00F67D29" w:rsidRPr="00252156" w:rsidRDefault="00F67D29" w:rsidP="00E64CC8">
            <w:pPr>
              <w:pStyle w:val="TAL"/>
            </w:pPr>
          </w:p>
        </w:tc>
      </w:tr>
      <w:tr w:rsidR="00F67D29" w:rsidRPr="00252156" w14:paraId="7A732075" w14:textId="77777777" w:rsidTr="00E64CC8">
        <w:tc>
          <w:tcPr>
            <w:tcW w:w="2709" w:type="dxa"/>
          </w:tcPr>
          <w:p w14:paraId="0E2C4B6D" w14:textId="77777777" w:rsidR="00F67D29" w:rsidRPr="00252156" w:rsidRDefault="00F67D29" w:rsidP="00E64CC8">
            <w:pPr>
              <w:pStyle w:val="TAL"/>
            </w:pPr>
            <w:r w:rsidRPr="00252156">
              <w:t xml:space="preserve">    </w:t>
            </w:r>
            <w:r w:rsidRPr="00252156">
              <w:rPr>
                <w:rFonts w:eastAsia="MS Mincho"/>
              </w:rPr>
              <w:t xml:space="preserve">  MNC</w:t>
            </w:r>
          </w:p>
        </w:tc>
        <w:tc>
          <w:tcPr>
            <w:tcW w:w="2187" w:type="dxa"/>
          </w:tcPr>
          <w:p w14:paraId="54564680" w14:textId="77777777" w:rsidR="00F67D29" w:rsidRPr="00252156" w:rsidRDefault="00F67D29" w:rsidP="00E64CC8">
            <w:pPr>
              <w:pStyle w:val="TAL"/>
            </w:pPr>
            <w:r w:rsidRPr="00252156">
              <w:rPr>
                <w:rFonts w:eastAsia="MS Mincho"/>
              </w:rPr>
              <w:t>The same value as for PLMN1 specified in Table 5.5.8.1-1</w:t>
            </w:r>
          </w:p>
        </w:tc>
        <w:tc>
          <w:tcPr>
            <w:tcW w:w="2187" w:type="dxa"/>
            <w:tcBorders>
              <w:top w:val="single" w:sz="4" w:space="0" w:color="auto"/>
              <w:bottom w:val="single" w:sz="4" w:space="0" w:color="auto"/>
            </w:tcBorders>
          </w:tcPr>
          <w:p w14:paraId="0CDB754B" w14:textId="77777777" w:rsidR="00F67D29" w:rsidRPr="00252156" w:rsidRDefault="00F67D29" w:rsidP="00E64CC8">
            <w:pPr>
              <w:pStyle w:val="TAL"/>
            </w:pPr>
            <w:r w:rsidRPr="00252156">
              <w:t>Mobile Network Code</w:t>
            </w:r>
          </w:p>
        </w:tc>
        <w:tc>
          <w:tcPr>
            <w:tcW w:w="1367" w:type="dxa"/>
          </w:tcPr>
          <w:p w14:paraId="5A2F7B16" w14:textId="77777777" w:rsidR="00F67D29" w:rsidRPr="00252156" w:rsidRDefault="00F67D29" w:rsidP="00E64CC8">
            <w:pPr>
              <w:pStyle w:val="TAL"/>
            </w:pPr>
          </w:p>
        </w:tc>
        <w:tc>
          <w:tcPr>
            <w:tcW w:w="1184" w:type="dxa"/>
            <w:vAlign w:val="bottom"/>
          </w:tcPr>
          <w:p w14:paraId="6A91E7B6" w14:textId="77777777" w:rsidR="00F67D29" w:rsidRPr="00252156" w:rsidRDefault="00F67D29" w:rsidP="00E64CC8">
            <w:pPr>
              <w:pStyle w:val="TAL"/>
            </w:pPr>
          </w:p>
        </w:tc>
      </w:tr>
      <w:tr w:rsidR="00F67D29" w:rsidRPr="00252156" w14:paraId="0A236DE0" w14:textId="77777777" w:rsidTr="00E64CC8">
        <w:tc>
          <w:tcPr>
            <w:tcW w:w="2709" w:type="dxa"/>
            <w:vAlign w:val="center"/>
          </w:tcPr>
          <w:p w14:paraId="2DB12590" w14:textId="77777777" w:rsidR="00F67D29" w:rsidRPr="00252156" w:rsidRDefault="00F67D29" w:rsidP="00E64CC8">
            <w:pPr>
              <w:pStyle w:val="TAL"/>
            </w:pPr>
            <w:r w:rsidRPr="00252156">
              <w:t xml:space="preserve">    QCI</w:t>
            </w:r>
          </w:p>
        </w:tc>
        <w:tc>
          <w:tcPr>
            <w:tcW w:w="2187" w:type="dxa"/>
            <w:vAlign w:val="center"/>
          </w:tcPr>
          <w:p w14:paraId="7FFABEEE" w14:textId="77777777" w:rsidR="00F67D29" w:rsidRPr="00252156" w:rsidRDefault="00F67D29" w:rsidP="00E64CC8">
            <w:pPr>
              <w:pStyle w:val="TAL"/>
            </w:pPr>
            <w:r w:rsidRPr="00252156">
              <w:t>"67"</w:t>
            </w:r>
          </w:p>
        </w:tc>
        <w:tc>
          <w:tcPr>
            <w:tcW w:w="2187" w:type="dxa"/>
            <w:tcBorders>
              <w:top w:val="single" w:sz="4" w:space="0" w:color="auto"/>
              <w:bottom w:val="single" w:sz="4" w:space="0" w:color="auto"/>
            </w:tcBorders>
          </w:tcPr>
          <w:p w14:paraId="517BA473" w14:textId="77777777" w:rsidR="00F67D29" w:rsidRPr="00252156" w:rsidRDefault="00F67D29" w:rsidP="00E64CC8">
            <w:pPr>
              <w:pStyle w:val="TAL"/>
            </w:pPr>
          </w:p>
        </w:tc>
        <w:tc>
          <w:tcPr>
            <w:tcW w:w="1367" w:type="dxa"/>
          </w:tcPr>
          <w:p w14:paraId="0F60B083" w14:textId="77777777" w:rsidR="00F67D29" w:rsidRPr="00252156" w:rsidRDefault="00F67D29" w:rsidP="00E64CC8">
            <w:pPr>
              <w:pStyle w:val="TAL"/>
            </w:pPr>
          </w:p>
        </w:tc>
        <w:tc>
          <w:tcPr>
            <w:tcW w:w="1184" w:type="dxa"/>
            <w:vAlign w:val="bottom"/>
          </w:tcPr>
          <w:p w14:paraId="0B60582D" w14:textId="77777777" w:rsidR="00F67D29" w:rsidRPr="00252156" w:rsidRDefault="00F67D29" w:rsidP="00E64CC8">
            <w:pPr>
              <w:pStyle w:val="TAL"/>
            </w:pPr>
          </w:p>
        </w:tc>
      </w:tr>
      <w:tr w:rsidR="00F67D29" w:rsidRPr="00252156" w14:paraId="29C3CABB" w14:textId="77777777" w:rsidTr="00E64CC8">
        <w:tc>
          <w:tcPr>
            <w:tcW w:w="2709" w:type="dxa"/>
            <w:vAlign w:val="center"/>
          </w:tcPr>
          <w:p w14:paraId="0C3ACE58" w14:textId="77777777" w:rsidR="00F67D29" w:rsidRPr="00252156" w:rsidRDefault="00F67D29" w:rsidP="00E64CC8">
            <w:pPr>
              <w:pStyle w:val="TAL"/>
            </w:pPr>
            <w:r w:rsidRPr="00252156">
              <w:t xml:space="preserve">    mbms-service-areas</w:t>
            </w:r>
          </w:p>
        </w:tc>
        <w:tc>
          <w:tcPr>
            <w:tcW w:w="2187" w:type="dxa"/>
            <w:vAlign w:val="center"/>
          </w:tcPr>
          <w:p w14:paraId="470AC0A3" w14:textId="77777777" w:rsidR="00F67D29" w:rsidRPr="00252156" w:rsidRDefault="00F67D29" w:rsidP="00E64CC8">
            <w:pPr>
              <w:pStyle w:val="TAL"/>
            </w:pPr>
            <w:r w:rsidRPr="00252156">
              <w:t>"0"</w:t>
            </w:r>
          </w:p>
        </w:tc>
        <w:tc>
          <w:tcPr>
            <w:tcW w:w="2187" w:type="dxa"/>
            <w:tcBorders>
              <w:top w:val="single" w:sz="4" w:space="0" w:color="auto"/>
              <w:bottom w:val="single" w:sz="4" w:space="0" w:color="auto"/>
            </w:tcBorders>
          </w:tcPr>
          <w:p w14:paraId="028D0FAD" w14:textId="77777777" w:rsidR="00F67D29" w:rsidRPr="00252156" w:rsidRDefault="00F67D29" w:rsidP="00E64CC8">
            <w:pPr>
              <w:pStyle w:val="TAL"/>
              <w:rPr>
                <w:rFonts w:eastAsia="MS PGothic"/>
              </w:rPr>
            </w:pPr>
            <w:r w:rsidRPr="00252156">
              <w:rPr>
                <w:rFonts w:eastAsia="MS PGothic"/>
              </w:rPr>
              <w:t>The selected value is randomly chosen.</w:t>
            </w:r>
          </w:p>
          <w:p w14:paraId="789F06E2" w14:textId="77777777" w:rsidR="00F67D29" w:rsidRPr="00252156" w:rsidRDefault="00F67D29" w:rsidP="00E64CC8">
            <w:pPr>
              <w:pStyle w:val="TAL"/>
            </w:pPr>
            <w:r w:rsidRPr="00252156">
              <w:t>The value 0 has a special meaning; it shall denote the whole PLMN as the MBMS Service Area</w:t>
            </w:r>
          </w:p>
        </w:tc>
        <w:tc>
          <w:tcPr>
            <w:tcW w:w="1367" w:type="dxa"/>
          </w:tcPr>
          <w:p w14:paraId="07D7FE4C" w14:textId="77777777" w:rsidR="00F67D29" w:rsidRPr="00252156" w:rsidRDefault="00F67D29" w:rsidP="00E64CC8">
            <w:pPr>
              <w:pStyle w:val="TAL"/>
            </w:pPr>
          </w:p>
        </w:tc>
        <w:tc>
          <w:tcPr>
            <w:tcW w:w="1184" w:type="dxa"/>
            <w:vAlign w:val="bottom"/>
          </w:tcPr>
          <w:p w14:paraId="04436D46" w14:textId="77777777" w:rsidR="00F67D29" w:rsidRPr="00252156" w:rsidRDefault="00F67D29" w:rsidP="00E64CC8">
            <w:pPr>
              <w:pStyle w:val="TAL"/>
            </w:pPr>
          </w:p>
        </w:tc>
      </w:tr>
      <w:tr w:rsidR="00F67D29" w:rsidRPr="00252156" w14:paraId="636A8199" w14:textId="77777777" w:rsidTr="00E64CC8">
        <w:tc>
          <w:tcPr>
            <w:tcW w:w="2709" w:type="dxa"/>
            <w:vAlign w:val="center"/>
          </w:tcPr>
          <w:p w14:paraId="57453988" w14:textId="77777777" w:rsidR="00F67D29" w:rsidRPr="00252156" w:rsidRDefault="00F67D29" w:rsidP="00E64CC8">
            <w:pPr>
              <w:pStyle w:val="TAL"/>
            </w:pPr>
            <w:r w:rsidRPr="00252156">
              <w:t xml:space="preserve">    GPMS</w:t>
            </w:r>
          </w:p>
        </w:tc>
        <w:tc>
          <w:tcPr>
            <w:tcW w:w="2187" w:type="dxa"/>
            <w:vAlign w:val="center"/>
          </w:tcPr>
          <w:p w14:paraId="15BCE8D5" w14:textId="77777777" w:rsidR="00F67D29" w:rsidRPr="00252156" w:rsidRDefault="00F67D29" w:rsidP="00E64CC8">
            <w:pPr>
              <w:pStyle w:val="TAL"/>
            </w:pPr>
            <w:r w:rsidRPr="00252156">
              <w:t>"3"</w:t>
            </w:r>
          </w:p>
        </w:tc>
        <w:tc>
          <w:tcPr>
            <w:tcW w:w="2187" w:type="dxa"/>
            <w:tcBorders>
              <w:top w:val="single" w:sz="4" w:space="0" w:color="auto"/>
              <w:bottom w:val="single" w:sz="4" w:space="0" w:color="auto"/>
            </w:tcBorders>
          </w:tcPr>
          <w:p w14:paraId="0B3CDF5E" w14:textId="77777777" w:rsidR="00F67D29" w:rsidRPr="00252156" w:rsidRDefault="00F67D29" w:rsidP="00E64CC8">
            <w:pPr>
              <w:pStyle w:val="TAL"/>
            </w:pPr>
          </w:p>
        </w:tc>
        <w:tc>
          <w:tcPr>
            <w:tcW w:w="1367" w:type="dxa"/>
          </w:tcPr>
          <w:p w14:paraId="3951BE2A" w14:textId="77777777" w:rsidR="00F67D29" w:rsidRPr="00252156" w:rsidRDefault="00F67D29" w:rsidP="00E64CC8">
            <w:pPr>
              <w:pStyle w:val="TAL"/>
            </w:pPr>
          </w:p>
        </w:tc>
        <w:tc>
          <w:tcPr>
            <w:tcW w:w="1184" w:type="dxa"/>
            <w:vAlign w:val="bottom"/>
          </w:tcPr>
          <w:p w14:paraId="0FF920C3" w14:textId="77777777" w:rsidR="00F67D29" w:rsidRPr="00252156" w:rsidRDefault="00F67D29" w:rsidP="00E64CC8">
            <w:pPr>
              <w:pStyle w:val="TAL"/>
            </w:pPr>
          </w:p>
        </w:tc>
      </w:tr>
      <w:tr w:rsidR="00F67D29" w:rsidRPr="00252156" w14:paraId="24BA3612" w14:textId="77777777" w:rsidTr="00E64CC8">
        <w:tc>
          <w:tcPr>
            <w:tcW w:w="2709" w:type="dxa"/>
            <w:vAlign w:val="center"/>
          </w:tcPr>
          <w:p w14:paraId="07FAC398" w14:textId="77777777" w:rsidR="00F67D29" w:rsidRPr="00252156" w:rsidRDefault="00F67D29" w:rsidP="00E64CC8">
            <w:pPr>
              <w:pStyle w:val="TAL"/>
            </w:pPr>
            <w:r w:rsidRPr="00252156">
              <w:t xml:space="preserve">  version</w:t>
            </w:r>
          </w:p>
        </w:tc>
        <w:tc>
          <w:tcPr>
            <w:tcW w:w="2187" w:type="dxa"/>
            <w:vAlign w:val="center"/>
          </w:tcPr>
          <w:p w14:paraId="3A2E5F1B" w14:textId="77777777" w:rsidR="00F67D29" w:rsidRPr="00252156" w:rsidRDefault="00F67D29" w:rsidP="00E64CC8">
            <w:pPr>
              <w:pStyle w:val="TAL"/>
            </w:pPr>
            <w:r w:rsidRPr="00252156">
              <w:t>"1"</w:t>
            </w:r>
          </w:p>
        </w:tc>
        <w:tc>
          <w:tcPr>
            <w:tcW w:w="2187" w:type="dxa"/>
            <w:tcBorders>
              <w:top w:val="single" w:sz="4" w:space="0" w:color="auto"/>
              <w:bottom w:val="single" w:sz="4" w:space="0" w:color="auto"/>
            </w:tcBorders>
          </w:tcPr>
          <w:p w14:paraId="20037430" w14:textId="77777777" w:rsidR="00F67D29" w:rsidRPr="00252156" w:rsidRDefault="00F67D29" w:rsidP="00E64CC8">
            <w:pPr>
              <w:pStyle w:val="TAL"/>
            </w:pPr>
          </w:p>
        </w:tc>
        <w:tc>
          <w:tcPr>
            <w:tcW w:w="1367" w:type="dxa"/>
          </w:tcPr>
          <w:p w14:paraId="3F8D2610" w14:textId="77777777" w:rsidR="00F67D29" w:rsidRPr="00252156" w:rsidRDefault="00F67D29" w:rsidP="00E64CC8">
            <w:pPr>
              <w:pStyle w:val="TAL"/>
            </w:pPr>
            <w:r w:rsidRPr="00252156">
              <w:t>TS 24.281 [26] clause 16.3.2</w:t>
            </w:r>
          </w:p>
        </w:tc>
        <w:tc>
          <w:tcPr>
            <w:tcW w:w="1184" w:type="dxa"/>
            <w:vAlign w:val="bottom"/>
          </w:tcPr>
          <w:p w14:paraId="24F9F860" w14:textId="77777777" w:rsidR="00F67D29" w:rsidRPr="00252156" w:rsidRDefault="00F67D29" w:rsidP="00E64CC8">
            <w:pPr>
              <w:pStyle w:val="TAL"/>
            </w:pPr>
          </w:p>
        </w:tc>
      </w:tr>
    </w:tbl>
    <w:p w14:paraId="16B9170D" w14:textId="77777777" w:rsidR="00F67D29" w:rsidRPr="00252156" w:rsidRDefault="00F67D29" w:rsidP="00F67D29"/>
    <w:p w14:paraId="55B5FE46" w14:textId="77777777" w:rsidR="00F67D29" w:rsidRPr="00252156" w:rsidRDefault="00F67D29" w:rsidP="00F67D29">
      <w:pPr>
        <w:pStyle w:val="TH"/>
      </w:pPr>
      <w:r w:rsidRPr="00252156">
        <w:t>Table 6.8.1.3.3-9: MCVideo-Info in SIP MESSAGE (Table 6.8.1.3.3-6)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17F1032F" w14:textId="77777777" w:rsidTr="00E64CC8">
        <w:trPr>
          <w:tblHeader/>
        </w:trPr>
        <w:tc>
          <w:tcPr>
            <w:tcW w:w="9634" w:type="dxa"/>
            <w:gridSpan w:val="5"/>
          </w:tcPr>
          <w:p w14:paraId="41E8B83E" w14:textId="77777777" w:rsidR="00F67D29" w:rsidRPr="00252156" w:rsidRDefault="00F67D29" w:rsidP="00E64CC8">
            <w:pPr>
              <w:pStyle w:val="TAL"/>
            </w:pPr>
            <w:r w:rsidRPr="00252156">
              <w:t>Derivation Path: TS 24.281 [26] clause F.2</w:t>
            </w:r>
          </w:p>
        </w:tc>
      </w:tr>
      <w:tr w:rsidR="00F67D29" w:rsidRPr="00252156" w14:paraId="48188B75" w14:textId="77777777" w:rsidTr="00E64CC8">
        <w:tc>
          <w:tcPr>
            <w:tcW w:w="2709" w:type="dxa"/>
          </w:tcPr>
          <w:p w14:paraId="1413E1B1" w14:textId="77777777" w:rsidR="00F67D29" w:rsidRPr="00252156" w:rsidRDefault="00F67D29" w:rsidP="00E64CC8">
            <w:pPr>
              <w:pStyle w:val="TAH"/>
            </w:pPr>
            <w:r w:rsidRPr="00252156">
              <w:t>Information Element</w:t>
            </w:r>
          </w:p>
        </w:tc>
        <w:tc>
          <w:tcPr>
            <w:tcW w:w="2187" w:type="dxa"/>
          </w:tcPr>
          <w:p w14:paraId="59C5FEF1"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1BD253DF" w14:textId="77777777" w:rsidR="00F67D29" w:rsidRPr="00252156" w:rsidRDefault="00F67D29" w:rsidP="00E64CC8">
            <w:pPr>
              <w:pStyle w:val="TAH"/>
            </w:pPr>
            <w:r w:rsidRPr="00252156">
              <w:t>Comment</w:t>
            </w:r>
          </w:p>
        </w:tc>
        <w:tc>
          <w:tcPr>
            <w:tcW w:w="1367" w:type="dxa"/>
          </w:tcPr>
          <w:p w14:paraId="6EE85033" w14:textId="77777777" w:rsidR="00F67D29" w:rsidRPr="00252156" w:rsidRDefault="00F67D29" w:rsidP="00E64CC8">
            <w:pPr>
              <w:pStyle w:val="TAH"/>
            </w:pPr>
            <w:r w:rsidRPr="00252156">
              <w:t>Reference</w:t>
            </w:r>
          </w:p>
        </w:tc>
        <w:tc>
          <w:tcPr>
            <w:tcW w:w="1184" w:type="dxa"/>
          </w:tcPr>
          <w:p w14:paraId="6159AB96" w14:textId="77777777" w:rsidR="00F67D29" w:rsidRPr="00252156" w:rsidRDefault="00F67D29" w:rsidP="00E64CC8">
            <w:pPr>
              <w:pStyle w:val="TAH"/>
            </w:pPr>
            <w:r w:rsidRPr="00252156">
              <w:t>Condition</w:t>
            </w:r>
          </w:p>
        </w:tc>
      </w:tr>
      <w:tr w:rsidR="00F67D29" w:rsidRPr="00252156" w14:paraId="0E7A5D7D" w14:textId="77777777" w:rsidTr="00E64CC8">
        <w:tc>
          <w:tcPr>
            <w:tcW w:w="2709" w:type="dxa"/>
          </w:tcPr>
          <w:p w14:paraId="70AAEBE8" w14:textId="77777777" w:rsidR="00F67D29" w:rsidRPr="00252156" w:rsidRDefault="00F67D29" w:rsidP="00E64CC8">
            <w:pPr>
              <w:pStyle w:val="TAL"/>
            </w:pPr>
            <w:r w:rsidRPr="00252156">
              <w:t>mcvideoinfo</w:t>
            </w:r>
          </w:p>
        </w:tc>
        <w:tc>
          <w:tcPr>
            <w:tcW w:w="2187" w:type="dxa"/>
          </w:tcPr>
          <w:p w14:paraId="68290C67" w14:textId="77777777" w:rsidR="00F67D29" w:rsidRPr="00252156" w:rsidRDefault="00F67D29" w:rsidP="00E64CC8">
            <w:pPr>
              <w:pStyle w:val="TAL"/>
            </w:pPr>
          </w:p>
        </w:tc>
        <w:tc>
          <w:tcPr>
            <w:tcW w:w="2187" w:type="dxa"/>
            <w:tcBorders>
              <w:top w:val="single" w:sz="4" w:space="0" w:color="auto"/>
              <w:bottom w:val="single" w:sz="4" w:space="0" w:color="auto"/>
            </w:tcBorders>
          </w:tcPr>
          <w:p w14:paraId="09CDC5A1" w14:textId="77777777" w:rsidR="00F67D29" w:rsidRPr="00252156" w:rsidRDefault="00F67D29" w:rsidP="00E64CC8">
            <w:pPr>
              <w:pStyle w:val="TAL"/>
            </w:pPr>
          </w:p>
        </w:tc>
        <w:tc>
          <w:tcPr>
            <w:tcW w:w="1367" w:type="dxa"/>
          </w:tcPr>
          <w:p w14:paraId="36236EC8" w14:textId="77777777" w:rsidR="00F67D29" w:rsidRPr="00252156" w:rsidRDefault="00F67D29" w:rsidP="00E64CC8">
            <w:pPr>
              <w:pStyle w:val="TAL"/>
            </w:pPr>
          </w:p>
        </w:tc>
        <w:tc>
          <w:tcPr>
            <w:tcW w:w="1184" w:type="dxa"/>
            <w:vAlign w:val="bottom"/>
          </w:tcPr>
          <w:p w14:paraId="085DB877" w14:textId="77777777" w:rsidR="00F67D29" w:rsidRPr="00252156" w:rsidRDefault="00F67D29" w:rsidP="00E64CC8">
            <w:pPr>
              <w:pStyle w:val="TAL"/>
            </w:pPr>
          </w:p>
        </w:tc>
      </w:tr>
      <w:tr w:rsidR="00F67D29" w:rsidRPr="00252156" w14:paraId="51E6435B" w14:textId="77777777" w:rsidTr="00E64CC8">
        <w:tc>
          <w:tcPr>
            <w:tcW w:w="2709" w:type="dxa"/>
          </w:tcPr>
          <w:p w14:paraId="076136FE" w14:textId="77777777" w:rsidR="00F67D29" w:rsidRPr="00252156" w:rsidDel="006C0DA3" w:rsidRDefault="00F67D29" w:rsidP="00E64CC8">
            <w:pPr>
              <w:pStyle w:val="TAL"/>
            </w:pPr>
            <w:r w:rsidRPr="00252156">
              <w:t xml:space="preserve">  mcvideo-Params</w:t>
            </w:r>
          </w:p>
        </w:tc>
        <w:tc>
          <w:tcPr>
            <w:tcW w:w="2187" w:type="dxa"/>
            <w:vAlign w:val="center"/>
          </w:tcPr>
          <w:p w14:paraId="378752B0" w14:textId="77777777" w:rsidR="00F67D29" w:rsidRPr="00252156" w:rsidRDefault="00F67D29" w:rsidP="00E64CC8">
            <w:pPr>
              <w:pStyle w:val="TAL"/>
            </w:pPr>
          </w:p>
        </w:tc>
        <w:tc>
          <w:tcPr>
            <w:tcW w:w="2187" w:type="dxa"/>
            <w:tcBorders>
              <w:top w:val="single" w:sz="4" w:space="0" w:color="auto"/>
              <w:bottom w:val="single" w:sz="4" w:space="0" w:color="auto"/>
            </w:tcBorders>
          </w:tcPr>
          <w:p w14:paraId="5D7C0E6A" w14:textId="77777777" w:rsidR="00F67D29" w:rsidRPr="00252156" w:rsidRDefault="00F67D29" w:rsidP="00E64CC8">
            <w:pPr>
              <w:pStyle w:val="TAL"/>
            </w:pPr>
          </w:p>
        </w:tc>
        <w:tc>
          <w:tcPr>
            <w:tcW w:w="1367" w:type="dxa"/>
          </w:tcPr>
          <w:p w14:paraId="7B41E899" w14:textId="77777777" w:rsidR="00F67D29" w:rsidRPr="00252156" w:rsidRDefault="00F67D29" w:rsidP="00E64CC8">
            <w:pPr>
              <w:pStyle w:val="TAL"/>
            </w:pPr>
          </w:p>
        </w:tc>
        <w:tc>
          <w:tcPr>
            <w:tcW w:w="1184" w:type="dxa"/>
            <w:vAlign w:val="bottom"/>
          </w:tcPr>
          <w:p w14:paraId="2A852B99" w14:textId="77777777" w:rsidR="00F67D29" w:rsidRPr="00252156" w:rsidRDefault="00F67D29" w:rsidP="00E64CC8">
            <w:pPr>
              <w:pStyle w:val="TAL"/>
            </w:pPr>
          </w:p>
        </w:tc>
      </w:tr>
      <w:tr w:rsidR="00F67D29" w:rsidRPr="00252156" w14:paraId="22B78082" w14:textId="77777777" w:rsidTr="00E64CC8">
        <w:tc>
          <w:tcPr>
            <w:tcW w:w="2709" w:type="dxa"/>
          </w:tcPr>
          <w:p w14:paraId="09B2CB6F" w14:textId="77777777" w:rsidR="00F67D29" w:rsidRPr="00252156" w:rsidRDefault="00F67D29" w:rsidP="00E64CC8">
            <w:pPr>
              <w:pStyle w:val="TAL"/>
            </w:pPr>
            <w:r w:rsidRPr="00252156">
              <w:t xml:space="preserve">    mcvideo-calling-user-id</w:t>
            </w:r>
          </w:p>
        </w:tc>
        <w:tc>
          <w:tcPr>
            <w:tcW w:w="2187" w:type="dxa"/>
            <w:vAlign w:val="center"/>
          </w:tcPr>
          <w:p w14:paraId="2B331ED8"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6332FCD0" w14:textId="77777777" w:rsidR="00F67D29" w:rsidRPr="00252156" w:rsidRDefault="00F67D29" w:rsidP="00E64CC8">
            <w:pPr>
              <w:pStyle w:val="TAL"/>
            </w:pPr>
          </w:p>
        </w:tc>
        <w:tc>
          <w:tcPr>
            <w:tcW w:w="1367" w:type="dxa"/>
          </w:tcPr>
          <w:p w14:paraId="3619A82E" w14:textId="77777777" w:rsidR="00F67D29" w:rsidRPr="00252156" w:rsidRDefault="00F67D29" w:rsidP="00E64CC8">
            <w:pPr>
              <w:pStyle w:val="TAL"/>
            </w:pPr>
          </w:p>
        </w:tc>
        <w:tc>
          <w:tcPr>
            <w:tcW w:w="1184" w:type="dxa"/>
            <w:vAlign w:val="bottom"/>
          </w:tcPr>
          <w:p w14:paraId="1155C6C7" w14:textId="77777777" w:rsidR="00F67D29" w:rsidRPr="00252156" w:rsidRDefault="00F67D29" w:rsidP="00E64CC8">
            <w:pPr>
              <w:pStyle w:val="TAL"/>
            </w:pPr>
          </w:p>
        </w:tc>
      </w:tr>
    </w:tbl>
    <w:p w14:paraId="74C9C840" w14:textId="77777777" w:rsidR="00F67D29" w:rsidRPr="00252156" w:rsidRDefault="00F67D29" w:rsidP="00F67D29"/>
    <w:p w14:paraId="7C1434F6" w14:textId="69F13633" w:rsidR="00F67D29" w:rsidRPr="00252156" w:rsidRDefault="00F67D29" w:rsidP="00F67D29">
      <w:pPr>
        <w:pStyle w:val="TH"/>
      </w:pPr>
      <w:r w:rsidRPr="00252156">
        <w:lastRenderedPageBreak/>
        <w:t>Table 6.8.1.3.3-10: SIP MESSAGE from the UE (Step 7, Table 6.8.1.3.2-1;</w:t>
      </w:r>
      <w:r w:rsidRPr="00252156">
        <w:br/>
        <w:t>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019FFA35" w14:textId="77777777" w:rsidTr="00E64CC8">
        <w:trPr>
          <w:tblHeader/>
        </w:trPr>
        <w:tc>
          <w:tcPr>
            <w:tcW w:w="9634" w:type="dxa"/>
            <w:gridSpan w:val="5"/>
          </w:tcPr>
          <w:p w14:paraId="2E40A8FF" w14:textId="77777777" w:rsidR="00F67D29" w:rsidRPr="00252156" w:rsidRDefault="00F67D29" w:rsidP="00E64CC8">
            <w:pPr>
              <w:pStyle w:val="TAL"/>
            </w:pPr>
            <w:r w:rsidRPr="00252156">
              <w:t>Derivation Path: TS 36.579-1 [2], Table 5.5.2.7.1-1</w:t>
            </w:r>
          </w:p>
        </w:tc>
      </w:tr>
      <w:tr w:rsidR="00F67D29" w:rsidRPr="00252156" w14:paraId="08764715" w14:textId="77777777" w:rsidTr="00E64CC8">
        <w:tc>
          <w:tcPr>
            <w:tcW w:w="2709" w:type="dxa"/>
          </w:tcPr>
          <w:p w14:paraId="714E863D" w14:textId="77777777" w:rsidR="00F67D29" w:rsidRPr="00252156" w:rsidRDefault="00F67D29" w:rsidP="00E64CC8">
            <w:pPr>
              <w:pStyle w:val="TAH"/>
            </w:pPr>
            <w:r w:rsidRPr="00252156">
              <w:t>Information Element</w:t>
            </w:r>
          </w:p>
        </w:tc>
        <w:tc>
          <w:tcPr>
            <w:tcW w:w="2187" w:type="dxa"/>
          </w:tcPr>
          <w:p w14:paraId="6C80BAD5"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218C7FAE" w14:textId="77777777" w:rsidR="00F67D29" w:rsidRPr="00252156" w:rsidRDefault="00F67D29" w:rsidP="00E64CC8">
            <w:pPr>
              <w:pStyle w:val="TAH"/>
            </w:pPr>
            <w:r w:rsidRPr="00252156">
              <w:t>Comment</w:t>
            </w:r>
          </w:p>
        </w:tc>
        <w:tc>
          <w:tcPr>
            <w:tcW w:w="1367" w:type="dxa"/>
          </w:tcPr>
          <w:p w14:paraId="260B0B42" w14:textId="77777777" w:rsidR="00F67D29" w:rsidRPr="00252156" w:rsidRDefault="00F67D29" w:rsidP="00E64CC8">
            <w:pPr>
              <w:pStyle w:val="TAH"/>
            </w:pPr>
            <w:r w:rsidRPr="00252156">
              <w:t>Reference</w:t>
            </w:r>
          </w:p>
        </w:tc>
        <w:tc>
          <w:tcPr>
            <w:tcW w:w="1184" w:type="dxa"/>
          </w:tcPr>
          <w:p w14:paraId="10BB9CAD" w14:textId="77777777" w:rsidR="00F67D29" w:rsidRPr="00252156" w:rsidRDefault="00F67D29" w:rsidP="00E64CC8">
            <w:pPr>
              <w:pStyle w:val="TAH"/>
            </w:pPr>
            <w:r w:rsidRPr="00252156">
              <w:t>Condition</w:t>
            </w:r>
          </w:p>
        </w:tc>
      </w:tr>
      <w:tr w:rsidR="00F67D29" w:rsidRPr="00252156" w14:paraId="40D6618A" w14:textId="77777777" w:rsidTr="00E64CC8">
        <w:tc>
          <w:tcPr>
            <w:tcW w:w="2709" w:type="dxa"/>
            <w:vAlign w:val="center"/>
          </w:tcPr>
          <w:p w14:paraId="3C91A6E1" w14:textId="77777777" w:rsidR="00F67D29" w:rsidRPr="00252156" w:rsidRDefault="00F67D29" w:rsidP="00E64CC8">
            <w:pPr>
              <w:pStyle w:val="TAL"/>
              <w:rPr>
                <w:b/>
                <w:bCs/>
              </w:rPr>
            </w:pPr>
            <w:r w:rsidRPr="00252156">
              <w:rPr>
                <w:b/>
                <w:bCs/>
              </w:rPr>
              <w:t>Message-body</w:t>
            </w:r>
          </w:p>
        </w:tc>
        <w:tc>
          <w:tcPr>
            <w:tcW w:w="2187" w:type="dxa"/>
          </w:tcPr>
          <w:p w14:paraId="3ABBCCB2" w14:textId="77777777" w:rsidR="00F67D29" w:rsidRPr="00252156" w:rsidRDefault="00F67D29" w:rsidP="00E64CC8">
            <w:pPr>
              <w:pStyle w:val="TAL"/>
            </w:pPr>
          </w:p>
        </w:tc>
        <w:tc>
          <w:tcPr>
            <w:tcW w:w="2187" w:type="dxa"/>
            <w:tcBorders>
              <w:top w:val="single" w:sz="4" w:space="0" w:color="auto"/>
              <w:bottom w:val="single" w:sz="4" w:space="0" w:color="auto"/>
            </w:tcBorders>
          </w:tcPr>
          <w:p w14:paraId="51A8A307" w14:textId="77777777" w:rsidR="00F67D29" w:rsidRPr="00252156" w:rsidRDefault="00F67D29" w:rsidP="00E64CC8">
            <w:pPr>
              <w:pStyle w:val="TAL"/>
            </w:pPr>
          </w:p>
        </w:tc>
        <w:tc>
          <w:tcPr>
            <w:tcW w:w="1367" w:type="dxa"/>
          </w:tcPr>
          <w:p w14:paraId="4D831FA1" w14:textId="77777777" w:rsidR="00F67D29" w:rsidRPr="00252156" w:rsidRDefault="00F67D29" w:rsidP="00E64CC8">
            <w:pPr>
              <w:pStyle w:val="TAL"/>
            </w:pPr>
          </w:p>
        </w:tc>
        <w:tc>
          <w:tcPr>
            <w:tcW w:w="1184" w:type="dxa"/>
            <w:vAlign w:val="bottom"/>
          </w:tcPr>
          <w:p w14:paraId="3A614665" w14:textId="77777777" w:rsidR="00F67D29" w:rsidRPr="00252156" w:rsidRDefault="00F67D29" w:rsidP="00E64CC8">
            <w:pPr>
              <w:pStyle w:val="TAL"/>
            </w:pPr>
          </w:p>
        </w:tc>
      </w:tr>
      <w:tr w:rsidR="00F67D29" w:rsidRPr="00252156" w14:paraId="2FD29716" w14:textId="77777777" w:rsidTr="00E64CC8">
        <w:tc>
          <w:tcPr>
            <w:tcW w:w="2709" w:type="dxa"/>
            <w:vAlign w:val="center"/>
          </w:tcPr>
          <w:p w14:paraId="7B68C498" w14:textId="77777777" w:rsidR="00F67D29" w:rsidRPr="00252156" w:rsidDel="006C0DA3" w:rsidRDefault="00F67D29" w:rsidP="00E64CC8">
            <w:pPr>
              <w:pStyle w:val="TAL"/>
            </w:pPr>
            <w:r w:rsidRPr="00252156">
              <w:t xml:space="preserve">  MIME body part</w:t>
            </w:r>
          </w:p>
        </w:tc>
        <w:tc>
          <w:tcPr>
            <w:tcW w:w="2187" w:type="dxa"/>
            <w:vAlign w:val="center"/>
          </w:tcPr>
          <w:p w14:paraId="7D4AF6C6" w14:textId="77777777" w:rsidR="00F67D29" w:rsidRPr="00252156" w:rsidRDefault="00F67D29" w:rsidP="00E64CC8">
            <w:pPr>
              <w:pStyle w:val="TAL"/>
            </w:pPr>
          </w:p>
        </w:tc>
        <w:tc>
          <w:tcPr>
            <w:tcW w:w="2187" w:type="dxa"/>
            <w:tcBorders>
              <w:top w:val="single" w:sz="4" w:space="0" w:color="auto"/>
              <w:bottom w:val="single" w:sz="4" w:space="0" w:color="auto"/>
            </w:tcBorders>
          </w:tcPr>
          <w:p w14:paraId="3FE9F800" w14:textId="77777777" w:rsidR="00F67D29" w:rsidRPr="00252156" w:rsidRDefault="00F67D29" w:rsidP="00E64CC8">
            <w:pPr>
              <w:pStyle w:val="TAL"/>
              <w:rPr>
                <w:b/>
                <w:bCs/>
              </w:rPr>
            </w:pPr>
            <w:r w:rsidRPr="00252156">
              <w:rPr>
                <w:b/>
                <w:bCs/>
              </w:rPr>
              <w:t>MCVideo MBMS Usage Info</w:t>
            </w:r>
          </w:p>
        </w:tc>
        <w:tc>
          <w:tcPr>
            <w:tcW w:w="1367" w:type="dxa"/>
          </w:tcPr>
          <w:p w14:paraId="0DDBEB66" w14:textId="77777777" w:rsidR="00F67D29" w:rsidRPr="00252156" w:rsidRDefault="00F67D29" w:rsidP="00E64CC8">
            <w:pPr>
              <w:pStyle w:val="TAL"/>
            </w:pPr>
          </w:p>
        </w:tc>
        <w:tc>
          <w:tcPr>
            <w:tcW w:w="1184" w:type="dxa"/>
            <w:vAlign w:val="bottom"/>
          </w:tcPr>
          <w:p w14:paraId="48E261E6" w14:textId="77777777" w:rsidR="00F67D29" w:rsidRPr="00252156" w:rsidRDefault="00F67D29" w:rsidP="00E64CC8">
            <w:pPr>
              <w:pStyle w:val="TAL"/>
            </w:pPr>
          </w:p>
        </w:tc>
      </w:tr>
      <w:tr w:rsidR="00F67D29" w:rsidRPr="00252156" w14:paraId="26F51207" w14:textId="77777777" w:rsidTr="00E64CC8">
        <w:tc>
          <w:tcPr>
            <w:tcW w:w="2709" w:type="dxa"/>
            <w:vAlign w:val="center"/>
          </w:tcPr>
          <w:p w14:paraId="3CFAFB5D" w14:textId="77777777" w:rsidR="00F67D29" w:rsidRPr="00252156" w:rsidRDefault="00F67D29" w:rsidP="00E64CC8">
            <w:pPr>
              <w:pStyle w:val="TAL"/>
            </w:pPr>
            <w:r w:rsidRPr="00252156">
              <w:t xml:space="preserve">    MIME-part-headers</w:t>
            </w:r>
          </w:p>
        </w:tc>
        <w:tc>
          <w:tcPr>
            <w:tcW w:w="2187" w:type="dxa"/>
            <w:vAlign w:val="center"/>
          </w:tcPr>
          <w:p w14:paraId="0389E67F" w14:textId="77777777" w:rsidR="00F67D29" w:rsidRPr="00252156" w:rsidRDefault="00F67D29" w:rsidP="00E64CC8">
            <w:pPr>
              <w:pStyle w:val="TAL"/>
            </w:pPr>
          </w:p>
        </w:tc>
        <w:tc>
          <w:tcPr>
            <w:tcW w:w="2187" w:type="dxa"/>
            <w:tcBorders>
              <w:top w:val="single" w:sz="4" w:space="0" w:color="auto"/>
              <w:bottom w:val="single" w:sz="4" w:space="0" w:color="auto"/>
            </w:tcBorders>
          </w:tcPr>
          <w:p w14:paraId="5C5C4318" w14:textId="77777777" w:rsidR="00F67D29" w:rsidRPr="00252156" w:rsidRDefault="00F67D29" w:rsidP="00E64CC8">
            <w:pPr>
              <w:pStyle w:val="TAL"/>
            </w:pPr>
          </w:p>
        </w:tc>
        <w:tc>
          <w:tcPr>
            <w:tcW w:w="1367" w:type="dxa"/>
          </w:tcPr>
          <w:p w14:paraId="5A86C8F5" w14:textId="77777777" w:rsidR="00F67D29" w:rsidRPr="00252156" w:rsidRDefault="00F67D29" w:rsidP="00E64CC8">
            <w:pPr>
              <w:pStyle w:val="TAL"/>
            </w:pPr>
          </w:p>
        </w:tc>
        <w:tc>
          <w:tcPr>
            <w:tcW w:w="1184" w:type="dxa"/>
            <w:vAlign w:val="bottom"/>
          </w:tcPr>
          <w:p w14:paraId="7FD845A7" w14:textId="77777777" w:rsidR="00F67D29" w:rsidRPr="00252156" w:rsidRDefault="00F67D29" w:rsidP="00E64CC8">
            <w:pPr>
              <w:pStyle w:val="TAL"/>
            </w:pPr>
          </w:p>
        </w:tc>
      </w:tr>
      <w:tr w:rsidR="00F67D29" w:rsidRPr="00252156" w14:paraId="6E5CADC5" w14:textId="77777777" w:rsidTr="00E64CC8">
        <w:tc>
          <w:tcPr>
            <w:tcW w:w="2709" w:type="dxa"/>
            <w:vAlign w:val="center"/>
          </w:tcPr>
          <w:p w14:paraId="22C161D9" w14:textId="77777777" w:rsidR="00F67D29" w:rsidRPr="00252156" w:rsidRDefault="00F67D29" w:rsidP="00E64CC8">
            <w:pPr>
              <w:pStyle w:val="TAL"/>
            </w:pPr>
            <w:r w:rsidRPr="00252156">
              <w:t xml:space="preserve">      Content-Type</w:t>
            </w:r>
          </w:p>
        </w:tc>
        <w:tc>
          <w:tcPr>
            <w:tcW w:w="2187" w:type="dxa"/>
            <w:vAlign w:val="center"/>
          </w:tcPr>
          <w:p w14:paraId="6FD38A5C" w14:textId="77777777" w:rsidR="00F67D29" w:rsidRPr="00252156" w:rsidRDefault="00F67D29" w:rsidP="00E64CC8">
            <w:pPr>
              <w:pStyle w:val="TAL"/>
            </w:pPr>
            <w:r w:rsidRPr="00252156">
              <w:t>"application/vnd.3gpp.mcvideo-mbms-usage-info+xml"</w:t>
            </w:r>
          </w:p>
        </w:tc>
        <w:tc>
          <w:tcPr>
            <w:tcW w:w="2187" w:type="dxa"/>
            <w:tcBorders>
              <w:top w:val="single" w:sz="4" w:space="0" w:color="auto"/>
              <w:bottom w:val="single" w:sz="4" w:space="0" w:color="auto"/>
            </w:tcBorders>
          </w:tcPr>
          <w:p w14:paraId="216FE508" w14:textId="77777777" w:rsidR="00F67D29" w:rsidRPr="00252156" w:rsidRDefault="00F67D29" w:rsidP="00E64CC8">
            <w:pPr>
              <w:pStyle w:val="TAL"/>
            </w:pPr>
          </w:p>
        </w:tc>
        <w:tc>
          <w:tcPr>
            <w:tcW w:w="1367" w:type="dxa"/>
          </w:tcPr>
          <w:p w14:paraId="5CB23640" w14:textId="77777777" w:rsidR="00F67D29" w:rsidRPr="00252156" w:rsidRDefault="00F67D29" w:rsidP="00E64CC8">
            <w:pPr>
              <w:pStyle w:val="TAL"/>
            </w:pPr>
          </w:p>
        </w:tc>
        <w:tc>
          <w:tcPr>
            <w:tcW w:w="1184" w:type="dxa"/>
            <w:vAlign w:val="bottom"/>
          </w:tcPr>
          <w:p w14:paraId="3BD826FE" w14:textId="77777777" w:rsidR="00F67D29" w:rsidRPr="00252156" w:rsidRDefault="00F67D29" w:rsidP="00E64CC8">
            <w:pPr>
              <w:pStyle w:val="TAL"/>
            </w:pPr>
          </w:p>
        </w:tc>
      </w:tr>
      <w:tr w:rsidR="00F67D29" w:rsidRPr="00252156" w14:paraId="23ECB7DC" w14:textId="77777777" w:rsidTr="00E64CC8">
        <w:tc>
          <w:tcPr>
            <w:tcW w:w="2709" w:type="dxa"/>
            <w:vAlign w:val="center"/>
          </w:tcPr>
          <w:p w14:paraId="7483540D" w14:textId="77777777" w:rsidR="00F67D29" w:rsidRPr="00252156" w:rsidRDefault="00F67D29" w:rsidP="00E64CC8">
            <w:pPr>
              <w:pStyle w:val="TAL"/>
            </w:pPr>
            <w:r w:rsidRPr="00252156">
              <w:t xml:space="preserve">    MIME-part-body</w:t>
            </w:r>
          </w:p>
        </w:tc>
        <w:tc>
          <w:tcPr>
            <w:tcW w:w="2187" w:type="dxa"/>
          </w:tcPr>
          <w:p w14:paraId="6D3C6FBB" w14:textId="77777777" w:rsidR="00F67D29" w:rsidRPr="00252156" w:rsidRDefault="00F67D29" w:rsidP="00E64CC8">
            <w:pPr>
              <w:pStyle w:val="TAL"/>
            </w:pPr>
            <w:r w:rsidRPr="00252156">
              <w:t>MCVideo MBMS Usage Info as described in Table 6.8.1.3.3-11</w:t>
            </w:r>
          </w:p>
        </w:tc>
        <w:tc>
          <w:tcPr>
            <w:tcW w:w="2187" w:type="dxa"/>
            <w:tcBorders>
              <w:top w:val="single" w:sz="4" w:space="0" w:color="auto"/>
              <w:bottom w:val="single" w:sz="4" w:space="0" w:color="auto"/>
            </w:tcBorders>
          </w:tcPr>
          <w:p w14:paraId="42974043" w14:textId="77777777" w:rsidR="00F67D29" w:rsidRPr="00252156" w:rsidRDefault="00F67D29" w:rsidP="00E64CC8">
            <w:pPr>
              <w:pStyle w:val="TAL"/>
            </w:pPr>
          </w:p>
        </w:tc>
        <w:tc>
          <w:tcPr>
            <w:tcW w:w="1367" w:type="dxa"/>
          </w:tcPr>
          <w:p w14:paraId="3F891066" w14:textId="77777777" w:rsidR="00F67D29" w:rsidRPr="00252156" w:rsidRDefault="00F67D29" w:rsidP="00E64CC8">
            <w:pPr>
              <w:pStyle w:val="TAL"/>
            </w:pPr>
          </w:p>
        </w:tc>
        <w:tc>
          <w:tcPr>
            <w:tcW w:w="1184" w:type="dxa"/>
            <w:vAlign w:val="bottom"/>
          </w:tcPr>
          <w:p w14:paraId="0846EC87" w14:textId="77777777" w:rsidR="00F67D29" w:rsidRPr="00252156" w:rsidRDefault="00F67D29" w:rsidP="00E64CC8">
            <w:pPr>
              <w:pStyle w:val="TAL"/>
            </w:pPr>
          </w:p>
        </w:tc>
      </w:tr>
    </w:tbl>
    <w:p w14:paraId="4B562AF8" w14:textId="77777777" w:rsidR="00F67D29" w:rsidRPr="00252156" w:rsidRDefault="00F67D29" w:rsidP="00F67D29"/>
    <w:p w14:paraId="43BB40D6" w14:textId="77777777" w:rsidR="00F67D29" w:rsidRPr="00252156" w:rsidRDefault="00F67D29" w:rsidP="00F67D29">
      <w:pPr>
        <w:pStyle w:val="TH"/>
      </w:pPr>
      <w:r w:rsidRPr="00252156">
        <w:t>Table 6.8.1.3.3-11: MCVideo MBMS Usage Info in SIP MESSAGE (Table 6.8.1.3.3-10)</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541CC7F6" w14:textId="77777777" w:rsidTr="00E64CC8">
        <w:trPr>
          <w:tblHeader/>
        </w:trPr>
        <w:tc>
          <w:tcPr>
            <w:tcW w:w="9634" w:type="dxa"/>
            <w:gridSpan w:val="5"/>
          </w:tcPr>
          <w:p w14:paraId="01B33C4B" w14:textId="77777777" w:rsidR="00F67D29" w:rsidRPr="00252156" w:rsidRDefault="00F67D29" w:rsidP="00E64CC8">
            <w:pPr>
              <w:pStyle w:val="TAL"/>
            </w:pPr>
            <w:r w:rsidRPr="00252156">
              <w:t>Derivation Path: TS 24.281 [26] clause F.2</w:t>
            </w:r>
          </w:p>
        </w:tc>
      </w:tr>
      <w:tr w:rsidR="00F67D29" w:rsidRPr="00252156" w14:paraId="4BB8442B" w14:textId="77777777" w:rsidTr="00E64CC8">
        <w:tc>
          <w:tcPr>
            <w:tcW w:w="2709" w:type="dxa"/>
          </w:tcPr>
          <w:p w14:paraId="6F30037B" w14:textId="77777777" w:rsidR="00F67D29" w:rsidRPr="00252156" w:rsidRDefault="00F67D29" w:rsidP="00E64CC8">
            <w:pPr>
              <w:pStyle w:val="TAH"/>
            </w:pPr>
            <w:r w:rsidRPr="00252156">
              <w:t>Information Element</w:t>
            </w:r>
          </w:p>
        </w:tc>
        <w:tc>
          <w:tcPr>
            <w:tcW w:w="2187" w:type="dxa"/>
          </w:tcPr>
          <w:p w14:paraId="200271BC"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18D1EA14" w14:textId="77777777" w:rsidR="00F67D29" w:rsidRPr="00252156" w:rsidRDefault="00F67D29" w:rsidP="00E64CC8">
            <w:pPr>
              <w:pStyle w:val="TAH"/>
            </w:pPr>
            <w:r w:rsidRPr="00252156">
              <w:t>Comment</w:t>
            </w:r>
          </w:p>
        </w:tc>
        <w:tc>
          <w:tcPr>
            <w:tcW w:w="1367" w:type="dxa"/>
          </w:tcPr>
          <w:p w14:paraId="480DBE42" w14:textId="77777777" w:rsidR="00F67D29" w:rsidRPr="00252156" w:rsidRDefault="00F67D29" w:rsidP="00E64CC8">
            <w:pPr>
              <w:pStyle w:val="TAH"/>
            </w:pPr>
            <w:r w:rsidRPr="00252156">
              <w:t>Reference</w:t>
            </w:r>
          </w:p>
        </w:tc>
        <w:tc>
          <w:tcPr>
            <w:tcW w:w="1184" w:type="dxa"/>
          </w:tcPr>
          <w:p w14:paraId="5248BE45" w14:textId="77777777" w:rsidR="00F67D29" w:rsidRPr="00252156" w:rsidRDefault="00F67D29" w:rsidP="00E64CC8">
            <w:pPr>
              <w:pStyle w:val="TAH"/>
            </w:pPr>
            <w:r w:rsidRPr="00252156">
              <w:t>Condition</w:t>
            </w:r>
          </w:p>
        </w:tc>
      </w:tr>
      <w:tr w:rsidR="00F67D29" w:rsidRPr="00252156" w14:paraId="43E660A5" w14:textId="77777777" w:rsidTr="00E64CC8">
        <w:tc>
          <w:tcPr>
            <w:tcW w:w="2709" w:type="dxa"/>
            <w:vAlign w:val="center"/>
          </w:tcPr>
          <w:p w14:paraId="771BFD0F" w14:textId="77777777" w:rsidR="00F67D29" w:rsidRPr="00252156" w:rsidRDefault="00F67D29" w:rsidP="00E64CC8">
            <w:pPr>
              <w:pStyle w:val="TAL"/>
            </w:pPr>
            <w:r w:rsidRPr="00252156">
              <w:t>mcvideo-mbms-usage-info</w:t>
            </w:r>
          </w:p>
        </w:tc>
        <w:tc>
          <w:tcPr>
            <w:tcW w:w="2187" w:type="dxa"/>
          </w:tcPr>
          <w:p w14:paraId="07C827AE" w14:textId="77777777" w:rsidR="00F67D29" w:rsidRPr="00252156" w:rsidRDefault="00F67D29" w:rsidP="00E64CC8">
            <w:pPr>
              <w:pStyle w:val="TAL"/>
            </w:pPr>
          </w:p>
        </w:tc>
        <w:tc>
          <w:tcPr>
            <w:tcW w:w="2187" w:type="dxa"/>
            <w:tcBorders>
              <w:top w:val="single" w:sz="4" w:space="0" w:color="auto"/>
              <w:bottom w:val="single" w:sz="4" w:space="0" w:color="auto"/>
            </w:tcBorders>
          </w:tcPr>
          <w:p w14:paraId="24A7022C" w14:textId="77777777" w:rsidR="00F67D29" w:rsidRPr="00252156" w:rsidRDefault="00F67D29" w:rsidP="00E64CC8">
            <w:pPr>
              <w:pStyle w:val="TAL"/>
            </w:pPr>
          </w:p>
        </w:tc>
        <w:tc>
          <w:tcPr>
            <w:tcW w:w="1367" w:type="dxa"/>
          </w:tcPr>
          <w:p w14:paraId="360B2229" w14:textId="77777777" w:rsidR="00F67D29" w:rsidRPr="00252156" w:rsidRDefault="00F67D29" w:rsidP="00E64CC8">
            <w:pPr>
              <w:pStyle w:val="TAL"/>
            </w:pPr>
          </w:p>
        </w:tc>
        <w:tc>
          <w:tcPr>
            <w:tcW w:w="1184" w:type="dxa"/>
            <w:vAlign w:val="bottom"/>
          </w:tcPr>
          <w:p w14:paraId="642A4001" w14:textId="77777777" w:rsidR="00F67D29" w:rsidRPr="00252156" w:rsidRDefault="00F67D29" w:rsidP="00E64CC8">
            <w:pPr>
              <w:pStyle w:val="TAL"/>
            </w:pPr>
          </w:p>
        </w:tc>
      </w:tr>
      <w:tr w:rsidR="00F67D29" w:rsidRPr="00252156" w14:paraId="6134F059" w14:textId="77777777" w:rsidTr="00E64CC8">
        <w:tc>
          <w:tcPr>
            <w:tcW w:w="2709" w:type="dxa"/>
            <w:vAlign w:val="center"/>
          </w:tcPr>
          <w:p w14:paraId="78168490" w14:textId="77777777" w:rsidR="00F67D29" w:rsidRPr="00252156" w:rsidDel="006C0DA3" w:rsidRDefault="00F67D29" w:rsidP="00E64CC8">
            <w:pPr>
              <w:pStyle w:val="TAL"/>
            </w:pPr>
            <w:r w:rsidRPr="00252156">
              <w:t xml:space="preserve">  mbms-listening-status</w:t>
            </w:r>
          </w:p>
        </w:tc>
        <w:tc>
          <w:tcPr>
            <w:tcW w:w="2187" w:type="dxa"/>
            <w:vAlign w:val="center"/>
          </w:tcPr>
          <w:p w14:paraId="12E8745D" w14:textId="77777777" w:rsidR="00F67D29" w:rsidRPr="00252156" w:rsidRDefault="00F67D29" w:rsidP="00E64CC8">
            <w:pPr>
              <w:pStyle w:val="TAL"/>
            </w:pPr>
          </w:p>
        </w:tc>
        <w:tc>
          <w:tcPr>
            <w:tcW w:w="2187" w:type="dxa"/>
            <w:tcBorders>
              <w:top w:val="single" w:sz="4" w:space="0" w:color="auto"/>
              <w:bottom w:val="single" w:sz="4" w:space="0" w:color="auto"/>
            </w:tcBorders>
          </w:tcPr>
          <w:p w14:paraId="7AC4C48F" w14:textId="77777777" w:rsidR="00F67D29" w:rsidRPr="00252156" w:rsidRDefault="00F67D29" w:rsidP="00E64CC8">
            <w:pPr>
              <w:pStyle w:val="TAL"/>
            </w:pPr>
          </w:p>
        </w:tc>
        <w:tc>
          <w:tcPr>
            <w:tcW w:w="1367" w:type="dxa"/>
          </w:tcPr>
          <w:p w14:paraId="69B5ABAA" w14:textId="77777777" w:rsidR="00F67D29" w:rsidRPr="00252156" w:rsidRDefault="00F67D29" w:rsidP="00E64CC8">
            <w:pPr>
              <w:pStyle w:val="TAL"/>
            </w:pPr>
            <w:r w:rsidRPr="00252156">
              <w:t>TS 24.281 [26] clause 16.2.3.2</w:t>
            </w:r>
          </w:p>
        </w:tc>
        <w:tc>
          <w:tcPr>
            <w:tcW w:w="1184" w:type="dxa"/>
            <w:vAlign w:val="bottom"/>
          </w:tcPr>
          <w:p w14:paraId="79879390" w14:textId="77777777" w:rsidR="00F67D29" w:rsidRPr="00252156" w:rsidRDefault="00F67D29" w:rsidP="00E64CC8">
            <w:pPr>
              <w:pStyle w:val="TAL"/>
            </w:pPr>
          </w:p>
        </w:tc>
      </w:tr>
      <w:tr w:rsidR="00F67D29" w:rsidRPr="00252156" w14:paraId="7FA786EE" w14:textId="77777777" w:rsidTr="00E64CC8">
        <w:tc>
          <w:tcPr>
            <w:tcW w:w="2709" w:type="dxa"/>
            <w:vAlign w:val="center"/>
          </w:tcPr>
          <w:p w14:paraId="46F57C0B" w14:textId="77777777" w:rsidR="00F67D29" w:rsidRPr="00252156" w:rsidRDefault="00F67D29" w:rsidP="00E64CC8">
            <w:pPr>
              <w:pStyle w:val="TAL"/>
            </w:pPr>
            <w:r w:rsidRPr="00252156">
              <w:t xml:space="preserve">    mbms-listening-status</w:t>
            </w:r>
          </w:p>
        </w:tc>
        <w:tc>
          <w:tcPr>
            <w:tcW w:w="2187" w:type="dxa"/>
            <w:vAlign w:val="center"/>
          </w:tcPr>
          <w:p w14:paraId="52A4998C" w14:textId="77777777" w:rsidR="00F67D29" w:rsidRPr="00252156" w:rsidRDefault="00F67D29" w:rsidP="00E64CC8">
            <w:pPr>
              <w:pStyle w:val="TAL"/>
            </w:pPr>
            <w:r w:rsidRPr="00252156">
              <w:t>"listening"</w:t>
            </w:r>
          </w:p>
        </w:tc>
        <w:tc>
          <w:tcPr>
            <w:tcW w:w="2187" w:type="dxa"/>
            <w:tcBorders>
              <w:top w:val="single" w:sz="4" w:space="0" w:color="auto"/>
              <w:bottom w:val="single" w:sz="4" w:space="0" w:color="auto"/>
            </w:tcBorders>
          </w:tcPr>
          <w:p w14:paraId="0FA36AC0" w14:textId="77777777" w:rsidR="00F67D29" w:rsidRPr="00252156" w:rsidRDefault="00F67D29" w:rsidP="00E64CC8">
            <w:pPr>
              <w:pStyle w:val="TAL"/>
            </w:pPr>
          </w:p>
        </w:tc>
        <w:tc>
          <w:tcPr>
            <w:tcW w:w="1367" w:type="dxa"/>
          </w:tcPr>
          <w:p w14:paraId="0B4307E4" w14:textId="77777777" w:rsidR="00F67D29" w:rsidRPr="00252156" w:rsidRDefault="00F67D29" w:rsidP="00E64CC8">
            <w:pPr>
              <w:pStyle w:val="TAL"/>
            </w:pPr>
          </w:p>
        </w:tc>
        <w:tc>
          <w:tcPr>
            <w:tcW w:w="1184" w:type="dxa"/>
            <w:vAlign w:val="bottom"/>
          </w:tcPr>
          <w:p w14:paraId="25927BE3" w14:textId="77777777" w:rsidR="00F67D29" w:rsidRPr="00252156" w:rsidRDefault="00F67D29" w:rsidP="00E64CC8">
            <w:pPr>
              <w:pStyle w:val="TAL"/>
            </w:pPr>
          </w:p>
        </w:tc>
      </w:tr>
      <w:tr w:rsidR="00F67D29" w:rsidRPr="00252156" w14:paraId="00423F1B" w14:textId="77777777" w:rsidTr="00E64CC8">
        <w:tc>
          <w:tcPr>
            <w:tcW w:w="2709" w:type="dxa"/>
            <w:vAlign w:val="center"/>
          </w:tcPr>
          <w:p w14:paraId="58F06600" w14:textId="77777777" w:rsidR="00F67D29" w:rsidRPr="00252156" w:rsidRDefault="00F67D29" w:rsidP="00E64CC8">
            <w:pPr>
              <w:pStyle w:val="TAL"/>
            </w:pPr>
            <w:r w:rsidRPr="00252156">
              <w:t xml:space="preserve">    session-id</w:t>
            </w:r>
          </w:p>
        </w:tc>
        <w:tc>
          <w:tcPr>
            <w:tcW w:w="2187" w:type="dxa"/>
            <w:vAlign w:val="center"/>
          </w:tcPr>
          <w:p w14:paraId="1985EC7D"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41CE2CC2" w14:textId="77777777" w:rsidR="00F67D29" w:rsidRPr="00252156" w:rsidRDefault="00F67D29" w:rsidP="00E64CC8">
            <w:pPr>
              <w:pStyle w:val="TAL"/>
            </w:pPr>
          </w:p>
        </w:tc>
        <w:tc>
          <w:tcPr>
            <w:tcW w:w="1367" w:type="dxa"/>
          </w:tcPr>
          <w:p w14:paraId="1D97F4E8" w14:textId="77777777" w:rsidR="00F67D29" w:rsidRPr="00252156" w:rsidRDefault="00F67D29" w:rsidP="00E64CC8">
            <w:pPr>
              <w:pStyle w:val="TAL"/>
            </w:pPr>
          </w:p>
        </w:tc>
        <w:tc>
          <w:tcPr>
            <w:tcW w:w="1184" w:type="dxa"/>
            <w:vAlign w:val="bottom"/>
          </w:tcPr>
          <w:p w14:paraId="699B275E" w14:textId="77777777" w:rsidR="00F67D29" w:rsidRPr="00252156" w:rsidRDefault="00F67D29" w:rsidP="00E64CC8">
            <w:pPr>
              <w:pStyle w:val="TAL"/>
            </w:pPr>
          </w:p>
        </w:tc>
      </w:tr>
      <w:tr w:rsidR="00F67D29" w:rsidRPr="00252156" w14:paraId="6F8AFE4A" w14:textId="77777777" w:rsidTr="00E64CC8">
        <w:tc>
          <w:tcPr>
            <w:tcW w:w="2709" w:type="dxa"/>
            <w:vAlign w:val="center"/>
          </w:tcPr>
          <w:p w14:paraId="087BAF40" w14:textId="77777777" w:rsidR="00F67D29" w:rsidRPr="00252156" w:rsidRDefault="00F67D29" w:rsidP="00E64CC8">
            <w:pPr>
              <w:pStyle w:val="TAL"/>
            </w:pPr>
            <w:r w:rsidRPr="00252156">
              <w:t xml:space="preserve">    general-purpose</w:t>
            </w:r>
          </w:p>
        </w:tc>
        <w:tc>
          <w:tcPr>
            <w:tcW w:w="2187" w:type="dxa"/>
            <w:vAlign w:val="center"/>
          </w:tcPr>
          <w:p w14:paraId="0BFEE5D3" w14:textId="77777777" w:rsidR="00F67D29" w:rsidRPr="00252156" w:rsidRDefault="00F67D29" w:rsidP="00E64CC8">
            <w:pPr>
              <w:pStyle w:val="TAL"/>
            </w:pPr>
            <w:r w:rsidRPr="00252156">
              <w:t>"true"</w:t>
            </w:r>
          </w:p>
        </w:tc>
        <w:tc>
          <w:tcPr>
            <w:tcW w:w="2187" w:type="dxa"/>
            <w:tcBorders>
              <w:top w:val="single" w:sz="4" w:space="0" w:color="auto"/>
              <w:bottom w:val="single" w:sz="4" w:space="0" w:color="auto"/>
            </w:tcBorders>
          </w:tcPr>
          <w:p w14:paraId="4CC37AA7" w14:textId="77777777" w:rsidR="00F67D29" w:rsidRPr="00252156" w:rsidRDefault="00F67D29" w:rsidP="00E64CC8">
            <w:pPr>
              <w:pStyle w:val="TAL"/>
            </w:pPr>
          </w:p>
        </w:tc>
        <w:tc>
          <w:tcPr>
            <w:tcW w:w="1367" w:type="dxa"/>
          </w:tcPr>
          <w:p w14:paraId="02452D4B" w14:textId="77777777" w:rsidR="00F67D29" w:rsidRPr="00252156" w:rsidRDefault="00F67D29" w:rsidP="00E64CC8">
            <w:pPr>
              <w:pStyle w:val="TAL"/>
            </w:pPr>
          </w:p>
        </w:tc>
        <w:tc>
          <w:tcPr>
            <w:tcW w:w="1184" w:type="dxa"/>
            <w:vAlign w:val="bottom"/>
          </w:tcPr>
          <w:p w14:paraId="32E753EA" w14:textId="77777777" w:rsidR="00F67D29" w:rsidRPr="00252156" w:rsidRDefault="00F67D29" w:rsidP="00E64CC8">
            <w:pPr>
              <w:pStyle w:val="TAL"/>
            </w:pPr>
          </w:p>
        </w:tc>
      </w:tr>
      <w:tr w:rsidR="00F67D29" w:rsidRPr="00252156" w14:paraId="17224A46" w14:textId="77777777" w:rsidTr="00E64CC8">
        <w:tc>
          <w:tcPr>
            <w:tcW w:w="2709" w:type="dxa"/>
            <w:vAlign w:val="center"/>
          </w:tcPr>
          <w:p w14:paraId="424A5C43" w14:textId="77777777" w:rsidR="00F67D29" w:rsidRPr="00252156" w:rsidRDefault="00F67D29" w:rsidP="00E64CC8">
            <w:pPr>
              <w:pStyle w:val="TAL"/>
            </w:pPr>
            <w:r w:rsidRPr="00252156">
              <w:t xml:space="preserve">    TMGI</w:t>
            </w:r>
          </w:p>
        </w:tc>
        <w:tc>
          <w:tcPr>
            <w:tcW w:w="2187" w:type="dxa"/>
            <w:vAlign w:val="center"/>
          </w:tcPr>
          <w:p w14:paraId="39C24816" w14:textId="77777777" w:rsidR="00F67D29" w:rsidRPr="00252156" w:rsidRDefault="00F67D29" w:rsidP="00E64CC8">
            <w:pPr>
              <w:pStyle w:val="TAL"/>
            </w:pPr>
            <w:r w:rsidRPr="00252156">
              <w:t>same value as the announcement in the SIP MESSAGE</w:t>
            </w:r>
          </w:p>
        </w:tc>
        <w:tc>
          <w:tcPr>
            <w:tcW w:w="2187" w:type="dxa"/>
            <w:tcBorders>
              <w:top w:val="single" w:sz="4" w:space="0" w:color="auto"/>
              <w:bottom w:val="single" w:sz="4" w:space="0" w:color="auto"/>
            </w:tcBorders>
          </w:tcPr>
          <w:p w14:paraId="6D545459" w14:textId="77777777" w:rsidR="00F67D29" w:rsidRPr="00252156" w:rsidRDefault="00F67D29" w:rsidP="00E64CC8">
            <w:pPr>
              <w:pStyle w:val="TAL"/>
            </w:pPr>
          </w:p>
        </w:tc>
        <w:tc>
          <w:tcPr>
            <w:tcW w:w="1367" w:type="dxa"/>
          </w:tcPr>
          <w:p w14:paraId="5734CACC" w14:textId="77777777" w:rsidR="00F67D29" w:rsidRPr="00252156" w:rsidRDefault="00F67D29" w:rsidP="00E64CC8">
            <w:pPr>
              <w:pStyle w:val="TAL"/>
            </w:pPr>
          </w:p>
        </w:tc>
        <w:tc>
          <w:tcPr>
            <w:tcW w:w="1184" w:type="dxa"/>
            <w:vAlign w:val="bottom"/>
          </w:tcPr>
          <w:p w14:paraId="1F54E6AD" w14:textId="77777777" w:rsidR="00F67D29" w:rsidRPr="00252156" w:rsidRDefault="00F67D29" w:rsidP="00E64CC8">
            <w:pPr>
              <w:pStyle w:val="TAL"/>
            </w:pPr>
          </w:p>
        </w:tc>
      </w:tr>
      <w:tr w:rsidR="00F67D29" w:rsidRPr="00252156" w14:paraId="3E27F7F7" w14:textId="77777777" w:rsidTr="00E64CC8">
        <w:tc>
          <w:tcPr>
            <w:tcW w:w="2709" w:type="dxa"/>
            <w:vAlign w:val="center"/>
          </w:tcPr>
          <w:p w14:paraId="19882797" w14:textId="77777777" w:rsidR="00F67D29" w:rsidRPr="00252156" w:rsidRDefault="00F67D29" w:rsidP="00E64CC8">
            <w:pPr>
              <w:pStyle w:val="TAL"/>
            </w:pPr>
            <w:r w:rsidRPr="00252156">
              <w:t xml:space="preserve">  mbms-suspension-status</w:t>
            </w:r>
          </w:p>
        </w:tc>
        <w:tc>
          <w:tcPr>
            <w:tcW w:w="2187" w:type="dxa"/>
            <w:vAlign w:val="center"/>
          </w:tcPr>
          <w:p w14:paraId="17637C43"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5EA2D6DA" w14:textId="77777777" w:rsidR="00F67D29" w:rsidRPr="00252156" w:rsidRDefault="00F67D29" w:rsidP="00E64CC8">
            <w:pPr>
              <w:pStyle w:val="TAL"/>
            </w:pPr>
          </w:p>
        </w:tc>
        <w:tc>
          <w:tcPr>
            <w:tcW w:w="1367" w:type="dxa"/>
          </w:tcPr>
          <w:p w14:paraId="28195219" w14:textId="77777777" w:rsidR="00F67D29" w:rsidRPr="00252156" w:rsidRDefault="00F67D29" w:rsidP="00E64CC8">
            <w:pPr>
              <w:pStyle w:val="TAL"/>
            </w:pPr>
          </w:p>
        </w:tc>
        <w:tc>
          <w:tcPr>
            <w:tcW w:w="1184" w:type="dxa"/>
            <w:vAlign w:val="bottom"/>
          </w:tcPr>
          <w:p w14:paraId="6E6F47F2" w14:textId="77777777" w:rsidR="00F67D29" w:rsidRPr="00252156" w:rsidRDefault="00F67D29" w:rsidP="00E64CC8">
            <w:pPr>
              <w:pStyle w:val="TAL"/>
            </w:pPr>
          </w:p>
        </w:tc>
      </w:tr>
      <w:tr w:rsidR="00F67D29" w:rsidRPr="00252156" w14:paraId="7BA1E226" w14:textId="77777777" w:rsidTr="00E64CC8">
        <w:tc>
          <w:tcPr>
            <w:tcW w:w="2709" w:type="dxa"/>
            <w:vAlign w:val="center"/>
          </w:tcPr>
          <w:p w14:paraId="1E608BAF" w14:textId="77777777" w:rsidR="00F67D29" w:rsidRPr="00252156" w:rsidRDefault="00F67D29" w:rsidP="00E64CC8">
            <w:pPr>
              <w:pStyle w:val="TAL"/>
            </w:pPr>
            <w:r w:rsidRPr="00252156">
              <w:t xml:space="preserve">  announcement</w:t>
            </w:r>
          </w:p>
        </w:tc>
        <w:tc>
          <w:tcPr>
            <w:tcW w:w="2187" w:type="dxa"/>
            <w:vAlign w:val="center"/>
          </w:tcPr>
          <w:p w14:paraId="78DB80F4"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17EEFC51" w14:textId="77777777" w:rsidR="00F67D29" w:rsidRPr="00252156" w:rsidRDefault="00F67D29" w:rsidP="00E64CC8">
            <w:pPr>
              <w:pStyle w:val="TAL"/>
            </w:pPr>
          </w:p>
        </w:tc>
        <w:tc>
          <w:tcPr>
            <w:tcW w:w="1367" w:type="dxa"/>
          </w:tcPr>
          <w:p w14:paraId="465263A7" w14:textId="77777777" w:rsidR="00F67D29" w:rsidRPr="00252156" w:rsidRDefault="00F67D29" w:rsidP="00E64CC8">
            <w:pPr>
              <w:pStyle w:val="TAL"/>
            </w:pPr>
          </w:p>
        </w:tc>
        <w:tc>
          <w:tcPr>
            <w:tcW w:w="1184" w:type="dxa"/>
            <w:vAlign w:val="bottom"/>
          </w:tcPr>
          <w:p w14:paraId="61C5C84B" w14:textId="77777777" w:rsidR="00F67D29" w:rsidRPr="00252156" w:rsidRDefault="00F67D29" w:rsidP="00E64CC8">
            <w:pPr>
              <w:pStyle w:val="TAL"/>
            </w:pPr>
          </w:p>
        </w:tc>
      </w:tr>
      <w:tr w:rsidR="00F67D29" w:rsidRPr="00252156" w14:paraId="077F886C" w14:textId="77777777" w:rsidTr="00E64CC8">
        <w:tc>
          <w:tcPr>
            <w:tcW w:w="2709" w:type="dxa"/>
            <w:vAlign w:val="center"/>
          </w:tcPr>
          <w:p w14:paraId="0C6DC425" w14:textId="77777777" w:rsidR="00F67D29" w:rsidRPr="00252156" w:rsidRDefault="00F67D29" w:rsidP="00E64CC8">
            <w:pPr>
              <w:pStyle w:val="TAL"/>
            </w:pPr>
            <w:r w:rsidRPr="00252156">
              <w:t xml:space="preserve">  version</w:t>
            </w:r>
          </w:p>
        </w:tc>
        <w:tc>
          <w:tcPr>
            <w:tcW w:w="2187" w:type="dxa"/>
            <w:vAlign w:val="center"/>
          </w:tcPr>
          <w:p w14:paraId="6A0A6820" w14:textId="77777777" w:rsidR="00F67D29" w:rsidRPr="00252156" w:rsidRDefault="00F67D29" w:rsidP="00E64CC8">
            <w:pPr>
              <w:pStyle w:val="TAL"/>
            </w:pPr>
            <w:r w:rsidRPr="00252156">
              <w:t>"1"</w:t>
            </w:r>
          </w:p>
        </w:tc>
        <w:tc>
          <w:tcPr>
            <w:tcW w:w="2187" w:type="dxa"/>
            <w:tcBorders>
              <w:top w:val="single" w:sz="4" w:space="0" w:color="auto"/>
              <w:bottom w:val="single" w:sz="4" w:space="0" w:color="auto"/>
            </w:tcBorders>
          </w:tcPr>
          <w:p w14:paraId="2C4985AB" w14:textId="77777777" w:rsidR="00F67D29" w:rsidRPr="00252156" w:rsidRDefault="00F67D29" w:rsidP="00E64CC8">
            <w:pPr>
              <w:pStyle w:val="TAL"/>
            </w:pPr>
          </w:p>
        </w:tc>
        <w:tc>
          <w:tcPr>
            <w:tcW w:w="1367" w:type="dxa"/>
          </w:tcPr>
          <w:p w14:paraId="1B99B622" w14:textId="77777777" w:rsidR="00F67D29" w:rsidRPr="00252156" w:rsidRDefault="00F67D29" w:rsidP="00E64CC8">
            <w:pPr>
              <w:pStyle w:val="TAL"/>
            </w:pPr>
            <w:r w:rsidRPr="00252156">
              <w:t>TS 24.281 [26] clause 16.2.3.2</w:t>
            </w:r>
          </w:p>
        </w:tc>
        <w:tc>
          <w:tcPr>
            <w:tcW w:w="1184" w:type="dxa"/>
            <w:vAlign w:val="bottom"/>
          </w:tcPr>
          <w:p w14:paraId="72ECF4FD" w14:textId="77777777" w:rsidR="00F67D29" w:rsidRPr="00252156" w:rsidRDefault="00F67D29" w:rsidP="00E64CC8">
            <w:pPr>
              <w:pStyle w:val="TAL"/>
            </w:pPr>
          </w:p>
        </w:tc>
      </w:tr>
    </w:tbl>
    <w:p w14:paraId="42A14A1C" w14:textId="77777777" w:rsidR="00F67D29" w:rsidRPr="00252156" w:rsidRDefault="00F67D29" w:rsidP="00F67D29"/>
    <w:p w14:paraId="40A4FAD3" w14:textId="77777777" w:rsidR="00F67D29" w:rsidRPr="00252156" w:rsidRDefault="00F67D29" w:rsidP="00F67D29">
      <w:pPr>
        <w:pStyle w:val="TH"/>
      </w:pPr>
      <w:r w:rsidRPr="00252156">
        <w:lastRenderedPageBreak/>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7D29" w:rsidRPr="00252156" w14:paraId="27515F89" w14:textId="77777777" w:rsidTr="00E64CC8">
        <w:trPr>
          <w:cantSplit/>
          <w:tblHeader/>
          <w:jc w:val="center"/>
        </w:trPr>
        <w:tc>
          <w:tcPr>
            <w:tcW w:w="9747" w:type="dxa"/>
            <w:gridSpan w:val="4"/>
          </w:tcPr>
          <w:p w14:paraId="143744A6" w14:textId="77777777" w:rsidR="00F67D29" w:rsidRPr="00252156" w:rsidRDefault="00F67D29" w:rsidP="00E64CC8">
            <w:pPr>
              <w:pStyle w:val="TAL"/>
              <w:rPr>
                <w:rFonts w:eastAsia="MS Mincho"/>
              </w:rPr>
            </w:pPr>
            <w:r w:rsidRPr="00252156">
              <w:rPr>
                <w:rFonts w:eastAsia="MS Mincho"/>
              </w:rPr>
              <w:t>Derivation Path: 24.581 [27], Table 9.3.4-1.</w:t>
            </w:r>
          </w:p>
        </w:tc>
      </w:tr>
      <w:tr w:rsidR="00F67D29" w:rsidRPr="00252156" w14:paraId="096FF64A" w14:textId="77777777" w:rsidTr="00E64CC8">
        <w:trPr>
          <w:cantSplit/>
          <w:tblHeader/>
          <w:jc w:val="center"/>
        </w:trPr>
        <w:tc>
          <w:tcPr>
            <w:tcW w:w="4535" w:type="dxa"/>
          </w:tcPr>
          <w:p w14:paraId="77CACC54" w14:textId="77777777" w:rsidR="00F67D29" w:rsidRPr="00252156" w:rsidRDefault="00F67D29" w:rsidP="00E64CC8">
            <w:pPr>
              <w:pStyle w:val="TAH"/>
              <w:rPr>
                <w:rFonts w:eastAsia="MS Mincho"/>
              </w:rPr>
            </w:pPr>
            <w:r w:rsidRPr="00252156">
              <w:rPr>
                <w:rFonts w:eastAsia="MS Mincho"/>
              </w:rPr>
              <w:t>Information Element</w:t>
            </w:r>
          </w:p>
        </w:tc>
        <w:tc>
          <w:tcPr>
            <w:tcW w:w="2267" w:type="dxa"/>
          </w:tcPr>
          <w:p w14:paraId="3A0DB03F" w14:textId="77777777" w:rsidR="00F67D29" w:rsidRPr="00252156" w:rsidRDefault="00F67D29" w:rsidP="00E64CC8">
            <w:pPr>
              <w:pStyle w:val="TAH"/>
              <w:rPr>
                <w:rFonts w:eastAsia="MS Mincho"/>
              </w:rPr>
            </w:pPr>
            <w:r w:rsidRPr="00252156">
              <w:rPr>
                <w:rFonts w:eastAsia="MS Mincho"/>
              </w:rPr>
              <w:t>Value/remark</w:t>
            </w:r>
          </w:p>
        </w:tc>
        <w:tc>
          <w:tcPr>
            <w:tcW w:w="1700" w:type="dxa"/>
          </w:tcPr>
          <w:p w14:paraId="3A2F32EF" w14:textId="77777777" w:rsidR="00F67D29" w:rsidRPr="00252156" w:rsidRDefault="00F67D29" w:rsidP="00E64CC8">
            <w:pPr>
              <w:pStyle w:val="TAH"/>
              <w:rPr>
                <w:rFonts w:eastAsia="MS Mincho"/>
              </w:rPr>
            </w:pPr>
            <w:r w:rsidRPr="00252156">
              <w:rPr>
                <w:rFonts w:eastAsia="MS Mincho"/>
              </w:rPr>
              <w:t>Comment</w:t>
            </w:r>
          </w:p>
        </w:tc>
        <w:tc>
          <w:tcPr>
            <w:tcW w:w="1245" w:type="dxa"/>
          </w:tcPr>
          <w:p w14:paraId="3FC1D0B1" w14:textId="77777777" w:rsidR="00F67D29" w:rsidRPr="00252156" w:rsidRDefault="00F67D29" w:rsidP="00E64CC8">
            <w:pPr>
              <w:pStyle w:val="TAH"/>
              <w:rPr>
                <w:rFonts w:eastAsia="MS Mincho"/>
              </w:rPr>
            </w:pPr>
            <w:r w:rsidRPr="00252156">
              <w:rPr>
                <w:rFonts w:eastAsia="MS Mincho"/>
              </w:rPr>
              <w:t>Condition</w:t>
            </w:r>
          </w:p>
        </w:tc>
      </w:tr>
      <w:tr w:rsidR="00F67D29" w:rsidRPr="00252156" w14:paraId="5B9124A9" w14:textId="77777777" w:rsidTr="00E64CC8">
        <w:trPr>
          <w:cantSplit/>
          <w:jc w:val="center"/>
        </w:trPr>
        <w:tc>
          <w:tcPr>
            <w:tcW w:w="4535" w:type="dxa"/>
          </w:tcPr>
          <w:p w14:paraId="27481C26" w14:textId="77777777" w:rsidR="00F67D29" w:rsidRPr="00252156" w:rsidRDefault="00F67D29" w:rsidP="00E64CC8">
            <w:pPr>
              <w:pStyle w:val="TAL"/>
              <w:rPr>
                <w:rFonts w:eastAsia="MS Mincho"/>
              </w:rPr>
            </w:pPr>
            <w:r w:rsidRPr="00252156">
              <w:rPr>
                <w:rFonts w:eastAsia="MS Mincho"/>
              </w:rPr>
              <w:t>RTCP header</w:t>
            </w:r>
          </w:p>
        </w:tc>
        <w:tc>
          <w:tcPr>
            <w:tcW w:w="2267" w:type="dxa"/>
          </w:tcPr>
          <w:p w14:paraId="146C982D" w14:textId="77777777" w:rsidR="00F67D29" w:rsidRPr="00252156" w:rsidRDefault="00F67D29" w:rsidP="00E64CC8">
            <w:pPr>
              <w:pStyle w:val="TAL"/>
            </w:pPr>
          </w:p>
        </w:tc>
        <w:tc>
          <w:tcPr>
            <w:tcW w:w="1700" w:type="dxa"/>
          </w:tcPr>
          <w:p w14:paraId="2516BCEF" w14:textId="77777777" w:rsidR="00F67D29" w:rsidRPr="00252156" w:rsidRDefault="00F67D29" w:rsidP="00E64CC8">
            <w:pPr>
              <w:pStyle w:val="TAL"/>
              <w:rPr>
                <w:rFonts w:eastAsia="MS PGothic"/>
              </w:rPr>
            </w:pPr>
          </w:p>
        </w:tc>
        <w:tc>
          <w:tcPr>
            <w:tcW w:w="1245" w:type="dxa"/>
          </w:tcPr>
          <w:p w14:paraId="745AD458" w14:textId="77777777" w:rsidR="00F67D29" w:rsidRPr="00252156" w:rsidRDefault="00F67D29" w:rsidP="00E64CC8">
            <w:pPr>
              <w:pStyle w:val="TAL"/>
              <w:rPr>
                <w:rFonts w:eastAsia="MS Mincho"/>
              </w:rPr>
            </w:pPr>
          </w:p>
        </w:tc>
      </w:tr>
      <w:tr w:rsidR="00F67D29" w:rsidRPr="00252156" w14:paraId="5C51781B" w14:textId="77777777" w:rsidTr="00E64CC8">
        <w:trPr>
          <w:cantSplit/>
          <w:jc w:val="center"/>
        </w:trPr>
        <w:tc>
          <w:tcPr>
            <w:tcW w:w="4535" w:type="dxa"/>
          </w:tcPr>
          <w:p w14:paraId="6A38486D" w14:textId="77777777" w:rsidR="00F67D29" w:rsidRPr="00252156" w:rsidRDefault="00F67D29" w:rsidP="00E64CC8">
            <w:pPr>
              <w:pStyle w:val="TAL"/>
              <w:rPr>
                <w:rFonts w:eastAsia="MS Mincho"/>
              </w:rPr>
            </w:pPr>
            <w:r w:rsidRPr="00252156">
              <w:rPr>
                <w:rFonts w:eastAsia="MS Mincho"/>
              </w:rPr>
              <w:t xml:space="preserve">  Subtype</w:t>
            </w:r>
          </w:p>
        </w:tc>
        <w:tc>
          <w:tcPr>
            <w:tcW w:w="2267" w:type="dxa"/>
          </w:tcPr>
          <w:p w14:paraId="0C3F600F" w14:textId="77777777" w:rsidR="00F67D29" w:rsidRPr="00252156" w:rsidRDefault="00F67D29" w:rsidP="00E64CC8">
            <w:pPr>
              <w:pStyle w:val="TAL"/>
            </w:pPr>
            <w:r w:rsidRPr="00252156">
              <w:t>00000</w:t>
            </w:r>
          </w:p>
        </w:tc>
        <w:tc>
          <w:tcPr>
            <w:tcW w:w="1700" w:type="dxa"/>
          </w:tcPr>
          <w:p w14:paraId="7654C67C" w14:textId="77777777" w:rsidR="00F67D29" w:rsidRPr="00252156" w:rsidRDefault="00F67D29" w:rsidP="00E64CC8">
            <w:pPr>
              <w:pStyle w:val="TAL"/>
              <w:rPr>
                <w:rFonts w:eastAsia="MS PGothic"/>
              </w:rPr>
            </w:pPr>
            <w:r w:rsidRPr="00252156">
              <w:rPr>
                <w:rFonts w:eastAsia="MS PGothic"/>
              </w:rPr>
              <w:t>Map Group To Bearer</w:t>
            </w:r>
          </w:p>
        </w:tc>
        <w:tc>
          <w:tcPr>
            <w:tcW w:w="1245" w:type="dxa"/>
          </w:tcPr>
          <w:p w14:paraId="2D4F753D" w14:textId="77777777" w:rsidR="00F67D29" w:rsidRPr="00252156" w:rsidRDefault="00F67D29" w:rsidP="00E64CC8">
            <w:pPr>
              <w:pStyle w:val="TAL"/>
              <w:rPr>
                <w:rFonts w:eastAsia="MS Mincho"/>
              </w:rPr>
            </w:pPr>
          </w:p>
        </w:tc>
      </w:tr>
      <w:tr w:rsidR="00F67D29" w:rsidRPr="00252156" w14:paraId="192E738F" w14:textId="77777777" w:rsidTr="00E64CC8">
        <w:trPr>
          <w:cantSplit/>
          <w:jc w:val="center"/>
        </w:trPr>
        <w:tc>
          <w:tcPr>
            <w:tcW w:w="4535" w:type="dxa"/>
          </w:tcPr>
          <w:p w14:paraId="3C798092" w14:textId="77777777" w:rsidR="00F67D29" w:rsidRPr="00252156" w:rsidRDefault="00F67D29" w:rsidP="00E64CC8">
            <w:pPr>
              <w:pStyle w:val="TAL"/>
              <w:rPr>
                <w:rFonts w:eastAsia="MS Mincho"/>
              </w:rPr>
            </w:pPr>
            <w:r w:rsidRPr="00252156">
              <w:rPr>
                <w:rFonts w:eastAsia="MS Mincho"/>
              </w:rPr>
              <w:t xml:space="preserve">  SSRC</w:t>
            </w:r>
          </w:p>
        </w:tc>
        <w:tc>
          <w:tcPr>
            <w:tcW w:w="2267" w:type="dxa"/>
          </w:tcPr>
          <w:p w14:paraId="1C4635EF" w14:textId="77777777" w:rsidR="00F67D29" w:rsidRPr="00252156" w:rsidRDefault="00F67D29" w:rsidP="00E64CC8">
            <w:pPr>
              <w:pStyle w:val="TAL"/>
              <w:rPr>
                <w:rFonts w:eastAsia="MS PGothic"/>
              </w:rPr>
            </w:pPr>
            <w:r w:rsidRPr="00252156">
              <w:t>The SSRC of the message sender</w:t>
            </w:r>
          </w:p>
        </w:tc>
        <w:tc>
          <w:tcPr>
            <w:tcW w:w="1700" w:type="dxa"/>
          </w:tcPr>
          <w:p w14:paraId="4C8FE3F2" w14:textId="77777777" w:rsidR="00F67D29" w:rsidRPr="00252156" w:rsidRDefault="00F67D29" w:rsidP="00E64CC8">
            <w:pPr>
              <w:pStyle w:val="TAL"/>
              <w:rPr>
                <w:rFonts w:eastAsia="MS PGothic"/>
              </w:rPr>
            </w:pPr>
            <w:r w:rsidRPr="00252156">
              <w:rPr>
                <w:rFonts w:eastAsia="MS PGothic"/>
              </w:rPr>
              <w:t xml:space="preserve">The SSRC of the floor control server for </w:t>
            </w:r>
            <w:r w:rsidRPr="00252156">
              <w:t>on-network and floor arbitrator for off-network</w:t>
            </w:r>
            <w:r w:rsidRPr="00252156">
              <w:rPr>
                <w:rFonts w:eastAsia="MS PGothic"/>
              </w:rPr>
              <w:t>.</w:t>
            </w:r>
          </w:p>
          <w:p w14:paraId="472897C0" w14:textId="77777777" w:rsidR="00F67D29" w:rsidRPr="00252156" w:rsidRDefault="00F67D29" w:rsidP="00E64CC8">
            <w:pPr>
              <w:pStyle w:val="TAL"/>
              <w:rPr>
                <w:rFonts w:eastAsia="MS PGothic"/>
              </w:rPr>
            </w:pPr>
          </w:p>
          <w:p w14:paraId="7B527C9C" w14:textId="77777777" w:rsidR="00F67D29" w:rsidRPr="00252156" w:rsidRDefault="00F67D29" w:rsidP="00E64CC8">
            <w:pPr>
              <w:pStyle w:val="TAL"/>
              <w:rPr>
                <w:rFonts w:eastAsia="MS PGothic"/>
              </w:rPr>
            </w:pPr>
            <w:r w:rsidRPr="00252156">
              <w:rPr>
                <w:rFonts w:eastAsia="MS PGothic"/>
              </w:rPr>
              <w:t>Notation in accordance with clause </w:t>
            </w:r>
            <w:r w:rsidRPr="00252156">
              <w:t xml:space="preserve">5.5.6.1. </w:t>
            </w:r>
            <w:r w:rsidRPr="00252156">
              <w:rPr>
                <w:rFonts w:eastAsia="MS PGothic"/>
              </w:rPr>
              <w:t>Coded as specified in IETF RFC 3550 [76].</w:t>
            </w:r>
          </w:p>
        </w:tc>
        <w:tc>
          <w:tcPr>
            <w:tcW w:w="1245" w:type="dxa"/>
          </w:tcPr>
          <w:p w14:paraId="2683610A" w14:textId="77777777" w:rsidR="00F67D29" w:rsidRPr="00252156" w:rsidRDefault="00F67D29" w:rsidP="00E64CC8">
            <w:pPr>
              <w:pStyle w:val="TAL"/>
              <w:rPr>
                <w:rFonts w:eastAsia="MS Mincho"/>
              </w:rPr>
            </w:pPr>
          </w:p>
        </w:tc>
      </w:tr>
      <w:tr w:rsidR="00F67D29" w:rsidRPr="00252156" w14:paraId="191654A0" w14:textId="77777777" w:rsidTr="00E64CC8">
        <w:trPr>
          <w:cantSplit/>
          <w:jc w:val="center"/>
        </w:trPr>
        <w:tc>
          <w:tcPr>
            <w:tcW w:w="4535" w:type="dxa"/>
          </w:tcPr>
          <w:p w14:paraId="2613EDE6" w14:textId="77777777" w:rsidR="00F67D29" w:rsidRPr="00252156" w:rsidRDefault="00F67D29" w:rsidP="00E64CC8">
            <w:pPr>
              <w:pStyle w:val="TAL"/>
              <w:rPr>
                <w:rFonts w:eastAsia="MS Mincho"/>
              </w:rPr>
            </w:pPr>
            <w:r w:rsidRPr="00252156">
              <w:rPr>
                <w:rFonts w:eastAsia="MS Mincho"/>
              </w:rPr>
              <w:t xml:space="preserve">  name</w:t>
            </w:r>
          </w:p>
        </w:tc>
        <w:tc>
          <w:tcPr>
            <w:tcW w:w="2267" w:type="dxa"/>
          </w:tcPr>
          <w:p w14:paraId="659A45D4" w14:textId="77777777" w:rsidR="00F67D29" w:rsidRPr="00252156" w:rsidRDefault="00F67D29" w:rsidP="00E64CC8">
            <w:pPr>
              <w:pStyle w:val="TAL"/>
              <w:rPr>
                <w:rFonts w:eastAsia="MS PGothic"/>
              </w:rPr>
            </w:pPr>
            <w:r w:rsidRPr="00252156">
              <w:rPr>
                <w:rFonts w:eastAsia="MS Mincho"/>
              </w:rPr>
              <w:t>MCV3</w:t>
            </w:r>
          </w:p>
        </w:tc>
        <w:tc>
          <w:tcPr>
            <w:tcW w:w="1700" w:type="dxa"/>
          </w:tcPr>
          <w:p w14:paraId="6A75B579" w14:textId="77777777" w:rsidR="00F67D29" w:rsidRPr="00252156" w:rsidRDefault="00F67D29" w:rsidP="00E64CC8">
            <w:pPr>
              <w:pStyle w:val="TAL"/>
              <w:rPr>
                <w:rFonts w:eastAsia="MS PGothic"/>
              </w:rPr>
            </w:pPr>
          </w:p>
        </w:tc>
        <w:tc>
          <w:tcPr>
            <w:tcW w:w="1245" w:type="dxa"/>
          </w:tcPr>
          <w:p w14:paraId="40BFCC88" w14:textId="77777777" w:rsidR="00F67D29" w:rsidRPr="00252156" w:rsidRDefault="00F67D29" w:rsidP="00E64CC8">
            <w:pPr>
              <w:pStyle w:val="TAL"/>
              <w:rPr>
                <w:rFonts w:eastAsia="MS Mincho"/>
              </w:rPr>
            </w:pPr>
          </w:p>
        </w:tc>
      </w:tr>
      <w:tr w:rsidR="00F67D29" w:rsidRPr="00252156" w14:paraId="64F3D89A" w14:textId="77777777" w:rsidTr="00E64CC8">
        <w:trPr>
          <w:cantSplit/>
          <w:jc w:val="center"/>
        </w:trPr>
        <w:tc>
          <w:tcPr>
            <w:tcW w:w="4535" w:type="dxa"/>
          </w:tcPr>
          <w:p w14:paraId="08B94217" w14:textId="77777777" w:rsidR="00F67D29" w:rsidRPr="00252156" w:rsidRDefault="00F67D29" w:rsidP="00E64CC8">
            <w:pPr>
              <w:pStyle w:val="TAL"/>
              <w:rPr>
                <w:rFonts w:eastAsia="MS Mincho"/>
              </w:rPr>
            </w:pPr>
            <w:r w:rsidRPr="00252156">
              <w:rPr>
                <w:rFonts w:eastAsia="MS Mincho"/>
              </w:rPr>
              <w:t>MCVideo Group ID</w:t>
            </w:r>
          </w:p>
        </w:tc>
        <w:tc>
          <w:tcPr>
            <w:tcW w:w="2267" w:type="dxa"/>
          </w:tcPr>
          <w:p w14:paraId="4629162A" w14:textId="77777777" w:rsidR="00F67D29" w:rsidRPr="00252156" w:rsidRDefault="00F67D29" w:rsidP="00E64CC8">
            <w:pPr>
              <w:pStyle w:val="TAL"/>
              <w:rPr>
                <w:rFonts w:eastAsia="MS Mincho"/>
              </w:rPr>
            </w:pPr>
            <w:r w:rsidRPr="00252156">
              <w:rPr>
                <w:rFonts w:eastAsia="MS Mincho"/>
              </w:rPr>
              <w:t>px_MCVideo_Group_A_ID</w:t>
            </w:r>
          </w:p>
        </w:tc>
        <w:tc>
          <w:tcPr>
            <w:tcW w:w="1700" w:type="dxa"/>
          </w:tcPr>
          <w:p w14:paraId="314430BC" w14:textId="77777777" w:rsidR="00F67D29" w:rsidRPr="00252156" w:rsidRDefault="00F67D29" w:rsidP="00E64CC8">
            <w:pPr>
              <w:pStyle w:val="TAL"/>
              <w:rPr>
                <w:rFonts w:eastAsia="MS PGothic"/>
              </w:rPr>
            </w:pPr>
            <w:r w:rsidRPr="00252156">
              <w:rPr>
                <w:rFonts w:eastAsia="MS PGothic"/>
              </w:rPr>
              <w:t>The group ID of the call</w:t>
            </w:r>
          </w:p>
        </w:tc>
        <w:tc>
          <w:tcPr>
            <w:tcW w:w="1245" w:type="dxa"/>
          </w:tcPr>
          <w:p w14:paraId="200E7038" w14:textId="77777777" w:rsidR="00F67D29" w:rsidRPr="00252156" w:rsidRDefault="00F67D29" w:rsidP="00E64CC8">
            <w:pPr>
              <w:pStyle w:val="TAL"/>
              <w:rPr>
                <w:rFonts w:eastAsia="MS Mincho"/>
              </w:rPr>
            </w:pPr>
          </w:p>
        </w:tc>
      </w:tr>
      <w:tr w:rsidR="00F67D29" w:rsidRPr="00252156" w14:paraId="44471F5A" w14:textId="77777777" w:rsidTr="00E64CC8">
        <w:trPr>
          <w:cantSplit/>
          <w:jc w:val="center"/>
        </w:trPr>
        <w:tc>
          <w:tcPr>
            <w:tcW w:w="4535" w:type="dxa"/>
          </w:tcPr>
          <w:p w14:paraId="79C977FD" w14:textId="77777777" w:rsidR="00F67D29" w:rsidRPr="00252156" w:rsidRDefault="00F67D29" w:rsidP="00E64CC8">
            <w:pPr>
              <w:pStyle w:val="TAL"/>
              <w:rPr>
                <w:rFonts w:eastAsia="MS Mincho"/>
              </w:rPr>
            </w:pPr>
            <w:r w:rsidRPr="00252156">
              <w:rPr>
                <w:rFonts w:eastAsia="MS Mincho"/>
              </w:rPr>
              <w:t>TMGI</w:t>
            </w:r>
          </w:p>
        </w:tc>
        <w:tc>
          <w:tcPr>
            <w:tcW w:w="2267" w:type="dxa"/>
          </w:tcPr>
          <w:p w14:paraId="410D2244" w14:textId="77777777" w:rsidR="00F67D29" w:rsidRPr="00252156" w:rsidRDefault="00F67D29" w:rsidP="00E64CC8">
            <w:pPr>
              <w:pStyle w:val="TAL"/>
              <w:rPr>
                <w:rFonts w:eastAsia="MS Mincho"/>
              </w:rPr>
            </w:pPr>
          </w:p>
        </w:tc>
        <w:tc>
          <w:tcPr>
            <w:tcW w:w="1700" w:type="dxa"/>
          </w:tcPr>
          <w:p w14:paraId="2FE86033" w14:textId="77777777" w:rsidR="00F67D29" w:rsidRPr="00252156" w:rsidRDefault="00F67D29" w:rsidP="00E64CC8">
            <w:pPr>
              <w:pStyle w:val="TAL"/>
              <w:rPr>
                <w:rFonts w:eastAsia="MS PGothic"/>
              </w:rPr>
            </w:pPr>
          </w:p>
        </w:tc>
        <w:tc>
          <w:tcPr>
            <w:tcW w:w="1245" w:type="dxa"/>
          </w:tcPr>
          <w:p w14:paraId="00BF41AC" w14:textId="77777777" w:rsidR="00F67D29" w:rsidRPr="00252156" w:rsidRDefault="00F67D29" w:rsidP="00E64CC8">
            <w:pPr>
              <w:pStyle w:val="TAL"/>
              <w:rPr>
                <w:rFonts w:eastAsia="MS Mincho"/>
              </w:rPr>
            </w:pPr>
          </w:p>
        </w:tc>
      </w:tr>
      <w:tr w:rsidR="00F67D29" w:rsidRPr="00252156" w14:paraId="6E164C65" w14:textId="77777777" w:rsidTr="00E64CC8">
        <w:trPr>
          <w:cantSplit/>
          <w:jc w:val="center"/>
        </w:trPr>
        <w:tc>
          <w:tcPr>
            <w:tcW w:w="4535" w:type="dxa"/>
          </w:tcPr>
          <w:p w14:paraId="778A9E8D" w14:textId="77777777" w:rsidR="00F67D29" w:rsidRPr="00252156" w:rsidRDefault="00F67D29" w:rsidP="00E64CC8">
            <w:pPr>
              <w:pStyle w:val="TAL"/>
              <w:rPr>
                <w:rFonts w:eastAsia="MS Mincho"/>
              </w:rPr>
            </w:pPr>
            <w:r w:rsidRPr="00252156">
              <w:rPr>
                <w:rFonts w:eastAsia="MS Mincho"/>
              </w:rPr>
              <w:t xml:space="preserve">  MBMS Service ID</w:t>
            </w:r>
          </w:p>
        </w:tc>
        <w:tc>
          <w:tcPr>
            <w:tcW w:w="2267" w:type="dxa"/>
          </w:tcPr>
          <w:p w14:paraId="1BF1913E" w14:textId="77777777" w:rsidR="00F67D29" w:rsidRPr="00252156" w:rsidRDefault="00F67D29" w:rsidP="00E64CC8">
            <w:pPr>
              <w:pStyle w:val="TAL"/>
              <w:rPr>
                <w:rFonts w:eastAsia="MS Mincho"/>
              </w:rPr>
            </w:pPr>
            <w:r w:rsidRPr="00252156">
              <w:rPr>
                <w:rFonts w:eastAsia="MS Mincho"/>
              </w:rPr>
              <w:t>"0F0F0F"</w:t>
            </w:r>
          </w:p>
        </w:tc>
        <w:tc>
          <w:tcPr>
            <w:tcW w:w="1700" w:type="dxa"/>
          </w:tcPr>
          <w:p w14:paraId="1D5DC17B" w14:textId="77777777" w:rsidR="00F67D29" w:rsidRPr="00252156" w:rsidRDefault="00F67D29" w:rsidP="00E64CC8">
            <w:pPr>
              <w:pStyle w:val="TAL"/>
            </w:pPr>
            <w:r w:rsidRPr="00252156">
              <w:rPr>
                <w:rFonts w:eastAsia="MS PGothic"/>
              </w:rPr>
              <w:t>The selected value is randomly chosen - a</w:t>
            </w:r>
            <w:r w:rsidRPr="00252156">
              <w:t xml:space="preserve"> 6 digit hexadecimal number between 000000 and</w:t>
            </w:r>
          </w:p>
          <w:p w14:paraId="30D449E0" w14:textId="77777777" w:rsidR="00F67D29" w:rsidRPr="00252156" w:rsidRDefault="00F67D29" w:rsidP="00E64CC8">
            <w:pPr>
              <w:pStyle w:val="TAL"/>
            </w:pPr>
            <w:r w:rsidRPr="00252156">
              <w:t>FFFFFF (see TS 23.003 [69] clause 15.2.</w:t>
            </w:r>
          </w:p>
          <w:p w14:paraId="5B22E712" w14:textId="77777777" w:rsidR="00F67D29" w:rsidRPr="00252156" w:rsidRDefault="00F67D29" w:rsidP="00E64CC8">
            <w:pPr>
              <w:pStyle w:val="TAL"/>
            </w:pPr>
            <w:r w:rsidRPr="00252156">
              <w:t>The coding of the MBMS Service ID is the responsibility of each administration</w:t>
            </w:r>
          </w:p>
        </w:tc>
        <w:tc>
          <w:tcPr>
            <w:tcW w:w="1245" w:type="dxa"/>
          </w:tcPr>
          <w:p w14:paraId="65078F6E" w14:textId="77777777" w:rsidR="00F67D29" w:rsidRPr="00252156" w:rsidRDefault="00F67D29" w:rsidP="00E64CC8">
            <w:pPr>
              <w:pStyle w:val="TAL"/>
              <w:rPr>
                <w:rFonts w:eastAsia="MS Mincho"/>
              </w:rPr>
            </w:pPr>
          </w:p>
        </w:tc>
      </w:tr>
      <w:tr w:rsidR="00F67D29" w:rsidRPr="00252156" w14:paraId="478F12B4" w14:textId="77777777" w:rsidTr="00E64CC8">
        <w:trPr>
          <w:cantSplit/>
          <w:jc w:val="center"/>
        </w:trPr>
        <w:tc>
          <w:tcPr>
            <w:tcW w:w="4535" w:type="dxa"/>
          </w:tcPr>
          <w:p w14:paraId="687DABEF" w14:textId="77777777" w:rsidR="00F67D29" w:rsidRPr="00252156" w:rsidRDefault="00F67D29" w:rsidP="00E64CC8">
            <w:pPr>
              <w:pStyle w:val="TAL"/>
              <w:rPr>
                <w:rFonts w:eastAsia="MS Mincho"/>
              </w:rPr>
            </w:pPr>
            <w:r w:rsidRPr="00252156">
              <w:rPr>
                <w:rFonts w:eastAsia="MS Mincho"/>
              </w:rPr>
              <w:t xml:space="preserve">  MCC</w:t>
            </w:r>
          </w:p>
        </w:tc>
        <w:tc>
          <w:tcPr>
            <w:tcW w:w="2267" w:type="dxa"/>
          </w:tcPr>
          <w:p w14:paraId="3839E9BC" w14:textId="77777777" w:rsidR="00F67D29" w:rsidRPr="00252156" w:rsidRDefault="00F67D29" w:rsidP="00E64CC8">
            <w:pPr>
              <w:pStyle w:val="TAL"/>
              <w:rPr>
                <w:rFonts w:eastAsia="MS Mincho"/>
              </w:rPr>
            </w:pPr>
            <w:r w:rsidRPr="00252156">
              <w:rPr>
                <w:rFonts w:eastAsia="MS Mincho"/>
              </w:rPr>
              <w:t>The same value as for PLMN1 specified in TS 36.579-1 [2] Table 5.5.8.1-1</w:t>
            </w:r>
          </w:p>
        </w:tc>
        <w:tc>
          <w:tcPr>
            <w:tcW w:w="1700" w:type="dxa"/>
          </w:tcPr>
          <w:p w14:paraId="20C89915" w14:textId="77777777" w:rsidR="00F67D29" w:rsidRPr="00252156" w:rsidRDefault="00F67D29" w:rsidP="00E64CC8">
            <w:pPr>
              <w:pStyle w:val="TAL"/>
            </w:pPr>
            <w:r w:rsidRPr="00252156">
              <w:t>Mobile Country Code</w:t>
            </w:r>
          </w:p>
        </w:tc>
        <w:tc>
          <w:tcPr>
            <w:tcW w:w="1245" w:type="dxa"/>
          </w:tcPr>
          <w:p w14:paraId="4AA56E8E" w14:textId="77777777" w:rsidR="00F67D29" w:rsidRPr="00252156" w:rsidRDefault="00F67D29" w:rsidP="00E64CC8">
            <w:pPr>
              <w:pStyle w:val="TAL"/>
              <w:rPr>
                <w:rFonts w:eastAsia="MS Mincho"/>
              </w:rPr>
            </w:pPr>
          </w:p>
        </w:tc>
      </w:tr>
      <w:tr w:rsidR="00F67D29" w:rsidRPr="00252156" w14:paraId="79F439CE" w14:textId="77777777" w:rsidTr="00E64CC8">
        <w:trPr>
          <w:cantSplit/>
          <w:jc w:val="center"/>
        </w:trPr>
        <w:tc>
          <w:tcPr>
            <w:tcW w:w="4535" w:type="dxa"/>
          </w:tcPr>
          <w:p w14:paraId="56CD6A6A" w14:textId="77777777" w:rsidR="00F67D29" w:rsidRPr="00252156" w:rsidRDefault="00F67D29" w:rsidP="00E64CC8">
            <w:pPr>
              <w:pStyle w:val="TAL"/>
              <w:rPr>
                <w:rFonts w:eastAsia="MS Mincho"/>
              </w:rPr>
            </w:pPr>
            <w:r w:rsidRPr="00252156">
              <w:rPr>
                <w:rFonts w:eastAsia="MS Mincho"/>
              </w:rPr>
              <w:t xml:space="preserve">  MNC</w:t>
            </w:r>
          </w:p>
        </w:tc>
        <w:tc>
          <w:tcPr>
            <w:tcW w:w="2267" w:type="dxa"/>
          </w:tcPr>
          <w:p w14:paraId="21785B59" w14:textId="77777777" w:rsidR="00F67D29" w:rsidRPr="00252156" w:rsidRDefault="00F67D29" w:rsidP="00E64CC8">
            <w:pPr>
              <w:pStyle w:val="TAL"/>
              <w:rPr>
                <w:rFonts w:eastAsia="MS Mincho"/>
              </w:rPr>
            </w:pPr>
            <w:r w:rsidRPr="00252156">
              <w:rPr>
                <w:rFonts w:eastAsia="MS Mincho"/>
              </w:rPr>
              <w:t>The same value as for PLMN1 specified in TS 36.579-1 [2] Table 5.5.8.1-1</w:t>
            </w:r>
          </w:p>
        </w:tc>
        <w:tc>
          <w:tcPr>
            <w:tcW w:w="1700" w:type="dxa"/>
          </w:tcPr>
          <w:p w14:paraId="21551BF5" w14:textId="77777777" w:rsidR="00F67D29" w:rsidRPr="00252156" w:rsidRDefault="00F67D29" w:rsidP="00E64CC8">
            <w:pPr>
              <w:pStyle w:val="TAL"/>
            </w:pPr>
            <w:r w:rsidRPr="00252156">
              <w:t>Mobile Network Code</w:t>
            </w:r>
          </w:p>
        </w:tc>
        <w:tc>
          <w:tcPr>
            <w:tcW w:w="1245" w:type="dxa"/>
          </w:tcPr>
          <w:p w14:paraId="591E4970" w14:textId="77777777" w:rsidR="00F67D29" w:rsidRPr="00252156" w:rsidRDefault="00F67D29" w:rsidP="00E64CC8">
            <w:pPr>
              <w:pStyle w:val="TAL"/>
              <w:rPr>
                <w:rFonts w:eastAsia="MS Mincho"/>
              </w:rPr>
            </w:pPr>
          </w:p>
        </w:tc>
      </w:tr>
      <w:tr w:rsidR="00F67D29" w:rsidRPr="00252156" w14:paraId="3E3E1690" w14:textId="77777777" w:rsidTr="00E64CC8">
        <w:trPr>
          <w:cantSplit/>
          <w:jc w:val="center"/>
        </w:trPr>
        <w:tc>
          <w:tcPr>
            <w:tcW w:w="4535" w:type="dxa"/>
          </w:tcPr>
          <w:p w14:paraId="295A9829" w14:textId="77777777" w:rsidR="00F67D29" w:rsidRPr="00252156" w:rsidRDefault="00F67D29" w:rsidP="00E64CC8">
            <w:pPr>
              <w:pStyle w:val="TAL"/>
              <w:rPr>
                <w:rFonts w:eastAsia="MS Mincho"/>
              </w:rPr>
            </w:pPr>
            <w:r w:rsidRPr="00252156">
              <w:rPr>
                <w:rFonts w:eastAsia="MS Mincho"/>
              </w:rPr>
              <w:t>MBMS Subchannel</w:t>
            </w:r>
          </w:p>
        </w:tc>
        <w:tc>
          <w:tcPr>
            <w:tcW w:w="2267" w:type="dxa"/>
          </w:tcPr>
          <w:p w14:paraId="138C2E58" w14:textId="77777777" w:rsidR="00F67D29" w:rsidRPr="00252156" w:rsidRDefault="00F67D29" w:rsidP="00E64CC8">
            <w:pPr>
              <w:pStyle w:val="TAL"/>
              <w:rPr>
                <w:rFonts w:eastAsia="MS Mincho"/>
              </w:rPr>
            </w:pPr>
          </w:p>
        </w:tc>
        <w:tc>
          <w:tcPr>
            <w:tcW w:w="1700" w:type="dxa"/>
          </w:tcPr>
          <w:p w14:paraId="03DAAA75" w14:textId="77777777" w:rsidR="00F67D29" w:rsidRPr="00252156" w:rsidRDefault="00F67D29" w:rsidP="00E64CC8">
            <w:pPr>
              <w:pStyle w:val="TAL"/>
            </w:pPr>
          </w:p>
        </w:tc>
        <w:tc>
          <w:tcPr>
            <w:tcW w:w="1245" w:type="dxa"/>
          </w:tcPr>
          <w:p w14:paraId="76C9FEBA" w14:textId="77777777" w:rsidR="00F67D29" w:rsidRPr="00252156" w:rsidRDefault="00F67D29" w:rsidP="00E64CC8">
            <w:pPr>
              <w:pStyle w:val="TAL"/>
              <w:rPr>
                <w:rFonts w:eastAsia="MS Mincho"/>
              </w:rPr>
            </w:pPr>
          </w:p>
        </w:tc>
      </w:tr>
      <w:tr w:rsidR="00F67D29" w:rsidRPr="00252156" w14:paraId="06AC1B16" w14:textId="77777777" w:rsidTr="00E64CC8">
        <w:trPr>
          <w:cantSplit/>
          <w:jc w:val="center"/>
        </w:trPr>
        <w:tc>
          <w:tcPr>
            <w:tcW w:w="4535" w:type="dxa"/>
          </w:tcPr>
          <w:p w14:paraId="6EF468DA" w14:textId="77777777" w:rsidR="00F67D29" w:rsidRPr="00252156" w:rsidRDefault="00F67D29" w:rsidP="00E64CC8">
            <w:pPr>
              <w:pStyle w:val="TAL"/>
              <w:rPr>
                <w:rFonts w:eastAsia="MS Mincho"/>
              </w:rPr>
            </w:pPr>
            <w:r w:rsidRPr="00252156">
              <w:rPr>
                <w:rFonts w:eastAsia="MS Mincho"/>
              </w:rPr>
              <w:t xml:space="preserve">  </w:t>
            </w:r>
            <w:r w:rsidRPr="00252156">
              <w:t>Video m-line Number</w:t>
            </w:r>
          </w:p>
        </w:tc>
        <w:tc>
          <w:tcPr>
            <w:tcW w:w="2267" w:type="dxa"/>
          </w:tcPr>
          <w:p w14:paraId="31676B88" w14:textId="77777777" w:rsidR="00F67D29" w:rsidRPr="00252156" w:rsidRDefault="00F67D29" w:rsidP="00E64CC8">
            <w:pPr>
              <w:pStyle w:val="TAL"/>
              <w:rPr>
                <w:rFonts w:eastAsia="MS Mincho"/>
              </w:rPr>
            </w:pPr>
            <w:r w:rsidRPr="00252156">
              <w:rPr>
                <w:rFonts w:eastAsia="MS Mincho"/>
              </w:rPr>
              <w:t>"1"</w:t>
            </w:r>
          </w:p>
        </w:tc>
        <w:tc>
          <w:tcPr>
            <w:tcW w:w="1700" w:type="dxa"/>
          </w:tcPr>
          <w:p w14:paraId="67950F74" w14:textId="77777777" w:rsidR="00F67D29" w:rsidRPr="00252156" w:rsidRDefault="00F67D29" w:rsidP="00E64CC8">
            <w:pPr>
              <w:pStyle w:val="TAL"/>
            </w:pPr>
          </w:p>
        </w:tc>
        <w:tc>
          <w:tcPr>
            <w:tcW w:w="1245" w:type="dxa"/>
          </w:tcPr>
          <w:p w14:paraId="5C7EC72E" w14:textId="77777777" w:rsidR="00F67D29" w:rsidRPr="00252156" w:rsidRDefault="00F67D29" w:rsidP="00E64CC8">
            <w:pPr>
              <w:pStyle w:val="TAL"/>
              <w:rPr>
                <w:rFonts w:eastAsia="MS Mincho"/>
              </w:rPr>
            </w:pPr>
          </w:p>
        </w:tc>
      </w:tr>
      <w:tr w:rsidR="00F67D29" w:rsidRPr="00252156" w14:paraId="59F380A5" w14:textId="77777777" w:rsidTr="00E64CC8">
        <w:trPr>
          <w:cantSplit/>
          <w:jc w:val="center"/>
        </w:trPr>
        <w:tc>
          <w:tcPr>
            <w:tcW w:w="4535" w:type="dxa"/>
          </w:tcPr>
          <w:p w14:paraId="1397D9A3" w14:textId="77777777" w:rsidR="00F67D29" w:rsidRPr="00252156" w:rsidRDefault="00F67D29" w:rsidP="00E64CC8">
            <w:pPr>
              <w:pStyle w:val="TAL"/>
              <w:rPr>
                <w:rFonts w:eastAsia="MS Mincho"/>
              </w:rPr>
            </w:pPr>
            <w:r w:rsidRPr="00252156">
              <w:rPr>
                <w:rFonts w:eastAsia="MS Mincho"/>
              </w:rPr>
              <w:t xml:space="preserve">  </w:t>
            </w:r>
            <w:r w:rsidRPr="00252156">
              <w:t>Audio m-line Number</w:t>
            </w:r>
          </w:p>
        </w:tc>
        <w:tc>
          <w:tcPr>
            <w:tcW w:w="2267" w:type="dxa"/>
          </w:tcPr>
          <w:p w14:paraId="4384EFFF" w14:textId="77777777" w:rsidR="00F67D29" w:rsidRPr="00252156" w:rsidRDefault="00F67D29" w:rsidP="00E64CC8">
            <w:pPr>
              <w:pStyle w:val="TAL"/>
              <w:rPr>
                <w:rFonts w:eastAsia="MS Mincho"/>
              </w:rPr>
            </w:pPr>
            <w:r w:rsidRPr="00252156">
              <w:rPr>
                <w:rFonts w:eastAsia="MS Mincho"/>
              </w:rPr>
              <w:t>"2"</w:t>
            </w:r>
          </w:p>
        </w:tc>
        <w:tc>
          <w:tcPr>
            <w:tcW w:w="1700" w:type="dxa"/>
          </w:tcPr>
          <w:p w14:paraId="5DF7E2CD" w14:textId="77777777" w:rsidR="00F67D29" w:rsidRPr="00252156" w:rsidRDefault="00F67D29" w:rsidP="00E64CC8">
            <w:pPr>
              <w:pStyle w:val="TAL"/>
            </w:pPr>
            <w:r w:rsidRPr="00252156">
              <w:t>The number of the "m=audio" m-line in the SIP MESSAGE request announcing the MBMS bearer</w:t>
            </w:r>
          </w:p>
        </w:tc>
        <w:tc>
          <w:tcPr>
            <w:tcW w:w="1245" w:type="dxa"/>
          </w:tcPr>
          <w:p w14:paraId="09C4B229" w14:textId="77777777" w:rsidR="00F67D29" w:rsidRPr="00252156" w:rsidRDefault="00F67D29" w:rsidP="00E64CC8">
            <w:pPr>
              <w:pStyle w:val="TAL"/>
              <w:rPr>
                <w:rFonts w:eastAsia="MS Mincho"/>
              </w:rPr>
            </w:pPr>
          </w:p>
        </w:tc>
      </w:tr>
      <w:tr w:rsidR="00F67D29" w:rsidRPr="00252156" w14:paraId="0E7B1BD6" w14:textId="77777777" w:rsidTr="00E64CC8">
        <w:trPr>
          <w:cantSplit/>
          <w:jc w:val="center"/>
        </w:trPr>
        <w:tc>
          <w:tcPr>
            <w:tcW w:w="4535" w:type="dxa"/>
          </w:tcPr>
          <w:p w14:paraId="6D9B2B28" w14:textId="77777777" w:rsidR="00F67D29" w:rsidRPr="00252156" w:rsidRDefault="00F67D29" w:rsidP="00E64CC8">
            <w:pPr>
              <w:pStyle w:val="TAL"/>
              <w:rPr>
                <w:rFonts w:eastAsia="MS Mincho"/>
              </w:rPr>
            </w:pPr>
            <w:r w:rsidRPr="00252156">
              <w:rPr>
                <w:rFonts w:eastAsia="MS Mincho"/>
              </w:rPr>
              <w:t xml:space="preserve">  </w:t>
            </w:r>
            <w:r w:rsidRPr="00252156">
              <w:t>Control m-line Number</w:t>
            </w:r>
          </w:p>
        </w:tc>
        <w:tc>
          <w:tcPr>
            <w:tcW w:w="2267" w:type="dxa"/>
          </w:tcPr>
          <w:p w14:paraId="74D388FA" w14:textId="77777777" w:rsidR="00F67D29" w:rsidRPr="00252156" w:rsidRDefault="00F67D29" w:rsidP="00E64CC8">
            <w:pPr>
              <w:pStyle w:val="TAL"/>
              <w:rPr>
                <w:rFonts w:eastAsia="MS Mincho"/>
              </w:rPr>
            </w:pPr>
            <w:r w:rsidRPr="00252156">
              <w:rPr>
                <w:rFonts w:eastAsia="MS Mincho"/>
              </w:rPr>
              <w:t>"3"</w:t>
            </w:r>
          </w:p>
        </w:tc>
        <w:tc>
          <w:tcPr>
            <w:tcW w:w="1700" w:type="dxa"/>
          </w:tcPr>
          <w:p w14:paraId="723ACAF0" w14:textId="77777777" w:rsidR="00F67D29" w:rsidRPr="00252156" w:rsidRDefault="00F67D29" w:rsidP="00E64CC8">
            <w:pPr>
              <w:pStyle w:val="TAL"/>
            </w:pPr>
          </w:p>
        </w:tc>
        <w:tc>
          <w:tcPr>
            <w:tcW w:w="1245" w:type="dxa"/>
          </w:tcPr>
          <w:p w14:paraId="54885D96" w14:textId="77777777" w:rsidR="00F67D29" w:rsidRPr="00252156" w:rsidRDefault="00F67D29" w:rsidP="00E64CC8">
            <w:pPr>
              <w:pStyle w:val="TAL"/>
              <w:rPr>
                <w:rFonts w:eastAsia="MS Mincho"/>
              </w:rPr>
            </w:pPr>
          </w:p>
        </w:tc>
      </w:tr>
      <w:tr w:rsidR="00F67D29" w:rsidRPr="00252156" w14:paraId="0BA94E92" w14:textId="77777777" w:rsidTr="00E64CC8">
        <w:trPr>
          <w:cantSplit/>
          <w:jc w:val="center"/>
        </w:trPr>
        <w:tc>
          <w:tcPr>
            <w:tcW w:w="4535" w:type="dxa"/>
          </w:tcPr>
          <w:p w14:paraId="23E79A24" w14:textId="77777777" w:rsidR="00F67D29" w:rsidRPr="00252156" w:rsidRDefault="00F67D29" w:rsidP="00E64CC8">
            <w:pPr>
              <w:pStyle w:val="TAL"/>
              <w:rPr>
                <w:rFonts w:eastAsia="MS Mincho"/>
              </w:rPr>
            </w:pPr>
            <w:r w:rsidRPr="00252156">
              <w:rPr>
                <w:rFonts w:eastAsia="MS Mincho"/>
              </w:rPr>
              <w:t xml:space="preserve">  </w:t>
            </w:r>
            <w:r w:rsidRPr="00252156">
              <w:t>FEC m-line Number</w:t>
            </w:r>
          </w:p>
        </w:tc>
        <w:tc>
          <w:tcPr>
            <w:tcW w:w="2267" w:type="dxa"/>
          </w:tcPr>
          <w:p w14:paraId="07110FCD" w14:textId="77777777" w:rsidR="00F67D29" w:rsidRPr="00252156" w:rsidRDefault="00F67D29" w:rsidP="00E64CC8">
            <w:pPr>
              <w:pStyle w:val="TAL"/>
              <w:rPr>
                <w:rFonts w:eastAsia="MS Mincho"/>
              </w:rPr>
            </w:pPr>
            <w:r w:rsidRPr="00252156">
              <w:rPr>
                <w:rFonts w:eastAsia="MS Mincho"/>
              </w:rPr>
              <w:t>"0"</w:t>
            </w:r>
          </w:p>
        </w:tc>
        <w:tc>
          <w:tcPr>
            <w:tcW w:w="1700" w:type="dxa"/>
          </w:tcPr>
          <w:p w14:paraId="3497F235" w14:textId="77777777" w:rsidR="00F67D29" w:rsidRPr="00252156" w:rsidRDefault="00F67D29" w:rsidP="00E64CC8">
            <w:pPr>
              <w:pStyle w:val="TAL"/>
            </w:pPr>
          </w:p>
        </w:tc>
        <w:tc>
          <w:tcPr>
            <w:tcW w:w="1245" w:type="dxa"/>
          </w:tcPr>
          <w:p w14:paraId="4433A0B6" w14:textId="77777777" w:rsidR="00F67D29" w:rsidRPr="00252156" w:rsidRDefault="00F67D29" w:rsidP="00E64CC8">
            <w:pPr>
              <w:pStyle w:val="TAL"/>
              <w:rPr>
                <w:rFonts w:eastAsia="MS Mincho"/>
              </w:rPr>
            </w:pPr>
          </w:p>
        </w:tc>
      </w:tr>
      <w:tr w:rsidR="00F67D29" w:rsidRPr="00252156" w14:paraId="7303DBEC" w14:textId="77777777" w:rsidTr="00E64CC8">
        <w:trPr>
          <w:cantSplit/>
          <w:jc w:val="center"/>
        </w:trPr>
        <w:tc>
          <w:tcPr>
            <w:tcW w:w="4535" w:type="dxa"/>
          </w:tcPr>
          <w:p w14:paraId="7937F274" w14:textId="77777777" w:rsidR="00F67D29" w:rsidRPr="00252156" w:rsidRDefault="00F67D29" w:rsidP="00E64CC8">
            <w:pPr>
              <w:pStyle w:val="TAL"/>
              <w:rPr>
                <w:rFonts w:eastAsia="MS Mincho"/>
              </w:rPr>
            </w:pPr>
            <w:r w:rsidRPr="00252156">
              <w:rPr>
                <w:rFonts w:eastAsia="MS Mincho"/>
              </w:rPr>
              <w:t xml:space="preserve">  </w:t>
            </w:r>
            <w:r w:rsidRPr="00252156">
              <w:t>IP version</w:t>
            </w:r>
          </w:p>
        </w:tc>
        <w:tc>
          <w:tcPr>
            <w:tcW w:w="2267" w:type="dxa"/>
          </w:tcPr>
          <w:p w14:paraId="725D4DEA" w14:textId="77777777" w:rsidR="00F67D29" w:rsidRPr="00252156" w:rsidRDefault="00F67D29" w:rsidP="00E64CC8">
            <w:pPr>
              <w:pStyle w:val="TAL"/>
              <w:rPr>
                <w:rFonts w:eastAsia="MS Mincho"/>
              </w:rPr>
            </w:pPr>
            <w:r w:rsidRPr="00252156">
              <w:rPr>
                <w:rFonts w:eastAsia="MS Mincho"/>
              </w:rPr>
              <w:t>"0"</w:t>
            </w:r>
          </w:p>
        </w:tc>
        <w:tc>
          <w:tcPr>
            <w:tcW w:w="1700" w:type="dxa"/>
          </w:tcPr>
          <w:p w14:paraId="0082FAEE" w14:textId="77777777" w:rsidR="00F67D29" w:rsidRPr="00252156" w:rsidRDefault="00F67D29" w:rsidP="00E64CC8">
            <w:pPr>
              <w:pStyle w:val="TAL"/>
              <w:rPr>
                <w:lang w:val="fr-FR"/>
              </w:rPr>
            </w:pPr>
            <w:r w:rsidRPr="00252156">
              <w:rPr>
                <w:lang w:val="fr-FR"/>
              </w:rPr>
              <w:t>'0' = IP version 4</w:t>
            </w:r>
          </w:p>
          <w:p w14:paraId="3BE125BF" w14:textId="77777777" w:rsidR="00F67D29" w:rsidRPr="00252156" w:rsidRDefault="00F67D29" w:rsidP="00E64CC8">
            <w:pPr>
              <w:pStyle w:val="TAL"/>
              <w:rPr>
                <w:lang w:val="fr-FR"/>
              </w:rPr>
            </w:pPr>
            <w:r w:rsidRPr="00252156">
              <w:rPr>
                <w:lang w:val="fr-FR"/>
              </w:rPr>
              <w:t>'1' = IP version 6</w:t>
            </w:r>
          </w:p>
          <w:p w14:paraId="4771ED73" w14:textId="77777777" w:rsidR="00F67D29" w:rsidRPr="00252156" w:rsidRDefault="00F67D29" w:rsidP="00E64CC8">
            <w:pPr>
              <w:pStyle w:val="TAL"/>
            </w:pPr>
            <w:r w:rsidRPr="00252156">
              <w:t>All other values are reserved for future use</w:t>
            </w:r>
          </w:p>
        </w:tc>
        <w:tc>
          <w:tcPr>
            <w:tcW w:w="1245" w:type="dxa"/>
          </w:tcPr>
          <w:p w14:paraId="78AF2AA4" w14:textId="77777777" w:rsidR="00F67D29" w:rsidRPr="00252156" w:rsidRDefault="00F67D29" w:rsidP="00E64CC8">
            <w:pPr>
              <w:pStyle w:val="TAL"/>
              <w:rPr>
                <w:rFonts w:eastAsia="MS Mincho"/>
              </w:rPr>
            </w:pPr>
          </w:p>
        </w:tc>
      </w:tr>
      <w:tr w:rsidR="00F67D29" w:rsidRPr="00252156" w14:paraId="67CCBEF3" w14:textId="77777777" w:rsidTr="00E64CC8">
        <w:trPr>
          <w:cantSplit/>
          <w:jc w:val="center"/>
        </w:trPr>
        <w:tc>
          <w:tcPr>
            <w:tcW w:w="4535" w:type="dxa"/>
          </w:tcPr>
          <w:p w14:paraId="7618E0CC" w14:textId="77777777" w:rsidR="00F67D29" w:rsidRPr="00252156" w:rsidRDefault="00F67D29" w:rsidP="00E64CC8">
            <w:pPr>
              <w:pStyle w:val="TAL"/>
              <w:rPr>
                <w:rFonts w:eastAsia="MS Mincho"/>
              </w:rPr>
            </w:pPr>
            <w:r w:rsidRPr="00252156">
              <w:rPr>
                <w:rFonts w:eastAsia="MS Mincho"/>
              </w:rPr>
              <w:lastRenderedPageBreak/>
              <w:t xml:space="preserve">  </w:t>
            </w:r>
            <w:r w:rsidRPr="00252156">
              <w:t>Transmission Control Port Number</w:t>
            </w:r>
          </w:p>
        </w:tc>
        <w:tc>
          <w:tcPr>
            <w:tcW w:w="2267" w:type="dxa"/>
          </w:tcPr>
          <w:p w14:paraId="3374D9E3" w14:textId="77777777" w:rsidR="00F67D29" w:rsidRPr="00252156" w:rsidRDefault="00F67D29" w:rsidP="00E64CC8">
            <w:pPr>
              <w:pStyle w:val="TAL"/>
              <w:rPr>
                <w:rFonts w:eastAsia="MS Mincho"/>
              </w:rPr>
            </w:pPr>
            <w:r w:rsidRPr="00252156">
              <w:rPr>
                <w:rFonts w:eastAsia="MS Mincho"/>
              </w:rPr>
              <w:t>"9"</w:t>
            </w:r>
          </w:p>
        </w:tc>
        <w:tc>
          <w:tcPr>
            <w:tcW w:w="1700" w:type="dxa"/>
          </w:tcPr>
          <w:p w14:paraId="24D7A2F9" w14:textId="77777777" w:rsidR="00F67D29" w:rsidRPr="00252156" w:rsidRDefault="00F67D29" w:rsidP="00E64CC8">
            <w:pPr>
              <w:pStyle w:val="TAL"/>
            </w:pPr>
            <w:r w:rsidRPr="00252156">
              <w:t>The port to be used if the&lt;Floor m-line Number&gt; value is greater than '0'. If the &lt;Floor m-line Number&gt; value is equal to '0', the &lt;Floor control Port Number&gt; value is not included in the MBMS Subchannel field</w:t>
            </w:r>
          </w:p>
        </w:tc>
        <w:tc>
          <w:tcPr>
            <w:tcW w:w="1245" w:type="dxa"/>
          </w:tcPr>
          <w:p w14:paraId="7F93E532" w14:textId="77777777" w:rsidR="00F67D29" w:rsidRPr="00252156" w:rsidRDefault="00F67D29" w:rsidP="00E64CC8">
            <w:pPr>
              <w:pStyle w:val="TAL"/>
              <w:rPr>
                <w:rFonts w:eastAsia="MS Mincho"/>
              </w:rPr>
            </w:pPr>
          </w:p>
        </w:tc>
      </w:tr>
      <w:tr w:rsidR="00F67D29" w:rsidRPr="00252156" w14:paraId="303E8AF0" w14:textId="77777777" w:rsidTr="00E64CC8">
        <w:trPr>
          <w:cantSplit/>
          <w:jc w:val="center"/>
        </w:trPr>
        <w:tc>
          <w:tcPr>
            <w:tcW w:w="4535" w:type="dxa"/>
          </w:tcPr>
          <w:p w14:paraId="34C65FFF" w14:textId="77777777" w:rsidR="00F67D29" w:rsidRPr="00252156" w:rsidRDefault="00F67D29" w:rsidP="00E64CC8">
            <w:pPr>
              <w:pStyle w:val="TAL"/>
              <w:rPr>
                <w:rFonts w:eastAsia="MS Mincho"/>
              </w:rPr>
            </w:pPr>
            <w:r w:rsidRPr="00252156">
              <w:rPr>
                <w:rFonts w:eastAsia="MS Mincho"/>
              </w:rPr>
              <w:t xml:space="preserve">  </w:t>
            </w:r>
            <w:r w:rsidRPr="00252156">
              <w:t>Video Media Port Number</w:t>
            </w:r>
          </w:p>
        </w:tc>
        <w:tc>
          <w:tcPr>
            <w:tcW w:w="2267" w:type="dxa"/>
          </w:tcPr>
          <w:p w14:paraId="395D8CCF" w14:textId="77777777" w:rsidR="00F67D29" w:rsidRPr="00252156" w:rsidRDefault="00F67D29" w:rsidP="00E64CC8">
            <w:pPr>
              <w:pStyle w:val="TAL"/>
              <w:rPr>
                <w:rFonts w:eastAsia="MS Mincho"/>
              </w:rPr>
            </w:pPr>
            <w:r w:rsidRPr="00252156">
              <w:rPr>
                <w:rFonts w:eastAsia="MS Mincho"/>
              </w:rPr>
              <w:t>"9"</w:t>
            </w:r>
          </w:p>
        </w:tc>
        <w:tc>
          <w:tcPr>
            <w:tcW w:w="1700" w:type="dxa"/>
          </w:tcPr>
          <w:p w14:paraId="54EFAC80" w14:textId="77777777" w:rsidR="00F67D29" w:rsidRPr="00252156" w:rsidRDefault="00F67D29" w:rsidP="00E64CC8">
            <w:pPr>
              <w:pStyle w:val="TAL"/>
            </w:pPr>
          </w:p>
        </w:tc>
        <w:tc>
          <w:tcPr>
            <w:tcW w:w="1245" w:type="dxa"/>
          </w:tcPr>
          <w:p w14:paraId="09B99966" w14:textId="77777777" w:rsidR="00F67D29" w:rsidRPr="00252156" w:rsidRDefault="00F67D29" w:rsidP="00E64CC8">
            <w:pPr>
              <w:pStyle w:val="TAL"/>
              <w:rPr>
                <w:rFonts w:eastAsia="MS Mincho"/>
              </w:rPr>
            </w:pPr>
          </w:p>
        </w:tc>
      </w:tr>
      <w:tr w:rsidR="00F67D29" w:rsidRPr="00252156" w14:paraId="09719026" w14:textId="77777777" w:rsidTr="00E64CC8">
        <w:trPr>
          <w:cantSplit/>
          <w:jc w:val="center"/>
        </w:trPr>
        <w:tc>
          <w:tcPr>
            <w:tcW w:w="4535" w:type="dxa"/>
          </w:tcPr>
          <w:p w14:paraId="6A64EB75" w14:textId="77777777" w:rsidR="00F67D29" w:rsidRPr="00252156" w:rsidRDefault="00F67D29" w:rsidP="00E64CC8">
            <w:pPr>
              <w:pStyle w:val="TAL"/>
              <w:rPr>
                <w:rFonts w:eastAsia="MS Mincho"/>
              </w:rPr>
            </w:pPr>
            <w:r w:rsidRPr="00252156">
              <w:rPr>
                <w:rFonts w:eastAsia="MS Mincho"/>
              </w:rPr>
              <w:t xml:space="preserve">  </w:t>
            </w:r>
            <w:r w:rsidRPr="00252156">
              <w:t>Audio Media Port Number</w:t>
            </w:r>
          </w:p>
        </w:tc>
        <w:tc>
          <w:tcPr>
            <w:tcW w:w="2267" w:type="dxa"/>
          </w:tcPr>
          <w:p w14:paraId="3CA9D247" w14:textId="77777777" w:rsidR="00F67D29" w:rsidRPr="00252156" w:rsidRDefault="00F67D29" w:rsidP="00E64CC8">
            <w:pPr>
              <w:pStyle w:val="TAL"/>
              <w:rPr>
                <w:rFonts w:eastAsia="MS Mincho"/>
              </w:rPr>
            </w:pPr>
            <w:r w:rsidRPr="00252156">
              <w:rPr>
                <w:rFonts w:eastAsia="MS Mincho"/>
              </w:rPr>
              <w:t>"9"</w:t>
            </w:r>
          </w:p>
        </w:tc>
        <w:tc>
          <w:tcPr>
            <w:tcW w:w="1700" w:type="dxa"/>
          </w:tcPr>
          <w:p w14:paraId="59F4C169" w14:textId="77777777" w:rsidR="00F67D29" w:rsidRPr="00252156" w:rsidRDefault="00F67D29" w:rsidP="00E64CC8">
            <w:pPr>
              <w:pStyle w:val="TAL"/>
            </w:pPr>
          </w:p>
        </w:tc>
        <w:tc>
          <w:tcPr>
            <w:tcW w:w="1245" w:type="dxa"/>
          </w:tcPr>
          <w:p w14:paraId="1DACCE43" w14:textId="77777777" w:rsidR="00F67D29" w:rsidRPr="00252156" w:rsidRDefault="00F67D29" w:rsidP="00E64CC8">
            <w:pPr>
              <w:pStyle w:val="TAL"/>
              <w:rPr>
                <w:rFonts w:eastAsia="MS Mincho"/>
              </w:rPr>
            </w:pPr>
          </w:p>
        </w:tc>
      </w:tr>
      <w:tr w:rsidR="00F67D29" w:rsidRPr="00252156" w14:paraId="318A7B14" w14:textId="77777777" w:rsidTr="00E64CC8">
        <w:trPr>
          <w:cantSplit/>
          <w:jc w:val="center"/>
        </w:trPr>
        <w:tc>
          <w:tcPr>
            <w:tcW w:w="4535" w:type="dxa"/>
          </w:tcPr>
          <w:p w14:paraId="64B3B0EF" w14:textId="77777777" w:rsidR="00F67D29" w:rsidRPr="00252156" w:rsidRDefault="00F67D29" w:rsidP="00E64CC8">
            <w:pPr>
              <w:pStyle w:val="TAL"/>
              <w:rPr>
                <w:rFonts w:eastAsia="MS Mincho"/>
              </w:rPr>
            </w:pPr>
            <w:r w:rsidRPr="00252156">
              <w:rPr>
                <w:rFonts w:eastAsia="MS Mincho"/>
              </w:rPr>
              <w:t xml:space="preserve">  </w:t>
            </w:r>
            <w:r w:rsidRPr="00252156">
              <w:t>FEC Port Number</w:t>
            </w:r>
          </w:p>
        </w:tc>
        <w:tc>
          <w:tcPr>
            <w:tcW w:w="2267" w:type="dxa"/>
          </w:tcPr>
          <w:p w14:paraId="5C97A454" w14:textId="77777777" w:rsidR="00F67D29" w:rsidRPr="00252156" w:rsidRDefault="00F67D29" w:rsidP="00E64CC8">
            <w:pPr>
              <w:pStyle w:val="TAL"/>
              <w:rPr>
                <w:rFonts w:eastAsia="MS Mincho"/>
              </w:rPr>
            </w:pPr>
            <w:r w:rsidRPr="00252156">
              <w:rPr>
                <w:rFonts w:eastAsia="MS Mincho"/>
              </w:rPr>
              <w:t>not present</w:t>
            </w:r>
          </w:p>
        </w:tc>
        <w:tc>
          <w:tcPr>
            <w:tcW w:w="1700" w:type="dxa"/>
          </w:tcPr>
          <w:p w14:paraId="40880CBF" w14:textId="77777777" w:rsidR="00F67D29" w:rsidRPr="00252156" w:rsidRDefault="00F67D29" w:rsidP="00E64CC8">
            <w:pPr>
              <w:pStyle w:val="TAL"/>
            </w:pPr>
          </w:p>
        </w:tc>
        <w:tc>
          <w:tcPr>
            <w:tcW w:w="1245" w:type="dxa"/>
          </w:tcPr>
          <w:p w14:paraId="3E5DDA3F" w14:textId="77777777" w:rsidR="00F67D29" w:rsidRPr="00252156" w:rsidRDefault="00F67D29" w:rsidP="00E64CC8">
            <w:pPr>
              <w:pStyle w:val="TAL"/>
              <w:rPr>
                <w:rFonts w:eastAsia="MS Mincho"/>
              </w:rPr>
            </w:pPr>
          </w:p>
        </w:tc>
      </w:tr>
      <w:tr w:rsidR="00F67D29" w:rsidRPr="00252156" w14:paraId="35CC4542" w14:textId="77777777" w:rsidTr="00E64CC8">
        <w:trPr>
          <w:cantSplit/>
          <w:jc w:val="center"/>
        </w:trPr>
        <w:tc>
          <w:tcPr>
            <w:tcW w:w="4535" w:type="dxa"/>
          </w:tcPr>
          <w:p w14:paraId="28A08017" w14:textId="77777777" w:rsidR="00F67D29" w:rsidRPr="00252156" w:rsidRDefault="00F67D29" w:rsidP="00E64CC8">
            <w:pPr>
              <w:pStyle w:val="TAL"/>
              <w:rPr>
                <w:rFonts w:eastAsia="MS Mincho"/>
              </w:rPr>
            </w:pPr>
            <w:r w:rsidRPr="00252156">
              <w:rPr>
                <w:rFonts w:eastAsia="MS Mincho"/>
              </w:rPr>
              <w:t xml:space="preserve">  </w:t>
            </w:r>
            <w:r w:rsidRPr="00252156">
              <w:t>IP Address</w:t>
            </w:r>
          </w:p>
        </w:tc>
        <w:tc>
          <w:tcPr>
            <w:tcW w:w="2267" w:type="dxa"/>
          </w:tcPr>
          <w:p w14:paraId="305EB352" w14:textId="77777777" w:rsidR="00F67D29" w:rsidRPr="00252156" w:rsidRDefault="00F67D29" w:rsidP="00E64CC8">
            <w:pPr>
              <w:pStyle w:val="TAL"/>
              <w:rPr>
                <w:rFonts w:eastAsia="MS Mincho"/>
              </w:rPr>
            </w:pPr>
            <w:r w:rsidRPr="00252156">
              <w:rPr>
                <w:rFonts w:eastAsia="MS Mincho"/>
              </w:rPr>
              <w:t>"0.0.0.0"</w:t>
            </w:r>
          </w:p>
        </w:tc>
        <w:tc>
          <w:tcPr>
            <w:tcW w:w="1700" w:type="dxa"/>
          </w:tcPr>
          <w:p w14:paraId="3C1216C6" w14:textId="77777777" w:rsidR="00F67D29" w:rsidRPr="00252156" w:rsidRDefault="00F67D29" w:rsidP="00E64CC8">
            <w:pPr>
              <w:pStyle w:val="TAL"/>
            </w:pPr>
          </w:p>
        </w:tc>
        <w:tc>
          <w:tcPr>
            <w:tcW w:w="1245" w:type="dxa"/>
          </w:tcPr>
          <w:p w14:paraId="1D00766F" w14:textId="77777777" w:rsidR="00F67D29" w:rsidRPr="00252156" w:rsidRDefault="00F67D29" w:rsidP="00E64CC8">
            <w:pPr>
              <w:pStyle w:val="TAL"/>
              <w:rPr>
                <w:rFonts w:eastAsia="MS Mincho"/>
              </w:rPr>
            </w:pPr>
          </w:p>
        </w:tc>
      </w:tr>
    </w:tbl>
    <w:p w14:paraId="7889D302" w14:textId="77777777" w:rsidR="00F67D29" w:rsidRPr="00252156" w:rsidRDefault="00F67D29" w:rsidP="00F67D29"/>
    <w:p w14:paraId="5A70F25B" w14:textId="65B942BA" w:rsidR="00F67D29" w:rsidRPr="00252156" w:rsidRDefault="00F67D29" w:rsidP="00F67D29">
      <w:pPr>
        <w:pStyle w:val="TH"/>
      </w:pPr>
      <w:r w:rsidRPr="00252156">
        <w:t>Table 6.8.1.3.3-13: SIP MESSAGE from the UE (Step 11, Table 6.8.1.3.2-1;</w:t>
      </w:r>
      <w:r w:rsidRPr="00252156">
        <w:br/>
        <w:t>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556BD8C7" w14:textId="77777777" w:rsidTr="00E64CC8">
        <w:trPr>
          <w:tblHeader/>
        </w:trPr>
        <w:tc>
          <w:tcPr>
            <w:tcW w:w="9634" w:type="dxa"/>
            <w:gridSpan w:val="5"/>
          </w:tcPr>
          <w:p w14:paraId="3A0E6600" w14:textId="77777777" w:rsidR="00F67D29" w:rsidRPr="00252156" w:rsidRDefault="00F67D29" w:rsidP="00E64CC8">
            <w:pPr>
              <w:pStyle w:val="TAL"/>
            </w:pPr>
            <w:r w:rsidRPr="00252156">
              <w:t>Derivation Path: TS 36.579-1 [2], Table 5.5.2.7.1-1</w:t>
            </w:r>
          </w:p>
        </w:tc>
      </w:tr>
      <w:tr w:rsidR="00F67D29" w:rsidRPr="00252156" w14:paraId="53237D32" w14:textId="77777777" w:rsidTr="00E64CC8">
        <w:tc>
          <w:tcPr>
            <w:tcW w:w="2709" w:type="dxa"/>
          </w:tcPr>
          <w:p w14:paraId="25682EC6" w14:textId="77777777" w:rsidR="00F67D29" w:rsidRPr="00252156" w:rsidRDefault="00F67D29" w:rsidP="00E64CC8">
            <w:pPr>
              <w:pStyle w:val="TAH"/>
            </w:pPr>
            <w:r w:rsidRPr="00252156">
              <w:t>Information Element</w:t>
            </w:r>
          </w:p>
        </w:tc>
        <w:tc>
          <w:tcPr>
            <w:tcW w:w="2187" w:type="dxa"/>
          </w:tcPr>
          <w:p w14:paraId="28D72BA9"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61B2C20B" w14:textId="77777777" w:rsidR="00F67D29" w:rsidRPr="00252156" w:rsidRDefault="00F67D29" w:rsidP="00E64CC8">
            <w:pPr>
              <w:pStyle w:val="TAH"/>
            </w:pPr>
            <w:r w:rsidRPr="00252156">
              <w:t>Comment</w:t>
            </w:r>
          </w:p>
        </w:tc>
        <w:tc>
          <w:tcPr>
            <w:tcW w:w="1367" w:type="dxa"/>
          </w:tcPr>
          <w:p w14:paraId="21CAFD0F" w14:textId="77777777" w:rsidR="00F67D29" w:rsidRPr="00252156" w:rsidRDefault="00F67D29" w:rsidP="00E64CC8">
            <w:pPr>
              <w:pStyle w:val="TAH"/>
            </w:pPr>
            <w:r w:rsidRPr="00252156">
              <w:t>Reference</w:t>
            </w:r>
          </w:p>
        </w:tc>
        <w:tc>
          <w:tcPr>
            <w:tcW w:w="1184" w:type="dxa"/>
          </w:tcPr>
          <w:p w14:paraId="035AF2DB" w14:textId="77777777" w:rsidR="00F67D29" w:rsidRPr="00252156" w:rsidRDefault="00F67D29" w:rsidP="00E64CC8">
            <w:pPr>
              <w:pStyle w:val="TAH"/>
            </w:pPr>
            <w:r w:rsidRPr="00252156">
              <w:t>Condition</w:t>
            </w:r>
          </w:p>
        </w:tc>
      </w:tr>
      <w:tr w:rsidR="00F67D29" w:rsidRPr="00252156" w14:paraId="4E7F0D51" w14:textId="77777777" w:rsidTr="00E64CC8">
        <w:tc>
          <w:tcPr>
            <w:tcW w:w="2709" w:type="dxa"/>
            <w:vAlign w:val="center"/>
          </w:tcPr>
          <w:p w14:paraId="1386C580" w14:textId="77777777" w:rsidR="00F67D29" w:rsidRPr="00252156" w:rsidRDefault="00F67D29" w:rsidP="00E64CC8">
            <w:pPr>
              <w:pStyle w:val="TAL"/>
              <w:rPr>
                <w:b/>
                <w:bCs/>
              </w:rPr>
            </w:pPr>
            <w:r w:rsidRPr="00252156">
              <w:rPr>
                <w:b/>
                <w:bCs/>
              </w:rPr>
              <w:t>Message-body</w:t>
            </w:r>
          </w:p>
        </w:tc>
        <w:tc>
          <w:tcPr>
            <w:tcW w:w="2187" w:type="dxa"/>
          </w:tcPr>
          <w:p w14:paraId="34538D47" w14:textId="77777777" w:rsidR="00F67D29" w:rsidRPr="00252156" w:rsidRDefault="00F67D29" w:rsidP="00E64CC8">
            <w:pPr>
              <w:pStyle w:val="TAL"/>
            </w:pPr>
          </w:p>
        </w:tc>
        <w:tc>
          <w:tcPr>
            <w:tcW w:w="2187" w:type="dxa"/>
            <w:tcBorders>
              <w:top w:val="single" w:sz="4" w:space="0" w:color="auto"/>
              <w:bottom w:val="single" w:sz="4" w:space="0" w:color="auto"/>
            </w:tcBorders>
          </w:tcPr>
          <w:p w14:paraId="045FA51A" w14:textId="77777777" w:rsidR="00F67D29" w:rsidRPr="00252156" w:rsidRDefault="00F67D29" w:rsidP="00E64CC8">
            <w:pPr>
              <w:pStyle w:val="TAL"/>
            </w:pPr>
          </w:p>
        </w:tc>
        <w:tc>
          <w:tcPr>
            <w:tcW w:w="1367" w:type="dxa"/>
          </w:tcPr>
          <w:p w14:paraId="644D94C9" w14:textId="77777777" w:rsidR="00F67D29" w:rsidRPr="00252156" w:rsidRDefault="00F67D29" w:rsidP="00E64CC8">
            <w:pPr>
              <w:pStyle w:val="TAL"/>
            </w:pPr>
          </w:p>
        </w:tc>
        <w:tc>
          <w:tcPr>
            <w:tcW w:w="1184" w:type="dxa"/>
            <w:vAlign w:val="bottom"/>
          </w:tcPr>
          <w:p w14:paraId="0F51C1A8" w14:textId="77777777" w:rsidR="00F67D29" w:rsidRPr="00252156" w:rsidRDefault="00F67D29" w:rsidP="00E64CC8">
            <w:pPr>
              <w:pStyle w:val="TAL"/>
            </w:pPr>
          </w:p>
        </w:tc>
      </w:tr>
      <w:tr w:rsidR="00F67D29" w:rsidRPr="00252156" w14:paraId="42D7CA88" w14:textId="77777777" w:rsidTr="00E64CC8">
        <w:tc>
          <w:tcPr>
            <w:tcW w:w="2709" w:type="dxa"/>
            <w:vAlign w:val="center"/>
          </w:tcPr>
          <w:p w14:paraId="7B2EBA9B" w14:textId="77777777" w:rsidR="00F67D29" w:rsidRPr="00252156" w:rsidDel="006C0DA3" w:rsidRDefault="00F67D29" w:rsidP="00E64CC8">
            <w:pPr>
              <w:pStyle w:val="TAL"/>
            </w:pPr>
            <w:r w:rsidRPr="00252156">
              <w:t xml:space="preserve">  MIME body part</w:t>
            </w:r>
          </w:p>
        </w:tc>
        <w:tc>
          <w:tcPr>
            <w:tcW w:w="2187" w:type="dxa"/>
            <w:vAlign w:val="center"/>
          </w:tcPr>
          <w:p w14:paraId="4AB9D8E0" w14:textId="77777777" w:rsidR="00F67D29" w:rsidRPr="00252156" w:rsidRDefault="00F67D29" w:rsidP="00E64CC8">
            <w:pPr>
              <w:pStyle w:val="TAL"/>
            </w:pPr>
          </w:p>
        </w:tc>
        <w:tc>
          <w:tcPr>
            <w:tcW w:w="2187" w:type="dxa"/>
            <w:tcBorders>
              <w:top w:val="single" w:sz="4" w:space="0" w:color="auto"/>
              <w:bottom w:val="single" w:sz="4" w:space="0" w:color="auto"/>
            </w:tcBorders>
          </w:tcPr>
          <w:p w14:paraId="56C1D9EC" w14:textId="77777777" w:rsidR="00F67D29" w:rsidRPr="00252156" w:rsidRDefault="00F67D29" w:rsidP="00E64CC8">
            <w:pPr>
              <w:pStyle w:val="TAL"/>
              <w:rPr>
                <w:b/>
                <w:bCs/>
              </w:rPr>
            </w:pPr>
            <w:r w:rsidRPr="00252156">
              <w:rPr>
                <w:b/>
                <w:bCs/>
              </w:rPr>
              <w:t>MCVideo MBMS Usage Info</w:t>
            </w:r>
          </w:p>
        </w:tc>
        <w:tc>
          <w:tcPr>
            <w:tcW w:w="1367" w:type="dxa"/>
          </w:tcPr>
          <w:p w14:paraId="65D216B0" w14:textId="77777777" w:rsidR="00F67D29" w:rsidRPr="00252156" w:rsidRDefault="00F67D29" w:rsidP="00E64CC8">
            <w:pPr>
              <w:pStyle w:val="TAL"/>
            </w:pPr>
          </w:p>
        </w:tc>
        <w:tc>
          <w:tcPr>
            <w:tcW w:w="1184" w:type="dxa"/>
            <w:vAlign w:val="bottom"/>
          </w:tcPr>
          <w:p w14:paraId="47BD439D" w14:textId="77777777" w:rsidR="00F67D29" w:rsidRPr="00252156" w:rsidRDefault="00F67D29" w:rsidP="00E64CC8">
            <w:pPr>
              <w:pStyle w:val="TAL"/>
            </w:pPr>
          </w:p>
        </w:tc>
      </w:tr>
      <w:tr w:rsidR="00F67D29" w:rsidRPr="00252156" w14:paraId="3D7743BA" w14:textId="77777777" w:rsidTr="00E64CC8">
        <w:tc>
          <w:tcPr>
            <w:tcW w:w="2709" w:type="dxa"/>
            <w:vAlign w:val="center"/>
          </w:tcPr>
          <w:p w14:paraId="6B819DD8" w14:textId="77777777" w:rsidR="00F67D29" w:rsidRPr="00252156" w:rsidRDefault="00F67D29" w:rsidP="00E64CC8">
            <w:pPr>
              <w:pStyle w:val="TAL"/>
            </w:pPr>
            <w:r w:rsidRPr="00252156">
              <w:t xml:space="preserve">    MIME-part-headers</w:t>
            </w:r>
          </w:p>
        </w:tc>
        <w:tc>
          <w:tcPr>
            <w:tcW w:w="2187" w:type="dxa"/>
            <w:vAlign w:val="center"/>
          </w:tcPr>
          <w:p w14:paraId="66914A86" w14:textId="77777777" w:rsidR="00F67D29" w:rsidRPr="00252156" w:rsidRDefault="00F67D29" w:rsidP="00E64CC8">
            <w:pPr>
              <w:pStyle w:val="TAL"/>
            </w:pPr>
          </w:p>
        </w:tc>
        <w:tc>
          <w:tcPr>
            <w:tcW w:w="2187" w:type="dxa"/>
            <w:tcBorders>
              <w:top w:val="single" w:sz="4" w:space="0" w:color="auto"/>
              <w:bottom w:val="single" w:sz="4" w:space="0" w:color="auto"/>
            </w:tcBorders>
          </w:tcPr>
          <w:p w14:paraId="6EE4D59C" w14:textId="77777777" w:rsidR="00F67D29" w:rsidRPr="00252156" w:rsidRDefault="00F67D29" w:rsidP="00E64CC8">
            <w:pPr>
              <w:pStyle w:val="TAL"/>
            </w:pPr>
          </w:p>
        </w:tc>
        <w:tc>
          <w:tcPr>
            <w:tcW w:w="1367" w:type="dxa"/>
          </w:tcPr>
          <w:p w14:paraId="5BE3C731" w14:textId="77777777" w:rsidR="00F67D29" w:rsidRPr="00252156" w:rsidRDefault="00F67D29" w:rsidP="00E64CC8">
            <w:pPr>
              <w:pStyle w:val="TAL"/>
            </w:pPr>
          </w:p>
        </w:tc>
        <w:tc>
          <w:tcPr>
            <w:tcW w:w="1184" w:type="dxa"/>
            <w:vAlign w:val="bottom"/>
          </w:tcPr>
          <w:p w14:paraId="4C5D9704" w14:textId="77777777" w:rsidR="00F67D29" w:rsidRPr="00252156" w:rsidRDefault="00F67D29" w:rsidP="00E64CC8">
            <w:pPr>
              <w:pStyle w:val="TAL"/>
            </w:pPr>
          </w:p>
        </w:tc>
      </w:tr>
      <w:tr w:rsidR="00F67D29" w:rsidRPr="00252156" w14:paraId="42A58788" w14:textId="77777777" w:rsidTr="00E64CC8">
        <w:tc>
          <w:tcPr>
            <w:tcW w:w="2709" w:type="dxa"/>
            <w:vAlign w:val="center"/>
          </w:tcPr>
          <w:p w14:paraId="236E1728" w14:textId="77777777" w:rsidR="00F67D29" w:rsidRPr="00252156" w:rsidRDefault="00F67D29" w:rsidP="00E64CC8">
            <w:pPr>
              <w:pStyle w:val="TAL"/>
            </w:pPr>
            <w:r w:rsidRPr="00252156">
              <w:t xml:space="preserve">      Content-Type</w:t>
            </w:r>
          </w:p>
        </w:tc>
        <w:tc>
          <w:tcPr>
            <w:tcW w:w="2187" w:type="dxa"/>
            <w:vAlign w:val="center"/>
          </w:tcPr>
          <w:p w14:paraId="517B122D" w14:textId="77777777" w:rsidR="00F67D29" w:rsidRPr="00252156" w:rsidRDefault="00F67D29" w:rsidP="00E64CC8">
            <w:pPr>
              <w:pStyle w:val="TAL"/>
            </w:pPr>
            <w:r w:rsidRPr="00252156">
              <w:t>"application/vnd.3gpp.mcvideo-mbms-usage-info+xml"</w:t>
            </w:r>
          </w:p>
        </w:tc>
        <w:tc>
          <w:tcPr>
            <w:tcW w:w="2187" w:type="dxa"/>
            <w:tcBorders>
              <w:top w:val="single" w:sz="4" w:space="0" w:color="auto"/>
              <w:bottom w:val="single" w:sz="4" w:space="0" w:color="auto"/>
            </w:tcBorders>
          </w:tcPr>
          <w:p w14:paraId="79752E79" w14:textId="77777777" w:rsidR="00F67D29" w:rsidRPr="00252156" w:rsidRDefault="00F67D29" w:rsidP="00E64CC8">
            <w:pPr>
              <w:pStyle w:val="TAL"/>
            </w:pPr>
          </w:p>
        </w:tc>
        <w:tc>
          <w:tcPr>
            <w:tcW w:w="1367" w:type="dxa"/>
          </w:tcPr>
          <w:p w14:paraId="1F84C7E7" w14:textId="77777777" w:rsidR="00F67D29" w:rsidRPr="00252156" w:rsidRDefault="00F67D29" w:rsidP="00E64CC8">
            <w:pPr>
              <w:pStyle w:val="TAL"/>
            </w:pPr>
          </w:p>
        </w:tc>
        <w:tc>
          <w:tcPr>
            <w:tcW w:w="1184" w:type="dxa"/>
            <w:vAlign w:val="bottom"/>
          </w:tcPr>
          <w:p w14:paraId="43F5AAC8" w14:textId="77777777" w:rsidR="00F67D29" w:rsidRPr="00252156" w:rsidRDefault="00F67D29" w:rsidP="00E64CC8">
            <w:pPr>
              <w:pStyle w:val="TAL"/>
            </w:pPr>
          </w:p>
        </w:tc>
      </w:tr>
      <w:tr w:rsidR="00F67D29" w:rsidRPr="00252156" w14:paraId="639ADDED" w14:textId="77777777" w:rsidTr="00E64CC8">
        <w:tc>
          <w:tcPr>
            <w:tcW w:w="2709" w:type="dxa"/>
            <w:vAlign w:val="center"/>
          </w:tcPr>
          <w:p w14:paraId="634D542E" w14:textId="77777777" w:rsidR="00F67D29" w:rsidRPr="00252156" w:rsidRDefault="00F67D29" w:rsidP="00E64CC8">
            <w:pPr>
              <w:pStyle w:val="TAL"/>
            </w:pPr>
            <w:r w:rsidRPr="00252156">
              <w:t xml:space="preserve">    MIME-part-body</w:t>
            </w:r>
          </w:p>
        </w:tc>
        <w:tc>
          <w:tcPr>
            <w:tcW w:w="2187" w:type="dxa"/>
          </w:tcPr>
          <w:p w14:paraId="28A35881" w14:textId="77777777" w:rsidR="00F67D29" w:rsidRPr="00252156" w:rsidRDefault="00F67D29" w:rsidP="00E64CC8">
            <w:pPr>
              <w:pStyle w:val="TAL"/>
            </w:pPr>
            <w:r w:rsidRPr="00252156">
              <w:t>MCVideo MBMS Usage Info as described in Table 6.8.1.3.3-14</w:t>
            </w:r>
          </w:p>
        </w:tc>
        <w:tc>
          <w:tcPr>
            <w:tcW w:w="2187" w:type="dxa"/>
            <w:tcBorders>
              <w:top w:val="single" w:sz="4" w:space="0" w:color="auto"/>
              <w:bottom w:val="single" w:sz="4" w:space="0" w:color="auto"/>
            </w:tcBorders>
          </w:tcPr>
          <w:p w14:paraId="1D872701" w14:textId="77777777" w:rsidR="00F67D29" w:rsidRPr="00252156" w:rsidRDefault="00F67D29" w:rsidP="00E64CC8">
            <w:pPr>
              <w:pStyle w:val="TAL"/>
            </w:pPr>
          </w:p>
        </w:tc>
        <w:tc>
          <w:tcPr>
            <w:tcW w:w="1367" w:type="dxa"/>
          </w:tcPr>
          <w:p w14:paraId="64F0188B" w14:textId="77777777" w:rsidR="00F67D29" w:rsidRPr="00252156" w:rsidRDefault="00F67D29" w:rsidP="00E64CC8">
            <w:pPr>
              <w:pStyle w:val="TAL"/>
            </w:pPr>
          </w:p>
        </w:tc>
        <w:tc>
          <w:tcPr>
            <w:tcW w:w="1184" w:type="dxa"/>
            <w:vAlign w:val="bottom"/>
          </w:tcPr>
          <w:p w14:paraId="69EA7BC3" w14:textId="77777777" w:rsidR="00F67D29" w:rsidRPr="00252156" w:rsidRDefault="00F67D29" w:rsidP="00E64CC8">
            <w:pPr>
              <w:pStyle w:val="TAL"/>
            </w:pPr>
          </w:p>
        </w:tc>
      </w:tr>
    </w:tbl>
    <w:p w14:paraId="4740B120" w14:textId="77777777" w:rsidR="00F67D29" w:rsidRPr="00252156" w:rsidRDefault="00F67D29" w:rsidP="00F67D29"/>
    <w:p w14:paraId="17D80546" w14:textId="77777777" w:rsidR="00F67D29" w:rsidRPr="00252156" w:rsidRDefault="00F67D29" w:rsidP="00F67D29">
      <w:pPr>
        <w:pStyle w:val="TH"/>
      </w:pPr>
      <w:r w:rsidRPr="00252156">
        <w:t>Table 6.8.1.3.3-14: MCVideo MBMS Usage Info in SIP MESSAGE (Table 6.8.1.3.3-13)</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553699DD" w14:textId="77777777" w:rsidTr="00E64CC8">
        <w:trPr>
          <w:tblHeader/>
        </w:trPr>
        <w:tc>
          <w:tcPr>
            <w:tcW w:w="9634" w:type="dxa"/>
            <w:gridSpan w:val="5"/>
          </w:tcPr>
          <w:p w14:paraId="554F1071" w14:textId="77777777" w:rsidR="00F67D29" w:rsidRPr="00252156" w:rsidRDefault="00F67D29" w:rsidP="00E64CC8">
            <w:pPr>
              <w:pStyle w:val="TAL"/>
            </w:pPr>
            <w:r w:rsidRPr="00252156">
              <w:t>Derivation Path: TS 24.281 [26] clause F.2</w:t>
            </w:r>
          </w:p>
        </w:tc>
      </w:tr>
      <w:tr w:rsidR="00F67D29" w:rsidRPr="00252156" w14:paraId="38E2F898" w14:textId="77777777" w:rsidTr="00E64CC8">
        <w:tc>
          <w:tcPr>
            <w:tcW w:w="2709" w:type="dxa"/>
          </w:tcPr>
          <w:p w14:paraId="2AB992D2" w14:textId="77777777" w:rsidR="00F67D29" w:rsidRPr="00252156" w:rsidRDefault="00F67D29" w:rsidP="00E64CC8">
            <w:pPr>
              <w:pStyle w:val="TAH"/>
            </w:pPr>
            <w:r w:rsidRPr="00252156">
              <w:t>Information Element</w:t>
            </w:r>
          </w:p>
        </w:tc>
        <w:tc>
          <w:tcPr>
            <w:tcW w:w="2187" w:type="dxa"/>
          </w:tcPr>
          <w:p w14:paraId="2C424C78"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067C6AB1" w14:textId="77777777" w:rsidR="00F67D29" w:rsidRPr="00252156" w:rsidRDefault="00F67D29" w:rsidP="00E64CC8">
            <w:pPr>
              <w:pStyle w:val="TAH"/>
            </w:pPr>
            <w:r w:rsidRPr="00252156">
              <w:t>Comment</w:t>
            </w:r>
          </w:p>
        </w:tc>
        <w:tc>
          <w:tcPr>
            <w:tcW w:w="1367" w:type="dxa"/>
          </w:tcPr>
          <w:p w14:paraId="6E15CCA2" w14:textId="77777777" w:rsidR="00F67D29" w:rsidRPr="00252156" w:rsidRDefault="00F67D29" w:rsidP="00E64CC8">
            <w:pPr>
              <w:pStyle w:val="TAH"/>
            </w:pPr>
            <w:r w:rsidRPr="00252156">
              <w:t>Reference</w:t>
            </w:r>
          </w:p>
        </w:tc>
        <w:tc>
          <w:tcPr>
            <w:tcW w:w="1184" w:type="dxa"/>
          </w:tcPr>
          <w:p w14:paraId="555855DE" w14:textId="77777777" w:rsidR="00F67D29" w:rsidRPr="00252156" w:rsidRDefault="00F67D29" w:rsidP="00E64CC8">
            <w:pPr>
              <w:pStyle w:val="TAH"/>
            </w:pPr>
            <w:r w:rsidRPr="00252156">
              <w:t>Condition</w:t>
            </w:r>
          </w:p>
        </w:tc>
      </w:tr>
      <w:tr w:rsidR="00F67D29" w:rsidRPr="00252156" w14:paraId="495BCD85" w14:textId="77777777" w:rsidTr="00E64CC8">
        <w:tc>
          <w:tcPr>
            <w:tcW w:w="2709" w:type="dxa"/>
            <w:vAlign w:val="center"/>
          </w:tcPr>
          <w:p w14:paraId="7667BBFA" w14:textId="77777777" w:rsidR="00F67D29" w:rsidRPr="00252156" w:rsidRDefault="00F67D29" w:rsidP="00E64CC8">
            <w:pPr>
              <w:pStyle w:val="TAL"/>
            </w:pPr>
            <w:r w:rsidRPr="00252156">
              <w:t>mcvideo-mbms-usage-info</w:t>
            </w:r>
          </w:p>
        </w:tc>
        <w:tc>
          <w:tcPr>
            <w:tcW w:w="2187" w:type="dxa"/>
          </w:tcPr>
          <w:p w14:paraId="04A36115" w14:textId="77777777" w:rsidR="00F67D29" w:rsidRPr="00252156" w:rsidRDefault="00F67D29" w:rsidP="00E64CC8">
            <w:pPr>
              <w:pStyle w:val="TAL"/>
            </w:pPr>
          </w:p>
        </w:tc>
        <w:tc>
          <w:tcPr>
            <w:tcW w:w="2187" w:type="dxa"/>
            <w:tcBorders>
              <w:top w:val="single" w:sz="4" w:space="0" w:color="auto"/>
              <w:bottom w:val="single" w:sz="4" w:space="0" w:color="auto"/>
            </w:tcBorders>
          </w:tcPr>
          <w:p w14:paraId="0AD00E77" w14:textId="77777777" w:rsidR="00F67D29" w:rsidRPr="00252156" w:rsidRDefault="00F67D29" w:rsidP="00E64CC8">
            <w:pPr>
              <w:pStyle w:val="TAL"/>
            </w:pPr>
          </w:p>
        </w:tc>
        <w:tc>
          <w:tcPr>
            <w:tcW w:w="1367" w:type="dxa"/>
          </w:tcPr>
          <w:p w14:paraId="6AC7A8AB" w14:textId="77777777" w:rsidR="00F67D29" w:rsidRPr="00252156" w:rsidRDefault="00F67D29" w:rsidP="00E64CC8">
            <w:pPr>
              <w:pStyle w:val="TAL"/>
            </w:pPr>
          </w:p>
        </w:tc>
        <w:tc>
          <w:tcPr>
            <w:tcW w:w="1184" w:type="dxa"/>
            <w:vAlign w:val="bottom"/>
          </w:tcPr>
          <w:p w14:paraId="089EA63B" w14:textId="77777777" w:rsidR="00F67D29" w:rsidRPr="00252156" w:rsidRDefault="00F67D29" w:rsidP="00E64CC8">
            <w:pPr>
              <w:pStyle w:val="TAL"/>
            </w:pPr>
          </w:p>
        </w:tc>
      </w:tr>
      <w:tr w:rsidR="00F67D29" w:rsidRPr="00252156" w14:paraId="3EC36FAC" w14:textId="77777777" w:rsidTr="00E64CC8">
        <w:tc>
          <w:tcPr>
            <w:tcW w:w="2709" w:type="dxa"/>
            <w:vAlign w:val="center"/>
          </w:tcPr>
          <w:p w14:paraId="61E847F9" w14:textId="77777777" w:rsidR="00F67D29" w:rsidRPr="00252156" w:rsidDel="006C0DA3" w:rsidRDefault="00F67D29" w:rsidP="00E64CC8">
            <w:pPr>
              <w:pStyle w:val="TAL"/>
            </w:pPr>
            <w:r w:rsidRPr="00252156">
              <w:t xml:space="preserve">  mbms-listening-status</w:t>
            </w:r>
          </w:p>
        </w:tc>
        <w:tc>
          <w:tcPr>
            <w:tcW w:w="2187" w:type="dxa"/>
            <w:vAlign w:val="center"/>
          </w:tcPr>
          <w:p w14:paraId="271E0170" w14:textId="77777777" w:rsidR="00F67D29" w:rsidRPr="00252156" w:rsidRDefault="00F67D29" w:rsidP="00E64CC8">
            <w:pPr>
              <w:pStyle w:val="TAL"/>
            </w:pPr>
          </w:p>
        </w:tc>
        <w:tc>
          <w:tcPr>
            <w:tcW w:w="2187" w:type="dxa"/>
            <w:tcBorders>
              <w:top w:val="single" w:sz="4" w:space="0" w:color="auto"/>
              <w:bottom w:val="single" w:sz="4" w:space="0" w:color="auto"/>
            </w:tcBorders>
          </w:tcPr>
          <w:p w14:paraId="4529E155" w14:textId="77777777" w:rsidR="00F67D29" w:rsidRPr="00252156" w:rsidRDefault="00F67D29" w:rsidP="00E64CC8">
            <w:pPr>
              <w:pStyle w:val="TAL"/>
            </w:pPr>
          </w:p>
        </w:tc>
        <w:tc>
          <w:tcPr>
            <w:tcW w:w="1367" w:type="dxa"/>
          </w:tcPr>
          <w:p w14:paraId="72B643D5" w14:textId="77777777" w:rsidR="00F67D29" w:rsidRPr="00252156" w:rsidRDefault="00F67D29" w:rsidP="00E64CC8">
            <w:pPr>
              <w:pStyle w:val="TAL"/>
            </w:pPr>
          </w:p>
        </w:tc>
        <w:tc>
          <w:tcPr>
            <w:tcW w:w="1184" w:type="dxa"/>
            <w:vAlign w:val="bottom"/>
          </w:tcPr>
          <w:p w14:paraId="555526EF" w14:textId="77777777" w:rsidR="00F67D29" w:rsidRPr="00252156" w:rsidRDefault="00F67D29" w:rsidP="00E64CC8">
            <w:pPr>
              <w:pStyle w:val="TAL"/>
            </w:pPr>
          </w:p>
        </w:tc>
      </w:tr>
      <w:tr w:rsidR="00F67D29" w:rsidRPr="00252156" w14:paraId="158BDE51" w14:textId="77777777" w:rsidTr="00E64CC8">
        <w:tc>
          <w:tcPr>
            <w:tcW w:w="2709" w:type="dxa"/>
            <w:vAlign w:val="center"/>
          </w:tcPr>
          <w:p w14:paraId="6A9FF2F2" w14:textId="77777777" w:rsidR="00F67D29" w:rsidRPr="00252156" w:rsidRDefault="00F67D29" w:rsidP="00E64CC8">
            <w:pPr>
              <w:pStyle w:val="TAL"/>
            </w:pPr>
            <w:r w:rsidRPr="00252156">
              <w:t xml:space="preserve">    mbms-listening-status</w:t>
            </w:r>
          </w:p>
        </w:tc>
        <w:tc>
          <w:tcPr>
            <w:tcW w:w="2187" w:type="dxa"/>
            <w:vAlign w:val="center"/>
          </w:tcPr>
          <w:p w14:paraId="15382979" w14:textId="77777777" w:rsidR="00F67D29" w:rsidRPr="00252156" w:rsidRDefault="00F67D29" w:rsidP="00E64CC8">
            <w:pPr>
              <w:pStyle w:val="TAL"/>
            </w:pPr>
            <w:r w:rsidRPr="00252156">
              <w:t>"listening"</w:t>
            </w:r>
          </w:p>
        </w:tc>
        <w:tc>
          <w:tcPr>
            <w:tcW w:w="2187" w:type="dxa"/>
            <w:tcBorders>
              <w:top w:val="single" w:sz="4" w:space="0" w:color="auto"/>
              <w:bottom w:val="single" w:sz="4" w:space="0" w:color="auto"/>
            </w:tcBorders>
          </w:tcPr>
          <w:p w14:paraId="269BCE97" w14:textId="77777777" w:rsidR="00F67D29" w:rsidRPr="00252156" w:rsidRDefault="00F67D29" w:rsidP="00E64CC8">
            <w:pPr>
              <w:pStyle w:val="TAL"/>
            </w:pPr>
          </w:p>
        </w:tc>
        <w:tc>
          <w:tcPr>
            <w:tcW w:w="1367" w:type="dxa"/>
          </w:tcPr>
          <w:p w14:paraId="42514335" w14:textId="77777777" w:rsidR="00F67D29" w:rsidRPr="00252156" w:rsidRDefault="00F67D29" w:rsidP="00E64CC8">
            <w:pPr>
              <w:pStyle w:val="TAL"/>
            </w:pPr>
          </w:p>
        </w:tc>
        <w:tc>
          <w:tcPr>
            <w:tcW w:w="1184" w:type="dxa"/>
            <w:vAlign w:val="bottom"/>
          </w:tcPr>
          <w:p w14:paraId="428C259D" w14:textId="77777777" w:rsidR="00F67D29" w:rsidRPr="00252156" w:rsidRDefault="00F67D29" w:rsidP="00E64CC8">
            <w:pPr>
              <w:pStyle w:val="TAL"/>
            </w:pPr>
          </w:p>
        </w:tc>
      </w:tr>
      <w:tr w:rsidR="00F67D29" w:rsidRPr="00252156" w14:paraId="1661F4B2" w14:textId="77777777" w:rsidTr="00E64CC8">
        <w:tc>
          <w:tcPr>
            <w:tcW w:w="2709" w:type="dxa"/>
            <w:vAlign w:val="center"/>
          </w:tcPr>
          <w:p w14:paraId="31DC7A94" w14:textId="77777777" w:rsidR="00F67D29" w:rsidRPr="00252156" w:rsidRDefault="00F67D29" w:rsidP="00E64CC8">
            <w:pPr>
              <w:pStyle w:val="TAL"/>
            </w:pPr>
            <w:r w:rsidRPr="00252156">
              <w:t xml:space="preserve">    session-id</w:t>
            </w:r>
          </w:p>
        </w:tc>
        <w:tc>
          <w:tcPr>
            <w:tcW w:w="2187" w:type="dxa"/>
            <w:vAlign w:val="center"/>
          </w:tcPr>
          <w:p w14:paraId="72575F99" w14:textId="77777777" w:rsidR="00F67D29" w:rsidRPr="00252156" w:rsidRDefault="00F67D29" w:rsidP="00E64CC8">
            <w:pPr>
              <w:pStyle w:val="TAL"/>
            </w:pPr>
            <w:r w:rsidRPr="00252156">
              <w:t>px_sesson_A_ID</w:t>
            </w:r>
          </w:p>
        </w:tc>
        <w:tc>
          <w:tcPr>
            <w:tcW w:w="2187" w:type="dxa"/>
            <w:tcBorders>
              <w:top w:val="single" w:sz="4" w:space="0" w:color="auto"/>
              <w:bottom w:val="single" w:sz="4" w:space="0" w:color="auto"/>
            </w:tcBorders>
          </w:tcPr>
          <w:p w14:paraId="1CFB56A3" w14:textId="77777777" w:rsidR="00F67D29" w:rsidRPr="00252156" w:rsidRDefault="00F67D29" w:rsidP="00E64CC8">
            <w:pPr>
              <w:pStyle w:val="TAL"/>
            </w:pPr>
          </w:p>
        </w:tc>
        <w:tc>
          <w:tcPr>
            <w:tcW w:w="1367" w:type="dxa"/>
          </w:tcPr>
          <w:p w14:paraId="71376DF9" w14:textId="77777777" w:rsidR="00F67D29" w:rsidRPr="00252156" w:rsidRDefault="00F67D29" w:rsidP="00E64CC8">
            <w:pPr>
              <w:pStyle w:val="TAL"/>
            </w:pPr>
          </w:p>
        </w:tc>
        <w:tc>
          <w:tcPr>
            <w:tcW w:w="1184" w:type="dxa"/>
            <w:vAlign w:val="bottom"/>
          </w:tcPr>
          <w:p w14:paraId="7682E396" w14:textId="77777777" w:rsidR="00F67D29" w:rsidRPr="00252156" w:rsidRDefault="00F67D29" w:rsidP="00E64CC8">
            <w:pPr>
              <w:pStyle w:val="TAL"/>
            </w:pPr>
          </w:p>
        </w:tc>
      </w:tr>
      <w:tr w:rsidR="00F67D29" w:rsidRPr="00252156" w14:paraId="5CE28BB6" w14:textId="77777777" w:rsidTr="00E64CC8">
        <w:tc>
          <w:tcPr>
            <w:tcW w:w="2709" w:type="dxa"/>
            <w:vAlign w:val="center"/>
          </w:tcPr>
          <w:p w14:paraId="46F5063D" w14:textId="77777777" w:rsidR="00F67D29" w:rsidRPr="00252156" w:rsidRDefault="00F67D29" w:rsidP="00E64CC8">
            <w:pPr>
              <w:pStyle w:val="TAL"/>
            </w:pPr>
            <w:r w:rsidRPr="00252156">
              <w:t xml:space="preserve">    general-purpose</w:t>
            </w:r>
          </w:p>
        </w:tc>
        <w:tc>
          <w:tcPr>
            <w:tcW w:w="2187" w:type="dxa"/>
            <w:vAlign w:val="center"/>
          </w:tcPr>
          <w:p w14:paraId="40FD2721" w14:textId="77777777" w:rsidR="00F67D29" w:rsidRPr="00252156" w:rsidRDefault="00F67D29" w:rsidP="00E64CC8">
            <w:pPr>
              <w:pStyle w:val="TAL"/>
            </w:pPr>
            <w:r w:rsidRPr="00252156">
              <w:t>"true"</w:t>
            </w:r>
          </w:p>
        </w:tc>
        <w:tc>
          <w:tcPr>
            <w:tcW w:w="2187" w:type="dxa"/>
            <w:tcBorders>
              <w:top w:val="single" w:sz="4" w:space="0" w:color="auto"/>
              <w:bottom w:val="single" w:sz="4" w:space="0" w:color="auto"/>
            </w:tcBorders>
          </w:tcPr>
          <w:p w14:paraId="4AD2F614" w14:textId="77777777" w:rsidR="00F67D29" w:rsidRPr="00252156" w:rsidRDefault="00F67D29" w:rsidP="00E64CC8">
            <w:pPr>
              <w:pStyle w:val="TAL"/>
            </w:pPr>
          </w:p>
        </w:tc>
        <w:tc>
          <w:tcPr>
            <w:tcW w:w="1367" w:type="dxa"/>
          </w:tcPr>
          <w:p w14:paraId="1A3735FC" w14:textId="77777777" w:rsidR="00F67D29" w:rsidRPr="00252156" w:rsidRDefault="00F67D29" w:rsidP="00E64CC8">
            <w:pPr>
              <w:pStyle w:val="TAL"/>
            </w:pPr>
          </w:p>
        </w:tc>
        <w:tc>
          <w:tcPr>
            <w:tcW w:w="1184" w:type="dxa"/>
            <w:vAlign w:val="bottom"/>
          </w:tcPr>
          <w:p w14:paraId="531EBA6B" w14:textId="77777777" w:rsidR="00F67D29" w:rsidRPr="00252156" w:rsidRDefault="00F67D29" w:rsidP="00E64CC8">
            <w:pPr>
              <w:pStyle w:val="TAL"/>
            </w:pPr>
          </w:p>
        </w:tc>
      </w:tr>
      <w:tr w:rsidR="00F67D29" w:rsidRPr="00252156" w14:paraId="0134BD71" w14:textId="77777777" w:rsidTr="00E64CC8">
        <w:tc>
          <w:tcPr>
            <w:tcW w:w="2709" w:type="dxa"/>
            <w:vAlign w:val="center"/>
          </w:tcPr>
          <w:p w14:paraId="7A16B415" w14:textId="77777777" w:rsidR="00F67D29" w:rsidRPr="00252156" w:rsidRDefault="00F67D29" w:rsidP="00E64CC8">
            <w:pPr>
              <w:pStyle w:val="TAL"/>
            </w:pPr>
            <w:r w:rsidRPr="00252156">
              <w:t xml:space="preserve">    TMGI</w:t>
            </w:r>
          </w:p>
        </w:tc>
        <w:tc>
          <w:tcPr>
            <w:tcW w:w="2187" w:type="dxa"/>
            <w:vAlign w:val="center"/>
          </w:tcPr>
          <w:p w14:paraId="54078A34" w14:textId="77777777" w:rsidR="00F67D29" w:rsidRPr="00252156" w:rsidRDefault="00F67D29" w:rsidP="00E64CC8">
            <w:pPr>
              <w:pStyle w:val="TAL"/>
            </w:pPr>
            <w:r w:rsidRPr="00252156">
              <w:t>same value as the announcement in the SIP MESSAGE</w:t>
            </w:r>
          </w:p>
        </w:tc>
        <w:tc>
          <w:tcPr>
            <w:tcW w:w="2187" w:type="dxa"/>
            <w:tcBorders>
              <w:top w:val="single" w:sz="4" w:space="0" w:color="auto"/>
              <w:bottom w:val="single" w:sz="4" w:space="0" w:color="auto"/>
            </w:tcBorders>
          </w:tcPr>
          <w:p w14:paraId="404DE168" w14:textId="77777777" w:rsidR="00F67D29" w:rsidRPr="00252156" w:rsidRDefault="00F67D29" w:rsidP="00E64CC8">
            <w:pPr>
              <w:pStyle w:val="TAL"/>
            </w:pPr>
          </w:p>
        </w:tc>
        <w:tc>
          <w:tcPr>
            <w:tcW w:w="1367" w:type="dxa"/>
          </w:tcPr>
          <w:p w14:paraId="06CD1792" w14:textId="77777777" w:rsidR="00F67D29" w:rsidRPr="00252156" w:rsidRDefault="00F67D29" w:rsidP="00E64CC8">
            <w:pPr>
              <w:pStyle w:val="TAL"/>
            </w:pPr>
          </w:p>
        </w:tc>
        <w:tc>
          <w:tcPr>
            <w:tcW w:w="1184" w:type="dxa"/>
            <w:vAlign w:val="bottom"/>
          </w:tcPr>
          <w:p w14:paraId="050DE5C7" w14:textId="77777777" w:rsidR="00F67D29" w:rsidRPr="00252156" w:rsidRDefault="00F67D29" w:rsidP="00E64CC8">
            <w:pPr>
              <w:pStyle w:val="TAL"/>
            </w:pPr>
          </w:p>
        </w:tc>
      </w:tr>
      <w:tr w:rsidR="00F67D29" w:rsidRPr="00252156" w14:paraId="51A4AE41" w14:textId="77777777" w:rsidTr="00E64CC8">
        <w:tc>
          <w:tcPr>
            <w:tcW w:w="2709" w:type="dxa"/>
            <w:vAlign w:val="center"/>
          </w:tcPr>
          <w:p w14:paraId="5F5449BA" w14:textId="77777777" w:rsidR="00F67D29" w:rsidRPr="00252156" w:rsidRDefault="00F67D29" w:rsidP="00E64CC8">
            <w:pPr>
              <w:pStyle w:val="TAL"/>
            </w:pPr>
            <w:r w:rsidRPr="00252156">
              <w:t xml:space="preserve">  mbms-suspension-status</w:t>
            </w:r>
          </w:p>
        </w:tc>
        <w:tc>
          <w:tcPr>
            <w:tcW w:w="2187" w:type="dxa"/>
            <w:vAlign w:val="center"/>
          </w:tcPr>
          <w:p w14:paraId="3F9D4ED2"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10E5A2F6" w14:textId="77777777" w:rsidR="00F67D29" w:rsidRPr="00252156" w:rsidRDefault="00F67D29" w:rsidP="00E64CC8">
            <w:pPr>
              <w:pStyle w:val="TAL"/>
            </w:pPr>
          </w:p>
        </w:tc>
        <w:tc>
          <w:tcPr>
            <w:tcW w:w="1367" w:type="dxa"/>
          </w:tcPr>
          <w:p w14:paraId="54A97495" w14:textId="77777777" w:rsidR="00F67D29" w:rsidRPr="00252156" w:rsidRDefault="00F67D29" w:rsidP="00E64CC8">
            <w:pPr>
              <w:pStyle w:val="TAL"/>
            </w:pPr>
          </w:p>
        </w:tc>
        <w:tc>
          <w:tcPr>
            <w:tcW w:w="1184" w:type="dxa"/>
            <w:vAlign w:val="bottom"/>
          </w:tcPr>
          <w:p w14:paraId="03EA6155" w14:textId="77777777" w:rsidR="00F67D29" w:rsidRPr="00252156" w:rsidRDefault="00F67D29" w:rsidP="00E64CC8">
            <w:pPr>
              <w:pStyle w:val="TAL"/>
            </w:pPr>
          </w:p>
        </w:tc>
      </w:tr>
      <w:tr w:rsidR="00F67D29" w:rsidRPr="00252156" w14:paraId="4B01E7FC" w14:textId="77777777" w:rsidTr="00E64CC8">
        <w:tc>
          <w:tcPr>
            <w:tcW w:w="2709" w:type="dxa"/>
            <w:vAlign w:val="center"/>
          </w:tcPr>
          <w:p w14:paraId="35BDCC2E" w14:textId="77777777" w:rsidR="00F67D29" w:rsidRPr="00252156" w:rsidRDefault="00F67D29" w:rsidP="00E64CC8">
            <w:pPr>
              <w:pStyle w:val="TAL"/>
            </w:pPr>
            <w:r w:rsidRPr="00252156">
              <w:t xml:space="preserve">  announcement</w:t>
            </w:r>
          </w:p>
        </w:tc>
        <w:tc>
          <w:tcPr>
            <w:tcW w:w="2187" w:type="dxa"/>
            <w:vAlign w:val="center"/>
          </w:tcPr>
          <w:p w14:paraId="4D4ECF03"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636878CF" w14:textId="77777777" w:rsidR="00F67D29" w:rsidRPr="00252156" w:rsidRDefault="00F67D29" w:rsidP="00E64CC8">
            <w:pPr>
              <w:pStyle w:val="TAL"/>
            </w:pPr>
          </w:p>
        </w:tc>
        <w:tc>
          <w:tcPr>
            <w:tcW w:w="1367" w:type="dxa"/>
          </w:tcPr>
          <w:p w14:paraId="39EF8B6B" w14:textId="77777777" w:rsidR="00F67D29" w:rsidRPr="00252156" w:rsidRDefault="00F67D29" w:rsidP="00E64CC8">
            <w:pPr>
              <w:pStyle w:val="TAL"/>
            </w:pPr>
          </w:p>
        </w:tc>
        <w:tc>
          <w:tcPr>
            <w:tcW w:w="1184" w:type="dxa"/>
            <w:vAlign w:val="bottom"/>
          </w:tcPr>
          <w:p w14:paraId="35C46921" w14:textId="77777777" w:rsidR="00F67D29" w:rsidRPr="00252156" w:rsidRDefault="00F67D29" w:rsidP="00E64CC8">
            <w:pPr>
              <w:pStyle w:val="TAL"/>
            </w:pPr>
          </w:p>
        </w:tc>
      </w:tr>
      <w:tr w:rsidR="00F67D29" w:rsidRPr="00252156" w14:paraId="65433AB9" w14:textId="77777777" w:rsidTr="00E64CC8">
        <w:tc>
          <w:tcPr>
            <w:tcW w:w="2709" w:type="dxa"/>
            <w:vAlign w:val="center"/>
          </w:tcPr>
          <w:p w14:paraId="232D95F3" w14:textId="77777777" w:rsidR="00F67D29" w:rsidRPr="00252156" w:rsidRDefault="00F67D29" w:rsidP="00E64CC8">
            <w:pPr>
              <w:pStyle w:val="TAL"/>
            </w:pPr>
            <w:r w:rsidRPr="00252156">
              <w:t xml:space="preserve">  version</w:t>
            </w:r>
          </w:p>
        </w:tc>
        <w:tc>
          <w:tcPr>
            <w:tcW w:w="2187" w:type="dxa"/>
            <w:vAlign w:val="center"/>
          </w:tcPr>
          <w:p w14:paraId="26DE583B" w14:textId="77777777" w:rsidR="00F67D29" w:rsidRPr="00252156" w:rsidRDefault="00F67D29" w:rsidP="00E64CC8">
            <w:pPr>
              <w:pStyle w:val="TAL"/>
            </w:pPr>
            <w:r w:rsidRPr="00252156">
              <w:t>"1"</w:t>
            </w:r>
          </w:p>
        </w:tc>
        <w:tc>
          <w:tcPr>
            <w:tcW w:w="2187" w:type="dxa"/>
            <w:tcBorders>
              <w:top w:val="single" w:sz="4" w:space="0" w:color="auto"/>
              <w:bottom w:val="single" w:sz="4" w:space="0" w:color="auto"/>
            </w:tcBorders>
          </w:tcPr>
          <w:p w14:paraId="3AEB97D1" w14:textId="77777777" w:rsidR="00F67D29" w:rsidRPr="00252156" w:rsidRDefault="00F67D29" w:rsidP="00E64CC8">
            <w:pPr>
              <w:pStyle w:val="TAL"/>
            </w:pPr>
          </w:p>
        </w:tc>
        <w:tc>
          <w:tcPr>
            <w:tcW w:w="1367" w:type="dxa"/>
          </w:tcPr>
          <w:p w14:paraId="7B2BF23B" w14:textId="77777777" w:rsidR="00F67D29" w:rsidRPr="00252156" w:rsidRDefault="00F67D29" w:rsidP="00E64CC8">
            <w:pPr>
              <w:pStyle w:val="TAL"/>
            </w:pPr>
          </w:p>
        </w:tc>
        <w:tc>
          <w:tcPr>
            <w:tcW w:w="1184" w:type="dxa"/>
            <w:vAlign w:val="bottom"/>
          </w:tcPr>
          <w:p w14:paraId="5FF8C24F" w14:textId="77777777" w:rsidR="00F67D29" w:rsidRPr="00252156" w:rsidRDefault="00F67D29" w:rsidP="00E64CC8">
            <w:pPr>
              <w:pStyle w:val="TAL"/>
            </w:pPr>
          </w:p>
        </w:tc>
      </w:tr>
    </w:tbl>
    <w:p w14:paraId="5F30A5DE" w14:textId="77777777" w:rsidR="00F67D29" w:rsidRPr="00252156" w:rsidRDefault="00F67D29" w:rsidP="00F67D29"/>
    <w:p w14:paraId="68582D9B" w14:textId="77777777" w:rsidR="00F67D29" w:rsidRPr="00252156" w:rsidRDefault="00F67D29" w:rsidP="00F67D29">
      <w:pPr>
        <w:pStyle w:val="TH"/>
      </w:pPr>
      <w:r w:rsidRPr="00252156">
        <w:t>Table 6.8.1.3.3-15: Transmission Granted from the SS (Step 12, Table 6.8.1.3.2-1)</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4"/>
      </w:tblGrid>
      <w:tr w:rsidR="00F67D29" w:rsidRPr="00252156" w:rsidDel="00127C5D" w14:paraId="703D4710" w14:textId="77777777" w:rsidTr="00E64CC8">
        <w:trPr>
          <w:tblHeader/>
        </w:trPr>
        <w:tc>
          <w:tcPr>
            <w:tcW w:w="9634" w:type="dxa"/>
          </w:tcPr>
          <w:p w14:paraId="19DA8C18" w14:textId="77777777" w:rsidR="00F67D29" w:rsidRPr="00252156" w:rsidDel="00127C5D" w:rsidRDefault="00F67D29" w:rsidP="00E64CC8">
            <w:pPr>
              <w:pStyle w:val="TAL"/>
            </w:pPr>
            <w:r w:rsidRPr="00252156">
              <w:t>Derivation Path: TS 36.579-1 [2], Table 5.5.11.2.1-1, condition ACK</w:t>
            </w:r>
          </w:p>
        </w:tc>
      </w:tr>
    </w:tbl>
    <w:p w14:paraId="79DC228D" w14:textId="77777777" w:rsidR="00F67D29" w:rsidRPr="00252156" w:rsidRDefault="00F67D29" w:rsidP="00F67D29"/>
    <w:p w14:paraId="0D26713D" w14:textId="0F41D19C" w:rsidR="00F67D29" w:rsidRPr="00252156" w:rsidRDefault="00F67D29" w:rsidP="00F67D29">
      <w:pPr>
        <w:pStyle w:val="TH"/>
      </w:pPr>
      <w:r w:rsidRPr="00252156">
        <w:lastRenderedPageBreak/>
        <w:t>Table 6.8.1.3.3-16: SIP MESSAGE from the SS (Step 15, Table 6.8.1.3.2-1;</w:t>
      </w:r>
      <w:r w:rsidRPr="00252156">
        <w:br/>
        <w:t>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34188D33" w14:textId="77777777" w:rsidTr="00E64CC8">
        <w:trPr>
          <w:tblHeader/>
        </w:trPr>
        <w:tc>
          <w:tcPr>
            <w:tcW w:w="9634" w:type="dxa"/>
            <w:gridSpan w:val="5"/>
          </w:tcPr>
          <w:p w14:paraId="16D2E7F0" w14:textId="77777777" w:rsidR="00F67D29" w:rsidRPr="00252156" w:rsidRDefault="00F67D29" w:rsidP="00E64CC8">
            <w:pPr>
              <w:pStyle w:val="TAL"/>
            </w:pPr>
            <w:r w:rsidRPr="00252156">
              <w:t>Derivation Path: TS 36.579-1 [2], Table 5.5.2.7.2-1, condition MIKEY</w:t>
            </w:r>
          </w:p>
        </w:tc>
      </w:tr>
      <w:tr w:rsidR="00F67D29" w:rsidRPr="00252156" w14:paraId="2102B423" w14:textId="77777777" w:rsidTr="00E64CC8">
        <w:tc>
          <w:tcPr>
            <w:tcW w:w="2709" w:type="dxa"/>
          </w:tcPr>
          <w:p w14:paraId="2CED9B0C" w14:textId="77777777" w:rsidR="00F67D29" w:rsidRPr="00252156" w:rsidRDefault="00F67D29" w:rsidP="00E64CC8">
            <w:pPr>
              <w:pStyle w:val="TAH"/>
            </w:pPr>
            <w:r w:rsidRPr="00252156">
              <w:t>Information Element</w:t>
            </w:r>
          </w:p>
        </w:tc>
        <w:tc>
          <w:tcPr>
            <w:tcW w:w="2187" w:type="dxa"/>
          </w:tcPr>
          <w:p w14:paraId="3261D3B5"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6E039101" w14:textId="77777777" w:rsidR="00F67D29" w:rsidRPr="00252156" w:rsidRDefault="00F67D29" w:rsidP="00E64CC8">
            <w:pPr>
              <w:pStyle w:val="TAH"/>
            </w:pPr>
            <w:r w:rsidRPr="00252156">
              <w:t>Comment</w:t>
            </w:r>
          </w:p>
        </w:tc>
        <w:tc>
          <w:tcPr>
            <w:tcW w:w="1367" w:type="dxa"/>
          </w:tcPr>
          <w:p w14:paraId="19DED3CB" w14:textId="77777777" w:rsidR="00F67D29" w:rsidRPr="00252156" w:rsidRDefault="00F67D29" w:rsidP="00E64CC8">
            <w:pPr>
              <w:pStyle w:val="TAH"/>
            </w:pPr>
            <w:r w:rsidRPr="00252156">
              <w:t>Reference</w:t>
            </w:r>
          </w:p>
        </w:tc>
        <w:tc>
          <w:tcPr>
            <w:tcW w:w="1184" w:type="dxa"/>
          </w:tcPr>
          <w:p w14:paraId="146FD31D" w14:textId="77777777" w:rsidR="00F67D29" w:rsidRPr="00252156" w:rsidRDefault="00F67D29" w:rsidP="00E64CC8">
            <w:pPr>
              <w:pStyle w:val="TAH"/>
            </w:pPr>
            <w:r w:rsidRPr="00252156">
              <w:t>Condition</w:t>
            </w:r>
          </w:p>
        </w:tc>
      </w:tr>
      <w:tr w:rsidR="00F67D29" w:rsidRPr="00252156" w14:paraId="3154F599" w14:textId="77777777" w:rsidTr="00E64CC8">
        <w:tc>
          <w:tcPr>
            <w:tcW w:w="2709" w:type="dxa"/>
          </w:tcPr>
          <w:p w14:paraId="7FC569D1" w14:textId="77777777" w:rsidR="00F67D29" w:rsidRPr="00252156" w:rsidRDefault="00F67D29" w:rsidP="00E64CC8">
            <w:pPr>
              <w:pStyle w:val="TAL"/>
              <w:rPr>
                <w:b/>
                <w:bCs/>
              </w:rPr>
            </w:pPr>
            <w:r w:rsidRPr="00252156">
              <w:rPr>
                <w:b/>
                <w:bCs/>
              </w:rPr>
              <w:t>P-Asserted-Identity</w:t>
            </w:r>
          </w:p>
        </w:tc>
        <w:tc>
          <w:tcPr>
            <w:tcW w:w="2187" w:type="dxa"/>
          </w:tcPr>
          <w:p w14:paraId="53798597" w14:textId="77777777" w:rsidR="00F67D29" w:rsidRPr="00252156" w:rsidRDefault="00F67D29" w:rsidP="00E64CC8">
            <w:pPr>
              <w:pStyle w:val="TAL"/>
            </w:pPr>
          </w:p>
        </w:tc>
        <w:tc>
          <w:tcPr>
            <w:tcW w:w="2187" w:type="dxa"/>
            <w:tcBorders>
              <w:top w:val="single" w:sz="4" w:space="0" w:color="auto"/>
              <w:bottom w:val="single" w:sz="4" w:space="0" w:color="auto"/>
            </w:tcBorders>
          </w:tcPr>
          <w:p w14:paraId="7806C5B2" w14:textId="77777777" w:rsidR="00F67D29" w:rsidRPr="00252156" w:rsidRDefault="00F67D29" w:rsidP="00E64CC8">
            <w:pPr>
              <w:pStyle w:val="TAL"/>
            </w:pPr>
          </w:p>
        </w:tc>
        <w:tc>
          <w:tcPr>
            <w:tcW w:w="1367" w:type="dxa"/>
          </w:tcPr>
          <w:p w14:paraId="36DB47AF" w14:textId="77777777" w:rsidR="00F67D29" w:rsidRPr="00252156" w:rsidRDefault="00F67D29" w:rsidP="00E64CC8">
            <w:pPr>
              <w:pStyle w:val="TAL"/>
            </w:pPr>
          </w:p>
        </w:tc>
        <w:tc>
          <w:tcPr>
            <w:tcW w:w="1184" w:type="dxa"/>
            <w:vAlign w:val="bottom"/>
          </w:tcPr>
          <w:p w14:paraId="1559CE88" w14:textId="77777777" w:rsidR="00F67D29" w:rsidRPr="00252156" w:rsidRDefault="00F67D29" w:rsidP="00E64CC8">
            <w:pPr>
              <w:pStyle w:val="TAL"/>
            </w:pPr>
          </w:p>
        </w:tc>
      </w:tr>
      <w:tr w:rsidR="00F67D29" w:rsidRPr="00252156" w14:paraId="5BF6EE67" w14:textId="77777777" w:rsidTr="00E64CC8">
        <w:tc>
          <w:tcPr>
            <w:tcW w:w="2709" w:type="dxa"/>
          </w:tcPr>
          <w:p w14:paraId="235EBF48" w14:textId="77777777" w:rsidR="00F67D29" w:rsidRPr="00252156" w:rsidRDefault="00F67D29" w:rsidP="00E64CC8">
            <w:pPr>
              <w:pStyle w:val="TAL"/>
            </w:pPr>
            <w:r w:rsidRPr="00252156">
              <w:t xml:space="preserve">  name-addr</w:t>
            </w:r>
          </w:p>
        </w:tc>
        <w:tc>
          <w:tcPr>
            <w:tcW w:w="2187" w:type="dxa"/>
          </w:tcPr>
          <w:p w14:paraId="04DCF8B0" w14:textId="77777777" w:rsidR="00F67D29" w:rsidRPr="00252156" w:rsidRDefault="00F67D29" w:rsidP="00E64CC8">
            <w:pPr>
              <w:pStyle w:val="TAL"/>
            </w:pPr>
            <w:r w:rsidRPr="00252156">
              <w:rPr>
                <w:rFonts w:eastAsia="Calibri"/>
              </w:rPr>
              <w:t>tsc_MCVideo_PublicServiceId_A</w:t>
            </w:r>
          </w:p>
        </w:tc>
        <w:tc>
          <w:tcPr>
            <w:tcW w:w="2187" w:type="dxa"/>
            <w:tcBorders>
              <w:top w:val="single" w:sz="4" w:space="0" w:color="auto"/>
              <w:bottom w:val="single" w:sz="4" w:space="0" w:color="auto"/>
            </w:tcBorders>
          </w:tcPr>
          <w:p w14:paraId="2C3D2F03" w14:textId="77777777" w:rsidR="00F67D29" w:rsidRPr="00252156" w:rsidRDefault="00F67D29" w:rsidP="00E64CC8">
            <w:pPr>
              <w:pStyle w:val="TAL"/>
            </w:pPr>
          </w:p>
        </w:tc>
        <w:tc>
          <w:tcPr>
            <w:tcW w:w="1367" w:type="dxa"/>
          </w:tcPr>
          <w:p w14:paraId="42414CF9" w14:textId="77777777" w:rsidR="00F67D29" w:rsidRPr="00252156" w:rsidRDefault="00F67D29" w:rsidP="00E64CC8">
            <w:pPr>
              <w:pStyle w:val="TAL"/>
            </w:pPr>
          </w:p>
        </w:tc>
        <w:tc>
          <w:tcPr>
            <w:tcW w:w="1184" w:type="dxa"/>
            <w:vAlign w:val="bottom"/>
          </w:tcPr>
          <w:p w14:paraId="5E32BFDA" w14:textId="77777777" w:rsidR="00F67D29" w:rsidRPr="00252156" w:rsidRDefault="00F67D29" w:rsidP="00E64CC8">
            <w:pPr>
              <w:pStyle w:val="TAL"/>
            </w:pPr>
          </w:p>
        </w:tc>
      </w:tr>
      <w:tr w:rsidR="00F67D29" w:rsidRPr="00252156" w14:paraId="5A07CE41" w14:textId="77777777" w:rsidTr="00E64CC8">
        <w:tc>
          <w:tcPr>
            <w:tcW w:w="2709" w:type="dxa"/>
            <w:vAlign w:val="center"/>
          </w:tcPr>
          <w:p w14:paraId="2B24C7F3" w14:textId="77777777" w:rsidR="00F67D29" w:rsidRPr="00252156" w:rsidRDefault="00F67D29" w:rsidP="00E64CC8">
            <w:pPr>
              <w:pStyle w:val="TAL"/>
              <w:rPr>
                <w:b/>
                <w:bCs/>
              </w:rPr>
            </w:pPr>
            <w:r w:rsidRPr="00252156">
              <w:rPr>
                <w:b/>
                <w:bCs/>
              </w:rPr>
              <w:t>Message-body</w:t>
            </w:r>
          </w:p>
        </w:tc>
        <w:tc>
          <w:tcPr>
            <w:tcW w:w="2187" w:type="dxa"/>
          </w:tcPr>
          <w:p w14:paraId="3D1789A6" w14:textId="77777777" w:rsidR="00F67D29" w:rsidRPr="00252156" w:rsidRDefault="00F67D29" w:rsidP="00E64CC8">
            <w:pPr>
              <w:pStyle w:val="TAL"/>
            </w:pPr>
          </w:p>
        </w:tc>
        <w:tc>
          <w:tcPr>
            <w:tcW w:w="2187" w:type="dxa"/>
            <w:tcBorders>
              <w:top w:val="single" w:sz="4" w:space="0" w:color="auto"/>
              <w:bottom w:val="single" w:sz="4" w:space="0" w:color="auto"/>
            </w:tcBorders>
          </w:tcPr>
          <w:p w14:paraId="4B086D03" w14:textId="77777777" w:rsidR="00F67D29" w:rsidRPr="00252156" w:rsidRDefault="00F67D29" w:rsidP="00E64CC8">
            <w:pPr>
              <w:pStyle w:val="TAL"/>
            </w:pPr>
          </w:p>
        </w:tc>
        <w:tc>
          <w:tcPr>
            <w:tcW w:w="1367" w:type="dxa"/>
          </w:tcPr>
          <w:p w14:paraId="1D4ADF6A" w14:textId="77777777" w:rsidR="00F67D29" w:rsidRPr="00252156" w:rsidRDefault="00F67D29" w:rsidP="00E64CC8">
            <w:pPr>
              <w:pStyle w:val="TAL"/>
            </w:pPr>
          </w:p>
        </w:tc>
        <w:tc>
          <w:tcPr>
            <w:tcW w:w="1184" w:type="dxa"/>
            <w:vAlign w:val="bottom"/>
          </w:tcPr>
          <w:p w14:paraId="5C699862" w14:textId="77777777" w:rsidR="00F67D29" w:rsidRPr="00252156" w:rsidRDefault="00F67D29" w:rsidP="00E64CC8">
            <w:pPr>
              <w:pStyle w:val="TAL"/>
            </w:pPr>
          </w:p>
        </w:tc>
      </w:tr>
      <w:tr w:rsidR="00F67D29" w:rsidRPr="00252156" w14:paraId="74988095" w14:textId="77777777" w:rsidTr="00E64CC8">
        <w:trPr>
          <w:trHeight w:val="404"/>
        </w:trPr>
        <w:tc>
          <w:tcPr>
            <w:tcW w:w="2709" w:type="dxa"/>
            <w:vAlign w:val="center"/>
          </w:tcPr>
          <w:p w14:paraId="7880679B" w14:textId="77777777" w:rsidR="00F67D29" w:rsidRPr="00252156" w:rsidRDefault="00F67D29" w:rsidP="00E64CC8">
            <w:pPr>
              <w:pStyle w:val="TAL"/>
            </w:pPr>
            <w:r w:rsidRPr="00252156">
              <w:t xml:space="preserve">  MIME body part</w:t>
            </w:r>
          </w:p>
        </w:tc>
        <w:tc>
          <w:tcPr>
            <w:tcW w:w="2187" w:type="dxa"/>
            <w:vAlign w:val="center"/>
          </w:tcPr>
          <w:p w14:paraId="711396E6" w14:textId="77777777" w:rsidR="00F67D29" w:rsidRPr="00252156" w:rsidRDefault="00F67D29" w:rsidP="00E64CC8">
            <w:pPr>
              <w:pStyle w:val="TAL"/>
            </w:pPr>
          </w:p>
        </w:tc>
        <w:tc>
          <w:tcPr>
            <w:tcW w:w="2187" w:type="dxa"/>
            <w:tcBorders>
              <w:top w:val="single" w:sz="4" w:space="0" w:color="auto"/>
              <w:bottom w:val="single" w:sz="4" w:space="0" w:color="auto"/>
            </w:tcBorders>
          </w:tcPr>
          <w:p w14:paraId="1790DD7C" w14:textId="77777777" w:rsidR="00F67D29" w:rsidRPr="00252156" w:rsidRDefault="00F67D29" w:rsidP="00E64CC8">
            <w:pPr>
              <w:pStyle w:val="TAL"/>
              <w:rPr>
                <w:b/>
                <w:bCs/>
              </w:rPr>
            </w:pPr>
            <w:r w:rsidRPr="00252156">
              <w:rPr>
                <w:b/>
                <w:bCs/>
              </w:rPr>
              <w:t>MCVideo MBMS Usage Info</w:t>
            </w:r>
          </w:p>
        </w:tc>
        <w:tc>
          <w:tcPr>
            <w:tcW w:w="1367" w:type="dxa"/>
          </w:tcPr>
          <w:p w14:paraId="2B8D8F20" w14:textId="77777777" w:rsidR="00F67D29" w:rsidRPr="00252156" w:rsidRDefault="00F67D29" w:rsidP="00E64CC8">
            <w:pPr>
              <w:pStyle w:val="TAL"/>
            </w:pPr>
          </w:p>
        </w:tc>
        <w:tc>
          <w:tcPr>
            <w:tcW w:w="1184" w:type="dxa"/>
            <w:vAlign w:val="bottom"/>
          </w:tcPr>
          <w:p w14:paraId="70B8977D" w14:textId="77777777" w:rsidR="00F67D29" w:rsidRPr="00252156" w:rsidRDefault="00F67D29" w:rsidP="00E64CC8">
            <w:pPr>
              <w:pStyle w:val="TAL"/>
            </w:pPr>
          </w:p>
        </w:tc>
      </w:tr>
      <w:tr w:rsidR="00F67D29" w:rsidRPr="00252156" w14:paraId="59DF9A50" w14:textId="77777777" w:rsidTr="00E64CC8">
        <w:tc>
          <w:tcPr>
            <w:tcW w:w="2709" w:type="dxa"/>
            <w:vAlign w:val="center"/>
          </w:tcPr>
          <w:p w14:paraId="1989BCCE" w14:textId="77777777" w:rsidR="00F67D29" w:rsidRPr="00252156" w:rsidRDefault="00F67D29" w:rsidP="00E64CC8">
            <w:pPr>
              <w:pStyle w:val="TAL"/>
            </w:pPr>
            <w:r w:rsidRPr="00252156">
              <w:t xml:space="preserve">    MIME-part-headers</w:t>
            </w:r>
          </w:p>
        </w:tc>
        <w:tc>
          <w:tcPr>
            <w:tcW w:w="2187" w:type="dxa"/>
            <w:vAlign w:val="center"/>
          </w:tcPr>
          <w:p w14:paraId="541CFB3C" w14:textId="77777777" w:rsidR="00F67D29" w:rsidRPr="00252156" w:rsidRDefault="00F67D29" w:rsidP="00E64CC8">
            <w:pPr>
              <w:pStyle w:val="TAL"/>
            </w:pPr>
          </w:p>
        </w:tc>
        <w:tc>
          <w:tcPr>
            <w:tcW w:w="2187" w:type="dxa"/>
            <w:tcBorders>
              <w:top w:val="single" w:sz="4" w:space="0" w:color="auto"/>
              <w:bottom w:val="single" w:sz="4" w:space="0" w:color="auto"/>
            </w:tcBorders>
          </w:tcPr>
          <w:p w14:paraId="76DF02D0" w14:textId="77777777" w:rsidR="00F67D29" w:rsidRPr="00252156" w:rsidRDefault="00F67D29" w:rsidP="00E64CC8">
            <w:pPr>
              <w:pStyle w:val="TAL"/>
            </w:pPr>
          </w:p>
        </w:tc>
        <w:tc>
          <w:tcPr>
            <w:tcW w:w="1367" w:type="dxa"/>
          </w:tcPr>
          <w:p w14:paraId="647BD37B" w14:textId="77777777" w:rsidR="00F67D29" w:rsidRPr="00252156" w:rsidRDefault="00F67D29" w:rsidP="00E64CC8">
            <w:pPr>
              <w:pStyle w:val="TAL"/>
            </w:pPr>
          </w:p>
        </w:tc>
        <w:tc>
          <w:tcPr>
            <w:tcW w:w="1184" w:type="dxa"/>
            <w:vAlign w:val="bottom"/>
          </w:tcPr>
          <w:p w14:paraId="7D6D0181" w14:textId="77777777" w:rsidR="00F67D29" w:rsidRPr="00252156" w:rsidRDefault="00F67D29" w:rsidP="00E64CC8">
            <w:pPr>
              <w:pStyle w:val="TAL"/>
            </w:pPr>
          </w:p>
        </w:tc>
      </w:tr>
      <w:tr w:rsidR="00F67D29" w:rsidRPr="00252156" w14:paraId="70E17129" w14:textId="77777777" w:rsidTr="00E64CC8">
        <w:tc>
          <w:tcPr>
            <w:tcW w:w="2709" w:type="dxa"/>
            <w:vAlign w:val="center"/>
          </w:tcPr>
          <w:p w14:paraId="722FD0FE" w14:textId="77777777" w:rsidR="00F67D29" w:rsidRPr="00252156" w:rsidRDefault="00F67D29" w:rsidP="00E64CC8">
            <w:pPr>
              <w:pStyle w:val="TAL"/>
            </w:pPr>
            <w:r w:rsidRPr="00252156">
              <w:t xml:space="preserve">      Content-Type</w:t>
            </w:r>
          </w:p>
        </w:tc>
        <w:tc>
          <w:tcPr>
            <w:tcW w:w="2187" w:type="dxa"/>
            <w:vAlign w:val="center"/>
          </w:tcPr>
          <w:p w14:paraId="2F7189A0" w14:textId="77777777" w:rsidR="00F67D29" w:rsidRPr="00252156" w:rsidRDefault="00F67D29" w:rsidP="00E64CC8">
            <w:pPr>
              <w:pStyle w:val="TAL"/>
            </w:pPr>
            <w:r w:rsidRPr="00252156">
              <w:t>"application/vnd.3gpp.mcvideo-mbms-usage-info+xml"</w:t>
            </w:r>
          </w:p>
        </w:tc>
        <w:tc>
          <w:tcPr>
            <w:tcW w:w="2187" w:type="dxa"/>
            <w:tcBorders>
              <w:top w:val="single" w:sz="4" w:space="0" w:color="auto"/>
              <w:bottom w:val="single" w:sz="4" w:space="0" w:color="auto"/>
            </w:tcBorders>
          </w:tcPr>
          <w:p w14:paraId="31B98196" w14:textId="77777777" w:rsidR="00F67D29" w:rsidRPr="00252156" w:rsidRDefault="00F67D29" w:rsidP="00E64CC8">
            <w:pPr>
              <w:pStyle w:val="TAL"/>
            </w:pPr>
          </w:p>
        </w:tc>
        <w:tc>
          <w:tcPr>
            <w:tcW w:w="1367" w:type="dxa"/>
          </w:tcPr>
          <w:p w14:paraId="34AD35C1" w14:textId="77777777" w:rsidR="00F67D29" w:rsidRPr="00252156" w:rsidRDefault="00F67D29" w:rsidP="00E64CC8">
            <w:pPr>
              <w:pStyle w:val="TAL"/>
            </w:pPr>
          </w:p>
        </w:tc>
        <w:tc>
          <w:tcPr>
            <w:tcW w:w="1184" w:type="dxa"/>
            <w:vAlign w:val="bottom"/>
          </w:tcPr>
          <w:p w14:paraId="73F3F3EB" w14:textId="77777777" w:rsidR="00F67D29" w:rsidRPr="00252156" w:rsidRDefault="00F67D29" w:rsidP="00E64CC8">
            <w:pPr>
              <w:pStyle w:val="TAL"/>
            </w:pPr>
          </w:p>
        </w:tc>
      </w:tr>
      <w:tr w:rsidR="00F67D29" w:rsidRPr="00252156" w14:paraId="462D5052" w14:textId="77777777" w:rsidTr="00E64CC8">
        <w:tc>
          <w:tcPr>
            <w:tcW w:w="2709" w:type="dxa"/>
            <w:vAlign w:val="center"/>
          </w:tcPr>
          <w:p w14:paraId="13BF163A" w14:textId="77777777" w:rsidR="00F67D29" w:rsidRPr="00252156" w:rsidRDefault="00F67D29" w:rsidP="00E64CC8">
            <w:pPr>
              <w:pStyle w:val="TAL"/>
            </w:pPr>
            <w:r w:rsidRPr="00252156">
              <w:t xml:space="preserve">    MIME-part-body</w:t>
            </w:r>
          </w:p>
        </w:tc>
        <w:tc>
          <w:tcPr>
            <w:tcW w:w="2187" w:type="dxa"/>
          </w:tcPr>
          <w:p w14:paraId="24C46AF1" w14:textId="77777777" w:rsidR="00F67D29" w:rsidRPr="00252156" w:rsidRDefault="00F67D29" w:rsidP="00E64CC8">
            <w:pPr>
              <w:pStyle w:val="TAL"/>
            </w:pPr>
            <w:r w:rsidRPr="00252156">
              <w:t>MCVideo MBMS Usage Info as described in Table 6.8.1.3.3-17</w:t>
            </w:r>
          </w:p>
        </w:tc>
        <w:tc>
          <w:tcPr>
            <w:tcW w:w="2187" w:type="dxa"/>
            <w:tcBorders>
              <w:top w:val="single" w:sz="4" w:space="0" w:color="auto"/>
              <w:bottom w:val="single" w:sz="4" w:space="0" w:color="auto"/>
            </w:tcBorders>
          </w:tcPr>
          <w:p w14:paraId="1E47580D" w14:textId="77777777" w:rsidR="00F67D29" w:rsidRPr="00252156" w:rsidRDefault="00F67D29" w:rsidP="00E64CC8">
            <w:pPr>
              <w:pStyle w:val="TAL"/>
            </w:pPr>
          </w:p>
        </w:tc>
        <w:tc>
          <w:tcPr>
            <w:tcW w:w="1367" w:type="dxa"/>
          </w:tcPr>
          <w:p w14:paraId="32099C8D" w14:textId="77777777" w:rsidR="00F67D29" w:rsidRPr="00252156" w:rsidRDefault="00F67D29" w:rsidP="00E64CC8">
            <w:pPr>
              <w:pStyle w:val="TAL"/>
            </w:pPr>
          </w:p>
        </w:tc>
        <w:tc>
          <w:tcPr>
            <w:tcW w:w="1184" w:type="dxa"/>
            <w:vAlign w:val="bottom"/>
          </w:tcPr>
          <w:p w14:paraId="35C79F0C" w14:textId="77777777" w:rsidR="00F67D29" w:rsidRPr="00252156" w:rsidRDefault="00F67D29" w:rsidP="00E64CC8">
            <w:pPr>
              <w:pStyle w:val="TAL"/>
            </w:pPr>
          </w:p>
        </w:tc>
      </w:tr>
    </w:tbl>
    <w:p w14:paraId="536F4622" w14:textId="77777777" w:rsidR="00F67D29" w:rsidRPr="00252156" w:rsidRDefault="00F67D29" w:rsidP="00F67D29"/>
    <w:p w14:paraId="6EE27937" w14:textId="77777777" w:rsidR="00F67D29" w:rsidRPr="00252156" w:rsidRDefault="00F67D29" w:rsidP="00F67D29">
      <w:pPr>
        <w:pStyle w:val="TH"/>
      </w:pPr>
      <w:r w:rsidRPr="00252156">
        <w:t>Table 6.8.1.3.3-17: MCVideo MBMS Usage Info in SIP MESSAGE (Table 6.8.1.3.3-16)</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200367D5" w14:textId="77777777" w:rsidTr="00E64CC8">
        <w:trPr>
          <w:tblHeader/>
        </w:trPr>
        <w:tc>
          <w:tcPr>
            <w:tcW w:w="9634" w:type="dxa"/>
            <w:gridSpan w:val="5"/>
          </w:tcPr>
          <w:p w14:paraId="01511E48" w14:textId="77777777" w:rsidR="00F67D29" w:rsidRPr="00252156" w:rsidRDefault="00F67D29" w:rsidP="00E64CC8">
            <w:pPr>
              <w:pStyle w:val="TAL"/>
            </w:pPr>
            <w:r w:rsidRPr="00252156">
              <w:t>Derivation Path: TS 24.281 [26] clause F.2</w:t>
            </w:r>
          </w:p>
        </w:tc>
      </w:tr>
      <w:tr w:rsidR="00F67D29" w:rsidRPr="00252156" w14:paraId="0FE6B6F6" w14:textId="77777777" w:rsidTr="00E64CC8">
        <w:tc>
          <w:tcPr>
            <w:tcW w:w="2709" w:type="dxa"/>
          </w:tcPr>
          <w:p w14:paraId="3DB30848" w14:textId="77777777" w:rsidR="00F67D29" w:rsidRPr="00252156" w:rsidRDefault="00F67D29" w:rsidP="00E64CC8">
            <w:pPr>
              <w:pStyle w:val="TAH"/>
            </w:pPr>
            <w:r w:rsidRPr="00252156">
              <w:t>Information Element</w:t>
            </w:r>
          </w:p>
        </w:tc>
        <w:tc>
          <w:tcPr>
            <w:tcW w:w="2187" w:type="dxa"/>
          </w:tcPr>
          <w:p w14:paraId="18519673"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0D05854F" w14:textId="77777777" w:rsidR="00F67D29" w:rsidRPr="00252156" w:rsidRDefault="00F67D29" w:rsidP="00E64CC8">
            <w:pPr>
              <w:pStyle w:val="TAH"/>
            </w:pPr>
            <w:r w:rsidRPr="00252156">
              <w:t>Comment</w:t>
            </w:r>
          </w:p>
        </w:tc>
        <w:tc>
          <w:tcPr>
            <w:tcW w:w="1367" w:type="dxa"/>
          </w:tcPr>
          <w:p w14:paraId="27D7DEC6" w14:textId="77777777" w:rsidR="00F67D29" w:rsidRPr="00252156" w:rsidRDefault="00F67D29" w:rsidP="00E64CC8">
            <w:pPr>
              <w:pStyle w:val="TAH"/>
            </w:pPr>
            <w:r w:rsidRPr="00252156">
              <w:t>Reference</w:t>
            </w:r>
          </w:p>
        </w:tc>
        <w:tc>
          <w:tcPr>
            <w:tcW w:w="1184" w:type="dxa"/>
          </w:tcPr>
          <w:p w14:paraId="1F8A18D0" w14:textId="77777777" w:rsidR="00F67D29" w:rsidRPr="00252156" w:rsidRDefault="00F67D29" w:rsidP="00E64CC8">
            <w:pPr>
              <w:pStyle w:val="TAH"/>
            </w:pPr>
            <w:r w:rsidRPr="00252156">
              <w:t>Condition</w:t>
            </w:r>
          </w:p>
        </w:tc>
      </w:tr>
      <w:tr w:rsidR="00F67D29" w:rsidRPr="00252156" w14:paraId="31567DCE" w14:textId="77777777" w:rsidTr="00E64CC8">
        <w:tc>
          <w:tcPr>
            <w:tcW w:w="2709" w:type="dxa"/>
            <w:vAlign w:val="center"/>
          </w:tcPr>
          <w:p w14:paraId="2105B537" w14:textId="77777777" w:rsidR="00F67D29" w:rsidRPr="00252156" w:rsidRDefault="00F67D29" w:rsidP="00E64CC8">
            <w:pPr>
              <w:pStyle w:val="TAL"/>
            </w:pPr>
            <w:r w:rsidRPr="00252156">
              <w:t>mcvideo-mbms-usage-info</w:t>
            </w:r>
          </w:p>
        </w:tc>
        <w:tc>
          <w:tcPr>
            <w:tcW w:w="2187" w:type="dxa"/>
          </w:tcPr>
          <w:p w14:paraId="7305BB25" w14:textId="77777777" w:rsidR="00F67D29" w:rsidRPr="00252156" w:rsidRDefault="00F67D29" w:rsidP="00E64CC8">
            <w:pPr>
              <w:pStyle w:val="TAL"/>
            </w:pPr>
          </w:p>
        </w:tc>
        <w:tc>
          <w:tcPr>
            <w:tcW w:w="2187" w:type="dxa"/>
            <w:tcBorders>
              <w:top w:val="single" w:sz="4" w:space="0" w:color="auto"/>
              <w:bottom w:val="single" w:sz="4" w:space="0" w:color="auto"/>
            </w:tcBorders>
          </w:tcPr>
          <w:p w14:paraId="3DE9752D" w14:textId="77777777" w:rsidR="00F67D29" w:rsidRPr="00252156" w:rsidRDefault="00F67D29" w:rsidP="00E64CC8">
            <w:pPr>
              <w:pStyle w:val="TAL"/>
            </w:pPr>
          </w:p>
        </w:tc>
        <w:tc>
          <w:tcPr>
            <w:tcW w:w="1367" w:type="dxa"/>
          </w:tcPr>
          <w:p w14:paraId="40410734" w14:textId="77777777" w:rsidR="00F67D29" w:rsidRPr="00252156" w:rsidRDefault="00F67D29" w:rsidP="00E64CC8">
            <w:pPr>
              <w:pStyle w:val="TAL"/>
            </w:pPr>
          </w:p>
        </w:tc>
        <w:tc>
          <w:tcPr>
            <w:tcW w:w="1184" w:type="dxa"/>
            <w:vAlign w:val="bottom"/>
          </w:tcPr>
          <w:p w14:paraId="19BE3726" w14:textId="77777777" w:rsidR="00F67D29" w:rsidRPr="00252156" w:rsidRDefault="00F67D29" w:rsidP="00E64CC8">
            <w:pPr>
              <w:pStyle w:val="TAL"/>
            </w:pPr>
          </w:p>
        </w:tc>
      </w:tr>
      <w:tr w:rsidR="00F67D29" w:rsidRPr="00252156" w14:paraId="7ED4AC21" w14:textId="77777777" w:rsidTr="00E64CC8">
        <w:tc>
          <w:tcPr>
            <w:tcW w:w="2709" w:type="dxa"/>
            <w:vAlign w:val="center"/>
          </w:tcPr>
          <w:p w14:paraId="5E2508DF" w14:textId="77777777" w:rsidR="00F67D29" w:rsidRPr="00252156" w:rsidDel="006C0DA3" w:rsidRDefault="00F67D29" w:rsidP="00E64CC8">
            <w:pPr>
              <w:pStyle w:val="TAL"/>
            </w:pPr>
            <w:r w:rsidRPr="00252156">
              <w:t xml:space="preserve">  mbms-listening-status</w:t>
            </w:r>
          </w:p>
        </w:tc>
        <w:tc>
          <w:tcPr>
            <w:tcW w:w="2187" w:type="dxa"/>
            <w:vAlign w:val="center"/>
          </w:tcPr>
          <w:p w14:paraId="4DD24653"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16E0CCE6" w14:textId="77777777" w:rsidR="00F67D29" w:rsidRPr="00252156" w:rsidRDefault="00F67D29" w:rsidP="00E64CC8">
            <w:pPr>
              <w:pStyle w:val="TAL"/>
            </w:pPr>
          </w:p>
        </w:tc>
        <w:tc>
          <w:tcPr>
            <w:tcW w:w="1367" w:type="dxa"/>
          </w:tcPr>
          <w:p w14:paraId="492158DD" w14:textId="77777777" w:rsidR="00F67D29" w:rsidRPr="00252156" w:rsidRDefault="00F67D29" w:rsidP="00E64CC8">
            <w:pPr>
              <w:pStyle w:val="TAL"/>
            </w:pPr>
          </w:p>
        </w:tc>
        <w:tc>
          <w:tcPr>
            <w:tcW w:w="1184" w:type="dxa"/>
            <w:vAlign w:val="bottom"/>
          </w:tcPr>
          <w:p w14:paraId="1F5AF0CD" w14:textId="77777777" w:rsidR="00F67D29" w:rsidRPr="00252156" w:rsidRDefault="00F67D29" w:rsidP="00E64CC8">
            <w:pPr>
              <w:pStyle w:val="TAL"/>
            </w:pPr>
          </w:p>
        </w:tc>
      </w:tr>
      <w:tr w:rsidR="00F67D29" w:rsidRPr="00252156" w14:paraId="5D4E8313" w14:textId="77777777" w:rsidTr="00E64CC8">
        <w:tc>
          <w:tcPr>
            <w:tcW w:w="2709" w:type="dxa"/>
            <w:vAlign w:val="center"/>
          </w:tcPr>
          <w:p w14:paraId="3FDC6F04" w14:textId="77777777" w:rsidR="00F67D29" w:rsidRPr="00252156" w:rsidRDefault="00F67D29" w:rsidP="00E64CC8">
            <w:pPr>
              <w:pStyle w:val="TAL"/>
            </w:pPr>
            <w:r w:rsidRPr="00252156">
              <w:t xml:space="preserve">  mbms-suspension-status</w:t>
            </w:r>
          </w:p>
        </w:tc>
        <w:tc>
          <w:tcPr>
            <w:tcW w:w="2187" w:type="dxa"/>
            <w:vAlign w:val="center"/>
          </w:tcPr>
          <w:p w14:paraId="069BBE34"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1FDC8AE3" w14:textId="77777777" w:rsidR="00F67D29" w:rsidRPr="00252156" w:rsidRDefault="00F67D29" w:rsidP="00E64CC8">
            <w:pPr>
              <w:pStyle w:val="TAL"/>
            </w:pPr>
          </w:p>
        </w:tc>
        <w:tc>
          <w:tcPr>
            <w:tcW w:w="1367" w:type="dxa"/>
          </w:tcPr>
          <w:p w14:paraId="6AC8F091" w14:textId="77777777" w:rsidR="00F67D29" w:rsidRPr="00252156" w:rsidRDefault="00F67D29" w:rsidP="00E64CC8">
            <w:pPr>
              <w:pStyle w:val="TAL"/>
            </w:pPr>
          </w:p>
        </w:tc>
        <w:tc>
          <w:tcPr>
            <w:tcW w:w="1184" w:type="dxa"/>
            <w:vAlign w:val="bottom"/>
          </w:tcPr>
          <w:p w14:paraId="39C1DD2B" w14:textId="77777777" w:rsidR="00F67D29" w:rsidRPr="00252156" w:rsidRDefault="00F67D29" w:rsidP="00E64CC8">
            <w:pPr>
              <w:pStyle w:val="TAL"/>
            </w:pPr>
          </w:p>
        </w:tc>
      </w:tr>
      <w:tr w:rsidR="00F67D29" w:rsidRPr="00252156" w14:paraId="3FA223CE" w14:textId="77777777" w:rsidTr="00E64CC8">
        <w:tc>
          <w:tcPr>
            <w:tcW w:w="2709" w:type="dxa"/>
            <w:vAlign w:val="center"/>
          </w:tcPr>
          <w:p w14:paraId="2807628B" w14:textId="77777777" w:rsidR="00F67D29" w:rsidRPr="00252156" w:rsidRDefault="00F67D29" w:rsidP="00E64CC8">
            <w:pPr>
              <w:pStyle w:val="TAL"/>
            </w:pPr>
            <w:r w:rsidRPr="00252156">
              <w:t xml:space="preserve">  announcement</w:t>
            </w:r>
          </w:p>
        </w:tc>
        <w:tc>
          <w:tcPr>
            <w:tcW w:w="2187" w:type="dxa"/>
            <w:vAlign w:val="center"/>
          </w:tcPr>
          <w:p w14:paraId="3E5C44E4"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74CBA2DC" w14:textId="77777777" w:rsidR="00F67D29" w:rsidRPr="00252156" w:rsidRDefault="00F67D29" w:rsidP="00E64CC8">
            <w:pPr>
              <w:pStyle w:val="TAL"/>
            </w:pPr>
          </w:p>
        </w:tc>
        <w:tc>
          <w:tcPr>
            <w:tcW w:w="1367" w:type="dxa"/>
          </w:tcPr>
          <w:p w14:paraId="4333CF6D" w14:textId="77777777" w:rsidR="00F67D29" w:rsidRPr="00252156" w:rsidRDefault="00F67D29" w:rsidP="00E64CC8">
            <w:pPr>
              <w:pStyle w:val="TAL"/>
            </w:pPr>
          </w:p>
        </w:tc>
        <w:tc>
          <w:tcPr>
            <w:tcW w:w="1184" w:type="dxa"/>
            <w:vAlign w:val="bottom"/>
          </w:tcPr>
          <w:p w14:paraId="35A96C07" w14:textId="77777777" w:rsidR="00F67D29" w:rsidRPr="00252156" w:rsidRDefault="00F67D29" w:rsidP="00E64CC8">
            <w:pPr>
              <w:pStyle w:val="TAL"/>
            </w:pPr>
          </w:p>
        </w:tc>
      </w:tr>
      <w:tr w:rsidR="00F67D29" w:rsidRPr="00252156" w14:paraId="36120691" w14:textId="77777777" w:rsidTr="00E64CC8">
        <w:tc>
          <w:tcPr>
            <w:tcW w:w="2709" w:type="dxa"/>
            <w:vAlign w:val="center"/>
          </w:tcPr>
          <w:p w14:paraId="4A4478D1" w14:textId="77777777" w:rsidR="00F67D29" w:rsidRPr="00252156" w:rsidRDefault="00F67D29" w:rsidP="00E64CC8">
            <w:pPr>
              <w:pStyle w:val="TAL"/>
            </w:pPr>
            <w:r w:rsidRPr="00252156">
              <w:t xml:space="preserve">  version</w:t>
            </w:r>
          </w:p>
        </w:tc>
        <w:tc>
          <w:tcPr>
            <w:tcW w:w="2187" w:type="dxa"/>
            <w:vAlign w:val="center"/>
          </w:tcPr>
          <w:p w14:paraId="3FDBC1BE" w14:textId="77777777" w:rsidR="00F67D29" w:rsidRPr="00252156" w:rsidRDefault="00F67D29" w:rsidP="00E64CC8">
            <w:pPr>
              <w:pStyle w:val="TAL"/>
            </w:pPr>
            <w:r w:rsidRPr="00252156">
              <w:t>"1"</w:t>
            </w:r>
          </w:p>
        </w:tc>
        <w:tc>
          <w:tcPr>
            <w:tcW w:w="2187" w:type="dxa"/>
            <w:tcBorders>
              <w:top w:val="single" w:sz="4" w:space="0" w:color="auto"/>
              <w:bottom w:val="single" w:sz="4" w:space="0" w:color="auto"/>
            </w:tcBorders>
          </w:tcPr>
          <w:p w14:paraId="6CA46B5D" w14:textId="77777777" w:rsidR="00F67D29" w:rsidRPr="00252156" w:rsidRDefault="00F67D29" w:rsidP="00E64CC8">
            <w:pPr>
              <w:pStyle w:val="TAL"/>
            </w:pPr>
          </w:p>
        </w:tc>
        <w:tc>
          <w:tcPr>
            <w:tcW w:w="1367" w:type="dxa"/>
          </w:tcPr>
          <w:p w14:paraId="7AB7CAB7" w14:textId="77777777" w:rsidR="00F67D29" w:rsidRPr="00252156" w:rsidRDefault="00F67D29" w:rsidP="00E64CC8">
            <w:pPr>
              <w:pStyle w:val="TAL"/>
            </w:pPr>
          </w:p>
        </w:tc>
        <w:tc>
          <w:tcPr>
            <w:tcW w:w="1184" w:type="dxa"/>
            <w:vAlign w:val="bottom"/>
          </w:tcPr>
          <w:p w14:paraId="77E8B91A" w14:textId="77777777" w:rsidR="00F67D29" w:rsidRPr="00252156" w:rsidRDefault="00F67D29" w:rsidP="00E64CC8">
            <w:pPr>
              <w:pStyle w:val="TAL"/>
            </w:pPr>
          </w:p>
        </w:tc>
      </w:tr>
      <w:tr w:rsidR="00F67D29" w:rsidRPr="00252156" w14:paraId="3EC23C60" w14:textId="77777777" w:rsidTr="00E64CC8">
        <w:tc>
          <w:tcPr>
            <w:tcW w:w="2709" w:type="dxa"/>
            <w:vAlign w:val="center"/>
          </w:tcPr>
          <w:p w14:paraId="6C92C6B5" w14:textId="77777777" w:rsidR="00F67D29" w:rsidRPr="00252156" w:rsidRDefault="00F67D29" w:rsidP="00E64CC8">
            <w:pPr>
              <w:pStyle w:val="TAL"/>
            </w:pPr>
            <w:r w:rsidRPr="00252156">
              <w:t xml:space="preserve">  anyExt</w:t>
            </w:r>
          </w:p>
        </w:tc>
        <w:tc>
          <w:tcPr>
            <w:tcW w:w="2187" w:type="dxa"/>
            <w:vAlign w:val="center"/>
          </w:tcPr>
          <w:p w14:paraId="55DE0C62" w14:textId="77777777" w:rsidR="00F67D29" w:rsidRPr="00252156" w:rsidRDefault="00F67D29" w:rsidP="00E64CC8">
            <w:pPr>
              <w:pStyle w:val="TAL"/>
            </w:pPr>
          </w:p>
        </w:tc>
        <w:tc>
          <w:tcPr>
            <w:tcW w:w="2187" w:type="dxa"/>
            <w:tcBorders>
              <w:top w:val="single" w:sz="4" w:space="0" w:color="auto"/>
              <w:bottom w:val="single" w:sz="4" w:space="0" w:color="auto"/>
            </w:tcBorders>
          </w:tcPr>
          <w:p w14:paraId="428DE48B" w14:textId="77777777" w:rsidR="00F67D29" w:rsidRPr="00252156" w:rsidRDefault="00F67D29" w:rsidP="00E64CC8">
            <w:pPr>
              <w:pStyle w:val="TAL"/>
            </w:pPr>
          </w:p>
        </w:tc>
        <w:tc>
          <w:tcPr>
            <w:tcW w:w="1367" w:type="dxa"/>
          </w:tcPr>
          <w:p w14:paraId="58857346" w14:textId="77777777" w:rsidR="00F67D29" w:rsidRPr="00252156" w:rsidRDefault="00F67D29" w:rsidP="00E64CC8">
            <w:pPr>
              <w:pStyle w:val="TAL"/>
            </w:pPr>
          </w:p>
        </w:tc>
        <w:tc>
          <w:tcPr>
            <w:tcW w:w="1184" w:type="dxa"/>
            <w:vAlign w:val="bottom"/>
          </w:tcPr>
          <w:p w14:paraId="12A428E9" w14:textId="77777777" w:rsidR="00F67D29" w:rsidRPr="00252156" w:rsidRDefault="00F67D29" w:rsidP="00E64CC8">
            <w:pPr>
              <w:pStyle w:val="TAL"/>
            </w:pPr>
          </w:p>
        </w:tc>
      </w:tr>
      <w:tr w:rsidR="00F67D29" w:rsidRPr="00252156" w14:paraId="473928E8" w14:textId="77777777" w:rsidTr="00E64CC8">
        <w:tc>
          <w:tcPr>
            <w:tcW w:w="2709" w:type="dxa"/>
            <w:vAlign w:val="center"/>
          </w:tcPr>
          <w:p w14:paraId="3C92FE86" w14:textId="77777777" w:rsidR="00F67D29" w:rsidRPr="00252156" w:rsidRDefault="00F67D29" w:rsidP="00E64CC8">
            <w:pPr>
              <w:pStyle w:val="TAL"/>
            </w:pPr>
            <w:r w:rsidRPr="00252156">
              <w:t xml:space="preserve">    mbms-explicitMuSiK-download</w:t>
            </w:r>
          </w:p>
        </w:tc>
        <w:tc>
          <w:tcPr>
            <w:tcW w:w="2187" w:type="dxa"/>
            <w:vAlign w:val="center"/>
          </w:tcPr>
          <w:p w14:paraId="6E3B37BD" w14:textId="77777777" w:rsidR="00F67D29" w:rsidRPr="00252156" w:rsidRDefault="00F67D29" w:rsidP="00E64CC8">
            <w:pPr>
              <w:pStyle w:val="TAL"/>
            </w:pPr>
          </w:p>
        </w:tc>
        <w:tc>
          <w:tcPr>
            <w:tcW w:w="2187" w:type="dxa"/>
            <w:tcBorders>
              <w:top w:val="single" w:sz="4" w:space="0" w:color="auto"/>
              <w:bottom w:val="single" w:sz="4" w:space="0" w:color="auto"/>
            </w:tcBorders>
          </w:tcPr>
          <w:p w14:paraId="70D63E6D" w14:textId="77777777" w:rsidR="00F67D29" w:rsidRPr="00252156" w:rsidRDefault="00F67D29" w:rsidP="00E64CC8">
            <w:pPr>
              <w:pStyle w:val="TAL"/>
            </w:pPr>
          </w:p>
        </w:tc>
        <w:tc>
          <w:tcPr>
            <w:tcW w:w="1367" w:type="dxa"/>
          </w:tcPr>
          <w:p w14:paraId="6625C3AC" w14:textId="77777777" w:rsidR="00F67D29" w:rsidRPr="00252156" w:rsidRDefault="00F67D29" w:rsidP="00E64CC8">
            <w:pPr>
              <w:pStyle w:val="TAL"/>
            </w:pPr>
          </w:p>
        </w:tc>
        <w:tc>
          <w:tcPr>
            <w:tcW w:w="1184" w:type="dxa"/>
            <w:vAlign w:val="bottom"/>
          </w:tcPr>
          <w:p w14:paraId="51D082DD" w14:textId="77777777" w:rsidR="00F67D29" w:rsidRPr="00252156" w:rsidRDefault="00F67D29" w:rsidP="00E64CC8">
            <w:pPr>
              <w:pStyle w:val="TAL"/>
            </w:pPr>
          </w:p>
        </w:tc>
      </w:tr>
      <w:tr w:rsidR="00F67D29" w:rsidRPr="00252156" w14:paraId="07633ADB" w14:textId="77777777" w:rsidTr="00E64CC8">
        <w:tc>
          <w:tcPr>
            <w:tcW w:w="2709" w:type="dxa"/>
            <w:vAlign w:val="center"/>
          </w:tcPr>
          <w:p w14:paraId="76E33733" w14:textId="77777777" w:rsidR="00F67D29" w:rsidRPr="00252156" w:rsidRDefault="00F67D29" w:rsidP="00E64CC8">
            <w:pPr>
              <w:pStyle w:val="TAL"/>
            </w:pPr>
            <w:r w:rsidRPr="00252156">
              <w:t xml:space="preserve">      group</w:t>
            </w:r>
          </w:p>
        </w:tc>
        <w:tc>
          <w:tcPr>
            <w:tcW w:w="2187" w:type="dxa"/>
            <w:vAlign w:val="center"/>
          </w:tcPr>
          <w:p w14:paraId="05C9A773" w14:textId="77777777" w:rsidR="00F67D29" w:rsidRPr="00252156" w:rsidRDefault="00F67D29" w:rsidP="00E64CC8">
            <w:pPr>
              <w:pStyle w:val="TAL"/>
            </w:pPr>
            <w:r w:rsidRPr="00252156">
              <w:rPr>
                <w:rFonts w:eastAsia="MS Mincho"/>
              </w:rPr>
              <w:t>px_MCVideo_Group_A_ID</w:t>
            </w:r>
          </w:p>
        </w:tc>
        <w:tc>
          <w:tcPr>
            <w:tcW w:w="2187" w:type="dxa"/>
            <w:tcBorders>
              <w:top w:val="single" w:sz="4" w:space="0" w:color="auto"/>
              <w:bottom w:val="single" w:sz="4" w:space="0" w:color="auto"/>
            </w:tcBorders>
          </w:tcPr>
          <w:p w14:paraId="2429AD70" w14:textId="77777777" w:rsidR="00F67D29" w:rsidRPr="00252156" w:rsidRDefault="00F67D29" w:rsidP="00E64CC8">
            <w:pPr>
              <w:pStyle w:val="TAL"/>
            </w:pPr>
          </w:p>
        </w:tc>
        <w:tc>
          <w:tcPr>
            <w:tcW w:w="1367" w:type="dxa"/>
          </w:tcPr>
          <w:p w14:paraId="6DEF602D" w14:textId="77777777" w:rsidR="00F67D29" w:rsidRPr="00252156" w:rsidRDefault="00F67D29" w:rsidP="00E64CC8">
            <w:pPr>
              <w:pStyle w:val="TAL"/>
            </w:pPr>
          </w:p>
        </w:tc>
        <w:tc>
          <w:tcPr>
            <w:tcW w:w="1184" w:type="dxa"/>
            <w:vAlign w:val="bottom"/>
          </w:tcPr>
          <w:p w14:paraId="13498AEC" w14:textId="77777777" w:rsidR="00F67D29" w:rsidRPr="00252156" w:rsidRDefault="00F67D29" w:rsidP="00E64CC8">
            <w:pPr>
              <w:pStyle w:val="TAL"/>
            </w:pPr>
          </w:p>
        </w:tc>
      </w:tr>
    </w:tbl>
    <w:p w14:paraId="04D5A31A" w14:textId="77777777" w:rsidR="00F67D29" w:rsidRPr="00252156" w:rsidRDefault="00F67D29" w:rsidP="00F67D29"/>
    <w:p w14:paraId="12DED11F" w14:textId="77777777" w:rsidR="00F67D29" w:rsidRPr="00252156" w:rsidRDefault="00F67D29" w:rsidP="00F67D29">
      <w:pPr>
        <w:pStyle w:val="TH"/>
      </w:pPr>
      <w:r w:rsidRPr="00252156">
        <w:t>Table 6.8.1.3.3-18: Unmap Group To Bearer from the SS (Step 18, Table 6.8.1.3.2-1)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7D29" w:rsidRPr="00252156" w14:paraId="47C1A76C" w14:textId="77777777" w:rsidTr="00E64CC8">
        <w:trPr>
          <w:cantSplit/>
          <w:tblHeader/>
          <w:jc w:val="center"/>
        </w:trPr>
        <w:tc>
          <w:tcPr>
            <w:tcW w:w="9747" w:type="dxa"/>
            <w:gridSpan w:val="4"/>
          </w:tcPr>
          <w:p w14:paraId="09096057" w14:textId="77777777" w:rsidR="00F67D29" w:rsidRPr="00252156" w:rsidRDefault="00F67D29" w:rsidP="00E64CC8">
            <w:pPr>
              <w:pStyle w:val="TAL"/>
              <w:rPr>
                <w:rFonts w:eastAsia="MS Mincho"/>
              </w:rPr>
            </w:pPr>
            <w:r w:rsidRPr="00252156">
              <w:rPr>
                <w:rFonts w:eastAsia="MS Mincho"/>
              </w:rPr>
              <w:t>Derivation Path: 24.581 [27], Table 9.3.5-1.</w:t>
            </w:r>
          </w:p>
        </w:tc>
      </w:tr>
      <w:tr w:rsidR="00F67D29" w:rsidRPr="00252156" w14:paraId="09A2486E" w14:textId="77777777" w:rsidTr="00E64CC8">
        <w:trPr>
          <w:cantSplit/>
          <w:tblHeader/>
          <w:jc w:val="center"/>
        </w:trPr>
        <w:tc>
          <w:tcPr>
            <w:tcW w:w="4535" w:type="dxa"/>
          </w:tcPr>
          <w:p w14:paraId="6B40AE74" w14:textId="77777777" w:rsidR="00F67D29" w:rsidRPr="00252156" w:rsidRDefault="00F67D29" w:rsidP="00E64CC8">
            <w:pPr>
              <w:pStyle w:val="TAH"/>
              <w:rPr>
                <w:rFonts w:eastAsia="MS Mincho"/>
              </w:rPr>
            </w:pPr>
            <w:r w:rsidRPr="00252156">
              <w:rPr>
                <w:rFonts w:eastAsia="MS Mincho"/>
              </w:rPr>
              <w:t>Information Element</w:t>
            </w:r>
          </w:p>
        </w:tc>
        <w:tc>
          <w:tcPr>
            <w:tcW w:w="2267" w:type="dxa"/>
          </w:tcPr>
          <w:p w14:paraId="2B717846" w14:textId="77777777" w:rsidR="00F67D29" w:rsidRPr="00252156" w:rsidRDefault="00F67D29" w:rsidP="00E64CC8">
            <w:pPr>
              <w:pStyle w:val="TAH"/>
              <w:rPr>
                <w:rFonts w:eastAsia="MS Mincho"/>
              </w:rPr>
            </w:pPr>
            <w:r w:rsidRPr="00252156">
              <w:rPr>
                <w:rFonts w:eastAsia="MS Mincho"/>
              </w:rPr>
              <w:t>Value/remark</w:t>
            </w:r>
          </w:p>
        </w:tc>
        <w:tc>
          <w:tcPr>
            <w:tcW w:w="1700" w:type="dxa"/>
          </w:tcPr>
          <w:p w14:paraId="3B1FF111" w14:textId="77777777" w:rsidR="00F67D29" w:rsidRPr="00252156" w:rsidRDefault="00F67D29" w:rsidP="00E64CC8">
            <w:pPr>
              <w:pStyle w:val="TAH"/>
              <w:rPr>
                <w:rFonts w:eastAsia="MS Mincho"/>
              </w:rPr>
            </w:pPr>
            <w:r w:rsidRPr="00252156">
              <w:rPr>
                <w:rFonts w:eastAsia="MS Mincho"/>
              </w:rPr>
              <w:t>Comment</w:t>
            </w:r>
          </w:p>
        </w:tc>
        <w:tc>
          <w:tcPr>
            <w:tcW w:w="1245" w:type="dxa"/>
          </w:tcPr>
          <w:p w14:paraId="536FF8A2" w14:textId="77777777" w:rsidR="00F67D29" w:rsidRPr="00252156" w:rsidRDefault="00F67D29" w:rsidP="00E64CC8">
            <w:pPr>
              <w:pStyle w:val="TAH"/>
              <w:rPr>
                <w:rFonts w:eastAsia="MS Mincho"/>
              </w:rPr>
            </w:pPr>
            <w:r w:rsidRPr="00252156">
              <w:rPr>
                <w:rFonts w:eastAsia="MS Mincho"/>
              </w:rPr>
              <w:t>Condition</w:t>
            </w:r>
          </w:p>
        </w:tc>
      </w:tr>
      <w:tr w:rsidR="00F67D29" w:rsidRPr="00252156" w14:paraId="475D4F4C" w14:textId="77777777" w:rsidTr="00E64CC8">
        <w:trPr>
          <w:cantSplit/>
          <w:jc w:val="center"/>
        </w:trPr>
        <w:tc>
          <w:tcPr>
            <w:tcW w:w="4535" w:type="dxa"/>
          </w:tcPr>
          <w:p w14:paraId="31C154D1" w14:textId="77777777" w:rsidR="00F67D29" w:rsidRPr="00252156" w:rsidRDefault="00F67D29" w:rsidP="00E64CC8">
            <w:pPr>
              <w:pStyle w:val="TAL"/>
              <w:rPr>
                <w:rFonts w:eastAsia="MS Mincho"/>
              </w:rPr>
            </w:pPr>
            <w:r w:rsidRPr="00252156">
              <w:rPr>
                <w:rFonts w:eastAsia="MS Mincho"/>
              </w:rPr>
              <w:t>RTCP header</w:t>
            </w:r>
          </w:p>
        </w:tc>
        <w:tc>
          <w:tcPr>
            <w:tcW w:w="2267" w:type="dxa"/>
          </w:tcPr>
          <w:p w14:paraId="60DF99E2" w14:textId="77777777" w:rsidR="00F67D29" w:rsidRPr="00252156" w:rsidRDefault="00F67D29" w:rsidP="00E64CC8">
            <w:pPr>
              <w:pStyle w:val="TAL"/>
            </w:pPr>
          </w:p>
        </w:tc>
        <w:tc>
          <w:tcPr>
            <w:tcW w:w="1700" w:type="dxa"/>
          </w:tcPr>
          <w:p w14:paraId="7D1F69A2" w14:textId="77777777" w:rsidR="00F67D29" w:rsidRPr="00252156" w:rsidRDefault="00F67D29" w:rsidP="00E64CC8">
            <w:pPr>
              <w:pStyle w:val="TAL"/>
              <w:rPr>
                <w:rFonts w:eastAsia="MS PGothic"/>
              </w:rPr>
            </w:pPr>
          </w:p>
        </w:tc>
        <w:tc>
          <w:tcPr>
            <w:tcW w:w="1245" w:type="dxa"/>
          </w:tcPr>
          <w:p w14:paraId="392479B1" w14:textId="77777777" w:rsidR="00F67D29" w:rsidRPr="00252156" w:rsidRDefault="00F67D29" w:rsidP="00E64CC8">
            <w:pPr>
              <w:pStyle w:val="TAL"/>
              <w:rPr>
                <w:rFonts w:eastAsia="MS Mincho"/>
              </w:rPr>
            </w:pPr>
          </w:p>
        </w:tc>
      </w:tr>
      <w:tr w:rsidR="00F67D29" w:rsidRPr="00252156" w14:paraId="6C99D4A1" w14:textId="77777777" w:rsidTr="00E64CC8">
        <w:trPr>
          <w:cantSplit/>
          <w:jc w:val="center"/>
        </w:trPr>
        <w:tc>
          <w:tcPr>
            <w:tcW w:w="4535" w:type="dxa"/>
          </w:tcPr>
          <w:p w14:paraId="61B7E1D6" w14:textId="77777777" w:rsidR="00F67D29" w:rsidRPr="00252156" w:rsidRDefault="00F67D29" w:rsidP="00E64CC8">
            <w:pPr>
              <w:pStyle w:val="TAL"/>
              <w:rPr>
                <w:rFonts w:eastAsia="MS Mincho"/>
              </w:rPr>
            </w:pPr>
            <w:r w:rsidRPr="00252156">
              <w:rPr>
                <w:rFonts w:eastAsia="MS Mincho"/>
              </w:rPr>
              <w:t xml:space="preserve">  Subtype</w:t>
            </w:r>
          </w:p>
        </w:tc>
        <w:tc>
          <w:tcPr>
            <w:tcW w:w="2267" w:type="dxa"/>
          </w:tcPr>
          <w:p w14:paraId="665FB6AA" w14:textId="77777777" w:rsidR="00F67D29" w:rsidRPr="00252156" w:rsidRDefault="00F67D29" w:rsidP="00E64CC8">
            <w:pPr>
              <w:pStyle w:val="TAL"/>
            </w:pPr>
            <w:r w:rsidRPr="00252156">
              <w:t>"00001"</w:t>
            </w:r>
          </w:p>
        </w:tc>
        <w:tc>
          <w:tcPr>
            <w:tcW w:w="1700" w:type="dxa"/>
          </w:tcPr>
          <w:p w14:paraId="00EF957E" w14:textId="77777777" w:rsidR="00F67D29" w:rsidRPr="00252156" w:rsidRDefault="00F67D29" w:rsidP="00E64CC8">
            <w:pPr>
              <w:pStyle w:val="TAL"/>
              <w:rPr>
                <w:rFonts w:eastAsia="MS PGothic"/>
              </w:rPr>
            </w:pPr>
            <w:r w:rsidRPr="00252156">
              <w:rPr>
                <w:rFonts w:eastAsia="MS PGothic"/>
              </w:rPr>
              <w:t>Map Group To Bearer</w:t>
            </w:r>
          </w:p>
        </w:tc>
        <w:tc>
          <w:tcPr>
            <w:tcW w:w="1245" w:type="dxa"/>
          </w:tcPr>
          <w:p w14:paraId="0246AE50" w14:textId="77777777" w:rsidR="00F67D29" w:rsidRPr="00252156" w:rsidRDefault="00F67D29" w:rsidP="00E64CC8">
            <w:pPr>
              <w:pStyle w:val="TAL"/>
              <w:rPr>
                <w:rFonts w:eastAsia="MS Mincho"/>
              </w:rPr>
            </w:pPr>
          </w:p>
        </w:tc>
      </w:tr>
      <w:tr w:rsidR="00F67D29" w:rsidRPr="00252156" w14:paraId="312CF965" w14:textId="77777777" w:rsidTr="00E64CC8">
        <w:trPr>
          <w:cantSplit/>
          <w:jc w:val="center"/>
        </w:trPr>
        <w:tc>
          <w:tcPr>
            <w:tcW w:w="4535" w:type="dxa"/>
          </w:tcPr>
          <w:p w14:paraId="647F1836" w14:textId="77777777" w:rsidR="00F67D29" w:rsidRPr="00252156" w:rsidRDefault="00F67D29" w:rsidP="00E64CC8">
            <w:pPr>
              <w:pStyle w:val="TAL"/>
              <w:rPr>
                <w:rFonts w:eastAsia="MS Mincho"/>
              </w:rPr>
            </w:pPr>
            <w:r w:rsidRPr="00252156">
              <w:rPr>
                <w:rFonts w:eastAsia="MS Mincho"/>
              </w:rPr>
              <w:t xml:space="preserve">  SSRC</w:t>
            </w:r>
          </w:p>
        </w:tc>
        <w:tc>
          <w:tcPr>
            <w:tcW w:w="2267" w:type="dxa"/>
          </w:tcPr>
          <w:p w14:paraId="7AD0BA89" w14:textId="77777777" w:rsidR="00F67D29" w:rsidRPr="00252156" w:rsidRDefault="00F67D29" w:rsidP="00E64CC8">
            <w:pPr>
              <w:pStyle w:val="TAL"/>
              <w:rPr>
                <w:rFonts w:eastAsia="MS PGothic"/>
              </w:rPr>
            </w:pPr>
            <w:r w:rsidRPr="00252156">
              <w:t>The SSRC of the message sender</w:t>
            </w:r>
          </w:p>
        </w:tc>
        <w:tc>
          <w:tcPr>
            <w:tcW w:w="1700" w:type="dxa"/>
          </w:tcPr>
          <w:p w14:paraId="349121B1" w14:textId="77777777" w:rsidR="00F67D29" w:rsidRPr="00252156" w:rsidRDefault="00F67D29" w:rsidP="00E64CC8">
            <w:pPr>
              <w:pStyle w:val="TAL"/>
              <w:rPr>
                <w:rFonts w:eastAsia="MS PGothic"/>
              </w:rPr>
            </w:pPr>
            <w:r w:rsidRPr="00252156">
              <w:rPr>
                <w:rFonts w:eastAsia="MS PGothic"/>
              </w:rPr>
              <w:t xml:space="preserve">The SSRC of the floor control server for </w:t>
            </w:r>
            <w:r w:rsidRPr="00252156">
              <w:t>on-network and floor arbitrator for off-network</w:t>
            </w:r>
            <w:r w:rsidRPr="00252156">
              <w:rPr>
                <w:rFonts w:eastAsia="MS PGothic"/>
              </w:rPr>
              <w:t>.</w:t>
            </w:r>
          </w:p>
          <w:p w14:paraId="3EC649F5" w14:textId="77777777" w:rsidR="00F67D29" w:rsidRPr="00252156" w:rsidRDefault="00F67D29" w:rsidP="00E64CC8">
            <w:pPr>
              <w:pStyle w:val="TAL"/>
              <w:rPr>
                <w:rFonts w:eastAsia="MS PGothic"/>
              </w:rPr>
            </w:pPr>
          </w:p>
          <w:p w14:paraId="581020DB" w14:textId="77777777" w:rsidR="00F67D29" w:rsidRPr="00252156" w:rsidRDefault="00F67D29" w:rsidP="00E64CC8">
            <w:pPr>
              <w:pStyle w:val="TAL"/>
              <w:rPr>
                <w:rFonts w:eastAsia="MS PGothic"/>
              </w:rPr>
            </w:pPr>
            <w:r w:rsidRPr="00252156">
              <w:rPr>
                <w:rFonts w:eastAsia="MS PGothic"/>
              </w:rPr>
              <w:t>Notation in accordance with clause </w:t>
            </w:r>
            <w:r w:rsidRPr="00252156">
              <w:t xml:space="preserve">5.5.6.1. </w:t>
            </w:r>
            <w:r w:rsidRPr="00252156">
              <w:rPr>
                <w:rFonts w:eastAsia="MS PGothic"/>
              </w:rPr>
              <w:t>Coded as specified in IETF RFC 3550 [76].</w:t>
            </w:r>
          </w:p>
        </w:tc>
        <w:tc>
          <w:tcPr>
            <w:tcW w:w="1245" w:type="dxa"/>
          </w:tcPr>
          <w:p w14:paraId="7DC95E20" w14:textId="77777777" w:rsidR="00F67D29" w:rsidRPr="00252156" w:rsidRDefault="00F67D29" w:rsidP="00E64CC8">
            <w:pPr>
              <w:pStyle w:val="TAL"/>
              <w:rPr>
                <w:rFonts w:eastAsia="MS Mincho"/>
              </w:rPr>
            </w:pPr>
          </w:p>
        </w:tc>
      </w:tr>
      <w:tr w:rsidR="00F67D29" w:rsidRPr="00252156" w14:paraId="27FFEBD3" w14:textId="77777777" w:rsidTr="00E64CC8">
        <w:trPr>
          <w:cantSplit/>
          <w:jc w:val="center"/>
        </w:trPr>
        <w:tc>
          <w:tcPr>
            <w:tcW w:w="4535" w:type="dxa"/>
          </w:tcPr>
          <w:p w14:paraId="256876A1" w14:textId="77777777" w:rsidR="00F67D29" w:rsidRPr="00252156" w:rsidRDefault="00F67D29" w:rsidP="00E64CC8">
            <w:pPr>
              <w:pStyle w:val="TAL"/>
              <w:rPr>
                <w:rFonts w:eastAsia="MS Mincho"/>
              </w:rPr>
            </w:pPr>
            <w:r w:rsidRPr="00252156">
              <w:rPr>
                <w:rFonts w:eastAsia="MS Mincho"/>
              </w:rPr>
              <w:t xml:space="preserve">  name</w:t>
            </w:r>
          </w:p>
        </w:tc>
        <w:tc>
          <w:tcPr>
            <w:tcW w:w="2267" w:type="dxa"/>
          </w:tcPr>
          <w:p w14:paraId="339BB749" w14:textId="77777777" w:rsidR="00F67D29" w:rsidRPr="00252156" w:rsidRDefault="00F67D29" w:rsidP="00E64CC8">
            <w:pPr>
              <w:pStyle w:val="TAL"/>
              <w:rPr>
                <w:rFonts w:eastAsia="MS PGothic"/>
              </w:rPr>
            </w:pPr>
            <w:r w:rsidRPr="00252156">
              <w:rPr>
                <w:rFonts w:eastAsia="MS Mincho"/>
              </w:rPr>
              <w:t>MCV3</w:t>
            </w:r>
          </w:p>
        </w:tc>
        <w:tc>
          <w:tcPr>
            <w:tcW w:w="1700" w:type="dxa"/>
          </w:tcPr>
          <w:p w14:paraId="77D33938" w14:textId="77777777" w:rsidR="00F67D29" w:rsidRPr="00252156" w:rsidRDefault="00F67D29" w:rsidP="00E64CC8">
            <w:pPr>
              <w:pStyle w:val="TAL"/>
              <w:rPr>
                <w:rFonts w:eastAsia="MS PGothic"/>
              </w:rPr>
            </w:pPr>
          </w:p>
        </w:tc>
        <w:tc>
          <w:tcPr>
            <w:tcW w:w="1245" w:type="dxa"/>
          </w:tcPr>
          <w:p w14:paraId="7D47010B" w14:textId="77777777" w:rsidR="00F67D29" w:rsidRPr="00252156" w:rsidRDefault="00F67D29" w:rsidP="00E64CC8">
            <w:pPr>
              <w:pStyle w:val="TAL"/>
              <w:rPr>
                <w:rFonts w:eastAsia="MS Mincho"/>
              </w:rPr>
            </w:pPr>
          </w:p>
        </w:tc>
      </w:tr>
      <w:tr w:rsidR="00F67D29" w:rsidRPr="00252156" w14:paraId="5161ABC7" w14:textId="77777777" w:rsidTr="00E64CC8">
        <w:trPr>
          <w:cantSplit/>
          <w:jc w:val="center"/>
        </w:trPr>
        <w:tc>
          <w:tcPr>
            <w:tcW w:w="4535" w:type="dxa"/>
          </w:tcPr>
          <w:p w14:paraId="2006B5A0" w14:textId="77777777" w:rsidR="00F67D29" w:rsidRPr="00252156" w:rsidRDefault="00F67D29" w:rsidP="00E64CC8">
            <w:pPr>
              <w:pStyle w:val="TAL"/>
              <w:rPr>
                <w:rFonts w:eastAsia="MS Mincho"/>
              </w:rPr>
            </w:pPr>
            <w:r w:rsidRPr="00252156">
              <w:rPr>
                <w:rFonts w:eastAsia="MS Mincho"/>
              </w:rPr>
              <w:t>MCVideo Group ID</w:t>
            </w:r>
          </w:p>
        </w:tc>
        <w:tc>
          <w:tcPr>
            <w:tcW w:w="2267" w:type="dxa"/>
          </w:tcPr>
          <w:p w14:paraId="3C7288E7" w14:textId="77777777" w:rsidR="00F67D29" w:rsidRPr="00252156" w:rsidRDefault="00F67D29" w:rsidP="00E64CC8">
            <w:pPr>
              <w:pStyle w:val="TAL"/>
              <w:rPr>
                <w:rFonts w:eastAsia="MS Mincho"/>
              </w:rPr>
            </w:pPr>
            <w:r w:rsidRPr="00252156">
              <w:rPr>
                <w:rFonts w:eastAsia="MS Mincho"/>
              </w:rPr>
              <w:t>px_MCVideo_Group_A_ID</w:t>
            </w:r>
          </w:p>
        </w:tc>
        <w:tc>
          <w:tcPr>
            <w:tcW w:w="1700" w:type="dxa"/>
          </w:tcPr>
          <w:p w14:paraId="10FACE3A" w14:textId="77777777" w:rsidR="00F67D29" w:rsidRPr="00252156" w:rsidRDefault="00F67D29" w:rsidP="00E64CC8">
            <w:pPr>
              <w:pStyle w:val="TAL"/>
              <w:rPr>
                <w:rFonts w:eastAsia="MS PGothic"/>
              </w:rPr>
            </w:pPr>
            <w:r w:rsidRPr="00252156">
              <w:rPr>
                <w:rFonts w:eastAsia="MS PGothic"/>
              </w:rPr>
              <w:t>The group ID of the call</w:t>
            </w:r>
          </w:p>
        </w:tc>
        <w:tc>
          <w:tcPr>
            <w:tcW w:w="1245" w:type="dxa"/>
          </w:tcPr>
          <w:p w14:paraId="00C6456A" w14:textId="77777777" w:rsidR="00F67D29" w:rsidRPr="00252156" w:rsidRDefault="00F67D29" w:rsidP="00E64CC8">
            <w:pPr>
              <w:pStyle w:val="TAL"/>
              <w:rPr>
                <w:rFonts w:eastAsia="MS Mincho"/>
              </w:rPr>
            </w:pPr>
          </w:p>
        </w:tc>
      </w:tr>
    </w:tbl>
    <w:p w14:paraId="2B07DAF2" w14:textId="77777777" w:rsidR="00F67D29" w:rsidRPr="00252156" w:rsidRDefault="00F67D29" w:rsidP="00F67D29"/>
    <w:p w14:paraId="67673933" w14:textId="6B1300B2" w:rsidR="00F67D29" w:rsidRPr="00252156" w:rsidRDefault="00F67D29" w:rsidP="00F67D29">
      <w:pPr>
        <w:pStyle w:val="TH"/>
      </w:pPr>
      <w:r w:rsidRPr="00252156">
        <w:lastRenderedPageBreak/>
        <w:t>Table 6.8.1.3.3-19: SIP MESSAGE from the UE (Step 19, Table 6.8.1.3.2-1;</w:t>
      </w:r>
      <w:r w:rsidRPr="00252156">
        <w:br/>
        <w:t>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69082751" w14:textId="77777777" w:rsidTr="00E64CC8">
        <w:trPr>
          <w:tblHeader/>
        </w:trPr>
        <w:tc>
          <w:tcPr>
            <w:tcW w:w="9634" w:type="dxa"/>
            <w:gridSpan w:val="5"/>
          </w:tcPr>
          <w:p w14:paraId="7E0A37B5" w14:textId="77777777" w:rsidR="00F67D29" w:rsidRPr="00252156" w:rsidRDefault="00F67D29" w:rsidP="00E64CC8">
            <w:pPr>
              <w:pStyle w:val="TAL"/>
            </w:pPr>
            <w:r w:rsidRPr="00252156">
              <w:t>Derivation Path: TS 36.579-1 [2], Table 5.5.2.7.1-1</w:t>
            </w:r>
          </w:p>
        </w:tc>
      </w:tr>
      <w:tr w:rsidR="00F67D29" w:rsidRPr="00252156" w14:paraId="1BC63411" w14:textId="77777777" w:rsidTr="00E64CC8">
        <w:tc>
          <w:tcPr>
            <w:tcW w:w="2709" w:type="dxa"/>
          </w:tcPr>
          <w:p w14:paraId="78D94555" w14:textId="77777777" w:rsidR="00F67D29" w:rsidRPr="00252156" w:rsidRDefault="00F67D29" w:rsidP="00E64CC8">
            <w:pPr>
              <w:pStyle w:val="TAH"/>
            </w:pPr>
            <w:r w:rsidRPr="00252156">
              <w:t>Information Element</w:t>
            </w:r>
          </w:p>
        </w:tc>
        <w:tc>
          <w:tcPr>
            <w:tcW w:w="2187" w:type="dxa"/>
          </w:tcPr>
          <w:p w14:paraId="4245D832"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0C83DBFF" w14:textId="77777777" w:rsidR="00F67D29" w:rsidRPr="00252156" w:rsidRDefault="00F67D29" w:rsidP="00E64CC8">
            <w:pPr>
              <w:pStyle w:val="TAH"/>
            </w:pPr>
            <w:r w:rsidRPr="00252156">
              <w:t>Comment</w:t>
            </w:r>
          </w:p>
        </w:tc>
        <w:tc>
          <w:tcPr>
            <w:tcW w:w="1367" w:type="dxa"/>
          </w:tcPr>
          <w:p w14:paraId="399B7358" w14:textId="77777777" w:rsidR="00F67D29" w:rsidRPr="00252156" w:rsidRDefault="00F67D29" w:rsidP="00E64CC8">
            <w:pPr>
              <w:pStyle w:val="TAH"/>
            </w:pPr>
            <w:r w:rsidRPr="00252156">
              <w:t>Reference</w:t>
            </w:r>
          </w:p>
        </w:tc>
        <w:tc>
          <w:tcPr>
            <w:tcW w:w="1184" w:type="dxa"/>
          </w:tcPr>
          <w:p w14:paraId="1BA4C92B" w14:textId="77777777" w:rsidR="00F67D29" w:rsidRPr="00252156" w:rsidRDefault="00F67D29" w:rsidP="00E64CC8">
            <w:pPr>
              <w:pStyle w:val="TAH"/>
            </w:pPr>
            <w:r w:rsidRPr="00252156">
              <w:t>Condition</w:t>
            </w:r>
          </w:p>
        </w:tc>
      </w:tr>
      <w:tr w:rsidR="00F67D29" w:rsidRPr="00252156" w14:paraId="2126493B" w14:textId="77777777" w:rsidTr="00E64CC8">
        <w:tc>
          <w:tcPr>
            <w:tcW w:w="2709" w:type="dxa"/>
            <w:vAlign w:val="center"/>
          </w:tcPr>
          <w:p w14:paraId="1DC8218E" w14:textId="77777777" w:rsidR="00F67D29" w:rsidRPr="00252156" w:rsidRDefault="00F67D29" w:rsidP="00E64CC8">
            <w:pPr>
              <w:pStyle w:val="TAL"/>
              <w:rPr>
                <w:b/>
                <w:bCs/>
              </w:rPr>
            </w:pPr>
            <w:r w:rsidRPr="00252156">
              <w:rPr>
                <w:b/>
                <w:bCs/>
              </w:rPr>
              <w:t>Message-body</w:t>
            </w:r>
          </w:p>
        </w:tc>
        <w:tc>
          <w:tcPr>
            <w:tcW w:w="2187" w:type="dxa"/>
          </w:tcPr>
          <w:p w14:paraId="21BC12F7" w14:textId="77777777" w:rsidR="00F67D29" w:rsidRPr="00252156" w:rsidRDefault="00F67D29" w:rsidP="00E64CC8">
            <w:pPr>
              <w:pStyle w:val="TAL"/>
            </w:pPr>
          </w:p>
        </w:tc>
        <w:tc>
          <w:tcPr>
            <w:tcW w:w="2187" w:type="dxa"/>
            <w:tcBorders>
              <w:top w:val="single" w:sz="4" w:space="0" w:color="auto"/>
              <w:bottom w:val="single" w:sz="4" w:space="0" w:color="auto"/>
            </w:tcBorders>
          </w:tcPr>
          <w:p w14:paraId="4730410E" w14:textId="77777777" w:rsidR="00F67D29" w:rsidRPr="00252156" w:rsidRDefault="00F67D29" w:rsidP="00E64CC8">
            <w:pPr>
              <w:pStyle w:val="TAL"/>
            </w:pPr>
          </w:p>
        </w:tc>
        <w:tc>
          <w:tcPr>
            <w:tcW w:w="1367" w:type="dxa"/>
          </w:tcPr>
          <w:p w14:paraId="213CA030" w14:textId="77777777" w:rsidR="00F67D29" w:rsidRPr="00252156" w:rsidRDefault="00F67D29" w:rsidP="00E64CC8">
            <w:pPr>
              <w:pStyle w:val="TAL"/>
            </w:pPr>
          </w:p>
        </w:tc>
        <w:tc>
          <w:tcPr>
            <w:tcW w:w="1184" w:type="dxa"/>
            <w:vAlign w:val="bottom"/>
          </w:tcPr>
          <w:p w14:paraId="2DDA0CB5" w14:textId="77777777" w:rsidR="00F67D29" w:rsidRPr="00252156" w:rsidRDefault="00F67D29" w:rsidP="00E64CC8">
            <w:pPr>
              <w:pStyle w:val="TAL"/>
            </w:pPr>
          </w:p>
        </w:tc>
      </w:tr>
      <w:tr w:rsidR="00F67D29" w:rsidRPr="00252156" w14:paraId="3FFE545E" w14:textId="77777777" w:rsidTr="00E64CC8">
        <w:tc>
          <w:tcPr>
            <w:tcW w:w="2709" w:type="dxa"/>
            <w:vAlign w:val="center"/>
          </w:tcPr>
          <w:p w14:paraId="54D42F3A" w14:textId="77777777" w:rsidR="00F67D29" w:rsidRPr="00252156" w:rsidDel="006C0DA3" w:rsidRDefault="00F67D29" w:rsidP="00E64CC8">
            <w:pPr>
              <w:pStyle w:val="TAL"/>
            </w:pPr>
            <w:r w:rsidRPr="00252156">
              <w:t xml:space="preserve">  MIME body part</w:t>
            </w:r>
          </w:p>
        </w:tc>
        <w:tc>
          <w:tcPr>
            <w:tcW w:w="2187" w:type="dxa"/>
            <w:vAlign w:val="center"/>
          </w:tcPr>
          <w:p w14:paraId="6B24B941" w14:textId="77777777" w:rsidR="00F67D29" w:rsidRPr="00252156" w:rsidRDefault="00F67D29" w:rsidP="00E64CC8">
            <w:pPr>
              <w:pStyle w:val="TAL"/>
            </w:pPr>
          </w:p>
        </w:tc>
        <w:tc>
          <w:tcPr>
            <w:tcW w:w="2187" w:type="dxa"/>
            <w:tcBorders>
              <w:top w:val="single" w:sz="4" w:space="0" w:color="auto"/>
              <w:bottom w:val="single" w:sz="4" w:space="0" w:color="auto"/>
            </w:tcBorders>
          </w:tcPr>
          <w:p w14:paraId="7AE3F61C" w14:textId="77777777" w:rsidR="00F67D29" w:rsidRPr="00252156" w:rsidRDefault="00F67D29" w:rsidP="00E64CC8">
            <w:pPr>
              <w:pStyle w:val="TAL"/>
              <w:rPr>
                <w:b/>
                <w:bCs/>
              </w:rPr>
            </w:pPr>
            <w:r w:rsidRPr="00252156">
              <w:rPr>
                <w:b/>
                <w:bCs/>
              </w:rPr>
              <w:t>MCVideo MBMS Usage Info</w:t>
            </w:r>
          </w:p>
        </w:tc>
        <w:tc>
          <w:tcPr>
            <w:tcW w:w="1367" w:type="dxa"/>
          </w:tcPr>
          <w:p w14:paraId="166587FC" w14:textId="77777777" w:rsidR="00F67D29" w:rsidRPr="00252156" w:rsidRDefault="00F67D29" w:rsidP="00E64CC8">
            <w:pPr>
              <w:pStyle w:val="TAL"/>
            </w:pPr>
          </w:p>
        </w:tc>
        <w:tc>
          <w:tcPr>
            <w:tcW w:w="1184" w:type="dxa"/>
            <w:vAlign w:val="bottom"/>
          </w:tcPr>
          <w:p w14:paraId="501E931B" w14:textId="77777777" w:rsidR="00F67D29" w:rsidRPr="00252156" w:rsidRDefault="00F67D29" w:rsidP="00E64CC8">
            <w:pPr>
              <w:pStyle w:val="TAL"/>
            </w:pPr>
          </w:p>
        </w:tc>
      </w:tr>
      <w:tr w:rsidR="00F67D29" w:rsidRPr="00252156" w14:paraId="2986B45E" w14:textId="77777777" w:rsidTr="00E64CC8">
        <w:tc>
          <w:tcPr>
            <w:tcW w:w="2709" w:type="dxa"/>
            <w:vAlign w:val="center"/>
          </w:tcPr>
          <w:p w14:paraId="1AF760A9" w14:textId="77777777" w:rsidR="00F67D29" w:rsidRPr="00252156" w:rsidRDefault="00F67D29" w:rsidP="00E64CC8">
            <w:pPr>
              <w:pStyle w:val="TAL"/>
            </w:pPr>
            <w:r w:rsidRPr="00252156">
              <w:t xml:space="preserve">    MIME-part-headers</w:t>
            </w:r>
          </w:p>
        </w:tc>
        <w:tc>
          <w:tcPr>
            <w:tcW w:w="2187" w:type="dxa"/>
            <w:vAlign w:val="center"/>
          </w:tcPr>
          <w:p w14:paraId="1F43E3F3" w14:textId="77777777" w:rsidR="00F67D29" w:rsidRPr="00252156" w:rsidRDefault="00F67D29" w:rsidP="00E64CC8">
            <w:pPr>
              <w:pStyle w:val="TAL"/>
            </w:pPr>
          </w:p>
        </w:tc>
        <w:tc>
          <w:tcPr>
            <w:tcW w:w="2187" w:type="dxa"/>
            <w:tcBorders>
              <w:top w:val="single" w:sz="4" w:space="0" w:color="auto"/>
              <w:bottom w:val="single" w:sz="4" w:space="0" w:color="auto"/>
            </w:tcBorders>
          </w:tcPr>
          <w:p w14:paraId="0A8CAFBB" w14:textId="77777777" w:rsidR="00F67D29" w:rsidRPr="00252156" w:rsidRDefault="00F67D29" w:rsidP="00E64CC8">
            <w:pPr>
              <w:pStyle w:val="TAL"/>
            </w:pPr>
          </w:p>
        </w:tc>
        <w:tc>
          <w:tcPr>
            <w:tcW w:w="1367" w:type="dxa"/>
          </w:tcPr>
          <w:p w14:paraId="523E533A" w14:textId="77777777" w:rsidR="00F67D29" w:rsidRPr="00252156" w:rsidRDefault="00F67D29" w:rsidP="00E64CC8">
            <w:pPr>
              <w:pStyle w:val="TAL"/>
            </w:pPr>
          </w:p>
        </w:tc>
        <w:tc>
          <w:tcPr>
            <w:tcW w:w="1184" w:type="dxa"/>
            <w:vAlign w:val="bottom"/>
          </w:tcPr>
          <w:p w14:paraId="3C0BBE0C" w14:textId="77777777" w:rsidR="00F67D29" w:rsidRPr="00252156" w:rsidRDefault="00F67D29" w:rsidP="00E64CC8">
            <w:pPr>
              <w:pStyle w:val="TAL"/>
            </w:pPr>
          </w:p>
        </w:tc>
      </w:tr>
      <w:tr w:rsidR="00F67D29" w:rsidRPr="00252156" w14:paraId="28381A23" w14:textId="77777777" w:rsidTr="00E64CC8">
        <w:tc>
          <w:tcPr>
            <w:tcW w:w="2709" w:type="dxa"/>
            <w:vAlign w:val="center"/>
          </w:tcPr>
          <w:p w14:paraId="2FC2441B" w14:textId="77777777" w:rsidR="00F67D29" w:rsidRPr="00252156" w:rsidRDefault="00F67D29" w:rsidP="00E64CC8">
            <w:pPr>
              <w:pStyle w:val="TAL"/>
            </w:pPr>
            <w:r w:rsidRPr="00252156">
              <w:t xml:space="preserve">      Content-Type</w:t>
            </w:r>
          </w:p>
        </w:tc>
        <w:tc>
          <w:tcPr>
            <w:tcW w:w="2187" w:type="dxa"/>
            <w:vAlign w:val="center"/>
          </w:tcPr>
          <w:p w14:paraId="4ABB7E00" w14:textId="77777777" w:rsidR="00F67D29" w:rsidRPr="00252156" w:rsidRDefault="00F67D29" w:rsidP="00E64CC8">
            <w:pPr>
              <w:pStyle w:val="TAL"/>
            </w:pPr>
            <w:r w:rsidRPr="00252156">
              <w:t>"application/vnd.3gpp.mcvideo-mbms-usage-info+xml"</w:t>
            </w:r>
          </w:p>
        </w:tc>
        <w:tc>
          <w:tcPr>
            <w:tcW w:w="2187" w:type="dxa"/>
            <w:tcBorders>
              <w:top w:val="single" w:sz="4" w:space="0" w:color="auto"/>
              <w:bottom w:val="single" w:sz="4" w:space="0" w:color="auto"/>
            </w:tcBorders>
          </w:tcPr>
          <w:p w14:paraId="15DD96B3" w14:textId="77777777" w:rsidR="00F67D29" w:rsidRPr="00252156" w:rsidRDefault="00F67D29" w:rsidP="00E64CC8">
            <w:pPr>
              <w:pStyle w:val="TAL"/>
            </w:pPr>
          </w:p>
        </w:tc>
        <w:tc>
          <w:tcPr>
            <w:tcW w:w="1367" w:type="dxa"/>
          </w:tcPr>
          <w:p w14:paraId="70EB1C8D" w14:textId="77777777" w:rsidR="00F67D29" w:rsidRPr="00252156" w:rsidRDefault="00F67D29" w:rsidP="00E64CC8">
            <w:pPr>
              <w:pStyle w:val="TAL"/>
            </w:pPr>
          </w:p>
        </w:tc>
        <w:tc>
          <w:tcPr>
            <w:tcW w:w="1184" w:type="dxa"/>
            <w:vAlign w:val="bottom"/>
          </w:tcPr>
          <w:p w14:paraId="06B35106" w14:textId="77777777" w:rsidR="00F67D29" w:rsidRPr="00252156" w:rsidRDefault="00F67D29" w:rsidP="00E64CC8">
            <w:pPr>
              <w:pStyle w:val="TAL"/>
            </w:pPr>
          </w:p>
        </w:tc>
      </w:tr>
      <w:tr w:rsidR="00F67D29" w:rsidRPr="00252156" w14:paraId="750F56CF" w14:textId="77777777" w:rsidTr="00E64CC8">
        <w:tc>
          <w:tcPr>
            <w:tcW w:w="2709" w:type="dxa"/>
            <w:vAlign w:val="center"/>
          </w:tcPr>
          <w:p w14:paraId="0B4F8B15" w14:textId="77777777" w:rsidR="00F67D29" w:rsidRPr="00252156" w:rsidRDefault="00F67D29" w:rsidP="00E64CC8">
            <w:pPr>
              <w:pStyle w:val="TAL"/>
            </w:pPr>
            <w:r w:rsidRPr="00252156">
              <w:t xml:space="preserve">    MIME-part-body</w:t>
            </w:r>
          </w:p>
        </w:tc>
        <w:tc>
          <w:tcPr>
            <w:tcW w:w="2187" w:type="dxa"/>
          </w:tcPr>
          <w:p w14:paraId="05975A5B" w14:textId="77777777" w:rsidR="00F67D29" w:rsidRPr="00252156" w:rsidRDefault="00F67D29" w:rsidP="00E64CC8">
            <w:pPr>
              <w:pStyle w:val="TAL"/>
            </w:pPr>
            <w:r w:rsidRPr="00252156">
              <w:t>MCVideo MBMS Usage Info as described in Table 6.8.1.3.3-20</w:t>
            </w:r>
          </w:p>
        </w:tc>
        <w:tc>
          <w:tcPr>
            <w:tcW w:w="2187" w:type="dxa"/>
            <w:tcBorders>
              <w:top w:val="single" w:sz="4" w:space="0" w:color="auto"/>
              <w:bottom w:val="single" w:sz="4" w:space="0" w:color="auto"/>
            </w:tcBorders>
          </w:tcPr>
          <w:p w14:paraId="1A72119A" w14:textId="77777777" w:rsidR="00F67D29" w:rsidRPr="00252156" w:rsidRDefault="00F67D29" w:rsidP="00E64CC8">
            <w:pPr>
              <w:pStyle w:val="TAL"/>
            </w:pPr>
          </w:p>
        </w:tc>
        <w:tc>
          <w:tcPr>
            <w:tcW w:w="1367" w:type="dxa"/>
          </w:tcPr>
          <w:p w14:paraId="251A11CB" w14:textId="77777777" w:rsidR="00F67D29" w:rsidRPr="00252156" w:rsidRDefault="00F67D29" w:rsidP="00E64CC8">
            <w:pPr>
              <w:pStyle w:val="TAL"/>
            </w:pPr>
          </w:p>
        </w:tc>
        <w:tc>
          <w:tcPr>
            <w:tcW w:w="1184" w:type="dxa"/>
            <w:vAlign w:val="bottom"/>
          </w:tcPr>
          <w:p w14:paraId="74297235" w14:textId="77777777" w:rsidR="00F67D29" w:rsidRPr="00252156" w:rsidRDefault="00F67D29" w:rsidP="00E64CC8">
            <w:pPr>
              <w:pStyle w:val="TAL"/>
            </w:pPr>
          </w:p>
        </w:tc>
      </w:tr>
    </w:tbl>
    <w:p w14:paraId="68823144" w14:textId="77777777" w:rsidR="00F67D29" w:rsidRPr="00252156" w:rsidRDefault="00F67D29" w:rsidP="00F67D29"/>
    <w:p w14:paraId="65A8F776" w14:textId="77777777" w:rsidR="00F67D29" w:rsidRPr="00252156" w:rsidRDefault="00F67D29" w:rsidP="00F67D29">
      <w:pPr>
        <w:pStyle w:val="TH"/>
      </w:pPr>
      <w:r w:rsidRPr="00252156">
        <w:t>Table 6.8.1.3.3-20: MCVideo MBMS Usage Info in SIP MESSAGE (Table 6.8.1.3.3-19)</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57689D6F" w14:textId="77777777" w:rsidTr="00E64CC8">
        <w:trPr>
          <w:tblHeader/>
        </w:trPr>
        <w:tc>
          <w:tcPr>
            <w:tcW w:w="9634" w:type="dxa"/>
            <w:gridSpan w:val="5"/>
          </w:tcPr>
          <w:p w14:paraId="1E2A4A14" w14:textId="77777777" w:rsidR="00F67D29" w:rsidRPr="00252156" w:rsidRDefault="00F67D29" w:rsidP="00E64CC8">
            <w:pPr>
              <w:pStyle w:val="TAL"/>
            </w:pPr>
            <w:r w:rsidRPr="00252156">
              <w:t>Derivation Path: TS 24.281 [26] clause F.2</w:t>
            </w:r>
          </w:p>
        </w:tc>
      </w:tr>
      <w:tr w:rsidR="00F67D29" w:rsidRPr="00252156" w14:paraId="220100B8" w14:textId="77777777" w:rsidTr="00E64CC8">
        <w:tc>
          <w:tcPr>
            <w:tcW w:w="2709" w:type="dxa"/>
          </w:tcPr>
          <w:p w14:paraId="636C7FB1" w14:textId="77777777" w:rsidR="00F67D29" w:rsidRPr="00252156" w:rsidRDefault="00F67D29" w:rsidP="00E64CC8">
            <w:pPr>
              <w:pStyle w:val="TAH"/>
            </w:pPr>
            <w:r w:rsidRPr="00252156">
              <w:t>Information Element</w:t>
            </w:r>
          </w:p>
        </w:tc>
        <w:tc>
          <w:tcPr>
            <w:tcW w:w="2187" w:type="dxa"/>
          </w:tcPr>
          <w:p w14:paraId="546B975F"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3E9AEAD5" w14:textId="77777777" w:rsidR="00F67D29" w:rsidRPr="00252156" w:rsidRDefault="00F67D29" w:rsidP="00E64CC8">
            <w:pPr>
              <w:pStyle w:val="TAH"/>
            </w:pPr>
            <w:r w:rsidRPr="00252156">
              <w:t>Comment</w:t>
            </w:r>
          </w:p>
        </w:tc>
        <w:tc>
          <w:tcPr>
            <w:tcW w:w="1367" w:type="dxa"/>
          </w:tcPr>
          <w:p w14:paraId="582FC69E" w14:textId="77777777" w:rsidR="00F67D29" w:rsidRPr="00252156" w:rsidRDefault="00F67D29" w:rsidP="00E64CC8">
            <w:pPr>
              <w:pStyle w:val="TAH"/>
            </w:pPr>
            <w:r w:rsidRPr="00252156">
              <w:t>Reference</w:t>
            </w:r>
          </w:p>
        </w:tc>
        <w:tc>
          <w:tcPr>
            <w:tcW w:w="1184" w:type="dxa"/>
          </w:tcPr>
          <w:p w14:paraId="3BE3820D" w14:textId="77777777" w:rsidR="00F67D29" w:rsidRPr="00252156" w:rsidRDefault="00F67D29" w:rsidP="00E64CC8">
            <w:pPr>
              <w:pStyle w:val="TAH"/>
            </w:pPr>
            <w:r w:rsidRPr="00252156">
              <w:t>Condition</w:t>
            </w:r>
          </w:p>
        </w:tc>
      </w:tr>
      <w:tr w:rsidR="00F67D29" w:rsidRPr="00252156" w14:paraId="7BC20021" w14:textId="77777777" w:rsidTr="00E64CC8">
        <w:tc>
          <w:tcPr>
            <w:tcW w:w="2709" w:type="dxa"/>
            <w:vAlign w:val="center"/>
          </w:tcPr>
          <w:p w14:paraId="1B855E13" w14:textId="77777777" w:rsidR="00F67D29" w:rsidRPr="00252156" w:rsidRDefault="00F67D29" w:rsidP="00E64CC8">
            <w:pPr>
              <w:pStyle w:val="TAL"/>
            </w:pPr>
            <w:r w:rsidRPr="00252156">
              <w:t>mcvideo-mbms-usage-info</w:t>
            </w:r>
          </w:p>
        </w:tc>
        <w:tc>
          <w:tcPr>
            <w:tcW w:w="2187" w:type="dxa"/>
          </w:tcPr>
          <w:p w14:paraId="6676C076" w14:textId="77777777" w:rsidR="00F67D29" w:rsidRPr="00252156" w:rsidRDefault="00F67D29" w:rsidP="00E64CC8">
            <w:pPr>
              <w:pStyle w:val="TAL"/>
            </w:pPr>
          </w:p>
        </w:tc>
        <w:tc>
          <w:tcPr>
            <w:tcW w:w="2187" w:type="dxa"/>
            <w:tcBorders>
              <w:top w:val="single" w:sz="4" w:space="0" w:color="auto"/>
              <w:bottom w:val="single" w:sz="4" w:space="0" w:color="auto"/>
            </w:tcBorders>
          </w:tcPr>
          <w:p w14:paraId="74C26C98" w14:textId="77777777" w:rsidR="00F67D29" w:rsidRPr="00252156" w:rsidRDefault="00F67D29" w:rsidP="00E64CC8">
            <w:pPr>
              <w:pStyle w:val="TAL"/>
            </w:pPr>
          </w:p>
        </w:tc>
        <w:tc>
          <w:tcPr>
            <w:tcW w:w="1367" w:type="dxa"/>
          </w:tcPr>
          <w:p w14:paraId="61CCFB7A" w14:textId="77777777" w:rsidR="00F67D29" w:rsidRPr="00252156" w:rsidRDefault="00F67D29" w:rsidP="00E64CC8">
            <w:pPr>
              <w:pStyle w:val="TAL"/>
            </w:pPr>
          </w:p>
        </w:tc>
        <w:tc>
          <w:tcPr>
            <w:tcW w:w="1184" w:type="dxa"/>
            <w:vAlign w:val="bottom"/>
          </w:tcPr>
          <w:p w14:paraId="0FD865B1" w14:textId="77777777" w:rsidR="00F67D29" w:rsidRPr="00252156" w:rsidRDefault="00F67D29" w:rsidP="00E64CC8">
            <w:pPr>
              <w:pStyle w:val="TAL"/>
            </w:pPr>
          </w:p>
        </w:tc>
      </w:tr>
      <w:tr w:rsidR="00F67D29" w:rsidRPr="00252156" w14:paraId="472F3CDA" w14:textId="77777777" w:rsidTr="00E64CC8">
        <w:tc>
          <w:tcPr>
            <w:tcW w:w="2709" w:type="dxa"/>
            <w:vAlign w:val="center"/>
          </w:tcPr>
          <w:p w14:paraId="5C8BE11B" w14:textId="77777777" w:rsidR="00F67D29" w:rsidRPr="00252156" w:rsidDel="006C0DA3" w:rsidRDefault="00F67D29" w:rsidP="00E64CC8">
            <w:pPr>
              <w:pStyle w:val="TAL"/>
            </w:pPr>
            <w:r w:rsidRPr="00252156">
              <w:t xml:space="preserve">  mbms-listening-status</w:t>
            </w:r>
          </w:p>
        </w:tc>
        <w:tc>
          <w:tcPr>
            <w:tcW w:w="2187" w:type="dxa"/>
            <w:vAlign w:val="center"/>
          </w:tcPr>
          <w:p w14:paraId="7D47B108" w14:textId="77777777" w:rsidR="00F67D29" w:rsidRPr="00252156" w:rsidRDefault="00F67D29" w:rsidP="00E64CC8">
            <w:pPr>
              <w:pStyle w:val="TAL"/>
            </w:pPr>
          </w:p>
        </w:tc>
        <w:tc>
          <w:tcPr>
            <w:tcW w:w="2187" w:type="dxa"/>
            <w:tcBorders>
              <w:top w:val="single" w:sz="4" w:space="0" w:color="auto"/>
              <w:bottom w:val="single" w:sz="4" w:space="0" w:color="auto"/>
            </w:tcBorders>
          </w:tcPr>
          <w:p w14:paraId="425F7325" w14:textId="77777777" w:rsidR="00F67D29" w:rsidRPr="00252156" w:rsidRDefault="00F67D29" w:rsidP="00E64CC8">
            <w:pPr>
              <w:pStyle w:val="TAL"/>
            </w:pPr>
          </w:p>
        </w:tc>
        <w:tc>
          <w:tcPr>
            <w:tcW w:w="1367" w:type="dxa"/>
          </w:tcPr>
          <w:p w14:paraId="62D13A5D" w14:textId="77777777" w:rsidR="00F67D29" w:rsidRPr="00252156" w:rsidRDefault="00F67D29" w:rsidP="00E64CC8">
            <w:pPr>
              <w:pStyle w:val="TAL"/>
            </w:pPr>
          </w:p>
        </w:tc>
        <w:tc>
          <w:tcPr>
            <w:tcW w:w="1184" w:type="dxa"/>
            <w:vAlign w:val="bottom"/>
          </w:tcPr>
          <w:p w14:paraId="0FB8FF85" w14:textId="77777777" w:rsidR="00F67D29" w:rsidRPr="00252156" w:rsidRDefault="00F67D29" w:rsidP="00E64CC8">
            <w:pPr>
              <w:pStyle w:val="TAL"/>
            </w:pPr>
          </w:p>
        </w:tc>
      </w:tr>
      <w:tr w:rsidR="00F67D29" w:rsidRPr="00252156" w14:paraId="15817B68" w14:textId="77777777" w:rsidTr="00E64CC8">
        <w:tc>
          <w:tcPr>
            <w:tcW w:w="2709" w:type="dxa"/>
            <w:vAlign w:val="center"/>
          </w:tcPr>
          <w:p w14:paraId="7A3E3F20" w14:textId="77777777" w:rsidR="00F67D29" w:rsidRPr="00252156" w:rsidRDefault="00F67D29" w:rsidP="00E64CC8">
            <w:pPr>
              <w:pStyle w:val="TAL"/>
            </w:pPr>
            <w:r w:rsidRPr="00252156">
              <w:t xml:space="preserve">    mbms-listening-status</w:t>
            </w:r>
          </w:p>
        </w:tc>
        <w:tc>
          <w:tcPr>
            <w:tcW w:w="2187" w:type="dxa"/>
            <w:vAlign w:val="center"/>
          </w:tcPr>
          <w:p w14:paraId="410896DA" w14:textId="77777777" w:rsidR="00F67D29" w:rsidRPr="00252156" w:rsidRDefault="00F67D29" w:rsidP="00E64CC8">
            <w:pPr>
              <w:pStyle w:val="TAL"/>
            </w:pPr>
            <w:r w:rsidRPr="00252156">
              <w:t>"not-listening"</w:t>
            </w:r>
          </w:p>
        </w:tc>
        <w:tc>
          <w:tcPr>
            <w:tcW w:w="2187" w:type="dxa"/>
            <w:tcBorders>
              <w:top w:val="single" w:sz="4" w:space="0" w:color="auto"/>
              <w:bottom w:val="single" w:sz="4" w:space="0" w:color="auto"/>
            </w:tcBorders>
          </w:tcPr>
          <w:p w14:paraId="018FF627" w14:textId="77777777" w:rsidR="00F67D29" w:rsidRPr="00252156" w:rsidRDefault="00F67D29" w:rsidP="00E64CC8">
            <w:pPr>
              <w:pStyle w:val="TAL"/>
            </w:pPr>
          </w:p>
        </w:tc>
        <w:tc>
          <w:tcPr>
            <w:tcW w:w="1367" w:type="dxa"/>
          </w:tcPr>
          <w:p w14:paraId="0AE2D830" w14:textId="77777777" w:rsidR="00F67D29" w:rsidRPr="00252156" w:rsidRDefault="00F67D29" w:rsidP="00E64CC8">
            <w:pPr>
              <w:pStyle w:val="TAL"/>
            </w:pPr>
          </w:p>
        </w:tc>
        <w:tc>
          <w:tcPr>
            <w:tcW w:w="1184" w:type="dxa"/>
            <w:vAlign w:val="bottom"/>
          </w:tcPr>
          <w:p w14:paraId="3B8C6EBF" w14:textId="77777777" w:rsidR="00F67D29" w:rsidRPr="00252156" w:rsidRDefault="00F67D29" w:rsidP="00E64CC8">
            <w:pPr>
              <w:pStyle w:val="TAL"/>
            </w:pPr>
          </w:p>
        </w:tc>
      </w:tr>
      <w:tr w:rsidR="00F67D29" w:rsidRPr="00252156" w14:paraId="6D70DC8E" w14:textId="77777777" w:rsidTr="00E64CC8">
        <w:tc>
          <w:tcPr>
            <w:tcW w:w="2709" w:type="dxa"/>
            <w:vAlign w:val="center"/>
          </w:tcPr>
          <w:p w14:paraId="2367F0B1" w14:textId="77777777" w:rsidR="00F67D29" w:rsidRPr="00252156" w:rsidRDefault="00F67D29" w:rsidP="00E64CC8">
            <w:pPr>
              <w:pStyle w:val="TAL"/>
            </w:pPr>
            <w:r w:rsidRPr="00252156">
              <w:t xml:space="preserve">    session-id</w:t>
            </w:r>
          </w:p>
        </w:tc>
        <w:tc>
          <w:tcPr>
            <w:tcW w:w="2187" w:type="dxa"/>
            <w:vAlign w:val="center"/>
          </w:tcPr>
          <w:p w14:paraId="65897AB5" w14:textId="77777777" w:rsidR="00F67D29" w:rsidRPr="00252156" w:rsidRDefault="00F67D29" w:rsidP="00E64CC8">
            <w:pPr>
              <w:pStyle w:val="TAL"/>
            </w:pPr>
            <w:r w:rsidRPr="00252156">
              <w:t>px_sesson_A_ID</w:t>
            </w:r>
          </w:p>
        </w:tc>
        <w:tc>
          <w:tcPr>
            <w:tcW w:w="2187" w:type="dxa"/>
            <w:tcBorders>
              <w:top w:val="single" w:sz="4" w:space="0" w:color="auto"/>
              <w:bottom w:val="single" w:sz="4" w:space="0" w:color="auto"/>
            </w:tcBorders>
          </w:tcPr>
          <w:p w14:paraId="66356BBC" w14:textId="77777777" w:rsidR="00F67D29" w:rsidRPr="00252156" w:rsidRDefault="00F67D29" w:rsidP="00E64CC8">
            <w:pPr>
              <w:pStyle w:val="TAL"/>
            </w:pPr>
          </w:p>
        </w:tc>
        <w:tc>
          <w:tcPr>
            <w:tcW w:w="1367" w:type="dxa"/>
          </w:tcPr>
          <w:p w14:paraId="2A730069" w14:textId="77777777" w:rsidR="00F67D29" w:rsidRPr="00252156" w:rsidRDefault="00F67D29" w:rsidP="00E64CC8">
            <w:pPr>
              <w:pStyle w:val="TAL"/>
            </w:pPr>
          </w:p>
        </w:tc>
        <w:tc>
          <w:tcPr>
            <w:tcW w:w="1184" w:type="dxa"/>
            <w:vAlign w:val="bottom"/>
          </w:tcPr>
          <w:p w14:paraId="18E39251" w14:textId="77777777" w:rsidR="00F67D29" w:rsidRPr="00252156" w:rsidRDefault="00F67D29" w:rsidP="00E64CC8">
            <w:pPr>
              <w:pStyle w:val="TAL"/>
            </w:pPr>
          </w:p>
        </w:tc>
      </w:tr>
      <w:tr w:rsidR="00F67D29" w:rsidRPr="00252156" w14:paraId="7870F9A0" w14:textId="77777777" w:rsidTr="00E64CC8">
        <w:tc>
          <w:tcPr>
            <w:tcW w:w="2709" w:type="dxa"/>
            <w:vAlign w:val="center"/>
          </w:tcPr>
          <w:p w14:paraId="1DCA1718" w14:textId="77777777" w:rsidR="00F67D29" w:rsidRPr="00252156" w:rsidRDefault="00F67D29" w:rsidP="00E64CC8">
            <w:pPr>
              <w:pStyle w:val="TAL"/>
            </w:pPr>
            <w:r w:rsidRPr="00252156">
              <w:t xml:space="preserve">    general-purpose</w:t>
            </w:r>
          </w:p>
        </w:tc>
        <w:tc>
          <w:tcPr>
            <w:tcW w:w="2187" w:type="dxa"/>
            <w:vAlign w:val="center"/>
          </w:tcPr>
          <w:p w14:paraId="6CE4AF96"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1C30EC5B" w14:textId="77777777" w:rsidR="00F67D29" w:rsidRPr="00252156" w:rsidRDefault="00F67D29" w:rsidP="00E64CC8">
            <w:pPr>
              <w:pStyle w:val="TAL"/>
            </w:pPr>
          </w:p>
        </w:tc>
        <w:tc>
          <w:tcPr>
            <w:tcW w:w="1367" w:type="dxa"/>
          </w:tcPr>
          <w:p w14:paraId="1BE8110A" w14:textId="77777777" w:rsidR="00F67D29" w:rsidRPr="00252156" w:rsidRDefault="00F67D29" w:rsidP="00E64CC8">
            <w:pPr>
              <w:pStyle w:val="TAL"/>
            </w:pPr>
          </w:p>
        </w:tc>
        <w:tc>
          <w:tcPr>
            <w:tcW w:w="1184" w:type="dxa"/>
            <w:vAlign w:val="bottom"/>
          </w:tcPr>
          <w:p w14:paraId="30E26607" w14:textId="77777777" w:rsidR="00F67D29" w:rsidRPr="00252156" w:rsidRDefault="00F67D29" w:rsidP="00E64CC8">
            <w:pPr>
              <w:pStyle w:val="TAL"/>
            </w:pPr>
          </w:p>
        </w:tc>
      </w:tr>
      <w:tr w:rsidR="00F67D29" w:rsidRPr="00252156" w14:paraId="6C0110A0" w14:textId="77777777" w:rsidTr="00E64CC8">
        <w:tc>
          <w:tcPr>
            <w:tcW w:w="2709" w:type="dxa"/>
            <w:vAlign w:val="center"/>
          </w:tcPr>
          <w:p w14:paraId="21255C39" w14:textId="77777777" w:rsidR="00F67D29" w:rsidRPr="00252156" w:rsidRDefault="00F67D29" w:rsidP="00E64CC8">
            <w:pPr>
              <w:pStyle w:val="TAL"/>
            </w:pPr>
            <w:r w:rsidRPr="00252156">
              <w:t xml:space="preserve">    TMGI</w:t>
            </w:r>
          </w:p>
        </w:tc>
        <w:tc>
          <w:tcPr>
            <w:tcW w:w="2187" w:type="dxa"/>
            <w:vAlign w:val="center"/>
          </w:tcPr>
          <w:p w14:paraId="314FBC2B" w14:textId="77777777" w:rsidR="00F67D29" w:rsidRPr="00252156" w:rsidRDefault="00F67D29" w:rsidP="00E64CC8">
            <w:pPr>
              <w:pStyle w:val="TAL"/>
            </w:pPr>
            <w:r w:rsidRPr="00252156">
              <w:t>same value as the announcement in the SIP MESSAGE</w:t>
            </w:r>
          </w:p>
        </w:tc>
        <w:tc>
          <w:tcPr>
            <w:tcW w:w="2187" w:type="dxa"/>
            <w:tcBorders>
              <w:top w:val="single" w:sz="4" w:space="0" w:color="auto"/>
              <w:bottom w:val="single" w:sz="4" w:space="0" w:color="auto"/>
            </w:tcBorders>
          </w:tcPr>
          <w:p w14:paraId="5AF27FB5" w14:textId="77777777" w:rsidR="00F67D29" w:rsidRPr="00252156" w:rsidRDefault="00F67D29" w:rsidP="00E64CC8">
            <w:pPr>
              <w:pStyle w:val="TAL"/>
            </w:pPr>
          </w:p>
        </w:tc>
        <w:tc>
          <w:tcPr>
            <w:tcW w:w="1367" w:type="dxa"/>
          </w:tcPr>
          <w:p w14:paraId="241A248A" w14:textId="77777777" w:rsidR="00F67D29" w:rsidRPr="00252156" w:rsidRDefault="00F67D29" w:rsidP="00E64CC8">
            <w:pPr>
              <w:pStyle w:val="TAL"/>
            </w:pPr>
          </w:p>
        </w:tc>
        <w:tc>
          <w:tcPr>
            <w:tcW w:w="1184" w:type="dxa"/>
            <w:vAlign w:val="bottom"/>
          </w:tcPr>
          <w:p w14:paraId="19F8772F" w14:textId="77777777" w:rsidR="00F67D29" w:rsidRPr="00252156" w:rsidRDefault="00F67D29" w:rsidP="00E64CC8">
            <w:pPr>
              <w:pStyle w:val="TAL"/>
            </w:pPr>
          </w:p>
        </w:tc>
      </w:tr>
      <w:tr w:rsidR="00F67D29" w:rsidRPr="00252156" w14:paraId="18BD6F4B" w14:textId="77777777" w:rsidTr="00E64CC8">
        <w:tc>
          <w:tcPr>
            <w:tcW w:w="2709" w:type="dxa"/>
            <w:vAlign w:val="center"/>
          </w:tcPr>
          <w:p w14:paraId="7FE7C00F" w14:textId="77777777" w:rsidR="00F67D29" w:rsidRPr="00252156" w:rsidRDefault="00F67D29" w:rsidP="00E64CC8">
            <w:pPr>
              <w:pStyle w:val="TAL"/>
            </w:pPr>
            <w:r w:rsidRPr="00252156">
              <w:t xml:space="preserve">  mbms-suspension-status</w:t>
            </w:r>
          </w:p>
        </w:tc>
        <w:tc>
          <w:tcPr>
            <w:tcW w:w="2187" w:type="dxa"/>
            <w:vAlign w:val="center"/>
          </w:tcPr>
          <w:p w14:paraId="78BFFC0D"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7835819F" w14:textId="77777777" w:rsidR="00F67D29" w:rsidRPr="00252156" w:rsidRDefault="00F67D29" w:rsidP="00E64CC8">
            <w:pPr>
              <w:pStyle w:val="TAL"/>
            </w:pPr>
          </w:p>
        </w:tc>
        <w:tc>
          <w:tcPr>
            <w:tcW w:w="1367" w:type="dxa"/>
          </w:tcPr>
          <w:p w14:paraId="37BA9731" w14:textId="77777777" w:rsidR="00F67D29" w:rsidRPr="00252156" w:rsidRDefault="00F67D29" w:rsidP="00E64CC8">
            <w:pPr>
              <w:pStyle w:val="TAL"/>
            </w:pPr>
          </w:p>
        </w:tc>
        <w:tc>
          <w:tcPr>
            <w:tcW w:w="1184" w:type="dxa"/>
            <w:vAlign w:val="bottom"/>
          </w:tcPr>
          <w:p w14:paraId="0C46F1F8" w14:textId="77777777" w:rsidR="00F67D29" w:rsidRPr="00252156" w:rsidRDefault="00F67D29" w:rsidP="00E64CC8">
            <w:pPr>
              <w:pStyle w:val="TAL"/>
            </w:pPr>
          </w:p>
        </w:tc>
      </w:tr>
      <w:tr w:rsidR="00F67D29" w:rsidRPr="00252156" w14:paraId="7CDE5A4E" w14:textId="77777777" w:rsidTr="00E64CC8">
        <w:tc>
          <w:tcPr>
            <w:tcW w:w="2709" w:type="dxa"/>
            <w:vAlign w:val="center"/>
          </w:tcPr>
          <w:p w14:paraId="36634C90" w14:textId="77777777" w:rsidR="00F67D29" w:rsidRPr="00252156" w:rsidRDefault="00F67D29" w:rsidP="00E64CC8">
            <w:pPr>
              <w:pStyle w:val="TAL"/>
            </w:pPr>
            <w:r w:rsidRPr="00252156">
              <w:t xml:space="preserve">  announcement</w:t>
            </w:r>
          </w:p>
        </w:tc>
        <w:tc>
          <w:tcPr>
            <w:tcW w:w="2187" w:type="dxa"/>
            <w:vAlign w:val="center"/>
          </w:tcPr>
          <w:p w14:paraId="1A7D129F"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4B401D3A" w14:textId="77777777" w:rsidR="00F67D29" w:rsidRPr="00252156" w:rsidRDefault="00F67D29" w:rsidP="00E64CC8">
            <w:pPr>
              <w:pStyle w:val="TAL"/>
            </w:pPr>
          </w:p>
        </w:tc>
        <w:tc>
          <w:tcPr>
            <w:tcW w:w="1367" w:type="dxa"/>
          </w:tcPr>
          <w:p w14:paraId="75AE0E23" w14:textId="77777777" w:rsidR="00F67D29" w:rsidRPr="00252156" w:rsidRDefault="00F67D29" w:rsidP="00E64CC8">
            <w:pPr>
              <w:pStyle w:val="TAL"/>
            </w:pPr>
          </w:p>
        </w:tc>
        <w:tc>
          <w:tcPr>
            <w:tcW w:w="1184" w:type="dxa"/>
            <w:vAlign w:val="bottom"/>
          </w:tcPr>
          <w:p w14:paraId="31614D47" w14:textId="77777777" w:rsidR="00F67D29" w:rsidRPr="00252156" w:rsidRDefault="00F67D29" w:rsidP="00E64CC8">
            <w:pPr>
              <w:pStyle w:val="TAL"/>
            </w:pPr>
          </w:p>
        </w:tc>
      </w:tr>
      <w:tr w:rsidR="00F67D29" w:rsidRPr="00252156" w14:paraId="0D093DC7" w14:textId="77777777" w:rsidTr="00E64CC8">
        <w:tc>
          <w:tcPr>
            <w:tcW w:w="2709" w:type="dxa"/>
            <w:vAlign w:val="center"/>
          </w:tcPr>
          <w:p w14:paraId="793B6768" w14:textId="77777777" w:rsidR="00F67D29" w:rsidRPr="00252156" w:rsidRDefault="00F67D29" w:rsidP="00E64CC8">
            <w:pPr>
              <w:pStyle w:val="TAL"/>
            </w:pPr>
            <w:r w:rsidRPr="00252156">
              <w:t xml:space="preserve">  version</w:t>
            </w:r>
          </w:p>
        </w:tc>
        <w:tc>
          <w:tcPr>
            <w:tcW w:w="2187" w:type="dxa"/>
            <w:vAlign w:val="center"/>
          </w:tcPr>
          <w:p w14:paraId="76FAF165" w14:textId="77777777" w:rsidR="00F67D29" w:rsidRPr="00252156" w:rsidRDefault="00F67D29" w:rsidP="00E64CC8">
            <w:pPr>
              <w:pStyle w:val="TAL"/>
            </w:pPr>
            <w:r w:rsidRPr="00252156">
              <w:t>"1"</w:t>
            </w:r>
          </w:p>
        </w:tc>
        <w:tc>
          <w:tcPr>
            <w:tcW w:w="2187" w:type="dxa"/>
            <w:tcBorders>
              <w:top w:val="single" w:sz="4" w:space="0" w:color="auto"/>
              <w:bottom w:val="single" w:sz="4" w:space="0" w:color="auto"/>
            </w:tcBorders>
          </w:tcPr>
          <w:p w14:paraId="140BB032" w14:textId="77777777" w:rsidR="00F67D29" w:rsidRPr="00252156" w:rsidRDefault="00F67D29" w:rsidP="00E64CC8">
            <w:pPr>
              <w:pStyle w:val="TAL"/>
            </w:pPr>
          </w:p>
        </w:tc>
        <w:tc>
          <w:tcPr>
            <w:tcW w:w="1367" w:type="dxa"/>
          </w:tcPr>
          <w:p w14:paraId="1F73356C" w14:textId="77777777" w:rsidR="00F67D29" w:rsidRPr="00252156" w:rsidRDefault="00F67D29" w:rsidP="00E64CC8">
            <w:pPr>
              <w:pStyle w:val="TAL"/>
            </w:pPr>
          </w:p>
        </w:tc>
        <w:tc>
          <w:tcPr>
            <w:tcW w:w="1184" w:type="dxa"/>
            <w:vAlign w:val="bottom"/>
          </w:tcPr>
          <w:p w14:paraId="21D5401C" w14:textId="77777777" w:rsidR="00F67D29" w:rsidRPr="00252156" w:rsidRDefault="00F67D29" w:rsidP="00E64CC8">
            <w:pPr>
              <w:pStyle w:val="TAL"/>
            </w:pPr>
          </w:p>
        </w:tc>
      </w:tr>
    </w:tbl>
    <w:p w14:paraId="3693B956" w14:textId="77777777" w:rsidR="00F67D29" w:rsidRPr="00252156" w:rsidRDefault="00F67D29" w:rsidP="00F67D29"/>
    <w:p w14:paraId="5C39DB00" w14:textId="530EA140" w:rsidR="00F67D29" w:rsidRPr="00252156" w:rsidRDefault="00F67D29" w:rsidP="00F67D29">
      <w:pPr>
        <w:pStyle w:val="TH"/>
      </w:pPr>
      <w:r w:rsidRPr="00252156">
        <w:t>Table 6.8.1.3.3-21: SIP MESSAGE from the SS (Step 20, Table 6.8.1.3.2-1;</w:t>
      </w:r>
      <w:r w:rsidRPr="00252156">
        <w:br/>
        <w:t>Step 2, TS 36.579-1 [2] Table 5.33.3-1)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6100BA09" w14:textId="77777777" w:rsidTr="00E64CC8">
        <w:trPr>
          <w:tblHeader/>
        </w:trPr>
        <w:tc>
          <w:tcPr>
            <w:tcW w:w="9634" w:type="dxa"/>
            <w:gridSpan w:val="5"/>
          </w:tcPr>
          <w:p w14:paraId="32938922" w14:textId="77777777" w:rsidR="00F67D29" w:rsidRPr="00252156" w:rsidRDefault="00F67D29" w:rsidP="00E64CC8">
            <w:pPr>
              <w:pStyle w:val="TAL"/>
            </w:pPr>
            <w:r w:rsidRPr="00252156">
              <w:t>Derivation Path: TS 36.579-1 [2], Table 5.5.2.7.2-1</w:t>
            </w:r>
          </w:p>
        </w:tc>
      </w:tr>
      <w:tr w:rsidR="00F67D29" w:rsidRPr="00252156" w14:paraId="3A92921A" w14:textId="77777777" w:rsidTr="00E64CC8">
        <w:tc>
          <w:tcPr>
            <w:tcW w:w="2709" w:type="dxa"/>
          </w:tcPr>
          <w:p w14:paraId="73EDDF8E" w14:textId="77777777" w:rsidR="00F67D29" w:rsidRPr="00252156" w:rsidRDefault="00F67D29" w:rsidP="00E64CC8">
            <w:pPr>
              <w:pStyle w:val="TAH"/>
            </w:pPr>
            <w:r w:rsidRPr="00252156">
              <w:t>Information Element</w:t>
            </w:r>
          </w:p>
        </w:tc>
        <w:tc>
          <w:tcPr>
            <w:tcW w:w="2187" w:type="dxa"/>
          </w:tcPr>
          <w:p w14:paraId="07A64732"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1105FF57" w14:textId="77777777" w:rsidR="00F67D29" w:rsidRPr="00252156" w:rsidRDefault="00F67D29" w:rsidP="00E64CC8">
            <w:pPr>
              <w:pStyle w:val="TAH"/>
            </w:pPr>
            <w:r w:rsidRPr="00252156">
              <w:t>Comment</w:t>
            </w:r>
          </w:p>
        </w:tc>
        <w:tc>
          <w:tcPr>
            <w:tcW w:w="1367" w:type="dxa"/>
          </w:tcPr>
          <w:p w14:paraId="2E216C98" w14:textId="77777777" w:rsidR="00F67D29" w:rsidRPr="00252156" w:rsidRDefault="00F67D29" w:rsidP="00E64CC8">
            <w:pPr>
              <w:pStyle w:val="TAH"/>
            </w:pPr>
            <w:r w:rsidRPr="00252156">
              <w:t>Reference</w:t>
            </w:r>
          </w:p>
        </w:tc>
        <w:tc>
          <w:tcPr>
            <w:tcW w:w="1184" w:type="dxa"/>
          </w:tcPr>
          <w:p w14:paraId="534FE1B4" w14:textId="77777777" w:rsidR="00F67D29" w:rsidRPr="00252156" w:rsidRDefault="00F67D29" w:rsidP="00E64CC8">
            <w:pPr>
              <w:pStyle w:val="TAH"/>
            </w:pPr>
            <w:r w:rsidRPr="00252156">
              <w:t>Condition</w:t>
            </w:r>
          </w:p>
        </w:tc>
      </w:tr>
      <w:tr w:rsidR="00F67D29" w:rsidRPr="00252156" w14:paraId="7100D1DE" w14:textId="77777777" w:rsidTr="00E64CC8">
        <w:tc>
          <w:tcPr>
            <w:tcW w:w="2709" w:type="dxa"/>
          </w:tcPr>
          <w:p w14:paraId="23FBD5E0" w14:textId="77777777" w:rsidR="00F67D29" w:rsidRPr="00252156" w:rsidRDefault="00F67D29" w:rsidP="00E64CC8">
            <w:pPr>
              <w:pStyle w:val="TAL"/>
              <w:rPr>
                <w:b/>
                <w:bCs/>
              </w:rPr>
            </w:pPr>
            <w:r w:rsidRPr="00252156">
              <w:rPr>
                <w:b/>
                <w:bCs/>
              </w:rPr>
              <w:t>P-Asserted-Identity</w:t>
            </w:r>
          </w:p>
        </w:tc>
        <w:tc>
          <w:tcPr>
            <w:tcW w:w="2187" w:type="dxa"/>
          </w:tcPr>
          <w:p w14:paraId="0F48B178" w14:textId="77777777" w:rsidR="00F67D29" w:rsidRPr="00252156" w:rsidRDefault="00F67D29" w:rsidP="00E64CC8">
            <w:pPr>
              <w:pStyle w:val="TAL"/>
            </w:pPr>
          </w:p>
        </w:tc>
        <w:tc>
          <w:tcPr>
            <w:tcW w:w="2187" w:type="dxa"/>
            <w:tcBorders>
              <w:top w:val="single" w:sz="4" w:space="0" w:color="auto"/>
              <w:bottom w:val="single" w:sz="4" w:space="0" w:color="auto"/>
            </w:tcBorders>
          </w:tcPr>
          <w:p w14:paraId="72CCF9D2" w14:textId="77777777" w:rsidR="00F67D29" w:rsidRPr="00252156" w:rsidRDefault="00F67D29" w:rsidP="00E64CC8">
            <w:pPr>
              <w:pStyle w:val="TAL"/>
            </w:pPr>
          </w:p>
        </w:tc>
        <w:tc>
          <w:tcPr>
            <w:tcW w:w="1367" w:type="dxa"/>
          </w:tcPr>
          <w:p w14:paraId="3C98D417" w14:textId="77777777" w:rsidR="00F67D29" w:rsidRPr="00252156" w:rsidRDefault="00F67D29" w:rsidP="00E64CC8">
            <w:pPr>
              <w:pStyle w:val="TAL"/>
            </w:pPr>
          </w:p>
        </w:tc>
        <w:tc>
          <w:tcPr>
            <w:tcW w:w="1184" w:type="dxa"/>
            <w:vAlign w:val="bottom"/>
          </w:tcPr>
          <w:p w14:paraId="4E0D5849" w14:textId="77777777" w:rsidR="00F67D29" w:rsidRPr="00252156" w:rsidRDefault="00F67D29" w:rsidP="00E64CC8">
            <w:pPr>
              <w:pStyle w:val="TAL"/>
            </w:pPr>
          </w:p>
        </w:tc>
      </w:tr>
      <w:tr w:rsidR="00F67D29" w:rsidRPr="00252156" w14:paraId="2904FA93" w14:textId="77777777" w:rsidTr="00E64CC8">
        <w:tc>
          <w:tcPr>
            <w:tcW w:w="2709" w:type="dxa"/>
          </w:tcPr>
          <w:p w14:paraId="47801A53" w14:textId="77777777" w:rsidR="00F67D29" w:rsidRPr="00252156" w:rsidRDefault="00F67D29" w:rsidP="00E64CC8">
            <w:pPr>
              <w:pStyle w:val="TAL"/>
            </w:pPr>
            <w:r w:rsidRPr="00252156">
              <w:t xml:space="preserve">  name-addr</w:t>
            </w:r>
          </w:p>
        </w:tc>
        <w:tc>
          <w:tcPr>
            <w:tcW w:w="2187" w:type="dxa"/>
          </w:tcPr>
          <w:p w14:paraId="187EB28E" w14:textId="77777777" w:rsidR="00F67D29" w:rsidRPr="00252156" w:rsidRDefault="00F67D29" w:rsidP="00E64CC8">
            <w:pPr>
              <w:pStyle w:val="TAL"/>
            </w:pPr>
            <w:r w:rsidRPr="00252156">
              <w:rPr>
                <w:rFonts w:eastAsia="Calibri"/>
              </w:rPr>
              <w:t>tsc_MCVideo_PublicServiceId_A</w:t>
            </w:r>
          </w:p>
        </w:tc>
        <w:tc>
          <w:tcPr>
            <w:tcW w:w="2187" w:type="dxa"/>
            <w:tcBorders>
              <w:top w:val="single" w:sz="4" w:space="0" w:color="auto"/>
              <w:bottom w:val="single" w:sz="4" w:space="0" w:color="auto"/>
            </w:tcBorders>
          </w:tcPr>
          <w:p w14:paraId="4F94A13D" w14:textId="77777777" w:rsidR="00F67D29" w:rsidRPr="00252156" w:rsidRDefault="00F67D29" w:rsidP="00E64CC8">
            <w:pPr>
              <w:pStyle w:val="TAL"/>
            </w:pPr>
          </w:p>
        </w:tc>
        <w:tc>
          <w:tcPr>
            <w:tcW w:w="1367" w:type="dxa"/>
          </w:tcPr>
          <w:p w14:paraId="13FA8F15" w14:textId="77777777" w:rsidR="00F67D29" w:rsidRPr="00252156" w:rsidRDefault="00F67D29" w:rsidP="00E64CC8">
            <w:pPr>
              <w:pStyle w:val="TAL"/>
            </w:pPr>
          </w:p>
        </w:tc>
        <w:tc>
          <w:tcPr>
            <w:tcW w:w="1184" w:type="dxa"/>
            <w:vAlign w:val="bottom"/>
          </w:tcPr>
          <w:p w14:paraId="0E4FDE04" w14:textId="77777777" w:rsidR="00F67D29" w:rsidRPr="00252156" w:rsidRDefault="00F67D29" w:rsidP="00E64CC8">
            <w:pPr>
              <w:pStyle w:val="TAL"/>
            </w:pPr>
          </w:p>
        </w:tc>
      </w:tr>
      <w:tr w:rsidR="00F67D29" w:rsidRPr="00252156" w14:paraId="1A9AB13F" w14:textId="77777777" w:rsidTr="00E64CC8">
        <w:tc>
          <w:tcPr>
            <w:tcW w:w="2709" w:type="dxa"/>
            <w:vAlign w:val="center"/>
          </w:tcPr>
          <w:p w14:paraId="3F0D98F1" w14:textId="77777777" w:rsidR="00F67D29" w:rsidRPr="00252156" w:rsidRDefault="00F67D29" w:rsidP="00E64CC8">
            <w:pPr>
              <w:pStyle w:val="TAL"/>
              <w:rPr>
                <w:b/>
                <w:bCs/>
              </w:rPr>
            </w:pPr>
            <w:r w:rsidRPr="00252156">
              <w:rPr>
                <w:b/>
                <w:bCs/>
              </w:rPr>
              <w:t>Message-body</w:t>
            </w:r>
          </w:p>
        </w:tc>
        <w:tc>
          <w:tcPr>
            <w:tcW w:w="2187" w:type="dxa"/>
          </w:tcPr>
          <w:p w14:paraId="07B13098" w14:textId="77777777" w:rsidR="00F67D29" w:rsidRPr="00252156" w:rsidRDefault="00F67D29" w:rsidP="00E64CC8">
            <w:pPr>
              <w:pStyle w:val="TAL"/>
            </w:pPr>
          </w:p>
        </w:tc>
        <w:tc>
          <w:tcPr>
            <w:tcW w:w="2187" w:type="dxa"/>
            <w:tcBorders>
              <w:top w:val="single" w:sz="4" w:space="0" w:color="auto"/>
              <w:bottom w:val="single" w:sz="4" w:space="0" w:color="auto"/>
            </w:tcBorders>
          </w:tcPr>
          <w:p w14:paraId="33A1DEEF" w14:textId="77777777" w:rsidR="00F67D29" w:rsidRPr="00252156" w:rsidRDefault="00F67D29" w:rsidP="00E64CC8">
            <w:pPr>
              <w:pStyle w:val="TAL"/>
            </w:pPr>
          </w:p>
        </w:tc>
        <w:tc>
          <w:tcPr>
            <w:tcW w:w="1367" w:type="dxa"/>
          </w:tcPr>
          <w:p w14:paraId="63F234A3" w14:textId="77777777" w:rsidR="00F67D29" w:rsidRPr="00252156" w:rsidRDefault="00F67D29" w:rsidP="00E64CC8">
            <w:pPr>
              <w:pStyle w:val="TAL"/>
            </w:pPr>
          </w:p>
        </w:tc>
        <w:tc>
          <w:tcPr>
            <w:tcW w:w="1184" w:type="dxa"/>
            <w:vAlign w:val="bottom"/>
          </w:tcPr>
          <w:p w14:paraId="5DDA4BCC" w14:textId="77777777" w:rsidR="00F67D29" w:rsidRPr="00252156" w:rsidRDefault="00F67D29" w:rsidP="00E64CC8">
            <w:pPr>
              <w:pStyle w:val="TAL"/>
            </w:pPr>
          </w:p>
        </w:tc>
      </w:tr>
      <w:tr w:rsidR="00F67D29" w:rsidRPr="00252156" w14:paraId="46E136F3" w14:textId="77777777" w:rsidTr="00E64CC8">
        <w:trPr>
          <w:trHeight w:val="404"/>
        </w:trPr>
        <w:tc>
          <w:tcPr>
            <w:tcW w:w="2709" w:type="dxa"/>
            <w:vAlign w:val="center"/>
          </w:tcPr>
          <w:p w14:paraId="3B8E7316" w14:textId="77777777" w:rsidR="00F67D29" w:rsidRPr="00252156" w:rsidRDefault="00F67D29" w:rsidP="00E64CC8">
            <w:pPr>
              <w:pStyle w:val="TAL"/>
            </w:pPr>
            <w:r w:rsidRPr="00252156">
              <w:t xml:space="preserve">  MIME body part</w:t>
            </w:r>
          </w:p>
        </w:tc>
        <w:tc>
          <w:tcPr>
            <w:tcW w:w="2187" w:type="dxa"/>
            <w:vAlign w:val="center"/>
          </w:tcPr>
          <w:p w14:paraId="62E1EB7B" w14:textId="77777777" w:rsidR="00F67D29" w:rsidRPr="00252156" w:rsidRDefault="00F67D29" w:rsidP="00E64CC8">
            <w:pPr>
              <w:pStyle w:val="TAL"/>
            </w:pPr>
          </w:p>
        </w:tc>
        <w:tc>
          <w:tcPr>
            <w:tcW w:w="2187" w:type="dxa"/>
            <w:tcBorders>
              <w:top w:val="single" w:sz="4" w:space="0" w:color="auto"/>
              <w:bottom w:val="single" w:sz="4" w:space="0" w:color="auto"/>
            </w:tcBorders>
          </w:tcPr>
          <w:p w14:paraId="1013BB62" w14:textId="77777777" w:rsidR="00F67D29" w:rsidRPr="00252156" w:rsidRDefault="00F67D29" w:rsidP="00E64CC8">
            <w:pPr>
              <w:pStyle w:val="TAL"/>
              <w:rPr>
                <w:b/>
                <w:bCs/>
              </w:rPr>
            </w:pPr>
            <w:r w:rsidRPr="00252156">
              <w:rPr>
                <w:b/>
                <w:bCs/>
              </w:rPr>
              <w:t>MCVideo MBMS Usage Info</w:t>
            </w:r>
          </w:p>
        </w:tc>
        <w:tc>
          <w:tcPr>
            <w:tcW w:w="1367" w:type="dxa"/>
          </w:tcPr>
          <w:p w14:paraId="60084F14" w14:textId="77777777" w:rsidR="00F67D29" w:rsidRPr="00252156" w:rsidRDefault="00F67D29" w:rsidP="00E64CC8">
            <w:pPr>
              <w:pStyle w:val="TAL"/>
            </w:pPr>
          </w:p>
        </w:tc>
        <w:tc>
          <w:tcPr>
            <w:tcW w:w="1184" w:type="dxa"/>
            <w:vAlign w:val="bottom"/>
          </w:tcPr>
          <w:p w14:paraId="39CEA01C" w14:textId="77777777" w:rsidR="00F67D29" w:rsidRPr="00252156" w:rsidRDefault="00F67D29" w:rsidP="00E64CC8">
            <w:pPr>
              <w:pStyle w:val="TAL"/>
            </w:pPr>
          </w:p>
        </w:tc>
      </w:tr>
      <w:tr w:rsidR="00F67D29" w:rsidRPr="00252156" w14:paraId="7EFA3AF5" w14:textId="77777777" w:rsidTr="00E64CC8">
        <w:tc>
          <w:tcPr>
            <w:tcW w:w="2709" w:type="dxa"/>
            <w:vAlign w:val="center"/>
          </w:tcPr>
          <w:p w14:paraId="4905EDE1" w14:textId="77777777" w:rsidR="00F67D29" w:rsidRPr="00252156" w:rsidRDefault="00F67D29" w:rsidP="00E64CC8">
            <w:pPr>
              <w:pStyle w:val="TAL"/>
            </w:pPr>
            <w:r w:rsidRPr="00252156">
              <w:t xml:space="preserve">    MIME-part-headers</w:t>
            </w:r>
          </w:p>
        </w:tc>
        <w:tc>
          <w:tcPr>
            <w:tcW w:w="2187" w:type="dxa"/>
            <w:vAlign w:val="center"/>
          </w:tcPr>
          <w:p w14:paraId="0383B645" w14:textId="77777777" w:rsidR="00F67D29" w:rsidRPr="00252156" w:rsidRDefault="00F67D29" w:rsidP="00E64CC8">
            <w:pPr>
              <w:pStyle w:val="TAL"/>
            </w:pPr>
          </w:p>
        </w:tc>
        <w:tc>
          <w:tcPr>
            <w:tcW w:w="2187" w:type="dxa"/>
            <w:tcBorders>
              <w:top w:val="single" w:sz="4" w:space="0" w:color="auto"/>
              <w:bottom w:val="single" w:sz="4" w:space="0" w:color="auto"/>
            </w:tcBorders>
          </w:tcPr>
          <w:p w14:paraId="6EF42D43" w14:textId="77777777" w:rsidR="00F67D29" w:rsidRPr="00252156" w:rsidRDefault="00F67D29" w:rsidP="00E64CC8">
            <w:pPr>
              <w:pStyle w:val="TAL"/>
            </w:pPr>
          </w:p>
        </w:tc>
        <w:tc>
          <w:tcPr>
            <w:tcW w:w="1367" w:type="dxa"/>
          </w:tcPr>
          <w:p w14:paraId="28794606" w14:textId="77777777" w:rsidR="00F67D29" w:rsidRPr="00252156" w:rsidRDefault="00F67D29" w:rsidP="00E64CC8">
            <w:pPr>
              <w:pStyle w:val="TAL"/>
            </w:pPr>
          </w:p>
        </w:tc>
        <w:tc>
          <w:tcPr>
            <w:tcW w:w="1184" w:type="dxa"/>
            <w:vAlign w:val="bottom"/>
          </w:tcPr>
          <w:p w14:paraId="4F801032" w14:textId="77777777" w:rsidR="00F67D29" w:rsidRPr="00252156" w:rsidRDefault="00F67D29" w:rsidP="00E64CC8">
            <w:pPr>
              <w:pStyle w:val="TAL"/>
            </w:pPr>
          </w:p>
        </w:tc>
      </w:tr>
      <w:tr w:rsidR="00F67D29" w:rsidRPr="00252156" w14:paraId="11697ECB" w14:textId="77777777" w:rsidTr="00E64CC8">
        <w:tc>
          <w:tcPr>
            <w:tcW w:w="2709" w:type="dxa"/>
            <w:vAlign w:val="center"/>
          </w:tcPr>
          <w:p w14:paraId="60B4BF50" w14:textId="77777777" w:rsidR="00F67D29" w:rsidRPr="00252156" w:rsidRDefault="00F67D29" w:rsidP="00E64CC8">
            <w:pPr>
              <w:pStyle w:val="TAL"/>
            </w:pPr>
            <w:r w:rsidRPr="00252156">
              <w:t xml:space="preserve">      Content-Type</w:t>
            </w:r>
          </w:p>
        </w:tc>
        <w:tc>
          <w:tcPr>
            <w:tcW w:w="2187" w:type="dxa"/>
            <w:vAlign w:val="center"/>
          </w:tcPr>
          <w:p w14:paraId="111C5913" w14:textId="77777777" w:rsidR="00F67D29" w:rsidRPr="00252156" w:rsidRDefault="00F67D29" w:rsidP="00E64CC8">
            <w:pPr>
              <w:pStyle w:val="TAL"/>
            </w:pPr>
            <w:r w:rsidRPr="00252156">
              <w:t>"application/vnd.3gpp.mcvideo-mbms-usage-info+xml"</w:t>
            </w:r>
          </w:p>
        </w:tc>
        <w:tc>
          <w:tcPr>
            <w:tcW w:w="2187" w:type="dxa"/>
            <w:tcBorders>
              <w:top w:val="single" w:sz="4" w:space="0" w:color="auto"/>
              <w:bottom w:val="single" w:sz="4" w:space="0" w:color="auto"/>
            </w:tcBorders>
          </w:tcPr>
          <w:p w14:paraId="0791EECB" w14:textId="77777777" w:rsidR="00F67D29" w:rsidRPr="00252156" w:rsidRDefault="00F67D29" w:rsidP="00E64CC8">
            <w:pPr>
              <w:pStyle w:val="TAL"/>
            </w:pPr>
          </w:p>
        </w:tc>
        <w:tc>
          <w:tcPr>
            <w:tcW w:w="1367" w:type="dxa"/>
          </w:tcPr>
          <w:p w14:paraId="0482A0C4" w14:textId="77777777" w:rsidR="00F67D29" w:rsidRPr="00252156" w:rsidRDefault="00F67D29" w:rsidP="00E64CC8">
            <w:pPr>
              <w:pStyle w:val="TAL"/>
            </w:pPr>
          </w:p>
        </w:tc>
        <w:tc>
          <w:tcPr>
            <w:tcW w:w="1184" w:type="dxa"/>
            <w:vAlign w:val="bottom"/>
          </w:tcPr>
          <w:p w14:paraId="225E2977" w14:textId="77777777" w:rsidR="00F67D29" w:rsidRPr="00252156" w:rsidRDefault="00F67D29" w:rsidP="00E64CC8">
            <w:pPr>
              <w:pStyle w:val="TAL"/>
            </w:pPr>
          </w:p>
        </w:tc>
      </w:tr>
      <w:tr w:rsidR="00F67D29" w:rsidRPr="00252156" w14:paraId="61C5F223" w14:textId="77777777" w:rsidTr="00E64CC8">
        <w:tc>
          <w:tcPr>
            <w:tcW w:w="2709" w:type="dxa"/>
            <w:vAlign w:val="center"/>
          </w:tcPr>
          <w:p w14:paraId="1731ECF1" w14:textId="77777777" w:rsidR="00F67D29" w:rsidRPr="00252156" w:rsidRDefault="00F67D29" w:rsidP="00E64CC8">
            <w:pPr>
              <w:pStyle w:val="TAL"/>
            </w:pPr>
            <w:r w:rsidRPr="00252156">
              <w:t xml:space="preserve">    MIME-part-body</w:t>
            </w:r>
          </w:p>
        </w:tc>
        <w:tc>
          <w:tcPr>
            <w:tcW w:w="2187" w:type="dxa"/>
          </w:tcPr>
          <w:p w14:paraId="715BA00E" w14:textId="77777777" w:rsidR="00F67D29" w:rsidRPr="00252156" w:rsidRDefault="00F67D29" w:rsidP="00E64CC8">
            <w:pPr>
              <w:pStyle w:val="TAL"/>
            </w:pPr>
            <w:r w:rsidRPr="00252156">
              <w:t>MCVideo MBMS Usage Info as described in Table 6.8.1.3.3-21</w:t>
            </w:r>
          </w:p>
        </w:tc>
        <w:tc>
          <w:tcPr>
            <w:tcW w:w="2187" w:type="dxa"/>
            <w:tcBorders>
              <w:top w:val="single" w:sz="4" w:space="0" w:color="auto"/>
              <w:bottom w:val="single" w:sz="4" w:space="0" w:color="auto"/>
            </w:tcBorders>
          </w:tcPr>
          <w:p w14:paraId="6318365D" w14:textId="77777777" w:rsidR="00F67D29" w:rsidRPr="00252156" w:rsidRDefault="00F67D29" w:rsidP="00E64CC8">
            <w:pPr>
              <w:pStyle w:val="TAL"/>
            </w:pPr>
          </w:p>
        </w:tc>
        <w:tc>
          <w:tcPr>
            <w:tcW w:w="1367" w:type="dxa"/>
          </w:tcPr>
          <w:p w14:paraId="32EA8299" w14:textId="77777777" w:rsidR="00F67D29" w:rsidRPr="00252156" w:rsidRDefault="00F67D29" w:rsidP="00E64CC8">
            <w:pPr>
              <w:pStyle w:val="TAL"/>
            </w:pPr>
          </w:p>
        </w:tc>
        <w:tc>
          <w:tcPr>
            <w:tcW w:w="1184" w:type="dxa"/>
            <w:vAlign w:val="bottom"/>
          </w:tcPr>
          <w:p w14:paraId="69A1083D" w14:textId="77777777" w:rsidR="00F67D29" w:rsidRPr="00252156" w:rsidRDefault="00F67D29" w:rsidP="00E64CC8">
            <w:pPr>
              <w:pStyle w:val="TAL"/>
            </w:pPr>
          </w:p>
        </w:tc>
      </w:tr>
    </w:tbl>
    <w:p w14:paraId="01E70ABA" w14:textId="77777777" w:rsidR="00F67D29" w:rsidRPr="00252156" w:rsidRDefault="00F67D29" w:rsidP="00F67D29"/>
    <w:p w14:paraId="1793252A" w14:textId="77777777" w:rsidR="00F67D29" w:rsidRPr="00252156" w:rsidRDefault="00F67D29" w:rsidP="00F67D29">
      <w:pPr>
        <w:pStyle w:val="TH"/>
      </w:pPr>
      <w:r w:rsidRPr="00252156">
        <w:lastRenderedPageBreak/>
        <w:t>Table 6.8.1.3.3-22: MCVideo MBMS Usage Info in SIP MESSAGE (Table 6.8.1.3.3-21)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0437757B" w14:textId="77777777" w:rsidTr="00E64CC8">
        <w:trPr>
          <w:tblHeader/>
        </w:trPr>
        <w:tc>
          <w:tcPr>
            <w:tcW w:w="9634" w:type="dxa"/>
            <w:gridSpan w:val="5"/>
          </w:tcPr>
          <w:p w14:paraId="03057A74" w14:textId="77777777" w:rsidR="00F67D29" w:rsidRPr="00252156" w:rsidRDefault="00F67D29" w:rsidP="00E64CC8">
            <w:pPr>
              <w:pStyle w:val="TAL"/>
            </w:pPr>
            <w:r w:rsidRPr="00252156">
              <w:t>Derivation Path: TS 24.281 [26] clause F.2</w:t>
            </w:r>
          </w:p>
        </w:tc>
      </w:tr>
      <w:tr w:rsidR="00F67D29" w:rsidRPr="00252156" w14:paraId="6952F088" w14:textId="77777777" w:rsidTr="00E64CC8">
        <w:tc>
          <w:tcPr>
            <w:tcW w:w="2709" w:type="dxa"/>
          </w:tcPr>
          <w:p w14:paraId="5EA2B225" w14:textId="77777777" w:rsidR="00F67D29" w:rsidRPr="00252156" w:rsidRDefault="00F67D29" w:rsidP="00E64CC8">
            <w:pPr>
              <w:pStyle w:val="TAH"/>
            </w:pPr>
            <w:r w:rsidRPr="00252156">
              <w:t>Information Element</w:t>
            </w:r>
          </w:p>
        </w:tc>
        <w:tc>
          <w:tcPr>
            <w:tcW w:w="2187" w:type="dxa"/>
          </w:tcPr>
          <w:p w14:paraId="22992AB2"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6907C37B" w14:textId="77777777" w:rsidR="00F67D29" w:rsidRPr="00252156" w:rsidRDefault="00F67D29" w:rsidP="00E64CC8">
            <w:pPr>
              <w:pStyle w:val="TAH"/>
            </w:pPr>
            <w:r w:rsidRPr="00252156">
              <w:t>Comment</w:t>
            </w:r>
          </w:p>
        </w:tc>
        <w:tc>
          <w:tcPr>
            <w:tcW w:w="1367" w:type="dxa"/>
          </w:tcPr>
          <w:p w14:paraId="69E33733" w14:textId="77777777" w:rsidR="00F67D29" w:rsidRPr="00252156" w:rsidRDefault="00F67D29" w:rsidP="00E64CC8">
            <w:pPr>
              <w:pStyle w:val="TAH"/>
            </w:pPr>
            <w:r w:rsidRPr="00252156">
              <w:t>Reference</w:t>
            </w:r>
          </w:p>
        </w:tc>
        <w:tc>
          <w:tcPr>
            <w:tcW w:w="1184" w:type="dxa"/>
          </w:tcPr>
          <w:p w14:paraId="4CC9807C" w14:textId="77777777" w:rsidR="00F67D29" w:rsidRPr="00252156" w:rsidRDefault="00F67D29" w:rsidP="00E64CC8">
            <w:pPr>
              <w:pStyle w:val="TAH"/>
            </w:pPr>
            <w:r w:rsidRPr="00252156">
              <w:t>Condition</w:t>
            </w:r>
          </w:p>
        </w:tc>
      </w:tr>
      <w:tr w:rsidR="00F67D29" w:rsidRPr="00252156" w14:paraId="6ABC5B50" w14:textId="77777777" w:rsidTr="00E64CC8">
        <w:tc>
          <w:tcPr>
            <w:tcW w:w="2709" w:type="dxa"/>
            <w:vAlign w:val="center"/>
          </w:tcPr>
          <w:p w14:paraId="2DE2894B" w14:textId="77777777" w:rsidR="00F67D29" w:rsidRPr="00252156" w:rsidRDefault="00F67D29" w:rsidP="00E64CC8">
            <w:pPr>
              <w:pStyle w:val="TAL"/>
              <w:rPr>
                <w:rFonts w:cs="Arial"/>
                <w:b/>
                <w:szCs w:val="18"/>
              </w:rPr>
            </w:pPr>
            <w:r w:rsidRPr="00252156">
              <w:t>mcvideo-mbms-usage-info</w:t>
            </w:r>
          </w:p>
        </w:tc>
        <w:tc>
          <w:tcPr>
            <w:tcW w:w="2187" w:type="dxa"/>
          </w:tcPr>
          <w:p w14:paraId="66B9CDB2" w14:textId="77777777" w:rsidR="00F67D29" w:rsidRPr="00252156" w:rsidRDefault="00F67D29" w:rsidP="00E64CC8">
            <w:pPr>
              <w:pStyle w:val="TAL"/>
            </w:pPr>
          </w:p>
        </w:tc>
        <w:tc>
          <w:tcPr>
            <w:tcW w:w="2187" w:type="dxa"/>
            <w:tcBorders>
              <w:top w:val="single" w:sz="4" w:space="0" w:color="auto"/>
              <w:bottom w:val="single" w:sz="4" w:space="0" w:color="auto"/>
            </w:tcBorders>
          </w:tcPr>
          <w:p w14:paraId="01152280" w14:textId="77777777" w:rsidR="00F67D29" w:rsidRPr="00252156" w:rsidRDefault="00F67D29" w:rsidP="00E64CC8">
            <w:pPr>
              <w:pStyle w:val="TAL"/>
            </w:pPr>
          </w:p>
        </w:tc>
        <w:tc>
          <w:tcPr>
            <w:tcW w:w="1367" w:type="dxa"/>
          </w:tcPr>
          <w:p w14:paraId="22D92D24" w14:textId="77777777" w:rsidR="00F67D29" w:rsidRPr="00252156" w:rsidRDefault="00F67D29" w:rsidP="00E64CC8">
            <w:pPr>
              <w:pStyle w:val="TAL"/>
            </w:pPr>
          </w:p>
        </w:tc>
        <w:tc>
          <w:tcPr>
            <w:tcW w:w="1184" w:type="dxa"/>
            <w:vAlign w:val="bottom"/>
          </w:tcPr>
          <w:p w14:paraId="00A5911B" w14:textId="77777777" w:rsidR="00F67D29" w:rsidRPr="00252156" w:rsidRDefault="00F67D29" w:rsidP="00E64CC8">
            <w:pPr>
              <w:pStyle w:val="TAL"/>
            </w:pPr>
          </w:p>
        </w:tc>
      </w:tr>
      <w:tr w:rsidR="00F67D29" w:rsidRPr="00252156" w14:paraId="31B70B88" w14:textId="77777777" w:rsidTr="00E64CC8">
        <w:tc>
          <w:tcPr>
            <w:tcW w:w="2709" w:type="dxa"/>
            <w:vAlign w:val="center"/>
          </w:tcPr>
          <w:p w14:paraId="5707EB7C" w14:textId="77777777" w:rsidR="00F67D29" w:rsidRPr="00252156" w:rsidDel="006C0DA3" w:rsidRDefault="00F67D29" w:rsidP="00E64CC8">
            <w:pPr>
              <w:pStyle w:val="TAL"/>
            </w:pPr>
            <w:r w:rsidRPr="00252156">
              <w:t xml:space="preserve">  mbms-listening-status</w:t>
            </w:r>
          </w:p>
        </w:tc>
        <w:tc>
          <w:tcPr>
            <w:tcW w:w="2187" w:type="dxa"/>
            <w:vAlign w:val="center"/>
          </w:tcPr>
          <w:p w14:paraId="65E1D274"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2353A740" w14:textId="77777777" w:rsidR="00F67D29" w:rsidRPr="00252156" w:rsidRDefault="00F67D29" w:rsidP="00E64CC8">
            <w:pPr>
              <w:pStyle w:val="TAL"/>
              <w:rPr>
                <w:b/>
                <w:bCs/>
              </w:rPr>
            </w:pPr>
          </w:p>
        </w:tc>
        <w:tc>
          <w:tcPr>
            <w:tcW w:w="1367" w:type="dxa"/>
          </w:tcPr>
          <w:p w14:paraId="5B44066F" w14:textId="77777777" w:rsidR="00F67D29" w:rsidRPr="00252156" w:rsidRDefault="00F67D29" w:rsidP="00E64CC8">
            <w:pPr>
              <w:pStyle w:val="TAL"/>
            </w:pPr>
          </w:p>
        </w:tc>
        <w:tc>
          <w:tcPr>
            <w:tcW w:w="1184" w:type="dxa"/>
            <w:vAlign w:val="bottom"/>
          </w:tcPr>
          <w:p w14:paraId="5BB7B567" w14:textId="77777777" w:rsidR="00F67D29" w:rsidRPr="00252156" w:rsidRDefault="00F67D29" w:rsidP="00E64CC8">
            <w:pPr>
              <w:pStyle w:val="TAL"/>
            </w:pPr>
          </w:p>
        </w:tc>
      </w:tr>
      <w:tr w:rsidR="00F67D29" w:rsidRPr="00252156" w14:paraId="57B36B51" w14:textId="77777777" w:rsidTr="00E64CC8">
        <w:tc>
          <w:tcPr>
            <w:tcW w:w="2709" w:type="dxa"/>
            <w:vAlign w:val="center"/>
          </w:tcPr>
          <w:p w14:paraId="56423573" w14:textId="77777777" w:rsidR="00F67D29" w:rsidRPr="00252156" w:rsidRDefault="00F67D29" w:rsidP="00E64CC8">
            <w:pPr>
              <w:pStyle w:val="TAL"/>
              <w:rPr>
                <w:rFonts w:cs="Arial"/>
                <w:bCs/>
                <w:color w:val="000000"/>
                <w:szCs w:val="18"/>
              </w:rPr>
            </w:pPr>
            <w:r w:rsidRPr="00252156">
              <w:t xml:space="preserve">  mbms-suspension-status</w:t>
            </w:r>
          </w:p>
        </w:tc>
        <w:tc>
          <w:tcPr>
            <w:tcW w:w="2187" w:type="dxa"/>
            <w:vAlign w:val="center"/>
          </w:tcPr>
          <w:p w14:paraId="45095CD6" w14:textId="77777777" w:rsidR="00F67D29" w:rsidRPr="00252156" w:rsidRDefault="00F67D29" w:rsidP="00E64CC8">
            <w:pPr>
              <w:pStyle w:val="TAL"/>
              <w:rPr>
                <w:color w:val="000000"/>
              </w:rPr>
            </w:pPr>
            <w:r w:rsidRPr="00252156">
              <w:rPr>
                <w:color w:val="000000"/>
              </w:rPr>
              <w:t>not present</w:t>
            </w:r>
          </w:p>
        </w:tc>
        <w:tc>
          <w:tcPr>
            <w:tcW w:w="2187" w:type="dxa"/>
            <w:tcBorders>
              <w:top w:val="single" w:sz="4" w:space="0" w:color="auto"/>
              <w:bottom w:val="single" w:sz="4" w:space="0" w:color="auto"/>
            </w:tcBorders>
          </w:tcPr>
          <w:p w14:paraId="133B5257" w14:textId="77777777" w:rsidR="00F67D29" w:rsidRPr="00252156" w:rsidRDefault="00F67D29" w:rsidP="00E64CC8">
            <w:pPr>
              <w:pStyle w:val="TAL"/>
              <w:rPr>
                <w:color w:val="000000"/>
              </w:rPr>
            </w:pPr>
          </w:p>
        </w:tc>
        <w:tc>
          <w:tcPr>
            <w:tcW w:w="1367" w:type="dxa"/>
          </w:tcPr>
          <w:p w14:paraId="65D289DA" w14:textId="77777777" w:rsidR="00F67D29" w:rsidRPr="00252156" w:rsidRDefault="00F67D29" w:rsidP="00E64CC8">
            <w:pPr>
              <w:pStyle w:val="TAL"/>
              <w:rPr>
                <w:color w:val="000000"/>
              </w:rPr>
            </w:pPr>
          </w:p>
        </w:tc>
        <w:tc>
          <w:tcPr>
            <w:tcW w:w="1184" w:type="dxa"/>
            <w:vAlign w:val="bottom"/>
          </w:tcPr>
          <w:p w14:paraId="58FF5D84" w14:textId="77777777" w:rsidR="00F67D29" w:rsidRPr="00252156" w:rsidRDefault="00F67D29" w:rsidP="00E64CC8">
            <w:pPr>
              <w:pStyle w:val="TAL"/>
              <w:rPr>
                <w:color w:val="000000"/>
              </w:rPr>
            </w:pPr>
          </w:p>
        </w:tc>
      </w:tr>
      <w:tr w:rsidR="00F67D29" w:rsidRPr="00252156" w14:paraId="2025A727" w14:textId="77777777" w:rsidTr="00E64CC8">
        <w:tc>
          <w:tcPr>
            <w:tcW w:w="2709" w:type="dxa"/>
            <w:vAlign w:val="center"/>
          </w:tcPr>
          <w:p w14:paraId="1928DE84" w14:textId="77777777" w:rsidR="00F67D29" w:rsidRPr="00252156" w:rsidRDefault="00F67D29" w:rsidP="00E64CC8">
            <w:pPr>
              <w:pStyle w:val="TAL"/>
            </w:pPr>
            <w:r w:rsidRPr="00252156">
              <w:t xml:space="preserve">  announcement</w:t>
            </w:r>
          </w:p>
        </w:tc>
        <w:tc>
          <w:tcPr>
            <w:tcW w:w="2187" w:type="dxa"/>
            <w:vAlign w:val="center"/>
          </w:tcPr>
          <w:p w14:paraId="4FED2A7F" w14:textId="77777777" w:rsidR="00F67D29" w:rsidRPr="00252156" w:rsidRDefault="00F67D29" w:rsidP="00E64CC8">
            <w:pPr>
              <w:pStyle w:val="TAL"/>
              <w:rPr>
                <w:color w:val="000000"/>
              </w:rPr>
            </w:pPr>
          </w:p>
        </w:tc>
        <w:tc>
          <w:tcPr>
            <w:tcW w:w="2187" w:type="dxa"/>
            <w:tcBorders>
              <w:top w:val="single" w:sz="4" w:space="0" w:color="auto"/>
              <w:bottom w:val="single" w:sz="4" w:space="0" w:color="auto"/>
            </w:tcBorders>
          </w:tcPr>
          <w:p w14:paraId="58841AFC" w14:textId="77777777" w:rsidR="00F67D29" w:rsidRPr="00252156" w:rsidRDefault="00F67D29" w:rsidP="00E64CC8">
            <w:pPr>
              <w:pStyle w:val="TAL"/>
              <w:rPr>
                <w:color w:val="000000"/>
              </w:rPr>
            </w:pPr>
          </w:p>
        </w:tc>
        <w:tc>
          <w:tcPr>
            <w:tcW w:w="1367" w:type="dxa"/>
          </w:tcPr>
          <w:p w14:paraId="5F0C0F02" w14:textId="77777777" w:rsidR="00F67D29" w:rsidRPr="00252156" w:rsidRDefault="00F67D29" w:rsidP="00E64CC8">
            <w:pPr>
              <w:pStyle w:val="TAL"/>
              <w:rPr>
                <w:color w:val="000000"/>
              </w:rPr>
            </w:pPr>
          </w:p>
        </w:tc>
        <w:tc>
          <w:tcPr>
            <w:tcW w:w="1184" w:type="dxa"/>
            <w:vAlign w:val="bottom"/>
          </w:tcPr>
          <w:p w14:paraId="6CA8BB48" w14:textId="77777777" w:rsidR="00F67D29" w:rsidRPr="00252156" w:rsidRDefault="00F67D29" w:rsidP="00E64CC8">
            <w:pPr>
              <w:pStyle w:val="TAL"/>
              <w:rPr>
                <w:color w:val="000000"/>
              </w:rPr>
            </w:pPr>
          </w:p>
        </w:tc>
      </w:tr>
      <w:tr w:rsidR="00F67D29" w:rsidRPr="00252156" w14:paraId="3E367CB3" w14:textId="77777777" w:rsidTr="00E64CC8">
        <w:tc>
          <w:tcPr>
            <w:tcW w:w="2709" w:type="dxa"/>
            <w:vAlign w:val="center"/>
          </w:tcPr>
          <w:p w14:paraId="5F8A4F85" w14:textId="77777777" w:rsidR="00F67D29" w:rsidRPr="00252156" w:rsidRDefault="00F67D29" w:rsidP="00E64CC8">
            <w:pPr>
              <w:pStyle w:val="TAL"/>
            </w:pPr>
            <w:r w:rsidRPr="00252156">
              <w:t xml:space="preserve">    TMGI</w:t>
            </w:r>
          </w:p>
        </w:tc>
        <w:tc>
          <w:tcPr>
            <w:tcW w:w="2187" w:type="dxa"/>
            <w:vAlign w:val="center"/>
          </w:tcPr>
          <w:p w14:paraId="58197EAD" w14:textId="77777777" w:rsidR="00F67D29" w:rsidRPr="00252156" w:rsidRDefault="00F67D29" w:rsidP="00E64CC8">
            <w:pPr>
              <w:pStyle w:val="TAL"/>
              <w:rPr>
                <w:color w:val="000000"/>
              </w:rPr>
            </w:pPr>
          </w:p>
        </w:tc>
        <w:tc>
          <w:tcPr>
            <w:tcW w:w="2187" w:type="dxa"/>
            <w:tcBorders>
              <w:top w:val="single" w:sz="4" w:space="0" w:color="auto"/>
              <w:bottom w:val="single" w:sz="4" w:space="0" w:color="auto"/>
            </w:tcBorders>
          </w:tcPr>
          <w:p w14:paraId="651D991F" w14:textId="77777777" w:rsidR="00F67D29" w:rsidRPr="00252156" w:rsidRDefault="00F67D29" w:rsidP="00E64CC8">
            <w:pPr>
              <w:pStyle w:val="TAL"/>
              <w:rPr>
                <w:color w:val="000000"/>
              </w:rPr>
            </w:pPr>
          </w:p>
        </w:tc>
        <w:tc>
          <w:tcPr>
            <w:tcW w:w="1367" w:type="dxa"/>
          </w:tcPr>
          <w:p w14:paraId="3B883824" w14:textId="77777777" w:rsidR="00F67D29" w:rsidRPr="00252156" w:rsidRDefault="00F67D29" w:rsidP="00E64CC8">
            <w:pPr>
              <w:pStyle w:val="TAL"/>
              <w:rPr>
                <w:color w:val="000000"/>
              </w:rPr>
            </w:pPr>
          </w:p>
        </w:tc>
        <w:tc>
          <w:tcPr>
            <w:tcW w:w="1184" w:type="dxa"/>
            <w:vAlign w:val="bottom"/>
          </w:tcPr>
          <w:p w14:paraId="73DE9CE9" w14:textId="77777777" w:rsidR="00F67D29" w:rsidRPr="00252156" w:rsidRDefault="00F67D29" w:rsidP="00E64CC8">
            <w:pPr>
              <w:pStyle w:val="TAL"/>
              <w:rPr>
                <w:color w:val="000000"/>
              </w:rPr>
            </w:pPr>
          </w:p>
        </w:tc>
      </w:tr>
      <w:tr w:rsidR="00F67D29" w:rsidRPr="00252156" w14:paraId="3C32A4AC" w14:textId="77777777" w:rsidTr="00E64CC8">
        <w:tc>
          <w:tcPr>
            <w:tcW w:w="2709" w:type="dxa"/>
          </w:tcPr>
          <w:p w14:paraId="4B5AA1CA" w14:textId="77777777" w:rsidR="00F67D29" w:rsidRPr="00252156" w:rsidRDefault="00F67D29" w:rsidP="00E64CC8">
            <w:pPr>
              <w:pStyle w:val="TAL"/>
            </w:pPr>
            <w:r w:rsidRPr="00252156">
              <w:t xml:space="preserve">    </w:t>
            </w:r>
            <w:r w:rsidRPr="00252156">
              <w:rPr>
                <w:rFonts w:eastAsia="MS Mincho"/>
              </w:rPr>
              <w:t xml:space="preserve">  MBMS Service ID</w:t>
            </w:r>
          </w:p>
        </w:tc>
        <w:tc>
          <w:tcPr>
            <w:tcW w:w="2187" w:type="dxa"/>
          </w:tcPr>
          <w:p w14:paraId="6EFD9626" w14:textId="77777777" w:rsidR="00F67D29" w:rsidRPr="00252156" w:rsidRDefault="00F67D29" w:rsidP="00E64CC8">
            <w:pPr>
              <w:pStyle w:val="TAL"/>
              <w:rPr>
                <w:color w:val="000000"/>
              </w:rPr>
            </w:pPr>
            <w:r w:rsidRPr="00252156">
              <w:rPr>
                <w:rFonts w:eastAsia="MS Mincho"/>
              </w:rPr>
              <w:t>"0F0F0F"</w:t>
            </w:r>
          </w:p>
        </w:tc>
        <w:tc>
          <w:tcPr>
            <w:tcW w:w="2187" w:type="dxa"/>
            <w:tcBorders>
              <w:top w:val="single" w:sz="4" w:space="0" w:color="auto"/>
              <w:bottom w:val="single" w:sz="4" w:space="0" w:color="auto"/>
            </w:tcBorders>
          </w:tcPr>
          <w:p w14:paraId="117632DC" w14:textId="77777777" w:rsidR="00F67D29" w:rsidRPr="00252156" w:rsidRDefault="00F67D29" w:rsidP="00E64CC8">
            <w:pPr>
              <w:pStyle w:val="TAL"/>
            </w:pPr>
            <w:r w:rsidRPr="00252156">
              <w:rPr>
                <w:rFonts w:eastAsia="MS PGothic"/>
              </w:rPr>
              <w:t>The selected value is randomly chosen - a</w:t>
            </w:r>
            <w:r w:rsidRPr="00252156">
              <w:t xml:space="preserve"> 6 digit hexadecimal number between 000000 and</w:t>
            </w:r>
          </w:p>
          <w:p w14:paraId="7E89C98E" w14:textId="77777777" w:rsidR="00F67D29" w:rsidRPr="00252156" w:rsidRDefault="00F67D29" w:rsidP="00E64CC8">
            <w:pPr>
              <w:pStyle w:val="TAL"/>
            </w:pPr>
            <w:r w:rsidRPr="00252156">
              <w:t>FFFFFF (see TS 23.003 [X] clause 15.2.</w:t>
            </w:r>
          </w:p>
          <w:p w14:paraId="0706502A" w14:textId="77777777" w:rsidR="00F67D29" w:rsidRPr="00252156" w:rsidRDefault="00F67D29" w:rsidP="00E64CC8">
            <w:pPr>
              <w:pStyle w:val="TAL"/>
              <w:rPr>
                <w:color w:val="000000"/>
              </w:rPr>
            </w:pPr>
            <w:r w:rsidRPr="00252156">
              <w:t>The coding of the MBMS Service ID is the responsibility of each administration</w:t>
            </w:r>
          </w:p>
        </w:tc>
        <w:tc>
          <w:tcPr>
            <w:tcW w:w="1367" w:type="dxa"/>
          </w:tcPr>
          <w:p w14:paraId="183E0D3D" w14:textId="77777777" w:rsidR="00F67D29" w:rsidRPr="00252156" w:rsidRDefault="00F67D29" w:rsidP="00E64CC8">
            <w:pPr>
              <w:pStyle w:val="TAL"/>
              <w:rPr>
                <w:color w:val="000000"/>
              </w:rPr>
            </w:pPr>
          </w:p>
        </w:tc>
        <w:tc>
          <w:tcPr>
            <w:tcW w:w="1184" w:type="dxa"/>
            <w:vAlign w:val="bottom"/>
          </w:tcPr>
          <w:p w14:paraId="1F8E968F" w14:textId="77777777" w:rsidR="00F67D29" w:rsidRPr="00252156" w:rsidRDefault="00F67D29" w:rsidP="00E64CC8">
            <w:pPr>
              <w:pStyle w:val="TAL"/>
              <w:rPr>
                <w:color w:val="000000"/>
              </w:rPr>
            </w:pPr>
          </w:p>
        </w:tc>
      </w:tr>
      <w:tr w:rsidR="00F67D29" w:rsidRPr="00252156" w14:paraId="08ECC4A6" w14:textId="77777777" w:rsidTr="00E64CC8">
        <w:tc>
          <w:tcPr>
            <w:tcW w:w="2709" w:type="dxa"/>
          </w:tcPr>
          <w:p w14:paraId="7DE42137" w14:textId="77777777" w:rsidR="00F67D29" w:rsidRPr="00252156" w:rsidRDefault="00F67D29" w:rsidP="00E64CC8">
            <w:pPr>
              <w:pStyle w:val="TAL"/>
            </w:pPr>
            <w:r w:rsidRPr="00252156">
              <w:t xml:space="preserve">    </w:t>
            </w:r>
            <w:r w:rsidRPr="00252156">
              <w:rPr>
                <w:rFonts w:eastAsia="MS Mincho"/>
              </w:rPr>
              <w:t xml:space="preserve">  MCC</w:t>
            </w:r>
          </w:p>
        </w:tc>
        <w:tc>
          <w:tcPr>
            <w:tcW w:w="2187" w:type="dxa"/>
          </w:tcPr>
          <w:p w14:paraId="33DB26CE" w14:textId="77777777" w:rsidR="00F67D29" w:rsidRPr="00252156" w:rsidRDefault="00F67D29" w:rsidP="00E64CC8">
            <w:pPr>
              <w:pStyle w:val="TAL"/>
              <w:rPr>
                <w:color w:val="000000"/>
              </w:rPr>
            </w:pPr>
            <w:r w:rsidRPr="00252156">
              <w:rPr>
                <w:rFonts w:eastAsia="MS Mincho"/>
              </w:rPr>
              <w:t>The same value as for PLMN1 specified in Table 5.5.8.1-1</w:t>
            </w:r>
          </w:p>
        </w:tc>
        <w:tc>
          <w:tcPr>
            <w:tcW w:w="2187" w:type="dxa"/>
            <w:tcBorders>
              <w:top w:val="single" w:sz="4" w:space="0" w:color="auto"/>
              <w:bottom w:val="single" w:sz="4" w:space="0" w:color="auto"/>
            </w:tcBorders>
          </w:tcPr>
          <w:p w14:paraId="796C6EFF" w14:textId="77777777" w:rsidR="00F67D29" w:rsidRPr="00252156" w:rsidRDefault="00F67D29" w:rsidP="00E64CC8">
            <w:pPr>
              <w:pStyle w:val="TAL"/>
              <w:rPr>
                <w:color w:val="000000"/>
              </w:rPr>
            </w:pPr>
            <w:r w:rsidRPr="00252156">
              <w:t>Mobile Country Code</w:t>
            </w:r>
          </w:p>
        </w:tc>
        <w:tc>
          <w:tcPr>
            <w:tcW w:w="1367" w:type="dxa"/>
          </w:tcPr>
          <w:p w14:paraId="4FEB1563" w14:textId="77777777" w:rsidR="00F67D29" w:rsidRPr="00252156" w:rsidRDefault="00F67D29" w:rsidP="00E64CC8">
            <w:pPr>
              <w:pStyle w:val="TAL"/>
              <w:rPr>
                <w:color w:val="000000"/>
              </w:rPr>
            </w:pPr>
          </w:p>
        </w:tc>
        <w:tc>
          <w:tcPr>
            <w:tcW w:w="1184" w:type="dxa"/>
            <w:vAlign w:val="bottom"/>
          </w:tcPr>
          <w:p w14:paraId="08A04E69" w14:textId="77777777" w:rsidR="00F67D29" w:rsidRPr="00252156" w:rsidRDefault="00F67D29" w:rsidP="00E64CC8">
            <w:pPr>
              <w:pStyle w:val="TAL"/>
              <w:rPr>
                <w:color w:val="000000"/>
              </w:rPr>
            </w:pPr>
          </w:p>
        </w:tc>
      </w:tr>
      <w:tr w:rsidR="00F67D29" w:rsidRPr="00252156" w14:paraId="0B10C2C5" w14:textId="77777777" w:rsidTr="00E64CC8">
        <w:tc>
          <w:tcPr>
            <w:tcW w:w="2709" w:type="dxa"/>
          </w:tcPr>
          <w:p w14:paraId="7E40D81C" w14:textId="77777777" w:rsidR="00F67D29" w:rsidRPr="00252156" w:rsidRDefault="00F67D29" w:rsidP="00E64CC8">
            <w:pPr>
              <w:pStyle w:val="TAL"/>
            </w:pPr>
            <w:r w:rsidRPr="00252156">
              <w:t xml:space="preserve">    </w:t>
            </w:r>
            <w:r w:rsidRPr="00252156">
              <w:rPr>
                <w:rFonts w:eastAsia="MS Mincho"/>
              </w:rPr>
              <w:t xml:space="preserve">  MNC</w:t>
            </w:r>
          </w:p>
        </w:tc>
        <w:tc>
          <w:tcPr>
            <w:tcW w:w="2187" w:type="dxa"/>
          </w:tcPr>
          <w:p w14:paraId="18AFB923" w14:textId="77777777" w:rsidR="00F67D29" w:rsidRPr="00252156" w:rsidRDefault="00F67D29" w:rsidP="00E64CC8">
            <w:pPr>
              <w:pStyle w:val="TAL"/>
              <w:rPr>
                <w:color w:val="000000"/>
              </w:rPr>
            </w:pPr>
            <w:r w:rsidRPr="00252156">
              <w:rPr>
                <w:rFonts w:eastAsia="MS Mincho"/>
              </w:rPr>
              <w:t>The same value as for PLMN1 specified in Table 5.5.8.1-1</w:t>
            </w:r>
          </w:p>
        </w:tc>
        <w:tc>
          <w:tcPr>
            <w:tcW w:w="2187" w:type="dxa"/>
            <w:tcBorders>
              <w:top w:val="single" w:sz="4" w:space="0" w:color="auto"/>
              <w:bottom w:val="single" w:sz="4" w:space="0" w:color="auto"/>
            </w:tcBorders>
          </w:tcPr>
          <w:p w14:paraId="285E3D12" w14:textId="77777777" w:rsidR="00F67D29" w:rsidRPr="00252156" w:rsidRDefault="00F67D29" w:rsidP="00E64CC8">
            <w:pPr>
              <w:pStyle w:val="TAL"/>
              <w:rPr>
                <w:color w:val="000000"/>
              </w:rPr>
            </w:pPr>
            <w:r w:rsidRPr="00252156">
              <w:t>Mobile Network Code</w:t>
            </w:r>
          </w:p>
        </w:tc>
        <w:tc>
          <w:tcPr>
            <w:tcW w:w="1367" w:type="dxa"/>
          </w:tcPr>
          <w:p w14:paraId="4259AEB6" w14:textId="77777777" w:rsidR="00F67D29" w:rsidRPr="00252156" w:rsidRDefault="00F67D29" w:rsidP="00E64CC8">
            <w:pPr>
              <w:pStyle w:val="TAL"/>
              <w:rPr>
                <w:color w:val="000000"/>
              </w:rPr>
            </w:pPr>
          </w:p>
        </w:tc>
        <w:tc>
          <w:tcPr>
            <w:tcW w:w="1184" w:type="dxa"/>
            <w:vAlign w:val="bottom"/>
          </w:tcPr>
          <w:p w14:paraId="0590476D" w14:textId="77777777" w:rsidR="00F67D29" w:rsidRPr="00252156" w:rsidRDefault="00F67D29" w:rsidP="00E64CC8">
            <w:pPr>
              <w:pStyle w:val="TAL"/>
              <w:rPr>
                <w:color w:val="000000"/>
              </w:rPr>
            </w:pPr>
          </w:p>
        </w:tc>
      </w:tr>
      <w:tr w:rsidR="00F67D29" w:rsidRPr="00252156" w14:paraId="2EECCA6C" w14:textId="77777777" w:rsidTr="00E64CC8">
        <w:tc>
          <w:tcPr>
            <w:tcW w:w="2709" w:type="dxa"/>
            <w:vAlign w:val="center"/>
          </w:tcPr>
          <w:p w14:paraId="1D0CAC73" w14:textId="77777777" w:rsidR="00F67D29" w:rsidRPr="00252156" w:rsidRDefault="00F67D29" w:rsidP="00E64CC8">
            <w:pPr>
              <w:pStyle w:val="TAL"/>
            </w:pPr>
            <w:r w:rsidRPr="00252156">
              <w:t xml:space="preserve">    QCI</w:t>
            </w:r>
          </w:p>
        </w:tc>
        <w:tc>
          <w:tcPr>
            <w:tcW w:w="2187" w:type="dxa"/>
            <w:vAlign w:val="center"/>
          </w:tcPr>
          <w:p w14:paraId="0A408A0D" w14:textId="77777777" w:rsidR="00F67D29" w:rsidRPr="00252156" w:rsidRDefault="00F67D29" w:rsidP="00E64CC8">
            <w:pPr>
              <w:pStyle w:val="TAL"/>
              <w:rPr>
                <w:color w:val="000000"/>
              </w:rPr>
            </w:pPr>
            <w:r w:rsidRPr="00252156">
              <w:rPr>
                <w:color w:val="000000"/>
              </w:rPr>
              <w:t>"67"</w:t>
            </w:r>
          </w:p>
        </w:tc>
        <w:tc>
          <w:tcPr>
            <w:tcW w:w="2187" w:type="dxa"/>
            <w:tcBorders>
              <w:top w:val="single" w:sz="4" w:space="0" w:color="auto"/>
              <w:bottom w:val="single" w:sz="4" w:space="0" w:color="auto"/>
            </w:tcBorders>
          </w:tcPr>
          <w:p w14:paraId="68FCD921" w14:textId="77777777" w:rsidR="00F67D29" w:rsidRPr="00252156" w:rsidRDefault="00F67D29" w:rsidP="00E64CC8">
            <w:pPr>
              <w:pStyle w:val="TAL"/>
              <w:rPr>
                <w:color w:val="000000"/>
              </w:rPr>
            </w:pPr>
          </w:p>
        </w:tc>
        <w:tc>
          <w:tcPr>
            <w:tcW w:w="1367" w:type="dxa"/>
          </w:tcPr>
          <w:p w14:paraId="4722C0F9" w14:textId="77777777" w:rsidR="00F67D29" w:rsidRPr="00252156" w:rsidRDefault="00F67D29" w:rsidP="00E64CC8">
            <w:pPr>
              <w:pStyle w:val="TAL"/>
              <w:rPr>
                <w:color w:val="000000"/>
              </w:rPr>
            </w:pPr>
          </w:p>
        </w:tc>
        <w:tc>
          <w:tcPr>
            <w:tcW w:w="1184" w:type="dxa"/>
            <w:vAlign w:val="bottom"/>
          </w:tcPr>
          <w:p w14:paraId="1B51DF36" w14:textId="77777777" w:rsidR="00F67D29" w:rsidRPr="00252156" w:rsidRDefault="00F67D29" w:rsidP="00E64CC8">
            <w:pPr>
              <w:pStyle w:val="TAL"/>
              <w:rPr>
                <w:color w:val="000000"/>
              </w:rPr>
            </w:pPr>
          </w:p>
        </w:tc>
      </w:tr>
      <w:tr w:rsidR="00F67D29" w:rsidRPr="00252156" w14:paraId="4BE5E106" w14:textId="77777777" w:rsidTr="00E64CC8">
        <w:tc>
          <w:tcPr>
            <w:tcW w:w="2709" w:type="dxa"/>
            <w:vAlign w:val="center"/>
          </w:tcPr>
          <w:p w14:paraId="4D1E66BA" w14:textId="77777777" w:rsidR="00F67D29" w:rsidRPr="00252156" w:rsidRDefault="00F67D29" w:rsidP="00E64CC8">
            <w:pPr>
              <w:pStyle w:val="TAL"/>
            </w:pPr>
            <w:r w:rsidRPr="00252156">
              <w:t xml:space="preserve">    </w:t>
            </w:r>
            <w:r w:rsidRPr="00252156">
              <w:rPr>
                <w:lang w:eastAsia="ko-KR"/>
              </w:rPr>
              <w:t>mbms-service-areas</w:t>
            </w:r>
          </w:p>
        </w:tc>
        <w:tc>
          <w:tcPr>
            <w:tcW w:w="2187" w:type="dxa"/>
            <w:vAlign w:val="center"/>
          </w:tcPr>
          <w:p w14:paraId="2257D114" w14:textId="77777777" w:rsidR="00F67D29" w:rsidRPr="00252156" w:rsidRDefault="00F67D29" w:rsidP="00E64CC8">
            <w:pPr>
              <w:pStyle w:val="TAL"/>
              <w:rPr>
                <w:color w:val="000000"/>
              </w:rPr>
            </w:pPr>
            <w:r w:rsidRPr="00252156">
              <w:t>not present</w:t>
            </w:r>
          </w:p>
        </w:tc>
        <w:tc>
          <w:tcPr>
            <w:tcW w:w="2187" w:type="dxa"/>
            <w:tcBorders>
              <w:top w:val="single" w:sz="4" w:space="0" w:color="auto"/>
              <w:bottom w:val="single" w:sz="4" w:space="0" w:color="auto"/>
            </w:tcBorders>
          </w:tcPr>
          <w:p w14:paraId="1DFCA823" w14:textId="77777777" w:rsidR="00F67D29" w:rsidRPr="00252156" w:rsidRDefault="00F67D29" w:rsidP="00E64CC8">
            <w:pPr>
              <w:pStyle w:val="TAL"/>
              <w:rPr>
                <w:color w:val="000000"/>
              </w:rPr>
            </w:pPr>
          </w:p>
        </w:tc>
        <w:tc>
          <w:tcPr>
            <w:tcW w:w="1367" w:type="dxa"/>
          </w:tcPr>
          <w:p w14:paraId="00CAFF37" w14:textId="77777777" w:rsidR="00F67D29" w:rsidRPr="00252156" w:rsidRDefault="00F67D29" w:rsidP="00E64CC8">
            <w:pPr>
              <w:pStyle w:val="TAL"/>
              <w:rPr>
                <w:color w:val="000000"/>
              </w:rPr>
            </w:pPr>
          </w:p>
        </w:tc>
        <w:tc>
          <w:tcPr>
            <w:tcW w:w="1184" w:type="dxa"/>
            <w:vAlign w:val="bottom"/>
          </w:tcPr>
          <w:p w14:paraId="06AD92D0" w14:textId="77777777" w:rsidR="00F67D29" w:rsidRPr="00252156" w:rsidRDefault="00F67D29" w:rsidP="00E64CC8">
            <w:pPr>
              <w:pStyle w:val="TAL"/>
              <w:rPr>
                <w:color w:val="000000"/>
              </w:rPr>
            </w:pPr>
          </w:p>
        </w:tc>
      </w:tr>
      <w:tr w:rsidR="00F67D29" w:rsidRPr="00252156" w14:paraId="67C62384" w14:textId="77777777" w:rsidTr="00E64CC8">
        <w:tc>
          <w:tcPr>
            <w:tcW w:w="2709" w:type="dxa"/>
            <w:vAlign w:val="center"/>
          </w:tcPr>
          <w:p w14:paraId="4CF66FA5" w14:textId="77777777" w:rsidR="00F67D29" w:rsidRPr="00252156" w:rsidRDefault="00F67D29" w:rsidP="00E64CC8">
            <w:pPr>
              <w:pStyle w:val="TAL"/>
            </w:pPr>
            <w:r w:rsidRPr="00252156">
              <w:t xml:space="preserve">    GPMS</w:t>
            </w:r>
          </w:p>
        </w:tc>
        <w:tc>
          <w:tcPr>
            <w:tcW w:w="2187" w:type="dxa"/>
            <w:vAlign w:val="center"/>
          </w:tcPr>
          <w:p w14:paraId="2525E19D" w14:textId="77777777" w:rsidR="00F67D29" w:rsidRPr="00252156" w:rsidRDefault="00F67D29" w:rsidP="00E64CC8">
            <w:pPr>
              <w:pStyle w:val="TAL"/>
              <w:rPr>
                <w:color w:val="000000"/>
              </w:rPr>
            </w:pPr>
            <w:r w:rsidRPr="00252156">
              <w:rPr>
                <w:color w:val="000000"/>
              </w:rPr>
              <w:t>not present</w:t>
            </w:r>
          </w:p>
        </w:tc>
        <w:tc>
          <w:tcPr>
            <w:tcW w:w="2187" w:type="dxa"/>
            <w:tcBorders>
              <w:top w:val="single" w:sz="4" w:space="0" w:color="auto"/>
              <w:bottom w:val="single" w:sz="4" w:space="0" w:color="auto"/>
            </w:tcBorders>
          </w:tcPr>
          <w:p w14:paraId="394D0141" w14:textId="77777777" w:rsidR="00F67D29" w:rsidRPr="00252156" w:rsidRDefault="00F67D29" w:rsidP="00E64CC8">
            <w:pPr>
              <w:pStyle w:val="TAL"/>
              <w:rPr>
                <w:color w:val="000000"/>
              </w:rPr>
            </w:pPr>
          </w:p>
        </w:tc>
        <w:tc>
          <w:tcPr>
            <w:tcW w:w="1367" w:type="dxa"/>
          </w:tcPr>
          <w:p w14:paraId="5A35DD73" w14:textId="77777777" w:rsidR="00F67D29" w:rsidRPr="00252156" w:rsidRDefault="00F67D29" w:rsidP="00E64CC8">
            <w:pPr>
              <w:pStyle w:val="TAL"/>
              <w:rPr>
                <w:color w:val="000000"/>
              </w:rPr>
            </w:pPr>
          </w:p>
        </w:tc>
        <w:tc>
          <w:tcPr>
            <w:tcW w:w="1184" w:type="dxa"/>
            <w:vAlign w:val="bottom"/>
          </w:tcPr>
          <w:p w14:paraId="5F7D5F84" w14:textId="77777777" w:rsidR="00F67D29" w:rsidRPr="00252156" w:rsidRDefault="00F67D29" w:rsidP="00E64CC8">
            <w:pPr>
              <w:pStyle w:val="TAL"/>
              <w:rPr>
                <w:color w:val="000000"/>
              </w:rPr>
            </w:pPr>
          </w:p>
        </w:tc>
      </w:tr>
      <w:tr w:rsidR="00F67D29" w:rsidRPr="00252156" w14:paraId="0127CD73" w14:textId="77777777" w:rsidTr="00E64CC8">
        <w:tc>
          <w:tcPr>
            <w:tcW w:w="2709" w:type="dxa"/>
            <w:vAlign w:val="center"/>
          </w:tcPr>
          <w:p w14:paraId="374D739E" w14:textId="77777777" w:rsidR="00F67D29" w:rsidRPr="00252156" w:rsidRDefault="00F67D29" w:rsidP="00E64CC8">
            <w:pPr>
              <w:pStyle w:val="TAL"/>
            </w:pPr>
            <w:r w:rsidRPr="00252156">
              <w:t xml:space="preserve">  version</w:t>
            </w:r>
          </w:p>
        </w:tc>
        <w:tc>
          <w:tcPr>
            <w:tcW w:w="2187" w:type="dxa"/>
            <w:vAlign w:val="center"/>
          </w:tcPr>
          <w:p w14:paraId="3159471F" w14:textId="77777777" w:rsidR="00F67D29" w:rsidRPr="00252156" w:rsidRDefault="00F67D29" w:rsidP="00E64CC8">
            <w:pPr>
              <w:pStyle w:val="TAL"/>
              <w:rPr>
                <w:color w:val="000000"/>
              </w:rPr>
            </w:pPr>
            <w:r w:rsidRPr="00252156">
              <w:rPr>
                <w:color w:val="000000"/>
              </w:rPr>
              <w:t>"1"</w:t>
            </w:r>
          </w:p>
        </w:tc>
        <w:tc>
          <w:tcPr>
            <w:tcW w:w="2187" w:type="dxa"/>
            <w:tcBorders>
              <w:top w:val="single" w:sz="4" w:space="0" w:color="auto"/>
              <w:bottom w:val="single" w:sz="4" w:space="0" w:color="auto"/>
            </w:tcBorders>
          </w:tcPr>
          <w:p w14:paraId="490A381E" w14:textId="77777777" w:rsidR="00F67D29" w:rsidRPr="00252156" w:rsidRDefault="00F67D29" w:rsidP="00E64CC8">
            <w:pPr>
              <w:pStyle w:val="TAL"/>
              <w:rPr>
                <w:color w:val="000000"/>
              </w:rPr>
            </w:pPr>
          </w:p>
        </w:tc>
        <w:tc>
          <w:tcPr>
            <w:tcW w:w="1367" w:type="dxa"/>
          </w:tcPr>
          <w:p w14:paraId="2817B828" w14:textId="77777777" w:rsidR="00F67D29" w:rsidRPr="00252156" w:rsidRDefault="00F67D29" w:rsidP="00E64CC8">
            <w:pPr>
              <w:pStyle w:val="TAL"/>
              <w:rPr>
                <w:color w:val="000000"/>
              </w:rPr>
            </w:pPr>
          </w:p>
        </w:tc>
        <w:tc>
          <w:tcPr>
            <w:tcW w:w="1184" w:type="dxa"/>
            <w:vAlign w:val="bottom"/>
          </w:tcPr>
          <w:p w14:paraId="3100A788" w14:textId="77777777" w:rsidR="00F67D29" w:rsidRPr="00252156" w:rsidRDefault="00F67D29" w:rsidP="00E64CC8">
            <w:pPr>
              <w:pStyle w:val="TAL"/>
              <w:rPr>
                <w:color w:val="000000"/>
              </w:rPr>
            </w:pPr>
          </w:p>
        </w:tc>
      </w:tr>
    </w:tbl>
    <w:p w14:paraId="6F015B5D" w14:textId="77777777" w:rsidR="00F67D29" w:rsidRPr="00252156" w:rsidRDefault="00F67D29" w:rsidP="00F67D29"/>
    <w:p w14:paraId="221AED88" w14:textId="734D065D" w:rsidR="00F67D29" w:rsidRPr="00252156" w:rsidRDefault="00F67D29" w:rsidP="00F67D29">
      <w:pPr>
        <w:pStyle w:val="TH"/>
      </w:pPr>
      <w:r w:rsidRPr="00252156">
        <w:t>Table 6.8.1.3.3-23: SIP MESSAGE from the UE (Step 21, Table 6.8.1.3.2-1;</w:t>
      </w:r>
      <w:r w:rsidRPr="00252156">
        <w:br/>
        <w:t>Step 2, TS 36.579-1 [2] Table 5.32.3-1)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5EAED613" w14:textId="77777777" w:rsidTr="00E64CC8">
        <w:trPr>
          <w:tblHeader/>
        </w:trPr>
        <w:tc>
          <w:tcPr>
            <w:tcW w:w="9634" w:type="dxa"/>
            <w:gridSpan w:val="5"/>
          </w:tcPr>
          <w:p w14:paraId="7E174B40" w14:textId="77777777" w:rsidR="00F67D29" w:rsidRPr="00252156" w:rsidRDefault="00F67D29" w:rsidP="00E64CC8">
            <w:pPr>
              <w:pStyle w:val="TAL"/>
            </w:pPr>
            <w:r w:rsidRPr="00252156">
              <w:t>Derivation Path: TS 36.579-1 [2], Table 5.5.2.7.1-1</w:t>
            </w:r>
          </w:p>
        </w:tc>
      </w:tr>
      <w:tr w:rsidR="00F67D29" w:rsidRPr="00252156" w14:paraId="03659F06" w14:textId="77777777" w:rsidTr="00E64CC8">
        <w:tc>
          <w:tcPr>
            <w:tcW w:w="2709" w:type="dxa"/>
          </w:tcPr>
          <w:p w14:paraId="7457929B" w14:textId="77777777" w:rsidR="00F67D29" w:rsidRPr="00252156" w:rsidRDefault="00F67D29" w:rsidP="00E64CC8">
            <w:pPr>
              <w:pStyle w:val="TAH"/>
            </w:pPr>
            <w:r w:rsidRPr="00252156">
              <w:t>Information Element</w:t>
            </w:r>
          </w:p>
        </w:tc>
        <w:tc>
          <w:tcPr>
            <w:tcW w:w="2187" w:type="dxa"/>
          </w:tcPr>
          <w:p w14:paraId="5EA0403D"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44CD4EC8" w14:textId="77777777" w:rsidR="00F67D29" w:rsidRPr="00252156" w:rsidRDefault="00F67D29" w:rsidP="00E64CC8">
            <w:pPr>
              <w:pStyle w:val="TAH"/>
            </w:pPr>
            <w:r w:rsidRPr="00252156">
              <w:t>Comment</w:t>
            </w:r>
          </w:p>
        </w:tc>
        <w:tc>
          <w:tcPr>
            <w:tcW w:w="1367" w:type="dxa"/>
          </w:tcPr>
          <w:p w14:paraId="13543AB5" w14:textId="77777777" w:rsidR="00F67D29" w:rsidRPr="00252156" w:rsidRDefault="00F67D29" w:rsidP="00E64CC8">
            <w:pPr>
              <w:pStyle w:val="TAH"/>
            </w:pPr>
            <w:r w:rsidRPr="00252156">
              <w:t>Reference</w:t>
            </w:r>
          </w:p>
        </w:tc>
        <w:tc>
          <w:tcPr>
            <w:tcW w:w="1184" w:type="dxa"/>
          </w:tcPr>
          <w:p w14:paraId="215CE262" w14:textId="77777777" w:rsidR="00F67D29" w:rsidRPr="00252156" w:rsidRDefault="00F67D29" w:rsidP="00E64CC8">
            <w:pPr>
              <w:pStyle w:val="TAH"/>
            </w:pPr>
            <w:r w:rsidRPr="00252156">
              <w:t>Condition</w:t>
            </w:r>
          </w:p>
        </w:tc>
      </w:tr>
      <w:tr w:rsidR="00F67D29" w:rsidRPr="00252156" w14:paraId="34112594" w14:textId="77777777" w:rsidTr="00E64CC8">
        <w:tc>
          <w:tcPr>
            <w:tcW w:w="2709" w:type="dxa"/>
            <w:vAlign w:val="center"/>
          </w:tcPr>
          <w:p w14:paraId="6C925F5A" w14:textId="77777777" w:rsidR="00F67D29" w:rsidRPr="00252156" w:rsidRDefault="00F67D29" w:rsidP="00E64CC8">
            <w:pPr>
              <w:pStyle w:val="TAL"/>
              <w:rPr>
                <w:b/>
                <w:bCs/>
              </w:rPr>
            </w:pPr>
            <w:r w:rsidRPr="00252156">
              <w:rPr>
                <w:b/>
                <w:bCs/>
              </w:rPr>
              <w:t>Message-body</w:t>
            </w:r>
          </w:p>
        </w:tc>
        <w:tc>
          <w:tcPr>
            <w:tcW w:w="2187" w:type="dxa"/>
          </w:tcPr>
          <w:p w14:paraId="4660E60C" w14:textId="77777777" w:rsidR="00F67D29" w:rsidRPr="00252156" w:rsidRDefault="00F67D29" w:rsidP="00E64CC8">
            <w:pPr>
              <w:pStyle w:val="TAL"/>
            </w:pPr>
          </w:p>
        </w:tc>
        <w:tc>
          <w:tcPr>
            <w:tcW w:w="2187" w:type="dxa"/>
            <w:tcBorders>
              <w:top w:val="single" w:sz="4" w:space="0" w:color="auto"/>
              <w:bottom w:val="single" w:sz="4" w:space="0" w:color="auto"/>
            </w:tcBorders>
          </w:tcPr>
          <w:p w14:paraId="0E6638FF" w14:textId="77777777" w:rsidR="00F67D29" w:rsidRPr="00252156" w:rsidRDefault="00F67D29" w:rsidP="00E64CC8">
            <w:pPr>
              <w:pStyle w:val="TAL"/>
            </w:pPr>
          </w:p>
        </w:tc>
        <w:tc>
          <w:tcPr>
            <w:tcW w:w="1367" w:type="dxa"/>
          </w:tcPr>
          <w:p w14:paraId="02A551ED" w14:textId="77777777" w:rsidR="00F67D29" w:rsidRPr="00252156" w:rsidRDefault="00F67D29" w:rsidP="00E64CC8">
            <w:pPr>
              <w:pStyle w:val="TAL"/>
            </w:pPr>
          </w:p>
        </w:tc>
        <w:tc>
          <w:tcPr>
            <w:tcW w:w="1184" w:type="dxa"/>
            <w:vAlign w:val="bottom"/>
          </w:tcPr>
          <w:p w14:paraId="1B44A8EC" w14:textId="77777777" w:rsidR="00F67D29" w:rsidRPr="00252156" w:rsidRDefault="00F67D29" w:rsidP="00E64CC8">
            <w:pPr>
              <w:pStyle w:val="TAL"/>
            </w:pPr>
          </w:p>
        </w:tc>
      </w:tr>
      <w:tr w:rsidR="00F67D29" w:rsidRPr="00252156" w14:paraId="6E0A7447" w14:textId="77777777" w:rsidTr="00E64CC8">
        <w:tc>
          <w:tcPr>
            <w:tcW w:w="2709" w:type="dxa"/>
            <w:vAlign w:val="center"/>
          </w:tcPr>
          <w:p w14:paraId="10DB5FF5" w14:textId="77777777" w:rsidR="00F67D29" w:rsidRPr="00252156" w:rsidDel="006C0DA3" w:rsidRDefault="00F67D29" w:rsidP="00E64CC8">
            <w:pPr>
              <w:pStyle w:val="TAL"/>
            </w:pPr>
            <w:r w:rsidRPr="00252156">
              <w:t xml:space="preserve">  MIME body part</w:t>
            </w:r>
          </w:p>
        </w:tc>
        <w:tc>
          <w:tcPr>
            <w:tcW w:w="2187" w:type="dxa"/>
            <w:vAlign w:val="center"/>
          </w:tcPr>
          <w:p w14:paraId="4AFCEE87" w14:textId="77777777" w:rsidR="00F67D29" w:rsidRPr="00252156" w:rsidRDefault="00F67D29" w:rsidP="00E64CC8">
            <w:pPr>
              <w:pStyle w:val="TAL"/>
            </w:pPr>
          </w:p>
        </w:tc>
        <w:tc>
          <w:tcPr>
            <w:tcW w:w="2187" w:type="dxa"/>
            <w:tcBorders>
              <w:top w:val="single" w:sz="4" w:space="0" w:color="auto"/>
              <w:bottom w:val="single" w:sz="4" w:space="0" w:color="auto"/>
            </w:tcBorders>
          </w:tcPr>
          <w:p w14:paraId="6457978B" w14:textId="77777777" w:rsidR="00F67D29" w:rsidRPr="00252156" w:rsidRDefault="00F67D29" w:rsidP="00E64CC8">
            <w:pPr>
              <w:pStyle w:val="TAL"/>
              <w:rPr>
                <w:b/>
                <w:bCs/>
              </w:rPr>
            </w:pPr>
            <w:r w:rsidRPr="00252156">
              <w:rPr>
                <w:b/>
                <w:bCs/>
              </w:rPr>
              <w:t>MCVideo MBMS Usage Info</w:t>
            </w:r>
          </w:p>
        </w:tc>
        <w:tc>
          <w:tcPr>
            <w:tcW w:w="1367" w:type="dxa"/>
          </w:tcPr>
          <w:p w14:paraId="0F5D9BEC" w14:textId="77777777" w:rsidR="00F67D29" w:rsidRPr="00252156" w:rsidRDefault="00F67D29" w:rsidP="00E64CC8">
            <w:pPr>
              <w:pStyle w:val="TAL"/>
            </w:pPr>
          </w:p>
        </w:tc>
        <w:tc>
          <w:tcPr>
            <w:tcW w:w="1184" w:type="dxa"/>
            <w:vAlign w:val="bottom"/>
          </w:tcPr>
          <w:p w14:paraId="153359D8" w14:textId="77777777" w:rsidR="00F67D29" w:rsidRPr="00252156" w:rsidRDefault="00F67D29" w:rsidP="00E64CC8">
            <w:pPr>
              <w:pStyle w:val="TAL"/>
            </w:pPr>
          </w:p>
        </w:tc>
      </w:tr>
      <w:tr w:rsidR="00F67D29" w:rsidRPr="00252156" w14:paraId="46A3515F" w14:textId="77777777" w:rsidTr="00E64CC8">
        <w:tc>
          <w:tcPr>
            <w:tcW w:w="2709" w:type="dxa"/>
            <w:vAlign w:val="center"/>
          </w:tcPr>
          <w:p w14:paraId="221BCC91" w14:textId="77777777" w:rsidR="00F67D29" w:rsidRPr="00252156" w:rsidRDefault="00F67D29" w:rsidP="00E64CC8">
            <w:pPr>
              <w:pStyle w:val="TAL"/>
            </w:pPr>
            <w:r w:rsidRPr="00252156">
              <w:t xml:space="preserve">    MIME-part-headers</w:t>
            </w:r>
          </w:p>
        </w:tc>
        <w:tc>
          <w:tcPr>
            <w:tcW w:w="2187" w:type="dxa"/>
            <w:vAlign w:val="center"/>
          </w:tcPr>
          <w:p w14:paraId="1F83AB6C" w14:textId="77777777" w:rsidR="00F67D29" w:rsidRPr="00252156" w:rsidRDefault="00F67D29" w:rsidP="00E64CC8">
            <w:pPr>
              <w:pStyle w:val="TAL"/>
            </w:pPr>
          </w:p>
        </w:tc>
        <w:tc>
          <w:tcPr>
            <w:tcW w:w="2187" w:type="dxa"/>
            <w:tcBorders>
              <w:top w:val="single" w:sz="4" w:space="0" w:color="auto"/>
              <w:bottom w:val="single" w:sz="4" w:space="0" w:color="auto"/>
            </w:tcBorders>
          </w:tcPr>
          <w:p w14:paraId="1954126C" w14:textId="77777777" w:rsidR="00F67D29" w:rsidRPr="00252156" w:rsidRDefault="00F67D29" w:rsidP="00E64CC8">
            <w:pPr>
              <w:pStyle w:val="TAL"/>
            </w:pPr>
          </w:p>
        </w:tc>
        <w:tc>
          <w:tcPr>
            <w:tcW w:w="1367" w:type="dxa"/>
          </w:tcPr>
          <w:p w14:paraId="495377F3" w14:textId="77777777" w:rsidR="00F67D29" w:rsidRPr="00252156" w:rsidRDefault="00F67D29" w:rsidP="00E64CC8">
            <w:pPr>
              <w:pStyle w:val="TAL"/>
            </w:pPr>
          </w:p>
        </w:tc>
        <w:tc>
          <w:tcPr>
            <w:tcW w:w="1184" w:type="dxa"/>
            <w:vAlign w:val="bottom"/>
          </w:tcPr>
          <w:p w14:paraId="222D8064" w14:textId="77777777" w:rsidR="00F67D29" w:rsidRPr="00252156" w:rsidRDefault="00F67D29" w:rsidP="00E64CC8">
            <w:pPr>
              <w:pStyle w:val="TAL"/>
            </w:pPr>
          </w:p>
        </w:tc>
      </w:tr>
      <w:tr w:rsidR="00F67D29" w:rsidRPr="00252156" w14:paraId="37A7BEE2" w14:textId="77777777" w:rsidTr="00E64CC8">
        <w:tc>
          <w:tcPr>
            <w:tcW w:w="2709" w:type="dxa"/>
            <w:vAlign w:val="center"/>
          </w:tcPr>
          <w:p w14:paraId="02758993" w14:textId="77777777" w:rsidR="00F67D29" w:rsidRPr="00252156" w:rsidRDefault="00F67D29" w:rsidP="00E64CC8">
            <w:pPr>
              <w:pStyle w:val="TAL"/>
            </w:pPr>
            <w:r w:rsidRPr="00252156">
              <w:t xml:space="preserve">      Content-Type</w:t>
            </w:r>
          </w:p>
        </w:tc>
        <w:tc>
          <w:tcPr>
            <w:tcW w:w="2187" w:type="dxa"/>
            <w:vAlign w:val="center"/>
          </w:tcPr>
          <w:p w14:paraId="722B7AA1" w14:textId="77777777" w:rsidR="00F67D29" w:rsidRPr="00252156" w:rsidRDefault="00F67D29" w:rsidP="00E64CC8">
            <w:pPr>
              <w:pStyle w:val="TAL"/>
            </w:pPr>
            <w:r w:rsidRPr="00252156">
              <w:t>"application/vnd.3gpp.mcvideo-mbms-usage-info+xml"</w:t>
            </w:r>
          </w:p>
        </w:tc>
        <w:tc>
          <w:tcPr>
            <w:tcW w:w="2187" w:type="dxa"/>
            <w:tcBorders>
              <w:top w:val="single" w:sz="4" w:space="0" w:color="auto"/>
              <w:bottom w:val="single" w:sz="4" w:space="0" w:color="auto"/>
            </w:tcBorders>
          </w:tcPr>
          <w:p w14:paraId="090C7578" w14:textId="77777777" w:rsidR="00F67D29" w:rsidRPr="00252156" w:rsidRDefault="00F67D29" w:rsidP="00E64CC8">
            <w:pPr>
              <w:pStyle w:val="TAL"/>
            </w:pPr>
          </w:p>
        </w:tc>
        <w:tc>
          <w:tcPr>
            <w:tcW w:w="1367" w:type="dxa"/>
          </w:tcPr>
          <w:p w14:paraId="3E033444" w14:textId="77777777" w:rsidR="00F67D29" w:rsidRPr="00252156" w:rsidRDefault="00F67D29" w:rsidP="00E64CC8">
            <w:pPr>
              <w:pStyle w:val="TAL"/>
            </w:pPr>
          </w:p>
        </w:tc>
        <w:tc>
          <w:tcPr>
            <w:tcW w:w="1184" w:type="dxa"/>
            <w:vAlign w:val="bottom"/>
          </w:tcPr>
          <w:p w14:paraId="1BF8ECF9" w14:textId="77777777" w:rsidR="00F67D29" w:rsidRPr="00252156" w:rsidRDefault="00F67D29" w:rsidP="00E64CC8">
            <w:pPr>
              <w:pStyle w:val="TAL"/>
            </w:pPr>
          </w:p>
        </w:tc>
      </w:tr>
      <w:tr w:rsidR="00F67D29" w:rsidRPr="00252156" w14:paraId="572F746C" w14:textId="77777777" w:rsidTr="00E64CC8">
        <w:tc>
          <w:tcPr>
            <w:tcW w:w="2709" w:type="dxa"/>
            <w:vAlign w:val="center"/>
          </w:tcPr>
          <w:p w14:paraId="3952C74F" w14:textId="77777777" w:rsidR="00F67D29" w:rsidRPr="00252156" w:rsidRDefault="00F67D29" w:rsidP="00E64CC8">
            <w:pPr>
              <w:pStyle w:val="TAL"/>
            </w:pPr>
            <w:r w:rsidRPr="00252156">
              <w:t xml:space="preserve">    MIME-part-body</w:t>
            </w:r>
          </w:p>
        </w:tc>
        <w:tc>
          <w:tcPr>
            <w:tcW w:w="2187" w:type="dxa"/>
          </w:tcPr>
          <w:p w14:paraId="37B4E80F" w14:textId="77777777" w:rsidR="00F67D29" w:rsidRPr="00252156" w:rsidRDefault="00F67D29" w:rsidP="00E64CC8">
            <w:pPr>
              <w:pStyle w:val="TAL"/>
            </w:pPr>
            <w:r w:rsidRPr="00252156">
              <w:t>MCVideo MBMS Usage Info as described in Table 6.8.1.3.3-24</w:t>
            </w:r>
          </w:p>
        </w:tc>
        <w:tc>
          <w:tcPr>
            <w:tcW w:w="2187" w:type="dxa"/>
            <w:tcBorders>
              <w:top w:val="single" w:sz="4" w:space="0" w:color="auto"/>
              <w:bottom w:val="single" w:sz="4" w:space="0" w:color="auto"/>
            </w:tcBorders>
          </w:tcPr>
          <w:p w14:paraId="3237506E" w14:textId="77777777" w:rsidR="00F67D29" w:rsidRPr="00252156" w:rsidRDefault="00F67D29" w:rsidP="00E64CC8">
            <w:pPr>
              <w:pStyle w:val="TAL"/>
            </w:pPr>
          </w:p>
        </w:tc>
        <w:tc>
          <w:tcPr>
            <w:tcW w:w="1367" w:type="dxa"/>
          </w:tcPr>
          <w:p w14:paraId="0F1562A8" w14:textId="77777777" w:rsidR="00F67D29" w:rsidRPr="00252156" w:rsidRDefault="00F67D29" w:rsidP="00E64CC8">
            <w:pPr>
              <w:pStyle w:val="TAL"/>
            </w:pPr>
          </w:p>
        </w:tc>
        <w:tc>
          <w:tcPr>
            <w:tcW w:w="1184" w:type="dxa"/>
            <w:vAlign w:val="bottom"/>
          </w:tcPr>
          <w:p w14:paraId="42768094" w14:textId="77777777" w:rsidR="00F67D29" w:rsidRPr="00252156" w:rsidRDefault="00F67D29" w:rsidP="00E64CC8">
            <w:pPr>
              <w:pStyle w:val="TAL"/>
            </w:pPr>
          </w:p>
        </w:tc>
      </w:tr>
    </w:tbl>
    <w:p w14:paraId="52923816" w14:textId="77777777" w:rsidR="00F67D29" w:rsidRPr="00252156" w:rsidRDefault="00F67D29" w:rsidP="00F67D29"/>
    <w:p w14:paraId="4E7E9090" w14:textId="77777777" w:rsidR="00F67D29" w:rsidRPr="00252156" w:rsidRDefault="00F67D29" w:rsidP="00F67D29">
      <w:pPr>
        <w:pStyle w:val="TH"/>
      </w:pPr>
      <w:r w:rsidRPr="00252156">
        <w:t>Table 6.8.1.3.3-24: MCVideo MBMS Usage Info in SIP MESSAGE (Table 6.8.1.3.3-23)</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15BA02C8" w14:textId="77777777" w:rsidTr="00E64CC8">
        <w:trPr>
          <w:tblHeader/>
        </w:trPr>
        <w:tc>
          <w:tcPr>
            <w:tcW w:w="9634" w:type="dxa"/>
            <w:gridSpan w:val="5"/>
          </w:tcPr>
          <w:p w14:paraId="687CC5B8" w14:textId="77777777" w:rsidR="00F67D29" w:rsidRPr="00252156" w:rsidRDefault="00F67D29" w:rsidP="00E64CC8">
            <w:pPr>
              <w:pStyle w:val="TAL"/>
            </w:pPr>
            <w:r w:rsidRPr="00252156">
              <w:t>Derivation Path: TS 24.281 [26] clause F.2</w:t>
            </w:r>
          </w:p>
        </w:tc>
      </w:tr>
      <w:tr w:rsidR="00F67D29" w:rsidRPr="00252156" w14:paraId="5A8908D6" w14:textId="77777777" w:rsidTr="00E64CC8">
        <w:tc>
          <w:tcPr>
            <w:tcW w:w="2709" w:type="dxa"/>
          </w:tcPr>
          <w:p w14:paraId="1C096B74" w14:textId="77777777" w:rsidR="00F67D29" w:rsidRPr="00252156" w:rsidRDefault="00F67D29" w:rsidP="00E64CC8">
            <w:pPr>
              <w:pStyle w:val="TAH"/>
            </w:pPr>
            <w:r w:rsidRPr="00252156">
              <w:t>Information Element</w:t>
            </w:r>
          </w:p>
        </w:tc>
        <w:tc>
          <w:tcPr>
            <w:tcW w:w="2187" w:type="dxa"/>
          </w:tcPr>
          <w:p w14:paraId="306C0ED8"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3C8235CF" w14:textId="77777777" w:rsidR="00F67D29" w:rsidRPr="00252156" w:rsidRDefault="00F67D29" w:rsidP="00E64CC8">
            <w:pPr>
              <w:pStyle w:val="TAH"/>
            </w:pPr>
            <w:r w:rsidRPr="00252156">
              <w:t>Comment</w:t>
            </w:r>
          </w:p>
        </w:tc>
        <w:tc>
          <w:tcPr>
            <w:tcW w:w="1367" w:type="dxa"/>
          </w:tcPr>
          <w:p w14:paraId="6A5708A9" w14:textId="77777777" w:rsidR="00F67D29" w:rsidRPr="00252156" w:rsidRDefault="00F67D29" w:rsidP="00E64CC8">
            <w:pPr>
              <w:pStyle w:val="TAH"/>
            </w:pPr>
            <w:r w:rsidRPr="00252156">
              <w:t>Reference</w:t>
            </w:r>
          </w:p>
        </w:tc>
        <w:tc>
          <w:tcPr>
            <w:tcW w:w="1184" w:type="dxa"/>
          </w:tcPr>
          <w:p w14:paraId="27F419A8" w14:textId="77777777" w:rsidR="00F67D29" w:rsidRPr="00252156" w:rsidRDefault="00F67D29" w:rsidP="00E64CC8">
            <w:pPr>
              <w:pStyle w:val="TAH"/>
            </w:pPr>
            <w:r w:rsidRPr="00252156">
              <w:t>Condition</w:t>
            </w:r>
          </w:p>
        </w:tc>
      </w:tr>
      <w:tr w:rsidR="00F67D29" w:rsidRPr="00252156" w14:paraId="7A2049CA" w14:textId="77777777" w:rsidTr="00E64CC8">
        <w:tc>
          <w:tcPr>
            <w:tcW w:w="2709" w:type="dxa"/>
            <w:vAlign w:val="center"/>
          </w:tcPr>
          <w:p w14:paraId="5624EC88" w14:textId="77777777" w:rsidR="00F67D29" w:rsidRPr="00252156" w:rsidRDefault="00F67D29" w:rsidP="00E64CC8">
            <w:pPr>
              <w:pStyle w:val="TAL"/>
            </w:pPr>
            <w:r w:rsidRPr="00252156">
              <w:t>mcvideo-mbms-usage-info</w:t>
            </w:r>
          </w:p>
        </w:tc>
        <w:tc>
          <w:tcPr>
            <w:tcW w:w="2187" w:type="dxa"/>
          </w:tcPr>
          <w:p w14:paraId="619301BC" w14:textId="77777777" w:rsidR="00F67D29" w:rsidRPr="00252156" w:rsidRDefault="00F67D29" w:rsidP="00E64CC8">
            <w:pPr>
              <w:pStyle w:val="TAL"/>
            </w:pPr>
          </w:p>
        </w:tc>
        <w:tc>
          <w:tcPr>
            <w:tcW w:w="2187" w:type="dxa"/>
            <w:tcBorders>
              <w:top w:val="single" w:sz="4" w:space="0" w:color="auto"/>
              <w:bottom w:val="single" w:sz="4" w:space="0" w:color="auto"/>
            </w:tcBorders>
          </w:tcPr>
          <w:p w14:paraId="5FB66B74" w14:textId="77777777" w:rsidR="00F67D29" w:rsidRPr="00252156" w:rsidRDefault="00F67D29" w:rsidP="00E64CC8">
            <w:pPr>
              <w:pStyle w:val="TAL"/>
            </w:pPr>
          </w:p>
        </w:tc>
        <w:tc>
          <w:tcPr>
            <w:tcW w:w="1367" w:type="dxa"/>
          </w:tcPr>
          <w:p w14:paraId="74451907" w14:textId="77777777" w:rsidR="00F67D29" w:rsidRPr="00252156" w:rsidRDefault="00F67D29" w:rsidP="00E64CC8">
            <w:pPr>
              <w:pStyle w:val="TAL"/>
            </w:pPr>
          </w:p>
        </w:tc>
        <w:tc>
          <w:tcPr>
            <w:tcW w:w="1184" w:type="dxa"/>
            <w:vAlign w:val="bottom"/>
          </w:tcPr>
          <w:p w14:paraId="19DE2438" w14:textId="77777777" w:rsidR="00F67D29" w:rsidRPr="00252156" w:rsidRDefault="00F67D29" w:rsidP="00E64CC8">
            <w:pPr>
              <w:pStyle w:val="TAL"/>
            </w:pPr>
          </w:p>
        </w:tc>
      </w:tr>
      <w:tr w:rsidR="00F67D29" w:rsidRPr="00252156" w14:paraId="365CBC25" w14:textId="77777777" w:rsidTr="00E64CC8">
        <w:tc>
          <w:tcPr>
            <w:tcW w:w="2709" w:type="dxa"/>
            <w:vAlign w:val="center"/>
          </w:tcPr>
          <w:p w14:paraId="43BBB53B" w14:textId="77777777" w:rsidR="00F67D29" w:rsidRPr="00252156" w:rsidDel="006C0DA3" w:rsidRDefault="00F67D29" w:rsidP="00E64CC8">
            <w:pPr>
              <w:pStyle w:val="TAL"/>
            </w:pPr>
            <w:r w:rsidRPr="00252156">
              <w:t xml:space="preserve">  mbms-listening-status</w:t>
            </w:r>
          </w:p>
        </w:tc>
        <w:tc>
          <w:tcPr>
            <w:tcW w:w="2187" w:type="dxa"/>
            <w:vAlign w:val="center"/>
          </w:tcPr>
          <w:p w14:paraId="1324732D" w14:textId="77777777" w:rsidR="00F67D29" w:rsidRPr="00252156" w:rsidRDefault="00F67D29" w:rsidP="00E64CC8">
            <w:pPr>
              <w:pStyle w:val="TAL"/>
            </w:pPr>
          </w:p>
        </w:tc>
        <w:tc>
          <w:tcPr>
            <w:tcW w:w="2187" w:type="dxa"/>
            <w:tcBorders>
              <w:top w:val="single" w:sz="4" w:space="0" w:color="auto"/>
              <w:bottom w:val="single" w:sz="4" w:space="0" w:color="auto"/>
            </w:tcBorders>
          </w:tcPr>
          <w:p w14:paraId="7863378C" w14:textId="77777777" w:rsidR="00F67D29" w:rsidRPr="00252156" w:rsidRDefault="00F67D29" w:rsidP="00E64CC8">
            <w:pPr>
              <w:pStyle w:val="TAL"/>
            </w:pPr>
          </w:p>
        </w:tc>
        <w:tc>
          <w:tcPr>
            <w:tcW w:w="1367" w:type="dxa"/>
          </w:tcPr>
          <w:p w14:paraId="1156EA87" w14:textId="77777777" w:rsidR="00F67D29" w:rsidRPr="00252156" w:rsidRDefault="00F67D29" w:rsidP="00E64CC8">
            <w:pPr>
              <w:pStyle w:val="TAL"/>
            </w:pPr>
          </w:p>
        </w:tc>
        <w:tc>
          <w:tcPr>
            <w:tcW w:w="1184" w:type="dxa"/>
            <w:vAlign w:val="bottom"/>
          </w:tcPr>
          <w:p w14:paraId="4E6FE97A" w14:textId="77777777" w:rsidR="00F67D29" w:rsidRPr="00252156" w:rsidRDefault="00F67D29" w:rsidP="00E64CC8">
            <w:pPr>
              <w:pStyle w:val="TAL"/>
            </w:pPr>
          </w:p>
        </w:tc>
      </w:tr>
      <w:tr w:rsidR="00F67D29" w:rsidRPr="00252156" w14:paraId="5416748B" w14:textId="77777777" w:rsidTr="00E64CC8">
        <w:tc>
          <w:tcPr>
            <w:tcW w:w="2709" w:type="dxa"/>
            <w:vAlign w:val="center"/>
          </w:tcPr>
          <w:p w14:paraId="1EAAB494" w14:textId="77777777" w:rsidR="00F67D29" w:rsidRPr="00252156" w:rsidRDefault="00F67D29" w:rsidP="00E64CC8">
            <w:pPr>
              <w:pStyle w:val="TAL"/>
            </w:pPr>
            <w:r w:rsidRPr="00252156">
              <w:t xml:space="preserve">    mbms-listening-status</w:t>
            </w:r>
          </w:p>
        </w:tc>
        <w:tc>
          <w:tcPr>
            <w:tcW w:w="2187" w:type="dxa"/>
            <w:vAlign w:val="center"/>
          </w:tcPr>
          <w:p w14:paraId="15DE6324" w14:textId="77777777" w:rsidR="00F67D29" w:rsidRPr="00252156" w:rsidRDefault="00F67D29" w:rsidP="00E64CC8">
            <w:pPr>
              <w:pStyle w:val="TAL"/>
            </w:pPr>
            <w:r w:rsidRPr="00252156">
              <w:t>"not-listening"</w:t>
            </w:r>
          </w:p>
        </w:tc>
        <w:tc>
          <w:tcPr>
            <w:tcW w:w="2187" w:type="dxa"/>
            <w:tcBorders>
              <w:top w:val="single" w:sz="4" w:space="0" w:color="auto"/>
              <w:bottom w:val="single" w:sz="4" w:space="0" w:color="auto"/>
            </w:tcBorders>
          </w:tcPr>
          <w:p w14:paraId="0F8E1999" w14:textId="77777777" w:rsidR="00F67D29" w:rsidRPr="00252156" w:rsidRDefault="00F67D29" w:rsidP="00E64CC8">
            <w:pPr>
              <w:pStyle w:val="TAL"/>
            </w:pPr>
          </w:p>
        </w:tc>
        <w:tc>
          <w:tcPr>
            <w:tcW w:w="1367" w:type="dxa"/>
          </w:tcPr>
          <w:p w14:paraId="5978BAED" w14:textId="77777777" w:rsidR="00F67D29" w:rsidRPr="00252156" w:rsidRDefault="00F67D29" w:rsidP="00E64CC8">
            <w:pPr>
              <w:pStyle w:val="TAL"/>
            </w:pPr>
          </w:p>
        </w:tc>
        <w:tc>
          <w:tcPr>
            <w:tcW w:w="1184" w:type="dxa"/>
            <w:vAlign w:val="bottom"/>
          </w:tcPr>
          <w:p w14:paraId="07A806B8" w14:textId="77777777" w:rsidR="00F67D29" w:rsidRPr="00252156" w:rsidRDefault="00F67D29" w:rsidP="00E64CC8">
            <w:pPr>
              <w:pStyle w:val="TAL"/>
            </w:pPr>
          </w:p>
        </w:tc>
      </w:tr>
      <w:tr w:rsidR="00F67D29" w:rsidRPr="00252156" w14:paraId="585F44B7" w14:textId="77777777" w:rsidTr="00E64CC8">
        <w:tc>
          <w:tcPr>
            <w:tcW w:w="2709" w:type="dxa"/>
            <w:vAlign w:val="center"/>
          </w:tcPr>
          <w:p w14:paraId="7C81DF12" w14:textId="77777777" w:rsidR="00F67D29" w:rsidRPr="00252156" w:rsidRDefault="00F67D29" w:rsidP="00E64CC8">
            <w:pPr>
              <w:pStyle w:val="TAL"/>
            </w:pPr>
            <w:r w:rsidRPr="00252156">
              <w:t xml:space="preserve">    session-id</w:t>
            </w:r>
          </w:p>
        </w:tc>
        <w:tc>
          <w:tcPr>
            <w:tcW w:w="2187" w:type="dxa"/>
            <w:vAlign w:val="center"/>
          </w:tcPr>
          <w:p w14:paraId="1D57A8EE"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46F881CF" w14:textId="77777777" w:rsidR="00F67D29" w:rsidRPr="00252156" w:rsidRDefault="00F67D29" w:rsidP="00E64CC8">
            <w:pPr>
              <w:pStyle w:val="TAL"/>
            </w:pPr>
          </w:p>
        </w:tc>
        <w:tc>
          <w:tcPr>
            <w:tcW w:w="1367" w:type="dxa"/>
          </w:tcPr>
          <w:p w14:paraId="4698C9C0" w14:textId="77777777" w:rsidR="00F67D29" w:rsidRPr="00252156" w:rsidRDefault="00F67D29" w:rsidP="00E64CC8">
            <w:pPr>
              <w:pStyle w:val="TAL"/>
            </w:pPr>
          </w:p>
        </w:tc>
        <w:tc>
          <w:tcPr>
            <w:tcW w:w="1184" w:type="dxa"/>
            <w:vAlign w:val="bottom"/>
          </w:tcPr>
          <w:p w14:paraId="6E80A5A3" w14:textId="77777777" w:rsidR="00F67D29" w:rsidRPr="00252156" w:rsidRDefault="00F67D29" w:rsidP="00E64CC8">
            <w:pPr>
              <w:pStyle w:val="TAL"/>
            </w:pPr>
          </w:p>
        </w:tc>
      </w:tr>
      <w:tr w:rsidR="00F67D29" w:rsidRPr="00252156" w14:paraId="32A3BBB8" w14:textId="77777777" w:rsidTr="00E64CC8">
        <w:tc>
          <w:tcPr>
            <w:tcW w:w="2709" w:type="dxa"/>
            <w:vAlign w:val="center"/>
          </w:tcPr>
          <w:p w14:paraId="59DC0CE7" w14:textId="77777777" w:rsidR="00F67D29" w:rsidRPr="00252156" w:rsidRDefault="00F67D29" w:rsidP="00E64CC8">
            <w:pPr>
              <w:pStyle w:val="TAL"/>
            </w:pPr>
            <w:r w:rsidRPr="00252156">
              <w:t xml:space="preserve">    general-purpose</w:t>
            </w:r>
          </w:p>
        </w:tc>
        <w:tc>
          <w:tcPr>
            <w:tcW w:w="2187" w:type="dxa"/>
            <w:vAlign w:val="center"/>
          </w:tcPr>
          <w:p w14:paraId="69E7CD63" w14:textId="77777777" w:rsidR="00F67D29" w:rsidRPr="00252156" w:rsidRDefault="00F67D29" w:rsidP="00E64CC8">
            <w:pPr>
              <w:pStyle w:val="TAL"/>
            </w:pPr>
            <w:r w:rsidRPr="00252156">
              <w:t>"false"</w:t>
            </w:r>
          </w:p>
        </w:tc>
        <w:tc>
          <w:tcPr>
            <w:tcW w:w="2187" w:type="dxa"/>
            <w:tcBorders>
              <w:top w:val="single" w:sz="4" w:space="0" w:color="auto"/>
              <w:bottom w:val="single" w:sz="4" w:space="0" w:color="auto"/>
            </w:tcBorders>
          </w:tcPr>
          <w:p w14:paraId="7CBF3623" w14:textId="77777777" w:rsidR="00F67D29" w:rsidRPr="00252156" w:rsidRDefault="00F67D29" w:rsidP="00E64CC8">
            <w:pPr>
              <w:pStyle w:val="TAL"/>
            </w:pPr>
          </w:p>
        </w:tc>
        <w:tc>
          <w:tcPr>
            <w:tcW w:w="1367" w:type="dxa"/>
          </w:tcPr>
          <w:p w14:paraId="4E8CE17D" w14:textId="77777777" w:rsidR="00F67D29" w:rsidRPr="00252156" w:rsidRDefault="00F67D29" w:rsidP="00E64CC8">
            <w:pPr>
              <w:pStyle w:val="TAL"/>
            </w:pPr>
          </w:p>
        </w:tc>
        <w:tc>
          <w:tcPr>
            <w:tcW w:w="1184" w:type="dxa"/>
            <w:vAlign w:val="bottom"/>
          </w:tcPr>
          <w:p w14:paraId="0DB34D28" w14:textId="77777777" w:rsidR="00F67D29" w:rsidRPr="00252156" w:rsidRDefault="00F67D29" w:rsidP="00E64CC8">
            <w:pPr>
              <w:pStyle w:val="TAL"/>
            </w:pPr>
          </w:p>
        </w:tc>
      </w:tr>
      <w:tr w:rsidR="00F67D29" w:rsidRPr="00252156" w14:paraId="3FDDBDE3" w14:textId="77777777" w:rsidTr="00E64CC8">
        <w:tc>
          <w:tcPr>
            <w:tcW w:w="2709" w:type="dxa"/>
            <w:vAlign w:val="center"/>
          </w:tcPr>
          <w:p w14:paraId="4E65408F" w14:textId="77777777" w:rsidR="00F67D29" w:rsidRPr="00252156" w:rsidRDefault="00F67D29" w:rsidP="00E64CC8">
            <w:pPr>
              <w:pStyle w:val="TAL"/>
            </w:pPr>
            <w:r w:rsidRPr="00252156">
              <w:t xml:space="preserve">    TMGI</w:t>
            </w:r>
          </w:p>
        </w:tc>
        <w:tc>
          <w:tcPr>
            <w:tcW w:w="2187" w:type="dxa"/>
            <w:vAlign w:val="center"/>
          </w:tcPr>
          <w:p w14:paraId="1D6A8911" w14:textId="77777777" w:rsidR="00F67D29" w:rsidRPr="00252156" w:rsidRDefault="00F67D29" w:rsidP="00E64CC8">
            <w:pPr>
              <w:pStyle w:val="TAL"/>
            </w:pPr>
            <w:r w:rsidRPr="00252156">
              <w:t>same value as the announcement in the SIP MESSAGE</w:t>
            </w:r>
          </w:p>
        </w:tc>
        <w:tc>
          <w:tcPr>
            <w:tcW w:w="2187" w:type="dxa"/>
            <w:tcBorders>
              <w:top w:val="single" w:sz="4" w:space="0" w:color="auto"/>
              <w:bottom w:val="single" w:sz="4" w:space="0" w:color="auto"/>
            </w:tcBorders>
          </w:tcPr>
          <w:p w14:paraId="1B18FFDC" w14:textId="77777777" w:rsidR="00F67D29" w:rsidRPr="00252156" w:rsidRDefault="00F67D29" w:rsidP="00E64CC8">
            <w:pPr>
              <w:pStyle w:val="TAL"/>
            </w:pPr>
          </w:p>
        </w:tc>
        <w:tc>
          <w:tcPr>
            <w:tcW w:w="1367" w:type="dxa"/>
          </w:tcPr>
          <w:p w14:paraId="291C549E" w14:textId="77777777" w:rsidR="00F67D29" w:rsidRPr="00252156" w:rsidRDefault="00F67D29" w:rsidP="00E64CC8">
            <w:pPr>
              <w:pStyle w:val="TAL"/>
            </w:pPr>
          </w:p>
        </w:tc>
        <w:tc>
          <w:tcPr>
            <w:tcW w:w="1184" w:type="dxa"/>
            <w:vAlign w:val="bottom"/>
          </w:tcPr>
          <w:p w14:paraId="3EE705FE" w14:textId="77777777" w:rsidR="00F67D29" w:rsidRPr="00252156" w:rsidRDefault="00F67D29" w:rsidP="00E64CC8">
            <w:pPr>
              <w:pStyle w:val="TAL"/>
            </w:pPr>
          </w:p>
        </w:tc>
      </w:tr>
      <w:tr w:rsidR="00F67D29" w:rsidRPr="00252156" w14:paraId="2C92A3CB" w14:textId="77777777" w:rsidTr="00E64CC8">
        <w:tc>
          <w:tcPr>
            <w:tcW w:w="2709" w:type="dxa"/>
            <w:vAlign w:val="center"/>
          </w:tcPr>
          <w:p w14:paraId="38CA746C" w14:textId="77777777" w:rsidR="00F67D29" w:rsidRPr="00252156" w:rsidRDefault="00F67D29" w:rsidP="00E64CC8">
            <w:pPr>
              <w:pStyle w:val="TAL"/>
            </w:pPr>
            <w:r w:rsidRPr="00252156">
              <w:t xml:space="preserve">  mbms-suspension-status</w:t>
            </w:r>
          </w:p>
        </w:tc>
        <w:tc>
          <w:tcPr>
            <w:tcW w:w="2187" w:type="dxa"/>
            <w:vAlign w:val="center"/>
          </w:tcPr>
          <w:p w14:paraId="49E12D99"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5E9F22AB" w14:textId="77777777" w:rsidR="00F67D29" w:rsidRPr="00252156" w:rsidRDefault="00F67D29" w:rsidP="00E64CC8">
            <w:pPr>
              <w:pStyle w:val="TAL"/>
            </w:pPr>
          </w:p>
        </w:tc>
        <w:tc>
          <w:tcPr>
            <w:tcW w:w="1367" w:type="dxa"/>
          </w:tcPr>
          <w:p w14:paraId="1A01DD07" w14:textId="77777777" w:rsidR="00F67D29" w:rsidRPr="00252156" w:rsidRDefault="00F67D29" w:rsidP="00E64CC8">
            <w:pPr>
              <w:pStyle w:val="TAL"/>
            </w:pPr>
          </w:p>
        </w:tc>
        <w:tc>
          <w:tcPr>
            <w:tcW w:w="1184" w:type="dxa"/>
            <w:vAlign w:val="bottom"/>
          </w:tcPr>
          <w:p w14:paraId="54892664" w14:textId="77777777" w:rsidR="00F67D29" w:rsidRPr="00252156" w:rsidRDefault="00F67D29" w:rsidP="00E64CC8">
            <w:pPr>
              <w:pStyle w:val="TAL"/>
            </w:pPr>
          </w:p>
        </w:tc>
      </w:tr>
      <w:tr w:rsidR="00F67D29" w:rsidRPr="00252156" w14:paraId="52773FAC" w14:textId="77777777" w:rsidTr="00E64CC8">
        <w:tc>
          <w:tcPr>
            <w:tcW w:w="2709" w:type="dxa"/>
            <w:vAlign w:val="center"/>
          </w:tcPr>
          <w:p w14:paraId="10A277F1" w14:textId="77777777" w:rsidR="00F67D29" w:rsidRPr="00252156" w:rsidRDefault="00F67D29" w:rsidP="00E64CC8">
            <w:pPr>
              <w:pStyle w:val="TAL"/>
            </w:pPr>
            <w:r w:rsidRPr="00252156">
              <w:t xml:space="preserve">  announcement</w:t>
            </w:r>
          </w:p>
        </w:tc>
        <w:tc>
          <w:tcPr>
            <w:tcW w:w="2187" w:type="dxa"/>
            <w:vAlign w:val="center"/>
          </w:tcPr>
          <w:p w14:paraId="43E0202F" w14:textId="77777777" w:rsidR="00F67D29" w:rsidRPr="00252156" w:rsidRDefault="00F67D29" w:rsidP="00E64CC8">
            <w:pPr>
              <w:pStyle w:val="TAL"/>
            </w:pPr>
            <w:r w:rsidRPr="00252156">
              <w:t>not present</w:t>
            </w:r>
          </w:p>
        </w:tc>
        <w:tc>
          <w:tcPr>
            <w:tcW w:w="2187" w:type="dxa"/>
            <w:tcBorders>
              <w:top w:val="single" w:sz="4" w:space="0" w:color="auto"/>
              <w:bottom w:val="single" w:sz="4" w:space="0" w:color="auto"/>
            </w:tcBorders>
          </w:tcPr>
          <w:p w14:paraId="083F776E" w14:textId="77777777" w:rsidR="00F67D29" w:rsidRPr="00252156" w:rsidRDefault="00F67D29" w:rsidP="00E64CC8">
            <w:pPr>
              <w:pStyle w:val="TAL"/>
            </w:pPr>
          </w:p>
        </w:tc>
        <w:tc>
          <w:tcPr>
            <w:tcW w:w="1367" w:type="dxa"/>
          </w:tcPr>
          <w:p w14:paraId="05D56DF6" w14:textId="77777777" w:rsidR="00F67D29" w:rsidRPr="00252156" w:rsidRDefault="00F67D29" w:rsidP="00E64CC8">
            <w:pPr>
              <w:pStyle w:val="TAL"/>
            </w:pPr>
          </w:p>
        </w:tc>
        <w:tc>
          <w:tcPr>
            <w:tcW w:w="1184" w:type="dxa"/>
            <w:vAlign w:val="bottom"/>
          </w:tcPr>
          <w:p w14:paraId="67E83647" w14:textId="77777777" w:rsidR="00F67D29" w:rsidRPr="00252156" w:rsidRDefault="00F67D29" w:rsidP="00E64CC8">
            <w:pPr>
              <w:pStyle w:val="TAL"/>
            </w:pPr>
          </w:p>
        </w:tc>
      </w:tr>
      <w:tr w:rsidR="00F67D29" w:rsidRPr="00252156" w14:paraId="2355CF41" w14:textId="77777777" w:rsidTr="00E64CC8">
        <w:tc>
          <w:tcPr>
            <w:tcW w:w="2709" w:type="dxa"/>
            <w:vAlign w:val="center"/>
          </w:tcPr>
          <w:p w14:paraId="43D28951" w14:textId="77777777" w:rsidR="00F67D29" w:rsidRPr="00252156" w:rsidRDefault="00F67D29" w:rsidP="00E64CC8">
            <w:pPr>
              <w:pStyle w:val="TAL"/>
            </w:pPr>
            <w:r w:rsidRPr="00252156">
              <w:t xml:space="preserve">  version</w:t>
            </w:r>
          </w:p>
        </w:tc>
        <w:tc>
          <w:tcPr>
            <w:tcW w:w="2187" w:type="dxa"/>
            <w:vAlign w:val="center"/>
          </w:tcPr>
          <w:p w14:paraId="7EEACE79" w14:textId="77777777" w:rsidR="00F67D29" w:rsidRPr="00252156" w:rsidRDefault="00F67D29" w:rsidP="00E64CC8">
            <w:pPr>
              <w:pStyle w:val="TAL"/>
            </w:pPr>
            <w:r w:rsidRPr="00252156">
              <w:t>"1"</w:t>
            </w:r>
          </w:p>
        </w:tc>
        <w:tc>
          <w:tcPr>
            <w:tcW w:w="2187" w:type="dxa"/>
            <w:tcBorders>
              <w:top w:val="single" w:sz="4" w:space="0" w:color="auto"/>
              <w:bottom w:val="single" w:sz="4" w:space="0" w:color="auto"/>
            </w:tcBorders>
          </w:tcPr>
          <w:p w14:paraId="1100074C" w14:textId="77777777" w:rsidR="00F67D29" w:rsidRPr="00252156" w:rsidRDefault="00F67D29" w:rsidP="00E64CC8">
            <w:pPr>
              <w:pStyle w:val="TAL"/>
            </w:pPr>
          </w:p>
        </w:tc>
        <w:tc>
          <w:tcPr>
            <w:tcW w:w="1367" w:type="dxa"/>
          </w:tcPr>
          <w:p w14:paraId="4924B484" w14:textId="77777777" w:rsidR="00F67D29" w:rsidRPr="00252156" w:rsidRDefault="00F67D29" w:rsidP="00E64CC8">
            <w:pPr>
              <w:pStyle w:val="TAL"/>
            </w:pPr>
          </w:p>
        </w:tc>
        <w:tc>
          <w:tcPr>
            <w:tcW w:w="1184" w:type="dxa"/>
            <w:vAlign w:val="bottom"/>
          </w:tcPr>
          <w:p w14:paraId="202E17DA" w14:textId="77777777" w:rsidR="00F67D29" w:rsidRPr="00252156" w:rsidRDefault="00F67D29" w:rsidP="00E64CC8">
            <w:pPr>
              <w:pStyle w:val="TAL"/>
            </w:pPr>
          </w:p>
        </w:tc>
      </w:tr>
    </w:tbl>
    <w:p w14:paraId="2DFCA7E9" w14:textId="77777777" w:rsidR="00F67D29" w:rsidRPr="00252156" w:rsidRDefault="00F67D29" w:rsidP="00F67D29"/>
    <w:p w14:paraId="50C2716E" w14:textId="77777777" w:rsidR="00F67D29" w:rsidRPr="00252156" w:rsidRDefault="00F67D29" w:rsidP="00F67D29">
      <w:pPr>
        <w:pStyle w:val="TH"/>
      </w:pPr>
      <w:r w:rsidRPr="00252156">
        <w:lastRenderedPageBreak/>
        <w:t>Table 6.8.1.3.3-25: Media Transmission Notification from the SS (Step 22, Table 6.8.1.3.2-1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17776265" w14:textId="77777777" w:rsidTr="00E64CC8">
        <w:trPr>
          <w:tblHeader/>
        </w:trPr>
        <w:tc>
          <w:tcPr>
            <w:tcW w:w="9634" w:type="dxa"/>
            <w:gridSpan w:val="5"/>
          </w:tcPr>
          <w:p w14:paraId="4E86765B" w14:textId="77777777" w:rsidR="00F67D29" w:rsidRPr="00252156" w:rsidRDefault="00F67D29" w:rsidP="00E64CC8">
            <w:pPr>
              <w:pStyle w:val="TAL"/>
            </w:pPr>
            <w:r w:rsidRPr="00252156">
              <w:t>Derivation Path: TS 36.579-1, Table 5.5.11.2.7-1, condition ACK</w:t>
            </w:r>
          </w:p>
        </w:tc>
      </w:tr>
      <w:tr w:rsidR="00F67D29" w:rsidRPr="00252156" w14:paraId="05EED828" w14:textId="77777777" w:rsidTr="00E64CC8">
        <w:tc>
          <w:tcPr>
            <w:tcW w:w="2709" w:type="dxa"/>
          </w:tcPr>
          <w:p w14:paraId="5A066E4B" w14:textId="77777777" w:rsidR="00F67D29" w:rsidRPr="00252156" w:rsidRDefault="00F67D29" w:rsidP="00E64CC8">
            <w:pPr>
              <w:pStyle w:val="TAH"/>
            </w:pPr>
            <w:r w:rsidRPr="00252156">
              <w:t>Information Element</w:t>
            </w:r>
          </w:p>
        </w:tc>
        <w:tc>
          <w:tcPr>
            <w:tcW w:w="2187" w:type="dxa"/>
          </w:tcPr>
          <w:p w14:paraId="43C21687"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07E7065F" w14:textId="77777777" w:rsidR="00F67D29" w:rsidRPr="00252156" w:rsidRDefault="00F67D29" w:rsidP="00E64CC8">
            <w:pPr>
              <w:pStyle w:val="TAH"/>
            </w:pPr>
            <w:r w:rsidRPr="00252156">
              <w:t>Comment</w:t>
            </w:r>
          </w:p>
        </w:tc>
        <w:tc>
          <w:tcPr>
            <w:tcW w:w="1367" w:type="dxa"/>
          </w:tcPr>
          <w:p w14:paraId="44EC2F5F" w14:textId="77777777" w:rsidR="00F67D29" w:rsidRPr="00252156" w:rsidRDefault="00F67D29" w:rsidP="00E64CC8">
            <w:pPr>
              <w:pStyle w:val="TAH"/>
            </w:pPr>
            <w:r w:rsidRPr="00252156">
              <w:t>Reference</w:t>
            </w:r>
          </w:p>
        </w:tc>
        <w:tc>
          <w:tcPr>
            <w:tcW w:w="1184" w:type="dxa"/>
          </w:tcPr>
          <w:p w14:paraId="33E22694" w14:textId="77777777" w:rsidR="00F67D29" w:rsidRPr="00252156" w:rsidRDefault="00F67D29" w:rsidP="00E64CC8">
            <w:pPr>
              <w:pStyle w:val="TAH"/>
            </w:pPr>
            <w:r w:rsidRPr="00252156">
              <w:t>Condition</w:t>
            </w:r>
          </w:p>
        </w:tc>
      </w:tr>
      <w:tr w:rsidR="00F67D29" w:rsidRPr="00252156" w14:paraId="23FC59A3" w14:textId="77777777" w:rsidTr="00E64CC8">
        <w:tc>
          <w:tcPr>
            <w:tcW w:w="2709" w:type="dxa"/>
          </w:tcPr>
          <w:p w14:paraId="36E72896" w14:textId="77777777" w:rsidR="00F67D29" w:rsidRPr="00252156" w:rsidRDefault="00F67D29" w:rsidP="00E64CC8">
            <w:pPr>
              <w:pStyle w:val="TAL"/>
            </w:pPr>
            <w:r w:rsidRPr="00252156">
              <w:t>User ID</w:t>
            </w:r>
          </w:p>
        </w:tc>
        <w:tc>
          <w:tcPr>
            <w:tcW w:w="2187" w:type="dxa"/>
          </w:tcPr>
          <w:p w14:paraId="5D0CC2DB" w14:textId="77777777" w:rsidR="00F67D29" w:rsidRPr="00252156" w:rsidRDefault="00F67D29" w:rsidP="00E64CC8">
            <w:pPr>
              <w:pStyle w:val="TAL"/>
            </w:pPr>
          </w:p>
        </w:tc>
        <w:tc>
          <w:tcPr>
            <w:tcW w:w="2187" w:type="dxa"/>
            <w:tcBorders>
              <w:top w:val="single" w:sz="4" w:space="0" w:color="auto"/>
              <w:bottom w:val="single" w:sz="4" w:space="0" w:color="auto"/>
            </w:tcBorders>
          </w:tcPr>
          <w:p w14:paraId="4D9C2685" w14:textId="77777777" w:rsidR="00F67D29" w:rsidRPr="00252156" w:rsidRDefault="00F67D29" w:rsidP="00E64CC8">
            <w:pPr>
              <w:pStyle w:val="TAL"/>
            </w:pPr>
          </w:p>
        </w:tc>
        <w:tc>
          <w:tcPr>
            <w:tcW w:w="1367" w:type="dxa"/>
          </w:tcPr>
          <w:p w14:paraId="7A7EA9C9" w14:textId="77777777" w:rsidR="00F67D29" w:rsidRPr="00252156" w:rsidRDefault="00F67D29" w:rsidP="00E64CC8">
            <w:pPr>
              <w:pStyle w:val="TAL"/>
            </w:pPr>
          </w:p>
        </w:tc>
        <w:tc>
          <w:tcPr>
            <w:tcW w:w="1184" w:type="dxa"/>
            <w:vAlign w:val="bottom"/>
          </w:tcPr>
          <w:p w14:paraId="68446C51" w14:textId="77777777" w:rsidR="00F67D29" w:rsidRPr="00252156" w:rsidRDefault="00F67D29" w:rsidP="00E64CC8">
            <w:pPr>
              <w:pStyle w:val="TAL"/>
            </w:pPr>
          </w:p>
        </w:tc>
      </w:tr>
      <w:tr w:rsidR="00F67D29" w:rsidRPr="00252156" w14:paraId="4154229D" w14:textId="77777777" w:rsidTr="00E64CC8">
        <w:tc>
          <w:tcPr>
            <w:tcW w:w="2709" w:type="dxa"/>
          </w:tcPr>
          <w:p w14:paraId="23077F82" w14:textId="77777777" w:rsidR="00F67D29" w:rsidRPr="00252156" w:rsidDel="006C0DA3" w:rsidRDefault="00F67D29" w:rsidP="00E64CC8">
            <w:pPr>
              <w:pStyle w:val="TAL"/>
            </w:pPr>
            <w:r w:rsidRPr="00252156">
              <w:t xml:space="preserve">  User ID </w:t>
            </w:r>
          </w:p>
        </w:tc>
        <w:tc>
          <w:tcPr>
            <w:tcW w:w="2187" w:type="dxa"/>
          </w:tcPr>
          <w:p w14:paraId="71B36807" w14:textId="77777777" w:rsidR="00F67D29" w:rsidRPr="00252156" w:rsidRDefault="00F67D29" w:rsidP="00E64CC8">
            <w:pPr>
              <w:pStyle w:val="TAL"/>
            </w:pPr>
            <w:r w:rsidRPr="00252156">
              <w:t>px_MCVideo_ID_User_B</w:t>
            </w:r>
          </w:p>
        </w:tc>
        <w:tc>
          <w:tcPr>
            <w:tcW w:w="2187" w:type="dxa"/>
            <w:tcBorders>
              <w:top w:val="single" w:sz="4" w:space="0" w:color="auto"/>
              <w:bottom w:val="single" w:sz="4" w:space="0" w:color="auto"/>
            </w:tcBorders>
          </w:tcPr>
          <w:p w14:paraId="0AAAD187" w14:textId="77777777" w:rsidR="00F67D29" w:rsidRPr="00252156" w:rsidRDefault="00F67D29" w:rsidP="00E64CC8">
            <w:pPr>
              <w:pStyle w:val="TAL"/>
            </w:pPr>
          </w:p>
        </w:tc>
        <w:tc>
          <w:tcPr>
            <w:tcW w:w="1367" w:type="dxa"/>
          </w:tcPr>
          <w:p w14:paraId="5634DA9E" w14:textId="77777777" w:rsidR="00F67D29" w:rsidRPr="00252156" w:rsidRDefault="00F67D29" w:rsidP="00E64CC8">
            <w:pPr>
              <w:pStyle w:val="TAL"/>
            </w:pPr>
          </w:p>
        </w:tc>
        <w:tc>
          <w:tcPr>
            <w:tcW w:w="1184" w:type="dxa"/>
            <w:vAlign w:val="bottom"/>
          </w:tcPr>
          <w:p w14:paraId="44B3D08A" w14:textId="77777777" w:rsidR="00F67D29" w:rsidRPr="00252156" w:rsidRDefault="00F67D29" w:rsidP="00E64CC8">
            <w:pPr>
              <w:pStyle w:val="TAL"/>
            </w:pPr>
          </w:p>
        </w:tc>
      </w:tr>
    </w:tbl>
    <w:p w14:paraId="53C0AAC4" w14:textId="77777777" w:rsidR="00F67D29" w:rsidRPr="00252156" w:rsidRDefault="00F67D29" w:rsidP="00F67D29"/>
    <w:p w14:paraId="2163F0DB" w14:textId="77777777" w:rsidR="00F67D29" w:rsidRPr="00252156" w:rsidRDefault="00F67D29" w:rsidP="00F67D29">
      <w:pPr>
        <w:pStyle w:val="TH"/>
      </w:pPr>
      <w:r w:rsidRPr="00252156">
        <w:t>Table 6.8.1.3.3-26: Transmission End Notify from the SS (Step 25, Table 6.8.1.3.2-1</w:t>
      </w:r>
    </w:p>
    <w:tbl>
      <w:tblPr>
        <w:tblW w:w="963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9"/>
        <w:gridCol w:w="2187"/>
        <w:gridCol w:w="2187"/>
        <w:gridCol w:w="1367"/>
        <w:gridCol w:w="1184"/>
      </w:tblGrid>
      <w:tr w:rsidR="00F67D29" w:rsidRPr="00252156" w14:paraId="4C788661" w14:textId="77777777" w:rsidTr="00E64CC8">
        <w:trPr>
          <w:tblHeader/>
        </w:trPr>
        <w:tc>
          <w:tcPr>
            <w:tcW w:w="9634" w:type="dxa"/>
            <w:gridSpan w:val="5"/>
          </w:tcPr>
          <w:p w14:paraId="121BB842" w14:textId="77777777" w:rsidR="00F67D29" w:rsidRPr="00252156" w:rsidRDefault="00F67D29" w:rsidP="00E64CC8">
            <w:pPr>
              <w:pStyle w:val="TAL"/>
            </w:pPr>
            <w:r w:rsidRPr="00252156">
              <w:t>Derivation Path: TS 36.579-1, Table 5.5.11.2.15-1</w:t>
            </w:r>
          </w:p>
        </w:tc>
      </w:tr>
      <w:tr w:rsidR="00F67D29" w:rsidRPr="00252156" w14:paraId="7435D9D6" w14:textId="77777777" w:rsidTr="00E64CC8">
        <w:tc>
          <w:tcPr>
            <w:tcW w:w="2709" w:type="dxa"/>
          </w:tcPr>
          <w:p w14:paraId="46C81F3D" w14:textId="77777777" w:rsidR="00F67D29" w:rsidRPr="00252156" w:rsidRDefault="00F67D29" w:rsidP="00E64CC8">
            <w:pPr>
              <w:pStyle w:val="TAH"/>
            </w:pPr>
            <w:r w:rsidRPr="00252156">
              <w:t>Information Element</w:t>
            </w:r>
          </w:p>
        </w:tc>
        <w:tc>
          <w:tcPr>
            <w:tcW w:w="2187" w:type="dxa"/>
          </w:tcPr>
          <w:p w14:paraId="06634580" w14:textId="77777777" w:rsidR="00F67D29" w:rsidRPr="00252156" w:rsidRDefault="00F67D29" w:rsidP="00E64CC8">
            <w:pPr>
              <w:pStyle w:val="TAH"/>
            </w:pPr>
            <w:r w:rsidRPr="00252156">
              <w:t>Value/remark</w:t>
            </w:r>
          </w:p>
        </w:tc>
        <w:tc>
          <w:tcPr>
            <w:tcW w:w="2187" w:type="dxa"/>
            <w:tcBorders>
              <w:top w:val="single" w:sz="4" w:space="0" w:color="auto"/>
              <w:bottom w:val="single" w:sz="4" w:space="0" w:color="auto"/>
            </w:tcBorders>
          </w:tcPr>
          <w:p w14:paraId="296DE6EA" w14:textId="77777777" w:rsidR="00F67D29" w:rsidRPr="00252156" w:rsidRDefault="00F67D29" w:rsidP="00E64CC8">
            <w:pPr>
              <w:pStyle w:val="TAH"/>
            </w:pPr>
            <w:r w:rsidRPr="00252156">
              <w:t>Comment</w:t>
            </w:r>
          </w:p>
        </w:tc>
        <w:tc>
          <w:tcPr>
            <w:tcW w:w="1367" w:type="dxa"/>
          </w:tcPr>
          <w:p w14:paraId="7840674F" w14:textId="77777777" w:rsidR="00F67D29" w:rsidRPr="00252156" w:rsidRDefault="00F67D29" w:rsidP="00E64CC8">
            <w:pPr>
              <w:pStyle w:val="TAH"/>
            </w:pPr>
            <w:r w:rsidRPr="00252156">
              <w:t>Reference</w:t>
            </w:r>
          </w:p>
        </w:tc>
        <w:tc>
          <w:tcPr>
            <w:tcW w:w="1184" w:type="dxa"/>
          </w:tcPr>
          <w:p w14:paraId="59C84CC4" w14:textId="77777777" w:rsidR="00F67D29" w:rsidRPr="00252156" w:rsidRDefault="00F67D29" w:rsidP="00E64CC8">
            <w:pPr>
              <w:pStyle w:val="TAH"/>
            </w:pPr>
            <w:r w:rsidRPr="00252156">
              <w:t>Condition</w:t>
            </w:r>
          </w:p>
        </w:tc>
      </w:tr>
      <w:tr w:rsidR="00F67D29" w:rsidRPr="00252156" w14:paraId="07567EF2" w14:textId="77777777" w:rsidTr="00E64CC8">
        <w:tc>
          <w:tcPr>
            <w:tcW w:w="2709" w:type="dxa"/>
          </w:tcPr>
          <w:p w14:paraId="50F2D064" w14:textId="77777777" w:rsidR="00F67D29" w:rsidRPr="00252156" w:rsidRDefault="00F67D29" w:rsidP="00E64CC8">
            <w:pPr>
              <w:pStyle w:val="TAL"/>
            </w:pPr>
            <w:r w:rsidRPr="00252156">
              <w:t>User ID</w:t>
            </w:r>
          </w:p>
        </w:tc>
        <w:tc>
          <w:tcPr>
            <w:tcW w:w="2187" w:type="dxa"/>
          </w:tcPr>
          <w:p w14:paraId="0E316AAB" w14:textId="77777777" w:rsidR="00F67D29" w:rsidRPr="00252156" w:rsidRDefault="00F67D29" w:rsidP="00E64CC8">
            <w:pPr>
              <w:pStyle w:val="TAL"/>
            </w:pPr>
          </w:p>
        </w:tc>
        <w:tc>
          <w:tcPr>
            <w:tcW w:w="2187" w:type="dxa"/>
            <w:tcBorders>
              <w:top w:val="single" w:sz="4" w:space="0" w:color="auto"/>
              <w:bottom w:val="single" w:sz="4" w:space="0" w:color="auto"/>
            </w:tcBorders>
          </w:tcPr>
          <w:p w14:paraId="18D5C989" w14:textId="77777777" w:rsidR="00F67D29" w:rsidRPr="00252156" w:rsidRDefault="00F67D29" w:rsidP="00E64CC8">
            <w:pPr>
              <w:pStyle w:val="TAL"/>
            </w:pPr>
          </w:p>
        </w:tc>
        <w:tc>
          <w:tcPr>
            <w:tcW w:w="1367" w:type="dxa"/>
          </w:tcPr>
          <w:p w14:paraId="5CA15513" w14:textId="77777777" w:rsidR="00F67D29" w:rsidRPr="00252156" w:rsidRDefault="00F67D29" w:rsidP="00E64CC8">
            <w:pPr>
              <w:pStyle w:val="TAL"/>
            </w:pPr>
          </w:p>
        </w:tc>
        <w:tc>
          <w:tcPr>
            <w:tcW w:w="1184" w:type="dxa"/>
            <w:vAlign w:val="bottom"/>
          </w:tcPr>
          <w:p w14:paraId="34499E9B" w14:textId="77777777" w:rsidR="00F67D29" w:rsidRPr="00252156" w:rsidRDefault="00F67D29" w:rsidP="00E64CC8">
            <w:pPr>
              <w:pStyle w:val="TAL"/>
            </w:pPr>
          </w:p>
        </w:tc>
      </w:tr>
      <w:tr w:rsidR="00F67D29" w:rsidRPr="00252156" w14:paraId="2971DFFE" w14:textId="77777777" w:rsidTr="00E64CC8">
        <w:tc>
          <w:tcPr>
            <w:tcW w:w="2709" w:type="dxa"/>
          </w:tcPr>
          <w:p w14:paraId="1C50CD34" w14:textId="77777777" w:rsidR="00F67D29" w:rsidRPr="00252156" w:rsidDel="006C0DA3" w:rsidRDefault="00F67D29" w:rsidP="00E64CC8">
            <w:pPr>
              <w:pStyle w:val="TAL"/>
            </w:pPr>
            <w:r w:rsidRPr="00252156">
              <w:t xml:space="preserve">  User ID </w:t>
            </w:r>
          </w:p>
        </w:tc>
        <w:tc>
          <w:tcPr>
            <w:tcW w:w="2187" w:type="dxa"/>
          </w:tcPr>
          <w:p w14:paraId="62DCFBB6" w14:textId="77777777" w:rsidR="00F67D29" w:rsidRPr="00252156" w:rsidRDefault="00F67D29" w:rsidP="00E64CC8">
            <w:pPr>
              <w:pStyle w:val="TAL"/>
            </w:pPr>
            <w:r w:rsidRPr="00252156">
              <w:t>px_MCVideo_ID_User_B</w:t>
            </w:r>
          </w:p>
        </w:tc>
        <w:tc>
          <w:tcPr>
            <w:tcW w:w="2187" w:type="dxa"/>
            <w:tcBorders>
              <w:top w:val="single" w:sz="4" w:space="0" w:color="auto"/>
              <w:bottom w:val="single" w:sz="4" w:space="0" w:color="auto"/>
            </w:tcBorders>
          </w:tcPr>
          <w:p w14:paraId="52B15B52" w14:textId="77777777" w:rsidR="00F67D29" w:rsidRPr="00252156" w:rsidRDefault="00F67D29" w:rsidP="00E64CC8">
            <w:pPr>
              <w:pStyle w:val="TAL"/>
            </w:pPr>
          </w:p>
        </w:tc>
        <w:tc>
          <w:tcPr>
            <w:tcW w:w="1367" w:type="dxa"/>
          </w:tcPr>
          <w:p w14:paraId="79092955" w14:textId="77777777" w:rsidR="00F67D29" w:rsidRPr="00252156" w:rsidRDefault="00F67D29" w:rsidP="00E64CC8">
            <w:pPr>
              <w:pStyle w:val="TAL"/>
            </w:pPr>
          </w:p>
        </w:tc>
        <w:tc>
          <w:tcPr>
            <w:tcW w:w="1184" w:type="dxa"/>
            <w:vAlign w:val="bottom"/>
          </w:tcPr>
          <w:p w14:paraId="6F83AC32" w14:textId="77777777" w:rsidR="00F67D29" w:rsidRPr="00252156" w:rsidRDefault="00F67D29" w:rsidP="00E64CC8">
            <w:pPr>
              <w:pStyle w:val="TAL"/>
            </w:pPr>
          </w:p>
        </w:tc>
      </w:tr>
    </w:tbl>
    <w:p w14:paraId="10AAE76C" w14:textId="77777777" w:rsidR="00F67D29" w:rsidRPr="00252156" w:rsidRDefault="00F67D29" w:rsidP="00F67D29"/>
    <w:p w14:paraId="077CCD0A" w14:textId="6CFA1020" w:rsidR="00F67D29" w:rsidRPr="00252156" w:rsidRDefault="00F67D29" w:rsidP="00F67D29">
      <w:pPr>
        <w:pStyle w:val="TH"/>
      </w:pPr>
      <w:r w:rsidRPr="00252156">
        <w:t>Table 6.8.1.3.3-27: Void</w:t>
      </w:r>
    </w:p>
    <w:p w14:paraId="5B561BA8" w14:textId="003C2575" w:rsidR="00AD62C6" w:rsidRPr="00201E3B" w:rsidRDefault="00AD62C6" w:rsidP="00784A32"/>
    <w:p w14:paraId="555D8D8C" w14:textId="77777777" w:rsidR="00784A32" w:rsidRPr="00201E3B" w:rsidRDefault="00784A32" w:rsidP="00784A32">
      <w:pPr>
        <w:pStyle w:val="Heading1"/>
      </w:pPr>
      <w:bookmarkStart w:id="872" w:name="_Toc52787597"/>
      <w:bookmarkStart w:id="873" w:name="_Toc52787779"/>
      <w:bookmarkStart w:id="874" w:name="_Toc75907001"/>
      <w:bookmarkStart w:id="875" w:name="_Toc75907338"/>
      <w:bookmarkStart w:id="876" w:name="_Toc84345742"/>
      <w:bookmarkStart w:id="877" w:name="_Toc99871307"/>
      <w:bookmarkStart w:id="878" w:name="_Toc123748509"/>
      <w:r w:rsidRPr="00201E3B">
        <w:t>7</w:t>
      </w:r>
      <w:r w:rsidRPr="00201E3B">
        <w:tab/>
        <w:t>Off-Network Test Scenarios</w:t>
      </w:r>
      <w:bookmarkEnd w:id="872"/>
      <w:bookmarkEnd w:id="873"/>
      <w:bookmarkEnd w:id="874"/>
      <w:bookmarkEnd w:id="875"/>
      <w:bookmarkEnd w:id="876"/>
      <w:bookmarkEnd w:id="877"/>
      <w:bookmarkEnd w:id="878"/>
    </w:p>
    <w:p w14:paraId="64B31D9E" w14:textId="77777777" w:rsidR="004F4473" w:rsidRPr="00201E3B" w:rsidRDefault="004F4473" w:rsidP="004F4473">
      <w:pPr>
        <w:pStyle w:val="Heading2"/>
      </w:pPr>
      <w:bookmarkStart w:id="879" w:name="_Toc123748510"/>
      <w:r w:rsidRPr="00201E3B">
        <w:t>7.1</w:t>
      </w:r>
      <w:r w:rsidRPr="00201E3B">
        <w:tab/>
        <w:t>Group Calls</w:t>
      </w:r>
      <w:bookmarkEnd w:id="879"/>
    </w:p>
    <w:p w14:paraId="46841542" w14:textId="77777777" w:rsidR="004F4473" w:rsidRPr="00201E3B" w:rsidRDefault="004F4473" w:rsidP="004F4473">
      <w:pPr>
        <w:pStyle w:val="Heading3"/>
      </w:pPr>
      <w:bookmarkStart w:id="880" w:name="_Toc123748511"/>
      <w:r w:rsidRPr="00201E3B">
        <w:t>7.1.1</w:t>
      </w:r>
      <w:r w:rsidRPr="00201E3B">
        <w:tab/>
        <w:t>Basic Group Calls</w:t>
      </w:r>
      <w:bookmarkEnd w:id="880"/>
    </w:p>
    <w:p w14:paraId="54305D2B" w14:textId="77777777" w:rsidR="004F4473" w:rsidRPr="00201E3B" w:rsidRDefault="004F4473" w:rsidP="00095F66">
      <w:pPr>
        <w:pStyle w:val="Heading4"/>
      </w:pPr>
      <w:bookmarkStart w:id="881" w:name="_Toc123748512"/>
      <w:r w:rsidRPr="00201E3B">
        <w:t>7.1.1.1</w:t>
      </w:r>
      <w:r w:rsidRPr="00201E3B">
        <w:tab/>
        <w:t>Off-network / Group Call / Basic Group Call / Transmission Control / Upgrade to Emergency Call / Downgrade from Emergency Call / Upgrade to Imminent Peril Call / Downgrade from Imminent Peril Call / Release call / Client Originated (CO)</w:t>
      </w:r>
      <w:bookmarkEnd w:id="881"/>
    </w:p>
    <w:p w14:paraId="5E730C71" w14:textId="77777777" w:rsidR="004F4473" w:rsidRPr="00201E3B" w:rsidRDefault="004F4473" w:rsidP="004F4473">
      <w:pPr>
        <w:pStyle w:val="H6"/>
      </w:pPr>
      <w:r w:rsidRPr="00201E3B">
        <w:t>7.1.1.1.1</w:t>
      </w:r>
      <w:r w:rsidRPr="00201E3B">
        <w:tab/>
        <w:t>Test Purpose (TP)</w:t>
      </w:r>
    </w:p>
    <w:p w14:paraId="7EB13260" w14:textId="77777777" w:rsidR="004F4473" w:rsidRPr="00201E3B" w:rsidRDefault="004F4473" w:rsidP="004F4473">
      <w:pPr>
        <w:pStyle w:val="H6"/>
      </w:pPr>
      <w:r w:rsidRPr="00201E3B">
        <w:t>(1)</w:t>
      </w:r>
    </w:p>
    <w:p w14:paraId="6EE67938"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group calls in off-network environment, and the UE (MCVideo Client) is in an off-network environment }</w:t>
      </w:r>
    </w:p>
    <w:p w14:paraId="1AC54C5C"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1E0F385F"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group call </w:t>
      </w:r>
      <w:r w:rsidRPr="00201E3B">
        <w:rPr>
          <w:noProof w:val="0"/>
        </w:rPr>
        <w:t>}</w:t>
      </w:r>
    </w:p>
    <w:p w14:paraId="48F24AE9"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requests a group call by sending a GROUP CALL PROBE message </w:t>
      </w:r>
      <w:r w:rsidRPr="00201E3B">
        <w:rPr>
          <w:b/>
          <w:noProof w:val="0"/>
        </w:rPr>
        <w:t>and,</w:t>
      </w:r>
      <w:r w:rsidRPr="00201E3B">
        <w:rPr>
          <w:noProof w:val="0"/>
        </w:rPr>
        <w:t xml:space="preserve"> upon not receiving a response to the GROUP CALL PROBE, sends a GROUP CALL ANNOUNCEMENT message }</w:t>
      </w:r>
    </w:p>
    <w:p w14:paraId="1230A18B" w14:textId="77777777" w:rsidR="004F4473" w:rsidRPr="00201E3B" w:rsidRDefault="004F4473" w:rsidP="004F4473">
      <w:pPr>
        <w:pStyle w:val="PL"/>
        <w:rPr>
          <w:noProof w:val="0"/>
        </w:rPr>
      </w:pPr>
      <w:r w:rsidRPr="00201E3B">
        <w:rPr>
          <w:noProof w:val="0"/>
        </w:rPr>
        <w:t xml:space="preserve">            }</w:t>
      </w:r>
    </w:p>
    <w:p w14:paraId="6EB1FD40" w14:textId="77777777" w:rsidR="004F4473" w:rsidRPr="00201E3B" w:rsidRDefault="004F4473" w:rsidP="004F4473">
      <w:pPr>
        <w:pStyle w:val="PL"/>
        <w:rPr>
          <w:noProof w:val="0"/>
        </w:rPr>
      </w:pPr>
    </w:p>
    <w:p w14:paraId="3D4D8373" w14:textId="77777777" w:rsidR="004F4473" w:rsidRPr="00201E3B" w:rsidRDefault="004F4473" w:rsidP="004F4473">
      <w:pPr>
        <w:pStyle w:val="H6"/>
      </w:pPr>
      <w:r w:rsidRPr="00201E3B">
        <w:t>(2)</w:t>
      </w:r>
    </w:p>
    <w:p w14:paraId="61B8AEB6"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MCVideo </w:t>
      </w:r>
      <w:r w:rsidRPr="00201E3B">
        <w:rPr>
          <w:noProof w:val="0"/>
          <w:lang w:eastAsia="ko-KR"/>
        </w:rPr>
        <w:t xml:space="preserve">Pre-arranged Group Call </w:t>
      </w:r>
      <w:r w:rsidRPr="00201E3B">
        <w:rPr>
          <w:noProof w:val="0"/>
        </w:rPr>
        <w:t>}</w:t>
      </w:r>
    </w:p>
    <w:p w14:paraId="05137774"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56DA4FDE"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engages in communication with the invited MCVideo User(s) }</w:t>
      </w:r>
    </w:p>
    <w:p w14:paraId="1036D05E" w14:textId="77777777" w:rsidR="004F4473" w:rsidRPr="00201E3B" w:rsidRDefault="004F4473" w:rsidP="004F4473">
      <w:pPr>
        <w:pStyle w:val="PL"/>
        <w:rPr>
          <w:noProof w:val="0"/>
        </w:rPr>
      </w:pPr>
      <w:r w:rsidRPr="00201E3B">
        <w:rPr>
          <w:b/>
          <w:bCs/>
          <w:noProof w:val="0"/>
        </w:rPr>
        <w:t xml:space="preserve">    then </w:t>
      </w:r>
      <w:r w:rsidRPr="00201E3B">
        <w:rPr>
          <w:noProof w:val="0"/>
        </w:rPr>
        <w:t>{ UE (MCVideo Client) respects the transmission control imposed by the transmission control entity/arbitrator (Transmission Granted, Transmission Arbitration Release, Transmission Request }</w:t>
      </w:r>
    </w:p>
    <w:p w14:paraId="21E45C06" w14:textId="77777777" w:rsidR="004F4473" w:rsidRPr="00201E3B" w:rsidRDefault="004F4473" w:rsidP="004F4473">
      <w:pPr>
        <w:pStyle w:val="PL"/>
        <w:rPr>
          <w:noProof w:val="0"/>
        </w:rPr>
      </w:pPr>
      <w:r w:rsidRPr="00201E3B">
        <w:rPr>
          <w:noProof w:val="0"/>
        </w:rPr>
        <w:t xml:space="preserve">            }</w:t>
      </w:r>
    </w:p>
    <w:p w14:paraId="50AB1CA8" w14:textId="77777777" w:rsidR="004F4473" w:rsidRPr="00201E3B" w:rsidRDefault="004F4473" w:rsidP="004F4473">
      <w:pPr>
        <w:pStyle w:val="PL"/>
        <w:rPr>
          <w:b/>
          <w:noProof w:val="0"/>
        </w:rPr>
      </w:pPr>
    </w:p>
    <w:p w14:paraId="4F774800" w14:textId="77777777" w:rsidR="004F4473" w:rsidRPr="00201E3B" w:rsidRDefault="004F4473" w:rsidP="004F4473">
      <w:pPr>
        <w:pStyle w:val="H6"/>
      </w:pPr>
      <w:r w:rsidRPr="00201E3B">
        <w:t>(3)</w:t>
      </w:r>
    </w:p>
    <w:p w14:paraId="2E120237"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group call and the MCVideo User being authorised for initiating an MCVideo emergency group call }</w:t>
      </w:r>
    </w:p>
    <w:p w14:paraId="03EBC622"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071CCB24" w14:textId="77777777" w:rsidR="004F4473" w:rsidRPr="00201E3B" w:rsidRDefault="004F4473" w:rsidP="004F4473">
      <w:pPr>
        <w:pStyle w:val="PL"/>
        <w:rPr>
          <w:noProof w:val="0"/>
        </w:rPr>
      </w:pPr>
      <w:r w:rsidRPr="00201E3B">
        <w:rPr>
          <w:noProof w:val="0"/>
        </w:rPr>
        <w:lastRenderedPageBreak/>
        <w:t xml:space="preserve">  </w:t>
      </w:r>
      <w:r w:rsidRPr="00201E3B">
        <w:rPr>
          <w:b/>
          <w:noProof w:val="0"/>
        </w:rPr>
        <w:t>when</w:t>
      </w:r>
      <w:r w:rsidRPr="00201E3B">
        <w:rPr>
          <w:noProof w:val="0"/>
        </w:rPr>
        <w:t xml:space="preserve"> { the MCVideo User requests to upgrade the ongoing off-network MCVideo group call to an MCVideo emergency group call }</w:t>
      </w:r>
    </w:p>
    <w:p w14:paraId="76A9CDCF"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ANNOUNCEMENT message }</w:t>
      </w:r>
    </w:p>
    <w:p w14:paraId="6B498511" w14:textId="77777777" w:rsidR="004F4473" w:rsidRPr="00201E3B" w:rsidRDefault="004F4473" w:rsidP="004F4473">
      <w:pPr>
        <w:pStyle w:val="PL"/>
        <w:rPr>
          <w:noProof w:val="0"/>
        </w:rPr>
      </w:pPr>
      <w:r w:rsidRPr="00201E3B">
        <w:rPr>
          <w:noProof w:val="0"/>
        </w:rPr>
        <w:t xml:space="preserve">            }</w:t>
      </w:r>
    </w:p>
    <w:p w14:paraId="7E82DB94" w14:textId="77777777" w:rsidR="004F4473" w:rsidRPr="00201E3B" w:rsidRDefault="004F4473" w:rsidP="004F4473">
      <w:pPr>
        <w:pStyle w:val="PL"/>
        <w:rPr>
          <w:noProof w:val="0"/>
        </w:rPr>
      </w:pPr>
    </w:p>
    <w:p w14:paraId="7D2EA716" w14:textId="77777777" w:rsidR="004F4473" w:rsidRPr="00201E3B" w:rsidRDefault="004F4473" w:rsidP="004F4473">
      <w:pPr>
        <w:pStyle w:val="H6"/>
      </w:pPr>
      <w:r w:rsidRPr="00201E3B">
        <w:t>(4)</w:t>
      </w:r>
    </w:p>
    <w:p w14:paraId="01CCED9C"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emergency group call }</w:t>
      </w:r>
    </w:p>
    <w:p w14:paraId="2DC41B77"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575E7B00"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5EA18684"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75B255C9" w14:textId="77777777" w:rsidR="004F4473" w:rsidRPr="00201E3B" w:rsidRDefault="004F4473" w:rsidP="004F4473">
      <w:pPr>
        <w:pStyle w:val="PL"/>
        <w:rPr>
          <w:noProof w:val="0"/>
        </w:rPr>
      </w:pPr>
      <w:r w:rsidRPr="00201E3B">
        <w:rPr>
          <w:noProof w:val="0"/>
        </w:rPr>
        <w:t xml:space="preserve">            }</w:t>
      </w:r>
    </w:p>
    <w:p w14:paraId="5591E612" w14:textId="77777777" w:rsidR="004F4473" w:rsidRPr="00201E3B" w:rsidRDefault="004F4473" w:rsidP="004F4473">
      <w:pPr>
        <w:pStyle w:val="PL"/>
        <w:rPr>
          <w:noProof w:val="0"/>
        </w:rPr>
      </w:pPr>
    </w:p>
    <w:p w14:paraId="593429AA" w14:textId="77777777" w:rsidR="004F4473" w:rsidRPr="00201E3B" w:rsidRDefault="004F4473" w:rsidP="004F4473">
      <w:pPr>
        <w:pStyle w:val="H6"/>
      </w:pPr>
      <w:r w:rsidRPr="00201E3B">
        <w:t>(5)</w:t>
      </w:r>
    </w:p>
    <w:p w14:paraId="412F3287"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emergency group call and the MCVideo User being authorised for cancelling an MCVideo emergency state }</w:t>
      </w:r>
    </w:p>
    <w:p w14:paraId="4AB241BB"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339070DC"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Emergency state }</w:t>
      </w:r>
    </w:p>
    <w:p w14:paraId="47467E2A"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rFonts w:cs="Arial"/>
          <w:noProof w:val="0"/>
          <w:sz w:val="18"/>
          <w:szCs w:val="18"/>
        </w:rPr>
        <w:t>GROUP CALL EMERGENCY END</w:t>
      </w:r>
      <w:r w:rsidRPr="00201E3B">
        <w:rPr>
          <w:noProof w:val="0"/>
        </w:rPr>
        <w:t xml:space="preserve"> message }</w:t>
      </w:r>
    </w:p>
    <w:p w14:paraId="7662EDB7" w14:textId="77777777" w:rsidR="004F4473" w:rsidRPr="00201E3B" w:rsidRDefault="004F4473" w:rsidP="004F4473">
      <w:pPr>
        <w:pStyle w:val="PL"/>
        <w:rPr>
          <w:noProof w:val="0"/>
        </w:rPr>
      </w:pPr>
      <w:r w:rsidRPr="00201E3B">
        <w:rPr>
          <w:noProof w:val="0"/>
        </w:rPr>
        <w:t xml:space="preserve">            }</w:t>
      </w:r>
    </w:p>
    <w:p w14:paraId="4C468B3A" w14:textId="77777777" w:rsidR="004F4473" w:rsidRPr="00201E3B" w:rsidRDefault="004F4473" w:rsidP="004F4473">
      <w:pPr>
        <w:pStyle w:val="PL"/>
        <w:rPr>
          <w:b/>
          <w:noProof w:val="0"/>
        </w:rPr>
      </w:pPr>
    </w:p>
    <w:p w14:paraId="495812C0" w14:textId="77777777" w:rsidR="004F4473" w:rsidRPr="00201E3B" w:rsidRDefault="004F4473" w:rsidP="004F4473">
      <w:pPr>
        <w:pStyle w:val="H6"/>
      </w:pPr>
      <w:r w:rsidRPr="00201E3B">
        <w:t>(6)</w:t>
      </w:r>
    </w:p>
    <w:p w14:paraId="52D4320E"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established an off-network group call and the MCVideo User being authorised for initiating an MCVideo imminent peril group call }</w:t>
      </w:r>
    </w:p>
    <w:p w14:paraId="319128EA"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28DB6D14"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upgrade the ongoing off-network MCVideo group call to an MCVideo imminent peril group call }</w:t>
      </w:r>
    </w:p>
    <w:p w14:paraId="04F46A77"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ANNOUNCEMENT message }</w:t>
      </w:r>
    </w:p>
    <w:p w14:paraId="2FA514AC" w14:textId="77777777" w:rsidR="004F4473" w:rsidRPr="00201E3B" w:rsidRDefault="004F4473" w:rsidP="004F4473">
      <w:pPr>
        <w:pStyle w:val="PL"/>
        <w:rPr>
          <w:noProof w:val="0"/>
        </w:rPr>
      </w:pPr>
      <w:r w:rsidRPr="00201E3B">
        <w:rPr>
          <w:noProof w:val="0"/>
        </w:rPr>
        <w:t xml:space="preserve">            }</w:t>
      </w:r>
    </w:p>
    <w:p w14:paraId="6B16E239" w14:textId="77777777" w:rsidR="004F4473" w:rsidRPr="00201E3B" w:rsidRDefault="004F4473" w:rsidP="004F4473">
      <w:pPr>
        <w:pStyle w:val="PL"/>
        <w:rPr>
          <w:noProof w:val="0"/>
        </w:rPr>
      </w:pPr>
    </w:p>
    <w:p w14:paraId="67F19971" w14:textId="77777777" w:rsidR="004F4473" w:rsidRPr="00201E3B" w:rsidRDefault="004F4473" w:rsidP="004F4473">
      <w:pPr>
        <w:pStyle w:val="H6"/>
      </w:pPr>
      <w:r w:rsidRPr="00201E3B">
        <w:t>(7)</w:t>
      </w:r>
    </w:p>
    <w:p w14:paraId="3A988441"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imminent peril group call }</w:t>
      </w:r>
    </w:p>
    <w:p w14:paraId="0816834A"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62B760E8"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invited MCVideo User(s) }</w:t>
      </w:r>
    </w:p>
    <w:p w14:paraId="300D98DF"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14AE6EC4" w14:textId="77777777" w:rsidR="004F4473" w:rsidRPr="00201E3B" w:rsidRDefault="004F4473" w:rsidP="004F4473">
      <w:pPr>
        <w:pStyle w:val="PL"/>
        <w:rPr>
          <w:noProof w:val="0"/>
        </w:rPr>
      </w:pPr>
      <w:r w:rsidRPr="00201E3B">
        <w:rPr>
          <w:noProof w:val="0"/>
        </w:rPr>
        <w:t xml:space="preserve">            }</w:t>
      </w:r>
    </w:p>
    <w:p w14:paraId="02DC212F" w14:textId="77777777" w:rsidR="004F4473" w:rsidRPr="00201E3B" w:rsidRDefault="004F4473" w:rsidP="004F4473">
      <w:pPr>
        <w:pStyle w:val="PL"/>
        <w:rPr>
          <w:noProof w:val="0"/>
        </w:rPr>
      </w:pPr>
    </w:p>
    <w:p w14:paraId="51F1C298" w14:textId="77777777" w:rsidR="004F4473" w:rsidRPr="00201E3B" w:rsidRDefault="004F4473" w:rsidP="004F4473">
      <w:pPr>
        <w:pStyle w:val="H6"/>
      </w:pPr>
      <w:r w:rsidRPr="00201E3B">
        <w:t>(8)</w:t>
      </w:r>
    </w:p>
    <w:p w14:paraId="42C315BE" w14:textId="77777777" w:rsidR="004F4473" w:rsidRPr="00201E3B" w:rsidRDefault="004F4473" w:rsidP="004F4473">
      <w:pPr>
        <w:pStyle w:val="PL"/>
        <w:rPr>
          <w:noProof w:val="0"/>
        </w:rPr>
      </w:pPr>
      <w:r w:rsidRPr="00201E3B">
        <w:rPr>
          <w:b/>
          <w:noProof w:val="0"/>
        </w:rPr>
        <w:t>with</w:t>
      </w:r>
      <w:r w:rsidRPr="00201E3B">
        <w:rPr>
          <w:noProof w:val="0"/>
        </w:rPr>
        <w:t xml:space="preserve"> { UE (MCVideo Client) having upgraded to an off-network imminent peril group call and the MCVideo User being authorised for cancelling an MCVideo imminent peril state }</w:t>
      </w:r>
    </w:p>
    <w:p w14:paraId="5125E04E" w14:textId="77777777" w:rsidR="004F4473" w:rsidRPr="00201E3B" w:rsidRDefault="004F4473" w:rsidP="004F4473">
      <w:pPr>
        <w:pStyle w:val="PL"/>
        <w:rPr>
          <w:noProof w:val="0"/>
        </w:rPr>
      </w:pPr>
      <w:r w:rsidRPr="00201E3B">
        <w:rPr>
          <w:b/>
          <w:noProof w:val="0"/>
        </w:rPr>
        <w:t>ensure that</w:t>
      </w:r>
      <w:r w:rsidRPr="00201E3B">
        <w:rPr>
          <w:noProof w:val="0"/>
        </w:rPr>
        <w:t xml:space="preserve"> {</w:t>
      </w:r>
    </w:p>
    <w:p w14:paraId="351AF8B6" w14:textId="77777777" w:rsidR="004F4473" w:rsidRPr="00201E3B" w:rsidRDefault="004F4473" w:rsidP="004F4473">
      <w:pPr>
        <w:pStyle w:val="PL"/>
        <w:rPr>
          <w:noProof w:val="0"/>
        </w:rPr>
      </w:pPr>
      <w:r w:rsidRPr="00201E3B">
        <w:rPr>
          <w:noProof w:val="0"/>
        </w:rPr>
        <w:t xml:space="preserve">  </w:t>
      </w:r>
      <w:r w:rsidRPr="00201E3B">
        <w:rPr>
          <w:b/>
          <w:noProof w:val="0"/>
        </w:rPr>
        <w:t>when</w:t>
      </w:r>
      <w:r w:rsidRPr="00201E3B">
        <w:rPr>
          <w:noProof w:val="0"/>
        </w:rPr>
        <w:t xml:space="preserve"> { the MCVideo User requests to cancel the ongoing MCVideo imminent peril state }</w:t>
      </w:r>
    </w:p>
    <w:p w14:paraId="66C438EE" w14:textId="77777777" w:rsidR="004F4473" w:rsidRPr="00201E3B" w:rsidRDefault="004F4473" w:rsidP="004F4473">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rFonts w:cs="Arial"/>
          <w:noProof w:val="0"/>
          <w:sz w:val="18"/>
          <w:szCs w:val="18"/>
        </w:rPr>
        <w:t>GROUP CALL IMMINENT PERIL END</w:t>
      </w:r>
      <w:r w:rsidRPr="00201E3B">
        <w:rPr>
          <w:noProof w:val="0"/>
        </w:rPr>
        <w:t xml:space="preserve"> message }</w:t>
      </w:r>
    </w:p>
    <w:p w14:paraId="10C8E1FF" w14:textId="77777777" w:rsidR="004F4473" w:rsidRPr="00201E3B" w:rsidRDefault="004F4473" w:rsidP="004F4473">
      <w:pPr>
        <w:pStyle w:val="PL"/>
        <w:rPr>
          <w:noProof w:val="0"/>
        </w:rPr>
      </w:pPr>
      <w:r w:rsidRPr="00201E3B">
        <w:rPr>
          <w:noProof w:val="0"/>
        </w:rPr>
        <w:t xml:space="preserve">            }</w:t>
      </w:r>
    </w:p>
    <w:p w14:paraId="0592BDD2" w14:textId="77777777" w:rsidR="004F4473" w:rsidRPr="00201E3B" w:rsidRDefault="004F4473" w:rsidP="004F4473">
      <w:pPr>
        <w:pStyle w:val="PL"/>
        <w:rPr>
          <w:b/>
          <w:noProof w:val="0"/>
        </w:rPr>
      </w:pPr>
    </w:p>
    <w:p w14:paraId="6988CE05" w14:textId="77777777" w:rsidR="004F4473" w:rsidRPr="00201E3B" w:rsidRDefault="004F4473" w:rsidP="004F4473">
      <w:pPr>
        <w:pStyle w:val="H6"/>
      </w:pPr>
      <w:r w:rsidRPr="00201E3B">
        <w:t>7.1.1.1.2</w:t>
      </w:r>
      <w:r w:rsidRPr="00201E3B">
        <w:tab/>
        <w:t>Conformance requirements</w:t>
      </w:r>
    </w:p>
    <w:p w14:paraId="40548084" w14:textId="77777777" w:rsidR="004F4473" w:rsidRPr="00201E3B" w:rsidRDefault="004F4473" w:rsidP="004F4473">
      <w:r w:rsidRPr="00201E3B">
        <w:t xml:space="preserve">References: The conformance requirements covered in the current TC are specified in: </w:t>
      </w:r>
    </w:p>
    <w:p w14:paraId="04D3149C" w14:textId="77777777" w:rsidR="004F4473" w:rsidRPr="00201E3B" w:rsidRDefault="004F4473" w:rsidP="004F4473">
      <w:r w:rsidRPr="00201E3B">
        <w:t xml:space="preserve">TS 24.281 clauses </w:t>
      </w:r>
      <w:r w:rsidRPr="00201E3B">
        <w:rPr>
          <w:lang w:eastAsia="zh-CN"/>
        </w:rPr>
        <w:t>9.3.2.4.2.1</w:t>
      </w:r>
      <w:r w:rsidRPr="00201E3B">
        <w:t xml:space="preserve">, </w:t>
      </w:r>
      <w:r w:rsidRPr="00201E3B">
        <w:rPr>
          <w:lang w:eastAsia="zh-CN"/>
        </w:rPr>
        <w:t xml:space="preserve">9.3.2.4.2.2, 9.3.2.4.3.1, 9.3.2.4.3.6, </w:t>
      </w:r>
      <w:r w:rsidRPr="00201E3B">
        <w:t xml:space="preserve">9.3.3.4.7.1, 9.3.3.4.8.1, 9.3.3.4.8.4, TS 24.581 clauses </w:t>
      </w:r>
      <w:r w:rsidRPr="00201E3B">
        <w:rPr>
          <w:lang w:eastAsia="ko-KR"/>
        </w:rPr>
        <w:t>7</w:t>
      </w:r>
      <w:r w:rsidRPr="00201E3B">
        <w:t>.2.</w:t>
      </w:r>
      <w:r w:rsidRPr="00201E3B">
        <w:rPr>
          <w:lang w:eastAsia="ko-KR"/>
        </w:rPr>
        <w:t>3</w:t>
      </w:r>
      <w:r w:rsidRPr="00201E3B">
        <w:t>.2.</w:t>
      </w:r>
      <w:r w:rsidRPr="00201E3B">
        <w:rPr>
          <w:lang w:eastAsia="ko-KR"/>
        </w:rPr>
        <w:t>2, 7.2.3.5.2, 7.2.3.5.5, 7.2.3.3.2, 7.2.3.7.7</w:t>
      </w:r>
      <w:r w:rsidRPr="00201E3B">
        <w:t>. Unless otherwise stated these are Rel-15 requirements.</w:t>
      </w:r>
    </w:p>
    <w:p w14:paraId="30CA512E" w14:textId="77777777" w:rsidR="004F4473" w:rsidRPr="00201E3B" w:rsidRDefault="004F4473" w:rsidP="004F4473">
      <w:r w:rsidRPr="00201E3B">
        <w:t xml:space="preserve">[TS 24.281, clause </w:t>
      </w:r>
      <w:r w:rsidRPr="00201E3B">
        <w:rPr>
          <w:lang w:eastAsia="zh-CN"/>
        </w:rPr>
        <w:t>9.3.2.4.2.1</w:t>
      </w:r>
      <w:r w:rsidRPr="00201E3B">
        <w:t>]</w:t>
      </w:r>
    </w:p>
    <w:p w14:paraId="5C992781" w14:textId="77777777" w:rsidR="004F4473" w:rsidRPr="00201E3B" w:rsidRDefault="004F4473" w:rsidP="004F4473">
      <w:r w:rsidRPr="00201E3B">
        <w:t>When in the "S1: start-stop" state, upon an indication from an MCVideo user to initiate a group call for an MCVideo group ID, the MCVideo client:</w:t>
      </w:r>
    </w:p>
    <w:p w14:paraId="7A8D58E0" w14:textId="77777777" w:rsidR="004F4473" w:rsidRPr="00201E3B" w:rsidRDefault="004F4473" w:rsidP="004F4473">
      <w:pPr>
        <w:pStyle w:val="B1"/>
        <w:rPr>
          <w:lang w:eastAsia="ko-KR"/>
        </w:rPr>
      </w:pPr>
      <w:r w:rsidRPr="00201E3B">
        <w:t>1)</w:t>
      </w:r>
      <w:r w:rsidRPr="00201E3B">
        <w:tab/>
        <w:t>shall store the MCVideo group ID as the MCVideo group ID of the call</w:t>
      </w:r>
      <w:r w:rsidRPr="00201E3B">
        <w:rPr>
          <w:lang w:eastAsia="ko-KR"/>
        </w:rPr>
        <w:t>;</w:t>
      </w:r>
    </w:p>
    <w:p w14:paraId="1B97817D" w14:textId="77777777" w:rsidR="004F4473" w:rsidRPr="00201E3B" w:rsidRDefault="004F4473" w:rsidP="004F4473">
      <w:pPr>
        <w:pStyle w:val="B1"/>
      </w:pPr>
      <w:r w:rsidRPr="00201E3B">
        <w:t>2)</w:t>
      </w:r>
      <w:r w:rsidRPr="00201E3B">
        <w:tab/>
        <w:t xml:space="preserve">shall </w:t>
      </w:r>
      <w:r w:rsidRPr="00201E3B">
        <w:rPr>
          <w:lang w:eastAsia="ko-KR"/>
        </w:rPr>
        <w:t>create a call type control state machine as described in clause 9.3.3.2</w:t>
      </w:r>
      <w:r w:rsidRPr="00201E3B">
        <w:t>;</w:t>
      </w:r>
    </w:p>
    <w:p w14:paraId="1E4F527B" w14:textId="77777777" w:rsidR="004F4473" w:rsidRPr="00201E3B" w:rsidRDefault="004F4473" w:rsidP="004F4473">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641C09C1" w14:textId="77777777" w:rsidR="004F4473" w:rsidRPr="00201E3B" w:rsidRDefault="004F4473" w:rsidP="004F4473">
      <w:pPr>
        <w:pStyle w:val="B2"/>
        <w:rPr>
          <w:lang w:eastAsia="ko-KR"/>
        </w:rPr>
      </w:pPr>
      <w:r w:rsidRPr="00201E3B">
        <w:lastRenderedPageBreak/>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22AF1F7C" w14:textId="77777777" w:rsidR="004F4473" w:rsidRPr="00201E3B" w:rsidRDefault="004F4473" w:rsidP="004F4473">
      <w:pPr>
        <w:pStyle w:val="B1"/>
        <w:rPr>
          <w:lang w:eastAsia="ko-KR"/>
        </w:rPr>
      </w:pPr>
      <w:r w:rsidRPr="00201E3B">
        <w:t>4)</w:t>
      </w:r>
      <w:r w:rsidRPr="00201E3B">
        <w:tab/>
        <w:t>shall send the GROUP CALL PROBE message as specified in clause </w:t>
      </w:r>
      <w:r w:rsidRPr="00201E3B">
        <w:rPr>
          <w:lang w:eastAsia="ko-KR"/>
        </w:rPr>
        <w:t>9.3.1.1.1;</w:t>
      </w:r>
    </w:p>
    <w:p w14:paraId="3357A0E1" w14:textId="77777777" w:rsidR="004F4473" w:rsidRPr="00201E3B" w:rsidRDefault="004F4473" w:rsidP="004F4473">
      <w:pPr>
        <w:pStyle w:val="B1"/>
        <w:rPr>
          <w:lang w:eastAsia="ko-KR"/>
        </w:rPr>
      </w:pPr>
      <w:r w:rsidRPr="00201E3B">
        <w:rPr>
          <w:lang w:eastAsia="ko-KR"/>
        </w:rPr>
        <w:t>5)</w:t>
      </w:r>
      <w:r w:rsidRPr="00201E3B">
        <w:rPr>
          <w:lang w:eastAsia="ko-KR"/>
        </w:rPr>
        <w:tab/>
        <w:t>shall start timer TFG3 (call probe retransmission);</w:t>
      </w:r>
    </w:p>
    <w:p w14:paraId="43C3A07E" w14:textId="77777777" w:rsidR="004F4473" w:rsidRPr="00201E3B" w:rsidRDefault="004F4473" w:rsidP="004F4473">
      <w:pPr>
        <w:pStyle w:val="B1"/>
        <w:rPr>
          <w:lang w:eastAsia="ko-KR"/>
        </w:rPr>
      </w:pPr>
      <w:r w:rsidRPr="00201E3B">
        <w:rPr>
          <w:lang w:eastAsia="ko-KR"/>
        </w:rPr>
        <w:t>6)</w:t>
      </w:r>
      <w:r w:rsidRPr="00201E3B">
        <w:rPr>
          <w:lang w:eastAsia="ko-KR"/>
        </w:rPr>
        <w:tab/>
        <w:t>shall start timer TFG1 (wait for call announcement); and</w:t>
      </w:r>
    </w:p>
    <w:p w14:paraId="42F0E9ED" w14:textId="77777777" w:rsidR="004F4473" w:rsidRPr="00201E3B" w:rsidRDefault="004F4473" w:rsidP="004F4473">
      <w:pPr>
        <w:pStyle w:val="B1"/>
        <w:rPr>
          <w:lang w:eastAsia="ko-KR"/>
        </w:rPr>
      </w:pPr>
      <w:r w:rsidRPr="00201E3B">
        <w:rPr>
          <w:lang w:eastAsia="ko-KR"/>
        </w:rPr>
        <w:t>7)</w:t>
      </w:r>
      <w:r w:rsidRPr="00201E3B">
        <w:rPr>
          <w:lang w:eastAsia="ko-KR"/>
        </w:rPr>
        <w:tab/>
        <w:t>shall enter the "S2: waiting for call announcement" state.</w:t>
      </w:r>
    </w:p>
    <w:p w14:paraId="2F4AEF02" w14:textId="77777777" w:rsidR="004F4473" w:rsidRPr="00201E3B" w:rsidRDefault="004F4473" w:rsidP="004F4473">
      <w:r w:rsidRPr="00201E3B">
        <w:t xml:space="preserve">[TS 24.281, clause </w:t>
      </w:r>
      <w:r w:rsidRPr="00201E3B">
        <w:rPr>
          <w:lang w:eastAsia="zh-CN"/>
        </w:rPr>
        <w:t>9.3.2.4.2.2</w:t>
      </w:r>
      <w:r w:rsidRPr="00201E3B">
        <w:t>]</w:t>
      </w:r>
    </w:p>
    <w:p w14:paraId="68BFE542" w14:textId="77777777" w:rsidR="004F4473" w:rsidRPr="00201E3B" w:rsidRDefault="004F4473" w:rsidP="004F4473">
      <w:r w:rsidRPr="00201E3B">
        <w:t xml:space="preserve">When in the "S2: waiting for call announcement" state, upon expiration of </w:t>
      </w:r>
      <w:r w:rsidRPr="00201E3B">
        <w:rPr>
          <w:lang w:eastAsia="ko-KR"/>
        </w:rPr>
        <w:t>TFG3 (call probe retransmission)</w:t>
      </w:r>
      <w:r w:rsidRPr="00201E3B">
        <w:t>, the MCVideo client:</w:t>
      </w:r>
    </w:p>
    <w:p w14:paraId="24CB0466" w14:textId="77777777" w:rsidR="004F4473" w:rsidRPr="00201E3B" w:rsidRDefault="004F4473" w:rsidP="004F4473">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1B74745B" w14:textId="77777777" w:rsidR="004F4473" w:rsidRPr="00201E3B" w:rsidRDefault="004F4473" w:rsidP="004F4473">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5DA07C7B" w14:textId="77777777" w:rsidR="004F4473" w:rsidRPr="00201E3B" w:rsidRDefault="004F4473" w:rsidP="004F4473">
      <w:pPr>
        <w:pStyle w:val="B1"/>
        <w:rPr>
          <w:lang w:eastAsia="ko-KR"/>
        </w:rPr>
      </w:pPr>
      <w:r w:rsidRPr="00201E3B">
        <w:t>2)</w:t>
      </w:r>
      <w:r w:rsidRPr="00201E3B">
        <w:tab/>
        <w:t>shall send the GROUP CALL PROBE message as specified in clause </w:t>
      </w:r>
      <w:r w:rsidRPr="00201E3B">
        <w:rPr>
          <w:lang w:eastAsia="ko-KR"/>
        </w:rPr>
        <w:t>9.3.1.1.1;</w:t>
      </w:r>
    </w:p>
    <w:p w14:paraId="70D46814" w14:textId="77777777" w:rsidR="004F4473" w:rsidRPr="00201E3B" w:rsidRDefault="004F4473" w:rsidP="004F4473">
      <w:pPr>
        <w:pStyle w:val="B1"/>
        <w:rPr>
          <w:lang w:eastAsia="ko-KR"/>
        </w:rPr>
      </w:pPr>
      <w:r w:rsidRPr="00201E3B">
        <w:rPr>
          <w:lang w:eastAsia="ko-KR"/>
        </w:rPr>
        <w:t>3)</w:t>
      </w:r>
      <w:r w:rsidRPr="00201E3B">
        <w:rPr>
          <w:lang w:eastAsia="ko-KR"/>
        </w:rPr>
        <w:tab/>
        <w:t>shall start timer TFG3 (call probe retransmission); and</w:t>
      </w:r>
    </w:p>
    <w:p w14:paraId="1FA9A89A" w14:textId="77777777" w:rsidR="004F4473" w:rsidRPr="00201E3B" w:rsidRDefault="004F4473" w:rsidP="004F4473">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4AB5CD9F" w14:textId="77777777" w:rsidR="004F4473" w:rsidRPr="00201E3B" w:rsidRDefault="004F4473" w:rsidP="004F4473">
      <w:r w:rsidRPr="00201E3B">
        <w:t xml:space="preserve">[TS 24.281, clause </w:t>
      </w:r>
      <w:r w:rsidRPr="00201E3B">
        <w:rPr>
          <w:lang w:eastAsia="zh-CN"/>
        </w:rPr>
        <w:t>9.3.2.4.3.1</w:t>
      </w:r>
      <w:r w:rsidRPr="00201E3B">
        <w:t>]</w:t>
      </w:r>
    </w:p>
    <w:p w14:paraId="3B9E3703" w14:textId="77777777" w:rsidR="004F4473" w:rsidRPr="00201E3B" w:rsidRDefault="004F4473" w:rsidP="004F4473">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3FB1374C" w14:textId="77777777" w:rsidR="004F4473" w:rsidRPr="00201E3B" w:rsidRDefault="004F4473" w:rsidP="004F4473">
      <w:pPr>
        <w:pStyle w:val="B1"/>
      </w:pPr>
      <w:r w:rsidRPr="00201E3B">
        <w:t>1)</w:t>
      </w:r>
      <w:r w:rsidRPr="00201E3B">
        <w:tab/>
        <w:t xml:space="preserve">shall stop </w:t>
      </w:r>
      <w:r w:rsidRPr="00201E3B">
        <w:rPr>
          <w:lang w:eastAsia="ko-KR"/>
        </w:rPr>
        <w:t>timer TFG3 (call probe retransmission), if running;</w:t>
      </w:r>
    </w:p>
    <w:p w14:paraId="0CA323D9" w14:textId="77777777" w:rsidR="004F4473" w:rsidRPr="00201E3B" w:rsidRDefault="004F4473" w:rsidP="004F4473">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69A2E903" w14:textId="77777777" w:rsidR="004F4473" w:rsidRPr="00201E3B" w:rsidRDefault="004F4473" w:rsidP="004F4473">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29D2063C" w14:textId="77777777" w:rsidR="004F4473" w:rsidRPr="00201E3B" w:rsidRDefault="004F4473" w:rsidP="004F4473">
      <w:pPr>
        <w:pStyle w:val="B1"/>
      </w:pPr>
      <w:r w:rsidRPr="00201E3B">
        <w:t>4)</w:t>
      </w:r>
      <w:r w:rsidRPr="00201E3B">
        <w:tab/>
        <w:t>shall select refresh interval value and store it as the refresh interval of the call</w:t>
      </w:r>
      <w:r w:rsidRPr="00201E3B">
        <w:rPr>
          <w:lang w:eastAsia="ko-KR"/>
        </w:rPr>
        <w:t>;</w:t>
      </w:r>
    </w:p>
    <w:p w14:paraId="79460615" w14:textId="77777777" w:rsidR="004F4473" w:rsidRPr="00201E3B" w:rsidRDefault="004F4473" w:rsidP="004F4473">
      <w:pPr>
        <w:pStyle w:val="B1"/>
        <w:rPr>
          <w:lang w:eastAsia="ko-KR"/>
        </w:rPr>
      </w:pPr>
      <w:r w:rsidRPr="00201E3B">
        <w:t>5)</w:t>
      </w:r>
      <w:r w:rsidRPr="00201E3B">
        <w:tab/>
        <w:t>shall store own MCVideo user ID as the originating MCVideo user ID of the call</w:t>
      </w:r>
      <w:r w:rsidRPr="00201E3B">
        <w:rPr>
          <w:lang w:eastAsia="ko-KR"/>
        </w:rPr>
        <w:t>;</w:t>
      </w:r>
    </w:p>
    <w:p w14:paraId="0E644F1D" w14:textId="77777777" w:rsidR="004F4473" w:rsidRPr="00201E3B" w:rsidRDefault="004F4473" w:rsidP="004F4473">
      <w:pPr>
        <w:pStyle w:val="B1"/>
      </w:pPr>
      <w:r w:rsidRPr="00201E3B">
        <w:t>6)</w:t>
      </w:r>
      <w:r w:rsidRPr="00201E3B">
        <w:tab/>
        <w:t>shall store the current UTC time as the call start time of the call</w:t>
      </w:r>
      <w:r w:rsidRPr="00201E3B">
        <w:rPr>
          <w:lang w:eastAsia="ko-KR"/>
        </w:rPr>
        <w:t>;</w:t>
      </w:r>
    </w:p>
    <w:p w14:paraId="393BCC33" w14:textId="77777777" w:rsidR="004F4473" w:rsidRPr="00201E3B" w:rsidRDefault="004F4473" w:rsidP="004F4473">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46159100" w14:textId="77777777" w:rsidR="004F4473" w:rsidRPr="00201E3B" w:rsidRDefault="004F4473" w:rsidP="004F4473">
      <w:pPr>
        <w:pStyle w:val="B2"/>
      </w:pPr>
      <w:r w:rsidRPr="00201E3B">
        <w:t>a)</w:t>
      </w:r>
      <w:r w:rsidRPr="00201E3B">
        <w:tab/>
        <w:t>shall set the Call identifier IE to the stored call identifier of the call;</w:t>
      </w:r>
    </w:p>
    <w:p w14:paraId="446889FC" w14:textId="77777777" w:rsidR="004F4473" w:rsidRPr="00201E3B" w:rsidRDefault="004F4473" w:rsidP="004F4473">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79827258" w14:textId="77777777" w:rsidR="004F4473" w:rsidRPr="00201E3B" w:rsidRDefault="004F4473" w:rsidP="004F4473">
      <w:pPr>
        <w:pStyle w:val="B2"/>
      </w:pPr>
      <w:r w:rsidRPr="00201E3B">
        <w:t>c)</w:t>
      </w:r>
      <w:r w:rsidRPr="00201E3B">
        <w:tab/>
        <w:t>shall set the Refresh interval IE to the stored refresh interval of the call;</w:t>
      </w:r>
    </w:p>
    <w:p w14:paraId="1C698618" w14:textId="77777777" w:rsidR="004F4473" w:rsidRPr="00201E3B" w:rsidRDefault="004F4473" w:rsidP="004F4473">
      <w:pPr>
        <w:pStyle w:val="B2"/>
        <w:rPr>
          <w:lang w:eastAsia="ko-KR"/>
        </w:rPr>
      </w:pPr>
      <w:r w:rsidRPr="00201E3B">
        <w:t>d)</w:t>
      </w:r>
      <w:r w:rsidRPr="00201E3B">
        <w:tab/>
        <w:t>shall set the SDP IE to the stored SDP body of the call</w:t>
      </w:r>
      <w:r w:rsidRPr="00201E3B">
        <w:rPr>
          <w:lang w:eastAsia="ko-KR"/>
        </w:rPr>
        <w:t>;</w:t>
      </w:r>
    </w:p>
    <w:p w14:paraId="1749FE65" w14:textId="77777777" w:rsidR="004F4473" w:rsidRPr="00201E3B" w:rsidRDefault="004F4473" w:rsidP="004F4473">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0CB11A99" w14:textId="77777777" w:rsidR="004F4473" w:rsidRPr="00201E3B" w:rsidRDefault="004F4473" w:rsidP="004F4473">
      <w:pPr>
        <w:pStyle w:val="B2"/>
        <w:rPr>
          <w:lang w:eastAsia="ko-KR"/>
        </w:rPr>
      </w:pPr>
      <w:r w:rsidRPr="00201E3B">
        <w:t>f)</w:t>
      </w:r>
      <w:r w:rsidRPr="00201E3B">
        <w:tab/>
        <w:t>shall set the MCVideo group ID IE to the stored MCVideo group ID of the call</w:t>
      </w:r>
      <w:r w:rsidRPr="00201E3B">
        <w:rPr>
          <w:lang w:eastAsia="ko-KR"/>
        </w:rPr>
        <w:t>;</w:t>
      </w:r>
    </w:p>
    <w:p w14:paraId="01561203" w14:textId="77777777" w:rsidR="004F4473" w:rsidRPr="00201E3B" w:rsidRDefault="004F4473" w:rsidP="004F4473">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5DFDB9EE" w14:textId="77777777" w:rsidR="004F4473" w:rsidRPr="00201E3B" w:rsidRDefault="004F4473" w:rsidP="004F4473">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69D2CC2E" w14:textId="77777777" w:rsidR="004F4473" w:rsidRPr="00201E3B" w:rsidRDefault="004F4473" w:rsidP="004F4473">
      <w:pPr>
        <w:pStyle w:val="B2"/>
        <w:rPr>
          <w:lang w:eastAsia="ko-KR"/>
        </w:rPr>
      </w:pPr>
      <w:r w:rsidRPr="00201E3B">
        <w:rPr>
          <w:lang w:eastAsia="ko-KR"/>
        </w:rPr>
        <w:t>i)</w:t>
      </w:r>
      <w:r w:rsidRPr="00201E3B">
        <w:rPr>
          <w:lang w:eastAsia="ko-KR"/>
        </w:rPr>
        <w:tab/>
        <w:t>shall set the Last user to change call type IE to last user to change call type associated with call type control state machine; and</w:t>
      </w:r>
    </w:p>
    <w:p w14:paraId="56EFFB84" w14:textId="77777777" w:rsidR="004F4473" w:rsidRPr="00201E3B" w:rsidRDefault="004F4473" w:rsidP="004F4473">
      <w:pPr>
        <w:pStyle w:val="B2"/>
      </w:pPr>
      <w:r w:rsidRPr="00201E3B">
        <w:t>j)</w:t>
      </w:r>
      <w:r w:rsidRPr="00201E3B">
        <w:tab/>
        <w:t xml:space="preserve">may include the </w:t>
      </w:r>
      <w:r w:rsidRPr="00201E3B">
        <w:rPr>
          <w:lang w:eastAsia="zh-CN"/>
        </w:rPr>
        <w:t>Confirm mode indication IE;</w:t>
      </w:r>
    </w:p>
    <w:p w14:paraId="4F90EBFE" w14:textId="77777777" w:rsidR="004F4473" w:rsidRPr="00201E3B" w:rsidRDefault="004F4473" w:rsidP="004F4473">
      <w:pPr>
        <w:pStyle w:val="B1"/>
        <w:rPr>
          <w:lang w:eastAsia="ko-KR"/>
        </w:rPr>
      </w:pPr>
      <w:r w:rsidRPr="00201E3B">
        <w:lastRenderedPageBreak/>
        <w:t>8)</w:t>
      </w:r>
      <w:r w:rsidRPr="00201E3B">
        <w:tab/>
        <w:t>shall send the GROUP CALL ANNOUNCEMENT message as specified in clause </w:t>
      </w:r>
      <w:r w:rsidRPr="00201E3B">
        <w:rPr>
          <w:lang w:eastAsia="ko-KR"/>
        </w:rPr>
        <w:t>9.3.1.1.1;</w:t>
      </w:r>
    </w:p>
    <w:p w14:paraId="05BA3E7A" w14:textId="77777777" w:rsidR="004F4473" w:rsidRPr="00201E3B" w:rsidRDefault="004F4473" w:rsidP="004F4473">
      <w:pPr>
        <w:pStyle w:val="B1"/>
      </w:pPr>
      <w:r w:rsidRPr="00201E3B">
        <w:rPr>
          <w:lang w:eastAsia="ko-KR"/>
        </w:rPr>
        <w:t>9)</w:t>
      </w:r>
      <w:r w:rsidRPr="00201E3B">
        <w:rPr>
          <w:lang w:eastAsia="ko-KR"/>
        </w:rPr>
        <w:tab/>
      </w:r>
      <w:r w:rsidRPr="00201E3B">
        <w:t>shall establish a media session based on the stored SDP body of the call;</w:t>
      </w:r>
    </w:p>
    <w:p w14:paraId="54FB8192" w14:textId="77777777" w:rsidR="004F4473" w:rsidRPr="00201E3B" w:rsidRDefault="004F4473" w:rsidP="004F4473">
      <w:pPr>
        <w:pStyle w:val="B1"/>
      </w:pPr>
      <w:r w:rsidRPr="00201E3B">
        <w:t>10)</w:t>
      </w:r>
      <w:r w:rsidRPr="00201E3B">
        <w:tab/>
        <w:t>shall start transmission control as originating transmission participant as specified in clause a.b in 3GPP TS 24.581 [5];</w:t>
      </w:r>
    </w:p>
    <w:p w14:paraId="4FA6A12B" w14:textId="77777777" w:rsidR="004F4473" w:rsidRPr="00201E3B" w:rsidRDefault="004F4473" w:rsidP="004F4473">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4681D460" w14:textId="77777777" w:rsidR="004F4473" w:rsidRPr="00201E3B" w:rsidRDefault="004F4473" w:rsidP="004F4473">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7DBD33F9" w14:textId="77777777" w:rsidR="004F4473" w:rsidRPr="00201E3B" w:rsidRDefault="004F4473" w:rsidP="004F4473">
      <w:pPr>
        <w:pStyle w:val="B1"/>
        <w:rPr>
          <w:lang w:eastAsia="ko-KR"/>
        </w:rPr>
      </w:pPr>
      <w:r w:rsidRPr="00201E3B">
        <w:rPr>
          <w:lang w:eastAsia="ko-KR"/>
        </w:rPr>
        <w:t>13)</w:t>
      </w:r>
      <w:r w:rsidRPr="00201E3B">
        <w:rPr>
          <w:lang w:eastAsia="ko-KR"/>
        </w:rPr>
        <w:tab/>
        <w:t>shall enter the "S3: part of ongoing call" state.</w:t>
      </w:r>
    </w:p>
    <w:p w14:paraId="5E7FD423" w14:textId="77777777" w:rsidR="004F4473" w:rsidRPr="00201E3B" w:rsidRDefault="004F4473" w:rsidP="004F4473">
      <w:pPr>
        <w:pStyle w:val="NO"/>
      </w:pPr>
      <w:r w:rsidRPr="00201E3B">
        <w:rPr>
          <w:lang w:eastAsia="ko-KR"/>
        </w:rPr>
        <w:t xml:space="preserve">Note: </w:t>
      </w:r>
      <w:r w:rsidRPr="00201E3B">
        <w:t>In this release of the specification, the refresh interval of the call is fixed to 10 seconds.</w:t>
      </w:r>
    </w:p>
    <w:p w14:paraId="68FA2624" w14:textId="77777777" w:rsidR="004F4473" w:rsidRPr="00201E3B" w:rsidRDefault="004F4473" w:rsidP="004F4473">
      <w:r w:rsidRPr="00201E3B">
        <w:t xml:space="preserve">[TS 24.281, clause </w:t>
      </w:r>
      <w:r w:rsidRPr="00201E3B">
        <w:rPr>
          <w:lang w:eastAsia="zh-CN"/>
        </w:rPr>
        <w:t>9.3.2.4.3.6</w:t>
      </w:r>
      <w:r w:rsidRPr="00201E3B">
        <w:t>]</w:t>
      </w:r>
    </w:p>
    <w:p w14:paraId="5F9634B4" w14:textId="77777777" w:rsidR="004F4473" w:rsidRPr="00201E3B" w:rsidRDefault="004F4473" w:rsidP="004F4473">
      <w:r w:rsidRPr="00201E3B">
        <w:t>When in the "S3: part of ongoing call" state, upon receiving a GROUP CALL ACCEPT message with the MCVideo group ID IE matching the stored MCVideo group ID of the call, the MCVideo client:</w:t>
      </w:r>
    </w:p>
    <w:p w14:paraId="2070C060" w14:textId="77777777" w:rsidR="004F4473" w:rsidRPr="00201E3B" w:rsidRDefault="004F4473" w:rsidP="004F4473">
      <w:pPr>
        <w:pStyle w:val="B1"/>
        <w:rPr>
          <w:lang w:eastAsia="ko-KR"/>
        </w:rPr>
      </w:pPr>
      <w:r w:rsidRPr="00201E3B">
        <w:rPr>
          <w:lang w:eastAsia="ko-KR"/>
        </w:rPr>
        <w:t>1)</w:t>
      </w:r>
      <w:r w:rsidRPr="00201E3B">
        <w:rPr>
          <w:lang w:eastAsia="ko-KR"/>
        </w:rPr>
        <w:tab/>
        <w:t>can inform the MCVideo user about the call acceptance; and</w:t>
      </w:r>
    </w:p>
    <w:p w14:paraId="2090D454" w14:textId="77777777" w:rsidR="004F4473" w:rsidRPr="00201E3B" w:rsidRDefault="004F4473" w:rsidP="004F4473">
      <w:pPr>
        <w:pStyle w:val="B1"/>
        <w:rPr>
          <w:lang w:eastAsia="ko-KR"/>
        </w:rPr>
      </w:pPr>
      <w:r w:rsidRPr="00201E3B">
        <w:rPr>
          <w:lang w:eastAsia="ko-KR"/>
        </w:rPr>
        <w:t>2)</w:t>
      </w:r>
      <w:r w:rsidRPr="00201E3B">
        <w:rPr>
          <w:lang w:eastAsia="ko-KR"/>
        </w:rPr>
        <w:tab/>
        <w:t xml:space="preserve">shall remain in </w:t>
      </w:r>
      <w:r w:rsidRPr="00201E3B">
        <w:t>the "S3: part of ongoing call" state</w:t>
      </w:r>
      <w:r w:rsidRPr="00201E3B">
        <w:rPr>
          <w:lang w:eastAsia="ko-KR"/>
        </w:rPr>
        <w:t>.</w:t>
      </w:r>
    </w:p>
    <w:p w14:paraId="6F2E6FDB" w14:textId="77777777" w:rsidR="004F4473" w:rsidRPr="00201E3B" w:rsidRDefault="004F4473" w:rsidP="004F4473">
      <w:r w:rsidRPr="00201E3B">
        <w:t>[TS 24.281, clause 9.3.3.4.7.1]</w:t>
      </w:r>
    </w:p>
    <w:p w14:paraId="6386207D" w14:textId="77777777" w:rsidR="004F4473" w:rsidRPr="00201E3B" w:rsidRDefault="004F4473" w:rsidP="004F4473">
      <w:r w:rsidRPr="00201E3B">
        <w:t xml:space="preserve">When in the </w:t>
      </w:r>
      <w:r w:rsidRPr="00201E3B">
        <w:rPr>
          <w:lang w:eastAsia="ko-KR"/>
        </w:rPr>
        <w:t>"T2: in-progress basic group call" state</w:t>
      </w:r>
      <w:r w:rsidRPr="00201E3B">
        <w:t>, upon receiving an indication from the user to upgrade the call to "IMMINENT PERIL GROUP CALL" or "EMERGENCY GROUP CALL"</w:t>
      </w:r>
      <w:r w:rsidRPr="00201E3B">
        <w:rPr>
          <w:lang w:eastAsia="ko-KR"/>
        </w:rPr>
        <w:t xml:space="preserve"> or when in the "T3: in-progress imminent peril group call" state, </w:t>
      </w:r>
      <w:r w:rsidRPr="00201E3B">
        <w:t>upon receiving an indication from the user to upgrade the call to "EMERGENCY GROUP CALL", the MCVideo client:</w:t>
      </w:r>
    </w:p>
    <w:p w14:paraId="2B994609" w14:textId="77777777" w:rsidR="004F4473" w:rsidRPr="00201E3B" w:rsidRDefault="004F4473" w:rsidP="004F4473">
      <w:pPr>
        <w:pStyle w:val="B1"/>
      </w:pPr>
      <w:r w:rsidRPr="00201E3B">
        <w:t>1)</w:t>
      </w:r>
      <w:r w:rsidRPr="00201E3B">
        <w:tab/>
        <w:t xml:space="preserve">if the user request is to upgrade the call </w:t>
      </w:r>
      <w:r w:rsidRPr="00201E3B">
        <w:rPr>
          <w:lang w:eastAsia="zh-CN"/>
        </w:rPr>
        <w:t>to "</w:t>
      </w:r>
      <w:r w:rsidRPr="00201E3B">
        <w:t>EMERGENCY GROUP CALL</w:t>
      </w:r>
      <w:r w:rsidRPr="00201E3B">
        <w:rPr>
          <w:lang w:eastAsia="zh-CN"/>
        </w:rPr>
        <w:t xml:space="preserve">" and </w:t>
      </w:r>
      <w:r w:rsidRPr="00201E3B">
        <w:rPr>
          <w:lang w:eastAsia="ko-KR"/>
        </w:rPr>
        <w:t>the value of "</w:t>
      </w:r>
      <w:r w:rsidRPr="00201E3B">
        <w:t>/</w:t>
      </w:r>
      <w:r w:rsidRPr="00201E3B">
        <w:rPr>
          <w:i/>
          <w:iCs/>
        </w:rPr>
        <w:t>&lt;x&gt;</w:t>
      </w:r>
      <w:r w:rsidRPr="00201E3B">
        <w:t>/</w:t>
      </w:r>
      <w:r w:rsidRPr="00201E3B">
        <w:rPr>
          <w:i/>
          <w:iCs/>
        </w:rPr>
        <w:t>&lt;x&gt;</w:t>
      </w:r>
      <w:r w:rsidRPr="00201E3B">
        <w:t>/OffNetwork/EmergencyCallChange</w:t>
      </w:r>
      <w:r w:rsidRPr="00201E3B">
        <w:rPr>
          <w:lang w:eastAsia="ko-KR"/>
        </w:rPr>
        <w:t>" leaf node present in the user profile as specified in 3GPP TS 24.483 [4] is set to "true"</w:t>
      </w:r>
      <w:r w:rsidRPr="00201E3B">
        <w:t>:</w:t>
      </w:r>
    </w:p>
    <w:p w14:paraId="32208CF4" w14:textId="77777777" w:rsidR="004F4473" w:rsidRPr="00201E3B" w:rsidRDefault="004F4473" w:rsidP="004F4473">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25CC43A2" w14:textId="77777777" w:rsidR="004F4473" w:rsidRPr="00201E3B" w:rsidRDefault="004F4473" w:rsidP="004F4473">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84B7346" w14:textId="77777777" w:rsidR="004F4473" w:rsidRPr="00201E3B" w:rsidRDefault="004F4473" w:rsidP="004F4473">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w:t>
      </w:r>
    </w:p>
    <w:p w14:paraId="7191FA9A" w14:textId="77777777" w:rsidR="004F4473" w:rsidRPr="00201E3B" w:rsidRDefault="004F4473" w:rsidP="004F4473">
      <w:pPr>
        <w:pStyle w:val="B2"/>
        <w:rPr>
          <w:rFonts w:eastAsia="Gulim"/>
          <w:lang w:eastAsia="ko-KR"/>
        </w:rPr>
      </w:pPr>
      <w:r w:rsidRPr="00201E3B">
        <w:rPr>
          <w:rFonts w:eastAsia="Gulim"/>
          <w:lang w:eastAsia="ko-KR"/>
        </w:rPr>
        <w:t>d)</w:t>
      </w:r>
      <w:r w:rsidRPr="00201E3B">
        <w:rPr>
          <w:rFonts w:eastAsia="Gulim"/>
          <w:lang w:eastAsia="ko-KR"/>
        </w:rPr>
        <w:tab/>
        <w:t>shall stop timer TFG14 (implicit downgrade imminent peril), if running; and</w:t>
      </w:r>
    </w:p>
    <w:p w14:paraId="0847CC4D" w14:textId="77777777" w:rsidR="004F4473" w:rsidRPr="00201E3B" w:rsidRDefault="004F4473" w:rsidP="004F4473">
      <w:pPr>
        <w:pStyle w:val="B2"/>
        <w:rPr>
          <w:rFonts w:eastAsia="Gulim"/>
          <w:lang w:eastAsia="ko-KR"/>
        </w:rPr>
      </w:pPr>
      <w:r w:rsidRPr="00201E3B">
        <w:rPr>
          <w:rFonts w:eastAsia="Gulim"/>
          <w:lang w:eastAsia="ko-KR"/>
        </w:rPr>
        <w:t>e)</w:t>
      </w:r>
      <w:r w:rsidRPr="00201E3B">
        <w:rPr>
          <w:rFonts w:eastAsia="Gulim"/>
          <w:lang w:eastAsia="ko-KR"/>
        </w:rPr>
        <w:tab/>
        <w:t>shall enter "T1: in-progress emergency group call"</w:t>
      </w:r>
      <w:r w:rsidRPr="00201E3B">
        <w:t xml:space="preserve"> state;</w:t>
      </w:r>
    </w:p>
    <w:p w14:paraId="45755E3E" w14:textId="77777777" w:rsidR="004F4473" w:rsidRPr="00201E3B" w:rsidRDefault="004F4473" w:rsidP="004F4473">
      <w:pPr>
        <w:pStyle w:val="B1"/>
      </w:pPr>
      <w:r w:rsidRPr="00201E3B">
        <w:t>2)</w:t>
      </w:r>
      <w:r w:rsidRPr="00201E3B">
        <w:tab/>
        <w:t xml:space="preserve">if the user request is to upgrade the call </w:t>
      </w:r>
      <w:r w:rsidRPr="00201E3B">
        <w:rPr>
          <w:lang w:eastAsia="zh-CN"/>
        </w:rPr>
        <w:t>to "</w:t>
      </w:r>
      <w:r w:rsidRPr="00201E3B">
        <w:t>IMMINENT PERIL GROUP CALL</w:t>
      </w:r>
      <w:r w:rsidRPr="00201E3B">
        <w:rPr>
          <w:lang w:eastAsia="zh-CN"/>
        </w:rPr>
        <w:t>"</w:t>
      </w:r>
      <w:r w:rsidRPr="00201E3B">
        <w:rPr>
          <w:lang w:eastAsia="ko-KR"/>
        </w:rPr>
        <w:t xml:space="preserve"> and the value of "</w:t>
      </w:r>
      <w:r w:rsidRPr="00201E3B">
        <w:t>/</w:t>
      </w:r>
      <w:r w:rsidRPr="00201E3B">
        <w:rPr>
          <w:i/>
          <w:iCs/>
        </w:rPr>
        <w:t>&lt;x&gt;</w:t>
      </w:r>
      <w:r w:rsidRPr="00201E3B">
        <w:t>/</w:t>
      </w:r>
      <w:r w:rsidRPr="00201E3B">
        <w:rPr>
          <w:i/>
          <w:iCs/>
        </w:rPr>
        <w:t>&lt;x&gt;</w:t>
      </w:r>
      <w:r w:rsidRPr="00201E3B">
        <w:t>/OffNetwork/ ImminentPerilCallChange</w:t>
      </w:r>
      <w:r w:rsidRPr="00201E3B">
        <w:rPr>
          <w:lang w:eastAsia="ko-KR"/>
        </w:rPr>
        <w:t>" leaf node present in the user profile as specified in 3GPP TS 24.483 [4] set to "true"</w:t>
      </w:r>
      <w:r w:rsidRPr="00201E3B">
        <w:t>:</w:t>
      </w:r>
    </w:p>
    <w:p w14:paraId="42AD5A2C" w14:textId="77777777" w:rsidR="004F4473" w:rsidRPr="00201E3B" w:rsidRDefault="004F4473" w:rsidP="004F4473">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0F69282C" w14:textId="77777777" w:rsidR="004F4473" w:rsidRPr="00201E3B" w:rsidRDefault="004F4473" w:rsidP="004F4473">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5036DFD3" w14:textId="77777777" w:rsidR="004F4473" w:rsidRPr="00201E3B" w:rsidRDefault="004F4473" w:rsidP="004F4473">
      <w:pPr>
        <w:pStyle w:val="B2"/>
        <w:rPr>
          <w:rFonts w:eastAsia="Gulim"/>
          <w:lang w:eastAsia="ko-KR"/>
        </w:rPr>
      </w:pPr>
      <w:r w:rsidRPr="00201E3B">
        <w:rPr>
          <w:rFonts w:eastAsia="Gulim"/>
          <w:lang w:eastAsia="ko-KR"/>
        </w:rPr>
        <w:t>c)</w:t>
      </w:r>
      <w:r w:rsidRPr="00201E3B">
        <w:rPr>
          <w:rFonts w:eastAsia="Gulim"/>
          <w:lang w:eastAsia="ko-KR"/>
        </w:rPr>
        <w:tab/>
        <w:t>shall start timer TFG14 (implicit downgrade imminent peril)</w:t>
      </w:r>
      <w:r w:rsidRPr="00201E3B">
        <w:rPr>
          <w:lang w:eastAsia="ko-KR"/>
        </w:rPr>
        <w:t xml:space="preserve"> with value as specified in clause 9.3.3.4.1.2</w:t>
      </w:r>
      <w:r w:rsidRPr="00201E3B">
        <w:rPr>
          <w:rFonts w:eastAsia="Gulim"/>
          <w:lang w:eastAsia="ko-KR"/>
        </w:rPr>
        <w:t xml:space="preserve"> and</w:t>
      </w:r>
    </w:p>
    <w:p w14:paraId="64357233" w14:textId="77777777" w:rsidR="004F4473" w:rsidRPr="00201E3B" w:rsidRDefault="004F4473" w:rsidP="004F4473">
      <w:pPr>
        <w:pStyle w:val="B2"/>
        <w:rPr>
          <w:lang w:eastAsia="ko-KR"/>
        </w:rPr>
      </w:pPr>
      <w:r w:rsidRPr="00201E3B">
        <w:rPr>
          <w:lang w:eastAsia="ko-KR"/>
        </w:rPr>
        <w:t>d)</w:t>
      </w:r>
      <w:r w:rsidRPr="00201E3B">
        <w:rPr>
          <w:lang w:eastAsia="ko-KR"/>
        </w:rPr>
        <w:tab/>
        <w:t>shall enter "T3: in-progress imminent peril group call" state;</w:t>
      </w:r>
    </w:p>
    <w:p w14:paraId="716AF27B" w14:textId="77777777" w:rsidR="004F4473" w:rsidRPr="00201E3B" w:rsidRDefault="004F4473" w:rsidP="004F4473">
      <w:pPr>
        <w:pStyle w:val="B1"/>
      </w:pPr>
      <w:r w:rsidRPr="00201E3B">
        <w:t>3)</w:t>
      </w:r>
      <w:r w:rsidRPr="00201E3B">
        <w:tab/>
        <w:t>shall store the current UTC time as last call type change time of the call;</w:t>
      </w:r>
    </w:p>
    <w:p w14:paraId="2EE53E5D" w14:textId="77777777" w:rsidR="004F4473" w:rsidRPr="00201E3B" w:rsidRDefault="004F4473" w:rsidP="004F4473">
      <w:pPr>
        <w:pStyle w:val="B1"/>
      </w:pPr>
      <w:r w:rsidRPr="00201E3B">
        <w:t>4)</w:t>
      </w:r>
      <w:r w:rsidRPr="00201E3B">
        <w:tab/>
        <w:t>shall store own MCVideo user ID as last user to change call type of the call;</w:t>
      </w:r>
    </w:p>
    <w:p w14:paraId="2B963BFF" w14:textId="77777777" w:rsidR="004F4473" w:rsidRPr="00201E3B" w:rsidRDefault="004F4473" w:rsidP="004F4473">
      <w:pPr>
        <w:pStyle w:val="B1"/>
        <w:rPr>
          <w:lang w:eastAsia="ko-KR"/>
        </w:rPr>
      </w:pPr>
      <w:r w:rsidRPr="00201E3B">
        <w:t>5)</w:t>
      </w:r>
      <w:r w:rsidRPr="00201E3B">
        <w:tab/>
      </w:r>
      <w:r w:rsidRPr="00201E3B">
        <w:rPr>
          <w:lang w:eastAsia="ko-KR"/>
        </w:rPr>
        <w:t xml:space="preserve">shall generate a GROUP CALL ANNOUNCEMENT message as specified in clause 17.1.3. In the GROUP </w:t>
      </w:r>
      <w:r w:rsidRPr="00201E3B">
        <w:t>CALL ANNOUNCEMENT message, the MCVideo client:</w:t>
      </w:r>
    </w:p>
    <w:p w14:paraId="3D8860AE"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33F1D225" w14:textId="77777777" w:rsidR="004F4473" w:rsidRPr="00201E3B" w:rsidRDefault="004F4473" w:rsidP="004F4473">
      <w:pPr>
        <w:pStyle w:val="B2"/>
        <w:rPr>
          <w:lang w:eastAsia="ko-KR"/>
        </w:rPr>
      </w:pPr>
      <w:r w:rsidRPr="00201E3B">
        <w:rPr>
          <w:lang w:eastAsia="ko-KR"/>
        </w:rPr>
        <w:lastRenderedPageBreak/>
        <w:t>b)</w:t>
      </w:r>
      <w:r w:rsidRPr="00201E3B">
        <w:rPr>
          <w:lang w:eastAsia="ko-KR"/>
        </w:rPr>
        <w:tab/>
        <w:t>shall set the Call type IE to the stored current call type;</w:t>
      </w:r>
    </w:p>
    <w:p w14:paraId="5F17B499" w14:textId="77777777" w:rsidR="004F4473" w:rsidRPr="00201E3B" w:rsidRDefault="004F4473" w:rsidP="004F4473">
      <w:pPr>
        <w:pStyle w:val="B2"/>
      </w:pPr>
      <w:r w:rsidRPr="00201E3B">
        <w:t>c)</w:t>
      </w:r>
      <w:r w:rsidRPr="00201E3B">
        <w:tab/>
        <w:t>shall set the Refresh interval IE to the stored refresh interval of the call associated with the basic call control state machine;</w:t>
      </w:r>
    </w:p>
    <w:p w14:paraId="2B7845A6" w14:textId="77777777" w:rsidR="004F4473" w:rsidRPr="00201E3B" w:rsidRDefault="004F4473" w:rsidP="004F4473">
      <w:pPr>
        <w:pStyle w:val="B2"/>
        <w:rPr>
          <w:lang w:eastAsia="ko-KR"/>
        </w:rPr>
      </w:pPr>
      <w:r w:rsidRPr="00201E3B">
        <w:t>d)</w:t>
      </w:r>
      <w:r w:rsidRPr="00201E3B">
        <w:tab/>
        <w:t>shall set the SDP IE to the stored SDP body of the call associated with the basic call control state machine</w:t>
      </w:r>
      <w:r w:rsidRPr="00201E3B">
        <w:rPr>
          <w:lang w:eastAsia="ko-KR"/>
        </w:rPr>
        <w:t>;</w:t>
      </w:r>
    </w:p>
    <w:p w14:paraId="4014B2A4" w14:textId="77777777" w:rsidR="004F4473" w:rsidRPr="00201E3B" w:rsidRDefault="004F4473" w:rsidP="004F4473">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75162666" w14:textId="77777777" w:rsidR="004F4473" w:rsidRPr="00201E3B" w:rsidRDefault="004F4473" w:rsidP="004F4473">
      <w:pPr>
        <w:pStyle w:val="B2"/>
        <w:rPr>
          <w:lang w:eastAsia="ko-KR"/>
        </w:rPr>
      </w:pPr>
      <w:r w:rsidRPr="00201E3B">
        <w:t>f)</w:t>
      </w:r>
      <w:r w:rsidRPr="00201E3B">
        <w:tab/>
        <w:t>shall set the MCVideo group ID IE to the stored MCVideo group ID of the call associated with the basic call control state machine</w:t>
      </w:r>
      <w:r w:rsidRPr="00201E3B">
        <w:rPr>
          <w:lang w:eastAsia="ko-KR"/>
        </w:rPr>
        <w:t>;</w:t>
      </w:r>
    </w:p>
    <w:p w14:paraId="6DCC1BAD" w14:textId="77777777" w:rsidR="004F4473" w:rsidRPr="00201E3B" w:rsidRDefault="004F4473" w:rsidP="004F4473">
      <w:pPr>
        <w:pStyle w:val="B2"/>
        <w:rPr>
          <w:lang w:eastAsia="ko-KR"/>
        </w:rPr>
      </w:pPr>
      <w:r w:rsidRPr="00201E3B">
        <w:rPr>
          <w:lang w:eastAsia="ko-KR"/>
        </w:rPr>
        <w:t>g)</w:t>
      </w:r>
      <w:r w:rsidRPr="00201E3B">
        <w:rPr>
          <w:lang w:eastAsia="ko-KR"/>
        </w:rPr>
        <w:tab/>
        <w:t>shall set the call start time IE to the stored call start time of the call;</w:t>
      </w:r>
    </w:p>
    <w:p w14:paraId="4A4EA92B" w14:textId="77777777" w:rsidR="004F4473" w:rsidRPr="00201E3B" w:rsidRDefault="004F4473" w:rsidP="004F4473">
      <w:pPr>
        <w:pStyle w:val="B2"/>
        <w:rPr>
          <w:lang w:eastAsia="ko-KR"/>
        </w:rPr>
      </w:pPr>
      <w:r w:rsidRPr="00201E3B">
        <w:rPr>
          <w:lang w:eastAsia="ko-KR"/>
        </w:rPr>
        <w:t>h)</w:t>
      </w:r>
      <w:r w:rsidRPr="00201E3B">
        <w:rPr>
          <w:lang w:eastAsia="ko-KR"/>
        </w:rPr>
        <w:tab/>
        <w:t>shall set the Last call type change time IE to the stored last call type change time of the call; and</w:t>
      </w:r>
    </w:p>
    <w:p w14:paraId="46BCB10F" w14:textId="77777777" w:rsidR="004F4473" w:rsidRPr="00201E3B" w:rsidRDefault="004F4473" w:rsidP="004F4473">
      <w:pPr>
        <w:pStyle w:val="B2"/>
        <w:rPr>
          <w:lang w:eastAsia="ko-KR"/>
        </w:rPr>
      </w:pPr>
      <w:r w:rsidRPr="00201E3B">
        <w:rPr>
          <w:lang w:eastAsia="ko-KR"/>
        </w:rPr>
        <w:t>i)</w:t>
      </w:r>
      <w:r w:rsidRPr="00201E3B">
        <w:rPr>
          <w:lang w:eastAsia="ko-KR"/>
        </w:rPr>
        <w:tab/>
        <w:t>shall set the Last user to change call type IE to the stored last user to change call type of the call; and</w:t>
      </w:r>
    </w:p>
    <w:p w14:paraId="4FE16F81"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ANNOUNCEMENT message </w:t>
      </w:r>
      <w:r w:rsidRPr="00201E3B">
        <w:t>as specified in clause </w:t>
      </w:r>
      <w:r w:rsidRPr="00201E3B">
        <w:rPr>
          <w:lang w:eastAsia="ko-KR"/>
        </w:rPr>
        <w:t>9.3.1.1.1;</w:t>
      </w:r>
    </w:p>
    <w:p w14:paraId="167F86A7" w14:textId="77777777" w:rsidR="004F4473" w:rsidRPr="00201E3B" w:rsidRDefault="004F4473" w:rsidP="004F4473">
      <w:r w:rsidRPr="00201E3B">
        <w:t>[TS 24.281, clause 9.3.3.4.8.1]</w:t>
      </w:r>
    </w:p>
    <w:p w14:paraId="355D5F87" w14:textId="77777777" w:rsidR="004F4473" w:rsidRPr="00201E3B" w:rsidRDefault="004F4473" w:rsidP="004F4473">
      <w:r w:rsidRPr="00201E3B">
        <w:t>When in the "T1: in-progress emergency group call"</w:t>
      </w:r>
      <w:r w:rsidRPr="00201E3B">
        <w:rPr>
          <w:lang w:eastAsia="ko-KR"/>
        </w:rPr>
        <w:t xml:space="preserve"> state, </w:t>
      </w:r>
      <w:r w:rsidRPr="00201E3B">
        <w:t>upon receiving an indication from:</w:t>
      </w:r>
    </w:p>
    <w:p w14:paraId="5A2693FC" w14:textId="77777777" w:rsidR="004F4473" w:rsidRPr="00201E3B" w:rsidRDefault="004F4473" w:rsidP="004F4473">
      <w:pPr>
        <w:pStyle w:val="B1"/>
      </w:pPr>
      <w:r w:rsidRPr="00201E3B">
        <w:t>1)</w:t>
      </w:r>
      <w:r w:rsidRPr="00201E3B">
        <w:tab/>
        <w:t>the MCVideo user who upgraded the MCVideo group call; or</w:t>
      </w:r>
    </w:p>
    <w:p w14:paraId="15081180" w14:textId="77777777" w:rsidR="004F4473" w:rsidRPr="00201E3B" w:rsidRDefault="004F4473" w:rsidP="004F4473">
      <w:pPr>
        <w:pStyle w:val="B1"/>
        <w:rPr>
          <w:lang w:eastAsia="ko-KR"/>
        </w:rPr>
      </w:pPr>
      <w:r w:rsidRPr="00201E3B">
        <w:t>2)</w:t>
      </w:r>
      <w:r w:rsidRPr="00201E3B">
        <w:tab/>
        <w:t>an authorized MCVideo user</w:t>
      </w:r>
      <w:r w:rsidRPr="00201E3B">
        <w:rPr>
          <w:lang w:eastAsia="ko-KR"/>
        </w:rPr>
        <w:t xml:space="preserve"> with the value of "</w:t>
      </w:r>
      <w:r w:rsidRPr="00201E3B">
        <w:t>/</w:t>
      </w:r>
      <w:r w:rsidRPr="00201E3B">
        <w:rPr>
          <w:i/>
          <w:iCs/>
        </w:rPr>
        <w:t>&lt;x&gt;</w:t>
      </w:r>
      <w:r w:rsidRPr="00201E3B">
        <w:t>/</w:t>
      </w:r>
      <w:r w:rsidRPr="00201E3B">
        <w:rPr>
          <w:i/>
          <w:iCs/>
        </w:rPr>
        <w:t>&lt;x&gt;</w:t>
      </w:r>
      <w:r w:rsidRPr="00201E3B">
        <w:t>/Common/MCVideoGroupCall/EmergencyCall/CancelMCVideoGroup</w:t>
      </w:r>
      <w:r w:rsidRPr="00201E3B">
        <w:rPr>
          <w:lang w:eastAsia="ko-KR"/>
        </w:rPr>
        <w:t>" leaf node present in the user profile as specified in 3GPP TS 24.483 [4] is set to "true",</w:t>
      </w:r>
    </w:p>
    <w:p w14:paraId="71942501" w14:textId="77777777" w:rsidR="004F4473" w:rsidRPr="00201E3B" w:rsidRDefault="004F4473" w:rsidP="004F4473">
      <w:r w:rsidRPr="00201E3B">
        <w:t>to downgrade "EMERGENCY GROUP CALL", the MCVideo client:</w:t>
      </w:r>
    </w:p>
    <w:p w14:paraId="5B5C7878" w14:textId="77777777" w:rsidR="004F4473" w:rsidRPr="00201E3B" w:rsidRDefault="004F4473" w:rsidP="004F4473">
      <w:pPr>
        <w:pStyle w:val="B1"/>
        <w:rPr>
          <w:lang w:eastAsia="ko-KR"/>
        </w:rPr>
      </w:pPr>
      <w:r w:rsidRPr="00201E3B">
        <w:t>1)</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05867D06" w14:textId="77777777" w:rsidR="004F4473" w:rsidRPr="00201E3B" w:rsidRDefault="004F4473" w:rsidP="004F4473">
      <w:pPr>
        <w:pStyle w:val="B1"/>
        <w:rPr>
          <w:rFonts w:eastAsia="Gulim"/>
          <w:lang w:eastAsia="ko-KR"/>
        </w:rPr>
      </w:pPr>
      <w:r w:rsidRPr="00201E3B">
        <w:rPr>
          <w:lang w:eastAsia="ko-KR"/>
        </w:rPr>
        <w:t>2)</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1376F219" w14:textId="77777777" w:rsidR="004F4473" w:rsidRPr="00201E3B" w:rsidRDefault="004F4473" w:rsidP="004F4473">
      <w:pPr>
        <w:pStyle w:val="B1"/>
      </w:pPr>
      <w:r w:rsidRPr="00201E3B">
        <w:t>3)</w:t>
      </w:r>
      <w:r w:rsidRPr="00201E3B">
        <w:tab/>
        <w:t>shall set current UTC time as last call type change time of the call;</w:t>
      </w:r>
    </w:p>
    <w:p w14:paraId="55327548" w14:textId="77777777" w:rsidR="004F4473" w:rsidRPr="00201E3B" w:rsidRDefault="004F4473" w:rsidP="004F4473">
      <w:pPr>
        <w:pStyle w:val="B1"/>
      </w:pPr>
      <w:r w:rsidRPr="00201E3B">
        <w:t>4)</w:t>
      </w:r>
      <w:r w:rsidRPr="00201E3B">
        <w:tab/>
        <w:t>shall store own MCVideo user ID as last user to change call type of the call;</w:t>
      </w:r>
    </w:p>
    <w:p w14:paraId="0BCA40F2" w14:textId="77777777" w:rsidR="004F4473" w:rsidRPr="00201E3B" w:rsidRDefault="004F4473" w:rsidP="004F4473">
      <w:pPr>
        <w:pStyle w:val="B1"/>
      </w:pPr>
      <w:r w:rsidRPr="00201E3B">
        <w:t>5)</w:t>
      </w:r>
      <w:r w:rsidRPr="00201E3B">
        <w:tab/>
      </w:r>
      <w:r w:rsidRPr="00201E3B">
        <w:rPr>
          <w:lang w:eastAsia="ko-KR"/>
        </w:rPr>
        <w:t xml:space="preserve">shall generate a GROUP CALL EMERGENCY END message as specified in clause 17.1.1.13. In the GROUP </w:t>
      </w:r>
      <w:r w:rsidRPr="00201E3B">
        <w:t>CALL EMERGENCY END message, the MCVideo client:</w:t>
      </w:r>
    </w:p>
    <w:p w14:paraId="692A4C11"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16B5254F" w14:textId="77777777" w:rsidR="004F4473" w:rsidRPr="00201E3B" w:rsidRDefault="004F4473" w:rsidP="004F4473">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3E650837" w14:textId="77777777" w:rsidR="004F4473" w:rsidRPr="00201E3B" w:rsidRDefault="004F4473" w:rsidP="004F4473">
      <w:pPr>
        <w:pStyle w:val="B2"/>
        <w:rPr>
          <w:lang w:eastAsia="ko-KR"/>
        </w:rPr>
      </w:pPr>
      <w:r w:rsidRPr="00201E3B">
        <w:t>c)</w:t>
      </w:r>
      <w:r w:rsidRPr="00201E3B">
        <w:tab/>
        <w:t>shall set the MCVideo group ID IE to the stored MCVideo group ID of the call associated with the basic call control state machine</w:t>
      </w:r>
      <w:r w:rsidRPr="00201E3B">
        <w:rPr>
          <w:lang w:eastAsia="ko-KR"/>
        </w:rPr>
        <w:t>;</w:t>
      </w:r>
    </w:p>
    <w:p w14:paraId="44F8E884" w14:textId="77777777" w:rsidR="004F4473" w:rsidRPr="00201E3B" w:rsidRDefault="004F4473" w:rsidP="004F4473">
      <w:pPr>
        <w:pStyle w:val="B2"/>
        <w:rPr>
          <w:lang w:eastAsia="ko-KR"/>
        </w:rPr>
      </w:pPr>
      <w:r w:rsidRPr="00201E3B">
        <w:rPr>
          <w:lang w:eastAsia="ko-KR"/>
        </w:rPr>
        <w:t>d)</w:t>
      </w:r>
      <w:r w:rsidRPr="00201E3B">
        <w:rPr>
          <w:lang w:eastAsia="ko-KR"/>
        </w:rPr>
        <w:tab/>
        <w:t>shall set the Last call type change time IE to the stored last call type change time of the call; and</w:t>
      </w:r>
    </w:p>
    <w:p w14:paraId="1BFCF52F" w14:textId="77777777" w:rsidR="004F4473" w:rsidRPr="00201E3B" w:rsidRDefault="004F4473" w:rsidP="004F4473">
      <w:pPr>
        <w:pStyle w:val="B2"/>
        <w:rPr>
          <w:lang w:eastAsia="ko-KR"/>
        </w:rPr>
      </w:pPr>
      <w:r w:rsidRPr="00201E3B">
        <w:rPr>
          <w:lang w:eastAsia="ko-KR"/>
        </w:rPr>
        <w:t>e)</w:t>
      </w:r>
      <w:r w:rsidRPr="00201E3B">
        <w:rPr>
          <w:lang w:eastAsia="ko-KR"/>
        </w:rPr>
        <w:tab/>
        <w:t>shall set the Last user to change call type IE to the stored last user to change call type of the call;</w:t>
      </w:r>
    </w:p>
    <w:p w14:paraId="5256CEC2"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EMERGENCY END message </w:t>
      </w:r>
      <w:r w:rsidRPr="00201E3B">
        <w:t>as specified in clause </w:t>
      </w:r>
      <w:r w:rsidRPr="00201E3B">
        <w:rPr>
          <w:lang w:eastAsia="ko-KR"/>
        </w:rPr>
        <w:t>9.3.1.1.1;</w:t>
      </w:r>
    </w:p>
    <w:p w14:paraId="6746DBA4" w14:textId="77777777" w:rsidR="004F4473" w:rsidRPr="00201E3B" w:rsidRDefault="004F4473" w:rsidP="004F4473">
      <w:pPr>
        <w:pStyle w:val="B1"/>
        <w:rPr>
          <w:rFonts w:eastAsia="Gulim"/>
          <w:lang w:eastAsia="ko-KR"/>
        </w:rPr>
      </w:pPr>
      <w:r w:rsidRPr="00201E3B">
        <w:rPr>
          <w:rFonts w:eastAsia="Gulim"/>
          <w:lang w:eastAsia="ko-KR"/>
        </w:rPr>
        <w:t>7)</w:t>
      </w:r>
      <w:r w:rsidRPr="00201E3B">
        <w:rPr>
          <w:rFonts w:eastAsia="Gulim"/>
          <w:lang w:eastAsia="ko-KR"/>
        </w:rPr>
        <w:tab/>
        <w:t>shall stop timer TFG13 (implicit downgrade emergency);</w:t>
      </w:r>
    </w:p>
    <w:p w14:paraId="24650363" w14:textId="77777777" w:rsidR="004F4473" w:rsidRPr="00201E3B" w:rsidRDefault="004F4473" w:rsidP="004F4473">
      <w:pPr>
        <w:pStyle w:val="B1"/>
        <w:rPr>
          <w:lang w:eastAsia="ko-KR"/>
        </w:rPr>
      </w:pPr>
      <w:r w:rsidRPr="00201E3B">
        <w:rPr>
          <w:lang w:eastAsia="ko-KR"/>
        </w:rPr>
        <w:t>8)</w:t>
      </w:r>
      <w:r w:rsidRPr="00201E3B">
        <w:rPr>
          <w:lang w:eastAsia="ko-KR"/>
        </w:rPr>
        <w:tab/>
        <w:t>shall initialize the counter CFG11 (emergency end retransmission) with value set to 1;</w:t>
      </w:r>
    </w:p>
    <w:p w14:paraId="523FBA84" w14:textId="77777777" w:rsidR="004F4473" w:rsidRPr="00201E3B" w:rsidRDefault="004F4473" w:rsidP="004F4473">
      <w:pPr>
        <w:pStyle w:val="B1"/>
        <w:rPr>
          <w:lang w:eastAsia="ko-KR"/>
        </w:rPr>
      </w:pPr>
      <w:r w:rsidRPr="00201E3B">
        <w:rPr>
          <w:lang w:eastAsia="ko-KR"/>
        </w:rPr>
        <w:t>9)</w:t>
      </w:r>
      <w:r w:rsidRPr="00201E3B">
        <w:rPr>
          <w:lang w:eastAsia="ko-KR"/>
        </w:rPr>
        <w:tab/>
        <w:t>shall start timer TFG11 (emergency end retransmission); and</w:t>
      </w:r>
    </w:p>
    <w:p w14:paraId="71E333B7" w14:textId="77777777" w:rsidR="004F4473" w:rsidRPr="00201E3B" w:rsidRDefault="004F4473" w:rsidP="004F4473">
      <w:pPr>
        <w:pStyle w:val="B1"/>
      </w:pPr>
      <w:r w:rsidRPr="00201E3B">
        <w:rPr>
          <w:lang w:eastAsia="ko-KR"/>
        </w:rPr>
        <w:t>10)</w:t>
      </w:r>
      <w:r w:rsidRPr="00201E3B">
        <w:rPr>
          <w:lang w:eastAsia="ko-KR"/>
        </w:rPr>
        <w:tab/>
        <w:t>shall enter the "T2: in-progress basic group call" state</w:t>
      </w:r>
      <w:r w:rsidRPr="00201E3B">
        <w:t>.</w:t>
      </w:r>
    </w:p>
    <w:p w14:paraId="3443E48C" w14:textId="77777777" w:rsidR="004F4473" w:rsidRPr="00201E3B" w:rsidRDefault="004F4473" w:rsidP="004F4473">
      <w:r w:rsidRPr="00201E3B">
        <w:lastRenderedPageBreak/>
        <w:t>[TS 24.281, clause 9.3.3.4.8.4]</w:t>
      </w:r>
    </w:p>
    <w:p w14:paraId="2BA3AC72" w14:textId="77777777" w:rsidR="004F4473" w:rsidRPr="00201E3B" w:rsidRDefault="004F4473" w:rsidP="004F4473">
      <w:r w:rsidRPr="00201E3B">
        <w:t>When in the "T3: in-progress imminent peril group call"</w:t>
      </w:r>
      <w:r w:rsidRPr="00201E3B">
        <w:rPr>
          <w:lang w:eastAsia="ko-KR"/>
        </w:rPr>
        <w:t xml:space="preserve"> state, </w:t>
      </w:r>
      <w:r w:rsidRPr="00201E3B">
        <w:t>upon receiving an indication from:</w:t>
      </w:r>
    </w:p>
    <w:p w14:paraId="411B663C" w14:textId="77777777" w:rsidR="004F4473" w:rsidRPr="00201E3B" w:rsidRDefault="004F4473" w:rsidP="004F4473">
      <w:pPr>
        <w:pStyle w:val="B1"/>
      </w:pPr>
      <w:r w:rsidRPr="00201E3B">
        <w:t>1)</w:t>
      </w:r>
      <w:r w:rsidRPr="00201E3B">
        <w:tab/>
        <w:t>the MCVideo user who upgraded the call; or</w:t>
      </w:r>
    </w:p>
    <w:p w14:paraId="532DD6F3" w14:textId="77777777" w:rsidR="004F4473" w:rsidRPr="00201E3B" w:rsidRDefault="004F4473" w:rsidP="004F4473">
      <w:pPr>
        <w:pStyle w:val="B1"/>
        <w:rPr>
          <w:lang w:eastAsia="ko-KR"/>
        </w:rPr>
      </w:pPr>
      <w:r w:rsidRPr="00201E3B">
        <w:t>2)</w:t>
      </w:r>
      <w:r w:rsidRPr="00201E3B">
        <w:tab/>
        <w:t>an authorized user</w:t>
      </w:r>
      <w:r w:rsidRPr="00201E3B">
        <w:rPr>
          <w:lang w:eastAsia="ko-KR"/>
        </w:rPr>
        <w:t xml:space="preserve"> with the value of "</w:t>
      </w:r>
      <w:r w:rsidRPr="00201E3B">
        <w:t>/</w:t>
      </w:r>
      <w:r w:rsidRPr="00201E3B">
        <w:rPr>
          <w:i/>
          <w:iCs/>
        </w:rPr>
        <w:t>&lt;x&gt;</w:t>
      </w:r>
      <w:r w:rsidRPr="00201E3B">
        <w:t>/</w:t>
      </w:r>
      <w:r w:rsidRPr="00201E3B">
        <w:rPr>
          <w:i/>
          <w:iCs/>
        </w:rPr>
        <w:t>&lt;x&gt;</w:t>
      </w:r>
      <w:r w:rsidRPr="00201E3B">
        <w:t>/Common/MCVideoGroupCall/ImminentPerilCall/Cancel"</w:t>
      </w:r>
      <w:r w:rsidRPr="00201E3B">
        <w:rPr>
          <w:lang w:eastAsia="ko-KR"/>
        </w:rPr>
        <w:t xml:space="preserve"> leaf node present in the user profile as specified in 3GPP TS 24.483 [4] is set to "true",</w:t>
      </w:r>
    </w:p>
    <w:p w14:paraId="209C093D" w14:textId="77777777" w:rsidR="004F4473" w:rsidRPr="00201E3B" w:rsidRDefault="004F4473" w:rsidP="004F4473">
      <w:r w:rsidRPr="00201E3B">
        <w:t>to downgrade "IMMINENT PERIL GROUP CALL", the MCVideo client:</w:t>
      </w:r>
    </w:p>
    <w:p w14:paraId="1D1B1E49" w14:textId="77777777" w:rsidR="004F4473" w:rsidRPr="00201E3B" w:rsidRDefault="004F4473" w:rsidP="004F4473">
      <w:pPr>
        <w:pStyle w:val="B1"/>
        <w:rPr>
          <w:lang w:eastAsia="ko-KR"/>
        </w:rPr>
      </w:pPr>
      <w:r w:rsidRPr="00201E3B">
        <w:t>1)</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3465A80B" w14:textId="77777777" w:rsidR="004F4473" w:rsidRPr="00201E3B" w:rsidRDefault="004F4473" w:rsidP="004F4473">
      <w:pPr>
        <w:pStyle w:val="B1"/>
        <w:rPr>
          <w:rFonts w:eastAsia="Gulim"/>
          <w:lang w:eastAsia="ko-KR"/>
        </w:rPr>
      </w:pPr>
      <w:r w:rsidRPr="00201E3B">
        <w:rPr>
          <w:lang w:eastAsia="ko-KR"/>
        </w:rPr>
        <w:t>2)</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3AEC7973" w14:textId="77777777" w:rsidR="004F4473" w:rsidRPr="00201E3B" w:rsidRDefault="004F4473" w:rsidP="004F4473">
      <w:pPr>
        <w:pStyle w:val="B1"/>
      </w:pPr>
      <w:r w:rsidRPr="00201E3B">
        <w:t>3)</w:t>
      </w:r>
      <w:r w:rsidRPr="00201E3B">
        <w:tab/>
        <w:t>shall set current UTC time as last call type change time of the call;</w:t>
      </w:r>
    </w:p>
    <w:p w14:paraId="1CFC073F" w14:textId="77777777" w:rsidR="004F4473" w:rsidRPr="00201E3B" w:rsidRDefault="004F4473" w:rsidP="004F4473">
      <w:pPr>
        <w:pStyle w:val="B1"/>
      </w:pPr>
      <w:r w:rsidRPr="00201E3B">
        <w:t>4)</w:t>
      </w:r>
      <w:r w:rsidRPr="00201E3B">
        <w:tab/>
        <w:t>shall store own MCVideo user ID as last user to change call type of the call;</w:t>
      </w:r>
    </w:p>
    <w:p w14:paraId="0BAEC6E5" w14:textId="77777777" w:rsidR="004F4473" w:rsidRPr="00201E3B" w:rsidRDefault="004F4473" w:rsidP="004F4473">
      <w:pPr>
        <w:pStyle w:val="B1"/>
      </w:pPr>
      <w:r w:rsidRPr="00201E3B">
        <w:t>5)</w:t>
      </w:r>
      <w:r w:rsidRPr="00201E3B">
        <w:tab/>
      </w:r>
      <w:r w:rsidRPr="00201E3B">
        <w:rPr>
          <w:lang w:eastAsia="ko-KR"/>
        </w:rPr>
        <w:t xml:space="preserve">shall generate a GROUP CALL IMMINENT PERIL END message as specified in clause 17.1.1.12. In the GROUP </w:t>
      </w:r>
      <w:r w:rsidRPr="00201E3B">
        <w:t>CALL IMMINENT PERIL END message, the MCVideo client:</w:t>
      </w:r>
    </w:p>
    <w:p w14:paraId="4B10EBD9" w14:textId="77777777" w:rsidR="004F4473" w:rsidRPr="00201E3B" w:rsidRDefault="004F4473" w:rsidP="004F4473">
      <w:pPr>
        <w:pStyle w:val="B2"/>
      </w:pPr>
      <w:r w:rsidRPr="00201E3B">
        <w:t>a)</w:t>
      </w:r>
      <w:r w:rsidRPr="00201E3B">
        <w:tab/>
        <w:t>shall set the Call identifier IE to the stored call identifier of the call associated with the basic call control state machine;</w:t>
      </w:r>
    </w:p>
    <w:p w14:paraId="6334C78F" w14:textId="77777777" w:rsidR="004F4473" w:rsidRPr="00201E3B" w:rsidRDefault="004F4473" w:rsidP="004F4473">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 associated with the basic call control state machine</w:t>
      </w:r>
      <w:r w:rsidRPr="00201E3B">
        <w:rPr>
          <w:lang w:eastAsia="ko-KR"/>
        </w:rPr>
        <w:t>;</w:t>
      </w:r>
    </w:p>
    <w:p w14:paraId="7AD8B015" w14:textId="77777777" w:rsidR="004F4473" w:rsidRPr="00201E3B" w:rsidRDefault="004F4473" w:rsidP="004F4473">
      <w:pPr>
        <w:pStyle w:val="B2"/>
        <w:rPr>
          <w:lang w:eastAsia="ko-KR"/>
        </w:rPr>
      </w:pPr>
      <w:r w:rsidRPr="00201E3B">
        <w:t>c)</w:t>
      </w:r>
      <w:r w:rsidRPr="00201E3B">
        <w:tab/>
        <w:t>shall set the MCVideo group ID IE to the stored MCVideo group ID of the call associated with the basic call control state machine</w:t>
      </w:r>
      <w:r w:rsidRPr="00201E3B">
        <w:rPr>
          <w:lang w:eastAsia="ko-KR"/>
        </w:rPr>
        <w:t>;</w:t>
      </w:r>
    </w:p>
    <w:p w14:paraId="65E80E7C" w14:textId="77777777" w:rsidR="004F4473" w:rsidRPr="00201E3B" w:rsidRDefault="004F4473" w:rsidP="004F4473">
      <w:pPr>
        <w:pStyle w:val="B2"/>
        <w:rPr>
          <w:lang w:eastAsia="ko-KR"/>
        </w:rPr>
      </w:pPr>
      <w:r w:rsidRPr="00201E3B">
        <w:rPr>
          <w:lang w:eastAsia="ko-KR"/>
        </w:rPr>
        <w:t>d)</w:t>
      </w:r>
      <w:r w:rsidRPr="00201E3B">
        <w:rPr>
          <w:lang w:eastAsia="ko-KR"/>
        </w:rPr>
        <w:tab/>
        <w:t>shall set the Last call type change time IE to the stored last call type change time of the call; and</w:t>
      </w:r>
    </w:p>
    <w:p w14:paraId="1280AACD" w14:textId="77777777" w:rsidR="004F4473" w:rsidRPr="00201E3B" w:rsidRDefault="004F4473" w:rsidP="004F4473">
      <w:pPr>
        <w:pStyle w:val="B2"/>
        <w:rPr>
          <w:lang w:eastAsia="ko-KR"/>
        </w:rPr>
      </w:pPr>
      <w:r w:rsidRPr="00201E3B">
        <w:rPr>
          <w:lang w:eastAsia="ko-KR"/>
        </w:rPr>
        <w:t>e)</w:t>
      </w:r>
      <w:r w:rsidRPr="00201E3B">
        <w:rPr>
          <w:lang w:eastAsia="ko-KR"/>
        </w:rPr>
        <w:tab/>
        <w:t>shall set the Last user to change call type IE to the stored last user to change call type of the call;</w:t>
      </w:r>
    </w:p>
    <w:p w14:paraId="6D2548B2" w14:textId="77777777" w:rsidR="004F4473" w:rsidRPr="00201E3B" w:rsidRDefault="004F4473" w:rsidP="004F4473">
      <w:pPr>
        <w:pStyle w:val="B1"/>
        <w:rPr>
          <w:lang w:eastAsia="ko-KR"/>
        </w:rPr>
      </w:pPr>
      <w:r w:rsidRPr="00201E3B">
        <w:rPr>
          <w:lang w:eastAsia="ko-KR"/>
        </w:rPr>
        <w:t>6)</w:t>
      </w:r>
      <w:r w:rsidRPr="00201E3B">
        <w:rPr>
          <w:lang w:eastAsia="ko-KR"/>
        </w:rPr>
        <w:tab/>
        <w:t xml:space="preserve">shall send the GROUP CALL IMMINENT PERIL END message </w:t>
      </w:r>
      <w:r w:rsidRPr="00201E3B">
        <w:t>as specified in clause </w:t>
      </w:r>
      <w:r w:rsidRPr="00201E3B">
        <w:rPr>
          <w:lang w:eastAsia="ko-KR"/>
        </w:rPr>
        <w:t>9.3.1.1.1;</w:t>
      </w:r>
    </w:p>
    <w:p w14:paraId="4A62C6C8" w14:textId="77777777" w:rsidR="004F4473" w:rsidRPr="00201E3B" w:rsidRDefault="004F4473" w:rsidP="004F4473">
      <w:pPr>
        <w:pStyle w:val="B1"/>
        <w:rPr>
          <w:rFonts w:eastAsia="Gulim"/>
          <w:lang w:eastAsia="ko-KR"/>
        </w:rPr>
      </w:pPr>
      <w:r w:rsidRPr="00201E3B">
        <w:rPr>
          <w:rFonts w:eastAsia="Gulim"/>
          <w:lang w:eastAsia="ko-KR"/>
        </w:rPr>
        <w:t>7)</w:t>
      </w:r>
      <w:r w:rsidRPr="00201E3B">
        <w:rPr>
          <w:rFonts w:eastAsia="Gulim"/>
          <w:lang w:eastAsia="ko-KR"/>
        </w:rPr>
        <w:tab/>
        <w:t>shall stop timer TFG14 (implicit downgrade imminent peril);</w:t>
      </w:r>
    </w:p>
    <w:p w14:paraId="4A70B2B5" w14:textId="77777777" w:rsidR="004F4473" w:rsidRPr="00201E3B" w:rsidRDefault="004F4473" w:rsidP="004F4473">
      <w:pPr>
        <w:pStyle w:val="B1"/>
        <w:rPr>
          <w:lang w:eastAsia="ko-KR"/>
        </w:rPr>
      </w:pPr>
      <w:r w:rsidRPr="00201E3B">
        <w:rPr>
          <w:lang w:eastAsia="ko-KR"/>
        </w:rPr>
        <w:t>8)</w:t>
      </w:r>
      <w:r w:rsidRPr="00201E3B">
        <w:rPr>
          <w:lang w:eastAsia="ko-KR"/>
        </w:rPr>
        <w:tab/>
        <w:t>shall initialize the counter CFG12 (imminent peril end retransmission) with value set to 1;</w:t>
      </w:r>
    </w:p>
    <w:p w14:paraId="6084B19A" w14:textId="77777777" w:rsidR="004F4473" w:rsidRPr="00201E3B" w:rsidRDefault="004F4473" w:rsidP="004F4473">
      <w:pPr>
        <w:pStyle w:val="B1"/>
        <w:rPr>
          <w:lang w:eastAsia="ko-KR"/>
        </w:rPr>
      </w:pPr>
      <w:r w:rsidRPr="00201E3B">
        <w:rPr>
          <w:lang w:eastAsia="ko-KR"/>
        </w:rPr>
        <w:t>9)</w:t>
      </w:r>
      <w:r w:rsidRPr="00201E3B">
        <w:rPr>
          <w:lang w:eastAsia="ko-KR"/>
        </w:rPr>
        <w:tab/>
        <w:t>shall start timer TFG12 (imminent peril end retransmission); and</w:t>
      </w:r>
    </w:p>
    <w:p w14:paraId="5D9E57B5" w14:textId="77777777" w:rsidR="004F4473" w:rsidRPr="00201E3B" w:rsidRDefault="004F4473" w:rsidP="004F4473">
      <w:pPr>
        <w:pStyle w:val="B1"/>
        <w:rPr>
          <w:lang w:eastAsia="zh-CN"/>
        </w:rPr>
      </w:pPr>
      <w:r w:rsidRPr="00201E3B">
        <w:rPr>
          <w:lang w:eastAsia="ko-KR"/>
        </w:rPr>
        <w:t>10)</w:t>
      </w:r>
      <w:r w:rsidRPr="00201E3B">
        <w:rPr>
          <w:lang w:eastAsia="ko-KR"/>
        </w:rPr>
        <w:tab/>
        <w:t>shall enter the "T2: in-progress basic group call" state</w:t>
      </w:r>
      <w:r w:rsidRPr="00201E3B">
        <w:t>.</w:t>
      </w:r>
    </w:p>
    <w:p w14:paraId="1E9790C6"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3799C37D" w14:textId="77777777" w:rsidR="004F4473" w:rsidRPr="00201E3B" w:rsidRDefault="004F4473" w:rsidP="004F4473">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20ED57CC" w14:textId="77777777" w:rsidR="004F4473" w:rsidRPr="00201E3B" w:rsidRDefault="004F4473" w:rsidP="004F4473">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C4DE83A" w14:textId="77777777" w:rsidR="004F4473" w:rsidRPr="00201E3B" w:rsidRDefault="004F4473" w:rsidP="004F4473">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63D2DEF9" w14:textId="77777777" w:rsidR="004F4473" w:rsidRPr="00201E3B" w:rsidRDefault="004F4473" w:rsidP="004F4473">
      <w:pPr>
        <w:pStyle w:val="B2"/>
        <w:rPr>
          <w:lang w:eastAsia="ko-KR"/>
        </w:rPr>
      </w:pPr>
      <w:r w:rsidRPr="00201E3B">
        <w:rPr>
          <w:lang w:eastAsia="ko-KR"/>
        </w:rPr>
        <w:t>a.</w:t>
      </w:r>
      <w:r w:rsidRPr="00201E3B">
        <w:rPr>
          <w:lang w:eastAsia="ko-KR"/>
        </w:rPr>
        <w:tab/>
        <w:t>shall include the granted priority in the Transmission priority field;</w:t>
      </w:r>
    </w:p>
    <w:p w14:paraId="2BC0D17F" w14:textId="77777777" w:rsidR="004F4473" w:rsidRPr="00201E3B" w:rsidRDefault="004F4473" w:rsidP="004F4473">
      <w:pPr>
        <w:pStyle w:val="B2"/>
        <w:rPr>
          <w:lang w:eastAsia="ko-KR"/>
        </w:rPr>
      </w:pPr>
      <w:r w:rsidRPr="00201E3B">
        <w:rPr>
          <w:lang w:eastAsia="ko-KR"/>
        </w:rPr>
        <w:t>b.</w:t>
      </w:r>
      <w:r w:rsidRPr="00201E3B">
        <w:rPr>
          <w:lang w:eastAsia="ko-KR"/>
        </w:rPr>
        <w:tab/>
        <w:t>shall include the MCVideo user's own MCVideo ID in the User ID field; and</w:t>
      </w:r>
    </w:p>
    <w:p w14:paraId="1F31C337" w14:textId="77777777" w:rsidR="004F4473" w:rsidRPr="00201E3B" w:rsidRDefault="004F4473" w:rsidP="004F4473">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31AD2CC" w14:textId="77777777" w:rsidR="004F4473" w:rsidRPr="00201E3B" w:rsidRDefault="004F4473" w:rsidP="004F4473">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4715B054"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261A66A7" w14:textId="77777777" w:rsidR="004F4473" w:rsidRPr="00201E3B" w:rsidRDefault="004F4473" w:rsidP="004F4473">
      <w:r w:rsidRPr="00201E3B">
        <w:t>Upon receiving encoded media from the user or if encoded media is already buffered the transmission participant:</w:t>
      </w:r>
    </w:p>
    <w:p w14:paraId="5DE0C9DE" w14:textId="77777777" w:rsidR="004F4473" w:rsidRPr="00201E3B" w:rsidRDefault="004F4473" w:rsidP="004F4473">
      <w:pPr>
        <w:pStyle w:val="B1"/>
        <w:rPr>
          <w:lang w:eastAsia="ko-KR"/>
        </w:rPr>
      </w:pPr>
      <w:r w:rsidRPr="00201E3B">
        <w:rPr>
          <w:lang w:eastAsia="ko-KR"/>
        </w:rPr>
        <w:lastRenderedPageBreak/>
        <w:t>1.</w:t>
      </w:r>
      <w:r w:rsidRPr="00201E3B">
        <w:rPr>
          <w:lang w:eastAsia="ko-KR"/>
        </w:rPr>
        <w:tab/>
        <w:t>shall start timer T206 (Stop talking warning);</w:t>
      </w:r>
    </w:p>
    <w:p w14:paraId="13AD2224" w14:textId="77777777" w:rsidR="004F4473" w:rsidRPr="00201E3B" w:rsidRDefault="004F4473" w:rsidP="004F4473">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74038668" w14:textId="77777777" w:rsidR="004F4473" w:rsidRPr="00201E3B" w:rsidRDefault="004F4473" w:rsidP="004F4473">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464840FD"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.5.5]</w:t>
      </w:r>
    </w:p>
    <w:p w14:paraId="5CF1F177" w14:textId="77777777" w:rsidR="004F4473" w:rsidRPr="00201E3B" w:rsidRDefault="004F4473" w:rsidP="004F4473">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48C94DFA" w14:textId="77777777" w:rsidR="004F4473" w:rsidRPr="00201E3B" w:rsidRDefault="004F4473" w:rsidP="004F4473">
      <w:pPr>
        <w:pStyle w:val="B1"/>
      </w:pPr>
      <w:r w:rsidRPr="00201E3B">
        <w:t>1.</w:t>
      </w:r>
      <w:r w:rsidRPr="00201E3B">
        <w:tab/>
        <w:t>shall stop timer T206 (Stop talking warning), if running;</w:t>
      </w:r>
    </w:p>
    <w:p w14:paraId="6DC1514D" w14:textId="77777777" w:rsidR="004F4473" w:rsidRPr="00201E3B" w:rsidRDefault="004F4473" w:rsidP="004F4473">
      <w:pPr>
        <w:pStyle w:val="B1"/>
      </w:pPr>
      <w:r w:rsidRPr="00201E3B">
        <w:t>2.</w:t>
      </w:r>
      <w:r w:rsidRPr="00201E3B">
        <w:tab/>
        <w:t>shall stop timer T207 (Stop talking), if running;</w:t>
      </w:r>
    </w:p>
    <w:p w14:paraId="2C58DCE0" w14:textId="77777777" w:rsidR="004F4473" w:rsidRPr="00201E3B" w:rsidRDefault="004F4473" w:rsidP="004F4473">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681E5869" w14:textId="77777777" w:rsidR="004F4473" w:rsidRPr="00201E3B" w:rsidRDefault="004F4473" w:rsidP="004F4473">
      <w:pPr>
        <w:pStyle w:val="B2"/>
      </w:pPr>
      <w:r w:rsidRPr="00201E3B">
        <w:t>a.</w:t>
      </w:r>
      <w:r w:rsidRPr="00201E3B">
        <w:tab/>
        <w:t xml:space="preserve">shall include the MCVideo ID of the MCVideo </w:t>
      </w:r>
      <w:r w:rsidRPr="00201E3B">
        <w:rPr>
          <w:lang w:eastAsia="ko-KR"/>
        </w:rPr>
        <w:t>u</w:t>
      </w:r>
      <w:r w:rsidRPr="00201E3B">
        <w:t>ser in the User ID field; and</w:t>
      </w:r>
    </w:p>
    <w:p w14:paraId="6F32A895" w14:textId="77777777" w:rsidR="004F4473" w:rsidRPr="00201E3B" w:rsidRDefault="004F4473" w:rsidP="004F4473">
      <w:pPr>
        <w:pStyle w:val="B2"/>
      </w:pPr>
      <w:r w:rsidRPr="00201E3B">
        <w:t>b.</w:t>
      </w:r>
      <w:r w:rsidRPr="00201E3B">
        <w:tab/>
        <w:t>if the session is not initiated as a broadcast group call with the B-bit set to '1' (Broadcast group call), shall include a Transmission Indicator field set to '0' (normal call);</w:t>
      </w:r>
    </w:p>
    <w:p w14:paraId="057A4050" w14:textId="77777777" w:rsidR="004F4473" w:rsidRPr="00201E3B" w:rsidRDefault="004F4473" w:rsidP="004F4473">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3E01EAFE" w14:textId="77777777" w:rsidR="004F4473" w:rsidRPr="00201E3B" w:rsidRDefault="004F4473" w:rsidP="004F4473">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6AA0F95F"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.5.5]</w:t>
      </w:r>
    </w:p>
    <w:p w14:paraId="3C8BAF51" w14:textId="77777777" w:rsidR="004F4473" w:rsidRPr="00201E3B" w:rsidRDefault="004F4473" w:rsidP="004F4473">
      <w:pPr>
        <w:rPr>
          <w:lang w:eastAsia="ko-KR"/>
        </w:rPr>
      </w:pPr>
      <w:r w:rsidRPr="00201E3B">
        <w:rPr>
          <w:lang w:eastAsia="ko-KR"/>
        </w:rPr>
        <w:t xml:space="preserve">If the </w:t>
      </w:r>
      <w:r w:rsidRPr="00201E3B">
        <w:t>transmission participant</w:t>
      </w:r>
      <w:r w:rsidRPr="00201E3B">
        <w:rPr>
          <w:lang w:eastAsia="ko-KR"/>
        </w:rPr>
        <w:t xml:space="preserve"> receives an indication from the MCVideo user to send media, the </w:t>
      </w:r>
      <w:r w:rsidRPr="00201E3B">
        <w:t>transmission participant</w:t>
      </w:r>
      <w:r w:rsidRPr="00201E3B">
        <w:rPr>
          <w:lang w:eastAsia="ko-KR"/>
        </w:rPr>
        <w:t>:</w:t>
      </w:r>
    </w:p>
    <w:p w14:paraId="55D18F4A" w14:textId="77777777" w:rsidR="004F4473" w:rsidRPr="00201E3B" w:rsidRDefault="004F4473" w:rsidP="004F4473">
      <w:pPr>
        <w:pStyle w:val="B1"/>
        <w:rPr>
          <w:lang w:eastAsia="ko-KR"/>
        </w:rPr>
      </w:pPr>
      <w:r w:rsidRPr="00201E3B">
        <w:rPr>
          <w:lang w:eastAsia="ko-KR"/>
        </w:rPr>
        <w:t>1.</w:t>
      </w:r>
      <w:r w:rsidRPr="00201E3B">
        <w:rPr>
          <w:lang w:eastAsia="ko-KR"/>
        </w:rPr>
        <w:tab/>
        <w:t>shall send the Transmission Request message to other transmission participants. The Transmission Request message:</w:t>
      </w:r>
    </w:p>
    <w:p w14:paraId="6372F40E" w14:textId="77777777" w:rsidR="004F4473" w:rsidRPr="00201E3B" w:rsidRDefault="004F4473" w:rsidP="004F4473">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4C09A5AF" w14:textId="77777777" w:rsidR="004F4473" w:rsidRPr="00201E3B" w:rsidRDefault="004F4473" w:rsidP="004F4473">
      <w:pPr>
        <w:pStyle w:val="B2"/>
      </w:pPr>
      <w:r w:rsidRPr="00201E3B">
        <w:t>b.</w:t>
      </w:r>
      <w:r w:rsidRPr="00201E3B">
        <w:tab/>
        <w:t>shall include the MCVideo ID of the MCVideo user in the &lt;User ID&gt; value of the User ID field; and</w:t>
      </w:r>
    </w:p>
    <w:p w14:paraId="29261A4B" w14:textId="77777777" w:rsidR="004F4473" w:rsidRPr="00201E3B" w:rsidRDefault="004F4473" w:rsidP="004F4473">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35CB826B" w14:textId="77777777" w:rsidR="004F4473" w:rsidRPr="00201E3B" w:rsidRDefault="004F4473" w:rsidP="004F4473">
      <w:pPr>
        <w:pStyle w:val="B1"/>
        <w:rPr>
          <w:lang w:eastAsia="ko-KR"/>
        </w:rPr>
      </w:pPr>
      <w:r w:rsidRPr="00201E3B">
        <w:rPr>
          <w:lang w:eastAsia="ko-KR"/>
        </w:rPr>
        <w:t>2.</w:t>
      </w:r>
      <w:r w:rsidRPr="00201E3B">
        <w:rPr>
          <w:lang w:eastAsia="ko-KR"/>
        </w:rPr>
        <w:tab/>
        <w:t>shall initialise the counter C201 (Transmission request) with value set to 1;</w:t>
      </w:r>
    </w:p>
    <w:p w14:paraId="5B570E2C" w14:textId="77777777" w:rsidR="004F4473" w:rsidRPr="00201E3B" w:rsidRDefault="004F4473" w:rsidP="004F4473">
      <w:pPr>
        <w:pStyle w:val="B1"/>
        <w:rPr>
          <w:lang w:eastAsia="ko-KR"/>
        </w:rPr>
      </w:pPr>
      <w:r w:rsidRPr="00201E3B">
        <w:rPr>
          <w:lang w:eastAsia="ko-KR"/>
        </w:rPr>
        <w:t>3.</w:t>
      </w:r>
      <w:r w:rsidRPr="00201E3B">
        <w:rPr>
          <w:lang w:eastAsia="ko-KR"/>
        </w:rPr>
        <w:tab/>
        <w:t>shall stop timer T230 (Inactivity);</w:t>
      </w:r>
    </w:p>
    <w:p w14:paraId="35C79CE1" w14:textId="77777777" w:rsidR="004F4473" w:rsidRPr="00201E3B" w:rsidRDefault="004F4473" w:rsidP="004F4473">
      <w:pPr>
        <w:pStyle w:val="B1"/>
        <w:rPr>
          <w:lang w:eastAsia="ko-KR"/>
        </w:rPr>
      </w:pPr>
      <w:r w:rsidRPr="00201E3B">
        <w:rPr>
          <w:lang w:eastAsia="ko-KR"/>
        </w:rPr>
        <w:t>4.</w:t>
      </w:r>
      <w:r w:rsidRPr="00201E3B">
        <w:rPr>
          <w:lang w:eastAsia="ko-KR"/>
        </w:rPr>
        <w:tab/>
      </w:r>
      <w:r w:rsidRPr="00201E3B">
        <w:t>shall s</w:t>
      </w:r>
      <w:r w:rsidRPr="00201E3B">
        <w:rPr>
          <w:lang w:eastAsia="ko-KR"/>
        </w:rPr>
        <w:t xml:space="preserve">tart </w:t>
      </w:r>
      <w:r w:rsidRPr="00201E3B">
        <w:t xml:space="preserve">timer </w:t>
      </w:r>
      <w:r w:rsidRPr="00201E3B">
        <w:rPr>
          <w:lang w:eastAsia="ko-KR"/>
        </w:rPr>
        <w:t>T201 (Transmission Request); and</w:t>
      </w:r>
    </w:p>
    <w:p w14:paraId="45DA36FC" w14:textId="77777777" w:rsidR="004F4473" w:rsidRPr="00201E3B" w:rsidRDefault="004F4473" w:rsidP="004F4473">
      <w:pPr>
        <w:pStyle w:val="B1"/>
        <w:rPr>
          <w:lang w:eastAsia="ko-KR"/>
        </w:rPr>
      </w:pPr>
      <w:r w:rsidRPr="00201E3B">
        <w:rPr>
          <w:lang w:eastAsia="ko-KR"/>
        </w:rPr>
        <w:t>5.</w:t>
      </w:r>
      <w:r w:rsidRPr="00201E3B">
        <w:rPr>
          <w:lang w:eastAsia="ko-KR"/>
        </w:rPr>
        <w:tab/>
        <w:t>shall enter 'O: pending request' state.</w:t>
      </w:r>
    </w:p>
    <w:p w14:paraId="5F7C33D1" w14:textId="77777777" w:rsidR="004F4473" w:rsidRPr="00201E3B" w:rsidRDefault="004F4473" w:rsidP="004F4473">
      <w:r w:rsidRPr="00201E3B">
        <w:t xml:space="preserve">[TS 24.581, clause </w:t>
      </w:r>
      <w:r w:rsidRPr="00201E3B">
        <w:rPr>
          <w:lang w:eastAsia="ko-KR"/>
        </w:rPr>
        <w:t>7</w:t>
      </w:r>
      <w:r w:rsidRPr="00201E3B">
        <w:t>.2.</w:t>
      </w:r>
      <w:r w:rsidRPr="00201E3B">
        <w:rPr>
          <w:lang w:eastAsia="ko-KR"/>
        </w:rPr>
        <w:t>3</w:t>
      </w:r>
      <w:r w:rsidRPr="00201E3B">
        <w:t>.7.7]</w:t>
      </w:r>
    </w:p>
    <w:p w14:paraId="3ADCC3B3" w14:textId="77777777" w:rsidR="004F4473" w:rsidRPr="00201E3B" w:rsidRDefault="004F4473" w:rsidP="004F4473">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424C7DA6" w14:textId="77777777" w:rsidR="004F4473" w:rsidRPr="00201E3B" w:rsidRDefault="004F4473" w:rsidP="004F4473">
      <w:pPr>
        <w:pStyle w:val="B1"/>
        <w:rPr>
          <w:lang w:eastAsia="ko-KR"/>
        </w:rPr>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0B7D180F" w14:textId="77777777" w:rsidR="004F4473" w:rsidRPr="00201E3B" w:rsidRDefault="004F4473" w:rsidP="004F4473">
      <w:pPr>
        <w:pStyle w:val="B1"/>
      </w:pPr>
      <w:r w:rsidRPr="00201E3B">
        <w:t>2.</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5910A741" w14:textId="77777777" w:rsidR="004F4473" w:rsidRPr="00201E3B" w:rsidRDefault="004F4473" w:rsidP="004F4473">
      <w:pPr>
        <w:pStyle w:val="B1"/>
        <w:rPr>
          <w:lang w:eastAsia="ko-KR"/>
        </w:rPr>
      </w:pPr>
      <w:r w:rsidRPr="00201E3B">
        <w:rPr>
          <w:lang w:eastAsia="ko-KR"/>
        </w:rPr>
        <w:t>3</w:t>
      </w:r>
      <w:r w:rsidRPr="00201E3B">
        <w:t>.</w:t>
      </w:r>
      <w:r w:rsidRPr="00201E3B">
        <w:tab/>
        <w:t>shall enter 'O: has permission</w:t>
      </w:r>
      <w:r w:rsidRPr="00201E3B">
        <w:rPr>
          <w:lang w:eastAsia="ko-KR"/>
        </w:rPr>
        <w:t>'</w:t>
      </w:r>
      <w:r w:rsidRPr="00201E3B">
        <w:t xml:space="preserve"> state</w:t>
      </w:r>
      <w:r w:rsidRPr="00201E3B">
        <w:rPr>
          <w:lang w:eastAsia="ko-KR"/>
        </w:rPr>
        <w:t>.</w:t>
      </w:r>
    </w:p>
    <w:p w14:paraId="6EED3E1B" w14:textId="77777777" w:rsidR="004F4473" w:rsidRPr="00201E3B" w:rsidRDefault="004F4473" w:rsidP="004F4473">
      <w:pPr>
        <w:rPr>
          <w:lang w:eastAsia="ko-KR"/>
        </w:rPr>
      </w:pPr>
      <w:r w:rsidRPr="00201E3B">
        <w:t>Otherwise, if the &lt;User ID&gt; value in the User ID field matches its own MCVideo ID and there is no stored User ID of the current transmission arbitrator, the transmission participant:</w:t>
      </w:r>
      <w:r w:rsidRPr="00201E3B">
        <w:rPr>
          <w:lang w:eastAsia="ko-KR"/>
        </w:rPr>
        <w:t xml:space="preserve"> </w:t>
      </w:r>
    </w:p>
    <w:p w14:paraId="1E747551" w14:textId="77777777" w:rsidR="004F4473" w:rsidRPr="00201E3B" w:rsidRDefault="004F4473" w:rsidP="004F4473">
      <w:pPr>
        <w:pStyle w:val="B1"/>
      </w:pPr>
      <w:r w:rsidRPr="00201E3B">
        <w:t>1.</w:t>
      </w:r>
      <w:r w:rsidRPr="00201E3B">
        <w:tab/>
        <w:t xml:space="preserve">shall set the stored User ID of the current transmission arbitrator to </w:t>
      </w:r>
      <w:r w:rsidRPr="00201E3B">
        <w:rPr>
          <w:lang w:eastAsia="ko-KR"/>
        </w:rPr>
        <w:t>User ID of transmission participant sending the Transmission Granted message</w:t>
      </w:r>
      <w:r w:rsidRPr="00201E3B">
        <w:t>;</w:t>
      </w:r>
    </w:p>
    <w:p w14:paraId="74C5604A" w14:textId="77777777" w:rsidR="004F4473" w:rsidRPr="00201E3B" w:rsidRDefault="004F4473" w:rsidP="004F4473">
      <w:pPr>
        <w:pStyle w:val="B1"/>
      </w:pPr>
      <w:r w:rsidRPr="00201E3B">
        <w:lastRenderedPageBreak/>
        <w:t>2.</w:t>
      </w:r>
      <w:r w:rsidRPr="00201E3B">
        <w:tab/>
        <w:t>shall stop timer T201 (Transmission Request);</w:t>
      </w:r>
    </w:p>
    <w:p w14:paraId="530BFC1B" w14:textId="77777777" w:rsidR="004F4473" w:rsidRPr="00201E3B" w:rsidRDefault="004F4473" w:rsidP="004F4473">
      <w:pPr>
        <w:pStyle w:val="B1"/>
      </w:pPr>
      <w:r w:rsidRPr="00201E3B">
        <w:t>3.</w:t>
      </w:r>
      <w:r w:rsidRPr="00201E3B">
        <w:tab/>
        <w:t>may provide a transmission granted notification to the MCVideo user; and</w:t>
      </w:r>
    </w:p>
    <w:p w14:paraId="0DD37027" w14:textId="77777777" w:rsidR="004F4473" w:rsidRPr="00201E3B" w:rsidRDefault="004F4473" w:rsidP="004F4473">
      <w:pPr>
        <w:pStyle w:val="B1"/>
      </w:pPr>
      <w:r w:rsidRPr="00201E3B">
        <w:t>4.</w:t>
      </w:r>
      <w:r w:rsidRPr="00201E3B">
        <w:tab/>
        <w:t>shall enter 'O: has permission' state.</w:t>
      </w:r>
    </w:p>
    <w:p w14:paraId="03824191" w14:textId="77777777" w:rsidR="004F4473" w:rsidRPr="00201E3B" w:rsidRDefault="004F4473" w:rsidP="004F4473">
      <w:pPr>
        <w:pStyle w:val="H6"/>
      </w:pPr>
      <w:r w:rsidRPr="00201E3B">
        <w:t>7.1.1.1.3</w:t>
      </w:r>
      <w:r w:rsidRPr="00201E3B">
        <w:tab/>
        <w:t>Test description</w:t>
      </w:r>
    </w:p>
    <w:p w14:paraId="371A1066" w14:textId="77777777" w:rsidR="004F4473" w:rsidRPr="00201E3B" w:rsidRDefault="004F4473" w:rsidP="004F4473">
      <w:pPr>
        <w:pStyle w:val="H6"/>
      </w:pPr>
      <w:r w:rsidRPr="00201E3B">
        <w:t>7.1.1.1.3.1</w:t>
      </w:r>
      <w:r w:rsidRPr="00201E3B">
        <w:tab/>
        <w:t>Pre-test conditions</w:t>
      </w:r>
    </w:p>
    <w:p w14:paraId="7DF3DFC9" w14:textId="77777777" w:rsidR="004F4473" w:rsidRPr="00201E3B" w:rsidRDefault="004F4473" w:rsidP="004F4473">
      <w:pPr>
        <w:pStyle w:val="H6"/>
      </w:pPr>
      <w:r w:rsidRPr="00201E3B">
        <w:t>System Simulator:</w:t>
      </w:r>
    </w:p>
    <w:p w14:paraId="0FDD0DD8" w14:textId="77777777" w:rsidR="004F4473" w:rsidRPr="00201E3B" w:rsidRDefault="004F4473" w:rsidP="004F4473">
      <w:pPr>
        <w:pStyle w:val="B1"/>
      </w:pPr>
      <w:r w:rsidRPr="00201E3B">
        <w:t>-</w:t>
      </w:r>
      <w:r w:rsidRPr="00201E3B">
        <w:tab/>
      </w:r>
      <w:r w:rsidRPr="00201E3B">
        <w:rPr>
          <w:color w:val="000000"/>
        </w:rPr>
        <w:t>SS-UE1 (MCVideo client)</w:t>
      </w:r>
    </w:p>
    <w:p w14:paraId="2E68D9A2" w14:textId="77777777" w:rsidR="004F4473" w:rsidRPr="00201E3B" w:rsidRDefault="004F4473" w:rsidP="004F4473">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71DE3E" w14:textId="77777777" w:rsidR="004F4473" w:rsidRPr="00201E3B" w:rsidRDefault="004F4473" w:rsidP="004F4473">
      <w:pPr>
        <w:pStyle w:val="B1"/>
      </w:pPr>
      <w:r w:rsidRPr="00201E3B">
        <w:t>-</w:t>
      </w:r>
      <w:r w:rsidRPr="00201E3B">
        <w:tab/>
      </w:r>
      <w:r w:rsidRPr="00201E3B">
        <w:rPr>
          <w:color w:val="000000"/>
        </w:rPr>
        <w:t>GNSS simulator to simulate a location and provide a timing reference for the assistance of E-UTRAN off-network testing.</w:t>
      </w:r>
    </w:p>
    <w:p w14:paraId="3667A174" w14:textId="77777777" w:rsidR="004F4473" w:rsidRPr="00201E3B" w:rsidRDefault="004F4473" w:rsidP="004F4473">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A9AA12" w14:textId="77777777" w:rsidR="004F4473" w:rsidRPr="00201E3B" w:rsidRDefault="004F4473" w:rsidP="004F4473">
      <w:pPr>
        <w:pStyle w:val="B1"/>
      </w:pPr>
      <w:r w:rsidRPr="00201E3B">
        <w:t>-</w:t>
      </w:r>
      <w:r w:rsidRPr="00201E3B">
        <w:tab/>
      </w:r>
      <w:r w:rsidRPr="00201E3B">
        <w:rPr>
          <w:color w:val="000000"/>
        </w:rPr>
        <w:t>SS-NW (MCVideo server)</w:t>
      </w:r>
    </w:p>
    <w:p w14:paraId="47EE4097" w14:textId="77777777" w:rsidR="004F4473" w:rsidRPr="00201E3B" w:rsidRDefault="004F4473" w:rsidP="004F4473">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A30C8B5" w14:textId="77777777" w:rsidR="004F4473" w:rsidRPr="00201E3B" w:rsidRDefault="004F4473" w:rsidP="004F4473">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5C909827" w14:textId="77777777" w:rsidR="004F4473" w:rsidRPr="00201E3B" w:rsidRDefault="004F4473" w:rsidP="004F4473">
      <w:pPr>
        <w:pStyle w:val="H6"/>
      </w:pPr>
      <w:r w:rsidRPr="00201E3B">
        <w:t>IUT:</w:t>
      </w:r>
    </w:p>
    <w:p w14:paraId="3229E630" w14:textId="77777777" w:rsidR="004F4473" w:rsidRPr="00201E3B" w:rsidRDefault="004F4473" w:rsidP="004F4473">
      <w:pPr>
        <w:pStyle w:val="B1"/>
      </w:pPr>
      <w:r w:rsidRPr="00201E3B">
        <w:t>-</w:t>
      </w:r>
      <w:r w:rsidRPr="00201E3B">
        <w:tab/>
        <w:t>UE (MCVideo client)</w:t>
      </w:r>
    </w:p>
    <w:p w14:paraId="0C7086FF" w14:textId="77777777" w:rsidR="004F4473" w:rsidRPr="00201E3B" w:rsidRDefault="004F4473" w:rsidP="004F4473">
      <w:pPr>
        <w:pStyle w:val="B1"/>
      </w:pPr>
      <w:r w:rsidRPr="00201E3B">
        <w:t>-</w:t>
      </w:r>
      <w:r w:rsidRPr="00201E3B">
        <w:tab/>
        <w:t>The test USIM set as defined in TS 36.579-1 [2], subclause 5.5.10 is inserted.</w:t>
      </w:r>
    </w:p>
    <w:p w14:paraId="53F7AA05" w14:textId="77777777" w:rsidR="004F4473" w:rsidRPr="00201E3B" w:rsidRDefault="004F4473" w:rsidP="004F4473">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5F42634C" w14:textId="77777777" w:rsidR="004F4473" w:rsidRPr="00201E3B" w:rsidRDefault="004F4473" w:rsidP="004F4473">
      <w:pPr>
        <w:pStyle w:val="H6"/>
      </w:pPr>
      <w:r w:rsidRPr="00201E3B">
        <w:t>Preamble:</w:t>
      </w:r>
    </w:p>
    <w:p w14:paraId="10E84084" w14:textId="7BAF744E" w:rsidR="004F4473" w:rsidRPr="00201E3B" w:rsidRDefault="004F4473" w:rsidP="004F4473">
      <w:pPr>
        <w:pStyle w:val="B1"/>
      </w:pPr>
      <w:r w:rsidRPr="00201E3B">
        <w:t>-</w:t>
      </w:r>
      <w:r w:rsidRPr="00201E3B">
        <w:tab/>
        <w:t>The UE has performed the Generic Test Procedure for MCVideo UE registration as specified in TS 36.579-1 [2], subclause 5.4.2A.</w:t>
      </w:r>
    </w:p>
    <w:p w14:paraId="38FFBCA1" w14:textId="77777777" w:rsidR="004F4473" w:rsidRPr="00201E3B" w:rsidRDefault="004F4473" w:rsidP="004F4473">
      <w:pPr>
        <w:pStyle w:val="B1"/>
      </w:pPr>
      <w:r w:rsidRPr="00201E3B">
        <w:t>-</w:t>
      </w:r>
      <w:r w:rsidRPr="00201E3B">
        <w:tab/>
        <w:t>The MCVideo User performs the Generic Test Procedure for MCVideo Authorization/Configuration and Key Generation as specified in TS 36.579-1 [2], subclause 5.3.2.</w:t>
      </w:r>
    </w:p>
    <w:p w14:paraId="45F43A90" w14:textId="77777777" w:rsidR="004F4473" w:rsidRPr="00201E3B" w:rsidRDefault="004F4473" w:rsidP="004F4473">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45778A7E" w14:textId="77777777" w:rsidR="004F4473" w:rsidRPr="00201E3B" w:rsidRDefault="004F4473" w:rsidP="004F4473">
      <w:pPr>
        <w:pStyle w:val="B1"/>
      </w:pPr>
      <w:r w:rsidRPr="00201E3B">
        <w:t>-</w:t>
      </w:r>
      <w:r w:rsidRPr="00201E3B">
        <w:tab/>
        <w:t>The UE is switched-off.</w:t>
      </w:r>
    </w:p>
    <w:p w14:paraId="1608D7FF" w14:textId="77777777" w:rsidR="004F4473" w:rsidRPr="00201E3B" w:rsidRDefault="004F4473" w:rsidP="004F4473">
      <w:pPr>
        <w:pStyle w:val="B1"/>
      </w:pPr>
      <w:r w:rsidRPr="00201E3B">
        <w:t>-</w:t>
      </w:r>
      <w:r w:rsidRPr="00201E3B">
        <w:tab/>
        <w:t>UE States at the end of the preamble</w:t>
      </w:r>
    </w:p>
    <w:p w14:paraId="6C530B67" w14:textId="77777777" w:rsidR="004F4473" w:rsidRPr="00201E3B" w:rsidRDefault="004F4473" w:rsidP="004F4473">
      <w:pPr>
        <w:pStyle w:val="B2"/>
      </w:pPr>
      <w:r w:rsidRPr="00201E3B">
        <w:t>-</w:t>
      </w:r>
      <w:r w:rsidRPr="00201E3B">
        <w:tab/>
        <w:t>The UE is in state 'switched-off'.</w:t>
      </w:r>
    </w:p>
    <w:p w14:paraId="48E97058" w14:textId="77777777" w:rsidR="004F4473" w:rsidRPr="00201E3B" w:rsidRDefault="004F4473" w:rsidP="004F4473">
      <w:pPr>
        <w:pStyle w:val="H6"/>
      </w:pPr>
      <w:r w:rsidRPr="00201E3B">
        <w:lastRenderedPageBreak/>
        <w:t>7.1.1.1.3.2</w:t>
      </w:r>
      <w:r w:rsidRPr="00201E3B">
        <w:tab/>
        <w:t>Test procedure sequence</w:t>
      </w:r>
    </w:p>
    <w:p w14:paraId="3E87B89C" w14:textId="77777777" w:rsidR="004F4473" w:rsidRPr="00201E3B" w:rsidRDefault="004F4473" w:rsidP="004F4473">
      <w:pPr>
        <w:pStyle w:val="TH"/>
      </w:pPr>
      <w:r w:rsidRPr="00201E3B">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F4473" w:rsidRPr="00201E3B" w14:paraId="5C97AB31" w14:textId="77777777" w:rsidTr="004F4473">
        <w:tc>
          <w:tcPr>
            <w:tcW w:w="648" w:type="dxa"/>
            <w:tcBorders>
              <w:top w:val="single" w:sz="4" w:space="0" w:color="auto"/>
              <w:left w:val="single" w:sz="4" w:space="0" w:color="auto"/>
              <w:bottom w:val="nil"/>
              <w:right w:val="single" w:sz="4" w:space="0" w:color="auto"/>
            </w:tcBorders>
            <w:hideMark/>
          </w:tcPr>
          <w:p w14:paraId="77C20DF0" w14:textId="77777777" w:rsidR="004F4473" w:rsidRPr="00201E3B" w:rsidRDefault="004F4473">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A9DA526" w14:textId="77777777" w:rsidR="004F4473" w:rsidRPr="00201E3B" w:rsidRDefault="004F4473">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CD59179" w14:textId="77777777" w:rsidR="004F4473" w:rsidRPr="00201E3B" w:rsidRDefault="004F4473">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83AB3A9" w14:textId="77777777" w:rsidR="004F4473" w:rsidRPr="00201E3B" w:rsidRDefault="004F4473">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F0B3908" w14:textId="77777777" w:rsidR="004F4473" w:rsidRPr="00201E3B" w:rsidRDefault="004F4473">
            <w:pPr>
              <w:pStyle w:val="TAH"/>
              <w:spacing w:line="256" w:lineRule="auto"/>
              <w:rPr>
                <w:lang w:eastAsia="en-US"/>
              </w:rPr>
            </w:pPr>
            <w:r w:rsidRPr="00201E3B">
              <w:rPr>
                <w:lang w:eastAsia="en-US"/>
              </w:rPr>
              <w:t>Verdict</w:t>
            </w:r>
          </w:p>
        </w:tc>
      </w:tr>
      <w:tr w:rsidR="004F4473" w:rsidRPr="00201E3B" w14:paraId="58CE64DF" w14:textId="77777777" w:rsidTr="004F4473">
        <w:tc>
          <w:tcPr>
            <w:tcW w:w="648" w:type="dxa"/>
            <w:tcBorders>
              <w:top w:val="nil"/>
              <w:left w:val="single" w:sz="4" w:space="0" w:color="auto"/>
              <w:bottom w:val="single" w:sz="4" w:space="0" w:color="auto"/>
              <w:right w:val="single" w:sz="4" w:space="0" w:color="auto"/>
            </w:tcBorders>
          </w:tcPr>
          <w:p w14:paraId="418F54FC" w14:textId="77777777" w:rsidR="004F4473" w:rsidRPr="00201E3B" w:rsidRDefault="004F4473">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2BC2DC0" w14:textId="77777777" w:rsidR="004F4473" w:rsidRPr="00201E3B" w:rsidRDefault="004F4473">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833EF4B" w14:textId="77777777" w:rsidR="004F4473" w:rsidRPr="00201E3B" w:rsidRDefault="004F4473">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B701A8F" w14:textId="77777777" w:rsidR="004F4473" w:rsidRPr="00201E3B" w:rsidRDefault="004F4473">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6B7EC25" w14:textId="77777777" w:rsidR="004F4473" w:rsidRPr="00201E3B" w:rsidRDefault="004F4473">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8EAF539" w14:textId="77777777" w:rsidR="004F4473" w:rsidRPr="00201E3B" w:rsidRDefault="004F4473">
            <w:pPr>
              <w:pStyle w:val="TAH"/>
              <w:spacing w:line="256" w:lineRule="auto"/>
              <w:rPr>
                <w:lang w:eastAsia="en-US"/>
              </w:rPr>
            </w:pPr>
          </w:p>
        </w:tc>
      </w:tr>
      <w:tr w:rsidR="004F4473" w:rsidRPr="00201E3B" w14:paraId="540CEDA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1009EB3" w14:textId="77777777" w:rsidR="004F4473" w:rsidRPr="00201E3B" w:rsidRDefault="004F4473">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FD4EAC8" w14:textId="77777777" w:rsidR="004F4473" w:rsidRPr="00201E3B" w:rsidRDefault="004F4473">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3FC582"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89032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4BA9A5"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B7DFAE" w14:textId="77777777" w:rsidR="004F4473" w:rsidRPr="00201E3B" w:rsidRDefault="004F4473">
            <w:pPr>
              <w:pStyle w:val="TAC"/>
              <w:spacing w:line="256" w:lineRule="auto"/>
              <w:rPr>
                <w:lang w:eastAsia="en-US"/>
              </w:rPr>
            </w:pPr>
            <w:r w:rsidRPr="00201E3B">
              <w:rPr>
                <w:lang w:eastAsia="en-US"/>
              </w:rPr>
              <w:t>-</w:t>
            </w:r>
          </w:p>
        </w:tc>
      </w:tr>
      <w:tr w:rsidR="004F4473" w:rsidRPr="00201E3B" w14:paraId="2ACCB3E3"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F05F889" w14:textId="77777777" w:rsidR="004F4473" w:rsidRPr="00201E3B" w:rsidRDefault="004F4473">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50D5E" w14:textId="0228E291" w:rsidR="004F4473" w:rsidRPr="00201E3B" w:rsidRDefault="004F4473">
            <w:pPr>
              <w:pStyle w:val="TAN"/>
              <w:spacing w:line="256" w:lineRule="auto"/>
              <w:rPr>
                <w:lang w:eastAsia="en-US"/>
              </w:rPr>
            </w:pPr>
            <w:r w:rsidRPr="00201E3B">
              <w:rPr>
                <w:lang w:eastAsia="en-US"/>
              </w:rPr>
              <w:t>Trigger the UE to reset UTC time and location.</w:t>
            </w:r>
          </w:p>
          <w:p w14:paraId="5F7E9880" w14:textId="77777777" w:rsidR="004F4473" w:rsidRPr="00201E3B" w:rsidRDefault="004F4473">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6AD6009"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4A0493"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9E43EE"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A0FB12" w14:textId="77777777" w:rsidR="004F4473" w:rsidRPr="00201E3B" w:rsidRDefault="004F4473">
            <w:pPr>
              <w:pStyle w:val="TAC"/>
              <w:spacing w:line="256" w:lineRule="auto"/>
              <w:rPr>
                <w:lang w:eastAsia="en-US"/>
              </w:rPr>
            </w:pPr>
            <w:r w:rsidRPr="00201E3B">
              <w:rPr>
                <w:lang w:eastAsia="en-US"/>
              </w:rPr>
              <w:t>-</w:t>
            </w:r>
          </w:p>
        </w:tc>
      </w:tr>
      <w:tr w:rsidR="004F4473" w:rsidRPr="00201E3B" w14:paraId="7655B0A4"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0A1DD6D9" w14:textId="77777777" w:rsidR="004F4473" w:rsidRPr="00201E3B" w:rsidRDefault="004F4473">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5C7EBF8" w14:textId="77777777" w:rsidR="004F4473" w:rsidRPr="00201E3B" w:rsidRDefault="004F4473">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51B45838" w14:textId="77777777" w:rsidR="004F4473" w:rsidRPr="00201E3B" w:rsidRDefault="004F4473">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A92EFE"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7C872A"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A1546"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EEEF0D" w14:textId="77777777" w:rsidR="004F4473" w:rsidRPr="00201E3B" w:rsidRDefault="004F4473">
            <w:pPr>
              <w:pStyle w:val="TAC"/>
              <w:spacing w:line="256" w:lineRule="auto"/>
              <w:rPr>
                <w:lang w:eastAsia="en-US"/>
              </w:rPr>
            </w:pPr>
            <w:r w:rsidRPr="00201E3B">
              <w:rPr>
                <w:lang w:eastAsia="en-US"/>
              </w:rPr>
              <w:t>-</w:t>
            </w:r>
          </w:p>
        </w:tc>
      </w:tr>
      <w:tr w:rsidR="004F4473" w:rsidRPr="00201E3B" w14:paraId="7A76B4F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50668B93" w14:textId="77777777" w:rsidR="004F4473" w:rsidRPr="00201E3B" w:rsidRDefault="004F4473">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90553F5" w14:textId="77777777" w:rsidR="004F4473" w:rsidRPr="00201E3B" w:rsidRDefault="004F4473">
            <w:pPr>
              <w:pStyle w:val="TAL"/>
              <w:spacing w:line="256" w:lineRule="auto"/>
              <w:rPr>
                <w:lang w:eastAsia="en-US"/>
              </w:rPr>
            </w:pPr>
            <w:r w:rsidRPr="00201E3B">
              <w:rPr>
                <w:lang w:eastAsia="en-US"/>
              </w:rPr>
              <w:t xml:space="preserve">Make the UE (MCVideo Client) initiate an off-network group call with </w:t>
            </w:r>
            <w:r w:rsidRPr="00201E3B">
              <w:rPr>
                <w:lang w:eastAsia="ko-KR"/>
              </w:rPr>
              <w:t>an explicit transmission request.</w:t>
            </w:r>
          </w:p>
          <w:p w14:paraId="2C729168"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2410D7C"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AF2B8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26DACC"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A4B9BF" w14:textId="77777777" w:rsidR="004F4473" w:rsidRPr="00201E3B" w:rsidRDefault="004F4473">
            <w:pPr>
              <w:pStyle w:val="TAC"/>
              <w:spacing w:line="256" w:lineRule="auto"/>
              <w:rPr>
                <w:lang w:eastAsia="en-US"/>
              </w:rPr>
            </w:pPr>
            <w:r w:rsidRPr="00201E3B">
              <w:rPr>
                <w:lang w:eastAsia="en-US"/>
              </w:rPr>
              <w:t>-</w:t>
            </w:r>
          </w:p>
        </w:tc>
      </w:tr>
      <w:tr w:rsidR="004F4473" w:rsidRPr="00201E3B" w14:paraId="1373EC0C"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37096D2E" w14:textId="77777777" w:rsidR="004F4473" w:rsidRPr="00201E3B" w:rsidRDefault="004F4473">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AE4484" w14:textId="77777777" w:rsidR="004F4473" w:rsidRPr="00201E3B" w:rsidRDefault="004F4473">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876EBE"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5B05359"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7A85DB"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DD43C" w14:textId="77777777" w:rsidR="004F4473" w:rsidRPr="00201E3B" w:rsidRDefault="004F4473">
            <w:pPr>
              <w:pStyle w:val="TAC"/>
              <w:spacing w:line="256" w:lineRule="auto"/>
              <w:rPr>
                <w:lang w:eastAsia="en-US"/>
              </w:rPr>
            </w:pPr>
            <w:r w:rsidRPr="00201E3B">
              <w:rPr>
                <w:lang w:eastAsia="en-US"/>
              </w:rPr>
              <w:t>-</w:t>
            </w:r>
          </w:p>
        </w:tc>
      </w:tr>
      <w:tr w:rsidR="004F4473" w:rsidRPr="00201E3B" w14:paraId="5B5D03BC"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61335190" w14:textId="77777777" w:rsidR="004F4473" w:rsidRPr="00201E3B" w:rsidRDefault="004F4473">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8CCECEA" w14:textId="77777777" w:rsidR="004F4473" w:rsidRPr="00201E3B" w:rsidRDefault="004F4473">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38A97A31" w14:textId="77777777" w:rsidR="004F4473" w:rsidRPr="00201E3B" w:rsidRDefault="004F4473">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8C17195"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02F3B6C" w14:textId="77777777" w:rsidR="004F4473" w:rsidRPr="00201E3B" w:rsidRDefault="004F4473">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7F074CFC"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216CEF" w14:textId="77777777" w:rsidR="004F4473" w:rsidRPr="00201E3B" w:rsidRDefault="004F4473">
            <w:pPr>
              <w:pStyle w:val="TAC"/>
              <w:spacing w:line="256" w:lineRule="auto"/>
              <w:rPr>
                <w:lang w:eastAsia="en-US"/>
              </w:rPr>
            </w:pPr>
            <w:r w:rsidRPr="00201E3B">
              <w:rPr>
                <w:lang w:eastAsia="en-US"/>
              </w:rPr>
              <w:t>P</w:t>
            </w:r>
          </w:p>
        </w:tc>
      </w:tr>
      <w:tr w:rsidR="004F4473" w:rsidRPr="00201E3B" w14:paraId="567FA584"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1A652741" w14:textId="77777777" w:rsidR="004F4473" w:rsidRPr="00201E3B" w:rsidRDefault="004F4473">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59FA7EE" w14:textId="77777777" w:rsidR="004F4473" w:rsidRPr="00201E3B" w:rsidRDefault="004F4473">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8FA1B98" w14:textId="77777777" w:rsidR="004F4473" w:rsidRPr="00201E3B" w:rsidRDefault="004F4473">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3E0170A8" w14:textId="77777777" w:rsidR="004F4473" w:rsidRPr="00201E3B" w:rsidRDefault="004F4473">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584BC016" w14:textId="77777777" w:rsidR="004F4473" w:rsidRPr="00201E3B" w:rsidRDefault="004F4473">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6D14EAC6" w14:textId="77777777" w:rsidR="004F4473" w:rsidRPr="00201E3B" w:rsidRDefault="004F4473">
            <w:pPr>
              <w:pStyle w:val="TAC"/>
              <w:spacing w:line="256" w:lineRule="auto"/>
              <w:rPr>
                <w:lang w:eastAsia="en-US"/>
              </w:rPr>
            </w:pPr>
          </w:p>
        </w:tc>
      </w:tr>
      <w:tr w:rsidR="004F4473" w:rsidRPr="00201E3B" w14:paraId="315CF4C7"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79FD8EE5" w14:textId="77777777" w:rsidR="004F4473" w:rsidRPr="00201E3B" w:rsidRDefault="004F4473">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F5FCE25" w14:textId="77777777" w:rsidR="004F4473" w:rsidRPr="00201E3B" w:rsidRDefault="004F4473">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9742B18"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626C4" w14:textId="77777777" w:rsidR="004F4473" w:rsidRPr="00201E3B" w:rsidRDefault="004F4473">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929E807"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7B6F836" w14:textId="77777777" w:rsidR="004F4473" w:rsidRPr="00201E3B" w:rsidRDefault="004F4473">
            <w:pPr>
              <w:pStyle w:val="TAC"/>
              <w:spacing w:line="256" w:lineRule="auto"/>
              <w:rPr>
                <w:lang w:eastAsia="en-US"/>
              </w:rPr>
            </w:pPr>
            <w:r w:rsidRPr="00201E3B">
              <w:rPr>
                <w:lang w:eastAsia="en-US"/>
              </w:rPr>
              <w:t>P</w:t>
            </w:r>
          </w:p>
        </w:tc>
      </w:tr>
      <w:tr w:rsidR="004F4473" w:rsidRPr="00201E3B" w14:paraId="2716A04E"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562742DE" w14:textId="77777777" w:rsidR="004F4473" w:rsidRPr="00201E3B" w:rsidRDefault="004F4473">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B3D30EA" w14:textId="77777777" w:rsidR="004F4473" w:rsidRPr="00201E3B" w:rsidRDefault="004F4473">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358A5AEC" w14:textId="77777777" w:rsidR="004F4473" w:rsidRPr="00201E3B" w:rsidRDefault="004F4473">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7CEE861"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7B58024" w14:textId="77777777" w:rsidR="004F4473" w:rsidRPr="00201E3B" w:rsidRDefault="004F4473">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901DA0B" w14:textId="77777777" w:rsidR="004F4473" w:rsidRPr="00201E3B" w:rsidRDefault="004F4473">
            <w:pPr>
              <w:pStyle w:val="TAC"/>
              <w:spacing w:line="256" w:lineRule="auto"/>
              <w:rPr>
                <w:lang w:eastAsia="en-US"/>
              </w:rPr>
            </w:pPr>
            <w:r w:rsidRPr="00201E3B">
              <w:rPr>
                <w:lang w:eastAsia="en-US"/>
              </w:rPr>
              <w:t>P</w:t>
            </w:r>
          </w:p>
        </w:tc>
      </w:tr>
      <w:tr w:rsidR="004F4473" w:rsidRPr="00201E3B" w14:paraId="12A027D9" w14:textId="77777777" w:rsidTr="004F4473">
        <w:tc>
          <w:tcPr>
            <w:tcW w:w="648" w:type="dxa"/>
            <w:tcBorders>
              <w:top w:val="single" w:sz="4" w:space="0" w:color="auto"/>
              <w:left w:val="single" w:sz="4" w:space="0" w:color="auto"/>
              <w:bottom w:val="single" w:sz="4" w:space="0" w:color="auto"/>
              <w:right w:val="single" w:sz="4" w:space="0" w:color="auto"/>
            </w:tcBorders>
            <w:hideMark/>
          </w:tcPr>
          <w:p w14:paraId="2A108EAE" w14:textId="77777777" w:rsidR="004F4473" w:rsidRPr="00201E3B" w:rsidRDefault="004F4473">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83E617B" w14:textId="77777777" w:rsidR="004F4473" w:rsidRPr="00201E3B" w:rsidRDefault="004F4473">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C2E9555" w14:textId="77777777" w:rsidR="004F4473" w:rsidRPr="00201E3B" w:rsidRDefault="004F4473">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223BC10" w14:textId="77777777" w:rsidR="004F4473" w:rsidRPr="00201E3B" w:rsidRDefault="004F4473">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FF29817"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C181DF" w14:textId="77777777" w:rsidR="004F4473" w:rsidRPr="00201E3B" w:rsidRDefault="004F4473">
            <w:pPr>
              <w:pStyle w:val="TAC"/>
              <w:spacing w:line="256" w:lineRule="auto"/>
              <w:rPr>
                <w:lang w:eastAsia="en-US"/>
              </w:rPr>
            </w:pPr>
            <w:r w:rsidRPr="00201E3B">
              <w:rPr>
                <w:lang w:eastAsia="en-US"/>
              </w:rPr>
              <w:t>-</w:t>
            </w:r>
          </w:p>
        </w:tc>
      </w:tr>
      <w:tr w:rsidR="004F4473" w:rsidRPr="00201E3B" w14:paraId="05B48DE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5256F86" w14:textId="77777777" w:rsidR="004F4473" w:rsidRPr="00201E3B" w:rsidRDefault="004F4473">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8342A4B"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4474514"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D31F531"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984C6B"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DB862D6" w14:textId="77777777" w:rsidR="004F4473" w:rsidRPr="00201E3B" w:rsidRDefault="004F4473">
            <w:pPr>
              <w:pStyle w:val="TAC"/>
              <w:spacing w:line="256" w:lineRule="auto"/>
              <w:rPr>
                <w:lang w:eastAsia="en-US"/>
              </w:rPr>
            </w:pPr>
            <w:r w:rsidRPr="00201E3B">
              <w:rPr>
                <w:lang w:eastAsia="en-US"/>
              </w:rPr>
              <w:t>P</w:t>
            </w:r>
          </w:p>
        </w:tc>
      </w:tr>
      <w:tr w:rsidR="004F4473" w:rsidRPr="00201E3B" w14:paraId="6B4A4A42"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7AB48871" w14:textId="77777777" w:rsidR="004F4473" w:rsidRPr="00201E3B" w:rsidRDefault="004F4473">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AE359B9"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7EF60604" w14:textId="77777777" w:rsidR="004F4473" w:rsidRPr="00201E3B" w:rsidRDefault="004F4473">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F51B260"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34EE82"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EBEB4"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D6D230" w14:textId="77777777" w:rsidR="004F4473" w:rsidRPr="00201E3B" w:rsidRDefault="004F4473">
            <w:pPr>
              <w:pStyle w:val="TAC"/>
              <w:spacing w:line="256" w:lineRule="auto"/>
              <w:rPr>
                <w:lang w:eastAsia="en-US"/>
              </w:rPr>
            </w:pPr>
            <w:r w:rsidRPr="00201E3B">
              <w:rPr>
                <w:lang w:eastAsia="en-US"/>
              </w:rPr>
              <w:t>-</w:t>
            </w:r>
          </w:p>
        </w:tc>
      </w:tr>
      <w:tr w:rsidR="004F4473" w:rsidRPr="00201E3B" w14:paraId="48400C71"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C0FC97A" w14:textId="77777777" w:rsidR="004F4473" w:rsidRPr="00201E3B" w:rsidRDefault="004F4473">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4B11EC5" w14:textId="77777777" w:rsidR="004F4473" w:rsidRPr="00201E3B" w:rsidRDefault="004F4473">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9F6300D"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49E3D50"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5A2F0B1"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6F88CD8" w14:textId="77777777" w:rsidR="004F4473" w:rsidRPr="00201E3B" w:rsidRDefault="004F4473">
            <w:pPr>
              <w:pStyle w:val="TAC"/>
              <w:spacing w:line="256" w:lineRule="auto"/>
              <w:rPr>
                <w:lang w:eastAsia="en-US"/>
              </w:rPr>
            </w:pPr>
            <w:r w:rsidRPr="00201E3B">
              <w:rPr>
                <w:lang w:eastAsia="en-US"/>
              </w:rPr>
              <w:t>P</w:t>
            </w:r>
          </w:p>
        </w:tc>
      </w:tr>
      <w:tr w:rsidR="004F4473" w:rsidRPr="00201E3B" w14:paraId="11D6F15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C2A19F3" w14:textId="77777777" w:rsidR="004F4473" w:rsidRPr="00201E3B" w:rsidRDefault="004F4473">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6326361" w14:textId="77777777" w:rsidR="004F4473" w:rsidRPr="00201E3B" w:rsidRDefault="004F4473">
            <w:pPr>
              <w:pStyle w:val="TAL"/>
              <w:spacing w:line="256" w:lineRule="auto"/>
              <w:rPr>
                <w:lang w:eastAsia="en-US"/>
              </w:rPr>
            </w:pPr>
            <w:r w:rsidRPr="00201E3B">
              <w:rPr>
                <w:lang w:eastAsia="en-US"/>
              </w:rPr>
              <w:t>Make the MCVideo User request to send media.</w:t>
            </w:r>
          </w:p>
          <w:p w14:paraId="661B73DA"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6385673"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5954F6"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1D63BE"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884BF7" w14:textId="77777777" w:rsidR="004F4473" w:rsidRPr="00201E3B" w:rsidRDefault="004F4473">
            <w:pPr>
              <w:pStyle w:val="TAC"/>
              <w:spacing w:line="256" w:lineRule="auto"/>
              <w:rPr>
                <w:lang w:eastAsia="en-US"/>
              </w:rPr>
            </w:pPr>
            <w:r w:rsidRPr="00201E3B">
              <w:rPr>
                <w:lang w:eastAsia="en-US"/>
              </w:rPr>
              <w:t>-</w:t>
            </w:r>
          </w:p>
        </w:tc>
      </w:tr>
      <w:tr w:rsidR="004F4473" w:rsidRPr="00201E3B" w14:paraId="2F11D2C1"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7DF54954" w14:textId="77777777" w:rsidR="004F4473" w:rsidRPr="00201E3B" w:rsidRDefault="004F4473">
            <w:pPr>
              <w:pStyle w:val="TAC"/>
              <w:spacing w:line="256" w:lineRule="auto"/>
              <w:rPr>
                <w:rFonts w:cs="Arial"/>
                <w:szCs w:val="18"/>
                <w:lang w:eastAsia="en-US"/>
              </w:rPr>
            </w:pPr>
            <w:r w:rsidRPr="00201E3B">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60B1A98" w14:textId="77777777" w:rsidR="004F4473" w:rsidRPr="00201E3B" w:rsidRDefault="004F4473">
            <w:pPr>
              <w:pStyle w:val="TAL"/>
              <w:spacing w:line="256" w:lineRule="auto"/>
              <w:rPr>
                <w:lang w:eastAsia="en-US"/>
              </w:rPr>
            </w:pPr>
            <w:r w:rsidRPr="00201E3B">
              <w:rPr>
                <w:lang w:eastAsia="en-US"/>
              </w:rPr>
              <w:t xml:space="preserve">Check: Does the UE (MCVideo Client) send a </w:t>
            </w:r>
            <w:r w:rsidRPr="00201E3B">
              <w:rPr>
                <w:lang w:eastAsia="en-US"/>
              </w:rPr>
              <w:lastRenderedPageBreak/>
              <w:t>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3081575" w14:textId="77777777" w:rsidR="004F4473" w:rsidRPr="00201E3B" w:rsidRDefault="004F4473">
            <w:pPr>
              <w:pStyle w:val="TAC"/>
              <w:spacing w:line="256" w:lineRule="auto"/>
              <w:rPr>
                <w:lang w:eastAsia="en-US"/>
              </w:rPr>
            </w:pPr>
            <w:r w:rsidRPr="00201E3B">
              <w:rPr>
                <w:lang w:eastAsia="en-US"/>
              </w:rPr>
              <w:lastRenderedPageBreak/>
              <w:t>--&gt;</w:t>
            </w:r>
          </w:p>
        </w:tc>
        <w:tc>
          <w:tcPr>
            <w:tcW w:w="2977" w:type="dxa"/>
            <w:tcBorders>
              <w:top w:val="single" w:sz="4" w:space="0" w:color="auto"/>
              <w:left w:val="single" w:sz="4" w:space="0" w:color="auto"/>
              <w:bottom w:val="single" w:sz="4" w:space="0" w:color="auto"/>
              <w:right w:val="single" w:sz="4" w:space="0" w:color="auto"/>
            </w:tcBorders>
            <w:hideMark/>
          </w:tcPr>
          <w:p w14:paraId="582BF3FB" w14:textId="77777777" w:rsidR="004F4473" w:rsidRPr="00201E3B" w:rsidRDefault="004F4473">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293BD327" w14:textId="77777777" w:rsidR="004F4473" w:rsidRPr="00201E3B" w:rsidRDefault="004F4473">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205961" w14:textId="77777777" w:rsidR="004F4473" w:rsidRPr="00201E3B" w:rsidRDefault="004F4473">
            <w:pPr>
              <w:pStyle w:val="TAC"/>
              <w:spacing w:line="256" w:lineRule="auto"/>
              <w:rPr>
                <w:lang w:eastAsia="en-US"/>
              </w:rPr>
            </w:pPr>
            <w:r w:rsidRPr="00201E3B">
              <w:rPr>
                <w:lang w:eastAsia="en-US"/>
              </w:rPr>
              <w:t>P</w:t>
            </w:r>
          </w:p>
        </w:tc>
      </w:tr>
      <w:tr w:rsidR="004F4473" w:rsidRPr="00201E3B" w14:paraId="4C5FFC0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9CEFAF9" w14:textId="77777777" w:rsidR="004F4473" w:rsidRPr="00201E3B" w:rsidRDefault="004F4473">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747EF985" w14:textId="77777777" w:rsidR="004F4473" w:rsidRPr="00201E3B" w:rsidRDefault="004F4473">
            <w:pPr>
              <w:pStyle w:val="TAL"/>
              <w:spacing w:line="256" w:lineRule="auto"/>
              <w:rPr>
                <w:lang w:eastAsia="en-US"/>
              </w:rPr>
            </w:pPr>
            <w:r w:rsidRPr="00201E3B">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46376611" w14:textId="77777777" w:rsidR="004F4473" w:rsidRPr="00201E3B" w:rsidRDefault="004F4473">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5372AA"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A62D174"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0A25FC" w14:textId="77777777" w:rsidR="004F4473" w:rsidRPr="00201E3B" w:rsidRDefault="004F4473">
            <w:pPr>
              <w:pStyle w:val="TAC"/>
              <w:spacing w:line="256" w:lineRule="auto"/>
              <w:rPr>
                <w:lang w:eastAsia="en-US"/>
              </w:rPr>
            </w:pPr>
            <w:r w:rsidRPr="00201E3B">
              <w:rPr>
                <w:lang w:eastAsia="en-US"/>
              </w:rPr>
              <w:t>-</w:t>
            </w:r>
          </w:p>
        </w:tc>
      </w:tr>
      <w:tr w:rsidR="004F4473" w:rsidRPr="00201E3B" w14:paraId="2F1A6C38"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9547D53" w14:textId="77777777" w:rsidR="004F4473" w:rsidRPr="00201E3B" w:rsidRDefault="004F4473">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9589864" w14:textId="77777777" w:rsidR="004F4473" w:rsidRPr="00201E3B" w:rsidRDefault="004F4473">
            <w:pPr>
              <w:pStyle w:val="TAL"/>
              <w:spacing w:line="256" w:lineRule="auto"/>
              <w:rPr>
                <w:lang w:eastAsia="en-US"/>
              </w:rPr>
            </w:pPr>
            <w:r w:rsidRPr="00201E3B">
              <w:rPr>
                <w:lang w:eastAsia="en-US"/>
              </w:rPr>
              <w:t>Make the UE (MCVideo Client) upgrade the off-network group call to an emergency call.</w:t>
            </w:r>
          </w:p>
          <w:p w14:paraId="36DB19DB"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7BC51F"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45F294"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77FA12"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C16A5D" w14:textId="77777777" w:rsidR="004F4473" w:rsidRPr="00201E3B" w:rsidRDefault="004F4473">
            <w:pPr>
              <w:pStyle w:val="TAC"/>
              <w:spacing w:line="256" w:lineRule="auto"/>
              <w:rPr>
                <w:lang w:eastAsia="en-US"/>
              </w:rPr>
            </w:pPr>
            <w:r w:rsidRPr="00201E3B">
              <w:rPr>
                <w:lang w:eastAsia="en-US"/>
              </w:rPr>
              <w:t>-</w:t>
            </w:r>
          </w:p>
        </w:tc>
      </w:tr>
      <w:tr w:rsidR="004F4473" w:rsidRPr="00201E3B" w14:paraId="463B176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3B672B1" w14:textId="77777777" w:rsidR="004F4473" w:rsidRPr="00201E3B" w:rsidRDefault="004F4473">
            <w:pPr>
              <w:pStyle w:val="TAC"/>
              <w:spacing w:line="256" w:lineRule="auto"/>
              <w:rPr>
                <w:rFonts w:cs="Arial"/>
                <w:szCs w:val="18"/>
                <w:lang w:eastAsia="en-US"/>
              </w:rPr>
            </w:pPr>
            <w:r w:rsidRPr="00201E3B">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295ABBAE" w14:textId="77777777" w:rsidR="004F4473" w:rsidRPr="00201E3B" w:rsidRDefault="004F4473">
            <w:pPr>
              <w:pStyle w:val="TAL"/>
              <w:spacing w:line="256" w:lineRule="auto"/>
              <w:rPr>
                <w:lang w:eastAsia="en-US"/>
              </w:rPr>
            </w:pPr>
            <w:r w:rsidRPr="00201E3B">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8DED1B6" w14:textId="77777777" w:rsidR="004F4473" w:rsidRPr="00201E3B" w:rsidRDefault="004F4473">
            <w:pPr>
              <w:pStyle w:val="TAC"/>
              <w:spacing w:line="256" w:lineRule="auto"/>
              <w:rPr>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720023E"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202D72B" w14:textId="77777777" w:rsidR="004F4473" w:rsidRPr="00201E3B" w:rsidRDefault="004F4473">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20573E0" w14:textId="77777777" w:rsidR="004F4473" w:rsidRPr="00201E3B" w:rsidRDefault="004F4473">
            <w:pPr>
              <w:pStyle w:val="TAC"/>
              <w:spacing w:line="256" w:lineRule="auto"/>
              <w:rPr>
                <w:lang w:eastAsia="en-US"/>
              </w:rPr>
            </w:pPr>
            <w:r w:rsidRPr="00201E3B">
              <w:rPr>
                <w:lang w:eastAsia="en-US"/>
              </w:rPr>
              <w:t xml:space="preserve">P </w:t>
            </w:r>
          </w:p>
        </w:tc>
      </w:tr>
      <w:tr w:rsidR="004F4473" w:rsidRPr="00201E3B" w14:paraId="124F6EE2"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3FD27F3" w14:textId="77777777" w:rsidR="004F4473" w:rsidRPr="00201E3B" w:rsidRDefault="004F4473">
            <w:pPr>
              <w:pStyle w:val="TAC"/>
              <w:spacing w:line="256" w:lineRule="auto"/>
              <w:rPr>
                <w:rFonts w:cs="Arial"/>
                <w:szCs w:val="18"/>
                <w:lang w:eastAsia="en-US"/>
              </w:rPr>
            </w:pPr>
            <w:r w:rsidRPr="00201E3B">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01F28034"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F2D0615"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D4F4081"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46A5C6C" w14:textId="77777777" w:rsidR="004F4473" w:rsidRPr="00201E3B" w:rsidRDefault="004F4473">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F68609E" w14:textId="77777777" w:rsidR="004F4473" w:rsidRPr="00201E3B" w:rsidRDefault="004F4473">
            <w:pPr>
              <w:pStyle w:val="TAC"/>
              <w:spacing w:line="256" w:lineRule="auto"/>
              <w:rPr>
                <w:lang w:eastAsia="en-US"/>
              </w:rPr>
            </w:pPr>
            <w:r w:rsidRPr="00201E3B">
              <w:rPr>
                <w:lang w:eastAsia="en-US"/>
              </w:rPr>
              <w:t>P</w:t>
            </w:r>
          </w:p>
        </w:tc>
      </w:tr>
      <w:tr w:rsidR="004F4473" w:rsidRPr="00201E3B" w14:paraId="3091F7B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0C5D93B8" w14:textId="77777777" w:rsidR="004F4473" w:rsidRPr="00201E3B" w:rsidRDefault="004F4473">
            <w:pPr>
              <w:pStyle w:val="TAC"/>
              <w:spacing w:line="256" w:lineRule="auto"/>
              <w:rPr>
                <w:rFonts w:cs="Arial"/>
                <w:szCs w:val="18"/>
                <w:lang w:eastAsia="en-US"/>
              </w:rPr>
            </w:pPr>
            <w:r w:rsidRPr="00201E3B">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CF8B57C"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6C57465D"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334269"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887B440"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AC9B2"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B8B8B0" w14:textId="77777777" w:rsidR="004F4473" w:rsidRPr="00201E3B" w:rsidRDefault="004F4473">
            <w:pPr>
              <w:pStyle w:val="TAC"/>
              <w:spacing w:line="256" w:lineRule="auto"/>
              <w:rPr>
                <w:lang w:eastAsia="en-US"/>
              </w:rPr>
            </w:pPr>
            <w:r w:rsidRPr="00201E3B">
              <w:rPr>
                <w:lang w:eastAsia="en-US"/>
              </w:rPr>
              <w:t>-</w:t>
            </w:r>
          </w:p>
        </w:tc>
      </w:tr>
      <w:tr w:rsidR="004F4473" w:rsidRPr="00201E3B" w14:paraId="2939D1DC"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AD87DF8" w14:textId="77777777" w:rsidR="004F4473" w:rsidRPr="00201E3B" w:rsidRDefault="004F4473">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E657B2C" w14:textId="77777777" w:rsidR="004F4473" w:rsidRPr="00201E3B" w:rsidRDefault="004F4473">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63305FF"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E79FE9F"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2A04AF" w14:textId="77777777" w:rsidR="004F4473" w:rsidRPr="00201E3B" w:rsidRDefault="004F4473">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C028F22" w14:textId="77777777" w:rsidR="004F4473" w:rsidRPr="00201E3B" w:rsidRDefault="004F4473">
            <w:pPr>
              <w:pStyle w:val="TAC"/>
              <w:spacing w:line="256" w:lineRule="auto"/>
              <w:rPr>
                <w:lang w:eastAsia="en-US"/>
              </w:rPr>
            </w:pPr>
            <w:r w:rsidRPr="00201E3B">
              <w:rPr>
                <w:lang w:eastAsia="en-US"/>
              </w:rPr>
              <w:t>P</w:t>
            </w:r>
          </w:p>
        </w:tc>
      </w:tr>
      <w:tr w:rsidR="004F4473" w:rsidRPr="00201E3B" w14:paraId="651DD343"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A34BBD7" w14:textId="77777777" w:rsidR="004F4473" w:rsidRPr="00201E3B" w:rsidRDefault="004F4473">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4416F58E" w14:textId="77777777" w:rsidR="004F4473" w:rsidRPr="00201E3B" w:rsidRDefault="004F4473">
            <w:pPr>
              <w:pStyle w:val="TAL"/>
              <w:spacing w:line="256" w:lineRule="auto"/>
              <w:rPr>
                <w:lang w:eastAsia="en-US"/>
              </w:rPr>
            </w:pPr>
            <w:r w:rsidRPr="00201E3B">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3FD7293E" w14:textId="77777777" w:rsidR="004F4473" w:rsidRPr="00201E3B" w:rsidRDefault="004F4473">
            <w:pPr>
              <w:pStyle w:val="TAC"/>
              <w:spacing w:line="256" w:lineRule="auto"/>
              <w:rPr>
                <w:lang w:eastAsia="en-US"/>
              </w:rPr>
            </w:pPr>
            <w:r w:rsidRPr="00201E3B">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C561580" w14:textId="77777777" w:rsidR="004F4473" w:rsidRPr="00201E3B" w:rsidRDefault="004F4473">
            <w:pPr>
              <w:pStyle w:val="TAL"/>
              <w:spacing w:line="256" w:lineRule="auto"/>
              <w:rPr>
                <w:lang w:eastAsia="en-US"/>
              </w:rPr>
            </w:pPr>
            <w:r w:rsidRPr="00201E3B">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4D83B181" w14:textId="77777777" w:rsidR="004F4473" w:rsidRPr="00201E3B" w:rsidRDefault="004F4473">
            <w:pPr>
              <w:pStyle w:val="TAC"/>
              <w:spacing w:line="256" w:lineRule="auto"/>
              <w:rPr>
                <w:lang w:eastAsia="en-US"/>
              </w:rPr>
            </w:pPr>
            <w:r w:rsidRPr="00201E3B">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503D922E" w14:textId="77777777" w:rsidR="004F4473" w:rsidRPr="00201E3B" w:rsidRDefault="004F4473">
            <w:pPr>
              <w:pStyle w:val="TAC"/>
              <w:spacing w:line="256" w:lineRule="auto"/>
              <w:rPr>
                <w:lang w:eastAsia="en-US"/>
              </w:rPr>
            </w:pPr>
            <w:r w:rsidRPr="00201E3B">
              <w:rPr>
                <w:rFonts w:cs="Arial"/>
                <w:szCs w:val="18"/>
                <w:lang w:eastAsia="en-US"/>
              </w:rPr>
              <w:t>P</w:t>
            </w:r>
          </w:p>
        </w:tc>
      </w:tr>
      <w:tr w:rsidR="004F4473" w:rsidRPr="00201E3B" w14:paraId="7D2CA41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43EA867" w14:textId="77777777" w:rsidR="004F4473" w:rsidRPr="00201E3B" w:rsidRDefault="004F4473">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2CF42F2" w14:textId="77777777" w:rsidR="004F4473" w:rsidRPr="00201E3B" w:rsidRDefault="004F4473">
            <w:pPr>
              <w:pStyle w:val="TAL"/>
              <w:spacing w:line="256" w:lineRule="auto"/>
              <w:rPr>
                <w:lang w:eastAsia="en-US"/>
              </w:rPr>
            </w:pPr>
            <w:r w:rsidRPr="00201E3B">
              <w:rPr>
                <w:lang w:eastAsia="en-US"/>
              </w:rPr>
              <w:t>Make the UE (MCVideo Client) upgrade the off-network group call to an imminent peril call</w:t>
            </w:r>
          </w:p>
          <w:p w14:paraId="54481B59"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D4E1293" w14:textId="77777777" w:rsidR="004F4473" w:rsidRPr="00201E3B" w:rsidRDefault="004F4473">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672B8B29" w14:textId="77777777" w:rsidR="004F4473" w:rsidRPr="00201E3B" w:rsidRDefault="004F4473">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0C86842E" w14:textId="77777777" w:rsidR="004F4473" w:rsidRPr="00201E3B" w:rsidRDefault="004F4473">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F899BD9" w14:textId="77777777" w:rsidR="004F4473" w:rsidRPr="00201E3B" w:rsidRDefault="004F4473">
            <w:pPr>
              <w:pStyle w:val="TAC"/>
              <w:spacing w:line="256" w:lineRule="auto"/>
              <w:rPr>
                <w:lang w:eastAsia="en-US"/>
              </w:rPr>
            </w:pPr>
          </w:p>
        </w:tc>
      </w:tr>
      <w:tr w:rsidR="004F4473" w:rsidRPr="00201E3B" w14:paraId="5328A72C"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349F81B6" w14:textId="77777777" w:rsidR="004F4473" w:rsidRPr="00201E3B" w:rsidRDefault="004F4473">
            <w:pPr>
              <w:pStyle w:val="TAC"/>
              <w:spacing w:line="256" w:lineRule="auto"/>
              <w:rPr>
                <w:rFonts w:cs="Arial"/>
                <w:szCs w:val="18"/>
                <w:lang w:eastAsia="en-US"/>
              </w:rPr>
            </w:pPr>
            <w:r w:rsidRPr="00201E3B">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663FF310" w14:textId="77777777" w:rsidR="004F4473" w:rsidRPr="00201E3B" w:rsidRDefault="004F4473">
            <w:pPr>
              <w:pStyle w:val="TAL"/>
              <w:spacing w:line="256" w:lineRule="auto"/>
              <w:rPr>
                <w:lang w:eastAsia="en-US"/>
              </w:rPr>
            </w:pPr>
            <w:r w:rsidRPr="00201E3B">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3E5CA5BF" w14:textId="77777777" w:rsidR="004F4473" w:rsidRPr="00201E3B" w:rsidRDefault="004F4473">
            <w:pPr>
              <w:pStyle w:val="TAC"/>
              <w:spacing w:line="256" w:lineRule="auto"/>
              <w:rPr>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34F70AC" w14:textId="77777777" w:rsidR="004F4473" w:rsidRPr="00201E3B" w:rsidRDefault="004F4473">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9A2399F" w14:textId="77777777" w:rsidR="004F4473" w:rsidRPr="00201E3B" w:rsidRDefault="004F4473">
            <w:pPr>
              <w:pStyle w:val="TAC"/>
              <w:spacing w:line="256" w:lineRule="auto"/>
              <w:rPr>
                <w:lang w:eastAsia="en-US"/>
              </w:rPr>
            </w:pPr>
            <w:r w:rsidRPr="00201E3B">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7F895902" w14:textId="77777777" w:rsidR="004F4473" w:rsidRPr="00201E3B" w:rsidRDefault="004F4473">
            <w:pPr>
              <w:pStyle w:val="TAC"/>
              <w:spacing w:line="256" w:lineRule="auto"/>
              <w:rPr>
                <w:lang w:eastAsia="en-US"/>
              </w:rPr>
            </w:pPr>
            <w:r w:rsidRPr="00201E3B">
              <w:rPr>
                <w:lang w:eastAsia="en-US"/>
              </w:rPr>
              <w:t>P</w:t>
            </w:r>
          </w:p>
        </w:tc>
      </w:tr>
      <w:tr w:rsidR="004F4473" w:rsidRPr="00201E3B" w14:paraId="4C9BF0B4"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59A23027" w14:textId="77777777" w:rsidR="004F4473" w:rsidRPr="00201E3B" w:rsidRDefault="004F4473">
            <w:pPr>
              <w:pStyle w:val="TAC"/>
              <w:spacing w:line="256" w:lineRule="auto"/>
              <w:rPr>
                <w:rFonts w:cs="Arial"/>
                <w:szCs w:val="18"/>
                <w:lang w:eastAsia="en-US"/>
              </w:rPr>
            </w:pPr>
            <w:r w:rsidRPr="00201E3B">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3E1E3AF5" w14:textId="77777777" w:rsidR="004F4473" w:rsidRPr="00201E3B" w:rsidRDefault="004F4473">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8C8AD56"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AE7809" w14:textId="77777777" w:rsidR="004F4473" w:rsidRPr="00201E3B" w:rsidRDefault="004F4473">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13FC92A" w14:textId="77777777" w:rsidR="004F4473" w:rsidRPr="00201E3B" w:rsidRDefault="004F4473">
            <w:pPr>
              <w:pStyle w:val="TAC"/>
              <w:spacing w:line="256" w:lineRule="auto"/>
              <w:rPr>
                <w:lang w:eastAsia="en-US"/>
              </w:rPr>
            </w:pPr>
            <w:r w:rsidRPr="00201E3B">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07150636" w14:textId="77777777" w:rsidR="004F4473" w:rsidRPr="00201E3B" w:rsidRDefault="004F4473">
            <w:pPr>
              <w:pStyle w:val="TAC"/>
              <w:spacing w:line="256" w:lineRule="auto"/>
              <w:rPr>
                <w:lang w:eastAsia="en-US"/>
              </w:rPr>
            </w:pPr>
            <w:r w:rsidRPr="00201E3B">
              <w:rPr>
                <w:lang w:eastAsia="en-US"/>
              </w:rPr>
              <w:t>P</w:t>
            </w:r>
          </w:p>
        </w:tc>
      </w:tr>
      <w:tr w:rsidR="004F4473" w:rsidRPr="00201E3B" w14:paraId="01A45CAD"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56DF961" w14:textId="77777777" w:rsidR="004F4473" w:rsidRPr="00201E3B" w:rsidRDefault="004F4473">
            <w:pPr>
              <w:pStyle w:val="TAC"/>
              <w:spacing w:line="256" w:lineRule="auto"/>
              <w:rPr>
                <w:lang w:eastAsia="en-US"/>
              </w:rPr>
            </w:pPr>
            <w:r w:rsidRPr="00201E3B">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3704C113" w14:textId="77777777" w:rsidR="004F4473" w:rsidRPr="00201E3B" w:rsidRDefault="004F4473">
            <w:pPr>
              <w:pStyle w:val="TAL"/>
              <w:spacing w:line="256" w:lineRule="auto"/>
              <w:rPr>
                <w:lang w:eastAsia="en-US"/>
              </w:rPr>
            </w:pPr>
            <w:r w:rsidRPr="00201E3B">
              <w:rPr>
                <w:lang w:eastAsia="en-US"/>
              </w:rPr>
              <w:t>Make the MCVideo User release transmission control.</w:t>
            </w:r>
          </w:p>
          <w:p w14:paraId="4C6FD0A4"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A3FC24"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CE5BE"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D67CD1"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7F531C" w14:textId="77777777" w:rsidR="004F4473" w:rsidRPr="00201E3B" w:rsidRDefault="004F4473">
            <w:pPr>
              <w:pStyle w:val="TAC"/>
              <w:spacing w:line="256" w:lineRule="auto"/>
              <w:rPr>
                <w:lang w:eastAsia="en-US"/>
              </w:rPr>
            </w:pPr>
            <w:r w:rsidRPr="00201E3B">
              <w:rPr>
                <w:lang w:eastAsia="en-US"/>
              </w:rPr>
              <w:t>-</w:t>
            </w:r>
          </w:p>
        </w:tc>
      </w:tr>
      <w:tr w:rsidR="004F4473" w:rsidRPr="00201E3B" w14:paraId="5270A063"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198403EF" w14:textId="77777777" w:rsidR="004F4473" w:rsidRPr="00201E3B" w:rsidRDefault="004F4473">
            <w:pPr>
              <w:pStyle w:val="TAC"/>
              <w:spacing w:line="256" w:lineRule="auto"/>
              <w:rPr>
                <w:lang w:eastAsia="en-US"/>
              </w:rPr>
            </w:pPr>
            <w:r w:rsidRPr="00201E3B">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7897AC4F" w14:textId="77777777" w:rsidR="004F4473" w:rsidRPr="00201E3B" w:rsidRDefault="004F4473">
            <w:pPr>
              <w:pStyle w:val="TAL"/>
              <w:spacing w:line="256" w:lineRule="auto"/>
              <w:rPr>
                <w:lang w:eastAsia="en-US"/>
              </w:rPr>
            </w:pPr>
            <w:r w:rsidRPr="00201E3B">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DBA38C9" w14:textId="77777777" w:rsidR="004F4473" w:rsidRPr="00201E3B" w:rsidRDefault="004F4473">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C2176C6" w14:textId="77777777" w:rsidR="004F4473" w:rsidRPr="00201E3B" w:rsidRDefault="004F4473">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AD6583B" w14:textId="77777777" w:rsidR="004F4473" w:rsidRPr="00201E3B" w:rsidRDefault="004F4473">
            <w:pPr>
              <w:pStyle w:val="TAC"/>
              <w:spacing w:line="256" w:lineRule="auto"/>
              <w:rPr>
                <w:lang w:eastAsia="en-US"/>
              </w:rPr>
            </w:pPr>
            <w:r w:rsidRPr="00201E3B">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1C03A228" w14:textId="77777777" w:rsidR="004F4473" w:rsidRPr="00201E3B" w:rsidRDefault="004F4473">
            <w:pPr>
              <w:pStyle w:val="TAC"/>
              <w:spacing w:line="256" w:lineRule="auto"/>
              <w:rPr>
                <w:lang w:eastAsia="en-US"/>
              </w:rPr>
            </w:pPr>
            <w:r w:rsidRPr="00201E3B">
              <w:rPr>
                <w:lang w:eastAsia="en-US"/>
              </w:rPr>
              <w:t>P</w:t>
            </w:r>
          </w:p>
        </w:tc>
      </w:tr>
      <w:tr w:rsidR="004F4473" w:rsidRPr="00201E3B" w14:paraId="66EA5E57"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5D739" w14:textId="77777777" w:rsidR="004F4473" w:rsidRPr="00201E3B" w:rsidRDefault="004F4473">
            <w:pPr>
              <w:pStyle w:val="TAC"/>
              <w:spacing w:line="256" w:lineRule="auto"/>
              <w:rPr>
                <w:lang w:eastAsia="en-US"/>
              </w:rPr>
            </w:pPr>
            <w:r w:rsidRPr="00201E3B">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51DE76B4" w14:textId="77777777" w:rsidR="004F4473" w:rsidRPr="00201E3B" w:rsidRDefault="004F4473">
            <w:pPr>
              <w:pStyle w:val="TAL"/>
              <w:spacing w:line="256" w:lineRule="auto"/>
              <w:rPr>
                <w:lang w:eastAsia="en-US"/>
              </w:rPr>
            </w:pPr>
            <w:r w:rsidRPr="00201E3B">
              <w:rPr>
                <w:lang w:eastAsia="en-US"/>
              </w:rPr>
              <w:t>Make the UE (MCVideo Client) downgrade the off-network group call from an imminent peril call</w:t>
            </w:r>
          </w:p>
          <w:p w14:paraId="5E7CBECA"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2B03EB2"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22168"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A87E9A"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DC278" w14:textId="77777777" w:rsidR="004F4473" w:rsidRPr="00201E3B" w:rsidRDefault="004F4473">
            <w:pPr>
              <w:pStyle w:val="TAC"/>
              <w:spacing w:line="256" w:lineRule="auto"/>
              <w:rPr>
                <w:lang w:eastAsia="en-US"/>
              </w:rPr>
            </w:pPr>
            <w:r w:rsidRPr="00201E3B">
              <w:rPr>
                <w:lang w:eastAsia="en-US"/>
              </w:rPr>
              <w:t>-</w:t>
            </w:r>
          </w:p>
        </w:tc>
      </w:tr>
      <w:tr w:rsidR="004F4473" w:rsidRPr="00201E3B" w14:paraId="69ACC5AF"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48322D69" w14:textId="77777777" w:rsidR="004F4473" w:rsidRPr="00201E3B" w:rsidRDefault="004F4473">
            <w:pPr>
              <w:pStyle w:val="TAC"/>
              <w:spacing w:line="256" w:lineRule="auto"/>
              <w:rPr>
                <w:lang w:eastAsia="en-US"/>
              </w:rPr>
            </w:pPr>
            <w:r w:rsidRPr="00201E3B">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804EE02" w14:textId="77777777" w:rsidR="004F4473" w:rsidRPr="00201E3B" w:rsidRDefault="004F4473">
            <w:pPr>
              <w:pStyle w:val="TAL"/>
              <w:spacing w:line="256" w:lineRule="auto"/>
              <w:rPr>
                <w:lang w:eastAsia="en-US"/>
              </w:rPr>
            </w:pPr>
            <w:r w:rsidRPr="00201E3B">
              <w:rPr>
                <w:rFonts w:cs="Arial"/>
                <w:szCs w:val="18"/>
                <w:lang w:eastAsia="en-US"/>
              </w:rPr>
              <w:t>Check: Does the UE (</w:t>
            </w:r>
            <w:r w:rsidRPr="00201E3B">
              <w:rPr>
                <w:lang w:eastAsia="en-US"/>
              </w:rPr>
              <w:t xml:space="preserve">MCVideo </w:t>
            </w:r>
            <w:r w:rsidRPr="00201E3B">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002BACE7" w14:textId="77777777" w:rsidR="004F4473" w:rsidRPr="00201E3B" w:rsidRDefault="004F4473">
            <w:pPr>
              <w:pStyle w:val="TAC"/>
              <w:spacing w:line="256" w:lineRule="auto"/>
              <w:rPr>
                <w:lang w:eastAsia="en-US"/>
              </w:rPr>
            </w:pPr>
            <w:r w:rsidRPr="00201E3B">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694DC28" w14:textId="77777777" w:rsidR="004F4473" w:rsidRPr="00201E3B" w:rsidRDefault="004F4473">
            <w:pPr>
              <w:pStyle w:val="TAL"/>
              <w:spacing w:line="256" w:lineRule="auto"/>
              <w:rPr>
                <w:lang w:eastAsia="en-US"/>
              </w:rPr>
            </w:pPr>
            <w:r w:rsidRPr="00201E3B">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37CEB3E3" w14:textId="77777777" w:rsidR="004F4473" w:rsidRPr="00201E3B" w:rsidRDefault="004F4473">
            <w:pPr>
              <w:pStyle w:val="TAC"/>
              <w:spacing w:line="256" w:lineRule="auto"/>
              <w:rPr>
                <w:lang w:eastAsia="en-US"/>
              </w:rPr>
            </w:pPr>
            <w:r w:rsidRPr="00201E3B">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0FD7ED06" w14:textId="77777777" w:rsidR="004F4473" w:rsidRPr="00201E3B" w:rsidRDefault="004F4473">
            <w:pPr>
              <w:pStyle w:val="TAC"/>
              <w:spacing w:line="256" w:lineRule="auto"/>
              <w:rPr>
                <w:lang w:eastAsia="en-US"/>
              </w:rPr>
            </w:pPr>
            <w:r w:rsidRPr="00201E3B">
              <w:rPr>
                <w:rFonts w:cs="Arial"/>
                <w:szCs w:val="18"/>
                <w:lang w:eastAsia="en-US"/>
              </w:rPr>
              <w:t>P</w:t>
            </w:r>
          </w:p>
        </w:tc>
      </w:tr>
      <w:tr w:rsidR="004F4473" w:rsidRPr="00201E3B" w14:paraId="3AFBC09A"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2428C7DB" w14:textId="77777777" w:rsidR="004F4473" w:rsidRPr="00201E3B" w:rsidRDefault="004F4473">
            <w:pPr>
              <w:pStyle w:val="TAC"/>
              <w:spacing w:line="256" w:lineRule="auto"/>
              <w:rPr>
                <w:lang w:eastAsia="en-US"/>
              </w:rPr>
            </w:pPr>
            <w:r w:rsidRPr="00201E3B">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B87EB02" w14:textId="77777777" w:rsidR="004F4473" w:rsidRPr="00201E3B" w:rsidRDefault="004F4473">
            <w:pPr>
              <w:pStyle w:val="TAL"/>
              <w:spacing w:line="256" w:lineRule="auto"/>
              <w:rPr>
                <w:lang w:eastAsia="en-US"/>
              </w:rPr>
            </w:pPr>
            <w:r w:rsidRPr="00201E3B">
              <w:rPr>
                <w:lang w:eastAsia="en-US"/>
              </w:rPr>
              <w:t>Make the UE (MCVideo Client) release the group call.</w:t>
            </w:r>
          </w:p>
          <w:p w14:paraId="384F8C63" w14:textId="77777777" w:rsidR="004F4473" w:rsidRPr="00201E3B" w:rsidRDefault="004F4473">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EC97194"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1171CC5"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B7A1E3"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CA3FBC" w14:textId="77777777" w:rsidR="004F4473" w:rsidRPr="00201E3B" w:rsidRDefault="004F4473">
            <w:pPr>
              <w:pStyle w:val="TAC"/>
              <w:spacing w:line="256" w:lineRule="auto"/>
              <w:rPr>
                <w:lang w:eastAsia="en-US"/>
              </w:rPr>
            </w:pPr>
            <w:r w:rsidRPr="00201E3B">
              <w:rPr>
                <w:lang w:eastAsia="en-US"/>
              </w:rPr>
              <w:t>-</w:t>
            </w:r>
          </w:p>
        </w:tc>
      </w:tr>
      <w:tr w:rsidR="004F4473" w:rsidRPr="00201E3B" w14:paraId="79EBAAE0" w14:textId="77777777" w:rsidTr="004F4473">
        <w:trPr>
          <w:trHeight w:val="251"/>
        </w:trPr>
        <w:tc>
          <w:tcPr>
            <w:tcW w:w="648" w:type="dxa"/>
            <w:tcBorders>
              <w:top w:val="single" w:sz="4" w:space="0" w:color="auto"/>
              <w:left w:val="single" w:sz="4" w:space="0" w:color="auto"/>
              <w:bottom w:val="single" w:sz="4" w:space="0" w:color="auto"/>
              <w:right w:val="single" w:sz="4" w:space="0" w:color="auto"/>
            </w:tcBorders>
            <w:hideMark/>
          </w:tcPr>
          <w:p w14:paraId="67189B5A" w14:textId="77777777" w:rsidR="004F4473" w:rsidRPr="00201E3B" w:rsidRDefault="004F4473">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0CA982" w14:textId="77777777" w:rsidR="004F4473" w:rsidRPr="00201E3B" w:rsidRDefault="004F4473">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 '.</w:t>
            </w:r>
          </w:p>
        </w:tc>
        <w:tc>
          <w:tcPr>
            <w:tcW w:w="709" w:type="dxa"/>
            <w:tcBorders>
              <w:top w:val="single" w:sz="4" w:space="0" w:color="auto"/>
              <w:left w:val="single" w:sz="4" w:space="0" w:color="auto"/>
              <w:bottom w:val="single" w:sz="4" w:space="0" w:color="auto"/>
              <w:right w:val="single" w:sz="4" w:space="0" w:color="auto"/>
            </w:tcBorders>
            <w:hideMark/>
          </w:tcPr>
          <w:p w14:paraId="1ECFA397" w14:textId="77777777" w:rsidR="004F4473" w:rsidRPr="00201E3B" w:rsidRDefault="004F4473">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C396A6" w14:textId="77777777" w:rsidR="004F4473" w:rsidRPr="00201E3B" w:rsidRDefault="004F4473">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71A06" w14:textId="77777777" w:rsidR="004F4473" w:rsidRPr="00201E3B" w:rsidRDefault="004F4473">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E291B" w14:textId="77777777" w:rsidR="004F4473" w:rsidRPr="00201E3B" w:rsidRDefault="004F4473">
            <w:pPr>
              <w:pStyle w:val="TAC"/>
              <w:spacing w:line="256" w:lineRule="auto"/>
              <w:rPr>
                <w:lang w:eastAsia="en-US"/>
              </w:rPr>
            </w:pPr>
            <w:r w:rsidRPr="00201E3B">
              <w:rPr>
                <w:lang w:eastAsia="en-US"/>
              </w:rPr>
              <w:t>-</w:t>
            </w:r>
          </w:p>
        </w:tc>
      </w:tr>
      <w:tr w:rsidR="004F4473" w:rsidRPr="00201E3B" w14:paraId="2245A9B3" w14:textId="77777777" w:rsidTr="004F4473">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1074ACF" w14:textId="77777777" w:rsidR="004F4473" w:rsidRPr="00201E3B" w:rsidRDefault="004F4473">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6FCDD5B7" w14:textId="77777777" w:rsidR="004F4473" w:rsidRPr="00201E3B" w:rsidRDefault="004F4473">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468CCA9C" w14:textId="77777777" w:rsidR="004F4473" w:rsidRPr="00201E3B" w:rsidRDefault="004F4473">
            <w:pPr>
              <w:pStyle w:val="TAN"/>
              <w:spacing w:line="256" w:lineRule="auto"/>
              <w:rPr>
                <w:lang w:eastAsia="en-US"/>
              </w:rPr>
            </w:pPr>
            <w:r w:rsidRPr="00201E3B">
              <w:rPr>
                <w:lang w:eastAsia="en-US"/>
              </w:rPr>
              <w:t>NOTE 3:</w:t>
            </w:r>
            <w:r w:rsidRPr="00201E3B">
              <w:rPr>
                <w:lang w:eastAsia="en-US"/>
              </w:rPr>
              <w:tab/>
              <w:t xml:space="preserve">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w:t>
            </w:r>
            <w:r w:rsidRPr="00201E3B">
              <w:rPr>
                <w:lang w:eastAsia="en-US"/>
              </w:rPr>
              <w:lastRenderedPageBreak/>
              <w:t>T207 (Stop talking) starts upon the expiration of Timer T206 (Stop talking warning). Default value of Timer T206 (Stop talking warning)=27s according to TS 24.581 [27]. Default value of T207 (Stop talking) is 3s according to TS 24.581 [27].</w:t>
            </w:r>
          </w:p>
        </w:tc>
      </w:tr>
    </w:tbl>
    <w:p w14:paraId="658C0880" w14:textId="77777777" w:rsidR="004F4473" w:rsidRPr="00201E3B" w:rsidRDefault="004F4473" w:rsidP="004F4473"/>
    <w:p w14:paraId="482EF37C" w14:textId="77777777" w:rsidR="004F4473" w:rsidRPr="00201E3B" w:rsidRDefault="004F4473" w:rsidP="004F4473">
      <w:pPr>
        <w:pStyle w:val="H6"/>
        <w:rPr>
          <w:lang w:eastAsia="ko-KR"/>
        </w:rPr>
      </w:pPr>
      <w:r w:rsidRPr="00201E3B">
        <w:t>7.1.1.1.3.3</w:t>
      </w:r>
      <w:r w:rsidRPr="00201E3B">
        <w:tab/>
        <w:t>Specific message contents</w:t>
      </w:r>
    </w:p>
    <w:p w14:paraId="4C3FC5D8" w14:textId="77777777" w:rsidR="004F4473" w:rsidRPr="00201E3B" w:rsidRDefault="004F4473" w:rsidP="004F4473">
      <w:pPr>
        <w:pStyle w:val="TH"/>
      </w:pPr>
      <w:r w:rsidRPr="00201E3B">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4F4473" w:rsidRPr="00201E3B" w14:paraId="21160DD1" w14:textId="77777777" w:rsidTr="004F4473">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595DB97" w14:textId="77777777" w:rsidR="004F4473" w:rsidRPr="00201E3B" w:rsidRDefault="004F4473">
            <w:pPr>
              <w:pStyle w:val="TAL"/>
              <w:spacing w:line="256" w:lineRule="auto"/>
              <w:rPr>
                <w:lang w:eastAsia="en-US"/>
              </w:rPr>
            </w:pPr>
            <w:r w:rsidRPr="00201E3B">
              <w:rPr>
                <w:lang w:eastAsia="en-US"/>
              </w:rPr>
              <w:t>Derivation Path: TS 36.579-1 [2], Table 5.5.14.3-1</w:t>
            </w:r>
          </w:p>
        </w:tc>
      </w:tr>
      <w:tr w:rsidR="004F4473" w:rsidRPr="00201E3B" w14:paraId="04D8E686" w14:textId="77777777" w:rsidTr="004F4473">
        <w:tc>
          <w:tcPr>
            <w:tcW w:w="4535" w:type="dxa"/>
            <w:tcBorders>
              <w:top w:val="single" w:sz="4" w:space="0" w:color="auto"/>
              <w:left w:val="single" w:sz="4" w:space="0" w:color="auto"/>
              <w:bottom w:val="single" w:sz="4" w:space="0" w:color="auto"/>
              <w:right w:val="single" w:sz="4" w:space="0" w:color="auto"/>
            </w:tcBorders>
            <w:hideMark/>
          </w:tcPr>
          <w:p w14:paraId="661CDC39" w14:textId="77777777" w:rsidR="004F4473" w:rsidRPr="00201E3B" w:rsidRDefault="004F4473">
            <w:pPr>
              <w:pStyle w:val="TAH"/>
              <w:spacing w:line="256" w:lineRule="auto"/>
              <w:rPr>
                <w:lang w:eastAsia="en-US"/>
              </w:rPr>
            </w:pPr>
            <w:bookmarkStart w:id="882" w:name="_Hlk100232685"/>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39539D" w14:textId="77777777" w:rsidR="004F4473" w:rsidRPr="00201E3B" w:rsidRDefault="004F4473">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49B73B" w14:textId="77777777" w:rsidR="004F4473" w:rsidRPr="00201E3B" w:rsidRDefault="004F4473">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071C64" w14:textId="77777777" w:rsidR="004F4473" w:rsidRPr="00201E3B" w:rsidRDefault="004F4473">
            <w:pPr>
              <w:pStyle w:val="TAH"/>
              <w:spacing w:line="256" w:lineRule="auto"/>
              <w:rPr>
                <w:lang w:eastAsia="en-US"/>
              </w:rPr>
            </w:pPr>
            <w:r w:rsidRPr="00201E3B">
              <w:rPr>
                <w:lang w:eastAsia="en-US"/>
              </w:rPr>
              <w:t>Condition</w:t>
            </w:r>
          </w:p>
        </w:tc>
      </w:tr>
      <w:tr w:rsidR="004F4473" w:rsidRPr="00201E3B" w14:paraId="40AE1A56" w14:textId="77777777" w:rsidTr="004F4473">
        <w:tc>
          <w:tcPr>
            <w:tcW w:w="4535" w:type="dxa"/>
            <w:tcBorders>
              <w:top w:val="single" w:sz="4" w:space="0" w:color="auto"/>
              <w:left w:val="single" w:sz="4" w:space="0" w:color="auto"/>
              <w:bottom w:val="single" w:sz="4" w:space="0" w:color="auto"/>
              <w:right w:val="single" w:sz="4" w:space="0" w:color="auto"/>
            </w:tcBorders>
            <w:hideMark/>
          </w:tcPr>
          <w:p w14:paraId="10104D04" w14:textId="77777777" w:rsidR="004F4473" w:rsidRPr="00201E3B" w:rsidRDefault="004F4473">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C675DFB" w14:textId="77777777" w:rsidR="004F4473" w:rsidRPr="00201E3B" w:rsidRDefault="004F4473">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48D43A0" w14:textId="77777777" w:rsidR="004F4473" w:rsidRPr="00201E3B" w:rsidRDefault="004F4473">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A67F1A5" w14:textId="77777777" w:rsidR="004F4473" w:rsidRPr="00201E3B" w:rsidRDefault="004F4473">
            <w:pPr>
              <w:pStyle w:val="TAL"/>
              <w:spacing w:line="256" w:lineRule="auto"/>
              <w:rPr>
                <w:lang w:eastAsia="en-US"/>
              </w:rPr>
            </w:pPr>
          </w:p>
        </w:tc>
      </w:tr>
      <w:bookmarkEnd w:id="882"/>
    </w:tbl>
    <w:p w14:paraId="72353573" w14:textId="77777777" w:rsidR="004F4473" w:rsidRPr="00201E3B" w:rsidRDefault="004F4473" w:rsidP="004F4473"/>
    <w:p w14:paraId="7E505F4E" w14:textId="77777777" w:rsidR="004F4473" w:rsidRPr="00201E3B" w:rsidRDefault="004F4473" w:rsidP="004F4473">
      <w:pPr>
        <w:pStyle w:val="TH"/>
      </w:pPr>
      <w:bookmarkStart w:id="883" w:name="_Hlk100224409"/>
      <w:r w:rsidRPr="00201E3B">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00A81032"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6C652E24" w14:textId="77777777" w:rsidR="004F4473" w:rsidRPr="00201E3B" w:rsidRDefault="004F4473">
            <w:pPr>
              <w:pStyle w:val="TAL"/>
              <w:spacing w:line="256" w:lineRule="auto"/>
              <w:rPr>
                <w:lang w:eastAsia="en-US"/>
              </w:rPr>
            </w:pPr>
            <w:r w:rsidRPr="00201E3B">
              <w:rPr>
                <w:lang w:eastAsia="en-US"/>
              </w:rPr>
              <w:t>Derivation Path: TS 36.579-1 [2], Table 5.5.11.2.1-1, condition OFF-NETWORK</w:t>
            </w:r>
          </w:p>
        </w:tc>
      </w:tr>
    </w:tbl>
    <w:p w14:paraId="4A81FE0B" w14:textId="77777777" w:rsidR="004F4473" w:rsidRPr="00201E3B" w:rsidRDefault="004F4473" w:rsidP="004F4473"/>
    <w:bookmarkEnd w:id="883"/>
    <w:p w14:paraId="77FBC875" w14:textId="77777777" w:rsidR="004F4473" w:rsidRPr="00201E3B" w:rsidRDefault="004F4473" w:rsidP="004F4473">
      <w:pPr>
        <w:pStyle w:val="TH"/>
      </w:pPr>
      <w:r w:rsidRPr="00201E3B">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4994266F"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11461B5B" w14:textId="77777777" w:rsidR="004F4473" w:rsidRPr="00201E3B" w:rsidRDefault="004F4473">
            <w:pPr>
              <w:pStyle w:val="TAL"/>
              <w:spacing w:line="256" w:lineRule="auto"/>
              <w:rPr>
                <w:lang w:eastAsia="en-US"/>
              </w:rPr>
            </w:pPr>
            <w:r w:rsidRPr="00201E3B">
              <w:rPr>
                <w:lang w:eastAsia="en-US"/>
              </w:rPr>
              <w:t>Derivation Path: TS 36.579-1 [2], Table 5.5.11.2.4-1, condition OFF-NETWORK</w:t>
            </w:r>
          </w:p>
        </w:tc>
      </w:tr>
    </w:tbl>
    <w:p w14:paraId="539348E3" w14:textId="77777777" w:rsidR="004F4473" w:rsidRPr="00201E3B" w:rsidRDefault="004F4473" w:rsidP="004F4473"/>
    <w:p w14:paraId="54602121" w14:textId="77777777" w:rsidR="004F4473" w:rsidRPr="00201E3B" w:rsidRDefault="004F4473" w:rsidP="004F4473">
      <w:pPr>
        <w:pStyle w:val="TH"/>
      </w:pPr>
      <w:r w:rsidRPr="00201E3B">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6A8B2AF9"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06E3C1B7" w14:textId="77777777" w:rsidR="004F4473" w:rsidRPr="00201E3B" w:rsidRDefault="004F4473">
            <w:pPr>
              <w:pStyle w:val="TAL"/>
              <w:spacing w:line="256" w:lineRule="auto"/>
              <w:rPr>
                <w:lang w:eastAsia="en-US"/>
              </w:rPr>
            </w:pPr>
            <w:r w:rsidRPr="00201E3B">
              <w:rPr>
                <w:lang w:eastAsia="en-US"/>
              </w:rPr>
              <w:t>Derivation Path: TS 36.579-1 [2], Table 5.5.11.1.1-1, condition OFF-NETWORK</w:t>
            </w:r>
          </w:p>
        </w:tc>
      </w:tr>
    </w:tbl>
    <w:p w14:paraId="77FC73B6" w14:textId="77777777" w:rsidR="004F4473" w:rsidRPr="00201E3B" w:rsidRDefault="004F4473" w:rsidP="004F4473"/>
    <w:p w14:paraId="2AF0047B" w14:textId="77777777" w:rsidR="004F4473" w:rsidRPr="00201E3B" w:rsidRDefault="004F4473" w:rsidP="004F4473">
      <w:pPr>
        <w:pStyle w:val="TH"/>
      </w:pPr>
      <w:r w:rsidRPr="00201E3B">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7BE09D07"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54E8A3CC" w14:textId="77777777" w:rsidR="004F4473" w:rsidRPr="00201E3B" w:rsidRDefault="004F4473">
            <w:pPr>
              <w:pStyle w:val="TAL"/>
              <w:spacing w:line="256" w:lineRule="auto"/>
              <w:rPr>
                <w:lang w:eastAsia="en-US"/>
              </w:rPr>
            </w:pPr>
            <w:r w:rsidRPr="00201E3B">
              <w:rPr>
                <w:lang w:eastAsia="en-US"/>
              </w:rPr>
              <w:t>Derivation Path: TS 36.579-1 [2], Table 5.5.14.2-1, condition EMERGENCY-CALL</w:t>
            </w:r>
          </w:p>
        </w:tc>
      </w:tr>
    </w:tbl>
    <w:p w14:paraId="72F5002A" w14:textId="77777777" w:rsidR="004F4473" w:rsidRPr="00201E3B" w:rsidRDefault="004F4473" w:rsidP="004F4473"/>
    <w:p w14:paraId="3C143761" w14:textId="77777777" w:rsidR="004F4473" w:rsidRPr="00201E3B" w:rsidRDefault="004F4473" w:rsidP="004F4473">
      <w:pPr>
        <w:pStyle w:val="TH"/>
      </w:pPr>
      <w:bookmarkStart w:id="884" w:name="_Hlk100233133"/>
      <w:r w:rsidRPr="00201E3B">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26CFEFB2"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6E9D6245" w14:textId="77777777" w:rsidR="004F4473" w:rsidRPr="00201E3B" w:rsidRDefault="004F4473">
            <w:pPr>
              <w:pStyle w:val="TAL"/>
              <w:spacing w:line="256" w:lineRule="auto"/>
              <w:rPr>
                <w:lang w:eastAsia="en-US"/>
              </w:rPr>
            </w:pPr>
            <w:r w:rsidRPr="00201E3B">
              <w:rPr>
                <w:lang w:eastAsia="en-US"/>
              </w:rPr>
              <w:t>Derivation Path: TS 36.579-1 [2], Table 5.5.11.2.1-1, condition OFF-NETWORK, EMERGENCY-CALL</w:t>
            </w:r>
          </w:p>
        </w:tc>
      </w:tr>
    </w:tbl>
    <w:p w14:paraId="122B589B" w14:textId="77777777" w:rsidR="004F4473" w:rsidRPr="00201E3B" w:rsidRDefault="004F4473" w:rsidP="004F4473"/>
    <w:bookmarkEnd w:id="884"/>
    <w:p w14:paraId="23F2FD17" w14:textId="77777777" w:rsidR="004F4473" w:rsidRPr="00201E3B" w:rsidRDefault="004F4473" w:rsidP="004F4473">
      <w:pPr>
        <w:pStyle w:val="TH"/>
      </w:pPr>
      <w:r w:rsidRPr="00201E3B">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38B200B0"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BE41979" w14:textId="77777777" w:rsidR="004F4473" w:rsidRPr="00201E3B" w:rsidRDefault="004F4473">
            <w:pPr>
              <w:pStyle w:val="TAL"/>
              <w:spacing w:line="256" w:lineRule="auto"/>
              <w:rPr>
                <w:lang w:eastAsia="en-US"/>
              </w:rPr>
            </w:pPr>
            <w:r w:rsidRPr="00201E3B">
              <w:rPr>
                <w:lang w:eastAsia="en-US"/>
              </w:rPr>
              <w:t>Derivation Path: TS 36.579-1 [2], Table 5.5.11.2.4-1, condition OFF-NETWORK, EMERGENCY-CALL</w:t>
            </w:r>
          </w:p>
        </w:tc>
      </w:tr>
    </w:tbl>
    <w:p w14:paraId="1FD12F97" w14:textId="77777777" w:rsidR="004F4473" w:rsidRPr="00201E3B" w:rsidRDefault="004F4473" w:rsidP="004F4473"/>
    <w:p w14:paraId="371B6A8E" w14:textId="77777777" w:rsidR="004F4473" w:rsidRPr="00201E3B" w:rsidRDefault="004F4473" w:rsidP="004F4473">
      <w:pPr>
        <w:pStyle w:val="TH"/>
      </w:pPr>
      <w:r w:rsidRPr="00201E3B">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1CE138EA"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1D393FE" w14:textId="77777777" w:rsidR="004F4473" w:rsidRPr="00201E3B" w:rsidRDefault="004F4473">
            <w:pPr>
              <w:pStyle w:val="TAL"/>
              <w:spacing w:line="256" w:lineRule="auto"/>
              <w:rPr>
                <w:lang w:eastAsia="en-US"/>
              </w:rPr>
            </w:pPr>
            <w:r w:rsidRPr="00201E3B">
              <w:rPr>
                <w:lang w:eastAsia="en-US"/>
              </w:rPr>
              <w:t>Derivation Path: TS 36.579-1 [2], Table 5.5.14.2-1, condition IMMPERIL-CALL</w:t>
            </w:r>
          </w:p>
        </w:tc>
      </w:tr>
    </w:tbl>
    <w:p w14:paraId="075120FC" w14:textId="77777777" w:rsidR="004F4473" w:rsidRPr="00201E3B" w:rsidRDefault="004F4473" w:rsidP="004F4473"/>
    <w:p w14:paraId="4E6B0AF5" w14:textId="77777777" w:rsidR="004F4473" w:rsidRPr="00201E3B" w:rsidRDefault="004F4473" w:rsidP="004F4473">
      <w:pPr>
        <w:pStyle w:val="TH"/>
      </w:pPr>
      <w:r w:rsidRPr="00201E3B">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691A7630"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7B9047AB" w14:textId="77777777" w:rsidR="004F4473" w:rsidRPr="00201E3B" w:rsidRDefault="004F4473">
            <w:pPr>
              <w:pStyle w:val="TAL"/>
              <w:spacing w:line="256" w:lineRule="auto"/>
              <w:rPr>
                <w:lang w:eastAsia="en-US"/>
              </w:rPr>
            </w:pPr>
            <w:r w:rsidRPr="00201E3B">
              <w:rPr>
                <w:lang w:eastAsia="en-US"/>
              </w:rPr>
              <w:t>Derivation Path: TS 36.579-1 [2], Table 5.5.11.2.1-1, condition OFF-NETWORK, IMMPERIL-CALL</w:t>
            </w:r>
          </w:p>
        </w:tc>
      </w:tr>
    </w:tbl>
    <w:p w14:paraId="3734EE13" w14:textId="77777777" w:rsidR="004F4473" w:rsidRPr="00201E3B" w:rsidRDefault="004F4473" w:rsidP="004F4473"/>
    <w:p w14:paraId="049E1231" w14:textId="77777777" w:rsidR="004F4473" w:rsidRPr="00201E3B" w:rsidRDefault="004F4473" w:rsidP="004F4473">
      <w:pPr>
        <w:pStyle w:val="TH"/>
      </w:pPr>
      <w:r w:rsidRPr="00201E3B">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4F4473" w:rsidRPr="00201E3B" w14:paraId="2D0E4EF7" w14:textId="77777777" w:rsidTr="004F4473">
        <w:trPr>
          <w:cantSplit/>
        </w:trPr>
        <w:tc>
          <w:tcPr>
            <w:tcW w:w="9635" w:type="dxa"/>
            <w:tcBorders>
              <w:top w:val="single" w:sz="4" w:space="0" w:color="auto"/>
              <w:left w:val="single" w:sz="4" w:space="0" w:color="auto"/>
              <w:bottom w:val="single" w:sz="4" w:space="0" w:color="auto"/>
              <w:right w:val="single" w:sz="4" w:space="0" w:color="auto"/>
            </w:tcBorders>
            <w:hideMark/>
          </w:tcPr>
          <w:p w14:paraId="3F2C999F" w14:textId="77777777" w:rsidR="004F4473" w:rsidRPr="00201E3B" w:rsidRDefault="004F4473">
            <w:pPr>
              <w:pStyle w:val="TAL"/>
              <w:spacing w:line="256" w:lineRule="auto"/>
              <w:rPr>
                <w:lang w:eastAsia="en-US"/>
              </w:rPr>
            </w:pPr>
            <w:r w:rsidRPr="00201E3B">
              <w:rPr>
                <w:lang w:eastAsia="en-US"/>
              </w:rPr>
              <w:t>Derivation Path: TS 36.579-1 [2], Table 5.5.11.2.4-1, condition OFF-NETWORK, IMMPERIL-CALL</w:t>
            </w:r>
          </w:p>
        </w:tc>
      </w:tr>
    </w:tbl>
    <w:p w14:paraId="18F82A48" w14:textId="77777777" w:rsidR="004F4473" w:rsidRPr="00201E3B" w:rsidRDefault="004F4473" w:rsidP="004F4473"/>
    <w:p w14:paraId="4BA1F836" w14:textId="77777777" w:rsidR="00530B2F" w:rsidRPr="00201E3B" w:rsidRDefault="00530B2F" w:rsidP="00201E3B">
      <w:pPr>
        <w:pStyle w:val="Heading4"/>
      </w:pPr>
      <w:bookmarkStart w:id="885" w:name="_Toc123748513"/>
      <w:r w:rsidRPr="00201E3B">
        <w:lastRenderedPageBreak/>
        <w:t>7.1.1.2</w:t>
      </w:r>
      <w:r w:rsidRPr="00201E3B">
        <w:tab/>
        <w:t>Off-network / Group Call / Transmission Control / Upgrade to Emergency Call / Downgrade from Emergency Call / Upgrade to Imminent Peril Call / Downgrade from Imminent Peril Call / Release call / Client Terminated (CT)</w:t>
      </w:r>
      <w:bookmarkEnd w:id="885"/>
    </w:p>
    <w:p w14:paraId="1FBC0C15" w14:textId="77777777" w:rsidR="00530B2F" w:rsidRPr="00201E3B" w:rsidRDefault="00530B2F" w:rsidP="00530B2F">
      <w:pPr>
        <w:pStyle w:val="H6"/>
      </w:pPr>
      <w:r w:rsidRPr="00201E3B">
        <w:t>7.1.1.2.1</w:t>
      </w:r>
      <w:r w:rsidRPr="00201E3B">
        <w:tab/>
        <w:t>Test Purpose (TP)</w:t>
      </w:r>
    </w:p>
    <w:p w14:paraId="0C284884" w14:textId="77777777" w:rsidR="00530B2F" w:rsidRPr="00201E3B" w:rsidRDefault="00530B2F" w:rsidP="00530B2F">
      <w:pPr>
        <w:pStyle w:val="H6"/>
      </w:pPr>
      <w:r w:rsidRPr="00201E3B">
        <w:t>(1)</w:t>
      </w:r>
    </w:p>
    <w:p w14:paraId="00729CFD"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group calls in off-network environment, and the UE (MCVideo Client) is in an off-network environment }</w:t>
      </w:r>
    </w:p>
    <w:p w14:paraId="47FD4FC1"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5BE981A5"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with Confirm mode indication present </w:t>
      </w:r>
      <w:r w:rsidRPr="00201E3B">
        <w:rPr>
          <w:noProof w:val="0"/>
        </w:rPr>
        <w:t>}</w:t>
      </w:r>
    </w:p>
    <w:p w14:paraId="281F76C7"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w:t>
      </w:r>
    </w:p>
    <w:p w14:paraId="5A1C6FFB" w14:textId="77777777" w:rsidR="00530B2F" w:rsidRPr="00201E3B" w:rsidRDefault="00530B2F" w:rsidP="00530B2F">
      <w:pPr>
        <w:pStyle w:val="PL"/>
        <w:rPr>
          <w:noProof w:val="0"/>
        </w:rPr>
      </w:pPr>
      <w:r w:rsidRPr="00201E3B">
        <w:rPr>
          <w:noProof w:val="0"/>
        </w:rPr>
        <w:t xml:space="preserve">            }</w:t>
      </w:r>
    </w:p>
    <w:p w14:paraId="1000D929" w14:textId="77777777" w:rsidR="00530B2F" w:rsidRPr="00201E3B" w:rsidRDefault="00530B2F" w:rsidP="00530B2F">
      <w:pPr>
        <w:pStyle w:val="PL"/>
        <w:rPr>
          <w:b/>
          <w:noProof w:val="0"/>
        </w:rPr>
      </w:pPr>
    </w:p>
    <w:p w14:paraId="0B97BFBB" w14:textId="77777777" w:rsidR="00530B2F" w:rsidRPr="00201E3B" w:rsidRDefault="00530B2F" w:rsidP="00530B2F">
      <w:pPr>
        <w:pStyle w:val="H6"/>
      </w:pPr>
      <w:r w:rsidRPr="00201E3B">
        <w:t>(2)</w:t>
      </w:r>
    </w:p>
    <w:p w14:paraId="57A3277F"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off-network MCVideo </w:t>
      </w:r>
      <w:r w:rsidRPr="00201E3B">
        <w:rPr>
          <w:noProof w:val="0"/>
          <w:lang w:eastAsia="ko-KR"/>
        </w:rPr>
        <w:t xml:space="preserve">Pre-arranged Group Call </w:t>
      </w:r>
      <w:r w:rsidRPr="00201E3B">
        <w:rPr>
          <w:noProof w:val="0"/>
        </w:rPr>
        <w:t>}</w:t>
      </w:r>
    </w:p>
    <w:p w14:paraId="292F26AE"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10EB9823"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(MCVideo Client) engages in communication with the MCVideo User(s) }</w:t>
      </w:r>
    </w:p>
    <w:p w14:paraId="39382FA9"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3B894208" w14:textId="77777777" w:rsidR="00530B2F" w:rsidRPr="00201E3B" w:rsidRDefault="00530B2F" w:rsidP="00530B2F">
      <w:pPr>
        <w:pStyle w:val="PL"/>
        <w:rPr>
          <w:noProof w:val="0"/>
        </w:rPr>
      </w:pPr>
      <w:r w:rsidRPr="00201E3B">
        <w:rPr>
          <w:noProof w:val="0"/>
        </w:rPr>
        <w:t xml:space="preserve">            }</w:t>
      </w:r>
    </w:p>
    <w:p w14:paraId="1BB70C5E" w14:textId="77777777" w:rsidR="00530B2F" w:rsidRPr="00201E3B" w:rsidRDefault="00530B2F" w:rsidP="00530B2F">
      <w:pPr>
        <w:pStyle w:val="PL"/>
        <w:rPr>
          <w:b/>
          <w:noProof w:val="0"/>
        </w:rPr>
      </w:pPr>
    </w:p>
    <w:p w14:paraId="5862355C" w14:textId="77777777" w:rsidR="00530B2F" w:rsidRPr="00201E3B" w:rsidRDefault="00530B2F" w:rsidP="00530B2F">
      <w:pPr>
        <w:pStyle w:val="H6"/>
      </w:pPr>
      <w:r w:rsidRPr="00201E3B">
        <w:t>(3)</w:t>
      </w:r>
    </w:p>
    <w:p w14:paraId="4AA5E1A3"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upgraded off-network emergency group call }</w:t>
      </w:r>
    </w:p>
    <w:p w14:paraId="58CE1489"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4F6C24E"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MCVideo User(s) }</w:t>
      </w:r>
    </w:p>
    <w:p w14:paraId="398911D0"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5A7D2C8E" w14:textId="77777777" w:rsidR="00530B2F" w:rsidRPr="00201E3B" w:rsidRDefault="00530B2F" w:rsidP="00530B2F">
      <w:pPr>
        <w:pStyle w:val="PL"/>
        <w:rPr>
          <w:noProof w:val="0"/>
        </w:rPr>
      </w:pPr>
      <w:r w:rsidRPr="00201E3B">
        <w:rPr>
          <w:noProof w:val="0"/>
        </w:rPr>
        <w:t xml:space="preserve">            }</w:t>
      </w:r>
    </w:p>
    <w:p w14:paraId="0F23352E" w14:textId="77777777" w:rsidR="00530B2F" w:rsidRPr="00201E3B" w:rsidRDefault="00530B2F" w:rsidP="00530B2F">
      <w:pPr>
        <w:pStyle w:val="PL"/>
        <w:rPr>
          <w:b/>
          <w:noProof w:val="0"/>
        </w:rPr>
      </w:pPr>
    </w:p>
    <w:p w14:paraId="54BBE746" w14:textId="77777777" w:rsidR="00530B2F" w:rsidRPr="00201E3B" w:rsidRDefault="00530B2F" w:rsidP="00530B2F">
      <w:pPr>
        <w:pStyle w:val="H6"/>
      </w:pPr>
      <w:r w:rsidRPr="00201E3B">
        <w:t>(4)</w:t>
      </w:r>
    </w:p>
    <w:p w14:paraId="47A43FCC"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being in an upgraded off-network imminent peril group call }</w:t>
      </w:r>
    </w:p>
    <w:p w14:paraId="03304703"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6E20DFA8"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continues communication with the MCVideo User(s) }</w:t>
      </w:r>
    </w:p>
    <w:p w14:paraId="7E311841"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respects the transmission control imposed by the transmission control entity/arbitrator }</w:t>
      </w:r>
    </w:p>
    <w:p w14:paraId="3C7C7FDB" w14:textId="77777777" w:rsidR="00530B2F" w:rsidRPr="00201E3B" w:rsidRDefault="00530B2F" w:rsidP="00530B2F">
      <w:pPr>
        <w:pStyle w:val="PL"/>
        <w:rPr>
          <w:noProof w:val="0"/>
        </w:rPr>
      </w:pPr>
      <w:r w:rsidRPr="00201E3B">
        <w:rPr>
          <w:noProof w:val="0"/>
        </w:rPr>
        <w:t xml:space="preserve">            }</w:t>
      </w:r>
    </w:p>
    <w:p w14:paraId="0F41D359" w14:textId="77777777" w:rsidR="00530B2F" w:rsidRPr="00201E3B" w:rsidRDefault="00530B2F" w:rsidP="00530B2F">
      <w:pPr>
        <w:pStyle w:val="PL"/>
        <w:rPr>
          <w:b/>
          <w:noProof w:val="0"/>
        </w:rPr>
      </w:pPr>
    </w:p>
    <w:p w14:paraId="6B55A830" w14:textId="77777777" w:rsidR="00530B2F" w:rsidRPr="00201E3B" w:rsidRDefault="00530B2F" w:rsidP="00530B2F">
      <w:pPr>
        <w:pStyle w:val="H6"/>
      </w:pPr>
      <w:r w:rsidRPr="00201E3B">
        <w:t>7.1.1.2.2</w:t>
      </w:r>
      <w:r w:rsidRPr="00201E3B">
        <w:tab/>
        <w:t>Conformance requirements</w:t>
      </w:r>
    </w:p>
    <w:p w14:paraId="502235BE"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9.3.3.4.7.2, 9.3.3.4.8.3, 9.3.3.4.8.6, TS 24.581 clauses </w:t>
      </w:r>
      <w:r w:rsidRPr="00201E3B">
        <w:rPr>
          <w:lang w:eastAsia="ko-KR"/>
        </w:rPr>
        <w:t>7.2.3.2.3, 7.2.3.3.4, 7.2.3.4.2, 7.2.3.7.3</w:t>
      </w:r>
      <w:r w:rsidRPr="00201E3B">
        <w:t>. Unless otherwise stated these are Rel-15 requirements.</w:t>
      </w:r>
    </w:p>
    <w:p w14:paraId="4B74A10D" w14:textId="77777777" w:rsidR="00530B2F" w:rsidRPr="00201E3B" w:rsidRDefault="00530B2F" w:rsidP="00530B2F">
      <w:r w:rsidRPr="00201E3B">
        <w:t xml:space="preserve">[TS 24.281, clause </w:t>
      </w:r>
      <w:r w:rsidRPr="00201E3B">
        <w:rPr>
          <w:lang w:eastAsia="zh-CN"/>
        </w:rPr>
        <w:t>9.3.2.4.3.3</w:t>
      </w:r>
      <w:r w:rsidRPr="00201E3B">
        <w:t>]</w:t>
      </w:r>
    </w:p>
    <w:p w14:paraId="54534032"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18D29B27"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6296EA9A"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52B30211"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38632423"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4E6E2403" w14:textId="77777777" w:rsidR="00530B2F" w:rsidRPr="00201E3B" w:rsidRDefault="00530B2F" w:rsidP="00530B2F">
      <w:pPr>
        <w:pStyle w:val="B1"/>
        <w:rPr>
          <w:lang w:eastAsia="ko-KR"/>
        </w:rPr>
      </w:pPr>
      <w:r w:rsidRPr="00201E3B">
        <w:lastRenderedPageBreak/>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72686400"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29D136D5"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5A315355"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3156C86F"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69541B05"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5A9D80B5"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675F7D30"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555287AF" w14:textId="77777777" w:rsidR="00530B2F" w:rsidRPr="00201E3B" w:rsidRDefault="00530B2F" w:rsidP="00530B2F">
      <w:pPr>
        <w:pStyle w:val="B2"/>
      </w:pPr>
      <w:r w:rsidRPr="00201E3B">
        <w:t>a)</w:t>
      </w:r>
      <w:r w:rsidRPr="00201E3B">
        <w:tab/>
        <w:t>shall establish a media session based on the stored SDP body of the call;</w:t>
      </w:r>
    </w:p>
    <w:p w14:paraId="5A2C17F8"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68A0654D"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6C5B1D80"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7E87B23B" w14:textId="77777777" w:rsidR="00530B2F" w:rsidRPr="00201E3B" w:rsidRDefault="00530B2F" w:rsidP="00530B2F">
      <w:pPr>
        <w:pStyle w:val="B4"/>
      </w:pPr>
      <w:r w:rsidRPr="00201E3B">
        <w:t>A)</w:t>
      </w:r>
      <w:r w:rsidRPr="00201E3B">
        <w:tab/>
        <w:t>shall set the Call identifier IE to the stored call identifier of the call;</w:t>
      </w:r>
    </w:p>
    <w:p w14:paraId="36CD6FA7"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02413B01"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1B8146F8"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498C5503"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27A6386C"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2ECF4307" w14:textId="77777777" w:rsidR="00530B2F" w:rsidRPr="00201E3B" w:rsidRDefault="00530B2F" w:rsidP="00530B2F">
      <w:pPr>
        <w:pStyle w:val="B2"/>
        <w:rPr>
          <w:lang w:eastAsia="ko-KR"/>
        </w:rPr>
      </w:pPr>
      <w:r w:rsidRPr="00201E3B">
        <w:rPr>
          <w:lang w:eastAsia="ko-KR"/>
        </w:rPr>
        <w:t>e)</w:t>
      </w:r>
      <w:r w:rsidRPr="00201E3B">
        <w:rPr>
          <w:lang w:eastAsia="ko-KR"/>
        </w:rPr>
        <w:tab/>
        <w:t xml:space="preserve">shall start timer TFG2 (call announcement) with value </w:t>
      </w:r>
      <w:r w:rsidRPr="00201E3B">
        <w:t>as specified in clause 9.3.2.4.1.1.1</w:t>
      </w:r>
      <w:r w:rsidRPr="00201E3B">
        <w:rPr>
          <w:lang w:eastAsia="ko-KR"/>
        </w:rPr>
        <w:t>; and</w:t>
      </w:r>
    </w:p>
    <w:p w14:paraId="604B3B6F"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4133EDA3" w14:textId="77777777" w:rsidR="00530B2F" w:rsidRPr="00201E3B" w:rsidRDefault="00530B2F" w:rsidP="00530B2F">
      <w:r w:rsidRPr="00201E3B">
        <w:t>[TS 24.281, clause 9.3.3.4.7.2]</w:t>
      </w:r>
    </w:p>
    <w:p w14:paraId="003057AB" w14:textId="77777777" w:rsidR="00530B2F" w:rsidRPr="00201E3B" w:rsidRDefault="00530B2F" w:rsidP="00530B2F">
      <w:r w:rsidRPr="00201E3B">
        <w:t xml:space="preserve">When in the </w:t>
      </w:r>
      <w:r w:rsidRPr="00201E3B">
        <w:rPr>
          <w:lang w:eastAsia="ko-KR"/>
        </w:rPr>
        <w:t xml:space="preserve">"T1: in-progress emergency group call" state or "T2: in-progress basic group call" state or "T3: in-progress imminent peril group call" state, </w:t>
      </w:r>
      <w:r w:rsidRPr="00201E3B">
        <w:t>upon receiving a GROUP CALL ANNOUNCEMENT message with the MCVideo group ID IE matching with MCVideo group ID of the ongoing call and the Call Identifier IE being the same as the stored call identifier of the call, the MCVideo client:</w:t>
      </w:r>
    </w:p>
    <w:p w14:paraId="599FD93E" w14:textId="77777777" w:rsidR="00530B2F" w:rsidRPr="00201E3B" w:rsidRDefault="00530B2F" w:rsidP="00530B2F">
      <w:pPr>
        <w:pStyle w:val="B1"/>
      </w:pPr>
      <w:r w:rsidRPr="00201E3B">
        <w:t>1)</w:t>
      </w:r>
      <w:r w:rsidRPr="00201E3B">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645DFA1C" w14:textId="77777777" w:rsidR="00530B2F" w:rsidRPr="00201E3B" w:rsidRDefault="00530B2F" w:rsidP="00530B2F">
      <w:pPr>
        <w:pStyle w:val="B2"/>
        <w:rPr>
          <w:lang w:eastAsia="ko-KR"/>
        </w:rPr>
      </w:pPr>
      <w:r w:rsidRPr="00201E3B">
        <w:t>a)</w:t>
      </w:r>
      <w:r w:rsidRPr="00201E3B">
        <w:tab/>
        <w:t>shall set the stored last call type change time of the call to Last call type change time IE of the GROUP CALL ANNOUNCEMENT message</w:t>
      </w:r>
      <w:r w:rsidRPr="00201E3B">
        <w:rPr>
          <w:lang w:eastAsia="ko-KR"/>
        </w:rPr>
        <w:t>;</w:t>
      </w:r>
    </w:p>
    <w:p w14:paraId="0451038E" w14:textId="77777777" w:rsidR="00530B2F" w:rsidRPr="00201E3B" w:rsidRDefault="00530B2F" w:rsidP="00530B2F">
      <w:pPr>
        <w:pStyle w:val="B2"/>
      </w:pPr>
      <w:r w:rsidRPr="00201E3B">
        <w:t>b)</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 and the stored call type is other than "EMERGENCY GROUP CALL"</w:t>
      </w:r>
      <w:r w:rsidRPr="00201E3B">
        <w:t>:</w:t>
      </w:r>
    </w:p>
    <w:p w14:paraId="330209F8"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t>EMERGENCY GROUP CALL</w:t>
      </w:r>
      <w:r w:rsidRPr="00201E3B">
        <w:rPr>
          <w:lang w:eastAsia="ko-KR"/>
        </w:rPr>
        <w:t>";</w:t>
      </w:r>
    </w:p>
    <w:p w14:paraId="70454F73" w14:textId="77777777" w:rsidR="00530B2F" w:rsidRPr="00201E3B" w:rsidRDefault="00530B2F" w:rsidP="00530B2F">
      <w:pPr>
        <w:pStyle w:val="B3"/>
        <w:rPr>
          <w:rFonts w:eastAsia="Gulim"/>
          <w:lang w:eastAsia="ko-KR"/>
        </w:rPr>
      </w:pPr>
      <w:r w:rsidRPr="00201E3B">
        <w:rPr>
          <w:lang w:eastAsia="ko-KR"/>
        </w:rPr>
        <w:lastRenderedPageBreak/>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E05DF3F" w14:textId="77777777" w:rsidR="00530B2F" w:rsidRPr="00201E3B" w:rsidRDefault="00530B2F" w:rsidP="00530B2F">
      <w:pPr>
        <w:pStyle w:val="B3"/>
        <w:rPr>
          <w:rFonts w:eastAsia="Gulim"/>
          <w:lang w:eastAsia="ko-KR"/>
        </w:rPr>
      </w:pPr>
      <w:r w:rsidRPr="00201E3B">
        <w:rPr>
          <w:rFonts w:eastAsia="Gulim"/>
          <w:lang w:eastAsia="ko-KR"/>
        </w:rPr>
        <w:t>iii)</w:t>
      </w:r>
      <w:r w:rsidRPr="00201E3B">
        <w:rPr>
          <w:rFonts w:eastAsia="Gulim"/>
          <w:lang w:eastAsia="ko-KR"/>
        </w:rPr>
        <w:tab/>
        <w:t>shall stop timer TFG14 (implicit downgrade imminent peril), if running;</w:t>
      </w:r>
    </w:p>
    <w:p w14:paraId="32524017" w14:textId="77777777" w:rsidR="00530B2F" w:rsidRPr="00201E3B" w:rsidRDefault="00530B2F" w:rsidP="00530B2F">
      <w:pPr>
        <w:pStyle w:val="B3"/>
        <w:rPr>
          <w:rFonts w:eastAsia="Gulim"/>
          <w:lang w:eastAsia="ko-KR"/>
        </w:rPr>
      </w:pPr>
      <w:r w:rsidRPr="00201E3B">
        <w:rPr>
          <w:rFonts w:eastAsia="Gulim"/>
          <w:lang w:eastAsia="ko-KR"/>
        </w:rPr>
        <w:t>iv)</w:t>
      </w:r>
      <w:r w:rsidRPr="00201E3B">
        <w:rPr>
          <w:rFonts w:eastAsia="Gulim"/>
          <w:lang w:eastAsia="ko-KR"/>
        </w:rPr>
        <w:tab/>
        <w:t xml:space="preserve">shall start timer TFG13 (implicit downgrade emergency) </w:t>
      </w:r>
      <w:r w:rsidRPr="00201E3B">
        <w:rPr>
          <w:lang w:eastAsia="ko-KR"/>
        </w:rPr>
        <w:t>with value as specified in clause 9.3.3.4.1.1</w:t>
      </w:r>
      <w:r w:rsidRPr="00201E3B">
        <w:rPr>
          <w:rFonts w:eastAsia="Gulim"/>
          <w:lang w:eastAsia="ko-KR"/>
        </w:rPr>
        <w:t>; and</w:t>
      </w:r>
    </w:p>
    <w:p w14:paraId="187181C8" w14:textId="77777777" w:rsidR="00530B2F" w:rsidRPr="00201E3B" w:rsidRDefault="00530B2F" w:rsidP="00530B2F">
      <w:pPr>
        <w:pStyle w:val="B3"/>
        <w:rPr>
          <w:rFonts w:eastAsia="Malgun Gothic"/>
          <w:lang w:eastAsia="ko-KR"/>
        </w:rPr>
      </w:pPr>
      <w:r w:rsidRPr="00201E3B">
        <w:rPr>
          <w:lang w:eastAsia="ko-KR"/>
        </w:rPr>
        <w:t>v)</w:t>
      </w:r>
      <w:r w:rsidRPr="00201E3B">
        <w:rPr>
          <w:lang w:eastAsia="ko-KR"/>
        </w:rPr>
        <w:tab/>
        <w:t>shall enter "T1: in-progress emergency group call" state;</w:t>
      </w:r>
    </w:p>
    <w:p w14:paraId="558C9DD0" w14:textId="77777777" w:rsidR="00530B2F" w:rsidRPr="00201E3B" w:rsidRDefault="00530B2F" w:rsidP="00530B2F">
      <w:pPr>
        <w:pStyle w:val="B2"/>
      </w:pPr>
      <w:r w:rsidRPr="00201E3B">
        <w:t>c)</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 and the stored call type is other than "IMMINENT PERIL GROUP CALL"</w:t>
      </w:r>
      <w:r w:rsidRPr="00201E3B">
        <w:t>:</w:t>
      </w:r>
    </w:p>
    <w:p w14:paraId="0E8F0B55"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rPr>
          <w:lang w:eastAsia="zh-CN"/>
        </w:rPr>
        <w:t>IMMINENT PERIL</w:t>
      </w:r>
      <w:r w:rsidRPr="00201E3B">
        <w:t xml:space="preserve"> GROUP CALL</w:t>
      </w:r>
      <w:r w:rsidRPr="00201E3B">
        <w:rPr>
          <w:lang w:eastAsia="ko-KR"/>
        </w:rPr>
        <w:t>";</w:t>
      </w:r>
    </w:p>
    <w:p w14:paraId="20B27C65" w14:textId="77777777" w:rsidR="00530B2F" w:rsidRPr="00201E3B" w:rsidRDefault="00530B2F" w:rsidP="00530B2F">
      <w:pPr>
        <w:pStyle w:val="B3"/>
        <w:rPr>
          <w:rFonts w:eastAsia="Gulim"/>
          <w:lang w:eastAsia="ko-KR"/>
        </w:rPr>
      </w:pPr>
      <w:r w:rsidRPr="00201E3B">
        <w:rPr>
          <w:lang w:eastAsia="ko-KR"/>
        </w:rPr>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7A5AF139" w14:textId="77777777" w:rsidR="00530B2F" w:rsidRPr="00201E3B" w:rsidRDefault="00530B2F" w:rsidP="00530B2F">
      <w:pPr>
        <w:pStyle w:val="B3"/>
        <w:rPr>
          <w:rFonts w:eastAsia="Gulim"/>
          <w:lang w:eastAsia="ko-KR"/>
        </w:rPr>
      </w:pPr>
      <w:r w:rsidRPr="00201E3B">
        <w:rPr>
          <w:rFonts w:eastAsia="Gulim"/>
          <w:lang w:eastAsia="ko-KR"/>
        </w:rPr>
        <w:t>iii)</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0DE5234D" w14:textId="77777777" w:rsidR="00530B2F" w:rsidRPr="00201E3B" w:rsidRDefault="00530B2F" w:rsidP="00530B2F">
      <w:pPr>
        <w:pStyle w:val="B3"/>
        <w:rPr>
          <w:rFonts w:eastAsia="Malgun Gothic"/>
          <w:lang w:eastAsia="ko-KR"/>
        </w:rPr>
      </w:pPr>
      <w:r w:rsidRPr="00201E3B">
        <w:rPr>
          <w:lang w:eastAsia="ko-KR"/>
        </w:rPr>
        <w:t>iv)</w:t>
      </w:r>
      <w:r w:rsidRPr="00201E3B">
        <w:rPr>
          <w:lang w:eastAsia="ko-KR"/>
        </w:rPr>
        <w:tab/>
        <w:t xml:space="preserve">shall enter "T3: in-progress </w:t>
      </w:r>
      <w:r w:rsidRPr="00201E3B">
        <w:rPr>
          <w:lang w:eastAsia="zh-CN"/>
        </w:rPr>
        <w:t>imminent peril</w:t>
      </w:r>
      <w:r w:rsidRPr="00201E3B">
        <w:rPr>
          <w:lang w:eastAsia="ko-KR"/>
        </w:rPr>
        <w:t xml:space="preserve"> group call" state; and</w:t>
      </w:r>
    </w:p>
    <w:p w14:paraId="2A8803BC" w14:textId="77777777" w:rsidR="00530B2F" w:rsidRPr="00201E3B" w:rsidRDefault="00530B2F" w:rsidP="00530B2F">
      <w:pPr>
        <w:pStyle w:val="B2"/>
      </w:pPr>
      <w:r w:rsidRPr="00201E3B">
        <w:t>d)</w:t>
      </w:r>
      <w:r w:rsidRPr="00201E3B">
        <w:tab/>
        <w:t xml:space="preserve">if the Call type IE of the received </w:t>
      </w:r>
      <w:r w:rsidRPr="00201E3B">
        <w:rPr>
          <w:lang w:eastAsia="zh-CN"/>
        </w:rPr>
        <w:t>GROUP CALL ANNOUNCEMENT message is set to "</w:t>
      </w:r>
      <w:r w:rsidRPr="00201E3B">
        <w:t>BASIC GROUP CALL</w:t>
      </w:r>
      <w:r w:rsidRPr="00201E3B">
        <w:rPr>
          <w:lang w:eastAsia="zh-CN"/>
        </w:rPr>
        <w:t>" and the stored call type is other than "BASIC GROUP CALL"</w:t>
      </w:r>
      <w:r w:rsidRPr="00201E3B">
        <w:t>:</w:t>
      </w:r>
    </w:p>
    <w:p w14:paraId="3F041711" w14:textId="77777777" w:rsidR="00530B2F" w:rsidRPr="00201E3B" w:rsidRDefault="00530B2F" w:rsidP="00530B2F">
      <w:pPr>
        <w:pStyle w:val="B3"/>
        <w:rPr>
          <w:lang w:eastAsia="ko-KR"/>
        </w:rPr>
      </w:pPr>
      <w:r w:rsidRPr="00201E3B">
        <w:t>i)</w:t>
      </w:r>
      <w:r w:rsidRPr="00201E3B">
        <w:tab/>
        <w:t xml:space="preserve">shall set </w:t>
      </w:r>
      <w:r w:rsidRPr="00201E3B">
        <w:rPr>
          <w:lang w:eastAsia="ko-KR"/>
        </w:rPr>
        <w:t>the stored current call type to "</w:t>
      </w:r>
      <w:r w:rsidRPr="00201E3B">
        <w:t>BASIC GROUP CALL</w:t>
      </w:r>
      <w:r w:rsidRPr="00201E3B">
        <w:rPr>
          <w:lang w:eastAsia="ko-KR"/>
        </w:rPr>
        <w:t>";</w:t>
      </w:r>
    </w:p>
    <w:p w14:paraId="1AF5C3DD" w14:textId="77777777" w:rsidR="00530B2F" w:rsidRPr="00201E3B" w:rsidRDefault="00530B2F" w:rsidP="00530B2F">
      <w:pPr>
        <w:pStyle w:val="B3"/>
        <w:rPr>
          <w:rFonts w:eastAsia="Gulim"/>
          <w:lang w:eastAsia="ko-KR"/>
        </w:rPr>
      </w:pPr>
      <w:r w:rsidRPr="00201E3B">
        <w:rPr>
          <w:lang w:eastAsia="ko-KR"/>
        </w:rPr>
        <w:t>ii)</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6167C335" w14:textId="77777777" w:rsidR="00530B2F" w:rsidRPr="00201E3B" w:rsidRDefault="00530B2F" w:rsidP="00530B2F">
      <w:pPr>
        <w:pStyle w:val="B3"/>
        <w:rPr>
          <w:lang w:eastAsia="ko-KR"/>
        </w:rPr>
      </w:pPr>
      <w:r w:rsidRPr="00201E3B">
        <w:rPr>
          <w:lang w:eastAsia="ko-KR"/>
        </w:rPr>
        <w:t>iii)</w:t>
      </w:r>
      <w:r w:rsidRPr="00201E3B">
        <w:rPr>
          <w:lang w:eastAsia="ko-KR"/>
        </w:rPr>
        <w:tab/>
        <w:t>shall stop timer TFG13 (implicit downgrade), if running; and</w:t>
      </w:r>
    </w:p>
    <w:p w14:paraId="64B8C4DC" w14:textId="77777777" w:rsidR="00530B2F" w:rsidRPr="00201E3B" w:rsidRDefault="00530B2F" w:rsidP="00530B2F">
      <w:pPr>
        <w:pStyle w:val="B3"/>
        <w:rPr>
          <w:rFonts w:eastAsia="Malgun Gothic"/>
          <w:lang w:eastAsia="ko-KR"/>
        </w:rPr>
      </w:pPr>
      <w:r w:rsidRPr="00201E3B">
        <w:rPr>
          <w:lang w:eastAsia="ko-KR"/>
        </w:rPr>
        <w:t>iv)</w:t>
      </w:r>
      <w:r w:rsidRPr="00201E3B">
        <w:rPr>
          <w:lang w:eastAsia="ko-KR"/>
        </w:rPr>
        <w:tab/>
        <w:t>shall enter "T2: in-progress basic group call" state; and</w:t>
      </w:r>
    </w:p>
    <w:p w14:paraId="1F650863" w14:textId="77777777" w:rsidR="00530B2F" w:rsidRPr="00201E3B" w:rsidRDefault="00530B2F" w:rsidP="00530B2F">
      <w:pPr>
        <w:pStyle w:val="B1"/>
      </w:pPr>
      <w:r w:rsidRPr="00201E3B">
        <w:t>2)</w:t>
      </w:r>
      <w:r w:rsidRPr="00201E3B">
        <w:tab/>
        <w:t>if the stored last user to change call type of the call is different from the Last user to change call type IE of the GROUP CALL ANNOUNCEMENT message and:</w:t>
      </w:r>
    </w:p>
    <w:p w14:paraId="01FF76FD" w14:textId="77777777" w:rsidR="00530B2F" w:rsidRPr="00201E3B" w:rsidRDefault="00530B2F" w:rsidP="00530B2F">
      <w:pPr>
        <w:pStyle w:val="B2"/>
        <w:rPr>
          <w:lang w:eastAsia="ko-KR"/>
        </w:rPr>
      </w:pPr>
      <w:r w:rsidRPr="00201E3B">
        <w:t>a) if the stored call type is same as Call type IE in the received GROUP CALL ANNOUNCEMENT message and the stored last call type change time is smaller than Last call type change time IE of the GROUP CALL ANNOUNCEMENT message</w:t>
      </w:r>
      <w:r w:rsidRPr="00201E3B">
        <w:rPr>
          <w:lang w:eastAsia="ko-KR"/>
        </w:rPr>
        <w:t>:</w:t>
      </w:r>
    </w:p>
    <w:p w14:paraId="40848427"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 and</w:t>
      </w:r>
    </w:p>
    <w:p w14:paraId="36CEA782"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30FD00D1" w14:textId="77777777" w:rsidR="00530B2F" w:rsidRPr="00201E3B" w:rsidRDefault="00530B2F" w:rsidP="00530B2F">
      <w:pPr>
        <w:pStyle w:val="B2"/>
      </w:pPr>
      <w:r w:rsidRPr="00201E3B">
        <w:t>b)</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 and the stored call type is other than "EMERGENCY GROUP CALL"</w:t>
      </w:r>
      <w:r w:rsidRPr="00201E3B">
        <w:t>:</w:t>
      </w:r>
    </w:p>
    <w:p w14:paraId="75151C8D"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w:t>
      </w:r>
    </w:p>
    <w:p w14:paraId="45F54A21"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6E29A608" w14:textId="77777777" w:rsidR="00530B2F" w:rsidRPr="00201E3B" w:rsidRDefault="00530B2F" w:rsidP="00530B2F">
      <w:pPr>
        <w:pStyle w:val="B3"/>
        <w:rPr>
          <w:lang w:eastAsia="ko-KR"/>
        </w:rPr>
      </w:pPr>
      <w:r w:rsidRPr="00201E3B">
        <w:t>iii)</w:t>
      </w:r>
      <w:r w:rsidRPr="00201E3B">
        <w:tab/>
        <w:t xml:space="preserve">shall set </w:t>
      </w:r>
      <w:r w:rsidRPr="00201E3B">
        <w:rPr>
          <w:lang w:eastAsia="ko-KR"/>
        </w:rPr>
        <w:t>the stored current call type to "</w:t>
      </w:r>
      <w:r w:rsidRPr="00201E3B">
        <w:t>EMERGENCY GROUP CALL</w:t>
      </w:r>
      <w:r w:rsidRPr="00201E3B">
        <w:rPr>
          <w:lang w:eastAsia="ko-KR"/>
        </w:rPr>
        <w:t>";</w:t>
      </w:r>
    </w:p>
    <w:p w14:paraId="4ED37D23" w14:textId="77777777" w:rsidR="00530B2F" w:rsidRPr="00201E3B" w:rsidRDefault="00530B2F" w:rsidP="00530B2F">
      <w:pPr>
        <w:pStyle w:val="B3"/>
        <w:rPr>
          <w:rFonts w:eastAsia="Gulim"/>
          <w:lang w:eastAsia="ko-KR"/>
        </w:rPr>
      </w:pPr>
      <w:r w:rsidRPr="00201E3B">
        <w:rPr>
          <w:lang w:eastAsia="ko-KR"/>
        </w:rPr>
        <w:t>iv)</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227487DA" w14:textId="77777777" w:rsidR="00530B2F" w:rsidRPr="00201E3B" w:rsidRDefault="00530B2F" w:rsidP="00530B2F">
      <w:pPr>
        <w:pStyle w:val="B3"/>
        <w:rPr>
          <w:rFonts w:eastAsia="Gulim"/>
          <w:lang w:eastAsia="ko-KR"/>
        </w:rPr>
      </w:pPr>
      <w:r w:rsidRPr="00201E3B">
        <w:rPr>
          <w:rFonts w:eastAsia="Gulim"/>
          <w:lang w:eastAsia="ko-KR"/>
        </w:rPr>
        <w:t>v)</w:t>
      </w:r>
      <w:r w:rsidRPr="00201E3B">
        <w:rPr>
          <w:rFonts w:eastAsia="Gulim"/>
          <w:lang w:eastAsia="ko-KR"/>
        </w:rPr>
        <w:tab/>
        <w:t>shall stop timer TFG14 (implicit downgrade imminent peril), if running;</w:t>
      </w:r>
    </w:p>
    <w:p w14:paraId="6B8C6B64" w14:textId="77777777" w:rsidR="00530B2F" w:rsidRPr="00201E3B" w:rsidRDefault="00530B2F" w:rsidP="00530B2F">
      <w:pPr>
        <w:pStyle w:val="B3"/>
        <w:rPr>
          <w:rFonts w:eastAsia="Gulim"/>
          <w:lang w:eastAsia="ko-KR"/>
        </w:rPr>
      </w:pPr>
      <w:r w:rsidRPr="00201E3B">
        <w:rPr>
          <w:rFonts w:eastAsia="Gulim"/>
          <w:lang w:eastAsia="ko-KR"/>
        </w:rPr>
        <w:t>vi)</w:t>
      </w:r>
      <w:r w:rsidRPr="00201E3B">
        <w:rPr>
          <w:rFonts w:eastAsia="Gulim"/>
          <w:lang w:eastAsia="ko-KR"/>
        </w:rPr>
        <w:tab/>
        <w:t xml:space="preserve">shall start timer TFG13 (implicit downgrade emergency) </w:t>
      </w:r>
      <w:r w:rsidRPr="00201E3B">
        <w:rPr>
          <w:lang w:eastAsia="ko-KR"/>
        </w:rPr>
        <w:t>with value as specified in clause 9.3.3.4.1.1</w:t>
      </w:r>
      <w:r w:rsidRPr="00201E3B">
        <w:rPr>
          <w:rFonts w:eastAsia="Gulim"/>
          <w:lang w:eastAsia="ko-KR"/>
        </w:rPr>
        <w:t>; and</w:t>
      </w:r>
    </w:p>
    <w:p w14:paraId="0500DA30" w14:textId="77777777" w:rsidR="00530B2F" w:rsidRPr="00201E3B" w:rsidRDefault="00530B2F" w:rsidP="00530B2F">
      <w:pPr>
        <w:pStyle w:val="B3"/>
        <w:rPr>
          <w:rFonts w:eastAsia="Malgun Gothic"/>
          <w:lang w:eastAsia="ko-KR"/>
        </w:rPr>
      </w:pPr>
      <w:r w:rsidRPr="00201E3B">
        <w:rPr>
          <w:rFonts w:eastAsia="Gulim"/>
          <w:lang w:eastAsia="ko-KR"/>
        </w:rPr>
        <w:t>vii)</w:t>
      </w:r>
      <w:r w:rsidRPr="00201E3B">
        <w:rPr>
          <w:rFonts w:eastAsia="Gulim"/>
          <w:lang w:eastAsia="ko-KR"/>
        </w:rPr>
        <w:tab/>
        <w:t>shall enter "T1: in-progress emergency group call"</w:t>
      </w:r>
      <w:r w:rsidRPr="00201E3B">
        <w:t xml:space="preserve"> state;</w:t>
      </w:r>
      <w:r w:rsidRPr="00201E3B">
        <w:rPr>
          <w:lang w:eastAsia="ko-KR"/>
        </w:rPr>
        <w:t xml:space="preserve"> and</w:t>
      </w:r>
    </w:p>
    <w:p w14:paraId="0CBF047C" w14:textId="77777777" w:rsidR="00530B2F" w:rsidRPr="00201E3B" w:rsidRDefault="00530B2F" w:rsidP="00530B2F">
      <w:pPr>
        <w:pStyle w:val="B2"/>
      </w:pPr>
      <w:r w:rsidRPr="00201E3B">
        <w:lastRenderedPageBreak/>
        <w:t>c)</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 and the stored call type is "BASIC GROUP CALL"</w:t>
      </w:r>
      <w:r w:rsidRPr="00201E3B">
        <w:t>:</w:t>
      </w:r>
    </w:p>
    <w:p w14:paraId="171BC07F" w14:textId="77777777" w:rsidR="00530B2F" w:rsidRPr="00201E3B" w:rsidRDefault="00530B2F" w:rsidP="00530B2F">
      <w:pPr>
        <w:pStyle w:val="B3"/>
        <w:rPr>
          <w:lang w:eastAsia="ko-KR"/>
        </w:rPr>
      </w:pPr>
      <w:r w:rsidRPr="00201E3B">
        <w:t>i)</w:t>
      </w:r>
      <w:r w:rsidRPr="00201E3B">
        <w:tab/>
        <w:t>shall set the stored last call type change time of the call to Last call type change time IE of the GROUP CALL ANNOUNCEMENT message</w:t>
      </w:r>
      <w:r w:rsidRPr="00201E3B">
        <w:rPr>
          <w:lang w:eastAsia="ko-KR"/>
        </w:rPr>
        <w:t>;</w:t>
      </w:r>
    </w:p>
    <w:p w14:paraId="1EB48B80" w14:textId="77777777" w:rsidR="00530B2F" w:rsidRPr="00201E3B" w:rsidRDefault="00530B2F" w:rsidP="00530B2F">
      <w:pPr>
        <w:pStyle w:val="B3"/>
        <w:rPr>
          <w:lang w:eastAsia="ko-KR"/>
        </w:rPr>
      </w:pPr>
      <w:r w:rsidRPr="00201E3B">
        <w:t>ii)</w:t>
      </w:r>
      <w:r w:rsidRPr="00201E3B">
        <w:tab/>
        <w:t>shall set the stored last user to change call type of the call to Last user to change call type IE of the GROUP CALL ANNOUNCEMENT message</w:t>
      </w:r>
      <w:r w:rsidRPr="00201E3B">
        <w:rPr>
          <w:lang w:eastAsia="ko-KR"/>
        </w:rPr>
        <w:t>;</w:t>
      </w:r>
    </w:p>
    <w:p w14:paraId="0F586C4B" w14:textId="77777777" w:rsidR="00530B2F" w:rsidRPr="00201E3B" w:rsidRDefault="00530B2F" w:rsidP="00530B2F">
      <w:pPr>
        <w:pStyle w:val="B3"/>
        <w:rPr>
          <w:lang w:eastAsia="ko-KR"/>
        </w:rPr>
      </w:pPr>
      <w:r w:rsidRPr="00201E3B">
        <w:t>iii)</w:t>
      </w:r>
      <w:r w:rsidRPr="00201E3B">
        <w:tab/>
        <w:t xml:space="preserve">shall set </w:t>
      </w:r>
      <w:r w:rsidRPr="00201E3B">
        <w:rPr>
          <w:lang w:eastAsia="ko-KR"/>
        </w:rPr>
        <w:t>the stored current call type to "</w:t>
      </w:r>
      <w:r w:rsidRPr="00201E3B">
        <w:t>IMMINENT PERIL GROUP CALL</w:t>
      </w:r>
      <w:r w:rsidRPr="00201E3B">
        <w:rPr>
          <w:lang w:eastAsia="ko-KR"/>
        </w:rPr>
        <w:t xml:space="preserve"> ";</w:t>
      </w:r>
    </w:p>
    <w:p w14:paraId="4E3F34F7" w14:textId="77777777" w:rsidR="00530B2F" w:rsidRPr="00201E3B" w:rsidRDefault="00530B2F" w:rsidP="00530B2F">
      <w:pPr>
        <w:pStyle w:val="B3"/>
        <w:rPr>
          <w:rFonts w:eastAsia="Gulim"/>
          <w:lang w:eastAsia="ko-KR"/>
        </w:rPr>
      </w:pPr>
      <w:r w:rsidRPr="00201E3B">
        <w:rPr>
          <w:lang w:eastAsia="ko-KR"/>
        </w:rPr>
        <w:t>iv)</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 3GPP TS 24.483 [4];</w:t>
      </w:r>
    </w:p>
    <w:p w14:paraId="69DFB8A7" w14:textId="77777777" w:rsidR="00530B2F" w:rsidRPr="00201E3B" w:rsidRDefault="00530B2F" w:rsidP="00530B2F">
      <w:pPr>
        <w:pStyle w:val="B3"/>
        <w:rPr>
          <w:rFonts w:eastAsia="Gulim"/>
          <w:lang w:eastAsia="ko-KR"/>
        </w:rPr>
      </w:pPr>
      <w:r w:rsidRPr="00201E3B">
        <w:rPr>
          <w:rFonts w:eastAsia="Gulim"/>
          <w:lang w:eastAsia="ko-KR"/>
        </w:rPr>
        <w:t>v)</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46BBBF1A" w14:textId="77777777" w:rsidR="00530B2F" w:rsidRPr="00201E3B" w:rsidRDefault="00530B2F" w:rsidP="00530B2F">
      <w:pPr>
        <w:pStyle w:val="B3"/>
        <w:rPr>
          <w:rFonts w:eastAsia="Malgun Gothic"/>
          <w:lang w:eastAsia="ko-KR"/>
        </w:rPr>
      </w:pPr>
      <w:r w:rsidRPr="00201E3B">
        <w:rPr>
          <w:rFonts w:eastAsia="Gulim"/>
          <w:lang w:eastAsia="ko-KR"/>
        </w:rPr>
        <w:t>vi)</w:t>
      </w:r>
      <w:r w:rsidRPr="00201E3B">
        <w:rPr>
          <w:rFonts w:eastAsia="Gulim"/>
          <w:lang w:eastAsia="ko-KR"/>
        </w:rPr>
        <w:tab/>
        <w:t>shall enter "T3: in-progress imminent peril group call"</w:t>
      </w:r>
      <w:r w:rsidRPr="00201E3B">
        <w:t xml:space="preserve"> state</w:t>
      </w:r>
      <w:r w:rsidRPr="00201E3B">
        <w:rPr>
          <w:lang w:eastAsia="ko-KR"/>
        </w:rPr>
        <w:t>.</w:t>
      </w:r>
    </w:p>
    <w:p w14:paraId="2B9F1985" w14:textId="77777777" w:rsidR="00530B2F" w:rsidRPr="00201E3B" w:rsidRDefault="00530B2F" w:rsidP="00530B2F">
      <w:r w:rsidRPr="00201E3B">
        <w:t>[TS 24.281, clause 9.3.3.4.8.3]</w:t>
      </w:r>
    </w:p>
    <w:p w14:paraId="11A2CB53" w14:textId="77777777" w:rsidR="00530B2F" w:rsidRPr="00201E3B" w:rsidRDefault="00530B2F" w:rsidP="00530B2F">
      <w:r w:rsidRPr="00201E3B">
        <w:t>When in the "T1: in-progress emergency group call"</w:t>
      </w:r>
      <w:r w:rsidRPr="00201E3B">
        <w:rPr>
          <w:lang w:eastAsia="ko-KR"/>
        </w:rPr>
        <w:t xml:space="preserve"> state, </w:t>
      </w:r>
      <w:r w:rsidRPr="00201E3B">
        <w:t>upon receiving GROUP CALL EMERGENCY END message, the MCVideo client:</w:t>
      </w:r>
    </w:p>
    <w:p w14:paraId="2D5EF7FC" w14:textId="77777777" w:rsidR="00530B2F" w:rsidRPr="00201E3B" w:rsidRDefault="00530B2F" w:rsidP="00530B2F">
      <w:pPr>
        <w:pStyle w:val="B1"/>
      </w:pPr>
      <w:r w:rsidRPr="00201E3B">
        <w:t>1)</w:t>
      </w:r>
      <w:r w:rsidRPr="00201E3B">
        <w:tab/>
        <w:t>shall set the stored last call type change time to the Last call type change time IE of the received GROUP CALL EMERGENCY END message;</w:t>
      </w:r>
    </w:p>
    <w:p w14:paraId="2F5C474E" w14:textId="77777777" w:rsidR="00530B2F" w:rsidRPr="00201E3B" w:rsidRDefault="00530B2F" w:rsidP="00530B2F">
      <w:pPr>
        <w:pStyle w:val="B1"/>
      </w:pPr>
      <w:r w:rsidRPr="00201E3B">
        <w:t>2)</w:t>
      </w:r>
      <w:r w:rsidRPr="00201E3B">
        <w:tab/>
        <w:t>shall set the stored last user to change call type to the Last user to change call type IE of the received GROUP CALL EMERGENCY END message;</w:t>
      </w:r>
    </w:p>
    <w:p w14:paraId="02283D21" w14:textId="77777777" w:rsidR="00530B2F" w:rsidRPr="00201E3B" w:rsidRDefault="00530B2F" w:rsidP="00530B2F">
      <w:pPr>
        <w:pStyle w:val="B1"/>
        <w:rPr>
          <w:lang w:eastAsia="ko-KR"/>
        </w:rPr>
      </w:pPr>
      <w:r w:rsidRPr="00201E3B">
        <w:t>3)</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5CBDBA88" w14:textId="77777777" w:rsidR="00530B2F" w:rsidRPr="00201E3B" w:rsidRDefault="00530B2F" w:rsidP="00530B2F">
      <w:pPr>
        <w:pStyle w:val="B1"/>
        <w:rPr>
          <w:rFonts w:eastAsia="Gulim"/>
          <w:lang w:eastAsia="ko-KR"/>
        </w:rPr>
      </w:pPr>
      <w:r w:rsidRPr="00201E3B">
        <w:rPr>
          <w:lang w:eastAsia="ko-KR"/>
        </w:rPr>
        <w:t>4)</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75A9DF4D" w14:textId="77777777" w:rsidR="00530B2F" w:rsidRPr="00201E3B" w:rsidRDefault="00530B2F" w:rsidP="00530B2F">
      <w:pPr>
        <w:pStyle w:val="B1"/>
        <w:rPr>
          <w:lang w:eastAsia="ko-KR"/>
        </w:rPr>
      </w:pPr>
      <w:r w:rsidRPr="00201E3B">
        <w:rPr>
          <w:lang w:eastAsia="ko-KR"/>
        </w:rPr>
        <w:t>5)</w:t>
      </w:r>
      <w:r w:rsidRPr="00201E3B">
        <w:rPr>
          <w:lang w:eastAsia="ko-KR"/>
        </w:rPr>
        <w:tab/>
        <w:t>shall stop timer TFG13 (implicit downgrade emergency); and</w:t>
      </w:r>
    </w:p>
    <w:p w14:paraId="10E89366" w14:textId="77777777" w:rsidR="00530B2F" w:rsidRPr="00201E3B" w:rsidRDefault="00530B2F" w:rsidP="00530B2F">
      <w:pPr>
        <w:pStyle w:val="B1"/>
      </w:pPr>
      <w:r w:rsidRPr="00201E3B">
        <w:rPr>
          <w:lang w:eastAsia="ko-KR"/>
        </w:rPr>
        <w:t>6)</w:t>
      </w:r>
      <w:r w:rsidRPr="00201E3B">
        <w:rPr>
          <w:lang w:eastAsia="ko-KR"/>
        </w:rPr>
        <w:tab/>
        <w:t>shall enter the "T2: in-progress basic group call" state</w:t>
      </w:r>
      <w:r w:rsidRPr="00201E3B">
        <w:t>.</w:t>
      </w:r>
    </w:p>
    <w:p w14:paraId="456B5E6F" w14:textId="77777777" w:rsidR="00530B2F" w:rsidRPr="00201E3B" w:rsidRDefault="00530B2F" w:rsidP="00530B2F">
      <w:r w:rsidRPr="00201E3B">
        <w:t>[TS 24.281, clause 9.3.3.4.8.6]</w:t>
      </w:r>
    </w:p>
    <w:p w14:paraId="4312B2DF" w14:textId="77777777" w:rsidR="00530B2F" w:rsidRPr="00201E3B" w:rsidRDefault="00530B2F" w:rsidP="00530B2F">
      <w:r w:rsidRPr="00201E3B">
        <w:t>When in the "T3: in-progress imminent peril group call"</w:t>
      </w:r>
      <w:r w:rsidRPr="00201E3B">
        <w:rPr>
          <w:lang w:eastAsia="ko-KR"/>
        </w:rPr>
        <w:t xml:space="preserve"> state, </w:t>
      </w:r>
      <w:r w:rsidRPr="00201E3B">
        <w:t>upon receiving GROUP CALL IMMINENT PERIL END message, the MCVideo client:</w:t>
      </w:r>
    </w:p>
    <w:p w14:paraId="3F64FA17" w14:textId="77777777" w:rsidR="00530B2F" w:rsidRPr="00201E3B" w:rsidRDefault="00530B2F" w:rsidP="00530B2F">
      <w:pPr>
        <w:pStyle w:val="B1"/>
      </w:pPr>
      <w:r w:rsidRPr="00201E3B">
        <w:t>1)</w:t>
      </w:r>
      <w:r w:rsidRPr="00201E3B">
        <w:tab/>
        <w:t>shall set the stored last call type change time to the Last call type change time IE of the received GROUP CALL IMMINENT PERIL END message;</w:t>
      </w:r>
    </w:p>
    <w:p w14:paraId="1FDB1F78" w14:textId="77777777" w:rsidR="00530B2F" w:rsidRPr="00201E3B" w:rsidRDefault="00530B2F" w:rsidP="00530B2F">
      <w:pPr>
        <w:pStyle w:val="B1"/>
      </w:pPr>
      <w:r w:rsidRPr="00201E3B">
        <w:t>2)</w:t>
      </w:r>
      <w:r w:rsidRPr="00201E3B">
        <w:tab/>
        <w:t>shall set the stored last user to change call type to the Last user to change call type IE of the received GROUP CALL IMMINENT PERIL END message;</w:t>
      </w:r>
    </w:p>
    <w:p w14:paraId="345313A3" w14:textId="77777777" w:rsidR="00530B2F" w:rsidRPr="00201E3B" w:rsidRDefault="00530B2F" w:rsidP="00530B2F">
      <w:pPr>
        <w:pStyle w:val="B1"/>
        <w:rPr>
          <w:lang w:eastAsia="ko-KR"/>
        </w:rPr>
      </w:pPr>
      <w:r w:rsidRPr="00201E3B">
        <w:t>3)</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72253445" w14:textId="77777777" w:rsidR="00530B2F" w:rsidRPr="00201E3B" w:rsidRDefault="00530B2F" w:rsidP="00530B2F">
      <w:pPr>
        <w:pStyle w:val="B1"/>
        <w:rPr>
          <w:rFonts w:eastAsia="Gulim"/>
          <w:lang w:eastAsia="ko-KR"/>
        </w:rPr>
      </w:pPr>
      <w:r w:rsidRPr="00201E3B">
        <w:rPr>
          <w:lang w:eastAsia="ko-KR"/>
        </w:rPr>
        <w:t>4)</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w:t>
      </w:r>
    </w:p>
    <w:p w14:paraId="18533607" w14:textId="77777777" w:rsidR="00530B2F" w:rsidRPr="00201E3B" w:rsidRDefault="00530B2F" w:rsidP="00530B2F">
      <w:pPr>
        <w:pStyle w:val="B1"/>
        <w:rPr>
          <w:lang w:eastAsia="ko-KR"/>
        </w:rPr>
      </w:pPr>
      <w:r w:rsidRPr="00201E3B">
        <w:rPr>
          <w:lang w:eastAsia="ko-KR"/>
        </w:rPr>
        <w:t>5)</w:t>
      </w:r>
      <w:r w:rsidRPr="00201E3B">
        <w:rPr>
          <w:lang w:eastAsia="ko-KR"/>
        </w:rPr>
        <w:tab/>
        <w:t>shall stop timer TFG14 (implicit downgrade imminent peril); and</w:t>
      </w:r>
    </w:p>
    <w:p w14:paraId="4B4C60DE" w14:textId="77777777" w:rsidR="00530B2F" w:rsidRPr="00201E3B" w:rsidRDefault="00530B2F" w:rsidP="00530B2F">
      <w:pPr>
        <w:pStyle w:val="B1"/>
      </w:pPr>
      <w:r w:rsidRPr="00201E3B">
        <w:rPr>
          <w:lang w:eastAsia="ko-KR"/>
        </w:rPr>
        <w:t>6)</w:t>
      </w:r>
      <w:r w:rsidRPr="00201E3B">
        <w:rPr>
          <w:lang w:eastAsia="ko-KR"/>
        </w:rPr>
        <w:tab/>
        <w:t>shall enter the "T2: in-progress basic group call" state</w:t>
      </w:r>
      <w:r w:rsidRPr="00201E3B">
        <w:t>.</w:t>
      </w:r>
    </w:p>
    <w:p w14:paraId="4C2CF29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7362C7A4" w14:textId="77777777" w:rsidR="00530B2F" w:rsidRPr="00201E3B" w:rsidRDefault="00530B2F" w:rsidP="00530B2F">
      <w:r w:rsidRPr="00201E3B">
        <w:t>When an MCVideo call is established the terminating transmission participant:</w:t>
      </w:r>
    </w:p>
    <w:p w14:paraId="2F91E167"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0A810BF5" w14:textId="77777777" w:rsidR="00530B2F" w:rsidRPr="00201E3B" w:rsidRDefault="00530B2F" w:rsidP="00530B2F">
      <w:pPr>
        <w:pStyle w:val="B1"/>
      </w:pPr>
      <w:r w:rsidRPr="00201E3B">
        <w:t>2.</w:t>
      </w:r>
      <w:r w:rsidRPr="00201E3B">
        <w:tab/>
        <w:t>shall start timer T230 (Inactivity); and</w:t>
      </w:r>
    </w:p>
    <w:p w14:paraId="13B459D3" w14:textId="77777777" w:rsidR="00530B2F" w:rsidRPr="00201E3B" w:rsidRDefault="00530B2F" w:rsidP="00530B2F">
      <w:pPr>
        <w:pStyle w:val="B1"/>
      </w:pPr>
      <w:r w:rsidRPr="00201E3B">
        <w:t>3.</w:t>
      </w:r>
      <w:r w:rsidRPr="00201E3B">
        <w:tab/>
        <w:t>shall enter 'O: silence' state.</w:t>
      </w:r>
    </w:p>
    <w:p w14:paraId="08E6A063" w14:textId="77777777" w:rsidR="00530B2F" w:rsidRPr="00201E3B" w:rsidRDefault="00530B2F" w:rsidP="00530B2F">
      <w:r w:rsidRPr="00201E3B">
        <w:lastRenderedPageBreak/>
        <w:t>[TS 24.581, clause 7.2.3.3.4]</w:t>
      </w:r>
    </w:p>
    <w:p w14:paraId="12A3BA4D"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2E2EE8A0"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589F14FF"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69F5506D" w14:textId="77777777" w:rsidR="00530B2F" w:rsidRPr="00201E3B" w:rsidRDefault="00530B2F" w:rsidP="00530B2F">
      <w:pPr>
        <w:pStyle w:val="B1"/>
      </w:pPr>
      <w:r w:rsidRPr="00201E3B">
        <w:t>3.</w:t>
      </w:r>
      <w:r w:rsidRPr="00201E3B">
        <w:tab/>
        <w:t>shall stop timer T230 (Inactivity);</w:t>
      </w:r>
    </w:p>
    <w:p w14:paraId="031B64FB"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4CFD9C91" w14:textId="77777777" w:rsidR="00530B2F" w:rsidRPr="00201E3B" w:rsidRDefault="00530B2F" w:rsidP="00530B2F">
      <w:pPr>
        <w:pStyle w:val="B1"/>
      </w:pPr>
      <w:r w:rsidRPr="00201E3B">
        <w:t>5.</w:t>
      </w:r>
      <w:r w:rsidRPr="00201E3B">
        <w:tab/>
        <w:t>shall enter 'O: has no permission' state.</w:t>
      </w:r>
    </w:p>
    <w:p w14:paraId="386C4709" w14:textId="77777777" w:rsidR="00530B2F" w:rsidRPr="00201E3B" w:rsidRDefault="00530B2F" w:rsidP="00530B2F">
      <w:r w:rsidRPr="00201E3B">
        <w:t>[TS 24.581, clause 7.2.3.4.2]</w:t>
      </w:r>
    </w:p>
    <w:p w14:paraId="2CEE0561"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42511D4D"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3CDDDC41"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65775D1"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044FA25B"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7E141ED9"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64F067F6"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75D12F64"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75140629"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1C3D5665"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8283223"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39185390"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754A960C" w14:textId="77777777" w:rsidR="00530B2F" w:rsidRPr="00201E3B" w:rsidRDefault="00530B2F" w:rsidP="00530B2F">
      <w:pPr>
        <w:pStyle w:val="B1"/>
      </w:pPr>
      <w:r w:rsidRPr="00201E3B">
        <w:t>2.</w:t>
      </w:r>
      <w:r w:rsidRPr="00201E3B">
        <w:tab/>
        <w:t>shall provide transmission deny notification to the user;</w:t>
      </w:r>
    </w:p>
    <w:p w14:paraId="496B494A"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33E76A55"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4FE71F89"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70B1B0BF" w14:textId="77777777" w:rsidR="00530B2F" w:rsidRPr="00201E3B" w:rsidRDefault="00530B2F" w:rsidP="00530B2F">
      <w:pPr>
        <w:pStyle w:val="B1"/>
      </w:pPr>
      <w:r w:rsidRPr="00201E3B">
        <w:t>1.</w:t>
      </w:r>
      <w:r w:rsidRPr="00201E3B">
        <w:tab/>
        <w:t>shall stop the timer T201 (Transmission Request);</w:t>
      </w:r>
    </w:p>
    <w:p w14:paraId="6BD67164"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1CC8F9A6" w14:textId="77777777" w:rsidR="00530B2F" w:rsidRPr="00201E3B" w:rsidRDefault="00530B2F" w:rsidP="00530B2F">
      <w:pPr>
        <w:pStyle w:val="B1"/>
      </w:pPr>
      <w:r w:rsidRPr="00201E3B">
        <w:t>3.</w:t>
      </w:r>
      <w:r w:rsidRPr="00201E3B">
        <w:tab/>
        <w:t>shall provide transmission deny notification to the user;</w:t>
      </w:r>
    </w:p>
    <w:p w14:paraId="651E1391"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4DE19FB4" w14:textId="77777777" w:rsidR="00530B2F" w:rsidRPr="00201E3B" w:rsidRDefault="00530B2F" w:rsidP="00530B2F">
      <w:pPr>
        <w:pStyle w:val="B1"/>
      </w:pPr>
      <w:r w:rsidRPr="00201E3B">
        <w:t>5.</w:t>
      </w:r>
      <w:r w:rsidRPr="00201E3B">
        <w:tab/>
        <w:t>shall enter 'O: has no permission' state.</w:t>
      </w:r>
    </w:p>
    <w:p w14:paraId="63B8AA29" w14:textId="77777777" w:rsidR="00530B2F" w:rsidRPr="00201E3B" w:rsidRDefault="00530B2F" w:rsidP="00530B2F">
      <w:pPr>
        <w:pStyle w:val="H6"/>
      </w:pPr>
      <w:r w:rsidRPr="00201E3B">
        <w:lastRenderedPageBreak/>
        <w:t>7.1.1.2.3</w:t>
      </w:r>
      <w:r w:rsidRPr="00201E3B">
        <w:tab/>
        <w:t>Test description</w:t>
      </w:r>
    </w:p>
    <w:p w14:paraId="3E64C4B5" w14:textId="77777777" w:rsidR="00530B2F" w:rsidRPr="00201E3B" w:rsidRDefault="00530B2F" w:rsidP="00530B2F">
      <w:pPr>
        <w:pStyle w:val="H6"/>
      </w:pPr>
      <w:r w:rsidRPr="00201E3B">
        <w:t>7.1.1.2.3.1</w:t>
      </w:r>
      <w:r w:rsidRPr="00201E3B">
        <w:tab/>
        <w:t>Pre-test conditions</w:t>
      </w:r>
    </w:p>
    <w:p w14:paraId="3ADB171D" w14:textId="77777777" w:rsidR="00530B2F" w:rsidRPr="00201E3B" w:rsidRDefault="00530B2F" w:rsidP="00530B2F">
      <w:pPr>
        <w:pStyle w:val="H6"/>
      </w:pPr>
      <w:r w:rsidRPr="00201E3B">
        <w:t>System Simulator:</w:t>
      </w:r>
    </w:p>
    <w:p w14:paraId="021298B1" w14:textId="77777777" w:rsidR="00530B2F" w:rsidRPr="00201E3B" w:rsidRDefault="00530B2F" w:rsidP="00530B2F">
      <w:pPr>
        <w:pStyle w:val="B1"/>
      </w:pPr>
      <w:r w:rsidRPr="00201E3B">
        <w:t>-</w:t>
      </w:r>
      <w:r w:rsidRPr="00201E3B">
        <w:tab/>
      </w:r>
      <w:r w:rsidRPr="00201E3B">
        <w:rPr>
          <w:color w:val="000000"/>
        </w:rPr>
        <w:t>SS-UE1 (MCVideo client)</w:t>
      </w:r>
    </w:p>
    <w:p w14:paraId="1E787A05"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EEDE2BF"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57206418"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0ACDB17" w14:textId="77777777" w:rsidR="00530B2F" w:rsidRPr="00201E3B" w:rsidRDefault="00530B2F" w:rsidP="00530B2F">
      <w:pPr>
        <w:pStyle w:val="B1"/>
      </w:pPr>
      <w:r w:rsidRPr="00201E3B">
        <w:t>-</w:t>
      </w:r>
      <w:r w:rsidRPr="00201E3B">
        <w:tab/>
      </w:r>
      <w:r w:rsidRPr="00201E3B">
        <w:rPr>
          <w:color w:val="000000"/>
        </w:rPr>
        <w:t>SS-NW (MCVideo server)</w:t>
      </w:r>
    </w:p>
    <w:p w14:paraId="525DCA2F" w14:textId="705DDD7F"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225C31"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0837ABF4" w14:textId="77777777" w:rsidR="00530B2F" w:rsidRPr="00201E3B" w:rsidRDefault="00530B2F" w:rsidP="00530B2F">
      <w:pPr>
        <w:pStyle w:val="H6"/>
      </w:pPr>
      <w:r w:rsidRPr="00201E3B">
        <w:t>IUT:</w:t>
      </w:r>
    </w:p>
    <w:p w14:paraId="5ACC75B3" w14:textId="77777777" w:rsidR="00530B2F" w:rsidRPr="00201E3B" w:rsidRDefault="00530B2F" w:rsidP="00530B2F">
      <w:pPr>
        <w:pStyle w:val="B1"/>
      </w:pPr>
      <w:r w:rsidRPr="00201E3B">
        <w:t>-</w:t>
      </w:r>
      <w:r w:rsidRPr="00201E3B">
        <w:tab/>
        <w:t>UE (MCVideo client)</w:t>
      </w:r>
    </w:p>
    <w:p w14:paraId="70CC277F" w14:textId="77777777" w:rsidR="00530B2F" w:rsidRPr="00201E3B" w:rsidRDefault="00530B2F" w:rsidP="00530B2F">
      <w:pPr>
        <w:pStyle w:val="B1"/>
      </w:pPr>
      <w:r w:rsidRPr="00201E3B">
        <w:t>-</w:t>
      </w:r>
      <w:r w:rsidRPr="00201E3B">
        <w:tab/>
        <w:t>The test USIM set as defined in TS 36.579-1 [2], subclause 5.5.10 is inserted.</w:t>
      </w:r>
    </w:p>
    <w:p w14:paraId="63141A50"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5424D8D" w14:textId="77777777" w:rsidR="00530B2F" w:rsidRPr="00201E3B" w:rsidRDefault="00530B2F" w:rsidP="00530B2F">
      <w:pPr>
        <w:pStyle w:val="H6"/>
      </w:pPr>
      <w:r w:rsidRPr="00201E3B">
        <w:t>Preamble:</w:t>
      </w:r>
    </w:p>
    <w:p w14:paraId="2BA5CF93"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1318FA78"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404D8CAF"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7A1AED2A" w14:textId="77777777" w:rsidR="00530B2F" w:rsidRPr="00201E3B" w:rsidRDefault="00530B2F" w:rsidP="00530B2F">
      <w:pPr>
        <w:pStyle w:val="B1"/>
      </w:pPr>
      <w:r w:rsidRPr="00201E3B">
        <w:t>-</w:t>
      </w:r>
      <w:r w:rsidRPr="00201E3B">
        <w:tab/>
        <w:t>The UE is switched-off.</w:t>
      </w:r>
    </w:p>
    <w:p w14:paraId="76094B0E" w14:textId="77777777" w:rsidR="00530B2F" w:rsidRPr="00201E3B" w:rsidRDefault="00530B2F" w:rsidP="00530B2F">
      <w:pPr>
        <w:pStyle w:val="B1"/>
      </w:pPr>
      <w:r w:rsidRPr="00201E3B">
        <w:t>-</w:t>
      </w:r>
      <w:r w:rsidRPr="00201E3B">
        <w:tab/>
        <w:t>UE States at the end of the preamble</w:t>
      </w:r>
    </w:p>
    <w:p w14:paraId="5D916061" w14:textId="77777777" w:rsidR="00530B2F" w:rsidRPr="00201E3B" w:rsidRDefault="00530B2F" w:rsidP="00530B2F">
      <w:pPr>
        <w:pStyle w:val="B2"/>
      </w:pPr>
      <w:r w:rsidRPr="00201E3B">
        <w:t>-</w:t>
      </w:r>
      <w:r w:rsidRPr="00201E3B">
        <w:tab/>
        <w:t>The UE is in state 'switched-off'.</w:t>
      </w:r>
    </w:p>
    <w:p w14:paraId="2D2B52AA" w14:textId="77777777" w:rsidR="00530B2F" w:rsidRPr="00201E3B" w:rsidRDefault="00530B2F" w:rsidP="00530B2F">
      <w:pPr>
        <w:pStyle w:val="H6"/>
      </w:pPr>
      <w:r w:rsidRPr="00201E3B">
        <w:lastRenderedPageBreak/>
        <w:t>7.1.1.2.3.2</w:t>
      </w:r>
      <w:r w:rsidRPr="00201E3B">
        <w:tab/>
        <w:t>Test procedure sequence</w:t>
      </w:r>
    </w:p>
    <w:p w14:paraId="720F0D09" w14:textId="77777777" w:rsidR="00530B2F" w:rsidRPr="00201E3B" w:rsidRDefault="00530B2F" w:rsidP="00530B2F">
      <w:pPr>
        <w:pStyle w:val="TH"/>
      </w:pPr>
      <w:r w:rsidRPr="00201E3B">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298D316C" w14:textId="77777777" w:rsidTr="00530B2F">
        <w:tc>
          <w:tcPr>
            <w:tcW w:w="648" w:type="dxa"/>
            <w:tcBorders>
              <w:top w:val="single" w:sz="4" w:space="0" w:color="auto"/>
              <w:left w:val="single" w:sz="4" w:space="0" w:color="auto"/>
              <w:bottom w:val="nil"/>
              <w:right w:val="single" w:sz="4" w:space="0" w:color="auto"/>
            </w:tcBorders>
            <w:hideMark/>
          </w:tcPr>
          <w:p w14:paraId="467404D6"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BEA553D"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7D4FAA7"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0A084F3"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9194588"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1BA30D1B" w14:textId="77777777" w:rsidTr="00530B2F">
        <w:tc>
          <w:tcPr>
            <w:tcW w:w="648" w:type="dxa"/>
            <w:tcBorders>
              <w:top w:val="nil"/>
              <w:left w:val="single" w:sz="4" w:space="0" w:color="auto"/>
              <w:bottom w:val="single" w:sz="4" w:space="0" w:color="auto"/>
              <w:right w:val="single" w:sz="4" w:space="0" w:color="auto"/>
            </w:tcBorders>
          </w:tcPr>
          <w:p w14:paraId="28ADCCDC"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E98D87C"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8B5C83E"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0CFB908"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2BFA3ED3"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A48F31A" w14:textId="77777777" w:rsidR="00530B2F" w:rsidRPr="00201E3B" w:rsidRDefault="00530B2F">
            <w:pPr>
              <w:pStyle w:val="TAH"/>
              <w:spacing w:line="256" w:lineRule="auto"/>
              <w:rPr>
                <w:lang w:eastAsia="en-US"/>
              </w:rPr>
            </w:pPr>
          </w:p>
        </w:tc>
      </w:tr>
      <w:tr w:rsidR="00530B2F" w:rsidRPr="00201E3B" w14:paraId="7152B06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93A846C"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4F7053E"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390E57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8C05DD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E2B1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7436F" w14:textId="77777777" w:rsidR="00530B2F" w:rsidRPr="00201E3B" w:rsidRDefault="00530B2F">
            <w:pPr>
              <w:pStyle w:val="TAC"/>
              <w:spacing w:line="256" w:lineRule="auto"/>
              <w:rPr>
                <w:lang w:eastAsia="en-US"/>
              </w:rPr>
            </w:pPr>
            <w:r w:rsidRPr="00201E3B">
              <w:rPr>
                <w:lang w:eastAsia="en-US"/>
              </w:rPr>
              <w:t>-</w:t>
            </w:r>
          </w:p>
        </w:tc>
      </w:tr>
      <w:tr w:rsidR="00530B2F" w:rsidRPr="00201E3B" w14:paraId="25C7A34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C45FFF1"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4786DBB" w14:textId="77777777" w:rsidR="00530B2F" w:rsidRPr="00201E3B" w:rsidRDefault="00530B2F">
            <w:pPr>
              <w:pStyle w:val="TAN"/>
              <w:spacing w:line="256" w:lineRule="auto"/>
              <w:rPr>
                <w:lang w:eastAsia="en-US"/>
              </w:rPr>
            </w:pPr>
            <w:r w:rsidRPr="00201E3B">
              <w:rPr>
                <w:lang w:eastAsia="en-US"/>
              </w:rPr>
              <w:t>Trigger the UE to reset UTC time and location.</w:t>
            </w:r>
          </w:p>
          <w:p w14:paraId="4B168D14" w14:textId="77777777" w:rsidR="00530B2F" w:rsidRPr="00201E3B" w:rsidRDefault="00530B2F">
            <w:pPr>
              <w:pStyle w:val="TAN"/>
              <w:spacing w:line="256" w:lineRule="auto"/>
              <w:rPr>
                <w:lang w:eastAsia="en-US"/>
              </w:rPr>
            </w:pPr>
          </w:p>
          <w:p w14:paraId="3B2F12B4"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7ED667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80023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E12FC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F1AEB1" w14:textId="77777777" w:rsidR="00530B2F" w:rsidRPr="00201E3B" w:rsidRDefault="00530B2F">
            <w:pPr>
              <w:pStyle w:val="TAC"/>
              <w:spacing w:line="256" w:lineRule="auto"/>
              <w:rPr>
                <w:lang w:eastAsia="en-US"/>
              </w:rPr>
            </w:pPr>
            <w:r w:rsidRPr="00201E3B">
              <w:rPr>
                <w:lang w:eastAsia="en-US"/>
              </w:rPr>
              <w:t>-</w:t>
            </w:r>
          </w:p>
        </w:tc>
      </w:tr>
      <w:tr w:rsidR="00530B2F" w:rsidRPr="00201E3B" w14:paraId="7AD06A2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6CEBE44"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46625BE"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0DC2F1B9"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ABFF7E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195835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DCDCE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134F27" w14:textId="77777777" w:rsidR="00530B2F" w:rsidRPr="00201E3B" w:rsidRDefault="00530B2F">
            <w:pPr>
              <w:pStyle w:val="TAC"/>
              <w:spacing w:line="256" w:lineRule="auto"/>
              <w:rPr>
                <w:lang w:eastAsia="en-US"/>
              </w:rPr>
            </w:pPr>
            <w:r w:rsidRPr="00201E3B">
              <w:rPr>
                <w:lang w:eastAsia="en-US"/>
              </w:rPr>
              <w:t>-</w:t>
            </w:r>
          </w:p>
        </w:tc>
      </w:tr>
      <w:tr w:rsidR="00530B2F" w:rsidRPr="00201E3B" w14:paraId="12D3F32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886267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D7EDFFA"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MCVideo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763428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FB09A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AF489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812778" w14:textId="77777777" w:rsidR="00530B2F" w:rsidRPr="00201E3B" w:rsidRDefault="00530B2F">
            <w:pPr>
              <w:pStyle w:val="TAC"/>
              <w:spacing w:line="256" w:lineRule="auto"/>
              <w:rPr>
                <w:lang w:eastAsia="en-US"/>
              </w:rPr>
            </w:pPr>
            <w:r w:rsidRPr="00201E3B">
              <w:rPr>
                <w:lang w:eastAsia="en-US"/>
              </w:rPr>
              <w:t>-</w:t>
            </w:r>
          </w:p>
        </w:tc>
      </w:tr>
      <w:tr w:rsidR="00530B2F" w:rsidRPr="00201E3B" w14:paraId="6A1FE81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824AAE2"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1BCA061" w14:textId="77777777" w:rsidR="00530B2F" w:rsidRPr="00201E3B" w:rsidRDefault="00530B2F">
            <w:pPr>
              <w:pStyle w:val="TAL"/>
              <w:spacing w:line="256" w:lineRule="auto"/>
              <w:rPr>
                <w:lang w:eastAsia="en-US"/>
              </w:rPr>
            </w:pPr>
            <w:r w:rsidRPr="00201E3B">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6181E2"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C06A01"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7AF9D5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3367BF" w14:textId="77777777" w:rsidR="00530B2F" w:rsidRPr="00201E3B" w:rsidRDefault="00530B2F">
            <w:pPr>
              <w:pStyle w:val="TAC"/>
              <w:spacing w:line="256" w:lineRule="auto"/>
              <w:rPr>
                <w:lang w:eastAsia="en-US"/>
              </w:rPr>
            </w:pPr>
            <w:r w:rsidRPr="00201E3B">
              <w:rPr>
                <w:lang w:eastAsia="en-US"/>
              </w:rPr>
              <w:t>-</w:t>
            </w:r>
          </w:p>
        </w:tc>
      </w:tr>
      <w:tr w:rsidR="00530B2F" w:rsidRPr="00201E3B" w14:paraId="0C2AEC2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18D004"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3F112BB"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2684B47"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1CB73E"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6AE6DD6"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CB879F1" w14:textId="77777777" w:rsidR="00530B2F" w:rsidRPr="00201E3B" w:rsidRDefault="00530B2F">
            <w:pPr>
              <w:pStyle w:val="TAC"/>
              <w:spacing w:line="256" w:lineRule="auto"/>
              <w:rPr>
                <w:lang w:eastAsia="en-US"/>
              </w:rPr>
            </w:pPr>
            <w:r w:rsidRPr="00201E3B">
              <w:rPr>
                <w:lang w:eastAsia="en-US"/>
              </w:rPr>
              <w:t>P</w:t>
            </w:r>
          </w:p>
        </w:tc>
      </w:tr>
      <w:tr w:rsidR="00530B2F" w:rsidRPr="00201E3B" w14:paraId="6D3966D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B2EA63"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BD6BDB8"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908F3"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19023B"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7774D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CB1D8C" w14:textId="77777777" w:rsidR="00530B2F" w:rsidRPr="00201E3B" w:rsidRDefault="00530B2F">
            <w:pPr>
              <w:pStyle w:val="TAC"/>
              <w:spacing w:line="256" w:lineRule="auto"/>
              <w:rPr>
                <w:lang w:eastAsia="en-US"/>
              </w:rPr>
            </w:pPr>
            <w:r w:rsidRPr="00201E3B">
              <w:rPr>
                <w:lang w:eastAsia="en-US"/>
              </w:rPr>
              <w:t>-</w:t>
            </w:r>
          </w:p>
        </w:tc>
      </w:tr>
      <w:tr w:rsidR="00530B2F" w:rsidRPr="00201E3B" w14:paraId="65FA8D9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E2B1DEC"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727BC13" w14:textId="77777777" w:rsidR="00530B2F" w:rsidRPr="00201E3B" w:rsidRDefault="00530B2F">
            <w:pPr>
              <w:pStyle w:val="TAL"/>
              <w:spacing w:line="256" w:lineRule="auto"/>
              <w:rPr>
                <w:lang w:eastAsia="en-US"/>
              </w:rPr>
            </w:pPr>
            <w:r w:rsidRPr="00201E3B">
              <w:rPr>
                <w:lang w:eastAsia="en-US"/>
              </w:rPr>
              <w:t>Make the MCVideo User request to send media.</w:t>
            </w:r>
          </w:p>
          <w:p w14:paraId="7A6720D5"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6375D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AD0A61"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741170"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CDEC99" w14:textId="77777777" w:rsidR="00530B2F" w:rsidRPr="00201E3B" w:rsidRDefault="00530B2F">
            <w:pPr>
              <w:pStyle w:val="TAC"/>
              <w:spacing w:line="256" w:lineRule="auto"/>
              <w:rPr>
                <w:lang w:eastAsia="en-US"/>
              </w:rPr>
            </w:pPr>
            <w:r w:rsidRPr="00201E3B">
              <w:rPr>
                <w:lang w:eastAsia="en-US"/>
              </w:rPr>
              <w:t>-</w:t>
            </w:r>
          </w:p>
        </w:tc>
      </w:tr>
      <w:tr w:rsidR="00530B2F" w:rsidRPr="00201E3B" w14:paraId="6864E69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8178651"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988B9CE"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4CC84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AC780D"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4867B43" w14:textId="77777777" w:rsidR="00530B2F" w:rsidRPr="00201E3B" w:rsidRDefault="00530B2F">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633B2F2" w14:textId="77777777" w:rsidR="00530B2F" w:rsidRPr="00201E3B" w:rsidRDefault="00530B2F">
            <w:pPr>
              <w:pStyle w:val="TAC"/>
              <w:spacing w:line="256" w:lineRule="auto"/>
              <w:rPr>
                <w:lang w:eastAsia="en-US"/>
              </w:rPr>
            </w:pPr>
            <w:r w:rsidRPr="00201E3B">
              <w:rPr>
                <w:lang w:eastAsia="en-US"/>
              </w:rPr>
              <w:t>P</w:t>
            </w:r>
          </w:p>
        </w:tc>
      </w:tr>
      <w:tr w:rsidR="00530B2F" w:rsidRPr="00201E3B" w14:paraId="1264010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1F05382"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C04B5C"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17FDEA"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74BD5F"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5391A44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59000F" w14:textId="77777777" w:rsidR="00530B2F" w:rsidRPr="00201E3B" w:rsidRDefault="00530B2F">
            <w:pPr>
              <w:pStyle w:val="TAC"/>
              <w:spacing w:line="256" w:lineRule="auto"/>
              <w:rPr>
                <w:lang w:eastAsia="en-US"/>
              </w:rPr>
            </w:pPr>
            <w:r w:rsidRPr="00201E3B">
              <w:rPr>
                <w:lang w:eastAsia="en-US"/>
              </w:rPr>
              <w:t>-</w:t>
            </w:r>
          </w:p>
        </w:tc>
      </w:tr>
      <w:tr w:rsidR="00530B2F" w:rsidRPr="00201E3B" w14:paraId="5F7C457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87A775"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300566"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094C085A"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E9268F"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F7908D3"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21546E6E" w14:textId="77777777" w:rsidR="00530B2F" w:rsidRPr="00201E3B" w:rsidRDefault="00530B2F">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F1D3B64" w14:textId="77777777" w:rsidR="00530B2F" w:rsidRPr="00201E3B" w:rsidRDefault="00530B2F">
            <w:pPr>
              <w:pStyle w:val="TAC"/>
              <w:spacing w:line="256" w:lineRule="auto"/>
              <w:rPr>
                <w:lang w:eastAsia="en-US"/>
              </w:rPr>
            </w:pPr>
            <w:r w:rsidRPr="00201E3B">
              <w:rPr>
                <w:lang w:eastAsia="en-US"/>
              </w:rPr>
              <w:t>P</w:t>
            </w:r>
          </w:p>
        </w:tc>
      </w:tr>
      <w:tr w:rsidR="00530B2F" w:rsidRPr="00201E3B" w14:paraId="2D3E925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D81D3C7" w14:textId="77777777" w:rsidR="00530B2F" w:rsidRPr="00201E3B" w:rsidRDefault="00530B2F">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8A64233" w14:textId="77777777" w:rsidR="00530B2F" w:rsidRPr="00201E3B" w:rsidRDefault="00530B2F">
            <w:pPr>
              <w:pStyle w:val="TAL"/>
              <w:spacing w:line="256" w:lineRule="auto"/>
              <w:rPr>
                <w:lang w:eastAsia="en-US"/>
              </w:rPr>
            </w:pPr>
            <w:r w:rsidRPr="00201E3B">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D466E40"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2007147"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6069D7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D2BA37" w14:textId="77777777" w:rsidR="00530B2F" w:rsidRPr="00201E3B" w:rsidRDefault="00530B2F">
            <w:pPr>
              <w:pStyle w:val="TAC"/>
              <w:spacing w:line="256" w:lineRule="auto"/>
              <w:rPr>
                <w:lang w:eastAsia="en-US"/>
              </w:rPr>
            </w:pPr>
            <w:r w:rsidRPr="00201E3B">
              <w:rPr>
                <w:lang w:eastAsia="en-US"/>
              </w:rPr>
              <w:t>-</w:t>
            </w:r>
          </w:p>
        </w:tc>
      </w:tr>
      <w:tr w:rsidR="00530B2F" w:rsidRPr="00201E3B" w14:paraId="07E1306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481F770"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FE74F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74DA8D3C"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F691EA5"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EC996D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D0D3A" w14:textId="77777777" w:rsidR="00530B2F" w:rsidRPr="00201E3B" w:rsidRDefault="00530B2F">
            <w:pPr>
              <w:pStyle w:val="TAC"/>
              <w:spacing w:line="256" w:lineRule="auto"/>
              <w:rPr>
                <w:lang w:eastAsia="en-US"/>
              </w:rPr>
            </w:pPr>
            <w:r w:rsidRPr="00201E3B">
              <w:rPr>
                <w:lang w:eastAsia="en-US"/>
              </w:rPr>
              <w:t>-</w:t>
            </w:r>
          </w:p>
        </w:tc>
      </w:tr>
      <w:tr w:rsidR="00530B2F" w:rsidRPr="00201E3B" w14:paraId="08AAAE8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50BB4F0" w14:textId="77777777" w:rsidR="00530B2F" w:rsidRPr="00201E3B" w:rsidRDefault="00530B2F">
            <w:pPr>
              <w:pStyle w:val="TAC"/>
              <w:spacing w:line="256" w:lineRule="auto"/>
              <w:rPr>
                <w:lang w:eastAsia="en-US"/>
              </w:rPr>
            </w:pPr>
            <w:r w:rsidRPr="00201E3B">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0D29583F" w14:textId="77777777" w:rsidR="00530B2F" w:rsidRPr="00201E3B" w:rsidRDefault="00530B2F">
            <w:pPr>
              <w:pStyle w:val="TAL"/>
              <w:spacing w:line="256" w:lineRule="auto"/>
              <w:rPr>
                <w:lang w:eastAsia="en-US"/>
              </w:rPr>
            </w:pPr>
            <w:r w:rsidRPr="00201E3B">
              <w:rPr>
                <w:lang w:eastAsia="en-US"/>
              </w:rPr>
              <w:t>Make the MCVideo User request to send media.</w:t>
            </w:r>
          </w:p>
          <w:p w14:paraId="062B226F"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FD4C2F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48FC09"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F9D1D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F40684" w14:textId="77777777" w:rsidR="00530B2F" w:rsidRPr="00201E3B" w:rsidRDefault="00530B2F">
            <w:pPr>
              <w:pStyle w:val="TAC"/>
              <w:spacing w:line="256" w:lineRule="auto"/>
              <w:rPr>
                <w:lang w:eastAsia="en-US"/>
              </w:rPr>
            </w:pPr>
            <w:r w:rsidRPr="00201E3B">
              <w:rPr>
                <w:lang w:eastAsia="en-US"/>
              </w:rPr>
              <w:t>-</w:t>
            </w:r>
          </w:p>
        </w:tc>
      </w:tr>
      <w:tr w:rsidR="00530B2F" w:rsidRPr="00201E3B" w14:paraId="7F62F432"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6F629D7" w14:textId="77777777" w:rsidR="00530B2F" w:rsidRPr="00201E3B" w:rsidRDefault="00530B2F">
            <w:pPr>
              <w:pStyle w:val="TAC"/>
              <w:spacing w:line="256" w:lineRule="auto"/>
              <w:rPr>
                <w:lang w:eastAsia="en-US"/>
              </w:rPr>
            </w:pPr>
            <w:r w:rsidRPr="00201E3B">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7CAFEACD"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3CFC88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54D1898"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9B55D7B" w14:textId="77777777" w:rsidR="00530B2F" w:rsidRPr="00201E3B" w:rsidRDefault="00530B2F">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DCFFE7F" w14:textId="77777777" w:rsidR="00530B2F" w:rsidRPr="00201E3B" w:rsidRDefault="00530B2F">
            <w:pPr>
              <w:pStyle w:val="TAC"/>
              <w:spacing w:line="256" w:lineRule="auto"/>
              <w:rPr>
                <w:lang w:eastAsia="en-US"/>
              </w:rPr>
            </w:pPr>
            <w:r w:rsidRPr="00201E3B">
              <w:rPr>
                <w:lang w:eastAsia="en-US"/>
              </w:rPr>
              <w:t>P</w:t>
            </w:r>
          </w:p>
        </w:tc>
      </w:tr>
      <w:tr w:rsidR="00530B2F" w:rsidRPr="00201E3B" w14:paraId="1A7F1BF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23F2CDC" w14:textId="77777777" w:rsidR="00530B2F" w:rsidRPr="00201E3B" w:rsidRDefault="00530B2F">
            <w:pPr>
              <w:pStyle w:val="TAC"/>
              <w:spacing w:line="256" w:lineRule="auto"/>
              <w:rPr>
                <w:lang w:eastAsia="en-US"/>
              </w:rPr>
            </w:pPr>
            <w:r w:rsidRPr="00201E3B">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A8AFC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6CB73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BBE9DB6"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5AB5474D"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7D3C4C" w14:textId="77777777" w:rsidR="00530B2F" w:rsidRPr="00201E3B" w:rsidRDefault="00530B2F">
            <w:pPr>
              <w:pStyle w:val="TAC"/>
              <w:spacing w:line="256" w:lineRule="auto"/>
              <w:rPr>
                <w:lang w:eastAsia="en-US"/>
              </w:rPr>
            </w:pPr>
            <w:r w:rsidRPr="00201E3B">
              <w:rPr>
                <w:lang w:eastAsia="en-US"/>
              </w:rPr>
              <w:t>-</w:t>
            </w:r>
          </w:p>
        </w:tc>
      </w:tr>
      <w:tr w:rsidR="00530B2F" w:rsidRPr="00201E3B" w14:paraId="03EB398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96052A9" w14:textId="77777777" w:rsidR="00530B2F" w:rsidRPr="00201E3B" w:rsidRDefault="00530B2F">
            <w:pPr>
              <w:pStyle w:val="TAC"/>
              <w:spacing w:line="256" w:lineRule="auto"/>
              <w:rPr>
                <w:lang w:eastAsia="en-US"/>
              </w:rPr>
            </w:pPr>
            <w:r w:rsidRPr="00201E3B">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1F4FC9E7"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530178B6" w14:textId="77777777" w:rsidR="00530B2F" w:rsidRPr="00201E3B" w:rsidRDefault="00530B2F">
            <w:pPr>
              <w:pStyle w:val="TAL"/>
              <w:spacing w:line="256" w:lineRule="auto"/>
              <w:rPr>
                <w:lang w:eastAsia="en-US"/>
              </w:rPr>
            </w:pPr>
            <w:r w:rsidRPr="00201E3B">
              <w:rPr>
                <w:lang w:eastAsia="en-US"/>
              </w:rPr>
              <w:lastRenderedPageBreak/>
              <w:t>(NOTE 1)</w:t>
            </w:r>
          </w:p>
        </w:tc>
        <w:tc>
          <w:tcPr>
            <w:tcW w:w="709" w:type="dxa"/>
            <w:tcBorders>
              <w:top w:val="single" w:sz="4" w:space="0" w:color="auto"/>
              <w:left w:val="single" w:sz="4" w:space="0" w:color="auto"/>
              <w:bottom w:val="single" w:sz="4" w:space="0" w:color="auto"/>
              <w:right w:val="single" w:sz="4" w:space="0" w:color="auto"/>
            </w:tcBorders>
          </w:tcPr>
          <w:p w14:paraId="7A80B721"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6FE6519"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58795083" w14:textId="77777777" w:rsidR="00530B2F" w:rsidRPr="00201E3B" w:rsidRDefault="00530B2F">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112A907" w14:textId="77777777" w:rsidR="00530B2F" w:rsidRPr="00201E3B" w:rsidRDefault="00530B2F">
            <w:pPr>
              <w:pStyle w:val="TAC"/>
              <w:spacing w:line="256" w:lineRule="auto"/>
              <w:rPr>
                <w:lang w:eastAsia="en-US"/>
              </w:rPr>
            </w:pPr>
            <w:r w:rsidRPr="00201E3B">
              <w:rPr>
                <w:lang w:eastAsia="en-US"/>
              </w:rPr>
              <w:t>P</w:t>
            </w:r>
          </w:p>
        </w:tc>
      </w:tr>
      <w:tr w:rsidR="00530B2F" w:rsidRPr="00201E3B" w14:paraId="698EAE1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0B9F0D" w14:textId="77777777" w:rsidR="00530B2F" w:rsidRPr="00201E3B" w:rsidRDefault="00530B2F">
            <w:pPr>
              <w:pStyle w:val="TAC"/>
              <w:spacing w:line="256" w:lineRule="auto"/>
              <w:rPr>
                <w:lang w:eastAsia="en-US"/>
              </w:rPr>
            </w:pPr>
            <w:r w:rsidRPr="00201E3B">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2E1A4D7" w14:textId="77777777" w:rsidR="00530B2F" w:rsidRPr="00201E3B" w:rsidRDefault="00530B2F">
            <w:pPr>
              <w:pStyle w:val="TAL"/>
              <w:spacing w:line="256" w:lineRule="auto"/>
              <w:rPr>
                <w:lang w:eastAsia="en-US"/>
              </w:rPr>
            </w:pPr>
            <w:r w:rsidRPr="00201E3B">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57DB454"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27BEDC2" w14:textId="77777777" w:rsidR="00530B2F" w:rsidRPr="00201E3B" w:rsidRDefault="00530B2F">
            <w:pPr>
              <w:pStyle w:val="TAL"/>
              <w:spacing w:line="256" w:lineRule="auto"/>
              <w:rPr>
                <w:lang w:eastAsia="en-US"/>
              </w:rPr>
            </w:pPr>
            <w:r w:rsidRPr="00201E3B">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075CECE5"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2F8B043" w14:textId="77777777" w:rsidR="00530B2F" w:rsidRPr="00201E3B" w:rsidRDefault="00530B2F">
            <w:pPr>
              <w:pStyle w:val="TAC"/>
              <w:spacing w:line="256" w:lineRule="auto"/>
              <w:rPr>
                <w:lang w:eastAsia="en-US"/>
              </w:rPr>
            </w:pPr>
          </w:p>
        </w:tc>
      </w:tr>
      <w:tr w:rsidR="00530B2F" w:rsidRPr="00201E3B" w14:paraId="064D0C23"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BA7C15" w14:textId="77777777" w:rsidR="00530B2F" w:rsidRPr="00201E3B" w:rsidRDefault="00530B2F">
            <w:pPr>
              <w:pStyle w:val="TAC"/>
              <w:spacing w:line="256" w:lineRule="auto"/>
              <w:rPr>
                <w:lang w:eastAsia="en-US"/>
              </w:rPr>
            </w:pPr>
            <w:r w:rsidRPr="00201E3B">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0A36FA8A" w14:textId="77777777" w:rsidR="00530B2F" w:rsidRPr="00201E3B" w:rsidRDefault="00530B2F">
            <w:pPr>
              <w:pStyle w:val="TAL"/>
              <w:spacing w:line="256" w:lineRule="auto"/>
              <w:rPr>
                <w:lang w:eastAsia="en-US"/>
              </w:rPr>
            </w:pPr>
            <w:r w:rsidRPr="00201E3B">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7A36297D"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E2AACE"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4BF673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E6B225" w14:textId="77777777" w:rsidR="00530B2F" w:rsidRPr="00201E3B" w:rsidRDefault="00530B2F">
            <w:pPr>
              <w:pStyle w:val="TAC"/>
              <w:spacing w:line="256" w:lineRule="auto"/>
              <w:rPr>
                <w:lang w:eastAsia="en-US"/>
              </w:rPr>
            </w:pPr>
            <w:r w:rsidRPr="00201E3B">
              <w:rPr>
                <w:lang w:eastAsia="en-US"/>
              </w:rPr>
              <w:t>-</w:t>
            </w:r>
          </w:p>
        </w:tc>
      </w:tr>
      <w:tr w:rsidR="00530B2F" w:rsidRPr="00201E3B" w14:paraId="0167478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4D75442" w14:textId="77777777" w:rsidR="00530B2F" w:rsidRPr="00201E3B" w:rsidRDefault="00530B2F">
            <w:pPr>
              <w:pStyle w:val="TAC"/>
              <w:spacing w:line="256" w:lineRule="auto"/>
              <w:rPr>
                <w:lang w:eastAsia="en-US"/>
              </w:rPr>
            </w:pPr>
            <w:r w:rsidRPr="00201E3B">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63C854FF"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7719F7E"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006AFA"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415009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C47FCB" w14:textId="77777777" w:rsidR="00530B2F" w:rsidRPr="00201E3B" w:rsidRDefault="00530B2F">
            <w:pPr>
              <w:pStyle w:val="TAC"/>
              <w:spacing w:line="256" w:lineRule="auto"/>
              <w:rPr>
                <w:lang w:eastAsia="en-US"/>
              </w:rPr>
            </w:pPr>
            <w:r w:rsidRPr="00201E3B">
              <w:rPr>
                <w:lang w:eastAsia="en-US"/>
              </w:rPr>
              <w:t>-</w:t>
            </w:r>
          </w:p>
        </w:tc>
      </w:tr>
      <w:tr w:rsidR="00530B2F" w:rsidRPr="00201E3B" w14:paraId="2BF47D83"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306D32" w14:textId="77777777" w:rsidR="00530B2F" w:rsidRPr="00201E3B" w:rsidRDefault="00530B2F">
            <w:pPr>
              <w:pStyle w:val="TAC"/>
              <w:spacing w:line="256" w:lineRule="auto"/>
              <w:rPr>
                <w:lang w:eastAsia="en-US"/>
              </w:rPr>
            </w:pPr>
            <w:r w:rsidRPr="00201E3B">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46D9FEDE" w14:textId="77777777" w:rsidR="00530B2F" w:rsidRPr="00201E3B" w:rsidRDefault="00530B2F">
            <w:pPr>
              <w:pStyle w:val="TAL"/>
              <w:spacing w:line="256" w:lineRule="auto"/>
              <w:rPr>
                <w:lang w:eastAsia="en-US"/>
              </w:rPr>
            </w:pPr>
            <w:r w:rsidRPr="00201E3B">
              <w:rPr>
                <w:lang w:eastAsia="en-US"/>
              </w:rPr>
              <w:t>Make the MCVideo User request to send media.</w:t>
            </w:r>
          </w:p>
          <w:p w14:paraId="341358A6"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53CB58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0C614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FD5A0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72B772" w14:textId="77777777" w:rsidR="00530B2F" w:rsidRPr="00201E3B" w:rsidRDefault="00530B2F">
            <w:pPr>
              <w:pStyle w:val="TAC"/>
              <w:spacing w:line="256" w:lineRule="auto"/>
              <w:rPr>
                <w:lang w:eastAsia="en-US"/>
              </w:rPr>
            </w:pPr>
            <w:r w:rsidRPr="00201E3B">
              <w:rPr>
                <w:lang w:eastAsia="en-US"/>
              </w:rPr>
              <w:t>-</w:t>
            </w:r>
          </w:p>
        </w:tc>
      </w:tr>
      <w:tr w:rsidR="00530B2F" w:rsidRPr="00201E3B" w14:paraId="4603A40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D7FD00C" w14:textId="77777777" w:rsidR="00530B2F" w:rsidRPr="00201E3B" w:rsidRDefault="00530B2F">
            <w:pPr>
              <w:pStyle w:val="TAC"/>
              <w:spacing w:line="256" w:lineRule="auto"/>
              <w:rPr>
                <w:lang w:eastAsia="en-US"/>
              </w:rPr>
            </w:pPr>
            <w:r w:rsidRPr="00201E3B">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0B5D44D0"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4259AFC"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B76A9A"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4813A22" w14:textId="77777777" w:rsidR="00530B2F" w:rsidRPr="00201E3B" w:rsidRDefault="00530B2F">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CA0204B" w14:textId="77777777" w:rsidR="00530B2F" w:rsidRPr="00201E3B" w:rsidRDefault="00530B2F">
            <w:pPr>
              <w:pStyle w:val="TAC"/>
              <w:spacing w:line="256" w:lineRule="auto"/>
              <w:rPr>
                <w:lang w:eastAsia="en-US"/>
              </w:rPr>
            </w:pPr>
            <w:r w:rsidRPr="00201E3B">
              <w:rPr>
                <w:lang w:eastAsia="en-US"/>
              </w:rPr>
              <w:t>P</w:t>
            </w:r>
          </w:p>
        </w:tc>
      </w:tr>
      <w:tr w:rsidR="00530B2F" w:rsidRPr="00201E3B" w14:paraId="553069B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4B97984" w14:textId="77777777" w:rsidR="00530B2F" w:rsidRPr="00201E3B" w:rsidRDefault="00530B2F">
            <w:pPr>
              <w:pStyle w:val="TAC"/>
              <w:spacing w:line="256" w:lineRule="auto"/>
              <w:rPr>
                <w:lang w:eastAsia="en-US"/>
              </w:rPr>
            </w:pPr>
            <w:r w:rsidRPr="00201E3B">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A777AEC"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B36B87"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230F1EF"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ABE3A2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C9222A" w14:textId="77777777" w:rsidR="00530B2F" w:rsidRPr="00201E3B" w:rsidRDefault="00530B2F">
            <w:pPr>
              <w:pStyle w:val="TAC"/>
              <w:spacing w:line="256" w:lineRule="auto"/>
              <w:rPr>
                <w:lang w:eastAsia="en-US"/>
              </w:rPr>
            </w:pPr>
            <w:r w:rsidRPr="00201E3B">
              <w:rPr>
                <w:lang w:eastAsia="en-US"/>
              </w:rPr>
              <w:t>-</w:t>
            </w:r>
          </w:p>
        </w:tc>
      </w:tr>
      <w:tr w:rsidR="00530B2F" w:rsidRPr="00201E3B" w14:paraId="040CF6C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D55789D" w14:textId="77777777" w:rsidR="00530B2F" w:rsidRPr="00201E3B" w:rsidRDefault="00530B2F">
            <w:pPr>
              <w:pStyle w:val="TAC"/>
              <w:spacing w:line="256" w:lineRule="auto"/>
              <w:rPr>
                <w:lang w:eastAsia="en-US"/>
              </w:rPr>
            </w:pPr>
            <w:r w:rsidRPr="00201E3B">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300E9AB"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2510F54D"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69F5CF2"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ABD7ECF"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52B6D5AA" w14:textId="77777777" w:rsidR="00530B2F" w:rsidRPr="00201E3B" w:rsidRDefault="00530B2F">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4B2FCE5F" w14:textId="77777777" w:rsidR="00530B2F" w:rsidRPr="00201E3B" w:rsidRDefault="00530B2F">
            <w:pPr>
              <w:pStyle w:val="TAC"/>
              <w:spacing w:line="256" w:lineRule="auto"/>
              <w:rPr>
                <w:lang w:eastAsia="en-US"/>
              </w:rPr>
            </w:pPr>
            <w:r w:rsidRPr="00201E3B">
              <w:rPr>
                <w:lang w:eastAsia="en-US"/>
              </w:rPr>
              <w:t>P</w:t>
            </w:r>
          </w:p>
        </w:tc>
      </w:tr>
      <w:tr w:rsidR="00530B2F" w:rsidRPr="00201E3B" w14:paraId="03EA704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0639865" w14:textId="77777777" w:rsidR="00530B2F" w:rsidRPr="00201E3B" w:rsidRDefault="00530B2F">
            <w:pPr>
              <w:pStyle w:val="TAC"/>
              <w:spacing w:line="256" w:lineRule="auto"/>
              <w:rPr>
                <w:lang w:eastAsia="en-US"/>
              </w:rPr>
            </w:pPr>
            <w:r w:rsidRPr="00201E3B">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7DA1058" w14:textId="77777777" w:rsidR="00530B2F" w:rsidRPr="00201E3B" w:rsidRDefault="00530B2F">
            <w:pPr>
              <w:pStyle w:val="TAL"/>
              <w:spacing w:line="256" w:lineRule="auto"/>
              <w:rPr>
                <w:lang w:eastAsia="en-US"/>
              </w:rPr>
            </w:pPr>
            <w:r w:rsidRPr="00201E3B">
              <w:rPr>
                <w:lang w:eastAsia="en-US"/>
              </w:rPr>
              <w:t xml:space="preserve">The SS-UE1 (MCVideo client) sends a </w:t>
            </w:r>
            <w:r w:rsidRPr="00201E3B">
              <w:rPr>
                <w:rFonts w:cs="Arial"/>
                <w:szCs w:val="18"/>
                <w:lang w:eastAsia="en-US"/>
              </w:rPr>
              <w:t>GROUP CALL IMMINENT PERIL END</w:t>
            </w:r>
            <w:r w:rsidRPr="00201E3B">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53B1B58B"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E78D7" w14:textId="77777777" w:rsidR="00530B2F" w:rsidRPr="00201E3B" w:rsidRDefault="00530B2F">
            <w:pPr>
              <w:pStyle w:val="TAL"/>
              <w:spacing w:line="256" w:lineRule="auto"/>
              <w:rPr>
                <w:lang w:eastAsia="en-US"/>
              </w:rPr>
            </w:pPr>
            <w:r w:rsidRPr="00201E3B">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6BBEBB7A"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F2B1C54" w14:textId="77777777" w:rsidR="00530B2F" w:rsidRPr="00201E3B" w:rsidRDefault="00530B2F">
            <w:pPr>
              <w:pStyle w:val="TAC"/>
              <w:spacing w:line="256" w:lineRule="auto"/>
              <w:rPr>
                <w:lang w:eastAsia="en-US"/>
              </w:rPr>
            </w:pPr>
          </w:p>
        </w:tc>
      </w:tr>
      <w:tr w:rsidR="00530B2F" w:rsidRPr="00201E3B" w14:paraId="6AEDE71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3E2ECC6"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A2479D"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3A22A2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7E50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59DC4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63E250" w14:textId="77777777" w:rsidR="00530B2F" w:rsidRPr="00201E3B" w:rsidRDefault="00530B2F">
            <w:pPr>
              <w:pStyle w:val="TAC"/>
              <w:spacing w:line="256" w:lineRule="auto"/>
              <w:rPr>
                <w:lang w:eastAsia="en-US"/>
              </w:rPr>
            </w:pPr>
            <w:r w:rsidRPr="00201E3B">
              <w:rPr>
                <w:lang w:eastAsia="en-US"/>
              </w:rPr>
              <w:t>-</w:t>
            </w:r>
          </w:p>
        </w:tc>
      </w:tr>
      <w:tr w:rsidR="00530B2F" w:rsidRPr="00201E3B" w14:paraId="46D20DA5"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43C71088"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03623D6D" w14:textId="77777777" w:rsidR="00530B2F" w:rsidRPr="00201E3B" w:rsidRDefault="00530B2F" w:rsidP="00530B2F"/>
    <w:p w14:paraId="6ADB20D6" w14:textId="77777777" w:rsidR="00530B2F" w:rsidRPr="00201E3B" w:rsidRDefault="00530B2F" w:rsidP="00530B2F">
      <w:pPr>
        <w:pStyle w:val="H6"/>
      </w:pPr>
      <w:r w:rsidRPr="00201E3B">
        <w:t>7.1.1.2.3.3</w:t>
      </w:r>
      <w:r w:rsidRPr="00201E3B">
        <w:tab/>
        <w:t>Specific message contents</w:t>
      </w:r>
    </w:p>
    <w:p w14:paraId="7387B251" w14:textId="77777777" w:rsidR="00530B2F" w:rsidRPr="00201E3B" w:rsidRDefault="00530B2F" w:rsidP="00530B2F">
      <w:pPr>
        <w:pStyle w:val="TH"/>
      </w:pPr>
      <w:r w:rsidRPr="00201E3B">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EACFF69"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7D0C1F1" w14:textId="77777777" w:rsidR="00530B2F" w:rsidRPr="00201E3B" w:rsidRDefault="00530B2F">
            <w:pPr>
              <w:pStyle w:val="TAL"/>
              <w:spacing w:line="256" w:lineRule="auto"/>
              <w:rPr>
                <w:lang w:eastAsia="en-US"/>
              </w:rPr>
            </w:pPr>
            <w:r w:rsidRPr="00201E3B">
              <w:rPr>
                <w:lang w:eastAsia="en-US"/>
              </w:rPr>
              <w:t>Derivation Path: TS 36.579-1 [2], Table 5.5.14.2-1</w:t>
            </w:r>
          </w:p>
        </w:tc>
      </w:tr>
      <w:tr w:rsidR="00530B2F" w:rsidRPr="00201E3B" w14:paraId="2EB0233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DCF3636"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5F9202"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7108C7"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D6AA105"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EF10E2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644E70D"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0C60BC49"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7623F8D5"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D0E0C0C" w14:textId="77777777" w:rsidR="00530B2F" w:rsidRPr="00201E3B" w:rsidRDefault="00530B2F">
            <w:pPr>
              <w:pStyle w:val="TAL"/>
              <w:spacing w:line="256" w:lineRule="auto"/>
              <w:rPr>
                <w:lang w:eastAsia="en-US"/>
              </w:rPr>
            </w:pPr>
          </w:p>
        </w:tc>
      </w:tr>
      <w:tr w:rsidR="00530B2F" w:rsidRPr="00201E3B" w14:paraId="19FF8FB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0BA1B83"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BE1C9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E5AFEC8"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3ED19B1" w14:textId="77777777" w:rsidR="00530B2F" w:rsidRPr="00201E3B" w:rsidRDefault="00530B2F">
            <w:pPr>
              <w:pStyle w:val="TAL"/>
              <w:spacing w:line="256" w:lineRule="auto"/>
              <w:rPr>
                <w:lang w:eastAsia="en-US"/>
              </w:rPr>
            </w:pPr>
          </w:p>
        </w:tc>
      </w:tr>
    </w:tbl>
    <w:p w14:paraId="7C3A29D6" w14:textId="77777777" w:rsidR="00530B2F" w:rsidRPr="00201E3B" w:rsidRDefault="00530B2F" w:rsidP="00530B2F"/>
    <w:p w14:paraId="5E63F153" w14:textId="77777777" w:rsidR="00530B2F" w:rsidRPr="00201E3B" w:rsidRDefault="00530B2F" w:rsidP="00530B2F">
      <w:pPr>
        <w:pStyle w:val="TH"/>
      </w:pPr>
      <w:r w:rsidRPr="00201E3B">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698F1514"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B2DDD49" w14:textId="77777777" w:rsidR="00530B2F" w:rsidRPr="00201E3B" w:rsidRDefault="00530B2F">
            <w:pPr>
              <w:pStyle w:val="TAL"/>
              <w:spacing w:line="256" w:lineRule="auto"/>
              <w:rPr>
                <w:lang w:eastAsia="en-US"/>
              </w:rPr>
            </w:pPr>
            <w:r w:rsidRPr="00201E3B">
              <w:rPr>
                <w:lang w:eastAsia="en-US"/>
              </w:rPr>
              <w:t>Derivation Path: TS 36.579-1 [2], Table 5.5.11.2.1-1, condition OFF-NETWORK</w:t>
            </w:r>
          </w:p>
        </w:tc>
      </w:tr>
      <w:tr w:rsidR="00530B2F" w:rsidRPr="00201E3B" w14:paraId="2EC353E6"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1289F1F"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D2F97"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DC7B110"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E07A5F"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3B044ED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67659AD"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5B0163"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1F510E01"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3930A71" w14:textId="77777777" w:rsidR="00530B2F" w:rsidRPr="00201E3B" w:rsidRDefault="00530B2F">
            <w:pPr>
              <w:pStyle w:val="TAL"/>
              <w:spacing w:line="256" w:lineRule="auto"/>
              <w:rPr>
                <w:lang w:eastAsia="en-US"/>
              </w:rPr>
            </w:pPr>
          </w:p>
        </w:tc>
      </w:tr>
      <w:tr w:rsidR="00530B2F" w:rsidRPr="00201E3B" w14:paraId="04849B14"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F526EDF"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8741AC9"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34463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576AAD6" w14:textId="77777777" w:rsidR="00530B2F" w:rsidRPr="00201E3B" w:rsidRDefault="00530B2F">
            <w:pPr>
              <w:pStyle w:val="TAL"/>
              <w:spacing w:line="256" w:lineRule="auto"/>
              <w:rPr>
                <w:lang w:eastAsia="en-US"/>
              </w:rPr>
            </w:pPr>
          </w:p>
        </w:tc>
      </w:tr>
    </w:tbl>
    <w:p w14:paraId="6E3DFEBE" w14:textId="77777777" w:rsidR="00530B2F" w:rsidRPr="00201E3B" w:rsidRDefault="00530B2F" w:rsidP="00530B2F"/>
    <w:p w14:paraId="5B62ACDE" w14:textId="77777777" w:rsidR="00530B2F" w:rsidRPr="00201E3B" w:rsidRDefault="00530B2F" w:rsidP="00530B2F">
      <w:pPr>
        <w:pStyle w:val="TH"/>
      </w:pPr>
      <w:r w:rsidRPr="00201E3B">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272EBF1"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38EA593" w14:textId="77777777" w:rsidR="00530B2F" w:rsidRPr="00201E3B" w:rsidRDefault="00530B2F">
            <w:pPr>
              <w:pStyle w:val="TAL"/>
              <w:spacing w:line="256" w:lineRule="auto"/>
              <w:rPr>
                <w:lang w:eastAsia="en-US"/>
              </w:rPr>
            </w:pPr>
            <w:r w:rsidRPr="00201E3B">
              <w:rPr>
                <w:lang w:eastAsia="en-US"/>
              </w:rPr>
              <w:t>Derivation Path: TS 36.579-1 [2], Table 5.5.11.1.1-1, condition OFF-NETWORK</w:t>
            </w:r>
          </w:p>
        </w:tc>
      </w:tr>
    </w:tbl>
    <w:p w14:paraId="4DD259FC" w14:textId="77777777" w:rsidR="00530B2F" w:rsidRPr="00201E3B" w:rsidRDefault="00530B2F" w:rsidP="00530B2F"/>
    <w:p w14:paraId="19D305CC" w14:textId="77777777" w:rsidR="00530B2F" w:rsidRPr="00201E3B" w:rsidRDefault="00530B2F" w:rsidP="00530B2F">
      <w:pPr>
        <w:pStyle w:val="TH"/>
      </w:pPr>
      <w:r w:rsidRPr="00201E3B">
        <w:lastRenderedPageBreak/>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3182154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F921024" w14:textId="77777777" w:rsidR="00530B2F" w:rsidRPr="00201E3B" w:rsidRDefault="00530B2F">
            <w:pPr>
              <w:pStyle w:val="TAL"/>
              <w:spacing w:line="256" w:lineRule="auto"/>
              <w:rPr>
                <w:lang w:eastAsia="en-US"/>
              </w:rPr>
            </w:pPr>
            <w:r w:rsidRPr="00201E3B">
              <w:rPr>
                <w:lang w:eastAsia="en-US"/>
              </w:rPr>
              <w:t>Derivation Path: TS 36.579-1 [2], Table 5.5.11.2.2-1, condition OFF-NETWORK</w:t>
            </w:r>
          </w:p>
        </w:tc>
      </w:tr>
    </w:tbl>
    <w:p w14:paraId="6677740C" w14:textId="77777777" w:rsidR="00530B2F" w:rsidRPr="00201E3B" w:rsidRDefault="00530B2F" w:rsidP="00530B2F"/>
    <w:p w14:paraId="0FABEB18" w14:textId="77777777" w:rsidR="00530B2F" w:rsidRPr="00201E3B" w:rsidRDefault="00530B2F" w:rsidP="00530B2F">
      <w:pPr>
        <w:pStyle w:val="TH"/>
      </w:pPr>
      <w:r w:rsidRPr="00201E3B">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6DCA8BEA"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66BF6D"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r w:rsidR="00530B2F" w:rsidRPr="00201E3B" w14:paraId="261B5A0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E668F9D"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A03A67"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ED3605"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73E24EC"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995C955"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259DF1E"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CD13F30"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272049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B279BEE" w14:textId="77777777" w:rsidR="00530B2F" w:rsidRPr="00201E3B" w:rsidRDefault="00530B2F">
            <w:pPr>
              <w:pStyle w:val="TAL"/>
              <w:spacing w:line="256" w:lineRule="auto"/>
              <w:rPr>
                <w:lang w:eastAsia="en-US"/>
              </w:rPr>
            </w:pPr>
          </w:p>
        </w:tc>
      </w:tr>
      <w:tr w:rsidR="00530B2F" w:rsidRPr="00201E3B" w14:paraId="0931253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259B3D9"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65549F3"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02B902"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0806860" w14:textId="77777777" w:rsidR="00530B2F" w:rsidRPr="00201E3B" w:rsidRDefault="00530B2F">
            <w:pPr>
              <w:pStyle w:val="TAL"/>
              <w:spacing w:line="256" w:lineRule="auto"/>
              <w:rPr>
                <w:lang w:eastAsia="en-US"/>
              </w:rPr>
            </w:pPr>
          </w:p>
        </w:tc>
      </w:tr>
    </w:tbl>
    <w:p w14:paraId="3D6E3A1A" w14:textId="77777777" w:rsidR="00530B2F" w:rsidRPr="00201E3B" w:rsidRDefault="00530B2F" w:rsidP="00530B2F"/>
    <w:p w14:paraId="48B7BFFA" w14:textId="77777777" w:rsidR="00530B2F" w:rsidRPr="00201E3B" w:rsidRDefault="00530B2F" w:rsidP="00530B2F">
      <w:pPr>
        <w:pStyle w:val="TH"/>
      </w:pPr>
      <w:r w:rsidRPr="00201E3B">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4983773"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C4CAD11"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r w:rsidR="00530B2F" w:rsidRPr="00201E3B" w14:paraId="24F4D62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E93FB30"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18340F"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191F233"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70564B1"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8A4A93A"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FC8A01C"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EB33B5F"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2CF98640"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BA01DD0" w14:textId="77777777" w:rsidR="00530B2F" w:rsidRPr="00201E3B" w:rsidRDefault="00530B2F">
            <w:pPr>
              <w:pStyle w:val="TAL"/>
              <w:spacing w:line="256" w:lineRule="auto"/>
              <w:rPr>
                <w:lang w:eastAsia="en-US"/>
              </w:rPr>
            </w:pPr>
          </w:p>
        </w:tc>
      </w:tr>
      <w:tr w:rsidR="00530B2F" w:rsidRPr="00201E3B" w14:paraId="2CEBD63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FFCE8DD"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47E5B79"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E880E19"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4918018" w14:textId="77777777" w:rsidR="00530B2F" w:rsidRPr="00201E3B" w:rsidRDefault="00530B2F">
            <w:pPr>
              <w:pStyle w:val="TAL"/>
              <w:spacing w:line="256" w:lineRule="auto"/>
              <w:rPr>
                <w:lang w:eastAsia="en-US"/>
              </w:rPr>
            </w:pPr>
          </w:p>
        </w:tc>
      </w:tr>
    </w:tbl>
    <w:p w14:paraId="6E869A81" w14:textId="77777777" w:rsidR="00530B2F" w:rsidRPr="00201E3B" w:rsidRDefault="00530B2F" w:rsidP="00530B2F"/>
    <w:p w14:paraId="3CE2377B" w14:textId="77777777" w:rsidR="00530B2F" w:rsidRPr="00201E3B" w:rsidRDefault="00530B2F" w:rsidP="00530B2F">
      <w:pPr>
        <w:pStyle w:val="TH"/>
      </w:pPr>
      <w:r w:rsidRPr="00201E3B">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371BCD5"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D7743D2" w14:textId="77777777" w:rsidR="00530B2F" w:rsidRPr="00201E3B" w:rsidRDefault="00530B2F">
            <w:pPr>
              <w:pStyle w:val="TAL"/>
              <w:spacing w:line="256" w:lineRule="auto"/>
              <w:rPr>
                <w:lang w:eastAsia="en-US"/>
              </w:rPr>
            </w:pPr>
            <w:r w:rsidRPr="00201E3B">
              <w:rPr>
                <w:lang w:eastAsia="en-US"/>
              </w:rPr>
              <w:t>Derivation Path: TS 36.579-1 [2], Table 5.5.11.1.1-1, condition OFF-NETWORK, EMERGENCY-CALL</w:t>
            </w:r>
          </w:p>
        </w:tc>
      </w:tr>
    </w:tbl>
    <w:p w14:paraId="6D6626A5" w14:textId="77777777" w:rsidR="00530B2F" w:rsidRPr="00201E3B" w:rsidRDefault="00530B2F" w:rsidP="00530B2F"/>
    <w:p w14:paraId="02E57E1B" w14:textId="77777777" w:rsidR="00530B2F" w:rsidRPr="00201E3B" w:rsidRDefault="00530B2F" w:rsidP="00530B2F">
      <w:pPr>
        <w:pStyle w:val="TH"/>
      </w:pPr>
      <w:r w:rsidRPr="00201E3B">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25523573"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39239685" w14:textId="77777777" w:rsidR="00530B2F" w:rsidRPr="00201E3B" w:rsidRDefault="00530B2F">
            <w:pPr>
              <w:pStyle w:val="TAL"/>
              <w:spacing w:line="256" w:lineRule="auto"/>
              <w:rPr>
                <w:lang w:eastAsia="en-US"/>
              </w:rPr>
            </w:pPr>
            <w:r w:rsidRPr="00201E3B">
              <w:rPr>
                <w:lang w:eastAsia="en-US"/>
              </w:rPr>
              <w:t>Derivation Path: TS 36.579-1 [2], Table 5.5.11.2.2-1, condition OFF-NETWORK, EMERGENCY-CALL</w:t>
            </w:r>
          </w:p>
        </w:tc>
      </w:tr>
    </w:tbl>
    <w:p w14:paraId="5DD9520B" w14:textId="77777777" w:rsidR="00530B2F" w:rsidRPr="00201E3B" w:rsidRDefault="00530B2F" w:rsidP="00530B2F"/>
    <w:p w14:paraId="752D64F5" w14:textId="77777777" w:rsidR="00530B2F" w:rsidRPr="00201E3B" w:rsidRDefault="00530B2F" w:rsidP="00530B2F">
      <w:pPr>
        <w:pStyle w:val="TH"/>
      </w:pPr>
      <w:r w:rsidRPr="00201E3B">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7A224050"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986F999" w14:textId="77777777" w:rsidR="00530B2F" w:rsidRPr="00201E3B" w:rsidRDefault="00530B2F">
            <w:pPr>
              <w:pStyle w:val="TAL"/>
              <w:spacing w:line="256" w:lineRule="auto"/>
              <w:rPr>
                <w:lang w:eastAsia="en-US"/>
              </w:rPr>
            </w:pPr>
            <w:r w:rsidRPr="00201E3B">
              <w:rPr>
                <w:lang w:eastAsia="en-US"/>
              </w:rPr>
              <w:t>Derivation Path: TS 36.579-1 [2], Table 5.5.14.4-1, condition OFF-NETWORK</w:t>
            </w:r>
          </w:p>
        </w:tc>
      </w:tr>
      <w:tr w:rsidR="00530B2F" w:rsidRPr="00201E3B" w14:paraId="4C336C88"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F0A462F"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333C23"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96D400"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54FA9D7"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6F4961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BD77110" w14:textId="77777777" w:rsidR="00530B2F" w:rsidRPr="00201E3B" w:rsidRDefault="00530B2F">
            <w:pPr>
              <w:pStyle w:val="TAL"/>
              <w:spacing w:line="256" w:lineRule="auto"/>
              <w:rPr>
                <w:rFonts w:eastAsia="MS Mincho"/>
                <w:b/>
                <w:bCs/>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3195844" w14:textId="77777777" w:rsidR="00530B2F" w:rsidRPr="00201E3B" w:rsidRDefault="00530B2F">
            <w:pPr>
              <w:pStyle w:val="TAL"/>
              <w:spacing w:line="256" w:lineRule="auto"/>
              <w:rPr>
                <w:rFonts w:eastAsia="MS Mincho"/>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E5C0072" w14:textId="77777777" w:rsidR="00530B2F" w:rsidRPr="00201E3B" w:rsidRDefault="00530B2F">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6A89E3C9" w14:textId="77777777" w:rsidR="00530B2F" w:rsidRPr="00201E3B" w:rsidRDefault="00530B2F">
            <w:pPr>
              <w:pStyle w:val="TAL"/>
              <w:spacing w:line="256" w:lineRule="auto"/>
              <w:rPr>
                <w:rFonts w:eastAsia="MS Mincho"/>
                <w:lang w:eastAsia="en-US"/>
              </w:rPr>
            </w:pPr>
          </w:p>
        </w:tc>
      </w:tr>
    </w:tbl>
    <w:p w14:paraId="302E1AA4" w14:textId="77777777" w:rsidR="00530B2F" w:rsidRPr="00201E3B" w:rsidRDefault="00530B2F" w:rsidP="00530B2F"/>
    <w:p w14:paraId="73C0C0D8" w14:textId="77777777" w:rsidR="00530B2F" w:rsidRPr="00201E3B" w:rsidRDefault="00530B2F" w:rsidP="00530B2F">
      <w:pPr>
        <w:pStyle w:val="TH"/>
      </w:pPr>
      <w:r w:rsidRPr="00201E3B">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4D233A6"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4B3124F"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r w:rsidR="00530B2F" w:rsidRPr="00201E3B" w14:paraId="2605735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2F141DB4"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C45749"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4555DA4"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9F6396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55EA4ED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A27D183"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9D6BCD"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463D6FD0"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DF75E52" w14:textId="77777777" w:rsidR="00530B2F" w:rsidRPr="00201E3B" w:rsidRDefault="00530B2F">
            <w:pPr>
              <w:pStyle w:val="TAL"/>
              <w:spacing w:line="256" w:lineRule="auto"/>
              <w:rPr>
                <w:lang w:eastAsia="en-US"/>
              </w:rPr>
            </w:pPr>
          </w:p>
        </w:tc>
      </w:tr>
      <w:tr w:rsidR="00530B2F" w:rsidRPr="00201E3B" w14:paraId="2DBE664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8E0AE1C"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842DA0"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FD761F1"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4D5161E" w14:textId="77777777" w:rsidR="00530B2F" w:rsidRPr="00201E3B" w:rsidRDefault="00530B2F">
            <w:pPr>
              <w:pStyle w:val="TAL"/>
              <w:spacing w:line="256" w:lineRule="auto"/>
              <w:rPr>
                <w:lang w:eastAsia="en-US"/>
              </w:rPr>
            </w:pPr>
          </w:p>
        </w:tc>
      </w:tr>
    </w:tbl>
    <w:p w14:paraId="7C6567B5" w14:textId="77777777" w:rsidR="00530B2F" w:rsidRPr="00201E3B" w:rsidRDefault="00530B2F" w:rsidP="00530B2F"/>
    <w:p w14:paraId="59488F60" w14:textId="77777777" w:rsidR="00530B2F" w:rsidRPr="00201E3B" w:rsidRDefault="00530B2F" w:rsidP="00530B2F">
      <w:pPr>
        <w:pStyle w:val="TH"/>
      </w:pPr>
      <w:r w:rsidRPr="00201E3B">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E6BAF87"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B14332"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r w:rsidR="00530B2F" w:rsidRPr="00201E3B" w14:paraId="0A0B8947"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439AA21"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4096E6"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E9A00A"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AD791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6E31DE2E"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779E306C"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AB491F4"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4C4FF4B6"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26BD75D" w14:textId="77777777" w:rsidR="00530B2F" w:rsidRPr="00201E3B" w:rsidRDefault="00530B2F">
            <w:pPr>
              <w:pStyle w:val="TAL"/>
              <w:spacing w:line="256" w:lineRule="auto"/>
              <w:rPr>
                <w:lang w:eastAsia="en-US"/>
              </w:rPr>
            </w:pPr>
          </w:p>
        </w:tc>
      </w:tr>
      <w:tr w:rsidR="00530B2F" w:rsidRPr="00201E3B" w14:paraId="37D7A32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0A256AEC"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8839BE7"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00C149"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03FB97" w14:textId="77777777" w:rsidR="00530B2F" w:rsidRPr="00201E3B" w:rsidRDefault="00530B2F">
            <w:pPr>
              <w:pStyle w:val="TAL"/>
              <w:spacing w:line="256" w:lineRule="auto"/>
              <w:rPr>
                <w:lang w:eastAsia="en-US"/>
              </w:rPr>
            </w:pPr>
          </w:p>
        </w:tc>
      </w:tr>
    </w:tbl>
    <w:p w14:paraId="669BCE96" w14:textId="77777777" w:rsidR="00530B2F" w:rsidRPr="00201E3B" w:rsidRDefault="00530B2F" w:rsidP="00530B2F"/>
    <w:p w14:paraId="02513726" w14:textId="77777777" w:rsidR="00530B2F" w:rsidRPr="00201E3B" w:rsidRDefault="00530B2F" w:rsidP="00530B2F">
      <w:pPr>
        <w:pStyle w:val="TH"/>
      </w:pPr>
      <w:r w:rsidRPr="00201E3B">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B4345E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00BD5A71" w14:textId="77777777" w:rsidR="00530B2F" w:rsidRPr="00201E3B" w:rsidRDefault="00530B2F">
            <w:pPr>
              <w:pStyle w:val="TAL"/>
              <w:spacing w:line="256" w:lineRule="auto"/>
              <w:rPr>
                <w:lang w:eastAsia="en-US"/>
              </w:rPr>
            </w:pPr>
            <w:r w:rsidRPr="00201E3B">
              <w:rPr>
                <w:lang w:eastAsia="en-US"/>
              </w:rPr>
              <w:t>Derivation Path: TS 36.579-1 [2], Table 5.5.11.1.1-1, condition OFF-NETWORK, IMMPERIL-CALL</w:t>
            </w:r>
          </w:p>
        </w:tc>
      </w:tr>
    </w:tbl>
    <w:p w14:paraId="5EDE20EE" w14:textId="77777777" w:rsidR="00530B2F" w:rsidRPr="00201E3B" w:rsidRDefault="00530B2F" w:rsidP="00530B2F"/>
    <w:p w14:paraId="0AA22C19" w14:textId="77777777" w:rsidR="00530B2F" w:rsidRPr="00201E3B" w:rsidRDefault="00530B2F" w:rsidP="00530B2F">
      <w:pPr>
        <w:pStyle w:val="TH"/>
      </w:pPr>
      <w:r w:rsidRPr="00201E3B">
        <w:lastRenderedPageBreak/>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6FDEAF6"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0A826233" w14:textId="77777777" w:rsidR="00530B2F" w:rsidRPr="00201E3B" w:rsidRDefault="00530B2F">
            <w:pPr>
              <w:pStyle w:val="TAL"/>
              <w:spacing w:line="256" w:lineRule="auto"/>
              <w:rPr>
                <w:lang w:eastAsia="en-US"/>
              </w:rPr>
            </w:pPr>
            <w:r w:rsidRPr="00201E3B">
              <w:rPr>
                <w:lang w:eastAsia="en-US"/>
              </w:rPr>
              <w:t>Derivation Path: TS 36.579-1 [2], Table 5.5.11.2.2-1, condition OFF-NETWORK, IMMPERIL-CALL</w:t>
            </w:r>
          </w:p>
        </w:tc>
      </w:tr>
    </w:tbl>
    <w:p w14:paraId="162BAE32" w14:textId="77777777" w:rsidR="00530B2F" w:rsidRPr="00201E3B" w:rsidRDefault="00530B2F" w:rsidP="00530B2F"/>
    <w:p w14:paraId="24C66AF0" w14:textId="77777777" w:rsidR="00530B2F" w:rsidRPr="00201E3B" w:rsidRDefault="00530B2F" w:rsidP="00530B2F">
      <w:pPr>
        <w:pStyle w:val="TH"/>
      </w:pPr>
      <w:r w:rsidRPr="00201E3B">
        <w:t xml:space="preserve">Table 7.1.1.2.3.3-14: </w:t>
      </w:r>
      <w:r w:rsidRPr="00201E3B">
        <w:rPr>
          <w:rFonts w:cs="Arial"/>
          <w:szCs w:val="18"/>
        </w:rPr>
        <w:t>GROUP CALL IMMINENT PERIL END</w:t>
      </w:r>
      <w:r w:rsidRPr="00201E3B">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B9633D5"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B014A8F" w14:textId="77777777" w:rsidR="00530B2F" w:rsidRPr="00201E3B" w:rsidRDefault="00530B2F">
            <w:pPr>
              <w:pStyle w:val="TAL"/>
              <w:spacing w:line="256" w:lineRule="auto"/>
              <w:rPr>
                <w:lang w:eastAsia="en-US"/>
              </w:rPr>
            </w:pPr>
            <w:r w:rsidRPr="00201E3B">
              <w:rPr>
                <w:lang w:eastAsia="en-US"/>
              </w:rPr>
              <w:t>Derivation Path: TS 36.579-1 [2], Table 5.5.14.5-1, condition OFF-NETWORK</w:t>
            </w:r>
          </w:p>
        </w:tc>
      </w:tr>
      <w:tr w:rsidR="00530B2F" w:rsidRPr="00201E3B" w14:paraId="1B84D9D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C4F2ACD"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29CBB2"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78419C"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A79BE43"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25918FF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2A61493" w14:textId="77777777" w:rsidR="00530B2F" w:rsidRPr="00201E3B" w:rsidRDefault="00530B2F">
            <w:pPr>
              <w:pStyle w:val="TAL"/>
              <w:spacing w:line="256" w:lineRule="auto"/>
              <w:rPr>
                <w:rFonts w:eastAsia="MS Mincho"/>
                <w:b/>
                <w:bCs/>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87034D4" w14:textId="77777777" w:rsidR="00530B2F" w:rsidRPr="00201E3B" w:rsidRDefault="00530B2F">
            <w:pPr>
              <w:pStyle w:val="TAL"/>
              <w:spacing w:line="256" w:lineRule="auto"/>
              <w:rPr>
                <w:rFonts w:eastAsia="MS Mincho"/>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A7724C" w14:textId="77777777" w:rsidR="00530B2F" w:rsidRPr="00201E3B" w:rsidRDefault="00530B2F">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19D899D0" w14:textId="77777777" w:rsidR="00530B2F" w:rsidRPr="00201E3B" w:rsidRDefault="00530B2F">
            <w:pPr>
              <w:pStyle w:val="TAL"/>
              <w:spacing w:line="256" w:lineRule="auto"/>
              <w:rPr>
                <w:rFonts w:eastAsia="MS Mincho"/>
                <w:lang w:eastAsia="en-US"/>
              </w:rPr>
            </w:pPr>
          </w:p>
        </w:tc>
      </w:tr>
    </w:tbl>
    <w:p w14:paraId="5C4DA511" w14:textId="77777777" w:rsidR="00530B2F" w:rsidRPr="00201E3B" w:rsidRDefault="00530B2F" w:rsidP="00530B2F"/>
    <w:p w14:paraId="5B62C1B4" w14:textId="77777777" w:rsidR="00530B2F" w:rsidRPr="00201E3B" w:rsidRDefault="00530B2F" w:rsidP="00201E3B">
      <w:pPr>
        <w:pStyle w:val="Heading4"/>
      </w:pPr>
      <w:bookmarkStart w:id="886" w:name="_Toc123748514"/>
      <w:r w:rsidRPr="00201E3B">
        <w:t>7.1.1.3</w:t>
      </w:r>
      <w:r w:rsidRPr="00201E3B">
        <w:tab/>
        <w:t>Off-network / Group Call / Emergency Call / Client Originated (CO)</w:t>
      </w:r>
      <w:bookmarkEnd w:id="886"/>
    </w:p>
    <w:p w14:paraId="76AE0C8D" w14:textId="77777777" w:rsidR="00530B2F" w:rsidRPr="00201E3B" w:rsidRDefault="00530B2F" w:rsidP="00530B2F">
      <w:pPr>
        <w:pStyle w:val="H6"/>
      </w:pPr>
      <w:r w:rsidRPr="00201E3B">
        <w:t>7.1.1.3.1</w:t>
      </w:r>
      <w:r w:rsidRPr="00201E3B">
        <w:tab/>
        <w:t>Test Purpose (TP)</w:t>
      </w:r>
    </w:p>
    <w:p w14:paraId="0E246839" w14:textId="77777777" w:rsidR="00530B2F" w:rsidRPr="00201E3B" w:rsidRDefault="00530B2F" w:rsidP="00530B2F">
      <w:pPr>
        <w:pStyle w:val="H6"/>
      </w:pPr>
      <w:r w:rsidRPr="00201E3B">
        <w:t>(1)</w:t>
      </w:r>
    </w:p>
    <w:p w14:paraId="25BF14DF"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emergency group calls in off-network environment, and the UE (MCVideo Client) is in an off-network environment }</w:t>
      </w:r>
    </w:p>
    <w:p w14:paraId="2E907166"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65B2D58"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emergency group call </w:t>
      </w:r>
      <w:r w:rsidRPr="00201E3B">
        <w:rPr>
          <w:noProof w:val="0"/>
        </w:rPr>
        <w:t>}</w:t>
      </w:r>
    </w:p>
    <w:p w14:paraId="22E77A43"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requests an MCPTT emergency group call by sending a GROUP CALL ANNOUNCEMENT message, </w:t>
      </w:r>
      <w:r w:rsidRPr="00201E3B">
        <w:rPr>
          <w:b/>
          <w:noProof w:val="0"/>
        </w:rPr>
        <w:t>and</w:t>
      </w:r>
      <w:r w:rsidRPr="00201E3B">
        <w:rPr>
          <w:noProof w:val="0"/>
        </w:rPr>
        <w:t xml:space="preserve"> respects the transmission control imposed by the transmission control entity/arbitrator }</w:t>
      </w:r>
    </w:p>
    <w:p w14:paraId="254A2865" w14:textId="77777777" w:rsidR="00530B2F" w:rsidRPr="00201E3B" w:rsidRDefault="00530B2F" w:rsidP="00530B2F">
      <w:pPr>
        <w:pStyle w:val="PL"/>
        <w:rPr>
          <w:noProof w:val="0"/>
        </w:rPr>
      </w:pPr>
      <w:r w:rsidRPr="00201E3B">
        <w:rPr>
          <w:noProof w:val="0"/>
        </w:rPr>
        <w:t xml:space="preserve">            }</w:t>
      </w:r>
    </w:p>
    <w:p w14:paraId="28FC6C2E" w14:textId="77777777" w:rsidR="00530B2F" w:rsidRPr="00201E3B" w:rsidRDefault="00530B2F" w:rsidP="00530B2F">
      <w:pPr>
        <w:pStyle w:val="PL"/>
        <w:rPr>
          <w:b/>
          <w:noProof w:val="0"/>
        </w:rPr>
      </w:pPr>
    </w:p>
    <w:p w14:paraId="76CEF11B" w14:textId="77777777" w:rsidR="00530B2F" w:rsidRPr="00201E3B" w:rsidRDefault="00530B2F" w:rsidP="00530B2F">
      <w:pPr>
        <w:pStyle w:val="H6"/>
      </w:pPr>
      <w:r w:rsidRPr="00201E3B">
        <w:t>7.1.1.3.2</w:t>
      </w:r>
      <w:r w:rsidRPr="00201E3B">
        <w:tab/>
        <w:t>Conformance requirements</w:t>
      </w:r>
    </w:p>
    <w:p w14:paraId="7C049530" w14:textId="77777777" w:rsidR="00530B2F" w:rsidRPr="00201E3B" w:rsidRDefault="00530B2F" w:rsidP="00530B2F">
      <w:r w:rsidRPr="00201E3B">
        <w:t xml:space="preserve">References: The conformance requirements covered in the current TC are specified in: </w:t>
      </w:r>
    </w:p>
    <w:p w14:paraId="56DC405B" w14:textId="77777777" w:rsidR="00530B2F" w:rsidRPr="00201E3B" w:rsidRDefault="00530B2F" w:rsidP="00530B2F">
      <w:r w:rsidRPr="00201E3B">
        <w:t xml:space="preserve">TS 24.281 clauses </w:t>
      </w:r>
      <w:r w:rsidRPr="00201E3B">
        <w:rPr>
          <w:lang w:eastAsia="zh-CN"/>
        </w:rPr>
        <w:t>9.3.2.4.2.1</w:t>
      </w:r>
      <w:r w:rsidRPr="00201E3B">
        <w:t xml:space="preserve">, </w:t>
      </w:r>
      <w:r w:rsidRPr="00201E3B">
        <w:rPr>
          <w:lang w:eastAsia="zh-CN"/>
        </w:rPr>
        <w:t xml:space="preserve">9.3.2.4.2.2, 9.3.2.4.3.1, </w:t>
      </w:r>
      <w:r w:rsidRPr="00201E3B">
        <w:t xml:space="preserve">TS 24.581 clauses </w:t>
      </w:r>
      <w:r w:rsidRPr="00201E3B">
        <w:rPr>
          <w:lang w:eastAsia="ko-KR"/>
        </w:rPr>
        <w:t>7</w:t>
      </w:r>
      <w:r w:rsidRPr="00201E3B">
        <w:t>.2.</w:t>
      </w:r>
      <w:r w:rsidRPr="00201E3B">
        <w:rPr>
          <w:lang w:eastAsia="ko-KR"/>
        </w:rPr>
        <w:t>3</w:t>
      </w:r>
      <w:r w:rsidRPr="00201E3B">
        <w:t>.2.</w:t>
      </w:r>
      <w:r w:rsidRPr="00201E3B">
        <w:rPr>
          <w:lang w:eastAsia="ko-KR"/>
        </w:rPr>
        <w:t>2, 7.2.3.5.2, 7.2.3.5.5</w:t>
      </w:r>
      <w:r w:rsidRPr="00201E3B">
        <w:t>. Unless otherwise stated these are Rel-15 requirements.</w:t>
      </w:r>
    </w:p>
    <w:p w14:paraId="5A9DCEE1" w14:textId="77777777" w:rsidR="00530B2F" w:rsidRPr="00201E3B" w:rsidRDefault="00530B2F" w:rsidP="00530B2F">
      <w:r w:rsidRPr="00201E3B">
        <w:t xml:space="preserve">[TS 24.281, clause </w:t>
      </w:r>
      <w:r w:rsidRPr="00201E3B">
        <w:rPr>
          <w:lang w:eastAsia="zh-CN"/>
        </w:rPr>
        <w:t>9.3.2.4.2.1</w:t>
      </w:r>
      <w:r w:rsidRPr="00201E3B">
        <w:t>]</w:t>
      </w:r>
    </w:p>
    <w:p w14:paraId="7316762F" w14:textId="77777777" w:rsidR="00530B2F" w:rsidRPr="00201E3B" w:rsidRDefault="00530B2F" w:rsidP="00530B2F">
      <w:r w:rsidRPr="00201E3B">
        <w:t>When in the "S1: start-stop" state, upon an indication from an MCVideo user to initiate a group call for an MCVideo group ID, the MCVideo client:</w:t>
      </w:r>
    </w:p>
    <w:p w14:paraId="3FC0F138" w14:textId="77777777" w:rsidR="00530B2F" w:rsidRPr="00201E3B" w:rsidRDefault="00530B2F" w:rsidP="00530B2F">
      <w:pPr>
        <w:pStyle w:val="B1"/>
        <w:rPr>
          <w:lang w:eastAsia="ko-KR"/>
        </w:rPr>
      </w:pPr>
      <w:r w:rsidRPr="00201E3B">
        <w:t>1)</w:t>
      </w:r>
      <w:r w:rsidRPr="00201E3B">
        <w:tab/>
        <w:t>shall store the MCVideo group ID as the MCVideo group ID of the call</w:t>
      </w:r>
      <w:r w:rsidRPr="00201E3B">
        <w:rPr>
          <w:lang w:eastAsia="ko-KR"/>
        </w:rPr>
        <w:t>;</w:t>
      </w:r>
    </w:p>
    <w:p w14:paraId="67F2CCD4" w14:textId="77777777" w:rsidR="00530B2F" w:rsidRPr="00201E3B" w:rsidRDefault="00530B2F" w:rsidP="00530B2F">
      <w:pPr>
        <w:pStyle w:val="B1"/>
      </w:pPr>
      <w:r w:rsidRPr="00201E3B">
        <w:t>2)</w:t>
      </w:r>
      <w:r w:rsidRPr="00201E3B">
        <w:tab/>
        <w:t xml:space="preserve">shall </w:t>
      </w:r>
      <w:r w:rsidRPr="00201E3B">
        <w:rPr>
          <w:lang w:eastAsia="ko-KR"/>
        </w:rPr>
        <w:t>create a call type control state machine as described in clause 9.3.3.2</w:t>
      </w:r>
      <w:r w:rsidRPr="00201E3B">
        <w:t>;</w:t>
      </w:r>
    </w:p>
    <w:p w14:paraId="68A8D8E6" w14:textId="77777777" w:rsidR="00530B2F" w:rsidRPr="00201E3B" w:rsidRDefault="00530B2F" w:rsidP="00530B2F">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3095E15F"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00F3CFFC" w14:textId="77777777" w:rsidR="00530B2F" w:rsidRPr="00201E3B" w:rsidRDefault="00530B2F" w:rsidP="00530B2F">
      <w:pPr>
        <w:pStyle w:val="B1"/>
        <w:rPr>
          <w:lang w:eastAsia="ko-KR"/>
        </w:rPr>
      </w:pPr>
      <w:r w:rsidRPr="00201E3B">
        <w:t>4)</w:t>
      </w:r>
      <w:r w:rsidRPr="00201E3B">
        <w:tab/>
        <w:t>shall send the GROUP CALL PROBE message as specified in clause </w:t>
      </w:r>
      <w:r w:rsidRPr="00201E3B">
        <w:rPr>
          <w:lang w:eastAsia="ko-KR"/>
        </w:rPr>
        <w:t>9.3.1.1.1;</w:t>
      </w:r>
    </w:p>
    <w:p w14:paraId="247E9B30" w14:textId="77777777" w:rsidR="00530B2F" w:rsidRPr="00201E3B" w:rsidRDefault="00530B2F" w:rsidP="00530B2F">
      <w:pPr>
        <w:pStyle w:val="B1"/>
        <w:rPr>
          <w:lang w:eastAsia="ko-KR"/>
        </w:rPr>
      </w:pPr>
      <w:r w:rsidRPr="00201E3B">
        <w:rPr>
          <w:lang w:eastAsia="ko-KR"/>
        </w:rPr>
        <w:t>5)</w:t>
      </w:r>
      <w:r w:rsidRPr="00201E3B">
        <w:rPr>
          <w:lang w:eastAsia="ko-KR"/>
        </w:rPr>
        <w:tab/>
        <w:t>shall start timer TFG3 (call probe retransmission);</w:t>
      </w:r>
    </w:p>
    <w:p w14:paraId="28145376" w14:textId="77777777" w:rsidR="00530B2F" w:rsidRPr="00201E3B" w:rsidRDefault="00530B2F" w:rsidP="00530B2F">
      <w:pPr>
        <w:pStyle w:val="B1"/>
        <w:rPr>
          <w:lang w:eastAsia="ko-KR"/>
        </w:rPr>
      </w:pPr>
      <w:r w:rsidRPr="00201E3B">
        <w:rPr>
          <w:lang w:eastAsia="ko-KR"/>
        </w:rPr>
        <w:t>6)</w:t>
      </w:r>
      <w:r w:rsidRPr="00201E3B">
        <w:rPr>
          <w:lang w:eastAsia="ko-KR"/>
        </w:rPr>
        <w:tab/>
        <w:t>shall start timer TFG1 (wait for call announcement); and</w:t>
      </w:r>
    </w:p>
    <w:p w14:paraId="2ED29EBC" w14:textId="77777777" w:rsidR="00530B2F" w:rsidRPr="00201E3B" w:rsidRDefault="00530B2F" w:rsidP="00530B2F">
      <w:pPr>
        <w:pStyle w:val="B1"/>
        <w:rPr>
          <w:lang w:eastAsia="ko-KR"/>
        </w:rPr>
      </w:pPr>
      <w:r w:rsidRPr="00201E3B">
        <w:rPr>
          <w:lang w:eastAsia="ko-KR"/>
        </w:rPr>
        <w:t>7)</w:t>
      </w:r>
      <w:r w:rsidRPr="00201E3B">
        <w:rPr>
          <w:lang w:eastAsia="ko-KR"/>
        </w:rPr>
        <w:tab/>
        <w:t>shall enter the "S2: waiting for call announcement" state.</w:t>
      </w:r>
    </w:p>
    <w:p w14:paraId="612071B7" w14:textId="77777777" w:rsidR="00530B2F" w:rsidRPr="00201E3B" w:rsidRDefault="00530B2F" w:rsidP="00530B2F">
      <w:r w:rsidRPr="00201E3B">
        <w:t xml:space="preserve">[TS 24.281, clause </w:t>
      </w:r>
      <w:r w:rsidRPr="00201E3B">
        <w:rPr>
          <w:lang w:eastAsia="zh-CN"/>
        </w:rPr>
        <w:t>9.3.2.4.2.2</w:t>
      </w:r>
      <w:r w:rsidRPr="00201E3B">
        <w:t>]</w:t>
      </w:r>
    </w:p>
    <w:p w14:paraId="34B772C1" w14:textId="77777777" w:rsidR="00530B2F" w:rsidRPr="00201E3B" w:rsidRDefault="00530B2F" w:rsidP="00530B2F">
      <w:r w:rsidRPr="00201E3B">
        <w:t xml:space="preserve">When in the "S2: waiting for call announcement" state, upon expiration of </w:t>
      </w:r>
      <w:r w:rsidRPr="00201E3B">
        <w:rPr>
          <w:lang w:eastAsia="ko-KR"/>
        </w:rPr>
        <w:t>TFG3 (call probe retransmission)</w:t>
      </w:r>
      <w:r w:rsidRPr="00201E3B">
        <w:t>, the MCVideo client:</w:t>
      </w:r>
    </w:p>
    <w:p w14:paraId="7CBA1C3E" w14:textId="77777777" w:rsidR="00530B2F" w:rsidRPr="00201E3B" w:rsidRDefault="00530B2F" w:rsidP="00530B2F">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0ADA7754"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7A208E47" w14:textId="77777777" w:rsidR="00530B2F" w:rsidRPr="00201E3B" w:rsidRDefault="00530B2F" w:rsidP="00530B2F">
      <w:pPr>
        <w:pStyle w:val="B1"/>
        <w:rPr>
          <w:lang w:eastAsia="ko-KR"/>
        </w:rPr>
      </w:pPr>
      <w:r w:rsidRPr="00201E3B">
        <w:lastRenderedPageBreak/>
        <w:t>2)</w:t>
      </w:r>
      <w:r w:rsidRPr="00201E3B">
        <w:tab/>
        <w:t>shall send the GROUP CALL PROBE message as specified in clause </w:t>
      </w:r>
      <w:r w:rsidRPr="00201E3B">
        <w:rPr>
          <w:lang w:eastAsia="ko-KR"/>
        </w:rPr>
        <w:t>9.3.1.1.1;</w:t>
      </w:r>
    </w:p>
    <w:p w14:paraId="4DFF45E9" w14:textId="77777777" w:rsidR="00530B2F" w:rsidRPr="00201E3B" w:rsidRDefault="00530B2F" w:rsidP="00530B2F">
      <w:pPr>
        <w:pStyle w:val="B1"/>
        <w:rPr>
          <w:lang w:eastAsia="ko-KR"/>
        </w:rPr>
      </w:pPr>
      <w:r w:rsidRPr="00201E3B">
        <w:rPr>
          <w:lang w:eastAsia="ko-KR"/>
        </w:rPr>
        <w:t>3)</w:t>
      </w:r>
      <w:r w:rsidRPr="00201E3B">
        <w:rPr>
          <w:lang w:eastAsia="ko-KR"/>
        </w:rPr>
        <w:tab/>
        <w:t>shall start timer TFG3 (call probe retransmission); and</w:t>
      </w:r>
    </w:p>
    <w:p w14:paraId="5529C8E5" w14:textId="77777777" w:rsidR="00530B2F" w:rsidRPr="00201E3B" w:rsidRDefault="00530B2F" w:rsidP="00530B2F">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3F0CDD72" w14:textId="77777777" w:rsidR="00530B2F" w:rsidRPr="00201E3B" w:rsidRDefault="00530B2F" w:rsidP="00530B2F">
      <w:r w:rsidRPr="00201E3B">
        <w:t xml:space="preserve">[TS 24.281, clause </w:t>
      </w:r>
      <w:r w:rsidRPr="00201E3B">
        <w:rPr>
          <w:lang w:eastAsia="zh-CN"/>
        </w:rPr>
        <w:t>9.3.2.4.3.1</w:t>
      </w:r>
      <w:r w:rsidRPr="00201E3B">
        <w:t>]</w:t>
      </w:r>
    </w:p>
    <w:p w14:paraId="6B983999" w14:textId="77777777" w:rsidR="00530B2F" w:rsidRPr="00201E3B" w:rsidRDefault="00530B2F" w:rsidP="00530B2F">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49E6A4F5" w14:textId="77777777" w:rsidR="00530B2F" w:rsidRPr="00201E3B" w:rsidRDefault="00530B2F" w:rsidP="00530B2F">
      <w:pPr>
        <w:pStyle w:val="B1"/>
      </w:pPr>
      <w:r w:rsidRPr="00201E3B">
        <w:t>1)</w:t>
      </w:r>
      <w:r w:rsidRPr="00201E3B">
        <w:tab/>
        <w:t xml:space="preserve">shall stop </w:t>
      </w:r>
      <w:r w:rsidRPr="00201E3B">
        <w:rPr>
          <w:lang w:eastAsia="ko-KR"/>
        </w:rPr>
        <w:t>timer TFG3 (call probe retransmission), if running;</w:t>
      </w:r>
    </w:p>
    <w:p w14:paraId="305326F1" w14:textId="77777777" w:rsidR="00530B2F" w:rsidRPr="00201E3B" w:rsidRDefault="00530B2F" w:rsidP="00530B2F">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0109C086" w14:textId="77777777" w:rsidR="00530B2F" w:rsidRPr="00201E3B" w:rsidRDefault="00530B2F" w:rsidP="00530B2F">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6E2B8767" w14:textId="77777777" w:rsidR="00530B2F" w:rsidRPr="00201E3B" w:rsidRDefault="00530B2F" w:rsidP="00530B2F">
      <w:pPr>
        <w:pStyle w:val="B1"/>
      </w:pPr>
      <w:r w:rsidRPr="00201E3B">
        <w:t>4)</w:t>
      </w:r>
      <w:r w:rsidRPr="00201E3B">
        <w:tab/>
        <w:t>shall select refresh interval value and store it as the refresh interval of the call</w:t>
      </w:r>
      <w:r w:rsidRPr="00201E3B">
        <w:rPr>
          <w:lang w:eastAsia="ko-KR"/>
        </w:rPr>
        <w:t>;</w:t>
      </w:r>
    </w:p>
    <w:p w14:paraId="16F67980" w14:textId="77777777" w:rsidR="00530B2F" w:rsidRPr="00201E3B" w:rsidRDefault="00530B2F" w:rsidP="00530B2F">
      <w:pPr>
        <w:pStyle w:val="B1"/>
        <w:rPr>
          <w:lang w:eastAsia="ko-KR"/>
        </w:rPr>
      </w:pPr>
      <w:r w:rsidRPr="00201E3B">
        <w:t>5)</w:t>
      </w:r>
      <w:r w:rsidRPr="00201E3B">
        <w:tab/>
        <w:t>shall store own MCVideo user ID as the originating MCVideo user ID of the call</w:t>
      </w:r>
      <w:r w:rsidRPr="00201E3B">
        <w:rPr>
          <w:lang w:eastAsia="ko-KR"/>
        </w:rPr>
        <w:t>;</w:t>
      </w:r>
    </w:p>
    <w:p w14:paraId="089FE4EB" w14:textId="77777777" w:rsidR="00530B2F" w:rsidRPr="00201E3B" w:rsidRDefault="00530B2F" w:rsidP="00530B2F">
      <w:pPr>
        <w:pStyle w:val="B1"/>
      </w:pPr>
      <w:r w:rsidRPr="00201E3B">
        <w:t>6)</w:t>
      </w:r>
      <w:r w:rsidRPr="00201E3B">
        <w:tab/>
        <w:t>shall store the current UTC time as the call start time of the call</w:t>
      </w:r>
      <w:r w:rsidRPr="00201E3B">
        <w:rPr>
          <w:lang w:eastAsia="ko-KR"/>
        </w:rPr>
        <w:t>;</w:t>
      </w:r>
    </w:p>
    <w:p w14:paraId="791DAE6F" w14:textId="77777777" w:rsidR="00530B2F" w:rsidRPr="00201E3B" w:rsidRDefault="00530B2F" w:rsidP="00530B2F">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02B9D8D5" w14:textId="77777777" w:rsidR="00530B2F" w:rsidRPr="00201E3B" w:rsidRDefault="00530B2F" w:rsidP="00530B2F">
      <w:pPr>
        <w:pStyle w:val="B2"/>
      </w:pPr>
      <w:r w:rsidRPr="00201E3B">
        <w:t>a)</w:t>
      </w:r>
      <w:r w:rsidRPr="00201E3B">
        <w:tab/>
        <w:t>shall set the Call identifier IE to the stored call identifier of the call;</w:t>
      </w:r>
    </w:p>
    <w:p w14:paraId="2EC00446" w14:textId="77777777" w:rsidR="00530B2F" w:rsidRPr="00201E3B" w:rsidRDefault="00530B2F" w:rsidP="00530B2F">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1770C14F" w14:textId="77777777" w:rsidR="00530B2F" w:rsidRPr="00201E3B" w:rsidRDefault="00530B2F" w:rsidP="00530B2F">
      <w:pPr>
        <w:pStyle w:val="B2"/>
      </w:pPr>
      <w:r w:rsidRPr="00201E3B">
        <w:t>c)</w:t>
      </w:r>
      <w:r w:rsidRPr="00201E3B">
        <w:tab/>
        <w:t>shall set the Refresh interval IE to the stored refresh interval of the call;</w:t>
      </w:r>
    </w:p>
    <w:p w14:paraId="5BB4AFF1" w14:textId="77777777" w:rsidR="00530B2F" w:rsidRPr="00201E3B" w:rsidRDefault="00530B2F" w:rsidP="00530B2F">
      <w:pPr>
        <w:pStyle w:val="B2"/>
        <w:rPr>
          <w:lang w:eastAsia="ko-KR"/>
        </w:rPr>
      </w:pPr>
      <w:r w:rsidRPr="00201E3B">
        <w:t>d)</w:t>
      </w:r>
      <w:r w:rsidRPr="00201E3B">
        <w:tab/>
        <w:t>shall set the SDP IE to the stored SDP body of the call</w:t>
      </w:r>
      <w:r w:rsidRPr="00201E3B">
        <w:rPr>
          <w:lang w:eastAsia="ko-KR"/>
        </w:rPr>
        <w:t>;</w:t>
      </w:r>
    </w:p>
    <w:p w14:paraId="3DCE8BE4" w14:textId="77777777" w:rsidR="00530B2F" w:rsidRPr="00201E3B" w:rsidRDefault="00530B2F" w:rsidP="00530B2F">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37D96D6A" w14:textId="77777777" w:rsidR="00530B2F" w:rsidRPr="00201E3B" w:rsidRDefault="00530B2F" w:rsidP="00530B2F">
      <w:pPr>
        <w:pStyle w:val="B2"/>
        <w:rPr>
          <w:lang w:eastAsia="ko-KR"/>
        </w:rPr>
      </w:pPr>
      <w:r w:rsidRPr="00201E3B">
        <w:t>f)</w:t>
      </w:r>
      <w:r w:rsidRPr="00201E3B">
        <w:tab/>
        <w:t>shall set the MCVideo group ID IE to the stored MCVideo group ID of the call</w:t>
      </w:r>
      <w:r w:rsidRPr="00201E3B">
        <w:rPr>
          <w:lang w:eastAsia="ko-KR"/>
        </w:rPr>
        <w:t>;</w:t>
      </w:r>
    </w:p>
    <w:p w14:paraId="2B474F34" w14:textId="77777777" w:rsidR="00530B2F" w:rsidRPr="00201E3B" w:rsidRDefault="00530B2F" w:rsidP="00530B2F">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69B6539B" w14:textId="77777777" w:rsidR="00530B2F" w:rsidRPr="00201E3B" w:rsidRDefault="00530B2F" w:rsidP="00530B2F">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12B259B9" w14:textId="77777777" w:rsidR="00530B2F" w:rsidRPr="00201E3B" w:rsidRDefault="00530B2F" w:rsidP="00530B2F">
      <w:pPr>
        <w:pStyle w:val="B2"/>
        <w:rPr>
          <w:lang w:eastAsia="ko-KR"/>
        </w:rPr>
      </w:pPr>
      <w:r w:rsidRPr="00201E3B">
        <w:rPr>
          <w:lang w:eastAsia="ko-KR"/>
        </w:rPr>
        <w:t>i)</w:t>
      </w:r>
      <w:r w:rsidRPr="00201E3B">
        <w:rPr>
          <w:lang w:eastAsia="ko-KR"/>
        </w:rPr>
        <w:tab/>
        <w:t>shall set the Last user to change call type IE to last user to change call type associated with call type control state machine; and</w:t>
      </w:r>
    </w:p>
    <w:p w14:paraId="5F28BDB6" w14:textId="77777777" w:rsidR="00530B2F" w:rsidRPr="00201E3B" w:rsidRDefault="00530B2F" w:rsidP="00530B2F">
      <w:pPr>
        <w:pStyle w:val="B2"/>
      </w:pPr>
      <w:r w:rsidRPr="00201E3B">
        <w:t>j)</w:t>
      </w:r>
      <w:r w:rsidRPr="00201E3B">
        <w:tab/>
        <w:t xml:space="preserve">may include the </w:t>
      </w:r>
      <w:r w:rsidRPr="00201E3B">
        <w:rPr>
          <w:lang w:eastAsia="zh-CN"/>
        </w:rPr>
        <w:t>Confirm mode indication IE;</w:t>
      </w:r>
    </w:p>
    <w:p w14:paraId="3902CF1A" w14:textId="77777777" w:rsidR="00530B2F" w:rsidRPr="00201E3B" w:rsidRDefault="00530B2F" w:rsidP="00530B2F">
      <w:pPr>
        <w:pStyle w:val="B1"/>
        <w:rPr>
          <w:lang w:eastAsia="ko-KR"/>
        </w:rPr>
      </w:pPr>
      <w:r w:rsidRPr="00201E3B">
        <w:t>8)</w:t>
      </w:r>
      <w:r w:rsidRPr="00201E3B">
        <w:tab/>
        <w:t>shall send the GROUP CALL ANNOUNCEMENT message as specified in clause </w:t>
      </w:r>
      <w:r w:rsidRPr="00201E3B">
        <w:rPr>
          <w:lang w:eastAsia="ko-KR"/>
        </w:rPr>
        <w:t>9.3.1.1.1;</w:t>
      </w:r>
    </w:p>
    <w:p w14:paraId="3BCFE612" w14:textId="77777777" w:rsidR="00530B2F" w:rsidRPr="00201E3B" w:rsidRDefault="00530B2F" w:rsidP="00530B2F">
      <w:pPr>
        <w:pStyle w:val="B1"/>
      </w:pPr>
      <w:r w:rsidRPr="00201E3B">
        <w:rPr>
          <w:lang w:eastAsia="ko-KR"/>
        </w:rPr>
        <w:t>9)</w:t>
      </w:r>
      <w:r w:rsidRPr="00201E3B">
        <w:rPr>
          <w:lang w:eastAsia="ko-KR"/>
        </w:rPr>
        <w:tab/>
      </w:r>
      <w:r w:rsidRPr="00201E3B">
        <w:t>shall establish a media session based on the stored SDP body of the call;</w:t>
      </w:r>
    </w:p>
    <w:p w14:paraId="31BA2146" w14:textId="77777777" w:rsidR="00530B2F" w:rsidRPr="00201E3B" w:rsidRDefault="00530B2F" w:rsidP="00530B2F">
      <w:pPr>
        <w:pStyle w:val="B1"/>
      </w:pPr>
      <w:r w:rsidRPr="00201E3B">
        <w:t>10)</w:t>
      </w:r>
      <w:r w:rsidRPr="00201E3B">
        <w:tab/>
        <w:t>shall start transmission control as originating transmission participant as specified in clause a.b in 3GPP TS 24.581 [5];</w:t>
      </w:r>
    </w:p>
    <w:p w14:paraId="4C9B4103" w14:textId="77777777" w:rsidR="00530B2F" w:rsidRPr="00201E3B" w:rsidRDefault="00530B2F" w:rsidP="00530B2F">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7B19EDF9" w14:textId="77777777" w:rsidR="00530B2F" w:rsidRPr="00201E3B" w:rsidRDefault="00530B2F" w:rsidP="00530B2F">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2CCB5A27" w14:textId="77777777" w:rsidR="00530B2F" w:rsidRPr="00201E3B" w:rsidRDefault="00530B2F" w:rsidP="00530B2F">
      <w:pPr>
        <w:pStyle w:val="B1"/>
        <w:rPr>
          <w:lang w:eastAsia="ko-KR"/>
        </w:rPr>
      </w:pPr>
      <w:r w:rsidRPr="00201E3B">
        <w:rPr>
          <w:lang w:eastAsia="ko-KR"/>
        </w:rPr>
        <w:t>13)</w:t>
      </w:r>
      <w:r w:rsidRPr="00201E3B">
        <w:rPr>
          <w:lang w:eastAsia="ko-KR"/>
        </w:rPr>
        <w:tab/>
        <w:t>shall enter the "S3: part of ongoing call" state.</w:t>
      </w:r>
    </w:p>
    <w:p w14:paraId="104E44D7" w14:textId="77777777" w:rsidR="00530B2F" w:rsidRPr="00201E3B" w:rsidRDefault="00530B2F" w:rsidP="00530B2F">
      <w:pPr>
        <w:pStyle w:val="NO"/>
      </w:pPr>
      <w:r w:rsidRPr="00201E3B">
        <w:rPr>
          <w:lang w:eastAsia="ko-KR"/>
        </w:rPr>
        <w:t xml:space="preserve">Note: </w:t>
      </w:r>
      <w:r w:rsidRPr="00201E3B">
        <w:t>In this release of the specification, the refresh interval of the call is fixed to 10 seconds.</w:t>
      </w:r>
    </w:p>
    <w:p w14:paraId="25B3A83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784879ED" w14:textId="77777777" w:rsidR="00530B2F" w:rsidRPr="00201E3B" w:rsidRDefault="00530B2F" w:rsidP="00530B2F">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0F7A6B4B" w14:textId="77777777" w:rsidR="00530B2F" w:rsidRPr="00201E3B" w:rsidRDefault="00530B2F" w:rsidP="00530B2F">
      <w:pPr>
        <w:pStyle w:val="B1"/>
        <w:rPr>
          <w:lang w:eastAsia="ko-KR"/>
        </w:rPr>
      </w:pPr>
      <w:r w:rsidRPr="00201E3B">
        <w:rPr>
          <w:lang w:eastAsia="ko-KR"/>
        </w:rPr>
        <w:lastRenderedPageBreak/>
        <w:t>1.</w:t>
      </w:r>
      <w:r w:rsidRPr="00201E3B">
        <w:rPr>
          <w:lang w:eastAsia="ko-KR"/>
        </w:rPr>
        <w:tab/>
        <w:t>shall create an instance of a transmission participant state transition diagram for basic operation state machine;</w:t>
      </w:r>
    </w:p>
    <w:p w14:paraId="6672C8D4" w14:textId="77777777" w:rsidR="00530B2F" w:rsidRPr="00201E3B" w:rsidRDefault="00530B2F" w:rsidP="00530B2F">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5C8F49C7" w14:textId="77777777" w:rsidR="00530B2F" w:rsidRPr="00201E3B" w:rsidRDefault="00530B2F" w:rsidP="00530B2F">
      <w:pPr>
        <w:pStyle w:val="B2"/>
        <w:rPr>
          <w:lang w:eastAsia="ko-KR"/>
        </w:rPr>
      </w:pPr>
      <w:r w:rsidRPr="00201E3B">
        <w:rPr>
          <w:lang w:eastAsia="ko-KR"/>
        </w:rPr>
        <w:t>a.</w:t>
      </w:r>
      <w:r w:rsidRPr="00201E3B">
        <w:rPr>
          <w:lang w:eastAsia="ko-KR"/>
        </w:rPr>
        <w:tab/>
        <w:t>shall include the granted priority in the Transmission priority field;</w:t>
      </w:r>
    </w:p>
    <w:p w14:paraId="000E2C31" w14:textId="77777777" w:rsidR="00530B2F" w:rsidRPr="00201E3B" w:rsidRDefault="00530B2F" w:rsidP="00530B2F">
      <w:pPr>
        <w:pStyle w:val="B2"/>
        <w:rPr>
          <w:lang w:eastAsia="ko-KR"/>
        </w:rPr>
      </w:pPr>
      <w:r w:rsidRPr="00201E3B">
        <w:rPr>
          <w:lang w:eastAsia="ko-KR"/>
        </w:rPr>
        <w:t>b.</w:t>
      </w:r>
      <w:r w:rsidRPr="00201E3B">
        <w:rPr>
          <w:lang w:eastAsia="ko-KR"/>
        </w:rPr>
        <w:tab/>
        <w:t>shall include the MCVideo user's own MCVideo ID in the User ID field; and</w:t>
      </w:r>
    </w:p>
    <w:p w14:paraId="3AC1FF8F"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3F75EDCA" w14:textId="77777777" w:rsidR="00530B2F" w:rsidRPr="00201E3B" w:rsidRDefault="00530B2F" w:rsidP="00530B2F">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2A302185"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1382BB91" w14:textId="77777777" w:rsidR="00530B2F" w:rsidRPr="00201E3B" w:rsidRDefault="00530B2F" w:rsidP="00530B2F">
      <w:r w:rsidRPr="00201E3B">
        <w:t>Upon receiving encoded media from the user or if encoded media is already buffered the transmission participant:</w:t>
      </w:r>
    </w:p>
    <w:p w14:paraId="196271C2" w14:textId="77777777" w:rsidR="00530B2F" w:rsidRPr="00201E3B" w:rsidRDefault="00530B2F" w:rsidP="00530B2F">
      <w:pPr>
        <w:pStyle w:val="B1"/>
        <w:rPr>
          <w:lang w:eastAsia="ko-KR"/>
        </w:rPr>
      </w:pPr>
      <w:r w:rsidRPr="00201E3B">
        <w:rPr>
          <w:lang w:eastAsia="ko-KR"/>
        </w:rPr>
        <w:t>1.</w:t>
      </w:r>
      <w:r w:rsidRPr="00201E3B">
        <w:rPr>
          <w:lang w:eastAsia="ko-KR"/>
        </w:rPr>
        <w:tab/>
        <w:t>shall start timer T206 (Stop talking warning);</w:t>
      </w:r>
    </w:p>
    <w:p w14:paraId="70B2EF46" w14:textId="77777777" w:rsidR="00530B2F" w:rsidRPr="00201E3B" w:rsidRDefault="00530B2F" w:rsidP="00530B2F">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1B923B6E" w14:textId="77777777" w:rsidR="00530B2F" w:rsidRPr="00201E3B" w:rsidRDefault="00530B2F" w:rsidP="00530B2F">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53FEAD1F"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.5.5]</w:t>
      </w:r>
    </w:p>
    <w:p w14:paraId="6C446702" w14:textId="77777777" w:rsidR="00530B2F" w:rsidRPr="00201E3B" w:rsidRDefault="00530B2F" w:rsidP="00530B2F">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1730B562" w14:textId="77777777" w:rsidR="00530B2F" w:rsidRPr="00201E3B" w:rsidRDefault="00530B2F" w:rsidP="00530B2F">
      <w:pPr>
        <w:pStyle w:val="B1"/>
      </w:pPr>
      <w:r w:rsidRPr="00201E3B">
        <w:t>1.</w:t>
      </w:r>
      <w:r w:rsidRPr="00201E3B">
        <w:tab/>
        <w:t>shall stop timer T206 (Stop talking warning), if running;</w:t>
      </w:r>
    </w:p>
    <w:p w14:paraId="42AB3B9B" w14:textId="77777777" w:rsidR="00530B2F" w:rsidRPr="00201E3B" w:rsidRDefault="00530B2F" w:rsidP="00530B2F">
      <w:pPr>
        <w:pStyle w:val="B1"/>
      </w:pPr>
      <w:r w:rsidRPr="00201E3B">
        <w:t>2.</w:t>
      </w:r>
      <w:r w:rsidRPr="00201E3B">
        <w:tab/>
        <w:t>shall stop timer T207 (Stop talking), if running;</w:t>
      </w:r>
    </w:p>
    <w:p w14:paraId="3E1A7C54" w14:textId="77777777" w:rsidR="00530B2F" w:rsidRPr="00201E3B" w:rsidRDefault="00530B2F" w:rsidP="00530B2F">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1920863F" w14:textId="77777777" w:rsidR="00530B2F" w:rsidRPr="00201E3B" w:rsidRDefault="00530B2F" w:rsidP="00530B2F">
      <w:pPr>
        <w:pStyle w:val="B2"/>
      </w:pPr>
      <w:r w:rsidRPr="00201E3B">
        <w:t>a.</w:t>
      </w:r>
      <w:r w:rsidRPr="00201E3B">
        <w:tab/>
        <w:t xml:space="preserve">shall include the MCVideo ID of the MCVideo </w:t>
      </w:r>
      <w:r w:rsidRPr="00201E3B">
        <w:rPr>
          <w:lang w:eastAsia="ko-KR"/>
        </w:rPr>
        <w:t>u</w:t>
      </w:r>
      <w:r w:rsidRPr="00201E3B">
        <w:t>ser in the User ID field; and</w:t>
      </w:r>
    </w:p>
    <w:p w14:paraId="0FCAEFAA" w14:textId="77777777" w:rsidR="00530B2F" w:rsidRPr="00201E3B" w:rsidRDefault="00530B2F" w:rsidP="00530B2F">
      <w:pPr>
        <w:pStyle w:val="B2"/>
      </w:pPr>
      <w:r w:rsidRPr="00201E3B">
        <w:t>b.</w:t>
      </w:r>
      <w:r w:rsidRPr="00201E3B">
        <w:tab/>
        <w:t>if the session is not initiated as a broadcast group call with the B-bit set to '1' (Broadcast group call), shall include a Transmission Indicator field set to '0' (normal call);</w:t>
      </w:r>
    </w:p>
    <w:p w14:paraId="7758F8E3" w14:textId="77777777" w:rsidR="00530B2F" w:rsidRPr="00201E3B" w:rsidRDefault="00530B2F" w:rsidP="00530B2F">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2B511C25" w14:textId="77777777" w:rsidR="00530B2F" w:rsidRPr="00201E3B" w:rsidRDefault="00530B2F" w:rsidP="00530B2F">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61B17EB2" w14:textId="77777777" w:rsidR="00530B2F" w:rsidRPr="00201E3B" w:rsidRDefault="00530B2F" w:rsidP="00530B2F">
      <w:pPr>
        <w:pStyle w:val="H6"/>
      </w:pPr>
      <w:r w:rsidRPr="00201E3B">
        <w:t>7.1.1.3.3</w:t>
      </w:r>
      <w:r w:rsidRPr="00201E3B">
        <w:tab/>
        <w:t>Test description</w:t>
      </w:r>
    </w:p>
    <w:p w14:paraId="715668E6" w14:textId="77777777" w:rsidR="00530B2F" w:rsidRPr="00201E3B" w:rsidRDefault="00530B2F" w:rsidP="00530B2F">
      <w:pPr>
        <w:pStyle w:val="H6"/>
      </w:pPr>
      <w:r w:rsidRPr="00201E3B">
        <w:t>7.1.1.3.3.1</w:t>
      </w:r>
      <w:r w:rsidRPr="00201E3B">
        <w:tab/>
        <w:t>Pre-test conditions</w:t>
      </w:r>
    </w:p>
    <w:p w14:paraId="1B033186" w14:textId="77777777" w:rsidR="00530B2F" w:rsidRPr="00201E3B" w:rsidRDefault="00530B2F" w:rsidP="00530B2F">
      <w:pPr>
        <w:pStyle w:val="H6"/>
      </w:pPr>
      <w:r w:rsidRPr="00201E3B">
        <w:t>System Simulator:</w:t>
      </w:r>
    </w:p>
    <w:p w14:paraId="648F9FCB" w14:textId="77777777" w:rsidR="00530B2F" w:rsidRPr="00201E3B" w:rsidRDefault="00530B2F" w:rsidP="00530B2F">
      <w:pPr>
        <w:pStyle w:val="B1"/>
      </w:pPr>
      <w:r w:rsidRPr="00201E3B">
        <w:t>-</w:t>
      </w:r>
      <w:r w:rsidRPr="00201E3B">
        <w:tab/>
      </w:r>
      <w:r w:rsidRPr="00201E3B">
        <w:rPr>
          <w:color w:val="000000"/>
        </w:rPr>
        <w:t>SS-UE1 (MCVideo client)</w:t>
      </w:r>
    </w:p>
    <w:p w14:paraId="74F21ED6"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95EDC2"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1DCEE240"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CA82A0" w14:textId="77777777" w:rsidR="00530B2F" w:rsidRPr="00201E3B" w:rsidRDefault="00530B2F" w:rsidP="00530B2F">
      <w:pPr>
        <w:pStyle w:val="B1"/>
      </w:pPr>
      <w:r w:rsidRPr="00201E3B">
        <w:t>-</w:t>
      </w:r>
      <w:r w:rsidRPr="00201E3B">
        <w:tab/>
      </w:r>
      <w:r w:rsidRPr="00201E3B">
        <w:rPr>
          <w:color w:val="000000"/>
        </w:rPr>
        <w:t>SS-NW (MCVideo server)</w:t>
      </w:r>
    </w:p>
    <w:p w14:paraId="0801F1A5" w14:textId="77777777" w:rsidR="00530B2F" w:rsidRPr="00201E3B" w:rsidRDefault="00530B2F" w:rsidP="00530B2F">
      <w:pPr>
        <w:pStyle w:val="B2"/>
        <w:rPr>
          <w:color w:val="000000"/>
        </w:rPr>
      </w:pPr>
      <w:r w:rsidRPr="00201E3B">
        <w:rPr>
          <w:color w:val="000000"/>
        </w:rPr>
        <w:lastRenderedPageBreak/>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9FFF49"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0E118424" w14:textId="77777777" w:rsidR="00530B2F" w:rsidRPr="00201E3B" w:rsidRDefault="00530B2F" w:rsidP="00530B2F">
      <w:pPr>
        <w:pStyle w:val="H6"/>
      </w:pPr>
      <w:r w:rsidRPr="00201E3B">
        <w:t>IUT:</w:t>
      </w:r>
    </w:p>
    <w:p w14:paraId="51070CC7" w14:textId="77777777" w:rsidR="00530B2F" w:rsidRPr="00201E3B" w:rsidRDefault="00530B2F" w:rsidP="00530B2F">
      <w:pPr>
        <w:pStyle w:val="B1"/>
      </w:pPr>
      <w:r w:rsidRPr="00201E3B">
        <w:t>-</w:t>
      </w:r>
      <w:r w:rsidRPr="00201E3B">
        <w:tab/>
        <w:t>UE (MCVideo client)</w:t>
      </w:r>
    </w:p>
    <w:p w14:paraId="168214DF" w14:textId="77777777" w:rsidR="00530B2F" w:rsidRPr="00201E3B" w:rsidRDefault="00530B2F" w:rsidP="00530B2F">
      <w:pPr>
        <w:pStyle w:val="B1"/>
      </w:pPr>
      <w:r w:rsidRPr="00201E3B">
        <w:t>-</w:t>
      </w:r>
      <w:r w:rsidRPr="00201E3B">
        <w:tab/>
        <w:t>The test USIM set as defined in TS 36.579-1 [2], subclause 5.5.10 is inserted.</w:t>
      </w:r>
    </w:p>
    <w:p w14:paraId="17677C0A"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80E5AFB" w14:textId="77777777" w:rsidR="00530B2F" w:rsidRPr="00201E3B" w:rsidRDefault="00530B2F" w:rsidP="00530B2F">
      <w:pPr>
        <w:pStyle w:val="H6"/>
      </w:pPr>
      <w:r w:rsidRPr="00201E3B">
        <w:t>Preamble:</w:t>
      </w:r>
    </w:p>
    <w:p w14:paraId="59C536BC"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DD1A555"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6EC0A251"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6F1FE1C1" w14:textId="77777777" w:rsidR="00530B2F" w:rsidRPr="00201E3B" w:rsidRDefault="00530B2F" w:rsidP="00530B2F">
      <w:pPr>
        <w:pStyle w:val="B1"/>
      </w:pPr>
      <w:r w:rsidRPr="00201E3B">
        <w:t>-</w:t>
      </w:r>
      <w:r w:rsidRPr="00201E3B">
        <w:tab/>
        <w:t>The UE is switched-off.</w:t>
      </w:r>
    </w:p>
    <w:p w14:paraId="35248B58" w14:textId="77777777" w:rsidR="00530B2F" w:rsidRPr="00201E3B" w:rsidRDefault="00530B2F" w:rsidP="00530B2F">
      <w:pPr>
        <w:pStyle w:val="B1"/>
      </w:pPr>
      <w:r w:rsidRPr="00201E3B">
        <w:t>-</w:t>
      </w:r>
      <w:r w:rsidRPr="00201E3B">
        <w:tab/>
        <w:t>UE States at the end of the preamble</w:t>
      </w:r>
    </w:p>
    <w:p w14:paraId="56028DE7" w14:textId="77777777" w:rsidR="00530B2F" w:rsidRPr="00201E3B" w:rsidRDefault="00530B2F" w:rsidP="00530B2F">
      <w:pPr>
        <w:pStyle w:val="B2"/>
      </w:pPr>
      <w:r w:rsidRPr="00201E3B">
        <w:t>-</w:t>
      </w:r>
      <w:r w:rsidRPr="00201E3B">
        <w:tab/>
        <w:t>The UE is in state 'switched-off'.</w:t>
      </w:r>
    </w:p>
    <w:p w14:paraId="3B0AB614" w14:textId="77777777" w:rsidR="00530B2F" w:rsidRPr="00201E3B" w:rsidRDefault="00530B2F" w:rsidP="00530B2F">
      <w:pPr>
        <w:pStyle w:val="H6"/>
      </w:pPr>
      <w:r w:rsidRPr="00201E3B">
        <w:lastRenderedPageBreak/>
        <w:t>7.1.1.3.3.2</w:t>
      </w:r>
      <w:r w:rsidRPr="00201E3B">
        <w:tab/>
        <w:t>Test procedure sequence</w:t>
      </w:r>
    </w:p>
    <w:p w14:paraId="24F7EAF8" w14:textId="77777777" w:rsidR="00530B2F" w:rsidRPr="00201E3B" w:rsidRDefault="00530B2F" w:rsidP="00530B2F">
      <w:pPr>
        <w:pStyle w:val="TH"/>
      </w:pPr>
      <w:r w:rsidRPr="00201E3B">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42B580DC" w14:textId="77777777" w:rsidTr="00530B2F">
        <w:tc>
          <w:tcPr>
            <w:tcW w:w="648" w:type="dxa"/>
            <w:tcBorders>
              <w:top w:val="single" w:sz="4" w:space="0" w:color="auto"/>
              <w:left w:val="single" w:sz="4" w:space="0" w:color="auto"/>
              <w:bottom w:val="nil"/>
              <w:right w:val="single" w:sz="4" w:space="0" w:color="auto"/>
            </w:tcBorders>
            <w:hideMark/>
          </w:tcPr>
          <w:p w14:paraId="55FDED6E"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098A7DCA"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1086648"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489EF6"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F073629"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456CC56F" w14:textId="77777777" w:rsidTr="00530B2F">
        <w:tc>
          <w:tcPr>
            <w:tcW w:w="648" w:type="dxa"/>
            <w:tcBorders>
              <w:top w:val="nil"/>
              <w:left w:val="single" w:sz="4" w:space="0" w:color="auto"/>
              <w:bottom w:val="single" w:sz="4" w:space="0" w:color="auto"/>
              <w:right w:val="single" w:sz="4" w:space="0" w:color="auto"/>
            </w:tcBorders>
          </w:tcPr>
          <w:p w14:paraId="481D5A14"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9158929"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A3B9FD8"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1C6FF2EB"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0DC6E5DC"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26CDD26" w14:textId="77777777" w:rsidR="00530B2F" w:rsidRPr="00201E3B" w:rsidRDefault="00530B2F">
            <w:pPr>
              <w:pStyle w:val="TAH"/>
              <w:spacing w:line="256" w:lineRule="auto"/>
              <w:rPr>
                <w:lang w:eastAsia="en-US"/>
              </w:rPr>
            </w:pPr>
          </w:p>
        </w:tc>
      </w:tr>
      <w:tr w:rsidR="00530B2F" w:rsidRPr="00201E3B" w14:paraId="68D0194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8DF09DD"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8A5B9F"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9E9B1D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57443E"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E1C38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171D69" w14:textId="77777777" w:rsidR="00530B2F" w:rsidRPr="00201E3B" w:rsidRDefault="00530B2F">
            <w:pPr>
              <w:pStyle w:val="TAC"/>
              <w:spacing w:line="256" w:lineRule="auto"/>
              <w:rPr>
                <w:lang w:eastAsia="en-US"/>
              </w:rPr>
            </w:pPr>
            <w:r w:rsidRPr="00201E3B">
              <w:rPr>
                <w:lang w:eastAsia="en-US"/>
              </w:rPr>
              <w:t>-</w:t>
            </w:r>
          </w:p>
        </w:tc>
      </w:tr>
      <w:tr w:rsidR="00530B2F" w:rsidRPr="00201E3B" w14:paraId="7D4F01FE"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267050D" w14:textId="77777777" w:rsidR="00530B2F" w:rsidRPr="00201E3B" w:rsidRDefault="00530B2F">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5397D0C" w14:textId="77777777" w:rsidR="00530B2F" w:rsidRPr="00201E3B" w:rsidRDefault="00530B2F">
            <w:pPr>
              <w:pStyle w:val="TAN"/>
              <w:spacing w:line="256" w:lineRule="auto"/>
              <w:rPr>
                <w:lang w:eastAsia="en-US"/>
              </w:rPr>
            </w:pPr>
            <w:r w:rsidRPr="00201E3B">
              <w:rPr>
                <w:lang w:eastAsia="en-US"/>
              </w:rPr>
              <w:t>Trigger the UE to reset UTC time and location.</w:t>
            </w:r>
          </w:p>
          <w:p w14:paraId="597EE71C" w14:textId="77777777" w:rsidR="00530B2F" w:rsidRPr="00201E3B" w:rsidRDefault="00530B2F">
            <w:pPr>
              <w:pStyle w:val="TAN"/>
              <w:spacing w:line="256" w:lineRule="auto"/>
              <w:rPr>
                <w:lang w:eastAsia="en-US"/>
              </w:rPr>
            </w:pPr>
          </w:p>
          <w:p w14:paraId="74750E63"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9B5D769"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15C34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DF0E5A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A77C0E" w14:textId="77777777" w:rsidR="00530B2F" w:rsidRPr="00201E3B" w:rsidRDefault="00530B2F">
            <w:pPr>
              <w:pStyle w:val="TAC"/>
              <w:spacing w:line="256" w:lineRule="auto"/>
              <w:rPr>
                <w:lang w:eastAsia="en-US"/>
              </w:rPr>
            </w:pPr>
            <w:r w:rsidRPr="00201E3B">
              <w:rPr>
                <w:lang w:eastAsia="en-US"/>
              </w:rPr>
              <w:t>-</w:t>
            </w:r>
          </w:p>
        </w:tc>
      </w:tr>
      <w:tr w:rsidR="00530B2F" w:rsidRPr="00201E3B" w14:paraId="192E7D3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B0C7677" w14:textId="77777777" w:rsidR="00530B2F" w:rsidRPr="00201E3B" w:rsidRDefault="00530B2F">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829A38D"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4074166A" w14:textId="77777777" w:rsidR="00530B2F" w:rsidRPr="00201E3B" w:rsidRDefault="00530B2F">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8CB13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07709C7"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BF1B1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7F2EAD" w14:textId="77777777" w:rsidR="00530B2F" w:rsidRPr="00201E3B" w:rsidRDefault="00530B2F">
            <w:pPr>
              <w:pStyle w:val="TAC"/>
              <w:spacing w:line="256" w:lineRule="auto"/>
              <w:rPr>
                <w:lang w:eastAsia="en-US"/>
              </w:rPr>
            </w:pPr>
            <w:r w:rsidRPr="00201E3B">
              <w:rPr>
                <w:lang w:eastAsia="en-US"/>
              </w:rPr>
              <w:t>-</w:t>
            </w:r>
          </w:p>
        </w:tc>
      </w:tr>
      <w:tr w:rsidR="00530B2F" w:rsidRPr="00201E3B" w14:paraId="3F7C619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7865CB5"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89F484B" w14:textId="77777777" w:rsidR="00530B2F" w:rsidRPr="00201E3B" w:rsidRDefault="00530B2F">
            <w:pPr>
              <w:pStyle w:val="TAL"/>
              <w:spacing w:line="256" w:lineRule="auto"/>
              <w:rPr>
                <w:lang w:eastAsia="en-US"/>
              </w:rPr>
            </w:pPr>
            <w:r w:rsidRPr="00201E3B">
              <w:rPr>
                <w:lang w:eastAsia="en-US"/>
              </w:rPr>
              <w:t xml:space="preserve">Make the UE (MCVideo Client) initiate an off-network emergency group call with </w:t>
            </w:r>
            <w:r w:rsidRPr="00201E3B">
              <w:rPr>
                <w:lang w:eastAsia="ko-KR"/>
              </w:rPr>
              <w:t>an explicit transmission request.</w:t>
            </w:r>
          </w:p>
          <w:p w14:paraId="41A55C75"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FD8CDF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62784A"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AD769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AB522D" w14:textId="77777777" w:rsidR="00530B2F" w:rsidRPr="00201E3B" w:rsidRDefault="00530B2F">
            <w:pPr>
              <w:pStyle w:val="TAC"/>
              <w:spacing w:line="256" w:lineRule="auto"/>
              <w:rPr>
                <w:lang w:eastAsia="en-US"/>
              </w:rPr>
            </w:pPr>
            <w:r w:rsidRPr="00201E3B">
              <w:rPr>
                <w:lang w:eastAsia="en-US"/>
              </w:rPr>
              <w:t>-</w:t>
            </w:r>
          </w:p>
        </w:tc>
      </w:tr>
      <w:tr w:rsidR="00530B2F" w:rsidRPr="00201E3B" w14:paraId="60F3A3F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1B89E25"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97C570" w14:textId="77777777" w:rsidR="00530B2F" w:rsidRPr="00201E3B" w:rsidRDefault="00530B2F">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37E24E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5B0CE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0C043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099DB2" w14:textId="77777777" w:rsidR="00530B2F" w:rsidRPr="00201E3B" w:rsidRDefault="00530B2F">
            <w:pPr>
              <w:pStyle w:val="TAC"/>
              <w:spacing w:line="256" w:lineRule="auto"/>
              <w:rPr>
                <w:lang w:eastAsia="en-US"/>
              </w:rPr>
            </w:pPr>
            <w:r w:rsidRPr="00201E3B">
              <w:rPr>
                <w:lang w:eastAsia="en-US"/>
              </w:rPr>
              <w:t>-</w:t>
            </w:r>
          </w:p>
        </w:tc>
      </w:tr>
      <w:tr w:rsidR="00530B2F" w:rsidRPr="00201E3B" w14:paraId="7DA4488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DE5D63A" w14:textId="77777777" w:rsidR="00530B2F" w:rsidRPr="00201E3B" w:rsidRDefault="00530B2F">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558624F" w14:textId="77777777" w:rsidR="00530B2F" w:rsidRPr="00201E3B" w:rsidRDefault="00530B2F">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5AC058A0" w14:textId="77777777" w:rsidR="00530B2F" w:rsidRPr="00201E3B" w:rsidRDefault="00530B2F">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014C992"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885988A"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1839D04F"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CF928EF" w14:textId="77777777" w:rsidR="00530B2F" w:rsidRPr="00201E3B" w:rsidRDefault="00530B2F">
            <w:pPr>
              <w:pStyle w:val="TAC"/>
              <w:spacing w:line="256" w:lineRule="auto"/>
              <w:rPr>
                <w:lang w:eastAsia="en-US"/>
              </w:rPr>
            </w:pPr>
            <w:r w:rsidRPr="00201E3B">
              <w:rPr>
                <w:lang w:eastAsia="en-US"/>
              </w:rPr>
              <w:t>P</w:t>
            </w:r>
          </w:p>
        </w:tc>
      </w:tr>
      <w:tr w:rsidR="00530B2F" w:rsidRPr="00201E3B" w14:paraId="32AD75D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27FCFBE" w14:textId="77777777" w:rsidR="00530B2F" w:rsidRPr="00201E3B" w:rsidRDefault="00530B2F">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C517E5F" w14:textId="77777777" w:rsidR="00530B2F" w:rsidRPr="00201E3B" w:rsidRDefault="00530B2F">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D69CDE3" w14:textId="77777777" w:rsidR="00530B2F" w:rsidRPr="00201E3B" w:rsidRDefault="00530B2F">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5F0C7353"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7BB12CB6"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570D4218" w14:textId="77777777" w:rsidR="00530B2F" w:rsidRPr="00201E3B" w:rsidRDefault="00530B2F">
            <w:pPr>
              <w:pStyle w:val="TAC"/>
              <w:spacing w:line="256" w:lineRule="auto"/>
              <w:rPr>
                <w:lang w:eastAsia="en-US"/>
              </w:rPr>
            </w:pPr>
          </w:p>
        </w:tc>
      </w:tr>
      <w:tr w:rsidR="00530B2F" w:rsidRPr="00201E3B" w14:paraId="10C1F89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38EEB96" w14:textId="77777777" w:rsidR="00530B2F" w:rsidRPr="00201E3B" w:rsidRDefault="00530B2F">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F0A698" w14:textId="77777777" w:rsidR="00530B2F" w:rsidRPr="00201E3B" w:rsidRDefault="00530B2F">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733EB8A"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DFCA33"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4D5CE1CA"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4EE55C" w14:textId="77777777" w:rsidR="00530B2F" w:rsidRPr="00201E3B" w:rsidRDefault="00530B2F">
            <w:pPr>
              <w:pStyle w:val="TAC"/>
              <w:spacing w:line="256" w:lineRule="auto"/>
              <w:rPr>
                <w:lang w:eastAsia="en-US"/>
              </w:rPr>
            </w:pPr>
            <w:r w:rsidRPr="00201E3B">
              <w:rPr>
                <w:lang w:eastAsia="en-US"/>
              </w:rPr>
              <w:t>P</w:t>
            </w:r>
          </w:p>
        </w:tc>
      </w:tr>
      <w:tr w:rsidR="00530B2F" w:rsidRPr="00201E3B" w14:paraId="0558622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C6B0149" w14:textId="77777777" w:rsidR="00530B2F" w:rsidRPr="00201E3B" w:rsidRDefault="00530B2F">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01D4974" w14:textId="77777777" w:rsidR="00530B2F" w:rsidRPr="00201E3B" w:rsidRDefault="00530B2F">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6E97AB66"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97541A"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7824097"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AF49DD9" w14:textId="77777777" w:rsidR="00530B2F" w:rsidRPr="00201E3B" w:rsidRDefault="00530B2F">
            <w:pPr>
              <w:pStyle w:val="TAC"/>
              <w:spacing w:line="256" w:lineRule="auto"/>
              <w:rPr>
                <w:lang w:eastAsia="en-US"/>
              </w:rPr>
            </w:pPr>
            <w:r w:rsidRPr="00201E3B">
              <w:rPr>
                <w:lang w:eastAsia="en-US"/>
              </w:rPr>
              <w:t>P</w:t>
            </w:r>
          </w:p>
        </w:tc>
      </w:tr>
      <w:tr w:rsidR="00530B2F" w:rsidRPr="00201E3B" w14:paraId="41A6C648"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AB94CBA" w14:textId="77777777" w:rsidR="00530B2F" w:rsidRPr="00201E3B" w:rsidRDefault="00530B2F">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1C15304" w14:textId="77777777" w:rsidR="00530B2F" w:rsidRPr="00201E3B" w:rsidRDefault="00530B2F">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109A72F5"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038E4D1"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1AEE82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0D5C9C" w14:textId="77777777" w:rsidR="00530B2F" w:rsidRPr="00201E3B" w:rsidRDefault="00530B2F">
            <w:pPr>
              <w:pStyle w:val="TAC"/>
              <w:spacing w:line="256" w:lineRule="auto"/>
              <w:rPr>
                <w:lang w:eastAsia="en-US"/>
              </w:rPr>
            </w:pPr>
            <w:r w:rsidRPr="00201E3B">
              <w:rPr>
                <w:lang w:eastAsia="en-US"/>
              </w:rPr>
              <w:t>-</w:t>
            </w:r>
          </w:p>
        </w:tc>
      </w:tr>
      <w:tr w:rsidR="00530B2F" w:rsidRPr="00201E3B" w14:paraId="3874AA8C"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36118A6E" w14:textId="77777777" w:rsidR="00530B2F" w:rsidRPr="00201E3B" w:rsidRDefault="00530B2F">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9F8625F" w14:textId="77777777" w:rsidR="00530B2F" w:rsidRPr="00201E3B" w:rsidRDefault="00530B2F">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8E2AA22"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A5A91B"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055209C"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CD0FC87" w14:textId="77777777" w:rsidR="00530B2F" w:rsidRPr="00201E3B" w:rsidRDefault="00530B2F">
            <w:pPr>
              <w:pStyle w:val="TAC"/>
              <w:spacing w:line="256" w:lineRule="auto"/>
              <w:rPr>
                <w:lang w:eastAsia="en-US"/>
              </w:rPr>
            </w:pPr>
            <w:r w:rsidRPr="00201E3B">
              <w:rPr>
                <w:lang w:eastAsia="en-US"/>
              </w:rPr>
              <w:t>P</w:t>
            </w:r>
          </w:p>
        </w:tc>
      </w:tr>
      <w:tr w:rsidR="00530B2F" w:rsidRPr="00201E3B" w14:paraId="7B50F449"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EBF9F16" w14:textId="77777777" w:rsidR="00530B2F" w:rsidRPr="00201E3B" w:rsidRDefault="00530B2F">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8471437" w14:textId="77777777" w:rsidR="00530B2F" w:rsidRPr="00201E3B" w:rsidRDefault="00530B2F">
            <w:pPr>
              <w:pStyle w:val="TAL"/>
              <w:spacing w:line="256" w:lineRule="auto"/>
              <w:rPr>
                <w:lang w:eastAsia="en-US"/>
              </w:rPr>
            </w:pPr>
            <w:r w:rsidRPr="00201E3B">
              <w:rPr>
                <w:lang w:eastAsia="en-US"/>
              </w:rPr>
              <w:t>Make the MCVideo User release transmission control.</w:t>
            </w:r>
          </w:p>
          <w:p w14:paraId="69DF5A52" w14:textId="77777777" w:rsidR="00530B2F" w:rsidRPr="00201E3B" w:rsidRDefault="00530B2F">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898DB8C"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2B68F1"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65D2A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C4EEFC3" w14:textId="77777777" w:rsidR="00530B2F" w:rsidRPr="00201E3B" w:rsidRDefault="00530B2F">
            <w:pPr>
              <w:pStyle w:val="TAC"/>
              <w:spacing w:line="256" w:lineRule="auto"/>
              <w:rPr>
                <w:lang w:eastAsia="en-US"/>
              </w:rPr>
            </w:pPr>
            <w:r w:rsidRPr="00201E3B">
              <w:rPr>
                <w:lang w:eastAsia="en-US"/>
              </w:rPr>
              <w:t>-</w:t>
            </w:r>
          </w:p>
        </w:tc>
      </w:tr>
      <w:tr w:rsidR="00530B2F" w:rsidRPr="00201E3B" w14:paraId="15950946"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BB89CD0" w14:textId="77777777" w:rsidR="00530B2F" w:rsidRPr="00201E3B" w:rsidRDefault="00530B2F">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464C0FD" w14:textId="77777777" w:rsidR="00530B2F" w:rsidRPr="00201E3B" w:rsidRDefault="00530B2F">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4C7344"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7EECAE0" w14:textId="77777777" w:rsidR="00530B2F" w:rsidRPr="00201E3B" w:rsidRDefault="00530B2F">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EE9BEAD"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44E1BE" w14:textId="77777777" w:rsidR="00530B2F" w:rsidRPr="00201E3B" w:rsidRDefault="00530B2F">
            <w:pPr>
              <w:pStyle w:val="TAC"/>
              <w:spacing w:line="256" w:lineRule="auto"/>
              <w:rPr>
                <w:lang w:eastAsia="en-US"/>
              </w:rPr>
            </w:pPr>
            <w:r w:rsidRPr="00201E3B">
              <w:rPr>
                <w:lang w:eastAsia="en-US"/>
              </w:rPr>
              <w:t>P</w:t>
            </w:r>
          </w:p>
        </w:tc>
      </w:tr>
      <w:tr w:rsidR="00530B2F" w:rsidRPr="00201E3B" w14:paraId="2D123835"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11916E57"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342C405" w14:textId="77777777" w:rsidR="00530B2F" w:rsidRPr="00201E3B" w:rsidRDefault="00530B2F">
            <w:pPr>
              <w:pStyle w:val="TAL"/>
              <w:spacing w:line="256" w:lineRule="auto"/>
              <w:rPr>
                <w:lang w:eastAsia="en-US"/>
              </w:rPr>
            </w:pPr>
            <w:r w:rsidRPr="00201E3B">
              <w:rPr>
                <w:lang w:eastAsia="en-US"/>
              </w:rPr>
              <w:t>Make the UE (MCVideo Client) release the emergency group call.</w:t>
            </w:r>
          </w:p>
          <w:p w14:paraId="0366A114"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3E24A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10F0D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4173C"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2C3C4E" w14:textId="77777777" w:rsidR="00530B2F" w:rsidRPr="00201E3B" w:rsidRDefault="00530B2F">
            <w:pPr>
              <w:pStyle w:val="TAC"/>
              <w:spacing w:line="256" w:lineRule="auto"/>
              <w:rPr>
                <w:lang w:eastAsia="en-US"/>
              </w:rPr>
            </w:pPr>
            <w:r w:rsidRPr="00201E3B">
              <w:rPr>
                <w:lang w:eastAsia="en-US"/>
              </w:rPr>
              <w:t>-</w:t>
            </w:r>
          </w:p>
        </w:tc>
      </w:tr>
      <w:tr w:rsidR="00530B2F" w:rsidRPr="00201E3B" w14:paraId="380AF0EF"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301C0" w14:textId="77777777" w:rsidR="00530B2F" w:rsidRPr="00201E3B" w:rsidRDefault="00530B2F">
            <w:pPr>
              <w:pStyle w:val="TAC"/>
              <w:spacing w:line="256" w:lineRule="auto"/>
              <w:rPr>
                <w:lang w:eastAsia="en-US"/>
              </w:rPr>
            </w:pPr>
            <w:r w:rsidRPr="00201E3B">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2166FAF1" w14:textId="77777777" w:rsidR="00530B2F" w:rsidRPr="00201E3B" w:rsidRDefault="00530B2F">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 '.</w:t>
            </w:r>
          </w:p>
        </w:tc>
        <w:tc>
          <w:tcPr>
            <w:tcW w:w="709" w:type="dxa"/>
            <w:tcBorders>
              <w:top w:val="single" w:sz="4" w:space="0" w:color="auto"/>
              <w:left w:val="single" w:sz="4" w:space="0" w:color="auto"/>
              <w:bottom w:val="single" w:sz="4" w:space="0" w:color="auto"/>
              <w:right w:val="single" w:sz="4" w:space="0" w:color="auto"/>
            </w:tcBorders>
            <w:hideMark/>
          </w:tcPr>
          <w:p w14:paraId="06B5C16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840D7"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6C3E1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6C4DB" w14:textId="77777777" w:rsidR="00530B2F" w:rsidRPr="00201E3B" w:rsidRDefault="00530B2F">
            <w:pPr>
              <w:pStyle w:val="TAC"/>
              <w:spacing w:line="256" w:lineRule="auto"/>
              <w:rPr>
                <w:lang w:eastAsia="en-US"/>
              </w:rPr>
            </w:pPr>
            <w:r w:rsidRPr="00201E3B">
              <w:rPr>
                <w:lang w:eastAsia="en-US"/>
              </w:rPr>
              <w:t>-</w:t>
            </w:r>
          </w:p>
        </w:tc>
      </w:tr>
      <w:tr w:rsidR="00530B2F" w:rsidRPr="00201E3B" w14:paraId="7FDB9750" w14:textId="77777777" w:rsidTr="00530B2F">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6C9BF78"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54C30C60" w14:textId="77777777" w:rsidR="00530B2F" w:rsidRPr="00201E3B" w:rsidRDefault="00530B2F">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59BE980A" w14:textId="77777777" w:rsidR="00530B2F" w:rsidRPr="00201E3B" w:rsidRDefault="00530B2F">
            <w:pPr>
              <w:pStyle w:val="TAN"/>
              <w:spacing w:line="256" w:lineRule="auto"/>
              <w:rPr>
                <w:lang w:eastAsia="en-US"/>
              </w:rPr>
            </w:pPr>
            <w:r w:rsidRPr="00201E3B">
              <w:rPr>
                <w:lang w:eastAsia="en-US"/>
              </w:rPr>
              <w:t>NOTE 3:</w:t>
            </w:r>
            <w:r w:rsidRPr="00201E3B">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648D68B" w14:textId="77777777" w:rsidR="00530B2F" w:rsidRPr="00201E3B" w:rsidRDefault="00530B2F" w:rsidP="00530B2F"/>
    <w:p w14:paraId="535B5D59" w14:textId="77777777" w:rsidR="00530B2F" w:rsidRPr="00201E3B" w:rsidRDefault="00530B2F" w:rsidP="00530B2F">
      <w:pPr>
        <w:pStyle w:val="H6"/>
        <w:rPr>
          <w:lang w:eastAsia="ko-KR"/>
        </w:rPr>
      </w:pPr>
      <w:r w:rsidRPr="00201E3B">
        <w:t>7.1.1.3.3.3</w:t>
      </w:r>
      <w:r w:rsidRPr="00201E3B">
        <w:tab/>
        <w:t>Specific message contents</w:t>
      </w:r>
    </w:p>
    <w:p w14:paraId="73190AC7" w14:textId="77777777" w:rsidR="00530B2F" w:rsidRPr="00201E3B" w:rsidRDefault="00530B2F" w:rsidP="00530B2F">
      <w:pPr>
        <w:pStyle w:val="TH"/>
      </w:pPr>
      <w:r w:rsidRPr="00201E3B">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22DCE0CE"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22BF6044"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bl>
    <w:p w14:paraId="0EA8F8FC" w14:textId="77777777" w:rsidR="00530B2F" w:rsidRPr="00201E3B" w:rsidRDefault="00530B2F" w:rsidP="00530B2F"/>
    <w:p w14:paraId="03648D3A" w14:textId="77777777" w:rsidR="00530B2F" w:rsidRPr="00201E3B" w:rsidRDefault="00530B2F" w:rsidP="00530B2F">
      <w:pPr>
        <w:pStyle w:val="TH"/>
      </w:pPr>
      <w:r w:rsidRPr="00201E3B">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A405936"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38AADF5" w14:textId="77777777" w:rsidR="00530B2F" w:rsidRPr="00201E3B" w:rsidRDefault="00530B2F">
            <w:pPr>
              <w:pStyle w:val="TAL"/>
              <w:spacing w:line="256" w:lineRule="auto"/>
              <w:rPr>
                <w:lang w:eastAsia="en-US"/>
              </w:rPr>
            </w:pPr>
            <w:r w:rsidRPr="00201E3B">
              <w:rPr>
                <w:lang w:eastAsia="en-US"/>
              </w:rPr>
              <w:t>Derivation Path: TS 36.579-1 [2], Table 5.5.14.3-1, condition EMERGENCY-CALL</w:t>
            </w:r>
          </w:p>
        </w:tc>
      </w:tr>
      <w:tr w:rsidR="00530B2F" w:rsidRPr="00201E3B" w14:paraId="18DA8CB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1AB31DA"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A44BBE"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CFA7FCE"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05DC20"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27426CF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3563C0E" w14:textId="77777777" w:rsidR="00530B2F" w:rsidRPr="00201E3B" w:rsidRDefault="00530B2F">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E4A8F31"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D644E2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C16F1AE" w14:textId="77777777" w:rsidR="00530B2F" w:rsidRPr="00201E3B" w:rsidRDefault="00530B2F">
            <w:pPr>
              <w:pStyle w:val="TAL"/>
              <w:spacing w:line="256" w:lineRule="auto"/>
              <w:rPr>
                <w:lang w:eastAsia="en-US"/>
              </w:rPr>
            </w:pPr>
          </w:p>
        </w:tc>
      </w:tr>
    </w:tbl>
    <w:p w14:paraId="3A5A0D07" w14:textId="77777777" w:rsidR="00530B2F" w:rsidRPr="00201E3B" w:rsidRDefault="00530B2F" w:rsidP="00530B2F"/>
    <w:p w14:paraId="2BB29737" w14:textId="77777777" w:rsidR="00530B2F" w:rsidRPr="00201E3B" w:rsidRDefault="00530B2F" w:rsidP="00530B2F">
      <w:pPr>
        <w:pStyle w:val="TH"/>
      </w:pPr>
      <w:r w:rsidRPr="00201E3B">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64E1F4B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D5FF25E"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bl>
    <w:p w14:paraId="4B76C26A" w14:textId="77777777" w:rsidR="00530B2F" w:rsidRPr="00201E3B" w:rsidRDefault="00530B2F" w:rsidP="00530B2F"/>
    <w:p w14:paraId="260D287D" w14:textId="77777777" w:rsidR="00530B2F" w:rsidRPr="00201E3B" w:rsidRDefault="00530B2F" w:rsidP="00530B2F">
      <w:pPr>
        <w:pStyle w:val="TH"/>
      </w:pPr>
      <w:r w:rsidRPr="00201E3B">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FD867F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61D6FDED" w14:textId="77777777" w:rsidR="00530B2F" w:rsidRPr="00201E3B" w:rsidRDefault="00530B2F">
            <w:pPr>
              <w:pStyle w:val="TAL"/>
              <w:spacing w:line="256" w:lineRule="auto"/>
              <w:rPr>
                <w:lang w:eastAsia="en-US"/>
              </w:rPr>
            </w:pPr>
            <w:r w:rsidRPr="00201E3B">
              <w:rPr>
                <w:lang w:eastAsia="en-US"/>
              </w:rPr>
              <w:t>Derivation Path: TS 36.579-1 [2], Table 5.5.11.2.4-1, condition OFF-NETWORK, EMERGENCY-CALL</w:t>
            </w:r>
          </w:p>
        </w:tc>
      </w:tr>
    </w:tbl>
    <w:p w14:paraId="7C19DDD3" w14:textId="77777777" w:rsidR="00530B2F" w:rsidRPr="00201E3B" w:rsidRDefault="00530B2F" w:rsidP="00530B2F"/>
    <w:p w14:paraId="7056CDEA" w14:textId="77777777" w:rsidR="00530B2F" w:rsidRPr="00201E3B" w:rsidRDefault="00530B2F" w:rsidP="00201E3B">
      <w:pPr>
        <w:pStyle w:val="Heading4"/>
      </w:pPr>
      <w:bookmarkStart w:id="887" w:name="_Toc123748515"/>
      <w:r w:rsidRPr="00201E3B">
        <w:t>7.1.1.4</w:t>
      </w:r>
      <w:r w:rsidRPr="00201E3B">
        <w:tab/>
        <w:t>Off-network / Group Call / Emergency Call / Client Terminated (CT)</w:t>
      </w:r>
      <w:bookmarkEnd w:id="887"/>
    </w:p>
    <w:p w14:paraId="4D266B90" w14:textId="77777777" w:rsidR="00530B2F" w:rsidRPr="00201E3B" w:rsidRDefault="00530B2F" w:rsidP="00530B2F">
      <w:pPr>
        <w:pStyle w:val="H6"/>
      </w:pPr>
      <w:r w:rsidRPr="00201E3B">
        <w:t>7.1.1.4.1</w:t>
      </w:r>
      <w:r w:rsidRPr="00201E3B">
        <w:tab/>
        <w:t>Test Purpose (TP)</w:t>
      </w:r>
    </w:p>
    <w:p w14:paraId="55F96055" w14:textId="77777777" w:rsidR="00530B2F" w:rsidRPr="00201E3B" w:rsidRDefault="00530B2F" w:rsidP="00530B2F">
      <w:pPr>
        <w:pStyle w:val="H6"/>
      </w:pPr>
      <w:r w:rsidRPr="00201E3B">
        <w:t>(1)</w:t>
      </w:r>
    </w:p>
    <w:p w14:paraId="5AF181BB"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emergency group calls in off-network environment, and the UE (MCVideo Client) is in an off-network environment }</w:t>
      </w:r>
    </w:p>
    <w:p w14:paraId="7E0ACF80"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7FC76944"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for an emergency group call with Confirm mode indication present </w:t>
      </w:r>
      <w:r w:rsidRPr="00201E3B">
        <w:rPr>
          <w:noProof w:val="0"/>
        </w:rPr>
        <w:t>}</w:t>
      </w:r>
    </w:p>
    <w:p w14:paraId="201E5B01"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 </w:t>
      </w:r>
      <w:r w:rsidRPr="00201E3B">
        <w:rPr>
          <w:b/>
          <w:bCs/>
          <w:noProof w:val="0"/>
        </w:rPr>
        <w:t>and</w:t>
      </w:r>
      <w:r w:rsidRPr="00201E3B">
        <w:rPr>
          <w:noProof w:val="0"/>
        </w:rPr>
        <w:t xml:space="preserve"> respects the transmission control imposed by the transmission control entity/arbitrator }</w:t>
      </w:r>
    </w:p>
    <w:p w14:paraId="4795EE3C" w14:textId="77777777" w:rsidR="00530B2F" w:rsidRPr="00201E3B" w:rsidRDefault="00530B2F" w:rsidP="00530B2F">
      <w:pPr>
        <w:pStyle w:val="PL"/>
        <w:rPr>
          <w:noProof w:val="0"/>
        </w:rPr>
      </w:pPr>
      <w:r w:rsidRPr="00201E3B">
        <w:rPr>
          <w:noProof w:val="0"/>
        </w:rPr>
        <w:t xml:space="preserve">            }</w:t>
      </w:r>
    </w:p>
    <w:p w14:paraId="5DE14877" w14:textId="77777777" w:rsidR="00530B2F" w:rsidRPr="00201E3B" w:rsidRDefault="00530B2F" w:rsidP="00530B2F">
      <w:pPr>
        <w:pStyle w:val="PL"/>
        <w:rPr>
          <w:b/>
          <w:noProof w:val="0"/>
        </w:rPr>
      </w:pPr>
    </w:p>
    <w:p w14:paraId="26A5E0D0" w14:textId="77777777" w:rsidR="00530B2F" w:rsidRPr="00201E3B" w:rsidRDefault="00530B2F" w:rsidP="00530B2F">
      <w:pPr>
        <w:pStyle w:val="H6"/>
      </w:pPr>
      <w:r w:rsidRPr="00201E3B">
        <w:lastRenderedPageBreak/>
        <w:t>7.1.1.4.2</w:t>
      </w:r>
      <w:r w:rsidRPr="00201E3B">
        <w:tab/>
        <w:t>Conformance requirements</w:t>
      </w:r>
    </w:p>
    <w:p w14:paraId="44AE4E66"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9.3.3.4.5, TS 24.581 clauses </w:t>
      </w:r>
      <w:r w:rsidRPr="00201E3B">
        <w:rPr>
          <w:lang w:eastAsia="ko-KR"/>
        </w:rPr>
        <w:t>7.2.3.2.3, 7.2.3.3.4, 7.2.3.4.2, 7.2.3.7.3</w:t>
      </w:r>
      <w:r w:rsidRPr="00201E3B">
        <w:t>. Unless otherwise stated these are Rel-15 requirements.</w:t>
      </w:r>
    </w:p>
    <w:p w14:paraId="6E0279CA" w14:textId="77777777" w:rsidR="00530B2F" w:rsidRPr="00201E3B" w:rsidRDefault="00530B2F" w:rsidP="00530B2F">
      <w:r w:rsidRPr="00201E3B">
        <w:t xml:space="preserve">[TS 24.281, clause </w:t>
      </w:r>
      <w:r w:rsidRPr="00201E3B">
        <w:rPr>
          <w:lang w:eastAsia="zh-CN"/>
        </w:rPr>
        <w:t>9.3.2.4.3.3</w:t>
      </w:r>
      <w:r w:rsidRPr="00201E3B">
        <w:t>]</w:t>
      </w:r>
    </w:p>
    <w:p w14:paraId="7007394F"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602E8083"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73050252"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2236F0BD"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30BE3A55"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0CD0A726" w14:textId="77777777" w:rsidR="00530B2F" w:rsidRPr="00201E3B" w:rsidRDefault="00530B2F" w:rsidP="00530B2F">
      <w:pPr>
        <w:pStyle w:val="B1"/>
        <w:rPr>
          <w:lang w:eastAsia="ko-KR"/>
        </w:rPr>
      </w:pPr>
      <w:r w:rsidRPr="00201E3B">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3BA90F3B"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5FBA2DA3"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0475B2F1"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325E6A2B"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6B1BCA50"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242D3EF9"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76D59D1D"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7BF94663" w14:textId="77777777" w:rsidR="00530B2F" w:rsidRPr="00201E3B" w:rsidRDefault="00530B2F" w:rsidP="00530B2F">
      <w:pPr>
        <w:pStyle w:val="B2"/>
      </w:pPr>
      <w:r w:rsidRPr="00201E3B">
        <w:t>a)</w:t>
      </w:r>
      <w:r w:rsidRPr="00201E3B">
        <w:tab/>
        <w:t>shall establish a media session based on the stored SDP body of the call;</w:t>
      </w:r>
    </w:p>
    <w:p w14:paraId="250E30B0"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2C6E98FE"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29F025EF"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7CEC1D9C" w14:textId="77777777" w:rsidR="00530B2F" w:rsidRPr="00201E3B" w:rsidRDefault="00530B2F" w:rsidP="00530B2F">
      <w:pPr>
        <w:pStyle w:val="B4"/>
      </w:pPr>
      <w:r w:rsidRPr="00201E3B">
        <w:t>A)</w:t>
      </w:r>
      <w:r w:rsidRPr="00201E3B">
        <w:tab/>
        <w:t>shall set the Call identifier IE to the stored call identifier of the call;</w:t>
      </w:r>
    </w:p>
    <w:p w14:paraId="0938D712"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649F8881"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5744BB31"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02CE2A16"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3A3134F5"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0CC95FDE" w14:textId="77777777" w:rsidR="00530B2F" w:rsidRPr="00201E3B" w:rsidRDefault="00530B2F" w:rsidP="00530B2F">
      <w:pPr>
        <w:pStyle w:val="B2"/>
        <w:rPr>
          <w:lang w:eastAsia="ko-KR"/>
        </w:rPr>
      </w:pPr>
      <w:r w:rsidRPr="00201E3B">
        <w:rPr>
          <w:lang w:eastAsia="ko-KR"/>
        </w:rPr>
        <w:lastRenderedPageBreak/>
        <w:t>e)</w:t>
      </w:r>
      <w:r w:rsidRPr="00201E3B">
        <w:rPr>
          <w:lang w:eastAsia="ko-KR"/>
        </w:rPr>
        <w:tab/>
        <w:t xml:space="preserve">shall start timer TFG2 (call announcement) with value </w:t>
      </w:r>
      <w:r w:rsidRPr="00201E3B">
        <w:t>as specified in clause 9.3.2.4.1.1.1</w:t>
      </w:r>
      <w:r w:rsidRPr="00201E3B">
        <w:rPr>
          <w:lang w:eastAsia="ko-KR"/>
        </w:rPr>
        <w:t>; and</w:t>
      </w:r>
    </w:p>
    <w:p w14:paraId="246F8F5B"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66DB6960" w14:textId="77777777" w:rsidR="00530B2F" w:rsidRPr="00201E3B" w:rsidRDefault="00530B2F" w:rsidP="00530B2F">
      <w:r w:rsidRPr="00201E3B">
        <w:t>[TS 24.281, clause 9.3.3.4.5]</w:t>
      </w:r>
    </w:p>
    <w:p w14:paraId="0A66877B" w14:textId="77777777" w:rsidR="00530B2F" w:rsidRPr="00201E3B" w:rsidRDefault="00530B2F" w:rsidP="00530B2F">
      <w:pPr>
        <w:rPr>
          <w:rFonts w:eastAsia="Malgun Gothic"/>
          <w:lang w:eastAsia="zh-CN"/>
        </w:rPr>
      </w:pPr>
      <w:r w:rsidRPr="00201E3B">
        <w:t xml:space="preserve">When in the "T0: </w:t>
      </w:r>
      <w:r w:rsidRPr="00201E3B">
        <w:rPr>
          <w:lang w:eastAsia="zh-CN"/>
        </w:rPr>
        <w:t>waiting for the call to establish</w:t>
      </w:r>
      <w:r w:rsidRPr="00201E3B">
        <w:t xml:space="preserve">" state, upon </w:t>
      </w:r>
      <w:r w:rsidRPr="00201E3B">
        <w:rPr>
          <w:lang w:eastAsia="zh-CN"/>
        </w:rPr>
        <w:t>receipt of a GROUP CALL ANNOUNCEMENT message by an idle MCVideo client when MCVideo user acknowledgement is not required, the MCVideo client:</w:t>
      </w:r>
    </w:p>
    <w:p w14:paraId="1A6839FA" w14:textId="77777777" w:rsidR="00530B2F" w:rsidRPr="00201E3B" w:rsidRDefault="00530B2F" w:rsidP="00530B2F">
      <w:pPr>
        <w:pStyle w:val="B1"/>
      </w:pPr>
      <w:r w:rsidRPr="00201E3B">
        <w:t>1)</w:t>
      </w:r>
      <w:r w:rsidRPr="00201E3B">
        <w:tab/>
      </w:r>
      <w:r w:rsidRPr="00201E3B">
        <w:rPr>
          <w:lang w:eastAsia="ko-KR"/>
        </w:rPr>
        <w:t xml:space="preserve">shall set the stored </w:t>
      </w:r>
      <w:r w:rsidRPr="00201E3B">
        <w:t>last call type change time</w:t>
      </w:r>
      <w:r w:rsidRPr="00201E3B">
        <w:rPr>
          <w:lang w:eastAsia="ko-KR"/>
        </w:rPr>
        <w:t xml:space="preserve"> to the </w:t>
      </w:r>
      <w:r w:rsidRPr="00201E3B">
        <w:t>Last call type change time IE</w:t>
      </w:r>
      <w:r w:rsidRPr="00201E3B">
        <w:rPr>
          <w:lang w:eastAsia="ko-KR"/>
        </w:rPr>
        <w:t xml:space="preserve"> of the GROUP CALL ANNOUNCEMENT message;</w:t>
      </w:r>
    </w:p>
    <w:p w14:paraId="2B84D974" w14:textId="77777777" w:rsidR="00530B2F" w:rsidRPr="00201E3B" w:rsidRDefault="00530B2F" w:rsidP="00530B2F">
      <w:pPr>
        <w:pStyle w:val="B1"/>
        <w:rPr>
          <w:lang w:eastAsia="ko-KR"/>
        </w:rPr>
      </w:pPr>
      <w:r w:rsidRPr="00201E3B">
        <w:t>2)</w:t>
      </w:r>
      <w:r w:rsidRPr="00201E3B">
        <w:tab/>
      </w:r>
      <w:r w:rsidRPr="00201E3B">
        <w:rPr>
          <w:lang w:eastAsia="ko-KR"/>
        </w:rPr>
        <w:t xml:space="preserve">shall set the </w:t>
      </w:r>
      <w:r w:rsidRPr="00201E3B">
        <w:t xml:space="preserve">last user to change call type </w:t>
      </w:r>
      <w:r w:rsidRPr="00201E3B">
        <w:rPr>
          <w:lang w:eastAsia="ko-KR"/>
        </w:rPr>
        <w:t>to</w:t>
      </w:r>
      <w:r w:rsidRPr="00201E3B">
        <w:t xml:space="preserve"> </w:t>
      </w:r>
      <w:r w:rsidRPr="00201E3B">
        <w:rPr>
          <w:lang w:eastAsia="ko-KR"/>
        </w:rPr>
        <w:t xml:space="preserve">the </w:t>
      </w:r>
      <w:r w:rsidRPr="00201E3B">
        <w:t>Last user to change call type IE</w:t>
      </w:r>
      <w:r w:rsidRPr="00201E3B">
        <w:rPr>
          <w:lang w:eastAsia="ko-KR"/>
        </w:rPr>
        <w:t xml:space="preserve"> of the GROUP CALL ANNOUNCEMENT message;</w:t>
      </w:r>
    </w:p>
    <w:p w14:paraId="2297025F" w14:textId="77777777" w:rsidR="00530B2F" w:rsidRPr="00201E3B" w:rsidRDefault="00530B2F" w:rsidP="00530B2F">
      <w:pPr>
        <w:pStyle w:val="B1"/>
      </w:pPr>
      <w:r w:rsidRPr="00201E3B">
        <w:t>3)</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w:t>
      </w:r>
      <w:r w:rsidRPr="00201E3B">
        <w:t>:</w:t>
      </w:r>
    </w:p>
    <w:p w14:paraId="1642B814"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189C8845"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482490F6"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 and</w:t>
      </w:r>
    </w:p>
    <w:p w14:paraId="3DDA1BA9"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"T1: in-progress emergency group call"</w:t>
      </w:r>
      <w:r w:rsidRPr="00201E3B">
        <w:t xml:space="preserve"> state;</w:t>
      </w:r>
    </w:p>
    <w:p w14:paraId="73640A9E" w14:textId="77777777" w:rsidR="00530B2F" w:rsidRPr="00201E3B" w:rsidRDefault="00530B2F" w:rsidP="00530B2F">
      <w:pPr>
        <w:pStyle w:val="B1"/>
        <w:rPr>
          <w:rFonts w:eastAsia="Malgun Gothic"/>
        </w:rPr>
      </w:pPr>
      <w:r w:rsidRPr="00201E3B">
        <w:t>4)</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w:t>
      </w:r>
      <w:r w:rsidRPr="00201E3B">
        <w:t>:</w:t>
      </w:r>
    </w:p>
    <w:p w14:paraId="5FF842A3"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52214F24"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in3GPP TS 24.483 [4];</w:t>
      </w:r>
    </w:p>
    <w:p w14:paraId="62E5EF71"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2A1FBA50"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"T3: in-progress imminent peril group call"</w:t>
      </w:r>
      <w:r w:rsidRPr="00201E3B">
        <w:t xml:space="preserve"> state; and</w:t>
      </w:r>
    </w:p>
    <w:p w14:paraId="1E3B56FF" w14:textId="77777777" w:rsidR="00530B2F" w:rsidRPr="00201E3B" w:rsidRDefault="00530B2F" w:rsidP="00530B2F">
      <w:pPr>
        <w:pStyle w:val="B1"/>
        <w:rPr>
          <w:rFonts w:eastAsia="Malgun Gothic"/>
        </w:rPr>
      </w:pPr>
      <w:r w:rsidRPr="00201E3B">
        <w:t>5)</w:t>
      </w:r>
      <w:r w:rsidRPr="00201E3B">
        <w:tab/>
        <w:t xml:space="preserve">if the Call type IE of the received </w:t>
      </w:r>
      <w:r w:rsidRPr="00201E3B">
        <w:rPr>
          <w:lang w:eastAsia="zh-CN"/>
        </w:rPr>
        <w:t>GROUP CALL ANNOUNCEMENT message is set to "</w:t>
      </w:r>
      <w:r w:rsidRPr="00201E3B">
        <w:rPr>
          <w:rFonts w:eastAsia="Gulim"/>
          <w:lang w:eastAsia="ko-KR"/>
        </w:rPr>
        <w:t>BASIC GROUP CALL</w:t>
      </w:r>
      <w:r w:rsidRPr="00201E3B">
        <w:rPr>
          <w:lang w:eastAsia="zh-CN"/>
        </w:rPr>
        <w:t>"</w:t>
      </w:r>
      <w:r w:rsidRPr="00201E3B">
        <w:t>:</w:t>
      </w:r>
    </w:p>
    <w:p w14:paraId="6585367F"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42889960"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 and</w:t>
      </w:r>
    </w:p>
    <w:p w14:paraId="0D70DFA7" w14:textId="77777777" w:rsidR="00530B2F" w:rsidRPr="00201E3B" w:rsidRDefault="00530B2F" w:rsidP="00530B2F">
      <w:pPr>
        <w:pStyle w:val="B2"/>
        <w:rPr>
          <w:rFonts w:eastAsia="Malgun Gothic"/>
          <w:lang w:eastAsia="ko-KR"/>
        </w:rPr>
      </w:pPr>
      <w:r w:rsidRPr="00201E3B">
        <w:rPr>
          <w:lang w:eastAsia="ko-KR"/>
        </w:rPr>
        <w:t>c)</w:t>
      </w:r>
      <w:r w:rsidRPr="00201E3B">
        <w:rPr>
          <w:lang w:eastAsia="ko-KR"/>
        </w:rPr>
        <w:tab/>
        <w:t>shall enter "T2: in-progress basic group call" state.</w:t>
      </w:r>
    </w:p>
    <w:p w14:paraId="3E40D319"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57EF4038" w14:textId="77777777" w:rsidR="00530B2F" w:rsidRPr="00201E3B" w:rsidRDefault="00530B2F" w:rsidP="00530B2F">
      <w:r w:rsidRPr="00201E3B">
        <w:t>When an MCVideo call is established the terminating transmission participant:</w:t>
      </w:r>
    </w:p>
    <w:p w14:paraId="107F91E4"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090CA0BD" w14:textId="77777777" w:rsidR="00530B2F" w:rsidRPr="00201E3B" w:rsidRDefault="00530B2F" w:rsidP="00530B2F">
      <w:pPr>
        <w:pStyle w:val="B1"/>
      </w:pPr>
      <w:r w:rsidRPr="00201E3B">
        <w:t>2.</w:t>
      </w:r>
      <w:r w:rsidRPr="00201E3B">
        <w:tab/>
        <w:t>shall start timer T230 (Inactivity); and</w:t>
      </w:r>
    </w:p>
    <w:p w14:paraId="447F1C05" w14:textId="77777777" w:rsidR="00530B2F" w:rsidRPr="00201E3B" w:rsidRDefault="00530B2F" w:rsidP="00530B2F">
      <w:pPr>
        <w:pStyle w:val="B1"/>
      </w:pPr>
      <w:r w:rsidRPr="00201E3B">
        <w:t>3.</w:t>
      </w:r>
      <w:r w:rsidRPr="00201E3B">
        <w:tab/>
        <w:t>shall enter 'O: silence' state.</w:t>
      </w:r>
    </w:p>
    <w:p w14:paraId="5B62CFD8" w14:textId="77777777" w:rsidR="00530B2F" w:rsidRPr="00201E3B" w:rsidRDefault="00530B2F" w:rsidP="00530B2F">
      <w:r w:rsidRPr="00201E3B">
        <w:t>[TS 24.581, clause 7.2.3.3.4]</w:t>
      </w:r>
    </w:p>
    <w:p w14:paraId="78CC7E1D"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580F06E9"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5388F388"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47F38EE8" w14:textId="77777777" w:rsidR="00530B2F" w:rsidRPr="00201E3B" w:rsidRDefault="00530B2F" w:rsidP="00530B2F">
      <w:pPr>
        <w:pStyle w:val="B1"/>
      </w:pPr>
      <w:r w:rsidRPr="00201E3B">
        <w:lastRenderedPageBreak/>
        <w:t>3.</w:t>
      </w:r>
      <w:r w:rsidRPr="00201E3B">
        <w:tab/>
        <w:t>shall stop timer T230 (Inactivity);</w:t>
      </w:r>
    </w:p>
    <w:p w14:paraId="65BE46B3"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4FAB3ADC" w14:textId="77777777" w:rsidR="00530B2F" w:rsidRPr="00201E3B" w:rsidRDefault="00530B2F" w:rsidP="00530B2F">
      <w:pPr>
        <w:pStyle w:val="B1"/>
      </w:pPr>
      <w:r w:rsidRPr="00201E3B">
        <w:t>5.</w:t>
      </w:r>
      <w:r w:rsidRPr="00201E3B">
        <w:tab/>
        <w:t>shall enter 'O: has no permission' state.</w:t>
      </w:r>
    </w:p>
    <w:p w14:paraId="76FDF118" w14:textId="77777777" w:rsidR="00530B2F" w:rsidRPr="00201E3B" w:rsidRDefault="00530B2F" w:rsidP="00530B2F">
      <w:r w:rsidRPr="00201E3B">
        <w:t>[TS 24.581, clause 7.2.3.4.2]</w:t>
      </w:r>
    </w:p>
    <w:p w14:paraId="07172A7F"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1EC5F885"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2BDBCA81"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9F47594"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224F89E1"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606951C8"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437345B7"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38465213"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7CC77F83"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0C73B1EA"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4D7D1215"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522B92AF"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6CA7225B" w14:textId="77777777" w:rsidR="00530B2F" w:rsidRPr="00201E3B" w:rsidRDefault="00530B2F" w:rsidP="00530B2F">
      <w:pPr>
        <w:pStyle w:val="B1"/>
      </w:pPr>
      <w:r w:rsidRPr="00201E3B">
        <w:t>2.</w:t>
      </w:r>
      <w:r w:rsidRPr="00201E3B">
        <w:tab/>
        <w:t>shall provide transmission deny notification to the user;</w:t>
      </w:r>
    </w:p>
    <w:p w14:paraId="62DDF4A4"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77FF33E2"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14764C0E"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19507EBE" w14:textId="77777777" w:rsidR="00530B2F" w:rsidRPr="00201E3B" w:rsidRDefault="00530B2F" w:rsidP="00530B2F">
      <w:pPr>
        <w:pStyle w:val="B1"/>
      </w:pPr>
      <w:r w:rsidRPr="00201E3B">
        <w:t>1.</w:t>
      </w:r>
      <w:r w:rsidRPr="00201E3B">
        <w:tab/>
        <w:t>shall stop the timer T201 (Transmission Request);</w:t>
      </w:r>
    </w:p>
    <w:p w14:paraId="401B07B4"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68036592" w14:textId="77777777" w:rsidR="00530B2F" w:rsidRPr="00201E3B" w:rsidRDefault="00530B2F" w:rsidP="00530B2F">
      <w:pPr>
        <w:pStyle w:val="B1"/>
      </w:pPr>
      <w:r w:rsidRPr="00201E3B">
        <w:t>3.</w:t>
      </w:r>
      <w:r w:rsidRPr="00201E3B">
        <w:tab/>
        <w:t>shall provide transmission deny notification to the user;</w:t>
      </w:r>
    </w:p>
    <w:p w14:paraId="655C826E"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2904A17C" w14:textId="77777777" w:rsidR="00530B2F" w:rsidRPr="00201E3B" w:rsidRDefault="00530B2F" w:rsidP="00530B2F">
      <w:pPr>
        <w:pStyle w:val="B1"/>
      </w:pPr>
      <w:r w:rsidRPr="00201E3B">
        <w:t>5.</w:t>
      </w:r>
      <w:r w:rsidRPr="00201E3B">
        <w:tab/>
        <w:t>shall enter 'O: has no permission' state.</w:t>
      </w:r>
    </w:p>
    <w:p w14:paraId="31B3DEA0" w14:textId="77777777" w:rsidR="00530B2F" w:rsidRPr="00201E3B" w:rsidRDefault="00530B2F" w:rsidP="00530B2F">
      <w:pPr>
        <w:pStyle w:val="H6"/>
      </w:pPr>
      <w:r w:rsidRPr="00201E3B">
        <w:t>7.1.1.4.3</w:t>
      </w:r>
      <w:r w:rsidRPr="00201E3B">
        <w:tab/>
        <w:t>Test description</w:t>
      </w:r>
    </w:p>
    <w:p w14:paraId="5C706C07" w14:textId="77777777" w:rsidR="00530B2F" w:rsidRPr="00201E3B" w:rsidRDefault="00530B2F" w:rsidP="00530B2F">
      <w:pPr>
        <w:pStyle w:val="H6"/>
      </w:pPr>
      <w:r w:rsidRPr="00201E3B">
        <w:t>7.1.1.4.3.1</w:t>
      </w:r>
      <w:r w:rsidRPr="00201E3B">
        <w:tab/>
        <w:t>Pre-test conditions</w:t>
      </w:r>
    </w:p>
    <w:p w14:paraId="5FED2275" w14:textId="77777777" w:rsidR="00530B2F" w:rsidRPr="00201E3B" w:rsidRDefault="00530B2F" w:rsidP="00530B2F">
      <w:pPr>
        <w:pStyle w:val="H6"/>
      </w:pPr>
      <w:r w:rsidRPr="00201E3B">
        <w:t>System Simulator:</w:t>
      </w:r>
    </w:p>
    <w:p w14:paraId="274FBB25" w14:textId="77777777" w:rsidR="00530B2F" w:rsidRPr="00201E3B" w:rsidRDefault="00530B2F" w:rsidP="00530B2F">
      <w:pPr>
        <w:pStyle w:val="B1"/>
      </w:pPr>
      <w:r w:rsidRPr="00201E3B">
        <w:t>-</w:t>
      </w:r>
      <w:r w:rsidRPr="00201E3B">
        <w:tab/>
      </w:r>
      <w:r w:rsidRPr="00201E3B">
        <w:rPr>
          <w:color w:val="000000"/>
        </w:rPr>
        <w:t>SS-UE1 (MCVideo client)</w:t>
      </w:r>
    </w:p>
    <w:p w14:paraId="38CB4FB6" w14:textId="77777777" w:rsidR="00530B2F" w:rsidRPr="00201E3B" w:rsidRDefault="00530B2F" w:rsidP="00530B2F">
      <w:pPr>
        <w:pStyle w:val="B2"/>
        <w:rPr>
          <w:color w:val="000000"/>
        </w:rPr>
      </w:pPr>
      <w:r w:rsidRPr="00201E3B">
        <w:lastRenderedPageBreak/>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BDC7B7"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0DA3A614"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A2704A3" w14:textId="77777777" w:rsidR="00530B2F" w:rsidRPr="00201E3B" w:rsidRDefault="00530B2F" w:rsidP="00530B2F">
      <w:pPr>
        <w:pStyle w:val="B1"/>
      </w:pPr>
      <w:r w:rsidRPr="00201E3B">
        <w:t>-</w:t>
      </w:r>
      <w:r w:rsidRPr="00201E3B">
        <w:tab/>
      </w:r>
      <w:r w:rsidRPr="00201E3B">
        <w:rPr>
          <w:color w:val="000000"/>
        </w:rPr>
        <w:t>SS-NW (MCVideo server)</w:t>
      </w:r>
    </w:p>
    <w:p w14:paraId="25E9C3F9" w14:textId="77777777" w:rsidR="00530B2F" w:rsidRPr="00201E3B" w:rsidRDefault="00530B2F" w:rsidP="00530B2F">
      <w:pPr>
        <w:pStyle w:val="B2"/>
        <w:rPr>
          <w:color w:val="000000"/>
        </w:rPr>
      </w:pPr>
      <w:r w:rsidRPr="00201E3B">
        <w:rPr>
          <w:color w:val="000000"/>
        </w:rPr>
        <w:t>-</w:t>
      </w:r>
      <w:r w:rsidRPr="00201E3B">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0FEA5F"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419EF9DB" w14:textId="77777777" w:rsidR="00530B2F" w:rsidRPr="00201E3B" w:rsidRDefault="00530B2F" w:rsidP="00530B2F">
      <w:pPr>
        <w:pStyle w:val="H6"/>
      </w:pPr>
      <w:r w:rsidRPr="00201E3B">
        <w:t>IUT:</w:t>
      </w:r>
    </w:p>
    <w:p w14:paraId="0AE41B02" w14:textId="77777777" w:rsidR="00530B2F" w:rsidRPr="00201E3B" w:rsidRDefault="00530B2F" w:rsidP="00530B2F">
      <w:pPr>
        <w:pStyle w:val="B1"/>
      </w:pPr>
      <w:r w:rsidRPr="00201E3B">
        <w:t>-</w:t>
      </w:r>
      <w:r w:rsidRPr="00201E3B">
        <w:tab/>
        <w:t>UE (MCVideo client)</w:t>
      </w:r>
    </w:p>
    <w:p w14:paraId="6BECC409" w14:textId="77777777" w:rsidR="00530B2F" w:rsidRPr="00201E3B" w:rsidRDefault="00530B2F" w:rsidP="00530B2F">
      <w:pPr>
        <w:pStyle w:val="B1"/>
      </w:pPr>
      <w:r w:rsidRPr="00201E3B">
        <w:t>-</w:t>
      </w:r>
      <w:r w:rsidRPr="00201E3B">
        <w:tab/>
        <w:t>The test USIM set as defined in TS 36.579-1 [2], subclause 5.5.10 is inserted.</w:t>
      </w:r>
    </w:p>
    <w:p w14:paraId="752982D4"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548CFF11" w14:textId="77777777" w:rsidR="00530B2F" w:rsidRPr="00201E3B" w:rsidRDefault="00530B2F" w:rsidP="00530B2F">
      <w:pPr>
        <w:pStyle w:val="H6"/>
      </w:pPr>
      <w:r w:rsidRPr="00201E3B">
        <w:t>Preamble:</w:t>
      </w:r>
    </w:p>
    <w:p w14:paraId="40221959"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73353EE"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0727C12F"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1B2AD4F5" w14:textId="77777777" w:rsidR="00530B2F" w:rsidRPr="00201E3B" w:rsidRDefault="00530B2F" w:rsidP="00530B2F">
      <w:pPr>
        <w:pStyle w:val="B1"/>
      </w:pPr>
      <w:r w:rsidRPr="00201E3B">
        <w:t>-</w:t>
      </w:r>
      <w:r w:rsidRPr="00201E3B">
        <w:tab/>
        <w:t>The UE is switched-off.</w:t>
      </w:r>
    </w:p>
    <w:p w14:paraId="55388D46" w14:textId="77777777" w:rsidR="00530B2F" w:rsidRPr="00201E3B" w:rsidRDefault="00530B2F" w:rsidP="00530B2F">
      <w:pPr>
        <w:pStyle w:val="B1"/>
      </w:pPr>
      <w:r w:rsidRPr="00201E3B">
        <w:t>-</w:t>
      </w:r>
      <w:r w:rsidRPr="00201E3B">
        <w:tab/>
        <w:t>UE States at the end of the preamble</w:t>
      </w:r>
    </w:p>
    <w:p w14:paraId="7590A133" w14:textId="77777777" w:rsidR="00530B2F" w:rsidRPr="00201E3B" w:rsidRDefault="00530B2F" w:rsidP="00530B2F">
      <w:pPr>
        <w:pStyle w:val="B2"/>
      </w:pPr>
      <w:r w:rsidRPr="00201E3B">
        <w:t>-</w:t>
      </w:r>
      <w:r w:rsidRPr="00201E3B">
        <w:tab/>
        <w:t>The UE is in state 'switched-off'.</w:t>
      </w:r>
    </w:p>
    <w:p w14:paraId="48851B83" w14:textId="77777777" w:rsidR="00530B2F" w:rsidRPr="00201E3B" w:rsidRDefault="00530B2F" w:rsidP="00530B2F">
      <w:pPr>
        <w:pStyle w:val="H6"/>
      </w:pPr>
      <w:r w:rsidRPr="00201E3B">
        <w:lastRenderedPageBreak/>
        <w:t>7.1.1.4.3.2</w:t>
      </w:r>
      <w:r w:rsidRPr="00201E3B">
        <w:tab/>
        <w:t>Test procedure sequence</w:t>
      </w:r>
    </w:p>
    <w:p w14:paraId="357D3F57" w14:textId="77777777" w:rsidR="00530B2F" w:rsidRPr="00201E3B" w:rsidRDefault="00530B2F" w:rsidP="00530B2F">
      <w:pPr>
        <w:pStyle w:val="TH"/>
      </w:pPr>
      <w:r w:rsidRPr="00201E3B">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5CAF9620" w14:textId="77777777" w:rsidTr="00530B2F">
        <w:tc>
          <w:tcPr>
            <w:tcW w:w="648" w:type="dxa"/>
            <w:tcBorders>
              <w:top w:val="single" w:sz="4" w:space="0" w:color="auto"/>
              <w:left w:val="single" w:sz="4" w:space="0" w:color="auto"/>
              <w:bottom w:val="nil"/>
              <w:right w:val="single" w:sz="4" w:space="0" w:color="auto"/>
            </w:tcBorders>
            <w:hideMark/>
          </w:tcPr>
          <w:p w14:paraId="20F3C2C6"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4283FB6C"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5141BD"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453D1E4"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EA7F6B1"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619B9750" w14:textId="77777777" w:rsidTr="00530B2F">
        <w:tc>
          <w:tcPr>
            <w:tcW w:w="648" w:type="dxa"/>
            <w:tcBorders>
              <w:top w:val="nil"/>
              <w:left w:val="single" w:sz="4" w:space="0" w:color="auto"/>
              <w:bottom w:val="single" w:sz="4" w:space="0" w:color="auto"/>
              <w:right w:val="single" w:sz="4" w:space="0" w:color="auto"/>
            </w:tcBorders>
          </w:tcPr>
          <w:p w14:paraId="571F41CF"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52C8986"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8A4C606"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44DC70B"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6D9DC5F"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EE7E727" w14:textId="77777777" w:rsidR="00530B2F" w:rsidRPr="00201E3B" w:rsidRDefault="00530B2F">
            <w:pPr>
              <w:pStyle w:val="TAH"/>
              <w:spacing w:line="256" w:lineRule="auto"/>
              <w:rPr>
                <w:lang w:eastAsia="en-US"/>
              </w:rPr>
            </w:pPr>
          </w:p>
        </w:tc>
      </w:tr>
      <w:tr w:rsidR="00530B2F" w:rsidRPr="00201E3B" w14:paraId="6B80566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908B13B"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D83DDC1"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6DF0D3A"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B5B49"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B9EAF8"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7F1B4" w14:textId="77777777" w:rsidR="00530B2F" w:rsidRPr="00201E3B" w:rsidRDefault="00530B2F">
            <w:pPr>
              <w:pStyle w:val="TAC"/>
              <w:spacing w:line="256" w:lineRule="auto"/>
              <w:rPr>
                <w:lang w:eastAsia="en-US"/>
              </w:rPr>
            </w:pPr>
            <w:r w:rsidRPr="00201E3B">
              <w:rPr>
                <w:lang w:eastAsia="en-US"/>
              </w:rPr>
              <w:t>-</w:t>
            </w:r>
          </w:p>
        </w:tc>
      </w:tr>
      <w:tr w:rsidR="00530B2F" w:rsidRPr="00201E3B" w14:paraId="484F642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57FFA0C"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9A87A9A" w14:textId="77777777" w:rsidR="00530B2F" w:rsidRPr="00201E3B" w:rsidRDefault="00530B2F">
            <w:pPr>
              <w:pStyle w:val="TAN"/>
              <w:spacing w:line="256" w:lineRule="auto"/>
              <w:rPr>
                <w:lang w:eastAsia="en-US"/>
              </w:rPr>
            </w:pPr>
            <w:r w:rsidRPr="00201E3B">
              <w:rPr>
                <w:lang w:eastAsia="en-US"/>
              </w:rPr>
              <w:t>Trigger the UE to reset UTC time and location.</w:t>
            </w:r>
          </w:p>
          <w:p w14:paraId="1F740A10" w14:textId="77777777" w:rsidR="00530B2F" w:rsidRPr="00201E3B" w:rsidRDefault="00530B2F">
            <w:pPr>
              <w:pStyle w:val="TAN"/>
              <w:spacing w:line="256" w:lineRule="auto"/>
              <w:rPr>
                <w:lang w:eastAsia="en-US"/>
              </w:rPr>
            </w:pPr>
          </w:p>
          <w:p w14:paraId="41B2D06B"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3F27317"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5E125"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B0D3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073A2A" w14:textId="77777777" w:rsidR="00530B2F" w:rsidRPr="00201E3B" w:rsidRDefault="00530B2F">
            <w:pPr>
              <w:pStyle w:val="TAC"/>
              <w:spacing w:line="256" w:lineRule="auto"/>
              <w:rPr>
                <w:lang w:eastAsia="en-US"/>
              </w:rPr>
            </w:pPr>
            <w:r w:rsidRPr="00201E3B">
              <w:rPr>
                <w:lang w:eastAsia="en-US"/>
              </w:rPr>
              <w:t>-</w:t>
            </w:r>
          </w:p>
        </w:tc>
      </w:tr>
      <w:tr w:rsidR="00530B2F" w:rsidRPr="00201E3B" w14:paraId="1F21FFA5"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8C11E08"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13A9DCCB"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768820F3"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F64F5D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965EC"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07D68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BD603D" w14:textId="77777777" w:rsidR="00530B2F" w:rsidRPr="00201E3B" w:rsidRDefault="00530B2F">
            <w:pPr>
              <w:pStyle w:val="TAC"/>
              <w:spacing w:line="256" w:lineRule="auto"/>
              <w:rPr>
                <w:lang w:eastAsia="en-US"/>
              </w:rPr>
            </w:pPr>
            <w:r w:rsidRPr="00201E3B">
              <w:rPr>
                <w:lang w:eastAsia="en-US"/>
              </w:rPr>
              <w:t>-</w:t>
            </w:r>
          </w:p>
        </w:tc>
      </w:tr>
      <w:tr w:rsidR="00530B2F" w:rsidRPr="00201E3B" w14:paraId="0EF95C9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6591D9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D193C8"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A1F3CC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6C091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A6A7C7"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7F5C00" w14:textId="77777777" w:rsidR="00530B2F" w:rsidRPr="00201E3B" w:rsidRDefault="00530B2F">
            <w:pPr>
              <w:pStyle w:val="TAC"/>
              <w:spacing w:line="256" w:lineRule="auto"/>
              <w:rPr>
                <w:lang w:eastAsia="en-US"/>
              </w:rPr>
            </w:pPr>
            <w:r w:rsidRPr="00201E3B">
              <w:rPr>
                <w:lang w:eastAsia="en-US"/>
              </w:rPr>
              <w:t>-</w:t>
            </w:r>
          </w:p>
        </w:tc>
      </w:tr>
      <w:tr w:rsidR="00530B2F" w:rsidRPr="00201E3B" w14:paraId="792259D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F62F38A"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6225BC50" w14:textId="77777777" w:rsidR="00530B2F" w:rsidRPr="00201E3B" w:rsidRDefault="00530B2F">
            <w:pPr>
              <w:pStyle w:val="TAL"/>
              <w:spacing w:line="256" w:lineRule="auto"/>
              <w:rPr>
                <w:lang w:eastAsia="en-US"/>
              </w:rPr>
            </w:pPr>
            <w:r w:rsidRPr="00201E3B">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CB63854"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59BE49A"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89DCBF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6FC1B" w14:textId="77777777" w:rsidR="00530B2F" w:rsidRPr="00201E3B" w:rsidRDefault="00530B2F">
            <w:pPr>
              <w:pStyle w:val="TAC"/>
              <w:spacing w:line="256" w:lineRule="auto"/>
              <w:rPr>
                <w:lang w:eastAsia="en-US"/>
              </w:rPr>
            </w:pPr>
            <w:r w:rsidRPr="00201E3B">
              <w:rPr>
                <w:lang w:eastAsia="en-US"/>
              </w:rPr>
              <w:t>-</w:t>
            </w:r>
          </w:p>
        </w:tc>
      </w:tr>
      <w:tr w:rsidR="00530B2F" w:rsidRPr="00201E3B" w14:paraId="0B3BF6C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5DCA81A"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D29CCFA"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7A9835C"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215A08"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87B741"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8E03FE" w14:textId="77777777" w:rsidR="00530B2F" w:rsidRPr="00201E3B" w:rsidRDefault="00530B2F">
            <w:pPr>
              <w:pStyle w:val="TAC"/>
              <w:spacing w:line="256" w:lineRule="auto"/>
              <w:rPr>
                <w:lang w:eastAsia="en-US"/>
              </w:rPr>
            </w:pPr>
            <w:r w:rsidRPr="00201E3B">
              <w:rPr>
                <w:lang w:eastAsia="en-US"/>
              </w:rPr>
              <w:t>P</w:t>
            </w:r>
          </w:p>
        </w:tc>
      </w:tr>
      <w:tr w:rsidR="00530B2F" w:rsidRPr="00201E3B" w14:paraId="75876A4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676D90F"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871C0BB"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FBAD2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82FC974"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C5037D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AFEA2" w14:textId="77777777" w:rsidR="00530B2F" w:rsidRPr="00201E3B" w:rsidRDefault="00530B2F">
            <w:pPr>
              <w:pStyle w:val="TAC"/>
              <w:spacing w:line="256" w:lineRule="auto"/>
              <w:rPr>
                <w:lang w:eastAsia="en-US"/>
              </w:rPr>
            </w:pPr>
            <w:r w:rsidRPr="00201E3B">
              <w:rPr>
                <w:lang w:eastAsia="en-US"/>
              </w:rPr>
              <w:t>-</w:t>
            </w:r>
          </w:p>
        </w:tc>
      </w:tr>
      <w:tr w:rsidR="00530B2F" w:rsidRPr="00201E3B" w14:paraId="328AE250"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7055FC3"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437B5BF" w14:textId="77777777" w:rsidR="00530B2F" w:rsidRPr="00201E3B" w:rsidRDefault="00530B2F">
            <w:pPr>
              <w:pStyle w:val="TAL"/>
              <w:spacing w:line="256" w:lineRule="auto"/>
              <w:rPr>
                <w:lang w:eastAsia="en-US"/>
              </w:rPr>
            </w:pPr>
            <w:r w:rsidRPr="00201E3B">
              <w:rPr>
                <w:lang w:eastAsia="en-US"/>
              </w:rPr>
              <w:t>Make the MCVideo User request to send media.</w:t>
            </w:r>
          </w:p>
          <w:p w14:paraId="78444E87"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F8591B1"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332ED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9975A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4274E3" w14:textId="77777777" w:rsidR="00530B2F" w:rsidRPr="00201E3B" w:rsidRDefault="00530B2F">
            <w:pPr>
              <w:pStyle w:val="TAC"/>
              <w:spacing w:line="256" w:lineRule="auto"/>
              <w:rPr>
                <w:lang w:eastAsia="en-US"/>
              </w:rPr>
            </w:pPr>
            <w:r w:rsidRPr="00201E3B">
              <w:rPr>
                <w:lang w:eastAsia="en-US"/>
              </w:rPr>
              <w:t>-</w:t>
            </w:r>
          </w:p>
        </w:tc>
      </w:tr>
      <w:tr w:rsidR="00530B2F" w:rsidRPr="00201E3B" w14:paraId="487ABBB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518D33C"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46C52CD"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B1708A"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43757E5"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5A33A61C"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7869AD" w14:textId="77777777" w:rsidR="00530B2F" w:rsidRPr="00201E3B" w:rsidRDefault="00530B2F">
            <w:pPr>
              <w:pStyle w:val="TAC"/>
              <w:spacing w:line="256" w:lineRule="auto"/>
              <w:rPr>
                <w:lang w:eastAsia="en-US"/>
              </w:rPr>
            </w:pPr>
            <w:r w:rsidRPr="00201E3B">
              <w:rPr>
                <w:lang w:eastAsia="en-US"/>
              </w:rPr>
              <w:t>P</w:t>
            </w:r>
          </w:p>
        </w:tc>
      </w:tr>
      <w:tr w:rsidR="00530B2F" w:rsidRPr="00201E3B" w14:paraId="1B9643C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780E361"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69FD00A" w14:textId="77777777" w:rsidR="00530B2F" w:rsidRPr="00201E3B" w:rsidRDefault="00530B2F">
            <w:pPr>
              <w:pStyle w:val="TAL"/>
              <w:spacing w:line="256" w:lineRule="auto"/>
              <w:rPr>
                <w:lang w:eastAsia="en-US"/>
              </w:rPr>
            </w:pPr>
            <w:r w:rsidRPr="00201E3B">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FCD445"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81D3A"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E3622D3"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E2A9BC" w14:textId="77777777" w:rsidR="00530B2F" w:rsidRPr="00201E3B" w:rsidRDefault="00530B2F">
            <w:pPr>
              <w:pStyle w:val="TAC"/>
              <w:spacing w:line="256" w:lineRule="auto"/>
              <w:rPr>
                <w:lang w:eastAsia="en-US"/>
              </w:rPr>
            </w:pPr>
            <w:r w:rsidRPr="00201E3B">
              <w:rPr>
                <w:lang w:eastAsia="en-US"/>
              </w:rPr>
              <w:t>-</w:t>
            </w:r>
          </w:p>
        </w:tc>
      </w:tr>
      <w:tr w:rsidR="00530B2F" w:rsidRPr="00201E3B" w14:paraId="37B1699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EB3D348"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3BD59C3"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122930D6"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51432E8C"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195DA287"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3830DD93"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B123A6" w14:textId="77777777" w:rsidR="00530B2F" w:rsidRPr="00201E3B" w:rsidRDefault="00530B2F">
            <w:pPr>
              <w:pStyle w:val="TAC"/>
              <w:spacing w:line="256" w:lineRule="auto"/>
              <w:rPr>
                <w:lang w:eastAsia="en-US"/>
              </w:rPr>
            </w:pPr>
            <w:r w:rsidRPr="00201E3B">
              <w:rPr>
                <w:lang w:eastAsia="en-US"/>
              </w:rPr>
              <w:t>P</w:t>
            </w:r>
          </w:p>
        </w:tc>
      </w:tr>
      <w:tr w:rsidR="00530B2F" w:rsidRPr="00201E3B" w14:paraId="0FB9A736"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C2C172D"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281ECF8"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D6CB4D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6298A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867AB4"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E5541" w14:textId="77777777" w:rsidR="00530B2F" w:rsidRPr="00201E3B" w:rsidRDefault="00530B2F">
            <w:pPr>
              <w:pStyle w:val="TAC"/>
              <w:spacing w:line="256" w:lineRule="auto"/>
              <w:rPr>
                <w:lang w:eastAsia="en-US"/>
              </w:rPr>
            </w:pPr>
            <w:r w:rsidRPr="00201E3B">
              <w:rPr>
                <w:lang w:eastAsia="en-US"/>
              </w:rPr>
              <w:t>-</w:t>
            </w:r>
          </w:p>
        </w:tc>
      </w:tr>
      <w:tr w:rsidR="00530B2F" w:rsidRPr="00201E3B" w14:paraId="0A92BF9A"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60507B30"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ACD1E49" w14:textId="77777777" w:rsidR="00530B2F" w:rsidRPr="00201E3B" w:rsidRDefault="00530B2F" w:rsidP="00530B2F"/>
    <w:p w14:paraId="6A0F97DB" w14:textId="77777777" w:rsidR="00530B2F" w:rsidRPr="00201E3B" w:rsidRDefault="00530B2F" w:rsidP="00530B2F">
      <w:pPr>
        <w:pStyle w:val="H6"/>
      </w:pPr>
      <w:r w:rsidRPr="00201E3B">
        <w:lastRenderedPageBreak/>
        <w:t>7.1.1.4.3.3</w:t>
      </w:r>
      <w:r w:rsidRPr="00201E3B">
        <w:tab/>
        <w:t>Specific message contents</w:t>
      </w:r>
    </w:p>
    <w:p w14:paraId="73419561" w14:textId="77777777" w:rsidR="00530B2F" w:rsidRPr="00201E3B" w:rsidRDefault="00530B2F" w:rsidP="00530B2F">
      <w:pPr>
        <w:pStyle w:val="TH"/>
      </w:pPr>
      <w:r w:rsidRPr="00201E3B">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1F9D1B3F"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60CAEDD" w14:textId="77777777" w:rsidR="00530B2F" w:rsidRPr="00201E3B" w:rsidRDefault="00530B2F">
            <w:pPr>
              <w:pStyle w:val="TAL"/>
              <w:spacing w:line="256" w:lineRule="auto"/>
              <w:rPr>
                <w:lang w:eastAsia="en-US"/>
              </w:rPr>
            </w:pPr>
            <w:r w:rsidRPr="00201E3B">
              <w:rPr>
                <w:lang w:eastAsia="en-US"/>
              </w:rPr>
              <w:t>Derivation Path: TS 36.579-1 [2], Table 5.5.14.2-1, condition EMERGENCY-CALL</w:t>
            </w:r>
          </w:p>
        </w:tc>
      </w:tr>
      <w:tr w:rsidR="00530B2F" w:rsidRPr="00201E3B" w14:paraId="44D54C35"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92AF3E3"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DB278E"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5892F22"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AE1D5D5"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4099A727"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5D96299"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FA85D27"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90A6547"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EDC32E7" w14:textId="77777777" w:rsidR="00530B2F" w:rsidRPr="00201E3B" w:rsidRDefault="00530B2F">
            <w:pPr>
              <w:pStyle w:val="TAL"/>
              <w:spacing w:line="256" w:lineRule="auto"/>
              <w:rPr>
                <w:lang w:eastAsia="en-US"/>
              </w:rPr>
            </w:pPr>
          </w:p>
        </w:tc>
      </w:tr>
      <w:tr w:rsidR="00530B2F" w:rsidRPr="00201E3B" w14:paraId="0EFFFEF3"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1AE57D6"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86C905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E982F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52FEA6" w14:textId="77777777" w:rsidR="00530B2F" w:rsidRPr="00201E3B" w:rsidRDefault="00530B2F">
            <w:pPr>
              <w:pStyle w:val="TAL"/>
              <w:spacing w:line="256" w:lineRule="auto"/>
              <w:rPr>
                <w:lang w:eastAsia="en-US"/>
              </w:rPr>
            </w:pPr>
          </w:p>
        </w:tc>
      </w:tr>
    </w:tbl>
    <w:p w14:paraId="0DE45F30" w14:textId="77777777" w:rsidR="00530B2F" w:rsidRPr="00201E3B" w:rsidRDefault="00530B2F" w:rsidP="00530B2F"/>
    <w:p w14:paraId="0D245CAD" w14:textId="77777777" w:rsidR="00530B2F" w:rsidRPr="00201E3B" w:rsidRDefault="00530B2F" w:rsidP="00530B2F">
      <w:pPr>
        <w:pStyle w:val="TH"/>
      </w:pPr>
      <w:r w:rsidRPr="00201E3B">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475DA01"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47042114" w14:textId="77777777" w:rsidR="00530B2F" w:rsidRPr="00201E3B" w:rsidRDefault="00530B2F">
            <w:pPr>
              <w:pStyle w:val="TAL"/>
              <w:spacing w:line="256" w:lineRule="auto"/>
              <w:rPr>
                <w:lang w:eastAsia="en-US"/>
              </w:rPr>
            </w:pPr>
            <w:r w:rsidRPr="00201E3B">
              <w:rPr>
                <w:lang w:eastAsia="en-US"/>
              </w:rPr>
              <w:t>Derivation Path: TS 36.579-1 [2], Table 5.5.14.3-1, condition EMERGENCY-CALL</w:t>
            </w:r>
          </w:p>
        </w:tc>
      </w:tr>
    </w:tbl>
    <w:p w14:paraId="383914C2" w14:textId="77777777" w:rsidR="00530B2F" w:rsidRPr="00201E3B" w:rsidRDefault="00530B2F" w:rsidP="00530B2F"/>
    <w:p w14:paraId="00DE1964" w14:textId="77777777" w:rsidR="00530B2F" w:rsidRPr="00201E3B" w:rsidRDefault="00530B2F" w:rsidP="00530B2F">
      <w:pPr>
        <w:pStyle w:val="TH"/>
      </w:pPr>
      <w:r w:rsidRPr="00201E3B">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5F38B6EE"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80CCAB" w14:textId="77777777" w:rsidR="00530B2F" w:rsidRPr="00201E3B" w:rsidRDefault="00530B2F">
            <w:pPr>
              <w:pStyle w:val="TAL"/>
              <w:spacing w:line="256" w:lineRule="auto"/>
              <w:rPr>
                <w:lang w:eastAsia="en-US"/>
              </w:rPr>
            </w:pPr>
            <w:r w:rsidRPr="00201E3B">
              <w:rPr>
                <w:lang w:eastAsia="en-US"/>
              </w:rPr>
              <w:t>Derivation Path: TS 36.579-1 [2], Table 5.5.11.2.1-1, condition OFF-NETWORK, EMERGENCY-CALL</w:t>
            </w:r>
          </w:p>
        </w:tc>
      </w:tr>
      <w:tr w:rsidR="00530B2F" w:rsidRPr="00201E3B" w14:paraId="5BF72809"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DCEA29A"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40B521"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717BE5"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8AACFEA"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53DF7E2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3C7CDEB"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3337263"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37B7F46A"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2728660B" w14:textId="77777777" w:rsidR="00530B2F" w:rsidRPr="00201E3B" w:rsidRDefault="00530B2F">
            <w:pPr>
              <w:pStyle w:val="TAL"/>
              <w:spacing w:line="256" w:lineRule="auto"/>
              <w:rPr>
                <w:lang w:eastAsia="en-US"/>
              </w:rPr>
            </w:pPr>
          </w:p>
        </w:tc>
      </w:tr>
      <w:tr w:rsidR="00530B2F" w:rsidRPr="00201E3B" w14:paraId="5172CCAD"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FF85772"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53F74C0"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E6EB666"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858604A" w14:textId="77777777" w:rsidR="00530B2F" w:rsidRPr="00201E3B" w:rsidRDefault="00530B2F">
            <w:pPr>
              <w:pStyle w:val="TAL"/>
              <w:spacing w:line="256" w:lineRule="auto"/>
              <w:rPr>
                <w:lang w:eastAsia="en-US"/>
              </w:rPr>
            </w:pPr>
          </w:p>
        </w:tc>
      </w:tr>
    </w:tbl>
    <w:p w14:paraId="3C22E1DD" w14:textId="77777777" w:rsidR="00530B2F" w:rsidRPr="00201E3B" w:rsidRDefault="00530B2F" w:rsidP="00530B2F"/>
    <w:p w14:paraId="213FAD09" w14:textId="77777777" w:rsidR="00530B2F" w:rsidRPr="00201E3B" w:rsidRDefault="00530B2F" w:rsidP="00530B2F">
      <w:pPr>
        <w:pStyle w:val="TH"/>
      </w:pPr>
      <w:r w:rsidRPr="00201E3B">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36BDB6CF"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22DDEC44" w14:textId="77777777" w:rsidR="00530B2F" w:rsidRPr="00201E3B" w:rsidRDefault="00530B2F">
            <w:pPr>
              <w:pStyle w:val="TAL"/>
              <w:spacing w:line="256" w:lineRule="auto"/>
              <w:rPr>
                <w:lang w:eastAsia="en-US"/>
              </w:rPr>
            </w:pPr>
            <w:r w:rsidRPr="00201E3B">
              <w:rPr>
                <w:lang w:eastAsia="en-US"/>
              </w:rPr>
              <w:t>Derivation Path: TS 36.579-1 [2], Table 5.5.11.1.1-1, condition OFF-NETWORK, EMERGENCY-CALL</w:t>
            </w:r>
          </w:p>
        </w:tc>
      </w:tr>
    </w:tbl>
    <w:p w14:paraId="271AEF54" w14:textId="77777777" w:rsidR="00530B2F" w:rsidRPr="00201E3B" w:rsidRDefault="00530B2F" w:rsidP="00530B2F"/>
    <w:p w14:paraId="4F5C31F8" w14:textId="77777777" w:rsidR="00530B2F" w:rsidRPr="00201E3B" w:rsidRDefault="00530B2F" w:rsidP="00530B2F">
      <w:pPr>
        <w:pStyle w:val="TH"/>
      </w:pPr>
      <w:r w:rsidRPr="00201E3B">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5B14A7B0"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1EF5E9BD" w14:textId="77777777" w:rsidR="00530B2F" w:rsidRPr="00201E3B" w:rsidRDefault="00530B2F">
            <w:pPr>
              <w:pStyle w:val="TAL"/>
              <w:spacing w:line="256" w:lineRule="auto"/>
              <w:rPr>
                <w:lang w:eastAsia="en-US"/>
              </w:rPr>
            </w:pPr>
            <w:r w:rsidRPr="00201E3B">
              <w:rPr>
                <w:lang w:eastAsia="en-US"/>
              </w:rPr>
              <w:t>Derivation Path: TS 36.579-1 [2], Table 5.5.11.2.2-1, condition OFF-NETWORK, EMERGENCY-CALL</w:t>
            </w:r>
          </w:p>
        </w:tc>
      </w:tr>
    </w:tbl>
    <w:p w14:paraId="4271F556" w14:textId="77777777" w:rsidR="00530B2F" w:rsidRPr="00201E3B" w:rsidRDefault="00530B2F" w:rsidP="00530B2F"/>
    <w:p w14:paraId="67ED76CE" w14:textId="77777777" w:rsidR="00530B2F" w:rsidRPr="00201E3B" w:rsidRDefault="00530B2F" w:rsidP="00201E3B">
      <w:pPr>
        <w:pStyle w:val="Heading4"/>
      </w:pPr>
      <w:bookmarkStart w:id="888" w:name="_Toc123748516"/>
      <w:r w:rsidRPr="00201E3B">
        <w:t>7.1.1.5</w:t>
      </w:r>
      <w:r w:rsidRPr="00201E3B">
        <w:tab/>
        <w:t>Off-network / Group Call / Imminent Peril Call / Client Originated (CO)</w:t>
      </w:r>
      <w:bookmarkEnd w:id="888"/>
    </w:p>
    <w:p w14:paraId="1BF3A942" w14:textId="77777777" w:rsidR="00530B2F" w:rsidRPr="00201E3B" w:rsidRDefault="00530B2F" w:rsidP="00530B2F">
      <w:pPr>
        <w:pStyle w:val="H6"/>
      </w:pPr>
      <w:r w:rsidRPr="00201E3B">
        <w:t>7.1.1.5.1</w:t>
      </w:r>
      <w:r w:rsidRPr="00201E3B">
        <w:tab/>
        <w:t>Test Purpose (TP)</w:t>
      </w:r>
    </w:p>
    <w:p w14:paraId="6DB11C72" w14:textId="77777777" w:rsidR="00530B2F" w:rsidRPr="00201E3B" w:rsidRDefault="00530B2F" w:rsidP="00530B2F">
      <w:pPr>
        <w:pStyle w:val="H6"/>
      </w:pPr>
      <w:r w:rsidRPr="00201E3B">
        <w:t>(1)</w:t>
      </w:r>
    </w:p>
    <w:p w14:paraId="3E9D2897"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E2B0757"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43C57051"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 xml:space="preserve">imminent peril group call </w:t>
      </w:r>
      <w:r w:rsidRPr="00201E3B">
        <w:rPr>
          <w:noProof w:val="0"/>
        </w:rPr>
        <w:t>}</w:t>
      </w:r>
    </w:p>
    <w:p w14:paraId="0872B9DB"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requests an MCPTT imminent peril group call by sending a GROUP CALL ANNOUNCEMENT message, </w:t>
      </w:r>
      <w:r w:rsidRPr="00201E3B">
        <w:rPr>
          <w:b/>
          <w:noProof w:val="0"/>
        </w:rPr>
        <w:t>and</w:t>
      </w:r>
      <w:r w:rsidRPr="00201E3B">
        <w:rPr>
          <w:noProof w:val="0"/>
        </w:rPr>
        <w:t xml:space="preserve"> respects the transmission control imposed by the transmission control entity/arbitrator }</w:t>
      </w:r>
    </w:p>
    <w:p w14:paraId="3450C5A6" w14:textId="77777777" w:rsidR="00530B2F" w:rsidRPr="00201E3B" w:rsidRDefault="00530B2F" w:rsidP="00530B2F">
      <w:pPr>
        <w:pStyle w:val="PL"/>
        <w:rPr>
          <w:noProof w:val="0"/>
        </w:rPr>
      </w:pPr>
      <w:r w:rsidRPr="00201E3B">
        <w:rPr>
          <w:noProof w:val="0"/>
        </w:rPr>
        <w:t xml:space="preserve">            }</w:t>
      </w:r>
    </w:p>
    <w:p w14:paraId="19BB48E6" w14:textId="77777777" w:rsidR="00530B2F" w:rsidRPr="00201E3B" w:rsidRDefault="00530B2F" w:rsidP="00530B2F">
      <w:pPr>
        <w:pStyle w:val="PL"/>
        <w:rPr>
          <w:b/>
          <w:noProof w:val="0"/>
        </w:rPr>
      </w:pPr>
    </w:p>
    <w:p w14:paraId="40E85FFE" w14:textId="77777777" w:rsidR="00530B2F" w:rsidRPr="00201E3B" w:rsidRDefault="00530B2F" w:rsidP="00530B2F">
      <w:pPr>
        <w:pStyle w:val="H6"/>
      </w:pPr>
      <w:r w:rsidRPr="00201E3B">
        <w:t>7.1.1.5.2</w:t>
      </w:r>
      <w:r w:rsidRPr="00201E3B">
        <w:tab/>
        <w:t>Conformance requirements</w:t>
      </w:r>
    </w:p>
    <w:p w14:paraId="2DB77535" w14:textId="77777777" w:rsidR="00530B2F" w:rsidRPr="00201E3B" w:rsidRDefault="00530B2F" w:rsidP="00530B2F">
      <w:r w:rsidRPr="00201E3B">
        <w:t xml:space="preserve">References: The conformance requirements covered in the current TC are specified in: </w:t>
      </w:r>
    </w:p>
    <w:p w14:paraId="7218353D" w14:textId="77777777" w:rsidR="00530B2F" w:rsidRPr="00201E3B" w:rsidRDefault="00530B2F" w:rsidP="00530B2F">
      <w:r w:rsidRPr="00201E3B">
        <w:t xml:space="preserve">TS 24.281 clauses </w:t>
      </w:r>
      <w:r w:rsidRPr="00201E3B">
        <w:rPr>
          <w:lang w:eastAsia="zh-CN"/>
        </w:rPr>
        <w:t>9.3.2.4.2.1</w:t>
      </w:r>
      <w:r w:rsidRPr="00201E3B">
        <w:t xml:space="preserve">, </w:t>
      </w:r>
      <w:r w:rsidRPr="00201E3B">
        <w:rPr>
          <w:lang w:eastAsia="zh-CN"/>
        </w:rPr>
        <w:t xml:space="preserve">9.3.2.4.2.2, 9.3.2.4.3.1, </w:t>
      </w:r>
      <w:r w:rsidRPr="00201E3B">
        <w:t xml:space="preserve">TS 24.581 clauses </w:t>
      </w:r>
      <w:r w:rsidRPr="00201E3B">
        <w:rPr>
          <w:lang w:eastAsia="ko-KR"/>
        </w:rPr>
        <w:t>7</w:t>
      </w:r>
      <w:r w:rsidRPr="00201E3B">
        <w:t>.2.</w:t>
      </w:r>
      <w:r w:rsidRPr="00201E3B">
        <w:rPr>
          <w:lang w:eastAsia="ko-KR"/>
        </w:rPr>
        <w:t>3</w:t>
      </w:r>
      <w:r w:rsidRPr="00201E3B">
        <w:t>.2.</w:t>
      </w:r>
      <w:r w:rsidRPr="00201E3B">
        <w:rPr>
          <w:lang w:eastAsia="ko-KR"/>
        </w:rPr>
        <w:t>2, 7.2.3.5.2, 7.2.3.5.5</w:t>
      </w:r>
      <w:r w:rsidRPr="00201E3B">
        <w:t>. Unless otherwise stated these are Rel-15 requirements.</w:t>
      </w:r>
    </w:p>
    <w:p w14:paraId="25BF4DD6" w14:textId="77777777" w:rsidR="00530B2F" w:rsidRPr="00201E3B" w:rsidRDefault="00530B2F" w:rsidP="00530B2F">
      <w:r w:rsidRPr="00201E3B">
        <w:t xml:space="preserve">[TS 24.281, clause </w:t>
      </w:r>
      <w:r w:rsidRPr="00201E3B">
        <w:rPr>
          <w:lang w:eastAsia="zh-CN"/>
        </w:rPr>
        <w:t>9.3.2.4.2.1</w:t>
      </w:r>
      <w:r w:rsidRPr="00201E3B">
        <w:t>]</w:t>
      </w:r>
    </w:p>
    <w:p w14:paraId="3719DB24" w14:textId="77777777" w:rsidR="00530B2F" w:rsidRPr="00201E3B" w:rsidRDefault="00530B2F" w:rsidP="00530B2F">
      <w:r w:rsidRPr="00201E3B">
        <w:t>When in the "S1: start-stop" state, upon an indication from an MCVideo user to initiate a group call for an MCVideo group ID, the MCVideo client:</w:t>
      </w:r>
    </w:p>
    <w:p w14:paraId="75F8CA18" w14:textId="77777777" w:rsidR="00530B2F" w:rsidRPr="00201E3B" w:rsidRDefault="00530B2F" w:rsidP="00530B2F">
      <w:pPr>
        <w:pStyle w:val="B1"/>
        <w:rPr>
          <w:lang w:eastAsia="ko-KR"/>
        </w:rPr>
      </w:pPr>
      <w:r w:rsidRPr="00201E3B">
        <w:t>1)</w:t>
      </w:r>
      <w:r w:rsidRPr="00201E3B">
        <w:tab/>
        <w:t>shall store the MCVideo group ID as the MCVideo group ID of the call</w:t>
      </w:r>
      <w:r w:rsidRPr="00201E3B">
        <w:rPr>
          <w:lang w:eastAsia="ko-KR"/>
        </w:rPr>
        <w:t>;</w:t>
      </w:r>
    </w:p>
    <w:p w14:paraId="646DE8A3" w14:textId="77777777" w:rsidR="00530B2F" w:rsidRPr="00201E3B" w:rsidRDefault="00530B2F" w:rsidP="00530B2F">
      <w:pPr>
        <w:pStyle w:val="B1"/>
      </w:pPr>
      <w:r w:rsidRPr="00201E3B">
        <w:lastRenderedPageBreak/>
        <w:t>2)</w:t>
      </w:r>
      <w:r w:rsidRPr="00201E3B">
        <w:tab/>
        <w:t xml:space="preserve">shall </w:t>
      </w:r>
      <w:r w:rsidRPr="00201E3B">
        <w:rPr>
          <w:lang w:eastAsia="ko-KR"/>
        </w:rPr>
        <w:t>create a call type control state machine as described in clause 9.3.3.2</w:t>
      </w:r>
      <w:r w:rsidRPr="00201E3B">
        <w:t>;</w:t>
      </w:r>
    </w:p>
    <w:p w14:paraId="6782A109" w14:textId="77777777" w:rsidR="00530B2F" w:rsidRPr="00201E3B" w:rsidRDefault="00530B2F" w:rsidP="00530B2F">
      <w:pPr>
        <w:pStyle w:val="B1"/>
      </w:pPr>
      <w:r w:rsidRPr="00201E3B">
        <w:t>3)</w:t>
      </w:r>
      <w:r w:rsidRPr="00201E3B">
        <w:tab/>
        <w:t>shall generate a GROUP CALL PROBE message as specified in clause </w:t>
      </w:r>
      <w:r w:rsidRPr="00201E3B">
        <w:rPr>
          <w:lang w:eastAsia="ko-KR"/>
        </w:rPr>
        <w:t xml:space="preserve">17.1.2. In the GROUP </w:t>
      </w:r>
      <w:r w:rsidRPr="00201E3B">
        <w:t>CALL PROBE message, the MCVideo client:</w:t>
      </w:r>
    </w:p>
    <w:p w14:paraId="1968BEB9"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62697AA0" w14:textId="77777777" w:rsidR="00530B2F" w:rsidRPr="00201E3B" w:rsidRDefault="00530B2F" w:rsidP="00530B2F">
      <w:pPr>
        <w:pStyle w:val="B1"/>
        <w:rPr>
          <w:lang w:eastAsia="ko-KR"/>
        </w:rPr>
      </w:pPr>
      <w:r w:rsidRPr="00201E3B">
        <w:t>4)</w:t>
      </w:r>
      <w:r w:rsidRPr="00201E3B">
        <w:tab/>
        <w:t>shall send the GROUP CALL PROBE message as specified in clause </w:t>
      </w:r>
      <w:r w:rsidRPr="00201E3B">
        <w:rPr>
          <w:lang w:eastAsia="ko-KR"/>
        </w:rPr>
        <w:t>9.3.1.1.1;</w:t>
      </w:r>
    </w:p>
    <w:p w14:paraId="0392278B" w14:textId="77777777" w:rsidR="00530B2F" w:rsidRPr="00201E3B" w:rsidRDefault="00530B2F" w:rsidP="00530B2F">
      <w:pPr>
        <w:pStyle w:val="B1"/>
        <w:rPr>
          <w:lang w:eastAsia="ko-KR"/>
        </w:rPr>
      </w:pPr>
      <w:r w:rsidRPr="00201E3B">
        <w:rPr>
          <w:lang w:eastAsia="ko-KR"/>
        </w:rPr>
        <w:t>5)</w:t>
      </w:r>
      <w:r w:rsidRPr="00201E3B">
        <w:rPr>
          <w:lang w:eastAsia="ko-KR"/>
        </w:rPr>
        <w:tab/>
        <w:t>shall start timer TFG3 (call probe retransmission);</w:t>
      </w:r>
    </w:p>
    <w:p w14:paraId="1903A3B0" w14:textId="77777777" w:rsidR="00530B2F" w:rsidRPr="00201E3B" w:rsidRDefault="00530B2F" w:rsidP="00530B2F">
      <w:pPr>
        <w:pStyle w:val="B1"/>
        <w:rPr>
          <w:lang w:eastAsia="ko-KR"/>
        </w:rPr>
      </w:pPr>
      <w:r w:rsidRPr="00201E3B">
        <w:rPr>
          <w:lang w:eastAsia="ko-KR"/>
        </w:rPr>
        <w:t>6)</w:t>
      </w:r>
      <w:r w:rsidRPr="00201E3B">
        <w:rPr>
          <w:lang w:eastAsia="ko-KR"/>
        </w:rPr>
        <w:tab/>
        <w:t>shall start timer TFG1 (wait for call announcement); and</w:t>
      </w:r>
    </w:p>
    <w:p w14:paraId="3BAB6683" w14:textId="77777777" w:rsidR="00530B2F" w:rsidRPr="00201E3B" w:rsidRDefault="00530B2F" w:rsidP="00530B2F">
      <w:pPr>
        <w:pStyle w:val="B1"/>
        <w:rPr>
          <w:lang w:eastAsia="ko-KR"/>
        </w:rPr>
      </w:pPr>
      <w:r w:rsidRPr="00201E3B">
        <w:rPr>
          <w:lang w:eastAsia="ko-KR"/>
        </w:rPr>
        <w:t>7)</w:t>
      </w:r>
      <w:r w:rsidRPr="00201E3B">
        <w:rPr>
          <w:lang w:eastAsia="ko-KR"/>
        </w:rPr>
        <w:tab/>
        <w:t>shall enter the "S2: waiting for call announcement" state.</w:t>
      </w:r>
    </w:p>
    <w:p w14:paraId="398885AF" w14:textId="77777777" w:rsidR="00530B2F" w:rsidRPr="00201E3B" w:rsidRDefault="00530B2F" w:rsidP="00530B2F">
      <w:r w:rsidRPr="00201E3B">
        <w:t xml:space="preserve">[TS 24.281, clause </w:t>
      </w:r>
      <w:r w:rsidRPr="00201E3B">
        <w:rPr>
          <w:lang w:eastAsia="zh-CN"/>
        </w:rPr>
        <w:t>9.3.2.4.2.2</w:t>
      </w:r>
      <w:r w:rsidRPr="00201E3B">
        <w:t>]</w:t>
      </w:r>
    </w:p>
    <w:p w14:paraId="457D5919" w14:textId="77777777" w:rsidR="00530B2F" w:rsidRPr="00201E3B" w:rsidRDefault="00530B2F" w:rsidP="00530B2F">
      <w:r w:rsidRPr="00201E3B">
        <w:t xml:space="preserve">When in the "S2: waiting for call announcement" state, upon expiration of </w:t>
      </w:r>
      <w:r w:rsidRPr="00201E3B">
        <w:rPr>
          <w:lang w:eastAsia="ko-KR"/>
        </w:rPr>
        <w:t>TFG3 (call probe retransmission)</w:t>
      </w:r>
      <w:r w:rsidRPr="00201E3B">
        <w:t>, the MCVideo client:</w:t>
      </w:r>
    </w:p>
    <w:p w14:paraId="74CFFBB4" w14:textId="77777777" w:rsidR="00530B2F" w:rsidRPr="00201E3B" w:rsidRDefault="00530B2F" w:rsidP="00530B2F">
      <w:pPr>
        <w:pStyle w:val="B1"/>
      </w:pPr>
      <w:r w:rsidRPr="00201E3B">
        <w:t>1)</w:t>
      </w:r>
      <w:r w:rsidRPr="00201E3B">
        <w:tab/>
        <w:t>shall generate a GROUP CALL PROBE message as specified in clause </w:t>
      </w:r>
      <w:r w:rsidRPr="00201E3B">
        <w:rPr>
          <w:lang w:eastAsia="ko-KR"/>
        </w:rPr>
        <w:t xml:space="preserve">17.1.2. In the GROUP </w:t>
      </w:r>
      <w:r w:rsidRPr="00201E3B">
        <w:t>CALL PROBE message, the MCVideo client:</w:t>
      </w:r>
    </w:p>
    <w:p w14:paraId="69F8309C" w14:textId="77777777" w:rsidR="00530B2F" w:rsidRPr="00201E3B" w:rsidRDefault="00530B2F" w:rsidP="00530B2F">
      <w:pPr>
        <w:pStyle w:val="B2"/>
        <w:rPr>
          <w:lang w:eastAsia="ko-KR"/>
        </w:rPr>
      </w:pPr>
      <w:r w:rsidRPr="00201E3B">
        <w:t>a)</w:t>
      </w:r>
      <w:r w:rsidRPr="00201E3B">
        <w:tab/>
        <w:t xml:space="preserve">shall set the MCVideo </w:t>
      </w:r>
      <w:r w:rsidRPr="00201E3B">
        <w:rPr>
          <w:lang w:eastAsia="zh-CN"/>
        </w:rPr>
        <w:t>group ID</w:t>
      </w:r>
      <w:r w:rsidRPr="00201E3B">
        <w:t xml:space="preserve"> IE to the stored MCVideo group ID of the call</w:t>
      </w:r>
      <w:r w:rsidRPr="00201E3B">
        <w:rPr>
          <w:lang w:eastAsia="ko-KR"/>
        </w:rPr>
        <w:t>;</w:t>
      </w:r>
    </w:p>
    <w:p w14:paraId="716DB333" w14:textId="77777777" w:rsidR="00530B2F" w:rsidRPr="00201E3B" w:rsidRDefault="00530B2F" w:rsidP="00530B2F">
      <w:pPr>
        <w:pStyle w:val="B1"/>
        <w:rPr>
          <w:lang w:eastAsia="ko-KR"/>
        </w:rPr>
      </w:pPr>
      <w:r w:rsidRPr="00201E3B">
        <w:t>2)</w:t>
      </w:r>
      <w:r w:rsidRPr="00201E3B">
        <w:tab/>
        <w:t>shall send the GROUP CALL PROBE message as specified in clause </w:t>
      </w:r>
      <w:r w:rsidRPr="00201E3B">
        <w:rPr>
          <w:lang w:eastAsia="ko-KR"/>
        </w:rPr>
        <w:t>9.3.1.1.1;</w:t>
      </w:r>
    </w:p>
    <w:p w14:paraId="1880A643" w14:textId="77777777" w:rsidR="00530B2F" w:rsidRPr="00201E3B" w:rsidRDefault="00530B2F" w:rsidP="00530B2F">
      <w:pPr>
        <w:pStyle w:val="B1"/>
        <w:rPr>
          <w:lang w:eastAsia="ko-KR"/>
        </w:rPr>
      </w:pPr>
      <w:r w:rsidRPr="00201E3B">
        <w:rPr>
          <w:lang w:eastAsia="ko-KR"/>
        </w:rPr>
        <w:t>3)</w:t>
      </w:r>
      <w:r w:rsidRPr="00201E3B">
        <w:rPr>
          <w:lang w:eastAsia="ko-KR"/>
        </w:rPr>
        <w:tab/>
        <w:t>shall start timer TFG3 (call probe retransmission); and</w:t>
      </w:r>
    </w:p>
    <w:p w14:paraId="1A772033" w14:textId="77777777" w:rsidR="00530B2F" w:rsidRPr="00201E3B" w:rsidRDefault="00530B2F" w:rsidP="00530B2F">
      <w:pPr>
        <w:pStyle w:val="B1"/>
        <w:rPr>
          <w:lang w:eastAsia="ko-KR"/>
        </w:rPr>
      </w:pPr>
      <w:r w:rsidRPr="00201E3B">
        <w:rPr>
          <w:lang w:eastAsia="ko-KR"/>
        </w:rPr>
        <w:t>4)</w:t>
      </w:r>
      <w:r w:rsidRPr="00201E3B">
        <w:rPr>
          <w:lang w:eastAsia="ko-KR"/>
        </w:rPr>
        <w:tab/>
        <w:t xml:space="preserve">shall remain in </w:t>
      </w:r>
      <w:r w:rsidRPr="00201E3B">
        <w:t>the "S2: waiting for call announcement" state</w:t>
      </w:r>
      <w:r w:rsidRPr="00201E3B">
        <w:rPr>
          <w:lang w:eastAsia="ko-KR"/>
        </w:rPr>
        <w:t>.</w:t>
      </w:r>
    </w:p>
    <w:p w14:paraId="671AFF6B" w14:textId="77777777" w:rsidR="00530B2F" w:rsidRPr="00201E3B" w:rsidRDefault="00530B2F" w:rsidP="00530B2F">
      <w:r w:rsidRPr="00201E3B">
        <w:t xml:space="preserve">[TS 24.281, clause </w:t>
      </w:r>
      <w:r w:rsidRPr="00201E3B">
        <w:rPr>
          <w:lang w:eastAsia="zh-CN"/>
        </w:rPr>
        <w:t>9.3.2.4.3.1</w:t>
      </w:r>
      <w:r w:rsidRPr="00201E3B">
        <w:t>]</w:t>
      </w:r>
    </w:p>
    <w:p w14:paraId="11C5A33C" w14:textId="77777777" w:rsidR="00530B2F" w:rsidRPr="00201E3B" w:rsidRDefault="00530B2F" w:rsidP="00530B2F">
      <w:r w:rsidRPr="00201E3B">
        <w:t xml:space="preserve">When in the </w:t>
      </w:r>
      <w:r w:rsidRPr="00201E3B">
        <w:rPr>
          <w:lang w:eastAsia="ko-KR"/>
        </w:rPr>
        <w:t xml:space="preserve">"S2: waiting for call announcement" state, </w:t>
      </w:r>
      <w:r w:rsidRPr="00201E3B">
        <w:t>upon expiry of timer TFG1 (wait for call announcement), the MCVideo client:</w:t>
      </w:r>
    </w:p>
    <w:p w14:paraId="6613F5D5" w14:textId="77777777" w:rsidR="00530B2F" w:rsidRPr="00201E3B" w:rsidRDefault="00530B2F" w:rsidP="00530B2F">
      <w:pPr>
        <w:pStyle w:val="B1"/>
      </w:pPr>
      <w:r w:rsidRPr="00201E3B">
        <w:t>1)</w:t>
      </w:r>
      <w:r w:rsidRPr="00201E3B">
        <w:tab/>
        <w:t xml:space="preserve">shall stop </w:t>
      </w:r>
      <w:r w:rsidRPr="00201E3B">
        <w:rPr>
          <w:lang w:eastAsia="ko-KR"/>
        </w:rPr>
        <w:t>timer TFG3 (call probe retransmission), if running;</w:t>
      </w:r>
    </w:p>
    <w:p w14:paraId="26CADFB2" w14:textId="77777777" w:rsidR="00530B2F" w:rsidRPr="00201E3B" w:rsidRDefault="00530B2F" w:rsidP="00530B2F">
      <w:pPr>
        <w:pStyle w:val="B1"/>
      </w:pPr>
      <w:r w:rsidRPr="00201E3B">
        <w:t>2)</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4FF4780B" w14:textId="77777777" w:rsidR="00530B2F" w:rsidRPr="00201E3B" w:rsidRDefault="00530B2F" w:rsidP="00530B2F">
      <w:pPr>
        <w:pStyle w:val="B1"/>
      </w:pPr>
      <w:r w:rsidRPr="00201E3B">
        <w:t>3)</w:t>
      </w:r>
      <w:r w:rsidRPr="00201E3B">
        <w:tab/>
        <w:t>shall generate a random number with uniform distribution between 0 and 65535 and store it as the call identifier of the call</w:t>
      </w:r>
      <w:r w:rsidRPr="00201E3B">
        <w:rPr>
          <w:lang w:eastAsia="ko-KR"/>
        </w:rPr>
        <w:t>;</w:t>
      </w:r>
    </w:p>
    <w:p w14:paraId="70AE29AA" w14:textId="77777777" w:rsidR="00530B2F" w:rsidRPr="00201E3B" w:rsidRDefault="00530B2F" w:rsidP="00530B2F">
      <w:pPr>
        <w:pStyle w:val="B1"/>
      </w:pPr>
      <w:r w:rsidRPr="00201E3B">
        <w:t>4)</w:t>
      </w:r>
      <w:r w:rsidRPr="00201E3B">
        <w:tab/>
        <w:t>shall select refresh interval value and store it as the refresh interval of the call</w:t>
      </w:r>
      <w:r w:rsidRPr="00201E3B">
        <w:rPr>
          <w:lang w:eastAsia="ko-KR"/>
        </w:rPr>
        <w:t>;</w:t>
      </w:r>
    </w:p>
    <w:p w14:paraId="64815FA2" w14:textId="77777777" w:rsidR="00530B2F" w:rsidRPr="00201E3B" w:rsidRDefault="00530B2F" w:rsidP="00530B2F">
      <w:pPr>
        <w:pStyle w:val="B1"/>
        <w:rPr>
          <w:lang w:eastAsia="ko-KR"/>
        </w:rPr>
      </w:pPr>
      <w:r w:rsidRPr="00201E3B">
        <w:t>5)</w:t>
      </w:r>
      <w:r w:rsidRPr="00201E3B">
        <w:tab/>
        <w:t>shall store own MCVideo user ID as the originating MCVideo user ID of the call</w:t>
      </w:r>
      <w:r w:rsidRPr="00201E3B">
        <w:rPr>
          <w:lang w:eastAsia="ko-KR"/>
        </w:rPr>
        <w:t>;</w:t>
      </w:r>
    </w:p>
    <w:p w14:paraId="523EB3E0" w14:textId="77777777" w:rsidR="00530B2F" w:rsidRPr="00201E3B" w:rsidRDefault="00530B2F" w:rsidP="00530B2F">
      <w:pPr>
        <w:pStyle w:val="B1"/>
      </w:pPr>
      <w:r w:rsidRPr="00201E3B">
        <w:t>6)</w:t>
      </w:r>
      <w:r w:rsidRPr="00201E3B">
        <w:tab/>
        <w:t>shall store the current UTC time as the call start time of the call</w:t>
      </w:r>
      <w:r w:rsidRPr="00201E3B">
        <w:rPr>
          <w:lang w:eastAsia="ko-KR"/>
        </w:rPr>
        <w:t>;</w:t>
      </w:r>
    </w:p>
    <w:p w14:paraId="4A87730A" w14:textId="77777777" w:rsidR="00530B2F" w:rsidRPr="00201E3B" w:rsidRDefault="00530B2F" w:rsidP="00530B2F">
      <w:pPr>
        <w:pStyle w:val="B1"/>
        <w:rPr>
          <w:lang w:eastAsia="ko-KR"/>
        </w:rPr>
      </w:pPr>
      <w:r w:rsidRPr="00201E3B">
        <w:t>7)</w:t>
      </w:r>
      <w:r w:rsidRPr="00201E3B">
        <w:tab/>
        <w:t>shall generate a GROUP CALL ANNOUNCEMENT message as specified in clause </w:t>
      </w:r>
      <w:r w:rsidRPr="00201E3B">
        <w:rPr>
          <w:lang w:eastAsia="ko-KR"/>
        </w:rPr>
        <w:t xml:space="preserve">17.1.3. In the GROUP </w:t>
      </w:r>
      <w:r w:rsidRPr="00201E3B">
        <w:t>CALL ANNOUNCEMENT message, the MCVideo client:</w:t>
      </w:r>
    </w:p>
    <w:p w14:paraId="4955183B" w14:textId="77777777" w:rsidR="00530B2F" w:rsidRPr="00201E3B" w:rsidRDefault="00530B2F" w:rsidP="00530B2F">
      <w:pPr>
        <w:pStyle w:val="B2"/>
      </w:pPr>
      <w:r w:rsidRPr="00201E3B">
        <w:t>a)</w:t>
      </w:r>
      <w:r w:rsidRPr="00201E3B">
        <w:tab/>
        <w:t>shall set the Call identifier IE to the stored call identifier of the call;</w:t>
      </w:r>
    </w:p>
    <w:p w14:paraId="608F61DA" w14:textId="77777777" w:rsidR="00530B2F" w:rsidRPr="00201E3B" w:rsidRDefault="00530B2F" w:rsidP="00530B2F">
      <w:pPr>
        <w:pStyle w:val="B2"/>
        <w:rPr>
          <w:lang w:eastAsia="ko-KR"/>
        </w:rPr>
      </w:pPr>
      <w:r w:rsidRPr="00201E3B">
        <w:rPr>
          <w:lang w:eastAsia="ko-KR"/>
        </w:rPr>
        <w:t>b)</w:t>
      </w:r>
      <w:r w:rsidRPr="00201E3B">
        <w:rPr>
          <w:lang w:eastAsia="ko-KR"/>
        </w:rPr>
        <w:tab/>
        <w:t>shall set the Call type IE to the stored current call type associated with the call type control state machine;</w:t>
      </w:r>
    </w:p>
    <w:p w14:paraId="77A9E0E7" w14:textId="77777777" w:rsidR="00530B2F" w:rsidRPr="00201E3B" w:rsidRDefault="00530B2F" w:rsidP="00530B2F">
      <w:pPr>
        <w:pStyle w:val="B2"/>
      </w:pPr>
      <w:r w:rsidRPr="00201E3B">
        <w:t>c)</w:t>
      </w:r>
      <w:r w:rsidRPr="00201E3B">
        <w:tab/>
        <w:t>shall set the Refresh interval IE to the stored refresh interval of the call;</w:t>
      </w:r>
    </w:p>
    <w:p w14:paraId="4B25EFA9" w14:textId="77777777" w:rsidR="00530B2F" w:rsidRPr="00201E3B" w:rsidRDefault="00530B2F" w:rsidP="00530B2F">
      <w:pPr>
        <w:pStyle w:val="B2"/>
        <w:rPr>
          <w:lang w:eastAsia="ko-KR"/>
        </w:rPr>
      </w:pPr>
      <w:r w:rsidRPr="00201E3B">
        <w:t>d)</w:t>
      </w:r>
      <w:r w:rsidRPr="00201E3B">
        <w:tab/>
        <w:t>shall set the SDP IE to the stored SDP body of the call</w:t>
      </w:r>
      <w:r w:rsidRPr="00201E3B">
        <w:rPr>
          <w:lang w:eastAsia="ko-KR"/>
        </w:rPr>
        <w:t>;</w:t>
      </w:r>
    </w:p>
    <w:p w14:paraId="0967F60C" w14:textId="77777777" w:rsidR="00530B2F" w:rsidRPr="00201E3B" w:rsidRDefault="00530B2F" w:rsidP="00530B2F">
      <w:pPr>
        <w:pStyle w:val="B2"/>
      </w:pPr>
      <w:r w:rsidRPr="00201E3B">
        <w:t>e)</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7456E10E" w14:textId="77777777" w:rsidR="00530B2F" w:rsidRPr="00201E3B" w:rsidRDefault="00530B2F" w:rsidP="00530B2F">
      <w:pPr>
        <w:pStyle w:val="B2"/>
        <w:rPr>
          <w:lang w:eastAsia="ko-KR"/>
        </w:rPr>
      </w:pPr>
      <w:r w:rsidRPr="00201E3B">
        <w:t>f)</w:t>
      </w:r>
      <w:r w:rsidRPr="00201E3B">
        <w:tab/>
        <w:t>shall set the MCVideo group ID IE to the stored MCVideo group ID of the call</w:t>
      </w:r>
      <w:r w:rsidRPr="00201E3B">
        <w:rPr>
          <w:lang w:eastAsia="ko-KR"/>
        </w:rPr>
        <w:t>;</w:t>
      </w:r>
    </w:p>
    <w:p w14:paraId="4404C6DA" w14:textId="77777777" w:rsidR="00530B2F" w:rsidRPr="00201E3B" w:rsidRDefault="00530B2F" w:rsidP="00530B2F">
      <w:pPr>
        <w:pStyle w:val="B2"/>
        <w:rPr>
          <w:lang w:eastAsia="ko-KR"/>
        </w:rPr>
      </w:pPr>
      <w:r w:rsidRPr="00201E3B">
        <w:rPr>
          <w:lang w:eastAsia="ko-KR"/>
        </w:rPr>
        <w:t>g)</w:t>
      </w:r>
      <w:r w:rsidRPr="00201E3B">
        <w:rPr>
          <w:lang w:eastAsia="ko-KR"/>
        </w:rPr>
        <w:tab/>
      </w:r>
      <w:r w:rsidRPr="00201E3B">
        <w:t xml:space="preserve">shall set the </w:t>
      </w:r>
      <w:r w:rsidRPr="00201E3B">
        <w:rPr>
          <w:lang w:eastAsia="zh-CN"/>
        </w:rPr>
        <w:t>Call start time</w:t>
      </w:r>
      <w:r w:rsidRPr="00201E3B">
        <w:t xml:space="preserve"> IE to the stored call start time of the call</w:t>
      </w:r>
      <w:r w:rsidRPr="00201E3B">
        <w:rPr>
          <w:lang w:eastAsia="ko-KR"/>
        </w:rPr>
        <w:t>;</w:t>
      </w:r>
    </w:p>
    <w:p w14:paraId="064D8146" w14:textId="77777777" w:rsidR="00530B2F" w:rsidRPr="00201E3B" w:rsidRDefault="00530B2F" w:rsidP="00530B2F">
      <w:pPr>
        <w:pStyle w:val="B2"/>
        <w:rPr>
          <w:lang w:eastAsia="ko-KR"/>
        </w:rPr>
      </w:pPr>
      <w:r w:rsidRPr="00201E3B">
        <w:t>h)</w:t>
      </w:r>
      <w:r w:rsidRPr="00201E3B">
        <w:rPr>
          <w:lang w:eastAsia="ko-KR"/>
        </w:rPr>
        <w:tab/>
        <w:t>shall set the Last call type change time IE to the stored last call type change time of the call associated with call type control state machine;</w:t>
      </w:r>
    </w:p>
    <w:p w14:paraId="6665195E" w14:textId="77777777" w:rsidR="00530B2F" w:rsidRPr="00201E3B" w:rsidRDefault="00530B2F" w:rsidP="00530B2F">
      <w:pPr>
        <w:pStyle w:val="B2"/>
        <w:rPr>
          <w:lang w:eastAsia="ko-KR"/>
        </w:rPr>
      </w:pPr>
      <w:r w:rsidRPr="00201E3B">
        <w:rPr>
          <w:lang w:eastAsia="ko-KR"/>
        </w:rPr>
        <w:lastRenderedPageBreak/>
        <w:t>i)</w:t>
      </w:r>
      <w:r w:rsidRPr="00201E3B">
        <w:rPr>
          <w:lang w:eastAsia="ko-KR"/>
        </w:rPr>
        <w:tab/>
        <w:t>shall set the Last user to change call type IE to last user to change call type associated with call type control state machine; and</w:t>
      </w:r>
    </w:p>
    <w:p w14:paraId="4F8B1B2A" w14:textId="77777777" w:rsidR="00530B2F" w:rsidRPr="00201E3B" w:rsidRDefault="00530B2F" w:rsidP="00530B2F">
      <w:pPr>
        <w:pStyle w:val="B2"/>
      </w:pPr>
      <w:r w:rsidRPr="00201E3B">
        <w:t>j)</w:t>
      </w:r>
      <w:r w:rsidRPr="00201E3B">
        <w:tab/>
        <w:t xml:space="preserve">may include the </w:t>
      </w:r>
      <w:r w:rsidRPr="00201E3B">
        <w:rPr>
          <w:lang w:eastAsia="zh-CN"/>
        </w:rPr>
        <w:t>Confirm mode indication IE;</w:t>
      </w:r>
    </w:p>
    <w:p w14:paraId="269E094E" w14:textId="77777777" w:rsidR="00530B2F" w:rsidRPr="00201E3B" w:rsidRDefault="00530B2F" w:rsidP="00530B2F">
      <w:pPr>
        <w:pStyle w:val="B1"/>
        <w:rPr>
          <w:lang w:eastAsia="ko-KR"/>
        </w:rPr>
      </w:pPr>
      <w:r w:rsidRPr="00201E3B">
        <w:t>8)</w:t>
      </w:r>
      <w:r w:rsidRPr="00201E3B">
        <w:tab/>
        <w:t>shall send the GROUP CALL ANNOUNCEMENT message as specified in clause </w:t>
      </w:r>
      <w:r w:rsidRPr="00201E3B">
        <w:rPr>
          <w:lang w:eastAsia="ko-KR"/>
        </w:rPr>
        <w:t>9.3.1.1.1;</w:t>
      </w:r>
    </w:p>
    <w:p w14:paraId="17D7B028" w14:textId="77777777" w:rsidR="00530B2F" w:rsidRPr="00201E3B" w:rsidRDefault="00530B2F" w:rsidP="00530B2F">
      <w:pPr>
        <w:pStyle w:val="B1"/>
      </w:pPr>
      <w:r w:rsidRPr="00201E3B">
        <w:rPr>
          <w:lang w:eastAsia="ko-KR"/>
        </w:rPr>
        <w:t>9)</w:t>
      </w:r>
      <w:r w:rsidRPr="00201E3B">
        <w:rPr>
          <w:lang w:eastAsia="ko-KR"/>
        </w:rPr>
        <w:tab/>
      </w:r>
      <w:r w:rsidRPr="00201E3B">
        <w:t>shall establish a media session based on the stored SDP body of the call;</w:t>
      </w:r>
    </w:p>
    <w:p w14:paraId="488DB88F" w14:textId="77777777" w:rsidR="00530B2F" w:rsidRPr="00201E3B" w:rsidRDefault="00530B2F" w:rsidP="00530B2F">
      <w:pPr>
        <w:pStyle w:val="B1"/>
      </w:pPr>
      <w:r w:rsidRPr="00201E3B">
        <w:t>10)</w:t>
      </w:r>
      <w:r w:rsidRPr="00201E3B">
        <w:tab/>
        <w:t>shall start transmission control as originating transmission participant as specified in clause a.b in 3GPP TS 24.581 [5];</w:t>
      </w:r>
    </w:p>
    <w:p w14:paraId="7FEE3178" w14:textId="77777777" w:rsidR="00530B2F" w:rsidRPr="00201E3B" w:rsidRDefault="00530B2F" w:rsidP="00530B2F">
      <w:pPr>
        <w:pStyle w:val="B1"/>
      </w:pPr>
      <w:r w:rsidRPr="00201E3B">
        <w:rPr>
          <w:lang w:eastAsia="ko-KR"/>
        </w:rPr>
        <w:t>11)</w:t>
      </w:r>
      <w:r w:rsidRPr="00201E3B">
        <w:rPr>
          <w:lang w:eastAsia="ko-KR"/>
        </w:rPr>
        <w:tab/>
        <w:t xml:space="preserve">shall start timer TFG6 (max duration) with value </w:t>
      </w:r>
      <w:r w:rsidRPr="00201E3B">
        <w:t>as specified in clause 9.3.2.4.1.2</w:t>
      </w:r>
      <w:r w:rsidRPr="00201E3B">
        <w:rPr>
          <w:lang w:eastAsia="ko-KR"/>
        </w:rPr>
        <w:t>;</w:t>
      </w:r>
    </w:p>
    <w:p w14:paraId="6FECBB88" w14:textId="77777777" w:rsidR="00530B2F" w:rsidRPr="00201E3B" w:rsidRDefault="00530B2F" w:rsidP="00530B2F">
      <w:pPr>
        <w:pStyle w:val="B1"/>
        <w:rPr>
          <w:lang w:eastAsia="ko-KR"/>
        </w:rPr>
      </w:pPr>
      <w:r w:rsidRPr="00201E3B">
        <w:rPr>
          <w:lang w:eastAsia="ko-KR"/>
        </w:rPr>
        <w:t>12)</w:t>
      </w:r>
      <w:r w:rsidRPr="00201E3B">
        <w:rPr>
          <w:lang w:eastAsia="ko-KR"/>
        </w:rPr>
        <w:tab/>
        <w:t xml:space="preserve">shall start timer TFG2 (call announcement) with value </w:t>
      </w:r>
      <w:r w:rsidRPr="00201E3B">
        <w:t>as specified in clause 9.3.2.4.1.1.1</w:t>
      </w:r>
      <w:r w:rsidRPr="00201E3B">
        <w:rPr>
          <w:lang w:eastAsia="ko-KR"/>
        </w:rPr>
        <w:t>; and</w:t>
      </w:r>
    </w:p>
    <w:p w14:paraId="67E342D2" w14:textId="77777777" w:rsidR="00530B2F" w:rsidRPr="00201E3B" w:rsidRDefault="00530B2F" w:rsidP="00530B2F">
      <w:pPr>
        <w:pStyle w:val="B1"/>
        <w:rPr>
          <w:lang w:eastAsia="ko-KR"/>
        </w:rPr>
      </w:pPr>
      <w:r w:rsidRPr="00201E3B">
        <w:rPr>
          <w:lang w:eastAsia="ko-KR"/>
        </w:rPr>
        <w:t>13)</w:t>
      </w:r>
      <w:r w:rsidRPr="00201E3B">
        <w:rPr>
          <w:lang w:eastAsia="ko-KR"/>
        </w:rPr>
        <w:tab/>
        <w:t>shall enter the "S3: part of ongoing call" state.</w:t>
      </w:r>
    </w:p>
    <w:p w14:paraId="14875A38" w14:textId="77777777" w:rsidR="00530B2F" w:rsidRPr="00201E3B" w:rsidRDefault="00530B2F" w:rsidP="00530B2F">
      <w:pPr>
        <w:pStyle w:val="NO"/>
      </w:pPr>
      <w:r w:rsidRPr="00201E3B">
        <w:rPr>
          <w:lang w:eastAsia="ko-KR"/>
        </w:rPr>
        <w:t xml:space="preserve">Note: </w:t>
      </w:r>
      <w:r w:rsidRPr="00201E3B">
        <w:t>In this release of the specification, the refresh interval of the call is fixed to 10 seconds.</w:t>
      </w:r>
    </w:p>
    <w:p w14:paraId="279CC759"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2</w:t>
      </w:r>
      <w:r w:rsidRPr="00201E3B">
        <w:t>]</w:t>
      </w:r>
    </w:p>
    <w:p w14:paraId="4498733B" w14:textId="77777777" w:rsidR="00530B2F" w:rsidRPr="00201E3B" w:rsidRDefault="00530B2F" w:rsidP="00530B2F">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2789665E" w14:textId="77777777" w:rsidR="00530B2F" w:rsidRPr="00201E3B" w:rsidRDefault="00530B2F" w:rsidP="00530B2F">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5D28E602" w14:textId="77777777" w:rsidR="00530B2F" w:rsidRPr="00201E3B" w:rsidRDefault="00530B2F" w:rsidP="00530B2F">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050CCDF8" w14:textId="77777777" w:rsidR="00530B2F" w:rsidRPr="00201E3B" w:rsidRDefault="00530B2F" w:rsidP="00530B2F">
      <w:pPr>
        <w:pStyle w:val="B2"/>
        <w:rPr>
          <w:lang w:eastAsia="ko-KR"/>
        </w:rPr>
      </w:pPr>
      <w:r w:rsidRPr="00201E3B">
        <w:rPr>
          <w:lang w:eastAsia="ko-KR"/>
        </w:rPr>
        <w:t>a.</w:t>
      </w:r>
      <w:r w:rsidRPr="00201E3B">
        <w:rPr>
          <w:lang w:eastAsia="ko-KR"/>
        </w:rPr>
        <w:tab/>
        <w:t>shall include the granted priority in the Transmission priority field;</w:t>
      </w:r>
    </w:p>
    <w:p w14:paraId="57466481" w14:textId="77777777" w:rsidR="00530B2F" w:rsidRPr="00201E3B" w:rsidRDefault="00530B2F" w:rsidP="00530B2F">
      <w:pPr>
        <w:pStyle w:val="B2"/>
        <w:rPr>
          <w:lang w:eastAsia="ko-KR"/>
        </w:rPr>
      </w:pPr>
      <w:r w:rsidRPr="00201E3B">
        <w:rPr>
          <w:lang w:eastAsia="ko-KR"/>
        </w:rPr>
        <w:t>b.</w:t>
      </w:r>
      <w:r w:rsidRPr="00201E3B">
        <w:rPr>
          <w:lang w:eastAsia="ko-KR"/>
        </w:rPr>
        <w:tab/>
        <w:t>shall include the MCVideo user's own MCVideo ID in the User ID field; and</w:t>
      </w:r>
    </w:p>
    <w:p w14:paraId="428A98A8"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A0F3F2B" w14:textId="77777777" w:rsidR="00530B2F" w:rsidRPr="00201E3B" w:rsidRDefault="00530B2F" w:rsidP="00530B2F">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5F7422B"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w:t>
      </w:r>
      <w:r w:rsidRPr="00201E3B">
        <w:rPr>
          <w:lang w:eastAsia="ko-KR"/>
        </w:rPr>
        <w:t>2</w:t>
      </w:r>
      <w:r w:rsidRPr="00201E3B">
        <w:t>]</w:t>
      </w:r>
    </w:p>
    <w:p w14:paraId="49B23487" w14:textId="77777777" w:rsidR="00530B2F" w:rsidRPr="00201E3B" w:rsidRDefault="00530B2F" w:rsidP="00530B2F">
      <w:r w:rsidRPr="00201E3B">
        <w:t>Upon receiving encoded media from the user or if encoded media is already buffered the transmission participant:</w:t>
      </w:r>
    </w:p>
    <w:p w14:paraId="5495EEC4" w14:textId="77777777" w:rsidR="00530B2F" w:rsidRPr="00201E3B" w:rsidRDefault="00530B2F" w:rsidP="00530B2F">
      <w:pPr>
        <w:pStyle w:val="B1"/>
        <w:rPr>
          <w:lang w:eastAsia="ko-KR"/>
        </w:rPr>
      </w:pPr>
      <w:r w:rsidRPr="00201E3B">
        <w:rPr>
          <w:lang w:eastAsia="ko-KR"/>
        </w:rPr>
        <w:t>1.</w:t>
      </w:r>
      <w:r w:rsidRPr="00201E3B">
        <w:rPr>
          <w:lang w:eastAsia="ko-KR"/>
        </w:rPr>
        <w:tab/>
        <w:t>shall start timer T206 (Stop talking warning);</w:t>
      </w:r>
    </w:p>
    <w:p w14:paraId="16F5B93C" w14:textId="77777777" w:rsidR="00530B2F" w:rsidRPr="00201E3B" w:rsidRDefault="00530B2F" w:rsidP="00530B2F">
      <w:pPr>
        <w:pStyle w:val="B1"/>
        <w:rPr>
          <w:lang w:eastAsia="ko-KR"/>
        </w:rPr>
      </w:pPr>
      <w:r w:rsidRPr="00201E3B">
        <w:rPr>
          <w:lang w:eastAsia="ko-KR"/>
        </w:rPr>
        <w:t>2.</w:t>
      </w:r>
      <w:r w:rsidRPr="00201E3B">
        <w:rPr>
          <w:lang w:eastAsia="ko-KR"/>
        </w:rPr>
        <w:tab/>
        <w:t>shall request the MCVideo client to start sending RTP media packets towards other MCVideo clients; and</w:t>
      </w:r>
    </w:p>
    <w:p w14:paraId="6BCFF914" w14:textId="77777777" w:rsidR="00530B2F" w:rsidRPr="00201E3B" w:rsidRDefault="00530B2F" w:rsidP="00530B2F">
      <w:pPr>
        <w:pStyle w:val="B1"/>
        <w:rPr>
          <w:lang w:eastAsia="ko-KR"/>
        </w:rPr>
      </w:pPr>
      <w:r w:rsidRPr="00201E3B">
        <w:rPr>
          <w:lang w:eastAsia="ko-KR"/>
        </w:rPr>
        <w:t>3.</w:t>
      </w:r>
      <w:r w:rsidRPr="00201E3B">
        <w:rPr>
          <w:lang w:eastAsia="ko-KR"/>
        </w:rPr>
        <w:tab/>
        <w:t xml:space="preserve">shall remain in </w:t>
      </w:r>
      <w:r w:rsidRPr="00201E3B">
        <w:t>'</w:t>
      </w:r>
      <w:r w:rsidRPr="00201E3B">
        <w:rPr>
          <w:lang w:eastAsia="ko-KR"/>
        </w:rPr>
        <w:t>O</w:t>
      </w:r>
      <w:r w:rsidRPr="00201E3B">
        <w:t>: transmission arbitration'</w:t>
      </w:r>
      <w:r w:rsidRPr="00201E3B">
        <w:rPr>
          <w:lang w:eastAsia="ko-KR"/>
        </w:rPr>
        <w:t xml:space="preserve"> state.</w:t>
      </w:r>
    </w:p>
    <w:p w14:paraId="24935CA5"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.5.5]</w:t>
      </w:r>
    </w:p>
    <w:p w14:paraId="4455DA77" w14:textId="77777777" w:rsidR="00530B2F" w:rsidRPr="00201E3B" w:rsidRDefault="00530B2F" w:rsidP="00530B2F">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2CAAEDBC" w14:textId="77777777" w:rsidR="00530B2F" w:rsidRPr="00201E3B" w:rsidRDefault="00530B2F" w:rsidP="00530B2F">
      <w:pPr>
        <w:pStyle w:val="B1"/>
      </w:pPr>
      <w:r w:rsidRPr="00201E3B">
        <w:t>1.</w:t>
      </w:r>
      <w:r w:rsidRPr="00201E3B">
        <w:tab/>
        <w:t>shall stop timer T206 (Stop talking warning), if running;</w:t>
      </w:r>
    </w:p>
    <w:p w14:paraId="346F0B5B" w14:textId="77777777" w:rsidR="00530B2F" w:rsidRPr="00201E3B" w:rsidRDefault="00530B2F" w:rsidP="00530B2F">
      <w:pPr>
        <w:pStyle w:val="B1"/>
      </w:pPr>
      <w:r w:rsidRPr="00201E3B">
        <w:t>2.</w:t>
      </w:r>
      <w:r w:rsidRPr="00201E3B">
        <w:tab/>
        <w:t>shall stop timer T207 (Stop talking), if running;</w:t>
      </w:r>
    </w:p>
    <w:p w14:paraId="23137588" w14:textId="77777777" w:rsidR="00530B2F" w:rsidRPr="00201E3B" w:rsidRDefault="00530B2F" w:rsidP="00530B2F">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3C90A338" w14:textId="77777777" w:rsidR="00530B2F" w:rsidRPr="00201E3B" w:rsidRDefault="00530B2F" w:rsidP="00530B2F">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3D279C2" w14:textId="77777777" w:rsidR="00530B2F" w:rsidRPr="00201E3B" w:rsidRDefault="00530B2F" w:rsidP="00530B2F">
      <w:pPr>
        <w:pStyle w:val="B2"/>
      </w:pPr>
      <w:r w:rsidRPr="00201E3B">
        <w:t>b.</w:t>
      </w:r>
      <w:r w:rsidRPr="00201E3B">
        <w:tab/>
        <w:t>if the session is not initiated as a broadcast group call with the B-bit set to '1' (Broadcast group call), shall include a Transmission Indicator field set to '0' (normal call);</w:t>
      </w:r>
    </w:p>
    <w:p w14:paraId="0C95B5DC" w14:textId="77777777" w:rsidR="00530B2F" w:rsidRPr="00201E3B" w:rsidRDefault="00530B2F" w:rsidP="00530B2F">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666E7D1B" w14:textId="77777777" w:rsidR="00530B2F" w:rsidRPr="00201E3B" w:rsidRDefault="00530B2F" w:rsidP="00530B2F">
      <w:pPr>
        <w:pStyle w:val="B1"/>
      </w:pPr>
      <w:r w:rsidRPr="00201E3B">
        <w:rPr>
          <w:lang w:eastAsia="ko-KR"/>
        </w:rPr>
        <w:lastRenderedPageBreak/>
        <w:t>5.</w:t>
      </w:r>
      <w:r w:rsidRPr="00201E3B">
        <w:rPr>
          <w:lang w:eastAsia="ko-KR"/>
        </w:rPr>
        <w:tab/>
      </w:r>
      <w:r w:rsidRPr="00201E3B">
        <w:t xml:space="preserve">shall enter 'O: </w:t>
      </w:r>
      <w:r w:rsidRPr="00201E3B">
        <w:rPr>
          <w:lang w:eastAsia="ko-KR"/>
        </w:rPr>
        <w:t>silence</w:t>
      </w:r>
      <w:r w:rsidRPr="00201E3B">
        <w:t>' state.</w:t>
      </w:r>
    </w:p>
    <w:p w14:paraId="37C259E3" w14:textId="77777777" w:rsidR="00530B2F" w:rsidRPr="00201E3B" w:rsidRDefault="00530B2F" w:rsidP="00530B2F">
      <w:pPr>
        <w:pStyle w:val="H6"/>
      </w:pPr>
      <w:r w:rsidRPr="00201E3B">
        <w:t>7.1.1.5.3</w:t>
      </w:r>
      <w:r w:rsidRPr="00201E3B">
        <w:tab/>
        <w:t>Test description</w:t>
      </w:r>
    </w:p>
    <w:p w14:paraId="35FF3494" w14:textId="77777777" w:rsidR="00530B2F" w:rsidRPr="00201E3B" w:rsidRDefault="00530B2F" w:rsidP="00530B2F">
      <w:pPr>
        <w:pStyle w:val="H6"/>
      </w:pPr>
      <w:r w:rsidRPr="00201E3B">
        <w:t>7.1.1.5.3.1</w:t>
      </w:r>
      <w:r w:rsidRPr="00201E3B">
        <w:tab/>
        <w:t>Pre-test conditions</w:t>
      </w:r>
    </w:p>
    <w:p w14:paraId="1A90E6D0" w14:textId="77777777" w:rsidR="00530B2F" w:rsidRPr="00201E3B" w:rsidRDefault="00530B2F" w:rsidP="00530B2F">
      <w:pPr>
        <w:pStyle w:val="H6"/>
      </w:pPr>
      <w:r w:rsidRPr="00201E3B">
        <w:t>System Simulator:</w:t>
      </w:r>
    </w:p>
    <w:p w14:paraId="43F37342" w14:textId="77777777" w:rsidR="00530B2F" w:rsidRPr="00201E3B" w:rsidRDefault="00530B2F" w:rsidP="00530B2F">
      <w:pPr>
        <w:pStyle w:val="B1"/>
      </w:pPr>
      <w:r w:rsidRPr="00201E3B">
        <w:t>-</w:t>
      </w:r>
      <w:r w:rsidRPr="00201E3B">
        <w:tab/>
      </w:r>
      <w:r w:rsidRPr="00201E3B">
        <w:rPr>
          <w:color w:val="000000"/>
        </w:rPr>
        <w:t>SS-UE1 (MCVideo client)</w:t>
      </w:r>
    </w:p>
    <w:p w14:paraId="6D997F91" w14:textId="77777777" w:rsidR="00530B2F" w:rsidRPr="00201E3B" w:rsidRDefault="00530B2F" w:rsidP="00530B2F">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4BFE0A7"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401A2DA0"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7552D7D" w14:textId="77777777" w:rsidR="00530B2F" w:rsidRPr="00201E3B" w:rsidRDefault="00530B2F" w:rsidP="00530B2F">
      <w:pPr>
        <w:pStyle w:val="B1"/>
      </w:pPr>
      <w:r w:rsidRPr="00201E3B">
        <w:t>-</w:t>
      </w:r>
      <w:r w:rsidRPr="00201E3B">
        <w:tab/>
      </w:r>
      <w:r w:rsidRPr="00201E3B">
        <w:rPr>
          <w:color w:val="000000"/>
        </w:rPr>
        <w:t>SS-NW (MCVideo server)</w:t>
      </w:r>
    </w:p>
    <w:p w14:paraId="29BEF080" w14:textId="77777777"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D1D1B0B"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00A345D9" w14:textId="77777777" w:rsidR="00530B2F" w:rsidRPr="00201E3B" w:rsidRDefault="00530B2F" w:rsidP="00530B2F">
      <w:pPr>
        <w:pStyle w:val="H6"/>
      </w:pPr>
      <w:r w:rsidRPr="00201E3B">
        <w:t>IUT:</w:t>
      </w:r>
    </w:p>
    <w:p w14:paraId="12BB48F0" w14:textId="77777777" w:rsidR="00530B2F" w:rsidRPr="00201E3B" w:rsidRDefault="00530B2F" w:rsidP="00530B2F">
      <w:pPr>
        <w:pStyle w:val="B1"/>
      </w:pPr>
      <w:r w:rsidRPr="00201E3B">
        <w:t>-</w:t>
      </w:r>
      <w:r w:rsidRPr="00201E3B">
        <w:tab/>
        <w:t>UE (MCVideo client)</w:t>
      </w:r>
    </w:p>
    <w:p w14:paraId="35E9CE05" w14:textId="77777777" w:rsidR="00530B2F" w:rsidRPr="00201E3B" w:rsidRDefault="00530B2F" w:rsidP="00530B2F">
      <w:pPr>
        <w:pStyle w:val="B1"/>
      </w:pPr>
      <w:r w:rsidRPr="00201E3B">
        <w:t>-</w:t>
      </w:r>
      <w:r w:rsidRPr="00201E3B">
        <w:tab/>
        <w:t>The test USIM set as defined in TS 36.579-1 [2], subclause 5.5.10 is inserted.</w:t>
      </w:r>
    </w:p>
    <w:p w14:paraId="659168F3"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6740D3E" w14:textId="77777777" w:rsidR="00530B2F" w:rsidRPr="00201E3B" w:rsidRDefault="00530B2F" w:rsidP="00530B2F">
      <w:pPr>
        <w:pStyle w:val="H6"/>
      </w:pPr>
      <w:r w:rsidRPr="00201E3B">
        <w:t>Preamble:</w:t>
      </w:r>
    </w:p>
    <w:p w14:paraId="7D2CCAA1" w14:textId="36BAEAAF"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3A666ACA"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061B9B3B"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6C1EE3B9" w14:textId="77777777" w:rsidR="00530B2F" w:rsidRPr="00201E3B" w:rsidRDefault="00530B2F" w:rsidP="00530B2F">
      <w:pPr>
        <w:pStyle w:val="B1"/>
      </w:pPr>
      <w:r w:rsidRPr="00201E3B">
        <w:t>-</w:t>
      </w:r>
      <w:r w:rsidRPr="00201E3B">
        <w:tab/>
        <w:t>The UE is switched-off.</w:t>
      </w:r>
    </w:p>
    <w:p w14:paraId="7813205F" w14:textId="77777777" w:rsidR="00530B2F" w:rsidRPr="00201E3B" w:rsidRDefault="00530B2F" w:rsidP="00530B2F">
      <w:pPr>
        <w:pStyle w:val="B1"/>
      </w:pPr>
      <w:r w:rsidRPr="00201E3B">
        <w:t>-</w:t>
      </w:r>
      <w:r w:rsidRPr="00201E3B">
        <w:tab/>
        <w:t>UE States at the end of the preamble</w:t>
      </w:r>
    </w:p>
    <w:p w14:paraId="10CDD992" w14:textId="77777777" w:rsidR="00530B2F" w:rsidRPr="00201E3B" w:rsidRDefault="00530B2F" w:rsidP="00530B2F">
      <w:pPr>
        <w:pStyle w:val="B2"/>
      </w:pPr>
      <w:r w:rsidRPr="00201E3B">
        <w:t>-</w:t>
      </w:r>
      <w:r w:rsidRPr="00201E3B">
        <w:tab/>
        <w:t>The UE is in state 'switched-off'.</w:t>
      </w:r>
    </w:p>
    <w:p w14:paraId="44206FA9" w14:textId="77777777" w:rsidR="00530B2F" w:rsidRPr="00201E3B" w:rsidRDefault="00530B2F" w:rsidP="00530B2F">
      <w:pPr>
        <w:pStyle w:val="H6"/>
      </w:pPr>
      <w:r w:rsidRPr="00201E3B">
        <w:lastRenderedPageBreak/>
        <w:t>7.1.1.5.3.2</w:t>
      </w:r>
      <w:r w:rsidRPr="00201E3B">
        <w:tab/>
        <w:t>Test procedure sequence</w:t>
      </w:r>
    </w:p>
    <w:p w14:paraId="2B687406" w14:textId="77777777" w:rsidR="00530B2F" w:rsidRPr="00201E3B" w:rsidRDefault="00530B2F" w:rsidP="00530B2F">
      <w:pPr>
        <w:pStyle w:val="TH"/>
      </w:pPr>
      <w:r w:rsidRPr="00201E3B">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622DF4ED" w14:textId="77777777" w:rsidTr="00530B2F">
        <w:tc>
          <w:tcPr>
            <w:tcW w:w="648" w:type="dxa"/>
            <w:tcBorders>
              <w:top w:val="single" w:sz="4" w:space="0" w:color="auto"/>
              <w:left w:val="single" w:sz="4" w:space="0" w:color="auto"/>
              <w:bottom w:val="nil"/>
              <w:right w:val="single" w:sz="4" w:space="0" w:color="auto"/>
            </w:tcBorders>
            <w:hideMark/>
          </w:tcPr>
          <w:p w14:paraId="6137C48C"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37C1BCE"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B438BB9"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954028A"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16F222CE"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43AECE12" w14:textId="77777777" w:rsidTr="00530B2F">
        <w:tc>
          <w:tcPr>
            <w:tcW w:w="648" w:type="dxa"/>
            <w:tcBorders>
              <w:top w:val="nil"/>
              <w:left w:val="single" w:sz="4" w:space="0" w:color="auto"/>
              <w:bottom w:val="single" w:sz="4" w:space="0" w:color="auto"/>
              <w:right w:val="single" w:sz="4" w:space="0" w:color="auto"/>
            </w:tcBorders>
          </w:tcPr>
          <w:p w14:paraId="181A1BDD"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CABB91D"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2E9607C"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272B71"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6FBA894E"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2326DE5" w14:textId="77777777" w:rsidR="00530B2F" w:rsidRPr="00201E3B" w:rsidRDefault="00530B2F">
            <w:pPr>
              <w:pStyle w:val="TAH"/>
              <w:spacing w:line="256" w:lineRule="auto"/>
              <w:rPr>
                <w:lang w:eastAsia="en-US"/>
              </w:rPr>
            </w:pPr>
          </w:p>
        </w:tc>
      </w:tr>
      <w:tr w:rsidR="00530B2F" w:rsidRPr="00201E3B" w14:paraId="6BF93DC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4246740"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99CC82"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474AED"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0124CAC"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91455E1"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2F41B9" w14:textId="77777777" w:rsidR="00530B2F" w:rsidRPr="00201E3B" w:rsidRDefault="00530B2F">
            <w:pPr>
              <w:pStyle w:val="TAC"/>
              <w:spacing w:line="256" w:lineRule="auto"/>
              <w:rPr>
                <w:lang w:eastAsia="en-US"/>
              </w:rPr>
            </w:pPr>
            <w:r w:rsidRPr="00201E3B">
              <w:rPr>
                <w:lang w:eastAsia="en-US"/>
              </w:rPr>
              <w:t>-</w:t>
            </w:r>
          </w:p>
        </w:tc>
      </w:tr>
      <w:tr w:rsidR="00530B2F" w:rsidRPr="00201E3B" w14:paraId="482702E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3C31683" w14:textId="77777777" w:rsidR="00530B2F" w:rsidRPr="00201E3B" w:rsidRDefault="00530B2F">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43941A" w14:textId="77777777" w:rsidR="00530B2F" w:rsidRPr="00201E3B" w:rsidRDefault="00530B2F">
            <w:pPr>
              <w:pStyle w:val="TAN"/>
              <w:spacing w:line="256" w:lineRule="auto"/>
              <w:rPr>
                <w:lang w:eastAsia="en-US"/>
              </w:rPr>
            </w:pPr>
            <w:r w:rsidRPr="00201E3B">
              <w:rPr>
                <w:lang w:eastAsia="en-US"/>
              </w:rPr>
              <w:t>Trigger the UE to reset UTC time and location.</w:t>
            </w:r>
          </w:p>
          <w:p w14:paraId="01959499" w14:textId="77777777" w:rsidR="00530B2F" w:rsidRPr="00201E3B" w:rsidRDefault="00530B2F">
            <w:pPr>
              <w:pStyle w:val="TAN"/>
              <w:spacing w:line="256" w:lineRule="auto"/>
              <w:rPr>
                <w:lang w:eastAsia="en-US"/>
              </w:rPr>
            </w:pPr>
          </w:p>
          <w:p w14:paraId="62725B77"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82BD2AD"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3E121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499F2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6B72FC" w14:textId="77777777" w:rsidR="00530B2F" w:rsidRPr="00201E3B" w:rsidRDefault="00530B2F">
            <w:pPr>
              <w:pStyle w:val="TAC"/>
              <w:spacing w:line="256" w:lineRule="auto"/>
              <w:rPr>
                <w:lang w:eastAsia="en-US"/>
              </w:rPr>
            </w:pPr>
            <w:r w:rsidRPr="00201E3B">
              <w:rPr>
                <w:lang w:eastAsia="en-US"/>
              </w:rPr>
              <w:t>-</w:t>
            </w:r>
          </w:p>
        </w:tc>
      </w:tr>
      <w:tr w:rsidR="00530B2F" w:rsidRPr="00201E3B" w14:paraId="15772CD2"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BA6BA66" w14:textId="77777777" w:rsidR="00530B2F" w:rsidRPr="00201E3B" w:rsidRDefault="00530B2F">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66499F2A"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316BEC5E" w14:textId="77777777" w:rsidR="00530B2F" w:rsidRPr="00201E3B" w:rsidRDefault="00530B2F">
            <w:pPr>
              <w:pStyle w:val="TAL"/>
              <w:spacing w:line="256" w:lineRule="auto"/>
              <w:rPr>
                <w:color w:val="000000"/>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457B16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3CD146"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F3527A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3ECE25" w14:textId="77777777" w:rsidR="00530B2F" w:rsidRPr="00201E3B" w:rsidRDefault="00530B2F">
            <w:pPr>
              <w:pStyle w:val="TAC"/>
              <w:spacing w:line="256" w:lineRule="auto"/>
              <w:rPr>
                <w:lang w:eastAsia="en-US"/>
              </w:rPr>
            </w:pPr>
            <w:r w:rsidRPr="00201E3B">
              <w:rPr>
                <w:lang w:eastAsia="en-US"/>
              </w:rPr>
              <w:t>-</w:t>
            </w:r>
          </w:p>
        </w:tc>
      </w:tr>
      <w:tr w:rsidR="00530B2F" w:rsidRPr="00201E3B" w14:paraId="6C50F79D"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7FF43CA"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36D86B82" w14:textId="77777777" w:rsidR="00530B2F" w:rsidRPr="00201E3B" w:rsidRDefault="00530B2F">
            <w:pPr>
              <w:pStyle w:val="TAL"/>
              <w:spacing w:line="256" w:lineRule="auto"/>
              <w:rPr>
                <w:lang w:eastAsia="en-US"/>
              </w:rPr>
            </w:pPr>
            <w:r w:rsidRPr="00201E3B">
              <w:rPr>
                <w:lang w:eastAsia="en-US"/>
              </w:rPr>
              <w:t xml:space="preserve">Make the UE (MCVideo Client) initiate an off-network imminent peril group call with </w:t>
            </w:r>
            <w:r w:rsidRPr="00201E3B">
              <w:rPr>
                <w:lang w:eastAsia="ko-KR"/>
              </w:rPr>
              <w:t>an explicit transmission request.</w:t>
            </w:r>
          </w:p>
          <w:p w14:paraId="27A12CE0"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D434E4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1E45B8"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65748C"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34C405" w14:textId="77777777" w:rsidR="00530B2F" w:rsidRPr="00201E3B" w:rsidRDefault="00530B2F">
            <w:pPr>
              <w:pStyle w:val="TAC"/>
              <w:spacing w:line="256" w:lineRule="auto"/>
              <w:rPr>
                <w:lang w:eastAsia="en-US"/>
              </w:rPr>
            </w:pPr>
            <w:r w:rsidRPr="00201E3B">
              <w:rPr>
                <w:lang w:eastAsia="en-US"/>
              </w:rPr>
              <w:t>-</w:t>
            </w:r>
          </w:p>
        </w:tc>
      </w:tr>
      <w:tr w:rsidR="00530B2F" w:rsidRPr="00201E3B" w14:paraId="67BA53C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9382F5A"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7D907E" w14:textId="77777777" w:rsidR="00530B2F" w:rsidRPr="00201E3B" w:rsidRDefault="00530B2F">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B1D3B4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778588"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4A867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15C885" w14:textId="77777777" w:rsidR="00530B2F" w:rsidRPr="00201E3B" w:rsidRDefault="00530B2F">
            <w:pPr>
              <w:pStyle w:val="TAC"/>
              <w:spacing w:line="256" w:lineRule="auto"/>
              <w:rPr>
                <w:lang w:eastAsia="en-US"/>
              </w:rPr>
            </w:pPr>
            <w:r w:rsidRPr="00201E3B">
              <w:rPr>
                <w:lang w:eastAsia="en-US"/>
              </w:rPr>
              <w:t>-</w:t>
            </w:r>
          </w:p>
        </w:tc>
      </w:tr>
      <w:tr w:rsidR="00530B2F" w:rsidRPr="00201E3B" w14:paraId="54B1FE6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22C1137" w14:textId="77777777" w:rsidR="00530B2F" w:rsidRPr="00201E3B" w:rsidRDefault="00530B2F">
            <w:pPr>
              <w:pStyle w:val="TAC"/>
              <w:spacing w:line="256" w:lineRule="auto"/>
              <w:rPr>
                <w:rFonts w:cs="Arial"/>
                <w:szCs w:val="18"/>
                <w:lang w:eastAsia="en-US"/>
              </w:rPr>
            </w:pPr>
            <w:r w:rsidRPr="00201E3B">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9D5FB9" w14:textId="77777777" w:rsidR="00530B2F" w:rsidRPr="00201E3B" w:rsidRDefault="00530B2F">
            <w:pPr>
              <w:pStyle w:val="TAL"/>
              <w:spacing w:line="256" w:lineRule="auto"/>
              <w:rPr>
                <w:lang w:eastAsia="en-US"/>
              </w:rPr>
            </w:pPr>
            <w:r w:rsidRPr="00201E3B">
              <w:rPr>
                <w:lang w:eastAsia="en-US"/>
              </w:rPr>
              <w:t>Check: Does the UE (MCVideo Client)</w:t>
            </w:r>
            <w:r w:rsidRPr="00201E3B">
              <w:rPr>
                <w:lang w:eastAsia="ko-KR"/>
              </w:rPr>
              <w:t xml:space="preserve"> send a </w:t>
            </w:r>
            <w:r w:rsidRPr="00201E3B">
              <w:rPr>
                <w:lang w:eastAsia="en-US"/>
              </w:rPr>
              <w:t>GROUP CALL PROBE message to determine the current call status of the group?</w:t>
            </w:r>
          </w:p>
          <w:p w14:paraId="736DEFAE" w14:textId="77777777" w:rsidR="00530B2F" w:rsidRPr="00201E3B" w:rsidRDefault="00530B2F">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90DE3F"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AAF06D"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3BD661C3"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A71395A" w14:textId="77777777" w:rsidR="00530B2F" w:rsidRPr="00201E3B" w:rsidRDefault="00530B2F">
            <w:pPr>
              <w:pStyle w:val="TAC"/>
              <w:spacing w:line="256" w:lineRule="auto"/>
              <w:rPr>
                <w:lang w:eastAsia="en-US"/>
              </w:rPr>
            </w:pPr>
            <w:r w:rsidRPr="00201E3B">
              <w:rPr>
                <w:lang w:eastAsia="en-US"/>
              </w:rPr>
              <w:t>P</w:t>
            </w:r>
          </w:p>
        </w:tc>
      </w:tr>
      <w:tr w:rsidR="00530B2F" w:rsidRPr="00201E3B" w14:paraId="23E610F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B7A4F13" w14:textId="77777777" w:rsidR="00530B2F" w:rsidRPr="00201E3B" w:rsidRDefault="00530B2F">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E385D93" w14:textId="77777777" w:rsidR="00530B2F" w:rsidRPr="00201E3B" w:rsidRDefault="00530B2F">
            <w:pPr>
              <w:pStyle w:val="TAL"/>
              <w:spacing w:line="256" w:lineRule="auto"/>
              <w:rPr>
                <w:lang w:eastAsia="en-US"/>
              </w:rPr>
            </w:pPr>
            <w:r w:rsidRPr="00201E3B">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36AA9CB" w14:textId="77777777" w:rsidR="00530B2F" w:rsidRPr="00201E3B" w:rsidRDefault="00530B2F">
            <w:pPr>
              <w:pStyle w:val="TAC"/>
              <w:spacing w:line="256" w:lineRule="auto"/>
              <w:rPr>
                <w:szCs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6E009EF8"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28DF8236" w14:textId="77777777" w:rsidR="00530B2F" w:rsidRPr="00201E3B" w:rsidRDefault="00530B2F">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21931DAC" w14:textId="77777777" w:rsidR="00530B2F" w:rsidRPr="00201E3B" w:rsidRDefault="00530B2F">
            <w:pPr>
              <w:pStyle w:val="TAC"/>
              <w:spacing w:line="256" w:lineRule="auto"/>
              <w:rPr>
                <w:lang w:eastAsia="en-US"/>
              </w:rPr>
            </w:pPr>
          </w:p>
        </w:tc>
      </w:tr>
      <w:tr w:rsidR="00530B2F" w:rsidRPr="00201E3B" w14:paraId="7C2BA63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4C25F0DB" w14:textId="77777777" w:rsidR="00530B2F" w:rsidRPr="00201E3B" w:rsidRDefault="00530B2F">
            <w:pPr>
              <w:pStyle w:val="TAC"/>
              <w:spacing w:line="256" w:lineRule="auto"/>
              <w:rPr>
                <w:rFonts w:cs="Arial"/>
                <w:szCs w:val="18"/>
                <w:lang w:eastAsia="en-US"/>
              </w:rPr>
            </w:pPr>
            <w:r w:rsidRPr="00201E3B">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695D793" w14:textId="77777777" w:rsidR="00530B2F" w:rsidRPr="00201E3B" w:rsidRDefault="00530B2F">
            <w:pPr>
              <w:pStyle w:val="TAL"/>
              <w:spacing w:line="256" w:lineRule="auto"/>
              <w:rPr>
                <w:lang w:eastAsia="en-US"/>
              </w:rPr>
            </w:pPr>
            <w:r w:rsidRPr="00201E3B">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7C1053"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8B0589" w14:textId="77777777" w:rsidR="00530B2F" w:rsidRPr="00201E3B" w:rsidRDefault="00530B2F">
            <w:pPr>
              <w:pStyle w:val="TAL"/>
              <w:spacing w:line="256" w:lineRule="auto"/>
              <w:rPr>
                <w:lang w:eastAsia="en-US"/>
              </w:rPr>
            </w:pPr>
            <w:r w:rsidRPr="00201E3B">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5F603A4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9A78F28" w14:textId="77777777" w:rsidR="00530B2F" w:rsidRPr="00201E3B" w:rsidRDefault="00530B2F">
            <w:pPr>
              <w:pStyle w:val="TAC"/>
              <w:spacing w:line="256" w:lineRule="auto"/>
              <w:rPr>
                <w:lang w:eastAsia="en-US"/>
              </w:rPr>
            </w:pPr>
            <w:r w:rsidRPr="00201E3B">
              <w:rPr>
                <w:lang w:eastAsia="en-US"/>
              </w:rPr>
              <w:t>P</w:t>
            </w:r>
          </w:p>
        </w:tc>
      </w:tr>
      <w:tr w:rsidR="00530B2F" w:rsidRPr="00201E3B" w14:paraId="1637A928"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1940D55" w14:textId="77777777" w:rsidR="00530B2F" w:rsidRPr="00201E3B" w:rsidRDefault="00530B2F">
            <w:pPr>
              <w:pStyle w:val="TAC"/>
              <w:spacing w:line="256" w:lineRule="auto"/>
              <w:rPr>
                <w:rFonts w:cs="Arial"/>
                <w:szCs w:val="18"/>
                <w:lang w:eastAsia="en-US"/>
              </w:rPr>
            </w:pPr>
            <w:r w:rsidRPr="00201E3B">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7D033D9" w14:textId="77777777" w:rsidR="00530B2F" w:rsidRPr="00201E3B" w:rsidRDefault="00530B2F">
            <w:pPr>
              <w:pStyle w:val="TAL"/>
              <w:spacing w:line="256" w:lineRule="auto"/>
              <w:rPr>
                <w:lang w:eastAsia="en-US"/>
              </w:rPr>
            </w:pPr>
            <w:r w:rsidRPr="00201E3B">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2961C7A0" w14:textId="77777777" w:rsidR="00530B2F" w:rsidRPr="00201E3B" w:rsidRDefault="00530B2F">
            <w:pPr>
              <w:pStyle w:val="TAC"/>
              <w:spacing w:line="256" w:lineRule="auto"/>
              <w:rPr>
                <w:szCs w:val="18"/>
                <w:lang w:eastAsia="en-US"/>
              </w:rPr>
            </w:pPr>
            <w:r w:rsidRPr="00201E3B">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341D05"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549FEC5"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2BF76A6" w14:textId="77777777" w:rsidR="00530B2F" w:rsidRPr="00201E3B" w:rsidRDefault="00530B2F">
            <w:pPr>
              <w:pStyle w:val="TAC"/>
              <w:spacing w:line="256" w:lineRule="auto"/>
              <w:rPr>
                <w:lang w:eastAsia="en-US"/>
              </w:rPr>
            </w:pPr>
            <w:r w:rsidRPr="00201E3B">
              <w:rPr>
                <w:lang w:eastAsia="en-US"/>
              </w:rPr>
              <w:t>P</w:t>
            </w:r>
          </w:p>
        </w:tc>
      </w:tr>
      <w:tr w:rsidR="00530B2F" w:rsidRPr="00201E3B" w14:paraId="62D968F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06117C1" w14:textId="77777777" w:rsidR="00530B2F" w:rsidRPr="00201E3B" w:rsidRDefault="00530B2F">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7D9381B" w14:textId="77777777" w:rsidR="00530B2F" w:rsidRPr="00201E3B" w:rsidRDefault="00530B2F">
            <w:pPr>
              <w:pStyle w:val="TAL"/>
              <w:spacing w:line="256" w:lineRule="auto"/>
              <w:rPr>
                <w:lang w:eastAsia="en-US"/>
              </w:rPr>
            </w:pPr>
            <w:r w:rsidRPr="00201E3B">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434A3A5A"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1AD60AC"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624F05"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7E56EC" w14:textId="77777777" w:rsidR="00530B2F" w:rsidRPr="00201E3B" w:rsidRDefault="00530B2F">
            <w:pPr>
              <w:pStyle w:val="TAC"/>
              <w:spacing w:line="256" w:lineRule="auto"/>
              <w:rPr>
                <w:lang w:eastAsia="en-US"/>
              </w:rPr>
            </w:pPr>
            <w:r w:rsidRPr="00201E3B">
              <w:rPr>
                <w:lang w:eastAsia="en-US"/>
              </w:rPr>
              <w:t>-</w:t>
            </w:r>
          </w:p>
        </w:tc>
      </w:tr>
      <w:tr w:rsidR="00530B2F" w:rsidRPr="00201E3B" w14:paraId="2345B463"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99D6FCD" w14:textId="77777777" w:rsidR="00530B2F" w:rsidRPr="00201E3B" w:rsidRDefault="00530B2F">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7D6E6A9" w14:textId="77777777" w:rsidR="00530B2F" w:rsidRPr="00201E3B" w:rsidRDefault="00530B2F">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A5BBD68"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C7E1AB8"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CD3D9D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657D9A6" w14:textId="77777777" w:rsidR="00530B2F" w:rsidRPr="00201E3B" w:rsidRDefault="00530B2F">
            <w:pPr>
              <w:pStyle w:val="TAC"/>
              <w:spacing w:line="256" w:lineRule="auto"/>
              <w:rPr>
                <w:lang w:eastAsia="en-US"/>
              </w:rPr>
            </w:pPr>
            <w:r w:rsidRPr="00201E3B">
              <w:rPr>
                <w:lang w:eastAsia="en-US"/>
              </w:rPr>
              <w:t>P</w:t>
            </w:r>
          </w:p>
        </w:tc>
      </w:tr>
      <w:tr w:rsidR="00530B2F" w:rsidRPr="00201E3B" w14:paraId="62B54BC9"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425EFD7" w14:textId="77777777" w:rsidR="00530B2F" w:rsidRPr="00201E3B" w:rsidRDefault="00530B2F">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E6ED595" w14:textId="77777777" w:rsidR="00530B2F" w:rsidRPr="00201E3B" w:rsidRDefault="00530B2F">
            <w:pPr>
              <w:pStyle w:val="TAL"/>
              <w:spacing w:line="256" w:lineRule="auto"/>
              <w:rPr>
                <w:lang w:eastAsia="en-US"/>
              </w:rPr>
            </w:pPr>
            <w:r w:rsidRPr="00201E3B">
              <w:rPr>
                <w:lang w:eastAsia="en-US"/>
              </w:rPr>
              <w:t>Make the MCVideo User release transmission control.</w:t>
            </w:r>
          </w:p>
          <w:p w14:paraId="7D04A418" w14:textId="77777777" w:rsidR="00530B2F" w:rsidRPr="00201E3B" w:rsidRDefault="00530B2F">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36182D5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916AB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B7696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52C751" w14:textId="77777777" w:rsidR="00530B2F" w:rsidRPr="00201E3B" w:rsidRDefault="00530B2F">
            <w:pPr>
              <w:pStyle w:val="TAC"/>
              <w:spacing w:line="256" w:lineRule="auto"/>
              <w:rPr>
                <w:lang w:eastAsia="en-US"/>
              </w:rPr>
            </w:pPr>
            <w:r w:rsidRPr="00201E3B">
              <w:rPr>
                <w:lang w:eastAsia="en-US"/>
              </w:rPr>
              <w:t>-</w:t>
            </w:r>
          </w:p>
        </w:tc>
      </w:tr>
      <w:tr w:rsidR="00530B2F" w:rsidRPr="00201E3B" w14:paraId="31FCD65F"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6029444C" w14:textId="77777777" w:rsidR="00530B2F" w:rsidRPr="00201E3B" w:rsidRDefault="00530B2F">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A2DEF21" w14:textId="77777777" w:rsidR="00530B2F" w:rsidRPr="00201E3B" w:rsidRDefault="00530B2F">
            <w:pPr>
              <w:pStyle w:val="TAL"/>
              <w:spacing w:line="256" w:lineRule="auto"/>
              <w:rPr>
                <w:lang w:eastAsia="en-US"/>
              </w:rPr>
            </w:pPr>
            <w:r w:rsidRPr="00201E3B">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F3B7E75"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6F348E" w14:textId="77777777" w:rsidR="00530B2F" w:rsidRPr="00201E3B" w:rsidRDefault="00530B2F">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401490"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E619E25" w14:textId="77777777" w:rsidR="00530B2F" w:rsidRPr="00201E3B" w:rsidRDefault="00530B2F">
            <w:pPr>
              <w:pStyle w:val="TAC"/>
              <w:spacing w:line="256" w:lineRule="auto"/>
              <w:rPr>
                <w:lang w:eastAsia="en-US"/>
              </w:rPr>
            </w:pPr>
            <w:r w:rsidRPr="00201E3B">
              <w:rPr>
                <w:lang w:eastAsia="en-US"/>
              </w:rPr>
              <w:t>P</w:t>
            </w:r>
          </w:p>
        </w:tc>
      </w:tr>
      <w:tr w:rsidR="00530B2F" w:rsidRPr="00201E3B" w14:paraId="6E57E3B4"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4BB8C7C3" w14:textId="77777777" w:rsidR="00530B2F" w:rsidRPr="00201E3B" w:rsidRDefault="00530B2F">
            <w:pPr>
              <w:pStyle w:val="TAC"/>
              <w:spacing w:line="256" w:lineRule="auto"/>
              <w:rPr>
                <w:lang w:eastAsia="en-US"/>
              </w:rPr>
            </w:pPr>
            <w:r w:rsidRPr="00201E3B">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0AD46819" w14:textId="77777777" w:rsidR="00530B2F" w:rsidRPr="00201E3B" w:rsidRDefault="00530B2F">
            <w:pPr>
              <w:pStyle w:val="TAL"/>
              <w:spacing w:line="256" w:lineRule="auto"/>
              <w:rPr>
                <w:lang w:eastAsia="en-US"/>
              </w:rPr>
            </w:pPr>
            <w:r w:rsidRPr="00201E3B">
              <w:rPr>
                <w:lang w:eastAsia="en-US"/>
              </w:rPr>
              <w:t>Make the UE (MCVideo Client) release the imminent peril group call.</w:t>
            </w:r>
          </w:p>
          <w:p w14:paraId="11AA3BE9"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AC90F4B"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5C8C2F"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7ABC0B"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8CCB17" w14:textId="77777777" w:rsidR="00530B2F" w:rsidRPr="00201E3B" w:rsidRDefault="00530B2F">
            <w:pPr>
              <w:pStyle w:val="TAC"/>
              <w:spacing w:line="256" w:lineRule="auto"/>
              <w:rPr>
                <w:lang w:eastAsia="en-US"/>
              </w:rPr>
            </w:pPr>
            <w:r w:rsidRPr="00201E3B">
              <w:rPr>
                <w:lang w:eastAsia="en-US"/>
              </w:rPr>
              <w:t>-</w:t>
            </w:r>
          </w:p>
        </w:tc>
      </w:tr>
      <w:tr w:rsidR="00530B2F" w:rsidRPr="00201E3B" w14:paraId="7B00880C" w14:textId="77777777" w:rsidTr="00530B2F">
        <w:trPr>
          <w:trHeight w:val="251"/>
        </w:trPr>
        <w:tc>
          <w:tcPr>
            <w:tcW w:w="648" w:type="dxa"/>
            <w:tcBorders>
              <w:top w:val="single" w:sz="4" w:space="0" w:color="auto"/>
              <w:left w:val="single" w:sz="4" w:space="0" w:color="auto"/>
              <w:bottom w:val="single" w:sz="4" w:space="0" w:color="auto"/>
              <w:right w:val="single" w:sz="4" w:space="0" w:color="auto"/>
            </w:tcBorders>
            <w:hideMark/>
          </w:tcPr>
          <w:p w14:paraId="3CC772FE" w14:textId="77777777" w:rsidR="00530B2F" w:rsidRPr="00201E3B" w:rsidRDefault="00530B2F">
            <w:pPr>
              <w:pStyle w:val="TAC"/>
              <w:spacing w:line="256" w:lineRule="auto"/>
              <w:rPr>
                <w:lang w:eastAsia="en-US"/>
              </w:rPr>
            </w:pPr>
            <w:r w:rsidRPr="00201E3B">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4A935BC1" w14:textId="77777777" w:rsidR="00530B2F" w:rsidRPr="00201E3B" w:rsidRDefault="00530B2F">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233E10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4C317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137CD9"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97529" w14:textId="77777777" w:rsidR="00530B2F" w:rsidRPr="00201E3B" w:rsidRDefault="00530B2F">
            <w:pPr>
              <w:pStyle w:val="TAC"/>
              <w:spacing w:line="256" w:lineRule="auto"/>
              <w:rPr>
                <w:lang w:eastAsia="en-US"/>
              </w:rPr>
            </w:pPr>
            <w:r w:rsidRPr="00201E3B">
              <w:rPr>
                <w:lang w:eastAsia="en-US"/>
              </w:rPr>
              <w:t>-</w:t>
            </w:r>
          </w:p>
        </w:tc>
      </w:tr>
      <w:tr w:rsidR="00530B2F" w:rsidRPr="00201E3B" w14:paraId="02A50709" w14:textId="77777777" w:rsidTr="00530B2F">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E70329D"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11528D6D" w14:textId="77777777" w:rsidR="00530B2F" w:rsidRPr="00201E3B" w:rsidRDefault="00530B2F">
            <w:pPr>
              <w:pStyle w:val="TAN"/>
              <w:spacing w:line="256" w:lineRule="auto"/>
              <w:rPr>
                <w:lang w:eastAsia="en-US"/>
              </w:rPr>
            </w:pPr>
            <w:r w:rsidRPr="00201E3B">
              <w:rPr>
                <w:lang w:eastAsia="en-US"/>
              </w:rPr>
              <w:t>NOTE 2:</w:t>
            </w:r>
            <w:r w:rsidRPr="00201E3B">
              <w:rPr>
                <w:lang w:eastAsia="en-US"/>
              </w:rPr>
              <w:tab/>
              <w:t>Timer TFG3 (call probe retransmission)=40ms as defined in TS 36.579-1 [2], Table 5.5.8.1-1 and TFG1 (wait for call announcement)=150ms as defined in TS 36.579-1 [2], Table 5.5.8.1-1 are started upon the sending of the GROUP CALL PROBE message</w:t>
            </w:r>
          </w:p>
          <w:p w14:paraId="270840A7" w14:textId="77777777" w:rsidR="00530B2F" w:rsidRPr="00201E3B" w:rsidRDefault="00530B2F">
            <w:pPr>
              <w:pStyle w:val="TAN"/>
              <w:spacing w:line="256" w:lineRule="auto"/>
              <w:rPr>
                <w:lang w:eastAsia="en-US"/>
              </w:rPr>
            </w:pPr>
            <w:r w:rsidRPr="00201E3B">
              <w:rPr>
                <w:lang w:eastAsia="en-US"/>
              </w:rPr>
              <w:t>NOTE 3:</w:t>
            </w:r>
            <w:r w:rsidRPr="00201E3B">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00B98DF" w14:textId="77777777" w:rsidR="00530B2F" w:rsidRPr="00201E3B" w:rsidRDefault="00530B2F" w:rsidP="00530B2F"/>
    <w:p w14:paraId="27F46A1F" w14:textId="77777777" w:rsidR="00530B2F" w:rsidRPr="00201E3B" w:rsidRDefault="00530B2F" w:rsidP="00530B2F">
      <w:pPr>
        <w:pStyle w:val="H6"/>
        <w:rPr>
          <w:lang w:eastAsia="ko-KR"/>
        </w:rPr>
      </w:pPr>
      <w:r w:rsidRPr="00201E3B">
        <w:t>7.1.1.5.3.3</w:t>
      </w:r>
      <w:r w:rsidRPr="00201E3B">
        <w:tab/>
        <w:t>Specific message contents</w:t>
      </w:r>
    </w:p>
    <w:p w14:paraId="66980033" w14:textId="77777777" w:rsidR="00530B2F" w:rsidRPr="00201E3B" w:rsidRDefault="00530B2F" w:rsidP="00530B2F">
      <w:pPr>
        <w:pStyle w:val="TH"/>
      </w:pPr>
      <w:r w:rsidRPr="00201E3B">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4516A59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04C95AB"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bl>
    <w:p w14:paraId="10DBCEC1" w14:textId="77777777" w:rsidR="00530B2F" w:rsidRPr="00201E3B" w:rsidRDefault="00530B2F" w:rsidP="00530B2F"/>
    <w:p w14:paraId="5B97725E" w14:textId="77777777" w:rsidR="00530B2F" w:rsidRPr="00201E3B" w:rsidRDefault="00530B2F" w:rsidP="00530B2F">
      <w:pPr>
        <w:pStyle w:val="TH"/>
      </w:pPr>
      <w:r w:rsidRPr="00201E3B">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3A659222"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0B5916" w14:textId="77777777" w:rsidR="00530B2F" w:rsidRPr="00201E3B" w:rsidRDefault="00530B2F">
            <w:pPr>
              <w:pStyle w:val="TAL"/>
              <w:spacing w:line="256" w:lineRule="auto"/>
              <w:rPr>
                <w:lang w:eastAsia="en-US"/>
              </w:rPr>
            </w:pPr>
            <w:r w:rsidRPr="00201E3B">
              <w:rPr>
                <w:lang w:eastAsia="en-US"/>
              </w:rPr>
              <w:t>Derivation Path: TS 36.579-1 [2], Table 5.5.14.3-1, condition IMMPERIL-CALL</w:t>
            </w:r>
          </w:p>
        </w:tc>
      </w:tr>
      <w:tr w:rsidR="00530B2F" w:rsidRPr="00201E3B" w14:paraId="7984603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5A406D4"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A6E31B"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6378D1"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C1EED59"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0F6DA97F"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666D46E6" w14:textId="77777777" w:rsidR="00530B2F" w:rsidRPr="00201E3B" w:rsidRDefault="00530B2F">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945C2B2"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44AD1AC"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55A975D" w14:textId="77777777" w:rsidR="00530B2F" w:rsidRPr="00201E3B" w:rsidRDefault="00530B2F">
            <w:pPr>
              <w:pStyle w:val="TAL"/>
              <w:spacing w:line="256" w:lineRule="auto"/>
              <w:rPr>
                <w:lang w:eastAsia="en-US"/>
              </w:rPr>
            </w:pPr>
          </w:p>
        </w:tc>
      </w:tr>
    </w:tbl>
    <w:p w14:paraId="7D0C3763" w14:textId="77777777" w:rsidR="00530B2F" w:rsidRPr="00201E3B" w:rsidRDefault="00530B2F" w:rsidP="00530B2F"/>
    <w:p w14:paraId="58B5D164" w14:textId="77777777" w:rsidR="00530B2F" w:rsidRPr="00201E3B" w:rsidRDefault="00530B2F" w:rsidP="00530B2F">
      <w:pPr>
        <w:pStyle w:val="TH"/>
      </w:pPr>
      <w:r w:rsidRPr="00201E3B">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68F0840C"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522ED00E"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bl>
    <w:p w14:paraId="6E06ADD4" w14:textId="77777777" w:rsidR="00530B2F" w:rsidRPr="00201E3B" w:rsidRDefault="00530B2F" w:rsidP="00530B2F"/>
    <w:p w14:paraId="11478652" w14:textId="77777777" w:rsidR="00530B2F" w:rsidRPr="00201E3B" w:rsidRDefault="00530B2F" w:rsidP="00530B2F">
      <w:pPr>
        <w:pStyle w:val="TH"/>
      </w:pPr>
      <w:r w:rsidRPr="00201E3B">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00E92BBA"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7FF8A544" w14:textId="77777777" w:rsidR="00530B2F" w:rsidRPr="00201E3B" w:rsidRDefault="00530B2F">
            <w:pPr>
              <w:pStyle w:val="TAL"/>
              <w:spacing w:line="256" w:lineRule="auto"/>
              <w:rPr>
                <w:lang w:eastAsia="en-US"/>
              </w:rPr>
            </w:pPr>
            <w:r w:rsidRPr="00201E3B">
              <w:rPr>
                <w:lang w:eastAsia="en-US"/>
              </w:rPr>
              <w:t>Derivation Path: TS 36.579-1 [2], Table 5.5.11.2.4-1, condition OFF-NETWORK, IMMPERIL-CALL</w:t>
            </w:r>
          </w:p>
        </w:tc>
      </w:tr>
    </w:tbl>
    <w:p w14:paraId="0C3F222A" w14:textId="77777777" w:rsidR="00530B2F" w:rsidRPr="00201E3B" w:rsidRDefault="00530B2F" w:rsidP="00530B2F"/>
    <w:p w14:paraId="131722AE" w14:textId="77777777" w:rsidR="00530B2F" w:rsidRPr="00201E3B" w:rsidRDefault="00530B2F" w:rsidP="00201E3B">
      <w:pPr>
        <w:pStyle w:val="Heading4"/>
      </w:pPr>
      <w:bookmarkStart w:id="889" w:name="_Toc123748517"/>
      <w:r w:rsidRPr="00201E3B">
        <w:t>7.1.1.6</w:t>
      </w:r>
      <w:r w:rsidRPr="00201E3B">
        <w:tab/>
        <w:t>Off-network / Group Call / Imminent Peril Call / Client Terminated (CT)</w:t>
      </w:r>
      <w:bookmarkEnd w:id="889"/>
    </w:p>
    <w:p w14:paraId="799A222F" w14:textId="77777777" w:rsidR="00530B2F" w:rsidRPr="00201E3B" w:rsidRDefault="00530B2F" w:rsidP="00530B2F">
      <w:pPr>
        <w:pStyle w:val="H6"/>
      </w:pPr>
      <w:r w:rsidRPr="00201E3B">
        <w:t>7.1.1.6.1</w:t>
      </w:r>
      <w:r w:rsidRPr="00201E3B">
        <w:tab/>
        <w:t>Test Purpose (TP)</w:t>
      </w:r>
    </w:p>
    <w:p w14:paraId="291E4F06" w14:textId="77777777" w:rsidR="00530B2F" w:rsidRPr="00201E3B" w:rsidRDefault="00530B2F" w:rsidP="00530B2F">
      <w:pPr>
        <w:pStyle w:val="H6"/>
      </w:pPr>
      <w:r w:rsidRPr="00201E3B">
        <w:t>(1)</w:t>
      </w:r>
    </w:p>
    <w:p w14:paraId="0ACA6D07" w14:textId="77777777" w:rsidR="00530B2F" w:rsidRPr="00201E3B" w:rsidRDefault="00530B2F" w:rsidP="00530B2F">
      <w:pPr>
        <w:pStyle w:val="PL"/>
        <w:rPr>
          <w:noProof w:val="0"/>
        </w:rPr>
      </w:pPr>
      <w:r w:rsidRPr="00201E3B">
        <w:rPr>
          <w:b/>
          <w:noProof w:val="0"/>
        </w:rPr>
        <w:t>with</w:t>
      </w:r>
      <w:r w:rsidRPr="00201E3B">
        <w:rPr>
          <w:noProof w:val="0"/>
        </w:rPr>
        <w:t xml:space="preserve"> { UE (MCVideo Client) registered and authorised for MCVideo Service, including authorised to receive imminent peril group calls in off-network environment, and the UE (MCVideo Client) is in an off-network environment }</w:t>
      </w:r>
    </w:p>
    <w:p w14:paraId="12C562D6" w14:textId="77777777" w:rsidR="00530B2F" w:rsidRPr="00201E3B" w:rsidRDefault="00530B2F" w:rsidP="00530B2F">
      <w:pPr>
        <w:pStyle w:val="PL"/>
        <w:rPr>
          <w:noProof w:val="0"/>
        </w:rPr>
      </w:pPr>
      <w:r w:rsidRPr="00201E3B">
        <w:rPr>
          <w:b/>
          <w:noProof w:val="0"/>
        </w:rPr>
        <w:t>ensure that</w:t>
      </w:r>
      <w:r w:rsidRPr="00201E3B">
        <w:rPr>
          <w:noProof w:val="0"/>
        </w:rPr>
        <w:t xml:space="preserve"> {</w:t>
      </w:r>
    </w:p>
    <w:p w14:paraId="396D758C" w14:textId="77777777" w:rsidR="00530B2F" w:rsidRPr="00201E3B" w:rsidRDefault="00530B2F" w:rsidP="00530B2F">
      <w:pPr>
        <w:pStyle w:val="PL"/>
        <w:rPr>
          <w:noProof w:val="0"/>
        </w:rPr>
      </w:pPr>
      <w:r w:rsidRPr="00201E3B">
        <w:rPr>
          <w:noProof w:val="0"/>
        </w:rPr>
        <w:t xml:space="preserve">  </w:t>
      </w:r>
      <w:r w:rsidRPr="00201E3B">
        <w:rPr>
          <w:b/>
          <w:noProof w:val="0"/>
        </w:rPr>
        <w:t>when</w:t>
      </w:r>
      <w:r w:rsidRPr="00201E3B">
        <w:rPr>
          <w:noProof w:val="0"/>
        </w:rPr>
        <w:t xml:space="preserve"> { UE (MCVideo Client) receives a GROUP CALL ANNOUNCEMENT message</w:t>
      </w:r>
      <w:r w:rsidRPr="00201E3B">
        <w:rPr>
          <w:noProof w:val="0"/>
          <w:lang w:eastAsia="ko-KR"/>
        </w:rPr>
        <w:t xml:space="preserve"> for an imminent peril group call with Confirm mode indication present </w:t>
      </w:r>
      <w:r w:rsidRPr="00201E3B">
        <w:rPr>
          <w:noProof w:val="0"/>
        </w:rPr>
        <w:t>}</w:t>
      </w:r>
    </w:p>
    <w:p w14:paraId="3743527A" w14:textId="77777777" w:rsidR="00530B2F" w:rsidRPr="00201E3B" w:rsidRDefault="00530B2F" w:rsidP="00530B2F">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ACCEPT message </w:t>
      </w:r>
      <w:r w:rsidRPr="00201E3B">
        <w:rPr>
          <w:b/>
          <w:bCs/>
          <w:noProof w:val="0"/>
        </w:rPr>
        <w:t>and</w:t>
      </w:r>
      <w:r w:rsidRPr="00201E3B">
        <w:rPr>
          <w:noProof w:val="0"/>
        </w:rPr>
        <w:t xml:space="preserve"> respects the transmission control imposed by the transmission control entity/arbitrator }</w:t>
      </w:r>
    </w:p>
    <w:p w14:paraId="2CBFEB43" w14:textId="77777777" w:rsidR="00530B2F" w:rsidRPr="00201E3B" w:rsidRDefault="00530B2F" w:rsidP="00530B2F">
      <w:pPr>
        <w:pStyle w:val="PL"/>
        <w:rPr>
          <w:noProof w:val="0"/>
        </w:rPr>
      </w:pPr>
      <w:r w:rsidRPr="00201E3B">
        <w:rPr>
          <w:noProof w:val="0"/>
        </w:rPr>
        <w:t xml:space="preserve">            }</w:t>
      </w:r>
    </w:p>
    <w:p w14:paraId="59B1341E" w14:textId="77777777" w:rsidR="00530B2F" w:rsidRPr="00201E3B" w:rsidRDefault="00530B2F" w:rsidP="00530B2F">
      <w:pPr>
        <w:pStyle w:val="PL"/>
        <w:rPr>
          <w:b/>
          <w:noProof w:val="0"/>
        </w:rPr>
      </w:pPr>
    </w:p>
    <w:p w14:paraId="7E294760" w14:textId="77777777" w:rsidR="00530B2F" w:rsidRPr="00201E3B" w:rsidRDefault="00530B2F" w:rsidP="00530B2F">
      <w:pPr>
        <w:pStyle w:val="H6"/>
      </w:pPr>
      <w:r w:rsidRPr="00201E3B">
        <w:lastRenderedPageBreak/>
        <w:t>7.1.1.6.2</w:t>
      </w:r>
      <w:r w:rsidRPr="00201E3B">
        <w:tab/>
        <w:t>Conformance requirements</w:t>
      </w:r>
    </w:p>
    <w:p w14:paraId="10A41DF9" w14:textId="77777777" w:rsidR="00530B2F" w:rsidRPr="00201E3B" w:rsidRDefault="00530B2F" w:rsidP="00530B2F">
      <w:r w:rsidRPr="00201E3B">
        <w:t xml:space="preserve">References: The conformance requirements covered in the current TC are specified in: TS 24.281 clauses </w:t>
      </w:r>
      <w:r w:rsidRPr="00201E3B">
        <w:rPr>
          <w:lang w:eastAsia="zh-CN"/>
        </w:rPr>
        <w:t xml:space="preserve">9.3.2.4.3.3, </w:t>
      </w:r>
      <w:r w:rsidRPr="00201E3B">
        <w:t xml:space="preserve">9.3.3.4.5, TS 24.581 clauses </w:t>
      </w:r>
      <w:r w:rsidRPr="00201E3B">
        <w:rPr>
          <w:lang w:eastAsia="ko-KR"/>
        </w:rPr>
        <w:t>7.2.3.2.3, 7.2.3.3.4, 7.2.3.4.2, 7.2.3.7.3</w:t>
      </w:r>
      <w:r w:rsidRPr="00201E3B">
        <w:t>. Unless otherwise stated these are Rel-15 requirements.</w:t>
      </w:r>
    </w:p>
    <w:p w14:paraId="031E82BF" w14:textId="77777777" w:rsidR="00530B2F" w:rsidRPr="00201E3B" w:rsidRDefault="00530B2F" w:rsidP="00530B2F">
      <w:r w:rsidRPr="00201E3B">
        <w:t xml:space="preserve">[TS 24.281, clause </w:t>
      </w:r>
      <w:r w:rsidRPr="00201E3B">
        <w:rPr>
          <w:lang w:eastAsia="zh-CN"/>
        </w:rPr>
        <w:t>9.3.2.4.3.3</w:t>
      </w:r>
      <w:r w:rsidRPr="00201E3B">
        <w:t>]</w:t>
      </w:r>
    </w:p>
    <w:p w14:paraId="448A9016" w14:textId="77777777" w:rsidR="00530B2F" w:rsidRPr="00201E3B" w:rsidRDefault="00530B2F" w:rsidP="00530B2F">
      <w:r w:rsidRPr="00201E3B">
        <w:t>When in the "S1: start-stop"</w:t>
      </w:r>
      <w:r w:rsidRPr="00201E3B">
        <w:rPr>
          <w:lang w:eastAsia="ko-KR"/>
        </w:rPr>
        <w:t xml:space="preserve"> state, </w:t>
      </w:r>
      <w:r w:rsidRPr="00201E3B">
        <w:t>upon receiving a GROUP CALL ANNOUNCEMENT message with the MCVideo group ID IE not matching MCVideo group ID of the call stored for other state machines, the MCVideo client:</w:t>
      </w:r>
    </w:p>
    <w:p w14:paraId="12C66667" w14:textId="77777777" w:rsidR="00530B2F" w:rsidRPr="00201E3B" w:rsidRDefault="00530B2F" w:rsidP="00530B2F">
      <w:pPr>
        <w:pStyle w:val="B1"/>
      </w:pPr>
      <w:r w:rsidRPr="00201E3B">
        <w:t>1)</w:t>
      </w:r>
      <w:r w:rsidRPr="00201E3B">
        <w:tab/>
        <w:t xml:space="preserve">shall </w:t>
      </w:r>
      <w:r w:rsidRPr="00201E3B">
        <w:rPr>
          <w:lang w:eastAsia="ko-KR"/>
        </w:rPr>
        <w:t xml:space="preserve">store the value of the SDP IE of the GROUP CALL ANNOUNCEMENT message as the </w:t>
      </w:r>
      <w:r w:rsidRPr="00201E3B">
        <w:t>SDP body of the call</w:t>
      </w:r>
      <w:r w:rsidRPr="00201E3B">
        <w:rPr>
          <w:lang w:eastAsia="ko-KR"/>
        </w:rPr>
        <w:t>;</w:t>
      </w:r>
    </w:p>
    <w:p w14:paraId="60532FB1" w14:textId="77777777" w:rsidR="00530B2F" w:rsidRPr="00201E3B" w:rsidRDefault="00530B2F" w:rsidP="00530B2F">
      <w:pPr>
        <w:pStyle w:val="B1"/>
      </w:pPr>
      <w:r w:rsidRPr="00201E3B">
        <w:t>2)</w:t>
      </w:r>
      <w:r w:rsidRPr="00201E3B">
        <w:tab/>
        <w:t xml:space="preserve">shall store </w:t>
      </w:r>
      <w:r w:rsidRPr="00201E3B">
        <w:rPr>
          <w:lang w:eastAsia="ko-KR"/>
        </w:rPr>
        <w:t xml:space="preserve">the value of the Call identifier IE of the GROUP CALL ANNOUNCEMENT message </w:t>
      </w:r>
      <w:r w:rsidRPr="00201E3B">
        <w:t>as the call identifier of the call</w:t>
      </w:r>
      <w:r w:rsidRPr="00201E3B">
        <w:rPr>
          <w:lang w:eastAsia="ko-KR"/>
        </w:rPr>
        <w:t>;</w:t>
      </w:r>
    </w:p>
    <w:p w14:paraId="725994EE" w14:textId="77777777" w:rsidR="00530B2F" w:rsidRPr="00201E3B" w:rsidRDefault="00530B2F" w:rsidP="00530B2F">
      <w:pPr>
        <w:pStyle w:val="B1"/>
      </w:pPr>
      <w:r w:rsidRPr="00201E3B">
        <w:t>3)</w:t>
      </w:r>
      <w:r w:rsidRPr="00201E3B">
        <w:tab/>
        <w:t xml:space="preserve">shall store the value of the </w:t>
      </w:r>
      <w:r w:rsidRPr="00201E3B">
        <w:rPr>
          <w:lang w:eastAsia="zh-CN"/>
        </w:rPr>
        <w:t xml:space="preserve">Originating </w:t>
      </w:r>
      <w:r w:rsidRPr="00201E3B">
        <w:t xml:space="preserve">MCVideo </w:t>
      </w:r>
      <w:r w:rsidRPr="00201E3B">
        <w:rPr>
          <w:lang w:eastAsia="zh-CN"/>
        </w:rPr>
        <w:t>user ID</w:t>
      </w:r>
      <w:r w:rsidRPr="00201E3B">
        <w:t xml:space="preserve"> IE </w:t>
      </w:r>
      <w:r w:rsidRPr="00201E3B">
        <w:rPr>
          <w:lang w:eastAsia="ko-KR"/>
        </w:rPr>
        <w:t xml:space="preserve">of the GROUP CALL ANNOUNCEMENT message </w:t>
      </w:r>
      <w:r w:rsidRPr="00201E3B">
        <w:t>as the originating MCVideo user ID of the call</w:t>
      </w:r>
      <w:r w:rsidRPr="00201E3B">
        <w:rPr>
          <w:lang w:eastAsia="ko-KR"/>
        </w:rPr>
        <w:t>;</w:t>
      </w:r>
    </w:p>
    <w:p w14:paraId="71B3636C" w14:textId="77777777" w:rsidR="00530B2F" w:rsidRPr="00201E3B" w:rsidRDefault="00530B2F" w:rsidP="00530B2F">
      <w:pPr>
        <w:pStyle w:val="B1"/>
      </w:pPr>
      <w:r w:rsidRPr="00201E3B">
        <w:t>4)</w:t>
      </w:r>
      <w:r w:rsidRPr="00201E3B">
        <w:tab/>
        <w:t xml:space="preserve">shall </w:t>
      </w:r>
      <w:r w:rsidRPr="00201E3B">
        <w:rPr>
          <w:lang w:eastAsia="ko-KR"/>
        </w:rPr>
        <w:t xml:space="preserve">store the value of the Refresh interval IE of the GROUP CALL ANNOUNCEMENT message as the refresh interval </w:t>
      </w:r>
      <w:r w:rsidRPr="00201E3B">
        <w:t>of the call</w:t>
      </w:r>
      <w:r w:rsidRPr="00201E3B">
        <w:rPr>
          <w:lang w:eastAsia="ko-KR"/>
        </w:rPr>
        <w:t>;</w:t>
      </w:r>
    </w:p>
    <w:p w14:paraId="09FA14E8" w14:textId="77777777" w:rsidR="00530B2F" w:rsidRPr="00201E3B" w:rsidRDefault="00530B2F" w:rsidP="00530B2F">
      <w:pPr>
        <w:pStyle w:val="B1"/>
        <w:rPr>
          <w:lang w:eastAsia="ko-KR"/>
        </w:rPr>
      </w:pPr>
      <w:r w:rsidRPr="00201E3B">
        <w:t>5)</w:t>
      </w:r>
      <w:r w:rsidRPr="00201E3B">
        <w:tab/>
        <w:t xml:space="preserve">shall </w:t>
      </w:r>
      <w:r w:rsidRPr="00201E3B">
        <w:rPr>
          <w:lang w:eastAsia="ko-KR"/>
        </w:rPr>
        <w:t xml:space="preserve">store the value of the MCVideo group ID IE of the GROUP CALL ANNOUNCEMENT message as the MCVideo group ID </w:t>
      </w:r>
      <w:r w:rsidRPr="00201E3B">
        <w:t>of the call</w:t>
      </w:r>
      <w:r w:rsidRPr="00201E3B">
        <w:rPr>
          <w:lang w:eastAsia="ko-KR"/>
        </w:rPr>
        <w:t>;</w:t>
      </w:r>
    </w:p>
    <w:p w14:paraId="5A00C6B2" w14:textId="77777777" w:rsidR="00530B2F" w:rsidRPr="00201E3B" w:rsidRDefault="00530B2F" w:rsidP="00530B2F">
      <w:pPr>
        <w:pStyle w:val="B1"/>
      </w:pPr>
      <w:r w:rsidRPr="00201E3B">
        <w:t>6)</w:t>
      </w:r>
      <w:r w:rsidRPr="00201E3B">
        <w:tab/>
        <w:t xml:space="preserve">shall store </w:t>
      </w:r>
      <w:r w:rsidRPr="00201E3B">
        <w:rPr>
          <w:lang w:eastAsia="ko-KR"/>
        </w:rPr>
        <w:t xml:space="preserve">the value of the </w:t>
      </w:r>
      <w:r w:rsidRPr="00201E3B">
        <w:t xml:space="preserve">Call start time </w:t>
      </w:r>
      <w:r w:rsidRPr="00201E3B">
        <w:rPr>
          <w:lang w:eastAsia="ko-KR"/>
        </w:rPr>
        <w:t xml:space="preserve">IE of the GROUP CALL ANNOUNCEMENT message as the </w:t>
      </w:r>
      <w:r w:rsidRPr="00201E3B">
        <w:t>call start time of the call</w:t>
      </w:r>
      <w:r w:rsidRPr="00201E3B">
        <w:rPr>
          <w:lang w:eastAsia="ko-KR"/>
        </w:rPr>
        <w:t>;</w:t>
      </w:r>
    </w:p>
    <w:p w14:paraId="6AD38044" w14:textId="77777777" w:rsidR="00530B2F" w:rsidRPr="00201E3B" w:rsidRDefault="00530B2F" w:rsidP="00530B2F">
      <w:pPr>
        <w:pStyle w:val="B1"/>
      </w:pPr>
      <w:r w:rsidRPr="00201E3B">
        <w:t>7)</w:t>
      </w:r>
      <w:r w:rsidRPr="00201E3B">
        <w:tab/>
        <w:t xml:space="preserve">shall </w:t>
      </w:r>
      <w:r w:rsidRPr="00201E3B">
        <w:rPr>
          <w:lang w:eastAsia="ko-KR"/>
        </w:rPr>
        <w:t>create a call type control state machine as described in clause 9.3.3.2</w:t>
      </w:r>
      <w:r w:rsidRPr="00201E3B">
        <w:t>;</w:t>
      </w:r>
    </w:p>
    <w:p w14:paraId="4EEC963B" w14:textId="77777777" w:rsidR="00530B2F" w:rsidRPr="00201E3B" w:rsidRDefault="00530B2F" w:rsidP="00530B2F">
      <w:pPr>
        <w:pStyle w:val="B1"/>
        <w:rPr>
          <w:lang w:eastAsia="zh-CN"/>
        </w:rPr>
      </w:pPr>
      <w:r w:rsidRPr="00201E3B">
        <w:rPr>
          <w:lang w:eastAsia="ko-KR"/>
        </w:rPr>
        <w:t>8)</w:t>
      </w:r>
      <w:r w:rsidRPr="00201E3B">
        <w:rPr>
          <w:lang w:eastAsia="ko-KR"/>
        </w:rPr>
        <w:tab/>
        <w:t>if the terminating UE is configured that the terminating MCVideo user acknowledgement is required upon a terminating call request reception</w:t>
      </w:r>
      <w:r w:rsidRPr="00201E3B">
        <w:rPr>
          <w:lang w:eastAsia="zh-CN"/>
        </w:rPr>
        <w:t>:</w:t>
      </w:r>
    </w:p>
    <w:p w14:paraId="654C3411" w14:textId="77777777" w:rsidR="00530B2F" w:rsidRPr="00201E3B" w:rsidRDefault="00530B2F" w:rsidP="00530B2F">
      <w:pPr>
        <w:pStyle w:val="B2"/>
        <w:rPr>
          <w:lang w:eastAsia="ko-KR"/>
        </w:rPr>
      </w:pPr>
      <w:r w:rsidRPr="00201E3B">
        <w:rPr>
          <w:lang w:eastAsia="ko-KR"/>
        </w:rPr>
        <w:t>a)</w:t>
      </w:r>
      <w:r w:rsidRPr="00201E3B">
        <w:rPr>
          <w:lang w:eastAsia="ko-KR"/>
        </w:rPr>
        <w:tab/>
        <w:t>shall start timer TFG4 (waiting for the user);</w:t>
      </w:r>
    </w:p>
    <w:p w14:paraId="377659D3" w14:textId="77777777" w:rsidR="00530B2F" w:rsidRPr="00201E3B" w:rsidRDefault="00530B2F" w:rsidP="00530B2F">
      <w:pPr>
        <w:pStyle w:val="B2"/>
        <w:rPr>
          <w:lang w:eastAsia="ko-KR"/>
        </w:rPr>
      </w:pPr>
      <w:r w:rsidRPr="00201E3B">
        <w:rPr>
          <w:lang w:eastAsia="zh-CN"/>
        </w:rPr>
        <w:t>b)</w:t>
      </w:r>
      <w:r w:rsidRPr="00201E3B">
        <w:rPr>
          <w:lang w:eastAsia="zh-CN"/>
        </w:rPr>
        <w:tab/>
      </w:r>
      <w:r w:rsidRPr="00201E3B">
        <w:rPr>
          <w:lang w:eastAsia="ko-KR"/>
        </w:rPr>
        <w:t xml:space="preserve">if the GROUP CALL ANNOUNCEMENT message contains </w:t>
      </w:r>
      <w:r w:rsidRPr="00201E3B">
        <w:t xml:space="preserve">the </w:t>
      </w:r>
      <w:r w:rsidRPr="00201E3B">
        <w:rPr>
          <w:lang w:eastAsia="zh-CN"/>
        </w:rPr>
        <w:t xml:space="preserve">Confirm mode indication IE, </w:t>
      </w:r>
      <w:r w:rsidRPr="00201E3B">
        <w:rPr>
          <w:lang w:eastAsia="ko-KR"/>
        </w:rPr>
        <w:t>shall enter the "S5: pending user action with confirm indication" state; and</w:t>
      </w:r>
    </w:p>
    <w:p w14:paraId="5260D1D6"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does not contains </w:t>
      </w:r>
      <w:r w:rsidRPr="00201E3B">
        <w:t xml:space="preserve">the </w:t>
      </w:r>
      <w:r w:rsidRPr="00201E3B">
        <w:rPr>
          <w:lang w:eastAsia="zh-CN"/>
        </w:rPr>
        <w:t xml:space="preserve">Confirm mode indication IE, </w:t>
      </w:r>
      <w:r w:rsidRPr="00201E3B">
        <w:rPr>
          <w:lang w:eastAsia="ko-KR"/>
        </w:rPr>
        <w:t>shall enter the "S4: pending user action without confirm indication" state; and</w:t>
      </w:r>
    </w:p>
    <w:p w14:paraId="675EE4F1" w14:textId="77777777" w:rsidR="00530B2F" w:rsidRPr="00201E3B" w:rsidRDefault="00530B2F" w:rsidP="00530B2F">
      <w:pPr>
        <w:pStyle w:val="B1"/>
        <w:rPr>
          <w:lang w:eastAsia="zh-CN"/>
        </w:rPr>
      </w:pPr>
      <w:r w:rsidRPr="00201E3B">
        <w:rPr>
          <w:lang w:eastAsia="ko-KR"/>
        </w:rPr>
        <w:t>9)</w:t>
      </w:r>
      <w:r w:rsidRPr="00201E3B">
        <w:rPr>
          <w:lang w:eastAsia="ko-KR"/>
        </w:rPr>
        <w:tab/>
        <w:t>if the terminating UE is configured that the terminating MCVideo user acknowledgement is not required upon a terminating call request reception</w:t>
      </w:r>
      <w:r w:rsidRPr="00201E3B">
        <w:rPr>
          <w:lang w:eastAsia="zh-CN"/>
        </w:rPr>
        <w:t>:</w:t>
      </w:r>
    </w:p>
    <w:p w14:paraId="3E81E876" w14:textId="77777777" w:rsidR="00530B2F" w:rsidRPr="00201E3B" w:rsidRDefault="00530B2F" w:rsidP="00530B2F">
      <w:pPr>
        <w:pStyle w:val="B2"/>
      </w:pPr>
      <w:r w:rsidRPr="00201E3B">
        <w:t>a)</w:t>
      </w:r>
      <w:r w:rsidRPr="00201E3B">
        <w:tab/>
        <w:t>shall establish a media session based on the stored SDP body of the call;</w:t>
      </w:r>
    </w:p>
    <w:p w14:paraId="18BFDAD3" w14:textId="77777777" w:rsidR="00530B2F" w:rsidRPr="00201E3B" w:rsidRDefault="00530B2F" w:rsidP="00530B2F">
      <w:pPr>
        <w:pStyle w:val="B2"/>
      </w:pPr>
      <w:r w:rsidRPr="00201E3B">
        <w:t>b)</w:t>
      </w:r>
      <w:r w:rsidRPr="00201E3B">
        <w:tab/>
        <w:t>shall start transmission control as terminating transmission participant as specified in clause a.b in 3GPP TS 24.581 [5];</w:t>
      </w:r>
    </w:p>
    <w:p w14:paraId="133A8FF8" w14:textId="77777777" w:rsidR="00530B2F" w:rsidRPr="00201E3B" w:rsidRDefault="00530B2F" w:rsidP="00530B2F">
      <w:pPr>
        <w:pStyle w:val="B2"/>
        <w:rPr>
          <w:lang w:eastAsia="ko-KR"/>
        </w:rPr>
      </w:pPr>
      <w:r w:rsidRPr="00201E3B">
        <w:rPr>
          <w:lang w:eastAsia="ko-KR"/>
        </w:rPr>
        <w:t>c)</w:t>
      </w:r>
      <w:r w:rsidRPr="00201E3B">
        <w:rPr>
          <w:lang w:eastAsia="ko-KR"/>
        </w:rPr>
        <w:tab/>
        <w:t xml:space="preserve">if the GROUP CALL ANNOUNCEMENT message contains </w:t>
      </w:r>
      <w:r w:rsidRPr="00201E3B">
        <w:t xml:space="preserve">the </w:t>
      </w:r>
      <w:r w:rsidRPr="00201E3B">
        <w:rPr>
          <w:lang w:eastAsia="zh-CN"/>
        </w:rPr>
        <w:t>Confirm mode indication IE:</w:t>
      </w:r>
    </w:p>
    <w:p w14:paraId="48B1E33A" w14:textId="77777777" w:rsidR="00530B2F" w:rsidRPr="00201E3B" w:rsidRDefault="00530B2F" w:rsidP="00530B2F">
      <w:pPr>
        <w:pStyle w:val="B3"/>
      </w:pPr>
      <w:r w:rsidRPr="00201E3B">
        <w:rPr>
          <w:lang w:eastAsia="ko-KR"/>
        </w:rPr>
        <w:t>i)</w:t>
      </w:r>
      <w:r w:rsidRPr="00201E3B">
        <w:rPr>
          <w:lang w:eastAsia="ko-KR"/>
        </w:rPr>
        <w:tab/>
        <w:t xml:space="preserve">shall generate a GROUP CALL ACCEPT message as specified in clause 17.1.4. In the GROUP </w:t>
      </w:r>
      <w:r w:rsidRPr="00201E3B">
        <w:t xml:space="preserve">CALL </w:t>
      </w:r>
      <w:r w:rsidRPr="00201E3B">
        <w:rPr>
          <w:lang w:eastAsia="ko-KR"/>
        </w:rPr>
        <w:t>ACCEPT</w:t>
      </w:r>
      <w:r w:rsidRPr="00201E3B">
        <w:t xml:space="preserve"> message, the MCVideo client:</w:t>
      </w:r>
    </w:p>
    <w:p w14:paraId="6B670282" w14:textId="77777777" w:rsidR="00530B2F" w:rsidRPr="00201E3B" w:rsidRDefault="00530B2F" w:rsidP="00530B2F">
      <w:pPr>
        <w:pStyle w:val="B4"/>
      </w:pPr>
      <w:r w:rsidRPr="00201E3B">
        <w:t>A)</w:t>
      </w:r>
      <w:r w:rsidRPr="00201E3B">
        <w:tab/>
        <w:t>shall set the Call identifier IE to the stored call identifier of the call;</w:t>
      </w:r>
    </w:p>
    <w:p w14:paraId="69D81848" w14:textId="77777777" w:rsidR="00530B2F" w:rsidRPr="00201E3B" w:rsidRDefault="00530B2F" w:rsidP="00530B2F">
      <w:pPr>
        <w:pStyle w:val="B4"/>
        <w:rPr>
          <w:lang w:eastAsia="ko-KR"/>
        </w:rPr>
      </w:pPr>
      <w:r w:rsidRPr="00201E3B">
        <w:t>B)</w:t>
      </w:r>
      <w:r w:rsidRPr="00201E3B">
        <w:tab/>
        <w:t xml:space="preserve">shall set the </w:t>
      </w:r>
      <w:r w:rsidRPr="00201E3B">
        <w:rPr>
          <w:lang w:eastAsia="zh-CN"/>
        </w:rPr>
        <w:t xml:space="preserve">Sending </w:t>
      </w:r>
      <w:r w:rsidRPr="00201E3B">
        <w:t xml:space="preserve">MCVideo </w:t>
      </w:r>
      <w:r w:rsidRPr="00201E3B">
        <w:rPr>
          <w:lang w:eastAsia="zh-CN"/>
        </w:rPr>
        <w:t>user ID</w:t>
      </w:r>
      <w:r w:rsidRPr="00201E3B">
        <w:t xml:space="preserve"> IE to own MCVideo user id</w:t>
      </w:r>
      <w:r w:rsidRPr="00201E3B">
        <w:rPr>
          <w:lang w:eastAsia="ko-KR"/>
        </w:rPr>
        <w:t>;</w:t>
      </w:r>
    </w:p>
    <w:p w14:paraId="22286118" w14:textId="77777777" w:rsidR="00530B2F" w:rsidRPr="00201E3B" w:rsidRDefault="00530B2F" w:rsidP="00530B2F">
      <w:pPr>
        <w:pStyle w:val="B4"/>
        <w:rPr>
          <w:lang w:eastAsia="ko-KR"/>
        </w:rPr>
      </w:pPr>
      <w:r w:rsidRPr="00201E3B">
        <w:t>C)</w:t>
      </w:r>
      <w:r w:rsidRPr="00201E3B">
        <w:tab/>
        <w:t xml:space="preserve">shall set the Call type IE to the stored </w:t>
      </w:r>
      <w:r w:rsidRPr="00201E3B">
        <w:rPr>
          <w:lang w:eastAsia="ko-KR"/>
        </w:rPr>
        <w:t>current call type associated with the call type control state machine</w:t>
      </w:r>
      <w:r w:rsidRPr="00201E3B">
        <w:t>; and</w:t>
      </w:r>
    </w:p>
    <w:p w14:paraId="02218E85" w14:textId="77777777" w:rsidR="00530B2F" w:rsidRPr="00201E3B" w:rsidRDefault="00530B2F" w:rsidP="00530B2F">
      <w:pPr>
        <w:pStyle w:val="B4"/>
        <w:rPr>
          <w:lang w:eastAsia="ko-KR"/>
        </w:rPr>
      </w:pPr>
      <w:r w:rsidRPr="00201E3B">
        <w:t>D)</w:t>
      </w:r>
      <w:r w:rsidRPr="00201E3B">
        <w:tab/>
        <w:t>shall set the MCVideo group ID IE to the stored MCVideo group ID of the call</w:t>
      </w:r>
      <w:r w:rsidRPr="00201E3B">
        <w:rPr>
          <w:lang w:eastAsia="ko-KR"/>
        </w:rPr>
        <w:t>; and</w:t>
      </w:r>
    </w:p>
    <w:p w14:paraId="5C652BA7" w14:textId="77777777" w:rsidR="00530B2F" w:rsidRPr="00201E3B" w:rsidRDefault="00530B2F" w:rsidP="00530B2F">
      <w:pPr>
        <w:pStyle w:val="B3"/>
        <w:rPr>
          <w:lang w:eastAsia="ko-KR"/>
        </w:rPr>
      </w:pPr>
      <w:r w:rsidRPr="00201E3B">
        <w:t>ii)</w:t>
      </w:r>
      <w:r w:rsidRPr="00201E3B">
        <w:tab/>
        <w:t xml:space="preserve">shall send the </w:t>
      </w:r>
      <w:r w:rsidRPr="00201E3B">
        <w:rPr>
          <w:lang w:eastAsia="ko-KR"/>
        </w:rPr>
        <w:t xml:space="preserve">GROUP </w:t>
      </w:r>
      <w:r w:rsidRPr="00201E3B">
        <w:t>CALL ACCEPT message as specified in clause </w:t>
      </w:r>
      <w:r w:rsidRPr="00201E3B">
        <w:rPr>
          <w:lang w:eastAsia="ko-KR"/>
        </w:rPr>
        <w:t>9.3.1.1.1;</w:t>
      </w:r>
    </w:p>
    <w:p w14:paraId="30488D5F" w14:textId="77777777" w:rsidR="00530B2F" w:rsidRPr="00201E3B" w:rsidRDefault="00530B2F" w:rsidP="00530B2F">
      <w:pPr>
        <w:pStyle w:val="B2"/>
        <w:rPr>
          <w:lang w:eastAsia="ko-KR"/>
        </w:rPr>
      </w:pPr>
      <w:r w:rsidRPr="00201E3B">
        <w:rPr>
          <w:lang w:eastAsia="ko-KR"/>
        </w:rPr>
        <w:t>d)</w:t>
      </w:r>
      <w:r w:rsidRPr="00201E3B">
        <w:rPr>
          <w:lang w:eastAsia="ko-KR"/>
        </w:rPr>
        <w:tab/>
        <w:t xml:space="preserve">shall start timer TFG6 (max duration) with value </w:t>
      </w:r>
      <w:r w:rsidRPr="00201E3B">
        <w:t>as specified in clause 9.3.2.4.1.2</w:t>
      </w:r>
      <w:r w:rsidRPr="00201E3B">
        <w:rPr>
          <w:lang w:eastAsia="ko-KR"/>
        </w:rPr>
        <w:t>;</w:t>
      </w:r>
    </w:p>
    <w:p w14:paraId="6A644EF9" w14:textId="77777777" w:rsidR="00530B2F" w:rsidRPr="00201E3B" w:rsidRDefault="00530B2F" w:rsidP="00530B2F">
      <w:pPr>
        <w:pStyle w:val="B2"/>
        <w:rPr>
          <w:lang w:eastAsia="ko-KR"/>
        </w:rPr>
      </w:pPr>
      <w:r w:rsidRPr="00201E3B">
        <w:rPr>
          <w:lang w:eastAsia="ko-KR"/>
        </w:rPr>
        <w:lastRenderedPageBreak/>
        <w:t>e)</w:t>
      </w:r>
      <w:r w:rsidRPr="00201E3B">
        <w:rPr>
          <w:lang w:eastAsia="ko-KR"/>
        </w:rPr>
        <w:tab/>
        <w:t xml:space="preserve">shall start timer TFG2 (call announcement) with value </w:t>
      </w:r>
      <w:r w:rsidRPr="00201E3B">
        <w:t>as specified in clause 9.3.2.4.1.1.1</w:t>
      </w:r>
      <w:r w:rsidRPr="00201E3B">
        <w:rPr>
          <w:lang w:eastAsia="ko-KR"/>
        </w:rPr>
        <w:t>; and</w:t>
      </w:r>
    </w:p>
    <w:p w14:paraId="2536A204" w14:textId="77777777" w:rsidR="00530B2F" w:rsidRPr="00201E3B" w:rsidRDefault="00530B2F" w:rsidP="00530B2F">
      <w:pPr>
        <w:pStyle w:val="B2"/>
        <w:rPr>
          <w:lang w:eastAsia="ko-KR"/>
        </w:rPr>
      </w:pPr>
      <w:r w:rsidRPr="00201E3B">
        <w:rPr>
          <w:lang w:eastAsia="ko-KR"/>
        </w:rPr>
        <w:t>f)</w:t>
      </w:r>
      <w:r w:rsidRPr="00201E3B">
        <w:rPr>
          <w:lang w:eastAsia="ko-KR"/>
        </w:rPr>
        <w:tab/>
        <w:t>shall enter the "S3: part of ongoing call" state.</w:t>
      </w:r>
    </w:p>
    <w:p w14:paraId="3BF23B16" w14:textId="77777777" w:rsidR="00530B2F" w:rsidRPr="00201E3B" w:rsidRDefault="00530B2F" w:rsidP="00530B2F">
      <w:r w:rsidRPr="00201E3B">
        <w:t>[TS 24.281, clause 9.3.3.4.5]</w:t>
      </w:r>
    </w:p>
    <w:p w14:paraId="56D18758" w14:textId="77777777" w:rsidR="00530B2F" w:rsidRPr="00201E3B" w:rsidRDefault="00530B2F" w:rsidP="00530B2F">
      <w:pPr>
        <w:rPr>
          <w:rFonts w:eastAsia="Malgun Gothic"/>
          <w:lang w:eastAsia="zh-CN"/>
        </w:rPr>
      </w:pPr>
      <w:r w:rsidRPr="00201E3B">
        <w:t xml:space="preserve">When in the "T0: </w:t>
      </w:r>
      <w:r w:rsidRPr="00201E3B">
        <w:rPr>
          <w:lang w:eastAsia="zh-CN"/>
        </w:rPr>
        <w:t>waiting for the call to establish</w:t>
      </w:r>
      <w:r w:rsidRPr="00201E3B">
        <w:t xml:space="preserve">" state, upon </w:t>
      </w:r>
      <w:r w:rsidRPr="00201E3B">
        <w:rPr>
          <w:lang w:eastAsia="zh-CN"/>
        </w:rPr>
        <w:t>receipt of a GROUP CALL ANNOUNCEMENT message by an idle MCVideo client when MCVideo user acknowledgement is not required, the MCVideo client:</w:t>
      </w:r>
    </w:p>
    <w:p w14:paraId="3F421854" w14:textId="77777777" w:rsidR="00530B2F" w:rsidRPr="00201E3B" w:rsidRDefault="00530B2F" w:rsidP="00530B2F">
      <w:pPr>
        <w:pStyle w:val="B1"/>
      </w:pPr>
      <w:r w:rsidRPr="00201E3B">
        <w:t>1)</w:t>
      </w:r>
      <w:r w:rsidRPr="00201E3B">
        <w:tab/>
      </w:r>
      <w:r w:rsidRPr="00201E3B">
        <w:rPr>
          <w:lang w:eastAsia="ko-KR"/>
        </w:rPr>
        <w:t xml:space="preserve">shall set the stored </w:t>
      </w:r>
      <w:r w:rsidRPr="00201E3B">
        <w:t>last call type change time</w:t>
      </w:r>
      <w:r w:rsidRPr="00201E3B">
        <w:rPr>
          <w:lang w:eastAsia="ko-KR"/>
        </w:rPr>
        <w:t xml:space="preserve"> to the </w:t>
      </w:r>
      <w:r w:rsidRPr="00201E3B">
        <w:t>Last call type change time IE</w:t>
      </w:r>
      <w:r w:rsidRPr="00201E3B">
        <w:rPr>
          <w:lang w:eastAsia="ko-KR"/>
        </w:rPr>
        <w:t xml:space="preserve"> of the GROUP CALL ANNOUNCEMENT message;</w:t>
      </w:r>
    </w:p>
    <w:p w14:paraId="65AC34CA" w14:textId="77777777" w:rsidR="00530B2F" w:rsidRPr="00201E3B" w:rsidRDefault="00530B2F" w:rsidP="00530B2F">
      <w:pPr>
        <w:pStyle w:val="B1"/>
        <w:rPr>
          <w:lang w:eastAsia="ko-KR"/>
        </w:rPr>
      </w:pPr>
      <w:r w:rsidRPr="00201E3B">
        <w:t>2)</w:t>
      </w:r>
      <w:r w:rsidRPr="00201E3B">
        <w:tab/>
      </w:r>
      <w:r w:rsidRPr="00201E3B">
        <w:rPr>
          <w:lang w:eastAsia="ko-KR"/>
        </w:rPr>
        <w:t xml:space="preserve">shall set the </w:t>
      </w:r>
      <w:r w:rsidRPr="00201E3B">
        <w:t xml:space="preserve">last user to change call type </w:t>
      </w:r>
      <w:r w:rsidRPr="00201E3B">
        <w:rPr>
          <w:lang w:eastAsia="ko-KR"/>
        </w:rPr>
        <w:t>to</w:t>
      </w:r>
      <w:r w:rsidRPr="00201E3B">
        <w:t xml:space="preserve"> </w:t>
      </w:r>
      <w:r w:rsidRPr="00201E3B">
        <w:rPr>
          <w:lang w:eastAsia="ko-KR"/>
        </w:rPr>
        <w:t xml:space="preserve">the </w:t>
      </w:r>
      <w:r w:rsidRPr="00201E3B">
        <w:t>Last user to change call type IE</w:t>
      </w:r>
      <w:r w:rsidRPr="00201E3B">
        <w:rPr>
          <w:lang w:eastAsia="ko-KR"/>
        </w:rPr>
        <w:t xml:space="preserve"> of the GROUP CALL ANNOUNCEMENT message;</w:t>
      </w:r>
    </w:p>
    <w:p w14:paraId="1A722744" w14:textId="77777777" w:rsidR="00530B2F" w:rsidRPr="00201E3B" w:rsidRDefault="00530B2F" w:rsidP="00530B2F">
      <w:pPr>
        <w:pStyle w:val="B1"/>
      </w:pPr>
      <w:r w:rsidRPr="00201E3B">
        <w:t>3)</w:t>
      </w:r>
      <w:r w:rsidRPr="00201E3B">
        <w:tab/>
        <w:t xml:space="preserve">if the Call type IE of the received </w:t>
      </w:r>
      <w:r w:rsidRPr="00201E3B">
        <w:rPr>
          <w:lang w:eastAsia="zh-CN"/>
        </w:rPr>
        <w:t>GROUP CALL ANNOUNCEMENT message is set to "</w:t>
      </w:r>
      <w:r w:rsidRPr="00201E3B">
        <w:t>EMERGENCY GROUP CALL</w:t>
      </w:r>
      <w:r w:rsidRPr="00201E3B">
        <w:rPr>
          <w:lang w:eastAsia="zh-CN"/>
        </w:rPr>
        <w:t>"</w:t>
      </w:r>
      <w:r w:rsidRPr="00201E3B">
        <w:t>:</w:t>
      </w:r>
    </w:p>
    <w:p w14:paraId="2859152D"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EMERGENCY GROUP CALL</w:t>
      </w:r>
      <w:r w:rsidRPr="00201E3B">
        <w:rPr>
          <w:lang w:eastAsia="ko-KR"/>
        </w:rPr>
        <w:t>";</w:t>
      </w:r>
    </w:p>
    <w:p w14:paraId="7C8E1F09"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emergency group call as described in 3GPP TS 24.483 [4];</w:t>
      </w:r>
    </w:p>
    <w:p w14:paraId="7349853E"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shall start timer TFG13 (implicit downgrade emergency)</w:t>
      </w:r>
      <w:r w:rsidRPr="00201E3B">
        <w:rPr>
          <w:lang w:eastAsia="ko-KR"/>
        </w:rPr>
        <w:t xml:space="preserve"> with value as specified in clause 9.3.3.4.1.1</w:t>
      </w:r>
      <w:r w:rsidRPr="00201E3B">
        <w:rPr>
          <w:rFonts w:eastAsia="Gulim"/>
          <w:lang w:eastAsia="ko-KR"/>
        </w:rPr>
        <w:t>; and</w:t>
      </w:r>
    </w:p>
    <w:p w14:paraId="668987CB"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"T1: in-progress emergency group call"</w:t>
      </w:r>
      <w:r w:rsidRPr="00201E3B">
        <w:t xml:space="preserve"> state;</w:t>
      </w:r>
    </w:p>
    <w:p w14:paraId="452B62B8" w14:textId="77777777" w:rsidR="00530B2F" w:rsidRPr="00201E3B" w:rsidRDefault="00530B2F" w:rsidP="00530B2F">
      <w:pPr>
        <w:pStyle w:val="B1"/>
        <w:rPr>
          <w:rFonts w:eastAsia="Malgun Gothic"/>
        </w:rPr>
      </w:pPr>
      <w:r w:rsidRPr="00201E3B">
        <w:t>4)</w:t>
      </w:r>
      <w:r w:rsidRPr="00201E3B">
        <w:tab/>
        <w:t xml:space="preserve">if the Call type IE of the received </w:t>
      </w:r>
      <w:r w:rsidRPr="00201E3B">
        <w:rPr>
          <w:lang w:eastAsia="zh-CN"/>
        </w:rPr>
        <w:t>GROUP CALL ANNOUNCEMENT message is set to "</w:t>
      </w:r>
      <w:r w:rsidRPr="00201E3B">
        <w:t>IMMINENT PERIL GROUP CALL</w:t>
      </w:r>
      <w:r w:rsidRPr="00201E3B">
        <w:rPr>
          <w:lang w:eastAsia="zh-CN"/>
        </w:rPr>
        <w:t>"</w:t>
      </w:r>
      <w:r w:rsidRPr="00201E3B">
        <w:t>:</w:t>
      </w:r>
    </w:p>
    <w:p w14:paraId="2C76FCDE"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t>IMMINENT PERIL GROUP CALL</w:t>
      </w:r>
      <w:r w:rsidRPr="00201E3B">
        <w:rPr>
          <w:lang w:eastAsia="ko-KR"/>
        </w:rPr>
        <w:t>";</w:t>
      </w:r>
    </w:p>
    <w:p w14:paraId="6BCFAA2F"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imminent peril group call as described in3GPP TS 24.483 [4];</w:t>
      </w:r>
    </w:p>
    <w:p w14:paraId="18C0CF9A" w14:textId="77777777" w:rsidR="00530B2F" w:rsidRPr="00201E3B" w:rsidRDefault="00530B2F" w:rsidP="00530B2F">
      <w:pPr>
        <w:pStyle w:val="B2"/>
        <w:rPr>
          <w:rFonts w:eastAsia="Gulim"/>
          <w:lang w:eastAsia="ko-KR"/>
        </w:rPr>
      </w:pPr>
      <w:r w:rsidRPr="00201E3B">
        <w:rPr>
          <w:rFonts w:eastAsia="Gulim"/>
          <w:lang w:eastAsia="ko-KR"/>
        </w:rPr>
        <w:t>c)</w:t>
      </w:r>
      <w:r w:rsidRPr="00201E3B">
        <w:rPr>
          <w:rFonts w:eastAsia="Gulim"/>
          <w:lang w:eastAsia="ko-KR"/>
        </w:rPr>
        <w:tab/>
        <w:t xml:space="preserve">shall start timer TFG14 (implicit downgrade imminent peril) </w:t>
      </w:r>
      <w:r w:rsidRPr="00201E3B">
        <w:rPr>
          <w:lang w:eastAsia="ko-KR"/>
        </w:rPr>
        <w:t>with value as specified in clause 9.3.3.4.1.2</w:t>
      </w:r>
      <w:r w:rsidRPr="00201E3B">
        <w:rPr>
          <w:rFonts w:eastAsia="Gulim"/>
          <w:lang w:eastAsia="ko-KR"/>
        </w:rPr>
        <w:t>; and</w:t>
      </w:r>
    </w:p>
    <w:p w14:paraId="37E90A9B" w14:textId="77777777" w:rsidR="00530B2F" w:rsidRPr="00201E3B" w:rsidRDefault="00530B2F" w:rsidP="00530B2F">
      <w:pPr>
        <w:pStyle w:val="B2"/>
        <w:rPr>
          <w:rFonts w:eastAsia="Gulim"/>
          <w:lang w:eastAsia="ko-KR"/>
        </w:rPr>
      </w:pPr>
      <w:r w:rsidRPr="00201E3B">
        <w:rPr>
          <w:rFonts w:eastAsia="Gulim"/>
          <w:lang w:eastAsia="ko-KR"/>
        </w:rPr>
        <w:t>d)</w:t>
      </w:r>
      <w:r w:rsidRPr="00201E3B">
        <w:rPr>
          <w:rFonts w:eastAsia="Gulim"/>
          <w:lang w:eastAsia="ko-KR"/>
        </w:rPr>
        <w:tab/>
        <w:t>shall enter "T3: in-progress imminent peril group call"</w:t>
      </w:r>
      <w:r w:rsidRPr="00201E3B">
        <w:t xml:space="preserve"> state; and</w:t>
      </w:r>
    </w:p>
    <w:p w14:paraId="0248B6FA" w14:textId="77777777" w:rsidR="00530B2F" w:rsidRPr="00201E3B" w:rsidRDefault="00530B2F" w:rsidP="00530B2F">
      <w:pPr>
        <w:pStyle w:val="B1"/>
        <w:rPr>
          <w:rFonts w:eastAsia="Malgun Gothic"/>
        </w:rPr>
      </w:pPr>
      <w:r w:rsidRPr="00201E3B">
        <w:t>5)</w:t>
      </w:r>
      <w:r w:rsidRPr="00201E3B">
        <w:tab/>
        <w:t xml:space="preserve">if the Call type IE of the received </w:t>
      </w:r>
      <w:r w:rsidRPr="00201E3B">
        <w:rPr>
          <w:lang w:eastAsia="zh-CN"/>
        </w:rPr>
        <w:t>GROUP CALL ANNOUNCEMENT message is set to "</w:t>
      </w:r>
      <w:r w:rsidRPr="00201E3B">
        <w:rPr>
          <w:rFonts w:eastAsia="Gulim"/>
          <w:lang w:eastAsia="ko-KR"/>
        </w:rPr>
        <w:t>BASIC GROUP CALL</w:t>
      </w:r>
      <w:r w:rsidRPr="00201E3B">
        <w:rPr>
          <w:lang w:eastAsia="zh-CN"/>
        </w:rPr>
        <w:t>"</w:t>
      </w:r>
      <w:r w:rsidRPr="00201E3B">
        <w:t>:</w:t>
      </w:r>
    </w:p>
    <w:p w14:paraId="3AA0400E" w14:textId="77777777" w:rsidR="00530B2F" w:rsidRPr="00201E3B" w:rsidRDefault="00530B2F" w:rsidP="00530B2F">
      <w:pPr>
        <w:pStyle w:val="B2"/>
        <w:rPr>
          <w:lang w:eastAsia="ko-KR"/>
        </w:rPr>
      </w:pPr>
      <w:r w:rsidRPr="00201E3B">
        <w:t>a)</w:t>
      </w:r>
      <w:r w:rsidRPr="00201E3B">
        <w:tab/>
        <w:t xml:space="preserve">shall set </w:t>
      </w:r>
      <w:r w:rsidRPr="00201E3B">
        <w:rPr>
          <w:lang w:eastAsia="ko-KR"/>
        </w:rPr>
        <w:t>the stored current call type to "</w:t>
      </w:r>
      <w:r w:rsidRPr="00201E3B">
        <w:rPr>
          <w:rFonts w:eastAsia="Gulim"/>
          <w:lang w:eastAsia="ko-KR"/>
        </w:rPr>
        <w:t>BASIC GROUP CALL</w:t>
      </w:r>
      <w:r w:rsidRPr="00201E3B">
        <w:rPr>
          <w:lang w:eastAsia="ko-KR"/>
        </w:rPr>
        <w:t>";</w:t>
      </w:r>
    </w:p>
    <w:p w14:paraId="30C62B83" w14:textId="77777777" w:rsidR="00530B2F" w:rsidRPr="00201E3B" w:rsidRDefault="00530B2F" w:rsidP="00530B2F">
      <w:pPr>
        <w:pStyle w:val="B2"/>
        <w:rPr>
          <w:rFonts w:eastAsia="Gulim"/>
          <w:lang w:eastAsia="ko-KR"/>
        </w:rPr>
      </w:pPr>
      <w:r w:rsidRPr="00201E3B">
        <w:rPr>
          <w:lang w:eastAsia="ko-KR"/>
        </w:rPr>
        <w:t>b)</w:t>
      </w:r>
      <w:r w:rsidRPr="00201E3B">
        <w:rPr>
          <w:lang w:eastAsia="ko-KR"/>
        </w:rPr>
        <w:tab/>
      </w:r>
      <w:r w:rsidRPr="00201E3B">
        <w:rPr>
          <w:rFonts w:eastAsia="Gulim"/>
        </w:rPr>
        <w:t xml:space="preserve">shall </w:t>
      </w:r>
      <w:r w:rsidRPr="00201E3B">
        <w:rPr>
          <w:rFonts w:eastAsia="Gulim"/>
          <w:lang w:eastAsia="ko-KR"/>
        </w:rPr>
        <w:t xml:space="preserve">set the stored </w:t>
      </w:r>
      <w:r w:rsidRPr="00201E3B">
        <w:t xml:space="preserve">current </w:t>
      </w:r>
      <w:r w:rsidRPr="00201E3B">
        <w:rPr>
          <w:rFonts w:eastAsia="Gulim"/>
          <w:lang w:eastAsia="ko-KR"/>
        </w:rPr>
        <w:t>ProSe per-packet priority to value corresponding to MCVideo off-network basic group call as described in 3GPP TS 24.483 [4]; and</w:t>
      </w:r>
    </w:p>
    <w:p w14:paraId="3D800394" w14:textId="77777777" w:rsidR="00530B2F" w:rsidRPr="00201E3B" w:rsidRDefault="00530B2F" w:rsidP="00530B2F">
      <w:pPr>
        <w:pStyle w:val="B2"/>
        <w:rPr>
          <w:rFonts w:eastAsia="Malgun Gothic"/>
          <w:lang w:eastAsia="ko-KR"/>
        </w:rPr>
      </w:pPr>
      <w:r w:rsidRPr="00201E3B">
        <w:rPr>
          <w:lang w:eastAsia="ko-KR"/>
        </w:rPr>
        <w:t>c)</w:t>
      </w:r>
      <w:r w:rsidRPr="00201E3B">
        <w:rPr>
          <w:lang w:eastAsia="ko-KR"/>
        </w:rPr>
        <w:tab/>
        <w:t>shall enter "T2: in-progress basic group call" state.</w:t>
      </w:r>
    </w:p>
    <w:p w14:paraId="73160713" w14:textId="77777777" w:rsidR="00530B2F" w:rsidRPr="00201E3B" w:rsidRDefault="00530B2F" w:rsidP="00530B2F">
      <w:r w:rsidRPr="00201E3B">
        <w:t xml:space="preserve">[TS 24.581, clause </w:t>
      </w:r>
      <w:r w:rsidRPr="00201E3B">
        <w:rPr>
          <w:lang w:eastAsia="ko-KR"/>
        </w:rPr>
        <w:t>7</w:t>
      </w:r>
      <w:r w:rsidRPr="00201E3B">
        <w:t>.2.</w:t>
      </w:r>
      <w:r w:rsidRPr="00201E3B">
        <w:rPr>
          <w:lang w:eastAsia="ko-KR"/>
        </w:rPr>
        <w:t>3</w:t>
      </w:r>
      <w:r w:rsidRPr="00201E3B">
        <w:t>.2.</w:t>
      </w:r>
      <w:r w:rsidRPr="00201E3B">
        <w:rPr>
          <w:lang w:eastAsia="ko-KR"/>
        </w:rPr>
        <w:t>3</w:t>
      </w:r>
      <w:r w:rsidRPr="00201E3B">
        <w:t>]</w:t>
      </w:r>
    </w:p>
    <w:p w14:paraId="2F1A5A97" w14:textId="77777777" w:rsidR="00530B2F" w:rsidRPr="00201E3B" w:rsidRDefault="00530B2F" w:rsidP="00530B2F">
      <w:r w:rsidRPr="00201E3B">
        <w:t>When an MCVideo call is established the terminating transmission participant:</w:t>
      </w:r>
    </w:p>
    <w:p w14:paraId="211221E8" w14:textId="77777777" w:rsidR="00530B2F" w:rsidRPr="00201E3B" w:rsidRDefault="00530B2F" w:rsidP="00530B2F">
      <w:pPr>
        <w:pStyle w:val="B1"/>
      </w:pPr>
      <w:r w:rsidRPr="00201E3B">
        <w:t>1.</w:t>
      </w:r>
      <w:r w:rsidRPr="00201E3B">
        <w:tab/>
        <w:t>shall create an instance of a transmission participant state transition diagram for basic operation state machine;</w:t>
      </w:r>
    </w:p>
    <w:p w14:paraId="4FAB8CF5" w14:textId="77777777" w:rsidR="00530B2F" w:rsidRPr="00201E3B" w:rsidRDefault="00530B2F" w:rsidP="00530B2F">
      <w:pPr>
        <w:pStyle w:val="B1"/>
      </w:pPr>
      <w:r w:rsidRPr="00201E3B">
        <w:t>2.</w:t>
      </w:r>
      <w:r w:rsidRPr="00201E3B">
        <w:tab/>
        <w:t>shall start timer T230 (Inactivity); and</w:t>
      </w:r>
    </w:p>
    <w:p w14:paraId="034B7E61" w14:textId="77777777" w:rsidR="00530B2F" w:rsidRPr="00201E3B" w:rsidRDefault="00530B2F" w:rsidP="00530B2F">
      <w:pPr>
        <w:pStyle w:val="B1"/>
      </w:pPr>
      <w:r w:rsidRPr="00201E3B">
        <w:t>3.</w:t>
      </w:r>
      <w:r w:rsidRPr="00201E3B">
        <w:tab/>
        <w:t>shall enter 'O: silence' state.</w:t>
      </w:r>
    </w:p>
    <w:p w14:paraId="023C0DE2" w14:textId="77777777" w:rsidR="00530B2F" w:rsidRPr="00201E3B" w:rsidRDefault="00530B2F" w:rsidP="00530B2F">
      <w:r w:rsidRPr="00201E3B">
        <w:t>[TS 24.581, clause 7.2.3.3.4]</w:t>
      </w:r>
    </w:p>
    <w:p w14:paraId="54ED44E2" w14:textId="77777777" w:rsidR="00530B2F" w:rsidRPr="00201E3B" w:rsidRDefault="00530B2F" w:rsidP="00530B2F">
      <w:pPr>
        <w:rPr>
          <w:lang w:eastAsia="ko-KR"/>
        </w:rPr>
      </w:pPr>
      <w:r w:rsidRPr="00201E3B">
        <w:t>When a Transmission Granted message is received</w:t>
      </w:r>
      <w:r w:rsidRPr="00201E3B">
        <w:rPr>
          <w:lang w:eastAsia="ko-KR"/>
        </w:rPr>
        <w:t xml:space="preserve"> and if the User ID in the Transmission Granted message does not match its own User ID, the </w:t>
      </w:r>
      <w:r w:rsidRPr="00201E3B">
        <w:t>transmission participant</w:t>
      </w:r>
      <w:r w:rsidRPr="00201E3B">
        <w:rPr>
          <w:lang w:eastAsia="ko-KR"/>
        </w:rPr>
        <w:t>:</w:t>
      </w:r>
    </w:p>
    <w:p w14:paraId="2D788244" w14:textId="77777777" w:rsidR="00530B2F" w:rsidRPr="00201E3B" w:rsidRDefault="00530B2F" w:rsidP="00530B2F">
      <w:pPr>
        <w:pStyle w:val="B1"/>
      </w:pPr>
      <w:r w:rsidRPr="00201E3B">
        <w:t>1.</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032A39AE" w14:textId="77777777" w:rsidR="00530B2F" w:rsidRPr="00201E3B" w:rsidRDefault="00530B2F" w:rsidP="00530B2F">
      <w:pPr>
        <w:pStyle w:val="B1"/>
      </w:pPr>
      <w:r w:rsidRPr="00201E3B">
        <w:t>2.</w:t>
      </w:r>
      <w:r w:rsidRPr="00201E3B">
        <w:tab/>
        <w:t>if the Transmission Indicator field is included and the B-bit is set to '1' (Broadcast group call), shall provide a notification to the user indicating that this is a broadcast group call;</w:t>
      </w:r>
    </w:p>
    <w:p w14:paraId="05F38CED" w14:textId="77777777" w:rsidR="00530B2F" w:rsidRPr="00201E3B" w:rsidRDefault="00530B2F" w:rsidP="00530B2F">
      <w:pPr>
        <w:pStyle w:val="B1"/>
      </w:pPr>
      <w:r w:rsidRPr="00201E3B">
        <w:lastRenderedPageBreak/>
        <w:t>3.</w:t>
      </w:r>
      <w:r w:rsidRPr="00201E3B">
        <w:tab/>
        <w:t>shall stop timer T230 (Inactivity);</w:t>
      </w:r>
    </w:p>
    <w:p w14:paraId="6B7202DD" w14:textId="77777777" w:rsidR="00530B2F" w:rsidRPr="00201E3B" w:rsidRDefault="00530B2F" w:rsidP="00530B2F">
      <w:pPr>
        <w:pStyle w:val="B1"/>
      </w:pPr>
      <w:r w:rsidRPr="00201E3B">
        <w:t>4.</w:t>
      </w:r>
      <w:r w:rsidRPr="00201E3B">
        <w:tab/>
      </w:r>
      <w:r w:rsidRPr="00201E3B">
        <w:rPr>
          <w:lang w:eastAsia="ko-KR"/>
        </w:rPr>
        <w:t xml:space="preserve">shall start timer T203 (End of RTP media) and store the identity of the </w:t>
      </w:r>
      <w:r w:rsidRPr="00201E3B">
        <w:t>user, to whom the transmission was granted in the Transmission Granted message, in transmitter list; and</w:t>
      </w:r>
    </w:p>
    <w:p w14:paraId="0FE4D3E9" w14:textId="77777777" w:rsidR="00530B2F" w:rsidRPr="00201E3B" w:rsidRDefault="00530B2F" w:rsidP="00530B2F">
      <w:pPr>
        <w:pStyle w:val="B1"/>
      </w:pPr>
      <w:r w:rsidRPr="00201E3B">
        <w:t>5.</w:t>
      </w:r>
      <w:r w:rsidRPr="00201E3B">
        <w:tab/>
        <w:t>shall enter 'O: has no permission' state.</w:t>
      </w:r>
    </w:p>
    <w:p w14:paraId="58A2511C" w14:textId="77777777" w:rsidR="00530B2F" w:rsidRPr="00201E3B" w:rsidRDefault="00530B2F" w:rsidP="00530B2F">
      <w:r w:rsidRPr="00201E3B">
        <w:t>[TS 24.581, clause 7.2.3.4.2]</w:t>
      </w:r>
    </w:p>
    <w:p w14:paraId="660E733D" w14:textId="77777777" w:rsidR="00530B2F" w:rsidRPr="00201E3B" w:rsidRDefault="00530B2F" w:rsidP="00530B2F">
      <w:pPr>
        <w:rPr>
          <w:lang w:eastAsia="ko-KR"/>
        </w:rPr>
      </w:pPr>
      <w:r w:rsidRPr="00201E3B">
        <w:rPr>
          <w:lang w:eastAsia="ko-KR"/>
        </w:rPr>
        <w:t>If the transmission participant receives an indication from the MCVideo user that the MCVideo user wants to send media, the transmission participant:</w:t>
      </w:r>
    </w:p>
    <w:p w14:paraId="5367E3B8" w14:textId="77777777" w:rsidR="00530B2F" w:rsidRPr="00201E3B" w:rsidRDefault="00530B2F" w:rsidP="00530B2F">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5397EDA6" w14:textId="77777777" w:rsidR="00530B2F" w:rsidRPr="00201E3B" w:rsidRDefault="00530B2F" w:rsidP="00530B2F">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0684D10D" w14:textId="77777777" w:rsidR="00530B2F" w:rsidRPr="00201E3B" w:rsidRDefault="00530B2F" w:rsidP="00530B2F">
      <w:pPr>
        <w:pStyle w:val="B2"/>
        <w:rPr>
          <w:lang w:eastAsia="ko-KR"/>
        </w:rPr>
      </w:pPr>
      <w:r w:rsidRPr="00201E3B">
        <w:t>b.</w:t>
      </w:r>
      <w:r w:rsidRPr="00201E3B">
        <w:tab/>
        <w:t>shall include the MCVideo ID of the MCVideo user in the User ID field; and</w:t>
      </w:r>
    </w:p>
    <w:p w14:paraId="305487BC" w14:textId="77777777" w:rsidR="00530B2F" w:rsidRPr="00201E3B" w:rsidRDefault="00530B2F" w:rsidP="00530B2F">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35E810FD" w14:textId="77777777" w:rsidR="00530B2F" w:rsidRPr="00201E3B" w:rsidRDefault="00530B2F" w:rsidP="00530B2F">
      <w:pPr>
        <w:pStyle w:val="B1"/>
        <w:rPr>
          <w:lang w:eastAsia="ko-KR"/>
        </w:rPr>
      </w:pPr>
      <w:r w:rsidRPr="00201E3B">
        <w:rPr>
          <w:lang w:eastAsia="ko-KR"/>
        </w:rPr>
        <w:t>2.</w:t>
      </w:r>
      <w:r w:rsidRPr="00201E3B">
        <w:rPr>
          <w:lang w:eastAsia="ko-KR"/>
        </w:rPr>
        <w:tab/>
        <w:t>shall initialise the counter C201 (Transmission request) with value set to 1;</w:t>
      </w:r>
    </w:p>
    <w:p w14:paraId="22E07DA6" w14:textId="77777777" w:rsidR="00530B2F" w:rsidRPr="00201E3B" w:rsidRDefault="00530B2F" w:rsidP="00530B2F">
      <w:pPr>
        <w:pStyle w:val="B1"/>
        <w:rPr>
          <w:lang w:eastAsia="ko-KR"/>
        </w:rPr>
      </w:pPr>
      <w:r w:rsidRPr="00201E3B">
        <w:rPr>
          <w:lang w:eastAsia="ko-KR"/>
        </w:rPr>
        <w:t>3.</w:t>
      </w:r>
      <w:r w:rsidRPr="00201E3B">
        <w:rPr>
          <w:lang w:eastAsia="ko-KR"/>
        </w:rPr>
        <w:tab/>
        <w:t>shall start timer T201 (Transmission Request); and</w:t>
      </w:r>
    </w:p>
    <w:p w14:paraId="19410493" w14:textId="77777777" w:rsidR="00530B2F" w:rsidRPr="00201E3B" w:rsidRDefault="00530B2F" w:rsidP="00530B2F">
      <w:pPr>
        <w:pStyle w:val="B1"/>
        <w:rPr>
          <w:lang w:eastAsia="ko-KR"/>
        </w:rPr>
      </w:pPr>
      <w:r w:rsidRPr="00201E3B">
        <w:rPr>
          <w:lang w:eastAsia="ko-KR"/>
        </w:rPr>
        <w:t>4.</w:t>
      </w:r>
      <w:r w:rsidRPr="00201E3B">
        <w:rPr>
          <w:lang w:eastAsia="ko-KR"/>
        </w:rPr>
        <w:tab/>
        <w:t>shall enter 'O: pending request' state.</w:t>
      </w:r>
    </w:p>
    <w:p w14:paraId="6E5948E0" w14:textId="77777777" w:rsidR="00530B2F" w:rsidRPr="00201E3B" w:rsidRDefault="00530B2F" w:rsidP="00530B2F">
      <w:r w:rsidRPr="00201E3B">
        <w:t>[TS 24.581, clause 7.2.3.</w:t>
      </w:r>
      <w:r w:rsidRPr="00201E3B">
        <w:rPr>
          <w:lang w:eastAsia="ko-KR"/>
        </w:rPr>
        <w:t>7</w:t>
      </w:r>
      <w:r w:rsidRPr="00201E3B">
        <w:t>.</w:t>
      </w:r>
      <w:r w:rsidRPr="00201E3B">
        <w:rPr>
          <w:lang w:eastAsia="ko-KR"/>
        </w:rPr>
        <w:t>3</w:t>
      </w:r>
      <w:r w:rsidRPr="00201E3B">
        <w:t>]</w:t>
      </w:r>
    </w:p>
    <w:p w14:paraId="724DB288" w14:textId="77777777" w:rsidR="00530B2F" w:rsidRPr="00201E3B" w:rsidRDefault="00530B2F" w:rsidP="00530B2F">
      <w:r w:rsidRPr="00201E3B">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C700AC" w14:textId="77777777" w:rsidR="00530B2F" w:rsidRPr="00201E3B" w:rsidRDefault="00530B2F" w:rsidP="00530B2F">
      <w:pPr>
        <w:pStyle w:val="EditorsNote"/>
      </w:pPr>
      <w:r w:rsidRPr="00201E3B">
        <w:t>Editor's Note:</w:t>
      </w:r>
      <w:r w:rsidRPr="00201E3B">
        <w:tab/>
        <w:t>How a new participant obtains the identity of the transmission arbitrator is FFS.</w:t>
      </w:r>
    </w:p>
    <w:p w14:paraId="5271844D" w14:textId="77777777" w:rsidR="00530B2F" w:rsidRPr="00201E3B" w:rsidRDefault="00530B2F" w:rsidP="00530B2F">
      <w:pPr>
        <w:pStyle w:val="B1"/>
      </w:pPr>
      <w:r w:rsidRPr="00201E3B">
        <w:rPr>
          <w:lang w:eastAsia="ko-KR"/>
        </w:rPr>
        <w:t>1</w:t>
      </w:r>
      <w:r w:rsidRPr="00201E3B">
        <w:t>.</w:t>
      </w:r>
      <w:r w:rsidRPr="00201E3B">
        <w:tab/>
        <w:t xml:space="preserve">shall stop the timer </w:t>
      </w:r>
      <w:r w:rsidRPr="00201E3B">
        <w:rPr>
          <w:lang w:eastAsia="ko-KR"/>
        </w:rPr>
        <w:t>T201 (Transmission Request)</w:t>
      </w:r>
      <w:r w:rsidRPr="00201E3B">
        <w:t xml:space="preserve">; </w:t>
      </w:r>
    </w:p>
    <w:p w14:paraId="67ED5231" w14:textId="77777777" w:rsidR="00530B2F" w:rsidRPr="00201E3B" w:rsidRDefault="00530B2F" w:rsidP="00530B2F">
      <w:pPr>
        <w:pStyle w:val="B1"/>
      </w:pPr>
      <w:r w:rsidRPr="00201E3B">
        <w:t>2.</w:t>
      </w:r>
      <w:r w:rsidRPr="00201E3B">
        <w:tab/>
        <w:t>shall provide transmission deny notification to the user;</w:t>
      </w:r>
    </w:p>
    <w:p w14:paraId="167701F0" w14:textId="77777777" w:rsidR="00530B2F" w:rsidRPr="00201E3B" w:rsidRDefault="00530B2F" w:rsidP="00530B2F">
      <w:pPr>
        <w:pStyle w:val="B1"/>
      </w:pPr>
      <w:r w:rsidRPr="00201E3B">
        <w:t>3.</w:t>
      </w:r>
      <w:r w:rsidRPr="00201E3B">
        <w:tab/>
        <w:t>may display the transmission deny reason to the user using information in the Reject Cause field; and</w:t>
      </w:r>
    </w:p>
    <w:p w14:paraId="6E920962" w14:textId="77777777" w:rsidR="00530B2F" w:rsidRPr="00201E3B" w:rsidRDefault="00530B2F" w:rsidP="00530B2F">
      <w:pPr>
        <w:pStyle w:val="B1"/>
      </w:pPr>
      <w:r w:rsidRPr="00201E3B">
        <w:rPr>
          <w:lang w:eastAsia="ko-KR"/>
        </w:rPr>
        <w:t>4</w:t>
      </w:r>
      <w:r w:rsidRPr="00201E3B">
        <w:t>.</w:t>
      </w:r>
      <w:r w:rsidRPr="00201E3B">
        <w:tab/>
        <w:t>shall enter 'O: has no permission' state.</w:t>
      </w:r>
    </w:p>
    <w:p w14:paraId="737EF374" w14:textId="77777777" w:rsidR="00530B2F" w:rsidRPr="00201E3B" w:rsidRDefault="00530B2F" w:rsidP="00530B2F">
      <w:r w:rsidRPr="00201E3B">
        <w:t xml:space="preserve">Otherwise, if the &lt;User ID&gt; value in the User ID field matches its own MCVideo ID and there is no stored the current transmission arbitrator, the transmission participant: </w:t>
      </w:r>
    </w:p>
    <w:p w14:paraId="684E96E9" w14:textId="77777777" w:rsidR="00530B2F" w:rsidRPr="00201E3B" w:rsidRDefault="00530B2F" w:rsidP="00530B2F">
      <w:pPr>
        <w:pStyle w:val="B1"/>
      </w:pPr>
      <w:r w:rsidRPr="00201E3B">
        <w:t>1.</w:t>
      </w:r>
      <w:r w:rsidRPr="00201E3B">
        <w:tab/>
        <w:t>shall stop the timer T201 (Transmission Request);</w:t>
      </w:r>
    </w:p>
    <w:p w14:paraId="2A004688" w14:textId="77777777" w:rsidR="00530B2F" w:rsidRPr="00201E3B" w:rsidRDefault="00530B2F" w:rsidP="00530B2F">
      <w:pPr>
        <w:pStyle w:val="B1"/>
      </w:pPr>
      <w:r w:rsidRPr="00201E3B">
        <w:t>2.</w:t>
      </w:r>
      <w:r w:rsidRPr="00201E3B">
        <w:tab/>
        <w:t>shall set the stored User ID of the current transmission arbitrator to the value in the User ID of transmission control server field as received in the Transmission Rejected message;</w:t>
      </w:r>
    </w:p>
    <w:p w14:paraId="679E99BC" w14:textId="77777777" w:rsidR="00530B2F" w:rsidRPr="00201E3B" w:rsidRDefault="00530B2F" w:rsidP="00530B2F">
      <w:pPr>
        <w:pStyle w:val="B1"/>
      </w:pPr>
      <w:r w:rsidRPr="00201E3B">
        <w:t>3.</w:t>
      </w:r>
      <w:r w:rsidRPr="00201E3B">
        <w:tab/>
        <w:t>shall provide transmission deny notification to the user;</w:t>
      </w:r>
    </w:p>
    <w:p w14:paraId="4A7CA254" w14:textId="77777777" w:rsidR="00530B2F" w:rsidRPr="00201E3B" w:rsidRDefault="00530B2F" w:rsidP="00530B2F">
      <w:pPr>
        <w:pStyle w:val="B1"/>
      </w:pPr>
      <w:r w:rsidRPr="00201E3B">
        <w:t>4.</w:t>
      </w:r>
      <w:r w:rsidRPr="00201E3B">
        <w:tab/>
        <w:t>may display the transmission deny reason to the user using information in the Reject Cause field; and</w:t>
      </w:r>
    </w:p>
    <w:p w14:paraId="2A6C52F9" w14:textId="77777777" w:rsidR="00530B2F" w:rsidRPr="00201E3B" w:rsidRDefault="00530B2F" w:rsidP="00530B2F">
      <w:pPr>
        <w:pStyle w:val="B1"/>
      </w:pPr>
      <w:r w:rsidRPr="00201E3B">
        <w:t>5.</w:t>
      </w:r>
      <w:r w:rsidRPr="00201E3B">
        <w:tab/>
        <w:t>shall enter 'O: has no permission' state.</w:t>
      </w:r>
    </w:p>
    <w:p w14:paraId="18B7E7DC" w14:textId="77777777" w:rsidR="00530B2F" w:rsidRPr="00201E3B" w:rsidRDefault="00530B2F" w:rsidP="00530B2F">
      <w:pPr>
        <w:pStyle w:val="H6"/>
      </w:pPr>
      <w:r w:rsidRPr="00201E3B">
        <w:t>7.1.1.6.3</w:t>
      </w:r>
      <w:r w:rsidRPr="00201E3B">
        <w:tab/>
        <w:t>Test description</w:t>
      </w:r>
    </w:p>
    <w:p w14:paraId="6246AEBF" w14:textId="77777777" w:rsidR="00530B2F" w:rsidRPr="00201E3B" w:rsidRDefault="00530B2F" w:rsidP="00530B2F">
      <w:pPr>
        <w:pStyle w:val="H6"/>
      </w:pPr>
      <w:r w:rsidRPr="00201E3B">
        <w:t>7.1.1.6.3.1</w:t>
      </w:r>
      <w:r w:rsidRPr="00201E3B">
        <w:tab/>
        <w:t>Pre-test conditions</w:t>
      </w:r>
    </w:p>
    <w:p w14:paraId="4CAACEB2" w14:textId="77777777" w:rsidR="00530B2F" w:rsidRPr="00201E3B" w:rsidRDefault="00530B2F" w:rsidP="00530B2F">
      <w:pPr>
        <w:pStyle w:val="H6"/>
      </w:pPr>
      <w:r w:rsidRPr="00201E3B">
        <w:t>System Simulator:</w:t>
      </w:r>
    </w:p>
    <w:p w14:paraId="4FC85F6D" w14:textId="77777777" w:rsidR="00530B2F" w:rsidRPr="00201E3B" w:rsidRDefault="00530B2F" w:rsidP="00530B2F">
      <w:pPr>
        <w:pStyle w:val="B1"/>
      </w:pPr>
      <w:r w:rsidRPr="00201E3B">
        <w:t>-</w:t>
      </w:r>
      <w:r w:rsidRPr="00201E3B">
        <w:tab/>
      </w:r>
      <w:r w:rsidRPr="00201E3B">
        <w:rPr>
          <w:color w:val="000000"/>
        </w:rPr>
        <w:t>SS-UE1 (MCVideo client)</w:t>
      </w:r>
    </w:p>
    <w:p w14:paraId="5501AD7E" w14:textId="77777777" w:rsidR="00530B2F" w:rsidRPr="00201E3B" w:rsidRDefault="00530B2F" w:rsidP="00530B2F">
      <w:pPr>
        <w:pStyle w:val="B2"/>
        <w:rPr>
          <w:color w:val="000000"/>
        </w:rPr>
      </w:pPr>
      <w:r w:rsidRPr="00201E3B">
        <w:lastRenderedPageBreak/>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C698CE5" w14:textId="77777777" w:rsidR="00530B2F" w:rsidRPr="00201E3B" w:rsidRDefault="00530B2F" w:rsidP="00530B2F">
      <w:pPr>
        <w:pStyle w:val="B1"/>
      </w:pPr>
      <w:r w:rsidRPr="00201E3B">
        <w:t>-</w:t>
      </w:r>
      <w:r w:rsidRPr="00201E3B">
        <w:tab/>
      </w:r>
      <w:r w:rsidRPr="00201E3B">
        <w:rPr>
          <w:color w:val="000000"/>
        </w:rPr>
        <w:t>GNSS simulator to simulate a location and provide a timing reference for the assistance of E-UTRAN off-network testing.</w:t>
      </w:r>
    </w:p>
    <w:p w14:paraId="384F0A07" w14:textId="77777777" w:rsidR="00530B2F" w:rsidRPr="00201E3B" w:rsidRDefault="00530B2F" w:rsidP="00530B2F">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408A68" w14:textId="77777777" w:rsidR="00530B2F" w:rsidRPr="00201E3B" w:rsidRDefault="00530B2F" w:rsidP="00530B2F">
      <w:pPr>
        <w:pStyle w:val="B1"/>
      </w:pPr>
      <w:r w:rsidRPr="00201E3B">
        <w:t>-</w:t>
      </w:r>
      <w:r w:rsidRPr="00201E3B">
        <w:tab/>
      </w:r>
      <w:r w:rsidRPr="00201E3B">
        <w:rPr>
          <w:color w:val="000000"/>
        </w:rPr>
        <w:t>SS-NW (MCVideo server)</w:t>
      </w:r>
    </w:p>
    <w:p w14:paraId="060A85C9" w14:textId="5FB89A63" w:rsidR="00530B2F" w:rsidRPr="00201E3B" w:rsidRDefault="00530B2F" w:rsidP="00530B2F">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B26DE" w14:textId="77777777" w:rsidR="00530B2F" w:rsidRPr="00201E3B" w:rsidRDefault="00530B2F" w:rsidP="00530B2F">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12CEEAFE" w14:textId="77777777" w:rsidR="00530B2F" w:rsidRPr="00201E3B" w:rsidRDefault="00530B2F" w:rsidP="00530B2F">
      <w:pPr>
        <w:pStyle w:val="H6"/>
      </w:pPr>
      <w:r w:rsidRPr="00201E3B">
        <w:t>IUT:</w:t>
      </w:r>
    </w:p>
    <w:p w14:paraId="2719CBAC" w14:textId="77777777" w:rsidR="00530B2F" w:rsidRPr="00201E3B" w:rsidRDefault="00530B2F" w:rsidP="00530B2F">
      <w:pPr>
        <w:pStyle w:val="B1"/>
      </w:pPr>
      <w:r w:rsidRPr="00201E3B">
        <w:t>-</w:t>
      </w:r>
      <w:r w:rsidRPr="00201E3B">
        <w:tab/>
        <w:t>UE (MCVideo client)</w:t>
      </w:r>
    </w:p>
    <w:p w14:paraId="23A73E35" w14:textId="77777777" w:rsidR="00530B2F" w:rsidRPr="00201E3B" w:rsidRDefault="00530B2F" w:rsidP="00530B2F">
      <w:pPr>
        <w:pStyle w:val="B1"/>
      </w:pPr>
      <w:r w:rsidRPr="00201E3B">
        <w:t>-</w:t>
      </w:r>
      <w:r w:rsidRPr="00201E3B">
        <w:tab/>
        <w:t>The test USIM set as defined in TS 36.579-1 [2], subclause 5.5.10 is inserted.</w:t>
      </w:r>
    </w:p>
    <w:p w14:paraId="620A3DFC" w14:textId="77777777" w:rsidR="00530B2F" w:rsidRPr="00201E3B" w:rsidRDefault="00530B2F" w:rsidP="00530B2F">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3DF8D85E" w14:textId="77777777" w:rsidR="00530B2F" w:rsidRPr="00201E3B" w:rsidRDefault="00530B2F" w:rsidP="00530B2F">
      <w:pPr>
        <w:pStyle w:val="H6"/>
      </w:pPr>
      <w:r w:rsidRPr="00201E3B">
        <w:t>Preamble:</w:t>
      </w:r>
    </w:p>
    <w:p w14:paraId="0E91769A" w14:textId="77777777" w:rsidR="00530B2F" w:rsidRPr="00201E3B" w:rsidRDefault="00530B2F" w:rsidP="00530B2F">
      <w:pPr>
        <w:pStyle w:val="B1"/>
      </w:pPr>
      <w:r w:rsidRPr="00201E3B">
        <w:t>-</w:t>
      </w:r>
      <w:r w:rsidRPr="00201E3B">
        <w:tab/>
        <w:t>The UE has performed the Generic Test Procedure for MCVideo UE registration as specified in TS 36.579-1 [2], subclause 5.4.2A.</w:t>
      </w:r>
    </w:p>
    <w:p w14:paraId="7D7FAD5C" w14:textId="77777777" w:rsidR="00530B2F" w:rsidRPr="00201E3B" w:rsidRDefault="00530B2F" w:rsidP="00530B2F">
      <w:pPr>
        <w:pStyle w:val="B1"/>
      </w:pPr>
      <w:r w:rsidRPr="00201E3B">
        <w:t>-</w:t>
      </w:r>
      <w:r w:rsidRPr="00201E3B">
        <w:tab/>
        <w:t>The MCVideo User performs the Generic Test Procedure for MCVideo Authorization/Configuration and Key Generation as specified in TS 36.579-1 [2], subclause 5.3.2.</w:t>
      </w:r>
    </w:p>
    <w:p w14:paraId="262AA433" w14:textId="77777777" w:rsidR="00530B2F" w:rsidRPr="00201E3B" w:rsidRDefault="00530B2F" w:rsidP="00530B2F">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4CEA0315" w14:textId="77777777" w:rsidR="00530B2F" w:rsidRPr="00201E3B" w:rsidRDefault="00530B2F" w:rsidP="00530B2F">
      <w:pPr>
        <w:pStyle w:val="B1"/>
      </w:pPr>
      <w:r w:rsidRPr="00201E3B">
        <w:t>-</w:t>
      </w:r>
      <w:r w:rsidRPr="00201E3B">
        <w:tab/>
        <w:t>The UE is switched-off.</w:t>
      </w:r>
    </w:p>
    <w:p w14:paraId="48850C34" w14:textId="77777777" w:rsidR="00530B2F" w:rsidRPr="00201E3B" w:rsidRDefault="00530B2F" w:rsidP="00530B2F">
      <w:pPr>
        <w:pStyle w:val="B1"/>
      </w:pPr>
      <w:r w:rsidRPr="00201E3B">
        <w:t>-</w:t>
      </w:r>
      <w:r w:rsidRPr="00201E3B">
        <w:tab/>
        <w:t>UE States at the end of the preamble</w:t>
      </w:r>
    </w:p>
    <w:p w14:paraId="3331FCFC" w14:textId="77777777" w:rsidR="00530B2F" w:rsidRPr="00201E3B" w:rsidRDefault="00530B2F" w:rsidP="00530B2F">
      <w:pPr>
        <w:pStyle w:val="B2"/>
      </w:pPr>
      <w:r w:rsidRPr="00201E3B">
        <w:t>-</w:t>
      </w:r>
      <w:r w:rsidRPr="00201E3B">
        <w:tab/>
        <w:t>The UE is in state 'switched-off'.</w:t>
      </w:r>
    </w:p>
    <w:p w14:paraId="1FC31E13" w14:textId="77777777" w:rsidR="00530B2F" w:rsidRPr="00201E3B" w:rsidRDefault="00530B2F" w:rsidP="00530B2F">
      <w:pPr>
        <w:pStyle w:val="H6"/>
      </w:pPr>
      <w:r w:rsidRPr="00201E3B">
        <w:lastRenderedPageBreak/>
        <w:t>7.1.1.6.3.2</w:t>
      </w:r>
      <w:r w:rsidRPr="00201E3B">
        <w:tab/>
        <w:t>Test procedure sequence</w:t>
      </w:r>
    </w:p>
    <w:p w14:paraId="1B65802B" w14:textId="77777777" w:rsidR="00530B2F" w:rsidRPr="00201E3B" w:rsidRDefault="00530B2F" w:rsidP="00530B2F">
      <w:pPr>
        <w:pStyle w:val="TH"/>
      </w:pPr>
      <w:r w:rsidRPr="00201E3B">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0B2F" w:rsidRPr="00201E3B" w14:paraId="74F92023" w14:textId="77777777" w:rsidTr="00530B2F">
        <w:tc>
          <w:tcPr>
            <w:tcW w:w="648" w:type="dxa"/>
            <w:tcBorders>
              <w:top w:val="single" w:sz="4" w:space="0" w:color="auto"/>
              <w:left w:val="single" w:sz="4" w:space="0" w:color="auto"/>
              <w:bottom w:val="nil"/>
              <w:right w:val="single" w:sz="4" w:space="0" w:color="auto"/>
            </w:tcBorders>
            <w:hideMark/>
          </w:tcPr>
          <w:p w14:paraId="1FF2AD1E" w14:textId="77777777" w:rsidR="00530B2F" w:rsidRPr="00201E3B" w:rsidRDefault="00530B2F">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BE813EB" w14:textId="77777777" w:rsidR="00530B2F" w:rsidRPr="00201E3B" w:rsidRDefault="00530B2F">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150E4CE" w14:textId="77777777" w:rsidR="00530B2F" w:rsidRPr="00201E3B" w:rsidRDefault="00530B2F">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76682C9" w14:textId="77777777" w:rsidR="00530B2F" w:rsidRPr="00201E3B" w:rsidRDefault="00530B2F">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22B42B98" w14:textId="77777777" w:rsidR="00530B2F" w:rsidRPr="00201E3B" w:rsidRDefault="00530B2F">
            <w:pPr>
              <w:pStyle w:val="TAH"/>
              <w:spacing w:line="256" w:lineRule="auto"/>
              <w:rPr>
                <w:lang w:eastAsia="en-US"/>
              </w:rPr>
            </w:pPr>
            <w:r w:rsidRPr="00201E3B">
              <w:rPr>
                <w:lang w:eastAsia="en-US"/>
              </w:rPr>
              <w:t>Verdict</w:t>
            </w:r>
          </w:p>
        </w:tc>
      </w:tr>
      <w:tr w:rsidR="00530B2F" w:rsidRPr="00201E3B" w14:paraId="63914E64" w14:textId="77777777" w:rsidTr="00530B2F">
        <w:tc>
          <w:tcPr>
            <w:tcW w:w="648" w:type="dxa"/>
            <w:tcBorders>
              <w:top w:val="nil"/>
              <w:left w:val="single" w:sz="4" w:space="0" w:color="auto"/>
              <w:bottom w:val="single" w:sz="4" w:space="0" w:color="auto"/>
              <w:right w:val="single" w:sz="4" w:space="0" w:color="auto"/>
            </w:tcBorders>
          </w:tcPr>
          <w:p w14:paraId="1452C838" w14:textId="77777777" w:rsidR="00530B2F" w:rsidRPr="00201E3B" w:rsidRDefault="00530B2F">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6D7B63B" w14:textId="77777777" w:rsidR="00530B2F" w:rsidRPr="00201E3B" w:rsidRDefault="00530B2F">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C76BD83" w14:textId="77777777" w:rsidR="00530B2F" w:rsidRPr="00201E3B" w:rsidRDefault="00530B2F">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25140C0" w14:textId="77777777" w:rsidR="00530B2F" w:rsidRPr="00201E3B" w:rsidRDefault="00530B2F">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22DF0C0" w14:textId="77777777" w:rsidR="00530B2F" w:rsidRPr="00201E3B" w:rsidRDefault="00530B2F">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779B7EA" w14:textId="77777777" w:rsidR="00530B2F" w:rsidRPr="00201E3B" w:rsidRDefault="00530B2F">
            <w:pPr>
              <w:pStyle w:val="TAH"/>
              <w:spacing w:line="256" w:lineRule="auto"/>
              <w:rPr>
                <w:lang w:eastAsia="en-US"/>
              </w:rPr>
            </w:pPr>
          </w:p>
        </w:tc>
      </w:tr>
      <w:tr w:rsidR="00530B2F" w:rsidRPr="00201E3B" w14:paraId="272DE60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8794FFB" w14:textId="77777777" w:rsidR="00530B2F" w:rsidRPr="00201E3B" w:rsidRDefault="00530B2F">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0FE417A" w14:textId="77777777" w:rsidR="00530B2F" w:rsidRPr="00201E3B" w:rsidRDefault="00530B2F">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522B15F"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FB715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38CD5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2A19D5" w14:textId="77777777" w:rsidR="00530B2F" w:rsidRPr="00201E3B" w:rsidRDefault="00530B2F">
            <w:pPr>
              <w:pStyle w:val="TAC"/>
              <w:spacing w:line="256" w:lineRule="auto"/>
              <w:rPr>
                <w:lang w:eastAsia="en-US"/>
              </w:rPr>
            </w:pPr>
            <w:r w:rsidRPr="00201E3B">
              <w:rPr>
                <w:lang w:eastAsia="en-US"/>
              </w:rPr>
              <w:t>-</w:t>
            </w:r>
          </w:p>
        </w:tc>
      </w:tr>
      <w:tr w:rsidR="00530B2F" w:rsidRPr="00201E3B" w14:paraId="33C42C8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26DF9395" w14:textId="77777777" w:rsidR="00530B2F" w:rsidRPr="00201E3B" w:rsidRDefault="00530B2F">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A2D9591" w14:textId="77777777" w:rsidR="00530B2F" w:rsidRPr="00201E3B" w:rsidRDefault="00530B2F">
            <w:pPr>
              <w:pStyle w:val="TAN"/>
              <w:spacing w:line="256" w:lineRule="auto"/>
              <w:rPr>
                <w:lang w:eastAsia="en-US"/>
              </w:rPr>
            </w:pPr>
            <w:r w:rsidRPr="00201E3B">
              <w:rPr>
                <w:lang w:eastAsia="en-US"/>
              </w:rPr>
              <w:t>Trigger the UE to reset UTC time and location.</w:t>
            </w:r>
          </w:p>
          <w:p w14:paraId="71CFBEBA" w14:textId="77777777" w:rsidR="00530B2F" w:rsidRPr="00201E3B" w:rsidRDefault="00530B2F">
            <w:pPr>
              <w:pStyle w:val="TAN"/>
              <w:spacing w:line="256" w:lineRule="auto"/>
              <w:rPr>
                <w:lang w:eastAsia="en-US"/>
              </w:rPr>
            </w:pPr>
          </w:p>
          <w:p w14:paraId="49D4EAB8" w14:textId="77777777" w:rsidR="00530B2F" w:rsidRPr="00201E3B" w:rsidRDefault="00530B2F">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83D6625"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6844FFD"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FD7FBE"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A65E6" w14:textId="77777777" w:rsidR="00530B2F" w:rsidRPr="00201E3B" w:rsidRDefault="00530B2F">
            <w:pPr>
              <w:pStyle w:val="TAC"/>
              <w:spacing w:line="256" w:lineRule="auto"/>
              <w:rPr>
                <w:lang w:eastAsia="en-US"/>
              </w:rPr>
            </w:pPr>
            <w:r w:rsidRPr="00201E3B">
              <w:rPr>
                <w:lang w:eastAsia="en-US"/>
              </w:rPr>
              <w:t>-</w:t>
            </w:r>
          </w:p>
        </w:tc>
      </w:tr>
      <w:tr w:rsidR="00530B2F" w:rsidRPr="00201E3B" w14:paraId="3572A53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7EC25C3" w14:textId="77777777" w:rsidR="00530B2F" w:rsidRPr="00201E3B" w:rsidRDefault="00530B2F">
            <w:pPr>
              <w:pStyle w:val="TAC"/>
              <w:spacing w:line="256" w:lineRule="auto"/>
              <w:rPr>
                <w:lang w:eastAsia="en-US"/>
              </w:rPr>
            </w:pPr>
            <w:r w:rsidRPr="00201E3B">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971559A" w14:textId="77777777" w:rsidR="00530B2F" w:rsidRPr="00201E3B" w:rsidRDefault="00530B2F">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5BEDAB6B" w14:textId="77777777" w:rsidR="00530B2F" w:rsidRPr="00201E3B" w:rsidRDefault="00530B2F">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7D603BC"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5A114B"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66DD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BFE9A1" w14:textId="77777777" w:rsidR="00530B2F" w:rsidRPr="00201E3B" w:rsidRDefault="00530B2F">
            <w:pPr>
              <w:pStyle w:val="TAC"/>
              <w:spacing w:line="256" w:lineRule="auto"/>
              <w:rPr>
                <w:lang w:eastAsia="en-US"/>
              </w:rPr>
            </w:pPr>
            <w:r w:rsidRPr="00201E3B">
              <w:rPr>
                <w:lang w:eastAsia="en-US"/>
              </w:rPr>
              <w:t>-</w:t>
            </w:r>
          </w:p>
        </w:tc>
      </w:tr>
      <w:tr w:rsidR="00530B2F" w:rsidRPr="00201E3B" w14:paraId="66A4D87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A3A40F9"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DB5730" w14:textId="77777777" w:rsidR="00530B2F" w:rsidRPr="00201E3B" w:rsidRDefault="00530B2F">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4ACB843"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25A480"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24AB3F"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CA8D8B" w14:textId="77777777" w:rsidR="00530B2F" w:rsidRPr="00201E3B" w:rsidRDefault="00530B2F">
            <w:pPr>
              <w:pStyle w:val="TAC"/>
              <w:spacing w:line="256" w:lineRule="auto"/>
              <w:rPr>
                <w:lang w:eastAsia="en-US"/>
              </w:rPr>
            </w:pPr>
            <w:r w:rsidRPr="00201E3B">
              <w:rPr>
                <w:lang w:eastAsia="en-US"/>
              </w:rPr>
              <w:t>-</w:t>
            </w:r>
          </w:p>
        </w:tc>
      </w:tr>
      <w:tr w:rsidR="00530B2F" w:rsidRPr="00201E3B" w14:paraId="0BBAF2B1"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5D127985" w14:textId="77777777" w:rsidR="00530B2F" w:rsidRPr="00201E3B" w:rsidRDefault="00530B2F">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8CCC70C" w14:textId="77777777" w:rsidR="00530B2F" w:rsidRPr="00201E3B" w:rsidRDefault="00530B2F">
            <w:pPr>
              <w:pStyle w:val="TAL"/>
              <w:spacing w:line="256" w:lineRule="auto"/>
              <w:rPr>
                <w:lang w:eastAsia="en-US"/>
              </w:rPr>
            </w:pPr>
            <w:r w:rsidRPr="00201E3B">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CE822"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6232D9" w14:textId="77777777" w:rsidR="00530B2F" w:rsidRPr="00201E3B" w:rsidRDefault="00530B2F">
            <w:pPr>
              <w:pStyle w:val="TAL"/>
              <w:spacing w:line="256" w:lineRule="auto"/>
              <w:rPr>
                <w:lang w:eastAsia="en-US"/>
              </w:rPr>
            </w:pPr>
            <w:r w:rsidRPr="00201E3B">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1458826"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84E110" w14:textId="77777777" w:rsidR="00530B2F" w:rsidRPr="00201E3B" w:rsidRDefault="00530B2F">
            <w:pPr>
              <w:pStyle w:val="TAC"/>
              <w:spacing w:line="256" w:lineRule="auto"/>
              <w:rPr>
                <w:lang w:eastAsia="en-US"/>
              </w:rPr>
            </w:pPr>
            <w:r w:rsidRPr="00201E3B">
              <w:rPr>
                <w:lang w:eastAsia="en-US"/>
              </w:rPr>
              <w:t>-</w:t>
            </w:r>
          </w:p>
        </w:tc>
      </w:tr>
      <w:tr w:rsidR="00530B2F" w:rsidRPr="00201E3B" w14:paraId="1952D57C"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DFD158B" w14:textId="77777777" w:rsidR="00530B2F" w:rsidRPr="00201E3B" w:rsidRDefault="00530B2F">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130338A" w14:textId="77777777" w:rsidR="00530B2F" w:rsidRPr="00201E3B" w:rsidRDefault="00530B2F">
            <w:pPr>
              <w:pStyle w:val="TAL"/>
              <w:spacing w:line="256" w:lineRule="auto"/>
              <w:rPr>
                <w:lang w:eastAsia="en-US"/>
              </w:rPr>
            </w:pPr>
            <w:r w:rsidRPr="00201E3B">
              <w:rPr>
                <w:lang w:eastAsia="en-US"/>
              </w:rPr>
              <w:t>Check: Does the UE (MCVideo Client) send a GROUP CALL ACCEPT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35F7E6"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73DFF7" w14:textId="77777777" w:rsidR="00530B2F" w:rsidRPr="00201E3B" w:rsidRDefault="00530B2F">
            <w:pPr>
              <w:pStyle w:val="TAL"/>
              <w:spacing w:line="256" w:lineRule="auto"/>
              <w:rPr>
                <w:lang w:eastAsia="en-US"/>
              </w:rPr>
            </w:pPr>
            <w:r w:rsidRPr="00201E3B">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0E63BD0F"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3589B84" w14:textId="77777777" w:rsidR="00530B2F" w:rsidRPr="00201E3B" w:rsidRDefault="00530B2F">
            <w:pPr>
              <w:pStyle w:val="TAC"/>
              <w:spacing w:line="256" w:lineRule="auto"/>
              <w:rPr>
                <w:lang w:eastAsia="en-US"/>
              </w:rPr>
            </w:pPr>
            <w:r w:rsidRPr="00201E3B">
              <w:rPr>
                <w:lang w:eastAsia="en-US"/>
              </w:rPr>
              <w:t>P</w:t>
            </w:r>
          </w:p>
        </w:tc>
      </w:tr>
      <w:tr w:rsidR="00530B2F" w:rsidRPr="00201E3B" w14:paraId="4EB96CA7"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9D4AC8F" w14:textId="77777777" w:rsidR="00530B2F" w:rsidRPr="00201E3B" w:rsidRDefault="00530B2F">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EECB61E" w14:textId="77777777" w:rsidR="00530B2F" w:rsidRPr="00201E3B" w:rsidRDefault="00530B2F">
            <w:pPr>
              <w:pStyle w:val="TAL"/>
              <w:spacing w:line="256" w:lineRule="auto"/>
              <w:rPr>
                <w:lang w:eastAsia="en-US"/>
              </w:rPr>
            </w:pPr>
            <w:r w:rsidRPr="00201E3B">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1355A9"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2C9EB6E" w14:textId="77777777" w:rsidR="00530B2F" w:rsidRPr="00201E3B" w:rsidRDefault="00530B2F">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59B18A"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FCE3BC" w14:textId="77777777" w:rsidR="00530B2F" w:rsidRPr="00201E3B" w:rsidRDefault="00530B2F">
            <w:pPr>
              <w:pStyle w:val="TAC"/>
              <w:spacing w:line="256" w:lineRule="auto"/>
              <w:rPr>
                <w:lang w:eastAsia="en-US"/>
              </w:rPr>
            </w:pPr>
            <w:r w:rsidRPr="00201E3B">
              <w:rPr>
                <w:lang w:eastAsia="en-US"/>
              </w:rPr>
              <w:t>-</w:t>
            </w:r>
          </w:p>
        </w:tc>
      </w:tr>
      <w:tr w:rsidR="00530B2F" w:rsidRPr="00201E3B" w14:paraId="409D83EA"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3A8A15D7" w14:textId="77777777" w:rsidR="00530B2F" w:rsidRPr="00201E3B" w:rsidRDefault="00530B2F">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74A468" w14:textId="77777777" w:rsidR="00530B2F" w:rsidRPr="00201E3B" w:rsidRDefault="00530B2F">
            <w:pPr>
              <w:pStyle w:val="TAL"/>
              <w:spacing w:line="256" w:lineRule="auto"/>
              <w:rPr>
                <w:lang w:eastAsia="en-US"/>
              </w:rPr>
            </w:pPr>
            <w:r w:rsidRPr="00201E3B">
              <w:rPr>
                <w:lang w:eastAsia="en-US"/>
              </w:rPr>
              <w:t>Make the MCVideo User request to send media.</w:t>
            </w:r>
          </w:p>
          <w:p w14:paraId="3BD418AD"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C37818"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E302FE"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F68EAF"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CCA332" w14:textId="77777777" w:rsidR="00530B2F" w:rsidRPr="00201E3B" w:rsidRDefault="00530B2F">
            <w:pPr>
              <w:pStyle w:val="TAC"/>
              <w:spacing w:line="256" w:lineRule="auto"/>
              <w:rPr>
                <w:lang w:eastAsia="en-US"/>
              </w:rPr>
            </w:pPr>
            <w:r w:rsidRPr="00201E3B">
              <w:rPr>
                <w:lang w:eastAsia="en-US"/>
              </w:rPr>
              <w:t>-</w:t>
            </w:r>
          </w:p>
        </w:tc>
      </w:tr>
      <w:tr w:rsidR="00530B2F" w:rsidRPr="00201E3B" w14:paraId="110F1664"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75DA7E2C" w14:textId="77777777" w:rsidR="00530B2F" w:rsidRPr="00201E3B" w:rsidRDefault="00530B2F">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A2759D7" w14:textId="77777777" w:rsidR="00530B2F" w:rsidRPr="00201E3B" w:rsidRDefault="00530B2F">
            <w:pPr>
              <w:pStyle w:val="TAL"/>
              <w:spacing w:line="256" w:lineRule="auto"/>
              <w:rPr>
                <w:lang w:eastAsia="en-US"/>
              </w:rPr>
            </w:pPr>
            <w:r w:rsidRPr="00201E3B">
              <w:rPr>
                <w:lang w:eastAsia="en-US"/>
              </w:rPr>
              <w:t>Check: Does the UE (MCVideo Client) send a Transmission Request message</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2AE70B0" w14:textId="77777777" w:rsidR="00530B2F" w:rsidRPr="00201E3B" w:rsidRDefault="00530B2F">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925D2C5" w14:textId="77777777" w:rsidR="00530B2F" w:rsidRPr="00201E3B" w:rsidRDefault="00530B2F">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B13D0AA"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3908AF" w14:textId="77777777" w:rsidR="00530B2F" w:rsidRPr="00201E3B" w:rsidRDefault="00530B2F">
            <w:pPr>
              <w:pStyle w:val="TAC"/>
              <w:spacing w:line="256" w:lineRule="auto"/>
              <w:rPr>
                <w:lang w:eastAsia="en-US"/>
              </w:rPr>
            </w:pPr>
            <w:r w:rsidRPr="00201E3B">
              <w:rPr>
                <w:lang w:eastAsia="en-US"/>
              </w:rPr>
              <w:t>P</w:t>
            </w:r>
          </w:p>
        </w:tc>
      </w:tr>
      <w:tr w:rsidR="00530B2F" w:rsidRPr="00201E3B" w14:paraId="56572BBF"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0ADAB4B3" w14:textId="77777777" w:rsidR="00530B2F" w:rsidRPr="00201E3B" w:rsidRDefault="00530B2F">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352FD9D" w14:textId="77777777" w:rsidR="00530B2F" w:rsidRPr="00201E3B" w:rsidRDefault="00530B2F">
            <w:pPr>
              <w:pStyle w:val="TAL"/>
              <w:spacing w:line="256" w:lineRule="auto"/>
              <w:rPr>
                <w:lang w:eastAsia="en-US"/>
              </w:rPr>
            </w:pPr>
            <w:r w:rsidRPr="00201E3B">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D8278F" w14:textId="77777777" w:rsidR="00530B2F" w:rsidRPr="00201E3B" w:rsidRDefault="00530B2F">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C726347" w14:textId="77777777" w:rsidR="00530B2F" w:rsidRPr="00201E3B" w:rsidRDefault="00530B2F">
            <w:pPr>
              <w:pStyle w:val="TAL"/>
              <w:spacing w:line="256" w:lineRule="auto"/>
              <w:rPr>
                <w:lang w:eastAsia="en-US"/>
              </w:rPr>
            </w:pPr>
            <w:r w:rsidRPr="00201E3B">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B5792D4"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9A8A88D" w14:textId="77777777" w:rsidR="00530B2F" w:rsidRPr="00201E3B" w:rsidRDefault="00530B2F">
            <w:pPr>
              <w:pStyle w:val="TAC"/>
              <w:spacing w:line="256" w:lineRule="auto"/>
              <w:rPr>
                <w:lang w:eastAsia="en-US"/>
              </w:rPr>
            </w:pPr>
            <w:r w:rsidRPr="00201E3B">
              <w:rPr>
                <w:lang w:eastAsia="en-US"/>
              </w:rPr>
              <w:t>-</w:t>
            </w:r>
          </w:p>
        </w:tc>
      </w:tr>
      <w:tr w:rsidR="00530B2F" w:rsidRPr="00201E3B" w14:paraId="6919B74B"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69362868" w14:textId="77777777" w:rsidR="00530B2F" w:rsidRPr="00201E3B" w:rsidRDefault="00530B2F">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DB91ECE" w14:textId="77777777" w:rsidR="00530B2F" w:rsidRPr="00201E3B" w:rsidRDefault="00530B2F">
            <w:pPr>
              <w:pStyle w:val="TAL"/>
              <w:spacing w:line="256" w:lineRule="auto"/>
              <w:rPr>
                <w:lang w:eastAsia="en-US"/>
              </w:rPr>
            </w:pPr>
            <w:r w:rsidRPr="00201E3B">
              <w:rPr>
                <w:lang w:eastAsia="en-US"/>
              </w:rPr>
              <w:t>Check: Does the UE (MCVideo Client) provide transmission deny notification to the MCVideo User?</w:t>
            </w:r>
          </w:p>
          <w:p w14:paraId="21DFBCCC" w14:textId="77777777" w:rsidR="00530B2F" w:rsidRPr="00201E3B" w:rsidRDefault="00530B2F">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F5AB088" w14:textId="77777777" w:rsidR="00530B2F" w:rsidRPr="00201E3B" w:rsidRDefault="00530B2F">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53323C0" w14:textId="77777777" w:rsidR="00530B2F" w:rsidRPr="00201E3B" w:rsidRDefault="00530B2F">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45EF6E7E" w14:textId="77777777" w:rsidR="00530B2F" w:rsidRPr="00201E3B" w:rsidRDefault="00530B2F">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D6EA76D" w14:textId="77777777" w:rsidR="00530B2F" w:rsidRPr="00201E3B" w:rsidRDefault="00530B2F">
            <w:pPr>
              <w:pStyle w:val="TAC"/>
              <w:spacing w:line="256" w:lineRule="auto"/>
              <w:rPr>
                <w:lang w:eastAsia="en-US"/>
              </w:rPr>
            </w:pPr>
            <w:r w:rsidRPr="00201E3B">
              <w:rPr>
                <w:lang w:eastAsia="en-US"/>
              </w:rPr>
              <w:t>P</w:t>
            </w:r>
          </w:p>
        </w:tc>
      </w:tr>
      <w:tr w:rsidR="00530B2F" w:rsidRPr="00201E3B" w14:paraId="17BFDBA9" w14:textId="77777777" w:rsidTr="00530B2F">
        <w:tc>
          <w:tcPr>
            <w:tcW w:w="648" w:type="dxa"/>
            <w:tcBorders>
              <w:top w:val="single" w:sz="4" w:space="0" w:color="auto"/>
              <w:left w:val="single" w:sz="4" w:space="0" w:color="auto"/>
              <w:bottom w:val="single" w:sz="4" w:space="0" w:color="auto"/>
              <w:right w:val="single" w:sz="4" w:space="0" w:color="auto"/>
            </w:tcBorders>
            <w:hideMark/>
          </w:tcPr>
          <w:p w14:paraId="1A99A904" w14:textId="77777777" w:rsidR="00530B2F" w:rsidRPr="00201E3B" w:rsidRDefault="00530B2F">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F5C018" w14:textId="77777777" w:rsidR="00530B2F" w:rsidRPr="00201E3B" w:rsidRDefault="00530B2F">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5D710B0" w14:textId="77777777" w:rsidR="00530B2F" w:rsidRPr="00201E3B" w:rsidRDefault="00530B2F">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6A82414" w14:textId="77777777" w:rsidR="00530B2F" w:rsidRPr="00201E3B" w:rsidRDefault="00530B2F">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7CDB92" w14:textId="77777777" w:rsidR="00530B2F" w:rsidRPr="00201E3B" w:rsidRDefault="00530B2F">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0054BE" w14:textId="77777777" w:rsidR="00530B2F" w:rsidRPr="00201E3B" w:rsidRDefault="00530B2F">
            <w:pPr>
              <w:pStyle w:val="TAC"/>
              <w:spacing w:line="256" w:lineRule="auto"/>
              <w:rPr>
                <w:lang w:eastAsia="en-US"/>
              </w:rPr>
            </w:pPr>
            <w:r w:rsidRPr="00201E3B">
              <w:rPr>
                <w:lang w:eastAsia="en-US"/>
              </w:rPr>
              <w:t>-</w:t>
            </w:r>
          </w:p>
        </w:tc>
      </w:tr>
      <w:tr w:rsidR="00530B2F" w:rsidRPr="00201E3B" w14:paraId="4E92E265" w14:textId="77777777" w:rsidTr="00530B2F">
        <w:tc>
          <w:tcPr>
            <w:tcW w:w="9762" w:type="dxa"/>
            <w:gridSpan w:val="6"/>
            <w:tcBorders>
              <w:top w:val="single" w:sz="4" w:space="0" w:color="auto"/>
              <w:left w:val="single" w:sz="4" w:space="0" w:color="auto"/>
              <w:bottom w:val="single" w:sz="4" w:space="0" w:color="auto"/>
              <w:right w:val="single" w:sz="4" w:space="0" w:color="auto"/>
            </w:tcBorders>
            <w:hideMark/>
          </w:tcPr>
          <w:p w14:paraId="365AA5AE" w14:textId="77777777" w:rsidR="00530B2F" w:rsidRPr="00201E3B" w:rsidRDefault="00530B2F">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740422E4" w14:textId="77777777" w:rsidR="00530B2F" w:rsidRPr="00201E3B" w:rsidRDefault="00530B2F" w:rsidP="00530B2F"/>
    <w:p w14:paraId="5DBB7BBD" w14:textId="77777777" w:rsidR="00530B2F" w:rsidRPr="00201E3B" w:rsidRDefault="00530B2F" w:rsidP="00530B2F">
      <w:pPr>
        <w:pStyle w:val="H6"/>
      </w:pPr>
      <w:r w:rsidRPr="00201E3B">
        <w:lastRenderedPageBreak/>
        <w:t>7.1.1.6.3.3</w:t>
      </w:r>
      <w:r w:rsidRPr="00201E3B">
        <w:tab/>
        <w:t>Specific message contents</w:t>
      </w:r>
    </w:p>
    <w:p w14:paraId="7C86E5B0" w14:textId="77777777" w:rsidR="00530B2F" w:rsidRPr="00201E3B" w:rsidRDefault="00530B2F" w:rsidP="00530B2F">
      <w:pPr>
        <w:pStyle w:val="TH"/>
      </w:pPr>
      <w:r w:rsidRPr="00201E3B">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05ACA5A8"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267D95" w14:textId="77777777" w:rsidR="00530B2F" w:rsidRPr="00201E3B" w:rsidRDefault="00530B2F">
            <w:pPr>
              <w:pStyle w:val="TAL"/>
              <w:spacing w:line="256" w:lineRule="auto"/>
              <w:rPr>
                <w:lang w:eastAsia="en-US"/>
              </w:rPr>
            </w:pPr>
            <w:r w:rsidRPr="00201E3B">
              <w:rPr>
                <w:lang w:eastAsia="en-US"/>
              </w:rPr>
              <w:t>Derivation Path: TS 36.579-1 [2], Table 5.5.14.2-1, condition IMMPERIL-CALL</w:t>
            </w:r>
          </w:p>
        </w:tc>
      </w:tr>
      <w:tr w:rsidR="00530B2F" w:rsidRPr="00201E3B" w14:paraId="5FDD124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4B5BE06B"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BD402A"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D53562F"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11E3B7D"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24AC3C2"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F1264BD" w14:textId="77777777" w:rsidR="00530B2F" w:rsidRPr="00201E3B" w:rsidRDefault="00530B2F">
            <w:pPr>
              <w:pStyle w:val="TAL"/>
              <w:spacing w:line="256" w:lineRule="auto"/>
              <w:rPr>
                <w:lang w:eastAsia="zh-CN"/>
              </w:rPr>
            </w:pPr>
            <w:r w:rsidRPr="00201E3B">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FAF7CAE" w14:textId="77777777" w:rsidR="00530B2F" w:rsidRPr="00201E3B" w:rsidRDefault="00530B2F">
            <w:pPr>
              <w:pStyle w:val="TAH"/>
              <w:spacing w:line="256" w:lineRule="auto"/>
              <w:jc w:val="left"/>
              <w:rPr>
                <w:b w:val="0"/>
                <w:bCs/>
                <w:lang w:eastAsia="en-US"/>
              </w:rPr>
            </w:pPr>
            <w:r w:rsidRPr="00201E3B">
              <w:rPr>
                <w:b w:val="0"/>
                <w:bCs/>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4A4EE6C4"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FF7D8F3" w14:textId="77777777" w:rsidR="00530B2F" w:rsidRPr="00201E3B" w:rsidRDefault="00530B2F">
            <w:pPr>
              <w:pStyle w:val="TAL"/>
              <w:spacing w:line="256" w:lineRule="auto"/>
              <w:rPr>
                <w:lang w:eastAsia="en-US"/>
              </w:rPr>
            </w:pPr>
          </w:p>
        </w:tc>
      </w:tr>
      <w:tr w:rsidR="00530B2F" w:rsidRPr="00201E3B" w14:paraId="61D4CD3C"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944CF61" w14:textId="77777777" w:rsidR="00530B2F" w:rsidRPr="00201E3B" w:rsidRDefault="00530B2F">
            <w:pPr>
              <w:pStyle w:val="TAL"/>
              <w:spacing w:line="256" w:lineRule="auto"/>
              <w:rPr>
                <w:lang w:eastAsia="zh-CN"/>
              </w:rPr>
            </w:pPr>
            <w:r w:rsidRPr="00201E3B">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FD49747" w14:textId="77777777" w:rsidR="00530B2F" w:rsidRPr="00201E3B" w:rsidRDefault="00530B2F">
            <w:pPr>
              <w:pStyle w:val="TAH"/>
              <w:spacing w:line="256" w:lineRule="auto"/>
              <w:jc w:val="left"/>
              <w:rPr>
                <w:b w:val="0"/>
                <w:bCs/>
                <w:lang w:eastAsia="en-US"/>
              </w:rPr>
            </w:pPr>
            <w:r w:rsidRPr="00201E3B">
              <w:rPr>
                <w:rFonts w:eastAsia="MS PGothic"/>
                <w:b w:val="0"/>
                <w:bCs/>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9BC4CDE"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7DDC4D5" w14:textId="77777777" w:rsidR="00530B2F" w:rsidRPr="00201E3B" w:rsidRDefault="00530B2F">
            <w:pPr>
              <w:pStyle w:val="TAL"/>
              <w:spacing w:line="256" w:lineRule="auto"/>
              <w:rPr>
                <w:lang w:eastAsia="en-US"/>
              </w:rPr>
            </w:pPr>
          </w:p>
        </w:tc>
      </w:tr>
    </w:tbl>
    <w:p w14:paraId="3BD256EE" w14:textId="77777777" w:rsidR="00530B2F" w:rsidRPr="00201E3B" w:rsidRDefault="00530B2F" w:rsidP="00530B2F"/>
    <w:p w14:paraId="0F5DC407" w14:textId="77777777" w:rsidR="00530B2F" w:rsidRPr="00201E3B" w:rsidRDefault="00530B2F" w:rsidP="00530B2F">
      <w:pPr>
        <w:pStyle w:val="TH"/>
      </w:pPr>
      <w:r w:rsidRPr="00201E3B">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FAB77D0"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1B35F2AC" w14:textId="77777777" w:rsidR="00530B2F" w:rsidRPr="00201E3B" w:rsidRDefault="00530B2F">
            <w:pPr>
              <w:pStyle w:val="TAL"/>
              <w:spacing w:line="256" w:lineRule="auto"/>
              <w:rPr>
                <w:lang w:eastAsia="en-US"/>
              </w:rPr>
            </w:pPr>
            <w:r w:rsidRPr="00201E3B">
              <w:rPr>
                <w:lang w:eastAsia="en-US"/>
              </w:rPr>
              <w:t>Derivation Path: TS 36.579-1 [2], Table 5.5.14.3-1, condition IMMPERIL-CALL</w:t>
            </w:r>
          </w:p>
        </w:tc>
      </w:tr>
    </w:tbl>
    <w:p w14:paraId="702063C4" w14:textId="77777777" w:rsidR="00530B2F" w:rsidRPr="00201E3B" w:rsidRDefault="00530B2F" w:rsidP="00530B2F"/>
    <w:p w14:paraId="25A04420" w14:textId="77777777" w:rsidR="00530B2F" w:rsidRPr="00201E3B" w:rsidRDefault="00530B2F" w:rsidP="00530B2F">
      <w:pPr>
        <w:pStyle w:val="TH"/>
      </w:pPr>
      <w:r w:rsidRPr="00201E3B">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30B2F" w:rsidRPr="00201E3B" w14:paraId="25011F15" w14:textId="77777777" w:rsidTr="00530B2F">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624516" w14:textId="77777777" w:rsidR="00530B2F" w:rsidRPr="00201E3B" w:rsidRDefault="00530B2F">
            <w:pPr>
              <w:pStyle w:val="TAL"/>
              <w:spacing w:line="256" w:lineRule="auto"/>
              <w:rPr>
                <w:lang w:eastAsia="en-US"/>
              </w:rPr>
            </w:pPr>
            <w:r w:rsidRPr="00201E3B">
              <w:rPr>
                <w:lang w:eastAsia="en-US"/>
              </w:rPr>
              <w:t>Derivation Path: TS 36.579-1 [2], Table 5.5.11.2.1-1, condition OFF-NETWORK, IMMPERIL-CALL</w:t>
            </w:r>
          </w:p>
        </w:tc>
      </w:tr>
      <w:tr w:rsidR="00530B2F" w:rsidRPr="00201E3B" w14:paraId="36E54ADB"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3712240C" w14:textId="77777777" w:rsidR="00530B2F" w:rsidRPr="00201E3B" w:rsidRDefault="00530B2F">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FDBBC5" w14:textId="77777777" w:rsidR="00530B2F" w:rsidRPr="00201E3B" w:rsidRDefault="00530B2F">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19657C" w14:textId="77777777" w:rsidR="00530B2F" w:rsidRPr="00201E3B" w:rsidRDefault="00530B2F">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57159F" w14:textId="77777777" w:rsidR="00530B2F" w:rsidRPr="00201E3B" w:rsidRDefault="00530B2F">
            <w:pPr>
              <w:pStyle w:val="TAH"/>
              <w:spacing w:line="256" w:lineRule="auto"/>
              <w:rPr>
                <w:lang w:eastAsia="en-US"/>
              </w:rPr>
            </w:pPr>
            <w:r w:rsidRPr="00201E3B">
              <w:rPr>
                <w:lang w:eastAsia="en-US"/>
              </w:rPr>
              <w:t>Condition</w:t>
            </w:r>
          </w:p>
        </w:tc>
      </w:tr>
      <w:tr w:rsidR="00530B2F" w:rsidRPr="00201E3B" w14:paraId="7811C040"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15758216" w14:textId="77777777" w:rsidR="00530B2F" w:rsidRPr="00201E3B" w:rsidRDefault="00530B2F">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80C4741" w14:textId="77777777" w:rsidR="00530B2F" w:rsidRPr="00201E3B" w:rsidRDefault="00530B2F">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A166A78"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8FF5FF9" w14:textId="77777777" w:rsidR="00530B2F" w:rsidRPr="00201E3B" w:rsidRDefault="00530B2F">
            <w:pPr>
              <w:pStyle w:val="TAL"/>
              <w:spacing w:line="256" w:lineRule="auto"/>
              <w:rPr>
                <w:lang w:eastAsia="en-US"/>
              </w:rPr>
            </w:pPr>
          </w:p>
        </w:tc>
      </w:tr>
      <w:tr w:rsidR="00530B2F" w:rsidRPr="00201E3B" w14:paraId="270763A4" w14:textId="77777777" w:rsidTr="00530B2F">
        <w:tc>
          <w:tcPr>
            <w:tcW w:w="4535" w:type="dxa"/>
            <w:tcBorders>
              <w:top w:val="single" w:sz="4" w:space="0" w:color="auto"/>
              <w:left w:val="single" w:sz="4" w:space="0" w:color="auto"/>
              <w:bottom w:val="single" w:sz="4" w:space="0" w:color="auto"/>
              <w:right w:val="single" w:sz="4" w:space="0" w:color="auto"/>
            </w:tcBorders>
            <w:hideMark/>
          </w:tcPr>
          <w:p w14:paraId="5C094D8F" w14:textId="77777777" w:rsidR="00530B2F" w:rsidRPr="00201E3B" w:rsidRDefault="00530B2F">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BF15FF5" w14:textId="77777777" w:rsidR="00530B2F" w:rsidRPr="00201E3B" w:rsidRDefault="00530B2F">
            <w:pPr>
              <w:pStyle w:val="TAH"/>
              <w:spacing w:line="256" w:lineRule="auto"/>
              <w:jc w:val="left"/>
              <w:rPr>
                <w:b w:val="0"/>
                <w:bCs/>
                <w:lang w:eastAsia="en-US"/>
              </w:rPr>
            </w:pPr>
            <w:r w:rsidRPr="00201E3B">
              <w:rPr>
                <w:rFonts w:cs="Arial"/>
                <w:b w:val="0"/>
                <w:bCs/>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5FB2142" w14:textId="77777777" w:rsidR="00530B2F" w:rsidRPr="00201E3B" w:rsidRDefault="00530B2F">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2E37A024" w14:textId="77777777" w:rsidR="00530B2F" w:rsidRPr="00201E3B" w:rsidRDefault="00530B2F">
            <w:pPr>
              <w:pStyle w:val="TAL"/>
              <w:spacing w:line="256" w:lineRule="auto"/>
              <w:rPr>
                <w:lang w:eastAsia="en-US"/>
              </w:rPr>
            </w:pPr>
          </w:p>
        </w:tc>
      </w:tr>
    </w:tbl>
    <w:p w14:paraId="618646E5" w14:textId="77777777" w:rsidR="00530B2F" w:rsidRPr="00201E3B" w:rsidRDefault="00530B2F" w:rsidP="00530B2F"/>
    <w:p w14:paraId="775AA17F" w14:textId="77777777" w:rsidR="00530B2F" w:rsidRPr="00201E3B" w:rsidRDefault="00530B2F" w:rsidP="00530B2F">
      <w:pPr>
        <w:pStyle w:val="TH"/>
      </w:pPr>
      <w:r w:rsidRPr="00201E3B">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70FE59DF"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6AF26AF6" w14:textId="77777777" w:rsidR="00530B2F" w:rsidRPr="00201E3B" w:rsidRDefault="00530B2F">
            <w:pPr>
              <w:pStyle w:val="TAL"/>
              <w:spacing w:line="256" w:lineRule="auto"/>
              <w:rPr>
                <w:lang w:eastAsia="en-US"/>
              </w:rPr>
            </w:pPr>
            <w:r w:rsidRPr="00201E3B">
              <w:rPr>
                <w:lang w:eastAsia="en-US"/>
              </w:rPr>
              <w:t>Derivation Path: TS 36.579-1 [2], Table 5.5.11.1.1-1, condition OFF-NETWORK, IMMPERIL-CALL</w:t>
            </w:r>
          </w:p>
        </w:tc>
      </w:tr>
    </w:tbl>
    <w:p w14:paraId="68CABF9D" w14:textId="77777777" w:rsidR="00530B2F" w:rsidRPr="00201E3B" w:rsidRDefault="00530B2F" w:rsidP="00530B2F"/>
    <w:p w14:paraId="4525D0C3" w14:textId="77777777" w:rsidR="00530B2F" w:rsidRPr="00201E3B" w:rsidRDefault="00530B2F" w:rsidP="00530B2F">
      <w:pPr>
        <w:pStyle w:val="TH"/>
      </w:pPr>
      <w:r w:rsidRPr="00201E3B">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530B2F" w:rsidRPr="00201E3B" w14:paraId="1D86DCF2" w14:textId="77777777" w:rsidTr="00530B2F">
        <w:trPr>
          <w:cantSplit/>
        </w:trPr>
        <w:tc>
          <w:tcPr>
            <w:tcW w:w="9635" w:type="dxa"/>
            <w:tcBorders>
              <w:top w:val="single" w:sz="4" w:space="0" w:color="auto"/>
              <w:left w:val="single" w:sz="4" w:space="0" w:color="auto"/>
              <w:bottom w:val="single" w:sz="4" w:space="0" w:color="auto"/>
              <w:right w:val="single" w:sz="4" w:space="0" w:color="auto"/>
            </w:tcBorders>
            <w:hideMark/>
          </w:tcPr>
          <w:p w14:paraId="56C6A3CD" w14:textId="77777777" w:rsidR="00530B2F" w:rsidRPr="00201E3B" w:rsidRDefault="00530B2F">
            <w:pPr>
              <w:pStyle w:val="TAL"/>
              <w:spacing w:line="256" w:lineRule="auto"/>
              <w:rPr>
                <w:lang w:eastAsia="en-US"/>
              </w:rPr>
            </w:pPr>
            <w:r w:rsidRPr="00201E3B">
              <w:rPr>
                <w:lang w:eastAsia="en-US"/>
              </w:rPr>
              <w:t>Derivation Path: TS 36.579-1 [2], Table 5.5.11.2.2-1, condition OFF-NETWORK, IMMPERIL-CALL</w:t>
            </w:r>
          </w:p>
        </w:tc>
      </w:tr>
    </w:tbl>
    <w:p w14:paraId="59D6F1DA" w14:textId="77777777" w:rsidR="00530B2F" w:rsidRPr="00201E3B" w:rsidRDefault="00530B2F" w:rsidP="00530B2F"/>
    <w:p w14:paraId="08EB82C4" w14:textId="77777777" w:rsidR="00A540B5" w:rsidRPr="00201E3B" w:rsidRDefault="00A540B5" w:rsidP="00A540B5">
      <w:pPr>
        <w:pStyle w:val="Heading3"/>
      </w:pPr>
      <w:bookmarkStart w:id="890" w:name="_Toc123748518"/>
      <w:r w:rsidRPr="00201E3B">
        <w:t>7.1.2</w:t>
      </w:r>
      <w:r w:rsidRPr="00201E3B">
        <w:tab/>
        <w:t>Broadcast Group Calls</w:t>
      </w:r>
      <w:bookmarkEnd w:id="890"/>
    </w:p>
    <w:p w14:paraId="4E044110" w14:textId="77777777" w:rsidR="00A540B5" w:rsidRPr="00201E3B" w:rsidRDefault="00A540B5" w:rsidP="00095F66">
      <w:pPr>
        <w:pStyle w:val="Heading4"/>
      </w:pPr>
      <w:bookmarkStart w:id="891" w:name="_Toc123748519"/>
      <w:r w:rsidRPr="00201E3B">
        <w:t>7.1.2.1</w:t>
      </w:r>
      <w:r w:rsidRPr="00201E3B">
        <w:tab/>
        <w:t>Off-network / Group Call / Broadcast Group Call / Broadcast Group Call Retransmitting / Broadcast Group Call Release / Client Originated (CO)</w:t>
      </w:r>
      <w:bookmarkEnd w:id="891"/>
    </w:p>
    <w:p w14:paraId="1440F4EE" w14:textId="77777777" w:rsidR="00A540B5" w:rsidRPr="00201E3B" w:rsidRDefault="00A540B5" w:rsidP="00A540B5">
      <w:pPr>
        <w:pStyle w:val="H6"/>
      </w:pPr>
      <w:r w:rsidRPr="00201E3B">
        <w:t>7.1.2.1.1</w:t>
      </w:r>
      <w:r w:rsidRPr="00201E3B">
        <w:tab/>
        <w:t>Test Purpose (TP)</w:t>
      </w:r>
    </w:p>
    <w:p w14:paraId="1B011A71" w14:textId="77777777" w:rsidR="00A540B5" w:rsidRPr="00201E3B" w:rsidRDefault="00A540B5" w:rsidP="00A540B5">
      <w:pPr>
        <w:pStyle w:val="H6"/>
      </w:pPr>
      <w:r w:rsidRPr="00201E3B">
        <w:t>(1)</w:t>
      </w:r>
    </w:p>
    <w:p w14:paraId="14601B93"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authorised for MCVideo Service, including authorised to initiate broadcast calls in off-network environment, and the UE (MCVideo Client) is in an off-network environment }</w:t>
      </w:r>
    </w:p>
    <w:p w14:paraId="460E848F"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6003798"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initiate an MCVideo </w:t>
      </w:r>
      <w:r w:rsidRPr="00201E3B">
        <w:rPr>
          <w:noProof w:val="0"/>
          <w:lang w:eastAsia="ko-KR"/>
        </w:rPr>
        <w:t xml:space="preserve">broadcast call </w:t>
      </w:r>
      <w:r w:rsidRPr="00201E3B">
        <w:rPr>
          <w:noProof w:val="0"/>
        </w:rPr>
        <w:t>}</w:t>
      </w:r>
    </w:p>
    <w:p w14:paraId="41618D4C"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BROADCAST message and enters the "</w:t>
      </w:r>
      <w:r w:rsidRPr="00201E3B">
        <w:rPr>
          <w:noProof w:val="0"/>
          <w:lang w:eastAsia="ko-KR"/>
        </w:rPr>
        <w:t>B2: in-progress broadcast group call</w:t>
      </w:r>
      <w:r w:rsidRPr="00201E3B">
        <w:rPr>
          <w:noProof w:val="0"/>
        </w:rPr>
        <w:t>" state }</w:t>
      </w:r>
    </w:p>
    <w:p w14:paraId="56767699" w14:textId="77777777" w:rsidR="00A540B5" w:rsidRPr="00201E3B" w:rsidRDefault="00A540B5" w:rsidP="00A540B5">
      <w:pPr>
        <w:pStyle w:val="PL"/>
        <w:rPr>
          <w:noProof w:val="0"/>
        </w:rPr>
      </w:pPr>
      <w:r w:rsidRPr="00201E3B">
        <w:rPr>
          <w:noProof w:val="0"/>
        </w:rPr>
        <w:t xml:space="preserve">            }</w:t>
      </w:r>
    </w:p>
    <w:p w14:paraId="19B0AB31" w14:textId="77777777" w:rsidR="00A540B5" w:rsidRPr="00201E3B" w:rsidRDefault="00A540B5" w:rsidP="00A540B5">
      <w:pPr>
        <w:pStyle w:val="PL"/>
        <w:rPr>
          <w:b/>
          <w:noProof w:val="0"/>
        </w:rPr>
      </w:pPr>
    </w:p>
    <w:p w14:paraId="29A447F3" w14:textId="77777777" w:rsidR="00A540B5" w:rsidRPr="00201E3B" w:rsidRDefault="00A540B5" w:rsidP="00A540B5">
      <w:pPr>
        <w:pStyle w:val="H6"/>
      </w:pPr>
      <w:r w:rsidRPr="00201E3B">
        <w:t>(2)</w:t>
      </w:r>
    </w:p>
    <w:p w14:paraId="1E69044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the "</w:t>
      </w:r>
      <w:r w:rsidRPr="00201E3B">
        <w:rPr>
          <w:noProof w:val="0"/>
          <w:lang w:eastAsia="ko-KR"/>
        </w:rPr>
        <w:t>B2: in-progress broadcast group call</w:t>
      </w:r>
      <w:r w:rsidRPr="00201E3B">
        <w:rPr>
          <w:noProof w:val="0"/>
        </w:rPr>
        <w:t>" state, and the UE (MCVideo Client) is in an off-network environment }</w:t>
      </w:r>
    </w:p>
    <w:p w14:paraId="3DD4F653"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2DFA974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timer TFB2 (broadcast retransmission) expires</w:t>
      </w:r>
      <w:r w:rsidRPr="00201E3B">
        <w:rPr>
          <w:noProof w:val="0"/>
          <w:lang w:eastAsia="ko-KR"/>
        </w:rPr>
        <w:t xml:space="preserve"> </w:t>
      </w:r>
      <w:r w:rsidRPr="00201E3B">
        <w:rPr>
          <w:noProof w:val="0"/>
        </w:rPr>
        <w:t>}</w:t>
      </w:r>
    </w:p>
    <w:p w14:paraId="018A89CA"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GROUP CALL BROADCAST message }</w:t>
      </w:r>
    </w:p>
    <w:p w14:paraId="3AD4BBB0" w14:textId="77777777" w:rsidR="00A540B5" w:rsidRPr="00201E3B" w:rsidRDefault="00A540B5" w:rsidP="00A540B5">
      <w:pPr>
        <w:pStyle w:val="PL"/>
        <w:rPr>
          <w:noProof w:val="0"/>
        </w:rPr>
      </w:pPr>
      <w:r w:rsidRPr="00201E3B">
        <w:rPr>
          <w:noProof w:val="0"/>
        </w:rPr>
        <w:t xml:space="preserve">            }</w:t>
      </w:r>
    </w:p>
    <w:p w14:paraId="0E311659" w14:textId="77777777" w:rsidR="00A540B5" w:rsidRPr="00201E3B" w:rsidRDefault="00A540B5" w:rsidP="00A540B5">
      <w:pPr>
        <w:pStyle w:val="PL"/>
        <w:rPr>
          <w:noProof w:val="0"/>
        </w:rPr>
      </w:pPr>
    </w:p>
    <w:p w14:paraId="0C33173F" w14:textId="77777777" w:rsidR="00A540B5" w:rsidRPr="00201E3B" w:rsidRDefault="00A540B5" w:rsidP="00A540B5">
      <w:pPr>
        <w:pStyle w:val="H6"/>
      </w:pPr>
      <w:r w:rsidRPr="00201E3B">
        <w:lastRenderedPageBreak/>
        <w:t>(3)</w:t>
      </w:r>
    </w:p>
    <w:p w14:paraId="1F0F873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the "</w:t>
      </w:r>
      <w:r w:rsidRPr="00201E3B">
        <w:rPr>
          <w:noProof w:val="0"/>
          <w:lang w:eastAsia="ko-KR"/>
        </w:rPr>
        <w:t>B2: in-progress broadcast group call</w:t>
      </w:r>
      <w:r w:rsidRPr="00201E3B">
        <w:rPr>
          <w:noProof w:val="0"/>
        </w:rPr>
        <w:t>" state, and the UE (MCVideo Client) is in an off-network environment }</w:t>
      </w:r>
    </w:p>
    <w:p w14:paraId="31C3B6E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C4BA46A"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MCVideo </w:t>
      </w:r>
      <w:r w:rsidRPr="00201E3B">
        <w:rPr>
          <w:noProof w:val="0"/>
          <w:lang w:eastAsia="ko-KR"/>
        </w:rPr>
        <w:t xml:space="preserve">broadcast call </w:t>
      </w:r>
      <w:r w:rsidRPr="00201E3B">
        <w:rPr>
          <w:noProof w:val="0"/>
        </w:rPr>
        <w:t>}</w:t>
      </w:r>
    </w:p>
    <w:p w14:paraId="3CEF45B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CALL BROADCAST END message and enters the </w:t>
      </w:r>
      <w:r w:rsidRPr="00201E3B">
        <w:rPr>
          <w:noProof w:val="0"/>
          <w:lang w:eastAsia="ko-KR"/>
        </w:rPr>
        <w:t>"B1: start-stop"</w:t>
      </w:r>
      <w:r w:rsidRPr="00201E3B">
        <w:rPr>
          <w:noProof w:val="0"/>
        </w:rPr>
        <w:t xml:space="preserve"> state }</w:t>
      </w:r>
    </w:p>
    <w:p w14:paraId="42520A5E" w14:textId="77777777" w:rsidR="00A540B5" w:rsidRPr="00201E3B" w:rsidRDefault="00A540B5" w:rsidP="00A540B5">
      <w:pPr>
        <w:pStyle w:val="PL"/>
        <w:rPr>
          <w:noProof w:val="0"/>
        </w:rPr>
      </w:pPr>
      <w:r w:rsidRPr="00201E3B">
        <w:rPr>
          <w:noProof w:val="0"/>
        </w:rPr>
        <w:t xml:space="preserve">            }</w:t>
      </w:r>
    </w:p>
    <w:p w14:paraId="60649B47" w14:textId="5C89433F" w:rsidR="00A540B5" w:rsidRPr="00201E3B" w:rsidRDefault="00A540B5" w:rsidP="00A540B5">
      <w:pPr>
        <w:pStyle w:val="PL"/>
        <w:rPr>
          <w:noProof w:val="0"/>
        </w:rPr>
      </w:pPr>
    </w:p>
    <w:p w14:paraId="0EA5D88D" w14:textId="77777777" w:rsidR="00A540B5" w:rsidRPr="00201E3B" w:rsidRDefault="00A540B5" w:rsidP="00A540B5">
      <w:pPr>
        <w:pStyle w:val="H6"/>
      </w:pPr>
      <w:r w:rsidRPr="00201E3B">
        <w:t>7.1.2.1.2</w:t>
      </w:r>
      <w:r w:rsidRPr="00201E3B">
        <w:tab/>
        <w:t>Conformance requirements</w:t>
      </w:r>
    </w:p>
    <w:p w14:paraId="0B713FF7" w14:textId="77777777" w:rsidR="00A540B5" w:rsidRPr="00201E3B" w:rsidRDefault="00A540B5" w:rsidP="00A540B5">
      <w:r w:rsidRPr="00201E3B">
        <w:t>References: The conformance requirements covered in the current TC are specified in: TS 24.281 clauses 9.4.2.4.1, 9.4.2.4.9, 9.4.2.4.7, 9.4.2.4.11, TS 24.581 clause 7.2.3.2.2. Unless otherwise stated these are Rel-15 requirements.</w:t>
      </w:r>
    </w:p>
    <w:p w14:paraId="12AF96B0" w14:textId="77777777" w:rsidR="00A540B5" w:rsidRPr="00201E3B" w:rsidRDefault="00A540B5" w:rsidP="00A540B5">
      <w:r w:rsidRPr="00201E3B">
        <w:t>[TS 24.281, clause 9.4.2.4.1]</w:t>
      </w:r>
    </w:p>
    <w:p w14:paraId="75349B00" w14:textId="77777777" w:rsidR="00A540B5" w:rsidRPr="00201E3B" w:rsidRDefault="00A540B5" w:rsidP="00A540B5">
      <w:r w:rsidRPr="00201E3B">
        <w:t xml:space="preserve">When in the </w:t>
      </w:r>
      <w:r w:rsidRPr="00201E3B">
        <w:rPr>
          <w:lang w:eastAsia="ko-KR"/>
        </w:rPr>
        <w:t xml:space="preserve">"B1: start-stop" state, </w:t>
      </w:r>
      <w:r w:rsidRPr="00201E3B">
        <w:t>upon the indication from MCVideo user to initiate the broadcast group call, the MCVideo client:</w:t>
      </w:r>
    </w:p>
    <w:p w14:paraId="7E2B509F" w14:textId="77777777" w:rsidR="00A540B5" w:rsidRPr="00201E3B" w:rsidRDefault="00A540B5" w:rsidP="00A540B5">
      <w:pPr>
        <w:pStyle w:val="B1"/>
        <w:rPr>
          <w:lang w:eastAsia="ko-KR"/>
        </w:rPr>
      </w:pPr>
      <w:r w:rsidRPr="00201E3B">
        <w:t>1)</w:t>
      </w:r>
      <w:r w:rsidRPr="00201E3B">
        <w:tab/>
        <w:t>shall generate an SDP body as specified in clause </w:t>
      </w:r>
      <w:r w:rsidRPr="00201E3B">
        <w:rPr>
          <w:lang w:eastAsia="ko-KR"/>
        </w:rPr>
        <w:t xml:space="preserve">9.3.1.1.2 and store it as the </w:t>
      </w:r>
      <w:r w:rsidRPr="00201E3B">
        <w:t>SDP body of the call</w:t>
      </w:r>
      <w:r w:rsidRPr="00201E3B">
        <w:rPr>
          <w:lang w:eastAsia="ko-KR"/>
        </w:rPr>
        <w:t>;</w:t>
      </w:r>
    </w:p>
    <w:p w14:paraId="5EC0ED41" w14:textId="77777777" w:rsidR="00A540B5" w:rsidRPr="00201E3B" w:rsidRDefault="00A540B5" w:rsidP="00A540B5">
      <w:pPr>
        <w:pStyle w:val="B1"/>
      </w:pPr>
      <w:r w:rsidRPr="00201E3B">
        <w:t>2)</w:t>
      </w:r>
      <w:r w:rsidRPr="00201E3B">
        <w:tab/>
        <w:t>shall generate a random number with uniform distribution between 0 and 65535 and store it as the call identifier of the call</w:t>
      </w:r>
      <w:r w:rsidRPr="00201E3B">
        <w:rPr>
          <w:lang w:eastAsia="ko-KR"/>
        </w:rPr>
        <w:t>;</w:t>
      </w:r>
    </w:p>
    <w:p w14:paraId="2A5ABC71" w14:textId="77777777" w:rsidR="00A540B5" w:rsidRPr="00201E3B" w:rsidRDefault="00A540B5" w:rsidP="00A540B5">
      <w:pPr>
        <w:pStyle w:val="B1"/>
        <w:rPr>
          <w:lang w:eastAsia="ko-KR"/>
        </w:rPr>
      </w:pPr>
      <w:r w:rsidRPr="00201E3B">
        <w:t>3)</w:t>
      </w:r>
      <w:r w:rsidRPr="00201E3B">
        <w:tab/>
        <w:t>shall store own MCVideo user ID as the originating MCVideo user ID of the call</w:t>
      </w:r>
      <w:r w:rsidRPr="00201E3B">
        <w:rPr>
          <w:lang w:eastAsia="ko-KR"/>
        </w:rPr>
        <w:t>;</w:t>
      </w:r>
    </w:p>
    <w:p w14:paraId="75FC0F1E" w14:textId="77777777" w:rsidR="00A540B5" w:rsidRPr="00201E3B" w:rsidRDefault="00A540B5" w:rsidP="00A540B5">
      <w:pPr>
        <w:pStyle w:val="B1"/>
        <w:rPr>
          <w:lang w:eastAsia="ko-KR"/>
        </w:rPr>
      </w:pPr>
      <w:r w:rsidRPr="00201E3B">
        <w:rPr>
          <w:lang w:eastAsia="ko-KR"/>
        </w:rPr>
        <w:t>4)</w:t>
      </w:r>
      <w:r w:rsidRPr="00201E3B">
        <w:rPr>
          <w:lang w:eastAsia="ko-KR"/>
        </w:rPr>
        <w:tab/>
        <w:t>shall store "BROADCAST GROUP CALL" as the current call type;</w:t>
      </w:r>
    </w:p>
    <w:p w14:paraId="61DCEA75" w14:textId="77777777" w:rsidR="00A540B5" w:rsidRPr="00201E3B" w:rsidRDefault="00A540B5" w:rsidP="00A540B5">
      <w:pPr>
        <w:pStyle w:val="B1"/>
        <w:rPr>
          <w:lang w:eastAsia="ko-KR"/>
        </w:rPr>
      </w:pPr>
      <w:r w:rsidRPr="00201E3B">
        <w:t>5)</w:t>
      </w:r>
      <w:r w:rsidRPr="00201E3B">
        <w:tab/>
        <w:t>shall generate a GROUP CALL BROADCAST message as specified in clause 17.1.18</w:t>
      </w:r>
      <w:r w:rsidRPr="00201E3B">
        <w:rPr>
          <w:lang w:eastAsia="ko-KR"/>
        </w:rPr>
        <w:t xml:space="preserve">. In the GROUP </w:t>
      </w:r>
      <w:r w:rsidRPr="00201E3B">
        <w:t>CALL BROADCAST message, the MCVideo client:</w:t>
      </w:r>
    </w:p>
    <w:p w14:paraId="731B6E61" w14:textId="77777777" w:rsidR="00A540B5" w:rsidRPr="00201E3B" w:rsidRDefault="00A540B5" w:rsidP="00A540B5">
      <w:pPr>
        <w:pStyle w:val="B2"/>
      </w:pPr>
      <w:r w:rsidRPr="00201E3B">
        <w:t>a)</w:t>
      </w:r>
      <w:r w:rsidRPr="00201E3B">
        <w:tab/>
        <w:t>shall set the Call identifier IE to the stored call identifier of the call;</w:t>
      </w:r>
    </w:p>
    <w:p w14:paraId="7E66844F" w14:textId="77777777" w:rsidR="00A540B5" w:rsidRPr="00201E3B" w:rsidRDefault="00A540B5" w:rsidP="00A540B5">
      <w:pPr>
        <w:pStyle w:val="B2"/>
      </w:pPr>
      <w:r w:rsidRPr="00201E3B">
        <w:t>b)</w:t>
      </w:r>
      <w:r w:rsidRPr="00201E3B">
        <w:tab/>
        <w:t>shall set the Call type IE to the stored current call type;</w:t>
      </w:r>
    </w:p>
    <w:p w14:paraId="3DEEBB51" w14:textId="77777777" w:rsidR="00A540B5" w:rsidRPr="00201E3B" w:rsidRDefault="00A540B5" w:rsidP="00A540B5">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0A94EC91" w14:textId="77777777" w:rsidR="00A540B5" w:rsidRPr="00201E3B" w:rsidRDefault="00A540B5" w:rsidP="00A540B5">
      <w:pPr>
        <w:pStyle w:val="B2"/>
        <w:rPr>
          <w:lang w:eastAsia="ko-KR"/>
        </w:rPr>
      </w:pPr>
      <w:r w:rsidRPr="00201E3B">
        <w:t>d)</w:t>
      </w:r>
      <w:r w:rsidRPr="00201E3B">
        <w:tab/>
        <w:t>shall set the MCVideo group ID IE to the stored MCVideo group ID of the call</w:t>
      </w:r>
      <w:r w:rsidRPr="00201E3B">
        <w:rPr>
          <w:lang w:eastAsia="ko-KR"/>
        </w:rPr>
        <w:t>; and</w:t>
      </w:r>
    </w:p>
    <w:p w14:paraId="0E443DDC" w14:textId="77777777" w:rsidR="00A540B5" w:rsidRPr="00201E3B" w:rsidRDefault="00A540B5" w:rsidP="00A540B5">
      <w:pPr>
        <w:pStyle w:val="B2"/>
        <w:rPr>
          <w:lang w:eastAsia="ko-KR"/>
        </w:rPr>
      </w:pPr>
      <w:r w:rsidRPr="00201E3B">
        <w:t>e)</w:t>
      </w:r>
      <w:r w:rsidRPr="00201E3B">
        <w:tab/>
        <w:t>shall set the SDP IE to the stored SDP body of the call</w:t>
      </w:r>
      <w:r w:rsidRPr="00201E3B">
        <w:rPr>
          <w:lang w:eastAsia="ko-KR"/>
        </w:rPr>
        <w:t>;</w:t>
      </w:r>
    </w:p>
    <w:p w14:paraId="6B05E9D3" w14:textId="77777777" w:rsidR="00A540B5" w:rsidRPr="00201E3B" w:rsidRDefault="00A540B5" w:rsidP="00A540B5">
      <w:pPr>
        <w:pStyle w:val="B1"/>
        <w:rPr>
          <w:lang w:eastAsia="ko-KR"/>
        </w:rPr>
      </w:pPr>
      <w:r w:rsidRPr="00201E3B">
        <w:rPr>
          <w:lang w:eastAsia="ko-KR"/>
        </w:rPr>
        <w:t>6)</w:t>
      </w:r>
      <w:r w:rsidRPr="00201E3B">
        <w:rPr>
          <w:lang w:eastAsia="ko-KR"/>
        </w:rPr>
        <w:tab/>
        <w:t>shall set the ProSe per-packet priority to the value corresponding to MCVideo off-network broadcast callas described in 3GPP TS 24.483 [4];</w:t>
      </w:r>
    </w:p>
    <w:p w14:paraId="5CE839BD" w14:textId="77777777" w:rsidR="00A540B5" w:rsidRPr="00201E3B" w:rsidRDefault="00A540B5" w:rsidP="00A540B5">
      <w:pPr>
        <w:pStyle w:val="B1"/>
        <w:rPr>
          <w:lang w:eastAsia="ko-KR"/>
        </w:rPr>
      </w:pPr>
      <w:r w:rsidRPr="00201E3B">
        <w:rPr>
          <w:lang w:eastAsia="ko-KR"/>
        </w:rPr>
        <w:t>7)</w:t>
      </w:r>
      <w:r w:rsidRPr="00201E3B">
        <w:rPr>
          <w:lang w:eastAsia="ko-KR"/>
        </w:rPr>
        <w:tab/>
        <w:t xml:space="preserve">shall start transmission control as originating transmission participant as described specified in </w:t>
      </w:r>
      <w:r w:rsidRPr="00201E3B">
        <w:t>clause a.b in 3GPP TS 24.581 [5];</w:t>
      </w:r>
    </w:p>
    <w:p w14:paraId="53FBEBB0" w14:textId="77777777" w:rsidR="00A540B5" w:rsidRPr="00201E3B" w:rsidRDefault="00A540B5" w:rsidP="00A540B5">
      <w:pPr>
        <w:pStyle w:val="B1"/>
        <w:rPr>
          <w:lang w:eastAsia="ko-KR"/>
        </w:rPr>
      </w:pPr>
      <w:r w:rsidRPr="00201E3B">
        <w:t>8)</w:t>
      </w:r>
      <w:r w:rsidRPr="00201E3B">
        <w:tab/>
        <w:t>shall send the GROUP CALL BROADCAST message as specified in clause </w:t>
      </w:r>
      <w:r w:rsidRPr="00201E3B">
        <w:rPr>
          <w:lang w:eastAsia="ko-KR"/>
        </w:rPr>
        <w:t>9.3.1.1.1;</w:t>
      </w:r>
    </w:p>
    <w:p w14:paraId="028DAB96" w14:textId="77777777" w:rsidR="00A540B5" w:rsidRPr="00201E3B" w:rsidRDefault="00A540B5" w:rsidP="00A540B5">
      <w:pPr>
        <w:pStyle w:val="B1"/>
      </w:pPr>
      <w:r w:rsidRPr="00201E3B">
        <w:rPr>
          <w:lang w:eastAsia="ko-KR"/>
        </w:rPr>
        <w:t>9)</w:t>
      </w:r>
      <w:r w:rsidRPr="00201E3B">
        <w:rPr>
          <w:lang w:eastAsia="ko-KR"/>
        </w:rPr>
        <w:tab/>
      </w:r>
      <w:r w:rsidRPr="00201E3B">
        <w:t>shall establish a media session based on the stored SDP body of the call;</w:t>
      </w:r>
    </w:p>
    <w:p w14:paraId="0FFC5B82" w14:textId="77777777" w:rsidR="00A540B5" w:rsidRPr="00201E3B" w:rsidRDefault="00A540B5" w:rsidP="00A540B5">
      <w:pPr>
        <w:pStyle w:val="B1"/>
        <w:rPr>
          <w:lang w:eastAsia="ko-KR"/>
        </w:rPr>
      </w:pPr>
      <w:r w:rsidRPr="00201E3B">
        <w:rPr>
          <w:lang w:eastAsia="ko-KR"/>
        </w:rPr>
        <w:t>10)</w:t>
      </w:r>
      <w:r w:rsidRPr="00201E3B">
        <w:rPr>
          <w:lang w:eastAsia="ko-KR"/>
        </w:rPr>
        <w:tab/>
        <w:t>shall start timer TFB2 (broadcast retransmission)</w:t>
      </w:r>
      <w:r w:rsidRPr="00201E3B">
        <w:t xml:space="preserve">; </w:t>
      </w:r>
      <w:r w:rsidRPr="00201E3B">
        <w:rPr>
          <w:lang w:eastAsia="ko-KR"/>
        </w:rPr>
        <w:t>and</w:t>
      </w:r>
    </w:p>
    <w:p w14:paraId="5F4F3EAD" w14:textId="77777777" w:rsidR="00A540B5" w:rsidRPr="00201E3B" w:rsidRDefault="00A540B5" w:rsidP="00A540B5">
      <w:pPr>
        <w:pStyle w:val="B1"/>
      </w:pPr>
      <w:r w:rsidRPr="00201E3B">
        <w:rPr>
          <w:lang w:eastAsia="ko-KR"/>
        </w:rPr>
        <w:t>11)</w:t>
      </w:r>
      <w:r w:rsidRPr="00201E3B">
        <w:rPr>
          <w:lang w:eastAsia="ko-KR"/>
        </w:rPr>
        <w:tab/>
        <w:t>shall enter the "B2: in-progress broadcast group call" state.</w:t>
      </w:r>
    </w:p>
    <w:p w14:paraId="7E246961" w14:textId="77777777" w:rsidR="00A540B5" w:rsidRPr="00201E3B" w:rsidRDefault="00A540B5" w:rsidP="00A540B5">
      <w:r w:rsidRPr="00201E3B">
        <w:t>[TS 24.281, clause 9.4.2.4.9]</w:t>
      </w:r>
    </w:p>
    <w:p w14:paraId="55EBBC14" w14:textId="77777777" w:rsidR="00A540B5" w:rsidRPr="00201E3B" w:rsidRDefault="00A540B5" w:rsidP="00A540B5">
      <w:r w:rsidRPr="00201E3B">
        <w:t>When in the "B2: in-progress broadcast group call"</w:t>
      </w:r>
      <w:r w:rsidRPr="00201E3B">
        <w:rPr>
          <w:lang w:eastAsia="ko-KR"/>
        </w:rPr>
        <w:t xml:space="preserve"> state, upon expiry of timer TFB2 (broadcast retransmission)</w:t>
      </w:r>
      <w:r w:rsidRPr="00201E3B">
        <w:t>, the MCVideo client:</w:t>
      </w:r>
    </w:p>
    <w:p w14:paraId="4F9B1F42" w14:textId="77777777" w:rsidR="00A540B5" w:rsidRPr="00201E3B" w:rsidRDefault="00A540B5" w:rsidP="00A540B5">
      <w:pPr>
        <w:pStyle w:val="B1"/>
        <w:rPr>
          <w:lang w:eastAsia="ko-KR"/>
        </w:rPr>
      </w:pPr>
      <w:r w:rsidRPr="00201E3B">
        <w:t>1)</w:t>
      </w:r>
      <w:r w:rsidRPr="00201E3B">
        <w:tab/>
        <w:t>shall generate a GROUP CALL BROADCAST message as specified in clause 17.1.18</w:t>
      </w:r>
      <w:r w:rsidRPr="00201E3B">
        <w:rPr>
          <w:lang w:eastAsia="ko-KR"/>
        </w:rPr>
        <w:t xml:space="preserve">. In the GROUP </w:t>
      </w:r>
      <w:r w:rsidRPr="00201E3B">
        <w:t>CALL BROADCAST message, the MCVideo client:</w:t>
      </w:r>
    </w:p>
    <w:p w14:paraId="0D0B1892" w14:textId="77777777" w:rsidR="00A540B5" w:rsidRPr="00201E3B" w:rsidRDefault="00A540B5" w:rsidP="00A540B5">
      <w:pPr>
        <w:pStyle w:val="B2"/>
      </w:pPr>
      <w:r w:rsidRPr="00201E3B">
        <w:t>a)</w:t>
      </w:r>
      <w:r w:rsidRPr="00201E3B">
        <w:tab/>
        <w:t>shall set the Call identifier IE to the stored call identifier of the call;</w:t>
      </w:r>
    </w:p>
    <w:p w14:paraId="7DBA5A99" w14:textId="77777777" w:rsidR="00A540B5" w:rsidRPr="00201E3B" w:rsidRDefault="00A540B5" w:rsidP="00A540B5">
      <w:pPr>
        <w:pStyle w:val="B2"/>
      </w:pPr>
      <w:r w:rsidRPr="00201E3B">
        <w:t>b)</w:t>
      </w:r>
      <w:r w:rsidRPr="00201E3B">
        <w:tab/>
        <w:t>shall set the Call type IE to the stored current call type;</w:t>
      </w:r>
    </w:p>
    <w:p w14:paraId="71329D4F" w14:textId="77777777" w:rsidR="00A540B5" w:rsidRPr="00201E3B" w:rsidRDefault="00A540B5" w:rsidP="00A540B5">
      <w:pPr>
        <w:pStyle w:val="B2"/>
      </w:pPr>
      <w:r w:rsidRPr="00201E3B">
        <w:lastRenderedPageBreak/>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w:t>
      </w:r>
    </w:p>
    <w:p w14:paraId="3DC9D81C" w14:textId="77777777" w:rsidR="00A540B5" w:rsidRPr="00201E3B" w:rsidRDefault="00A540B5" w:rsidP="00A540B5">
      <w:pPr>
        <w:pStyle w:val="B2"/>
        <w:rPr>
          <w:lang w:eastAsia="ko-KR"/>
        </w:rPr>
      </w:pPr>
      <w:r w:rsidRPr="00201E3B">
        <w:t>d)</w:t>
      </w:r>
      <w:r w:rsidRPr="00201E3B">
        <w:tab/>
        <w:t>shall set the MCVideo group ID IE to the stored MCVideo group ID of the call</w:t>
      </w:r>
      <w:r w:rsidRPr="00201E3B">
        <w:rPr>
          <w:lang w:eastAsia="ko-KR"/>
        </w:rPr>
        <w:t>; and</w:t>
      </w:r>
    </w:p>
    <w:p w14:paraId="0374801E" w14:textId="77777777" w:rsidR="00A540B5" w:rsidRPr="00201E3B" w:rsidRDefault="00A540B5" w:rsidP="00A540B5">
      <w:pPr>
        <w:pStyle w:val="B2"/>
        <w:rPr>
          <w:lang w:eastAsia="ko-KR"/>
        </w:rPr>
      </w:pPr>
      <w:r w:rsidRPr="00201E3B">
        <w:t>e)</w:t>
      </w:r>
      <w:r w:rsidRPr="00201E3B">
        <w:tab/>
        <w:t>shall set the SDP IE to the stored SDP body of the call</w:t>
      </w:r>
      <w:r w:rsidRPr="00201E3B">
        <w:rPr>
          <w:lang w:eastAsia="ko-KR"/>
        </w:rPr>
        <w:t>;</w:t>
      </w:r>
    </w:p>
    <w:p w14:paraId="2763BF7D" w14:textId="77777777" w:rsidR="00A540B5" w:rsidRPr="00201E3B" w:rsidRDefault="00A540B5" w:rsidP="00A540B5">
      <w:pPr>
        <w:pStyle w:val="B1"/>
        <w:rPr>
          <w:lang w:eastAsia="ko-KR"/>
        </w:rPr>
      </w:pPr>
      <w:r w:rsidRPr="00201E3B">
        <w:t>2)</w:t>
      </w:r>
      <w:r w:rsidRPr="00201E3B">
        <w:tab/>
        <w:t>shall send the GROUP CALL BROADCAST message as specified in clause </w:t>
      </w:r>
      <w:r w:rsidRPr="00201E3B">
        <w:rPr>
          <w:lang w:eastAsia="ko-KR"/>
        </w:rPr>
        <w:t>9.3.1.1.1;</w:t>
      </w:r>
    </w:p>
    <w:p w14:paraId="38B5E7EA" w14:textId="77777777" w:rsidR="00A540B5" w:rsidRPr="00201E3B" w:rsidRDefault="00A540B5" w:rsidP="00A540B5">
      <w:pPr>
        <w:pStyle w:val="B1"/>
        <w:rPr>
          <w:lang w:eastAsia="ko-KR"/>
        </w:rPr>
      </w:pPr>
      <w:r w:rsidRPr="00201E3B">
        <w:rPr>
          <w:lang w:eastAsia="ko-KR"/>
        </w:rPr>
        <w:t>3)</w:t>
      </w:r>
      <w:r w:rsidRPr="00201E3B">
        <w:rPr>
          <w:lang w:eastAsia="ko-KR"/>
        </w:rPr>
        <w:tab/>
        <w:t>shall restart timer TFB2 (broadcast retransmission); and</w:t>
      </w:r>
    </w:p>
    <w:p w14:paraId="358EDD1E" w14:textId="77777777" w:rsidR="00A540B5" w:rsidRPr="00201E3B" w:rsidRDefault="00A540B5" w:rsidP="00A540B5">
      <w:pPr>
        <w:pStyle w:val="B1"/>
        <w:rPr>
          <w:lang w:eastAsia="ko-KR"/>
        </w:rPr>
      </w:pPr>
      <w:r w:rsidRPr="00201E3B">
        <w:rPr>
          <w:lang w:eastAsia="ko-KR"/>
        </w:rPr>
        <w:t>4)</w:t>
      </w:r>
      <w:r w:rsidRPr="00201E3B">
        <w:rPr>
          <w:lang w:eastAsia="ko-KR"/>
        </w:rPr>
        <w:tab/>
        <w:t>shall remain in the "B2: in-progress broadcast group call" state.</w:t>
      </w:r>
    </w:p>
    <w:p w14:paraId="44C58AF6" w14:textId="77777777" w:rsidR="00A540B5" w:rsidRPr="00201E3B" w:rsidRDefault="00A540B5" w:rsidP="00A540B5">
      <w:r w:rsidRPr="00201E3B">
        <w:t xml:space="preserve">[TS 24.281, clause </w:t>
      </w:r>
      <w:r w:rsidRPr="00201E3B">
        <w:rPr>
          <w:lang w:eastAsia="zh-CN"/>
        </w:rPr>
        <w:t>9.4.2.4.7</w:t>
      </w:r>
      <w:r w:rsidRPr="00201E3B">
        <w:t>]</w:t>
      </w:r>
    </w:p>
    <w:p w14:paraId="6970C8A5" w14:textId="77777777" w:rsidR="00A540B5" w:rsidRPr="00201E3B" w:rsidRDefault="00A540B5" w:rsidP="00A540B5">
      <w:r w:rsidRPr="00201E3B">
        <w:t>When in the "B2: in-progress broadcast group call"</w:t>
      </w:r>
      <w:r w:rsidRPr="00201E3B">
        <w:rPr>
          <w:lang w:eastAsia="ko-KR"/>
        </w:rPr>
        <w:t xml:space="preserve"> state, upon an indication from the originating MCVideo user to release the in-progress broadcast group call</w:t>
      </w:r>
      <w:r w:rsidRPr="00201E3B">
        <w:t>, the MCVideo client:</w:t>
      </w:r>
    </w:p>
    <w:p w14:paraId="26CE5482" w14:textId="77777777" w:rsidR="00A540B5" w:rsidRPr="00201E3B" w:rsidRDefault="00A540B5" w:rsidP="00A540B5">
      <w:pPr>
        <w:pStyle w:val="B1"/>
      </w:pPr>
      <w:r w:rsidRPr="00201E3B">
        <w:t>1)</w:t>
      </w:r>
      <w:r w:rsidRPr="00201E3B">
        <w:tab/>
        <w:t>shall release the media session;</w:t>
      </w:r>
    </w:p>
    <w:p w14:paraId="548CCEA6" w14:textId="77777777" w:rsidR="00A540B5" w:rsidRPr="00201E3B" w:rsidRDefault="00A540B5" w:rsidP="00A540B5">
      <w:pPr>
        <w:pStyle w:val="B1"/>
        <w:rPr>
          <w:lang w:eastAsia="ko-KR"/>
        </w:rPr>
      </w:pPr>
      <w:r w:rsidRPr="00201E3B">
        <w:t>2)</w:t>
      </w:r>
      <w:r w:rsidRPr="00201E3B">
        <w:tab/>
        <w:t>shall generate a GROUP CALL BROADCAST END message as specified in clause 17.1.19</w:t>
      </w:r>
      <w:r w:rsidRPr="00201E3B">
        <w:rPr>
          <w:lang w:eastAsia="ko-KR"/>
        </w:rPr>
        <w:t xml:space="preserve">. In the GROUP </w:t>
      </w:r>
      <w:r w:rsidRPr="00201E3B">
        <w:t>CALL BROADCAST END message, the MCVideo client:</w:t>
      </w:r>
    </w:p>
    <w:p w14:paraId="38E0A4D3" w14:textId="77777777" w:rsidR="00A540B5" w:rsidRPr="00201E3B" w:rsidRDefault="00A540B5" w:rsidP="00A540B5">
      <w:pPr>
        <w:pStyle w:val="B2"/>
      </w:pPr>
      <w:r w:rsidRPr="00201E3B">
        <w:t>a)</w:t>
      </w:r>
      <w:r w:rsidRPr="00201E3B">
        <w:tab/>
        <w:t>shall set the Call identifier IE to the stored call identifier of the call;</w:t>
      </w:r>
    </w:p>
    <w:p w14:paraId="1D20096C" w14:textId="77777777" w:rsidR="00A540B5" w:rsidRPr="00201E3B" w:rsidRDefault="00A540B5" w:rsidP="00A540B5">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stored originating MCVideo user ID of the call</w:t>
      </w:r>
      <w:r w:rsidRPr="00201E3B">
        <w:rPr>
          <w:lang w:eastAsia="ko-KR"/>
        </w:rPr>
        <w:t>; and</w:t>
      </w:r>
    </w:p>
    <w:p w14:paraId="711634BF" w14:textId="77777777" w:rsidR="00A540B5" w:rsidRPr="00201E3B" w:rsidRDefault="00A540B5" w:rsidP="00A540B5">
      <w:pPr>
        <w:pStyle w:val="B2"/>
        <w:rPr>
          <w:lang w:eastAsia="ko-KR"/>
        </w:rPr>
      </w:pPr>
      <w:r w:rsidRPr="00201E3B">
        <w:t>c)</w:t>
      </w:r>
      <w:r w:rsidRPr="00201E3B">
        <w:tab/>
        <w:t>shall set the MCVideo group ID IE to the stored MCVideo group ID of the call</w:t>
      </w:r>
      <w:r w:rsidRPr="00201E3B">
        <w:rPr>
          <w:lang w:eastAsia="ko-KR"/>
        </w:rPr>
        <w:t>;</w:t>
      </w:r>
    </w:p>
    <w:p w14:paraId="7BF26C48" w14:textId="77777777" w:rsidR="00A540B5" w:rsidRPr="00201E3B" w:rsidRDefault="00A540B5" w:rsidP="00A540B5">
      <w:pPr>
        <w:pStyle w:val="B1"/>
        <w:rPr>
          <w:lang w:eastAsia="ko-KR"/>
        </w:rPr>
      </w:pPr>
      <w:r w:rsidRPr="00201E3B">
        <w:t>3)</w:t>
      </w:r>
      <w:r w:rsidRPr="00201E3B">
        <w:tab/>
        <w:t>shall send the GROUP CALL BROADCAST END message as specified in clause </w:t>
      </w:r>
      <w:r w:rsidRPr="00201E3B">
        <w:rPr>
          <w:lang w:eastAsia="ko-KR"/>
        </w:rPr>
        <w:t>9.3.1.1.1;</w:t>
      </w:r>
    </w:p>
    <w:p w14:paraId="1E3111C0" w14:textId="77777777" w:rsidR="00A540B5" w:rsidRPr="00201E3B" w:rsidRDefault="00A540B5" w:rsidP="00A540B5">
      <w:pPr>
        <w:pStyle w:val="B1"/>
        <w:rPr>
          <w:lang w:eastAsia="ko-KR"/>
        </w:rPr>
      </w:pPr>
      <w:r w:rsidRPr="00201E3B">
        <w:rPr>
          <w:lang w:eastAsia="ko-KR"/>
        </w:rPr>
        <w:t>4)</w:t>
      </w:r>
      <w:r w:rsidRPr="00201E3B">
        <w:rPr>
          <w:lang w:eastAsia="ko-KR"/>
        </w:rPr>
        <w:tab/>
        <w:t>shall stop timer TFB2 (broadcast retransmission);</w:t>
      </w:r>
    </w:p>
    <w:p w14:paraId="5B82B582" w14:textId="77777777" w:rsidR="00A540B5" w:rsidRPr="00201E3B" w:rsidRDefault="00A540B5" w:rsidP="00A540B5">
      <w:pPr>
        <w:pStyle w:val="B1"/>
        <w:rPr>
          <w:lang w:eastAsia="ko-KR"/>
        </w:rPr>
      </w:pPr>
      <w:r w:rsidRPr="00201E3B">
        <w:rPr>
          <w:lang w:eastAsia="ko-KR"/>
        </w:rPr>
        <w:t>5)</w:t>
      </w:r>
      <w:r w:rsidRPr="00201E3B">
        <w:rPr>
          <w:lang w:eastAsia="ko-KR"/>
        </w:rPr>
        <w:tab/>
        <w:t>shall stop transmission control; and</w:t>
      </w:r>
    </w:p>
    <w:p w14:paraId="407A365C" w14:textId="77777777" w:rsidR="00A540B5" w:rsidRPr="00201E3B" w:rsidRDefault="00A540B5" w:rsidP="00A540B5">
      <w:pPr>
        <w:pStyle w:val="B1"/>
      </w:pPr>
      <w:r w:rsidRPr="00201E3B">
        <w:rPr>
          <w:lang w:eastAsia="ko-KR"/>
        </w:rPr>
        <w:t>6)</w:t>
      </w:r>
      <w:r w:rsidRPr="00201E3B">
        <w:rPr>
          <w:lang w:eastAsia="ko-KR"/>
        </w:rPr>
        <w:tab/>
        <w:t>shall enter the "B1: start-stop" state.</w:t>
      </w:r>
    </w:p>
    <w:p w14:paraId="2B84441C" w14:textId="77777777" w:rsidR="00A540B5" w:rsidRPr="00201E3B" w:rsidRDefault="00A540B5" w:rsidP="00A540B5">
      <w:r w:rsidRPr="00201E3B">
        <w:t xml:space="preserve">[TS 24.281, clause </w:t>
      </w:r>
      <w:r w:rsidRPr="00201E3B">
        <w:rPr>
          <w:lang w:eastAsia="zh-CN"/>
        </w:rPr>
        <w:t>9.4.2.4.7</w:t>
      </w:r>
      <w:r w:rsidRPr="00201E3B">
        <w:t>]</w:t>
      </w:r>
    </w:p>
    <w:p w14:paraId="0C35B41A" w14:textId="77777777" w:rsidR="00A540B5" w:rsidRPr="00201E3B" w:rsidRDefault="00A540B5" w:rsidP="00A540B5">
      <w:r w:rsidRPr="00201E3B">
        <w:t xml:space="preserve">When in the </w:t>
      </w:r>
      <w:r w:rsidRPr="00201E3B">
        <w:rPr>
          <w:lang w:eastAsia="ko-KR"/>
        </w:rPr>
        <w:t>"B2: in-progress broadcast group call" state or "B4: ignoring same call ID" state, u</w:t>
      </w:r>
      <w:r w:rsidRPr="00201E3B">
        <w:t>pon expiry of timer TFB1 (max duration) the MCVideo client:</w:t>
      </w:r>
    </w:p>
    <w:p w14:paraId="034AF954" w14:textId="77777777" w:rsidR="00A540B5" w:rsidRPr="00201E3B" w:rsidRDefault="00A540B5" w:rsidP="00A540B5">
      <w:pPr>
        <w:pStyle w:val="B1"/>
      </w:pPr>
      <w:r w:rsidRPr="00201E3B">
        <w:t>1)</w:t>
      </w:r>
      <w:r w:rsidRPr="00201E3B">
        <w:tab/>
        <w:t>shall release the media session;</w:t>
      </w:r>
    </w:p>
    <w:p w14:paraId="6E4BC19D" w14:textId="77777777" w:rsidR="00A540B5" w:rsidRPr="00201E3B" w:rsidRDefault="00A540B5" w:rsidP="00A540B5">
      <w:pPr>
        <w:pStyle w:val="B1"/>
      </w:pPr>
      <w:r w:rsidRPr="00201E3B">
        <w:t>2)</w:t>
      </w:r>
      <w:r w:rsidRPr="00201E3B">
        <w:tab/>
        <w:t>shall clear the stored call identifier;</w:t>
      </w:r>
    </w:p>
    <w:p w14:paraId="6B4F836B" w14:textId="77777777" w:rsidR="00A540B5" w:rsidRPr="00201E3B" w:rsidRDefault="00A540B5" w:rsidP="00A540B5">
      <w:pPr>
        <w:pStyle w:val="B1"/>
        <w:rPr>
          <w:lang w:eastAsia="ko-KR"/>
        </w:rPr>
      </w:pPr>
      <w:r w:rsidRPr="00201E3B">
        <w:rPr>
          <w:lang w:eastAsia="ko-KR"/>
        </w:rPr>
        <w:t>3)</w:t>
      </w:r>
      <w:r w:rsidRPr="00201E3B">
        <w:rPr>
          <w:lang w:eastAsia="ko-KR"/>
        </w:rPr>
        <w:tab/>
        <w:t>shall stop transmission control, if running; and</w:t>
      </w:r>
    </w:p>
    <w:p w14:paraId="6471997A" w14:textId="77777777" w:rsidR="00A540B5" w:rsidRPr="00201E3B" w:rsidRDefault="00A540B5" w:rsidP="00A540B5">
      <w:pPr>
        <w:pStyle w:val="B1"/>
      </w:pPr>
      <w:r w:rsidRPr="00201E3B">
        <w:rPr>
          <w:lang w:eastAsia="ko-KR"/>
        </w:rPr>
        <w:t>4)</w:t>
      </w:r>
      <w:r w:rsidRPr="00201E3B">
        <w:rPr>
          <w:lang w:eastAsia="ko-KR"/>
        </w:rPr>
        <w:tab/>
        <w:t>shall enter the "B1: start-stop" state.</w:t>
      </w:r>
    </w:p>
    <w:p w14:paraId="7519D607" w14:textId="77777777" w:rsidR="00A540B5" w:rsidRPr="00201E3B" w:rsidRDefault="00A540B5" w:rsidP="00A540B5">
      <w:r w:rsidRPr="00201E3B">
        <w:t>[TS 24.581, clause 7.2.3.2.2]</w:t>
      </w:r>
    </w:p>
    <w:p w14:paraId="7B34BC48"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31280C2B"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6867AAC1"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6C0EA5D9"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08FD59B7" w14:textId="77777777" w:rsidR="00A540B5" w:rsidRPr="00201E3B" w:rsidRDefault="00A540B5" w:rsidP="00A540B5">
      <w:pPr>
        <w:pStyle w:val="B2"/>
        <w:rPr>
          <w:lang w:eastAsia="ko-KR"/>
        </w:rPr>
      </w:pPr>
      <w:r w:rsidRPr="00201E3B">
        <w:rPr>
          <w:lang w:eastAsia="ko-KR"/>
        </w:rPr>
        <w:t>b.</w:t>
      </w:r>
      <w:r w:rsidRPr="00201E3B">
        <w:rPr>
          <w:lang w:eastAsia="ko-KR"/>
        </w:rPr>
        <w:tab/>
        <w:t>shall include the MCVideo user's own MCVideo ID in the User ID field; and</w:t>
      </w:r>
    </w:p>
    <w:p w14:paraId="7A6779E6"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6EBC6423"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4C5A8F05" w14:textId="77777777" w:rsidR="00A540B5" w:rsidRPr="00201E3B" w:rsidRDefault="00A540B5" w:rsidP="00A540B5">
      <w:pPr>
        <w:pStyle w:val="H6"/>
      </w:pPr>
      <w:r w:rsidRPr="00201E3B">
        <w:lastRenderedPageBreak/>
        <w:t>7.1.2.1.3</w:t>
      </w:r>
      <w:r w:rsidRPr="00201E3B">
        <w:tab/>
        <w:t>Test description</w:t>
      </w:r>
    </w:p>
    <w:p w14:paraId="492D99D8" w14:textId="77777777" w:rsidR="00A540B5" w:rsidRPr="00201E3B" w:rsidRDefault="00A540B5" w:rsidP="00A540B5">
      <w:pPr>
        <w:pStyle w:val="H6"/>
      </w:pPr>
      <w:r w:rsidRPr="00201E3B">
        <w:t>7.1.2.1.3.1</w:t>
      </w:r>
      <w:r w:rsidRPr="00201E3B">
        <w:tab/>
        <w:t>Pre-test conditions</w:t>
      </w:r>
    </w:p>
    <w:p w14:paraId="7573C3F0" w14:textId="77777777" w:rsidR="00A540B5" w:rsidRPr="00201E3B" w:rsidRDefault="00A540B5" w:rsidP="00A540B5">
      <w:pPr>
        <w:pStyle w:val="H6"/>
      </w:pPr>
      <w:r w:rsidRPr="00201E3B">
        <w:t>System Simulator:</w:t>
      </w:r>
    </w:p>
    <w:p w14:paraId="7530D189" w14:textId="77777777" w:rsidR="00A540B5" w:rsidRPr="00201E3B" w:rsidRDefault="00A540B5" w:rsidP="00A540B5">
      <w:pPr>
        <w:pStyle w:val="B1"/>
      </w:pPr>
      <w:r w:rsidRPr="00201E3B">
        <w:t>-</w:t>
      </w:r>
      <w:r w:rsidRPr="00201E3B">
        <w:tab/>
      </w:r>
      <w:r w:rsidRPr="00201E3B">
        <w:rPr>
          <w:color w:val="000000"/>
        </w:rPr>
        <w:t>SS-UE1 (MCVideo client)</w:t>
      </w:r>
    </w:p>
    <w:p w14:paraId="6CE35EA4"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9B2ACBE"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0699D5E9"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AFF9CD" w14:textId="77777777" w:rsidR="00A540B5" w:rsidRPr="00201E3B" w:rsidRDefault="00A540B5" w:rsidP="00A540B5">
      <w:pPr>
        <w:pStyle w:val="B1"/>
      </w:pPr>
      <w:r w:rsidRPr="00201E3B">
        <w:t>-</w:t>
      </w:r>
      <w:r w:rsidRPr="00201E3B">
        <w:tab/>
      </w:r>
      <w:r w:rsidRPr="00201E3B">
        <w:rPr>
          <w:color w:val="000000"/>
        </w:rPr>
        <w:t>SS-NW (MCVideo server)</w:t>
      </w:r>
    </w:p>
    <w:p w14:paraId="380F031E"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F760FA"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575030CF" w14:textId="77777777" w:rsidR="00A540B5" w:rsidRPr="00201E3B" w:rsidRDefault="00A540B5" w:rsidP="00A540B5">
      <w:pPr>
        <w:pStyle w:val="H6"/>
      </w:pPr>
      <w:r w:rsidRPr="00201E3B">
        <w:t>IUT:</w:t>
      </w:r>
    </w:p>
    <w:p w14:paraId="3A6D54CF" w14:textId="77777777" w:rsidR="00A540B5" w:rsidRPr="00201E3B" w:rsidRDefault="00A540B5" w:rsidP="00A540B5">
      <w:pPr>
        <w:pStyle w:val="B1"/>
      </w:pPr>
      <w:r w:rsidRPr="00201E3B">
        <w:t>-</w:t>
      </w:r>
      <w:r w:rsidRPr="00201E3B">
        <w:tab/>
        <w:t>UE (MCVideo client)</w:t>
      </w:r>
    </w:p>
    <w:p w14:paraId="0F5B5A5A" w14:textId="77777777" w:rsidR="00A540B5" w:rsidRPr="00201E3B" w:rsidRDefault="00A540B5" w:rsidP="00A540B5">
      <w:pPr>
        <w:pStyle w:val="B1"/>
      </w:pPr>
      <w:r w:rsidRPr="00201E3B">
        <w:t>-</w:t>
      </w:r>
      <w:r w:rsidRPr="00201E3B">
        <w:tab/>
        <w:t>The test USIM set as defined in TS 36.579-1 [2], subclause 5.5.10 is inserted.</w:t>
      </w:r>
    </w:p>
    <w:p w14:paraId="3EA5D74F"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B41B668" w14:textId="77777777" w:rsidR="00A540B5" w:rsidRPr="00201E3B" w:rsidRDefault="00A540B5" w:rsidP="00A540B5">
      <w:pPr>
        <w:pStyle w:val="H6"/>
      </w:pPr>
      <w:r w:rsidRPr="00201E3B">
        <w:t>Preamble:</w:t>
      </w:r>
    </w:p>
    <w:p w14:paraId="22FFA347" w14:textId="77777777"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4427990F"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3E27AC1E"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1302C24F" w14:textId="77777777" w:rsidR="00A540B5" w:rsidRPr="00201E3B" w:rsidRDefault="00A540B5" w:rsidP="00A540B5">
      <w:pPr>
        <w:pStyle w:val="B1"/>
      </w:pPr>
      <w:r w:rsidRPr="00201E3B">
        <w:t>-</w:t>
      </w:r>
      <w:r w:rsidRPr="00201E3B">
        <w:tab/>
        <w:t>The UE is switched-off.</w:t>
      </w:r>
    </w:p>
    <w:p w14:paraId="6BE50825" w14:textId="77777777" w:rsidR="00A540B5" w:rsidRPr="00201E3B" w:rsidRDefault="00A540B5" w:rsidP="00A540B5">
      <w:pPr>
        <w:pStyle w:val="B1"/>
      </w:pPr>
      <w:r w:rsidRPr="00201E3B">
        <w:t>-</w:t>
      </w:r>
      <w:r w:rsidRPr="00201E3B">
        <w:tab/>
        <w:t>UE States at the end of the preamble</w:t>
      </w:r>
    </w:p>
    <w:p w14:paraId="4C765D2A" w14:textId="77777777" w:rsidR="00A540B5" w:rsidRPr="00201E3B" w:rsidRDefault="00A540B5" w:rsidP="00A540B5">
      <w:pPr>
        <w:pStyle w:val="B2"/>
      </w:pPr>
      <w:r w:rsidRPr="00201E3B">
        <w:t>-</w:t>
      </w:r>
      <w:r w:rsidRPr="00201E3B">
        <w:tab/>
        <w:t>The UE is in state 'switched-off'.</w:t>
      </w:r>
    </w:p>
    <w:p w14:paraId="73E0F97C" w14:textId="77777777" w:rsidR="00A540B5" w:rsidRPr="00201E3B" w:rsidRDefault="00A540B5" w:rsidP="00A540B5">
      <w:pPr>
        <w:pStyle w:val="H6"/>
      </w:pPr>
      <w:r w:rsidRPr="00201E3B">
        <w:lastRenderedPageBreak/>
        <w:t>7.1.2.1.3.2</w:t>
      </w:r>
      <w:r w:rsidRPr="00201E3B">
        <w:tab/>
        <w:t>Test procedure sequence</w:t>
      </w:r>
    </w:p>
    <w:p w14:paraId="18CFF319" w14:textId="77777777" w:rsidR="00A540B5" w:rsidRPr="00201E3B" w:rsidRDefault="00A540B5" w:rsidP="00A540B5">
      <w:pPr>
        <w:pStyle w:val="TH"/>
      </w:pPr>
      <w:r w:rsidRPr="00201E3B">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7B113EFC" w14:textId="77777777" w:rsidTr="00A540B5">
        <w:tc>
          <w:tcPr>
            <w:tcW w:w="648" w:type="dxa"/>
            <w:tcBorders>
              <w:top w:val="single" w:sz="4" w:space="0" w:color="auto"/>
              <w:left w:val="single" w:sz="4" w:space="0" w:color="auto"/>
              <w:bottom w:val="nil"/>
              <w:right w:val="single" w:sz="4" w:space="0" w:color="auto"/>
            </w:tcBorders>
            <w:hideMark/>
          </w:tcPr>
          <w:p w14:paraId="7CADD308"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385C8A7"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6F7421"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4C6D814"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5B5C32AF"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3FD5F64" w14:textId="77777777" w:rsidTr="00A540B5">
        <w:tc>
          <w:tcPr>
            <w:tcW w:w="648" w:type="dxa"/>
            <w:tcBorders>
              <w:top w:val="nil"/>
              <w:left w:val="single" w:sz="4" w:space="0" w:color="auto"/>
              <w:bottom w:val="single" w:sz="4" w:space="0" w:color="auto"/>
              <w:right w:val="single" w:sz="4" w:space="0" w:color="auto"/>
            </w:tcBorders>
          </w:tcPr>
          <w:p w14:paraId="5FAA3A76"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091B6E2"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121B2CD"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4D52CE0"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1277561"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1CEC236" w14:textId="77777777" w:rsidR="00A540B5" w:rsidRPr="00201E3B" w:rsidRDefault="00A540B5">
            <w:pPr>
              <w:pStyle w:val="TAH"/>
              <w:spacing w:line="256" w:lineRule="auto"/>
              <w:rPr>
                <w:lang w:eastAsia="en-US"/>
              </w:rPr>
            </w:pPr>
          </w:p>
        </w:tc>
      </w:tr>
      <w:tr w:rsidR="00A540B5" w:rsidRPr="00201E3B" w14:paraId="0487586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A416E00"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B25B458"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40844C3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6DA9C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184862"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DBDCD" w14:textId="77777777" w:rsidR="00A540B5" w:rsidRPr="00201E3B" w:rsidRDefault="00A540B5">
            <w:pPr>
              <w:pStyle w:val="TAC"/>
              <w:spacing w:line="256" w:lineRule="auto"/>
              <w:rPr>
                <w:lang w:eastAsia="en-US"/>
              </w:rPr>
            </w:pPr>
            <w:r w:rsidRPr="00201E3B">
              <w:rPr>
                <w:lang w:eastAsia="en-US"/>
              </w:rPr>
              <w:t>-</w:t>
            </w:r>
          </w:p>
        </w:tc>
      </w:tr>
      <w:tr w:rsidR="00A540B5" w:rsidRPr="00201E3B" w14:paraId="794C98F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7568BA1" w14:textId="77777777" w:rsidR="00A540B5" w:rsidRPr="00201E3B" w:rsidRDefault="00A540B5">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E378C2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407DCBB" w14:textId="77777777" w:rsidR="00A540B5" w:rsidRPr="00201E3B" w:rsidRDefault="00A540B5">
            <w:pPr>
              <w:pStyle w:val="TAN"/>
              <w:spacing w:line="256" w:lineRule="auto"/>
              <w:rPr>
                <w:lang w:eastAsia="en-US"/>
              </w:rPr>
            </w:pPr>
          </w:p>
          <w:p w14:paraId="5CABA662"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01ADD2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A251E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2C914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CE8837" w14:textId="77777777" w:rsidR="00A540B5" w:rsidRPr="00201E3B" w:rsidRDefault="00A540B5">
            <w:pPr>
              <w:pStyle w:val="TAC"/>
              <w:spacing w:line="256" w:lineRule="auto"/>
              <w:rPr>
                <w:lang w:eastAsia="en-US"/>
              </w:rPr>
            </w:pPr>
            <w:r w:rsidRPr="00201E3B">
              <w:rPr>
                <w:lang w:eastAsia="en-US"/>
              </w:rPr>
              <w:t>-</w:t>
            </w:r>
          </w:p>
        </w:tc>
      </w:tr>
      <w:tr w:rsidR="00A540B5" w:rsidRPr="00201E3B" w14:paraId="1465C41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A964183" w14:textId="77777777" w:rsidR="00A540B5" w:rsidRPr="00201E3B" w:rsidRDefault="00A540B5">
            <w:pPr>
              <w:pStyle w:val="TAC"/>
              <w:spacing w:line="256" w:lineRule="auto"/>
              <w:rPr>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15BEE2B" w14:textId="77777777" w:rsidR="00A540B5" w:rsidRPr="00201E3B" w:rsidRDefault="00A540B5">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7ECCCE92" w14:textId="77777777" w:rsidR="00A540B5" w:rsidRPr="00201E3B" w:rsidRDefault="00A540B5">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21DA6E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8F377"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C0E6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5D7F" w14:textId="77777777" w:rsidR="00A540B5" w:rsidRPr="00201E3B" w:rsidRDefault="00A540B5">
            <w:pPr>
              <w:pStyle w:val="TAC"/>
              <w:spacing w:line="256" w:lineRule="auto"/>
              <w:rPr>
                <w:lang w:eastAsia="en-US"/>
              </w:rPr>
            </w:pPr>
            <w:r w:rsidRPr="00201E3B">
              <w:rPr>
                <w:lang w:eastAsia="en-US"/>
              </w:rPr>
              <w:t>-</w:t>
            </w:r>
          </w:p>
        </w:tc>
      </w:tr>
      <w:tr w:rsidR="00A540B5" w:rsidRPr="00201E3B" w14:paraId="38D84BD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F1FFF52"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92AE47" w14:textId="77777777" w:rsidR="00A540B5" w:rsidRPr="00201E3B" w:rsidRDefault="00A540B5">
            <w:pPr>
              <w:pStyle w:val="TAL"/>
              <w:spacing w:line="256" w:lineRule="auto"/>
              <w:rPr>
                <w:lang w:eastAsia="en-US"/>
              </w:rPr>
            </w:pPr>
            <w:r w:rsidRPr="00201E3B">
              <w:rPr>
                <w:lang w:eastAsia="en-US"/>
              </w:rPr>
              <w:t>Make the UE (MCVideo Client) initiate an off-network broadcast call</w:t>
            </w:r>
          </w:p>
          <w:p w14:paraId="7B34AA30"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71EFD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0A12D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81D43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B72377" w14:textId="77777777" w:rsidR="00A540B5" w:rsidRPr="00201E3B" w:rsidRDefault="00A540B5">
            <w:pPr>
              <w:pStyle w:val="TAC"/>
              <w:spacing w:line="256" w:lineRule="auto"/>
              <w:rPr>
                <w:lang w:eastAsia="en-US"/>
              </w:rPr>
            </w:pPr>
            <w:r w:rsidRPr="00201E3B">
              <w:rPr>
                <w:lang w:eastAsia="en-US"/>
              </w:rPr>
              <w:t>-</w:t>
            </w:r>
          </w:p>
        </w:tc>
      </w:tr>
      <w:tr w:rsidR="00A540B5" w:rsidRPr="00201E3B" w14:paraId="0BA0BA1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CE27F79"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8413545" w14:textId="77777777" w:rsidR="00A540B5" w:rsidRPr="00201E3B" w:rsidRDefault="00A540B5">
            <w:pPr>
              <w:pStyle w:val="TAL"/>
              <w:spacing w:line="256" w:lineRule="auto"/>
              <w:rPr>
                <w:lang w:eastAsia="en-US"/>
              </w:rPr>
            </w:pPr>
            <w:r w:rsidRPr="00201E3B">
              <w:rPr>
                <w:lang w:eastAsia="en-US"/>
              </w:rPr>
              <w:t>EXCEPTION: The E-UTRA/EPC actions which are related to the MCVideo off-network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8A5A2F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6A6E6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19F23B"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6E9D99" w14:textId="77777777" w:rsidR="00A540B5" w:rsidRPr="00201E3B" w:rsidRDefault="00A540B5">
            <w:pPr>
              <w:pStyle w:val="TAC"/>
              <w:spacing w:line="256" w:lineRule="auto"/>
              <w:rPr>
                <w:lang w:eastAsia="en-US"/>
              </w:rPr>
            </w:pPr>
            <w:r w:rsidRPr="00201E3B">
              <w:rPr>
                <w:lang w:eastAsia="en-US"/>
              </w:rPr>
              <w:t>-</w:t>
            </w:r>
          </w:p>
        </w:tc>
      </w:tr>
      <w:tr w:rsidR="00A540B5" w:rsidRPr="00201E3B" w14:paraId="6BB31BF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00FF773" w14:textId="77777777" w:rsidR="00A540B5" w:rsidRPr="00201E3B" w:rsidRDefault="00A540B5">
            <w:pPr>
              <w:pStyle w:val="TAC"/>
              <w:spacing w:line="256" w:lineRule="auto"/>
              <w:rPr>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F94B5C1" w14:textId="77777777" w:rsidR="00A540B5" w:rsidRPr="00201E3B" w:rsidRDefault="00A540B5">
            <w:pPr>
              <w:pStyle w:val="TAL"/>
              <w:spacing w:line="256" w:lineRule="auto"/>
              <w:rPr>
                <w:lang w:eastAsia="en-US"/>
              </w:rPr>
            </w:pPr>
            <w:r w:rsidRPr="00201E3B">
              <w:rPr>
                <w:lang w:eastAsia="en-US"/>
              </w:rPr>
              <w:t>Check: Does the UE (MCVideo client) send a GROUP CALL BROADCAST message?</w:t>
            </w:r>
          </w:p>
          <w:p w14:paraId="370D8D6F" w14:textId="77777777" w:rsidR="00A540B5" w:rsidRPr="00201E3B" w:rsidRDefault="00A540B5">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1DF7B52A"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2EDDDEE"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3A67CCDA"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B2A956C" w14:textId="77777777" w:rsidR="00A540B5" w:rsidRPr="00201E3B" w:rsidRDefault="00A540B5">
            <w:pPr>
              <w:pStyle w:val="TAC"/>
              <w:spacing w:line="256" w:lineRule="auto"/>
              <w:rPr>
                <w:lang w:eastAsia="en-US"/>
              </w:rPr>
            </w:pPr>
            <w:r w:rsidRPr="00201E3B">
              <w:rPr>
                <w:lang w:eastAsia="en-US"/>
              </w:rPr>
              <w:t>P</w:t>
            </w:r>
          </w:p>
        </w:tc>
      </w:tr>
      <w:tr w:rsidR="00A540B5" w:rsidRPr="00201E3B" w14:paraId="0600A6B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14584E3" w14:textId="77777777" w:rsidR="00A540B5" w:rsidRPr="00201E3B" w:rsidRDefault="00A540B5">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307D97F" w14:textId="77777777" w:rsidR="00A540B5" w:rsidRPr="00201E3B" w:rsidRDefault="00A540B5">
            <w:pPr>
              <w:pStyle w:val="TAL"/>
              <w:spacing w:line="256" w:lineRule="auto"/>
              <w:rPr>
                <w:lang w:eastAsia="en-US"/>
              </w:rPr>
            </w:pPr>
            <w:r w:rsidRPr="00201E3B">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0F2FBF99"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35D5F7C5" w14:textId="77777777" w:rsidR="00A540B5" w:rsidRPr="00201E3B" w:rsidRDefault="00A540B5">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6C8F1A54"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48F1F995" w14:textId="77777777" w:rsidR="00A540B5" w:rsidRPr="00201E3B" w:rsidRDefault="00A540B5">
            <w:pPr>
              <w:pStyle w:val="TAC"/>
              <w:spacing w:line="256" w:lineRule="auto"/>
              <w:rPr>
                <w:lang w:eastAsia="en-US"/>
              </w:rPr>
            </w:pPr>
          </w:p>
        </w:tc>
      </w:tr>
      <w:tr w:rsidR="00A540B5" w:rsidRPr="00201E3B" w14:paraId="6DF07A4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2088F4C" w14:textId="77777777" w:rsidR="00A540B5" w:rsidRPr="00201E3B" w:rsidRDefault="00A540B5">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6E481F" w14:textId="77777777" w:rsidR="00A540B5" w:rsidRPr="00201E3B" w:rsidRDefault="00A540B5">
            <w:pPr>
              <w:pStyle w:val="TAL"/>
              <w:spacing w:line="256" w:lineRule="auto"/>
              <w:rPr>
                <w:lang w:eastAsia="en-US"/>
              </w:rPr>
            </w:pPr>
            <w:r w:rsidRPr="00201E3B">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AD1D496"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D533C5"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42FC5A9"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7BECDF7" w14:textId="77777777" w:rsidR="00A540B5" w:rsidRPr="00201E3B" w:rsidRDefault="00A540B5">
            <w:pPr>
              <w:pStyle w:val="TAC"/>
              <w:spacing w:line="256" w:lineRule="auto"/>
              <w:rPr>
                <w:lang w:eastAsia="en-US"/>
              </w:rPr>
            </w:pPr>
            <w:r w:rsidRPr="00201E3B">
              <w:rPr>
                <w:lang w:eastAsia="en-US"/>
              </w:rPr>
              <w:t>P</w:t>
            </w:r>
          </w:p>
        </w:tc>
      </w:tr>
      <w:tr w:rsidR="00A540B5" w:rsidRPr="00201E3B" w14:paraId="78324AE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D911306" w14:textId="77777777" w:rsidR="00A540B5" w:rsidRPr="00201E3B" w:rsidRDefault="00A540B5">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939D6F" w14:textId="77777777" w:rsidR="00A540B5" w:rsidRPr="00201E3B" w:rsidRDefault="00A540B5">
            <w:pPr>
              <w:pStyle w:val="TAL"/>
              <w:spacing w:line="256" w:lineRule="auto"/>
              <w:rPr>
                <w:lang w:eastAsia="en-US"/>
              </w:rPr>
            </w:pPr>
            <w:r w:rsidRPr="00201E3B">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170B4D0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976EC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82583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8039B2" w14:textId="77777777" w:rsidR="00A540B5" w:rsidRPr="00201E3B" w:rsidRDefault="00A540B5">
            <w:pPr>
              <w:pStyle w:val="TAC"/>
              <w:spacing w:line="256" w:lineRule="auto"/>
              <w:rPr>
                <w:lang w:eastAsia="en-US"/>
              </w:rPr>
            </w:pPr>
            <w:r w:rsidRPr="00201E3B">
              <w:rPr>
                <w:lang w:eastAsia="en-US"/>
              </w:rPr>
              <w:t>-</w:t>
            </w:r>
          </w:p>
        </w:tc>
      </w:tr>
      <w:tr w:rsidR="00A540B5" w:rsidRPr="00201E3B" w14:paraId="0D21A4A2"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71BAE5" w14:textId="77777777" w:rsidR="00A540B5" w:rsidRPr="00201E3B" w:rsidRDefault="00A540B5">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21BB7A2" w14:textId="77777777" w:rsidR="00A540B5" w:rsidRPr="00201E3B" w:rsidRDefault="00A540B5">
            <w:pPr>
              <w:pStyle w:val="TAL"/>
              <w:spacing w:line="256" w:lineRule="auto"/>
              <w:rPr>
                <w:lang w:eastAsia="en-US"/>
              </w:rPr>
            </w:pPr>
            <w:r w:rsidRPr="00201E3B">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2C60B6E4"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555182E"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7C8D5DE5"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6581B71" w14:textId="77777777" w:rsidR="00A540B5" w:rsidRPr="00201E3B" w:rsidRDefault="00A540B5">
            <w:pPr>
              <w:pStyle w:val="TAC"/>
              <w:spacing w:line="256" w:lineRule="auto"/>
              <w:rPr>
                <w:lang w:eastAsia="en-US"/>
              </w:rPr>
            </w:pPr>
            <w:r w:rsidRPr="00201E3B">
              <w:rPr>
                <w:lang w:eastAsia="en-US"/>
              </w:rPr>
              <w:t>P</w:t>
            </w:r>
          </w:p>
        </w:tc>
      </w:tr>
      <w:tr w:rsidR="00A540B5" w:rsidRPr="00201E3B" w14:paraId="2D89F32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EB58183"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436744D" w14:textId="77777777" w:rsidR="00A540B5" w:rsidRPr="00201E3B" w:rsidRDefault="00A540B5">
            <w:pPr>
              <w:pStyle w:val="TAL"/>
              <w:spacing w:line="256" w:lineRule="auto"/>
              <w:rPr>
                <w:lang w:eastAsia="en-US"/>
              </w:rPr>
            </w:pPr>
            <w:r w:rsidRPr="00201E3B">
              <w:rPr>
                <w:lang w:eastAsia="en-US"/>
              </w:rPr>
              <w:t>Make the UE (MCVideo Client) cancel the broadcast call</w:t>
            </w:r>
          </w:p>
          <w:p w14:paraId="68189585" w14:textId="77777777" w:rsidR="00A540B5" w:rsidRPr="00201E3B" w:rsidRDefault="00A540B5">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22D10B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E730E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4C8B8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927472" w14:textId="77777777" w:rsidR="00A540B5" w:rsidRPr="00201E3B" w:rsidRDefault="00A540B5">
            <w:pPr>
              <w:pStyle w:val="TAC"/>
              <w:spacing w:line="256" w:lineRule="auto"/>
              <w:rPr>
                <w:lang w:eastAsia="en-US"/>
              </w:rPr>
            </w:pPr>
            <w:r w:rsidRPr="00201E3B">
              <w:rPr>
                <w:lang w:eastAsia="en-US"/>
              </w:rPr>
              <w:t>-</w:t>
            </w:r>
          </w:p>
        </w:tc>
      </w:tr>
      <w:tr w:rsidR="00A540B5" w:rsidRPr="00201E3B" w14:paraId="6ABA96C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0432DA4"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4C3A9EB4" w14:textId="77777777" w:rsidR="00A540B5" w:rsidRPr="00201E3B" w:rsidRDefault="00A540B5">
            <w:pPr>
              <w:pStyle w:val="TAL"/>
              <w:spacing w:line="256" w:lineRule="auto"/>
              <w:rPr>
                <w:lang w:eastAsia="en-US"/>
              </w:rPr>
            </w:pPr>
            <w:r w:rsidRPr="00201E3B">
              <w:rPr>
                <w:lang w:eastAsia="en-US"/>
              </w:rPr>
              <w:t xml:space="preserve">Check: Does the UE (MCVideo client) send a GROUP CALL BROADCAST END message and </w:t>
            </w:r>
            <w:r w:rsidRPr="00201E3B">
              <w:rPr>
                <w:lang w:eastAsia="ko-KR"/>
              </w:rPr>
              <w:t>enter the "B1: start-stop" state</w:t>
            </w:r>
            <w:r w:rsidRPr="00201E3B">
              <w:rPr>
                <w:lang w:eastAsia="en-US"/>
              </w:rPr>
              <w:t>?</w:t>
            </w:r>
          </w:p>
          <w:p w14:paraId="7FE74D15" w14:textId="77777777" w:rsidR="00A540B5" w:rsidRPr="00201E3B" w:rsidRDefault="00A540B5">
            <w:pPr>
              <w:pStyle w:val="TAL"/>
              <w:spacing w:line="256" w:lineRule="auto"/>
              <w:rPr>
                <w:lang w:eastAsia="en-US"/>
              </w:rPr>
            </w:pPr>
            <w:r w:rsidRPr="00201E3B">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7851BD5"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89A84C" w14:textId="77777777" w:rsidR="00A540B5" w:rsidRPr="00201E3B" w:rsidRDefault="00A540B5">
            <w:pPr>
              <w:pStyle w:val="TAL"/>
              <w:spacing w:line="256" w:lineRule="auto"/>
              <w:rPr>
                <w:lang w:eastAsia="en-US"/>
              </w:rPr>
            </w:pPr>
            <w:r w:rsidRPr="00201E3B">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40A575B"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BC61FB1" w14:textId="77777777" w:rsidR="00A540B5" w:rsidRPr="00201E3B" w:rsidRDefault="00A540B5">
            <w:pPr>
              <w:pStyle w:val="TAC"/>
              <w:spacing w:line="256" w:lineRule="auto"/>
              <w:rPr>
                <w:lang w:eastAsia="en-US"/>
              </w:rPr>
            </w:pPr>
            <w:r w:rsidRPr="00201E3B">
              <w:rPr>
                <w:lang w:eastAsia="en-US"/>
              </w:rPr>
              <w:t>P</w:t>
            </w:r>
          </w:p>
        </w:tc>
      </w:tr>
      <w:tr w:rsidR="00A540B5" w:rsidRPr="00201E3B" w14:paraId="288016E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3372317"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49F82E"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1C2D9D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2C2B3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824DC6"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EE5D59" w14:textId="77777777" w:rsidR="00A540B5" w:rsidRPr="00201E3B" w:rsidRDefault="00A540B5">
            <w:pPr>
              <w:pStyle w:val="TAC"/>
              <w:spacing w:line="256" w:lineRule="auto"/>
              <w:rPr>
                <w:lang w:eastAsia="en-US"/>
              </w:rPr>
            </w:pPr>
            <w:r w:rsidRPr="00201E3B">
              <w:rPr>
                <w:lang w:eastAsia="en-US"/>
              </w:rPr>
              <w:t>-</w:t>
            </w:r>
          </w:p>
        </w:tc>
      </w:tr>
      <w:tr w:rsidR="00A540B5" w:rsidRPr="00201E3B" w14:paraId="254FB499" w14:textId="77777777" w:rsidTr="00A540B5">
        <w:tc>
          <w:tcPr>
            <w:tcW w:w="9762" w:type="dxa"/>
            <w:gridSpan w:val="6"/>
            <w:tcBorders>
              <w:top w:val="single" w:sz="4" w:space="0" w:color="auto"/>
              <w:left w:val="single" w:sz="4" w:space="0" w:color="auto"/>
              <w:bottom w:val="single" w:sz="4" w:space="0" w:color="auto"/>
              <w:right w:val="single" w:sz="4" w:space="0" w:color="auto"/>
            </w:tcBorders>
            <w:hideMark/>
          </w:tcPr>
          <w:p w14:paraId="54FC0B50"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p w14:paraId="644AE303" w14:textId="77777777" w:rsidR="00A540B5" w:rsidRPr="00201E3B" w:rsidRDefault="00A540B5">
            <w:pPr>
              <w:pStyle w:val="TAN"/>
              <w:spacing w:line="256" w:lineRule="auto"/>
              <w:rPr>
                <w:lang w:eastAsia="en-US"/>
              </w:rPr>
            </w:pPr>
            <w:r w:rsidRPr="00201E3B">
              <w:rPr>
                <w:lang w:eastAsia="en-US"/>
              </w:rPr>
              <w:t>NOTE 2:</w:t>
            </w:r>
            <w:r w:rsidRPr="00201E3B">
              <w:rPr>
                <w:lang w:eastAsia="en-US"/>
              </w:rPr>
              <w:tab/>
              <w:t xml:space="preserve">Timer </w:t>
            </w:r>
            <w:r w:rsidRPr="00201E3B">
              <w:rPr>
                <w:lang w:eastAsia="ko-KR"/>
              </w:rPr>
              <w:t>TFB2 (broadcast retransmission)</w:t>
            </w:r>
            <w:r w:rsidRPr="00201E3B">
              <w:rPr>
                <w:lang w:eastAsia="en-US"/>
              </w:rPr>
              <w:t xml:space="preserve"> is started by the MCVideo Client upon the sending of the GROUP CALL BROADCAST message. Timer </w:t>
            </w:r>
            <w:r w:rsidRPr="00201E3B">
              <w:rPr>
                <w:lang w:eastAsia="ko-KR"/>
              </w:rPr>
              <w:t>TFB2 (broadcast retransmission)</w:t>
            </w:r>
            <w:r w:rsidRPr="00201E3B">
              <w:rPr>
                <w:lang w:eastAsia="en-US"/>
              </w:rPr>
              <w:t xml:space="preserve">=10s, as defined in TS 36.579-1 [2], Table 5.5.8.1-1. At the expire of timer </w:t>
            </w:r>
            <w:r w:rsidRPr="00201E3B">
              <w:rPr>
                <w:lang w:eastAsia="ko-KR"/>
              </w:rPr>
              <w:t>TFB2 (broadcast retransmission)</w:t>
            </w:r>
            <w:r w:rsidRPr="00201E3B">
              <w:rPr>
                <w:lang w:eastAsia="en-US"/>
              </w:rPr>
              <w:t xml:space="preserve">, the MCVideo Client resends the </w:t>
            </w:r>
            <w:r w:rsidRPr="00201E3B">
              <w:rPr>
                <w:lang w:eastAsia="ko-KR"/>
              </w:rPr>
              <w:t>GROUP CALL BROADCAST message.</w:t>
            </w:r>
          </w:p>
          <w:p w14:paraId="27F3D9F6" w14:textId="77777777" w:rsidR="00A540B5" w:rsidRPr="00201E3B" w:rsidRDefault="00A540B5">
            <w:pPr>
              <w:pStyle w:val="TAN"/>
              <w:spacing w:line="256" w:lineRule="auto"/>
              <w:rPr>
                <w:lang w:eastAsia="en-US"/>
              </w:rPr>
            </w:pPr>
            <w:r w:rsidRPr="00201E3B">
              <w:rPr>
                <w:lang w:eastAsia="en-US"/>
              </w:rPr>
              <w:lastRenderedPageBreak/>
              <w:t>NOTE 3:</w:t>
            </w:r>
            <w:r w:rsidRPr="00201E3B">
              <w:rPr>
                <w:lang w:eastAsia="en-US"/>
              </w:rPr>
              <w:tab/>
            </w:r>
            <w:r w:rsidRPr="00201E3B">
              <w:rPr>
                <w:szCs w:val="18"/>
                <w:lang w:eastAsia="en-US"/>
              </w:rPr>
              <w:t xml:space="preserve">If the MCVideo User does not cancel the broadcast call before timer </w:t>
            </w:r>
            <w:r w:rsidRPr="00201E3B">
              <w:rPr>
                <w:lang w:eastAsia="ko-KR"/>
              </w:rPr>
              <w:t xml:space="preserve">TFB2 (broadcast retransmission) </w:t>
            </w:r>
            <w:r w:rsidRPr="00201E3B">
              <w:rPr>
                <w:szCs w:val="18"/>
                <w:lang w:eastAsia="en-US"/>
              </w:rPr>
              <w:t xml:space="preserve">expires, then the MCVideo Client will resend the </w:t>
            </w:r>
            <w:r w:rsidRPr="00201E3B">
              <w:rPr>
                <w:lang w:eastAsia="en-US"/>
              </w:rPr>
              <w:t xml:space="preserve">GROUP CALL BROADCAST </w:t>
            </w:r>
            <w:r w:rsidRPr="00201E3B">
              <w:rPr>
                <w:szCs w:val="18"/>
                <w:lang w:eastAsia="en-US"/>
              </w:rPr>
              <w:t>message per TS 24.379 [9] and the remaining steps will not be valid. If during test execution it is found that the specified timer value is not large enough, then a new value needs to be specified.</w:t>
            </w:r>
          </w:p>
          <w:p w14:paraId="50FD6D1C" w14:textId="77777777" w:rsidR="00A540B5" w:rsidRPr="00201E3B" w:rsidRDefault="00A540B5">
            <w:pPr>
              <w:pStyle w:val="TAN"/>
              <w:spacing w:line="256" w:lineRule="auto"/>
              <w:rPr>
                <w:lang w:eastAsia="en-US"/>
              </w:rPr>
            </w:pPr>
            <w:r w:rsidRPr="00201E3B">
              <w:rPr>
                <w:lang w:eastAsia="en-US"/>
              </w:rPr>
              <w:t>NOTE 4:</w:t>
            </w:r>
            <w:r w:rsidRPr="00201E3B">
              <w:rPr>
                <w:lang w:eastAsia="en-US"/>
              </w:rPr>
              <w:tab/>
              <w:t xml:space="preserve">Timer </w:t>
            </w:r>
            <w:r w:rsidRPr="00201E3B">
              <w:rPr>
                <w:lang w:eastAsia="ko-KR"/>
              </w:rPr>
              <w:t>TFB2 (broadcast retransmission)</w:t>
            </w:r>
            <w:r w:rsidRPr="00201E3B">
              <w:rPr>
                <w:lang w:eastAsia="en-US"/>
              </w:rPr>
              <w:t xml:space="preserve"> is stopped by the MCVideo Client upon the sending of the GROUP CALL BROADCAST END message.</w:t>
            </w:r>
          </w:p>
        </w:tc>
      </w:tr>
    </w:tbl>
    <w:p w14:paraId="7DD01ADC" w14:textId="77777777" w:rsidR="00A540B5" w:rsidRPr="00201E3B" w:rsidRDefault="00A540B5" w:rsidP="00A540B5"/>
    <w:p w14:paraId="33A35C7D" w14:textId="77777777" w:rsidR="00A540B5" w:rsidRPr="00201E3B" w:rsidRDefault="00A540B5" w:rsidP="00A540B5">
      <w:pPr>
        <w:pStyle w:val="H6"/>
      </w:pPr>
      <w:r w:rsidRPr="00201E3B">
        <w:t>7.1.2.1.3.3</w:t>
      </w:r>
      <w:r w:rsidRPr="00201E3B">
        <w:tab/>
        <w:t>Specific message contents</w:t>
      </w:r>
    </w:p>
    <w:p w14:paraId="1D1FF6E9" w14:textId="77777777" w:rsidR="00A540B5" w:rsidRPr="00201E3B" w:rsidRDefault="00A540B5" w:rsidP="00A540B5">
      <w:pPr>
        <w:pStyle w:val="TH"/>
      </w:pPr>
      <w:bookmarkStart w:id="892" w:name="_Hlk100154113"/>
      <w:r w:rsidRPr="00201E3B">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1ACB33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E5017C4"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0E23878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96405F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4DAE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8E760E"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553E27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DBA38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4125A60" w14:textId="77777777" w:rsidR="00A540B5" w:rsidRPr="00201E3B" w:rsidRDefault="00A540B5">
            <w:pPr>
              <w:pStyle w:val="TAL"/>
              <w:spacing w:line="256" w:lineRule="auto"/>
              <w:rPr>
                <w:lang w:eastAsia="zh-CN"/>
              </w:rPr>
            </w:pPr>
            <w:r w:rsidRPr="00201E3B">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F21C7AD"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5DF6178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4F19486" w14:textId="77777777" w:rsidR="00A540B5" w:rsidRPr="00201E3B" w:rsidRDefault="00A540B5">
            <w:pPr>
              <w:pStyle w:val="TAL"/>
              <w:spacing w:line="256" w:lineRule="auto"/>
              <w:rPr>
                <w:lang w:eastAsia="en-US"/>
              </w:rPr>
            </w:pPr>
          </w:p>
        </w:tc>
      </w:tr>
      <w:tr w:rsidR="00A540B5" w:rsidRPr="00201E3B" w14:paraId="23CC9D4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F1D83DB" w14:textId="77777777" w:rsidR="00A540B5" w:rsidRPr="00201E3B" w:rsidRDefault="00A540B5">
            <w:pPr>
              <w:pStyle w:val="TAL"/>
              <w:spacing w:line="256" w:lineRule="auto"/>
              <w:rPr>
                <w:lang w:eastAsia="zh-CN"/>
              </w:rPr>
            </w:pPr>
            <w:r w:rsidRPr="00201E3B">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6A582E2B" w14:textId="77777777" w:rsidR="00A540B5" w:rsidRPr="00201E3B" w:rsidRDefault="00A540B5">
            <w:pPr>
              <w:pStyle w:val="TAH"/>
              <w:spacing w:line="256" w:lineRule="auto"/>
              <w:jc w:val="left"/>
              <w:rPr>
                <w:b w:val="0"/>
                <w:bCs/>
                <w:lang w:eastAsia="en-US"/>
              </w:rPr>
            </w:pPr>
            <w:r w:rsidRPr="00201E3B">
              <w:rPr>
                <w:b w:val="0"/>
                <w:bCs/>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53F00EA6" w14:textId="77777777" w:rsidR="00A540B5" w:rsidRPr="00201E3B" w:rsidRDefault="00A540B5">
            <w:pPr>
              <w:pStyle w:val="TAH"/>
              <w:spacing w:line="256" w:lineRule="auto"/>
              <w:jc w:val="left"/>
              <w:rPr>
                <w:b w:val="0"/>
                <w:lang w:eastAsia="en-US"/>
              </w:rPr>
            </w:pPr>
            <w:r w:rsidRPr="00201E3B">
              <w:rPr>
                <w:b w:val="0"/>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3B6EC6C7" w14:textId="77777777" w:rsidR="00A540B5" w:rsidRPr="00201E3B" w:rsidRDefault="00A540B5">
            <w:pPr>
              <w:pStyle w:val="TAL"/>
              <w:spacing w:line="256" w:lineRule="auto"/>
              <w:rPr>
                <w:lang w:eastAsia="en-US"/>
              </w:rPr>
            </w:pPr>
          </w:p>
        </w:tc>
      </w:tr>
    </w:tbl>
    <w:p w14:paraId="7BBA9697" w14:textId="77777777" w:rsidR="00A540B5" w:rsidRPr="00201E3B" w:rsidRDefault="00A540B5" w:rsidP="00A540B5"/>
    <w:p w14:paraId="40300AFA" w14:textId="77777777" w:rsidR="00A540B5" w:rsidRPr="00201E3B" w:rsidRDefault="00A540B5" w:rsidP="00A540B5">
      <w:pPr>
        <w:pStyle w:val="TH"/>
      </w:pPr>
      <w:bookmarkStart w:id="893" w:name="_Hlk100153871"/>
      <w:bookmarkEnd w:id="892"/>
      <w:r w:rsidRPr="00201E3B">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80807D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21F6DC" w14:textId="77777777" w:rsidR="00A540B5" w:rsidRPr="00201E3B" w:rsidRDefault="00A540B5">
            <w:pPr>
              <w:pStyle w:val="TAL"/>
              <w:spacing w:line="256" w:lineRule="auto"/>
              <w:rPr>
                <w:lang w:eastAsia="en-US"/>
              </w:rPr>
            </w:pPr>
            <w:r w:rsidRPr="00201E3B">
              <w:rPr>
                <w:lang w:eastAsia="en-US"/>
              </w:rPr>
              <w:t>Derivation Path: TS 36.579-1 [2], Table 5.5.5.6.1-1</w:t>
            </w:r>
          </w:p>
        </w:tc>
      </w:tr>
      <w:tr w:rsidR="00A540B5" w:rsidRPr="00201E3B" w14:paraId="4CA4136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7210270"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678C41"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7C865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3A5A3A"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034AA8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890FF6" w14:textId="77777777" w:rsidR="00A540B5" w:rsidRPr="00201E3B" w:rsidRDefault="00A540B5">
            <w:pPr>
              <w:pStyle w:val="TAL"/>
              <w:spacing w:line="256" w:lineRule="auto"/>
              <w:rPr>
                <w:lang w:eastAsia="zh-CN"/>
              </w:rPr>
            </w:pPr>
            <w:r w:rsidRPr="00201E3B">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1E363D64" w14:textId="77777777" w:rsidR="00A540B5" w:rsidRPr="00201E3B" w:rsidRDefault="00A540B5">
            <w:pPr>
              <w:pStyle w:val="TAL"/>
              <w:spacing w:line="256" w:lineRule="auto"/>
              <w:rPr>
                <w:lang w:eastAsia="en-US"/>
              </w:rPr>
            </w:pPr>
            <w:r w:rsidRPr="00201E3B">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21DDE3D2"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879B57F" w14:textId="77777777" w:rsidR="00A540B5" w:rsidRPr="00201E3B" w:rsidRDefault="00A540B5">
            <w:pPr>
              <w:pStyle w:val="TAL"/>
              <w:spacing w:line="256" w:lineRule="auto"/>
              <w:rPr>
                <w:lang w:eastAsia="en-US"/>
              </w:rPr>
            </w:pPr>
          </w:p>
        </w:tc>
      </w:tr>
      <w:bookmarkEnd w:id="893"/>
    </w:tbl>
    <w:p w14:paraId="0F7F756F" w14:textId="77777777" w:rsidR="00A540B5" w:rsidRPr="00201E3B" w:rsidRDefault="00A540B5" w:rsidP="00A540B5"/>
    <w:p w14:paraId="27C8DC1F" w14:textId="77777777" w:rsidR="00A540B5" w:rsidRPr="00201E3B" w:rsidRDefault="00A540B5" w:rsidP="00A540B5">
      <w:pPr>
        <w:pStyle w:val="TH"/>
      </w:pPr>
      <w:r w:rsidRPr="00201E3B">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294EB12"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B15EF6" w14:textId="77777777" w:rsidR="00A540B5" w:rsidRPr="00201E3B" w:rsidRDefault="00A540B5">
            <w:pPr>
              <w:pStyle w:val="TAL"/>
              <w:spacing w:line="256" w:lineRule="auto"/>
              <w:rPr>
                <w:lang w:eastAsia="en-US"/>
              </w:rPr>
            </w:pPr>
            <w:r w:rsidRPr="00201E3B">
              <w:rPr>
                <w:lang w:eastAsia="en-US"/>
              </w:rPr>
              <w:t>Derivation Path: TS 36.579-1 [2], Table 5.5.5.6.1-1</w:t>
            </w:r>
          </w:p>
        </w:tc>
      </w:tr>
      <w:tr w:rsidR="00A540B5" w:rsidRPr="00201E3B" w14:paraId="248C04C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60AD401"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73E24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BBEB25"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438DD3B"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83EA6B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9F8EFF" w14:textId="77777777" w:rsidR="00A540B5" w:rsidRPr="00201E3B" w:rsidRDefault="00A540B5">
            <w:pPr>
              <w:pStyle w:val="TAL"/>
              <w:spacing w:line="256" w:lineRule="auto"/>
              <w:rPr>
                <w:lang w:eastAsia="zh-CN"/>
              </w:rPr>
            </w:pPr>
            <w:r w:rsidRPr="00201E3B">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463DA487" w14:textId="77777777" w:rsidR="00A540B5" w:rsidRPr="00201E3B" w:rsidRDefault="00A540B5">
            <w:pPr>
              <w:pStyle w:val="TAL"/>
              <w:spacing w:line="256" w:lineRule="auto"/>
              <w:rPr>
                <w:lang w:eastAsia="en-US"/>
              </w:rPr>
            </w:pPr>
            <w:r w:rsidRPr="00201E3B">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45DDAB5B"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64039381" w14:textId="77777777" w:rsidR="00A540B5" w:rsidRPr="00201E3B" w:rsidRDefault="00A540B5">
            <w:pPr>
              <w:pStyle w:val="TAL"/>
              <w:spacing w:line="256" w:lineRule="auto"/>
              <w:rPr>
                <w:lang w:eastAsia="en-US"/>
              </w:rPr>
            </w:pPr>
          </w:p>
        </w:tc>
      </w:tr>
    </w:tbl>
    <w:p w14:paraId="168E6EB5" w14:textId="77777777" w:rsidR="00A540B5" w:rsidRPr="00201E3B" w:rsidRDefault="00A540B5" w:rsidP="00A540B5"/>
    <w:p w14:paraId="627E9CE1" w14:textId="77777777" w:rsidR="00A540B5" w:rsidRPr="00201E3B" w:rsidRDefault="00A540B5" w:rsidP="00095F66">
      <w:pPr>
        <w:pStyle w:val="Heading4"/>
      </w:pPr>
      <w:bookmarkStart w:id="894" w:name="_Toc123748520"/>
      <w:r w:rsidRPr="00201E3B">
        <w:t>7.1.2.2</w:t>
      </w:r>
      <w:r w:rsidRPr="00201E3B">
        <w:tab/>
        <w:t>Off-network / Group Call / Broadcast Group Call / Originator Releases Call / Client Terminated (CT)</w:t>
      </w:r>
      <w:bookmarkEnd w:id="894"/>
    </w:p>
    <w:p w14:paraId="2E5550C3" w14:textId="77777777" w:rsidR="00A540B5" w:rsidRPr="00201E3B" w:rsidRDefault="00A540B5" w:rsidP="00A540B5">
      <w:pPr>
        <w:pStyle w:val="H6"/>
      </w:pPr>
      <w:r w:rsidRPr="00201E3B">
        <w:t>7.1.2.2.1</w:t>
      </w:r>
      <w:r w:rsidRPr="00201E3B">
        <w:tab/>
        <w:t>Test Purpose (TP)</w:t>
      </w:r>
    </w:p>
    <w:p w14:paraId="1A080755" w14:textId="77777777" w:rsidR="00A540B5" w:rsidRPr="00201E3B" w:rsidRDefault="00A540B5" w:rsidP="00A540B5">
      <w:pPr>
        <w:pStyle w:val="H6"/>
      </w:pPr>
      <w:r w:rsidRPr="00201E3B">
        <w:t>(1)</w:t>
      </w:r>
    </w:p>
    <w:p w14:paraId="410E0E16"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533F4366"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D097EFD"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UE (MCVideo Client) receives a Transmission Granted message</w:t>
      </w:r>
      <w:r w:rsidRPr="00201E3B">
        <w:rPr>
          <w:noProof w:val="0"/>
          <w:lang w:eastAsia="ko-KR"/>
        </w:rPr>
        <w:t xml:space="preserve"> with </w:t>
      </w:r>
      <w:r w:rsidRPr="00201E3B">
        <w:rPr>
          <w:noProof w:val="0"/>
        </w:rPr>
        <w:t>the Transmission Indicator field included and with the B-bit set to '1' (Broadcast group call) }</w:t>
      </w:r>
    </w:p>
    <w:p w14:paraId="30598F12"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provides a notification to the MCVideo User indicating that this is a broadcast group call }</w:t>
      </w:r>
    </w:p>
    <w:p w14:paraId="76D2733D" w14:textId="77777777" w:rsidR="00A540B5" w:rsidRPr="00201E3B" w:rsidRDefault="00A540B5" w:rsidP="00A540B5">
      <w:pPr>
        <w:pStyle w:val="PL"/>
        <w:rPr>
          <w:noProof w:val="0"/>
        </w:rPr>
      </w:pPr>
      <w:r w:rsidRPr="00201E3B">
        <w:rPr>
          <w:noProof w:val="0"/>
        </w:rPr>
        <w:t xml:space="preserve">            }</w:t>
      </w:r>
    </w:p>
    <w:p w14:paraId="029BD2DD" w14:textId="77777777" w:rsidR="00A540B5" w:rsidRPr="00201E3B" w:rsidRDefault="00A540B5" w:rsidP="00A540B5">
      <w:pPr>
        <w:pStyle w:val="PL"/>
        <w:rPr>
          <w:b/>
          <w:noProof w:val="0"/>
        </w:rPr>
      </w:pPr>
    </w:p>
    <w:p w14:paraId="2EF52ABF" w14:textId="77777777" w:rsidR="00A540B5" w:rsidRPr="00201E3B" w:rsidRDefault="00A540B5" w:rsidP="00A540B5">
      <w:pPr>
        <w:pStyle w:val="H6"/>
      </w:pPr>
      <w:r w:rsidRPr="00201E3B">
        <w:t>(2)</w:t>
      </w:r>
    </w:p>
    <w:p w14:paraId="0E75BFA7"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in an ongoing off-network broadcast group call }</w:t>
      </w:r>
    </w:p>
    <w:p w14:paraId="5646211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B713F42"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requests to send media</w:t>
      </w:r>
      <w:r w:rsidRPr="00201E3B">
        <w:rPr>
          <w:noProof w:val="0"/>
          <w:lang w:eastAsia="ko-KR"/>
        </w:rPr>
        <w:t xml:space="preserve"> </w:t>
      </w:r>
      <w:r w:rsidRPr="00201E3B">
        <w:rPr>
          <w:noProof w:val="0"/>
        </w:rPr>
        <w:t>}</w:t>
      </w:r>
    </w:p>
    <w:p w14:paraId="2294AC22"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does not send a Transmission Request message }</w:t>
      </w:r>
    </w:p>
    <w:p w14:paraId="3C9C5012" w14:textId="77777777" w:rsidR="00A540B5" w:rsidRPr="00201E3B" w:rsidRDefault="00A540B5" w:rsidP="00A540B5">
      <w:pPr>
        <w:pStyle w:val="PL"/>
        <w:rPr>
          <w:noProof w:val="0"/>
        </w:rPr>
      </w:pPr>
      <w:r w:rsidRPr="00201E3B">
        <w:rPr>
          <w:noProof w:val="0"/>
        </w:rPr>
        <w:lastRenderedPageBreak/>
        <w:t xml:space="preserve">            }</w:t>
      </w:r>
    </w:p>
    <w:p w14:paraId="53B89376" w14:textId="77777777" w:rsidR="00A540B5" w:rsidRPr="00201E3B" w:rsidRDefault="00A540B5" w:rsidP="00A540B5">
      <w:pPr>
        <w:pStyle w:val="PL"/>
        <w:rPr>
          <w:b/>
          <w:noProof w:val="0"/>
        </w:rPr>
      </w:pPr>
    </w:p>
    <w:p w14:paraId="6AFDF64C" w14:textId="77777777" w:rsidR="00A540B5" w:rsidRPr="00201E3B" w:rsidRDefault="00A540B5" w:rsidP="00A540B5">
      <w:pPr>
        <w:pStyle w:val="H6"/>
      </w:pPr>
      <w:r w:rsidRPr="00201E3B">
        <w:t>7.1.2.2.2</w:t>
      </w:r>
      <w:r w:rsidRPr="00201E3B">
        <w:tab/>
        <w:t>Conformance requirements</w:t>
      </w:r>
    </w:p>
    <w:p w14:paraId="2BDEB90C" w14:textId="77777777" w:rsidR="00A540B5" w:rsidRPr="00201E3B" w:rsidRDefault="00A540B5" w:rsidP="00A540B5">
      <w:r w:rsidRPr="00201E3B">
        <w:t>References: The conformance requirements covered in the current TC are specified in: TS 24.281 clauses 9.4.2.4.2, 9.4.2.4.3, 9.4.2.4.8, TS 24.581 clauses 7.2.3.2.9, 7.2.3.4.6. Unless otherwise stated these are Rel-15 requirements.</w:t>
      </w:r>
    </w:p>
    <w:p w14:paraId="1A6DC985" w14:textId="77777777" w:rsidR="00A540B5" w:rsidRPr="00201E3B" w:rsidRDefault="00A540B5" w:rsidP="00A540B5">
      <w:r w:rsidRPr="00201E3B">
        <w:t>[TS 24.281, clause 9.4.2.4.2]</w:t>
      </w:r>
    </w:p>
    <w:p w14:paraId="00D8A3B9" w14:textId="77777777" w:rsidR="00A540B5" w:rsidRPr="00201E3B" w:rsidRDefault="00A540B5" w:rsidP="00A540B5">
      <w:r w:rsidRPr="00201E3B">
        <w:t>When in the "B1: start-stop"</w:t>
      </w:r>
      <w:r w:rsidRPr="00201E3B">
        <w:rPr>
          <w:lang w:eastAsia="ko-KR"/>
        </w:rPr>
        <w:t xml:space="preserve"> state, </w:t>
      </w:r>
      <w:r w:rsidRPr="00201E3B">
        <w:t>upon receiving a GROUP CALL BROADCAST message with the Call identifier IE not matching any in-progress broadcast group call, the MCVideo client:</w:t>
      </w:r>
    </w:p>
    <w:p w14:paraId="120DB0B9" w14:textId="77777777" w:rsidR="00A540B5" w:rsidRPr="00201E3B" w:rsidRDefault="00A540B5" w:rsidP="00A540B5">
      <w:pPr>
        <w:pStyle w:val="B1"/>
        <w:rPr>
          <w:lang w:eastAsia="ko-KR"/>
        </w:rPr>
      </w:pPr>
      <w:r w:rsidRPr="00201E3B">
        <w:t>1)</w:t>
      </w:r>
      <w:r w:rsidRPr="00201E3B">
        <w:tab/>
        <w:t xml:space="preserve">shall store </w:t>
      </w:r>
      <w:r w:rsidRPr="00201E3B">
        <w:rPr>
          <w:lang w:eastAsia="ko-KR"/>
        </w:rPr>
        <w:t xml:space="preserve">the value of the Call identifier IE of the GROUP CALL BROADCAST message </w:t>
      </w:r>
      <w:r w:rsidRPr="00201E3B">
        <w:t>as the call identifier of the call</w:t>
      </w:r>
      <w:r w:rsidRPr="00201E3B">
        <w:rPr>
          <w:lang w:eastAsia="ko-KR"/>
        </w:rPr>
        <w:t>;</w:t>
      </w:r>
    </w:p>
    <w:p w14:paraId="32416BBF" w14:textId="77777777" w:rsidR="00A540B5" w:rsidRPr="00201E3B" w:rsidRDefault="00A540B5" w:rsidP="00A540B5">
      <w:pPr>
        <w:pStyle w:val="B1"/>
        <w:rPr>
          <w:lang w:eastAsia="ko-KR"/>
        </w:rPr>
      </w:pPr>
      <w:r w:rsidRPr="00201E3B">
        <w:t>2)</w:t>
      </w:r>
      <w:r w:rsidRPr="00201E3B">
        <w:tab/>
        <w:t xml:space="preserve">shall store </w:t>
      </w:r>
      <w:r w:rsidRPr="00201E3B">
        <w:rPr>
          <w:lang w:eastAsia="ko-KR"/>
        </w:rPr>
        <w:t xml:space="preserve">the value of the Call type IE of the GROUP CALL BROADCAST message </w:t>
      </w:r>
      <w:r w:rsidRPr="00201E3B">
        <w:t>as the received current call type</w:t>
      </w:r>
      <w:r w:rsidRPr="00201E3B">
        <w:rPr>
          <w:lang w:eastAsia="ko-KR"/>
        </w:rPr>
        <w:t>;</w:t>
      </w:r>
    </w:p>
    <w:p w14:paraId="12CF48C2" w14:textId="77777777" w:rsidR="00A540B5" w:rsidRPr="00201E3B" w:rsidRDefault="00A540B5" w:rsidP="00A540B5">
      <w:pPr>
        <w:pStyle w:val="B1"/>
      </w:pPr>
      <w:r w:rsidRPr="00201E3B">
        <w:rPr>
          <w:lang w:eastAsia="ko-KR"/>
        </w:rPr>
        <w:t>3)</w:t>
      </w:r>
      <w:r w:rsidRPr="00201E3B">
        <w:rPr>
          <w:lang w:eastAsia="ko-KR"/>
        </w:rPr>
        <w:tab/>
      </w:r>
      <w:r w:rsidRPr="00201E3B">
        <w:t xml:space="preserve">shall store the value of the SDP IE of the GROUP CALL </w:t>
      </w:r>
      <w:r w:rsidRPr="00201E3B">
        <w:rPr>
          <w:lang w:eastAsia="ko-KR"/>
        </w:rPr>
        <w:t xml:space="preserve">BROADCAST </w:t>
      </w:r>
      <w:r w:rsidRPr="00201E3B">
        <w:t>message as the SDP body of the call;</w:t>
      </w:r>
    </w:p>
    <w:p w14:paraId="3526E573" w14:textId="77777777" w:rsidR="00A540B5" w:rsidRPr="00201E3B" w:rsidRDefault="00A540B5" w:rsidP="00A540B5">
      <w:pPr>
        <w:pStyle w:val="B1"/>
      </w:pPr>
      <w:r w:rsidRPr="00201E3B">
        <w:t>4)</w:t>
      </w:r>
      <w:r w:rsidRPr="00201E3B">
        <w:tab/>
        <w:t xml:space="preserve">shall store the value of the Originating MCVideo user ID IE of the GROUP CALL </w:t>
      </w:r>
      <w:r w:rsidRPr="00201E3B">
        <w:rPr>
          <w:lang w:eastAsia="ko-KR"/>
        </w:rPr>
        <w:t xml:space="preserve">BROADCAST </w:t>
      </w:r>
      <w:r w:rsidRPr="00201E3B">
        <w:t>message as the originating MCVideo user ID of the call;</w:t>
      </w:r>
    </w:p>
    <w:p w14:paraId="303D39FE" w14:textId="77777777" w:rsidR="00A540B5" w:rsidRPr="00201E3B" w:rsidRDefault="00A540B5" w:rsidP="00A540B5">
      <w:pPr>
        <w:pStyle w:val="B1"/>
      </w:pPr>
      <w:r w:rsidRPr="00201E3B">
        <w:t>5)</w:t>
      </w:r>
      <w:r w:rsidRPr="00201E3B">
        <w:tab/>
        <w:t xml:space="preserve">shall store the value of the MCVideo group ID IE of the GROUP CALL </w:t>
      </w:r>
      <w:r w:rsidRPr="00201E3B">
        <w:rPr>
          <w:lang w:eastAsia="ko-KR"/>
        </w:rPr>
        <w:t xml:space="preserve">BROADCAST </w:t>
      </w:r>
      <w:r w:rsidRPr="00201E3B">
        <w:t>message as the MCVideo group ID of the call;</w:t>
      </w:r>
    </w:p>
    <w:p w14:paraId="37E692DD" w14:textId="77777777" w:rsidR="00A540B5" w:rsidRPr="00201E3B" w:rsidRDefault="00A540B5" w:rsidP="00A540B5">
      <w:pPr>
        <w:pStyle w:val="B1"/>
      </w:pPr>
      <w:r w:rsidRPr="00201E3B">
        <w:t>6)</w:t>
      </w:r>
      <w:r w:rsidRPr="00201E3B">
        <w:tab/>
        <w:t>if the terminating UE is configured that the terminating MCVideo user acknowledgement is required upon a terminating call request reception:</w:t>
      </w:r>
    </w:p>
    <w:p w14:paraId="239CF25B" w14:textId="77777777" w:rsidR="00A540B5" w:rsidRPr="00201E3B" w:rsidRDefault="00A540B5" w:rsidP="00A540B5">
      <w:pPr>
        <w:pStyle w:val="B2"/>
      </w:pPr>
      <w:r w:rsidRPr="00201E3B">
        <w:t>i)</w:t>
      </w:r>
      <w:r w:rsidRPr="00201E3B">
        <w:tab/>
        <w:t>shall start timer TFB3 (waiting for the user); and</w:t>
      </w:r>
    </w:p>
    <w:p w14:paraId="570A428E" w14:textId="77777777" w:rsidR="00A540B5" w:rsidRPr="00201E3B" w:rsidRDefault="00A540B5" w:rsidP="00A540B5">
      <w:pPr>
        <w:pStyle w:val="B2"/>
      </w:pPr>
      <w:r w:rsidRPr="00201E3B">
        <w:t>ii)</w:t>
      </w:r>
      <w:r w:rsidRPr="00201E3B">
        <w:tab/>
        <w:t>shall enter the "B3: pending user action" state; and</w:t>
      </w:r>
    </w:p>
    <w:p w14:paraId="3FA835F3" w14:textId="77777777" w:rsidR="00A540B5" w:rsidRPr="00201E3B" w:rsidRDefault="00A540B5" w:rsidP="00A540B5">
      <w:pPr>
        <w:pStyle w:val="B1"/>
      </w:pPr>
      <w:r w:rsidRPr="00201E3B">
        <w:t>7)</w:t>
      </w:r>
      <w:r w:rsidRPr="00201E3B">
        <w:tab/>
        <w:t>if the terminating UE is configured that the terminating MCVideo user acknowledgement is not required upon a terminating call request reception:</w:t>
      </w:r>
    </w:p>
    <w:p w14:paraId="332A887D" w14:textId="77777777" w:rsidR="00A540B5" w:rsidRPr="00201E3B" w:rsidRDefault="00A540B5" w:rsidP="00A540B5">
      <w:pPr>
        <w:pStyle w:val="B2"/>
      </w:pPr>
      <w:r w:rsidRPr="00201E3B">
        <w:t>i)</w:t>
      </w:r>
      <w:r w:rsidRPr="00201E3B">
        <w:tab/>
        <w:t>shall establish a media session based on the stored SDP body of the call;</w:t>
      </w:r>
    </w:p>
    <w:p w14:paraId="01C2FBC1" w14:textId="77777777" w:rsidR="00A540B5" w:rsidRPr="00201E3B" w:rsidRDefault="00A540B5" w:rsidP="00A540B5">
      <w:pPr>
        <w:pStyle w:val="B2"/>
        <w:rPr>
          <w:lang w:eastAsia="ko-KR"/>
        </w:rPr>
      </w:pPr>
      <w:r w:rsidRPr="00201E3B">
        <w:t>ii)</w:t>
      </w:r>
      <w:r w:rsidRPr="00201E3B">
        <w:rPr>
          <w:lang w:eastAsia="ko-KR"/>
        </w:rPr>
        <w:t xml:space="preserve"> shall start transmission control as terminating transmission participant as specified in </w:t>
      </w:r>
      <w:r w:rsidRPr="00201E3B">
        <w:t>clause a.b in 3GPP TS 24.581 [5];</w:t>
      </w:r>
    </w:p>
    <w:p w14:paraId="3040D482" w14:textId="77777777" w:rsidR="00A540B5" w:rsidRPr="00201E3B" w:rsidRDefault="00A540B5" w:rsidP="00A540B5">
      <w:pPr>
        <w:pStyle w:val="B2"/>
      </w:pPr>
      <w:r w:rsidRPr="00201E3B">
        <w:rPr>
          <w:lang w:eastAsia="ko-KR"/>
        </w:rPr>
        <w:t>iii)</w:t>
      </w:r>
      <w:r w:rsidRPr="00201E3B">
        <w:tab/>
        <w:t>shall start timer TFB1 (max duration); and</w:t>
      </w:r>
    </w:p>
    <w:p w14:paraId="42255E50" w14:textId="77777777" w:rsidR="00A540B5" w:rsidRPr="00201E3B" w:rsidRDefault="00A540B5" w:rsidP="00A540B5">
      <w:pPr>
        <w:pStyle w:val="B2"/>
      </w:pPr>
      <w:r w:rsidRPr="00201E3B">
        <w:t>iv)</w:t>
      </w:r>
      <w:r w:rsidRPr="00201E3B">
        <w:tab/>
        <w:t>shall enter the "B2: in-progress broadcast group call" state.</w:t>
      </w:r>
    </w:p>
    <w:p w14:paraId="2EA000CD" w14:textId="77777777" w:rsidR="00A540B5" w:rsidRPr="00201E3B" w:rsidRDefault="00A540B5" w:rsidP="00A540B5">
      <w:r w:rsidRPr="00201E3B">
        <w:t>[TS 24.281, clause 9.4.2.4.3]</w:t>
      </w:r>
    </w:p>
    <w:p w14:paraId="4B4B74DD" w14:textId="77777777" w:rsidR="00A540B5" w:rsidRPr="00201E3B" w:rsidRDefault="00A540B5" w:rsidP="00A540B5">
      <w:r w:rsidRPr="00201E3B">
        <w:t>When in the "B3: pending user action"</w:t>
      </w:r>
      <w:r w:rsidRPr="00201E3B">
        <w:rPr>
          <w:lang w:eastAsia="ko-KR"/>
        </w:rPr>
        <w:t xml:space="preserve"> state, upon indication from the MCVideo user to accept the incoming broadcast group call</w:t>
      </w:r>
      <w:r w:rsidRPr="00201E3B">
        <w:t>, the MCVideo client:</w:t>
      </w:r>
    </w:p>
    <w:p w14:paraId="28CF2B90" w14:textId="77777777" w:rsidR="00A540B5" w:rsidRPr="00201E3B" w:rsidRDefault="00A540B5" w:rsidP="00A540B5">
      <w:pPr>
        <w:pStyle w:val="B1"/>
      </w:pPr>
      <w:r w:rsidRPr="00201E3B">
        <w:t>1)</w:t>
      </w:r>
      <w:r w:rsidRPr="00201E3B">
        <w:tab/>
        <w:t>shall establish a media session based on the stored SDP body of the call;</w:t>
      </w:r>
    </w:p>
    <w:p w14:paraId="2EC6EEA8" w14:textId="77777777" w:rsidR="00A540B5" w:rsidRPr="00201E3B" w:rsidRDefault="00A540B5" w:rsidP="00A540B5">
      <w:pPr>
        <w:pStyle w:val="B1"/>
        <w:rPr>
          <w:lang w:eastAsia="ko-KR"/>
        </w:rPr>
      </w:pPr>
      <w:r w:rsidRPr="00201E3B">
        <w:rPr>
          <w:lang w:eastAsia="ko-KR"/>
        </w:rPr>
        <w:t>2)</w:t>
      </w:r>
      <w:r w:rsidRPr="00201E3B">
        <w:rPr>
          <w:lang w:eastAsia="ko-KR"/>
        </w:rPr>
        <w:tab/>
        <w:t xml:space="preserve">shall start transmission control as terminating transmission participant as described specified in </w:t>
      </w:r>
      <w:r w:rsidRPr="00201E3B">
        <w:t>clause a.b in 3GPP TS 24.581 [5];</w:t>
      </w:r>
    </w:p>
    <w:p w14:paraId="20BE777A" w14:textId="77777777" w:rsidR="00A540B5" w:rsidRPr="00201E3B" w:rsidRDefault="00A540B5" w:rsidP="00A540B5">
      <w:pPr>
        <w:pStyle w:val="B1"/>
        <w:rPr>
          <w:lang w:eastAsia="ko-KR"/>
        </w:rPr>
      </w:pPr>
      <w:r w:rsidRPr="00201E3B">
        <w:rPr>
          <w:lang w:eastAsia="ko-KR"/>
        </w:rPr>
        <w:t>3)</w:t>
      </w:r>
      <w:r w:rsidRPr="00201E3B">
        <w:rPr>
          <w:lang w:eastAsia="ko-KR"/>
        </w:rPr>
        <w:tab/>
        <w:t>shall stop timer TFB3 (waiting for the user);</w:t>
      </w:r>
    </w:p>
    <w:p w14:paraId="45FA51FF" w14:textId="77777777" w:rsidR="00A540B5" w:rsidRPr="00201E3B" w:rsidRDefault="00A540B5" w:rsidP="00A540B5">
      <w:pPr>
        <w:pStyle w:val="B1"/>
      </w:pPr>
      <w:r w:rsidRPr="00201E3B">
        <w:rPr>
          <w:lang w:eastAsia="ko-KR"/>
        </w:rPr>
        <w:t>4)</w:t>
      </w:r>
      <w:r w:rsidRPr="00201E3B">
        <w:rPr>
          <w:lang w:eastAsia="ko-KR"/>
        </w:rPr>
        <w:tab/>
        <w:t xml:space="preserve">shall start timer TFB1 (max duration); </w:t>
      </w:r>
      <w:r w:rsidRPr="00201E3B">
        <w:t>and</w:t>
      </w:r>
    </w:p>
    <w:p w14:paraId="2F2872D6" w14:textId="77777777" w:rsidR="00A540B5" w:rsidRPr="00201E3B" w:rsidRDefault="00A540B5" w:rsidP="00A540B5">
      <w:pPr>
        <w:pStyle w:val="B1"/>
        <w:rPr>
          <w:lang w:eastAsia="ko-KR"/>
        </w:rPr>
      </w:pPr>
      <w:r w:rsidRPr="00201E3B">
        <w:rPr>
          <w:lang w:eastAsia="ko-KR"/>
        </w:rPr>
        <w:t>5)</w:t>
      </w:r>
      <w:r w:rsidRPr="00201E3B">
        <w:rPr>
          <w:lang w:eastAsia="ko-KR"/>
        </w:rPr>
        <w:tab/>
        <w:t>shall enter the "B2: in-progress broadcast group call" state.</w:t>
      </w:r>
    </w:p>
    <w:p w14:paraId="3DCA555B" w14:textId="77777777" w:rsidR="00A540B5" w:rsidRPr="00201E3B" w:rsidRDefault="00A540B5" w:rsidP="00A540B5">
      <w:r w:rsidRPr="00201E3B">
        <w:t>[TS 24.281, clause 9.4.2.4.8]</w:t>
      </w:r>
    </w:p>
    <w:p w14:paraId="16396731" w14:textId="77777777" w:rsidR="00A540B5" w:rsidRPr="00201E3B" w:rsidRDefault="00A540B5" w:rsidP="00A540B5">
      <w:r w:rsidRPr="00201E3B">
        <w:t>When in the "B2: in-progress broadcast group call"</w:t>
      </w:r>
      <w:r w:rsidRPr="00201E3B">
        <w:rPr>
          <w:lang w:eastAsia="ko-KR"/>
        </w:rPr>
        <w:t xml:space="preserve"> state or "B4: ignoring same call ID" state, upon receiving GROUP CALL BROADCAST END message with the same Call identifier IE as the stored call identifier</w:t>
      </w:r>
      <w:r w:rsidRPr="00201E3B">
        <w:t>, the MCVideo client:</w:t>
      </w:r>
    </w:p>
    <w:p w14:paraId="33388231" w14:textId="77777777" w:rsidR="00A540B5" w:rsidRPr="00201E3B" w:rsidRDefault="00A540B5" w:rsidP="00A540B5">
      <w:pPr>
        <w:pStyle w:val="B1"/>
        <w:rPr>
          <w:lang w:eastAsia="ko-KR"/>
        </w:rPr>
      </w:pPr>
      <w:r w:rsidRPr="00201E3B">
        <w:rPr>
          <w:lang w:eastAsia="ko-KR"/>
        </w:rPr>
        <w:t>1)</w:t>
      </w:r>
      <w:r w:rsidRPr="00201E3B">
        <w:rPr>
          <w:lang w:eastAsia="ko-KR"/>
        </w:rPr>
        <w:tab/>
        <w:t>shall release media session;</w:t>
      </w:r>
    </w:p>
    <w:p w14:paraId="19E75EE8" w14:textId="77777777" w:rsidR="00A540B5" w:rsidRPr="00201E3B" w:rsidRDefault="00A540B5" w:rsidP="00A540B5">
      <w:pPr>
        <w:pStyle w:val="B1"/>
        <w:rPr>
          <w:lang w:eastAsia="ko-KR"/>
        </w:rPr>
      </w:pPr>
      <w:r w:rsidRPr="00201E3B">
        <w:rPr>
          <w:lang w:eastAsia="ko-KR"/>
        </w:rPr>
        <w:lastRenderedPageBreak/>
        <w:t>2)</w:t>
      </w:r>
      <w:r w:rsidRPr="00201E3B">
        <w:rPr>
          <w:lang w:eastAsia="ko-KR"/>
        </w:rPr>
        <w:tab/>
        <w:t>shall stop transmission control, if running; and</w:t>
      </w:r>
    </w:p>
    <w:p w14:paraId="5C309A3C" w14:textId="77777777" w:rsidR="00A540B5" w:rsidRPr="00201E3B" w:rsidRDefault="00A540B5" w:rsidP="00A540B5">
      <w:pPr>
        <w:pStyle w:val="B1"/>
        <w:rPr>
          <w:lang w:eastAsia="ko-KR"/>
        </w:rPr>
      </w:pPr>
      <w:r w:rsidRPr="00201E3B">
        <w:rPr>
          <w:lang w:eastAsia="ko-KR"/>
        </w:rPr>
        <w:t>3)</w:t>
      </w:r>
      <w:r w:rsidRPr="00201E3B">
        <w:rPr>
          <w:lang w:eastAsia="ko-KR"/>
        </w:rPr>
        <w:tab/>
        <w:t>shall enter the "B1: start-stop" state.</w:t>
      </w:r>
    </w:p>
    <w:p w14:paraId="4F99D33A" w14:textId="77777777" w:rsidR="00A540B5" w:rsidRPr="00201E3B" w:rsidRDefault="00A540B5" w:rsidP="00A540B5">
      <w:r w:rsidRPr="00201E3B">
        <w:t>[TS 24.581, clause 7.2.3.2.9]</w:t>
      </w:r>
    </w:p>
    <w:p w14:paraId="5B493355" w14:textId="77777777" w:rsidR="00A540B5" w:rsidRPr="00201E3B" w:rsidRDefault="00A540B5" w:rsidP="00A540B5">
      <w:r w:rsidRPr="00201E3B">
        <w:t xml:space="preserve">When an MCVideo </w:t>
      </w:r>
      <w:r w:rsidRPr="00201E3B">
        <w:rPr>
          <w:lang w:eastAsia="ko-KR"/>
        </w:rPr>
        <w:t xml:space="preserve">broadcast </w:t>
      </w:r>
      <w:r w:rsidRPr="00201E3B">
        <w:t>call is established the terminating transmission participant:</w:t>
      </w:r>
    </w:p>
    <w:p w14:paraId="224326DC"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05369DBE" w14:textId="77777777" w:rsidR="00A540B5" w:rsidRPr="00201E3B" w:rsidRDefault="00A540B5" w:rsidP="00A540B5">
      <w:pPr>
        <w:pStyle w:val="B1"/>
      </w:pPr>
      <w:r w:rsidRPr="00201E3B">
        <w:t>2.</w:t>
      </w:r>
      <w:r w:rsidRPr="00201E3B">
        <w:tab/>
        <w:t>shall start timer T203 (End of RTP media); and</w:t>
      </w:r>
    </w:p>
    <w:p w14:paraId="1B4E3102" w14:textId="77777777" w:rsidR="00A540B5" w:rsidRPr="00201E3B" w:rsidRDefault="00A540B5" w:rsidP="00A540B5">
      <w:pPr>
        <w:pStyle w:val="B1"/>
      </w:pPr>
      <w:r w:rsidRPr="00201E3B">
        <w:t>3.</w:t>
      </w:r>
      <w:r w:rsidRPr="00201E3B">
        <w:tab/>
        <w:t>shall enter 'O: has no permission' state.</w:t>
      </w:r>
    </w:p>
    <w:p w14:paraId="21BAC8EF" w14:textId="77777777" w:rsidR="00A540B5" w:rsidRPr="00201E3B" w:rsidRDefault="00A540B5" w:rsidP="00A540B5">
      <w:pPr>
        <w:pStyle w:val="NO"/>
      </w:pPr>
      <w:r w:rsidRPr="00201E3B">
        <w:t>NOTE:</w:t>
      </w:r>
      <w:r w:rsidRPr="00201E3B">
        <w:tab/>
        <w:t>In MCVideo broadcast call, only originating MCVideo user is allowed to request transmission and transmit media. A Transmission Request message is locally denied to terminating MCVideo user, if requested.</w:t>
      </w:r>
    </w:p>
    <w:p w14:paraId="15BB3CF0" w14:textId="77777777" w:rsidR="00A540B5" w:rsidRPr="00201E3B" w:rsidRDefault="00A540B5" w:rsidP="00A540B5">
      <w:r w:rsidRPr="00201E3B">
        <w:t>[TS 24.581, clause 7.2.3.4.6]</w:t>
      </w:r>
    </w:p>
    <w:p w14:paraId="4B1D7AEF" w14:textId="77777777" w:rsidR="00A540B5" w:rsidRPr="00201E3B" w:rsidRDefault="00A540B5" w:rsidP="00A540B5">
      <w:pPr>
        <w:rPr>
          <w:lang w:eastAsia="ko-KR"/>
        </w:rPr>
      </w:pPr>
      <w:r w:rsidRPr="00201E3B">
        <w:t>When a Transmission Granted message is received</w:t>
      </w:r>
      <w:r w:rsidRPr="00201E3B">
        <w:rPr>
          <w:lang w:eastAsia="ko-KR"/>
        </w:rPr>
        <w:t xml:space="preserve"> and if the &lt;User ID&gt; value in the User ID field does not match its own MCVideo ID</w:t>
      </w:r>
      <w:r w:rsidRPr="00201E3B">
        <w:t>, the transmission participant:</w:t>
      </w:r>
    </w:p>
    <w:p w14:paraId="4502020F" w14:textId="77777777" w:rsidR="00A540B5" w:rsidRPr="00201E3B" w:rsidRDefault="00A540B5" w:rsidP="00A540B5">
      <w:pPr>
        <w:pStyle w:val="B1"/>
        <w:rPr>
          <w:lang w:eastAsia="ko-KR"/>
        </w:rPr>
      </w:pPr>
      <w:r w:rsidRPr="00201E3B">
        <w:t>1.</w:t>
      </w:r>
      <w:r w:rsidRPr="00201E3B">
        <w:tab/>
      </w:r>
      <w:r w:rsidRPr="00201E3B">
        <w:rPr>
          <w:lang w:eastAsia="ko-KR"/>
        </w:rPr>
        <w:t>shall start timer T203 (End of RTP media) for the User ID;</w:t>
      </w:r>
    </w:p>
    <w:p w14:paraId="7915CE1D" w14:textId="77777777" w:rsidR="00A540B5" w:rsidRPr="00201E3B" w:rsidRDefault="00A540B5" w:rsidP="00A540B5">
      <w:pPr>
        <w:pStyle w:val="B1"/>
      </w:pPr>
      <w:r w:rsidRPr="00201E3B">
        <w:rPr>
          <w:lang w:eastAsia="ko-KR"/>
        </w:rPr>
        <w:t>2.</w:t>
      </w:r>
      <w:r w:rsidRPr="00201E3B">
        <w:rPr>
          <w:lang w:eastAsia="ko-KR"/>
        </w:rPr>
        <w:tab/>
        <w:t>shall store the</w:t>
      </w:r>
      <w:r w:rsidRPr="00201E3B">
        <w:t xml:space="preserve"> user to whom the transmission was granted in the Transmission Granted message in </w:t>
      </w:r>
      <w:r w:rsidRPr="00201E3B">
        <w:rPr>
          <w:lang w:eastAsia="ko-KR"/>
        </w:rPr>
        <w:t xml:space="preserve">transmitter </w:t>
      </w:r>
      <w:r w:rsidRPr="00201E3B">
        <w:t>list;</w:t>
      </w:r>
    </w:p>
    <w:p w14:paraId="5491387A" w14:textId="77777777" w:rsidR="00A540B5" w:rsidRPr="00201E3B" w:rsidRDefault="00A540B5" w:rsidP="00A540B5">
      <w:pPr>
        <w:pStyle w:val="B1"/>
      </w:pPr>
      <w:r w:rsidRPr="00201E3B">
        <w:t>3.</w:t>
      </w:r>
      <w:r w:rsidRPr="00201E3B">
        <w:tab/>
      </w:r>
      <w:r w:rsidRPr="00201E3B">
        <w:rPr>
          <w:lang w:eastAsia="ko-KR"/>
        </w:rPr>
        <w:t>may</w:t>
      </w:r>
      <w:r w:rsidRPr="00201E3B">
        <w:t xml:space="preserve"> provide a transmission taken notification to the MCVideo </w:t>
      </w:r>
      <w:r w:rsidRPr="00201E3B">
        <w:rPr>
          <w:lang w:eastAsia="ko-KR"/>
        </w:rPr>
        <w:t>user</w:t>
      </w:r>
      <w:r w:rsidRPr="00201E3B">
        <w:t>;</w:t>
      </w:r>
    </w:p>
    <w:p w14:paraId="62308998" w14:textId="77777777" w:rsidR="00A540B5" w:rsidRPr="00201E3B" w:rsidRDefault="00A540B5" w:rsidP="00A540B5">
      <w:pPr>
        <w:pStyle w:val="B1"/>
      </w:pPr>
      <w:r w:rsidRPr="00201E3B">
        <w:t>4.</w:t>
      </w:r>
      <w:r w:rsidRPr="00201E3B">
        <w:tab/>
        <w:t>if the Transmission Indicator field is included with the B-bit set to '1' (Broadcast group call), shall provide a notification to the user indicating that this is a broadcast group call; and</w:t>
      </w:r>
    </w:p>
    <w:p w14:paraId="7B1B6DEC" w14:textId="77777777" w:rsidR="00A540B5" w:rsidRPr="00201E3B" w:rsidRDefault="00A540B5" w:rsidP="00A540B5">
      <w:pPr>
        <w:pStyle w:val="B1"/>
      </w:pPr>
      <w:r w:rsidRPr="00201E3B">
        <w:t>5.</w:t>
      </w:r>
      <w:r w:rsidRPr="00201E3B">
        <w:tab/>
        <w:t>shall remain in the 'O: has no permission' state.</w:t>
      </w:r>
    </w:p>
    <w:p w14:paraId="6654F18A" w14:textId="77777777" w:rsidR="00A540B5" w:rsidRPr="00201E3B" w:rsidRDefault="00A540B5" w:rsidP="00A540B5">
      <w:pPr>
        <w:pStyle w:val="H6"/>
      </w:pPr>
      <w:r w:rsidRPr="00201E3B">
        <w:t>7.1.2.2.3</w:t>
      </w:r>
      <w:r w:rsidRPr="00201E3B">
        <w:tab/>
        <w:t>Test description</w:t>
      </w:r>
    </w:p>
    <w:p w14:paraId="63C3303E" w14:textId="77777777" w:rsidR="00A540B5" w:rsidRPr="00201E3B" w:rsidRDefault="00A540B5" w:rsidP="00A540B5">
      <w:pPr>
        <w:pStyle w:val="H6"/>
      </w:pPr>
      <w:r w:rsidRPr="00201E3B">
        <w:t>7.1.2.2.3.1</w:t>
      </w:r>
      <w:r w:rsidRPr="00201E3B">
        <w:tab/>
        <w:t>Pre-test conditions</w:t>
      </w:r>
    </w:p>
    <w:p w14:paraId="521EB70E" w14:textId="77777777" w:rsidR="00A540B5" w:rsidRPr="00201E3B" w:rsidRDefault="00A540B5" w:rsidP="00A540B5">
      <w:pPr>
        <w:pStyle w:val="H6"/>
      </w:pPr>
      <w:r w:rsidRPr="00201E3B">
        <w:t>System Simulator:</w:t>
      </w:r>
    </w:p>
    <w:p w14:paraId="7F616993" w14:textId="77777777" w:rsidR="00A540B5" w:rsidRPr="00201E3B" w:rsidRDefault="00A540B5" w:rsidP="00A540B5">
      <w:pPr>
        <w:pStyle w:val="B1"/>
      </w:pPr>
      <w:r w:rsidRPr="00201E3B">
        <w:t>-</w:t>
      </w:r>
      <w:r w:rsidRPr="00201E3B">
        <w:tab/>
      </w:r>
      <w:r w:rsidRPr="00201E3B">
        <w:rPr>
          <w:color w:val="000000"/>
        </w:rPr>
        <w:t>SS-UE1 (MCVideo Client)</w:t>
      </w:r>
    </w:p>
    <w:p w14:paraId="571C3645"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5AD74B"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68025D77"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DC89CEF" w14:textId="77777777" w:rsidR="00A540B5" w:rsidRPr="00201E3B" w:rsidRDefault="00A540B5" w:rsidP="00A540B5">
      <w:pPr>
        <w:pStyle w:val="B1"/>
      </w:pPr>
      <w:r w:rsidRPr="00201E3B">
        <w:t>-</w:t>
      </w:r>
      <w:r w:rsidRPr="00201E3B">
        <w:tab/>
      </w:r>
      <w:r w:rsidRPr="00201E3B">
        <w:rPr>
          <w:color w:val="000000"/>
        </w:rPr>
        <w:t>SS-NW (MCVideo server)</w:t>
      </w:r>
    </w:p>
    <w:p w14:paraId="54395C95"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7A19F37"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MCVideo User performs the Generic Test Procedure for MCVideo Authorization/Configuration and Key Generation as specified in TS 36.579-1 [2], subclause 5.3.2.</w:t>
      </w:r>
    </w:p>
    <w:p w14:paraId="4E65C7B6" w14:textId="77777777" w:rsidR="00A540B5" w:rsidRPr="00201E3B" w:rsidRDefault="00A540B5" w:rsidP="00A540B5">
      <w:pPr>
        <w:pStyle w:val="H6"/>
      </w:pPr>
      <w:r w:rsidRPr="00201E3B">
        <w:lastRenderedPageBreak/>
        <w:t>IUT:</w:t>
      </w:r>
    </w:p>
    <w:p w14:paraId="31AB7CF1" w14:textId="77777777" w:rsidR="00A540B5" w:rsidRPr="00201E3B" w:rsidRDefault="00A540B5" w:rsidP="00A540B5">
      <w:pPr>
        <w:pStyle w:val="B1"/>
      </w:pPr>
      <w:r w:rsidRPr="00201E3B">
        <w:t>-</w:t>
      </w:r>
      <w:r w:rsidRPr="00201E3B">
        <w:tab/>
        <w:t>UE (MCVideo Client)</w:t>
      </w:r>
    </w:p>
    <w:p w14:paraId="1AE4EBA4" w14:textId="77777777" w:rsidR="00A540B5" w:rsidRPr="00201E3B" w:rsidRDefault="00A540B5" w:rsidP="00A540B5">
      <w:pPr>
        <w:pStyle w:val="B1"/>
      </w:pPr>
      <w:r w:rsidRPr="00201E3B">
        <w:t>-</w:t>
      </w:r>
      <w:r w:rsidRPr="00201E3B">
        <w:tab/>
        <w:t>The test USIM set as defined in TS 36.579-1 [2], subclause 5.5.10 is inserted.</w:t>
      </w:r>
    </w:p>
    <w:p w14:paraId="5B30ADFF"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58FEB0C" w14:textId="77777777" w:rsidR="00A540B5" w:rsidRPr="00201E3B" w:rsidRDefault="00A540B5" w:rsidP="00A540B5">
      <w:pPr>
        <w:pStyle w:val="H6"/>
      </w:pPr>
      <w:r w:rsidRPr="00201E3B">
        <w:t>Preamble:</w:t>
      </w:r>
    </w:p>
    <w:p w14:paraId="2D391C47" w14:textId="77777777"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02FE9F72"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7D378F1C"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577A15F1" w14:textId="77777777" w:rsidR="00A540B5" w:rsidRPr="00201E3B" w:rsidRDefault="00A540B5" w:rsidP="00A540B5">
      <w:pPr>
        <w:pStyle w:val="B1"/>
      </w:pPr>
      <w:r w:rsidRPr="00201E3B">
        <w:t>-</w:t>
      </w:r>
      <w:r w:rsidRPr="00201E3B">
        <w:tab/>
        <w:t>The UE is switched-off.</w:t>
      </w:r>
    </w:p>
    <w:p w14:paraId="01A89732" w14:textId="77777777" w:rsidR="00A540B5" w:rsidRPr="00201E3B" w:rsidRDefault="00A540B5" w:rsidP="00A540B5">
      <w:pPr>
        <w:pStyle w:val="B1"/>
      </w:pPr>
      <w:r w:rsidRPr="00201E3B">
        <w:t>-</w:t>
      </w:r>
      <w:r w:rsidRPr="00201E3B">
        <w:tab/>
        <w:t>UE States at the end of the preamble</w:t>
      </w:r>
    </w:p>
    <w:p w14:paraId="3BBD0812" w14:textId="77777777" w:rsidR="00A540B5" w:rsidRPr="00201E3B" w:rsidRDefault="00A540B5" w:rsidP="00A540B5">
      <w:pPr>
        <w:pStyle w:val="B2"/>
      </w:pPr>
      <w:r w:rsidRPr="00201E3B">
        <w:t>-</w:t>
      </w:r>
      <w:r w:rsidRPr="00201E3B">
        <w:tab/>
        <w:t>The UE is in state 'switched-off'.</w:t>
      </w:r>
    </w:p>
    <w:p w14:paraId="5DEB6923" w14:textId="77777777" w:rsidR="00A540B5" w:rsidRPr="00201E3B" w:rsidRDefault="00A540B5" w:rsidP="00A540B5">
      <w:pPr>
        <w:pStyle w:val="H6"/>
      </w:pPr>
      <w:r w:rsidRPr="00201E3B">
        <w:lastRenderedPageBreak/>
        <w:t>7.1.2.2.3.2</w:t>
      </w:r>
      <w:r w:rsidRPr="00201E3B">
        <w:tab/>
        <w:t>Test procedure sequence</w:t>
      </w:r>
    </w:p>
    <w:p w14:paraId="2B2D5DC6" w14:textId="77777777" w:rsidR="00A540B5" w:rsidRPr="00201E3B" w:rsidRDefault="00A540B5" w:rsidP="00A540B5">
      <w:pPr>
        <w:pStyle w:val="TH"/>
      </w:pPr>
      <w:r w:rsidRPr="00201E3B">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04E50D7B" w14:textId="77777777" w:rsidTr="00A540B5">
        <w:tc>
          <w:tcPr>
            <w:tcW w:w="648" w:type="dxa"/>
            <w:tcBorders>
              <w:top w:val="single" w:sz="4" w:space="0" w:color="auto"/>
              <w:left w:val="single" w:sz="4" w:space="0" w:color="auto"/>
              <w:bottom w:val="nil"/>
              <w:right w:val="single" w:sz="4" w:space="0" w:color="auto"/>
            </w:tcBorders>
            <w:hideMark/>
          </w:tcPr>
          <w:p w14:paraId="06734AA7"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1003945B"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45F168F"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EF1724B"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0FBA9B50"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53F85D6C" w14:textId="77777777" w:rsidTr="00A540B5">
        <w:tc>
          <w:tcPr>
            <w:tcW w:w="648" w:type="dxa"/>
            <w:tcBorders>
              <w:top w:val="nil"/>
              <w:left w:val="single" w:sz="4" w:space="0" w:color="auto"/>
              <w:bottom w:val="single" w:sz="4" w:space="0" w:color="auto"/>
              <w:right w:val="single" w:sz="4" w:space="0" w:color="auto"/>
            </w:tcBorders>
          </w:tcPr>
          <w:p w14:paraId="6242CAC0"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6901E4"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27A4F02"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935EEFF"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651E7C5C"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D95B973" w14:textId="77777777" w:rsidR="00A540B5" w:rsidRPr="00201E3B" w:rsidRDefault="00A540B5">
            <w:pPr>
              <w:pStyle w:val="TAH"/>
              <w:spacing w:line="256" w:lineRule="auto"/>
              <w:rPr>
                <w:lang w:eastAsia="en-US"/>
              </w:rPr>
            </w:pPr>
          </w:p>
        </w:tc>
      </w:tr>
      <w:tr w:rsidR="00A540B5" w:rsidRPr="00201E3B" w14:paraId="14FFEA4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A24E09B"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3C99B7B"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EC39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81F56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2AF8AA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678255" w14:textId="77777777" w:rsidR="00A540B5" w:rsidRPr="00201E3B" w:rsidRDefault="00A540B5">
            <w:pPr>
              <w:pStyle w:val="TAC"/>
              <w:spacing w:line="256" w:lineRule="auto"/>
              <w:rPr>
                <w:lang w:eastAsia="en-US"/>
              </w:rPr>
            </w:pPr>
            <w:r w:rsidRPr="00201E3B">
              <w:rPr>
                <w:lang w:eastAsia="en-US"/>
              </w:rPr>
              <w:t>-</w:t>
            </w:r>
          </w:p>
        </w:tc>
      </w:tr>
      <w:tr w:rsidR="00A540B5" w:rsidRPr="00201E3B" w14:paraId="10A3DCA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8CB286B" w14:textId="77777777" w:rsidR="00A540B5" w:rsidRPr="00201E3B" w:rsidRDefault="00A540B5">
            <w:pPr>
              <w:pStyle w:val="TAC"/>
              <w:spacing w:line="256" w:lineRule="auto"/>
              <w:rPr>
                <w:lang w:eastAsia="en-US"/>
              </w:rPr>
            </w:pPr>
            <w:r w:rsidRPr="00201E3B">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4DA520F"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68AE457" w14:textId="77777777" w:rsidR="00A540B5" w:rsidRPr="00201E3B" w:rsidRDefault="00A540B5">
            <w:pPr>
              <w:pStyle w:val="TAN"/>
              <w:spacing w:line="256" w:lineRule="auto"/>
              <w:rPr>
                <w:lang w:eastAsia="en-US"/>
              </w:rPr>
            </w:pPr>
          </w:p>
          <w:p w14:paraId="39669DBF"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0BE6E7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9FDEE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66B4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BE6134" w14:textId="77777777" w:rsidR="00A540B5" w:rsidRPr="00201E3B" w:rsidRDefault="00A540B5">
            <w:pPr>
              <w:pStyle w:val="TAC"/>
              <w:spacing w:line="256" w:lineRule="auto"/>
              <w:rPr>
                <w:lang w:eastAsia="en-US"/>
              </w:rPr>
            </w:pPr>
            <w:r w:rsidRPr="00201E3B">
              <w:rPr>
                <w:lang w:eastAsia="en-US"/>
              </w:rPr>
              <w:t>-</w:t>
            </w:r>
          </w:p>
        </w:tc>
      </w:tr>
      <w:tr w:rsidR="00A540B5" w:rsidRPr="00201E3B" w14:paraId="1C75A2D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9541D65" w14:textId="77777777" w:rsidR="00A540B5" w:rsidRPr="00201E3B" w:rsidRDefault="00A540B5">
            <w:pPr>
              <w:pStyle w:val="TAC"/>
              <w:spacing w:line="256" w:lineRule="auto"/>
              <w:rPr>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2AF8B722" w14:textId="77777777" w:rsidR="00A540B5" w:rsidRPr="00201E3B" w:rsidRDefault="00A540B5">
            <w:pPr>
              <w:pStyle w:val="TAL"/>
              <w:spacing w:line="256" w:lineRule="auto"/>
              <w:rPr>
                <w:color w:val="000000"/>
                <w:lang w:eastAsia="en-US"/>
              </w:rPr>
            </w:pPr>
            <w:r w:rsidRPr="00201E3B">
              <w:rPr>
                <w:color w:val="000000"/>
                <w:lang w:eastAsia="en-US"/>
              </w:rPr>
              <w:t>Activate the MCVideo Client Application and register User A as the MCVideo User (TS 36.579-5 [5], px_MCX_User_A_username, px_MCX_User_A_password).</w:t>
            </w:r>
          </w:p>
          <w:p w14:paraId="22966E8B" w14:textId="77777777" w:rsidR="00A540B5" w:rsidRPr="00201E3B" w:rsidRDefault="00A540B5">
            <w:pPr>
              <w:pStyle w:val="TAL"/>
              <w:spacing w:line="256" w:lineRule="auto"/>
              <w:rPr>
                <w:lang w:eastAsia="en-US"/>
              </w:rPr>
            </w:pPr>
            <w:r w:rsidRPr="00201E3B">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01B802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0FE76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2C4936"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015DBB" w14:textId="77777777" w:rsidR="00A540B5" w:rsidRPr="00201E3B" w:rsidRDefault="00A540B5">
            <w:pPr>
              <w:pStyle w:val="TAC"/>
              <w:spacing w:line="256" w:lineRule="auto"/>
              <w:rPr>
                <w:lang w:eastAsia="en-US"/>
              </w:rPr>
            </w:pPr>
            <w:r w:rsidRPr="00201E3B">
              <w:rPr>
                <w:lang w:eastAsia="en-US"/>
              </w:rPr>
              <w:t>-</w:t>
            </w:r>
          </w:p>
        </w:tc>
      </w:tr>
      <w:tr w:rsidR="00A540B5" w:rsidRPr="00201E3B" w14:paraId="6DD5C2B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7F56FD1"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DCF90F9"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EF9777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684C3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3FF6B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7E81762" w14:textId="77777777" w:rsidR="00A540B5" w:rsidRPr="00201E3B" w:rsidRDefault="00A540B5">
            <w:pPr>
              <w:pStyle w:val="TAC"/>
              <w:spacing w:line="256" w:lineRule="auto"/>
              <w:rPr>
                <w:lang w:eastAsia="en-US"/>
              </w:rPr>
            </w:pPr>
            <w:r w:rsidRPr="00201E3B">
              <w:rPr>
                <w:lang w:eastAsia="en-US"/>
              </w:rPr>
              <w:t>-</w:t>
            </w:r>
          </w:p>
        </w:tc>
      </w:tr>
      <w:tr w:rsidR="00A540B5" w:rsidRPr="00201E3B" w14:paraId="414BD67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9C0EEB"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9F533CC" w14:textId="77777777" w:rsidR="00A540B5" w:rsidRPr="00201E3B" w:rsidRDefault="00A540B5">
            <w:pPr>
              <w:pStyle w:val="TAL"/>
              <w:spacing w:line="256" w:lineRule="auto"/>
              <w:rPr>
                <w:lang w:eastAsia="en-US"/>
              </w:rPr>
            </w:pPr>
            <w:r w:rsidRPr="00201E3B">
              <w:rPr>
                <w:lang w:eastAsia="en-US"/>
              </w:rPr>
              <w:t>SS-UE1 (MCVideo Client) sends a GROUP CALL BROADCAST</w:t>
            </w:r>
          </w:p>
          <w:p w14:paraId="5ED0FE90" w14:textId="77777777" w:rsidR="00A540B5" w:rsidRPr="00201E3B" w:rsidRDefault="00A540B5">
            <w:pPr>
              <w:pStyle w:val="TAL"/>
              <w:spacing w:line="256" w:lineRule="auto"/>
              <w:rPr>
                <w:lang w:eastAsia="en-US"/>
              </w:rPr>
            </w:pPr>
            <w:r w:rsidRPr="00201E3B">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12C2B1E8"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22FD1B8" w14:textId="77777777" w:rsidR="00A540B5" w:rsidRPr="00201E3B" w:rsidRDefault="00A540B5">
            <w:pPr>
              <w:pStyle w:val="TAL"/>
              <w:spacing w:line="256" w:lineRule="auto"/>
              <w:rPr>
                <w:lang w:eastAsia="en-US"/>
              </w:rPr>
            </w:pPr>
            <w:r w:rsidRPr="00201E3B">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0F8D61C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ECD248" w14:textId="77777777" w:rsidR="00A540B5" w:rsidRPr="00201E3B" w:rsidRDefault="00A540B5">
            <w:pPr>
              <w:pStyle w:val="TAC"/>
              <w:spacing w:line="256" w:lineRule="auto"/>
              <w:rPr>
                <w:lang w:eastAsia="en-US"/>
              </w:rPr>
            </w:pPr>
            <w:r w:rsidRPr="00201E3B">
              <w:rPr>
                <w:lang w:eastAsia="en-US"/>
              </w:rPr>
              <w:t>-</w:t>
            </w:r>
          </w:p>
        </w:tc>
      </w:tr>
      <w:tr w:rsidR="00A540B5" w:rsidRPr="00201E3B" w14:paraId="71A25F0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6F89EB"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30ACB6B" w14:textId="77777777" w:rsidR="00A540B5" w:rsidRPr="00201E3B" w:rsidRDefault="00A540B5">
            <w:pPr>
              <w:pStyle w:val="TAL"/>
              <w:spacing w:line="256" w:lineRule="auto"/>
              <w:rPr>
                <w:lang w:eastAsia="en-US"/>
              </w:rPr>
            </w:pPr>
            <w:r w:rsidRPr="00201E3B">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002AB9E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2B0B2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583D3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C30A7CD" w14:textId="77777777" w:rsidR="00A540B5" w:rsidRPr="00201E3B" w:rsidRDefault="00A540B5">
            <w:pPr>
              <w:pStyle w:val="TAC"/>
              <w:spacing w:line="256" w:lineRule="auto"/>
              <w:rPr>
                <w:lang w:eastAsia="en-US"/>
              </w:rPr>
            </w:pPr>
            <w:r w:rsidRPr="00201E3B">
              <w:rPr>
                <w:lang w:eastAsia="en-US"/>
              </w:rPr>
              <w:t>-</w:t>
            </w:r>
          </w:p>
        </w:tc>
      </w:tr>
      <w:tr w:rsidR="00A540B5" w:rsidRPr="00201E3B" w14:paraId="74210712"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D247D9C" w14:textId="77777777" w:rsidR="00A540B5" w:rsidRPr="00201E3B" w:rsidRDefault="00A540B5">
            <w:pPr>
              <w:pStyle w:val="TAC"/>
              <w:spacing w:line="256" w:lineRule="auto"/>
              <w:rPr>
                <w:lang w:eastAsia="en-US"/>
              </w:rPr>
            </w:pPr>
            <w:r w:rsidRPr="00201E3B">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7BF3C36D" w14:textId="77777777" w:rsidR="00A540B5" w:rsidRPr="00201E3B" w:rsidRDefault="00A540B5">
            <w:pPr>
              <w:pStyle w:val="TAL"/>
              <w:spacing w:line="256" w:lineRule="auto"/>
              <w:rPr>
                <w:lang w:eastAsia="en-US"/>
              </w:rPr>
            </w:pPr>
            <w:r w:rsidRPr="00201E3B">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519D333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C3BB1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D854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1F9EEF" w14:textId="77777777" w:rsidR="00A540B5" w:rsidRPr="00201E3B" w:rsidRDefault="00A540B5">
            <w:pPr>
              <w:pStyle w:val="TAC"/>
              <w:spacing w:line="256" w:lineRule="auto"/>
              <w:rPr>
                <w:lang w:eastAsia="en-US"/>
              </w:rPr>
            </w:pPr>
            <w:r w:rsidRPr="00201E3B">
              <w:rPr>
                <w:lang w:eastAsia="en-US"/>
              </w:rPr>
              <w:t>-</w:t>
            </w:r>
          </w:p>
        </w:tc>
      </w:tr>
      <w:tr w:rsidR="00A540B5" w:rsidRPr="00201E3B" w14:paraId="1B077AE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2192BFC" w14:textId="77777777" w:rsidR="00A540B5" w:rsidRPr="00201E3B" w:rsidRDefault="00A540B5">
            <w:pPr>
              <w:pStyle w:val="TAC"/>
              <w:spacing w:line="256" w:lineRule="auto"/>
              <w:rPr>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AB93280" w14:textId="77777777" w:rsidR="00A540B5" w:rsidRPr="00201E3B" w:rsidRDefault="00A540B5">
            <w:pPr>
              <w:pStyle w:val="TAL"/>
              <w:spacing w:line="256" w:lineRule="auto"/>
              <w:rPr>
                <w:lang w:eastAsia="en-US"/>
              </w:rPr>
            </w:pPr>
            <w:r w:rsidRPr="00201E3B">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DD304B4"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68740A"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93866D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CE43B0" w14:textId="77777777" w:rsidR="00A540B5" w:rsidRPr="00201E3B" w:rsidRDefault="00A540B5">
            <w:pPr>
              <w:pStyle w:val="TAC"/>
              <w:spacing w:line="256" w:lineRule="auto"/>
              <w:rPr>
                <w:lang w:eastAsia="en-US"/>
              </w:rPr>
            </w:pPr>
            <w:r w:rsidRPr="00201E3B">
              <w:rPr>
                <w:lang w:eastAsia="en-US"/>
              </w:rPr>
              <w:t>-</w:t>
            </w:r>
          </w:p>
        </w:tc>
      </w:tr>
      <w:tr w:rsidR="00A540B5" w:rsidRPr="00201E3B" w14:paraId="0BDB393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90299BB" w14:textId="77777777" w:rsidR="00A540B5" w:rsidRPr="00201E3B" w:rsidRDefault="00A540B5">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3D05C0C" w14:textId="77777777" w:rsidR="00A540B5" w:rsidRPr="00201E3B" w:rsidRDefault="00A540B5">
            <w:pPr>
              <w:pStyle w:val="TAL"/>
              <w:spacing w:line="256" w:lineRule="auto"/>
              <w:rPr>
                <w:lang w:eastAsia="en-US"/>
              </w:rPr>
            </w:pPr>
            <w:r w:rsidRPr="00201E3B">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B680C4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ABEA6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4CD08E"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CE9AE94" w14:textId="77777777" w:rsidR="00A540B5" w:rsidRPr="00201E3B" w:rsidRDefault="00A540B5">
            <w:pPr>
              <w:pStyle w:val="TAC"/>
              <w:spacing w:line="256" w:lineRule="auto"/>
              <w:rPr>
                <w:lang w:eastAsia="en-US"/>
              </w:rPr>
            </w:pPr>
            <w:r w:rsidRPr="00201E3B">
              <w:rPr>
                <w:lang w:eastAsia="en-US"/>
              </w:rPr>
              <w:t>P</w:t>
            </w:r>
          </w:p>
        </w:tc>
      </w:tr>
      <w:tr w:rsidR="00A540B5" w:rsidRPr="00201E3B" w14:paraId="022DDAA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42D9C9C" w14:textId="77777777" w:rsidR="00A540B5" w:rsidRPr="00201E3B" w:rsidRDefault="00A540B5">
            <w:pPr>
              <w:pStyle w:val="TAC"/>
              <w:spacing w:line="256" w:lineRule="auto"/>
              <w:rPr>
                <w:lang w:eastAsia="en-US"/>
              </w:rPr>
            </w:pPr>
            <w:r w:rsidRPr="00201E3B">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4DDF307" w14:textId="77777777" w:rsidR="00A540B5" w:rsidRPr="00201E3B" w:rsidRDefault="00A540B5">
            <w:pPr>
              <w:pStyle w:val="TAL"/>
              <w:spacing w:line="256" w:lineRule="auto"/>
              <w:rPr>
                <w:lang w:eastAsia="en-US"/>
              </w:rPr>
            </w:pPr>
            <w:r w:rsidRPr="00201E3B">
              <w:rPr>
                <w:lang w:eastAsia="en-US"/>
              </w:rPr>
              <w:t>Make the UE (MCVideo User) request to send media.</w:t>
            </w:r>
          </w:p>
          <w:p w14:paraId="21C10BD1" w14:textId="77777777" w:rsidR="00A540B5" w:rsidRPr="00201E3B" w:rsidRDefault="00A540B5">
            <w:pPr>
              <w:pStyle w:val="TAL"/>
              <w:spacing w:line="256" w:lineRule="auto"/>
              <w:rPr>
                <w:lang w:eastAsia="en-US"/>
              </w:rPr>
            </w:pPr>
            <w:r w:rsidRPr="00201E3B">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05EF1437"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E739C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A153A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13E465" w14:textId="77777777" w:rsidR="00A540B5" w:rsidRPr="00201E3B" w:rsidRDefault="00A540B5">
            <w:pPr>
              <w:pStyle w:val="TAC"/>
              <w:spacing w:line="256" w:lineRule="auto"/>
              <w:rPr>
                <w:lang w:eastAsia="en-US"/>
              </w:rPr>
            </w:pPr>
            <w:r w:rsidRPr="00201E3B">
              <w:rPr>
                <w:lang w:eastAsia="en-US"/>
              </w:rPr>
              <w:t>-</w:t>
            </w:r>
          </w:p>
        </w:tc>
      </w:tr>
      <w:tr w:rsidR="00A540B5" w:rsidRPr="00201E3B" w14:paraId="3F32B77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429D19F" w14:textId="77777777" w:rsidR="00A540B5" w:rsidRPr="00201E3B" w:rsidRDefault="00A540B5">
            <w:pPr>
              <w:pStyle w:val="TAC"/>
              <w:spacing w:line="256" w:lineRule="auto"/>
              <w:rPr>
                <w:lang w:eastAsia="en-US"/>
              </w:rPr>
            </w:pPr>
            <w:r w:rsidRPr="00201E3B">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35B86E6" w14:textId="77777777" w:rsidR="00A540B5" w:rsidRPr="00201E3B" w:rsidRDefault="00A540B5">
            <w:pPr>
              <w:pStyle w:val="TAL"/>
              <w:spacing w:line="256" w:lineRule="auto"/>
              <w:rPr>
                <w:lang w:eastAsia="en-US"/>
              </w:rPr>
            </w:pPr>
            <w:r w:rsidRPr="00201E3B">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952F0A2"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DE650D7"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7B827B7"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2ED868A1" w14:textId="77777777" w:rsidR="00A540B5" w:rsidRPr="00201E3B" w:rsidRDefault="00A540B5">
            <w:pPr>
              <w:pStyle w:val="TAC"/>
              <w:spacing w:line="256" w:lineRule="auto"/>
              <w:rPr>
                <w:lang w:eastAsia="en-US"/>
              </w:rPr>
            </w:pPr>
            <w:r w:rsidRPr="00201E3B">
              <w:rPr>
                <w:lang w:eastAsia="en-US"/>
              </w:rPr>
              <w:t>F</w:t>
            </w:r>
          </w:p>
        </w:tc>
      </w:tr>
      <w:tr w:rsidR="00A540B5" w:rsidRPr="00201E3B" w14:paraId="29BDEC3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7B514F1"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18F12AAF" w14:textId="77777777" w:rsidR="00A540B5" w:rsidRPr="00201E3B" w:rsidRDefault="00A540B5">
            <w:pPr>
              <w:pStyle w:val="TAL"/>
              <w:spacing w:line="256" w:lineRule="auto"/>
              <w:rPr>
                <w:lang w:eastAsia="en-US"/>
              </w:rPr>
            </w:pPr>
            <w:r w:rsidRPr="00201E3B">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6FF39D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5AC4C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3BA77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952BCB" w14:textId="77777777" w:rsidR="00A540B5" w:rsidRPr="00201E3B" w:rsidRDefault="00A540B5">
            <w:pPr>
              <w:pStyle w:val="TAC"/>
              <w:spacing w:line="256" w:lineRule="auto"/>
              <w:rPr>
                <w:lang w:eastAsia="en-US"/>
              </w:rPr>
            </w:pPr>
            <w:r w:rsidRPr="00201E3B">
              <w:rPr>
                <w:lang w:eastAsia="en-US"/>
              </w:rPr>
              <w:t>-</w:t>
            </w:r>
          </w:p>
        </w:tc>
      </w:tr>
      <w:tr w:rsidR="00A540B5" w:rsidRPr="00201E3B" w14:paraId="06E5E90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61C52F8"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7A7F57F" w14:textId="77777777" w:rsidR="00A540B5" w:rsidRPr="00201E3B" w:rsidRDefault="00A540B5">
            <w:pPr>
              <w:pStyle w:val="TAL"/>
              <w:spacing w:line="256" w:lineRule="auto"/>
              <w:rPr>
                <w:lang w:eastAsia="en-US"/>
              </w:rPr>
            </w:pPr>
            <w:r w:rsidRPr="00201E3B">
              <w:rPr>
                <w:lang w:eastAsia="en-US"/>
              </w:rPr>
              <w:t>SS-UE1 (MCVideo Client) sends a GROUP CALL BROADCAST END</w:t>
            </w:r>
          </w:p>
          <w:p w14:paraId="4181D74A" w14:textId="77777777" w:rsidR="00A540B5" w:rsidRPr="00201E3B" w:rsidRDefault="00A540B5">
            <w:pPr>
              <w:pStyle w:val="TAL"/>
              <w:spacing w:line="256" w:lineRule="auto"/>
              <w:rPr>
                <w:lang w:eastAsia="en-US"/>
              </w:rPr>
            </w:pPr>
            <w:r w:rsidRPr="00201E3B">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2D2CF6AB"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0FFCE38" w14:textId="77777777" w:rsidR="00A540B5" w:rsidRPr="00201E3B" w:rsidRDefault="00A540B5">
            <w:pPr>
              <w:pStyle w:val="TAL"/>
              <w:spacing w:line="256" w:lineRule="auto"/>
              <w:rPr>
                <w:lang w:eastAsia="en-US"/>
              </w:rPr>
            </w:pPr>
            <w:r w:rsidRPr="00201E3B">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60971AD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EDF53D" w14:textId="77777777" w:rsidR="00A540B5" w:rsidRPr="00201E3B" w:rsidRDefault="00A540B5">
            <w:pPr>
              <w:pStyle w:val="TAC"/>
              <w:spacing w:line="256" w:lineRule="auto"/>
              <w:rPr>
                <w:lang w:eastAsia="en-US"/>
              </w:rPr>
            </w:pPr>
            <w:r w:rsidRPr="00201E3B">
              <w:rPr>
                <w:lang w:eastAsia="en-US"/>
              </w:rPr>
              <w:t>-</w:t>
            </w:r>
          </w:p>
        </w:tc>
      </w:tr>
      <w:tr w:rsidR="00A540B5" w:rsidRPr="00201E3B" w14:paraId="7B8E2DE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D2A3A91"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1591EA"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8B6B3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BFE9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C82746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B901FD" w14:textId="77777777" w:rsidR="00A540B5" w:rsidRPr="00201E3B" w:rsidRDefault="00A540B5">
            <w:pPr>
              <w:pStyle w:val="TAC"/>
              <w:spacing w:line="256" w:lineRule="auto"/>
              <w:rPr>
                <w:lang w:eastAsia="en-US"/>
              </w:rPr>
            </w:pPr>
            <w:r w:rsidRPr="00201E3B">
              <w:rPr>
                <w:lang w:eastAsia="en-US"/>
              </w:rPr>
              <w:t>-</w:t>
            </w:r>
          </w:p>
        </w:tc>
      </w:tr>
      <w:tr w:rsidR="00A540B5" w:rsidRPr="00201E3B" w14:paraId="6F63E6B1" w14:textId="77777777" w:rsidTr="00A540B5">
        <w:tc>
          <w:tcPr>
            <w:tcW w:w="9762" w:type="dxa"/>
            <w:gridSpan w:val="6"/>
            <w:tcBorders>
              <w:top w:val="single" w:sz="4" w:space="0" w:color="auto"/>
              <w:left w:val="single" w:sz="4" w:space="0" w:color="auto"/>
              <w:bottom w:val="single" w:sz="4" w:space="0" w:color="auto"/>
              <w:right w:val="single" w:sz="4" w:space="0" w:color="auto"/>
            </w:tcBorders>
            <w:hideMark/>
          </w:tcPr>
          <w:p w14:paraId="188520AA" w14:textId="77777777" w:rsidR="00A540B5" w:rsidRPr="00201E3B" w:rsidRDefault="00A540B5">
            <w:pPr>
              <w:pStyle w:val="TAN"/>
              <w:spacing w:line="256" w:lineRule="auto"/>
              <w:rPr>
                <w:lang w:eastAsia="en-US"/>
              </w:rPr>
            </w:pPr>
            <w:r w:rsidRPr="00201E3B">
              <w:rPr>
                <w:lang w:eastAsia="en-US"/>
              </w:rPr>
              <w:lastRenderedPageBreak/>
              <w:t>NOTE 1:</w:t>
            </w:r>
            <w:r w:rsidRPr="00201E3B">
              <w:rPr>
                <w:lang w:eastAsia="en-US"/>
              </w:rPr>
              <w:tab/>
              <w:t>This is expected to be done via a suitable implementation dependent MMI.</w:t>
            </w:r>
          </w:p>
          <w:p w14:paraId="4642D088" w14:textId="77777777" w:rsidR="00A540B5" w:rsidRPr="00201E3B" w:rsidRDefault="00A540B5">
            <w:pPr>
              <w:pStyle w:val="TAN"/>
              <w:spacing w:line="256" w:lineRule="auto"/>
              <w:rPr>
                <w:lang w:eastAsia="en-US"/>
              </w:rPr>
            </w:pPr>
            <w:r w:rsidRPr="00201E3B">
              <w:rPr>
                <w:lang w:eastAsia="en-US"/>
              </w:rPr>
              <w:t>NOTE 2:</w:t>
            </w:r>
            <w:r w:rsidRPr="00201E3B">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0C46C2C8" w14:textId="77777777" w:rsidR="00A540B5" w:rsidRPr="00201E3B" w:rsidRDefault="00A540B5">
            <w:pPr>
              <w:pStyle w:val="TAN"/>
              <w:spacing w:line="256" w:lineRule="auto"/>
              <w:rPr>
                <w:lang w:eastAsia="en-US"/>
              </w:rPr>
            </w:pPr>
            <w:r w:rsidRPr="00201E3B">
              <w:rPr>
                <w:lang w:eastAsia="en-US"/>
              </w:rPr>
              <w:t>NOTE 3:</w:t>
            </w:r>
            <w:r w:rsidRPr="00201E3B">
              <w:rPr>
                <w:lang w:eastAsia="en-US"/>
              </w:rPr>
              <w:tab/>
              <w:t>It is possible that the MCVideo Client may not allow the MCVideo User to request the floor.</w:t>
            </w:r>
          </w:p>
          <w:p w14:paraId="11AB302D" w14:textId="77777777" w:rsidR="00A540B5" w:rsidRPr="00201E3B" w:rsidRDefault="00A540B5">
            <w:pPr>
              <w:pStyle w:val="TAN"/>
              <w:spacing w:line="256" w:lineRule="auto"/>
              <w:rPr>
                <w:lang w:eastAsia="en-US"/>
              </w:rPr>
            </w:pPr>
            <w:r w:rsidRPr="00201E3B">
              <w:rPr>
                <w:lang w:eastAsia="en-US"/>
              </w:rPr>
              <w:t>NOTE 4:</w:t>
            </w:r>
            <w:r w:rsidRPr="00201E3B">
              <w:rPr>
                <w:lang w:eastAsia="en-US"/>
              </w:rPr>
              <w:tab/>
              <w:t>Timer TFB1 (max duration) is stopped by the MCVideo Client upon the receiving of the GROUP CALL BROADCAST END message.</w:t>
            </w:r>
          </w:p>
        </w:tc>
      </w:tr>
    </w:tbl>
    <w:p w14:paraId="669604EA" w14:textId="77777777" w:rsidR="00A540B5" w:rsidRPr="00201E3B" w:rsidRDefault="00A540B5" w:rsidP="00A540B5"/>
    <w:p w14:paraId="24478583" w14:textId="77777777" w:rsidR="00A540B5" w:rsidRPr="00201E3B" w:rsidRDefault="00A540B5" w:rsidP="00A540B5">
      <w:pPr>
        <w:pStyle w:val="H6"/>
      </w:pPr>
      <w:r w:rsidRPr="00201E3B">
        <w:t>7.1.2.2.3.3</w:t>
      </w:r>
      <w:r w:rsidRPr="00201E3B">
        <w:tab/>
        <w:t>Specific message contents</w:t>
      </w:r>
    </w:p>
    <w:p w14:paraId="66D9B9C5" w14:textId="6D9AE20E" w:rsidR="00A540B5" w:rsidRPr="00201E3B" w:rsidRDefault="00A540B5" w:rsidP="00A540B5">
      <w:pPr>
        <w:pStyle w:val="TH"/>
      </w:pPr>
      <w:r w:rsidRPr="00201E3B">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C58467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9B8A9D6" w14:textId="77777777" w:rsidR="00A540B5" w:rsidRPr="00201E3B" w:rsidRDefault="00A540B5">
            <w:pPr>
              <w:pStyle w:val="TAL"/>
              <w:spacing w:line="256" w:lineRule="auto"/>
              <w:rPr>
                <w:lang w:eastAsia="en-US"/>
              </w:rPr>
            </w:pPr>
            <w:r w:rsidRPr="00201E3B">
              <w:rPr>
                <w:lang w:eastAsia="en-US"/>
              </w:rPr>
              <w:t>Derivation Path: TS 36.579-1 [2], Table 5.5.14.6-1</w:t>
            </w:r>
          </w:p>
        </w:tc>
      </w:tr>
      <w:tr w:rsidR="00A540B5" w:rsidRPr="00201E3B" w14:paraId="2F31868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194274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2FB9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6BEB49"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32E384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7A9B6C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A020218" w14:textId="77777777" w:rsidR="00A540B5" w:rsidRPr="00201E3B" w:rsidRDefault="00A540B5">
            <w:pPr>
              <w:pStyle w:val="TAL"/>
              <w:spacing w:line="256" w:lineRule="auto"/>
              <w:rPr>
                <w:lang w:eastAsia="zh-CN"/>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A171687"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2C821A5"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2BF804D" w14:textId="77777777" w:rsidR="00A540B5" w:rsidRPr="00201E3B" w:rsidRDefault="00A540B5">
            <w:pPr>
              <w:pStyle w:val="TAL"/>
              <w:spacing w:line="256" w:lineRule="auto"/>
              <w:rPr>
                <w:lang w:eastAsia="en-US"/>
              </w:rPr>
            </w:pPr>
          </w:p>
        </w:tc>
      </w:tr>
      <w:tr w:rsidR="00A540B5" w:rsidRPr="00201E3B" w14:paraId="783D89C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4D5E1F6" w14:textId="77777777" w:rsidR="00A540B5" w:rsidRPr="00201E3B" w:rsidRDefault="00A540B5">
            <w:pPr>
              <w:pStyle w:val="TAL"/>
              <w:spacing w:line="256" w:lineRule="auto"/>
              <w:rPr>
                <w:rFonts w:eastAsia="MS PGothic"/>
                <w:lang w:eastAsia="en-US"/>
              </w:rPr>
            </w:pPr>
            <w:r w:rsidRPr="00201E3B">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C4A62E6" w14:textId="77777777" w:rsidR="00A540B5" w:rsidRPr="00201E3B" w:rsidRDefault="00A540B5">
            <w:pPr>
              <w:pStyle w:val="TAL"/>
              <w:spacing w:line="256" w:lineRule="auto"/>
              <w:rPr>
                <w:rFonts w:eastAsia="MS PGothic"/>
                <w:lang w:eastAsia="en-US"/>
              </w:rPr>
            </w:pPr>
            <w:r w:rsidRPr="00201E3B">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0CC0E4CE"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F165EBE" w14:textId="77777777" w:rsidR="00A540B5" w:rsidRPr="00201E3B" w:rsidRDefault="00A540B5">
            <w:pPr>
              <w:pStyle w:val="TAL"/>
              <w:spacing w:line="256" w:lineRule="auto"/>
              <w:rPr>
                <w:lang w:eastAsia="en-US"/>
              </w:rPr>
            </w:pPr>
          </w:p>
        </w:tc>
      </w:tr>
    </w:tbl>
    <w:p w14:paraId="6BDC2ABA" w14:textId="77777777" w:rsidR="00A540B5" w:rsidRPr="00201E3B" w:rsidRDefault="00A540B5" w:rsidP="00A540B5"/>
    <w:p w14:paraId="786016AE" w14:textId="77777777" w:rsidR="00A540B5" w:rsidRPr="00201E3B" w:rsidRDefault="00A540B5" w:rsidP="00A540B5">
      <w:pPr>
        <w:pStyle w:val="TH"/>
      </w:pPr>
      <w:r w:rsidRPr="00201E3B">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245E77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9530DD2"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49F080F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ECD8037"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BCC2D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8B1AC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39017DF"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1C5C7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90F527" w14:textId="77777777" w:rsidR="00A540B5" w:rsidRPr="00201E3B" w:rsidRDefault="00A540B5">
            <w:pPr>
              <w:pStyle w:val="TAL"/>
              <w:spacing w:line="256" w:lineRule="auto"/>
              <w:rPr>
                <w:rFonts w:eastAsia="MS Mincho"/>
                <w:b/>
                <w:bCs/>
                <w:lang w:eastAsia="en-US"/>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6199616"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E9F975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B7CE9A5" w14:textId="77777777" w:rsidR="00A540B5" w:rsidRPr="00201E3B" w:rsidRDefault="00A540B5">
            <w:pPr>
              <w:pStyle w:val="TAL"/>
              <w:spacing w:line="256" w:lineRule="auto"/>
              <w:rPr>
                <w:lang w:eastAsia="en-US"/>
              </w:rPr>
            </w:pPr>
          </w:p>
        </w:tc>
      </w:tr>
      <w:tr w:rsidR="00A540B5" w:rsidRPr="00201E3B" w14:paraId="4E55A16E"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51364D9" w14:textId="77777777" w:rsidR="00A540B5" w:rsidRPr="00201E3B" w:rsidRDefault="00A540B5">
            <w:pPr>
              <w:pStyle w:val="TAL"/>
              <w:spacing w:line="256" w:lineRule="auto"/>
              <w:rPr>
                <w:rFonts w:eastAsia="MS Mincho"/>
                <w:b/>
                <w:bCs/>
                <w:lang w:eastAsia="en-US"/>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4108DBC"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A1A38EB" w14:textId="77777777" w:rsidR="00A540B5" w:rsidRPr="00201E3B" w:rsidRDefault="00A540B5">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4B065E1F" w14:textId="77777777" w:rsidR="00A540B5" w:rsidRPr="00201E3B" w:rsidRDefault="00A540B5">
            <w:pPr>
              <w:pStyle w:val="TAL"/>
              <w:spacing w:line="256" w:lineRule="auto"/>
              <w:rPr>
                <w:lang w:eastAsia="en-US"/>
              </w:rPr>
            </w:pPr>
          </w:p>
        </w:tc>
      </w:tr>
      <w:tr w:rsidR="00A540B5" w:rsidRPr="00201E3B" w14:paraId="3DFE17C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61ECE74" w14:textId="77777777" w:rsidR="00A540B5" w:rsidRPr="00201E3B" w:rsidRDefault="00A540B5">
            <w:pPr>
              <w:pStyle w:val="TAL"/>
              <w:spacing w:line="256" w:lineRule="auto"/>
              <w:rPr>
                <w:lang w:eastAsia="zh-CN"/>
              </w:rPr>
            </w:pPr>
            <w:r w:rsidRPr="00201E3B">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6E31BA6"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71A86B2B"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52455D7" w14:textId="77777777" w:rsidR="00A540B5" w:rsidRPr="00201E3B" w:rsidRDefault="00A540B5">
            <w:pPr>
              <w:pStyle w:val="TAL"/>
              <w:spacing w:line="256" w:lineRule="auto"/>
              <w:rPr>
                <w:lang w:eastAsia="en-US"/>
              </w:rPr>
            </w:pPr>
          </w:p>
        </w:tc>
      </w:tr>
      <w:tr w:rsidR="00A540B5" w:rsidRPr="00201E3B" w14:paraId="76E42D0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7E43FF5" w14:textId="77777777" w:rsidR="00A540B5" w:rsidRPr="00201E3B" w:rsidRDefault="00A540B5">
            <w:pPr>
              <w:pStyle w:val="TAL"/>
              <w:spacing w:line="256" w:lineRule="auto"/>
              <w:rPr>
                <w:lang w:eastAsia="zh-CN"/>
              </w:rPr>
            </w:pPr>
            <w:r w:rsidRPr="00201E3B">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6A767916" w14:textId="77777777" w:rsidR="00A540B5" w:rsidRPr="00201E3B" w:rsidRDefault="00A540B5">
            <w:pPr>
              <w:pStyle w:val="TAH"/>
              <w:spacing w:line="256" w:lineRule="auto"/>
              <w:jc w:val="left"/>
              <w:rPr>
                <w:b w:val="0"/>
                <w:bCs/>
                <w:lang w:eastAsia="en-US"/>
              </w:rPr>
            </w:pPr>
            <w:r w:rsidRPr="00201E3B">
              <w:rPr>
                <w:b w:val="0"/>
                <w:bCs/>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5E102E16" w14:textId="77777777" w:rsidR="00A540B5" w:rsidRPr="00201E3B" w:rsidRDefault="00A540B5">
            <w:pPr>
              <w:pStyle w:val="TAH"/>
              <w:spacing w:line="256" w:lineRule="auto"/>
              <w:jc w:val="left"/>
              <w:rPr>
                <w:b w:val="0"/>
                <w:lang w:eastAsia="en-US"/>
              </w:rPr>
            </w:pPr>
            <w:r w:rsidRPr="00201E3B">
              <w:rPr>
                <w:b w:val="0"/>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2DC4EDD1" w14:textId="77777777" w:rsidR="00A540B5" w:rsidRPr="00201E3B" w:rsidRDefault="00A540B5">
            <w:pPr>
              <w:pStyle w:val="TAL"/>
              <w:spacing w:line="256" w:lineRule="auto"/>
              <w:rPr>
                <w:lang w:eastAsia="en-US"/>
              </w:rPr>
            </w:pPr>
          </w:p>
        </w:tc>
      </w:tr>
    </w:tbl>
    <w:p w14:paraId="2A9FADDF" w14:textId="77777777" w:rsidR="00A540B5" w:rsidRPr="00201E3B" w:rsidRDefault="00A540B5" w:rsidP="00A540B5"/>
    <w:p w14:paraId="4ADE1F80" w14:textId="77777777" w:rsidR="00A540B5" w:rsidRPr="00201E3B" w:rsidRDefault="00A540B5" w:rsidP="00A540B5">
      <w:pPr>
        <w:pStyle w:val="TH"/>
      </w:pPr>
      <w:r w:rsidRPr="00201E3B">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BF708A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66B4306" w14:textId="77777777" w:rsidR="00A540B5" w:rsidRPr="00201E3B" w:rsidRDefault="00A540B5">
            <w:pPr>
              <w:pStyle w:val="TAL"/>
              <w:spacing w:line="256" w:lineRule="auto"/>
              <w:rPr>
                <w:lang w:eastAsia="en-US"/>
              </w:rPr>
            </w:pPr>
            <w:r w:rsidRPr="00201E3B">
              <w:rPr>
                <w:lang w:eastAsia="en-US"/>
              </w:rPr>
              <w:t>Derivation Path: TS 36.579-1 [2], Table 5.5.14.7.1-1</w:t>
            </w:r>
          </w:p>
        </w:tc>
      </w:tr>
      <w:tr w:rsidR="00A540B5" w:rsidRPr="00201E3B" w14:paraId="41FE2C7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F130551"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BFE5CB"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7DF6FD8"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D275C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025A66A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EFD8A48" w14:textId="77777777" w:rsidR="00A540B5" w:rsidRPr="00201E3B" w:rsidRDefault="00A540B5">
            <w:pPr>
              <w:pStyle w:val="TAL"/>
              <w:spacing w:line="256" w:lineRule="auto"/>
              <w:rPr>
                <w:lang w:eastAsia="zh-CN"/>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FAEC1F2"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53604B"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FA1EEFD" w14:textId="77777777" w:rsidR="00A540B5" w:rsidRPr="00201E3B" w:rsidRDefault="00A540B5">
            <w:pPr>
              <w:pStyle w:val="TAL"/>
              <w:spacing w:line="256" w:lineRule="auto"/>
              <w:rPr>
                <w:lang w:eastAsia="en-US"/>
              </w:rPr>
            </w:pPr>
          </w:p>
        </w:tc>
      </w:tr>
    </w:tbl>
    <w:p w14:paraId="61201F1B" w14:textId="77777777" w:rsidR="00A540B5" w:rsidRPr="00201E3B" w:rsidRDefault="00A540B5" w:rsidP="00A540B5"/>
    <w:p w14:paraId="21BE1F65" w14:textId="77777777" w:rsidR="00A540B5" w:rsidRPr="00201E3B" w:rsidRDefault="00A540B5" w:rsidP="00A540B5">
      <w:pPr>
        <w:pStyle w:val="Heading2"/>
      </w:pPr>
      <w:bookmarkStart w:id="895" w:name="_Toc123748521"/>
      <w:r w:rsidRPr="00201E3B">
        <w:t>7.2</w:t>
      </w:r>
      <w:r w:rsidRPr="00201E3B">
        <w:tab/>
        <w:t>Private Calls</w:t>
      </w:r>
      <w:bookmarkEnd w:id="895"/>
    </w:p>
    <w:p w14:paraId="15C73139" w14:textId="77777777" w:rsidR="00A540B5" w:rsidRPr="00201E3B" w:rsidRDefault="00A540B5" w:rsidP="00A540B5">
      <w:pPr>
        <w:pStyle w:val="Heading3"/>
        <w:rPr>
          <w:i/>
          <w:iCs/>
        </w:rPr>
      </w:pPr>
      <w:bookmarkStart w:id="896" w:name="_Toc123748522"/>
      <w:r w:rsidRPr="00201E3B">
        <w:t>7.</w:t>
      </w:r>
      <w:r w:rsidRPr="00201E3B">
        <w:rPr>
          <w:i/>
          <w:iCs/>
        </w:rPr>
        <w:t>2</w:t>
      </w:r>
      <w:r w:rsidRPr="00201E3B">
        <w:t>.1</w:t>
      </w:r>
      <w:r w:rsidRPr="00201E3B">
        <w:tab/>
        <w:t>Off-network / Private Call / Automatic Commencement Mode / No response to private call setup request / Private call setup request accepted / Release call / Client Originated (CO)</w:t>
      </w:r>
      <w:bookmarkEnd w:id="896"/>
    </w:p>
    <w:p w14:paraId="15B80EC8" w14:textId="77777777" w:rsidR="00A540B5" w:rsidRPr="00201E3B" w:rsidRDefault="00A540B5" w:rsidP="00A540B5">
      <w:pPr>
        <w:pStyle w:val="H6"/>
      </w:pPr>
      <w:r w:rsidRPr="00201E3B">
        <w:t>7.2.1.1</w:t>
      </w:r>
      <w:r w:rsidRPr="00201E3B">
        <w:tab/>
        <w:t>Test Purpose (TP)</w:t>
      </w:r>
    </w:p>
    <w:p w14:paraId="511BD58A" w14:textId="77777777" w:rsidR="00A540B5" w:rsidRPr="00201E3B" w:rsidRDefault="00A540B5" w:rsidP="00A540B5">
      <w:pPr>
        <w:pStyle w:val="H6"/>
      </w:pPr>
      <w:r w:rsidRPr="00201E3B">
        <w:t>(1)</w:t>
      </w:r>
    </w:p>
    <w:p w14:paraId="33DBE287"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58E354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0B9DBAC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all with Automatic Commencement Mode }</w:t>
      </w:r>
    </w:p>
    <w:p w14:paraId="3D135F07"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SETUP REQUEST message requesting establishment of a private call with Automatic Commencement Mode }</w:t>
      </w:r>
    </w:p>
    <w:p w14:paraId="2B315740" w14:textId="77777777" w:rsidR="00A540B5" w:rsidRPr="00201E3B" w:rsidRDefault="00A540B5" w:rsidP="00A540B5">
      <w:pPr>
        <w:pStyle w:val="PL"/>
        <w:rPr>
          <w:noProof w:val="0"/>
        </w:rPr>
      </w:pPr>
      <w:r w:rsidRPr="00201E3B">
        <w:rPr>
          <w:noProof w:val="0"/>
        </w:rPr>
        <w:t xml:space="preserve">            }</w:t>
      </w:r>
    </w:p>
    <w:p w14:paraId="1EED0593" w14:textId="77777777" w:rsidR="00A540B5" w:rsidRPr="00201E3B" w:rsidRDefault="00A540B5" w:rsidP="00A540B5">
      <w:pPr>
        <w:pStyle w:val="PL"/>
        <w:rPr>
          <w:noProof w:val="0"/>
        </w:rPr>
      </w:pPr>
    </w:p>
    <w:p w14:paraId="05FB8B48" w14:textId="77777777" w:rsidR="00A540B5" w:rsidRPr="00201E3B" w:rsidRDefault="00A540B5" w:rsidP="00A540B5">
      <w:pPr>
        <w:pStyle w:val="H6"/>
      </w:pPr>
      <w:r w:rsidRPr="00201E3B">
        <w:lastRenderedPageBreak/>
        <w:t>(2)</w:t>
      </w:r>
    </w:p>
    <w:p w14:paraId="1E1B0972"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E462E69"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56F3D60"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does not receive response to the request until the timer TFP1 (private call request retransmission) expires }</w:t>
      </w:r>
    </w:p>
    <w:p w14:paraId="07924D71" w14:textId="18EF83B3"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201E3B">
        <w:rPr>
          <w:b/>
          <w:noProof w:val="0"/>
        </w:rPr>
        <w:t>and</w:t>
      </w:r>
      <w:r w:rsidRPr="00201E3B">
        <w:rPr>
          <w:noProof w:val="0"/>
        </w:rPr>
        <w:t xml:space="preserve">, stops re-transmitting if the counter CFP1 (private call request retransmission) has reached its max value and TFP1 (private call request retransmission) has expired, </w:t>
      </w:r>
      <w:r w:rsidRPr="00201E3B">
        <w:rPr>
          <w:b/>
          <w:bCs/>
          <w:noProof w:val="0"/>
        </w:rPr>
        <w:t>and,</w:t>
      </w:r>
      <w:r w:rsidRPr="00201E3B">
        <w:rPr>
          <w:noProof w:val="0"/>
        </w:rPr>
        <w:t xml:space="preserve"> ignores a PRIVATE CALL ACCEPT message if </w:t>
      </w:r>
      <w:r w:rsidR="00201E3B" w:rsidRPr="00201E3B">
        <w:rPr>
          <w:noProof w:val="0"/>
        </w:rPr>
        <w:t>received</w:t>
      </w:r>
      <w:r w:rsidRPr="00201E3B">
        <w:rPr>
          <w:noProof w:val="0"/>
        </w:rPr>
        <w:t xml:space="preserve"> after the counter CFP1 (private call request retransmission) has reached its max value and TFP1 (private call request retransmission) has expired }</w:t>
      </w:r>
    </w:p>
    <w:p w14:paraId="12B1990F" w14:textId="77777777" w:rsidR="00A540B5" w:rsidRPr="00201E3B" w:rsidRDefault="00A540B5" w:rsidP="00A540B5">
      <w:pPr>
        <w:pStyle w:val="PL"/>
        <w:rPr>
          <w:noProof w:val="0"/>
        </w:rPr>
      </w:pPr>
      <w:r w:rsidRPr="00201E3B">
        <w:rPr>
          <w:noProof w:val="0"/>
        </w:rPr>
        <w:t xml:space="preserve">            }</w:t>
      </w:r>
    </w:p>
    <w:p w14:paraId="42497FFC" w14:textId="77777777" w:rsidR="00A540B5" w:rsidRPr="00201E3B" w:rsidRDefault="00A540B5" w:rsidP="00A540B5">
      <w:pPr>
        <w:pStyle w:val="PL"/>
        <w:rPr>
          <w:noProof w:val="0"/>
        </w:rPr>
      </w:pPr>
    </w:p>
    <w:p w14:paraId="18BFAE7B" w14:textId="77777777" w:rsidR="00A540B5" w:rsidRPr="00201E3B" w:rsidRDefault="00A540B5" w:rsidP="00A540B5">
      <w:pPr>
        <w:pStyle w:val="H6"/>
      </w:pPr>
      <w:r w:rsidRPr="00201E3B">
        <w:t>(3)</w:t>
      </w:r>
    </w:p>
    <w:p w14:paraId="0C95668D"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BD5BC"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1937513"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ACCEPT message }</w:t>
      </w:r>
    </w:p>
    <w:p w14:paraId="50FF235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PRIVATE CALL ACCEPT ACK message </w:t>
      </w:r>
      <w:r w:rsidRPr="00201E3B">
        <w:rPr>
          <w:b/>
          <w:bCs/>
          <w:noProof w:val="0"/>
        </w:rPr>
        <w:t>and,</w:t>
      </w:r>
      <w:r w:rsidRPr="00201E3B">
        <w:rPr>
          <w:noProof w:val="0"/>
        </w:rPr>
        <w:t xml:space="preserve"> respects the transmission control imposed by the transmission control entity/arbitrator }</w:t>
      </w:r>
    </w:p>
    <w:p w14:paraId="66FB4E04" w14:textId="77777777" w:rsidR="00A540B5" w:rsidRPr="00201E3B" w:rsidRDefault="00A540B5" w:rsidP="00A540B5">
      <w:pPr>
        <w:pStyle w:val="PL"/>
        <w:rPr>
          <w:noProof w:val="0"/>
        </w:rPr>
      </w:pPr>
      <w:r w:rsidRPr="00201E3B">
        <w:rPr>
          <w:noProof w:val="0"/>
        </w:rPr>
        <w:t xml:space="preserve">            }</w:t>
      </w:r>
    </w:p>
    <w:p w14:paraId="51ECDCFF" w14:textId="77777777" w:rsidR="00A540B5" w:rsidRPr="00201E3B" w:rsidRDefault="00A540B5" w:rsidP="00A540B5">
      <w:pPr>
        <w:pStyle w:val="PL"/>
        <w:rPr>
          <w:noProof w:val="0"/>
        </w:rPr>
      </w:pPr>
    </w:p>
    <w:p w14:paraId="06E711E9" w14:textId="77777777" w:rsidR="00A540B5" w:rsidRPr="00201E3B" w:rsidRDefault="00A540B5" w:rsidP="00A540B5">
      <w:pPr>
        <w:pStyle w:val="H6"/>
      </w:pPr>
      <w:r w:rsidRPr="00201E3B">
        <w:t>(4)</w:t>
      </w:r>
    </w:p>
    <w:p w14:paraId="69A6C10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3D472765"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DBF13F9"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to end the private call }</w:t>
      </w:r>
    </w:p>
    <w:p w14:paraId="566E1FD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 xml:space="preserve">CALL </w:t>
      </w:r>
      <w:r w:rsidRPr="00201E3B">
        <w:rPr>
          <w:noProof w:val="0"/>
          <w:lang w:eastAsia="ko-KR"/>
        </w:rPr>
        <w:t>RELEASE</w:t>
      </w:r>
      <w:r w:rsidRPr="00201E3B">
        <w:rPr>
          <w:noProof w:val="0"/>
        </w:rPr>
        <w:t xml:space="preserve"> message, </w:t>
      </w:r>
      <w:r w:rsidRPr="00201E3B">
        <w:rPr>
          <w:b/>
          <w:bCs/>
          <w:noProof w:val="0"/>
        </w:rPr>
        <w:t>and,</w:t>
      </w:r>
      <w:r w:rsidRPr="00201E3B">
        <w:rPr>
          <w:noProof w:val="0"/>
        </w:rPr>
        <w:t xml:space="preserve"> responds to a </w:t>
      </w:r>
      <w:r w:rsidRPr="00201E3B">
        <w:rPr>
          <w:noProof w:val="0"/>
          <w:lang w:eastAsia="ko-KR"/>
        </w:rPr>
        <w:t xml:space="preserve">PRIVATE CALL RELEASE ACK message by starting </w:t>
      </w:r>
      <w:r w:rsidRPr="00201E3B">
        <w:rPr>
          <w:noProof w:val="0"/>
        </w:rPr>
        <w:t>timer TFP7</w:t>
      </w:r>
      <w:r w:rsidRPr="00201E3B">
        <w:rPr>
          <w:noProof w:val="0"/>
          <w:lang w:eastAsia="ko-KR"/>
        </w:rPr>
        <w:t xml:space="preserve"> (waiting for any message with same call identifier)</w:t>
      </w:r>
      <w:r w:rsidRPr="00201E3B">
        <w:rPr>
          <w:noProof w:val="0"/>
        </w:rPr>
        <w:t xml:space="preserve"> }</w:t>
      </w:r>
    </w:p>
    <w:p w14:paraId="59C80944" w14:textId="77777777" w:rsidR="00A540B5" w:rsidRPr="00201E3B" w:rsidRDefault="00A540B5" w:rsidP="00A540B5">
      <w:pPr>
        <w:pStyle w:val="PL"/>
        <w:rPr>
          <w:noProof w:val="0"/>
        </w:rPr>
      </w:pPr>
      <w:r w:rsidRPr="00201E3B">
        <w:rPr>
          <w:noProof w:val="0"/>
        </w:rPr>
        <w:t xml:space="preserve">            }</w:t>
      </w:r>
    </w:p>
    <w:p w14:paraId="6A185C34" w14:textId="77777777" w:rsidR="00A540B5" w:rsidRPr="00201E3B" w:rsidRDefault="00A540B5" w:rsidP="00A540B5">
      <w:pPr>
        <w:pStyle w:val="PL"/>
        <w:rPr>
          <w:b/>
          <w:noProof w:val="0"/>
        </w:rPr>
      </w:pPr>
    </w:p>
    <w:p w14:paraId="43962350" w14:textId="77777777" w:rsidR="00A540B5" w:rsidRPr="00201E3B" w:rsidRDefault="00A540B5" w:rsidP="00A540B5">
      <w:pPr>
        <w:pStyle w:val="H6"/>
      </w:pPr>
      <w:r w:rsidRPr="00201E3B">
        <w:t>7.2.1.2</w:t>
      </w:r>
      <w:r w:rsidRPr="00201E3B">
        <w:tab/>
        <w:t>Conformance requirements</w:t>
      </w:r>
    </w:p>
    <w:p w14:paraId="71D58788" w14:textId="77777777" w:rsidR="00A540B5" w:rsidRPr="00201E3B" w:rsidRDefault="00A540B5" w:rsidP="00A540B5">
      <w:r w:rsidRPr="00201E3B">
        <w:t xml:space="preserve">References: The conformance requirements covered in the current TC are specified in: </w:t>
      </w:r>
    </w:p>
    <w:p w14:paraId="27BD5396" w14:textId="77777777" w:rsidR="00A540B5" w:rsidRPr="00201E3B" w:rsidRDefault="00A540B5" w:rsidP="00A540B5">
      <w:r w:rsidRPr="00201E3B">
        <w:t xml:space="preserve">TS 24.281 clauses </w:t>
      </w:r>
      <w:r w:rsidRPr="00201E3B">
        <w:rPr>
          <w:lang w:eastAsia="zh-CN"/>
        </w:rPr>
        <w:t>10.3.2.4.2.1, 10.3.2.4.2.2, 10.3.2.4.2.4, 10.3.2.4.5.7, 10.3.2.4.2.8, 10.3.2.4.5.1, 10.3.2.4.5.5</w:t>
      </w:r>
      <w:r w:rsidRPr="00201E3B">
        <w:t xml:space="preserve">, TS 24.581 clauses </w:t>
      </w:r>
      <w:r w:rsidRPr="00201E3B">
        <w:rPr>
          <w:lang w:eastAsia="ko-KR"/>
        </w:rPr>
        <w:t>7.2.3.2.2, 7.2.3.5.5</w:t>
      </w:r>
      <w:r w:rsidRPr="00201E3B">
        <w:t>. Unless otherwise stated these are Rel-15 requirements.</w:t>
      </w:r>
    </w:p>
    <w:p w14:paraId="253C599E" w14:textId="77777777" w:rsidR="00A540B5" w:rsidRPr="00201E3B" w:rsidRDefault="00A540B5" w:rsidP="00A540B5">
      <w:r w:rsidRPr="00201E3B">
        <w:t>[TS 24.281, clause 10.3.2.4.2.1]</w:t>
      </w:r>
    </w:p>
    <w:p w14:paraId="1746B7C0" w14:textId="77777777" w:rsidR="00A540B5" w:rsidRPr="00201E3B" w:rsidRDefault="00A540B5" w:rsidP="00A540B5">
      <w:r w:rsidRPr="00201E3B">
        <w:rPr>
          <w:lang w:eastAsia="ko-KR"/>
        </w:rPr>
        <w:t>When in the "P0: start-stop" state or "P1: ignoring same call id", u</w:t>
      </w:r>
      <w:r w:rsidRPr="00201E3B">
        <w:t xml:space="preserve">pon an indication from MCVideo User to initiate a </w:t>
      </w:r>
      <w:r w:rsidRPr="00201E3B">
        <w:rPr>
          <w:lang w:eastAsia="ko-KR"/>
        </w:rPr>
        <w:t>private</w:t>
      </w:r>
      <w:r w:rsidRPr="00201E3B">
        <w:t xml:space="preserve"> call and </w:t>
      </w:r>
      <w:r w:rsidRPr="00201E3B">
        <w:rPr>
          <w:lang w:eastAsia="ar-SA"/>
        </w:rPr>
        <w:t xml:space="preserve">the value of </w:t>
      </w:r>
      <w:r w:rsidRPr="00201E3B">
        <w:rPr>
          <w:lang w:eastAsia="ko-KR"/>
        </w:rPr>
        <w:t>"/&lt;x&gt;/&lt;x&gt;/Common/PrivateCall/Authorised" leaf node present in the user profile as specified in 3GPP TS 24.483 [4] is set to "true"</w:t>
      </w:r>
      <w:r w:rsidRPr="00201E3B">
        <w:t>, the MCVideo client:</w:t>
      </w:r>
    </w:p>
    <w:p w14:paraId="0F0400D1" w14:textId="77777777" w:rsidR="00A540B5" w:rsidRPr="00201E3B" w:rsidRDefault="00A540B5" w:rsidP="00A540B5">
      <w:pPr>
        <w:pStyle w:val="B1"/>
      </w:pPr>
      <w:r w:rsidRPr="00201E3B">
        <w:t>1)</w:t>
      </w:r>
      <w:r w:rsidRPr="00201E3B">
        <w:tab/>
        <w:t>shall generate and store the call identifier as a random number uniformly distributed between (0, 65536);</w:t>
      </w:r>
    </w:p>
    <w:p w14:paraId="27A01104" w14:textId="77777777" w:rsidR="00A540B5" w:rsidRPr="00201E3B" w:rsidRDefault="00A540B5" w:rsidP="00A540B5">
      <w:pPr>
        <w:pStyle w:val="B1"/>
        <w:rPr>
          <w:lang w:eastAsia="ko-KR"/>
        </w:rPr>
      </w:pPr>
      <w:r w:rsidRPr="00201E3B">
        <w:rPr>
          <w:lang w:eastAsia="ko-KR"/>
        </w:rPr>
        <w:t>2)</w:t>
      </w:r>
      <w:r w:rsidRPr="00201E3B">
        <w:rPr>
          <w:lang w:eastAsia="ko-KR"/>
        </w:rPr>
        <w:tab/>
        <w:t>shall store own MCVideo user ID as caller ID;</w:t>
      </w:r>
    </w:p>
    <w:p w14:paraId="42B99E0B" w14:textId="77777777" w:rsidR="00A540B5" w:rsidRPr="00201E3B" w:rsidRDefault="00A540B5" w:rsidP="00A540B5">
      <w:pPr>
        <w:pStyle w:val="B1"/>
        <w:rPr>
          <w:lang w:eastAsia="ko-KR"/>
        </w:rPr>
      </w:pPr>
      <w:r w:rsidRPr="00201E3B">
        <w:rPr>
          <w:lang w:eastAsia="ko-KR"/>
        </w:rPr>
        <w:t>3)</w:t>
      </w:r>
      <w:r w:rsidRPr="00201E3B">
        <w:rPr>
          <w:lang w:eastAsia="ko-KR"/>
        </w:rPr>
        <w:tab/>
        <w:t>shall store MCVideo user ID of the callee as callee ID;</w:t>
      </w:r>
    </w:p>
    <w:p w14:paraId="65F0F2CC" w14:textId="77777777" w:rsidR="00A540B5" w:rsidRPr="00201E3B" w:rsidRDefault="00A540B5" w:rsidP="00A540B5">
      <w:pPr>
        <w:pStyle w:val="B1"/>
        <w:rPr>
          <w:lang w:eastAsia="ko-KR"/>
        </w:rPr>
      </w:pPr>
      <w:r w:rsidRPr="00201E3B">
        <w:rPr>
          <w:lang w:eastAsia="ko-KR"/>
        </w:rPr>
        <w:t>4)</w:t>
      </w:r>
      <w:r w:rsidRPr="00201E3B">
        <w:rPr>
          <w:lang w:eastAsia="ko-KR"/>
        </w:rPr>
        <w:tab/>
        <w:t>shall store "AUTOMATIC COMMENCEMENT MODE" as commencement mode, if requested</w:t>
      </w:r>
      <w:r w:rsidRPr="00201E3B">
        <w:t xml:space="preserve"> and </w:t>
      </w:r>
      <w:r w:rsidRPr="00201E3B">
        <w:rPr>
          <w:lang w:eastAsia="ar-SA"/>
        </w:rPr>
        <w:t xml:space="preserve">the value of </w:t>
      </w:r>
      <w:r w:rsidRPr="00201E3B">
        <w:rPr>
          <w:lang w:eastAsia="ko-KR"/>
        </w:rPr>
        <w:t xml:space="preserve">"/&lt;x&gt;/&lt;x&gt;/Common/PrivateCall/AutoCommence" leaf node present in the user profile as specified in 3GPP TS 24.483 [4] is set to "true". Otherwise if </w:t>
      </w:r>
      <w:r w:rsidRPr="00201E3B">
        <w:rPr>
          <w:lang w:eastAsia="ar-SA"/>
        </w:rPr>
        <w:t xml:space="preserve">the value of </w:t>
      </w:r>
      <w:r w:rsidRPr="00201E3B">
        <w:rPr>
          <w:lang w:eastAsia="ko-KR"/>
        </w:rPr>
        <w:t>"/&lt;x&gt;/&lt;x&gt;/Common/PrivateCall/ManualCommence" leaf node present in the user profile as specified in 3GPP TS 24.483 [4] is set to "true", store "MANUAL COMMENCEMENT MODE" as commencement mode;</w:t>
      </w:r>
    </w:p>
    <w:p w14:paraId="679F5E0A" w14:textId="77777777" w:rsidR="00A540B5" w:rsidRPr="00201E3B" w:rsidRDefault="00A540B5" w:rsidP="00A540B5">
      <w:pPr>
        <w:pStyle w:val="B1"/>
        <w:rPr>
          <w:lang w:eastAsia="ko-KR"/>
        </w:rPr>
      </w:pPr>
      <w:r w:rsidRPr="00201E3B">
        <w:rPr>
          <w:lang w:eastAsia="ko-KR"/>
        </w:rPr>
        <w:t>5)</w:t>
      </w:r>
      <w:r w:rsidRPr="00201E3B">
        <w:rPr>
          <w:lang w:eastAsia="ko-KR"/>
        </w:rPr>
        <w:tab/>
        <w:t>shall store "PRIVATE CALL" as the current call type;;</w:t>
      </w:r>
    </w:p>
    <w:p w14:paraId="67E78EFB" w14:textId="77777777" w:rsidR="00A540B5" w:rsidRPr="00201E3B" w:rsidRDefault="00A540B5" w:rsidP="00A540B5">
      <w:pPr>
        <w:pStyle w:val="B1"/>
        <w:rPr>
          <w:lang w:eastAsia="ko-KR"/>
        </w:rPr>
      </w:pPr>
      <w:r w:rsidRPr="00201E3B">
        <w:rPr>
          <w:lang w:eastAsia="ko-KR"/>
        </w:rPr>
        <w:t>6)</w:t>
      </w:r>
      <w:r w:rsidRPr="00201E3B">
        <w:rPr>
          <w:lang w:eastAsia="ko-KR"/>
        </w:rPr>
        <w:tab/>
        <w:t>if an end-to-end security context needs to be established then:</w:t>
      </w:r>
    </w:p>
    <w:p w14:paraId="39651BDC" w14:textId="77777777" w:rsidR="00A540B5" w:rsidRPr="00201E3B" w:rsidRDefault="00A540B5" w:rsidP="00A540B5">
      <w:pPr>
        <w:pStyle w:val="B2"/>
        <w:rPr>
          <w:lang w:eastAsia="ko-KR"/>
        </w:rPr>
      </w:pPr>
      <w:r w:rsidRPr="00201E3B">
        <w:rPr>
          <w:lang w:eastAsia="ko-KR"/>
        </w:rPr>
        <w:t>a)</w:t>
      </w:r>
      <w:r w:rsidRPr="00201E3B">
        <w:rPr>
          <w:lang w:eastAsia="ko-KR"/>
        </w:rPr>
        <w:tab/>
        <w:t>shall use keying material provided by the key management server to generate a PCK as described in 3GPP TS 33.180 [8];</w:t>
      </w:r>
    </w:p>
    <w:p w14:paraId="76EA973E" w14:textId="77777777" w:rsidR="00A540B5" w:rsidRPr="00201E3B" w:rsidRDefault="00A540B5" w:rsidP="00A540B5">
      <w:pPr>
        <w:pStyle w:val="B2"/>
        <w:rPr>
          <w:lang w:eastAsia="ko-KR"/>
        </w:rPr>
      </w:pPr>
      <w:r w:rsidRPr="00201E3B">
        <w:rPr>
          <w:lang w:eastAsia="ko-KR"/>
        </w:rPr>
        <w:lastRenderedPageBreak/>
        <w:t>b)</w:t>
      </w:r>
      <w:r w:rsidRPr="00201E3B">
        <w:rPr>
          <w:lang w:eastAsia="ko-KR"/>
        </w:rPr>
        <w:tab/>
        <w:t xml:space="preserve">shall use the PCK to generate a PCK-ID with the four most significant bits set to "0001" to indicate that </w:t>
      </w:r>
      <w:r w:rsidRPr="00201E3B">
        <w:t xml:space="preserve">the purpose of the PCK is to protect private call communications and with the remaining twenty eight bits being randomly generated as </w:t>
      </w:r>
      <w:r w:rsidRPr="00201E3B">
        <w:rPr>
          <w:lang w:eastAsia="ko-KR"/>
        </w:rPr>
        <w:t>described in 3GPP TS 33.180 [8];</w:t>
      </w:r>
    </w:p>
    <w:p w14:paraId="20B91AF0" w14:textId="77777777" w:rsidR="00A540B5" w:rsidRPr="00201E3B" w:rsidRDefault="00A540B5" w:rsidP="00A540B5">
      <w:pPr>
        <w:pStyle w:val="B2"/>
        <w:rPr>
          <w:lang w:eastAsia="ko-KR"/>
        </w:rPr>
      </w:pPr>
      <w:r w:rsidRPr="00201E3B">
        <w:rPr>
          <w:lang w:eastAsia="ko-KR"/>
        </w:rPr>
        <w:t>c)</w:t>
      </w:r>
      <w:r w:rsidRPr="00201E3B">
        <w:rPr>
          <w:lang w:eastAsia="ko-KR"/>
        </w:rPr>
        <w:tab/>
        <w:t>shall encrypt the PCK to a UID associated to the MCVideo client using the MCVideo ID of the invited user and a time related parameter as described in 3GPP TS 33.180 [8];</w:t>
      </w:r>
    </w:p>
    <w:p w14:paraId="784B34F0" w14:textId="77777777" w:rsidR="00A540B5" w:rsidRPr="00201E3B" w:rsidRDefault="00A540B5" w:rsidP="00A540B5">
      <w:pPr>
        <w:pStyle w:val="B2"/>
      </w:pPr>
      <w:r w:rsidRPr="00201E3B">
        <w:t>d)</w:t>
      </w:r>
      <w:r w:rsidRPr="00201E3B">
        <w:tab/>
        <w:t>shall generate a MIKEY-SAKKE I_MESSAGE using the encapsulated PCK and PCK-ID as specified in 3GPP TS 33.180 [8];</w:t>
      </w:r>
    </w:p>
    <w:p w14:paraId="783ACD86" w14:textId="77777777" w:rsidR="00A540B5" w:rsidRPr="00201E3B" w:rsidRDefault="00A540B5" w:rsidP="00A540B5">
      <w:pPr>
        <w:pStyle w:val="B2"/>
        <w:rPr>
          <w:lang w:eastAsia="ko-KR"/>
        </w:rPr>
      </w:pPr>
      <w:r w:rsidRPr="00201E3B">
        <w:rPr>
          <w:lang w:eastAsia="ko-KR"/>
        </w:rPr>
        <w:t>e)</w:t>
      </w:r>
      <w:r w:rsidRPr="00201E3B">
        <w:rPr>
          <w:lang w:eastAsia="ko-KR"/>
        </w:rPr>
        <w:tab/>
        <w:t xml:space="preserve">shall add the </w:t>
      </w:r>
      <w:r w:rsidRPr="00201E3B">
        <w:t>MCVideo ID of the originating MCVideo to the initiator field (IDRi) of the I_MESSAGE as described in 3GPP TS 33.180 [8];</w:t>
      </w:r>
    </w:p>
    <w:p w14:paraId="02EB9514" w14:textId="77777777" w:rsidR="00A540B5" w:rsidRPr="00201E3B" w:rsidRDefault="00A540B5" w:rsidP="00A540B5">
      <w:pPr>
        <w:pStyle w:val="B2"/>
        <w:rPr>
          <w:lang w:eastAsia="ko-KR"/>
        </w:rPr>
      </w:pPr>
      <w:r w:rsidRPr="00201E3B">
        <w:t>f)</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 and;</w:t>
      </w:r>
    </w:p>
    <w:p w14:paraId="22C2DC6F" w14:textId="77777777" w:rsidR="00A540B5" w:rsidRPr="00201E3B" w:rsidRDefault="00A540B5" w:rsidP="00A540B5">
      <w:pPr>
        <w:pStyle w:val="B2"/>
        <w:rPr>
          <w:lang w:eastAsia="ko-KR"/>
        </w:rPr>
      </w:pPr>
      <w:r w:rsidRPr="00201E3B">
        <w:t>g)</w:t>
      </w:r>
      <w:r w:rsidRPr="00201E3B">
        <w:tab/>
        <w:t>shall store the MIKEY-SAKKE I_MESSAGE for later inclusion in an SDP body;</w:t>
      </w:r>
    </w:p>
    <w:p w14:paraId="288F62B3" w14:textId="77777777" w:rsidR="00A540B5" w:rsidRPr="00201E3B" w:rsidRDefault="00A540B5" w:rsidP="00A540B5">
      <w:pPr>
        <w:pStyle w:val="B1"/>
        <w:rPr>
          <w:lang w:eastAsia="ko-KR"/>
        </w:rPr>
      </w:pPr>
      <w:r w:rsidRPr="00201E3B">
        <w:rPr>
          <w:lang w:eastAsia="ko-KR"/>
        </w:rPr>
        <w:t>7)</w:t>
      </w:r>
      <w:r w:rsidRPr="00201E3B">
        <w:rPr>
          <w:lang w:eastAsia="ko-KR"/>
        </w:rPr>
        <w:tab/>
        <w:t>may store current user location as user location;</w:t>
      </w:r>
    </w:p>
    <w:p w14:paraId="1FCA2560" w14:textId="77777777" w:rsidR="00A540B5" w:rsidRPr="00201E3B" w:rsidRDefault="00A540B5" w:rsidP="00A540B5">
      <w:pPr>
        <w:pStyle w:val="B1"/>
        <w:rPr>
          <w:lang w:eastAsia="ko-KR"/>
        </w:rPr>
      </w:pPr>
      <w:r w:rsidRPr="00201E3B">
        <w:rPr>
          <w:lang w:eastAsia="ko-KR"/>
        </w:rPr>
        <w:t>8)</w:t>
      </w:r>
      <w:r w:rsidRPr="00201E3B">
        <w:rPr>
          <w:lang w:eastAsia="ko-KR"/>
        </w:rPr>
        <w:tab/>
        <w:t xml:space="preserve">shall set the stored current ProSe per-packet priority to value corresponding to </w:t>
      </w:r>
      <w:r w:rsidRPr="00201E3B">
        <w:t xml:space="preserve">MCVideo </w:t>
      </w:r>
      <w:r w:rsidRPr="00201E3B">
        <w:rPr>
          <w:lang w:eastAsia="ko-KR"/>
        </w:rPr>
        <w:t>off-network private call as described in 3GPP TS 24.483 [4].</w:t>
      </w:r>
    </w:p>
    <w:p w14:paraId="29089E21" w14:textId="77777777" w:rsidR="00A540B5" w:rsidRPr="00201E3B" w:rsidRDefault="00A540B5" w:rsidP="00A540B5">
      <w:pPr>
        <w:pStyle w:val="B1"/>
        <w:rPr>
          <w:lang w:eastAsia="ko-KR"/>
        </w:rPr>
      </w:pPr>
      <w:r w:rsidRPr="00201E3B">
        <w:rPr>
          <w:lang w:eastAsia="ko-KR"/>
        </w:rPr>
        <w:t>9)</w:t>
      </w:r>
      <w:r w:rsidRPr="00201E3B">
        <w:rPr>
          <w:lang w:eastAsia="ko-KR"/>
        </w:rPr>
        <w:tab/>
        <w:t>shall generate and store offer SDP, as defined in clause 10.3.1.1.2;</w:t>
      </w:r>
    </w:p>
    <w:p w14:paraId="4AA7320D" w14:textId="77777777" w:rsidR="00A540B5" w:rsidRPr="00201E3B" w:rsidRDefault="00A540B5" w:rsidP="00A540B5">
      <w:pPr>
        <w:pStyle w:val="B1"/>
        <w:rPr>
          <w:lang w:eastAsia="ko-KR"/>
        </w:rPr>
      </w:pPr>
      <w:r w:rsidRPr="00201E3B">
        <w:t>10)</w:t>
      </w:r>
      <w:r w:rsidRPr="00201E3B">
        <w:tab/>
        <w:t xml:space="preserve">shall generate a </w:t>
      </w:r>
      <w:r w:rsidRPr="00201E3B">
        <w:rPr>
          <w:lang w:eastAsia="ko-KR"/>
        </w:rPr>
        <w:t xml:space="preserve">PRIVATE </w:t>
      </w:r>
      <w:r w:rsidRPr="00201E3B">
        <w:t xml:space="preserve">CALL </w:t>
      </w:r>
      <w:r w:rsidRPr="00201E3B">
        <w:rPr>
          <w:lang w:eastAsia="ko-KR"/>
        </w:rPr>
        <w:t xml:space="preserve">SETUP REQUEST </w:t>
      </w:r>
      <w:r w:rsidRPr="00201E3B">
        <w:t>message as specified in clause 17.1.5. In the PRIVATE CALL SETUP REQUEST message, the MCVideo client</w:t>
      </w:r>
      <w:r w:rsidRPr="00201E3B">
        <w:rPr>
          <w:lang w:eastAsia="ko-KR"/>
        </w:rPr>
        <w:t>:</w:t>
      </w:r>
    </w:p>
    <w:p w14:paraId="0B38034E"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7EE36DFF"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75FFC559" w14:textId="77777777" w:rsidR="00A540B5" w:rsidRPr="00201E3B" w:rsidRDefault="00A540B5" w:rsidP="00A540B5">
      <w:pPr>
        <w:pStyle w:val="B2"/>
      </w:pPr>
      <w:r w:rsidRPr="00201E3B">
        <w:t>c)</w:t>
      </w:r>
      <w:r w:rsidRPr="00201E3B">
        <w:tab/>
        <w:t>shall set the MCVideo user ID of the callee IE with the stored callee ID;</w:t>
      </w:r>
    </w:p>
    <w:p w14:paraId="7042CEF5" w14:textId="77777777" w:rsidR="00A540B5" w:rsidRPr="00201E3B" w:rsidRDefault="00A540B5" w:rsidP="00A540B5">
      <w:pPr>
        <w:pStyle w:val="B2"/>
      </w:pPr>
      <w:r w:rsidRPr="00201E3B">
        <w:t>d)</w:t>
      </w:r>
      <w:r w:rsidRPr="00201E3B">
        <w:tab/>
        <w:t>shall set the Commencement mode IE with the stored commencement mode;</w:t>
      </w:r>
    </w:p>
    <w:p w14:paraId="4E0A6EEF" w14:textId="77777777" w:rsidR="00A540B5" w:rsidRPr="00201E3B" w:rsidRDefault="00A540B5" w:rsidP="00A540B5">
      <w:pPr>
        <w:pStyle w:val="B2"/>
      </w:pPr>
      <w:r w:rsidRPr="00201E3B">
        <w:t>e)</w:t>
      </w:r>
      <w:r w:rsidRPr="00201E3B">
        <w:tab/>
        <w:t>shall set the Call type IE with the stored current call type;</w:t>
      </w:r>
    </w:p>
    <w:p w14:paraId="014EB041"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42CC5088" w14:textId="77777777" w:rsidR="00A540B5" w:rsidRPr="00201E3B" w:rsidRDefault="00A540B5" w:rsidP="00A540B5">
      <w:pPr>
        <w:pStyle w:val="B2"/>
      </w:pPr>
      <w:r w:rsidRPr="00201E3B">
        <w:t>g)</w:t>
      </w:r>
      <w:r w:rsidRPr="00201E3B">
        <w:tab/>
        <w:t>may set the User location IE with the stored user location.</w:t>
      </w:r>
    </w:p>
    <w:p w14:paraId="333A3D9C" w14:textId="77777777" w:rsidR="00A540B5" w:rsidRPr="00201E3B" w:rsidRDefault="00A540B5" w:rsidP="00A540B5">
      <w:pPr>
        <w:pStyle w:val="B1"/>
        <w:rPr>
          <w:lang w:eastAsia="ko-KR"/>
        </w:rPr>
      </w:pPr>
      <w:r w:rsidRPr="00201E3B">
        <w:t>11)</w:t>
      </w:r>
      <w:r w:rsidRPr="00201E3B">
        <w:tab/>
        <w:t xml:space="preserve">shall send the </w:t>
      </w:r>
      <w:r w:rsidRPr="00201E3B">
        <w:rPr>
          <w:lang w:eastAsia="ko-KR"/>
        </w:rPr>
        <w:t xml:space="preserve">PRIVATE </w:t>
      </w:r>
      <w:r w:rsidRPr="00201E3B">
        <w:t xml:space="preserve">CALL </w:t>
      </w:r>
      <w:r w:rsidRPr="00201E3B">
        <w:rPr>
          <w:lang w:eastAsia="ko-KR"/>
        </w:rPr>
        <w:t>SETUP REQUEST</w:t>
      </w:r>
      <w:r w:rsidRPr="00201E3B">
        <w:t xml:space="preserve"> message towards other MCVideo client according to rules and procedures as specified in clause </w:t>
      </w:r>
      <w:r w:rsidRPr="00201E3B">
        <w:rPr>
          <w:lang w:eastAsia="ko-KR"/>
        </w:rPr>
        <w:t>10.3.1.1.1;</w:t>
      </w:r>
    </w:p>
    <w:p w14:paraId="5C5A648F" w14:textId="77777777" w:rsidR="00A540B5" w:rsidRPr="00201E3B" w:rsidRDefault="00A540B5" w:rsidP="00A540B5">
      <w:pPr>
        <w:pStyle w:val="B1"/>
        <w:rPr>
          <w:lang w:eastAsia="ko-KR"/>
        </w:rPr>
      </w:pPr>
      <w:r w:rsidRPr="00201E3B">
        <w:rPr>
          <w:lang w:eastAsia="ko-KR"/>
        </w:rPr>
        <w:t>12)</w:t>
      </w:r>
      <w:r w:rsidRPr="00201E3B">
        <w:rPr>
          <w:lang w:eastAsia="ko-KR"/>
        </w:rPr>
        <w:tab/>
        <w:t>shall initialize the counter CFP1 (private call request retransmission) with the value set to 1;</w:t>
      </w:r>
    </w:p>
    <w:p w14:paraId="12D0A874" w14:textId="77777777" w:rsidR="00A540B5" w:rsidRPr="00201E3B" w:rsidRDefault="00A540B5" w:rsidP="00A540B5">
      <w:pPr>
        <w:pStyle w:val="B1"/>
        <w:rPr>
          <w:lang w:eastAsia="ko-KR"/>
        </w:rPr>
      </w:pPr>
      <w:r w:rsidRPr="00201E3B">
        <w:rPr>
          <w:lang w:eastAsia="ko-KR"/>
        </w:rPr>
        <w:t>13)</w:t>
      </w:r>
      <w:r w:rsidRPr="00201E3B">
        <w:rPr>
          <w:lang w:eastAsia="ko-KR"/>
        </w:rPr>
        <w:tab/>
        <w:t>shall start timer TFP1 (private call request retransmission); and</w:t>
      </w:r>
    </w:p>
    <w:p w14:paraId="69DB3032" w14:textId="77777777" w:rsidR="00A540B5" w:rsidRPr="00201E3B" w:rsidRDefault="00A540B5" w:rsidP="00A540B5">
      <w:pPr>
        <w:pStyle w:val="B1"/>
        <w:rPr>
          <w:lang w:eastAsia="ko-KR"/>
        </w:rPr>
      </w:pPr>
      <w:r w:rsidRPr="00201E3B">
        <w:rPr>
          <w:lang w:eastAsia="ko-KR"/>
        </w:rPr>
        <w:t>14)</w:t>
      </w:r>
      <w:r w:rsidRPr="00201E3B">
        <w:rPr>
          <w:lang w:eastAsia="ko-KR"/>
        </w:rPr>
        <w:tab/>
        <w:t>shall enter the "P2: waiting for call response" state.</w:t>
      </w:r>
    </w:p>
    <w:p w14:paraId="18D4E800" w14:textId="77777777" w:rsidR="00A540B5" w:rsidRPr="00201E3B" w:rsidRDefault="00A540B5" w:rsidP="00A540B5">
      <w:r w:rsidRPr="00201E3B">
        <w:t>[TS 24.281, clause 10.3.2.4.2.2]</w:t>
      </w:r>
    </w:p>
    <w:p w14:paraId="3AD508D0"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expiry of timer TFP1 (private call request retransmission)</w:t>
      </w:r>
      <w:r w:rsidRPr="00201E3B">
        <w:t>, the MCVideo client:</w:t>
      </w:r>
    </w:p>
    <w:p w14:paraId="19BFF1FA" w14:textId="77777777" w:rsidR="00A540B5" w:rsidRPr="00201E3B" w:rsidRDefault="00A540B5" w:rsidP="00A540B5">
      <w:pPr>
        <w:pStyle w:val="B1"/>
        <w:rPr>
          <w:rFonts w:eastAsia="Malgun Gothic"/>
          <w:lang w:eastAsia="ko-KR"/>
        </w:rPr>
      </w:pPr>
      <w:r w:rsidRPr="00201E3B">
        <w:rPr>
          <w:lang w:eastAsia="ko-KR"/>
        </w:rPr>
        <w:t>1)</w:t>
      </w:r>
      <w:r w:rsidRPr="00201E3B">
        <w:rPr>
          <w:lang w:eastAsia="ko-KR"/>
        </w:rPr>
        <w:tab/>
      </w:r>
      <w:r w:rsidRPr="00201E3B">
        <w:rPr>
          <w:rFonts w:eastAsia="Malgun Gothic"/>
          <w:lang w:eastAsia="ko-KR"/>
        </w:rPr>
        <w:t>may update the stored user location with current user location;</w:t>
      </w:r>
    </w:p>
    <w:p w14:paraId="73B2B233" w14:textId="77777777" w:rsidR="00A540B5" w:rsidRPr="00201E3B" w:rsidRDefault="00A540B5" w:rsidP="00A540B5">
      <w:pPr>
        <w:pStyle w:val="B1"/>
        <w:rPr>
          <w:lang w:eastAsia="ko-KR"/>
        </w:rPr>
      </w:pPr>
      <w:r w:rsidRPr="00201E3B">
        <w:rPr>
          <w:lang w:eastAsia="ko-KR"/>
        </w:rPr>
        <w:t>2)</w:t>
      </w:r>
      <w:r w:rsidRPr="00201E3B">
        <w:rPr>
          <w:lang w:eastAsia="ko-KR"/>
        </w:rPr>
        <w:tab/>
        <w:t>shall increment the value of counter CFP1 (private call request retransmission) by 1;</w:t>
      </w:r>
    </w:p>
    <w:p w14:paraId="296B3914" w14:textId="77777777" w:rsidR="00A540B5" w:rsidRPr="00201E3B" w:rsidRDefault="00A540B5" w:rsidP="00A540B5">
      <w:pPr>
        <w:pStyle w:val="B1"/>
        <w:rPr>
          <w:lang w:eastAsia="ko-KR"/>
        </w:rPr>
      </w:pPr>
      <w:r w:rsidRPr="00201E3B">
        <w:rPr>
          <w:lang w:eastAsia="ko-KR"/>
        </w:rPr>
        <w:t>3)</w:t>
      </w:r>
      <w:r w:rsidRPr="00201E3B">
        <w:rPr>
          <w:lang w:eastAsia="ko-KR"/>
        </w:rPr>
        <w:tab/>
        <w:t>shall generate a PRIVATE CALL SETUP REQUEST message as specified in clause 17.1.5</w:t>
      </w:r>
      <w:r w:rsidRPr="00201E3B">
        <w:t>. In the PRIVATE CALL SETUP REQUEST message, the MCVideo client</w:t>
      </w:r>
      <w:r w:rsidRPr="00201E3B">
        <w:rPr>
          <w:lang w:eastAsia="ko-KR"/>
        </w:rPr>
        <w:t>:</w:t>
      </w:r>
    </w:p>
    <w:p w14:paraId="11797322"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7B42A209"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464F266F" w14:textId="77777777" w:rsidR="00A540B5" w:rsidRPr="00201E3B" w:rsidRDefault="00A540B5" w:rsidP="00A540B5">
      <w:pPr>
        <w:pStyle w:val="B2"/>
      </w:pPr>
      <w:r w:rsidRPr="00201E3B">
        <w:lastRenderedPageBreak/>
        <w:t>c)</w:t>
      </w:r>
      <w:r w:rsidRPr="00201E3B">
        <w:tab/>
        <w:t>shall set the MCVideo user ID of the callee IE with the stored callee ID;</w:t>
      </w:r>
    </w:p>
    <w:p w14:paraId="65825134" w14:textId="77777777" w:rsidR="00A540B5" w:rsidRPr="00201E3B" w:rsidRDefault="00A540B5" w:rsidP="00A540B5">
      <w:pPr>
        <w:pStyle w:val="B2"/>
      </w:pPr>
      <w:r w:rsidRPr="00201E3B">
        <w:t>d)</w:t>
      </w:r>
      <w:r w:rsidRPr="00201E3B">
        <w:tab/>
        <w:t>shall set the Commencement mode IE with the stored commencement mode;</w:t>
      </w:r>
    </w:p>
    <w:p w14:paraId="537232C6" w14:textId="77777777" w:rsidR="00A540B5" w:rsidRPr="00201E3B" w:rsidRDefault="00A540B5" w:rsidP="00A540B5">
      <w:pPr>
        <w:pStyle w:val="B2"/>
      </w:pPr>
      <w:r w:rsidRPr="00201E3B">
        <w:t>e)</w:t>
      </w:r>
      <w:r w:rsidRPr="00201E3B">
        <w:tab/>
        <w:t>shall set the Call type IE with the stored current call type;</w:t>
      </w:r>
    </w:p>
    <w:p w14:paraId="5F12AB92"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6A4CF17A" w14:textId="77777777" w:rsidR="00A540B5" w:rsidRPr="00201E3B" w:rsidRDefault="00A540B5" w:rsidP="00A540B5">
      <w:pPr>
        <w:pStyle w:val="B2"/>
      </w:pPr>
      <w:r w:rsidRPr="00201E3B">
        <w:t>g)</w:t>
      </w:r>
      <w:r w:rsidRPr="00201E3B">
        <w:tab/>
        <w:t>may set the User location IE with stored user location.</w:t>
      </w:r>
    </w:p>
    <w:p w14:paraId="24D8D5AD" w14:textId="77777777" w:rsidR="00A540B5" w:rsidRPr="00201E3B" w:rsidRDefault="00A540B5" w:rsidP="00A540B5">
      <w:pPr>
        <w:pStyle w:val="B1"/>
        <w:rPr>
          <w:lang w:eastAsia="ko-KR"/>
        </w:rPr>
      </w:pPr>
      <w:r w:rsidRPr="00201E3B">
        <w:rPr>
          <w:lang w:eastAsia="ko-KR"/>
        </w:rPr>
        <w:t>4)</w:t>
      </w:r>
      <w:r w:rsidRPr="00201E3B">
        <w:rPr>
          <w:lang w:eastAsia="ko-KR"/>
        </w:rPr>
        <w:tab/>
        <w:t>shall send the PRIVATE CALL SETUP REQUEST message towards other MCVideo client according to rules and procedures as specified in clause 10.3.1.1.1;</w:t>
      </w:r>
    </w:p>
    <w:p w14:paraId="2D8A0718" w14:textId="77777777" w:rsidR="00A540B5" w:rsidRPr="00201E3B" w:rsidRDefault="00A540B5" w:rsidP="00A540B5">
      <w:pPr>
        <w:pStyle w:val="B1"/>
        <w:rPr>
          <w:lang w:eastAsia="ko-KR"/>
        </w:rPr>
      </w:pPr>
      <w:r w:rsidRPr="00201E3B">
        <w:rPr>
          <w:lang w:eastAsia="ko-KR"/>
        </w:rPr>
        <w:t>5)</w:t>
      </w:r>
      <w:r w:rsidRPr="00201E3B">
        <w:rPr>
          <w:lang w:eastAsia="ko-KR"/>
        </w:rPr>
        <w:tab/>
        <w:t>shall start timer TFP1 (private call request retransmission); and</w:t>
      </w:r>
    </w:p>
    <w:p w14:paraId="233EF4DE" w14:textId="77777777" w:rsidR="00A540B5" w:rsidRPr="00201E3B" w:rsidRDefault="00A540B5" w:rsidP="00A540B5">
      <w:pPr>
        <w:pStyle w:val="B1"/>
        <w:rPr>
          <w:lang w:eastAsia="ko-KR"/>
        </w:rPr>
      </w:pPr>
      <w:r w:rsidRPr="00201E3B">
        <w:rPr>
          <w:lang w:eastAsia="ko-KR"/>
        </w:rPr>
        <w:t>6)</w:t>
      </w:r>
      <w:r w:rsidRPr="00201E3B">
        <w:rPr>
          <w:lang w:eastAsia="ko-KR"/>
        </w:rPr>
        <w:tab/>
        <w:t>shall remain in the "P2: waiting for call response" state.</w:t>
      </w:r>
    </w:p>
    <w:p w14:paraId="4144B7A0" w14:textId="77777777" w:rsidR="00A540B5" w:rsidRPr="00201E3B" w:rsidRDefault="00A540B5" w:rsidP="00A540B5">
      <w:r w:rsidRPr="00201E3B">
        <w:t>[TS 24.281, clause 10.3.2.4.2.4]</w:t>
      </w:r>
    </w:p>
    <w:p w14:paraId="044539D7" w14:textId="77777777" w:rsidR="00A540B5" w:rsidRPr="00201E3B" w:rsidRDefault="00A540B5" w:rsidP="00A540B5">
      <w:r w:rsidRPr="00201E3B">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201E3B">
        <w:t>, the MCVideo client:</w:t>
      </w:r>
    </w:p>
    <w:p w14:paraId="6EC88FDF" w14:textId="77777777" w:rsidR="00A540B5" w:rsidRPr="00201E3B" w:rsidRDefault="00A540B5" w:rsidP="00A540B5">
      <w:pPr>
        <w:pStyle w:val="B1"/>
      </w:pPr>
      <w:r w:rsidRPr="00201E3B">
        <w:t>1)</w:t>
      </w:r>
      <w:r w:rsidRPr="00201E3B">
        <w:tab/>
        <w:t xml:space="preserve">shall start timer TFP7 </w:t>
      </w:r>
      <w:r w:rsidRPr="00201E3B">
        <w:rPr>
          <w:lang w:eastAsia="ko-KR"/>
        </w:rPr>
        <w:t>(waiting for any message with same call identifier)</w:t>
      </w:r>
      <w:r w:rsidRPr="00201E3B">
        <w:t>; and</w:t>
      </w:r>
    </w:p>
    <w:p w14:paraId="1F4442A5" w14:textId="77777777" w:rsidR="00A540B5" w:rsidRPr="00201E3B" w:rsidRDefault="00A540B5" w:rsidP="00A540B5">
      <w:pPr>
        <w:pStyle w:val="B1"/>
      </w:pPr>
      <w:r w:rsidRPr="00201E3B">
        <w:t>2)</w:t>
      </w:r>
      <w:r w:rsidRPr="00201E3B">
        <w:tab/>
        <w:t>shall enter the "P1: ignoring same call id" state.</w:t>
      </w:r>
    </w:p>
    <w:p w14:paraId="18BD6552" w14:textId="77777777" w:rsidR="00A540B5" w:rsidRPr="00201E3B" w:rsidRDefault="00A540B5" w:rsidP="00A540B5">
      <w:r w:rsidRPr="00201E3B">
        <w:t>[TS 24.281, clause 10.3.2.4.5.7]</w:t>
      </w:r>
    </w:p>
    <w:p w14:paraId="34E4C92A"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480629F2" w14:textId="77777777" w:rsidR="00A540B5" w:rsidRPr="00201E3B" w:rsidRDefault="00A540B5" w:rsidP="00A540B5">
      <w:pPr>
        <w:pStyle w:val="B1"/>
      </w:pPr>
      <w:r w:rsidRPr="00201E3B">
        <w:t>1)</w:t>
      </w:r>
      <w:r w:rsidRPr="00201E3B">
        <w:tab/>
        <w:t>shall clear the stored call identifier; and</w:t>
      </w:r>
    </w:p>
    <w:p w14:paraId="2F841304"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78DA3BB8" w14:textId="77777777" w:rsidR="00A540B5" w:rsidRPr="00201E3B" w:rsidRDefault="00A540B5" w:rsidP="00A540B5">
      <w:r w:rsidRPr="00201E3B">
        <w:t>[TS 24.281, clause 10.3.2.4.2.8]</w:t>
      </w:r>
    </w:p>
    <w:p w14:paraId="6731F5AE"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ACCEPT message response to PRIVATE CALL SETUP REQUEST message with the same call identifier</w:t>
      </w:r>
      <w:r w:rsidRPr="00201E3B">
        <w:t>, the MCVideo client:</w:t>
      </w:r>
    </w:p>
    <w:p w14:paraId="02AB0D86" w14:textId="77777777" w:rsidR="00A540B5" w:rsidRPr="00201E3B" w:rsidRDefault="00A540B5" w:rsidP="00A540B5">
      <w:pPr>
        <w:pStyle w:val="B1"/>
      </w:pPr>
      <w:r w:rsidRPr="00201E3B">
        <w:t>1)</w:t>
      </w:r>
      <w:r w:rsidRPr="00201E3B">
        <w:tab/>
        <w:t>shall store the SDP answer IE received in the PRIVATE CALL ACCEPT message as answer SDP;</w:t>
      </w:r>
    </w:p>
    <w:p w14:paraId="77328413" w14:textId="77777777" w:rsidR="00A540B5" w:rsidRPr="00201E3B" w:rsidRDefault="00A540B5" w:rsidP="00A540B5">
      <w:pPr>
        <w:pStyle w:val="B1"/>
      </w:pPr>
      <w:r w:rsidRPr="00201E3B">
        <w:t>2)</w:t>
      </w:r>
      <w:r w:rsidRPr="00201E3B">
        <w:tab/>
        <w:t>shall generate a PRIVATE CALL ACCEPT ACK message as specified in clause 17.1.11:</w:t>
      </w:r>
    </w:p>
    <w:p w14:paraId="6801C829"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2768B605"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of the caller IE with </w:t>
      </w:r>
      <w:r w:rsidRPr="00201E3B">
        <w:t>the stored caller ID; and</w:t>
      </w:r>
    </w:p>
    <w:p w14:paraId="771BB195" w14:textId="77777777" w:rsidR="00A540B5" w:rsidRPr="00201E3B" w:rsidRDefault="00A540B5" w:rsidP="00A540B5">
      <w:pPr>
        <w:pStyle w:val="B2"/>
      </w:pPr>
      <w:r w:rsidRPr="00201E3B">
        <w:t>c)</w:t>
      </w:r>
      <w:r w:rsidRPr="00201E3B">
        <w:tab/>
        <w:t>shall set the MCVideo user ID of the callee IE with the stored callee ID.</w:t>
      </w:r>
    </w:p>
    <w:p w14:paraId="7C78A42D" w14:textId="77777777" w:rsidR="00A540B5" w:rsidRPr="00201E3B" w:rsidRDefault="00A540B5" w:rsidP="00A540B5">
      <w:pPr>
        <w:pStyle w:val="B1"/>
      </w:pPr>
      <w:r w:rsidRPr="00201E3B">
        <w:t>3)</w:t>
      </w:r>
      <w:r w:rsidRPr="00201E3B">
        <w:tab/>
        <w:t>shall send the PRIVATE CALL ACCEPT ACK message in response to the request message according to rules and procedures as specified in clause 10.3.1.1.1;</w:t>
      </w:r>
    </w:p>
    <w:p w14:paraId="3B3F46B6" w14:textId="77777777" w:rsidR="00A540B5" w:rsidRPr="00201E3B" w:rsidRDefault="00A540B5" w:rsidP="00A540B5">
      <w:pPr>
        <w:pStyle w:val="B1"/>
      </w:pPr>
      <w:r w:rsidRPr="00201E3B">
        <w:t>4)</w:t>
      </w:r>
      <w:r w:rsidRPr="00201E3B">
        <w:tab/>
        <w:t>shall stop timer TFP1 (call setup retransmission), if running;</w:t>
      </w:r>
    </w:p>
    <w:p w14:paraId="05889168" w14:textId="77777777" w:rsidR="00A540B5" w:rsidRPr="00201E3B" w:rsidRDefault="00A540B5" w:rsidP="00A540B5">
      <w:pPr>
        <w:pStyle w:val="B1"/>
      </w:pPr>
      <w:r w:rsidRPr="00201E3B">
        <w:t>5)</w:t>
      </w:r>
      <w:r w:rsidRPr="00201E3B">
        <w:tab/>
        <w:t>shall stop timer TFP2 (waiting for call response message)</w:t>
      </w:r>
      <w:r w:rsidRPr="00201E3B">
        <w:rPr>
          <w:lang w:eastAsia="ko-KR"/>
        </w:rPr>
        <w:t>, if running</w:t>
      </w:r>
      <w:r w:rsidRPr="00201E3B">
        <w:t>;</w:t>
      </w:r>
    </w:p>
    <w:p w14:paraId="633EFBBA" w14:textId="77777777" w:rsidR="00A540B5" w:rsidRPr="00201E3B" w:rsidRDefault="00A540B5" w:rsidP="00A540B5">
      <w:pPr>
        <w:pStyle w:val="B1"/>
      </w:pPr>
      <w:r w:rsidRPr="00201E3B">
        <w:t>6)</w:t>
      </w:r>
      <w:r w:rsidRPr="00201E3B">
        <w:tab/>
        <w:t>shall establish a media session based on the SDP body of the stored answer SDP;</w:t>
      </w:r>
    </w:p>
    <w:p w14:paraId="024BEA36" w14:textId="77777777" w:rsidR="00A540B5" w:rsidRPr="00201E3B" w:rsidRDefault="00A540B5" w:rsidP="00A540B5">
      <w:pPr>
        <w:pStyle w:val="B1"/>
        <w:rPr>
          <w:lang w:eastAsia="ko-KR"/>
        </w:rPr>
      </w:pPr>
      <w:r w:rsidRPr="00201E3B">
        <w:t>7)</w:t>
      </w:r>
      <w:r w:rsidRPr="00201E3B">
        <w:tab/>
        <w:t>shall start transmission control as terminating transmission participant as specified in clause a.b in 3GPP TS 24.581 [5];</w:t>
      </w:r>
    </w:p>
    <w:p w14:paraId="3564D2B7" w14:textId="77777777" w:rsidR="00A540B5" w:rsidRPr="00201E3B" w:rsidRDefault="00A540B5" w:rsidP="00A540B5">
      <w:pPr>
        <w:pStyle w:val="B1"/>
      </w:pPr>
      <w:r w:rsidRPr="00201E3B">
        <w:rPr>
          <w:lang w:eastAsia="ko-KR"/>
        </w:rPr>
        <w:t>8)</w:t>
      </w:r>
      <w:r w:rsidRPr="00201E3B">
        <w:rPr>
          <w:lang w:eastAsia="ko-KR"/>
        </w:rPr>
        <w:tab/>
        <w:t xml:space="preserve">shall start timer </w:t>
      </w:r>
      <w:r w:rsidRPr="00201E3B">
        <w:t>TFP5 (max duration)</w:t>
      </w:r>
      <w:r w:rsidRPr="00201E3B">
        <w:rPr>
          <w:lang w:eastAsia="ko-KR"/>
        </w:rPr>
        <w:t>;</w:t>
      </w:r>
      <w:r w:rsidRPr="00201E3B">
        <w:t xml:space="preserve"> and</w:t>
      </w:r>
    </w:p>
    <w:p w14:paraId="77F479B1" w14:textId="77777777" w:rsidR="00A540B5" w:rsidRPr="00201E3B" w:rsidRDefault="00A540B5" w:rsidP="00A540B5">
      <w:pPr>
        <w:pStyle w:val="B1"/>
      </w:pPr>
      <w:r w:rsidRPr="00201E3B">
        <w:t>9)</w:t>
      </w:r>
      <w:r w:rsidRPr="00201E3B">
        <w:tab/>
        <w:t>shall enter the "P4: part of ongoing call" state.</w:t>
      </w:r>
    </w:p>
    <w:p w14:paraId="78ED6984" w14:textId="77777777" w:rsidR="00A540B5" w:rsidRPr="00201E3B" w:rsidRDefault="00A540B5" w:rsidP="00A540B5">
      <w:r w:rsidRPr="00201E3B">
        <w:t>[TS 24.281, clause 10.3.2.4.5.1]</w:t>
      </w:r>
    </w:p>
    <w:p w14:paraId="46F5F4A6" w14:textId="77777777" w:rsidR="00A540B5" w:rsidRPr="00201E3B" w:rsidRDefault="00A540B5" w:rsidP="00A540B5">
      <w:r w:rsidRPr="00201E3B">
        <w:rPr>
          <w:lang w:eastAsia="ko-KR"/>
        </w:rPr>
        <w:lastRenderedPageBreak/>
        <w:t>When in the "P4: part of ongoing call" state, u</w:t>
      </w:r>
      <w:r w:rsidRPr="00201E3B">
        <w:t xml:space="preserve">pon an indication from MCVideo User to </w:t>
      </w:r>
      <w:r w:rsidRPr="00201E3B">
        <w:rPr>
          <w:lang w:eastAsia="ko-KR"/>
        </w:rPr>
        <w:t>release</w:t>
      </w:r>
      <w:r w:rsidRPr="00201E3B">
        <w:t xml:space="preserve"> a </w:t>
      </w:r>
      <w:r w:rsidRPr="00201E3B">
        <w:rPr>
          <w:lang w:eastAsia="ko-KR"/>
        </w:rPr>
        <w:t>private</w:t>
      </w:r>
      <w:r w:rsidRPr="00201E3B">
        <w:t xml:space="preserve"> call, the MCVideo client:</w:t>
      </w:r>
    </w:p>
    <w:p w14:paraId="64B75C58"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w:t>
      </w:r>
      <w:r w:rsidRPr="00201E3B">
        <w:rPr>
          <w:lang w:eastAsia="ko-KR"/>
        </w:rPr>
        <w:t xml:space="preserve">9. In the PRIVATE </w:t>
      </w:r>
      <w:r w:rsidRPr="00201E3B">
        <w:t xml:space="preserve">CALL </w:t>
      </w:r>
      <w:r w:rsidRPr="00201E3B">
        <w:rPr>
          <w:lang w:eastAsia="ko-KR"/>
        </w:rPr>
        <w:t>RELEASE</w:t>
      </w:r>
      <w:r w:rsidRPr="00201E3B">
        <w:t xml:space="preserve"> message, the MCVideo client</w:t>
      </w:r>
      <w:r w:rsidRPr="00201E3B">
        <w:rPr>
          <w:lang w:eastAsia="ko-KR"/>
        </w:rPr>
        <w:t>:</w:t>
      </w:r>
    </w:p>
    <w:p w14:paraId="695E8637"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A4FDB8C"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stored caller ID; and</w:t>
      </w:r>
    </w:p>
    <w:p w14:paraId="14A67576" w14:textId="77777777" w:rsidR="00A540B5" w:rsidRPr="00201E3B" w:rsidRDefault="00A540B5" w:rsidP="00A540B5">
      <w:pPr>
        <w:pStyle w:val="B2"/>
      </w:pPr>
      <w:r w:rsidRPr="00201E3B">
        <w:t>c)</w:t>
      </w:r>
      <w:r w:rsidRPr="00201E3B">
        <w:tab/>
        <w:t>shall set the MCVideo user ID of the callee IE with stored callee ID.</w:t>
      </w:r>
    </w:p>
    <w:p w14:paraId="50F4DD0C" w14:textId="77777777" w:rsidR="00A540B5" w:rsidRPr="00201E3B" w:rsidRDefault="00A540B5" w:rsidP="00A540B5">
      <w:pPr>
        <w:pStyle w:val="B1"/>
        <w:rPr>
          <w:lang w:eastAsia="ko-KR"/>
        </w:rPr>
      </w:pPr>
      <w:r w:rsidRPr="00201E3B">
        <w:t>2)</w:t>
      </w:r>
      <w:r w:rsidRPr="00201E3B">
        <w:tab/>
        <w:t xml:space="preserve">shall send the </w:t>
      </w:r>
      <w:r w:rsidRPr="00201E3B">
        <w:rPr>
          <w:lang w:eastAsia="ko-KR"/>
        </w:rPr>
        <w:t xml:space="preserve">PRIVATE </w:t>
      </w:r>
      <w:r w:rsidRPr="00201E3B">
        <w:t xml:space="preserve">CALL </w:t>
      </w:r>
      <w:r w:rsidRPr="00201E3B">
        <w:rPr>
          <w:lang w:eastAsia="ko-KR"/>
        </w:rPr>
        <w:t xml:space="preserve">RELEASE </w:t>
      </w:r>
      <w:r w:rsidRPr="00201E3B">
        <w:t xml:space="preserve">message </w:t>
      </w:r>
      <w:r w:rsidRPr="00201E3B">
        <w:rPr>
          <w:lang w:eastAsia="ko-KR"/>
        </w:rPr>
        <w:t>in response to the request message</w:t>
      </w:r>
      <w:r w:rsidRPr="00201E3B">
        <w:t xml:space="preserve"> according to rules and procedures as specified in clause </w:t>
      </w:r>
      <w:r w:rsidRPr="00201E3B">
        <w:rPr>
          <w:lang w:eastAsia="ko-KR"/>
        </w:rPr>
        <w:t>10.3.1.1.1;</w:t>
      </w:r>
    </w:p>
    <w:p w14:paraId="5CD10381" w14:textId="77777777" w:rsidR="00A540B5" w:rsidRPr="00201E3B" w:rsidRDefault="00A540B5" w:rsidP="00A540B5">
      <w:pPr>
        <w:pStyle w:val="B1"/>
        <w:rPr>
          <w:lang w:eastAsia="ko-KR"/>
        </w:rPr>
      </w:pPr>
      <w:r w:rsidRPr="00201E3B">
        <w:rPr>
          <w:lang w:eastAsia="ko-KR"/>
        </w:rPr>
        <w:t>3)</w:t>
      </w:r>
      <w:r w:rsidRPr="00201E3B">
        <w:rPr>
          <w:lang w:eastAsia="ko-KR"/>
        </w:rPr>
        <w:tab/>
        <w:t>shall initialize the counter CFP3 (private call release retransmission) with the value set to 1;</w:t>
      </w:r>
    </w:p>
    <w:p w14:paraId="59804627" w14:textId="77777777" w:rsidR="00A540B5" w:rsidRPr="00201E3B" w:rsidRDefault="00A540B5" w:rsidP="00A540B5">
      <w:pPr>
        <w:pStyle w:val="B1"/>
        <w:rPr>
          <w:lang w:eastAsia="ko-KR"/>
        </w:rPr>
      </w:pPr>
      <w:r w:rsidRPr="00201E3B">
        <w:rPr>
          <w:lang w:eastAsia="ko-KR"/>
        </w:rPr>
        <w:t>4)</w:t>
      </w:r>
      <w:r w:rsidRPr="00201E3B">
        <w:rPr>
          <w:lang w:eastAsia="ko-KR"/>
        </w:rPr>
        <w:tab/>
        <w:t>shall start timer TFP3 (private call release retransmission); and</w:t>
      </w:r>
    </w:p>
    <w:p w14:paraId="29101B4A" w14:textId="77777777" w:rsidR="00A540B5" w:rsidRPr="00201E3B" w:rsidRDefault="00A540B5" w:rsidP="00A540B5">
      <w:pPr>
        <w:pStyle w:val="B1"/>
        <w:rPr>
          <w:lang w:eastAsia="ko-KR"/>
        </w:rPr>
      </w:pPr>
      <w:r w:rsidRPr="00201E3B">
        <w:rPr>
          <w:lang w:eastAsia="ko-KR"/>
        </w:rPr>
        <w:t>5)</w:t>
      </w:r>
      <w:r w:rsidRPr="00201E3B">
        <w:rPr>
          <w:lang w:eastAsia="ko-KR"/>
        </w:rPr>
        <w:tab/>
        <w:t>shall enter the "P3: waiting for release response" state.</w:t>
      </w:r>
    </w:p>
    <w:p w14:paraId="69F3A68B" w14:textId="77777777" w:rsidR="00A540B5" w:rsidRPr="00201E3B" w:rsidRDefault="00A540B5" w:rsidP="00A540B5">
      <w:r w:rsidRPr="00201E3B">
        <w:t>[TS 24.281, clause 10.3.2.4.5.5]</w:t>
      </w:r>
    </w:p>
    <w:p w14:paraId="43491955" w14:textId="77777777" w:rsidR="00A540B5" w:rsidRPr="00201E3B" w:rsidRDefault="00A540B5" w:rsidP="00A540B5">
      <w:r w:rsidRPr="00201E3B">
        <w:rPr>
          <w:lang w:eastAsia="ko-KR"/>
        </w:rPr>
        <w:t>When in the "P3: waiting for release response" state, u</w:t>
      </w:r>
      <w:r w:rsidRPr="00201E3B">
        <w:t xml:space="preserve">pon </w:t>
      </w:r>
      <w:r w:rsidRPr="00201E3B">
        <w:rPr>
          <w:lang w:eastAsia="ko-KR"/>
        </w:rPr>
        <w:t>receiving a PRIVATE CALL RELEASE ACK to PRIVATE CALL RELEASE message</w:t>
      </w:r>
      <w:r w:rsidRPr="00201E3B">
        <w:t>, the MCVideo client:</w:t>
      </w:r>
    </w:p>
    <w:p w14:paraId="665DAEDD" w14:textId="77777777" w:rsidR="00A540B5" w:rsidRPr="00201E3B" w:rsidRDefault="00A540B5" w:rsidP="00A540B5">
      <w:pPr>
        <w:pStyle w:val="B1"/>
        <w:rPr>
          <w:lang w:eastAsia="ko-KR"/>
        </w:rPr>
      </w:pPr>
      <w:r w:rsidRPr="00201E3B">
        <w:rPr>
          <w:lang w:eastAsia="ko-KR"/>
        </w:rPr>
        <w:t>1)</w:t>
      </w:r>
      <w:r w:rsidRPr="00201E3B">
        <w:rPr>
          <w:lang w:eastAsia="ko-KR"/>
        </w:rPr>
        <w:tab/>
        <w:t>shall stop timer TFP3 (private call release retransmission), if running;</w:t>
      </w:r>
    </w:p>
    <w:p w14:paraId="330A3E16" w14:textId="77777777" w:rsidR="00A540B5" w:rsidRPr="00201E3B" w:rsidRDefault="00A540B5" w:rsidP="00A540B5">
      <w:pPr>
        <w:pStyle w:val="B1"/>
        <w:rPr>
          <w:lang w:eastAsia="ko-KR"/>
        </w:rPr>
      </w:pPr>
      <w:r w:rsidRPr="00201E3B">
        <w:rPr>
          <w:lang w:eastAsia="ko-KR"/>
        </w:rPr>
        <w:t>2)</w:t>
      </w:r>
      <w:r w:rsidRPr="00201E3B">
        <w:rPr>
          <w:lang w:eastAsia="ko-KR"/>
        </w:rPr>
        <w:tab/>
        <w:t>shall terminate the media session;</w:t>
      </w:r>
    </w:p>
    <w:p w14:paraId="2AFC97C1"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 and</w:t>
      </w:r>
    </w:p>
    <w:p w14:paraId="37567EB6" w14:textId="77777777" w:rsidR="00A540B5" w:rsidRPr="00201E3B" w:rsidRDefault="00A540B5" w:rsidP="00A540B5">
      <w:pPr>
        <w:pStyle w:val="B1"/>
        <w:rPr>
          <w:lang w:eastAsia="ko-KR"/>
        </w:rPr>
      </w:pPr>
      <w:r w:rsidRPr="00201E3B">
        <w:t>4)</w:t>
      </w:r>
      <w:r w:rsidRPr="00201E3B">
        <w:tab/>
      </w:r>
      <w:r w:rsidRPr="00201E3B">
        <w:rPr>
          <w:lang w:eastAsia="ko-KR"/>
        </w:rPr>
        <w:t>shall enter the "P1: ignoring same call id" state.</w:t>
      </w:r>
    </w:p>
    <w:p w14:paraId="0C47DD6B" w14:textId="77777777" w:rsidR="00A540B5" w:rsidRPr="00201E3B" w:rsidRDefault="00A540B5" w:rsidP="00A540B5">
      <w:r w:rsidRPr="00201E3B">
        <w:t>[TS 24.581, clause 7.2.3.2.2]</w:t>
      </w:r>
    </w:p>
    <w:p w14:paraId="3C06086B"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4E7DD3B3"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C2F6A45"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520CB6A7"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4CC7F97D" w14:textId="77777777" w:rsidR="00A540B5" w:rsidRPr="00201E3B" w:rsidRDefault="00A540B5" w:rsidP="00A540B5">
      <w:pPr>
        <w:pStyle w:val="B2"/>
        <w:rPr>
          <w:lang w:eastAsia="ko-KR"/>
        </w:rPr>
      </w:pPr>
      <w:r w:rsidRPr="00201E3B">
        <w:rPr>
          <w:lang w:eastAsia="ko-KR"/>
        </w:rPr>
        <w:t>b.</w:t>
      </w:r>
      <w:r w:rsidRPr="00201E3B">
        <w:rPr>
          <w:lang w:eastAsia="ko-KR"/>
        </w:rPr>
        <w:tab/>
        <w:t>shall include the MCVideo user's own MCVideo ID in the User ID field; and</w:t>
      </w:r>
    </w:p>
    <w:p w14:paraId="2EBAFB91"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5651A445"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517C68F" w14:textId="77777777" w:rsidR="00A540B5" w:rsidRPr="00201E3B" w:rsidRDefault="00A540B5" w:rsidP="00A540B5">
      <w:r w:rsidRPr="00201E3B">
        <w:t>[TS 24.581, clause 7.2.3.5.5]</w:t>
      </w:r>
    </w:p>
    <w:p w14:paraId="4C29071C"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5D0288A0" w14:textId="77777777" w:rsidR="00A540B5" w:rsidRPr="00201E3B" w:rsidRDefault="00A540B5" w:rsidP="00A540B5">
      <w:pPr>
        <w:pStyle w:val="B1"/>
      </w:pPr>
      <w:r w:rsidRPr="00201E3B">
        <w:t>1.</w:t>
      </w:r>
      <w:r w:rsidRPr="00201E3B">
        <w:tab/>
        <w:t>shall stop timer T206 (Stop talking warning), if running;</w:t>
      </w:r>
    </w:p>
    <w:p w14:paraId="45403898" w14:textId="77777777" w:rsidR="00A540B5" w:rsidRPr="00201E3B" w:rsidRDefault="00A540B5" w:rsidP="00A540B5">
      <w:pPr>
        <w:pStyle w:val="B1"/>
      </w:pPr>
      <w:r w:rsidRPr="00201E3B">
        <w:t>2.</w:t>
      </w:r>
      <w:r w:rsidRPr="00201E3B">
        <w:tab/>
        <w:t>shall stop timer T207 (Stop talking), if running;</w:t>
      </w:r>
    </w:p>
    <w:p w14:paraId="4BC7EA39" w14:textId="77777777" w:rsidR="00A540B5" w:rsidRPr="00201E3B" w:rsidRDefault="00A540B5" w:rsidP="00A540B5">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4F715FBA"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4B72464D" w14:textId="77777777" w:rsidR="00A540B5" w:rsidRPr="00201E3B" w:rsidRDefault="00A540B5" w:rsidP="00A540B5">
      <w:pPr>
        <w:pStyle w:val="B2"/>
      </w:pPr>
      <w:r w:rsidRPr="00201E3B">
        <w:lastRenderedPageBreak/>
        <w:t>b.</w:t>
      </w:r>
      <w:r w:rsidRPr="00201E3B">
        <w:tab/>
        <w:t>if the session is not initiated as a broadcast group call with the B-bit set to '1' (Broadcast group call), shall include a Transmission Indicator field set to '0' (normal call);</w:t>
      </w:r>
    </w:p>
    <w:p w14:paraId="79FFC8BE" w14:textId="77777777" w:rsidR="00A540B5" w:rsidRPr="00201E3B" w:rsidRDefault="00A540B5" w:rsidP="00A540B5">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64C519E1" w14:textId="77777777" w:rsidR="00A540B5" w:rsidRPr="00201E3B" w:rsidRDefault="00A540B5" w:rsidP="00A540B5">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787ECC7D" w14:textId="77777777" w:rsidR="00A540B5" w:rsidRPr="00201E3B" w:rsidRDefault="00A540B5" w:rsidP="00A540B5">
      <w:pPr>
        <w:pStyle w:val="H6"/>
      </w:pPr>
      <w:r w:rsidRPr="00201E3B">
        <w:t>7.2.1.3</w:t>
      </w:r>
      <w:r w:rsidRPr="00201E3B">
        <w:tab/>
        <w:t>Test description</w:t>
      </w:r>
    </w:p>
    <w:p w14:paraId="3377CC00" w14:textId="77777777" w:rsidR="00A540B5" w:rsidRPr="00201E3B" w:rsidRDefault="00A540B5" w:rsidP="00A540B5">
      <w:pPr>
        <w:pStyle w:val="H6"/>
      </w:pPr>
      <w:r w:rsidRPr="00201E3B">
        <w:t>7.2.1.3.1</w:t>
      </w:r>
      <w:r w:rsidRPr="00201E3B">
        <w:tab/>
        <w:t>Pre-test conditions</w:t>
      </w:r>
    </w:p>
    <w:p w14:paraId="15D9E7C1" w14:textId="77777777" w:rsidR="00A540B5" w:rsidRPr="00201E3B" w:rsidRDefault="00A540B5" w:rsidP="00A540B5">
      <w:pPr>
        <w:pStyle w:val="H6"/>
      </w:pPr>
      <w:r w:rsidRPr="00201E3B">
        <w:t>System Simulator:</w:t>
      </w:r>
    </w:p>
    <w:p w14:paraId="639CA317" w14:textId="77777777" w:rsidR="00A540B5" w:rsidRPr="00201E3B" w:rsidRDefault="00A540B5" w:rsidP="00A540B5">
      <w:pPr>
        <w:pStyle w:val="B1"/>
      </w:pPr>
      <w:r w:rsidRPr="00201E3B">
        <w:t>-</w:t>
      </w:r>
      <w:r w:rsidRPr="00201E3B">
        <w:tab/>
      </w:r>
      <w:r w:rsidRPr="00201E3B">
        <w:rPr>
          <w:color w:val="000000"/>
        </w:rPr>
        <w:t>SS-UE1 (MCVideo Client)</w:t>
      </w:r>
    </w:p>
    <w:p w14:paraId="0B298A3E"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3A91AAE"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19715ADB"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CB74EA3" w14:textId="77777777" w:rsidR="00A540B5" w:rsidRPr="00201E3B" w:rsidRDefault="00A540B5" w:rsidP="00A540B5">
      <w:pPr>
        <w:pStyle w:val="B1"/>
      </w:pPr>
      <w:r w:rsidRPr="00201E3B">
        <w:t>-</w:t>
      </w:r>
      <w:r w:rsidRPr="00201E3B">
        <w:tab/>
      </w:r>
      <w:r w:rsidRPr="00201E3B">
        <w:rPr>
          <w:color w:val="000000"/>
        </w:rPr>
        <w:t>SS-NW (MCVideo server)</w:t>
      </w:r>
    </w:p>
    <w:p w14:paraId="0F509D35"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2ABB380"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301206A6" w14:textId="77777777" w:rsidR="00A540B5" w:rsidRPr="00201E3B" w:rsidRDefault="00A540B5" w:rsidP="00A540B5">
      <w:pPr>
        <w:pStyle w:val="H6"/>
      </w:pPr>
      <w:r w:rsidRPr="00201E3B">
        <w:t>IUT:</w:t>
      </w:r>
    </w:p>
    <w:p w14:paraId="3E95DD48" w14:textId="77777777" w:rsidR="00A540B5" w:rsidRPr="00201E3B" w:rsidRDefault="00A540B5" w:rsidP="00A540B5">
      <w:pPr>
        <w:pStyle w:val="B1"/>
      </w:pPr>
      <w:r w:rsidRPr="00201E3B">
        <w:t>-</w:t>
      </w:r>
      <w:r w:rsidRPr="00201E3B">
        <w:tab/>
        <w:t>UE (MCVideo Client)</w:t>
      </w:r>
    </w:p>
    <w:p w14:paraId="1656D7DE" w14:textId="77777777" w:rsidR="00A540B5" w:rsidRPr="00201E3B" w:rsidRDefault="00A540B5" w:rsidP="00A540B5">
      <w:pPr>
        <w:pStyle w:val="B1"/>
      </w:pPr>
      <w:r w:rsidRPr="00201E3B">
        <w:t>-</w:t>
      </w:r>
      <w:r w:rsidRPr="00201E3B">
        <w:tab/>
        <w:t>The test USIM set as defined in TS 36.579-1 [2], subclause 5.5.10 is inserted.</w:t>
      </w:r>
    </w:p>
    <w:p w14:paraId="1CA428C8"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60BD3EEC" w14:textId="77777777" w:rsidR="00A540B5" w:rsidRPr="00201E3B" w:rsidRDefault="00A540B5" w:rsidP="00A540B5">
      <w:pPr>
        <w:pStyle w:val="H6"/>
      </w:pPr>
      <w:r w:rsidRPr="00201E3B">
        <w:t>Preamble:</w:t>
      </w:r>
    </w:p>
    <w:p w14:paraId="5723BB66" w14:textId="06D56BC1"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10D925D4"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758CED76"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3A7EB197" w14:textId="77777777" w:rsidR="00A540B5" w:rsidRPr="00201E3B" w:rsidRDefault="00A540B5" w:rsidP="00A540B5">
      <w:pPr>
        <w:pStyle w:val="B1"/>
      </w:pPr>
      <w:r w:rsidRPr="00201E3B">
        <w:t>-</w:t>
      </w:r>
      <w:r w:rsidRPr="00201E3B">
        <w:tab/>
        <w:t>The UE is switched-off.</w:t>
      </w:r>
    </w:p>
    <w:p w14:paraId="296FD316" w14:textId="77777777" w:rsidR="00A540B5" w:rsidRPr="00201E3B" w:rsidRDefault="00A540B5" w:rsidP="00A540B5">
      <w:pPr>
        <w:pStyle w:val="B1"/>
      </w:pPr>
      <w:r w:rsidRPr="00201E3B">
        <w:t>-</w:t>
      </w:r>
      <w:r w:rsidRPr="00201E3B">
        <w:tab/>
        <w:t>UE States at the end of the preamble</w:t>
      </w:r>
    </w:p>
    <w:p w14:paraId="4201B5AE" w14:textId="77777777" w:rsidR="00A540B5" w:rsidRPr="00201E3B" w:rsidRDefault="00A540B5" w:rsidP="00A540B5">
      <w:pPr>
        <w:pStyle w:val="B2"/>
      </w:pPr>
      <w:r w:rsidRPr="00201E3B">
        <w:t>-</w:t>
      </w:r>
      <w:r w:rsidRPr="00201E3B">
        <w:tab/>
        <w:t>The UE is in state 'switched-off'.</w:t>
      </w:r>
    </w:p>
    <w:p w14:paraId="56A3A103" w14:textId="77777777" w:rsidR="00A540B5" w:rsidRPr="00201E3B" w:rsidRDefault="00A540B5" w:rsidP="00A540B5">
      <w:pPr>
        <w:pStyle w:val="H6"/>
      </w:pPr>
      <w:r w:rsidRPr="00201E3B">
        <w:lastRenderedPageBreak/>
        <w:t>7.2.1.3.2</w:t>
      </w:r>
      <w:r w:rsidRPr="00201E3B">
        <w:tab/>
        <w:t>Test procedure sequence</w:t>
      </w:r>
    </w:p>
    <w:p w14:paraId="5E64D0E5" w14:textId="77777777" w:rsidR="00A540B5" w:rsidRPr="00201E3B" w:rsidRDefault="00A540B5" w:rsidP="00A540B5">
      <w:pPr>
        <w:pStyle w:val="TH"/>
      </w:pPr>
      <w:r w:rsidRPr="00201E3B">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0EEBEEDB" w14:textId="77777777" w:rsidTr="00A540B5">
        <w:tc>
          <w:tcPr>
            <w:tcW w:w="648" w:type="dxa"/>
            <w:tcBorders>
              <w:top w:val="single" w:sz="4" w:space="0" w:color="auto"/>
              <w:left w:val="single" w:sz="4" w:space="0" w:color="auto"/>
              <w:bottom w:val="nil"/>
              <w:right w:val="single" w:sz="4" w:space="0" w:color="auto"/>
            </w:tcBorders>
            <w:hideMark/>
          </w:tcPr>
          <w:p w14:paraId="5CAED51B" w14:textId="77777777" w:rsidR="00A540B5" w:rsidRPr="00201E3B" w:rsidRDefault="00A540B5">
            <w:pPr>
              <w:pStyle w:val="TAH"/>
              <w:spacing w:line="256" w:lineRule="auto"/>
              <w:rPr>
                <w:lang w:eastAsia="en-US"/>
              </w:rPr>
            </w:pPr>
            <w:bookmarkStart w:id="897" w:name="_Hlk100224173"/>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A324693"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CA401B"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B0A2952"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3FDFFCA4"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6216A06" w14:textId="77777777" w:rsidTr="00A540B5">
        <w:tc>
          <w:tcPr>
            <w:tcW w:w="648" w:type="dxa"/>
            <w:tcBorders>
              <w:top w:val="nil"/>
              <w:left w:val="single" w:sz="4" w:space="0" w:color="auto"/>
              <w:bottom w:val="single" w:sz="4" w:space="0" w:color="auto"/>
              <w:right w:val="single" w:sz="4" w:space="0" w:color="auto"/>
            </w:tcBorders>
          </w:tcPr>
          <w:p w14:paraId="0C3701C8"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54C0E4E"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1CD861A"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49E5D07"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4A639741"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9AE7DEA" w14:textId="77777777" w:rsidR="00A540B5" w:rsidRPr="00201E3B" w:rsidRDefault="00A540B5">
            <w:pPr>
              <w:pStyle w:val="TAH"/>
              <w:spacing w:line="256" w:lineRule="auto"/>
              <w:rPr>
                <w:lang w:eastAsia="en-US"/>
              </w:rPr>
            </w:pPr>
          </w:p>
        </w:tc>
      </w:tr>
      <w:tr w:rsidR="00A540B5" w:rsidRPr="00201E3B" w14:paraId="6972605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AED573A"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E3806E3"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6D22D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3DF171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854D48"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F29608" w14:textId="77777777" w:rsidR="00A540B5" w:rsidRPr="00201E3B" w:rsidRDefault="00A540B5">
            <w:pPr>
              <w:pStyle w:val="TAC"/>
              <w:spacing w:line="256" w:lineRule="auto"/>
              <w:rPr>
                <w:lang w:eastAsia="en-US"/>
              </w:rPr>
            </w:pPr>
            <w:r w:rsidRPr="00201E3B">
              <w:rPr>
                <w:lang w:eastAsia="en-US"/>
              </w:rPr>
              <w:t>-</w:t>
            </w:r>
          </w:p>
        </w:tc>
      </w:tr>
      <w:tr w:rsidR="00A540B5" w:rsidRPr="00201E3B" w14:paraId="71EC66D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3E69C41"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10561BA" w14:textId="77777777" w:rsidR="00A540B5" w:rsidRPr="00201E3B" w:rsidRDefault="00A540B5">
            <w:pPr>
              <w:pStyle w:val="TAN"/>
              <w:spacing w:line="256" w:lineRule="auto"/>
              <w:rPr>
                <w:lang w:eastAsia="en-US"/>
              </w:rPr>
            </w:pPr>
            <w:r w:rsidRPr="00201E3B">
              <w:rPr>
                <w:lang w:eastAsia="en-US"/>
              </w:rPr>
              <w:t>Trigger the UE to reset UTC time and location.</w:t>
            </w:r>
          </w:p>
          <w:p w14:paraId="6682D690" w14:textId="77777777" w:rsidR="00A540B5" w:rsidRPr="00201E3B" w:rsidRDefault="00A540B5">
            <w:pPr>
              <w:pStyle w:val="TAN"/>
              <w:spacing w:line="256" w:lineRule="auto"/>
              <w:rPr>
                <w:lang w:eastAsia="en-US"/>
              </w:rPr>
            </w:pPr>
          </w:p>
          <w:p w14:paraId="446E42C8"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04BEC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17ED7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FE2D9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281CF9" w14:textId="77777777" w:rsidR="00A540B5" w:rsidRPr="00201E3B" w:rsidRDefault="00A540B5">
            <w:pPr>
              <w:pStyle w:val="TAC"/>
              <w:spacing w:line="256" w:lineRule="auto"/>
              <w:rPr>
                <w:lang w:eastAsia="en-US"/>
              </w:rPr>
            </w:pPr>
            <w:r w:rsidRPr="00201E3B">
              <w:rPr>
                <w:lang w:eastAsia="en-US"/>
              </w:rPr>
              <w:t>-</w:t>
            </w:r>
          </w:p>
        </w:tc>
      </w:tr>
      <w:tr w:rsidR="00A540B5" w:rsidRPr="00201E3B" w14:paraId="3BDA898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32B6B4"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597D475"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3CBE67C4" w14:textId="77777777" w:rsidR="00A540B5" w:rsidRPr="00201E3B" w:rsidRDefault="00A540B5">
            <w:pPr>
              <w:pStyle w:val="TAL"/>
              <w:spacing w:line="256" w:lineRule="auto"/>
              <w:rPr>
                <w:lang w:eastAsia="en-US"/>
              </w:rPr>
            </w:pPr>
          </w:p>
          <w:p w14:paraId="6F9FAD2E"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BC3BBE4"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0BEF2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E3408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304BD9" w14:textId="77777777" w:rsidR="00A540B5" w:rsidRPr="00201E3B" w:rsidRDefault="00A540B5">
            <w:pPr>
              <w:pStyle w:val="TAC"/>
              <w:spacing w:line="256" w:lineRule="auto"/>
              <w:rPr>
                <w:lang w:eastAsia="en-US"/>
              </w:rPr>
            </w:pPr>
            <w:r w:rsidRPr="00201E3B">
              <w:rPr>
                <w:lang w:eastAsia="en-US"/>
              </w:rPr>
              <w:t>-</w:t>
            </w:r>
          </w:p>
        </w:tc>
      </w:tr>
      <w:tr w:rsidR="00A540B5" w:rsidRPr="00201E3B" w14:paraId="12BF95F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9DA63F2" w14:textId="77777777" w:rsidR="00A540B5" w:rsidRPr="00201E3B" w:rsidRDefault="00A540B5">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A391055" w14:textId="77777777" w:rsidR="00A540B5" w:rsidRPr="00201E3B" w:rsidRDefault="00A540B5">
            <w:pPr>
              <w:pStyle w:val="TAL"/>
              <w:spacing w:line="256" w:lineRule="auto"/>
              <w:rPr>
                <w:lang w:eastAsia="en-US"/>
              </w:rPr>
            </w:pPr>
            <w:r w:rsidRPr="00201E3B">
              <w:rPr>
                <w:lang w:eastAsia="en-US"/>
              </w:rPr>
              <w:t xml:space="preserve">Make the MCVideo User request the establishment of an MCVideo </w:t>
            </w:r>
            <w:r w:rsidRPr="00201E3B">
              <w:rPr>
                <w:lang w:eastAsia="ko-KR"/>
              </w:rPr>
              <w:t>p</w:t>
            </w:r>
            <w:r w:rsidRPr="00201E3B">
              <w:rPr>
                <w:lang w:eastAsia="en-US"/>
              </w:rPr>
              <w:t xml:space="preserve">rivate </w:t>
            </w:r>
            <w:r w:rsidRPr="00201E3B">
              <w:rPr>
                <w:lang w:eastAsia="ko-KR"/>
              </w:rPr>
              <w:t>c</w:t>
            </w:r>
            <w:r w:rsidRPr="00201E3B">
              <w:rPr>
                <w:lang w:eastAsia="en-US"/>
              </w:rPr>
              <w:t>all with Automatic Commencement Mode, and with Transmission Control.</w:t>
            </w:r>
          </w:p>
          <w:p w14:paraId="5A34696A"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7BCEDD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FDEF6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D6447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0E7C33" w14:textId="77777777" w:rsidR="00A540B5" w:rsidRPr="00201E3B" w:rsidRDefault="00A540B5">
            <w:pPr>
              <w:pStyle w:val="TAC"/>
              <w:spacing w:line="256" w:lineRule="auto"/>
              <w:rPr>
                <w:lang w:eastAsia="en-US"/>
              </w:rPr>
            </w:pPr>
            <w:r w:rsidRPr="00201E3B">
              <w:rPr>
                <w:lang w:eastAsia="en-US"/>
              </w:rPr>
              <w:t>-</w:t>
            </w:r>
          </w:p>
        </w:tc>
      </w:tr>
      <w:tr w:rsidR="00A540B5" w:rsidRPr="00201E3B" w14:paraId="2ED73C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AE995C6" w14:textId="77777777" w:rsidR="00A540B5" w:rsidRPr="00201E3B" w:rsidRDefault="00A540B5">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23B3BB"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B2EED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827DA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A988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5A435D" w14:textId="77777777" w:rsidR="00A540B5" w:rsidRPr="00201E3B" w:rsidRDefault="00A540B5">
            <w:pPr>
              <w:pStyle w:val="TAC"/>
              <w:spacing w:line="256" w:lineRule="auto"/>
              <w:rPr>
                <w:lang w:eastAsia="en-US"/>
              </w:rPr>
            </w:pPr>
            <w:r w:rsidRPr="00201E3B">
              <w:rPr>
                <w:lang w:eastAsia="en-US"/>
              </w:rPr>
              <w:t>-</w:t>
            </w:r>
          </w:p>
        </w:tc>
      </w:tr>
      <w:tr w:rsidR="00A540B5" w:rsidRPr="00201E3B" w14:paraId="6990DE9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22D3C48" w14:textId="77777777" w:rsidR="00A540B5" w:rsidRPr="00201E3B" w:rsidRDefault="00A540B5">
            <w:pPr>
              <w:pStyle w:val="TAC"/>
              <w:spacing w:line="256" w:lineRule="auto"/>
              <w:rPr>
                <w:rFonts w:cs="Arial"/>
                <w:szCs w:val="18"/>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6E6222" w14:textId="77777777" w:rsidR="00A540B5" w:rsidRPr="00201E3B" w:rsidRDefault="00A540B5">
            <w:pPr>
              <w:pStyle w:val="TAL"/>
              <w:spacing w:line="256" w:lineRule="auto"/>
              <w:rPr>
                <w:lang w:eastAsia="en-US"/>
              </w:rPr>
            </w:pPr>
            <w:r w:rsidRPr="00201E3B">
              <w:rPr>
                <w:lang w:eastAsia="en-US"/>
              </w:rPr>
              <w:t xml:space="preserve">EXCEPTION: Steps 5-7 are repeated CFP1=3 times (CFP1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1B7933B"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98396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CDE8DF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81D83" w14:textId="77777777" w:rsidR="00A540B5" w:rsidRPr="00201E3B" w:rsidRDefault="00A540B5">
            <w:pPr>
              <w:pStyle w:val="TAC"/>
              <w:spacing w:line="256" w:lineRule="auto"/>
              <w:rPr>
                <w:lang w:eastAsia="en-US"/>
              </w:rPr>
            </w:pPr>
            <w:r w:rsidRPr="00201E3B">
              <w:rPr>
                <w:lang w:eastAsia="en-US"/>
              </w:rPr>
              <w:t>-</w:t>
            </w:r>
          </w:p>
        </w:tc>
      </w:tr>
      <w:tr w:rsidR="00A540B5" w:rsidRPr="00201E3B" w14:paraId="255BF40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5B822F0" w14:textId="77777777" w:rsidR="00A540B5" w:rsidRPr="00201E3B" w:rsidRDefault="00A540B5">
            <w:pPr>
              <w:pStyle w:val="TAC"/>
              <w:spacing w:line="256" w:lineRule="auto"/>
              <w:rPr>
                <w:rFonts w:cs="Arial"/>
                <w:szCs w:val="18"/>
                <w:lang w:eastAsia="en-US"/>
              </w:rPr>
            </w:pPr>
            <w:r w:rsidRPr="00201E3B">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4215A75"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SETUP REQUEST message?</w:t>
            </w:r>
          </w:p>
          <w:p w14:paraId="7E980B59" w14:textId="77777777" w:rsidR="00A540B5" w:rsidRPr="00201E3B" w:rsidRDefault="00A540B5">
            <w:pPr>
              <w:pStyle w:val="TAL"/>
              <w:spacing w:line="256" w:lineRule="auto"/>
              <w:rPr>
                <w:lang w:eastAsia="en-US"/>
              </w:rPr>
            </w:pPr>
            <w:r w:rsidRPr="00201E3B">
              <w:rPr>
                <w:lang w:eastAsia="en-US"/>
              </w:rPr>
              <w:t>NOTE: It is expected that the UE</w:t>
            </w:r>
          </w:p>
          <w:p w14:paraId="29F85529" w14:textId="77777777" w:rsidR="00A540B5" w:rsidRPr="00201E3B" w:rsidRDefault="00A540B5">
            <w:pPr>
              <w:pStyle w:val="TAL"/>
              <w:spacing w:line="256" w:lineRule="auto"/>
              <w:rPr>
                <w:lang w:eastAsia="en-US"/>
              </w:rPr>
            </w:pPr>
            <w:r w:rsidRPr="00201E3B">
              <w:rPr>
                <w:lang w:eastAsia="en-US"/>
              </w:rPr>
              <w:t>- shall initialize the counter CFP1 (private call request retransmission) with the value set to 1</w:t>
            </w:r>
          </w:p>
          <w:p w14:paraId="36E7DB3D" w14:textId="77777777" w:rsidR="00A540B5" w:rsidRPr="00201E3B" w:rsidRDefault="00A540B5">
            <w:pPr>
              <w:pStyle w:val="TAL"/>
              <w:spacing w:line="256" w:lineRule="auto"/>
              <w:rPr>
                <w:lang w:eastAsia="en-US"/>
              </w:rPr>
            </w:pPr>
            <w:r w:rsidRPr="00201E3B">
              <w:rPr>
                <w:lang w:eastAsia="en-US"/>
              </w:rPr>
              <w:t xml:space="preserve"> on the first transmission, and, increase it by 1 with each re-transmission.</w:t>
            </w:r>
          </w:p>
          <w:p w14:paraId="77D288BA" w14:textId="77777777" w:rsidR="00A540B5" w:rsidRPr="00201E3B" w:rsidRDefault="00A540B5">
            <w:pPr>
              <w:pStyle w:val="TAL"/>
              <w:spacing w:line="256" w:lineRule="auto"/>
              <w:rPr>
                <w:lang w:eastAsia="en-US"/>
              </w:rPr>
            </w:pPr>
            <w:r w:rsidRPr="00201E3B">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62D4320B"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90AE2F"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67700EA" w14:textId="77777777" w:rsidR="00A540B5" w:rsidRPr="00201E3B" w:rsidRDefault="00A540B5">
            <w:pPr>
              <w:pStyle w:val="TAC"/>
              <w:spacing w:line="256" w:lineRule="auto"/>
              <w:rPr>
                <w:lang w:eastAsia="en-US"/>
              </w:rPr>
            </w:pPr>
            <w:r w:rsidRPr="00201E3B">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E6AE18F" w14:textId="77777777" w:rsidR="00A540B5" w:rsidRPr="00201E3B" w:rsidRDefault="00A540B5">
            <w:pPr>
              <w:pStyle w:val="TAC"/>
              <w:spacing w:line="256" w:lineRule="auto"/>
              <w:rPr>
                <w:lang w:eastAsia="en-US"/>
              </w:rPr>
            </w:pPr>
            <w:r w:rsidRPr="00201E3B">
              <w:rPr>
                <w:lang w:eastAsia="en-US"/>
              </w:rPr>
              <w:t>P</w:t>
            </w:r>
          </w:p>
        </w:tc>
      </w:tr>
      <w:tr w:rsidR="00A540B5" w:rsidRPr="00201E3B" w14:paraId="093D0F9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AE17EC" w14:textId="77777777" w:rsidR="00A540B5" w:rsidRPr="00201E3B" w:rsidRDefault="00A540B5">
            <w:pPr>
              <w:pStyle w:val="TAC"/>
              <w:spacing w:line="256" w:lineRule="auto"/>
              <w:rPr>
                <w:rFonts w:cs="Arial"/>
                <w:szCs w:val="18"/>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8D88EFA" w14:textId="77777777" w:rsidR="00A540B5" w:rsidRPr="00201E3B" w:rsidRDefault="00A540B5">
            <w:pPr>
              <w:pStyle w:val="TAL"/>
              <w:spacing w:line="256" w:lineRule="auto"/>
              <w:rPr>
                <w:lang w:eastAsia="en-US"/>
              </w:rPr>
            </w:pPr>
            <w:r w:rsidRPr="00201E3B">
              <w:rPr>
                <w:lang w:eastAsia="en-US"/>
              </w:rPr>
              <w:t>Start TFP1 (private call request retransmission) 2000 milliseconds</w:t>
            </w:r>
            <w:r w:rsidRPr="00201E3B">
              <w:rPr>
                <w:lang w:eastAsia="ko-KR"/>
              </w:rPr>
              <w:t xml:space="preserve">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06F1E949"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8F4E8B"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C4E6B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1D4BBFF" w14:textId="77777777" w:rsidR="00A540B5" w:rsidRPr="00201E3B" w:rsidRDefault="00A540B5">
            <w:pPr>
              <w:pStyle w:val="TAC"/>
              <w:spacing w:line="256" w:lineRule="auto"/>
              <w:rPr>
                <w:lang w:eastAsia="en-US"/>
              </w:rPr>
            </w:pPr>
            <w:r w:rsidRPr="00201E3B">
              <w:rPr>
                <w:lang w:eastAsia="en-US"/>
              </w:rPr>
              <w:t>-</w:t>
            </w:r>
          </w:p>
        </w:tc>
      </w:tr>
      <w:tr w:rsidR="00A540B5" w:rsidRPr="00201E3B" w14:paraId="361B833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68BC157" w14:textId="77777777" w:rsidR="00A540B5" w:rsidRPr="00201E3B" w:rsidRDefault="00A540B5">
            <w:pPr>
              <w:pStyle w:val="TAC"/>
              <w:spacing w:line="256" w:lineRule="auto"/>
              <w:rPr>
                <w:rFonts w:cs="Arial"/>
                <w:szCs w:val="18"/>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A84E3E6" w14:textId="77777777" w:rsidR="00A540B5" w:rsidRPr="00201E3B" w:rsidRDefault="00A540B5">
            <w:pPr>
              <w:pStyle w:val="TAL"/>
              <w:spacing w:line="256" w:lineRule="auto"/>
              <w:rPr>
                <w:lang w:eastAsia="en-US"/>
              </w:rPr>
            </w:pPr>
            <w:r w:rsidRPr="00201E3B">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727B85D"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D8780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81F09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7022F" w14:textId="77777777" w:rsidR="00A540B5" w:rsidRPr="00201E3B" w:rsidRDefault="00A540B5">
            <w:pPr>
              <w:pStyle w:val="TAC"/>
              <w:spacing w:line="256" w:lineRule="auto"/>
              <w:rPr>
                <w:lang w:eastAsia="en-US"/>
              </w:rPr>
            </w:pPr>
            <w:r w:rsidRPr="00201E3B">
              <w:rPr>
                <w:lang w:eastAsia="en-US"/>
              </w:rPr>
              <w:t>-</w:t>
            </w:r>
          </w:p>
        </w:tc>
      </w:tr>
      <w:tr w:rsidR="00A540B5" w:rsidRPr="00201E3B" w14:paraId="5AA2DAD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884B887" w14:textId="77777777" w:rsidR="00A540B5" w:rsidRPr="00201E3B" w:rsidRDefault="00A540B5">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6A8090D" w14:textId="77777777" w:rsidR="00A540B5" w:rsidRPr="00201E3B" w:rsidRDefault="00A540B5">
            <w:pPr>
              <w:pStyle w:val="TAL"/>
              <w:spacing w:line="256" w:lineRule="auto"/>
              <w:rPr>
                <w:lang w:eastAsia="en-US"/>
              </w:rPr>
            </w:pPr>
            <w:r w:rsidRPr="00201E3B">
              <w:rPr>
                <w:lang w:eastAsia="en-US"/>
              </w:rPr>
              <w:t>Start TFP7 (</w:t>
            </w:r>
            <w:r w:rsidRPr="00201E3B">
              <w:rPr>
                <w:lang w:eastAsia="ko-KR"/>
              </w:rPr>
              <w:t xml:space="preserve">waiting for any message with same call identifier) 6 sec (value chosen to facilitate the test sequence in steps 14-16) and defined in </w:t>
            </w:r>
            <w:r w:rsidRPr="00201E3B">
              <w:rPr>
                <w:rFonts w:eastAsia="MS Mincho"/>
                <w:lang w:eastAsia="en-US"/>
              </w:rPr>
              <w:t xml:space="preserve">36.579-1 [2] </w:t>
            </w:r>
            <w:r w:rsidRPr="00201E3B">
              <w:rPr>
                <w:lang w:eastAsia="en-US"/>
              </w:rPr>
              <w:t>Table 5.5.8.1-1.</w:t>
            </w:r>
          </w:p>
          <w:p w14:paraId="27703B26" w14:textId="77777777" w:rsidR="00A540B5" w:rsidRPr="00201E3B" w:rsidRDefault="00A540B5">
            <w:pPr>
              <w:pStyle w:val="TAL"/>
              <w:spacing w:line="256" w:lineRule="auto"/>
              <w:rPr>
                <w:lang w:eastAsia="en-US"/>
              </w:rPr>
            </w:pPr>
            <w:r w:rsidRPr="00201E3B">
              <w:rPr>
                <w:lang w:eastAsia="ko-KR"/>
              </w:rPr>
              <w:t xml:space="preserve">NOTE: TFP7 is expected to be started after </w:t>
            </w:r>
            <w:r w:rsidRPr="00201E3B">
              <w:rPr>
                <w:lang w:eastAsia="en-US"/>
              </w:rPr>
              <w:t>TFP1 expires and CFP1 is equal to the upper limit.</w:t>
            </w:r>
          </w:p>
          <w:p w14:paraId="1799EB5C" w14:textId="77777777" w:rsidR="00A540B5" w:rsidRPr="00201E3B" w:rsidRDefault="00A540B5">
            <w:pPr>
              <w:pStyle w:val="TAL"/>
              <w:spacing w:line="256" w:lineRule="auto"/>
              <w:rPr>
                <w:lang w:eastAsia="en-US"/>
              </w:rPr>
            </w:pPr>
            <w:r w:rsidRPr="00201E3B">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06E6F800"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C4C7B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2F1F7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D6B322" w14:textId="77777777" w:rsidR="00A540B5" w:rsidRPr="00201E3B" w:rsidRDefault="00A540B5">
            <w:pPr>
              <w:pStyle w:val="TAC"/>
              <w:spacing w:line="256" w:lineRule="auto"/>
              <w:rPr>
                <w:lang w:eastAsia="en-US"/>
              </w:rPr>
            </w:pPr>
            <w:r w:rsidRPr="00201E3B">
              <w:rPr>
                <w:lang w:eastAsia="en-US"/>
              </w:rPr>
              <w:t>-</w:t>
            </w:r>
          </w:p>
        </w:tc>
      </w:tr>
      <w:tr w:rsidR="00A540B5" w:rsidRPr="00201E3B" w14:paraId="45E82B92"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272DA" w14:textId="77777777" w:rsidR="00A540B5" w:rsidRPr="00201E3B" w:rsidRDefault="00A540B5">
            <w:pPr>
              <w:pStyle w:val="TAC"/>
              <w:spacing w:line="256" w:lineRule="auto"/>
              <w:rPr>
                <w:rFonts w:cs="Arial"/>
                <w:szCs w:val="18"/>
                <w:lang w:eastAsia="en-US"/>
              </w:rPr>
            </w:pPr>
            <w:r w:rsidRPr="00201E3B">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CECDBA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5B27F6F"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CFBE43"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BC2CA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AD62F7A" w14:textId="77777777" w:rsidR="00A540B5" w:rsidRPr="00201E3B" w:rsidRDefault="00A540B5">
            <w:pPr>
              <w:pStyle w:val="TAC"/>
              <w:spacing w:line="256" w:lineRule="auto"/>
              <w:rPr>
                <w:lang w:eastAsia="en-US"/>
              </w:rPr>
            </w:pPr>
            <w:r w:rsidRPr="00201E3B">
              <w:rPr>
                <w:lang w:eastAsia="en-US"/>
              </w:rPr>
              <w:t>-</w:t>
            </w:r>
          </w:p>
        </w:tc>
      </w:tr>
      <w:tr w:rsidR="00A540B5" w:rsidRPr="00201E3B" w14:paraId="65FAE22F"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76DC481E"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C79D0F" w14:textId="7DE7CFB8" w:rsidR="00A540B5" w:rsidRPr="00201E3B" w:rsidRDefault="00A540B5">
            <w:pPr>
              <w:pStyle w:val="TAL"/>
              <w:spacing w:line="256" w:lineRule="auto"/>
              <w:rPr>
                <w:lang w:eastAsia="en-US"/>
              </w:rPr>
            </w:pPr>
            <w:r w:rsidRPr="00201E3B">
              <w:rPr>
                <w:lang w:eastAsia="en-US"/>
              </w:rPr>
              <w:t xml:space="preserve">EXCEPTION: Steps 10a1-10b1 depend on UE </w:t>
            </w:r>
            <w:r w:rsidR="00201E3B" w:rsidRPr="00201E3B">
              <w:rPr>
                <w:lang w:eastAsia="en-US"/>
              </w:rPr>
              <w:t>compliance</w:t>
            </w:r>
            <w:r w:rsidRPr="00201E3B">
              <w:rPr>
                <w:lang w:eastAsia="en-US"/>
              </w:rPr>
              <w:t>;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3E1338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264E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651DB2"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312F92" w14:textId="77777777" w:rsidR="00A540B5" w:rsidRPr="00201E3B" w:rsidRDefault="00A540B5">
            <w:pPr>
              <w:pStyle w:val="TAC"/>
              <w:spacing w:line="256" w:lineRule="auto"/>
              <w:rPr>
                <w:lang w:eastAsia="en-US"/>
              </w:rPr>
            </w:pPr>
            <w:r w:rsidRPr="00201E3B">
              <w:rPr>
                <w:lang w:eastAsia="en-US"/>
              </w:rPr>
              <w:t>-</w:t>
            </w:r>
          </w:p>
        </w:tc>
      </w:tr>
      <w:tr w:rsidR="00A540B5" w:rsidRPr="00201E3B" w14:paraId="68B061C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4C3FF5C" w14:textId="77777777" w:rsidR="00A540B5" w:rsidRPr="00201E3B" w:rsidRDefault="00A540B5">
            <w:pPr>
              <w:pStyle w:val="TAC"/>
              <w:spacing w:line="256" w:lineRule="auto"/>
              <w:rPr>
                <w:rFonts w:cs="Arial"/>
                <w:szCs w:val="18"/>
                <w:lang w:eastAsia="en-US"/>
              </w:rPr>
            </w:pPr>
            <w:r w:rsidRPr="00201E3B">
              <w:rPr>
                <w:rFonts w:cs="Arial"/>
                <w:szCs w:val="18"/>
                <w:lang w:eastAsia="en-US"/>
              </w:rPr>
              <w:lastRenderedPageBreak/>
              <w:t>10a1</w:t>
            </w:r>
          </w:p>
        </w:tc>
        <w:tc>
          <w:tcPr>
            <w:tcW w:w="3969" w:type="dxa"/>
            <w:tcBorders>
              <w:top w:val="single" w:sz="4" w:space="0" w:color="auto"/>
              <w:left w:val="single" w:sz="4" w:space="0" w:color="auto"/>
              <w:bottom w:val="single" w:sz="4" w:space="0" w:color="auto"/>
              <w:right w:val="single" w:sz="4" w:space="0" w:color="auto"/>
            </w:tcBorders>
            <w:hideMark/>
          </w:tcPr>
          <w:p w14:paraId="4E2867E7"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F26EFF1"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3CFE764"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9EC9E1A"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57A1CD1" w14:textId="77777777" w:rsidR="00A540B5" w:rsidRPr="00201E3B" w:rsidRDefault="00A540B5">
            <w:pPr>
              <w:pStyle w:val="TAC"/>
              <w:spacing w:line="256" w:lineRule="auto"/>
              <w:rPr>
                <w:lang w:eastAsia="en-US"/>
              </w:rPr>
            </w:pPr>
            <w:r w:rsidRPr="00201E3B">
              <w:rPr>
                <w:lang w:eastAsia="en-US"/>
              </w:rPr>
              <w:t>F</w:t>
            </w:r>
          </w:p>
        </w:tc>
      </w:tr>
      <w:tr w:rsidR="00A540B5" w:rsidRPr="00201E3B" w14:paraId="66C62055"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1A4FA9F" w14:textId="77777777" w:rsidR="00A540B5" w:rsidRPr="00201E3B" w:rsidRDefault="00A540B5">
            <w:pPr>
              <w:pStyle w:val="TAC"/>
              <w:spacing w:line="256" w:lineRule="auto"/>
              <w:rPr>
                <w:rFonts w:cs="Arial"/>
                <w:szCs w:val="18"/>
                <w:lang w:eastAsia="en-US"/>
              </w:rPr>
            </w:pPr>
            <w:r w:rsidRPr="00201E3B">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12F76FC"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4F4777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98DD5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71024B"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2A71B1FE" w14:textId="77777777" w:rsidR="00A540B5" w:rsidRPr="00201E3B" w:rsidRDefault="00A540B5">
            <w:pPr>
              <w:pStyle w:val="TAC"/>
              <w:spacing w:line="256" w:lineRule="auto"/>
              <w:rPr>
                <w:lang w:eastAsia="en-US"/>
              </w:rPr>
            </w:pPr>
            <w:r w:rsidRPr="00201E3B">
              <w:rPr>
                <w:lang w:eastAsia="en-US"/>
              </w:rPr>
              <w:t>P</w:t>
            </w:r>
          </w:p>
        </w:tc>
      </w:tr>
      <w:tr w:rsidR="00A540B5" w:rsidRPr="00201E3B" w14:paraId="04174D3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9D34C85"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2B7CE2"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162B987"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74383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CD34B"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62CB1F" w14:textId="77777777" w:rsidR="00A540B5" w:rsidRPr="00201E3B" w:rsidRDefault="00A540B5">
            <w:pPr>
              <w:pStyle w:val="TAC"/>
              <w:spacing w:line="256" w:lineRule="auto"/>
              <w:rPr>
                <w:lang w:eastAsia="en-US"/>
              </w:rPr>
            </w:pPr>
            <w:r w:rsidRPr="00201E3B">
              <w:rPr>
                <w:lang w:eastAsia="en-US"/>
              </w:rPr>
              <w:t>-</w:t>
            </w:r>
          </w:p>
        </w:tc>
      </w:tr>
      <w:tr w:rsidR="00A540B5" w:rsidRPr="00201E3B" w14:paraId="136615F1"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0CFAE2FF" w14:textId="77777777" w:rsidR="00A540B5" w:rsidRPr="00201E3B" w:rsidRDefault="00A540B5">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FE30F35" w14:textId="77777777" w:rsidR="00A540B5" w:rsidRPr="00201E3B" w:rsidRDefault="00A540B5">
            <w:pPr>
              <w:pStyle w:val="TAL"/>
              <w:spacing w:line="256" w:lineRule="auto"/>
              <w:rPr>
                <w:lang w:eastAsia="en-US"/>
              </w:rPr>
            </w:pPr>
            <w:r w:rsidRPr="00201E3B">
              <w:rPr>
                <w:lang w:eastAsia="en-US"/>
              </w:rPr>
              <w:t xml:space="preserve">Make the MCVideo User request the establishment of an MCVideo </w:t>
            </w:r>
            <w:r w:rsidRPr="00201E3B">
              <w:rPr>
                <w:lang w:eastAsia="ko-KR"/>
              </w:rPr>
              <w:t>p</w:t>
            </w:r>
            <w:r w:rsidRPr="00201E3B">
              <w:rPr>
                <w:lang w:eastAsia="en-US"/>
              </w:rPr>
              <w:t xml:space="preserve">rivate </w:t>
            </w:r>
            <w:r w:rsidRPr="00201E3B">
              <w:rPr>
                <w:lang w:eastAsia="ko-KR"/>
              </w:rPr>
              <w:t>c</w:t>
            </w:r>
            <w:r w:rsidRPr="00201E3B">
              <w:rPr>
                <w:lang w:eastAsia="en-US"/>
              </w:rPr>
              <w:t>all with Automatic Commencement Mode, and with Transmission Control.</w:t>
            </w:r>
          </w:p>
          <w:p w14:paraId="14CB0B12"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C746876"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8D8562D"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6ED7F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60BE01" w14:textId="77777777" w:rsidR="00A540B5" w:rsidRPr="00201E3B" w:rsidRDefault="00A540B5">
            <w:pPr>
              <w:pStyle w:val="TAC"/>
              <w:spacing w:line="256" w:lineRule="auto"/>
              <w:rPr>
                <w:lang w:eastAsia="en-US"/>
              </w:rPr>
            </w:pPr>
            <w:r w:rsidRPr="00201E3B">
              <w:rPr>
                <w:lang w:eastAsia="en-US"/>
              </w:rPr>
              <w:t>-</w:t>
            </w:r>
          </w:p>
        </w:tc>
      </w:tr>
      <w:tr w:rsidR="00A540B5" w:rsidRPr="00201E3B" w14:paraId="74AD35ED"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4E646F67"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12ACBD"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D79C533"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8EF6CA"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9E853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6A578A" w14:textId="77777777" w:rsidR="00A540B5" w:rsidRPr="00201E3B" w:rsidRDefault="00A540B5">
            <w:pPr>
              <w:pStyle w:val="TAC"/>
              <w:spacing w:line="256" w:lineRule="auto"/>
              <w:rPr>
                <w:lang w:eastAsia="en-US"/>
              </w:rPr>
            </w:pPr>
            <w:r w:rsidRPr="00201E3B">
              <w:rPr>
                <w:lang w:eastAsia="en-US"/>
              </w:rPr>
              <w:t>-</w:t>
            </w:r>
          </w:p>
        </w:tc>
      </w:tr>
      <w:tr w:rsidR="00A540B5" w:rsidRPr="00201E3B" w14:paraId="5C78D67D"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ABB69" w14:textId="77777777" w:rsidR="00A540B5" w:rsidRPr="00201E3B" w:rsidRDefault="00A540B5">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F47DC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SETUP REQUEST message?</w:t>
            </w:r>
          </w:p>
          <w:p w14:paraId="228A95A3" w14:textId="77777777" w:rsidR="00A540B5" w:rsidRPr="00201E3B" w:rsidRDefault="00A540B5">
            <w:pPr>
              <w:pStyle w:val="TAL"/>
              <w:spacing w:line="256" w:lineRule="auto"/>
              <w:rPr>
                <w:lang w:eastAsia="en-US"/>
              </w:rPr>
            </w:pPr>
            <w:r w:rsidRPr="00201E3B">
              <w:rPr>
                <w:lang w:eastAsia="en-US"/>
              </w:rPr>
              <w:t>NOTE: It is expected that the UE</w:t>
            </w:r>
          </w:p>
          <w:p w14:paraId="399B4D3B" w14:textId="77777777" w:rsidR="00A540B5" w:rsidRPr="00201E3B" w:rsidRDefault="00A540B5">
            <w:pPr>
              <w:pStyle w:val="TAL"/>
              <w:spacing w:line="256" w:lineRule="auto"/>
              <w:rPr>
                <w:lang w:eastAsia="en-US"/>
              </w:rPr>
            </w:pPr>
            <w:r w:rsidRPr="00201E3B">
              <w:rPr>
                <w:lang w:eastAsia="en-US"/>
              </w:rPr>
              <w:t>- shall initialize the counter CFP1 (private call request retransmission) with the value set to 1</w:t>
            </w:r>
          </w:p>
          <w:p w14:paraId="15EEA10F" w14:textId="77777777" w:rsidR="00A540B5" w:rsidRPr="00201E3B" w:rsidRDefault="00A540B5">
            <w:pPr>
              <w:pStyle w:val="TAL"/>
              <w:spacing w:line="256" w:lineRule="auto"/>
              <w:rPr>
                <w:lang w:eastAsia="en-US"/>
              </w:rPr>
            </w:pPr>
            <w:r w:rsidRPr="00201E3B">
              <w:rPr>
                <w:lang w:eastAsia="en-US"/>
              </w:rPr>
              <w:t xml:space="preserve"> on the first transmission, and, increase it by 1 with each re-transmission.</w:t>
            </w:r>
          </w:p>
          <w:p w14:paraId="7EA58101" w14:textId="77777777" w:rsidR="00A540B5" w:rsidRPr="00201E3B" w:rsidRDefault="00A540B5">
            <w:pPr>
              <w:pStyle w:val="TAL"/>
              <w:spacing w:line="256" w:lineRule="auto"/>
              <w:rPr>
                <w:lang w:eastAsia="en-US"/>
              </w:rPr>
            </w:pPr>
            <w:r w:rsidRPr="00201E3B">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2E530B49"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2E4B62D"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5B2DC133"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559AE1A" w14:textId="77777777" w:rsidR="00A540B5" w:rsidRPr="00201E3B" w:rsidRDefault="00A540B5">
            <w:pPr>
              <w:pStyle w:val="TAC"/>
              <w:spacing w:line="256" w:lineRule="auto"/>
              <w:rPr>
                <w:lang w:eastAsia="en-US"/>
              </w:rPr>
            </w:pPr>
            <w:r w:rsidRPr="00201E3B">
              <w:rPr>
                <w:lang w:eastAsia="en-US"/>
              </w:rPr>
              <w:t>P</w:t>
            </w:r>
          </w:p>
        </w:tc>
      </w:tr>
      <w:tr w:rsidR="00A540B5" w:rsidRPr="00201E3B" w14:paraId="16E33400"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22C95859" w14:textId="77777777" w:rsidR="00A540B5" w:rsidRPr="00201E3B" w:rsidRDefault="00A540B5">
            <w:pPr>
              <w:pStyle w:val="TAC"/>
              <w:spacing w:line="256" w:lineRule="auto"/>
              <w:rPr>
                <w:rFonts w:cs="Arial"/>
                <w:szCs w:val="18"/>
                <w:lang w:eastAsia="en-US"/>
              </w:rPr>
            </w:pPr>
            <w:r w:rsidRPr="00201E3B">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14F072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FD14AB0"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2B29A3"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51E93B0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8ACCE4" w14:textId="77777777" w:rsidR="00A540B5" w:rsidRPr="00201E3B" w:rsidRDefault="00A540B5">
            <w:pPr>
              <w:pStyle w:val="TAC"/>
              <w:spacing w:line="256" w:lineRule="auto"/>
              <w:rPr>
                <w:lang w:eastAsia="en-US"/>
              </w:rPr>
            </w:pPr>
            <w:r w:rsidRPr="00201E3B">
              <w:rPr>
                <w:lang w:eastAsia="en-US"/>
              </w:rPr>
              <w:t>-</w:t>
            </w:r>
          </w:p>
        </w:tc>
      </w:tr>
      <w:tr w:rsidR="00A540B5" w:rsidRPr="00201E3B" w14:paraId="4328A438"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254EB081" w14:textId="77777777" w:rsidR="00A540B5" w:rsidRPr="00201E3B" w:rsidRDefault="00A540B5">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56D609CC"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 ACK message?</w:t>
            </w:r>
          </w:p>
          <w:p w14:paraId="6C42B524" w14:textId="77777777" w:rsidR="00A540B5" w:rsidRPr="00201E3B" w:rsidRDefault="00A540B5">
            <w:pPr>
              <w:pStyle w:val="TAL"/>
              <w:spacing w:line="256" w:lineRule="auto"/>
              <w:rPr>
                <w:lang w:eastAsia="en-US"/>
              </w:rPr>
            </w:pPr>
            <w:r w:rsidRPr="00201E3B">
              <w:rPr>
                <w:lang w:eastAsia="en-US"/>
              </w:rPr>
              <w:t>NOTE: It is expected that the UE</w:t>
            </w:r>
          </w:p>
          <w:p w14:paraId="562C24B5" w14:textId="77777777" w:rsidR="00A540B5" w:rsidRPr="00201E3B" w:rsidRDefault="00A540B5">
            <w:pPr>
              <w:pStyle w:val="TAL"/>
              <w:spacing w:line="256" w:lineRule="auto"/>
              <w:rPr>
                <w:lang w:eastAsia="en-US"/>
              </w:rPr>
            </w:pPr>
            <w:r w:rsidRPr="00201E3B">
              <w:rPr>
                <w:lang w:eastAsia="en-US"/>
              </w:rPr>
              <w:t>- shall stop timer TFP1 (call setup retransmission), if running</w:t>
            </w:r>
          </w:p>
          <w:p w14:paraId="76890CB1" w14:textId="77777777" w:rsidR="00A540B5" w:rsidRPr="00201E3B" w:rsidRDefault="00A540B5">
            <w:pPr>
              <w:pStyle w:val="TAL"/>
              <w:spacing w:line="256" w:lineRule="auto"/>
              <w:rPr>
                <w:lang w:eastAsia="en-US"/>
              </w:rPr>
            </w:pPr>
            <w:r w:rsidRPr="00201E3B">
              <w:rPr>
                <w:lang w:eastAsia="en-US"/>
              </w:rPr>
              <w:t>- shall stop timer TFP2 (waiting for call response message), if running</w:t>
            </w:r>
          </w:p>
          <w:p w14:paraId="02B8D372" w14:textId="77777777" w:rsidR="00A540B5" w:rsidRPr="00201E3B" w:rsidRDefault="00A540B5">
            <w:pPr>
              <w:pStyle w:val="TAL"/>
              <w:spacing w:line="256" w:lineRule="auto"/>
              <w:rPr>
                <w:lang w:eastAsia="en-US"/>
              </w:rPr>
            </w:pPr>
            <w:r w:rsidRPr="00201E3B">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7947AAF"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333CE1"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56B3622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AC8C48A" w14:textId="77777777" w:rsidR="00A540B5" w:rsidRPr="00201E3B" w:rsidRDefault="00A540B5">
            <w:pPr>
              <w:pStyle w:val="TAC"/>
              <w:spacing w:line="256" w:lineRule="auto"/>
              <w:rPr>
                <w:lang w:eastAsia="en-US"/>
              </w:rPr>
            </w:pPr>
            <w:r w:rsidRPr="00201E3B">
              <w:rPr>
                <w:lang w:eastAsia="en-US"/>
              </w:rPr>
              <w:t>P</w:t>
            </w:r>
          </w:p>
        </w:tc>
      </w:tr>
      <w:tr w:rsidR="00A540B5" w:rsidRPr="00201E3B" w14:paraId="35F002DC"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0930DA21" w14:textId="77777777" w:rsidR="00A540B5" w:rsidRPr="00201E3B" w:rsidRDefault="00A540B5">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322CD90A" w14:textId="77777777" w:rsidR="00A540B5" w:rsidRPr="00201E3B" w:rsidRDefault="00A540B5">
            <w:pPr>
              <w:pStyle w:val="TAL"/>
              <w:spacing w:line="256" w:lineRule="auto"/>
              <w:rPr>
                <w:lang w:eastAsia="en-US"/>
              </w:rPr>
            </w:pPr>
            <w:r w:rsidRPr="00201E3B">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D8F1F2F"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AC4402" w14:textId="77777777" w:rsidR="00A540B5" w:rsidRPr="00201E3B" w:rsidRDefault="00A540B5">
            <w:pPr>
              <w:pStyle w:val="TAL"/>
              <w:spacing w:line="256" w:lineRule="auto"/>
              <w:rPr>
                <w:lang w:eastAsia="en-US"/>
              </w:rPr>
            </w:pPr>
            <w:r w:rsidRPr="00201E3B">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9B9FD55"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F388269" w14:textId="77777777" w:rsidR="00A540B5" w:rsidRPr="00201E3B" w:rsidRDefault="00A540B5">
            <w:pPr>
              <w:pStyle w:val="TAC"/>
              <w:spacing w:line="256" w:lineRule="auto"/>
              <w:rPr>
                <w:lang w:eastAsia="en-US"/>
              </w:rPr>
            </w:pPr>
            <w:r w:rsidRPr="00201E3B">
              <w:rPr>
                <w:lang w:eastAsia="en-US"/>
              </w:rPr>
              <w:t>P</w:t>
            </w:r>
          </w:p>
        </w:tc>
      </w:tr>
      <w:tr w:rsidR="00A540B5" w:rsidRPr="00201E3B" w14:paraId="387A0C7B"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53AA908E" w14:textId="77777777" w:rsidR="00A540B5" w:rsidRPr="00201E3B" w:rsidRDefault="00A540B5">
            <w:pPr>
              <w:pStyle w:val="TAC"/>
              <w:spacing w:line="256" w:lineRule="auto"/>
              <w:rPr>
                <w:rFonts w:cs="Arial"/>
                <w:szCs w:val="18"/>
                <w:lang w:eastAsia="en-US"/>
              </w:rPr>
            </w:pPr>
            <w:r w:rsidRPr="00201E3B">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78813C"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1702B8FC"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E7F5B6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1B58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FD468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88282D" w14:textId="77777777" w:rsidR="00A540B5" w:rsidRPr="00201E3B" w:rsidRDefault="00A540B5">
            <w:pPr>
              <w:pStyle w:val="TAC"/>
              <w:spacing w:line="256" w:lineRule="auto"/>
              <w:rPr>
                <w:lang w:eastAsia="en-US"/>
              </w:rPr>
            </w:pPr>
            <w:r w:rsidRPr="00201E3B">
              <w:rPr>
                <w:lang w:eastAsia="en-US"/>
              </w:rPr>
              <w:t>-</w:t>
            </w:r>
          </w:p>
        </w:tc>
      </w:tr>
      <w:tr w:rsidR="00A540B5" w:rsidRPr="00201E3B" w14:paraId="3EDE43D7"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3D3DA51F" w14:textId="77777777" w:rsidR="00A540B5" w:rsidRPr="00201E3B" w:rsidRDefault="00A540B5">
            <w:pPr>
              <w:pStyle w:val="TAC"/>
              <w:spacing w:line="256" w:lineRule="auto"/>
              <w:rPr>
                <w:rFonts w:cs="Arial"/>
                <w:szCs w:val="18"/>
                <w:lang w:eastAsia="en-US"/>
              </w:rPr>
            </w:pPr>
            <w:r w:rsidRPr="00201E3B">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00F47952" w14:textId="77777777" w:rsidR="00A540B5" w:rsidRPr="00201E3B" w:rsidRDefault="00A540B5">
            <w:pPr>
              <w:pStyle w:val="TAL"/>
              <w:spacing w:line="256" w:lineRule="auto"/>
              <w:rPr>
                <w:lang w:eastAsia="en-US"/>
              </w:rPr>
            </w:pPr>
            <w:r w:rsidRPr="00201E3B">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DDEF736"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DBEA3D8" w14:textId="77777777" w:rsidR="00A540B5" w:rsidRPr="00201E3B" w:rsidRDefault="00A540B5">
            <w:pPr>
              <w:pStyle w:val="TAL"/>
              <w:spacing w:line="256" w:lineRule="auto"/>
              <w:rPr>
                <w:lang w:eastAsia="en-US"/>
              </w:rPr>
            </w:pPr>
            <w:r w:rsidRPr="00201E3B">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5A05084"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23D9085" w14:textId="77777777" w:rsidR="00A540B5" w:rsidRPr="00201E3B" w:rsidRDefault="00A540B5">
            <w:pPr>
              <w:pStyle w:val="TAC"/>
              <w:spacing w:line="256" w:lineRule="auto"/>
              <w:rPr>
                <w:lang w:eastAsia="en-US"/>
              </w:rPr>
            </w:pPr>
            <w:r w:rsidRPr="00201E3B">
              <w:rPr>
                <w:lang w:eastAsia="en-US"/>
              </w:rPr>
              <w:t>P</w:t>
            </w:r>
          </w:p>
        </w:tc>
      </w:tr>
      <w:tr w:rsidR="00A540B5" w:rsidRPr="00201E3B" w14:paraId="3C7CE960"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FDD5CF4" w14:textId="77777777" w:rsidR="00A540B5" w:rsidRPr="00201E3B" w:rsidRDefault="00A540B5">
            <w:pPr>
              <w:pStyle w:val="TAC"/>
              <w:spacing w:line="256" w:lineRule="auto"/>
              <w:rPr>
                <w:rFonts w:cs="Arial"/>
                <w:szCs w:val="18"/>
                <w:lang w:eastAsia="en-US"/>
              </w:rPr>
            </w:pPr>
            <w:r w:rsidRPr="00201E3B">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A43F248" w14:textId="77777777" w:rsidR="00A540B5" w:rsidRPr="00201E3B" w:rsidRDefault="00A540B5">
            <w:pPr>
              <w:pStyle w:val="TAL"/>
              <w:spacing w:line="256" w:lineRule="auto"/>
              <w:rPr>
                <w:lang w:eastAsia="en-US"/>
              </w:rPr>
            </w:pPr>
            <w:r w:rsidRPr="00201E3B">
              <w:rPr>
                <w:lang w:eastAsia="en-US"/>
              </w:rPr>
              <w:t>Make the UE (MCVideo Client) release the private call.</w:t>
            </w:r>
          </w:p>
          <w:p w14:paraId="3BB26E87"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746F7A0"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08969304" w14:textId="77777777" w:rsidR="00A540B5" w:rsidRPr="00201E3B" w:rsidRDefault="00A540B5">
            <w:pPr>
              <w:pStyle w:val="TAL"/>
              <w:spacing w:line="256" w:lineRule="auto"/>
              <w:rPr>
                <w:lang w:eastAsia="en-US"/>
              </w:rPr>
            </w:pPr>
          </w:p>
        </w:tc>
        <w:tc>
          <w:tcPr>
            <w:tcW w:w="567" w:type="dxa"/>
            <w:tcBorders>
              <w:top w:val="single" w:sz="4" w:space="0" w:color="auto"/>
              <w:left w:val="single" w:sz="4" w:space="0" w:color="auto"/>
              <w:bottom w:val="single" w:sz="4" w:space="0" w:color="auto"/>
              <w:right w:val="single" w:sz="4" w:space="0" w:color="auto"/>
            </w:tcBorders>
          </w:tcPr>
          <w:p w14:paraId="1392A46C"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7BBA7DE6" w14:textId="77777777" w:rsidR="00A540B5" w:rsidRPr="00201E3B" w:rsidRDefault="00A540B5">
            <w:pPr>
              <w:pStyle w:val="TAC"/>
              <w:spacing w:line="256" w:lineRule="auto"/>
              <w:rPr>
                <w:lang w:eastAsia="en-US"/>
              </w:rPr>
            </w:pPr>
          </w:p>
        </w:tc>
      </w:tr>
      <w:tr w:rsidR="00A540B5" w:rsidRPr="00201E3B" w14:paraId="7AC189A7"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1F11D56E" w14:textId="77777777" w:rsidR="00A540B5" w:rsidRPr="00201E3B" w:rsidRDefault="00A540B5">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A35905E" w14:textId="77777777" w:rsidR="00A540B5" w:rsidRPr="00201E3B" w:rsidRDefault="00A540B5">
            <w:pPr>
              <w:pStyle w:val="TAL"/>
              <w:spacing w:line="256" w:lineRule="auto"/>
              <w:rPr>
                <w:lang w:eastAsia="en-US"/>
              </w:rPr>
            </w:pPr>
            <w:r w:rsidRPr="00201E3B">
              <w:rPr>
                <w:lang w:eastAsia="en-US"/>
              </w:rPr>
              <w:t xml:space="preserve">Check: Does the UE (MCVideo Client) send a </w:t>
            </w:r>
            <w:r w:rsidRPr="00201E3B">
              <w:rPr>
                <w:lang w:eastAsia="ko-KR"/>
              </w:rPr>
              <w:t xml:space="preserve">PRIVATE </w:t>
            </w:r>
            <w:r w:rsidRPr="00201E3B">
              <w:rPr>
                <w:lang w:eastAsia="en-US"/>
              </w:rPr>
              <w:t xml:space="preserve">CALL </w:t>
            </w:r>
            <w:r w:rsidRPr="00201E3B">
              <w:rPr>
                <w:lang w:eastAsia="ko-KR"/>
              </w:rPr>
              <w:t>RELEASE</w:t>
            </w:r>
            <w:r w:rsidRPr="00201E3B">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43F00A7D"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ACF3AEB"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2B143D96"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428B72D7" w14:textId="77777777" w:rsidR="00A540B5" w:rsidRPr="00201E3B" w:rsidRDefault="00A540B5">
            <w:pPr>
              <w:pStyle w:val="TAC"/>
              <w:spacing w:line="256" w:lineRule="auto"/>
              <w:rPr>
                <w:lang w:eastAsia="en-US"/>
              </w:rPr>
            </w:pPr>
            <w:r w:rsidRPr="00201E3B">
              <w:rPr>
                <w:lang w:eastAsia="en-US"/>
              </w:rPr>
              <w:t>P</w:t>
            </w:r>
          </w:p>
        </w:tc>
      </w:tr>
      <w:tr w:rsidR="00A540B5" w:rsidRPr="00201E3B" w14:paraId="6FE5F5B2"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DCACCEB" w14:textId="77777777" w:rsidR="00A540B5" w:rsidRPr="00201E3B" w:rsidRDefault="00A540B5">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182439F3" w14:textId="77777777" w:rsidR="00A540B5" w:rsidRPr="00201E3B" w:rsidRDefault="00A540B5">
            <w:pPr>
              <w:pStyle w:val="TAL"/>
              <w:spacing w:line="256" w:lineRule="auto"/>
              <w:rPr>
                <w:lang w:eastAsia="en-US"/>
              </w:rPr>
            </w:pPr>
            <w:r w:rsidRPr="00201E3B">
              <w:rPr>
                <w:lang w:eastAsia="en-US"/>
              </w:rPr>
              <w:t xml:space="preserve">SS-UE1 (MCVideo Client) sends a </w:t>
            </w:r>
            <w:r w:rsidRPr="00201E3B">
              <w:rPr>
                <w:lang w:eastAsia="ko-KR"/>
              </w:rPr>
              <w:t>PRIVATE CALL RELEASE ACK</w:t>
            </w:r>
            <w:r w:rsidRPr="00201E3B">
              <w:rPr>
                <w:lang w:eastAsia="en-US"/>
              </w:rPr>
              <w:t xml:space="preserve"> message.</w:t>
            </w:r>
          </w:p>
          <w:p w14:paraId="40CFEC61" w14:textId="77777777" w:rsidR="00A540B5" w:rsidRPr="00201E3B" w:rsidRDefault="00A540B5">
            <w:pPr>
              <w:pStyle w:val="TAL"/>
              <w:spacing w:line="256" w:lineRule="auto"/>
              <w:rPr>
                <w:lang w:eastAsia="en-US"/>
              </w:rPr>
            </w:pPr>
          </w:p>
          <w:p w14:paraId="03AC1B8F" w14:textId="77777777" w:rsidR="00A540B5" w:rsidRPr="00201E3B" w:rsidRDefault="00A540B5">
            <w:pPr>
              <w:pStyle w:val="TAL"/>
              <w:spacing w:line="256" w:lineRule="auto"/>
              <w:rPr>
                <w:lang w:eastAsia="en-US"/>
              </w:rPr>
            </w:pPr>
            <w:r w:rsidRPr="00201E3B">
              <w:rPr>
                <w:lang w:eastAsia="en-US"/>
              </w:rPr>
              <w:t xml:space="preserve">NOTE: It is expected that the UE shall start </w:t>
            </w:r>
            <w:r w:rsidRPr="00201E3B">
              <w:rPr>
                <w:lang w:eastAsia="en-US"/>
              </w:rPr>
              <w:lastRenderedPageBreak/>
              <w:t>TFP7</w:t>
            </w:r>
            <w:r w:rsidRPr="00201E3B">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7CA9FA03" w14:textId="77777777" w:rsidR="00A540B5" w:rsidRPr="00201E3B" w:rsidRDefault="00A540B5">
            <w:pPr>
              <w:pStyle w:val="TAC"/>
              <w:spacing w:line="256" w:lineRule="auto"/>
              <w:rPr>
                <w:lang w:eastAsia="en-US"/>
              </w:rPr>
            </w:pPr>
            <w:r w:rsidRPr="00201E3B">
              <w:rPr>
                <w:lang w:eastAsia="en-US"/>
              </w:rPr>
              <w:lastRenderedPageBreak/>
              <w:t>&lt;--</w:t>
            </w:r>
          </w:p>
        </w:tc>
        <w:tc>
          <w:tcPr>
            <w:tcW w:w="2977" w:type="dxa"/>
            <w:tcBorders>
              <w:top w:val="single" w:sz="4" w:space="0" w:color="auto"/>
              <w:left w:val="single" w:sz="4" w:space="0" w:color="auto"/>
              <w:bottom w:val="single" w:sz="4" w:space="0" w:color="auto"/>
              <w:right w:val="single" w:sz="4" w:space="0" w:color="auto"/>
            </w:tcBorders>
            <w:hideMark/>
          </w:tcPr>
          <w:p w14:paraId="1FE946B8" w14:textId="77777777" w:rsidR="00A540B5" w:rsidRPr="00201E3B" w:rsidRDefault="00A540B5">
            <w:pPr>
              <w:pStyle w:val="TAL"/>
              <w:spacing w:line="256" w:lineRule="auto"/>
              <w:rPr>
                <w:lang w:eastAsia="en-US"/>
              </w:rPr>
            </w:pPr>
            <w:r w:rsidRPr="00201E3B">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534ABD9C"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7558EF6C" w14:textId="77777777" w:rsidR="00A540B5" w:rsidRPr="00201E3B" w:rsidRDefault="00A540B5">
            <w:pPr>
              <w:pStyle w:val="TAC"/>
              <w:spacing w:line="256" w:lineRule="auto"/>
              <w:rPr>
                <w:lang w:eastAsia="en-US"/>
              </w:rPr>
            </w:pPr>
          </w:p>
        </w:tc>
      </w:tr>
      <w:tr w:rsidR="00A540B5" w:rsidRPr="00201E3B" w14:paraId="15A11ECE"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40FAA6B" w14:textId="77777777" w:rsidR="00A540B5" w:rsidRPr="00201E3B" w:rsidRDefault="00A540B5">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809B558"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377ECF14"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DB118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3B302B"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2B3C534" w14:textId="77777777" w:rsidR="00A540B5" w:rsidRPr="00201E3B" w:rsidRDefault="00A540B5">
            <w:pPr>
              <w:pStyle w:val="TAC"/>
              <w:spacing w:line="256" w:lineRule="auto"/>
              <w:rPr>
                <w:lang w:eastAsia="en-US"/>
              </w:rPr>
            </w:pPr>
            <w:r w:rsidRPr="00201E3B">
              <w:rPr>
                <w:lang w:eastAsia="en-US"/>
              </w:rPr>
              <w:t>P</w:t>
            </w:r>
          </w:p>
        </w:tc>
      </w:tr>
      <w:tr w:rsidR="00A540B5" w:rsidRPr="00201E3B" w14:paraId="77819846" w14:textId="77777777" w:rsidTr="00A540B5">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7802D"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6D3928"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036823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2DFA74"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EE0DC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92883F" w14:textId="77777777" w:rsidR="00A540B5" w:rsidRPr="00201E3B" w:rsidRDefault="00A540B5">
            <w:pPr>
              <w:pStyle w:val="TAC"/>
              <w:spacing w:line="256" w:lineRule="auto"/>
              <w:rPr>
                <w:lang w:eastAsia="en-US"/>
              </w:rPr>
            </w:pPr>
            <w:r w:rsidRPr="00201E3B">
              <w:rPr>
                <w:lang w:eastAsia="en-US"/>
              </w:rPr>
              <w:t>-</w:t>
            </w:r>
          </w:p>
        </w:tc>
      </w:tr>
      <w:tr w:rsidR="00A540B5" w:rsidRPr="00201E3B" w14:paraId="574B2F95"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1BBA8E5"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bookmarkEnd w:id="897"/>
    </w:tbl>
    <w:p w14:paraId="7A6D5186" w14:textId="77777777" w:rsidR="00A540B5" w:rsidRPr="00201E3B" w:rsidRDefault="00A540B5" w:rsidP="00A540B5"/>
    <w:p w14:paraId="4EDD7F2F" w14:textId="77777777" w:rsidR="00A540B5" w:rsidRPr="00201E3B" w:rsidRDefault="00A540B5" w:rsidP="00A540B5">
      <w:pPr>
        <w:pStyle w:val="H6"/>
        <w:rPr>
          <w:lang w:eastAsia="ko-KR"/>
        </w:rPr>
      </w:pPr>
      <w:r w:rsidRPr="00201E3B">
        <w:t>7.2.1.3.3</w:t>
      </w:r>
      <w:r w:rsidRPr="00201E3B">
        <w:tab/>
        <w:t>Specific message contents</w:t>
      </w:r>
    </w:p>
    <w:p w14:paraId="22651182" w14:textId="77777777" w:rsidR="00A540B5" w:rsidRPr="00201E3B" w:rsidRDefault="00A540B5" w:rsidP="00A540B5">
      <w:pPr>
        <w:pStyle w:val="TH"/>
      </w:pPr>
      <w:bookmarkStart w:id="898" w:name="_Hlk100235200"/>
      <w:r w:rsidRPr="00201E3B">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0ACA779C"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1A5D5D2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145B4D21" w14:textId="77777777" w:rsidR="00A540B5" w:rsidRPr="00201E3B" w:rsidRDefault="00A540B5" w:rsidP="00A540B5"/>
    <w:p w14:paraId="0DAA99F9" w14:textId="77777777" w:rsidR="00A540B5" w:rsidRPr="00201E3B" w:rsidRDefault="00A540B5" w:rsidP="00A540B5">
      <w:pPr>
        <w:pStyle w:val="TH"/>
      </w:pPr>
      <w:r w:rsidRPr="00201E3B">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3D1101DE"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64E194A9" w14:textId="77777777" w:rsidR="00A540B5" w:rsidRPr="00201E3B" w:rsidRDefault="00A540B5">
            <w:pPr>
              <w:pStyle w:val="TAL"/>
              <w:spacing w:line="256" w:lineRule="auto"/>
              <w:rPr>
                <w:lang w:eastAsia="en-US"/>
              </w:rPr>
            </w:pPr>
            <w:r w:rsidRPr="00201E3B">
              <w:rPr>
                <w:lang w:eastAsia="en-US"/>
              </w:rPr>
              <w:t>Derivation Path: TS 36.579-1 [2], Table 5.5.11.2.4-1, condition OFF-NETWORK</w:t>
            </w:r>
          </w:p>
        </w:tc>
      </w:tr>
      <w:bookmarkEnd w:id="898"/>
    </w:tbl>
    <w:p w14:paraId="50817FC2" w14:textId="77777777" w:rsidR="00A540B5" w:rsidRPr="00201E3B" w:rsidRDefault="00A540B5" w:rsidP="00A540B5"/>
    <w:p w14:paraId="3F0846D5" w14:textId="77777777" w:rsidR="00A540B5" w:rsidRPr="00201E3B" w:rsidRDefault="00A540B5" w:rsidP="00A540B5">
      <w:pPr>
        <w:pStyle w:val="Heading3"/>
        <w:rPr>
          <w:i/>
          <w:iCs/>
        </w:rPr>
      </w:pPr>
      <w:bookmarkStart w:id="899" w:name="_Toc123748523"/>
      <w:r w:rsidRPr="00201E3B">
        <w:t>7.2.2</w:t>
      </w:r>
      <w:r w:rsidRPr="00201E3B">
        <w:tab/>
        <w:t>Off-network / Private Call / Automatic Commencement Mode / Client Terminated (CT)</w:t>
      </w:r>
      <w:bookmarkEnd w:id="899"/>
    </w:p>
    <w:p w14:paraId="3B922E33" w14:textId="77777777" w:rsidR="00A540B5" w:rsidRPr="00201E3B" w:rsidRDefault="00A540B5" w:rsidP="00A540B5">
      <w:pPr>
        <w:pStyle w:val="H6"/>
      </w:pPr>
      <w:r w:rsidRPr="00201E3B">
        <w:t>7.2.2.1</w:t>
      </w:r>
      <w:r w:rsidRPr="00201E3B">
        <w:tab/>
        <w:t>Test Purpose (TP)</w:t>
      </w:r>
    </w:p>
    <w:p w14:paraId="720325AD" w14:textId="77777777" w:rsidR="00A540B5" w:rsidRPr="00201E3B" w:rsidRDefault="00A540B5" w:rsidP="00A540B5">
      <w:pPr>
        <w:pStyle w:val="H6"/>
      </w:pPr>
      <w:r w:rsidRPr="00201E3B">
        <w:t>(1)</w:t>
      </w:r>
    </w:p>
    <w:p w14:paraId="7DC9652A"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323AFE42"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1C390983"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 xml:space="preserve">all with Automatic Commencement Mode via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t>
      </w:r>
    </w:p>
    <w:p w14:paraId="532EB0C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ACCEPT message accepting the establishment of a private call on-demand Automatic Commencement Mode,</w:t>
      </w:r>
      <w:r w:rsidRPr="00201E3B">
        <w:rPr>
          <w:b/>
          <w:bCs/>
          <w:noProof w:val="0"/>
        </w:rPr>
        <w:t xml:space="preserve"> and,</w:t>
      </w:r>
      <w:r w:rsidRPr="00201E3B">
        <w:rPr>
          <w:noProof w:val="0"/>
        </w:rPr>
        <w:t xml:space="preserve"> respects the transmission control imposed by the transmission control entity/arbitrator }</w:t>
      </w:r>
    </w:p>
    <w:p w14:paraId="414048AA" w14:textId="77777777" w:rsidR="00A540B5" w:rsidRPr="00201E3B" w:rsidRDefault="00A540B5" w:rsidP="00A540B5">
      <w:pPr>
        <w:pStyle w:val="PL"/>
        <w:rPr>
          <w:noProof w:val="0"/>
        </w:rPr>
      </w:pPr>
      <w:r w:rsidRPr="00201E3B">
        <w:rPr>
          <w:noProof w:val="0"/>
        </w:rPr>
        <w:t xml:space="preserve">            }</w:t>
      </w:r>
    </w:p>
    <w:p w14:paraId="5A306617" w14:textId="77777777" w:rsidR="00A540B5" w:rsidRPr="00201E3B" w:rsidRDefault="00A540B5" w:rsidP="00A540B5">
      <w:pPr>
        <w:pStyle w:val="PL"/>
        <w:rPr>
          <w:noProof w:val="0"/>
        </w:rPr>
      </w:pPr>
    </w:p>
    <w:p w14:paraId="0DC97360" w14:textId="77777777" w:rsidR="00A540B5" w:rsidRPr="00201E3B" w:rsidRDefault="00A540B5" w:rsidP="00A540B5">
      <w:pPr>
        <w:pStyle w:val="H6"/>
      </w:pPr>
      <w:r w:rsidRPr="00201E3B">
        <w:t>(2)</w:t>
      </w:r>
    </w:p>
    <w:p w14:paraId="045BD663"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23C4365"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CF252B4"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does not receive response to the request until the timer TFP1 (private call request retransmission) expires }</w:t>
      </w:r>
    </w:p>
    <w:p w14:paraId="275BBB81" w14:textId="6BEEA913"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201E3B">
        <w:rPr>
          <w:b/>
          <w:noProof w:val="0"/>
        </w:rPr>
        <w:t>and</w:t>
      </w:r>
      <w:r w:rsidRPr="00201E3B">
        <w:rPr>
          <w:noProof w:val="0"/>
        </w:rPr>
        <w:t xml:space="preserve">, stops re-transmitting if the counter CFP1 (private call request retransmission) has reached its max value and TFP1 (private call request retransmission) has expired, </w:t>
      </w:r>
      <w:r w:rsidRPr="00201E3B">
        <w:rPr>
          <w:b/>
          <w:bCs/>
          <w:noProof w:val="0"/>
        </w:rPr>
        <w:t>and,</w:t>
      </w:r>
      <w:r w:rsidRPr="00201E3B">
        <w:rPr>
          <w:noProof w:val="0"/>
        </w:rPr>
        <w:t xml:space="preserve"> ignores a PRIVATE CALL ACCEPT message if </w:t>
      </w:r>
      <w:r w:rsidR="00201E3B" w:rsidRPr="00201E3B">
        <w:rPr>
          <w:noProof w:val="0"/>
        </w:rPr>
        <w:t>received</w:t>
      </w:r>
      <w:r w:rsidRPr="00201E3B">
        <w:rPr>
          <w:noProof w:val="0"/>
        </w:rPr>
        <w:t xml:space="preserve"> after the counter CFP1 (private call request retransmission) has reached its max value and TFP1 (private call request retransmission) has expired }</w:t>
      </w:r>
    </w:p>
    <w:p w14:paraId="0534FDF0" w14:textId="77777777" w:rsidR="00A540B5" w:rsidRPr="00201E3B" w:rsidRDefault="00A540B5" w:rsidP="00A540B5">
      <w:pPr>
        <w:pStyle w:val="PL"/>
        <w:rPr>
          <w:noProof w:val="0"/>
        </w:rPr>
      </w:pPr>
      <w:r w:rsidRPr="00201E3B">
        <w:rPr>
          <w:noProof w:val="0"/>
        </w:rPr>
        <w:t xml:space="preserve">            }</w:t>
      </w:r>
    </w:p>
    <w:p w14:paraId="5CFE8AE5" w14:textId="77777777" w:rsidR="00A540B5" w:rsidRPr="00201E3B" w:rsidRDefault="00A540B5" w:rsidP="00A540B5">
      <w:pPr>
        <w:pStyle w:val="PL"/>
        <w:rPr>
          <w:noProof w:val="0"/>
        </w:rPr>
      </w:pPr>
    </w:p>
    <w:p w14:paraId="2C236190" w14:textId="77777777" w:rsidR="00A540B5" w:rsidRPr="00201E3B" w:rsidRDefault="00A540B5" w:rsidP="00A540B5">
      <w:pPr>
        <w:pStyle w:val="H6"/>
      </w:pPr>
      <w:r w:rsidRPr="00201E3B">
        <w:lastRenderedPageBreak/>
        <w:t>(3)</w:t>
      </w:r>
    </w:p>
    <w:p w14:paraId="64629A24"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35C04633"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2C51D451"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ACCEPT message }</w:t>
      </w:r>
    </w:p>
    <w:p w14:paraId="5A4AED55"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responds with a PRIVATE CALL ACCEPT ACK message </w:t>
      </w:r>
      <w:r w:rsidRPr="00201E3B">
        <w:rPr>
          <w:b/>
          <w:bCs/>
          <w:noProof w:val="0"/>
        </w:rPr>
        <w:t>and,</w:t>
      </w:r>
      <w:r w:rsidRPr="00201E3B">
        <w:rPr>
          <w:noProof w:val="0"/>
        </w:rPr>
        <w:t xml:space="preserve"> respects the transmission control imposed by the transmission control entity/arbitrator }</w:t>
      </w:r>
    </w:p>
    <w:p w14:paraId="077FC1C8" w14:textId="77777777" w:rsidR="00A540B5" w:rsidRPr="00201E3B" w:rsidRDefault="00A540B5" w:rsidP="00A540B5">
      <w:pPr>
        <w:pStyle w:val="PL"/>
        <w:rPr>
          <w:noProof w:val="0"/>
        </w:rPr>
      </w:pPr>
      <w:r w:rsidRPr="00201E3B">
        <w:rPr>
          <w:noProof w:val="0"/>
        </w:rPr>
        <w:t xml:space="preserve">            }</w:t>
      </w:r>
    </w:p>
    <w:p w14:paraId="4B39B859" w14:textId="77777777" w:rsidR="00A540B5" w:rsidRPr="00201E3B" w:rsidRDefault="00A540B5" w:rsidP="00A540B5">
      <w:pPr>
        <w:pStyle w:val="PL"/>
        <w:rPr>
          <w:noProof w:val="0"/>
        </w:rPr>
      </w:pPr>
    </w:p>
    <w:p w14:paraId="00620BFF" w14:textId="77777777" w:rsidR="00A540B5" w:rsidRPr="00201E3B" w:rsidRDefault="00A540B5" w:rsidP="00A540B5">
      <w:pPr>
        <w:pStyle w:val="H6"/>
      </w:pPr>
      <w:r w:rsidRPr="00201E3B">
        <w:t>(4)</w:t>
      </w:r>
    </w:p>
    <w:p w14:paraId="4C72EB0F"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6FB08BD8"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2F1CD2F"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receives a </w:t>
      </w:r>
      <w:r w:rsidRPr="00201E3B">
        <w:rPr>
          <w:noProof w:val="0"/>
          <w:lang w:eastAsia="ko-KR"/>
        </w:rPr>
        <w:t>PRIVATE CALL RELEASE message</w:t>
      </w:r>
      <w:r w:rsidRPr="00201E3B">
        <w:rPr>
          <w:noProof w:val="0"/>
        </w:rPr>
        <w:t xml:space="preserve"> to end the private call }</w:t>
      </w:r>
    </w:p>
    <w:p w14:paraId="71597DAE"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CALL</w:t>
      </w:r>
      <w:r w:rsidRPr="00201E3B">
        <w:rPr>
          <w:noProof w:val="0"/>
          <w:lang w:eastAsia="ko-KR"/>
        </w:rPr>
        <w:t xml:space="preserve"> RELEASE ACK m</w:t>
      </w:r>
      <w:r w:rsidRPr="00201E3B">
        <w:rPr>
          <w:noProof w:val="0"/>
        </w:rPr>
        <w:t>essage }</w:t>
      </w:r>
    </w:p>
    <w:p w14:paraId="113774D9" w14:textId="77777777" w:rsidR="00A540B5" w:rsidRPr="00201E3B" w:rsidRDefault="00A540B5" w:rsidP="00A540B5">
      <w:pPr>
        <w:pStyle w:val="PL"/>
        <w:rPr>
          <w:noProof w:val="0"/>
        </w:rPr>
      </w:pPr>
      <w:r w:rsidRPr="00201E3B">
        <w:rPr>
          <w:noProof w:val="0"/>
        </w:rPr>
        <w:t xml:space="preserve">            }</w:t>
      </w:r>
    </w:p>
    <w:p w14:paraId="178A6D65" w14:textId="77777777" w:rsidR="00A540B5" w:rsidRPr="00201E3B" w:rsidRDefault="00A540B5" w:rsidP="00A540B5">
      <w:pPr>
        <w:pStyle w:val="PL"/>
        <w:rPr>
          <w:b/>
          <w:noProof w:val="0"/>
        </w:rPr>
      </w:pPr>
    </w:p>
    <w:p w14:paraId="349376E3" w14:textId="77777777" w:rsidR="00A540B5" w:rsidRPr="00201E3B" w:rsidRDefault="00A540B5" w:rsidP="00A540B5">
      <w:pPr>
        <w:pStyle w:val="H6"/>
      </w:pPr>
      <w:r w:rsidRPr="00201E3B">
        <w:t>7.2.2.2</w:t>
      </w:r>
      <w:r w:rsidRPr="00201E3B">
        <w:tab/>
        <w:t>Conformance requirements</w:t>
      </w:r>
    </w:p>
    <w:p w14:paraId="1844A8FA" w14:textId="77777777" w:rsidR="00A540B5" w:rsidRPr="00201E3B" w:rsidRDefault="00A540B5" w:rsidP="00A540B5">
      <w:r w:rsidRPr="00201E3B">
        <w:t xml:space="preserve">References: The conformance requirements covered in the current TC are specified in: </w:t>
      </w:r>
    </w:p>
    <w:p w14:paraId="1D132F60" w14:textId="77777777" w:rsidR="00A540B5" w:rsidRPr="00201E3B" w:rsidRDefault="00A540B5" w:rsidP="00A540B5">
      <w:r w:rsidRPr="00201E3B">
        <w:t xml:space="preserve">TS 24.281 clauses </w:t>
      </w:r>
      <w:r w:rsidRPr="00201E3B">
        <w:rPr>
          <w:lang w:eastAsia="zh-CN"/>
        </w:rPr>
        <w:t>10.3.2.4.3.2, 10.3.2.4.3.4, 10.3.2.4.5.4, 10.3.2.4.5.7</w:t>
      </w:r>
      <w:r w:rsidRPr="00201E3B">
        <w:t xml:space="preserve">, TS 24.581 clauses </w:t>
      </w:r>
      <w:r w:rsidRPr="00201E3B">
        <w:rPr>
          <w:lang w:eastAsia="ko-KR"/>
        </w:rPr>
        <w:t>7.2.3.2.4, 7.2.3.4.2, 7.2.3.7.8, 7.2.3.6.4</w:t>
      </w:r>
      <w:r w:rsidRPr="00201E3B">
        <w:t>. Unless otherwise stated these are Rel-15 requirements.</w:t>
      </w:r>
    </w:p>
    <w:p w14:paraId="040D4454" w14:textId="77777777" w:rsidR="00A540B5" w:rsidRPr="00201E3B" w:rsidRDefault="00A540B5" w:rsidP="00A540B5">
      <w:r w:rsidRPr="00201E3B">
        <w:t>[TS 24.281, clause 10.3.2.4.3.2]</w:t>
      </w:r>
    </w:p>
    <w:p w14:paraId="0C0304D0" w14:textId="77777777" w:rsidR="00A540B5" w:rsidRPr="00201E3B" w:rsidRDefault="00A540B5" w:rsidP="00A540B5">
      <w:r w:rsidRPr="00201E3B">
        <w:rPr>
          <w:lang w:eastAsia="ko-KR"/>
        </w:rPr>
        <w:t>When in the "P0: start-stop" or "P1: ignoring same call id" state, u</w:t>
      </w:r>
      <w:r w:rsidRPr="00201E3B">
        <w:t xml:space="preserve">pon </w:t>
      </w:r>
      <w:r w:rsidRPr="00201E3B">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201E3B">
        <w:t>, the MCVideo client:</w:t>
      </w:r>
    </w:p>
    <w:p w14:paraId="6ADC5F2D" w14:textId="77777777" w:rsidR="00A540B5" w:rsidRPr="00201E3B" w:rsidRDefault="00A540B5" w:rsidP="00A540B5">
      <w:pPr>
        <w:pStyle w:val="B1"/>
        <w:rPr>
          <w:lang w:eastAsia="ko-KR"/>
        </w:rPr>
      </w:pPr>
      <w:r w:rsidRPr="00201E3B">
        <w:rPr>
          <w:lang w:eastAsia="ko-KR"/>
        </w:rPr>
        <w:t>1)</w:t>
      </w:r>
      <w:r w:rsidRPr="00201E3B">
        <w:rPr>
          <w:lang w:eastAsia="ko-KR"/>
        </w:rPr>
        <w:tab/>
      </w:r>
      <w:r w:rsidRPr="00201E3B">
        <w:t>shall store the Call identifier IE in the received message as call identifier</w:t>
      </w:r>
      <w:r w:rsidRPr="00201E3B">
        <w:rPr>
          <w:lang w:eastAsia="ko-KR"/>
        </w:rPr>
        <w:t>;</w:t>
      </w:r>
    </w:p>
    <w:p w14:paraId="233C235B" w14:textId="77777777" w:rsidR="00A540B5" w:rsidRPr="00201E3B" w:rsidRDefault="00A540B5" w:rsidP="00A540B5">
      <w:pPr>
        <w:pStyle w:val="B1"/>
      </w:pPr>
      <w:r w:rsidRPr="00201E3B">
        <w:t>2)</w:t>
      </w:r>
      <w:r w:rsidRPr="00201E3B">
        <w:tab/>
        <w:t>shall set the stored current call type to "PRIVATE CALL";</w:t>
      </w:r>
    </w:p>
    <w:p w14:paraId="55252403" w14:textId="77777777" w:rsidR="00A540B5" w:rsidRPr="00201E3B" w:rsidRDefault="00A540B5" w:rsidP="00A540B5">
      <w:pPr>
        <w:pStyle w:val="B1"/>
      </w:pPr>
      <w:r w:rsidRPr="00201E3B">
        <w:t>3)</w:t>
      </w:r>
      <w:r w:rsidRPr="00201E3B">
        <w:tab/>
        <w:t>shall set the stored current ProSe per-packet priority to value corresponding to MCVideo off-network private call as described in 3GPP TS 24.483 [4].</w:t>
      </w:r>
    </w:p>
    <w:p w14:paraId="0CE36BA6" w14:textId="77777777" w:rsidR="00A540B5" w:rsidRPr="00201E3B" w:rsidRDefault="00A540B5" w:rsidP="00A540B5">
      <w:pPr>
        <w:pStyle w:val="B1"/>
      </w:pPr>
      <w:r w:rsidRPr="00201E3B">
        <w:t>4)</w:t>
      </w:r>
      <w:r w:rsidRPr="00201E3B">
        <w:tab/>
        <w:t>shall store the MCVideo user ID of the caller IE in the received PRIVATE CALL SETUP REQUEST message as caller ID;</w:t>
      </w:r>
    </w:p>
    <w:p w14:paraId="0BA569A5" w14:textId="77777777" w:rsidR="00A540B5" w:rsidRPr="00201E3B" w:rsidRDefault="00A540B5" w:rsidP="00A540B5">
      <w:pPr>
        <w:pStyle w:val="B1"/>
      </w:pPr>
      <w:r w:rsidRPr="00201E3B">
        <w:t>5)</w:t>
      </w:r>
      <w:r w:rsidRPr="00201E3B">
        <w:tab/>
        <w:t>shall store own MCVideo user ID as callee ID;</w:t>
      </w:r>
    </w:p>
    <w:p w14:paraId="63D2841B" w14:textId="77777777" w:rsidR="00A540B5" w:rsidRPr="00201E3B" w:rsidRDefault="00A540B5" w:rsidP="00A540B5">
      <w:pPr>
        <w:pStyle w:val="B1"/>
      </w:pPr>
      <w:r w:rsidRPr="00201E3B">
        <w:t>6)</w:t>
      </w:r>
      <w:r w:rsidRPr="00201E3B">
        <w:tab/>
        <w:t>if the SDP offer contains an "a=key-mgmt" attribute field with a "mikey" attribute value containing a MIKEY-SAKKE I_MESSAGE:</w:t>
      </w:r>
    </w:p>
    <w:p w14:paraId="1E22DD3F" w14:textId="77777777" w:rsidR="00A540B5" w:rsidRPr="00201E3B" w:rsidRDefault="00A540B5" w:rsidP="00A540B5">
      <w:pPr>
        <w:pStyle w:val="B2"/>
      </w:pPr>
      <w:r w:rsidRPr="00201E3B">
        <w:rPr>
          <w:lang w:eastAsia="ko-KR"/>
        </w:rPr>
        <w:t>a)</w:t>
      </w:r>
      <w:r w:rsidRPr="00201E3B">
        <w:rPr>
          <w:lang w:eastAsia="ko-KR"/>
        </w:rPr>
        <w:tab/>
        <w:t xml:space="preserve">shall extract the </w:t>
      </w:r>
      <w:r w:rsidRPr="00201E3B">
        <w:t>MCVideo ID of the originating MCVideo user from the initiator field (IDRi) of the I_MESSAGE as described in 3GPP TS 33.180 [8];</w:t>
      </w:r>
    </w:p>
    <w:p w14:paraId="3A8E80C5" w14:textId="77777777" w:rsidR="00A540B5" w:rsidRPr="00201E3B" w:rsidRDefault="00A540B5" w:rsidP="00A540B5">
      <w:pPr>
        <w:pStyle w:val="B2"/>
      </w:pPr>
      <w:r w:rsidRPr="00201E3B">
        <w:t>b)</w:t>
      </w:r>
      <w:r w:rsidRPr="00201E3B">
        <w:tab/>
        <w:t>shall convert the MCVideo ID to a UID as described in 3GPP TS 33.180 [8];</w:t>
      </w:r>
    </w:p>
    <w:p w14:paraId="07EED8F7" w14:textId="77777777" w:rsidR="00A540B5" w:rsidRPr="00201E3B" w:rsidRDefault="00A540B5" w:rsidP="00A540B5">
      <w:pPr>
        <w:pStyle w:val="B2"/>
      </w:pPr>
      <w:r w:rsidRPr="00201E3B">
        <w:t>c)</w:t>
      </w:r>
      <w:r w:rsidRPr="00201E3B">
        <w:tab/>
        <w:t>shall use the UID to validate the signature of the MIKEY-SAKKE I_MESSAGE as described in 3GPP TS 33.180 [8];</w:t>
      </w:r>
    </w:p>
    <w:p w14:paraId="71063593" w14:textId="77777777" w:rsidR="00A540B5" w:rsidRPr="00201E3B" w:rsidRDefault="00A540B5" w:rsidP="00A540B5">
      <w:pPr>
        <w:pStyle w:val="B2"/>
      </w:pPr>
      <w:r w:rsidRPr="00201E3B">
        <w:rPr>
          <w:lang w:eastAsia="ko-KR"/>
        </w:rPr>
        <w:t>d)</w:t>
      </w:r>
      <w:r w:rsidRPr="00201E3B">
        <w:rPr>
          <w:lang w:eastAsia="ko-KR"/>
        </w:rPr>
        <w:tab/>
        <w:t xml:space="preserve">if the validation of the signature failed, </w:t>
      </w:r>
      <w:r w:rsidRPr="00201E3B">
        <w:t xml:space="preserve">shall generate a </w:t>
      </w:r>
      <w:r w:rsidRPr="00201E3B">
        <w:rPr>
          <w:lang w:eastAsia="ko-KR"/>
        </w:rPr>
        <w:t xml:space="preserve">PRIVATE </w:t>
      </w:r>
      <w:r w:rsidRPr="00201E3B">
        <w:t>CALL REJECT</w:t>
      </w:r>
      <w:r w:rsidRPr="00201E3B">
        <w:rPr>
          <w:lang w:eastAsia="ko-KR"/>
        </w:rPr>
        <w:t xml:space="preserve"> </w:t>
      </w:r>
      <w:r w:rsidRPr="00201E3B">
        <w:t>message as specified in clause 17.1.8. In the PRIVATE CALL REJECT message, the MCVideo client</w:t>
      </w:r>
      <w:r w:rsidRPr="00201E3B">
        <w:rPr>
          <w:lang w:eastAsia="ko-KR"/>
        </w:rPr>
        <w:t>:</w:t>
      </w:r>
    </w:p>
    <w:p w14:paraId="16422AF0" w14:textId="77777777" w:rsidR="00A540B5" w:rsidRPr="00201E3B" w:rsidRDefault="00A540B5" w:rsidP="00A540B5">
      <w:pPr>
        <w:pStyle w:val="B3"/>
        <w:rPr>
          <w:lang w:eastAsia="ko-KR"/>
        </w:rPr>
      </w:pPr>
      <w:r w:rsidRPr="00201E3B">
        <w:rPr>
          <w:lang w:eastAsia="ko-KR"/>
        </w:rPr>
        <w:t>i)</w:t>
      </w:r>
      <w:r w:rsidRPr="00201E3B">
        <w:rPr>
          <w:lang w:eastAsia="ko-KR"/>
        </w:rPr>
        <w:tab/>
        <w:t>shall set the call identifier IE to the stored call identifier;</w:t>
      </w:r>
    </w:p>
    <w:p w14:paraId="0375E746" w14:textId="77777777" w:rsidR="00A540B5" w:rsidRPr="00201E3B" w:rsidRDefault="00A540B5" w:rsidP="00A540B5">
      <w:pPr>
        <w:pStyle w:val="B3"/>
        <w:rPr>
          <w:lang w:eastAsia="ko-KR"/>
        </w:rPr>
      </w:pPr>
      <w:r w:rsidRPr="00201E3B">
        <w:rPr>
          <w:lang w:eastAsia="ko-KR"/>
        </w:rPr>
        <w:t>ii)</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5D3610BD" w14:textId="77777777" w:rsidR="00A540B5" w:rsidRPr="00201E3B" w:rsidRDefault="00A540B5" w:rsidP="00A540B5">
      <w:pPr>
        <w:pStyle w:val="B3"/>
        <w:rPr>
          <w:lang w:eastAsia="en-US"/>
        </w:rPr>
      </w:pPr>
      <w:r w:rsidRPr="00201E3B">
        <w:t>iii)</w:t>
      </w:r>
      <w:r w:rsidRPr="00201E3B">
        <w:tab/>
        <w:t>shall set the MCVideo user ID of the callee IE with the stored callee ID;</w:t>
      </w:r>
    </w:p>
    <w:p w14:paraId="7E2D1838" w14:textId="77777777" w:rsidR="00A540B5" w:rsidRPr="00201E3B" w:rsidRDefault="00A540B5" w:rsidP="00A540B5">
      <w:pPr>
        <w:pStyle w:val="B3"/>
        <w:rPr>
          <w:lang w:eastAsia="ko-KR"/>
        </w:rPr>
      </w:pPr>
      <w:r w:rsidRPr="00201E3B">
        <w:rPr>
          <w:lang w:eastAsia="ko-KR"/>
        </w:rPr>
        <w:t>iv)</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w:t>
      </w:r>
      <w:r w:rsidRPr="00201E3B">
        <w:rPr>
          <w:lang w:eastAsia="ko-KR"/>
        </w:rPr>
        <w:lastRenderedPageBreak/>
        <w:t>3GPP TS 24.483 [4] is set to "true". Otherwise, shall set the reason IE as "E2E SECURITY CONTEXT FAILURE";</w:t>
      </w:r>
    </w:p>
    <w:p w14:paraId="23071C53" w14:textId="77777777" w:rsidR="00A540B5" w:rsidRPr="00201E3B" w:rsidRDefault="00A540B5" w:rsidP="00A540B5">
      <w:pPr>
        <w:pStyle w:val="B3"/>
        <w:rPr>
          <w:lang w:eastAsia="ko-KR"/>
        </w:rPr>
      </w:pPr>
      <w:r w:rsidRPr="00201E3B">
        <w:rPr>
          <w:lang w:eastAsia="ko-KR"/>
        </w:rPr>
        <w:t>v)</w:t>
      </w:r>
      <w:r w:rsidRPr="00201E3B">
        <w:rPr>
          <w:lang w:eastAsia="ko-KR"/>
        </w:rPr>
        <w:tab/>
        <w:t>shall send the PRIVATE CALL REJECT message in response to the request message</w:t>
      </w:r>
      <w:r w:rsidRPr="00201E3B">
        <w:t xml:space="preserve"> according to rules and procedures as specified in clause </w:t>
      </w:r>
      <w:r w:rsidRPr="00201E3B">
        <w:rPr>
          <w:lang w:eastAsia="ko-KR"/>
        </w:rPr>
        <w:t>10.3.1.1.1; and</w:t>
      </w:r>
    </w:p>
    <w:p w14:paraId="62D658EB" w14:textId="77777777" w:rsidR="00A540B5" w:rsidRPr="00201E3B" w:rsidRDefault="00A540B5" w:rsidP="00A540B5">
      <w:pPr>
        <w:pStyle w:val="B3"/>
        <w:rPr>
          <w:lang w:eastAsia="ko-KR"/>
        </w:rPr>
      </w:pPr>
      <w:r w:rsidRPr="00201E3B">
        <w:rPr>
          <w:lang w:eastAsia="ko-KR"/>
        </w:rPr>
        <w:t>vi)</w:t>
      </w:r>
      <w:r w:rsidRPr="00201E3B">
        <w:rPr>
          <w:lang w:eastAsia="ko-KR"/>
        </w:rPr>
        <w:tab/>
        <w:t>shall remain in the current state;</w:t>
      </w:r>
    </w:p>
    <w:p w14:paraId="541E151F" w14:textId="77777777" w:rsidR="00A540B5" w:rsidRPr="00201E3B" w:rsidRDefault="00A540B5" w:rsidP="00A540B5">
      <w:pPr>
        <w:pStyle w:val="B2"/>
      </w:pPr>
      <w:r w:rsidRPr="00201E3B">
        <w:t>e)</w:t>
      </w:r>
      <w:r w:rsidRPr="00201E3B">
        <w:tab/>
        <w:t xml:space="preserve">if </w:t>
      </w:r>
      <w:r w:rsidRPr="00201E3B">
        <w:rPr>
          <w:lang w:eastAsia="ko-KR"/>
        </w:rPr>
        <w:t xml:space="preserve">the validation of </w:t>
      </w:r>
      <w:r w:rsidRPr="00201E3B">
        <w:t>the signature was successful:</w:t>
      </w:r>
    </w:p>
    <w:p w14:paraId="211D39BA" w14:textId="77777777" w:rsidR="00A540B5" w:rsidRPr="00201E3B" w:rsidRDefault="00A540B5" w:rsidP="00A540B5">
      <w:pPr>
        <w:pStyle w:val="B3"/>
      </w:pPr>
      <w:r w:rsidRPr="00201E3B">
        <w:t>i)</w:t>
      </w:r>
      <w:r w:rsidRPr="00201E3B">
        <w:tab/>
        <w:t>shall extract and decrypt the encapsulated PCK using the terminating user's (KMS provisioned) UID key as described in 3GPP TS 33.180 [8];</w:t>
      </w:r>
    </w:p>
    <w:p w14:paraId="793C6AE2" w14:textId="77777777" w:rsidR="00A540B5" w:rsidRPr="00201E3B" w:rsidRDefault="00A540B5" w:rsidP="00A540B5">
      <w:pPr>
        <w:pStyle w:val="B3"/>
      </w:pPr>
      <w:r w:rsidRPr="00201E3B">
        <w:t>ii)</w:t>
      </w:r>
      <w:r w:rsidRPr="00201E3B">
        <w:tab/>
        <w:t>shall extract the PCK-ID, from the payload as specified in 3GPP TS 33.180 [8];</w:t>
      </w:r>
    </w:p>
    <w:p w14:paraId="1DDD69E6" w14:textId="77777777" w:rsidR="00A540B5" w:rsidRPr="00201E3B" w:rsidRDefault="00A540B5" w:rsidP="00A540B5">
      <w:pPr>
        <w:pStyle w:val="B3"/>
      </w:pPr>
      <w:r w:rsidRPr="00201E3B">
        <w:t>iii)</w:t>
      </w:r>
      <w:r w:rsidRPr="00201E3B">
        <w:tab/>
        <w:t>shall generate and store answer SDP based on received SDP offer IE in PRIVATE CALL SETUP REQUEST message, as defined in clause 10.3.1.1.2;</w:t>
      </w:r>
    </w:p>
    <w:p w14:paraId="52345187" w14:textId="77777777" w:rsidR="00A540B5" w:rsidRPr="00201E3B" w:rsidRDefault="00A540B5" w:rsidP="00A540B5">
      <w:pPr>
        <w:pStyle w:val="B3"/>
      </w:pPr>
      <w:r w:rsidRPr="00201E3B">
        <w:t>iv)</w:t>
      </w:r>
      <w:r w:rsidRPr="00201E3B">
        <w:tab/>
        <w:t>shall generate a PRIVATE CALL ACCEPT message as specified in clause 17.1.7. In the PRIVATE CALL ACCEPT message, the MCVideo client:</w:t>
      </w:r>
    </w:p>
    <w:p w14:paraId="3C2891FE" w14:textId="77777777" w:rsidR="00A540B5" w:rsidRPr="00201E3B" w:rsidRDefault="00A540B5" w:rsidP="00A540B5">
      <w:pPr>
        <w:pStyle w:val="B4"/>
      </w:pPr>
      <w:r w:rsidRPr="00201E3B">
        <w:t>A)</w:t>
      </w:r>
      <w:r w:rsidRPr="00201E3B">
        <w:tab/>
        <w:t>shall set the Call identifier IE to the stored call identifier; and</w:t>
      </w:r>
    </w:p>
    <w:p w14:paraId="7B7590F7" w14:textId="77777777" w:rsidR="00A540B5" w:rsidRPr="00201E3B" w:rsidRDefault="00A540B5" w:rsidP="00A540B5">
      <w:pPr>
        <w:pStyle w:val="B4"/>
      </w:pPr>
      <w:r w:rsidRPr="00201E3B">
        <w:t>B)</w:t>
      </w:r>
      <w:r w:rsidRPr="00201E3B">
        <w:tab/>
        <w:t>shall set the MCVideo user ID of the caller IE with stored caller ID.</w:t>
      </w:r>
    </w:p>
    <w:p w14:paraId="68474FCF" w14:textId="77777777" w:rsidR="00A540B5" w:rsidRPr="00201E3B" w:rsidRDefault="00A540B5" w:rsidP="00A540B5">
      <w:pPr>
        <w:pStyle w:val="B4"/>
      </w:pPr>
      <w:r w:rsidRPr="00201E3B">
        <w:t>C)</w:t>
      </w:r>
      <w:r w:rsidRPr="00201E3B">
        <w:tab/>
        <w:t>shall set the MCVideo user ID of the callee IE with stored callee ID; and</w:t>
      </w:r>
    </w:p>
    <w:p w14:paraId="12CDB09D" w14:textId="77777777" w:rsidR="00A540B5" w:rsidRPr="00201E3B" w:rsidRDefault="00A540B5" w:rsidP="00A540B5">
      <w:pPr>
        <w:pStyle w:val="B4"/>
      </w:pPr>
      <w:r w:rsidRPr="00201E3B">
        <w:t>D)</w:t>
      </w:r>
      <w:r w:rsidRPr="00201E3B">
        <w:tab/>
        <w:t>shall set the SDP answer IE with the stored answer SDP;</w:t>
      </w:r>
    </w:p>
    <w:p w14:paraId="77FD2689" w14:textId="77777777" w:rsidR="00A540B5" w:rsidRPr="00201E3B" w:rsidRDefault="00A540B5" w:rsidP="00A540B5">
      <w:pPr>
        <w:pStyle w:val="B3"/>
      </w:pPr>
      <w:r w:rsidRPr="00201E3B">
        <w:t>v)</w:t>
      </w:r>
      <w:r w:rsidRPr="00201E3B">
        <w:tab/>
        <w:t>shall send PRIVATE CALL ACCEPT message in response to the request message according to rules and procedures as specified in clause 10.3.1.1.1;</w:t>
      </w:r>
    </w:p>
    <w:p w14:paraId="45BC5C1E" w14:textId="77777777" w:rsidR="00A540B5" w:rsidRPr="00201E3B" w:rsidRDefault="00A540B5" w:rsidP="00A540B5">
      <w:pPr>
        <w:pStyle w:val="B3"/>
      </w:pPr>
      <w:r w:rsidRPr="00201E3B">
        <w:t>vi)</w:t>
      </w:r>
      <w:r w:rsidRPr="00201E3B">
        <w:tab/>
        <w:t>shall establish a media session based on the SDP body of the stored answer SDP;</w:t>
      </w:r>
    </w:p>
    <w:p w14:paraId="6626B899" w14:textId="77777777" w:rsidR="00A540B5" w:rsidRPr="00201E3B" w:rsidRDefault="00A540B5" w:rsidP="00A540B5">
      <w:pPr>
        <w:pStyle w:val="B3"/>
      </w:pPr>
      <w:r w:rsidRPr="00201E3B">
        <w:t>vii)</w:t>
      </w:r>
      <w:r w:rsidRPr="00201E3B">
        <w:tab/>
        <w:t>shall initialize the counter CFP4 with value set to 1;</w:t>
      </w:r>
    </w:p>
    <w:p w14:paraId="7684AD48" w14:textId="77777777" w:rsidR="00A540B5" w:rsidRPr="00201E3B" w:rsidRDefault="00A540B5" w:rsidP="00A540B5">
      <w:pPr>
        <w:pStyle w:val="B3"/>
      </w:pPr>
      <w:r w:rsidRPr="00201E3B">
        <w:t>viii)</w:t>
      </w:r>
      <w:r w:rsidRPr="00201E3B">
        <w:tab/>
        <w:t>shall start timer TFP4 (private call accept retransmission); and</w:t>
      </w:r>
    </w:p>
    <w:p w14:paraId="5AF88BFB" w14:textId="77777777" w:rsidR="00A540B5" w:rsidRPr="00201E3B" w:rsidRDefault="00A540B5" w:rsidP="00A540B5">
      <w:pPr>
        <w:pStyle w:val="B3"/>
      </w:pPr>
      <w:r w:rsidRPr="00201E3B">
        <w:t>ix)</w:t>
      </w:r>
      <w:r w:rsidRPr="00201E3B">
        <w:tab/>
        <w:t>shall enter the "P5: pending" state; and</w:t>
      </w:r>
    </w:p>
    <w:p w14:paraId="0C1EFA86" w14:textId="77777777" w:rsidR="00A540B5" w:rsidRPr="00201E3B" w:rsidRDefault="00A540B5" w:rsidP="00A540B5">
      <w:pPr>
        <w:pStyle w:val="NO"/>
      </w:pPr>
      <w:r w:rsidRPr="00201E3B">
        <w:t>NOTE:</w:t>
      </w:r>
      <w:r w:rsidRPr="00201E3B">
        <w:tab/>
        <w:t>With the PCK successfully shared between the originating MCVideo client and the terminating MCVideo client, both clients are able to use SRTP/SRTCP to create an end-to-end secure session.</w:t>
      </w:r>
    </w:p>
    <w:p w14:paraId="1B7D8E18" w14:textId="77777777" w:rsidR="00A540B5" w:rsidRPr="00201E3B" w:rsidRDefault="00A540B5" w:rsidP="00A540B5">
      <w:pPr>
        <w:pStyle w:val="B1"/>
      </w:pPr>
      <w:r w:rsidRPr="00201E3B">
        <w:t>7)</w:t>
      </w:r>
      <w:r w:rsidRPr="00201E3B">
        <w:tab/>
        <w:t>if the SDP offer does not contain an "a=key-mgmt" attribute, the MCVideo client:</w:t>
      </w:r>
    </w:p>
    <w:p w14:paraId="3AC0F706" w14:textId="77777777" w:rsidR="00A540B5" w:rsidRPr="00201E3B" w:rsidRDefault="00A540B5" w:rsidP="00A540B5">
      <w:pPr>
        <w:pStyle w:val="B2"/>
        <w:rPr>
          <w:lang w:eastAsia="ko-KR"/>
        </w:rPr>
      </w:pPr>
      <w:r w:rsidRPr="00201E3B">
        <w:rPr>
          <w:lang w:eastAsia="ko-KR"/>
        </w:rPr>
        <w:t>a)</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17D185E3" w14:textId="77777777" w:rsidR="00A540B5" w:rsidRPr="00201E3B" w:rsidRDefault="00A540B5" w:rsidP="00A540B5">
      <w:pPr>
        <w:pStyle w:val="B2"/>
      </w:pPr>
      <w:r w:rsidRPr="00201E3B">
        <w:rPr>
          <w:lang w:eastAsia="ko-KR"/>
        </w:rPr>
        <w:t>b)</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ACCEPT </w:t>
      </w:r>
      <w:r w:rsidRPr="00201E3B">
        <w:t>message as specified in clause 17.1.7</w:t>
      </w:r>
      <w:r w:rsidRPr="00201E3B">
        <w:rPr>
          <w:lang w:eastAsia="ko-KR"/>
        </w:rPr>
        <w:t>:</w:t>
      </w:r>
    </w:p>
    <w:p w14:paraId="5C0A0DBC" w14:textId="77777777" w:rsidR="00A540B5" w:rsidRPr="00201E3B" w:rsidRDefault="00A540B5" w:rsidP="00A540B5">
      <w:pPr>
        <w:pStyle w:val="B3"/>
        <w:rPr>
          <w:lang w:eastAsia="ko-KR"/>
        </w:rPr>
      </w:pPr>
      <w:r w:rsidRPr="00201E3B">
        <w:rPr>
          <w:lang w:eastAsia="ko-KR"/>
        </w:rPr>
        <w:t>i)</w:t>
      </w:r>
      <w:r w:rsidRPr="00201E3B">
        <w:rPr>
          <w:lang w:eastAsia="ko-KR"/>
        </w:rPr>
        <w:tab/>
        <w:t>shall set the Call identifier IE to the stored call identifier;</w:t>
      </w:r>
    </w:p>
    <w:p w14:paraId="08BDCEF3" w14:textId="77777777" w:rsidR="00A540B5" w:rsidRPr="00201E3B" w:rsidRDefault="00A540B5" w:rsidP="00A540B5">
      <w:pPr>
        <w:pStyle w:val="B3"/>
        <w:rPr>
          <w:lang w:eastAsia="ko-KR"/>
        </w:rPr>
      </w:pPr>
      <w:r w:rsidRPr="00201E3B">
        <w:rPr>
          <w:lang w:eastAsia="ko-KR"/>
        </w:rPr>
        <w:t>ii)</w:t>
      </w:r>
      <w:r w:rsidRPr="00201E3B">
        <w:rPr>
          <w:lang w:eastAsia="ko-KR"/>
        </w:rPr>
        <w:tab/>
        <w:t>shall set the MCVideo user ID of the caller IE with stored caller ID.</w:t>
      </w:r>
    </w:p>
    <w:p w14:paraId="74B8F819" w14:textId="77777777" w:rsidR="00A540B5" w:rsidRPr="00201E3B" w:rsidRDefault="00A540B5" w:rsidP="00A540B5">
      <w:pPr>
        <w:pStyle w:val="B3"/>
        <w:rPr>
          <w:lang w:eastAsia="en-US"/>
        </w:rPr>
      </w:pPr>
      <w:r w:rsidRPr="00201E3B">
        <w:t>iii)</w:t>
      </w:r>
      <w:r w:rsidRPr="00201E3B">
        <w:tab/>
        <w:t>shall set the MCVideo user ID of the callee IE with stored callee ID; and</w:t>
      </w:r>
    </w:p>
    <w:p w14:paraId="7712BD48" w14:textId="77777777" w:rsidR="00A540B5" w:rsidRPr="00201E3B" w:rsidRDefault="00A540B5" w:rsidP="00A540B5">
      <w:pPr>
        <w:pStyle w:val="B3"/>
      </w:pPr>
      <w:r w:rsidRPr="00201E3B">
        <w:t>iv)</w:t>
      </w:r>
      <w:r w:rsidRPr="00201E3B">
        <w:tab/>
        <w:t>shall set the SDP answer IE with the stored answer SDP;</w:t>
      </w:r>
    </w:p>
    <w:p w14:paraId="24F46A12" w14:textId="77777777" w:rsidR="00A540B5" w:rsidRPr="00201E3B" w:rsidRDefault="00A540B5" w:rsidP="00A540B5">
      <w:pPr>
        <w:pStyle w:val="B2"/>
        <w:rPr>
          <w:lang w:eastAsia="ko-KR"/>
        </w:rPr>
      </w:pPr>
      <w:r w:rsidRPr="00201E3B">
        <w:t>c)</w:t>
      </w:r>
      <w:r w:rsidRPr="00201E3B">
        <w:tab/>
      </w:r>
      <w:r w:rsidRPr="00201E3B">
        <w:rPr>
          <w:lang w:eastAsia="ko-KR"/>
        </w:rPr>
        <w:t>shall send PRIVATE CALL ACCEPT message in response to the request message</w:t>
      </w:r>
      <w:r w:rsidRPr="00201E3B">
        <w:t xml:space="preserve"> according to rules and procedures as specified in clause </w:t>
      </w:r>
      <w:r w:rsidRPr="00201E3B">
        <w:rPr>
          <w:lang w:eastAsia="ko-KR"/>
        </w:rPr>
        <w:t>10.3.1.1.1;</w:t>
      </w:r>
    </w:p>
    <w:p w14:paraId="4F95F234" w14:textId="77777777" w:rsidR="00A540B5" w:rsidRPr="00201E3B" w:rsidRDefault="00A540B5" w:rsidP="00A540B5">
      <w:pPr>
        <w:pStyle w:val="B2"/>
      </w:pPr>
      <w:r w:rsidRPr="00201E3B">
        <w:t>d)</w:t>
      </w:r>
      <w:r w:rsidRPr="00201E3B">
        <w:tab/>
        <w:t>shall establish a media session based on the SDP body of the stored answer SDP;</w:t>
      </w:r>
    </w:p>
    <w:p w14:paraId="4679A189" w14:textId="77777777" w:rsidR="00A540B5" w:rsidRPr="00201E3B" w:rsidRDefault="00A540B5" w:rsidP="00A540B5">
      <w:pPr>
        <w:pStyle w:val="B2"/>
      </w:pPr>
      <w:r w:rsidRPr="00201E3B">
        <w:t>e)</w:t>
      </w:r>
      <w:r w:rsidRPr="00201E3B">
        <w:tab/>
        <w:t>shall initialize the counter CFP4 with value set to 1;</w:t>
      </w:r>
    </w:p>
    <w:p w14:paraId="4336ED25" w14:textId="77777777" w:rsidR="00A540B5" w:rsidRPr="00201E3B" w:rsidRDefault="00A540B5" w:rsidP="00A540B5">
      <w:pPr>
        <w:pStyle w:val="B2"/>
      </w:pPr>
      <w:r w:rsidRPr="00201E3B">
        <w:t>f)</w:t>
      </w:r>
      <w:r w:rsidRPr="00201E3B">
        <w:tab/>
        <w:t>shall start timer TFP4 (private call accept retransmission); and</w:t>
      </w:r>
    </w:p>
    <w:p w14:paraId="2D347F42" w14:textId="77777777" w:rsidR="00A540B5" w:rsidRPr="00201E3B" w:rsidRDefault="00A540B5" w:rsidP="00A540B5">
      <w:pPr>
        <w:pStyle w:val="B2"/>
      </w:pPr>
      <w:r w:rsidRPr="00201E3B">
        <w:t>g)</w:t>
      </w:r>
      <w:r w:rsidRPr="00201E3B">
        <w:tab/>
        <w:t>shall enter the "P5: pending" state.</w:t>
      </w:r>
    </w:p>
    <w:p w14:paraId="5202C025" w14:textId="77777777" w:rsidR="00A540B5" w:rsidRPr="00201E3B" w:rsidRDefault="00A540B5" w:rsidP="00A540B5">
      <w:r w:rsidRPr="00201E3B">
        <w:lastRenderedPageBreak/>
        <w:t>[TS 24.281, clause 10.3.2.4.3.4]</w:t>
      </w:r>
    </w:p>
    <w:p w14:paraId="4E923BFC" w14:textId="77777777" w:rsidR="00A540B5" w:rsidRPr="00201E3B" w:rsidRDefault="00A540B5" w:rsidP="00A540B5">
      <w:r w:rsidRPr="00201E3B">
        <w:rPr>
          <w:lang w:eastAsia="ko-KR"/>
        </w:rPr>
        <w:t>When in the "P5: pending" state, u</w:t>
      </w:r>
      <w:r w:rsidRPr="00201E3B">
        <w:t xml:space="preserve">pon </w:t>
      </w:r>
      <w:r w:rsidRPr="00201E3B">
        <w:rPr>
          <w:lang w:eastAsia="ko-KR"/>
        </w:rPr>
        <w:t>receiving a PRIVATE CALL ACCEPT ACK message or RTP media from originating user</w:t>
      </w:r>
      <w:r w:rsidRPr="00201E3B">
        <w:t>, the MCVideo client:</w:t>
      </w:r>
    </w:p>
    <w:p w14:paraId="5B1405A4" w14:textId="77777777" w:rsidR="00A540B5" w:rsidRPr="00201E3B" w:rsidRDefault="00A540B5" w:rsidP="00A540B5">
      <w:pPr>
        <w:pStyle w:val="B1"/>
      </w:pPr>
      <w:r w:rsidRPr="00201E3B">
        <w:t>1)</w:t>
      </w:r>
      <w:r w:rsidRPr="00201E3B">
        <w:tab/>
        <w:t>shall stop timer TFP4 (private call accept retransmission);</w:t>
      </w:r>
    </w:p>
    <w:p w14:paraId="2A294F47" w14:textId="77777777" w:rsidR="00A540B5" w:rsidRPr="00201E3B" w:rsidRDefault="00A540B5" w:rsidP="00A540B5">
      <w:pPr>
        <w:pStyle w:val="B1"/>
        <w:rPr>
          <w:lang w:eastAsia="ko-KR"/>
        </w:rPr>
      </w:pPr>
      <w:r w:rsidRPr="00201E3B">
        <w:rPr>
          <w:lang w:eastAsia="ko-KR"/>
        </w:rPr>
        <w:t>2)</w:t>
      </w:r>
      <w:r w:rsidRPr="00201E3B">
        <w:tab/>
        <w:t xml:space="preserve">shall start transmission control as terminating MCVideo client </w:t>
      </w:r>
      <w:r w:rsidRPr="00201E3B">
        <w:rPr>
          <w:lang w:eastAsia="ko-KR"/>
        </w:rPr>
        <w:t xml:space="preserve">as specified in </w:t>
      </w:r>
      <w:r w:rsidRPr="00201E3B">
        <w:t>clause a.b in 3GPP TS 24.581 [5];</w:t>
      </w:r>
    </w:p>
    <w:p w14:paraId="0DD32373" w14:textId="77777777" w:rsidR="00A540B5" w:rsidRPr="00201E3B" w:rsidRDefault="00A540B5" w:rsidP="00A540B5">
      <w:pPr>
        <w:pStyle w:val="B1"/>
        <w:rPr>
          <w:lang w:eastAsia="ko-KR"/>
        </w:rPr>
      </w:pPr>
      <w:r w:rsidRPr="00201E3B">
        <w:rPr>
          <w:lang w:eastAsia="ko-KR"/>
        </w:rPr>
        <w:t>3)</w:t>
      </w:r>
      <w:r w:rsidRPr="00201E3B">
        <w:rPr>
          <w:lang w:eastAsia="ko-KR"/>
        </w:rPr>
        <w:tab/>
        <w:t xml:space="preserve">shall start timer </w:t>
      </w:r>
      <w:r w:rsidRPr="00201E3B">
        <w:t>TFP5 (max duration)</w:t>
      </w:r>
      <w:r w:rsidRPr="00201E3B">
        <w:rPr>
          <w:lang w:eastAsia="ko-KR"/>
        </w:rPr>
        <w:t>; and</w:t>
      </w:r>
    </w:p>
    <w:p w14:paraId="78039F48" w14:textId="77777777" w:rsidR="00A540B5" w:rsidRPr="00201E3B" w:rsidRDefault="00A540B5" w:rsidP="00A540B5">
      <w:pPr>
        <w:pStyle w:val="B1"/>
        <w:rPr>
          <w:lang w:eastAsia="ko-KR"/>
        </w:rPr>
      </w:pPr>
      <w:r w:rsidRPr="00201E3B">
        <w:rPr>
          <w:lang w:eastAsia="ko-KR"/>
        </w:rPr>
        <w:t>4)</w:t>
      </w:r>
      <w:r w:rsidRPr="00201E3B">
        <w:rPr>
          <w:lang w:eastAsia="ko-KR"/>
        </w:rPr>
        <w:tab/>
        <w:t xml:space="preserve">shall enter the </w:t>
      </w:r>
      <w:r w:rsidRPr="00201E3B">
        <w:t>"P4: part of ongoing call"</w:t>
      </w:r>
      <w:r w:rsidRPr="00201E3B">
        <w:rPr>
          <w:lang w:eastAsia="ko-KR"/>
        </w:rPr>
        <w:t xml:space="preserve"> state.</w:t>
      </w:r>
    </w:p>
    <w:p w14:paraId="3E028950" w14:textId="77777777" w:rsidR="00A540B5" w:rsidRPr="00201E3B" w:rsidRDefault="00A540B5" w:rsidP="00A540B5">
      <w:r w:rsidRPr="00201E3B">
        <w:t>[TS 24.281, clause 10.3.2.4.5.4]</w:t>
      </w:r>
    </w:p>
    <w:p w14:paraId="025A9B28" w14:textId="77777777" w:rsidR="00A540B5" w:rsidRPr="00201E3B" w:rsidRDefault="00A540B5" w:rsidP="00A540B5">
      <w:pPr>
        <w:rPr>
          <w:lang w:eastAsia="ko-KR"/>
        </w:rPr>
      </w:pPr>
      <w:r w:rsidRPr="00201E3B">
        <w:rPr>
          <w:lang w:eastAsia="ko-KR"/>
        </w:rPr>
        <w:t>When in the "P4: part of ongoing call" state</w:t>
      </w:r>
      <w:r w:rsidRPr="00201E3B">
        <w:t>,</w:t>
      </w:r>
      <w:r w:rsidRPr="00201E3B">
        <w:rPr>
          <w:lang w:eastAsia="ko-KR"/>
        </w:rPr>
        <w:t xml:space="preserve"> u</w:t>
      </w:r>
      <w:r w:rsidRPr="00201E3B">
        <w:t xml:space="preserve">pon </w:t>
      </w:r>
      <w:r w:rsidRPr="00201E3B">
        <w:rPr>
          <w:lang w:eastAsia="ko-KR"/>
        </w:rPr>
        <w:t>receiving a PRIVATE CALL RELEASE message</w:t>
      </w:r>
      <w:r w:rsidRPr="00201E3B">
        <w:t>, the MCVideo client:</w:t>
      </w:r>
    </w:p>
    <w:p w14:paraId="68FEFFE2"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CALL</w:t>
      </w:r>
      <w:r w:rsidRPr="00201E3B">
        <w:rPr>
          <w:lang w:eastAsia="ko-KR"/>
        </w:rPr>
        <w:t xml:space="preserve"> RELEASE ACK m</w:t>
      </w:r>
      <w:r w:rsidRPr="00201E3B">
        <w:t>essage as specified in clause 17.1.10</w:t>
      </w:r>
      <w:r w:rsidRPr="00201E3B">
        <w:rPr>
          <w:lang w:eastAsia="ko-KR"/>
        </w:rPr>
        <w:t>;</w:t>
      </w:r>
    </w:p>
    <w:p w14:paraId="19AB5D5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5E28B416" w14:textId="77777777" w:rsidR="00A540B5" w:rsidRPr="00201E3B" w:rsidRDefault="00A540B5" w:rsidP="00A540B5">
      <w:pPr>
        <w:pStyle w:val="B2"/>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t>
      </w:r>
      <w:r w:rsidRPr="00201E3B">
        <w:t>the stored caller ID; and</w:t>
      </w:r>
    </w:p>
    <w:p w14:paraId="5A9195E5" w14:textId="77777777" w:rsidR="00A540B5" w:rsidRPr="00201E3B" w:rsidRDefault="00A540B5" w:rsidP="00A540B5">
      <w:pPr>
        <w:pStyle w:val="B2"/>
      </w:pPr>
      <w:r w:rsidRPr="00201E3B">
        <w:t>c)</w:t>
      </w:r>
      <w:r w:rsidRPr="00201E3B">
        <w:tab/>
        <w:t>shall set the MCVideo user ID of the callee IE with the stored callee ID.</w:t>
      </w:r>
    </w:p>
    <w:p w14:paraId="1E304D3B"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RELEASE ACK message in response to the request message</w:t>
      </w:r>
      <w:r w:rsidRPr="00201E3B">
        <w:t xml:space="preserve"> according to rules and procedures as specified in clause </w:t>
      </w:r>
      <w:r w:rsidRPr="00201E3B">
        <w:rPr>
          <w:lang w:eastAsia="ko-KR"/>
        </w:rPr>
        <w:t>10.3.1.1.1;</w:t>
      </w:r>
    </w:p>
    <w:p w14:paraId="3E0F9E82" w14:textId="77777777" w:rsidR="00A540B5" w:rsidRPr="00201E3B" w:rsidRDefault="00A540B5" w:rsidP="00A540B5">
      <w:pPr>
        <w:pStyle w:val="B1"/>
      </w:pPr>
      <w:r w:rsidRPr="00201E3B">
        <w:t>3)</w:t>
      </w:r>
      <w:r w:rsidRPr="00201E3B">
        <w:tab/>
        <w:t>shall terminate the media session for private call;</w:t>
      </w:r>
    </w:p>
    <w:p w14:paraId="7840C567" w14:textId="77777777" w:rsidR="00A540B5" w:rsidRPr="00201E3B" w:rsidRDefault="00A540B5" w:rsidP="00A540B5">
      <w:pPr>
        <w:pStyle w:val="B1"/>
      </w:pPr>
      <w:r w:rsidRPr="00201E3B">
        <w:t>4)</w:t>
      </w:r>
      <w:r w:rsidRPr="00201E3B">
        <w:tab/>
        <w:t>shall start timer TFP7</w:t>
      </w:r>
      <w:r w:rsidRPr="00201E3B">
        <w:rPr>
          <w:lang w:eastAsia="ko-KR"/>
        </w:rPr>
        <w:t xml:space="preserve"> (waiting for any message with same call identifier)</w:t>
      </w:r>
      <w:r w:rsidRPr="00201E3B">
        <w:t>; and</w:t>
      </w:r>
    </w:p>
    <w:p w14:paraId="67E1FB00" w14:textId="77777777" w:rsidR="00A540B5" w:rsidRPr="00201E3B" w:rsidRDefault="00A540B5" w:rsidP="00A540B5">
      <w:pPr>
        <w:pStyle w:val="B1"/>
      </w:pPr>
      <w:r w:rsidRPr="00201E3B">
        <w:t>5)</w:t>
      </w:r>
      <w:r w:rsidRPr="00201E3B">
        <w:tab/>
        <w:t>shall enter the "P1: ignoring same call id" state.</w:t>
      </w:r>
    </w:p>
    <w:p w14:paraId="63670F22" w14:textId="77777777" w:rsidR="00A540B5" w:rsidRPr="00201E3B" w:rsidRDefault="00A540B5" w:rsidP="00A540B5">
      <w:r w:rsidRPr="00201E3B">
        <w:t>[TS 24.281, clause 10.3.2.4.5.7]</w:t>
      </w:r>
    </w:p>
    <w:p w14:paraId="03BC66EB"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6DC4F77F" w14:textId="77777777" w:rsidR="00A540B5" w:rsidRPr="00201E3B" w:rsidRDefault="00A540B5" w:rsidP="00A540B5">
      <w:pPr>
        <w:pStyle w:val="B1"/>
      </w:pPr>
      <w:r w:rsidRPr="00201E3B">
        <w:t>1)</w:t>
      </w:r>
      <w:r w:rsidRPr="00201E3B">
        <w:tab/>
        <w:t>shall clear the stored call identifier; and</w:t>
      </w:r>
    </w:p>
    <w:p w14:paraId="3857B0D5"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1727B239" w14:textId="77777777" w:rsidR="00A540B5" w:rsidRPr="00201E3B" w:rsidRDefault="00A540B5" w:rsidP="00A540B5">
      <w:r w:rsidRPr="00201E3B">
        <w:t>[TS 24.581, clause 7.2.3.2.4]</w:t>
      </w:r>
    </w:p>
    <w:p w14:paraId="68ECFC30" w14:textId="77777777" w:rsidR="00A540B5" w:rsidRPr="00201E3B" w:rsidRDefault="00A540B5" w:rsidP="00A540B5">
      <w:r w:rsidRPr="00201E3B">
        <w:t xml:space="preserve">When an MCVideo </w:t>
      </w:r>
      <w:r w:rsidRPr="00201E3B">
        <w:rPr>
          <w:lang w:eastAsia="ko-KR"/>
        </w:rPr>
        <w:t xml:space="preserve">private </w:t>
      </w:r>
      <w:r w:rsidRPr="00201E3B">
        <w:t>call is established the terminating transmission participant:</w:t>
      </w:r>
    </w:p>
    <w:p w14:paraId="6693A237"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48C2FD95" w14:textId="77777777" w:rsidR="00A540B5" w:rsidRPr="00201E3B" w:rsidRDefault="00A540B5" w:rsidP="00A540B5">
      <w:pPr>
        <w:pStyle w:val="B1"/>
      </w:pPr>
      <w:r w:rsidRPr="00201E3B">
        <w:t>2.</w:t>
      </w:r>
      <w:r w:rsidRPr="00201E3B">
        <w:tab/>
        <w:t>shall start timer T203(End of RTP media); and</w:t>
      </w:r>
    </w:p>
    <w:p w14:paraId="7B8722A7" w14:textId="77777777" w:rsidR="00A540B5" w:rsidRPr="00201E3B" w:rsidRDefault="00A540B5" w:rsidP="00A540B5">
      <w:pPr>
        <w:pStyle w:val="B1"/>
        <w:rPr>
          <w:lang w:eastAsia="ko-KR"/>
        </w:rPr>
      </w:pPr>
      <w:r w:rsidRPr="00201E3B">
        <w:rPr>
          <w:lang w:eastAsia="ko-KR"/>
        </w:rPr>
        <w:t>3</w:t>
      </w:r>
      <w:r w:rsidRPr="00201E3B">
        <w:t>.</w:t>
      </w:r>
      <w:r w:rsidRPr="00201E3B">
        <w:tab/>
        <w:t xml:space="preserve">shall enter 'O: </w:t>
      </w:r>
      <w:r w:rsidRPr="00201E3B">
        <w:rPr>
          <w:lang w:eastAsia="ko-KR"/>
        </w:rPr>
        <w:t>has no permission</w:t>
      </w:r>
      <w:r w:rsidRPr="00201E3B">
        <w:t>' state.</w:t>
      </w:r>
    </w:p>
    <w:p w14:paraId="0A496598" w14:textId="77777777" w:rsidR="00A540B5" w:rsidRPr="00201E3B" w:rsidRDefault="00A540B5" w:rsidP="00A540B5">
      <w:r w:rsidRPr="00201E3B">
        <w:t>[TS 24.581, clause 7.2.3.4.2]</w:t>
      </w:r>
    </w:p>
    <w:p w14:paraId="3CCB34B0" w14:textId="77777777" w:rsidR="00A540B5" w:rsidRPr="00201E3B" w:rsidRDefault="00A540B5" w:rsidP="00A540B5">
      <w:pPr>
        <w:rPr>
          <w:lang w:eastAsia="ko-KR"/>
        </w:rPr>
      </w:pPr>
      <w:r w:rsidRPr="00201E3B">
        <w:rPr>
          <w:lang w:eastAsia="ko-KR"/>
        </w:rPr>
        <w:t>If the transmission participant receives an indication from the MCVideo user that the MCVideo user wants to send media, the transmission participant:</w:t>
      </w:r>
    </w:p>
    <w:p w14:paraId="5AB10DD1" w14:textId="77777777" w:rsidR="00A540B5" w:rsidRPr="00201E3B" w:rsidRDefault="00A540B5" w:rsidP="00A540B5">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556BE883" w14:textId="77777777" w:rsidR="00A540B5" w:rsidRPr="00201E3B" w:rsidRDefault="00A540B5" w:rsidP="00A540B5">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7C3BE69" w14:textId="77777777" w:rsidR="00A540B5" w:rsidRPr="00201E3B" w:rsidRDefault="00A540B5" w:rsidP="00A540B5">
      <w:pPr>
        <w:pStyle w:val="B2"/>
        <w:rPr>
          <w:lang w:eastAsia="ko-KR"/>
        </w:rPr>
      </w:pPr>
      <w:r w:rsidRPr="00201E3B">
        <w:t>b.</w:t>
      </w:r>
      <w:r w:rsidRPr="00201E3B">
        <w:tab/>
        <w:t>shall include the MCVideo ID of the MCVideo user in the User ID field; and</w:t>
      </w:r>
    </w:p>
    <w:p w14:paraId="1B6C8D4D"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2E757D91" w14:textId="77777777" w:rsidR="00A540B5" w:rsidRPr="00201E3B" w:rsidRDefault="00A540B5" w:rsidP="00A540B5">
      <w:pPr>
        <w:pStyle w:val="B1"/>
        <w:rPr>
          <w:lang w:eastAsia="ko-KR"/>
        </w:rPr>
      </w:pPr>
      <w:r w:rsidRPr="00201E3B">
        <w:rPr>
          <w:lang w:eastAsia="ko-KR"/>
        </w:rPr>
        <w:lastRenderedPageBreak/>
        <w:t>2.</w:t>
      </w:r>
      <w:r w:rsidRPr="00201E3B">
        <w:rPr>
          <w:lang w:eastAsia="ko-KR"/>
        </w:rPr>
        <w:tab/>
        <w:t>shall initialise the counter C201 (Transmission request) with value set to 1;</w:t>
      </w:r>
    </w:p>
    <w:p w14:paraId="6C5EFF29" w14:textId="77777777" w:rsidR="00A540B5" w:rsidRPr="00201E3B" w:rsidRDefault="00A540B5" w:rsidP="00A540B5">
      <w:pPr>
        <w:pStyle w:val="B1"/>
        <w:rPr>
          <w:lang w:eastAsia="ko-KR"/>
        </w:rPr>
      </w:pPr>
      <w:r w:rsidRPr="00201E3B">
        <w:rPr>
          <w:lang w:eastAsia="ko-KR"/>
        </w:rPr>
        <w:t>3.</w:t>
      </w:r>
      <w:r w:rsidRPr="00201E3B">
        <w:rPr>
          <w:lang w:eastAsia="ko-KR"/>
        </w:rPr>
        <w:tab/>
        <w:t>shall start timer T201 (Transmission Request); and</w:t>
      </w:r>
    </w:p>
    <w:p w14:paraId="136FBFC8" w14:textId="77777777" w:rsidR="00A540B5" w:rsidRPr="00201E3B" w:rsidRDefault="00A540B5" w:rsidP="00A540B5">
      <w:pPr>
        <w:pStyle w:val="B1"/>
        <w:rPr>
          <w:lang w:eastAsia="ko-KR"/>
        </w:rPr>
      </w:pPr>
      <w:r w:rsidRPr="00201E3B">
        <w:rPr>
          <w:lang w:eastAsia="ko-KR"/>
        </w:rPr>
        <w:t>4.</w:t>
      </w:r>
      <w:r w:rsidRPr="00201E3B">
        <w:rPr>
          <w:lang w:eastAsia="ko-KR"/>
        </w:rPr>
        <w:tab/>
        <w:t>shall enter 'O: pending request' state.</w:t>
      </w:r>
    </w:p>
    <w:p w14:paraId="411D271C" w14:textId="77777777" w:rsidR="00A540B5" w:rsidRPr="00201E3B" w:rsidRDefault="00A540B5" w:rsidP="00A540B5">
      <w:r w:rsidRPr="00201E3B">
        <w:t>[TS 24.581, clause 7.2.3.7.8]</w:t>
      </w:r>
    </w:p>
    <w:p w14:paraId="167233A4" w14:textId="77777777" w:rsidR="00A540B5" w:rsidRPr="00201E3B" w:rsidRDefault="00A540B5" w:rsidP="00A540B5">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3633E595" w14:textId="77777777" w:rsidR="00A540B5" w:rsidRPr="00201E3B" w:rsidRDefault="00A540B5" w:rsidP="00A540B5">
      <w:pPr>
        <w:pStyle w:val="B1"/>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7FFB5825" w14:textId="77777777" w:rsidR="00A540B5" w:rsidRPr="00201E3B" w:rsidRDefault="00A540B5" w:rsidP="00A540B5">
      <w:pPr>
        <w:pStyle w:val="B1"/>
      </w:pPr>
      <w:r w:rsidRPr="00201E3B">
        <w:t>2.</w:t>
      </w:r>
      <w:r w:rsidRPr="00201E3B">
        <w:tab/>
        <w:t>clear the stored current transmission arbitrator;</w:t>
      </w:r>
    </w:p>
    <w:p w14:paraId="68718D88" w14:textId="77777777" w:rsidR="00A540B5" w:rsidRPr="00201E3B" w:rsidRDefault="00A540B5" w:rsidP="00A540B5">
      <w:pPr>
        <w:pStyle w:val="B1"/>
        <w:rPr>
          <w:lang w:eastAsia="ko-KR"/>
        </w:rPr>
      </w:pPr>
      <w:r w:rsidRPr="00201E3B">
        <w:rPr>
          <w:lang w:eastAsia="ko-KR"/>
        </w:rPr>
        <w:t>3.</w:t>
      </w:r>
      <w:r w:rsidRPr="00201E3B">
        <w:rPr>
          <w:lang w:eastAsia="ko-KR"/>
        </w:rPr>
        <w:tab/>
        <w:t>shall store the transmitter list of the Transmission Granted message;</w:t>
      </w:r>
    </w:p>
    <w:p w14:paraId="674F919D" w14:textId="77777777" w:rsidR="00A540B5" w:rsidRPr="00201E3B" w:rsidRDefault="00A540B5" w:rsidP="00A540B5">
      <w:pPr>
        <w:pStyle w:val="B1"/>
      </w:pPr>
      <w:r w:rsidRPr="00201E3B">
        <w:t>4.</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729233DC" w14:textId="77777777" w:rsidR="00A540B5" w:rsidRPr="00201E3B" w:rsidRDefault="00A540B5" w:rsidP="00A540B5">
      <w:pPr>
        <w:pStyle w:val="B1"/>
        <w:rPr>
          <w:lang w:eastAsia="ko-KR"/>
        </w:rPr>
      </w:pPr>
      <w:r w:rsidRPr="00201E3B">
        <w:rPr>
          <w:lang w:eastAsia="ko-KR"/>
        </w:rPr>
        <w:t>5</w:t>
      </w:r>
      <w:r w:rsidRPr="00201E3B">
        <w:t>.</w:t>
      </w:r>
      <w:r w:rsidRPr="00201E3B">
        <w:tab/>
        <w:t>shall enter 'O: has permission</w:t>
      </w:r>
      <w:r w:rsidRPr="00201E3B">
        <w:rPr>
          <w:lang w:eastAsia="ko-KR"/>
        </w:rPr>
        <w:t>'</w:t>
      </w:r>
      <w:r w:rsidRPr="00201E3B">
        <w:t xml:space="preserve"> state</w:t>
      </w:r>
      <w:r w:rsidRPr="00201E3B">
        <w:rPr>
          <w:lang w:eastAsia="ko-KR"/>
        </w:rPr>
        <w:t>.</w:t>
      </w:r>
    </w:p>
    <w:p w14:paraId="6DDC7A7A" w14:textId="77777777" w:rsidR="00A540B5" w:rsidRPr="00201E3B" w:rsidRDefault="00A540B5" w:rsidP="00A540B5">
      <w:r w:rsidRPr="00201E3B">
        <w:t>[TS 24.581, clause 7.2.3.6.4]</w:t>
      </w:r>
    </w:p>
    <w:p w14:paraId="3E538864"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the transmission participant:</w:t>
      </w:r>
    </w:p>
    <w:p w14:paraId="25A437BA" w14:textId="77777777" w:rsidR="00A540B5" w:rsidRPr="00201E3B" w:rsidRDefault="00A540B5" w:rsidP="00A540B5">
      <w:pPr>
        <w:pStyle w:val="B1"/>
      </w:pPr>
      <w:r w:rsidRPr="00201E3B">
        <w:t>1.</w:t>
      </w:r>
      <w:r w:rsidRPr="00201E3B">
        <w:tab/>
        <w:t>shall stop timer T206 (Stop talking warning), if running;</w:t>
      </w:r>
    </w:p>
    <w:p w14:paraId="27FA946B" w14:textId="77777777" w:rsidR="00A540B5" w:rsidRPr="00201E3B" w:rsidRDefault="00A540B5" w:rsidP="00A540B5">
      <w:pPr>
        <w:pStyle w:val="B1"/>
      </w:pPr>
      <w:r w:rsidRPr="00201E3B">
        <w:t>2.</w:t>
      </w:r>
      <w:r w:rsidRPr="00201E3B">
        <w:tab/>
        <w:t>shall stop timer T207 (Stop talking), if running;</w:t>
      </w:r>
    </w:p>
    <w:p w14:paraId="531C890A" w14:textId="77777777" w:rsidR="00A540B5" w:rsidRPr="00201E3B" w:rsidRDefault="00A540B5" w:rsidP="00A540B5">
      <w:pPr>
        <w:pStyle w:val="B1"/>
      </w:pPr>
      <w:r w:rsidRPr="00201E3B">
        <w:t>3.</w:t>
      </w:r>
      <w:r w:rsidRPr="00201E3B">
        <w:tab/>
        <w:t xml:space="preserve">shall send a Transmission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Release message:</w:t>
      </w:r>
    </w:p>
    <w:p w14:paraId="08C21901"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9460313" w14:textId="77777777" w:rsidR="00A540B5" w:rsidRPr="00201E3B" w:rsidRDefault="00A540B5" w:rsidP="00A540B5">
      <w:pPr>
        <w:pStyle w:val="B2"/>
      </w:pPr>
      <w:r w:rsidRPr="00201E3B">
        <w:t>b.</w:t>
      </w:r>
      <w:r w:rsidRPr="00201E3B">
        <w:tab/>
        <w:t xml:space="preserve">if the session is not initiated as a broadcast group call with the B-bit set to '1' (Broadcast group call), shall include a Transmission Indicator field set to '0' (normal call); </w:t>
      </w:r>
      <w:r w:rsidRPr="00201E3B">
        <w:rPr>
          <w:lang w:eastAsia="ko-KR"/>
        </w:rPr>
        <w:t>and</w:t>
      </w:r>
    </w:p>
    <w:p w14:paraId="2DF09CDC" w14:textId="77777777" w:rsidR="00A540B5" w:rsidRPr="00201E3B" w:rsidRDefault="00A540B5" w:rsidP="00A540B5">
      <w:pPr>
        <w:pStyle w:val="B1"/>
      </w:pPr>
      <w:r w:rsidRPr="00201E3B">
        <w:rPr>
          <w:lang w:eastAsia="ko-KR"/>
        </w:rPr>
        <w:t>4.</w:t>
      </w:r>
      <w:r w:rsidRPr="00201E3B">
        <w:rPr>
          <w:lang w:eastAsia="ko-KR"/>
        </w:rPr>
        <w:tab/>
      </w:r>
      <w:r w:rsidRPr="00201E3B">
        <w:t>shall enter 'O: has no permission' state.</w:t>
      </w:r>
    </w:p>
    <w:p w14:paraId="02BE7D2A" w14:textId="77777777" w:rsidR="00A540B5" w:rsidRPr="00201E3B" w:rsidRDefault="00A540B5" w:rsidP="00A540B5">
      <w:pPr>
        <w:pStyle w:val="H6"/>
      </w:pPr>
      <w:r w:rsidRPr="00201E3B">
        <w:t>7.2.2.3</w:t>
      </w:r>
      <w:r w:rsidRPr="00201E3B">
        <w:tab/>
        <w:t>Test description</w:t>
      </w:r>
    </w:p>
    <w:p w14:paraId="60D4748B" w14:textId="77777777" w:rsidR="00A540B5" w:rsidRPr="00201E3B" w:rsidRDefault="00A540B5" w:rsidP="00A540B5">
      <w:pPr>
        <w:pStyle w:val="H6"/>
      </w:pPr>
      <w:r w:rsidRPr="00201E3B">
        <w:t>7.2.2.3.1</w:t>
      </w:r>
      <w:r w:rsidRPr="00201E3B">
        <w:tab/>
        <w:t>Pre-test conditions</w:t>
      </w:r>
    </w:p>
    <w:p w14:paraId="5187F2DB" w14:textId="77777777" w:rsidR="00A540B5" w:rsidRPr="00201E3B" w:rsidRDefault="00A540B5" w:rsidP="00A540B5">
      <w:pPr>
        <w:pStyle w:val="H6"/>
      </w:pPr>
      <w:r w:rsidRPr="00201E3B">
        <w:t>System Simulator:</w:t>
      </w:r>
    </w:p>
    <w:p w14:paraId="677C9DCA" w14:textId="77777777" w:rsidR="00A540B5" w:rsidRPr="00201E3B" w:rsidRDefault="00A540B5" w:rsidP="00A540B5">
      <w:pPr>
        <w:pStyle w:val="B1"/>
      </w:pPr>
      <w:r w:rsidRPr="00201E3B">
        <w:t>-</w:t>
      </w:r>
      <w:r w:rsidRPr="00201E3B">
        <w:tab/>
      </w:r>
      <w:r w:rsidRPr="00201E3B">
        <w:rPr>
          <w:color w:val="000000"/>
        </w:rPr>
        <w:t>SS-UE1 (MCVideo Client)</w:t>
      </w:r>
    </w:p>
    <w:p w14:paraId="32BE2D3E"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4DA7BB7"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0CC8ED4E"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3448A4D" w14:textId="77777777" w:rsidR="00A540B5" w:rsidRPr="00201E3B" w:rsidRDefault="00A540B5" w:rsidP="00A540B5">
      <w:pPr>
        <w:pStyle w:val="B1"/>
      </w:pPr>
      <w:r w:rsidRPr="00201E3B">
        <w:t>-</w:t>
      </w:r>
      <w:r w:rsidRPr="00201E3B">
        <w:tab/>
      </w:r>
      <w:r w:rsidRPr="00201E3B">
        <w:rPr>
          <w:color w:val="000000"/>
        </w:rPr>
        <w:t>SS-NW (MCVideo server)</w:t>
      </w:r>
    </w:p>
    <w:p w14:paraId="477A71F5" w14:textId="77777777" w:rsidR="00A540B5" w:rsidRPr="00201E3B" w:rsidRDefault="00A540B5" w:rsidP="00A540B5">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729082" w14:textId="77777777" w:rsidR="00A540B5" w:rsidRPr="00201E3B" w:rsidRDefault="00A540B5" w:rsidP="00A540B5">
      <w:pPr>
        <w:pStyle w:val="NO"/>
        <w:rPr>
          <w:color w:val="000000"/>
        </w:rPr>
      </w:pPr>
      <w:r w:rsidRPr="00201E3B">
        <w:rPr>
          <w:color w:val="000000"/>
        </w:rPr>
        <w:lastRenderedPageBreak/>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291E902A" w14:textId="77777777" w:rsidR="00A540B5" w:rsidRPr="00201E3B" w:rsidRDefault="00A540B5" w:rsidP="00A540B5">
      <w:pPr>
        <w:pStyle w:val="H6"/>
      </w:pPr>
      <w:r w:rsidRPr="00201E3B">
        <w:t>IUT:</w:t>
      </w:r>
    </w:p>
    <w:p w14:paraId="148D52EF" w14:textId="77777777" w:rsidR="00A540B5" w:rsidRPr="00201E3B" w:rsidRDefault="00A540B5" w:rsidP="00A540B5">
      <w:pPr>
        <w:pStyle w:val="B1"/>
      </w:pPr>
      <w:r w:rsidRPr="00201E3B">
        <w:t>-</w:t>
      </w:r>
      <w:r w:rsidRPr="00201E3B">
        <w:tab/>
        <w:t>UE (MCVideo Client)</w:t>
      </w:r>
    </w:p>
    <w:p w14:paraId="0CB34CBB" w14:textId="77777777" w:rsidR="00A540B5" w:rsidRPr="00201E3B" w:rsidRDefault="00A540B5" w:rsidP="00A540B5">
      <w:pPr>
        <w:pStyle w:val="B1"/>
      </w:pPr>
      <w:r w:rsidRPr="00201E3B">
        <w:t>-</w:t>
      </w:r>
      <w:r w:rsidRPr="00201E3B">
        <w:tab/>
        <w:t>The test USIM set as defined in TS 36.579-1 [2], subclause 5.5.10 is inserted.</w:t>
      </w:r>
    </w:p>
    <w:p w14:paraId="5593545C"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01830A1" w14:textId="77777777" w:rsidR="00A540B5" w:rsidRPr="00201E3B" w:rsidRDefault="00A540B5" w:rsidP="00A540B5">
      <w:pPr>
        <w:pStyle w:val="H6"/>
      </w:pPr>
      <w:r w:rsidRPr="00201E3B">
        <w:t>Preamble:</w:t>
      </w:r>
    </w:p>
    <w:p w14:paraId="0B0E56D9" w14:textId="5379B5E9"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40268BD0"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21CE8142"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0A417A86" w14:textId="77777777" w:rsidR="00A540B5" w:rsidRPr="00201E3B" w:rsidRDefault="00A540B5" w:rsidP="00A540B5">
      <w:pPr>
        <w:pStyle w:val="B1"/>
      </w:pPr>
      <w:r w:rsidRPr="00201E3B">
        <w:t>-</w:t>
      </w:r>
      <w:r w:rsidRPr="00201E3B">
        <w:tab/>
        <w:t>The UE is switched-off.</w:t>
      </w:r>
    </w:p>
    <w:p w14:paraId="0D062D57" w14:textId="77777777" w:rsidR="00A540B5" w:rsidRPr="00201E3B" w:rsidRDefault="00A540B5" w:rsidP="00A540B5">
      <w:pPr>
        <w:pStyle w:val="B1"/>
      </w:pPr>
      <w:r w:rsidRPr="00201E3B">
        <w:t>-</w:t>
      </w:r>
      <w:r w:rsidRPr="00201E3B">
        <w:tab/>
        <w:t>UE States at the end of the preamble</w:t>
      </w:r>
    </w:p>
    <w:p w14:paraId="41062119" w14:textId="77777777" w:rsidR="00A540B5" w:rsidRPr="00201E3B" w:rsidRDefault="00A540B5" w:rsidP="00A540B5">
      <w:pPr>
        <w:pStyle w:val="B2"/>
      </w:pPr>
      <w:r w:rsidRPr="00201E3B">
        <w:t>-</w:t>
      </w:r>
      <w:r w:rsidRPr="00201E3B">
        <w:tab/>
        <w:t>The UE is in state 'switched-off'.</w:t>
      </w:r>
    </w:p>
    <w:p w14:paraId="2330824B" w14:textId="77777777" w:rsidR="00A540B5" w:rsidRPr="00201E3B" w:rsidRDefault="00A540B5" w:rsidP="00A540B5">
      <w:pPr>
        <w:pStyle w:val="H6"/>
      </w:pPr>
      <w:r w:rsidRPr="00201E3B">
        <w:lastRenderedPageBreak/>
        <w:t>7.2.2.3.2</w:t>
      </w:r>
      <w:r w:rsidRPr="00201E3B">
        <w:tab/>
        <w:t>Test procedure sequence</w:t>
      </w:r>
    </w:p>
    <w:p w14:paraId="1703324B" w14:textId="77777777" w:rsidR="00A540B5" w:rsidRPr="00201E3B" w:rsidRDefault="00A540B5" w:rsidP="00A540B5">
      <w:pPr>
        <w:pStyle w:val="TH"/>
      </w:pPr>
      <w:r w:rsidRPr="00201E3B">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31C3B40F" w14:textId="77777777" w:rsidTr="00A540B5">
        <w:tc>
          <w:tcPr>
            <w:tcW w:w="648" w:type="dxa"/>
            <w:tcBorders>
              <w:top w:val="single" w:sz="4" w:space="0" w:color="auto"/>
              <w:left w:val="single" w:sz="4" w:space="0" w:color="auto"/>
              <w:bottom w:val="nil"/>
              <w:right w:val="single" w:sz="4" w:space="0" w:color="auto"/>
            </w:tcBorders>
            <w:hideMark/>
          </w:tcPr>
          <w:p w14:paraId="70AD1FD0"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CAA7416"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2343DD7"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93556BE"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6E4D97C1"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166E6D20" w14:textId="77777777" w:rsidTr="00A540B5">
        <w:tc>
          <w:tcPr>
            <w:tcW w:w="648" w:type="dxa"/>
            <w:tcBorders>
              <w:top w:val="nil"/>
              <w:left w:val="single" w:sz="4" w:space="0" w:color="auto"/>
              <w:bottom w:val="single" w:sz="4" w:space="0" w:color="auto"/>
              <w:right w:val="single" w:sz="4" w:space="0" w:color="auto"/>
            </w:tcBorders>
          </w:tcPr>
          <w:p w14:paraId="3BDF817C"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8774A51"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36AB7DA"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101C0967"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EA17AC7"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3EFED46" w14:textId="77777777" w:rsidR="00A540B5" w:rsidRPr="00201E3B" w:rsidRDefault="00A540B5">
            <w:pPr>
              <w:pStyle w:val="TAH"/>
              <w:spacing w:line="256" w:lineRule="auto"/>
              <w:rPr>
                <w:lang w:eastAsia="en-US"/>
              </w:rPr>
            </w:pPr>
          </w:p>
        </w:tc>
      </w:tr>
      <w:tr w:rsidR="00A540B5" w:rsidRPr="00201E3B" w14:paraId="5961BA4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55D1E2C"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005B44A5"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48652C6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66648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2BA53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6D6FAB" w14:textId="77777777" w:rsidR="00A540B5" w:rsidRPr="00201E3B" w:rsidRDefault="00A540B5">
            <w:pPr>
              <w:pStyle w:val="TAC"/>
              <w:spacing w:line="256" w:lineRule="auto"/>
              <w:rPr>
                <w:lang w:eastAsia="en-US"/>
              </w:rPr>
            </w:pPr>
            <w:r w:rsidRPr="00201E3B">
              <w:rPr>
                <w:lang w:eastAsia="en-US"/>
              </w:rPr>
              <w:t>-</w:t>
            </w:r>
          </w:p>
        </w:tc>
      </w:tr>
      <w:tr w:rsidR="00A540B5" w:rsidRPr="00201E3B" w14:paraId="50D9966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5350B3E"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EFD1940" w14:textId="77777777" w:rsidR="00A540B5" w:rsidRPr="00201E3B" w:rsidRDefault="00A540B5">
            <w:pPr>
              <w:pStyle w:val="TAN"/>
              <w:spacing w:line="256" w:lineRule="auto"/>
              <w:rPr>
                <w:lang w:eastAsia="en-US"/>
              </w:rPr>
            </w:pPr>
            <w:r w:rsidRPr="00201E3B">
              <w:rPr>
                <w:lang w:eastAsia="en-US"/>
              </w:rPr>
              <w:t>Trigger the UE to reset UTC time and location.</w:t>
            </w:r>
          </w:p>
          <w:p w14:paraId="3EBE69EB" w14:textId="77777777" w:rsidR="00A540B5" w:rsidRPr="00201E3B" w:rsidRDefault="00A540B5">
            <w:pPr>
              <w:pStyle w:val="TAN"/>
              <w:spacing w:line="256" w:lineRule="auto"/>
              <w:rPr>
                <w:lang w:eastAsia="en-US"/>
              </w:rPr>
            </w:pPr>
          </w:p>
          <w:p w14:paraId="29F222A8"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928490B"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8705D0"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F6B5B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A6B77B" w14:textId="77777777" w:rsidR="00A540B5" w:rsidRPr="00201E3B" w:rsidRDefault="00A540B5">
            <w:pPr>
              <w:pStyle w:val="TAC"/>
              <w:spacing w:line="256" w:lineRule="auto"/>
              <w:rPr>
                <w:lang w:eastAsia="en-US"/>
              </w:rPr>
            </w:pPr>
            <w:r w:rsidRPr="00201E3B">
              <w:rPr>
                <w:lang w:eastAsia="en-US"/>
              </w:rPr>
              <w:t>-</w:t>
            </w:r>
          </w:p>
        </w:tc>
      </w:tr>
      <w:tr w:rsidR="00A540B5" w:rsidRPr="00201E3B" w14:paraId="06B9E64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66C4B35"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8E13E9"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3C9E9B73" w14:textId="77777777" w:rsidR="00A540B5" w:rsidRPr="00201E3B" w:rsidRDefault="00A540B5">
            <w:pPr>
              <w:pStyle w:val="TAL"/>
              <w:spacing w:line="256" w:lineRule="auto"/>
              <w:rPr>
                <w:lang w:eastAsia="en-US"/>
              </w:rPr>
            </w:pPr>
          </w:p>
          <w:p w14:paraId="2BBE6165"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1AB38A2"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A869A1"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929F8"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FBD8D4" w14:textId="77777777" w:rsidR="00A540B5" w:rsidRPr="00201E3B" w:rsidRDefault="00A540B5">
            <w:pPr>
              <w:pStyle w:val="TAC"/>
              <w:spacing w:line="256" w:lineRule="auto"/>
              <w:rPr>
                <w:lang w:eastAsia="en-US"/>
              </w:rPr>
            </w:pPr>
            <w:r w:rsidRPr="00201E3B">
              <w:rPr>
                <w:lang w:eastAsia="en-US"/>
              </w:rPr>
              <w:t>-</w:t>
            </w:r>
          </w:p>
        </w:tc>
      </w:tr>
      <w:tr w:rsidR="00A540B5" w:rsidRPr="00201E3B" w14:paraId="5513EC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4C4F509"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2F924AD"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B00C27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1ED6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C966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D1CF8B" w14:textId="77777777" w:rsidR="00A540B5" w:rsidRPr="00201E3B" w:rsidRDefault="00A540B5">
            <w:pPr>
              <w:pStyle w:val="TAC"/>
              <w:spacing w:line="256" w:lineRule="auto"/>
              <w:rPr>
                <w:lang w:eastAsia="en-US"/>
              </w:rPr>
            </w:pPr>
            <w:r w:rsidRPr="00201E3B">
              <w:rPr>
                <w:lang w:eastAsia="en-US"/>
              </w:rPr>
              <w:t>-</w:t>
            </w:r>
          </w:p>
        </w:tc>
      </w:tr>
      <w:tr w:rsidR="00A540B5" w:rsidRPr="00201E3B" w14:paraId="793DD40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8593F29" w14:textId="77777777" w:rsidR="00A540B5" w:rsidRPr="00201E3B" w:rsidRDefault="00A540B5">
            <w:pPr>
              <w:pStyle w:val="TAC"/>
              <w:spacing w:line="256" w:lineRule="auto"/>
              <w:rPr>
                <w:color w:val="000000"/>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2D8F18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27B73FD5"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C189C28"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72B72D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16071" w14:textId="77777777" w:rsidR="00A540B5" w:rsidRPr="00201E3B" w:rsidRDefault="00A540B5">
            <w:pPr>
              <w:pStyle w:val="TAC"/>
              <w:spacing w:line="256" w:lineRule="auto"/>
              <w:rPr>
                <w:lang w:eastAsia="en-US"/>
              </w:rPr>
            </w:pPr>
            <w:r w:rsidRPr="00201E3B">
              <w:rPr>
                <w:lang w:eastAsia="en-US"/>
              </w:rPr>
              <w:t>-</w:t>
            </w:r>
          </w:p>
        </w:tc>
      </w:tr>
      <w:tr w:rsidR="00A540B5" w:rsidRPr="00201E3B" w14:paraId="6FDD7AE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FCBA15" w14:textId="77777777" w:rsidR="00A540B5" w:rsidRPr="00201E3B" w:rsidRDefault="00A540B5">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17B9CDC"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E3D669C"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4963B79"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027471C5"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3D39C1" w14:textId="77777777" w:rsidR="00A540B5" w:rsidRPr="00201E3B" w:rsidRDefault="00A540B5">
            <w:pPr>
              <w:pStyle w:val="TAC"/>
              <w:spacing w:line="256" w:lineRule="auto"/>
              <w:rPr>
                <w:lang w:eastAsia="en-US"/>
              </w:rPr>
            </w:pPr>
            <w:r w:rsidRPr="00201E3B">
              <w:rPr>
                <w:lang w:eastAsia="en-US"/>
              </w:rPr>
              <w:t>P</w:t>
            </w:r>
          </w:p>
        </w:tc>
      </w:tr>
      <w:tr w:rsidR="00A540B5" w:rsidRPr="00201E3B" w14:paraId="3CDF51E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EBFEB72" w14:textId="77777777" w:rsidR="00A540B5" w:rsidRPr="00201E3B" w:rsidRDefault="00A540B5">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3B848D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w:t>
            </w:r>
            <w:r w:rsidRPr="00201E3B">
              <w:rPr>
                <w:lang w:eastAsia="en-US"/>
              </w:rPr>
              <w:t>PRIVATE CALL ACCEPT ACK</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FCFEE9A"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70132C8"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4405FC4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ABC633" w14:textId="77777777" w:rsidR="00A540B5" w:rsidRPr="00201E3B" w:rsidRDefault="00A540B5">
            <w:pPr>
              <w:pStyle w:val="TAC"/>
              <w:spacing w:line="256" w:lineRule="auto"/>
              <w:rPr>
                <w:lang w:eastAsia="en-US"/>
              </w:rPr>
            </w:pPr>
            <w:r w:rsidRPr="00201E3B">
              <w:rPr>
                <w:lang w:eastAsia="en-US"/>
              </w:rPr>
              <w:t>-</w:t>
            </w:r>
          </w:p>
        </w:tc>
      </w:tr>
      <w:tr w:rsidR="00A540B5" w:rsidRPr="00201E3B" w14:paraId="0717A14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E567179" w14:textId="77777777" w:rsidR="00A540B5" w:rsidRPr="00201E3B" w:rsidRDefault="00A540B5">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4C054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7331DC"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E4CA030"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CAA0E0D"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EA06E7" w14:textId="77777777" w:rsidR="00A540B5" w:rsidRPr="00201E3B" w:rsidRDefault="00A540B5">
            <w:pPr>
              <w:pStyle w:val="TAC"/>
              <w:spacing w:line="256" w:lineRule="auto"/>
              <w:rPr>
                <w:lang w:eastAsia="en-US"/>
              </w:rPr>
            </w:pPr>
            <w:r w:rsidRPr="00201E3B">
              <w:rPr>
                <w:lang w:eastAsia="en-US"/>
              </w:rPr>
              <w:t>-</w:t>
            </w:r>
          </w:p>
        </w:tc>
      </w:tr>
      <w:tr w:rsidR="00A540B5" w:rsidRPr="00201E3B" w14:paraId="4071D79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0925CE9" w14:textId="77777777" w:rsidR="00A540B5" w:rsidRPr="00201E3B" w:rsidRDefault="00A540B5">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A031AC0"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64263C39" w14:textId="77777777" w:rsidR="00A540B5" w:rsidRPr="00201E3B" w:rsidRDefault="00A540B5">
            <w:pPr>
              <w:pStyle w:val="TAL"/>
              <w:spacing w:line="256" w:lineRule="auto"/>
              <w:rPr>
                <w:lang w:eastAsia="en-US"/>
              </w:rPr>
            </w:pPr>
            <w:r w:rsidRPr="00201E3B">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29E135F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DF3338"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BCCEE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5B1CF0" w14:textId="77777777" w:rsidR="00A540B5" w:rsidRPr="00201E3B" w:rsidRDefault="00A540B5">
            <w:pPr>
              <w:pStyle w:val="TAC"/>
              <w:spacing w:line="256" w:lineRule="auto"/>
              <w:rPr>
                <w:lang w:eastAsia="en-US"/>
              </w:rPr>
            </w:pPr>
            <w:r w:rsidRPr="00201E3B">
              <w:rPr>
                <w:lang w:eastAsia="en-US"/>
              </w:rPr>
              <w:t>-</w:t>
            </w:r>
          </w:p>
        </w:tc>
      </w:tr>
      <w:tr w:rsidR="00A540B5" w:rsidRPr="00201E3B" w14:paraId="58471A2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A6787E0" w14:textId="77777777" w:rsidR="00A540B5" w:rsidRPr="00201E3B" w:rsidRDefault="00A540B5">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0D4910A"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5CCFF5B"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46D0DE9"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BAB45"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8A620DA" w14:textId="77777777" w:rsidR="00A540B5" w:rsidRPr="00201E3B" w:rsidRDefault="00A540B5">
            <w:pPr>
              <w:pStyle w:val="TAC"/>
              <w:spacing w:line="256" w:lineRule="auto"/>
              <w:rPr>
                <w:lang w:eastAsia="en-US"/>
              </w:rPr>
            </w:pPr>
            <w:r w:rsidRPr="00201E3B">
              <w:rPr>
                <w:lang w:eastAsia="en-US"/>
              </w:rPr>
              <w:t>P</w:t>
            </w:r>
          </w:p>
        </w:tc>
      </w:tr>
      <w:tr w:rsidR="00A540B5" w:rsidRPr="00201E3B" w14:paraId="7DD30C4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AC3CEB2" w14:textId="77777777" w:rsidR="00A540B5" w:rsidRPr="00201E3B" w:rsidRDefault="00A540B5">
            <w:pPr>
              <w:pStyle w:val="TAC"/>
              <w:spacing w:line="256" w:lineRule="auto"/>
              <w:rPr>
                <w:lang w:eastAsia="en-US"/>
              </w:rPr>
            </w:pPr>
            <w:r w:rsidRPr="00201E3B">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DD4BCC"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38B18F60"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D62D8B"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99DF4E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C91FBA" w14:textId="77777777" w:rsidR="00A540B5" w:rsidRPr="00201E3B" w:rsidRDefault="00A540B5">
            <w:pPr>
              <w:pStyle w:val="TAC"/>
              <w:spacing w:line="256" w:lineRule="auto"/>
              <w:rPr>
                <w:lang w:eastAsia="en-US"/>
              </w:rPr>
            </w:pPr>
            <w:r w:rsidRPr="00201E3B">
              <w:rPr>
                <w:lang w:eastAsia="en-US"/>
              </w:rPr>
              <w:t>-</w:t>
            </w:r>
          </w:p>
        </w:tc>
      </w:tr>
      <w:tr w:rsidR="00A540B5" w:rsidRPr="00201E3B" w14:paraId="2F4FC7C8"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48B7E67" w14:textId="77777777" w:rsidR="00A540B5" w:rsidRPr="00201E3B" w:rsidRDefault="00A540B5">
            <w:pPr>
              <w:pStyle w:val="TAC"/>
              <w:spacing w:line="256" w:lineRule="auto"/>
              <w:rPr>
                <w:lang w:eastAsia="en-US"/>
              </w:rPr>
            </w:pPr>
            <w:r w:rsidRPr="00201E3B">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7CF14A"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52415C61"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81CD6E"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B2C6C7"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B80CDF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76B029C" w14:textId="77777777" w:rsidR="00A540B5" w:rsidRPr="00201E3B" w:rsidRDefault="00A540B5">
            <w:pPr>
              <w:pStyle w:val="TAC"/>
              <w:spacing w:line="256" w:lineRule="auto"/>
              <w:rPr>
                <w:lang w:eastAsia="en-US"/>
              </w:rPr>
            </w:pPr>
            <w:r w:rsidRPr="00201E3B">
              <w:rPr>
                <w:lang w:eastAsia="en-US"/>
              </w:rPr>
              <w:t>-</w:t>
            </w:r>
          </w:p>
        </w:tc>
      </w:tr>
      <w:tr w:rsidR="00A540B5" w:rsidRPr="00201E3B" w14:paraId="18E5661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2B00479" w14:textId="77777777" w:rsidR="00A540B5" w:rsidRPr="00201E3B" w:rsidRDefault="00A540B5">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5A84E0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4C5511C"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0C5635C" w14:textId="77777777" w:rsidR="00A540B5" w:rsidRPr="00201E3B" w:rsidRDefault="00A540B5">
            <w:pPr>
              <w:pStyle w:val="TAL"/>
              <w:spacing w:line="256" w:lineRule="auto"/>
              <w:rPr>
                <w:lang w:eastAsia="en-US"/>
              </w:rPr>
            </w:pPr>
            <w:r w:rsidRPr="00201E3B">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7F817F22"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5F73CD4" w14:textId="77777777" w:rsidR="00A540B5" w:rsidRPr="00201E3B" w:rsidRDefault="00A540B5">
            <w:pPr>
              <w:pStyle w:val="TAC"/>
              <w:spacing w:line="256" w:lineRule="auto"/>
              <w:rPr>
                <w:lang w:eastAsia="en-US"/>
              </w:rPr>
            </w:pPr>
            <w:r w:rsidRPr="00201E3B">
              <w:rPr>
                <w:lang w:eastAsia="en-US"/>
              </w:rPr>
              <w:t>P</w:t>
            </w:r>
          </w:p>
        </w:tc>
      </w:tr>
      <w:tr w:rsidR="00A540B5" w:rsidRPr="00201E3B" w14:paraId="6D504B4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3892D82" w14:textId="77777777" w:rsidR="00A540B5" w:rsidRPr="00201E3B" w:rsidRDefault="00A540B5">
            <w:pPr>
              <w:pStyle w:val="TAC"/>
              <w:spacing w:line="256" w:lineRule="auto"/>
              <w:rPr>
                <w:rFonts w:cs="Arial"/>
                <w:szCs w:val="18"/>
                <w:lang w:eastAsia="en-US"/>
              </w:rPr>
            </w:pPr>
            <w:r w:rsidRPr="00201E3B">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0A3A8D2"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w:t>
            </w:r>
            <w:r w:rsidRPr="00201E3B">
              <w:rPr>
                <w:lang w:eastAsia="en-US"/>
              </w:rPr>
              <w:t>PRIVATE CALL RELEASE</w:t>
            </w:r>
            <w:r w:rsidRPr="00201E3B">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1905CE7" w14:textId="77777777" w:rsidR="00A540B5" w:rsidRPr="00201E3B" w:rsidRDefault="00A540B5">
            <w:pPr>
              <w:pStyle w:val="TAC"/>
              <w:spacing w:line="256" w:lineRule="auto"/>
              <w:rPr>
                <w:szCs w:val="18"/>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A48D0DF" w14:textId="77777777" w:rsidR="00A540B5" w:rsidRPr="00201E3B" w:rsidRDefault="00A540B5">
            <w:pPr>
              <w:pStyle w:val="TAL"/>
              <w:spacing w:line="256" w:lineRule="auto"/>
              <w:rPr>
                <w:lang w:eastAsia="en-US"/>
              </w:rPr>
            </w:pPr>
            <w:r w:rsidRPr="00201E3B">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681FBBE"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A35DBF" w14:textId="77777777" w:rsidR="00A540B5" w:rsidRPr="00201E3B" w:rsidRDefault="00A540B5">
            <w:pPr>
              <w:pStyle w:val="TAC"/>
              <w:spacing w:line="256" w:lineRule="auto"/>
              <w:rPr>
                <w:lang w:eastAsia="en-US"/>
              </w:rPr>
            </w:pPr>
            <w:r w:rsidRPr="00201E3B">
              <w:rPr>
                <w:lang w:eastAsia="en-US"/>
              </w:rPr>
              <w:t>-</w:t>
            </w:r>
          </w:p>
        </w:tc>
      </w:tr>
      <w:tr w:rsidR="00A540B5" w:rsidRPr="00201E3B" w14:paraId="3FC480D7"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654D18" w14:textId="77777777" w:rsidR="00A540B5" w:rsidRPr="00201E3B" w:rsidRDefault="00A540B5">
            <w:pPr>
              <w:pStyle w:val="TAC"/>
              <w:spacing w:line="256" w:lineRule="auto"/>
              <w:rPr>
                <w:rFonts w:cs="Arial"/>
                <w:szCs w:val="18"/>
                <w:lang w:eastAsia="en-US"/>
              </w:rPr>
            </w:pPr>
            <w:r w:rsidRPr="00201E3B">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54B6B43"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w:t>
            </w:r>
            <w:r w:rsidRPr="00201E3B">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95E9F24"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0BEB98" w14:textId="77777777" w:rsidR="00A540B5" w:rsidRPr="00201E3B" w:rsidRDefault="00A540B5">
            <w:pPr>
              <w:pStyle w:val="TAL"/>
              <w:spacing w:line="256" w:lineRule="auto"/>
              <w:rPr>
                <w:lang w:eastAsia="en-US"/>
              </w:rPr>
            </w:pPr>
            <w:r w:rsidRPr="00201E3B">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7A59CC94"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20A49F7" w14:textId="77777777" w:rsidR="00A540B5" w:rsidRPr="00201E3B" w:rsidRDefault="00A540B5">
            <w:pPr>
              <w:pStyle w:val="TAC"/>
              <w:spacing w:line="256" w:lineRule="auto"/>
              <w:rPr>
                <w:lang w:eastAsia="en-US"/>
              </w:rPr>
            </w:pPr>
            <w:r w:rsidRPr="00201E3B">
              <w:rPr>
                <w:lang w:eastAsia="en-US"/>
              </w:rPr>
              <w:t>P</w:t>
            </w:r>
          </w:p>
        </w:tc>
      </w:tr>
      <w:tr w:rsidR="00A540B5" w:rsidRPr="00201E3B" w14:paraId="55D7ED8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08F9876"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FD8D755"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C9CA72"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6846D6"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F726E4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FCD72F" w14:textId="77777777" w:rsidR="00A540B5" w:rsidRPr="00201E3B" w:rsidRDefault="00A540B5">
            <w:pPr>
              <w:pStyle w:val="TAC"/>
              <w:spacing w:line="256" w:lineRule="auto"/>
              <w:rPr>
                <w:lang w:eastAsia="en-US"/>
              </w:rPr>
            </w:pPr>
            <w:r w:rsidRPr="00201E3B">
              <w:rPr>
                <w:lang w:eastAsia="en-US"/>
              </w:rPr>
              <w:t>-</w:t>
            </w:r>
          </w:p>
        </w:tc>
      </w:tr>
      <w:tr w:rsidR="00A540B5" w:rsidRPr="00201E3B" w14:paraId="2C8EE664"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7C1455D"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0129497F" w14:textId="77777777" w:rsidR="00A540B5" w:rsidRPr="00201E3B" w:rsidRDefault="00A540B5" w:rsidP="00A540B5"/>
    <w:p w14:paraId="27F54556" w14:textId="77777777" w:rsidR="00A540B5" w:rsidRPr="00201E3B" w:rsidRDefault="00A540B5" w:rsidP="00A540B5">
      <w:pPr>
        <w:pStyle w:val="H6"/>
        <w:rPr>
          <w:lang w:eastAsia="ko-KR"/>
        </w:rPr>
      </w:pPr>
      <w:r w:rsidRPr="00201E3B">
        <w:lastRenderedPageBreak/>
        <w:t>7.2.2.3.3</w:t>
      </w:r>
      <w:r w:rsidRPr="00201E3B">
        <w:tab/>
        <w:t>Specific message contents</w:t>
      </w:r>
    </w:p>
    <w:p w14:paraId="0771B090" w14:textId="77777777" w:rsidR="00A540B5" w:rsidRPr="00201E3B" w:rsidRDefault="00A540B5" w:rsidP="00A540B5">
      <w:pPr>
        <w:pStyle w:val="TH"/>
      </w:pPr>
      <w:r w:rsidRPr="00201E3B">
        <w:t xml:space="preserve">Table 7.2.2.3.3-1: </w:t>
      </w:r>
      <w:r w:rsidRPr="00201E3B">
        <w:rPr>
          <w:lang w:eastAsia="ko-KR"/>
        </w:rPr>
        <w:t xml:space="preserve">PRIVATE </w:t>
      </w:r>
      <w:r w:rsidRPr="00201E3B">
        <w:t xml:space="preserve">CALL </w:t>
      </w:r>
      <w:r w:rsidRPr="00201E3B">
        <w:rPr>
          <w:lang w:eastAsia="ko-KR"/>
        </w:rPr>
        <w:t>SETUP REQUEST</w:t>
      </w:r>
      <w:r w:rsidRPr="00201E3B">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75A1F9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F8F4BC2" w14:textId="77777777" w:rsidR="00A540B5" w:rsidRPr="00201E3B" w:rsidRDefault="00A540B5">
            <w:pPr>
              <w:pStyle w:val="TAL"/>
              <w:spacing w:line="256" w:lineRule="auto"/>
              <w:rPr>
                <w:lang w:eastAsia="en-US"/>
              </w:rPr>
            </w:pPr>
            <w:r w:rsidRPr="00201E3B">
              <w:rPr>
                <w:lang w:eastAsia="en-US"/>
              </w:rPr>
              <w:t>Derivation Path: TS 36.579-1 [2], Table 5.5.14.8-1</w:t>
            </w:r>
          </w:p>
        </w:tc>
      </w:tr>
      <w:tr w:rsidR="00A540B5" w:rsidRPr="00201E3B" w14:paraId="7A52D91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77AB85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FEA09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547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5AD098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8C52F4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75EC315"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96EEF58"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E0E054"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10ADCCB" w14:textId="77777777" w:rsidR="00A540B5" w:rsidRPr="00201E3B" w:rsidRDefault="00A540B5">
            <w:pPr>
              <w:pStyle w:val="TAL"/>
              <w:spacing w:line="256" w:lineRule="auto"/>
              <w:rPr>
                <w:lang w:eastAsia="en-US"/>
              </w:rPr>
            </w:pPr>
          </w:p>
        </w:tc>
      </w:tr>
      <w:tr w:rsidR="00A540B5" w:rsidRPr="00201E3B" w14:paraId="71E6F64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FB2FD2D"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0A7670A"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28AD3F"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08B0FBA" w14:textId="77777777" w:rsidR="00A540B5" w:rsidRPr="00201E3B" w:rsidRDefault="00A540B5">
            <w:pPr>
              <w:pStyle w:val="TAL"/>
              <w:spacing w:line="256" w:lineRule="auto"/>
              <w:rPr>
                <w:lang w:eastAsia="en-US"/>
              </w:rPr>
            </w:pPr>
          </w:p>
        </w:tc>
      </w:tr>
      <w:tr w:rsidR="00A540B5" w:rsidRPr="00201E3B" w14:paraId="564DC1A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482B741" w14:textId="77777777" w:rsidR="00A540B5" w:rsidRPr="00201E3B" w:rsidRDefault="00A540B5">
            <w:pPr>
              <w:pStyle w:val="TAL"/>
              <w:spacing w:line="256" w:lineRule="auto"/>
              <w:rPr>
                <w:lang w:eastAsia="zh-CN"/>
              </w:rPr>
            </w:pPr>
            <w:r w:rsidRPr="00201E3B">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5BD21E3" w14:textId="77777777" w:rsidR="00A540B5" w:rsidRPr="00201E3B" w:rsidRDefault="00A540B5">
            <w:pPr>
              <w:pStyle w:val="TAL"/>
              <w:spacing w:line="256" w:lineRule="auto"/>
              <w:rPr>
                <w:rFonts w:eastAsia="MS PGothic"/>
                <w:lang w:eastAsia="en-US"/>
              </w:rPr>
            </w:pPr>
            <w:r w:rsidRPr="00201E3B">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3C9E32C"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31CE36E" w14:textId="77777777" w:rsidR="00A540B5" w:rsidRPr="00201E3B" w:rsidRDefault="00A540B5">
            <w:pPr>
              <w:pStyle w:val="TAL"/>
              <w:spacing w:line="256" w:lineRule="auto"/>
              <w:rPr>
                <w:lang w:eastAsia="en-US"/>
              </w:rPr>
            </w:pPr>
          </w:p>
        </w:tc>
      </w:tr>
    </w:tbl>
    <w:p w14:paraId="000A596B" w14:textId="77777777" w:rsidR="00A540B5" w:rsidRPr="00201E3B" w:rsidRDefault="00A540B5" w:rsidP="00A540B5"/>
    <w:p w14:paraId="28151120" w14:textId="77777777" w:rsidR="00A540B5" w:rsidRPr="00201E3B" w:rsidRDefault="00A540B5" w:rsidP="00A540B5">
      <w:pPr>
        <w:pStyle w:val="TH"/>
      </w:pPr>
      <w:r w:rsidRPr="00201E3B">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FC1B0B8"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B3EB565" w14:textId="77777777" w:rsidR="00A540B5" w:rsidRPr="00201E3B" w:rsidRDefault="00A540B5">
            <w:pPr>
              <w:pStyle w:val="TAL"/>
              <w:spacing w:line="256" w:lineRule="auto"/>
              <w:rPr>
                <w:lang w:eastAsia="en-US"/>
              </w:rPr>
            </w:pPr>
            <w:r w:rsidRPr="00201E3B">
              <w:rPr>
                <w:lang w:eastAsia="en-US"/>
              </w:rPr>
              <w:t>Derivation Path: TS 36.579-1 [2], Table 5.5.14.10-1</w:t>
            </w:r>
          </w:p>
        </w:tc>
      </w:tr>
      <w:tr w:rsidR="00A540B5" w:rsidRPr="00201E3B" w14:paraId="29099AE9"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4A55232"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4F095A"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4269C95"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851E6A1"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9BC157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088B01D"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6D92FB6"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508379B"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749EAA8" w14:textId="77777777" w:rsidR="00A540B5" w:rsidRPr="00201E3B" w:rsidRDefault="00A540B5">
            <w:pPr>
              <w:pStyle w:val="TAL"/>
              <w:spacing w:line="256" w:lineRule="auto"/>
              <w:rPr>
                <w:lang w:eastAsia="en-US"/>
              </w:rPr>
            </w:pPr>
          </w:p>
        </w:tc>
      </w:tr>
      <w:tr w:rsidR="00A540B5" w:rsidRPr="00201E3B" w14:paraId="63CF82E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F900F07"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9D8478"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9EFAC1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AA8ABB1" w14:textId="77777777" w:rsidR="00A540B5" w:rsidRPr="00201E3B" w:rsidRDefault="00A540B5">
            <w:pPr>
              <w:pStyle w:val="TAL"/>
              <w:spacing w:line="256" w:lineRule="auto"/>
              <w:rPr>
                <w:lang w:eastAsia="en-US"/>
              </w:rPr>
            </w:pPr>
          </w:p>
        </w:tc>
      </w:tr>
      <w:tr w:rsidR="00A540B5" w:rsidRPr="00201E3B" w14:paraId="5849EA6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DD1349" w14:textId="77777777" w:rsidR="00A540B5" w:rsidRPr="00201E3B" w:rsidRDefault="00A540B5">
            <w:pPr>
              <w:pStyle w:val="TAL"/>
              <w:spacing w:line="256" w:lineRule="auto"/>
              <w:rPr>
                <w:lang w:eastAsia="zh-CN"/>
              </w:rPr>
            </w:pPr>
            <w:r w:rsidRPr="00201E3B">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7E39A2AB" w14:textId="77777777" w:rsidR="00A540B5" w:rsidRPr="00201E3B" w:rsidRDefault="00A540B5">
            <w:pPr>
              <w:pStyle w:val="TAH"/>
              <w:spacing w:line="256" w:lineRule="auto"/>
              <w:jc w:val="left"/>
              <w:rPr>
                <w:rFonts w:eastAsia="MS PGothic"/>
                <w:b w:val="0"/>
                <w:lang w:eastAsia="en-US"/>
              </w:rPr>
            </w:pPr>
            <w:r w:rsidRPr="00201E3B">
              <w:rPr>
                <w:b w:val="0"/>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228172"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ACCA7B0" w14:textId="77777777" w:rsidR="00A540B5" w:rsidRPr="00201E3B" w:rsidRDefault="00A540B5">
            <w:pPr>
              <w:pStyle w:val="TAL"/>
              <w:spacing w:line="256" w:lineRule="auto"/>
              <w:rPr>
                <w:lang w:eastAsia="en-US"/>
              </w:rPr>
            </w:pPr>
          </w:p>
        </w:tc>
      </w:tr>
    </w:tbl>
    <w:p w14:paraId="26B20E44" w14:textId="77777777" w:rsidR="00A540B5" w:rsidRPr="00201E3B" w:rsidRDefault="00A540B5" w:rsidP="00A540B5"/>
    <w:p w14:paraId="17DA1DEC" w14:textId="77777777" w:rsidR="00A540B5" w:rsidRPr="00201E3B" w:rsidRDefault="00A540B5" w:rsidP="00A540B5">
      <w:pPr>
        <w:pStyle w:val="TH"/>
      </w:pPr>
      <w:r w:rsidRPr="00201E3B">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05333ED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BAAAB2" w14:textId="77777777" w:rsidR="00A540B5" w:rsidRPr="00201E3B" w:rsidRDefault="00A540B5">
            <w:pPr>
              <w:pStyle w:val="TAL"/>
              <w:spacing w:line="256" w:lineRule="auto"/>
              <w:rPr>
                <w:lang w:eastAsia="en-US"/>
              </w:rPr>
            </w:pPr>
            <w:r w:rsidRPr="00201E3B">
              <w:rPr>
                <w:lang w:eastAsia="en-US"/>
              </w:rPr>
              <w:t>Derivation Path: TS 36.579-1 [2], Table 5.5.14.14-1</w:t>
            </w:r>
          </w:p>
        </w:tc>
      </w:tr>
      <w:tr w:rsidR="00A540B5" w:rsidRPr="00201E3B" w14:paraId="643B197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9FE7F39"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635B4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B103F7"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2F1E06B"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F36A0F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A4E18EB"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11ECBE9"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8169A3"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0BE4A56" w14:textId="77777777" w:rsidR="00A540B5" w:rsidRPr="00201E3B" w:rsidRDefault="00A540B5">
            <w:pPr>
              <w:pStyle w:val="TAL"/>
              <w:spacing w:line="256" w:lineRule="auto"/>
              <w:rPr>
                <w:lang w:eastAsia="en-US"/>
              </w:rPr>
            </w:pPr>
          </w:p>
        </w:tc>
      </w:tr>
      <w:tr w:rsidR="00A540B5" w:rsidRPr="00201E3B" w14:paraId="3703301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DC99711"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9B54CA2"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B49941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0C2AA12" w14:textId="77777777" w:rsidR="00A540B5" w:rsidRPr="00201E3B" w:rsidRDefault="00A540B5">
            <w:pPr>
              <w:pStyle w:val="TAL"/>
              <w:spacing w:line="256" w:lineRule="auto"/>
              <w:rPr>
                <w:lang w:eastAsia="en-US"/>
              </w:rPr>
            </w:pPr>
          </w:p>
        </w:tc>
      </w:tr>
    </w:tbl>
    <w:p w14:paraId="10596529" w14:textId="77777777" w:rsidR="00A540B5" w:rsidRPr="00201E3B" w:rsidRDefault="00A540B5" w:rsidP="00A540B5"/>
    <w:p w14:paraId="508A9835" w14:textId="77777777" w:rsidR="00A540B5" w:rsidRPr="00201E3B" w:rsidRDefault="00A540B5" w:rsidP="00A540B5">
      <w:pPr>
        <w:pStyle w:val="TH"/>
      </w:pPr>
      <w:r w:rsidRPr="00201E3B">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7D5C71D0"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DF993"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343EC08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E872AAD"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7D214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71EF32"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F1FB33"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5CDA652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66D9FB6" w14:textId="77777777" w:rsidR="00A540B5" w:rsidRPr="00201E3B" w:rsidRDefault="00A540B5">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1694F5B1"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6BA2425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AD808E7" w14:textId="77777777" w:rsidR="00A540B5" w:rsidRPr="00201E3B" w:rsidRDefault="00A540B5">
            <w:pPr>
              <w:pStyle w:val="TAL"/>
              <w:spacing w:line="256" w:lineRule="auto"/>
              <w:rPr>
                <w:lang w:eastAsia="en-US"/>
              </w:rPr>
            </w:pPr>
          </w:p>
        </w:tc>
      </w:tr>
      <w:tr w:rsidR="00A540B5" w:rsidRPr="00201E3B" w14:paraId="6677E4DE"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1675DD6" w14:textId="77777777" w:rsidR="00A540B5" w:rsidRPr="00201E3B" w:rsidRDefault="00A540B5">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587BE53" w14:textId="77777777" w:rsidR="00A540B5" w:rsidRPr="00201E3B" w:rsidRDefault="00A540B5">
            <w:pPr>
              <w:pStyle w:val="TAL"/>
              <w:spacing w:line="256" w:lineRule="auto"/>
              <w:rPr>
                <w:b/>
                <w:bCs/>
                <w:lang w:eastAsia="en-US"/>
              </w:rPr>
            </w:pPr>
            <w:r w:rsidRPr="00201E3B">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9D38FD"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1A01CA6" w14:textId="77777777" w:rsidR="00A540B5" w:rsidRPr="00201E3B" w:rsidRDefault="00A540B5">
            <w:pPr>
              <w:pStyle w:val="TAL"/>
              <w:spacing w:line="256" w:lineRule="auto"/>
              <w:rPr>
                <w:lang w:eastAsia="en-US"/>
              </w:rPr>
            </w:pPr>
          </w:p>
        </w:tc>
      </w:tr>
    </w:tbl>
    <w:p w14:paraId="20940D50" w14:textId="77777777" w:rsidR="00A540B5" w:rsidRPr="00201E3B" w:rsidRDefault="00A540B5" w:rsidP="00A540B5"/>
    <w:p w14:paraId="6ACF88C8" w14:textId="77777777" w:rsidR="00A540B5" w:rsidRPr="00201E3B" w:rsidRDefault="00A540B5" w:rsidP="00A540B5">
      <w:pPr>
        <w:pStyle w:val="TH"/>
      </w:pPr>
      <w:r w:rsidRPr="00201E3B">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6441C8B4"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36BF4EE0" w14:textId="77777777" w:rsidR="00A540B5" w:rsidRPr="00201E3B" w:rsidRDefault="00A540B5">
            <w:pPr>
              <w:pStyle w:val="TAL"/>
              <w:spacing w:line="256" w:lineRule="auto"/>
              <w:rPr>
                <w:lang w:eastAsia="en-US"/>
              </w:rPr>
            </w:pPr>
            <w:r w:rsidRPr="00201E3B">
              <w:rPr>
                <w:lang w:eastAsia="en-US"/>
              </w:rPr>
              <w:t>Derivation Path: TS 36.579-1 [2], Table 5.5.11.1.1-1, condition OFF-NETWORK</w:t>
            </w:r>
          </w:p>
        </w:tc>
      </w:tr>
    </w:tbl>
    <w:p w14:paraId="4ABD9FB8" w14:textId="77777777" w:rsidR="00A540B5" w:rsidRPr="00201E3B" w:rsidRDefault="00A540B5" w:rsidP="00A540B5"/>
    <w:p w14:paraId="67A5391F" w14:textId="77777777" w:rsidR="00A540B5" w:rsidRPr="00201E3B" w:rsidRDefault="00A540B5" w:rsidP="00A540B5">
      <w:pPr>
        <w:pStyle w:val="TH"/>
      </w:pPr>
      <w:r w:rsidRPr="00201E3B">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6FF44E7F"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488D4DF3"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0A745B92" w14:textId="77777777" w:rsidR="00A540B5" w:rsidRPr="00201E3B" w:rsidRDefault="00A540B5" w:rsidP="00A540B5"/>
    <w:p w14:paraId="2CE9A637" w14:textId="77777777" w:rsidR="00A540B5" w:rsidRPr="00201E3B" w:rsidRDefault="00A540B5" w:rsidP="00A540B5">
      <w:pPr>
        <w:pStyle w:val="TH"/>
      </w:pPr>
      <w:r w:rsidRPr="00201E3B">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2C614794"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A9A4BF9" w14:textId="77777777" w:rsidR="00A540B5" w:rsidRPr="00201E3B" w:rsidRDefault="00A540B5">
            <w:pPr>
              <w:pStyle w:val="TAL"/>
              <w:spacing w:line="256" w:lineRule="auto"/>
              <w:rPr>
                <w:lang w:eastAsia="en-US"/>
              </w:rPr>
            </w:pPr>
            <w:r w:rsidRPr="00201E3B">
              <w:rPr>
                <w:lang w:eastAsia="en-US"/>
              </w:rPr>
              <w:t>Derivation Path: TS 36.579-1 [2], Table 5.5.14.12-1</w:t>
            </w:r>
          </w:p>
        </w:tc>
      </w:tr>
      <w:tr w:rsidR="00A540B5" w:rsidRPr="00201E3B" w14:paraId="16C4A47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B03D47B"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FB32B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D6AED7"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5FE45B2"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86B0A1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0E64B2A"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DDE4D3E"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4462C3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31A70EE" w14:textId="77777777" w:rsidR="00A540B5" w:rsidRPr="00201E3B" w:rsidRDefault="00A540B5">
            <w:pPr>
              <w:pStyle w:val="TAL"/>
              <w:spacing w:line="256" w:lineRule="auto"/>
              <w:rPr>
                <w:lang w:eastAsia="en-US"/>
              </w:rPr>
            </w:pPr>
          </w:p>
        </w:tc>
      </w:tr>
      <w:tr w:rsidR="00A540B5" w:rsidRPr="00201E3B" w14:paraId="76C1182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6FE875"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93595F7"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7C6E6D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91C1B5" w14:textId="77777777" w:rsidR="00A540B5" w:rsidRPr="00201E3B" w:rsidRDefault="00A540B5">
            <w:pPr>
              <w:pStyle w:val="TAL"/>
              <w:spacing w:line="256" w:lineRule="auto"/>
              <w:rPr>
                <w:lang w:eastAsia="en-US"/>
              </w:rPr>
            </w:pPr>
          </w:p>
        </w:tc>
      </w:tr>
    </w:tbl>
    <w:p w14:paraId="68C8F42C" w14:textId="77777777" w:rsidR="00A540B5" w:rsidRPr="00201E3B" w:rsidRDefault="00A540B5" w:rsidP="00A540B5"/>
    <w:p w14:paraId="004C3200" w14:textId="429FD39A" w:rsidR="00A540B5" w:rsidRPr="00201E3B" w:rsidRDefault="00A540B5" w:rsidP="00A540B5">
      <w:pPr>
        <w:pStyle w:val="TH"/>
      </w:pPr>
      <w:r w:rsidRPr="00201E3B">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1C86FD6F"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626E0B4" w14:textId="77777777" w:rsidR="00A540B5" w:rsidRPr="00201E3B" w:rsidRDefault="00A540B5">
            <w:pPr>
              <w:pStyle w:val="TAL"/>
              <w:spacing w:line="256" w:lineRule="auto"/>
              <w:rPr>
                <w:lang w:eastAsia="en-US"/>
              </w:rPr>
            </w:pPr>
            <w:r w:rsidRPr="00201E3B">
              <w:rPr>
                <w:lang w:eastAsia="en-US"/>
              </w:rPr>
              <w:t>Derivation Path: TS 36.579-1 [2], Table 5.5.14.13-1</w:t>
            </w:r>
          </w:p>
        </w:tc>
      </w:tr>
      <w:tr w:rsidR="00A540B5" w:rsidRPr="00201E3B" w14:paraId="5111219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1B55B5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7DB4E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916B54"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FCF5C3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E6C941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9426A83"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3FCD019"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4C824E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D3B7E63" w14:textId="77777777" w:rsidR="00A540B5" w:rsidRPr="00201E3B" w:rsidRDefault="00A540B5">
            <w:pPr>
              <w:pStyle w:val="TAL"/>
              <w:spacing w:line="256" w:lineRule="auto"/>
              <w:rPr>
                <w:lang w:eastAsia="en-US"/>
              </w:rPr>
            </w:pPr>
          </w:p>
        </w:tc>
      </w:tr>
      <w:tr w:rsidR="00A540B5" w:rsidRPr="00201E3B" w14:paraId="699B0A7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797D56"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DCA1D65"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1DD6544E"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426CF90C" w14:textId="77777777" w:rsidR="00A540B5" w:rsidRPr="00201E3B" w:rsidRDefault="00A540B5">
            <w:pPr>
              <w:pStyle w:val="TAL"/>
              <w:spacing w:line="256" w:lineRule="auto"/>
              <w:rPr>
                <w:lang w:eastAsia="en-US"/>
              </w:rPr>
            </w:pPr>
          </w:p>
        </w:tc>
      </w:tr>
    </w:tbl>
    <w:p w14:paraId="7BEE4209" w14:textId="77777777" w:rsidR="00A540B5" w:rsidRPr="00201E3B" w:rsidRDefault="00A540B5" w:rsidP="00A540B5"/>
    <w:p w14:paraId="403FD0AD" w14:textId="77777777" w:rsidR="00A540B5" w:rsidRPr="00201E3B" w:rsidRDefault="00A540B5" w:rsidP="00A540B5">
      <w:pPr>
        <w:pStyle w:val="Heading3"/>
      </w:pPr>
      <w:bookmarkStart w:id="900" w:name="_Toc123748524"/>
      <w:r w:rsidRPr="00201E3B">
        <w:t>7.2.3</w:t>
      </w:r>
      <w:r w:rsidRPr="00201E3B">
        <w:tab/>
        <w:t>Off-network / Private Call / Manual Commencement Mode / Call Released before establishment completion / Call request rejected / Call establishment successful / Client Originated (CO)</w:t>
      </w:r>
      <w:bookmarkEnd w:id="900"/>
    </w:p>
    <w:p w14:paraId="6B354B5F" w14:textId="77777777" w:rsidR="00A540B5" w:rsidRPr="00201E3B" w:rsidRDefault="00A540B5" w:rsidP="00A540B5">
      <w:pPr>
        <w:pStyle w:val="H6"/>
      </w:pPr>
      <w:r w:rsidRPr="00201E3B">
        <w:t>7.2.3.1</w:t>
      </w:r>
      <w:r w:rsidRPr="00201E3B">
        <w:tab/>
        <w:t>Test Purpose (TP)</w:t>
      </w:r>
    </w:p>
    <w:p w14:paraId="76996322" w14:textId="77777777" w:rsidR="00A540B5" w:rsidRPr="00201E3B" w:rsidRDefault="00A540B5" w:rsidP="00A540B5">
      <w:pPr>
        <w:pStyle w:val="H6"/>
      </w:pPr>
      <w:r w:rsidRPr="00201E3B">
        <w:t>(1)</w:t>
      </w:r>
    </w:p>
    <w:p w14:paraId="757D17A5"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w:t>
      </w:r>
    </w:p>
    <w:p w14:paraId="5B00FE5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02B2581"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requests the establishment of an MCVideo private call with Manual Commencement Mode }</w:t>
      </w:r>
    </w:p>
    <w:p w14:paraId="224A9909"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SETUP REQUEST message requesting the establishment of an MCVideo private call with Manual Commencement Mode }</w:t>
      </w:r>
    </w:p>
    <w:p w14:paraId="22DDB993" w14:textId="77777777" w:rsidR="00A540B5" w:rsidRPr="00201E3B" w:rsidRDefault="00A540B5" w:rsidP="00A540B5">
      <w:pPr>
        <w:pStyle w:val="PL"/>
        <w:rPr>
          <w:noProof w:val="0"/>
        </w:rPr>
      </w:pPr>
      <w:r w:rsidRPr="00201E3B">
        <w:rPr>
          <w:noProof w:val="0"/>
        </w:rPr>
        <w:t xml:space="preserve">            }</w:t>
      </w:r>
    </w:p>
    <w:p w14:paraId="2F2504EF" w14:textId="77777777" w:rsidR="00A540B5" w:rsidRPr="00201E3B" w:rsidRDefault="00A540B5" w:rsidP="00A540B5">
      <w:pPr>
        <w:pStyle w:val="PL"/>
        <w:rPr>
          <w:noProof w:val="0"/>
        </w:rPr>
      </w:pPr>
    </w:p>
    <w:p w14:paraId="3A3B1812" w14:textId="77777777" w:rsidR="00A540B5" w:rsidRPr="00201E3B" w:rsidRDefault="00A540B5" w:rsidP="00A540B5">
      <w:pPr>
        <w:pStyle w:val="H6"/>
      </w:pPr>
      <w:r w:rsidRPr="00201E3B">
        <w:t>(2)</w:t>
      </w:r>
    </w:p>
    <w:p w14:paraId="08173CD0"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E84BBF8"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52C1314"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User requests termination of the call after a PRIVATE CALL RINGING message has been received but before the completion of the call establishment }</w:t>
      </w:r>
    </w:p>
    <w:p w14:paraId="46E4B504"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RELEASE message and terminates the call establishment }</w:t>
      </w:r>
    </w:p>
    <w:p w14:paraId="4F01309F" w14:textId="77777777" w:rsidR="00A540B5" w:rsidRPr="00201E3B" w:rsidRDefault="00A540B5" w:rsidP="00A540B5">
      <w:pPr>
        <w:pStyle w:val="PL"/>
        <w:rPr>
          <w:noProof w:val="0"/>
        </w:rPr>
      </w:pPr>
      <w:r w:rsidRPr="00201E3B">
        <w:rPr>
          <w:noProof w:val="0"/>
        </w:rPr>
        <w:t xml:space="preserve">            }</w:t>
      </w:r>
    </w:p>
    <w:p w14:paraId="7BB31940" w14:textId="77777777" w:rsidR="00A540B5" w:rsidRPr="00201E3B" w:rsidRDefault="00A540B5" w:rsidP="00A540B5">
      <w:pPr>
        <w:pStyle w:val="PL"/>
        <w:rPr>
          <w:noProof w:val="0"/>
        </w:rPr>
      </w:pPr>
    </w:p>
    <w:p w14:paraId="20DCB61F" w14:textId="77777777" w:rsidR="00A540B5" w:rsidRPr="00201E3B" w:rsidRDefault="00A540B5" w:rsidP="00A540B5">
      <w:pPr>
        <w:pStyle w:val="H6"/>
      </w:pPr>
      <w:r w:rsidRPr="00201E3B">
        <w:t>(3)</w:t>
      </w:r>
    </w:p>
    <w:p w14:paraId="4E437F21"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E70F3DA"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1E47A406"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REJECT message after a PRIVATE CALL RINGING message has been received but before the completion of the call establishment }</w:t>
      </w:r>
    </w:p>
    <w:p w14:paraId="3D6C4C00"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terminates the call establishment }</w:t>
      </w:r>
    </w:p>
    <w:p w14:paraId="7EAC8353" w14:textId="77777777" w:rsidR="00A540B5" w:rsidRPr="00201E3B" w:rsidRDefault="00A540B5" w:rsidP="00A540B5">
      <w:pPr>
        <w:pStyle w:val="PL"/>
        <w:rPr>
          <w:noProof w:val="0"/>
        </w:rPr>
      </w:pPr>
      <w:r w:rsidRPr="00201E3B">
        <w:rPr>
          <w:noProof w:val="0"/>
        </w:rPr>
        <w:t xml:space="preserve">            }</w:t>
      </w:r>
    </w:p>
    <w:p w14:paraId="3B36F380" w14:textId="77777777" w:rsidR="00A540B5" w:rsidRPr="00201E3B" w:rsidRDefault="00A540B5" w:rsidP="00A540B5">
      <w:pPr>
        <w:pStyle w:val="PL"/>
        <w:rPr>
          <w:noProof w:val="0"/>
        </w:rPr>
      </w:pPr>
    </w:p>
    <w:p w14:paraId="46284227" w14:textId="77777777" w:rsidR="00A540B5" w:rsidRPr="00201E3B" w:rsidRDefault="00A540B5" w:rsidP="00A540B5">
      <w:pPr>
        <w:pStyle w:val="H6"/>
      </w:pPr>
      <w:r w:rsidRPr="00201E3B">
        <w:t>(4)</w:t>
      </w:r>
    </w:p>
    <w:p w14:paraId="117EA50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428E466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7309C9C"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PRIVATE CALL RINGING message followed by a PRIVATE CALL ACCEPT message }</w:t>
      </w:r>
    </w:p>
    <w:p w14:paraId="4EF504C8"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transmits a PRIVATE CALL ACCEPT ACK message </w:t>
      </w:r>
      <w:r w:rsidRPr="00201E3B">
        <w:rPr>
          <w:b/>
          <w:noProof w:val="0"/>
        </w:rPr>
        <w:t>and</w:t>
      </w:r>
      <w:r w:rsidRPr="00201E3B">
        <w:rPr>
          <w:noProof w:val="0"/>
        </w:rPr>
        <w:t xml:space="preserve"> considers the call as being established }</w:t>
      </w:r>
    </w:p>
    <w:p w14:paraId="28C54D04" w14:textId="77777777" w:rsidR="00A540B5" w:rsidRPr="00201E3B" w:rsidRDefault="00A540B5" w:rsidP="00A540B5">
      <w:pPr>
        <w:pStyle w:val="PL"/>
        <w:rPr>
          <w:noProof w:val="0"/>
        </w:rPr>
      </w:pPr>
      <w:r w:rsidRPr="00201E3B">
        <w:rPr>
          <w:noProof w:val="0"/>
        </w:rPr>
        <w:t xml:space="preserve">            }</w:t>
      </w:r>
    </w:p>
    <w:p w14:paraId="34285C8F" w14:textId="77777777" w:rsidR="00A540B5" w:rsidRPr="00201E3B" w:rsidRDefault="00A540B5" w:rsidP="00A540B5">
      <w:pPr>
        <w:pStyle w:val="PL"/>
        <w:rPr>
          <w:noProof w:val="0"/>
        </w:rPr>
      </w:pPr>
    </w:p>
    <w:p w14:paraId="0B73A614" w14:textId="77777777" w:rsidR="00A540B5" w:rsidRPr="00201E3B" w:rsidRDefault="00A540B5" w:rsidP="00A540B5">
      <w:pPr>
        <w:pStyle w:val="H6"/>
      </w:pPr>
      <w:r w:rsidRPr="00201E3B">
        <w:lastRenderedPageBreak/>
        <w:t>7.2.3.2</w:t>
      </w:r>
      <w:r w:rsidRPr="00201E3B">
        <w:tab/>
        <w:t>Conformance requirements</w:t>
      </w:r>
    </w:p>
    <w:p w14:paraId="6EB715B8" w14:textId="77777777" w:rsidR="00A540B5" w:rsidRPr="00201E3B" w:rsidRDefault="00A540B5" w:rsidP="00A540B5">
      <w:r w:rsidRPr="00201E3B">
        <w:t>References: The conformance requirements covered in the present TC are specified in: TS 24.281 clauses 10.3.2.4.2.1, 10.3.2.4.2.3, 10.3.2.4.2.9, 10.3.2.4.5.5, 10.3.2.4.2.7, 10.3.2.4.2.8, 10.3.2.4.5.1, TS 24.581 clauses 7.2.3.2.2, 7.2.3.5.5. Unless otherwise stated these are Rel-15 requirements.</w:t>
      </w:r>
    </w:p>
    <w:p w14:paraId="00C9267D" w14:textId="77777777" w:rsidR="00A540B5" w:rsidRPr="00201E3B" w:rsidRDefault="00A540B5" w:rsidP="00A540B5">
      <w:r w:rsidRPr="00201E3B">
        <w:t>[TS 24.281, clause 10.3.2.4.2.1]</w:t>
      </w:r>
    </w:p>
    <w:p w14:paraId="3FD63997" w14:textId="77777777" w:rsidR="00A540B5" w:rsidRPr="00201E3B" w:rsidRDefault="00A540B5" w:rsidP="00A540B5">
      <w:r w:rsidRPr="00201E3B">
        <w:rPr>
          <w:lang w:eastAsia="ko-KR"/>
        </w:rPr>
        <w:t>When in the "P0: start-stop" state or "P1: ignoring same call id", u</w:t>
      </w:r>
      <w:r w:rsidRPr="00201E3B">
        <w:t xml:space="preserve">pon an indication from MCVideo User to initiate a </w:t>
      </w:r>
      <w:r w:rsidRPr="00201E3B">
        <w:rPr>
          <w:lang w:eastAsia="ko-KR"/>
        </w:rPr>
        <w:t>private</w:t>
      </w:r>
      <w:r w:rsidRPr="00201E3B">
        <w:t xml:space="preserve"> call and </w:t>
      </w:r>
      <w:r w:rsidRPr="00201E3B">
        <w:rPr>
          <w:lang w:eastAsia="ar-SA"/>
        </w:rPr>
        <w:t xml:space="preserve">the value of </w:t>
      </w:r>
      <w:r w:rsidRPr="00201E3B">
        <w:rPr>
          <w:lang w:eastAsia="ko-KR"/>
        </w:rPr>
        <w:t>"/&lt;x&gt;/&lt;x&gt;/Common/PrivateCall/Authorised" leaf node present in the user profile as specified in 3GPP TS 24.483 [4] is set to "true"</w:t>
      </w:r>
      <w:r w:rsidRPr="00201E3B">
        <w:t>, the MCVideo client:</w:t>
      </w:r>
    </w:p>
    <w:p w14:paraId="186C27D5" w14:textId="77777777" w:rsidR="00A540B5" w:rsidRPr="00201E3B" w:rsidRDefault="00A540B5" w:rsidP="00A540B5">
      <w:pPr>
        <w:pStyle w:val="B1"/>
      </w:pPr>
      <w:r w:rsidRPr="00201E3B">
        <w:t>1)</w:t>
      </w:r>
      <w:r w:rsidRPr="00201E3B">
        <w:tab/>
        <w:t>shall generate and store the call identifier as a random number uniformly distributed between (0, 65536);</w:t>
      </w:r>
    </w:p>
    <w:p w14:paraId="0840CA62" w14:textId="77777777" w:rsidR="00A540B5" w:rsidRPr="00201E3B" w:rsidRDefault="00A540B5" w:rsidP="00A540B5">
      <w:pPr>
        <w:pStyle w:val="B1"/>
        <w:rPr>
          <w:lang w:eastAsia="ko-KR"/>
        </w:rPr>
      </w:pPr>
      <w:r w:rsidRPr="00201E3B">
        <w:rPr>
          <w:lang w:eastAsia="ko-KR"/>
        </w:rPr>
        <w:t>2)</w:t>
      </w:r>
      <w:r w:rsidRPr="00201E3B">
        <w:rPr>
          <w:lang w:eastAsia="ko-KR"/>
        </w:rPr>
        <w:tab/>
        <w:t>shall store own MCVideo user ID as caller ID;</w:t>
      </w:r>
    </w:p>
    <w:p w14:paraId="38A0C753" w14:textId="77777777" w:rsidR="00A540B5" w:rsidRPr="00201E3B" w:rsidRDefault="00A540B5" w:rsidP="00A540B5">
      <w:pPr>
        <w:pStyle w:val="B1"/>
        <w:rPr>
          <w:lang w:eastAsia="ko-KR"/>
        </w:rPr>
      </w:pPr>
      <w:r w:rsidRPr="00201E3B">
        <w:rPr>
          <w:lang w:eastAsia="ko-KR"/>
        </w:rPr>
        <w:t>3)</w:t>
      </w:r>
      <w:r w:rsidRPr="00201E3B">
        <w:rPr>
          <w:lang w:eastAsia="ko-KR"/>
        </w:rPr>
        <w:tab/>
        <w:t>shall store MCVideo user ID of the callee as callee ID;</w:t>
      </w:r>
    </w:p>
    <w:p w14:paraId="0B0B9E10" w14:textId="77777777" w:rsidR="00A540B5" w:rsidRPr="00201E3B" w:rsidRDefault="00A540B5" w:rsidP="00A540B5">
      <w:pPr>
        <w:pStyle w:val="B1"/>
        <w:rPr>
          <w:lang w:eastAsia="ko-KR"/>
        </w:rPr>
      </w:pPr>
      <w:r w:rsidRPr="00201E3B">
        <w:rPr>
          <w:lang w:eastAsia="ko-KR"/>
        </w:rPr>
        <w:t>4)</w:t>
      </w:r>
      <w:r w:rsidRPr="00201E3B">
        <w:rPr>
          <w:lang w:eastAsia="ko-KR"/>
        </w:rPr>
        <w:tab/>
        <w:t>shall store "AUTOMATIC COMMENCEMENT MODE" as commencement mode, if requested</w:t>
      </w:r>
      <w:r w:rsidRPr="00201E3B">
        <w:t xml:space="preserve"> and </w:t>
      </w:r>
      <w:r w:rsidRPr="00201E3B">
        <w:rPr>
          <w:lang w:eastAsia="ar-SA"/>
        </w:rPr>
        <w:t xml:space="preserve">the value of </w:t>
      </w:r>
      <w:r w:rsidRPr="00201E3B">
        <w:rPr>
          <w:lang w:eastAsia="ko-KR"/>
        </w:rPr>
        <w:t xml:space="preserve">"/&lt;x&gt;/&lt;x&gt;/Common/PrivateCall/AutoCommence" leaf node present in the user profile as specified in 3GPP TS 24.483 [4] is set to "true". Otherwise if </w:t>
      </w:r>
      <w:r w:rsidRPr="00201E3B">
        <w:rPr>
          <w:lang w:eastAsia="ar-SA"/>
        </w:rPr>
        <w:t xml:space="preserve">the value of </w:t>
      </w:r>
      <w:r w:rsidRPr="00201E3B">
        <w:rPr>
          <w:lang w:eastAsia="ko-KR"/>
        </w:rPr>
        <w:t>"/&lt;x&gt;/&lt;x&gt;/Common/PrivateCall/ManualCommence" leaf node present in the user profile as specified in 3GPP TS 24.483 [4] is set to "true", store "MANUAL COMMENCEMENT MODE" as commencement mode;</w:t>
      </w:r>
    </w:p>
    <w:p w14:paraId="57BB764C" w14:textId="77777777" w:rsidR="00A540B5" w:rsidRPr="00201E3B" w:rsidRDefault="00A540B5" w:rsidP="00A540B5">
      <w:pPr>
        <w:pStyle w:val="B1"/>
        <w:rPr>
          <w:lang w:eastAsia="ko-KR"/>
        </w:rPr>
      </w:pPr>
      <w:r w:rsidRPr="00201E3B">
        <w:rPr>
          <w:lang w:eastAsia="ko-KR"/>
        </w:rPr>
        <w:t>5)</w:t>
      </w:r>
      <w:r w:rsidRPr="00201E3B">
        <w:rPr>
          <w:lang w:eastAsia="ko-KR"/>
        </w:rPr>
        <w:tab/>
        <w:t>shall store "PRIVATE CALL" as the current call type;;</w:t>
      </w:r>
    </w:p>
    <w:p w14:paraId="4DB61B13" w14:textId="77777777" w:rsidR="00A540B5" w:rsidRPr="00201E3B" w:rsidRDefault="00A540B5" w:rsidP="00A540B5">
      <w:pPr>
        <w:pStyle w:val="B1"/>
        <w:rPr>
          <w:lang w:eastAsia="ko-KR"/>
        </w:rPr>
      </w:pPr>
      <w:r w:rsidRPr="00201E3B">
        <w:rPr>
          <w:lang w:eastAsia="ko-KR"/>
        </w:rPr>
        <w:t>6)</w:t>
      </w:r>
      <w:r w:rsidRPr="00201E3B">
        <w:rPr>
          <w:lang w:eastAsia="ko-KR"/>
        </w:rPr>
        <w:tab/>
        <w:t>if an end-to-end security context needs to be established then:</w:t>
      </w:r>
    </w:p>
    <w:p w14:paraId="5E397D18" w14:textId="77777777" w:rsidR="00A540B5" w:rsidRPr="00201E3B" w:rsidRDefault="00A540B5" w:rsidP="00A540B5">
      <w:pPr>
        <w:pStyle w:val="B2"/>
        <w:rPr>
          <w:lang w:eastAsia="ko-KR"/>
        </w:rPr>
      </w:pPr>
      <w:r w:rsidRPr="00201E3B">
        <w:rPr>
          <w:lang w:eastAsia="ko-KR"/>
        </w:rPr>
        <w:t>a)</w:t>
      </w:r>
      <w:r w:rsidRPr="00201E3B">
        <w:rPr>
          <w:lang w:eastAsia="ko-KR"/>
        </w:rPr>
        <w:tab/>
        <w:t>shall use keying material provided by the key management server to generate a PCK as described in 3GPP TS 33.180 [8];</w:t>
      </w:r>
    </w:p>
    <w:p w14:paraId="5E80EFB6"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use the PCK to generate a PCK-ID with the four most significant bits set to "0001" to indicate that </w:t>
      </w:r>
      <w:r w:rsidRPr="00201E3B">
        <w:t xml:space="preserve">the purpose of the PCK is to protect private call communications and with the remaining twenty eight bits being randomly generated as </w:t>
      </w:r>
      <w:r w:rsidRPr="00201E3B">
        <w:rPr>
          <w:lang w:eastAsia="ko-KR"/>
        </w:rPr>
        <w:t>described in 3GPP TS 33.180 [8];</w:t>
      </w:r>
    </w:p>
    <w:p w14:paraId="13790BD6" w14:textId="77777777" w:rsidR="00A540B5" w:rsidRPr="00201E3B" w:rsidRDefault="00A540B5" w:rsidP="00A540B5">
      <w:pPr>
        <w:pStyle w:val="B2"/>
        <w:rPr>
          <w:lang w:eastAsia="ko-KR"/>
        </w:rPr>
      </w:pPr>
      <w:r w:rsidRPr="00201E3B">
        <w:rPr>
          <w:lang w:eastAsia="ko-KR"/>
        </w:rPr>
        <w:t>c)</w:t>
      </w:r>
      <w:r w:rsidRPr="00201E3B">
        <w:rPr>
          <w:lang w:eastAsia="ko-KR"/>
        </w:rPr>
        <w:tab/>
        <w:t>shall encrypt the PCK to a UID associated to the MCVideo client using the MCVideo ID of the invited user and a time related parameter as described in 3GPP TS 33.180 [8];</w:t>
      </w:r>
    </w:p>
    <w:p w14:paraId="25C7C7BE" w14:textId="77777777" w:rsidR="00A540B5" w:rsidRPr="00201E3B" w:rsidRDefault="00A540B5" w:rsidP="00A540B5">
      <w:pPr>
        <w:pStyle w:val="B2"/>
      </w:pPr>
      <w:r w:rsidRPr="00201E3B">
        <w:t>d)</w:t>
      </w:r>
      <w:r w:rsidRPr="00201E3B">
        <w:tab/>
        <w:t>shall generate a MIKEY-SAKKE I_MESSAGE using the encapsulated PCK and PCK-ID as specified in 3GPP TS 33.180 [8];</w:t>
      </w:r>
    </w:p>
    <w:p w14:paraId="7C4683EF" w14:textId="77777777" w:rsidR="00A540B5" w:rsidRPr="00201E3B" w:rsidRDefault="00A540B5" w:rsidP="00A540B5">
      <w:pPr>
        <w:pStyle w:val="B2"/>
        <w:rPr>
          <w:lang w:eastAsia="ko-KR"/>
        </w:rPr>
      </w:pPr>
      <w:r w:rsidRPr="00201E3B">
        <w:rPr>
          <w:lang w:eastAsia="ko-KR"/>
        </w:rPr>
        <w:t>e)</w:t>
      </w:r>
      <w:r w:rsidRPr="00201E3B">
        <w:rPr>
          <w:lang w:eastAsia="ko-KR"/>
        </w:rPr>
        <w:tab/>
        <w:t xml:space="preserve">shall add the </w:t>
      </w:r>
      <w:r w:rsidRPr="00201E3B">
        <w:t>MCVideo ID of the originating MCVideo to the initiator field (IDRi) of the I_MESSAGE as described in 3GPP TS 33.180 [8];</w:t>
      </w:r>
    </w:p>
    <w:p w14:paraId="384065B4" w14:textId="77777777" w:rsidR="00A540B5" w:rsidRPr="00201E3B" w:rsidRDefault="00A540B5" w:rsidP="00A540B5">
      <w:pPr>
        <w:pStyle w:val="B2"/>
        <w:rPr>
          <w:lang w:eastAsia="ko-KR"/>
        </w:rPr>
      </w:pPr>
      <w:r w:rsidRPr="00201E3B">
        <w:t>f)</w:t>
      </w:r>
      <w:r w:rsidRPr="00201E3B">
        <w:tab/>
        <w:t xml:space="preserve">shall sign the MIKEY-SAKKE I_MESSAGE using the originating MCVideo user's signing key provided in the keying material together with a time related parameter, and add this to the MIKEY-SAKKE payload, as </w:t>
      </w:r>
      <w:r w:rsidRPr="00201E3B">
        <w:rPr>
          <w:lang w:eastAsia="ko-KR"/>
        </w:rPr>
        <w:t>described in 3GPP TS 33.180 [8] and;</w:t>
      </w:r>
    </w:p>
    <w:p w14:paraId="198A8A3A" w14:textId="77777777" w:rsidR="00A540B5" w:rsidRPr="00201E3B" w:rsidRDefault="00A540B5" w:rsidP="00A540B5">
      <w:pPr>
        <w:pStyle w:val="B2"/>
        <w:rPr>
          <w:lang w:eastAsia="ko-KR"/>
        </w:rPr>
      </w:pPr>
      <w:r w:rsidRPr="00201E3B">
        <w:t>g)</w:t>
      </w:r>
      <w:r w:rsidRPr="00201E3B">
        <w:tab/>
        <w:t>shall store the MIKEY-SAKKE I_MESSAGE for later inclusion in an SDP body;</w:t>
      </w:r>
    </w:p>
    <w:p w14:paraId="72E592C2" w14:textId="77777777" w:rsidR="00A540B5" w:rsidRPr="00201E3B" w:rsidRDefault="00A540B5" w:rsidP="00A540B5">
      <w:pPr>
        <w:pStyle w:val="B1"/>
        <w:rPr>
          <w:lang w:eastAsia="ko-KR"/>
        </w:rPr>
      </w:pPr>
      <w:r w:rsidRPr="00201E3B">
        <w:rPr>
          <w:lang w:eastAsia="ko-KR"/>
        </w:rPr>
        <w:t>7)</w:t>
      </w:r>
      <w:r w:rsidRPr="00201E3B">
        <w:rPr>
          <w:lang w:eastAsia="ko-KR"/>
        </w:rPr>
        <w:tab/>
        <w:t>may store current user location as user location;</w:t>
      </w:r>
    </w:p>
    <w:p w14:paraId="6C3C0573" w14:textId="77777777" w:rsidR="00A540B5" w:rsidRPr="00201E3B" w:rsidRDefault="00A540B5" w:rsidP="00A540B5">
      <w:pPr>
        <w:pStyle w:val="B1"/>
        <w:rPr>
          <w:lang w:eastAsia="ko-KR"/>
        </w:rPr>
      </w:pPr>
      <w:r w:rsidRPr="00201E3B">
        <w:rPr>
          <w:lang w:eastAsia="ko-KR"/>
        </w:rPr>
        <w:t>8)</w:t>
      </w:r>
      <w:r w:rsidRPr="00201E3B">
        <w:rPr>
          <w:lang w:eastAsia="ko-KR"/>
        </w:rPr>
        <w:tab/>
        <w:t xml:space="preserve">shall set the stored current ProSe per-packet priority to value corresponding to </w:t>
      </w:r>
      <w:r w:rsidRPr="00201E3B">
        <w:t xml:space="preserve">MCVideo </w:t>
      </w:r>
      <w:r w:rsidRPr="00201E3B">
        <w:rPr>
          <w:lang w:eastAsia="ko-KR"/>
        </w:rPr>
        <w:t>off-network private call as described in 3GPP TS 24.483 [4].</w:t>
      </w:r>
    </w:p>
    <w:p w14:paraId="55A9F90C" w14:textId="77777777" w:rsidR="00A540B5" w:rsidRPr="00201E3B" w:rsidRDefault="00A540B5" w:rsidP="00A540B5">
      <w:pPr>
        <w:pStyle w:val="B1"/>
        <w:rPr>
          <w:lang w:eastAsia="ko-KR"/>
        </w:rPr>
      </w:pPr>
      <w:r w:rsidRPr="00201E3B">
        <w:rPr>
          <w:lang w:eastAsia="ko-KR"/>
        </w:rPr>
        <w:t>9)</w:t>
      </w:r>
      <w:r w:rsidRPr="00201E3B">
        <w:rPr>
          <w:lang w:eastAsia="ko-KR"/>
        </w:rPr>
        <w:tab/>
        <w:t>shall generate and store offer SDP, as defined in clause 10.3.1.1.2;</w:t>
      </w:r>
    </w:p>
    <w:p w14:paraId="74C42D54" w14:textId="77777777" w:rsidR="00A540B5" w:rsidRPr="00201E3B" w:rsidRDefault="00A540B5" w:rsidP="00A540B5">
      <w:pPr>
        <w:pStyle w:val="B1"/>
        <w:rPr>
          <w:lang w:eastAsia="ko-KR"/>
        </w:rPr>
      </w:pPr>
      <w:r w:rsidRPr="00201E3B">
        <w:t>10)</w:t>
      </w:r>
      <w:r w:rsidRPr="00201E3B">
        <w:tab/>
        <w:t xml:space="preserve">shall generate a </w:t>
      </w:r>
      <w:r w:rsidRPr="00201E3B">
        <w:rPr>
          <w:lang w:eastAsia="ko-KR"/>
        </w:rPr>
        <w:t xml:space="preserve">PRIVATE </w:t>
      </w:r>
      <w:r w:rsidRPr="00201E3B">
        <w:t xml:space="preserve">CALL </w:t>
      </w:r>
      <w:r w:rsidRPr="00201E3B">
        <w:rPr>
          <w:lang w:eastAsia="ko-KR"/>
        </w:rPr>
        <w:t xml:space="preserve">SETUP REQUEST </w:t>
      </w:r>
      <w:r w:rsidRPr="00201E3B">
        <w:t>message as specified in clause 17.1.5. In the PRIVATE CALL SETUP REQUEST message, the MCVideo client</w:t>
      </w:r>
      <w:r w:rsidRPr="00201E3B">
        <w:rPr>
          <w:lang w:eastAsia="ko-KR"/>
        </w:rPr>
        <w:t>:</w:t>
      </w:r>
    </w:p>
    <w:p w14:paraId="250BE5E7"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with the stored call identifier;</w:t>
      </w:r>
    </w:p>
    <w:p w14:paraId="547FA875"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w:t>
      </w:r>
    </w:p>
    <w:p w14:paraId="406E6CAA" w14:textId="77777777" w:rsidR="00A540B5" w:rsidRPr="00201E3B" w:rsidRDefault="00A540B5" w:rsidP="00A540B5">
      <w:pPr>
        <w:pStyle w:val="B2"/>
      </w:pPr>
      <w:r w:rsidRPr="00201E3B">
        <w:t>c)</w:t>
      </w:r>
      <w:r w:rsidRPr="00201E3B">
        <w:tab/>
        <w:t>shall set the MCVideo user ID of the callee IE with the stored callee ID;</w:t>
      </w:r>
    </w:p>
    <w:p w14:paraId="674B9FA1" w14:textId="77777777" w:rsidR="00A540B5" w:rsidRPr="00201E3B" w:rsidRDefault="00A540B5" w:rsidP="00A540B5">
      <w:pPr>
        <w:pStyle w:val="B2"/>
      </w:pPr>
      <w:r w:rsidRPr="00201E3B">
        <w:t>d)</w:t>
      </w:r>
      <w:r w:rsidRPr="00201E3B">
        <w:tab/>
        <w:t>shall set the Commencement mode IE with the stored commencement mode;</w:t>
      </w:r>
    </w:p>
    <w:p w14:paraId="5B37D694" w14:textId="77777777" w:rsidR="00A540B5" w:rsidRPr="00201E3B" w:rsidRDefault="00A540B5" w:rsidP="00A540B5">
      <w:pPr>
        <w:pStyle w:val="B2"/>
      </w:pPr>
      <w:r w:rsidRPr="00201E3B">
        <w:lastRenderedPageBreak/>
        <w:t>e)</w:t>
      </w:r>
      <w:r w:rsidRPr="00201E3B">
        <w:tab/>
        <w:t>shall set the Call type IE with the stored current call type;</w:t>
      </w:r>
    </w:p>
    <w:p w14:paraId="082FC59C" w14:textId="77777777" w:rsidR="00A540B5" w:rsidRPr="00201E3B" w:rsidRDefault="00A540B5" w:rsidP="00A540B5">
      <w:pPr>
        <w:pStyle w:val="B2"/>
        <w:rPr>
          <w:lang w:eastAsia="ko-KR"/>
        </w:rPr>
      </w:pPr>
      <w:r w:rsidRPr="00201E3B">
        <w:rPr>
          <w:lang w:eastAsia="ko-KR"/>
        </w:rPr>
        <w:t>f)</w:t>
      </w:r>
      <w:r w:rsidRPr="00201E3B">
        <w:rPr>
          <w:lang w:eastAsia="ko-KR"/>
        </w:rPr>
        <w:tab/>
        <w:t xml:space="preserve">shall set the SDP offer IE </w:t>
      </w:r>
      <w:r w:rsidRPr="00201E3B">
        <w:t>with the stored offer SDP; and</w:t>
      </w:r>
    </w:p>
    <w:p w14:paraId="2BBC9CFB" w14:textId="77777777" w:rsidR="00A540B5" w:rsidRPr="00201E3B" w:rsidRDefault="00A540B5" w:rsidP="00A540B5">
      <w:pPr>
        <w:pStyle w:val="B2"/>
      </w:pPr>
      <w:r w:rsidRPr="00201E3B">
        <w:t>g)</w:t>
      </w:r>
      <w:r w:rsidRPr="00201E3B">
        <w:tab/>
        <w:t>may set the User location IE with the stored user location.</w:t>
      </w:r>
    </w:p>
    <w:p w14:paraId="7DDF2292" w14:textId="77777777" w:rsidR="00A540B5" w:rsidRPr="00201E3B" w:rsidRDefault="00A540B5" w:rsidP="00A540B5">
      <w:pPr>
        <w:pStyle w:val="B1"/>
        <w:rPr>
          <w:lang w:eastAsia="ko-KR"/>
        </w:rPr>
      </w:pPr>
      <w:r w:rsidRPr="00201E3B">
        <w:t>11)</w:t>
      </w:r>
      <w:r w:rsidRPr="00201E3B">
        <w:tab/>
        <w:t xml:space="preserve">shall send the </w:t>
      </w:r>
      <w:r w:rsidRPr="00201E3B">
        <w:rPr>
          <w:lang w:eastAsia="ko-KR"/>
        </w:rPr>
        <w:t xml:space="preserve">PRIVATE </w:t>
      </w:r>
      <w:r w:rsidRPr="00201E3B">
        <w:t xml:space="preserve">CALL </w:t>
      </w:r>
      <w:r w:rsidRPr="00201E3B">
        <w:rPr>
          <w:lang w:eastAsia="ko-KR"/>
        </w:rPr>
        <w:t>SETUP REQUEST</w:t>
      </w:r>
      <w:r w:rsidRPr="00201E3B">
        <w:t xml:space="preserve"> message towards other MCVideo client according to rules and procedures as specified in clause </w:t>
      </w:r>
      <w:r w:rsidRPr="00201E3B">
        <w:rPr>
          <w:lang w:eastAsia="ko-KR"/>
        </w:rPr>
        <w:t>10.3.1.1.1;</w:t>
      </w:r>
    </w:p>
    <w:p w14:paraId="743E2FA0" w14:textId="77777777" w:rsidR="00A540B5" w:rsidRPr="00201E3B" w:rsidRDefault="00A540B5" w:rsidP="00A540B5">
      <w:pPr>
        <w:pStyle w:val="B1"/>
        <w:rPr>
          <w:lang w:eastAsia="ko-KR"/>
        </w:rPr>
      </w:pPr>
      <w:r w:rsidRPr="00201E3B">
        <w:rPr>
          <w:lang w:eastAsia="ko-KR"/>
        </w:rPr>
        <w:t>12)</w:t>
      </w:r>
      <w:r w:rsidRPr="00201E3B">
        <w:rPr>
          <w:lang w:eastAsia="ko-KR"/>
        </w:rPr>
        <w:tab/>
        <w:t>shall initialize the counter CFP1 (private call request retransmission) with the value set to 1;</w:t>
      </w:r>
    </w:p>
    <w:p w14:paraId="10B5FF3E" w14:textId="77777777" w:rsidR="00A540B5" w:rsidRPr="00201E3B" w:rsidRDefault="00A540B5" w:rsidP="00A540B5">
      <w:pPr>
        <w:pStyle w:val="B1"/>
        <w:rPr>
          <w:lang w:eastAsia="ko-KR"/>
        </w:rPr>
      </w:pPr>
      <w:r w:rsidRPr="00201E3B">
        <w:rPr>
          <w:lang w:eastAsia="ko-KR"/>
        </w:rPr>
        <w:t>13)</w:t>
      </w:r>
      <w:r w:rsidRPr="00201E3B">
        <w:rPr>
          <w:lang w:eastAsia="ko-KR"/>
        </w:rPr>
        <w:tab/>
        <w:t>shall start timer TFP1 (private call request retransmission); and</w:t>
      </w:r>
    </w:p>
    <w:p w14:paraId="310DB994" w14:textId="77777777" w:rsidR="00A540B5" w:rsidRPr="00201E3B" w:rsidRDefault="00A540B5" w:rsidP="00A540B5">
      <w:pPr>
        <w:pStyle w:val="B1"/>
        <w:rPr>
          <w:lang w:eastAsia="ko-KR"/>
        </w:rPr>
      </w:pPr>
      <w:r w:rsidRPr="00201E3B">
        <w:rPr>
          <w:lang w:eastAsia="ko-KR"/>
        </w:rPr>
        <w:t>14)</w:t>
      </w:r>
      <w:r w:rsidRPr="00201E3B">
        <w:rPr>
          <w:lang w:eastAsia="ko-KR"/>
        </w:rPr>
        <w:tab/>
        <w:t>shall enter the "P2: waiting for call response" state.</w:t>
      </w:r>
    </w:p>
    <w:p w14:paraId="76952440" w14:textId="77777777" w:rsidR="00A540B5" w:rsidRPr="00201E3B" w:rsidRDefault="00A540B5" w:rsidP="00A540B5">
      <w:r w:rsidRPr="00201E3B">
        <w:t>[TS 24.281, clause 10.3.2.4.2.3]</w:t>
      </w:r>
    </w:p>
    <w:p w14:paraId="529CA203"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RINGING message</w:t>
      </w:r>
      <w:r w:rsidRPr="00201E3B">
        <w:t>, the MCVideo client:</w:t>
      </w:r>
    </w:p>
    <w:p w14:paraId="5E00232E" w14:textId="77777777" w:rsidR="00A540B5" w:rsidRPr="00201E3B" w:rsidRDefault="00A540B5" w:rsidP="00A540B5">
      <w:pPr>
        <w:pStyle w:val="B1"/>
        <w:rPr>
          <w:lang w:eastAsia="ko-KR"/>
        </w:rPr>
      </w:pPr>
      <w:r w:rsidRPr="00201E3B">
        <w:rPr>
          <w:lang w:eastAsia="ko-KR"/>
        </w:rPr>
        <w:t>1)</w:t>
      </w:r>
      <w:r w:rsidRPr="00201E3B">
        <w:rPr>
          <w:lang w:eastAsia="ko-KR"/>
        </w:rPr>
        <w:tab/>
        <w:t>shall remain in the "P2: waiting for call response" state.</w:t>
      </w:r>
    </w:p>
    <w:p w14:paraId="46529099" w14:textId="77777777" w:rsidR="00A540B5" w:rsidRPr="00201E3B" w:rsidRDefault="00A540B5" w:rsidP="00A540B5">
      <w:r w:rsidRPr="00201E3B">
        <w:t>[TS 24.281, clause 10.3.2.4.2.9]</w:t>
      </w:r>
    </w:p>
    <w:p w14:paraId="68822535" w14:textId="77777777" w:rsidR="00A540B5" w:rsidRPr="00201E3B" w:rsidRDefault="00A540B5" w:rsidP="00A540B5">
      <w:r w:rsidRPr="00201E3B">
        <w:rPr>
          <w:lang w:eastAsia="ko-KR"/>
        </w:rPr>
        <w:t>When in the "P2: waiting for call response" state</w:t>
      </w:r>
      <w:r w:rsidRPr="00201E3B">
        <w:t>,</w:t>
      </w:r>
      <w:r w:rsidRPr="00201E3B">
        <w:rPr>
          <w:lang w:eastAsia="ko-KR"/>
        </w:rPr>
        <w:t xml:space="preserve"> upon an indication from MCVideo User to cancel the private call request, </w:t>
      </w:r>
      <w:r w:rsidRPr="00201E3B">
        <w:t>the MCVideo client:</w:t>
      </w:r>
    </w:p>
    <w:p w14:paraId="63DA441C"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17.1.9</w:t>
      </w:r>
      <w:r w:rsidRPr="00201E3B">
        <w:rPr>
          <w:lang w:eastAsia="ko-KR"/>
        </w:rPr>
        <w:t>;</w:t>
      </w:r>
    </w:p>
    <w:p w14:paraId="4773C88D" w14:textId="77777777" w:rsidR="00A540B5" w:rsidRPr="00201E3B" w:rsidRDefault="00A540B5" w:rsidP="00A540B5">
      <w:pPr>
        <w:pStyle w:val="B2"/>
      </w:pPr>
      <w:r w:rsidRPr="00201E3B">
        <w:t>a)</w:t>
      </w:r>
      <w:r w:rsidRPr="00201E3B">
        <w:tab/>
        <w:t>shall set the Call identifier IE to the stored call identifier;</w:t>
      </w:r>
    </w:p>
    <w:p w14:paraId="3FE1B605" w14:textId="77777777" w:rsidR="00A540B5" w:rsidRPr="00201E3B" w:rsidRDefault="00A540B5" w:rsidP="00A540B5">
      <w:pPr>
        <w:pStyle w:val="B2"/>
      </w:pPr>
      <w:r w:rsidRPr="00201E3B">
        <w:t>b)</w:t>
      </w:r>
      <w:r w:rsidRPr="00201E3B">
        <w:tab/>
        <w:t>shall set the MCVideo user ID of the caller IE with the stored caller ID; and</w:t>
      </w:r>
    </w:p>
    <w:p w14:paraId="5110ADC4" w14:textId="77777777" w:rsidR="00A540B5" w:rsidRPr="00201E3B" w:rsidRDefault="00A540B5" w:rsidP="00A540B5">
      <w:pPr>
        <w:pStyle w:val="B2"/>
      </w:pPr>
      <w:r w:rsidRPr="00201E3B">
        <w:t>c)</w:t>
      </w:r>
      <w:r w:rsidRPr="00201E3B">
        <w:tab/>
        <w:t>shall set the MCVideo user ID of the callee IE with the stored callee ID;</w:t>
      </w:r>
    </w:p>
    <w:p w14:paraId="07E70AC7" w14:textId="77777777" w:rsidR="00A540B5" w:rsidRPr="00201E3B" w:rsidRDefault="00A540B5" w:rsidP="00A540B5">
      <w:pPr>
        <w:pStyle w:val="B1"/>
        <w:rPr>
          <w:lang w:eastAsia="ko-KR"/>
        </w:rPr>
      </w:pPr>
      <w:r w:rsidRPr="00201E3B">
        <w:t>2)</w:t>
      </w:r>
      <w:r w:rsidRPr="00201E3B">
        <w:tab/>
        <w:t>shall send the PRIVATE CALL RELEASE message in response to the request message according to rules and procedures as specified in clause 10.3.1.1.1;</w:t>
      </w:r>
    </w:p>
    <w:p w14:paraId="45952E36" w14:textId="77777777" w:rsidR="00A540B5" w:rsidRPr="00201E3B" w:rsidRDefault="00A540B5" w:rsidP="00A540B5">
      <w:pPr>
        <w:pStyle w:val="B1"/>
      </w:pPr>
      <w:r w:rsidRPr="00201E3B">
        <w:t>3)</w:t>
      </w:r>
      <w:r w:rsidRPr="00201E3B">
        <w:tab/>
        <w:t>shall start timer TFP3 (private call release retransmission); and</w:t>
      </w:r>
    </w:p>
    <w:p w14:paraId="071AB71F" w14:textId="77777777" w:rsidR="00A540B5" w:rsidRPr="00201E3B" w:rsidRDefault="00A540B5" w:rsidP="00A540B5">
      <w:pPr>
        <w:pStyle w:val="B1"/>
        <w:rPr>
          <w:lang w:eastAsia="ko-KR"/>
        </w:rPr>
      </w:pPr>
      <w:r w:rsidRPr="00201E3B">
        <w:t>4)</w:t>
      </w:r>
      <w:r w:rsidRPr="00201E3B">
        <w:tab/>
        <w:t>shall enter the "P3: waiting for release response" state.</w:t>
      </w:r>
    </w:p>
    <w:p w14:paraId="26EFCA26" w14:textId="77777777" w:rsidR="00A540B5" w:rsidRPr="00201E3B" w:rsidRDefault="00A540B5" w:rsidP="00A540B5">
      <w:r w:rsidRPr="00201E3B">
        <w:t>[TS 24.281, clause 10.3.2.4.5.5]</w:t>
      </w:r>
    </w:p>
    <w:p w14:paraId="582ADBE2" w14:textId="77777777" w:rsidR="00A540B5" w:rsidRPr="00201E3B" w:rsidRDefault="00A540B5" w:rsidP="00A540B5">
      <w:r w:rsidRPr="00201E3B">
        <w:rPr>
          <w:lang w:eastAsia="ko-KR"/>
        </w:rPr>
        <w:t>When in the "P3: waiting for release response" state, u</w:t>
      </w:r>
      <w:r w:rsidRPr="00201E3B">
        <w:t xml:space="preserve">pon </w:t>
      </w:r>
      <w:r w:rsidRPr="00201E3B">
        <w:rPr>
          <w:lang w:eastAsia="ko-KR"/>
        </w:rPr>
        <w:t>receiving a PRIVATE CALL RELEASE ACK to PRIVATE CALL RELEASE message</w:t>
      </w:r>
      <w:r w:rsidRPr="00201E3B">
        <w:t>, the MCVideo client:</w:t>
      </w:r>
    </w:p>
    <w:p w14:paraId="7F426343" w14:textId="77777777" w:rsidR="00A540B5" w:rsidRPr="00201E3B" w:rsidRDefault="00A540B5" w:rsidP="00A540B5">
      <w:pPr>
        <w:pStyle w:val="B1"/>
        <w:rPr>
          <w:lang w:eastAsia="ko-KR"/>
        </w:rPr>
      </w:pPr>
      <w:r w:rsidRPr="00201E3B">
        <w:rPr>
          <w:lang w:eastAsia="ko-KR"/>
        </w:rPr>
        <w:t>1)</w:t>
      </w:r>
      <w:r w:rsidRPr="00201E3B">
        <w:rPr>
          <w:lang w:eastAsia="ko-KR"/>
        </w:rPr>
        <w:tab/>
        <w:t>shall stop timer TFP3 (private call release retransmission), if running;</w:t>
      </w:r>
    </w:p>
    <w:p w14:paraId="30E6EC57" w14:textId="77777777" w:rsidR="00A540B5" w:rsidRPr="00201E3B" w:rsidRDefault="00A540B5" w:rsidP="00A540B5">
      <w:pPr>
        <w:pStyle w:val="B1"/>
        <w:rPr>
          <w:lang w:eastAsia="ko-KR"/>
        </w:rPr>
      </w:pPr>
      <w:r w:rsidRPr="00201E3B">
        <w:rPr>
          <w:lang w:eastAsia="ko-KR"/>
        </w:rPr>
        <w:t>2)</w:t>
      </w:r>
      <w:r w:rsidRPr="00201E3B">
        <w:rPr>
          <w:lang w:eastAsia="ko-KR"/>
        </w:rPr>
        <w:tab/>
        <w:t>shall terminate the media session;</w:t>
      </w:r>
    </w:p>
    <w:p w14:paraId="260587C5"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 and</w:t>
      </w:r>
    </w:p>
    <w:p w14:paraId="3D3652F4" w14:textId="77777777" w:rsidR="00A540B5" w:rsidRPr="00201E3B" w:rsidRDefault="00A540B5" w:rsidP="00A540B5">
      <w:pPr>
        <w:pStyle w:val="B1"/>
        <w:rPr>
          <w:lang w:eastAsia="ko-KR"/>
        </w:rPr>
      </w:pPr>
      <w:r w:rsidRPr="00201E3B">
        <w:t>4)</w:t>
      </w:r>
      <w:r w:rsidRPr="00201E3B">
        <w:tab/>
      </w:r>
      <w:r w:rsidRPr="00201E3B">
        <w:rPr>
          <w:lang w:eastAsia="ko-KR"/>
        </w:rPr>
        <w:t>shall enter the "P1: ignoring same call id" state.</w:t>
      </w:r>
    </w:p>
    <w:p w14:paraId="681931EE" w14:textId="77777777" w:rsidR="00A540B5" w:rsidRPr="00201E3B" w:rsidRDefault="00A540B5" w:rsidP="00A540B5">
      <w:r w:rsidRPr="00201E3B">
        <w:t>[TS 24.281, clause 10.3.2.4.2.7]</w:t>
      </w:r>
    </w:p>
    <w:p w14:paraId="299D68C1"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REJECT message in response to PRIVATE CALL SETUP REQUEST message with Call identifier IE same as the stored call identifier</w:t>
      </w:r>
      <w:r w:rsidRPr="00201E3B">
        <w:t>, the MCVideo client:</w:t>
      </w:r>
    </w:p>
    <w:p w14:paraId="16C8802B" w14:textId="77777777" w:rsidR="00A540B5" w:rsidRPr="00201E3B" w:rsidRDefault="00A540B5" w:rsidP="00A540B5">
      <w:pPr>
        <w:pStyle w:val="B1"/>
      </w:pPr>
      <w:r w:rsidRPr="00201E3B">
        <w:t>1)</w:t>
      </w:r>
      <w:r w:rsidRPr="00201E3B">
        <w:tab/>
        <w:t>shall stop timer TFP1 (call setup retransmission), if running;</w:t>
      </w:r>
    </w:p>
    <w:p w14:paraId="24E9B31C" w14:textId="77777777" w:rsidR="00A540B5" w:rsidRPr="00201E3B" w:rsidRDefault="00A540B5" w:rsidP="00A540B5">
      <w:pPr>
        <w:pStyle w:val="B1"/>
      </w:pPr>
      <w:r w:rsidRPr="00201E3B">
        <w:t>2)</w:t>
      </w:r>
      <w:r w:rsidRPr="00201E3B">
        <w:tab/>
        <w:t>shall stop timer TFP2 (waiting for call response message)</w:t>
      </w:r>
      <w:r w:rsidRPr="00201E3B">
        <w:rPr>
          <w:lang w:eastAsia="ko-KR"/>
        </w:rPr>
        <w:t>, if running</w:t>
      </w:r>
      <w:r w:rsidRPr="00201E3B">
        <w:t>;</w:t>
      </w:r>
    </w:p>
    <w:p w14:paraId="34890992" w14:textId="77777777" w:rsidR="00A540B5" w:rsidRPr="00201E3B" w:rsidRDefault="00A540B5" w:rsidP="00A540B5">
      <w:pPr>
        <w:pStyle w:val="B1"/>
      </w:pPr>
      <w:r w:rsidRPr="00201E3B">
        <w:t>3)</w:t>
      </w:r>
      <w:r w:rsidRPr="00201E3B">
        <w:tab/>
        <w:t>shall start timer TFP7</w:t>
      </w:r>
      <w:r w:rsidRPr="00201E3B">
        <w:rPr>
          <w:lang w:eastAsia="ko-KR"/>
        </w:rPr>
        <w:t xml:space="preserve"> (waiting for any message with same call identifier)</w:t>
      </w:r>
      <w:r w:rsidRPr="00201E3B">
        <w:t>;</w:t>
      </w:r>
    </w:p>
    <w:p w14:paraId="0840FC0F" w14:textId="77777777" w:rsidR="00A540B5" w:rsidRPr="00201E3B" w:rsidRDefault="00A540B5" w:rsidP="00A540B5">
      <w:pPr>
        <w:pStyle w:val="B1"/>
      </w:pPr>
      <w:r w:rsidRPr="00201E3B">
        <w:t>4)</w:t>
      </w:r>
      <w:r w:rsidRPr="00201E3B">
        <w:tab/>
        <w:t>shall release the call control state machine; and</w:t>
      </w:r>
    </w:p>
    <w:p w14:paraId="40129302" w14:textId="77777777" w:rsidR="00A540B5" w:rsidRPr="00201E3B" w:rsidRDefault="00A540B5" w:rsidP="00A540B5">
      <w:pPr>
        <w:pStyle w:val="B1"/>
      </w:pPr>
      <w:r w:rsidRPr="00201E3B">
        <w:lastRenderedPageBreak/>
        <w:t>5)</w:t>
      </w:r>
      <w:r w:rsidRPr="00201E3B">
        <w:tab/>
        <w:t>shall enter the "P1: ignoring same call id" state.</w:t>
      </w:r>
    </w:p>
    <w:p w14:paraId="239E791D" w14:textId="77777777" w:rsidR="00A540B5" w:rsidRPr="00201E3B" w:rsidRDefault="00A540B5" w:rsidP="00A540B5">
      <w:r w:rsidRPr="00201E3B">
        <w:t>[TS 24.281, clause 10.3.2.4.2.8]</w:t>
      </w:r>
    </w:p>
    <w:p w14:paraId="119908A8" w14:textId="77777777" w:rsidR="00A540B5" w:rsidRPr="00201E3B" w:rsidRDefault="00A540B5" w:rsidP="00A540B5">
      <w:r w:rsidRPr="00201E3B">
        <w:rPr>
          <w:lang w:eastAsia="ko-KR"/>
        </w:rPr>
        <w:t>When in the "P2: waiting for call response" state, u</w:t>
      </w:r>
      <w:r w:rsidRPr="00201E3B">
        <w:t xml:space="preserve">pon </w:t>
      </w:r>
      <w:r w:rsidRPr="00201E3B">
        <w:rPr>
          <w:lang w:eastAsia="ko-KR"/>
        </w:rPr>
        <w:t>receiving a PRIVATE CALL ACCEPT message response to PRIVATE CALL SETUP REQUEST message with the same call identifier</w:t>
      </w:r>
      <w:r w:rsidRPr="00201E3B">
        <w:t>, the MCVideo client:</w:t>
      </w:r>
    </w:p>
    <w:p w14:paraId="36EDD492" w14:textId="77777777" w:rsidR="00A540B5" w:rsidRPr="00201E3B" w:rsidRDefault="00A540B5" w:rsidP="00A540B5">
      <w:pPr>
        <w:pStyle w:val="B1"/>
      </w:pPr>
      <w:r w:rsidRPr="00201E3B">
        <w:t>1)</w:t>
      </w:r>
      <w:r w:rsidRPr="00201E3B">
        <w:tab/>
        <w:t>shall store the SDP answer IE received in the PRIVATE CALL ACCEPT message as answer SDP;</w:t>
      </w:r>
    </w:p>
    <w:p w14:paraId="5D00C013" w14:textId="77777777" w:rsidR="00A540B5" w:rsidRPr="00201E3B" w:rsidRDefault="00A540B5" w:rsidP="00A540B5">
      <w:pPr>
        <w:pStyle w:val="B1"/>
      </w:pPr>
      <w:r w:rsidRPr="00201E3B">
        <w:t>2)</w:t>
      </w:r>
      <w:r w:rsidRPr="00201E3B">
        <w:tab/>
        <w:t>shall generate a PRIVATE CALL ACCEPT ACK message as specified in clause 17.1.11:</w:t>
      </w:r>
    </w:p>
    <w:p w14:paraId="00D58D5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1B9C26CA"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of the caller IE with </w:t>
      </w:r>
      <w:r w:rsidRPr="00201E3B">
        <w:t>the stored caller ID; and</w:t>
      </w:r>
    </w:p>
    <w:p w14:paraId="5088C13D" w14:textId="77777777" w:rsidR="00A540B5" w:rsidRPr="00201E3B" w:rsidRDefault="00A540B5" w:rsidP="00A540B5">
      <w:pPr>
        <w:pStyle w:val="B2"/>
      </w:pPr>
      <w:r w:rsidRPr="00201E3B">
        <w:t>c)</w:t>
      </w:r>
      <w:r w:rsidRPr="00201E3B">
        <w:tab/>
        <w:t>shall set the MCVideo user ID of the callee IE with the stored callee ID.</w:t>
      </w:r>
    </w:p>
    <w:p w14:paraId="296A2CCC" w14:textId="77777777" w:rsidR="00A540B5" w:rsidRPr="00201E3B" w:rsidRDefault="00A540B5" w:rsidP="00A540B5">
      <w:pPr>
        <w:pStyle w:val="B1"/>
      </w:pPr>
      <w:r w:rsidRPr="00201E3B">
        <w:t>3)</w:t>
      </w:r>
      <w:r w:rsidRPr="00201E3B">
        <w:tab/>
        <w:t>shall send the PRIVATE CALL ACCEPT ACK message in response to the request message according to rules and procedures as specified in clause 10.3.1.1.1;</w:t>
      </w:r>
    </w:p>
    <w:p w14:paraId="694551FE" w14:textId="77777777" w:rsidR="00A540B5" w:rsidRPr="00201E3B" w:rsidRDefault="00A540B5" w:rsidP="00A540B5">
      <w:pPr>
        <w:pStyle w:val="B1"/>
      </w:pPr>
      <w:r w:rsidRPr="00201E3B">
        <w:t>4)</w:t>
      </w:r>
      <w:r w:rsidRPr="00201E3B">
        <w:tab/>
        <w:t>shall stop timer TFP1 (call setup retransmission), if running;</w:t>
      </w:r>
    </w:p>
    <w:p w14:paraId="23676CD8" w14:textId="77777777" w:rsidR="00A540B5" w:rsidRPr="00201E3B" w:rsidRDefault="00A540B5" w:rsidP="00A540B5">
      <w:pPr>
        <w:pStyle w:val="B1"/>
      </w:pPr>
      <w:r w:rsidRPr="00201E3B">
        <w:t>5)</w:t>
      </w:r>
      <w:r w:rsidRPr="00201E3B">
        <w:tab/>
        <w:t>shall stop timer TFP2 (waiting for call response message)</w:t>
      </w:r>
      <w:r w:rsidRPr="00201E3B">
        <w:rPr>
          <w:lang w:eastAsia="ko-KR"/>
        </w:rPr>
        <w:t>, if running</w:t>
      </w:r>
      <w:r w:rsidRPr="00201E3B">
        <w:t>;</w:t>
      </w:r>
    </w:p>
    <w:p w14:paraId="51C75FB4" w14:textId="77777777" w:rsidR="00A540B5" w:rsidRPr="00201E3B" w:rsidRDefault="00A540B5" w:rsidP="00A540B5">
      <w:pPr>
        <w:pStyle w:val="B1"/>
      </w:pPr>
      <w:r w:rsidRPr="00201E3B">
        <w:t>6)</w:t>
      </w:r>
      <w:r w:rsidRPr="00201E3B">
        <w:tab/>
        <w:t>shall establish a media session based on the SDP body of the stored answer SDP;</w:t>
      </w:r>
    </w:p>
    <w:p w14:paraId="68AF4FEF" w14:textId="77777777" w:rsidR="00A540B5" w:rsidRPr="00201E3B" w:rsidRDefault="00A540B5" w:rsidP="00A540B5">
      <w:pPr>
        <w:pStyle w:val="B1"/>
        <w:rPr>
          <w:lang w:eastAsia="ko-KR"/>
        </w:rPr>
      </w:pPr>
      <w:r w:rsidRPr="00201E3B">
        <w:t>7)</w:t>
      </w:r>
      <w:r w:rsidRPr="00201E3B">
        <w:tab/>
        <w:t>shall start transmission control as terminating transmission participant as specified in clause a.b in 3GPP TS 24.581 [5];</w:t>
      </w:r>
    </w:p>
    <w:p w14:paraId="289A71F8" w14:textId="77777777" w:rsidR="00A540B5" w:rsidRPr="00201E3B" w:rsidRDefault="00A540B5" w:rsidP="00A540B5">
      <w:pPr>
        <w:pStyle w:val="B1"/>
      </w:pPr>
      <w:r w:rsidRPr="00201E3B">
        <w:rPr>
          <w:lang w:eastAsia="ko-KR"/>
        </w:rPr>
        <w:t>8)</w:t>
      </w:r>
      <w:r w:rsidRPr="00201E3B">
        <w:rPr>
          <w:lang w:eastAsia="ko-KR"/>
        </w:rPr>
        <w:tab/>
        <w:t xml:space="preserve">shall start timer </w:t>
      </w:r>
      <w:r w:rsidRPr="00201E3B">
        <w:t>TFP5 (max duration)</w:t>
      </w:r>
      <w:r w:rsidRPr="00201E3B">
        <w:rPr>
          <w:lang w:eastAsia="ko-KR"/>
        </w:rPr>
        <w:t>;</w:t>
      </w:r>
      <w:r w:rsidRPr="00201E3B">
        <w:t xml:space="preserve"> and</w:t>
      </w:r>
    </w:p>
    <w:p w14:paraId="48131162" w14:textId="77777777" w:rsidR="00A540B5" w:rsidRPr="00201E3B" w:rsidRDefault="00A540B5" w:rsidP="00A540B5">
      <w:pPr>
        <w:pStyle w:val="B1"/>
      </w:pPr>
      <w:r w:rsidRPr="00201E3B">
        <w:t>9)</w:t>
      </w:r>
      <w:r w:rsidRPr="00201E3B">
        <w:tab/>
        <w:t>shall enter the "P4: part of ongoing call" state.</w:t>
      </w:r>
    </w:p>
    <w:p w14:paraId="1E8EB1B9" w14:textId="77777777" w:rsidR="00A540B5" w:rsidRPr="00201E3B" w:rsidRDefault="00A540B5" w:rsidP="00A540B5">
      <w:r w:rsidRPr="00201E3B">
        <w:t>[TS 24.281, clause 10.3.2.4.5.1]</w:t>
      </w:r>
    </w:p>
    <w:p w14:paraId="6344C6DE" w14:textId="77777777" w:rsidR="00A540B5" w:rsidRPr="00201E3B" w:rsidRDefault="00A540B5" w:rsidP="00A540B5">
      <w:r w:rsidRPr="00201E3B">
        <w:rPr>
          <w:lang w:eastAsia="ko-KR"/>
        </w:rPr>
        <w:t>When in the "P4: part of ongoing call" state, u</w:t>
      </w:r>
      <w:r w:rsidRPr="00201E3B">
        <w:t xml:space="preserve">pon an indication from MCVideo User to </w:t>
      </w:r>
      <w:r w:rsidRPr="00201E3B">
        <w:rPr>
          <w:lang w:eastAsia="ko-KR"/>
        </w:rPr>
        <w:t>release</w:t>
      </w:r>
      <w:r w:rsidRPr="00201E3B">
        <w:t xml:space="preserve"> a </w:t>
      </w:r>
      <w:r w:rsidRPr="00201E3B">
        <w:rPr>
          <w:lang w:eastAsia="ko-KR"/>
        </w:rPr>
        <w:t>private</w:t>
      </w:r>
      <w:r w:rsidRPr="00201E3B">
        <w:t xml:space="preserve"> call, the MCVideo client:</w:t>
      </w:r>
    </w:p>
    <w:p w14:paraId="608E297C" w14:textId="77777777" w:rsidR="00A540B5" w:rsidRPr="00201E3B" w:rsidRDefault="00A540B5" w:rsidP="00A540B5">
      <w:pPr>
        <w:pStyle w:val="B1"/>
      </w:pPr>
      <w:r w:rsidRPr="00201E3B">
        <w:t>1)</w:t>
      </w:r>
      <w:r w:rsidRPr="00201E3B">
        <w:tab/>
        <w:t xml:space="preserve">shall generate a </w:t>
      </w:r>
      <w:r w:rsidRPr="00201E3B">
        <w:rPr>
          <w:lang w:eastAsia="ko-KR"/>
        </w:rPr>
        <w:t xml:space="preserve">PRIVATE </w:t>
      </w:r>
      <w:r w:rsidRPr="00201E3B">
        <w:t xml:space="preserve">CALL </w:t>
      </w:r>
      <w:r w:rsidRPr="00201E3B">
        <w:rPr>
          <w:lang w:eastAsia="ko-KR"/>
        </w:rPr>
        <w:t xml:space="preserve">RELEASE </w:t>
      </w:r>
      <w:r w:rsidRPr="00201E3B">
        <w:t>message as specified in clause 17.1.</w:t>
      </w:r>
      <w:r w:rsidRPr="00201E3B">
        <w:rPr>
          <w:lang w:eastAsia="ko-KR"/>
        </w:rPr>
        <w:t xml:space="preserve">9. In the PRIVATE </w:t>
      </w:r>
      <w:r w:rsidRPr="00201E3B">
        <w:t xml:space="preserve">CALL </w:t>
      </w:r>
      <w:r w:rsidRPr="00201E3B">
        <w:rPr>
          <w:lang w:eastAsia="ko-KR"/>
        </w:rPr>
        <w:t>RELEASE</w:t>
      </w:r>
      <w:r w:rsidRPr="00201E3B">
        <w:t xml:space="preserve"> message, the MCVideo client</w:t>
      </w:r>
      <w:r w:rsidRPr="00201E3B">
        <w:rPr>
          <w:lang w:eastAsia="ko-KR"/>
        </w:rPr>
        <w:t>:</w:t>
      </w:r>
    </w:p>
    <w:p w14:paraId="48DA570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7B49B7B4"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stored caller ID; and</w:t>
      </w:r>
    </w:p>
    <w:p w14:paraId="56196083" w14:textId="77777777" w:rsidR="00A540B5" w:rsidRPr="00201E3B" w:rsidRDefault="00A540B5" w:rsidP="00A540B5">
      <w:pPr>
        <w:pStyle w:val="B2"/>
      </w:pPr>
      <w:r w:rsidRPr="00201E3B">
        <w:t>c)</w:t>
      </w:r>
      <w:r w:rsidRPr="00201E3B">
        <w:tab/>
        <w:t>shall set the MCVideo user ID of the callee IE with stored callee ID.</w:t>
      </w:r>
    </w:p>
    <w:p w14:paraId="26985FA0" w14:textId="77777777" w:rsidR="00A540B5" w:rsidRPr="00201E3B" w:rsidRDefault="00A540B5" w:rsidP="00A540B5">
      <w:pPr>
        <w:pStyle w:val="B1"/>
        <w:rPr>
          <w:lang w:eastAsia="ko-KR"/>
        </w:rPr>
      </w:pPr>
      <w:r w:rsidRPr="00201E3B">
        <w:t>2)</w:t>
      </w:r>
      <w:r w:rsidRPr="00201E3B">
        <w:tab/>
        <w:t xml:space="preserve">shall send the </w:t>
      </w:r>
      <w:r w:rsidRPr="00201E3B">
        <w:rPr>
          <w:lang w:eastAsia="ko-KR"/>
        </w:rPr>
        <w:t xml:space="preserve">PRIVATE </w:t>
      </w:r>
      <w:r w:rsidRPr="00201E3B">
        <w:t xml:space="preserve">CALL </w:t>
      </w:r>
      <w:r w:rsidRPr="00201E3B">
        <w:rPr>
          <w:lang w:eastAsia="ko-KR"/>
        </w:rPr>
        <w:t xml:space="preserve">RELEASE </w:t>
      </w:r>
      <w:r w:rsidRPr="00201E3B">
        <w:t xml:space="preserve">message </w:t>
      </w:r>
      <w:r w:rsidRPr="00201E3B">
        <w:rPr>
          <w:lang w:eastAsia="ko-KR"/>
        </w:rPr>
        <w:t>in response to the request message</w:t>
      </w:r>
      <w:r w:rsidRPr="00201E3B">
        <w:t xml:space="preserve"> according to rules and procedures as specified in clause </w:t>
      </w:r>
      <w:r w:rsidRPr="00201E3B">
        <w:rPr>
          <w:lang w:eastAsia="ko-KR"/>
        </w:rPr>
        <w:t>10.3.1.1.1;</w:t>
      </w:r>
    </w:p>
    <w:p w14:paraId="3E995564" w14:textId="77777777" w:rsidR="00A540B5" w:rsidRPr="00201E3B" w:rsidRDefault="00A540B5" w:rsidP="00A540B5">
      <w:pPr>
        <w:pStyle w:val="B1"/>
        <w:rPr>
          <w:lang w:eastAsia="ko-KR"/>
        </w:rPr>
      </w:pPr>
      <w:r w:rsidRPr="00201E3B">
        <w:rPr>
          <w:lang w:eastAsia="ko-KR"/>
        </w:rPr>
        <w:t>3)</w:t>
      </w:r>
      <w:r w:rsidRPr="00201E3B">
        <w:rPr>
          <w:lang w:eastAsia="ko-KR"/>
        </w:rPr>
        <w:tab/>
        <w:t>shall initialize the counter CFP3 (private call release retransmission) with the value set to 1;</w:t>
      </w:r>
    </w:p>
    <w:p w14:paraId="1B6DB61F" w14:textId="77777777" w:rsidR="00A540B5" w:rsidRPr="00201E3B" w:rsidRDefault="00A540B5" w:rsidP="00A540B5">
      <w:pPr>
        <w:pStyle w:val="B1"/>
        <w:rPr>
          <w:lang w:eastAsia="ko-KR"/>
        </w:rPr>
      </w:pPr>
      <w:r w:rsidRPr="00201E3B">
        <w:rPr>
          <w:lang w:eastAsia="ko-KR"/>
        </w:rPr>
        <w:t>4)</w:t>
      </w:r>
      <w:r w:rsidRPr="00201E3B">
        <w:rPr>
          <w:lang w:eastAsia="ko-KR"/>
        </w:rPr>
        <w:tab/>
        <w:t>shall start timer TFP3 (private call release retransmission); and</w:t>
      </w:r>
    </w:p>
    <w:p w14:paraId="5AF0801A" w14:textId="77777777" w:rsidR="00A540B5" w:rsidRPr="00201E3B" w:rsidRDefault="00A540B5" w:rsidP="00A540B5">
      <w:pPr>
        <w:pStyle w:val="B1"/>
        <w:rPr>
          <w:lang w:eastAsia="ko-KR"/>
        </w:rPr>
      </w:pPr>
      <w:r w:rsidRPr="00201E3B">
        <w:rPr>
          <w:lang w:eastAsia="ko-KR"/>
        </w:rPr>
        <w:t>5)</w:t>
      </w:r>
      <w:r w:rsidRPr="00201E3B">
        <w:rPr>
          <w:lang w:eastAsia="ko-KR"/>
        </w:rPr>
        <w:tab/>
        <w:t>shall enter the "P3: waiting for release response" state.</w:t>
      </w:r>
    </w:p>
    <w:p w14:paraId="576F522A" w14:textId="77777777" w:rsidR="00A540B5" w:rsidRPr="00201E3B" w:rsidRDefault="00A540B5" w:rsidP="00A540B5">
      <w:r w:rsidRPr="00201E3B">
        <w:t>[TS 24.581, clause 7.2.3.2.2]</w:t>
      </w:r>
    </w:p>
    <w:p w14:paraId="64B00499" w14:textId="77777777" w:rsidR="00A540B5" w:rsidRPr="00201E3B" w:rsidRDefault="00A540B5" w:rsidP="00A540B5">
      <w:r w:rsidRPr="00201E3B">
        <w:t xml:space="preserve">When an MCVideo call is established </w:t>
      </w:r>
      <w:r w:rsidRPr="00201E3B">
        <w:rPr>
          <w:lang w:eastAsia="ko-KR"/>
        </w:rPr>
        <w:t xml:space="preserve">with session announcement including an explicit transmission request, </w:t>
      </w:r>
      <w:r w:rsidRPr="00201E3B">
        <w:t>the originating transmission participant:</w:t>
      </w:r>
    </w:p>
    <w:p w14:paraId="4FAD5EA3" w14:textId="77777777" w:rsidR="00A540B5" w:rsidRPr="00201E3B" w:rsidRDefault="00A540B5" w:rsidP="00A540B5">
      <w:pPr>
        <w:pStyle w:val="B1"/>
        <w:rPr>
          <w:lang w:eastAsia="ko-KR"/>
        </w:rPr>
      </w:pPr>
      <w:r w:rsidRPr="00201E3B">
        <w:rPr>
          <w:lang w:eastAsia="ko-KR"/>
        </w:rPr>
        <w:t>1.</w:t>
      </w:r>
      <w:r w:rsidRPr="00201E3B">
        <w:rPr>
          <w:lang w:eastAsia="ko-KR"/>
        </w:rPr>
        <w:tab/>
        <w:t>shall create an instance of a transmission participant state transition diagram for basic operation state machine;</w:t>
      </w:r>
    </w:p>
    <w:p w14:paraId="4914731F" w14:textId="77777777" w:rsidR="00A540B5" w:rsidRPr="00201E3B" w:rsidRDefault="00A540B5" w:rsidP="00A540B5">
      <w:pPr>
        <w:pStyle w:val="B1"/>
        <w:rPr>
          <w:lang w:eastAsia="ko-KR"/>
        </w:rPr>
      </w:pPr>
      <w:r w:rsidRPr="00201E3B">
        <w:rPr>
          <w:lang w:eastAsia="ko-KR"/>
        </w:rPr>
        <w:t>2.</w:t>
      </w:r>
      <w:r w:rsidRPr="00201E3B">
        <w:rPr>
          <w:lang w:eastAsia="ko-KR"/>
        </w:rPr>
        <w:tab/>
        <w:t>shall send Transmission Granted message towards other transmission participants. The Transmission Granted message:</w:t>
      </w:r>
    </w:p>
    <w:p w14:paraId="30915949" w14:textId="77777777" w:rsidR="00A540B5" w:rsidRPr="00201E3B" w:rsidRDefault="00A540B5" w:rsidP="00A540B5">
      <w:pPr>
        <w:pStyle w:val="B2"/>
        <w:rPr>
          <w:lang w:eastAsia="ko-KR"/>
        </w:rPr>
      </w:pPr>
      <w:r w:rsidRPr="00201E3B">
        <w:rPr>
          <w:lang w:eastAsia="ko-KR"/>
        </w:rPr>
        <w:t>a.</w:t>
      </w:r>
      <w:r w:rsidRPr="00201E3B">
        <w:rPr>
          <w:lang w:eastAsia="ko-KR"/>
        </w:rPr>
        <w:tab/>
        <w:t>shall include the granted priority in the Transmission priority field;</w:t>
      </w:r>
    </w:p>
    <w:p w14:paraId="531B0402" w14:textId="77777777" w:rsidR="00A540B5" w:rsidRPr="00201E3B" w:rsidRDefault="00A540B5" w:rsidP="00A540B5">
      <w:pPr>
        <w:pStyle w:val="B2"/>
        <w:rPr>
          <w:lang w:eastAsia="ko-KR"/>
        </w:rPr>
      </w:pPr>
      <w:r w:rsidRPr="00201E3B">
        <w:rPr>
          <w:lang w:eastAsia="ko-KR"/>
        </w:rPr>
        <w:lastRenderedPageBreak/>
        <w:t>b.</w:t>
      </w:r>
      <w:r w:rsidRPr="00201E3B">
        <w:rPr>
          <w:lang w:eastAsia="ko-KR"/>
        </w:rPr>
        <w:tab/>
        <w:t>shall include the MCVideo user's own MCVideo ID in the User ID field; and</w:t>
      </w:r>
    </w:p>
    <w:p w14:paraId="4E75AD4C"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r w:rsidRPr="00201E3B">
        <w:rPr>
          <w:lang w:eastAsia="ko-KR"/>
        </w:rPr>
        <w:t xml:space="preserve"> and</w:t>
      </w:r>
    </w:p>
    <w:p w14:paraId="13861E05" w14:textId="77777777" w:rsidR="00A540B5" w:rsidRPr="00201E3B" w:rsidRDefault="00A540B5" w:rsidP="00A540B5">
      <w:pPr>
        <w:pStyle w:val="B1"/>
      </w:pPr>
      <w:r w:rsidRPr="00201E3B">
        <w:rPr>
          <w:lang w:eastAsia="ko-KR"/>
        </w:rPr>
        <w:t>3</w:t>
      </w:r>
      <w:r w:rsidRPr="00201E3B">
        <w:t>.</w:t>
      </w:r>
      <w:r w:rsidRPr="00201E3B">
        <w:tab/>
        <w:t>shall enter '</w:t>
      </w:r>
      <w:r w:rsidRPr="00201E3B">
        <w:rPr>
          <w:lang w:eastAsia="ko-KR"/>
        </w:rPr>
        <w:t>O</w:t>
      </w:r>
      <w:r w:rsidRPr="00201E3B">
        <w:t xml:space="preserve">: </w:t>
      </w:r>
      <w:r w:rsidRPr="00201E3B">
        <w:rPr>
          <w:lang w:eastAsia="ko-KR"/>
        </w:rPr>
        <w:t>transmission arbitration</w:t>
      </w:r>
      <w:r w:rsidRPr="00201E3B">
        <w:t>' state.</w:t>
      </w:r>
    </w:p>
    <w:p w14:paraId="1B3A5E64" w14:textId="77777777" w:rsidR="00A540B5" w:rsidRPr="00201E3B" w:rsidRDefault="00A540B5" w:rsidP="00A540B5">
      <w:r w:rsidRPr="00201E3B">
        <w:t>[TS 24.581, clause 7.2.3.5.5]</w:t>
      </w:r>
    </w:p>
    <w:p w14:paraId="2943DB20"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and there is no </w:t>
      </w:r>
      <w:r w:rsidRPr="00201E3B">
        <w:rPr>
          <w:lang w:eastAsia="ko-KR"/>
        </w:rPr>
        <w:t xml:space="preserve">transmitter </w:t>
      </w:r>
      <w:r w:rsidRPr="00201E3B">
        <w:t xml:space="preserve">in </w:t>
      </w:r>
      <w:r w:rsidRPr="00201E3B">
        <w:rPr>
          <w:lang w:eastAsia="ko-KR"/>
        </w:rPr>
        <w:t xml:space="preserve">transmitter </w:t>
      </w:r>
      <w:r w:rsidRPr="00201E3B">
        <w:t>list, the transmission participant:</w:t>
      </w:r>
    </w:p>
    <w:p w14:paraId="2B3A2854" w14:textId="77777777" w:rsidR="00A540B5" w:rsidRPr="00201E3B" w:rsidRDefault="00A540B5" w:rsidP="00A540B5">
      <w:pPr>
        <w:pStyle w:val="B1"/>
      </w:pPr>
      <w:r w:rsidRPr="00201E3B">
        <w:t>1.</w:t>
      </w:r>
      <w:r w:rsidRPr="00201E3B">
        <w:tab/>
        <w:t>shall stop timer T206 (Stop talking warning), if running;</w:t>
      </w:r>
    </w:p>
    <w:p w14:paraId="7129DFDA" w14:textId="77777777" w:rsidR="00A540B5" w:rsidRPr="00201E3B" w:rsidRDefault="00A540B5" w:rsidP="00A540B5">
      <w:pPr>
        <w:pStyle w:val="B1"/>
      </w:pPr>
      <w:r w:rsidRPr="00201E3B">
        <w:t>2.</w:t>
      </w:r>
      <w:r w:rsidRPr="00201E3B">
        <w:tab/>
        <w:t>shall stop timer T207 (Stop talking), if running;</w:t>
      </w:r>
    </w:p>
    <w:p w14:paraId="6E7D9704" w14:textId="77777777" w:rsidR="00A540B5" w:rsidRPr="00201E3B" w:rsidRDefault="00A540B5" w:rsidP="00A540B5">
      <w:pPr>
        <w:pStyle w:val="B1"/>
      </w:pPr>
      <w:r w:rsidRPr="00201E3B">
        <w:t>3.</w:t>
      </w:r>
      <w:r w:rsidRPr="00201E3B">
        <w:tab/>
        <w:t xml:space="preserve">shall send a Transmission Arbitration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Arbitration Release message:</w:t>
      </w:r>
    </w:p>
    <w:p w14:paraId="63177926"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168F9B05" w14:textId="77777777" w:rsidR="00A540B5" w:rsidRPr="00201E3B" w:rsidRDefault="00A540B5" w:rsidP="00A540B5">
      <w:pPr>
        <w:pStyle w:val="B2"/>
      </w:pPr>
      <w:r w:rsidRPr="00201E3B">
        <w:t>b.</w:t>
      </w:r>
      <w:r w:rsidRPr="00201E3B">
        <w:tab/>
        <w:t>if the session is not initiated as a broadcast group call with the B-bit set to '1' (Broadcast group call), shall include a Transmission Indicator field set to '0' (normal call);</w:t>
      </w:r>
    </w:p>
    <w:p w14:paraId="1E3ADE18" w14:textId="77777777" w:rsidR="00A540B5" w:rsidRPr="00201E3B" w:rsidRDefault="00A540B5" w:rsidP="00A540B5">
      <w:pPr>
        <w:pStyle w:val="B1"/>
        <w:rPr>
          <w:lang w:eastAsia="ko-KR"/>
        </w:rPr>
      </w:pPr>
      <w:r w:rsidRPr="00201E3B">
        <w:rPr>
          <w:lang w:eastAsia="ko-KR"/>
        </w:rPr>
        <w:t>4</w:t>
      </w:r>
      <w:r w:rsidRPr="00201E3B">
        <w:t>.</w:t>
      </w:r>
      <w:r w:rsidRPr="00201E3B">
        <w:tab/>
      </w:r>
      <w:r w:rsidRPr="00201E3B">
        <w:rPr>
          <w:lang w:eastAsia="ko-KR"/>
        </w:rPr>
        <w:t>shall start timer T230 (Inactivity); and</w:t>
      </w:r>
    </w:p>
    <w:p w14:paraId="5366F8F0" w14:textId="77777777" w:rsidR="00A540B5" w:rsidRPr="00201E3B" w:rsidRDefault="00A540B5" w:rsidP="00A540B5">
      <w:pPr>
        <w:pStyle w:val="B1"/>
      </w:pPr>
      <w:r w:rsidRPr="00201E3B">
        <w:rPr>
          <w:lang w:eastAsia="ko-KR"/>
        </w:rPr>
        <w:t>5.</w:t>
      </w:r>
      <w:r w:rsidRPr="00201E3B">
        <w:rPr>
          <w:lang w:eastAsia="ko-KR"/>
        </w:rPr>
        <w:tab/>
      </w:r>
      <w:r w:rsidRPr="00201E3B">
        <w:t xml:space="preserve">shall enter 'O: </w:t>
      </w:r>
      <w:r w:rsidRPr="00201E3B">
        <w:rPr>
          <w:lang w:eastAsia="ko-KR"/>
        </w:rPr>
        <w:t>silence</w:t>
      </w:r>
      <w:r w:rsidRPr="00201E3B">
        <w:t>' state.</w:t>
      </w:r>
    </w:p>
    <w:p w14:paraId="3068EE33" w14:textId="77777777" w:rsidR="00A540B5" w:rsidRPr="00201E3B" w:rsidRDefault="00A540B5" w:rsidP="00A540B5">
      <w:pPr>
        <w:pStyle w:val="H6"/>
      </w:pPr>
      <w:r w:rsidRPr="00201E3B">
        <w:t>7.2.3.3</w:t>
      </w:r>
      <w:r w:rsidRPr="00201E3B">
        <w:tab/>
        <w:t>Test description</w:t>
      </w:r>
    </w:p>
    <w:p w14:paraId="4486DA4B" w14:textId="77777777" w:rsidR="00A540B5" w:rsidRPr="00201E3B" w:rsidRDefault="00A540B5" w:rsidP="00A540B5">
      <w:pPr>
        <w:pStyle w:val="H6"/>
      </w:pPr>
      <w:r w:rsidRPr="00201E3B">
        <w:t>7.2.3.3.1</w:t>
      </w:r>
      <w:r w:rsidRPr="00201E3B">
        <w:tab/>
        <w:t>Pre-test conditions</w:t>
      </w:r>
    </w:p>
    <w:p w14:paraId="047138D4" w14:textId="77777777" w:rsidR="00A540B5" w:rsidRPr="00201E3B" w:rsidRDefault="00A540B5" w:rsidP="00A540B5">
      <w:pPr>
        <w:pStyle w:val="H6"/>
      </w:pPr>
      <w:r w:rsidRPr="00201E3B">
        <w:t>System Simulator:</w:t>
      </w:r>
    </w:p>
    <w:p w14:paraId="069DDEBB" w14:textId="77777777" w:rsidR="00A540B5" w:rsidRPr="00201E3B" w:rsidRDefault="00A540B5" w:rsidP="00A540B5">
      <w:pPr>
        <w:pStyle w:val="B1"/>
      </w:pPr>
      <w:r w:rsidRPr="00201E3B">
        <w:t>-</w:t>
      </w:r>
      <w:r w:rsidRPr="00201E3B">
        <w:tab/>
        <w:t>SS-UE1 (MCVideo client)</w:t>
      </w:r>
    </w:p>
    <w:p w14:paraId="71766ADF" w14:textId="77777777" w:rsidR="00A540B5" w:rsidRPr="00201E3B" w:rsidRDefault="00A540B5" w:rsidP="00A540B5">
      <w:pPr>
        <w:pStyle w:val="B2"/>
      </w:pPr>
      <w:r w:rsidRPr="00201E3B">
        <w:t>-</w:t>
      </w:r>
      <w:r w:rsidRPr="00201E3B">
        <w:tab/>
        <w:t>For the underlying "transport bearer" over which the SS and the UE will communicate, the SS is behaving as SS-UE1 as defined in TS 36.508 [24], configured for and operating as ProSe Direct Communication transmitting and receiving device.</w:t>
      </w:r>
    </w:p>
    <w:p w14:paraId="66EEDD07" w14:textId="77777777" w:rsidR="00A540B5" w:rsidRPr="00201E3B" w:rsidRDefault="00A540B5" w:rsidP="00A540B5">
      <w:pPr>
        <w:pStyle w:val="B1"/>
      </w:pPr>
      <w:r w:rsidRPr="00201E3B">
        <w:t>-</w:t>
      </w:r>
      <w:r w:rsidRPr="00201E3B">
        <w:tab/>
        <w:t>GNSS simulator to simulate a location and provide a timing reference for the assistance of E-UTRAN off-network testing.</w:t>
      </w:r>
    </w:p>
    <w:p w14:paraId="74A244A9" w14:textId="77777777" w:rsidR="00A540B5" w:rsidRPr="00201E3B" w:rsidRDefault="00A540B5" w:rsidP="00A540B5">
      <w:pPr>
        <w:pStyle w:val="NO"/>
      </w:pPr>
      <w:r w:rsidRPr="00201E3B">
        <w:t>NOTE 1:</w:t>
      </w:r>
      <w:r w:rsidRPr="00201E3B">
        <w:tab/>
        <w:t xml:space="preserve">For operation in off-network environment, it needs be ensured that after the UE is powered up it considers the Geographical area </w:t>
      </w:r>
      <w:r w:rsidRPr="00201E3B">
        <w:rPr>
          <w:color w:val="000000"/>
        </w:rPr>
        <w:t xml:space="preserve">#1 that is simulated by the GNSS simulator </w:t>
      </w:r>
      <w:r w:rsidRPr="00201E3B">
        <w:t>as being one of the geographical areas set in the USIM for operation when UE is "not served by E-UTRAN".</w:t>
      </w:r>
    </w:p>
    <w:p w14:paraId="1030EF8C" w14:textId="77777777" w:rsidR="00A540B5" w:rsidRPr="00201E3B" w:rsidRDefault="00A540B5" w:rsidP="00A540B5">
      <w:pPr>
        <w:pStyle w:val="B1"/>
      </w:pPr>
      <w:r w:rsidRPr="00201E3B">
        <w:t>-</w:t>
      </w:r>
      <w:r w:rsidRPr="00201E3B">
        <w:tab/>
        <w:t>SS-NW (MCVideo server) in the Preamble</w:t>
      </w:r>
    </w:p>
    <w:p w14:paraId="406293EB" w14:textId="77777777" w:rsidR="00A540B5" w:rsidRPr="00201E3B" w:rsidRDefault="00A540B5" w:rsidP="00A540B5">
      <w:pPr>
        <w:pStyle w:val="B2"/>
      </w:pPr>
      <w:r w:rsidRPr="00201E3B">
        <w:t>-</w:t>
      </w:r>
      <w:r w:rsidRPr="00201E3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0D171D8" w14:textId="77777777" w:rsidR="00A540B5" w:rsidRPr="00201E3B" w:rsidRDefault="00A540B5" w:rsidP="00A540B5">
      <w:pPr>
        <w:pStyle w:val="NO"/>
      </w:pPr>
      <w:r w:rsidRPr="00201E3B">
        <w:t>NOTE 2:</w:t>
      </w:r>
      <w:r w:rsidRPr="00201E3B">
        <w:tab/>
        <w:t>The SS operation as NW (MCVideo server) is needed only for the Preamble if the UE has to perform the MCVideo User performs the Generic Test Procedure for MCVideo Authorization/Configuration and Key Generation as specified in TS 36.579-1 [2], subclause 5.3.2..</w:t>
      </w:r>
    </w:p>
    <w:p w14:paraId="1E092C49" w14:textId="77777777" w:rsidR="00A540B5" w:rsidRPr="00201E3B" w:rsidRDefault="00A540B5" w:rsidP="00A540B5">
      <w:pPr>
        <w:pStyle w:val="H6"/>
      </w:pPr>
      <w:r w:rsidRPr="00201E3B">
        <w:t>IUT:</w:t>
      </w:r>
    </w:p>
    <w:p w14:paraId="60F4A490" w14:textId="77777777" w:rsidR="00A540B5" w:rsidRPr="00201E3B" w:rsidRDefault="00A540B5" w:rsidP="00A540B5">
      <w:pPr>
        <w:pStyle w:val="B1"/>
      </w:pPr>
      <w:r w:rsidRPr="00201E3B">
        <w:t>-</w:t>
      </w:r>
      <w:r w:rsidRPr="00201E3B">
        <w:tab/>
        <w:t>UE (MCVideo Client)</w:t>
      </w:r>
    </w:p>
    <w:p w14:paraId="245A236C" w14:textId="77777777" w:rsidR="00A540B5" w:rsidRPr="00201E3B" w:rsidRDefault="00A540B5" w:rsidP="00A540B5">
      <w:pPr>
        <w:pStyle w:val="B1"/>
      </w:pPr>
      <w:r w:rsidRPr="00201E3B">
        <w:t>-</w:t>
      </w:r>
      <w:r w:rsidRPr="00201E3B">
        <w:tab/>
        <w:t>The test USIM set as defined in TS 36.579-1 [2], subclause 5.5.10 is inserted.</w:t>
      </w:r>
    </w:p>
    <w:p w14:paraId="310DAA6C" w14:textId="77777777" w:rsidR="00A540B5" w:rsidRPr="00201E3B" w:rsidRDefault="00A540B5" w:rsidP="00A540B5">
      <w:pPr>
        <w:pStyle w:val="B1"/>
      </w:pPr>
      <w:r w:rsidRPr="00201E3B">
        <w:lastRenderedPageBreak/>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744FAFF2" w14:textId="77777777" w:rsidR="00A540B5" w:rsidRPr="00201E3B" w:rsidRDefault="00A540B5" w:rsidP="00A540B5">
      <w:pPr>
        <w:pStyle w:val="H6"/>
      </w:pPr>
      <w:r w:rsidRPr="00201E3B">
        <w:t>Preamble:</w:t>
      </w:r>
    </w:p>
    <w:p w14:paraId="301DD864"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04034960"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0D22A193" w14:textId="77777777" w:rsidR="00A540B5" w:rsidRPr="00201E3B" w:rsidRDefault="00A540B5" w:rsidP="00A540B5">
      <w:pPr>
        <w:pStyle w:val="B1"/>
      </w:pPr>
      <w:r w:rsidRPr="00201E3B">
        <w:t>-</w:t>
      </w:r>
      <w:r w:rsidRPr="00201E3B">
        <w:tab/>
        <w:t>The UE is Switched OFF (state 1) according to TS 36.508 [24].</w:t>
      </w:r>
    </w:p>
    <w:p w14:paraId="049D32A3" w14:textId="77777777" w:rsidR="00A540B5" w:rsidRPr="00201E3B" w:rsidRDefault="00A540B5" w:rsidP="00A540B5">
      <w:pPr>
        <w:pStyle w:val="H6"/>
      </w:pPr>
      <w:r w:rsidRPr="00201E3B">
        <w:lastRenderedPageBreak/>
        <w:t>7.2.3.3.2</w:t>
      </w:r>
      <w:r w:rsidRPr="00201E3B">
        <w:tab/>
        <w:t>Test procedure sequence</w:t>
      </w:r>
    </w:p>
    <w:p w14:paraId="1DAC4D77" w14:textId="77777777" w:rsidR="00A540B5" w:rsidRPr="00201E3B" w:rsidRDefault="00A540B5" w:rsidP="00A540B5">
      <w:pPr>
        <w:pStyle w:val="TH"/>
      </w:pPr>
      <w:r w:rsidRPr="00201E3B">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540B5" w:rsidRPr="00201E3B" w14:paraId="2729F38B" w14:textId="77777777" w:rsidTr="00A540B5">
        <w:tc>
          <w:tcPr>
            <w:tcW w:w="534" w:type="dxa"/>
            <w:tcBorders>
              <w:top w:val="single" w:sz="4" w:space="0" w:color="auto"/>
              <w:left w:val="single" w:sz="4" w:space="0" w:color="auto"/>
              <w:bottom w:val="nil"/>
              <w:right w:val="single" w:sz="4" w:space="0" w:color="auto"/>
            </w:tcBorders>
            <w:hideMark/>
          </w:tcPr>
          <w:p w14:paraId="7624952F" w14:textId="77777777" w:rsidR="00A540B5" w:rsidRPr="00201E3B" w:rsidRDefault="00A540B5">
            <w:pPr>
              <w:pStyle w:val="TAH"/>
              <w:spacing w:line="256" w:lineRule="auto"/>
              <w:rPr>
                <w:lang w:eastAsia="en-US"/>
              </w:rPr>
            </w:pPr>
            <w:r w:rsidRPr="00201E3B">
              <w:rPr>
                <w:lang w:eastAsia="en-US"/>
              </w:rPr>
              <w:t>St</w:t>
            </w:r>
          </w:p>
        </w:tc>
        <w:tc>
          <w:tcPr>
            <w:tcW w:w="3968" w:type="dxa"/>
            <w:tcBorders>
              <w:top w:val="single" w:sz="4" w:space="0" w:color="auto"/>
              <w:left w:val="single" w:sz="4" w:space="0" w:color="auto"/>
              <w:bottom w:val="nil"/>
              <w:right w:val="single" w:sz="4" w:space="0" w:color="auto"/>
            </w:tcBorders>
            <w:hideMark/>
          </w:tcPr>
          <w:p w14:paraId="747C2CCC"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CF90B5" w14:textId="77777777" w:rsidR="00A540B5" w:rsidRPr="00201E3B" w:rsidRDefault="00A540B5">
            <w:pPr>
              <w:pStyle w:val="TAH"/>
              <w:spacing w:line="256" w:lineRule="auto"/>
              <w:rPr>
                <w:lang w:eastAsia="en-US"/>
              </w:rPr>
            </w:pPr>
            <w:r w:rsidRPr="00201E3B">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67EF60AB" w14:textId="77777777" w:rsidR="00A540B5" w:rsidRPr="00201E3B" w:rsidRDefault="00A540B5">
            <w:pPr>
              <w:pStyle w:val="TAH"/>
              <w:spacing w:line="256" w:lineRule="auto"/>
              <w:rPr>
                <w:lang w:eastAsia="en-US"/>
              </w:rPr>
            </w:pPr>
            <w:r w:rsidRPr="00201E3B">
              <w:rPr>
                <w:lang w:eastAsia="en-US"/>
              </w:rPr>
              <w:t>TP</w:t>
            </w:r>
          </w:p>
        </w:tc>
        <w:tc>
          <w:tcPr>
            <w:tcW w:w="850" w:type="dxa"/>
            <w:tcBorders>
              <w:top w:val="single" w:sz="4" w:space="0" w:color="auto"/>
              <w:left w:val="single" w:sz="4" w:space="0" w:color="auto"/>
              <w:bottom w:val="nil"/>
              <w:right w:val="single" w:sz="4" w:space="0" w:color="auto"/>
            </w:tcBorders>
            <w:hideMark/>
          </w:tcPr>
          <w:p w14:paraId="655C760E"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03A26BA" w14:textId="77777777" w:rsidTr="00A540B5">
        <w:tc>
          <w:tcPr>
            <w:tcW w:w="534" w:type="dxa"/>
            <w:tcBorders>
              <w:top w:val="nil"/>
              <w:left w:val="single" w:sz="4" w:space="0" w:color="auto"/>
              <w:bottom w:val="single" w:sz="4" w:space="0" w:color="auto"/>
              <w:right w:val="single" w:sz="4" w:space="0" w:color="auto"/>
            </w:tcBorders>
          </w:tcPr>
          <w:p w14:paraId="0F70EA06" w14:textId="77777777" w:rsidR="00A540B5" w:rsidRPr="00201E3B" w:rsidRDefault="00A540B5">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79CEA970" w14:textId="77777777" w:rsidR="00A540B5" w:rsidRPr="00201E3B" w:rsidRDefault="00A540B5">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84735E9" w14:textId="77777777" w:rsidR="00A540B5" w:rsidRPr="00201E3B" w:rsidRDefault="00A540B5">
            <w:pPr>
              <w:pStyle w:val="TAH"/>
              <w:spacing w:line="256" w:lineRule="auto"/>
              <w:rPr>
                <w:lang w:eastAsia="en-US"/>
              </w:rPr>
            </w:pPr>
            <w:r w:rsidRPr="00201E3B">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2EEBE7D0" w14:textId="77777777" w:rsidR="00A540B5" w:rsidRPr="00201E3B" w:rsidRDefault="00A540B5">
            <w:pPr>
              <w:pStyle w:val="TAH"/>
              <w:spacing w:line="256" w:lineRule="auto"/>
              <w:rPr>
                <w:lang w:eastAsia="en-US"/>
              </w:rPr>
            </w:pPr>
            <w:r w:rsidRPr="00201E3B">
              <w:rPr>
                <w:lang w:eastAsia="en-US"/>
              </w:rPr>
              <w:t>Message</w:t>
            </w:r>
          </w:p>
        </w:tc>
        <w:tc>
          <w:tcPr>
            <w:tcW w:w="565" w:type="dxa"/>
            <w:tcBorders>
              <w:top w:val="nil"/>
              <w:left w:val="single" w:sz="4" w:space="0" w:color="auto"/>
              <w:bottom w:val="single" w:sz="4" w:space="0" w:color="auto"/>
              <w:right w:val="single" w:sz="4" w:space="0" w:color="auto"/>
            </w:tcBorders>
          </w:tcPr>
          <w:p w14:paraId="2B28EAEF" w14:textId="77777777" w:rsidR="00A540B5" w:rsidRPr="00201E3B" w:rsidRDefault="00A540B5">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5BC99A87" w14:textId="77777777" w:rsidR="00A540B5" w:rsidRPr="00201E3B" w:rsidRDefault="00A540B5">
            <w:pPr>
              <w:pStyle w:val="TAH"/>
              <w:spacing w:line="256" w:lineRule="auto"/>
              <w:rPr>
                <w:lang w:eastAsia="en-US"/>
              </w:rPr>
            </w:pPr>
          </w:p>
        </w:tc>
      </w:tr>
      <w:tr w:rsidR="00A540B5" w:rsidRPr="00201E3B" w14:paraId="66D8904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1EC86D0" w14:textId="77777777" w:rsidR="00A540B5" w:rsidRPr="00201E3B" w:rsidRDefault="00A540B5">
            <w:pPr>
              <w:pStyle w:val="TAC"/>
              <w:spacing w:line="256" w:lineRule="auto"/>
              <w:rPr>
                <w:lang w:eastAsia="en-US"/>
              </w:rPr>
            </w:pPr>
            <w:r w:rsidRPr="00201E3B">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59FC99DA" w14:textId="77777777" w:rsidR="00A540B5" w:rsidRPr="00201E3B" w:rsidRDefault="00A540B5">
            <w:pPr>
              <w:pStyle w:val="TAL"/>
              <w:spacing w:line="256" w:lineRule="auto"/>
              <w:rPr>
                <w:lang w:eastAsia="en-US"/>
              </w:rPr>
            </w:pPr>
            <w:r w:rsidRPr="00201E3B">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4AA71431"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BE6708"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1835F7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7F255F6" w14:textId="77777777" w:rsidR="00A540B5" w:rsidRPr="00201E3B" w:rsidRDefault="00A540B5">
            <w:pPr>
              <w:pStyle w:val="TAC"/>
              <w:spacing w:line="256" w:lineRule="auto"/>
              <w:rPr>
                <w:lang w:eastAsia="en-US"/>
              </w:rPr>
            </w:pPr>
            <w:r w:rsidRPr="00201E3B">
              <w:rPr>
                <w:lang w:eastAsia="en-US"/>
              </w:rPr>
              <w:t>-</w:t>
            </w:r>
          </w:p>
        </w:tc>
      </w:tr>
      <w:tr w:rsidR="00A540B5" w:rsidRPr="00201E3B" w14:paraId="3710F9FA"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D2348A3" w14:textId="77777777" w:rsidR="00A540B5" w:rsidRPr="00201E3B" w:rsidRDefault="00A540B5">
            <w:pPr>
              <w:pStyle w:val="TAC"/>
              <w:spacing w:line="256" w:lineRule="auto"/>
              <w:rPr>
                <w:lang w:eastAsia="en-US"/>
              </w:rPr>
            </w:pPr>
            <w:r w:rsidRPr="00201E3B">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DA6571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21676725" w14:textId="77777777" w:rsidR="00A540B5" w:rsidRPr="00201E3B" w:rsidRDefault="00A540B5">
            <w:pPr>
              <w:pStyle w:val="TAN"/>
              <w:spacing w:line="256" w:lineRule="auto"/>
              <w:rPr>
                <w:lang w:eastAsia="en-US"/>
              </w:rPr>
            </w:pPr>
          </w:p>
          <w:p w14:paraId="16ECB802"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125BD5B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82338D4"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480B50"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8E6BDED" w14:textId="77777777" w:rsidR="00A540B5" w:rsidRPr="00201E3B" w:rsidRDefault="00A540B5">
            <w:pPr>
              <w:pStyle w:val="TAC"/>
              <w:spacing w:line="256" w:lineRule="auto"/>
              <w:rPr>
                <w:lang w:eastAsia="en-US"/>
              </w:rPr>
            </w:pPr>
            <w:r w:rsidRPr="00201E3B">
              <w:rPr>
                <w:lang w:eastAsia="en-US"/>
              </w:rPr>
              <w:t>-</w:t>
            </w:r>
          </w:p>
        </w:tc>
      </w:tr>
      <w:tr w:rsidR="00A540B5" w:rsidRPr="00201E3B" w14:paraId="315E03C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152AD3C" w14:textId="77777777" w:rsidR="00A540B5" w:rsidRPr="00201E3B" w:rsidRDefault="00A540B5">
            <w:pPr>
              <w:pStyle w:val="TAC"/>
              <w:spacing w:line="256" w:lineRule="auto"/>
              <w:rPr>
                <w:lang w:eastAsia="en-US"/>
              </w:rPr>
            </w:pPr>
            <w:r w:rsidRPr="00201E3B">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7BCCA039"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742BAB35" w14:textId="77777777" w:rsidR="00A540B5" w:rsidRPr="00201E3B" w:rsidRDefault="00A540B5">
            <w:pPr>
              <w:pStyle w:val="TAL"/>
              <w:spacing w:line="256" w:lineRule="auto"/>
              <w:rPr>
                <w:lang w:eastAsia="en-US"/>
              </w:rPr>
            </w:pPr>
          </w:p>
          <w:p w14:paraId="4A53FDE0"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133F4A54"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1324B8"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74AD7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A307DFB" w14:textId="77777777" w:rsidR="00A540B5" w:rsidRPr="00201E3B" w:rsidRDefault="00A540B5">
            <w:pPr>
              <w:pStyle w:val="TAC"/>
              <w:spacing w:line="256" w:lineRule="auto"/>
              <w:rPr>
                <w:lang w:eastAsia="en-US"/>
              </w:rPr>
            </w:pPr>
            <w:r w:rsidRPr="00201E3B">
              <w:rPr>
                <w:lang w:eastAsia="en-US"/>
              </w:rPr>
              <w:t>-</w:t>
            </w:r>
          </w:p>
        </w:tc>
      </w:tr>
      <w:tr w:rsidR="00A540B5" w:rsidRPr="00201E3B" w14:paraId="41146B9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EC33A29" w14:textId="77777777" w:rsidR="00A540B5" w:rsidRPr="00201E3B" w:rsidRDefault="00A540B5">
            <w:pPr>
              <w:pStyle w:val="TAC"/>
              <w:spacing w:line="256" w:lineRule="auto"/>
              <w:rPr>
                <w:lang w:eastAsia="en-US"/>
              </w:rPr>
            </w:pPr>
            <w:r w:rsidRPr="00201E3B">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229B2D6F"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362ABC96"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91A85A"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EF440B7"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B6372EA"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13C4AF5" w14:textId="77777777" w:rsidR="00A540B5" w:rsidRPr="00201E3B" w:rsidRDefault="00A540B5">
            <w:pPr>
              <w:pStyle w:val="TAC"/>
              <w:spacing w:line="256" w:lineRule="auto"/>
              <w:rPr>
                <w:lang w:eastAsia="en-US"/>
              </w:rPr>
            </w:pPr>
            <w:r w:rsidRPr="00201E3B">
              <w:rPr>
                <w:lang w:eastAsia="en-US"/>
              </w:rPr>
              <w:t>-</w:t>
            </w:r>
          </w:p>
        </w:tc>
      </w:tr>
      <w:tr w:rsidR="00A540B5" w:rsidRPr="00201E3B" w14:paraId="131DC9F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76FC6AF"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6261113"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69D627"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0495E41"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9B18D0D"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B7CF05C" w14:textId="77777777" w:rsidR="00A540B5" w:rsidRPr="00201E3B" w:rsidRDefault="00A540B5">
            <w:pPr>
              <w:pStyle w:val="TAC"/>
              <w:spacing w:line="256" w:lineRule="auto"/>
              <w:rPr>
                <w:lang w:eastAsia="en-US"/>
              </w:rPr>
            </w:pPr>
            <w:r w:rsidRPr="00201E3B">
              <w:rPr>
                <w:lang w:eastAsia="en-US"/>
              </w:rPr>
              <w:t>-</w:t>
            </w:r>
          </w:p>
        </w:tc>
      </w:tr>
      <w:tr w:rsidR="00A540B5" w:rsidRPr="00201E3B" w14:paraId="59BF5FFB"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8D95B19" w14:textId="77777777" w:rsidR="00A540B5" w:rsidRPr="00201E3B" w:rsidRDefault="00A540B5">
            <w:pPr>
              <w:pStyle w:val="TAC"/>
              <w:spacing w:line="256" w:lineRule="auto"/>
              <w:rPr>
                <w:lang w:eastAsia="en-US"/>
              </w:rPr>
            </w:pPr>
            <w:r w:rsidRPr="00201E3B">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4588B688"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8CF6157"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6D60998"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4C3ACE88"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71207BC" w14:textId="77777777" w:rsidR="00A540B5" w:rsidRPr="00201E3B" w:rsidRDefault="00A540B5">
            <w:pPr>
              <w:pStyle w:val="TAC"/>
              <w:spacing w:line="256" w:lineRule="auto"/>
              <w:rPr>
                <w:lang w:eastAsia="en-US"/>
              </w:rPr>
            </w:pPr>
            <w:r w:rsidRPr="00201E3B">
              <w:rPr>
                <w:lang w:eastAsia="en-US"/>
              </w:rPr>
              <w:t>P</w:t>
            </w:r>
          </w:p>
        </w:tc>
      </w:tr>
      <w:tr w:rsidR="00A540B5" w:rsidRPr="00201E3B" w14:paraId="28CB8477"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DD2123A" w14:textId="77777777" w:rsidR="00A540B5" w:rsidRPr="00201E3B" w:rsidRDefault="00A540B5">
            <w:pPr>
              <w:pStyle w:val="TAC"/>
              <w:spacing w:line="256" w:lineRule="auto"/>
              <w:rPr>
                <w:lang w:eastAsia="en-US"/>
              </w:rPr>
            </w:pPr>
            <w:r w:rsidRPr="00201E3B">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1F120015"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1099E446"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AD6FF35"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50993C9"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773F7C" w14:textId="77777777" w:rsidR="00A540B5" w:rsidRPr="00201E3B" w:rsidRDefault="00A540B5">
            <w:pPr>
              <w:pStyle w:val="TAC"/>
              <w:spacing w:line="256" w:lineRule="auto"/>
              <w:rPr>
                <w:lang w:eastAsia="en-US"/>
              </w:rPr>
            </w:pPr>
            <w:r w:rsidRPr="00201E3B">
              <w:rPr>
                <w:lang w:eastAsia="en-US"/>
              </w:rPr>
              <w:t>-</w:t>
            </w:r>
          </w:p>
        </w:tc>
      </w:tr>
      <w:tr w:rsidR="00A540B5" w:rsidRPr="00201E3B" w14:paraId="6AFD0F9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2A58BFE" w14:textId="77777777" w:rsidR="00A540B5" w:rsidRPr="00201E3B" w:rsidRDefault="00A540B5">
            <w:pPr>
              <w:pStyle w:val="TAC"/>
              <w:spacing w:line="256" w:lineRule="auto"/>
              <w:rPr>
                <w:lang w:eastAsia="en-US"/>
              </w:rPr>
            </w:pPr>
            <w:r w:rsidRPr="00201E3B">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43F8630B" w14:textId="77777777" w:rsidR="00A540B5" w:rsidRPr="00201E3B" w:rsidRDefault="00A540B5">
            <w:pPr>
              <w:pStyle w:val="TAL"/>
              <w:spacing w:line="256" w:lineRule="auto"/>
              <w:rPr>
                <w:lang w:eastAsia="en-US"/>
              </w:rPr>
            </w:pPr>
            <w:r w:rsidRPr="00201E3B">
              <w:rPr>
                <w:lang w:eastAsia="en-US"/>
              </w:rPr>
              <w:t>Make the MCVideo User request termination of the MCVideo private call.</w:t>
            </w:r>
          </w:p>
          <w:p w14:paraId="2AFC79AF"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2D4FC80"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E790BE"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1A8A57C"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DE1656F" w14:textId="77777777" w:rsidR="00A540B5" w:rsidRPr="00201E3B" w:rsidRDefault="00A540B5">
            <w:pPr>
              <w:pStyle w:val="TAC"/>
              <w:spacing w:line="256" w:lineRule="auto"/>
              <w:rPr>
                <w:lang w:eastAsia="en-US"/>
              </w:rPr>
            </w:pPr>
            <w:r w:rsidRPr="00201E3B">
              <w:rPr>
                <w:lang w:eastAsia="en-US"/>
              </w:rPr>
              <w:t>-</w:t>
            </w:r>
          </w:p>
        </w:tc>
      </w:tr>
      <w:tr w:rsidR="00A540B5" w:rsidRPr="00201E3B" w14:paraId="07DB4A2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94B0904" w14:textId="77777777" w:rsidR="00A540B5" w:rsidRPr="00201E3B" w:rsidRDefault="00A540B5">
            <w:pPr>
              <w:pStyle w:val="TAC"/>
              <w:spacing w:line="256" w:lineRule="auto"/>
              <w:rPr>
                <w:lang w:eastAsia="en-US"/>
              </w:rPr>
            </w:pPr>
            <w:r w:rsidRPr="00201E3B">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1EA5A21E"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w:t>
            </w:r>
            <w:r w:rsidRPr="00201E3B">
              <w:rPr>
                <w:lang w:eastAsia="en-US"/>
              </w:rPr>
              <w:t>PRIVATE CALL RELEASE</w:t>
            </w:r>
            <w:r w:rsidRPr="00201E3B">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3490D33"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2F20" w14:textId="77777777" w:rsidR="00A540B5" w:rsidRPr="00201E3B" w:rsidRDefault="00A540B5">
            <w:pPr>
              <w:pStyle w:val="TAL"/>
              <w:spacing w:line="256" w:lineRule="auto"/>
              <w:rPr>
                <w:lang w:eastAsia="en-US"/>
              </w:rPr>
            </w:pPr>
            <w:r w:rsidRPr="00201E3B">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00F8B10D" w14:textId="77777777" w:rsidR="00A540B5" w:rsidRPr="00201E3B" w:rsidRDefault="00A540B5">
            <w:pPr>
              <w:pStyle w:val="TAC"/>
              <w:spacing w:line="256" w:lineRule="auto"/>
              <w:rPr>
                <w:lang w:eastAsia="en-US"/>
              </w:rPr>
            </w:pPr>
            <w:r w:rsidRPr="00201E3B">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5FACEBB4" w14:textId="77777777" w:rsidR="00A540B5" w:rsidRPr="00201E3B" w:rsidRDefault="00A540B5">
            <w:pPr>
              <w:pStyle w:val="TAC"/>
              <w:spacing w:line="256" w:lineRule="auto"/>
              <w:rPr>
                <w:lang w:eastAsia="en-US"/>
              </w:rPr>
            </w:pPr>
            <w:r w:rsidRPr="00201E3B">
              <w:rPr>
                <w:lang w:eastAsia="en-US"/>
              </w:rPr>
              <w:t>P</w:t>
            </w:r>
          </w:p>
        </w:tc>
      </w:tr>
      <w:tr w:rsidR="00A540B5" w:rsidRPr="00201E3B" w14:paraId="1CEBD58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2B7D552" w14:textId="77777777" w:rsidR="00A540B5" w:rsidRPr="00201E3B" w:rsidRDefault="00A540B5">
            <w:pPr>
              <w:pStyle w:val="TAC"/>
              <w:spacing w:line="256" w:lineRule="auto"/>
              <w:rPr>
                <w:lang w:eastAsia="en-US"/>
              </w:rPr>
            </w:pPr>
            <w:r w:rsidRPr="00201E3B">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17F4B88" w14:textId="77777777" w:rsidR="00A540B5" w:rsidRPr="00201E3B" w:rsidRDefault="00A540B5">
            <w:pPr>
              <w:pStyle w:val="TAL"/>
              <w:spacing w:line="256" w:lineRule="auto"/>
              <w:rPr>
                <w:lang w:eastAsia="en-US"/>
              </w:rPr>
            </w:pPr>
            <w:r w:rsidRPr="00201E3B">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6B8188B5"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66729A" w14:textId="77777777" w:rsidR="00A540B5" w:rsidRPr="00201E3B" w:rsidRDefault="00A540B5">
            <w:pPr>
              <w:pStyle w:val="TAL"/>
              <w:spacing w:line="256" w:lineRule="auto"/>
              <w:rPr>
                <w:lang w:eastAsia="en-US"/>
              </w:rPr>
            </w:pPr>
            <w:r w:rsidRPr="00201E3B">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6C4758A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8220A25" w14:textId="77777777" w:rsidR="00A540B5" w:rsidRPr="00201E3B" w:rsidRDefault="00A540B5">
            <w:pPr>
              <w:pStyle w:val="TAC"/>
              <w:spacing w:line="256" w:lineRule="auto"/>
              <w:rPr>
                <w:lang w:eastAsia="en-US"/>
              </w:rPr>
            </w:pPr>
            <w:r w:rsidRPr="00201E3B">
              <w:rPr>
                <w:lang w:eastAsia="en-US"/>
              </w:rPr>
              <w:t>-</w:t>
            </w:r>
          </w:p>
        </w:tc>
      </w:tr>
      <w:tr w:rsidR="00A540B5" w:rsidRPr="00201E3B" w14:paraId="0AE3797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E6B7CB4"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C9BC502"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EE1995F"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FC59B77"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EA08C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F5FD7B8" w14:textId="77777777" w:rsidR="00A540B5" w:rsidRPr="00201E3B" w:rsidRDefault="00A540B5">
            <w:pPr>
              <w:pStyle w:val="TAC"/>
              <w:spacing w:line="256" w:lineRule="auto"/>
              <w:rPr>
                <w:lang w:eastAsia="en-US"/>
              </w:rPr>
            </w:pPr>
            <w:r w:rsidRPr="00201E3B">
              <w:rPr>
                <w:lang w:eastAsia="en-US"/>
              </w:rPr>
              <w:t>-</w:t>
            </w:r>
          </w:p>
        </w:tc>
      </w:tr>
      <w:tr w:rsidR="00A540B5" w:rsidRPr="00201E3B" w14:paraId="1E56F873"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3B6EED1" w14:textId="77777777" w:rsidR="00A540B5" w:rsidRPr="00201E3B" w:rsidRDefault="00A540B5">
            <w:pPr>
              <w:pStyle w:val="TAC"/>
              <w:spacing w:line="256" w:lineRule="auto"/>
              <w:rPr>
                <w:lang w:eastAsia="en-US"/>
              </w:rPr>
            </w:pPr>
            <w:r w:rsidRPr="00201E3B">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2BF4B10D" w14:textId="77777777" w:rsidR="00A540B5" w:rsidRPr="00201E3B" w:rsidRDefault="00A540B5">
            <w:pPr>
              <w:pStyle w:val="TAL"/>
              <w:spacing w:line="256" w:lineRule="auto"/>
              <w:rPr>
                <w:lang w:eastAsia="en-US"/>
              </w:rPr>
            </w:pPr>
            <w:r w:rsidRPr="00201E3B">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6539137E"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9ADA575"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5B16DCA"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CDDAFD" w14:textId="77777777" w:rsidR="00A540B5" w:rsidRPr="00201E3B" w:rsidRDefault="00A540B5">
            <w:pPr>
              <w:pStyle w:val="TAC"/>
              <w:spacing w:line="256" w:lineRule="auto"/>
              <w:rPr>
                <w:lang w:eastAsia="en-US"/>
              </w:rPr>
            </w:pPr>
            <w:r w:rsidRPr="00201E3B">
              <w:rPr>
                <w:lang w:eastAsia="en-US"/>
              </w:rPr>
              <w:t>-</w:t>
            </w:r>
          </w:p>
        </w:tc>
      </w:tr>
      <w:tr w:rsidR="00A540B5" w:rsidRPr="00201E3B" w14:paraId="7EE5A2E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98613C5" w14:textId="77777777" w:rsidR="00A540B5" w:rsidRPr="00201E3B" w:rsidRDefault="00A540B5">
            <w:pPr>
              <w:pStyle w:val="TAC"/>
              <w:spacing w:line="256" w:lineRule="auto"/>
              <w:rPr>
                <w:lang w:eastAsia="en-US"/>
              </w:rPr>
            </w:pPr>
            <w:r w:rsidRPr="00201E3B">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77B124AF"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61D94FA6"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8D179BB"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737E063"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A80D8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1CE763" w14:textId="77777777" w:rsidR="00A540B5" w:rsidRPr="00201E3B" w:rsidRDefault="00A540B5">
            <w:pPr>
              <w:pStyle w:val="TAC"/>
              <w:spacing w:line="256" w:lineRule="auto"/>
              <w:rPr>
                <w:lang w:eastAsia="en-US"/>
              </w:rPr>
            </w:pPr>
            <w:r w:rsidRPr="00201E3B">
              <w:rPr>
                <w:lang w:eastAsia="en-US"/>
              </w:rPr>
              <w:t>-</w:t>
            </w:r>
          </w:p>
        </w:tc>
      </w:tr>
      <w:tr w:rsidR="00A540B5" w:rsidRPr="00201E3B" w14:paraId="3DF4EBD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AA7148A"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CBDAF6" w14:textId="77777777" w:rsidR="00A540B5" w:rsidRPr="00201E3B" w:rsidRDefault="00A540B5">
            <w:pPr>
              <w:pStyle w:val="TAL"/>
              <w:spacing w:line="256" w:lineRule="auto"/>
              <w:rPr>
                <w:lang w:eastAsia="en-US"/>
              </w:rPr>
            </w:pPr>
            <w:r w:rsidRPr="00201E3B">
              <w:rPr>
                <w:lang w:eastAsia="en-US"/>
              </w:rPr>
              <w:t xml:space="preserve">EXCEPTION: The E-UTRA/EPC actions which are related to the MCVideo call establishment are described in TS 36.579-1 [2], subclause 5.4.5 'Generic Test Procedure for MCPTT CO </w:t>
            </w:r>
            <w:r w:rsidRPr="00201E3B">
              <w:rPr>
                <w:lang w:eastAsia="en-US"/>
              </w:rPr>
              <w:lastRenderedPageBreak/>
              <w:t>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9BC743" w14:textId="77777777" w:rsidR="00A540B5" w:rsidRPr="00201E3B" w:rsidRDefault="00A540B5">
            <w:pPr>
              <w:pStyle w:val="TAC"/>
              <w:spacing w:line="256" w:lineRule="auto"/>
              <w:rPr>
                <w:lang w:eastAsia="en-US"/>
              </w:rPr>
            </w:pPr>
            <w:r w:rsidRPr="00201E3B">
              <w:rPr>
                <w:lang w:eastAsia="en-US"/>
              </w:rPr>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54384282"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5C680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D0F45C9" w14:textId="77777777" w:rsidR="00A540B5" w:rsidRPr="00201E3B" w:rsidRDefault="00A540B5">
            <w:pPr>
              <w:pStyle w:val="TAC"/>
              <w:spacing w:line="256" w:lineRule="auto"/>
              <w:rPr>
                <w:lang w:eastAsia="en-US"/>
              </w:rPr>
            </w:pPr>
            <w:r w:rsidRPr="00201E3B">
              <w:rPr>
                <w:lang w:eastAsia="en-US"/>
              </w:rPr>
              <w:t>-</w:t>
            </w:r>
          </w:p>
        </w:tc>
      </w:tr>
      <w:tr w:rsidR="00A540B5" w:rsidRPr="00201E3B" w14:paraId="2387024A"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8076273" w14:textId="77777777" w:rsidR="00A540B5" w:rsidRPr="00201E3B" w:rsidRDefault="00A540B5">
            <w:pPr>
              <w:pStyle w:val="TAC"/>
              <w:spacing w:line="256" w:lineRule="auto"/>
              <w:rPr>
                <w:lang w:eastAsia="en-US"/>
              </w:rPr>
            </w:pPr>
            <w:r w:rsidRPr="00201E3B">
              <w:rPr>
                <w:lang w:eastAsia="en-US"/>
              </w:rPr>
              <w:t>11</w:t>
            </w:r>
          </w:p>
        </w:tc>
        <w:tc>
          <w:tcPr>
            <w:tcW w:w="3968" w:type="dxa"/>
            <w:tcBorders>
              <w:top w:val="single" w:sz="4" w:space="0" w:color="auto"/>
              <w:left w:val="single" w:sz="4" w:space="0" w:color="auto"/>
              <w:bottom w:val="single" w:sz="4" w:space="0" w:color="auto"/>
              <w:right w:val="single" w:sz="4" w:space="0" w:color="auto"/>
            </w:tcBorders>
            <w:hideMark/>
          </w:tcPr>
          <w:p w14:paraId="4E58D874"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174AB97"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3E78457"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3CCD831"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748EC0CA" w14:textId="77777777" w:rsidR="00A540B5" w:rsidRPr="00201E3B" w:rsidRDefault="00A540B5">
            <w:pPr>
              <w:pStyle w:val="TAC"/>
              <w:spacing w:line="256" w:lineRule="auto"/>
              <w:rPr>
                <w:lang w:eastAsia="en-US"/>
              </w:rPr>
            </w:pPr>
            <w:r w:rsidRPr="00201E3B">
              <w:rPr>
                <w:lang w:eastAsia="en-US"/>
              </w:rPr>
              <w:t>P</w:t>
            </w:r>
          </w:p>
        </w:tc>
      </w:tr>
      <w:tr w:rsidR="00A540B5" w:rsidRPr="00201E3B" w14:paraId="541FF43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D6FA2EF" w14:textId="77777777" w:rsidR="00A540B5" w:rsidRPr="00201E3B" w:rsidRDefault="00A540B5">
            <w:pPr>
              <w:pStyle w:val="TAC"/>
              <w:spacing w:line="256" w:lineRule="auto"/>
              <w:rPr>
                <w:lang w:eastAsia="en-US"/>
              </w:rPr>
            </w:pPr>
            <w:r w:rsidRPr="00201E3B">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ECA5A55"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03F82881"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2368420"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6077A05B"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4FB001" w14:textId="77777777" w:rsidR="00A540B5" w:rsidRPr="00201E3B" w:rsidRDefault="00A540B5">
            <w:pPr>
              <w:pStyle w:val="TAC"/>
              <w:spacing w:line="256" w:lineRule="auto"/>
              <w:rPr>
                <w:lang w:eastAsia="en-US"/>
              </w:rPr>
            </w:pPr>
            <w:r w:rsidRPr="00201E3B">
              <w:rPr>
                <w:lang w:eastAsia="en-US"/>
              </w:rPr>
              <w:t>-</w:t>
            </w:r>
          </w:p>
        </w:tc>
      </w:tr>
      <w:tr w:rsidR="00A540B5" w:rsidRPr="00201E3B" w14:paraId="659607F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8EA0594" w14:textId="77777777" w:rsidR="00A540B5" w:rsidRPr="00201E3B" w:rsidRDefault="00A540B5">
            <w:pPr>
              <w:pStyle w:val="TAC"/>
              <w:spacing w:line="256" w:lineRule="auto"/>
              <w:rPr>
                <w:lang w:eastAsia="en-US"/>
              </w:rPr>
            </w:pPr>
            <w:r w:rsidRPr="00201E3B">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74E4DFCB"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0B6A7792"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E79C33B"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04361D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40D1972" w14:textId="77777777" w:rsidR="00A540B5" w:rsidRPr="00201E3B" w:rsidRDefault="00A540B5">
            <w:pPr>
              <w:pStyle w:val="TAC"/>
              <w:spacing w:line="256" w:lineRule="auto"/>
              <w:rPr>
                <w:lang w:eastAsia="en-US"/>
              </w:rPr>
            </w:pPr>
            <w:r w:rsidRPr="00201E3B">
              <w:rPr>
                <w:lang w:eastAsia="en-US"/>
              </w:rPr>
              <w:t>-</w:t>
            </w:r>
          </w:p>
        </w:tc>
      </w:tr>
      <w:tr w:rsidR="00A540B5" w:rsidRPr="00201E3B" w14:paraId="2D1E5BE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7BDBCD2" w14:textId="77777777" w:rsidR="00A540B5" w:rsidRPr="00201E3B" w:rsidRDefault="00A540B5">
            <w:pPr>
              <w:pStyle w:val="TAC"/>
              <w:spacing w:line="256" w:lineRule="auto"/>
              <w:rPr>
                <w:lang w:eastAsia="en-US"/>
              </w:rPr>
            </w:pPr>
            <w:r w:rsidRPr="00201E3B">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55018F71"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7E8C302"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78DFF36" w14:textId="77777777" w:rsidR="00A540B5" w:rsidRPr="00201E3B" w:rsidRDefault="00A540B5">
            <w:pPr>
              <w:pStyle w:val="TAL"/>
              <w:spacing w:line="256" w:lineRule="auto"/>
              <w:rPr>
                <w:lang w:eastAsia="en-US"/>
              </w:rPr>
            </w:pPr>
            <w:r w:rsidRPr="00201E3B">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1D84B28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6C0CA52" w14:textId="77777777" w:rsidR="00A540B5" w:rsidRPr="00201E3B" w:rsidRDefault="00A540B5">
            <w:pPr>
              <w:pStyle w:val="TAC"/>
              <w:spacing w:line="256" w:lineRule="auto"/>
              <w:rPr>
                <w:lang w:eastAsia="en-US"/>
              </w:rPr>
            </w:pPr>
            <w:r w:rsidRPr="00201E3B">
              <w:rPr>
                <w:lang w:eastAsia="en-US"/>
              </w:rPr>
              <w:t>-</w:t>
            </w:r>
          </w:p>
        </w:tc>
      </w:tr>
      <w:tr w:rsidR="00A540B5" w:rsidRPr="00201E3B" w14:paraId="7B58FB5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0B82B33" w14:textId="77777777" w:rsidR="00A540B5" w:rsidRPr="00201E3B" w:rsidRDefault="00A540B5">
            <w:pPr>
              <w:pStyle w:val="TAC"/>
              <w:spacing w:line="256" w:lineRule="auto"/>
              <w:rPr>
                <w:lang w:eastAsia="en-US"/>
              </w:rPr>
            </w:pPr>
            <w:r w:rsidRPr="00201E3B">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345DF030"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12D41ECF"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EAEA11C"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C67905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C184D43" w14:textId="77777777" w:rsidR="00A540B5" w:rsidRPr="00201E3B" w:rsidRDefault="00A540B5">
            <w:pPr>
              <w:pStyle w:val="TAC"/>
              <w:spacing w:line="256" w:lineRule="auto"/>
              <w:rPr>
                <w:lang w:eastAsia="en-US"/>
              </w:rPr>
            </w:pPr>
            <w:r w:rsidRPr="00201E3B">
              <w:rPr>
                <w:lang w:eastAsia="en-US"/>
              </w:rPr>
              <w:t>-</w:t>
            </w:r>
          </w:p>
        </w:tc>
      </w:tr>
      <w:tr w:rsidR="00A540B5" w:rsidRPr="00201E3B" w14:paraId="41B87F6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FB06B6B" w14:textId="77777777" w:rsidR="00A540B5" w:rsidRPr="00201E3B" w:rsidRDefault="00A540B5">
            <w:pPr>
              <w:pStyle w:val="TAC"/>
              <w:spacing w:line="256" w:lineRule="auto"/>
              <w:rPr>
                <w:lang w:eastAsia="en-US"/>
              </w:rPr>
            </w:pPr>
            <w:r w:rsidRPr="00201E3B">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4E159DBE"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E5172DE"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05B07742" w14:textId="77777777" w:rsidR="00A540B5" w:rsidRPr="00201E3B" w:rsidRDefault="00A540B5">
            <w:pPr>
              <w:pStyle w:val="TAL"/>
              <w:spacing w:line="256" w:lineRule="auto"/>
              <w:rPr>
                <w:lang w:eastAsia="en-US"/>
              </w:rPr>
            </w:pPr>
            <w:r w:rsidRPr="00201E3B">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5DDBD2D3"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533DD2A" w14:textId="77777777" w:rsidR="00A540B5" w:rsidRPr="00201E3B" w:rsidRDefault="00A540B5">
            <w:pPr>
              <w:pStyle w:val="TAC"/>
              <w:spacing w:line="256" w:lineRule="auto"/>
              <w:rPr>
                <w:lang w:eastAsia="en-US"/>
              </w:rPr>
            </w:pPr>
            <w:r w:rsidRPr="00201E3B">
              <w:rPr>
                <w:lang w:eastAsia="en-US"/>
              </w:rPr>
              <w:t>-</w:t>
            </w:r>
          </w:p>
        </w:tc>
      </w:tr>
      <w:tr w:rsidR="00A540B5" w:rsidRPr="00201E3B" w14:paraId="29717572"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DFC88E1" w14:textId="77777777" w:rsidR="00A540B5" w:rsidRPr="00201E3B" w:rsidRDefault="00A540B5">
            <w:pPr>
              <w:pStyle w:val="TAC"/>
              <w:spacing w:line="256" w:lineRule="auto"/>
              <w:rPr>
                <w:lang w:eastAsia="en-US"/>
              </w:rPr>
            </w:pPr>
            <w:r w:rsidRPr="00201E3B">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C1C003F"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CALL ACCEPT ACK in the next 1 sec?</w:t>
            </w:r>
          </w:p>
          <w:p w14:paraId="194248EE" w14:textId="77777777" w:rsidR="00A540B5" w:rsidRPr="00201E3B" w:rsidRDefault="00A540B5">
            <w:pPr>
              <w:pStyle w:val="TAL"/>
              <w:spacing w:line="256" w:lineRule="auto"/>
              <w:rPr>
                <w:lang w:eastAsia="en-US"/>
              </w:rPr>
            </w:pPr>
            <w:r w:rsidRPr="00201E3B">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1EF49659"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8389D8A" w14:textId="77777777" w:rsidR="00A540B5" w:rsidRPr="00201E3B" w:rsidRDefault="00A540B5">
            <w:pPr>
              <w:pStyle w:val="TAL"/>
              <w:spacing w:line="256" w:lineRule="auto"/>
              <w:rPr>
                <w:lang w:eastAsia="en-US"/>
              </w:rPr>
            </w:pPr>
            <w:r w:rsidRPr="00201E3B">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F007C5E" w14:textId="77777777" w:rsidR="00A540B5" w:rsidRPr="00201E3B" w:rsidRDefault="00A540B5">
            <w:pPr>
              <w:pStyle w:val="TAC"/>
              <w:spacing w:line="256" w:lineRule="auto"/>
              <w:rPr>
                <w:lang w:eastAsia="en-US"/>
              </w:rPr>
            </w:pPr>
            <w:r w:rsidRPr="00201E3B">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70AFF5B1" w14:textId="77777777" w:rsidR="00A540B5" w:rsidRPr="00201E3B" w:rsidRDefault="00A540B5">
            <w:pPr>
              <w:pStyle w:val="TAC"/>
              <w:spacing w:line="256" w:lineRule="auto"/>
              <w:rPr>
                <w:lang w:eastAsia="en-US"/>
              </w:rPr>
            </w:pPr>
            <w:r w:rsidRPr="00201E3B">
              <w:rPr>
                <w:lang w:eastAsia="en-US"/>
              </w:rPr>
              <w:t>F</w:t>
            </w:r>
          </w:p>
        </w:tc>
      </w:tr>
      <w:tr w:rsidR="00A540B5" w:rsidRPr="00201E3B" w14:paraId="7E2D5F4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00B370DB"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7EFD3E3F"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5449FC09"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556C21B"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C6161AB"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ECD17D" w14:textId="77777777" w:rsidR="00A540B5" w:rsidRPr="00201E3B" w:rsidRDefault="00A540B5">
            <w:pPr>
              <w:pStyle w:val="TAC"/>
              <w:spacing w:line="256" w:lineRule="auto"/>
              <w:rPr>
                <w:lang w:eastAsia="en-US"/>
              </w:rPr>
            </w:pPr>
            <w:r w:rsidRPr="00201E3B">
              <w:rPr>
                <w:lang w:eastAsia="en-US"/>
              </w:rPr>
              <w:t>-</w:t>
            </w:r>
          </w:p>
        </w:tc>
      </w:tr>
      <w:tr w:rsidR="00A540B5" w:rsidRPr="00201E3B" w14:paraId="79AB6C7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DAC3F52" w14:textId="77777777" w:rsidR="00A540B5" w:rsidRPr="00201E3B" w:rsidRDefault="00A540B5">
            <w:pPr>
              <w:pStyle w:val="TAC"/>
              <w:spacing w:line="256" w:lineRule="auto"/>
              <w:rPr>
                <w:lang w:eastAsia="en-US"/>
              </w:rPr>
            </w:pPr>
            <w:r w:rsidRPr="00201E3B">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4405E642" w14:textId="77777777" w:rsidR="00A540B5" w:rsidRPr="00201E3B" w:rsidRDefault="00A540B5">
            <w:pPr>
              <w:pStyle w:val="TAL"/>
              <w:spacing w:line="256" w:lineRule="auto"/>
              <w:rPr>
                <w:lang w:eastAsia="en-US"/>
              </w:rPr>
            </w:pPr>
            <w:r w:rsidRPr="00201E3B">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15F5808"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1C0ED85"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164CD2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31F0FBC" w14:textId="77777777" w:rsidR="00A540B5" w:rsidRPr="00201E3B" w:rsidRDefault="00A540B5">
            <w:pPr>
              <w:pStyle w:val="TAC"/>
              <w:spacing w:line="256" w:lineRule="auto"/>
              <w:rPr>
                <w:lang w:eastAsia="en-US"/>
              </w:rPr>
            </w:pPr>
            <w:r w:rsidRPr="00201E3B">
              <w:rPr>
                <w:lang w:eastAsia="en-US"/>
              </w:rPr>
              <w:t>-</w:t>
            </w:r>
          </w:p>
        </w:tc>
      </w:tr>
      <w:tr w:rsidR="00A540B5" w:rsidRPr="00201E3B" w14:paraId="5296420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06D3B3E" w14:textId="77777777" w:rsidR="00A540B5" w:rsidRPr="00201E3B" w:rsidRDefault="00A540B5">
            <w:pPr>
              <w:pStyle w:val="TAC"/>
              <w:spacing w:line="256" w:lineRule="auto"/>
              <w:rPr>
                <w:lang w:eastAsia="en-US"/>
              </w:rPr>
            </w:pPr>
            <w:r w:rsidRPr="00201E3B">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398698E8" w14:textId="77777777" w:rsidR="00A540B5" w:rsidRPr="00201E3B" w:rsidRDefault="00A540B5">
            <w:pPr>
              <w:pStyle w:val="TAL"/>
              <w:spacing w:line="256" w:lineRule="auto"/>
              <w:rPr>
                <w:lang w:eastAsia="en-US"/>
              </w:rPr>
            </w:pPr>
            <w:r w:rsidRPr="00201E3B">
              <w:rPr>
                <w:lang w:eastAsia="en-US"/>
              </w:rPr>
              <w:t>Make the MCVideo User request the establishment of an MCVideo private call with Manual Commencement Mode, with Transmission Control.</w:t>
            </w:r>
          </w:p>
          <w:p w14:paraId="7BA4DEE2"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F0785CD"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A4F37F"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91E29DF"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394EF1" w14:textId="77777777" w:rsidR="00A540B5" w:rsidRPr="00201E3B" w:rsidRDefault="00A540B5">
            <w:pPr>
              <w:pStyle w:val="TAC"/>
              <w:spacing w:line="256" w:lineRule="auto"/>
              <w:rPr>
                <w:lang w:eastAsia="en-US"/>
              </w:rPr>
            </w:pPr>
            <w:r w:rsidRPr="00201E3B">
              <w:rPr>
                <w:lang w:eastAsia="en-US"/>
              </w:rPr>
              <w:t>-</w:t>
            </w:r>
          </w:p>
        </w:tc>
      </w:tr>
      <w:tr w:rsidR="00A540B5" w:rsidRPr="00201E3B" w14:paraId="26D7B64D"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96EDAA8"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5CC74502"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5.4.5 'Generic Test Procedure for MCPTT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3AF3FBB"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52CD940"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49750C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C03BF89" w14:textId="77777777" w:rsidR="00A540B5" w:rsidRPr="00201E3B" w:rsidRDefault="00A540B5">
            <w:pPr>
              <w:pStyle w:val="TAC"/>
              <w:spacing w:line="256" w:lineRule="auto"/>
              <w:rPr>
                <w:lang w:eastAsia="en-US"/>
              </w:rPr>
            </w:pPr>
            <w:r w:rsidRPr="00201E3B">
              <w:rPr>
                <w:lang w:eastAsia="en-US"/>
              </w:rPr>
              <w:t>-</w:t>
            </w:r>
          </w:p>
        </w:tc>
      </w:tr>
      <w:tr w:rsidR="00A540B5" w:rsidRPr="00201E3B" w14:paraId="689D6DE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C795F0C" w14:textId="77777777" w:rsidR="00A540B5" w:rsidRPr="00201E3B" w:rsidRDefault="00A540B5">
            <w:pPr>
              <w:pStyle w:val="TAC"/>
              <w:spacing w:line="256" w:lineRule="auto"/>
              <w:rPr>
                <w:lang w:eastAsia="en-US"/>
              </w:rPr>
            </w:pPr>
            <w:r w:rsidRPr="00201E3B">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1740163F"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w:t>
            </w:r>
            <w:r w:rsidRPr="00201E3B">
              <w:rPr>
                <w:lang w:eastAsia="en-US"/>
              </w:rPr>
              <w:t xml:space="preserve">CALL </w:t>
            </w:r>
            <w:r w:rsidRPr="00201E3B">
              <w:rPr>
                <w:lang w:eastAsia="ko-KR"/>
              </w:rPr>
              <w:t xml:space="preserve">SETUP REQUEST, Commencement mode set to </w:t>
            </w:r>
            <w:r w:rsidRPr="00201E3B">
              <w:rPr>
                <w:rFonts w:eastAsia="MS PGothic"/>
                <w:lang w:eastAsia="en-US"/>
              </w:rPr>
              <w:t>MANUAL COMMENCEMENT MODE</w:t>
            </w:r>
            <w:r w:rsidRPr="00201E3B">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0A21BEC"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615E694"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13B9E4D" w14:textId="77777777" w:rsidR="00A540B5" w:rsidRPr="00201E3B" w:rsidRDefault="00A540B5">
            <w:pPr>
              <w:pStyle w:val="TAC"/>
              <w:spacing w:line="256" w:lineRule="auto"/>
              <w:rPr>
                <w:lang w:eastAsia="en-US"/>
              </w:rPr>
            </w:pPr>
            <w:r w:rsidRPr="00201E3B">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349DFA" w14:textId="77777777" w:rsidR="00A540B5" w:rsidRPr="00201E3B" w:rsidRDefault="00A540B5">
            <w:pPr>
              <w:pStyle w:val="TAC"/>
              <w:spacing w:line="256" w:lineRule="auto"/>
              <w:rPr>
                <w:lang w:eastAsia="en-US"/>
              </w:rPr>
            </w:pPr>
            <w:r w:rsidRPr="00201E3B">
              <w:rPr>
                <w:lang w:eastAsia="en-US"/>
              </w:rPr>
              <w:t>P</w:t>
            </w:r>
          </w:p>
        </w:tc>
      </w:tr>
      <w:tr w:rsidR="00A540B5" w:rsidRPr="00201E3B" w14:paraId="1CF2E824"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A8DA29C" w14:textId="77777777" w:rsidR="00A540B5" w:rsidRPr="00201E3B" w:rsidRDefault="00A540B5">
            <w:pPr>
              <w:pStyle w:val="TAC"/>
              <w:spacing w:line="256" w:lineRule="auto"/>
              <w:rPr>
                <w:lang w:eastAsia="en-US"/>
              </w:rPr>
            </w:pPr>
            <w:r w:rsidRPr="00201E3B">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26A43242" w14:textId="77777777" w:rsidR="00A540B5" w:rsidRPr="00201E3B" w:rsidRDefault="00A540B5">
            <w:pPr>
              <w:pStyle w:val="TAL"/>
              <w:spacing w:line="256" w:lineRule="auto"/>
              <w:rPr>
                <w:lang w:eastAsia="en-US"/>
              </w:rPr>
            </w:pPr>
            <w:r w:rsidRPr="00201E3B">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0428E3EC"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2FBC9553" w14:textId="77777777" w:rsidR="00A540B5" w:rsidRPr="00201E3B" w:rsidRDefault="00A540B5">
            <w:pPr>
              <w:pStyle w:val="TAL"/>
              <w:spacing w:line="256" w:lineRule="auto"/>
              <w:rPr>
                <w:lang w:eastAsia="en-US"/>
              </w:rPr>
            </w:pPr>
            <w:r w:rsidRPr="00201E3B">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70B95AA8"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1D7C024" w14:textId="77777777" w:rsidR="00A540B5" w:rsidRPr="00201E3B" w:rsidRDefault="00A540B5">
            <w:pPr>
              <w:pStyle w:val="TAC"/>
              <w:spacing w:line="256" w:lineRule="auto"/>
              <w:rPr>
                <w:lang w:eastAsia="en-US"/>
              </w:rPr>
            </w:pPr>
            <w:r w:rsidRPr="00201E3B">
              <w:rPr>
                <w:lang w:eastAsia="en-US"/>
              </w:rPr>
              <w:t>-</w:t>
            </w:r>
          </w:p>
        </w:tc>
      </w:tr>
      <w:tr w:rsidR="00A540B5" w:rsidRPr="00201E3B" w14:paraId="1AB2C3F5"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DC0765C" w14:textId="77777777" w:rsidR="00A540B5" w:rsidRPr="00201E3B" w:rsidRDefault="00A540B5">
            <w:pPr>
              <w:pStyle w:val="TAC"/>
              <w:spacing w:line="256" w:lineRule="auto"/>
              <w:rPr>
                <w:lang w:eastAsia="en-US"/>
              </w:rPr>
            </w:pPr>
            <w:r w:rsidRPr="00201E3B">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4B8973A0" w14:textId="77777777" w:rsidR="00A540B5" w:rsidRPr="00201E3B" w:rsidRDefault="00A540B5">
            <w:pPr>
              <w:pStyle w:val="TAL"/>
              <w:spacing w:line="256" w:lineRule="auto"/>
              <w:rPr>
                <w:lang w:eastAsia="en-US"/>
              </w:rPr>
            </w:pPr>
            <w:r w:rsidRPr="00201E3B">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7325908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3273962"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2D11515"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A228E1C" w14:textId="77777777" w:rsidR="00A540B5" w:rsidRPr="00201E3B" w:rsidRDefault="00A540B5">
            <w:pPr>
              <w:pStyle w:val="TAC"/>
              <w:spacing w:line="256" w:lineRule="auto"/>
              <w:rPr>
                <w:lang w:eastAsia="en-US"/>
              </w:rPr>
            </w:pPr>
            <w:r w:rsidRPr="00201E3B">
              <w:rPr>
                <w:lang w:eastAsia="en-US"/>
              </w:rPr>
              <w:t>-</w:t>
            </w:r>
          </w:p>
        </w:tc>
      </w:tr>
      <w:tr w:rsidR="00A540B5" w:rsidRPr="00201E3B" w14:paraId="79D362D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5714442D" w14:textId="77777777" w:rsidR="00A540B5" w:rsidRPr="00201E3B" w:rsidRDefault="00A540B5">
            <w:pPr>
              <w:pStyle w:val="TAC"/>
              <w:spacing w:line="256" w:lineRule="auto"/>
              <w:rPr>
                <w:lang w:eastAsia="en-US"/>
              </w:rPr>
            </w:pPr>
            <w:r w:rsidRPr="00201E3B">
              <w:rPr>
                <w:lang w:eastAsia="en-US"/>
              </w:rPr>
              <w:lastRenderedPageBreak/>
              <w:t>20</w:t>
            </w:r>
          </w:p>
        </w:tc>
        <w:tc>
          <w:tcPr>
            <w:tcW w:w="3968" w:type="dxa"/>
            <w:tcBorders>
              <w:top w:val="single" w:sz="4" w:space="0" w:color="auto"/>
              <w:left w:val="single" w:sz="4" w:space="0" w:color="auto"/>
              <w:bottom w:val="single" w:sz="4" w:space="0" w:color="auto"/>
              <w:right w:val="single" w:sz="4" w:space="0" w:color="auto"/>
            </w:tcBorders>
            <w:hideMark/>
          </w:tcPr>
          <w:p w14:paraId="3F8858B3" w14:textId="77777777" w:rsidR="00A540B5" w:rsidRPr="00201E3B" w:rsidRDefault="00A540B5">
            <w:pPr>
              <w:pStyle w:val="TAL"/>
              <w:spacing w:line="256" w:lineRule="auto"/>
              <w:rPr>
                <w:lang w:eastAsia="en-US"/>
              </w:rPr>
            </w:pPr>
            <w:r w:rsidRPr="00201E3B">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6CBFA982"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0FD6E24E" w14:textId="77777777" w:rsidR="00A540B5" w:rsidRPr="00201E3B" w:rsidRDefault="00A540B5">
            <w:pPr>
              <w:pStyle w:val="TAL"/>
              <w:spacing w:line="256" w:lineRule="auto"/>
              <w:rPr>
                <w:lang w:eastAsia="en-US"/>
              </w:rPr>
            </w:pPr>
            <w:r w:rsidRPr="00201E3B">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41B48A6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2E5082" w14:textId="77777777" w:rsidR="00A540B5" w:rsidRPr="00201E3B" w:rsidRDefault="00A540B5">
            <w:pPr>
              <w:pStyle w:val="TAC"/>
              <w:spacing w:line="256" w:lineRule="auto"/>
              <w:rPr>
                <w:lang w:eastAsia="en-US"/>
              </w:rPr>
            </w:pPr>
            <w:r w:rsidRPr="00201E3B">
              <w:rPr>
                <w:lang w:eastAsia="en-US"/>
              </w:rPr>
              <w:t>-</w:t>
            </w:r>
          </w:p>
        </w:tc>
      </w:tr>
      <w:tr w:rsidR="00A540B5" w:rsidRPr="00201E3B" w14:paraId="0A21733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3D82D2BA" w14:textId="77777777" w:rsidR="00A540B5" w:rsidRPr="00201E3B" w:rsidRDefault="00A540B5">
            <w:pPr>
              <w:pStyle w:val="TAC"/>
              <w:spacing w:line="256" w:lineRule="auto"/>
              <w:rPr>
                <w:lang w:eastAsia="en-US"/>
              </w:rPr>
            </w:pPr>
            <w:r w:rsidRPr="00201E3B">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5EDB0B80"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145516DA"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1F5A6B82" w14:textId="77777777" w:rsidR="00A540B5" w:rsidRPr="00201E3B" w:rsidRDefault="00A540B5">
            <w:pPr>
              <w:pStyle w:val="TAL"/>
              <w:spacing w:line="256" w:lineRule="auto"/>
              <w:rPr>
                <w:lang w:eastAsia="en-US"/>
              </w:rPr>
            </w:pPr>
            <w:r w:rsidRPr="00201E3B">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6ADB2A8C"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74FC3245" w14:textId="77777777" w:rsidR="00A540B5" w:rsidRPr="00201E3B" w:rsidRDefault="00A540B5">
            <w:pPr>
              <w:pStyle w:val="TAC"/>
              <w:spacing w:line="256" w:lineRule="auto"/>
              <w:rPr>
                <w:lang w:eastAsia="en-US"/>
              </w:rPr>
            </w:pPr>
            <w:r w:rsidRPr="00201E3B">
              <w:rPr>
                <w:lang w:eastAsia="en-US"/>
              </w:rPr>
              <w:t>P</w:t>
            </w:r>
          </w:p>
        </w:tc>
      </w:tr>
      <w:tr w:rsidR="00A540B5" w:rsidRPr="00201E3B" w14:paraId="26E807A9"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04C9E20" w14:textId="77777777" w:rsidR="00A540B5" w:rsidRPr="00201E3B" w:rsidRDefault="00A540B5">
            <w:pPr>
              <w:pStyle w:val="TAC"/>
              <w:spacing w:line="256" w:lineRule="auto"/>
              <w:rPr>
                <w:lang w:eastAsia="en-US"/>
              </w:rPr>
            </w:pPr>
            <w:r w:rsidRPr="00201E3B">
              <w:rPr>
                <w:lang w:eastAsia="en-US"/>
              </w:rPr>
              <w:t>22</w:t>
            </w:r>
          </w:p>
        </w:tc>
        <w:tc>
          <w:tcPr>
            <w:tcW w:w="3968" w:type="dxa"/>
            <w:tcBorders>
              <w:top w:val="single" w:sz="4" w:space="0" w:color="auto"/>
              <w:left w:val="single" w:sz="4" w:space="0" w:color="auto"/>
              <w:bottom w:val="single" w:sz="4" w:space="0" w:color="auto"/>
              <w:right w:val="single" w:sz="4" w:space="0" w:color="auto"/>
            </w:tcBorders>
            <w:hideMark/>
          </w:tcPr>
          <w:p w14:paraId="565B1979"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7FED2DB7" w14:textId="77777777" w:rsidR="00A540B5" w:rsidRPr="00201E3B" w:rsidRDefault="00A540B5">
            <w:pPr>
              <w:pStyle w:val="TAL"/>
              <w:spacing w:line="256" w:lineRule="auto"/>
              <w:rPr>
                <w:lang w:eastAsia="en-US"/>
              </w:rPr>
            </w:pPr>
            <w:r w:rsidRPr="00201E3B">
              <w:rPr>
                <w:lang w:eastAsia="en-US"/>
              </w:rPr>
              <w:t>NOTE 1: Depending on UE implementation the PTT button may already been pressed in step 17.</w:t>
            </w:r>
          </w:p>
          <w:p w14:paraId="48FFC1DC" w14:textId="77777777" w:rsidR="00A540B5" w:rsidRPr="00201E3B" w:rsidRDefault="00A540B5">
            <w:pPr>
              <w:pStyle w:val="TAL"/>
              <w:spacing w:line="256" w:lineRule="auto"/>
              <w:rPr>
                <w:lang w:eastAsia="en-US"/>
              </w:rPr>
            </w:pPr>
            <w:r w:rsidRPr="00201E3B">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6BD02D8"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C22DDDA"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0A5D5AE"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0333D3" w14:textId="77777777" w:rsidR="00A540B5" w:rsidRPr="00201E3B" w:rsidRDefault="00A540B5">
            <w:pPr>
              <w:pStyle w:val="TAC"/>
              <w:spacing w:line="256" w:lineRule="auto"/>
              <w:rPr>
                <w:lang w:eastAsia="en-US"/>
              </w:rPr>
            </w:pPr>
            <w:r w:rsidRPr="00201E3B">
              <w:rPr>
                <w:lang w:eastAsia="en-US"/>
              </w:rPr>
              <w:t>-</w:t>
            </w:r>
          </w:p>
        </w:tc>
      </w:tr>
      <w:tr w:rsidR="00A540B5" w:rsidRPr="00201E3B" w14:paraId="057CA55D"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2E7AA85A" w14:textId="77777777" w:rsidR="00A540B5" w:rsidRPr="00201E3B" w:rsidRDefault="00A540B5">
            <w:pPr>
              <w:pStyle w:val="TAC"/>
              <w:spacing w:line="256" w:lineRule="auto"/>
              <w:rPr>
                <w:lang w:eastAsia="en-US"/>
              </w:rPr>
            </w:pPr>
            <w:r w:rsidRPr="00201E3B">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329942E3" w14:textId="77777777" w:rsidR="00A540B5" w:rsidRPr="00201E3B" w:rsidRDefault="00A540B5">
            <w:pPr>
              <w:pStyle w:val="TAL"/>
              <w:spacing w:line="256" w:lineRule="auto"/>
              <w:rPr>
                <w:lang w:eastAsia="en-US"/>
              </w:rPr>
            </w:pPr>
            <w:r w:rsidRPr="00201E3B">
              <w:rPr>
                <w:lang w:eastAsia="en-US"/>
              </w:rPr>
              <w:t>Does the UE (MCVideo Client)</w:t>
            </w:r>
            <w:r w:rsidRPr="00201E3B">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CA7CF2A"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CC349CA" w14:textId="77777777" w:rsidR="00A540B5" w:rsidRPr="00201E3B" w:rsidRDefault="00A540B5">
            <w:pPr>
              <w:pStyle w:val="TAL"/>
              <w:spacing w:line="256" w:lineRule="auto"/>
              <w:rPr>
                <w:lang w:eastAsia="ko-KR"/>
              </w:rPr>
            </w:pPr>
            <w:r w:rsidRPr="00201E3B">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3AF28175"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45D2C64" w14:textId="77777777" w:rsidR="00A540B5" w:rsidRPr="00201E3B" w:rsidRDefault="00A540B5">
            <w:pPr>
              <w:pStyle w:val="TAC"/>
              <w:spacing w:line="256" w:lineRule="auto"/>
              <w:rPr>
                <w:lang w:eastAsia="en-US"/>
              </w:rPr>
            </w:pPr>
            <w:r w:rsidRPr="00201E3B">
              <w:rPr>
                <w:lang w:eastAsia="en-US"/>
              </w:rPr>
              <w:t>P</w:t>
            </w:r>
          </w:p>
        </w:tc>
      </w:tr>
      <w:tr w:rsidR="00A540B5" w:rsidRPr="00201E3B" w14:paraId="131DBE92"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19E09AA2" w14:textId="77777777" w:rsidR="00A540B5" w:rsidRPr="00201E3B" w:rsidRDefault="00A540B5">
            <w:pPr>
              <w:pStyle w:val="TAC"/>
              <w:spacing w:line="256" w:lineRule="auto"/>
              <w:rPr>
                <w:lang w:eastAsia="en-US"/>
              </w:rPr>
            </w:pPr>
            <w:r w:rsidRPr="00201E3B">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5898F505" w14:textId="77777777" w:rsidR="00A540B5" w:rsidRPr="00201E3B" w:rsidRDefault="00A540B5">
            <w:pPr>
              <w:pStyle w:val="TAL"/>
              <w:spacing w:line="256" w:lineRule="auto"/>
              <w:rPr>
                <w:lang w:eastAsia="en-US"/>
              </w:rPr>
            </w:pPr>
            <w:r w:rsidRPr="00201E3B">
              <w:rPr>
                <w:lang w:eastAsia="en-US"/>
              </w:rPr>
              <w:t>Make the MCVideo User release the transmission control.</w:t>
            </w:r>
          </w:p>
          <w:p w14:paraId="7EFC952F"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AF41A25"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19BD0D6"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1A781F4"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23129CE" w14:textId="77777777" w:rsidR="00A540B5" w:rsidRPr="00201E3B" w:rsidRDefault="00A540B5">
            <w:pPr>
              <w:pStyle w:val="TAC"/>
              <w:spacing w:line="256" w:lineRule="auto"/>
              <w:rPr>
                <w:lang w:eastAsia="en-US"/>
              </w:rPr>
            </w:pPr>
            <w:r w:rsidRPr="00201E3B">
              <w:rPr>
                <w:lang w:eastAsia="en-US"/>
              </w:rPr>
              <w:t>-</w:t>
            </w:r>
          </w:p>
        </w:tc>
      </w:tr>
      <w:tr w:rsidR="00A540B5" w:rsidRPr="00201E3B" w14:paraId="526808D7"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724AEBE" w14:textId="77777777" w:rsidR="00A540B5" w:rsidRPr="00201E3B" w:rsidRDefault="00A540B5">
            <w:pPr>
              <w:pStyle w:val="TAC"/>
              <w:spacing w:line="256" w:lineRule="auto"/>
              <w:rPr>
                <w:lang w:eastAsia="en-US"/>
              </w:rPr>
            </w:pPr>
            <w:r w:rsidRPr="00201E3B">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5550A8B5" w14:textId="77777777" w:rsidR="00A540B5" w:rsidRPr="00201E3B" w:rsidRDefault="00A540B5">
            <w:pPr>
              <w:pStyle w:val="TAL"/>
              <w:spacing w:line="256" w:lineRule="auto"/>
              <w:rPr>
                <w:lang w:eastAsia="en-US"/>
              </w:rPr>
            </w:pPr>
            <w:r w:rsidRPr="00201E3B">
              <w:rPr>
                <w:lang w:eastAsia="en-US"/>
              </w:rPr>
              <w:t>Check: Does the UE (MCVideo Client)</w:t>
            </w:r>
            <w:r w:rsidRPr="00201E3B">
              <w:rPr>
                <w:lang w:eastAsia="ko-KR"/>
              </w:rPr>
              <w:t xml:space="preserve"> </w:t>
            </w:r>
            <w:r w:rsidRPr="00201E3B">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26500FF"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7E3F6ED" w14:textId="77777777" w:rsidR="00A540B5" w:rsidRPr="00201E3B" w:rsidRDefault="00A540B5">
            <w:pPr>
              <w:pStyle w:val="TAL"/>
              <w:spacing w:line="256" w:lineRule="auto"/>
              <w:rPr>
                <w:b/>
                <w:lang w:eastAsia="en-US"/>
              </w:rPr>
            </w:pPr>
            <w:r w:rsidRPr="00201E3B">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0F84B618" w14:textId="77777777" w:rsidR="00A540B5" w:rsidRPr="00201E3B" w:rsidRDefault="00A540B5">
            <w:pPr>
              <w:pStyle w:val="TAC"/>
              <w:spacing w:line="256" w:lineRule="auto"/>
              <w:rPr>
                <w:lang w:eastAsia="en-US"/>
              </w:rPr>
            </w:pPr>
            <w:r w:rsidRPr="00201E3B">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714A81F2" w14:textId="77777777" w:rsidR="00A540B5" w:rsidRPr="00201E3B" w:rsidRDefault="00A540B5">
            <w:pPr>
              <w:pStyle w:val="TAC"/>
              <w:spacing w:line="256" w:lineRule="auto"/>
              <w:rPr>
                <w:lang w:eastAsia="en-US"/>
              </w:rPr>
            </w:pPr>
            <w:r w:rsidRPr="00201E3B">
              <w:rPr>
                <w:lang w:eastAsia="en-US"/>
              </w:rPr>
              <w:t>P</w:t>
            </w:r>
          </w:p>
        </w:tc>
      </w:tr>
      <w:tr w:rsidR="00A540B5" w:rsidRPr="00201E3B" w14:paraId="3776C580"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C27F78B" w14:textId="77777777" w:rsidR="00A540B5" w:rsidRPr="00201E3B" w:rsidRDefault="00A540B5">
            <w:pPr>
              <w:pStyle w:val="TAC"/>
              <w:spacing w:line="256" w:lineRule="auto"/>
              <w:rPr>
                <w:lang w:eastAsia="en-US"/>
              </w:rPr>
            </w:pPr>
            <w:r w:rsidRPr="00201E3B">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24508EBA" w14:textId="77777777" w:rsidR="00A540B5" w:rsidRPr="00201E3B" w:rsidRDefault="00A540B5">
            <w:pPr>
              <w:pStyle w:val="TAL"/>
              <w:spacing w:line="256" w:lineRule="auto"/>
              <w:rPr>
                <w:lang w:eastAsia="en-US"/>
              </w:rPr>
            </w:pPr>
            <w:r w:rsidRPr="00201E3B">
              <w:rPr>
                <w:lang w:eastAsia="en-US"/>
              </w:rPr>
              <w:t>Make the MCVideo User request termination of the MCVideo private call.</w:t>
            </w:r>
          </w:p>
          <w:p w14:paraId="41803988" w14:textId="77777777" w:rsidR="00A540B5" w:rsidRPr="00201E3B" w:rsidRDefault="00A540B5">
            <w:pPr>
              <w:pStyle w:val="TAL"/>
              <w:spacing w:line="256" w:lineRule="auto"/>
              <w:rPr>
                <w:lang w:eastAsia="en-US"/>
              </w:rPr>
            </w:pPr>
            <w:r w:rsidRPr="00201E3B">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F2BE694"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239A33F"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8385584"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4359A8C" w14:textId="77777777" w:rsidR="00A540B5" w:rsidRPr="00201E3B" w:rsidRDefault="00A540B5">
            <w:pPr>
              <w:pStyle w:val="TAC"/>
              <w:spacing w:line="256" w:lineRule="auto"/>
              <w:rPr>
                <w:lang w:eastAsia="en-US"/>
              </w:rPr>
            </w:pPr>
            <w:r w:rsidRPr="00201E3B">
              <w:rPr>
                <w:lang w:eastAsia="en-US"/>
              </w:rPr>
              <w:t>-</w:t>
            </w:r>
          </w:p>
        </w:tc>
      </w:tr>
      <w:tr w:rsidR="00A540B5" w:rsidRPr="00201E3B" w14:paraId="6184E851"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628394C4" w14:textId="77777777" w:rsidR="00A540B5" w:rsidRPr="00201E3B" w:rsidRDefault="00A540B5">
            <w:pPr>
              <w:pStyle w:val="TAC"/>
              <w:spacing w:line="256" w:lineRule="auto"/>
              <w:rPr>
                <w:lang w:eastAsia="en-US"/>
              </w:rPr>
            </w:pPr>
            <w:r w:rsidRPr="00201E3B">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6CEF182A" w14:textId="77777777" w:rsidR="00A540B5" w:rsidRPr="00201E3B" w:rsidRDefault="00A540B5">
            <w:pPr>
              <w:pStyle w:val="TAL"/>
              <w:spacing w:line="256" w:lineRule="auto"/>
              <w:rPr>
                <w:lang w:eastAsia="en-US"/>
              </w:rPr>
            </w:pPr>
            <w:r w:rsidRPr="00201E3B">
              <w:rPr>
                <w:lang w:eastAsia="en-US"/>
              </w:rPr>
              <w:t>The UE (MCVideo Client)</w:t>
            </w:r>
            <w:r w:rsidRPr="00201E3B">
              <w:rPr>
                <w:lang w:eastAsia="ko-KR"/>
              </w:rPr>
              <w:t xml:space="preserve"> send </w:t>
            </w:r>
            <w:r w:rsidRPr="00201E3B">
              <w:rPr>
                <w:lang w:eastAsia="en-US"/>
              </w:rPr>
              <w:t>PRIVATE CALL RELEASE</w:t>
            </w:r>
            <w:r w:rsidRPr="00201E3B">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B7EF1DB" w14:textId="77777777" w:rsidR="00A540B5" w:rsidRPr="00201E3B" w:rsidRDefault="00A540B5">
            <w:pPr>
              <w:pStyle w:val="TAC"/>
              <w:spacing w:line="256" w:lineRule="auto"/>
              <w:rPr>
                <w:lang w:eastAsia="en-US"/>
              </w:rPr>
            </w:pPr>
            <w:r w:rsidRPr="00201E3B">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01115EE" w14:textId="77777777" w:rsidR="00A540B5" w:rsidRPr="00201E3B" w:rsidRDefault="00A540B5">
            <w:pPr>
              <w:pStyle w:val="TAL"/>
              <w:spacing w:line="256" w:lineRule="auto"/>
              <w:rPr>
                <w:lang w:eastAsia="en-US"/>
              </w:rPr>
            </w:pPr>
            <w:r w:rsidRPr="00201E3B">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6A832E37"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590DD41" w14:textId="77777777" w:rsidR="00A540B5" w:rsidRPr="00201E3B" w:rsidRDefault="00A540B5">
            <w:pPr>
              <w:pStyle w:val="TAC"/>
              <w:spacing w:line="256" w:lineRule="auto"/>
              <w:rPr>
                <w:lang w:eastAsia="en-US"/>
              </w:rPr>
            </w:pPr>
            <w:r w:rsidRPr="00201E3B">
              <w:rPr>
                <w:lang w:eastAsia="en-US"/>
              </w:rPr>
              <w:t>-</w:t>
            </w:r>
          </w:p>
        </w:tc>
      </w:tr>
      <w:tr w:rsidR="00A540B5" w:rsidRPr="00201E3B" w14:paraId="75D4A01F"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42D1663C" w14:textId="77777777" w:rsidR="00A540B5" w:rsidRPr="00201E3B" w:rsidRDefault="00A540B5">
            <w:pPr>
              <w:pStyle w:val="TAC"/>
              <w:spacing w:line="256" w:lineRule="auto"/>
              <w:rPr>
                <w:lang w:eastAsia="en-US"/>
              </w:rPr>
            </w:pPr>
            <w:r w:rsidRPr="00201E3B">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764BDA78" w14:textId="77777777" w:rsidR="00A540B5" w:rsidRPr="00201E3B" w:rsidRDefault="00A540B5">
            <w:pPr>
              <w:pStyle w:val="TAL"/>
              <w:spacing w:line="256" w:lineRule="auto"/>
              <w:rPr>
                <w:lang w:eastAsia="en-US"/>
              </w:rPr>
            </w:pPr>
            <w:r w:rsidRPr="00201E3B">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57092328" w14:textId="77777777" w:rsidR="00A540B5" w:rsidRPr="00201E3B" w:rsidRDefault="00A540B5">
            <w:pPr>
              <w:pStyle w:val="TAC"/>
              <w:spacing w:line="256" w:lineRule="auto"/>
              <w:rPr>
                <w:lang w:eastAsia="en-US"/>
              </w:rPr>
            </w:pPr>
            <w:r w:rsidRPr="00201E3B">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14968F39" w14:textId="77777777" w:rsidR="00A540B5" w:rsidRPr="00201E3B" w:rsidRDefault="00A540B5">
            <w:pPr>
              <w:pStyle w:val="TAL"/>
              <w:spacing w:line="256" w:lineRule="auto"/>
              <w:rPr>
                <w:lang w:eastAsia="en-US"/>
              </w:rPr>
            </w:pPr>
            <w:r w:rsidRPr="00201E3B">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6F014171"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386DAF" w14:textId="77777777" w:rsidR="00A540B5" w:rsidRPr="00201E3B" w:rsidRDefault="00A540B5">
            <w:pPr>
              <w:pStyle w:val="TAC"/>
              <w:spacing w:line="256" w:lineRule="auto"/>
              <w:rPr>
                <w:lang w:eastAsia="en-US"/>
              </w:rPr>
            </w:pPr>
            <w:r w:rsidRPr="00201E3B">
              <w:rPr>
                <w:lang w:eastAsia="en-US"/>
              </w:rPr>
              <w:t>-</w:t>
            </w:r>
          </w:p>
        </w:tc>
      </w:tr>
      <w:tr w:rsidR="00A540B5" w:rsidRPr="00201E3B" w14:paraId="5945EE18" w14:textId="77777777" w:rsidTr="00A540B5">
        <w:tc>
          <w:tcPr>
            <w:tcW w:w="534" w:type="dxa"/>
            <w:tcBorders>
              <w:top w:val="single" w:sz="4" w:space="0" w:color="auto"/>
              <w:left w:val="single" w:sz="4" w:space="0" w:color="auto"/>
              <w:bottom w:val="single" w:sz="4" w:space="0" w:color="auto"/>
              <w:right w:val="single" w:sz="4" w:space="0" w:color="auto"/>
            </w:tcBorders>
            <w:hideMark/>
          </w:tcPr>
          <w:p w14:paraId="790FC563" w14:textId="77777777" w:rsidR="00A540B5" w:rsidRPr="00201E3B" w:rsidRDefault="00A540B5">
            <w:pPr>
              <w:pStyle w:val="TAC"/>
              <w:spacing w:line="256" w:lineRule="auto"/>
              <w:rPr>
                <w:lang w:eastAsia="en-US"/>
              </w:rPr>
            </w:pPr>
            <w:r w:rsidRPr="00201E3B">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6D14582E"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4087C83C" w14:textId="77777777" w:rsidR="00A540B5" w:rsidRPr="00201E3B" w:rsidRDefault="00A540B5">
            <w:pPr>
              <w:pStyle w:val="TAC"/>
              <w:spacing w:line="256" w:lineRule="auto"/>
              <w:rPr>
                <w:lang w:eastAsia="en-US"/>
              </w:rPr>
            </w:pPr>
            <w:r w:rsidRPr="00201E3B">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4197273" w14:textId="77777777" w:rsidR="00A540B5" w:rsidRPr="00201E3B" w:rsidRDefault="00A540B5">
            <w:pPr>
              <w:pStyle w:val="TAL"/>
              <w:spacing w:line="256" w:lineRule="auto"/>
              <w:rPr>
                <w:lang w:eastAsia="en-US"/>
              </w:rPr>
            </w:pPr>
            <w:r w:rsidRPr="00201E3B">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F4878A6" w14:textId="77777777" w:rsidR="00A540B5" w:rsidRPr="00201E3B" w:rsidRDefault="00A540B5">
            <w:pPr>
              <w:pStyle w:val="TAC"/>
              <w:spacing w:line="256" w:lineRule="auto"/>
              <w:rPr>
                <w:lang w:eastAsia="en-US"/>
              </w:rPr>
            </w:pPr>
            <w:r w:rsidRPr="00201E3B">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494E19" w14:textId="77777777" w:rsidR="00A540B5" w:rsidRPr="00201E3B" w:rsidRDefault="00A540B5">
            <w:pPr>
              <w:pStyle w:val="TAC"/>
              <w:spacing w:line="256" w:lineRule="auto"/>
              <w:rPr>
                <w:lang w:eastAsia="en-US"/>
              </w:rPr>
            </w:pPr>
            <w:r w:rsidRPr="00201E3B">
              <w:rPr>
                <w:lang w:eastAsia="en-US"/>
              </w:rPr>
              <w:t>-</w:t>
            </w:r>
          </w:p>
        </w:tc>
      </w:tr>
      <w:tr w:rsidR="00A540B5" w:rsidRPr="00201E3B" w14:paraId="302ED360" w14:textId="77777777" w:rsidTr="00A540B5">
        <w:tc>
          <w:tcPr>
            <w:tcW w:w="9603" w:type="dxa"/>
            <w:gridSpan w:val="6"/>
            <w:tcBorders>
              <w:top w:val="single" w:sz="4" w:space="0" w:color="auto"/>
              <w:left w:val="single" w:sz="4" w:space="0" w:color="auto"/>
              <w:bottom w:val="single" w:sz="4" w:space="0" w:color="auto"/>
              <w:right w:val="single" w:sz="4" w:space="0" w:color="auto"/>
            </w:tcBorders>
            <w:hideMark/>
          </w:tcPr>
          <w:p w14:paraId="6ACC06D4" w14:textId="77777777" w:rsidR="00A540B5" w:rsidRPr="00201E3B" w:rsidRDefault="00A540B5">
            <w:pPr>
              <w:pStyle w:val="TAC"/>
              <w:spacing w:line="256" w:lineRule="auto"/>
              <w:jc w:val="left"/>
              <w:rPr>
                <w:lang w:eastAsia="en-US"/>
              </w:rPr>
            </w:pPr>
            <w:r w:rsidRPr="00201E3B">
              <w:rPr>
                <w:lang w:eastAsia="en-US"/>
              </w:rPr>
              <w:t>NOTE 1: This is expected to be done via a suitable implementation dependent MMI.</w:t>
            </w:r>
          </w:p>
        </w:tc>
      </w:tr>
    </w:tbl>
    <w:p w14:paraId="0F6FD422" w14:textId="77777777" w:rsidR="00A540B5" w:rsidRPr="00201E3B" w:rsidRDefault="00A540B5" w:rsidP="00A540B5"/>
    <w:p w14:paraId="5029D00D" w14:textId="77777777" w:rsidR="00A540B5" w:rsidRPr="00201E3B" w:rsidRDefault="00A540B5" w:rsidP="00A540B5">
      <w:pPr>
        <w:pStyle w:val="H6"/>
      </w:pPr>
      <w:r w:rsidRPr="00201E3B">
        <w:t>7.2.3.3.3</w:t>
      </w:r>
      <w:r w:rsidRPr="00201E3B">
        <w:tab/>
        <w:t>Specific message contents</w:t>
      </w:r>
    </w:p>
    <w:p w14:paraId="6F1F694C" w14:textId="77777777" w:rsidR="00A540B5" w:rsidRPr="00201E3B" w:rsidRDefault="00A540B5" w:rsidP="00A540B5">
      <w:pPr>
        <w:pStyle w:val="TH"/>
      </w:pPr>
      <w:r w:rsidRPr="00201E3B">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540B5" w:rsidRPr="00201E3B" w14:paraId="56FCDB59" w14:textId="77777777" w:rsidTr="00A540B5">
        <w:tc>
          <w:tcPr>
            <w:tcW w:w="9747" w:type="dxa"/>
            <w:gridSpan w:val="4"/>
            <w:tcBorders>
              <w:top w:val="single" w:sz="4" w:space="0" w:color="auto"/>
              <w:left w:val="single" w:sz="4" w:space="0" w:color="auto"/>
              <w:bottom w:val="single" w:sz="4" w:space="0" w:color="auto"/>
              <w:right w:val="single" w:sz="4" w:space="0" w:color="auto"/>
            </w:tcBorders>
            <w:hideMark/>
          </w:tcPr>
          <w:p w14:paraId="23177C00" w14:textId="77777777" w:rsidR="00A540B5" w:rsidRPr="00201E3B" w:rsidRDefault="00A540B5">
            <w:pPr>
              <w:pStyle w:val="TAL"/>
              <w:spacing w:line="256" w:lineRule="auto"/>
              <w:rPr>
                <w:rFonts w:eastAsia="MS Mincho"/>
                <w:lang w:eastAsia="en-US"/>
              </w:rPr>
            </w:pPr>
            <w:r w:rsidRPr="00201E3B">
              <w:rPr>
                <w:rFonts w:eastAsia="MS Mincho"/>
                <w:lang w:eastAsia="en-US"/>
              </w:rPr>
              <w:t xml:space="preserve">Derivation Path: 36.579-1 [2], </w:t>
            </w:r>
            <w:r w:rsidRPr="00201E3B">
              <w:rPr>
                <w:lang w:eastAsia="en-US"/>
              </w:rPr>
              <w:t>Table 5.5.14.8-1</w:t>
            </w:r>
          </w:p>
        </w:tc>
      </w:tr>
      <w:tr w:rsidR="00A540B5" w:rsidRPr="00201E3B" w14:paraId="557C0A25"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77CCE2" w14:textId="77777777" w:rsidR="00A540B5" w:rsidRPr="00201E3B" w:rsidRDefault="00A540B5">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FBD4FE" w14:textId="77777777" w:rsidR="00A540B5" w:rsidRPr="00201E3B" w:rsidRDefault="00A540B5">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326D469" w14:textId="77777777" w:rsidR="00A540B5" w:rsidRPr="00201E3B" w:rsidRDefault="00A540B5">
            <w:pPr>
              <w:pStyle w:val="TAH"/>
              <w:spacing w:line="256" w:lineRule="auto"/>
              <w:rPr>
                <w:rFonts w:eastAsia="MS Mincho"/>
                <w:lang w:eastAsia="en-US"/>
              </w:rPr>
            </w:pPr>
            <w:r w:rsidRPr="00201E3B">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3AFAC92" w14:textId="77777777" w:rsidR="00A540B5" w:rsidRPr="00201E3B" w:rsidRDefault="00A540B5">
            <w:pPr>
              <w:pStyle w:val="TAH"/>
              <w:spacing w:line="256" w:lineRule="auto"/>
              <w:rPr>
                <w:rFonts w:eastAsia="MS Mincho"/>
                <w:lang w:eastAsia="en-US"/>
              </w:rPr>
            </w:pPr>
            <w:r w:rsidRPr="00201E3B">
              <w:rPr>
                <w:rFonts w:eastAsia="MS Mincho"/>
                <w:lang w:eastAsia="en-US"/>
              </w:rPr>
              <w:t>Condition</w:t>
            </w:r>
          </w:p>
        </w:tc>
      </w:tr>
      <w:tr w:rsidR="00A540B5" w:rsidRPr="00201E3B" w14:paraId="511BF829"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29E149F" w14:textId="77777777" w:rsidR="00A540B5" w:rsidRPr="00201E3B" w:rsidRDefault="00A540B5">
            <w:pPr>
              <w:pStyle w:val="TAL"/>
              <w:spacing w:line="256" w:lineRule="auto"/>
              <w:rPr>
                <w:lang w:eastAsia="en-US"/>
              </w:rPr>
            </w:pPr>
            <w:r w:rsidRPr="00201E3B">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5589CFCF" w14:textId="77777777" w:rsidR="00A540B5" w:rsidRPr="00201E3B" w:rsidRDefault="00A540B5">
            <w:pPr>
              <w:pStyle w:val="TAL"/>
              <w:spacing w:line="256" w:lineRule="auto"/>
              <w:rPr>
                <w:rFonts w:eastAsia="MS PGothic"/>
                <w:lang w:eastAsia="en-US"/>
              </w:rPr>
            </w:pPr>
            <w:r w:rsidRPr="00201E3B">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2F60CF2" w14:textId="77777777" w:rsidR="00A540B5" w:rsidRPr="00201E3B" w:rsidRDefault="00A540B5">
            <w:pPr>
              <w:pStyle w:val="TAL"/>
              <w:spacing w:line="256" w:lineRule="auto"/>
              <w:rPr>
                <w:rFonts w:eastAsia="MS PGothic"/>
                <w:lang w:eastAsia="en-US"/>
              </w:rPr>
            </w:pPr>
            <w:r w:rsidRPr="00201E3B">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545B6419" w14:textId="77777777" w:rsidR="00A540B5" w:rsidRPr="00201E3B" w:rsidRDefault="00A540B5">
            <w:pPr>
              <w:pStyle w:val="TAL"/>
              <w:spacing w:line="256" w:lineRule="auto"/>
              <w:rPr>
                <w:rFonts w:eastAsia="MS Mincho"/>
                <w:lang w:eastAsia="en-US"/>
              </w:rPr>
            </w:pPr>
          </w:p>
        </w:tc>
      </w:tr>
    </w:tbl>
    <w:p w14:paraId="390C1802" w14:textId="77777777" w:rsidR="00A540B5" w:rsidRPr="00201E3B" w:rsidRDefault="00A540B5" w:rsidP="00A540B5"/>
    <w:p w14:paraId="2001D9C6" w14:textId="77777777" w:rsidR="00A540B5" w:rsidRPr="00201E3B" w:rsidRDefault="00A540B5" w:rsidP="00A540B5">
      <w:pPr>
        <w:pStyle w:val="TH"/>
      </w:pPr>
      <w:r w:rsidRPr="00201E3B">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2A31E0B8"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020C3AA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5686CF75" w14:textId="77777777" w:rsidR="00A540B5" w:rsidRPr="00201E3B" w:rsidRDefault="00A540B5" w:rsidP="00A540B5"/>
    <w:p w14:paraId="0CD19978" w14:textId="77777777" w:rsidR="00A540B5" w:rsidRPr="00201E3B" w:rsidRDefault="00A540B5" w:rsidP="00A540B5">
      <w:pPr>
        <w:pStyle w:val="TH"/>
      </w:pPr>
      <w:r w:rsidRPr="00201E3B">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776D86F3"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5FF93B87" w14:textId="77777777" w:rsidR="00A540B5" w:rsidRPr="00201E3B" w:rsidRDefault="00A540B5">
            <w:pPr>
              <w:pStyle w:val="TAL"/>
              <w:spacing w:line="256" w:lineRule="auto"/>
              <w:rPr>
                <w:lang w:eastAsia="en-US"/>
              </w:rPr>
            </w:pPr>
            <w:r w:rsidRPr="00201E3B">
              <w:rPr>
                <w:lang w:eastAsia="en-US"/>
              </w:rPr>
              <w:t>Derivation Path: TS 36.579-1 [2], Table 5.5.11.2.4-1, condition OFF-NETWORK</w:t>
            </w:r>
          </w:p>
        </w:tc>
      </w:tr>
    </w:tbl>
    <w:p w14:paraId="3FDF2179" w14:textId="77777777" w:rsidR="00A540B5" w:rsidRPr="00201E3B" w:rsidRDefault="00A540B5" w:rsidP="00A540B5"/>
    <w:p w14:paraId="3DEE7AC9" w14:textId="77777777" w:rsidR="00A540B5" w:rsidRPr="00201E3B" w:rsidRDefault="00A540B5" w:rsidP="00A540B5">
      <w:pPr>
        <w:pStyle w:val="Heading3"/>
        <w:rPr>
          <w:i/>
          <w:iCs/>
        </w:rPr>
      </w:pPr>
      <w:bookmarkStart w:id="901" w:name="_Toc123748525"/>
      <w:r w:rsidRPr="00201E3B">
        <w:lastRenderedPageBreak/>
        <w:t>7.2.4</w:t>
      </w:r>
      <w:r w:rsidRPr="00201E3B">
        <w:tab/>
        <w:t>Off-network / Private Call / Manual Commencement Mode / Client Terminated (CT)</w:t>
      </w:r>
      <w:bookmarkEnd w:id="901"/>
    </w:p>
    <w:p w14:paraId="00E93E5A" w14:textId="77777777" w:rsidR="00A540B5" w:rsidRPr="00201E3B" w:rsidRDefault="00A540B5" w:rsidP="00A540B5">
      <w:pPr>
        <w:pStyle w:val="H6"/>
      </w:pPr>
      <w:r w:rsidRPr="00201E3B">
        <w:t>7.2.4.1</w:t>
      </w:r>
      <w:r w:rsidRPr="00201E3B">
        <w:tab/>
        <w:t>Test Purpose (TP)</w:t>
      </w:r>
    </w:p>
    <w:p w14:paraId="0F09A132" w14:textId="77777777" w:rsidR="00A540B5" w:rsidRPr="00201E3B" w:rsidRDefault="00A540B5" w:rsidP="00A540B5">
      <w:pPr>
        <w:pStyle w:val="H6"/>
      </w:pPr>
      <w:r w:rsidRPr="00201E3B">
        <w:t>(1)</w:t>
      </w:r>
    </w:p>
    <w:p w14:paraId="7F79ABDD"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79C34B89"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5435ADF2"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UE (MCVideo Client) receives a request for establishment of an MCVideo </w:t>
      </w:r>
      <w:r w:rsidRPr="00201E3B">
        <w:rPr>
          <w:noProof w:val="0"/>
          <w:lang w:eastAsia="ko-KR"/>
        </w:rPr>
        <w:t>p</w:t>
      </w:r>
      <w:r w:rsidRPr="00201E3B">
        <w:rPr>
          <w:noProof w:val="0"/>
        </w:rPr>
        <w:t xml:space="preserve">rivate </w:t>
      </w:r>
      <w:r w:rsidRPr="00201E3B">
        <w:rPr>
          <w:noProof w:val="0"/>
          <w:lang w:eastAsia="ko-KR"/>
        </w:rPr>
        <w:t>c</w:t>
      </w:r>
      <w:r w:rsidRPr="00201E3B">
        <w:rPr>
          <w:noProof w:val="0"/>
        </w:rPr>
        <w:t xml:space="preserve">all with Manual Commencement Mode via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t>
      </w:r>
    </w:p>
    <w:p w14:paraId="2A5EFB66"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RINGING message }</w:t>
      </w:r>
    </w:p>
    <w:p w14:paraId="18DF53C5" w14:textId="77777777" w:rsidR="00A540B5" w:rsidRPr="00201E3B" w:rsidRDefault="00A540B5" w:rsidP="00A540B5">
      <w:pPr>
        <w:pStyle w:val="PL"/>
        <w:rPr>
          <w:noProof w:val="0"/>
        </w:rPr>
      </w:pPr>
      <w:r w:rsidRPr="00201E3B">
        <w:rPr>
          <w:noProof w:val="0"/>
        </w:rPr>
        <w:t xml:space="preserve">            }</w:t>
      </w:r>
    </w:p>
    <w:p w14:paraId="4A9D6CA1" w14:textId="77777777" w:rsidR="00A540B5" w:rsidRPr="00201E3B" w:rsidRDefault="00A540B5" w:rsidP="00A540B5">
      <w:pPr>
        <w:pStyle w:val="PL"/>
        <w:rPr>
          <w:noProof w:val="0"/>
        </w:rPr>
      </w:pPr>
    </w:p>
    <w:p w14:paraId="145D41F2" w14:textId="77777777" w:rsidR="00A540B5" w:rsidRPr="00201E3B" w:rsidRDefault="00A540B5" w:rsidP="00A540B5">
      <w:pPr>
        <w:pStyle w:val="H6"/>
      </w:pPr>
      <w:r w:rsidRPr="00201E3B">
        <w:t>(2)</w:t>
      </w:r>
    </w:p>
    <w:p w14:paraId="58B79224"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responded to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with a PRIVATE CALL RINGING message }</w:t>
      </w:r>
    </w:p>
    <w:p w14:paraId="156E55E2"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44E17AAB"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rejects the incoming private call with Manual Commencement Mode }</w:t>
      </w:r>
    </w:p>
    <w:p w14:paraId="192BDB79"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 xml:space="preserve">CALL </w:t>
      </w:r>
      <w:r w:rsidRPr="00201E3B">
        <w:rPr>
          <w:noProof w:val="0"/>
          <w:lang w:eastAsia="ko-KR"/>
        </w:rPr>
        <w:t xml:space="preserve">REJECT message, </w:t>
      </w:r>
      <w:r w:rsidRPr="00201E3B">
        <w:rPr>
          <w:b/>
          <w:bCs/>
          <w:noProof w:val="0"/>
          <w:lang w:eastAsia="ko-KR"/>
        </w:rPr>
        <w:t>and,</w:t>
      </w:r>
      <w:r w:rsidRPr="00201E3B">
        <w:rPr>
          <w:noProof w:val="0"/>
          <w:lang w:eastAsia="ko-KR"/>
        </w:rPr>
        <w:t xml:space="preserve"> starts </w:t>
      </w:r>
      <w:r w:rsidRPr="00201E3B">
        <w:rPr>
          <w:noProof w:val="0"/>
        </w:rPr>
        <w:t>timer TFP7</w:t>
      </w:r>
      <w:r w:rsidRPr="00201E3B">
        <w:rPr>
          <w:noProof w:val="0"/>
          <w:lang w:eastAsia="ko-KR"/>
        </w:rPr>
        <w:t xml:space="preserve"> (waiting for any message with same call identifier)</w:t>
      </w:r>
      <w:r w:rsidRPr="00201E3B">
        <w:rPr>
          <w:noProof w:val="0"/>
        </w:rPr>
        <w:t xml:space="preserve">  }</w:t>
      </w:r>
    </w:p>
    <w:p w14:paraId="428F7345" w14:textId="77777777" w:rsidR="00A540B5" w:rsidRPr="00201E3B" w:rsidRDefault="00A540B5" w:rsidP="00A540B5">
      <w:pPr>
        <w:pStyle w:val="PL"/>
        <w:rPr>
          <w:noProof w:val="0"/>
        </w:rPr>
      </w:pPr>
      <w:r w:rsidRPr="00201E3B">
        <w:rPr>
          <w:noProof w:val="0"/>
        </w:rPr>
        <w:t xml:space="preserve">            }</w:t>
      </w:r>
    </w:p>
    <w:p w14:paraId="1445EE64" w14:textId="77777777" w:rsidR="00A540B5" w:rsidRPr="00201E3B" w:rsidRDefault="00A540B5" w:rsidP="00A540B5">
      <w:pPr>
        <w:pStyle w:val="PL"/>
        <w:rPr>
          <w:noProof w:val="0"/>
        </w:rPr>
      </w:pPr>
    </w:p>
    <w:p w14:paraId="59D74160" w14:textId="77777777" w:rsidR="00A540B5" w:rsidRPr="00201E3B" w:rsidRDefault="00A540B5" w:rsidP="00A540B5">
      <w:pPr>
        <w:pStyle w:val="H6"/>
      </w:pPr>
      <w:r w:rsidRPr="00201E3B">
        <w:t>(3)</w:t>
      </w:r>
    </w:p>
    <w:p w14:paraId="31F3F1EB"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responded to a </w:t>
      </w:r>
      <w:r w:rsidRPr="00201E3B">
        <w:rPr>
          <w:noProof w:val="0"/>
          <w:lang w:eastAsia="ko-KR"/>
        </w:rPr>
        <w:t xml:space="preserve">PRIVATE </w:t>
      </w:r>
      <w:r w:rsidRPr="00201E3B">
        <w:rPr>
          <w:noProof w:val="0"/>
        </w:rPr>
        <w:t xml:space="preserve">CALL </w:t>
      </w:r>
      <w:r w:rsidRPr="00201E3B">
        <w:rPr>
          <w:noProof w:val="0"/>
          <w:lang w:eastAsia="ko-KR"/>
        </w:rPr>
        <w:t>SETUP REQUEST</w:t>
      </w:r>
      <w:r w:rsidRPr="00201E3B">
        <w:rPr>
          <w:noProof w:val="0"/>
        </w:rPr>
        <w:t xml:space="preserve"> message with a PRIVATE CALL RINGING message }</w:t>
      </w:r>
    </w:p>
    <w:p w14:paraId="76948961"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3B67333E"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MCVideo User accepts the incoming private call with Manual Commencement Mode }</w:t>
      </w:r>
    </w:p>
    <w:p w14:paraId="0125A5AC"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PRIVATE CALL ACCEPT</w:t>
      </w:r>
      <w:r w:rsidRPr="00201E3B">
        <w:rPr>
          <w:noProof w:val="0"/>
          <w:lang w:eastAsia="ko-KR"/>
        </w:rPr>
        <w:t xml:space="preserve"> message accepting the establishment of a private call with Manual Commencement Mode, </w:t>
      </w:r>
      <w:r w:rsidRPr="00201E3B">
        <w:rPr>
          <w:b/>
          <w:bCs/>
          <w:noProof w:val="0"/>
          <w:lang w:eastAsia="ko-KR"/>
        </w:rPr>
        <w:t>and,</w:t>
      </w:r>
      <w:r w:rsidRPr="00201E3B">
        <w:rPr>
          <w:noProof w:val="0"/>
          <w:lang w:eastAsia="ko-KR"/>
        </w:rPr>
        <w:t xml:space="preserve"> respects the transmission control imposed by the transmission control entity/arbitrator</w:t>
      </w:r>
      <w:r w:rsidRPr="00201E3B">
        <w:rPr>
          <w:noProof w:val="0"/>
        </w:rPr>
        <w:t xml:space="preserve"> }</w:t>
      </w:r>
    </w:p>
    <w:p w14:paraId="1C516A4A" w14:textId="77777777" w:rsidR="00A540B5" w:rsidRPr="00201E3B" w:rsidRDefault="00A540B5" w:rsidP="00A540B5">
      <w:pPr>
        <w:pStyle w:val="PL"/>
        <w:rPr>
          <w:noProof w:val="0"/>
        </w:rPr>
      </w:pPr>
      <w:r w:rsidRPr="00201E3B">
        <w:rPr>
          <w:noProof w:val="0"/>
        </w:rPr>
        <w:t xml:space="preserve">            }</w:t>
      </w:r>
    </w:p>
    <w:p w14:paraId="7A675233" w14:textId="77777777" w:rsidR="00A540B5" w:rsidRPr="00201E3B" w:rsidRDefault="00A540B5" w:rsidP="00A540B5">
      <w:pPr>
        <w:pStyle w:val="PL"/>
        <w:rPr>
          <w:noProof w:val="0"/>
        </w:rPr>
      </w:pPr>
    </w:p>
    <w:p w14:paraId="68C97881" w14:textId="77777777" w:rsidR="00A540B5" w:rsidRPr="00201E3B" w:rsidRDefault="00A540B5" w:rsidP="00A540B5">
      <w:pPr>
        <w:pStyle w:val="H6"/>
      </w:pPr>
      <w:r w:rsidRPr="00201E3B">
        <w:t>(4)</w:t>
      </w:r>
    </w:p>
    <w:p w14:paraId="1420ECC5" w14:textId="77777777" w:rsidR="00A540B5" w:rsidRPr="00201E3B" w:rsidRDefault="00A540B5" w:rsidP="00A540B5">
      <w:pPr>
        <w:pStyle w:val="PL"/>
        <w:rPr>
          <w:noProof w:val="0"/>
        </w:rPr>
      </w:pPr>
      <w:r w:rsidRPr="00201E3B">
        <w:rPr>
          <w:b/>
          <w:noProof w:val="0"/>
        </w:rPr>
        <w:t>with</w:t>
      </w:r>
      <w:r w:rsidRPr="00201E3B">
        <w:rPr>
          <w:noProof w:val="0"/>
        </w:rPr>
        <w:t xml:space="preserve"> { UE (MCVideo Client) having an ongoing private call }</w:t>
      </w:r>
    </w:p>
    <w:p w14:paraId="4E27F75D" w14:textId="77777777" w:rsidR="00A540B5" w:rsidRPr="00201E3B" w:rsidRDefault="00A540B5" w:rsidP="00A540B5">
      <w:pPr>
        <w:pStyle w:val="PL"/>
        <w:rPr>
          <w:noProof w:val="0"/>
        </w:rPr>
      </w:pPr>
      <w:r w:rsidRPr="00201E3B">
        <w:rPr>
          <w:b/>
          <w:noProof w:val="0"/>
        </w:rPr>
        <w:t>ensure that</w:t>
      </w:r>
      <w:r w:rsidRPr="00201E3B">
        <w:rPr>
          <w:noProof w:val="0"/>
        </w:rPr>
        <w:t xml:space="preserve"> {</w:t>
      </w:r>
    </w:p>
    <w:p w14:paraId="6E4994A8" w14:textId="77777777" w:rsidR="00A540B5" w:rsidRPr="00201E3B" w:rsidRDefault="00A540B5" w:rsidP="00A540B5">
      <w:pPr>
        <w:pStyle w:val="PL"/>
        <w:rPr>
          <w:noProof w:val="0"/>
        </w:rPr>
      </w:pPr>
      <w:r w:rsidRPr="00201E3B">
        <w:rPr>
          <w:noProof w:val="0"/>
        </w:rPr>
        <w:t xml:space="preserve">  </w:t>
      </w:r>
      <w:r w:rsidRPr="00201E3B">
        <w:rPr>
          <w:b/>
          <w:noProof w:val="0"/>
        </w:rPr>
        <w:t>when</w:t>
      </w:r>
      <w:r w:rsidRPr="00201E3B">
        <w:rPr>
          <w:noProof w:val="0"/>
        </w:rPr>
        <w:t xml:space="preserve"> { the MCVideo User receives a </w:t>
      </w:r>
      <w:r w:rsidRPr="00201E3B">
        <w:rPr>
          <w:noProof w:val="0"/>
          <w:lang w:eastAsia="ko-KR"/>
        </w:rPr>
        <w:t>PRIVATE CALL RELEASE message</w:t>
      </w:r>
      <w:r w:rsidRPr="00201E3B">
        <w:rPr>
          <w:noProof w:val="0"/>
        </w:rPr>
        <w:t xml:space="preserve"> to end the private call }</w:t>
      </w:r>
    </w:p>
    <w:p w14:paraId="17D8E420" w14:textId="77777777" w:rsidR="00A540B5" w:rsidRPr="00201E3B" w:rsidRDefault="00A540B5" w:rsidP="00A540B5">
      <w:pPr>
        <w:pStyle w:val="PL"/>
        <w:rPr>
          <w:noProof w:val="0"/>
        </w:rPr>
      </w:pPr>
      <w:r w:rsidRPr="00201E3B">
        <w:rPr>
          <w:noProof w:val="0"/>
        </w:rPr>
        <w:t xml:space="preserve">    </w:t>
      </w:r>
      <w:r w:rsidRPr="00201E3B">
        <w:rPr>
          <w:b/>
          <w:noProof w:val="0"/>
        </w:rPr>
        <w:t>then</w:t>
      </w:r>
      <w:r w:rsidRPr="00201E3B">
        <w:rPr>
          <w:noProof w:val="0"/>
        </w:rPr>
        <w:t xml:space="preserve"> { UE (MCVideo Client) sends a </w:t>
      </w:r>
      <w:r w:rsidRPr="00201E3B">
        <w:rPr>
          <w:noProof w:val="0"/>
          <w:lang w:eastAsia="ko-KR"/>
        </w:rPr>
        <w:t xml:space="preserve">PRIVATE </w:t>
      </w:r>
      <w:r w:rsidRPr="00201E3B">
        <w:rPr>
          <w:noProof w:val="0"/>
        </w:rPr>
        <w:t>CALL</w:t>
      </w:r>
      <w:r w:rsidRPr="00201E3B">
        <w:rPr>
          <w:noProof w:val="0"/>
          <w:lang w:eastAsia="ko-KR"/>
        </w:rPr>
        <w:t xml:space="preserve"> RELEASE ACK m</w:t>
      </w:r>
      <w:r w:rsidRPr="00201E3B">
        <w:rPr>
          <w:noProof w:val="0"/>
        </w:rPr>
        <w:t>essage }</w:t>
      </w:r>
    </w:p>
    <w:p w14:paraId="76B45319" w14:textId="77777777" w:rsidR="00A540B5" w:rsidRPr="00201E3B" w:rsidRDefault="00A540B5" w:rsidP="00A540B5">
      <w:pPr>
        <w:pStyle w:val="PL"/>
        <w:rPr>
          <w:noProof w:val="0"/>
        </w:rPr>
      </w:pPr>
      <w:r w:rsidRPr="00201E3B">
        <w:rPr>
          <w:noProof w:val="0"/>
        </w:rPr>
        <w:t xml:space="preserve">            }</w:t>
      </w:r>
    </w:p>
    <w:p w14:paraId="7EE4DE1D" w14:textId="77777777" w:rsidR="00A540B5" w:rsidRPr="00201E3B" w:rsidRDefault="00A540B5" w:rsidP="00A540B5">
      <w:pPr>
        <w:pStyle w:val="PL"/>
        <w:rPr>
          <w:b/>
          <w:noProof w:val="0"/>
        </w:rPr>
      </w:pPr>
    </w:p>
    <w:p w14:paraId="2D29FE70" w14:textId="77777777" w:rsidR="00A540B5" w:rsidRPr="00201E3B" w:rsidRDefault="00A540B5" w:rsidP="00A540B5">
      <w:pPr>
        <w:pStyle w:val="H6"/>
      </w:pPr>
      <w:r w:rsidRPr="00201E3B">
        <w:t>7.2.4.2</w:t>
      </w:r>
      <w:r w:rsidRPr="00201E3B">
        <w:tab/>
        <w:t>Conformance requirements</w:t>
      </w:r>
    </w:p>
    <w:p w14:paraId="3F12EAED" w14:textId="77777777" w:rsidR="00A540B5" w:rsidRPr="00201E3B" w:rsidRDefault="00A540B5" w:rsidP="00A540B5">
      <w:r w:rsidRPr="00201E3B">
        <w:t xml:space="preserve">References: The conformance requirements covered in the current TC are specified in: </w:t>
      </w:r>
    </w:p>
    <w:p w14:paraId="53CB5093" w14:textId="77777777" w:rsidR="00A540B5" w:rsidRPr="00201E3B" w:rsidRDefault="00A540B5" w:rsidP="00A540B5">
      <w:r w:rsidRPr="00201E3B">
        <w:t xml:space="preserve">TS 24.281 clauses </w:t>
      </w:r>
      <w:r w:rsidRPr="00201E3B">
        <w:rPr>
          <w:lang w:eastAsia="zh-CN"/>
        </w:rPr>
        <w:t>10.3.2.4.4.1, 10.3.2.4.4.7, 10.3.2.4.5.7, 10.3.2.4.4.3, 10.3.2.4.4.5, 10.3.2.4.5.4</w:t>
      </w:r>
      <w:r w:rsidRPr="00201E3B">
        <w:t xml:space="preserve">, TS 24.581 clauses </w:t>
      </w:r>
      <w:r w:rsidRPr="00201E3B">
        <w:rPr>
          <w:lang w:eastAsia="ko-KR"/>
        </w:rPr>
        <w:t>7.2.3.2.4, 7.2.3.4.2, 7.2.3.7.8, 7.2.3.6.4</w:t>
      </w:r>
      <w:r w:rsidRPr="00201E3B">
        <w:t>. Unless otherwise stated these are Rel-15 requirements.</w:t>
      </w:r>
    </w:p>
    <w:p w14:paraId="39DF065F" w14:textId="77777777" w:rsidR="00A540B5" w:rsidRPr="00201E3B" w:rsidRDefault="00A540B5" w:rsidP="00A540B5">
      <w:r w:rsidRPr="00201E3B">
        <w:t>[TS 24.281, clause 10.3.2.4.4.1]</w:t>
      </w:r>
    </w:p>
    <w:p w14:paraId="3C0444BA" w14:textId="77777777" w:rsidR="00A540B5" w:rsidRPr="00201E3B" w:rsidRDefault="00A540B5" w:rsidP="00A540B5">
      <w:pPr>
        <w:rPr>
          <w:lang w:eastAsia="ko-KR"/>
        </w:rPr>
      </w:pPr>
      <w:r w:rsidRPr="00201E3B">
        <w:rPr>
          <w:lang w:eastAsia="ko-KR"/>
        </w:rPr>
        <w:t>When in the "P0: start-stop" or "P1: ignoring same call id" state</w:t>
      </w:r>
      <w:r w:rsidRPr="00201E3B">
        <w:t>,</w:t>
      </w:r>
      <w:r w:rsidRPr="00201E3B">
        <w:rPr>
          <w:lang w:eastAsia="ko-KR"/>
        </w:rPr>
        <w:t xml:space="preserve"> u</w:t>
      </w:r>
      <w:r w:rsidRPr="00201E3B">
        <w:t xml:space="preserve">pon </w:t>
      </w:r>
      <w:r w:rsidRPr="00201E3B">
        <w:rPr>
          <w:lang w:eastAsia="ko-KR"/>
        </w:rPr>
        <w:t>receiving a PRIVATE CALL SETUP REQUEST message with Commencement mode IE set to "MANUAL COMMENCEMENT MODE" and Call identifier IE different from stored call identifier</w:t>
      </w:r>
      <w:r w:rsidRPr="00201E3B">
        <w:t>, the MCVideo client:</w:t>
      </w:r>
    </w:p>
    <w:p w14:paraId="0ACD61B9" w14:textId="77777777" w:rsidR="00A540B5" w:rsidRPr="00201E3B" w:rsidRDefault="00A540B5" w:rsidP="00A540B5">
      <w:pPr>
        <w:pStyle w:val="B1"/>
        <w:rPr>
          <w:lang w:eastAsia="ko-KR"/>
        </w:rPr>
      </w:pPr>
      <w:r w:rsidRPr="00201E3B">
        <w:rPr>
          <w:lang w:eastAsia="ko-KR"/>
        </w:rPr>
        <w:t>1)</w:t>
      </w:r>
      <w:r w:rsidRPr="00201E3B">
        <w:rPr>
          <w:lang w:eastAsia="ko-KR"/>
        </w:rPr>
        <w:tab/>
      </w:r>
      <w:r w:rsidRPr="00201E3B">
        <w:t>shall store the Call identifier IE in the received message as call identifier</w:t>
      </w:r>
      <w:r w:rsidRPr="00201E3B">
        <w:rPr>
          <w:lang w:eastAsia="ko-KR"/>
        </w:rPr>
        <w:t>;</w:t>
      </w:r>
    </w:p>
    <w:p w14:paraId="042ABAFF" w14:textId="77777777" w:rsidR="00A540B5" w:rsidRPr="00201E3B" w:rsidRDefault="00A540B5" w:rsidP="00A540B5">
      <w:pPr>
        <w:pStyle w:val="B1"/>
      </w:pPr>
      <w:r w:rsidRPr="00201E3B">
        <w:t>2)</w:t>
      </w:r>
      <w:r w:rsidRPr="00201E3B">
        <w:tab/>
        <w:t>shall set the stored current call type to "PRIVATE CALL";</w:t>
      </w:r>
    </w:p>
    <w:p w14:paraId="7654725E" w14:textId="77777777" w:rsidR="00A540B5" w:rsidRPr="00201E3B" w:rsidRDefault="00A540B5" w:rsidP="00A540B5">
      <w:pPr>
        <w:pStyle w:val="B1"/>
      </w:pPr>
      <w:r w:rsidRPr="00201E3B">
        <w:t>3)</w:t>
      </w:r>
      <w:r w:rsidRPr="00201E3B">
        <w:tab/>
        <w:t>shall set the stored current ProSe per-packet priority to value corresponding to MCVideo off-network private call as described in 3GPP TS 24.483 [4].</w:t>
      </w:r>
    </w:p>
    <w:p w14:paraId="20B48706" w14:textId="77777777" w:rsidR="00A540B5" w:rsidRPr="00201E3B" w:rsidRDefault="00A540B5" w:rsidP="00A540B5">
      <w:pPr>
        <w:pStyle w:val="B1"/>
      </w:pPr>
      <w:r w:rsidRPr="00201E3B">
        <w:t>4)</w:t>
      </w:r>
      <w:r w:rsidRPr="00201E3B">
        <w:tab/>
        <w:t>shall store the MCVideo user ID of the caller IE as received in the PRIVATE CALL SETUP REQUEST as caller ID;</w:t>
      </w:r>
    </w:p>
    <w:p w14:paraId="48ACA2DB" w14:textId="77777777" w:rsidR="00A540B5" w:rsidRPr="00201E3B" w:rsidRDefault="00A540B5" w:rsidP="00A540B5">
      <w:pPr>
        <w:pStyle w:val="B1"/>
      </w:pPr>
      <w:r w:rsidRPr="00201E3B">
        <w:lastRenderedPageBreak/>
        <w:t>5)</w:t>
      </w:r>
      <w:r w:rsidRPr="00201E3B">
        <w:tab/>
        <w:t>shall store own MCVideo user ID as callee ID;</w:t>
      </w:r>
    </w:p>
    <w:p w14:paraId="21F095CF" w14:textId="77777777" w:rsidR="00A540B5" w:rsidRPr="00201E3B" w:rsidRDefault="00A540B5" w:rsidP="00A540B5">
      <w:pPr>
        <w:pStyle w:val="B1"/>
      </w:pPr>
      <w:r w:rsidRPr="00201E3B">
        <w:rPr>
          <w:lang w:eastAsia="ko-KR"/>
        </w:rPr>
        <w:t>6)</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RINGING </w:t>
      </w:r>
      <w:r w:rsidRPr="00201E3B">
        <w:t>message as specified in clause 17.1.6</w:t>
      </w:r>
      <w:r w:rsidRPr="00201E3B">
        <w:rPr>
          <w:lang w:eastAsia="ko-KR"/>
        </w:rPr>
        <w:t>;</w:t>
      </w:r>
    </w:p>
    <w:p w14:paraId="25AFEF68"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9802E03"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r w:rsidRPr="00201E3B">
        <w:rPr>
          <w:lang w:eastAsia="ko-KR"/>
        </w:rPr>
        <w:t>; and</w:t>
      </w:r>
    </w:p>
    <w:p w14:paraId="757222FF" w14:textId="77777777" w:rsidR="00A540B5" w:rsidRPr="00201E3B" w:rsidRDefault="00A540B5" w:rsidP="00A540B5">
      <w:pPr>
        <w:pStyle w:val="B2"/>
      </w:pPr>
      <w:r w:rsidRPr="00201E3B">
        <w:t>c)</w:t>
      </w:r>
      <w:r w:rsidRPr="00201E3B">
        <w:tab/>
        <w:t>shall set the MCVideo user ID of the callee IE with the stored callee ID;</w:t>
      </w:r>
    </w:p>
    <w:p w14:paraId="36B57EC8" w14:textId="77777777" w:rsidR="00A540B5" w:rsidRPr="00201E3B" w:rsidRDefault="00A540B5" w:rsidP="00A540B5">
      <w:pPr>
        <w:pStyle w:val="B1"/>
        <w:rPr>
          <w:lang w:eastAsia="ko-KR"/>
        </w:rPr>
      </w:pPr>
      <w:r w:rsidRPr="00201E3B">
        <w:t>7)</w:t>
      </w:r>
      <w:r w:rsidRPr="00201E3B">
        <w:tab/>
      </w:r>
      <w:r w:rsidRPr="00201E3B">
        <w:rPr>
          <w:lang w:eastAsia="ko-KR"/>
        </w:rPr>
        <w:t>shall send PRIVATE CALL RINGING message in response to the request message</w:t>
      </w:r>
      <w:r w:rsidRPr="00201E3B">
        <w:t xml:space="preserve"> according to rules and procedures as specified in clause </w:t>
      </w:r>
      <w:r w:rsidRPr="00201E3B">
        <w:rPr>
          <w:lang w:eastAsia="ko-KR"/>
        </w:rPr>
        <w:t>10.3.1.1.1;</w:t>
      </w:r>
    </w:p>
    <w:p w14:paraId="6BCD9918" w14:textId="77777777" w:rsidR="00A540B5" w:rsidRPr="00201E3B" w:rsidRDefault="00A540B5" w:rsidP="00A540B5">
      <w:pPr>
        <w:pStyle w:val="B1"/>
      </w:pPr>
      <w:r w:rsidRPr="00201E3B">
        <w:t>8)</w:t>
      </w:r>
      <w:r w:rsidRPr="00201E3B">
        <w:tab/>
        <w:t>shall start timer TFP2 (waiting for call response message); and</w:t>
      </w:r>
    </w:p>
    <w:p w14:paraId="497710C6" w14:textId="77777777" w:rsidR="00A540B5" w:rsidRPr="00201E3B" w:rsidRDefault="00A540B5" w:rsidP="00A540B5">
      <w:pPr>
        <w:pStyle w:val="B1"/>
      </w:pPr>
      <w:r w:rsidRPr="00201E3B">
        <w:t>9)</w:t>
      </w:r>
      <w:r w:rsidRPr="00201E3B">
        <w:tab/>
        <w:t>shall enter the "P5: pending" state.</w:t>
      </w:r>
    </w:p>
    <w:p w14:paraId="77CB5ADC" w14:textId="77777777" w:rsidR="00A540B5" w:rsidRPr="00201E3B" w:rsidRDefault="00A540B5" w:rsidP="00A540B5">
      <w:r w:rsidRPr="00201E3B">
        <w:t>[TS 24.281, clause 10.3.2.4.4.7]</w:t>
      </w:r>
    </w:p>
    <w:p w14:paraId="4F69AF72" w14:textId="77777777" w:rsidR="00A540B5" w:rsidRPr="00201E3B" w:rsidRDefault="00A540B5" w:rsidP="00A540B5">
      <w:r w:rsidRPr="00201E3B">
        <w:rPr>
          <w:lang w:eastAsia="ko-KR"/>
        </w:rPr>
        <w:t>When in the "P5: pending" state</w:t>
      </w:r>
      <w:r w:rsidRPr="00201E3B">
        <w:t>,</w:t>
      </w:r>
      <w:r w:rsidRPr="00201E3B">
        <w:rPr>
          <w:lang w:eastAsia="ko-KR"/>
        </w:rPr>
        <w:t xml:space="preserve"> upon an indication from MCVideo User to reject the incoming private call, </w:t>
      </w:r>
      <w:r w:rsidRPr="00201E3B">
        <w:t>the MCVideo client:</w:t>
      </w:r>
    </w:p>
    <w:p w14:paraId="247C7644"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 xml:space="preserve">CALL </w:t>
      </w:r>
      <w:r w:rsidRPr="00201E3B">
        <w:rPr>
          <w:lang w:eastAsia="ko-KR"/>
        </w:rPr>
        <w:t xml:space="preserve">REJECT </w:t>
      </w:r>
      <w:r w:rsidRPr="00201E3B">
        <w:t>message as specified in clause 17.1.8</w:t>
      </w:r>
      <w:r w:rsidRPr="00201E3B">
        <w:rPr>
          <w:lang w:eastAsia="ko-KR"/>
        </w:rPr>
        <w:t>:</w:t>
      </w:r>
    </w:p>
    <w:p w14:paraId="55D1DDFA"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6F3DA066" w14:textId="77777777" w:rsidR="00A540B5" w:rsidRPr="00201E3B" w:rsidRDefault="00A540B5" w:rsidP="00A540B5">
      <w:pPr>
        <w:pStyle w:val="B2"/>
        <w:rPr>
          <w:lang w:eastAsia="ko-KR"/>
        </w:rPr>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2A3F6E6E" w14:textId="77777777" w:rsidR="00A540B5" w:rsidRPr="00201E3B" w:rsidRDefault="00A540B5" w:rsidP="00A540B5">
      <w:pPr>
        <w:pStyle w:val="B2"/>
      </w:pPr>
      <w:r w:rsidRPr="00201E3B">
        <w:t>c)</w:t>
      </w:r>
      <w:r w:rsidRPr="00201E3B">
        <w:tab/>
        <w:t>shall set the MCVideo user ID of the callee IE with stored callee ID; and</w:t>
      </w:r>
    </w:p>
    <w:p w14:paraId="5E7C31B9" w14:textId="77777777" w:rsidR="00A540B5" w:rsidRPr="00201E3B" w:rsidRDefault="00A540B5" w:rsidP="00A540B5">
      <w:pPr>
        <w:pStyle w:val="B2"/>
        <w:rPr>
          <w:lang w:eastAsia="ko-KR"/>
        </w:rPr>
      </w:pPr>
      <w:r w:rsidRPr="00201E3B">
        <w:rPr>
          <w:lang w:eastAsia="ko-KR"/>
        </w:rPr>
        <w:t>d)</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3GPP TS 24.483 [4] is set to "true". Otherwise, shall set the Reason IE as "REJECT";</w:t>
      </w:r>
    </w:p>
    <w:p w14:paraId="5D8C7626"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REJECT message in response to the request message</w:t>
      </w:r>
      <w:r w:rsidRPr="00201E3B">
        <w:t xml:space="preserve"> according to rules and procedures as specified in clause </w:t>
      </w:r>
      <w:r w:rsidRPr="00201E3B">
        <w:rPr>
          <w:lang w:eastAsia="ko-KR"/>
        </w:rPr>
        <w:t>10.3.1.1.1;</w:t>
      </w:r>
    </w:p>
    <w:p w14:paraId="709D77E1" w14:textId="77777777" w:rsidR="00A540B5" w:rsidRPr="00201E3B" w:rsidRDefault="00A540B5" w:rsidP="00A540B5">
      <w:pPr>
        <w:pStyle w:val="B1"/>
        <w:rPr>
          <w:lang w:eastAsia="ko-KR"/>
        </w:rPr>
      </w:pPr>
      <w:r w:rsidRPr="00201E3B">
        <w:rPr>
          <w:lang w:eastAsia="ko-KR"/>
        </w:rPr>
        <w:t>3)</w:t>
      </w:r>
      <w:r w:rsidRPr="00201E3B">
        <w:rPr>
          <w:lang w:eastAsia="ko-KR"/>
        </w:rPr>
        <w:tab/>
        <w:t>shall start timer TFP7 (waiting for any message with same call identifier); and</w:t>
      </w:r>
    </w:p>
    <w:p w14:paraId="640CD80A" w14:textId="77777777" w:rsidR="00A540B5" w:rsidRPr="00201E3B" w:rsidRDefault="00A540B5" w:rsidP="00A540B5">
      <w:pPr>
        <w:pStyle w:val="B1"/>
        <w:rPr>
          <w:lang w:eastAsia="ko-KR"/>
        </w:rPr>
      </w:pPr>
      <w:r w:rsidRPr="00201E3B">
        <w:rPr>
          <w:lang w:eastAsia="ko-KR"/>
        </w:rPr>
        <w:t>4)</w:t>
      </w:r>
      <w:r w:rsidRPr="00201E3B">
        <w:rPr>
          <w:lang w:eastAsia="ko-KR"/>
        </w:rPr>
        <w:tab/>
        <w:t>shall enter the "P1: ignoring same call id" state.</w:t>
      </w:r>
    </w:p>
    <w:p w14:paraId="5BC8E7A6" w14:textId="77777777" w:rsidR="00A540B5" w:rsidRPr="00201E3B" w:rsidRDefault="00A540B5" w:rsidP="00A540B5">
      <w:r w:rsidRPr="00201E3B">
        <w:t>[TS 24.281, clause 10.3.2.4.5.7]</w:t>
      </w:r>
    </w:p>
    <w:p w14:paraId="456BBA59" w14:textId="77777777" w:rsidR="00A540B5" w:rsidRPr="00201E3B" w:rsidRDefault="00A540B5" w:rsidP="00A540B5">
      <w:r w:rsidRPr="00201E3B">
        <w:rPr>
          <w:lang w:eastAsia="ko-KR"/>
        </w:rPr>
        <w:t>When in the "P1: ignoring same call id" state, u</w:t>
      </w:r>
      <w:r w:rsidRPr="00201E3B">
        <w:t>pon expiry of timer TFP7</w:t>
      </w:r>
      <w:r w:rsidRPr="00201E3B">
        <w:rPr>
          <w:lang w:eastAsia="ko-KR"/>
        </w:rPr>
        <w:t xml:space="preserve"> (waiting for any message with same call identifier)</w:t>
      </w:r>
      <w:r w:rsidRPr="00201E3B">
        <w:t xml:space="preserve"> the MCVideo client:</w:t>
      </w:r>
    </w:p>
    <w:p w14:paraId="50D8C983" w14:textId="77777777" w:rsidR="00A540B5" w:rsidRPr="00201E3B" w:rsidRDefault="00A540B5" w:rsidP="00A540B5">
      <w:pPr>
        <w:pStyle w:val="B1"/>
      </w:pPr>
      <w:r w:rsidRPr="00201E3B">
        <w:t>1)</w:t>
      </w:r>
      <w:r w:rsidRPr="00201E3B">
        <w:tab/>
        <w:t>shall clear the stored call identifier; and</w:t>
      </w:r>
    </w:p>
    <w:p w14:paraId="27B796FC" w14:textId="77777777" w:rsidR="00A540B5" w:rsidRPr="00201E3B" w:rsidRDefault="00A540B5" w:rsidP="00A540B5">
      <w:pPr>
        <w:pStyle w:val="B1"/>
      </w:pPr>
      <w:r w:rsidRPr="00201E3B">
        <w:t>2)</w:t>
      </w:r>
      <w:r w:rsidRPr="00201E3B">
        <w:tab/>
        <w:t xml:space="preserve">shall enter the "P0: </w:t>
      </w:r>
      <w:r w:rsidRPr="00201E3B">
        <w:rPr>
          <w:lang w:eastAsia="ko-KR"/>
        </w:rPr>
        <w:t>s</w:t>
      </w:r>
      <w:r w:rsidRPr="00201E3B">
        <w:t>tart</w:t>
      </w:r>
      <w:r w:rsidRPr="00201E3B">
        <w:rPr>
          <w:lang w:eastAsia="ko-KR"/>
        </w:rPr>
        <w:t>-s</w:t>
      </w:r>
      <w:r w:rsidRPr="00201E3B">
        <w:t>top" state.</w:t>
      </w:r>
    </w:p>
    <w:p w14:paraId="492806B5" w14:textId="77777777" w:rsidR="00A540B5" w:rsidRPr="00201E3B" w:rsidRDefault="00A540B5" w:rsidP="00A540B5">
      <w:r w:rsidRPr="00201E3B">
        <w:t>[TS 24.281, clause 10.3.2.4.4.3]</w:t>
      </w:r>
    </w:p>
    <w:p w14:paraId="1F961A55" w14:textId="77777777" w:rsidR="00A540B5" w:rsidRPr="00201E3B" w:rsidRDefault="00A540B5" w:rsidP="00A540B5">
      <w:r w:rsidRPr="00201E3B">
        <w:rPr>
          <w:lang w:eastAsia="ko-KR"/>
        </w:rPr>
        <w:t>When in the "P5: pending" state</w:t>
      </w:r>
      <w:r w:rsidRPr="00201E3B">
        <w:t>,</w:t>
      </w:r>
      <w:r w:rsidRPr="00201E3B">
        <w:rPr>
          <w:lang w:eastAsia="ko-KR"/>
        </w:rPr>
        <w:t xml:space="preserve"> upon an indication from MCVideo User to accept the incoming private call, </w:t>
      </w:r>
      <w:r w:rsidRPr="00201E3B">
        <w:t>the MCVideo client:</w:t>
      </w:r>
    </w:p>
    <w:p w14:paraId="5C7CFAC8" w14:textId="77777777" w:rsidR="00A540B5" w:rsidRPr="00201E3B" w:rsidRDefault="00A540B5" w:rsidP="00A540B5">
      <w:pPr>
        <w:pStyle w:val="B1"/>
      </w:pPr>
      <w:r w:rsidRPr="00201E3B">
        <w:rPr>
          <w:lang w:eastAsia="ko-KR"/>
        </w:rPr>
        <w:t>1)</w:t>
      </w:r>
      <w:r w:rsidRPr="00201E3B">
        <w:tab/>
        <w:t>if the SDP offer contains an "a=key-mgmt" attribute field with a "mikey" attribute value containing a MIKEY-SAKKE I_MESSAGE:</w:t>
      </w:r>
    </w:p>
    <w:p w14:paraId="41ADA492" w14:textId="77777777" w:rsidR="00A540B5" w:rsidRPr="00201E3B" w:rsidRDefault="00A540B5" w:rsidP="00A540B5">
      <w:pPr>
        <w:pStyle w:val="B2"/>
      </w:pPr>
      <w:r w:rsidRPr="00201E3B">
        <w:rPr>
          <w:lang w:eastAsia="ko-KR"/>
        </w:rPr>
        <w:t>a)</w:t>
      </w:r>
      <w:r w:rsidRPr="00201E3B">
        <w:rPr>
          <w:lang w:eastAsia="ko-KR"/>
        </w:rPr>
        <w:tab/>
        <w:t xml:space="preserve">shall extract the </w:t>
      </w:r>
      <w:r w:rsidRPr="00201E3B">
        <w:t>MCVideo ID of the originating MCVideo user from the initiator field (IDRi) of the I_MESSAGE as described in 3GPP TS 33.180 [8];</w:t>
      </w:r>
    </w:p>
    <w:p w14:paraId="3D8F4DAE" w14:textId="77777777" w:rsidR="00A540B5" w:rsidRPr="00201E3B" w:rsidRDefault="00A540B5" w:rsidP="00A540B5">
      <w:pPr>
        <w:pStyle w:val="B2"/>
      </w:pPr>
      <w:r w:rsidRPr="00201E3B">
        <w:t>b)</w:t>
      </w:r>
      <w:r w:rsidRPr="00201E3B">
        <w:tab/>
        <w:t>shall convert the MCVideo ID to a UID as described in 3GPP TS 33.180 [8];</w:t>
      </w:r>
    </w:p>
    <w:p w14:paraId="3DA3E17B" w14:textId="77777777" w:rsidR="00A540B5" w:rsidRPr="00201E3B" w:rsidRDefault="00A540B5" w:rsidP="00A540B5">
      <w:pPr>
        <w:pStyle w:val="B2"/>
      </w:pPr>
      <w:r w:rsidRPr="00201E3B">
        <w:t>c)</w:t>
      </w:r>
      <w:r w:rsidRPr="00201E3B">
        <w:tab/>
        <w:t>shall use the UID to validate the signature of the MIKEY-SAKKE I_MESSAGE as described in 3GPP TS 33.180 [8];</w:t>
      </w:r>
    </w:p>
    <w:p w14:paraId="530DFA48" w14:textId="77777777" w:rsidR="00A540B5" w:rsidRPr="00201E3B" w:rsidRDefault="00A540B5" w:rsidP="00A540B5">
      <w:pPr>
        <w:pStyle w:val="B2"/>
      </w:pPr>
      <w:r w:rsidRPr="00201E3B">
        <w:rPr>
          <w:lang w:eastAsia="ko-KR"/>
        </w:rPr>
        <w:t>d)</w:t>
      </w:r>
      <w:r w:rsidRPr="00201E3B">
        <w:rPr>
          <w:lang w:eastAsia="ko-KR"/>
        </w:rPr>
        <w:tab/>
        <w:t>if the validation of the signature failed</w:t>
      </w:r>
      <w:r w:rsidRPr="00201E3B">
        <w:t xml:space="preserve">, shall generate a </w:t>
      </w:r>
      <w:r w:rsidRPr="00201E3B">
        <w:rPr>
          <w:lang w:eastAsia="ko-KR"/>
        </w:rPr>
        <w:t xml:space="preserve">PRIVATE </w:t>
      </w:r>
      <w:r w:rsidRPr="00201E3B">
        <w:t>CALL REJECT</w:t>
      </w:r>
      <w:r w:rsidRPr="00201E3B">
        <w:rPr>
          <w:lang w:eastAsia="ko-KR"/>
        </w:rPr>
        <w:t xml:space="preserve"> </w:t>
      </w:r>
      <w:r w:rsidRPr="00201E3B">
        <w:t>message as specified in clause 17.1.8. In the PRIVATE CALL REJECT message, the MCVideo client</w:t>
      </w:r>
      <w:r w:rsidRPr="00201E3B">
        <w:rPr>
          <w:lang w:eastAsia="ko-KR"/>
        </w:rPr>
        <w:t>:</w:t>
      </w:r>
    </w:p>
    <w:p w14:paraId="5A478AC0" w14:textId="77777777" w:rsidR="00A540B5" w:rsidRPr="00201E3B" w:rsidRDefault="00A540B5" w:rsidP="00A540B5">
      <w:pPr>
        <w:pStyle w:val="B3"/>
        <w:rPr>
          <w:lang w:eastAsia="ko-KR"/>
        </w:rPr>
      </w:pPr>
      <w:r w:rsidRPr="00201E3B">
        <w:rPr>
          <w:lang w:eastAsia="ko-KR"/>
        </w:rPr>
        <w:lastRenderedPageBreak/>
        <w:t>i)</w:t>
      </w:r>
      <w:r w:rsidRPr="00201E3B">
        <w:rPr>
          <w:lang w:eastAsia="ko-KR"/>
        </w:rPr>
        <w:tab/>
        <w:t>shall set the call identifier IE to the stored call identifier;</w:t>
      </w:r>
    </w:p>
    <w:p w14:paraId="05A2C57D" w14:textId="77777777" w:rsidR="00A540B5" w:rsidRPr="00201E3B" w:rsidRDefault="00A540B5" w:rsidP="00A540B5">
      <w:pPr>
        <w:pStyle w:val="B3"/>
        <w:rPr>
          <w:lang w:eastAsia="ko-KR"/>
        </w:rPr>
      </w:pPr>
      <w:r w:rsidRPr="00201E3B">
        <w:rPr>
          <w:lang w:eastAsia="ko-KR"/>
        </w:rPr>
        <w:t>ii)</w:t>
      </w:r>
      <w:r w:rsidRPr="00201E3B">
        <w:rPr>
          <w:lang w:eastAsia="ko-KR"/>
        </w:rPr>
        <w:tab/>
        <w:t xml:space="preserve">shall set the MCVideo user ID </w:t>
      </w:r>
      <w:r w:rsidRPr="00201E3B">
        <w:t xml:space="preserve">of the caller </w:t>
      </w:r>
      <w:r w:rsidRPr="00201E3B">
        <w:rPr>
          <w:lang w:eastAsia="ko-KR"/>
        </w:rPr>
        <w:t xml:space="preserve">IE with </w:t>
      </w:r>
      <w:r w:rsidRPr="00201E3B">
        <w:t>the stored caller ID;</w:t>
      </w:r>
    </w:p>
    <w:p w14:paraId="507F08CD" w14:textId="77777777" w:rsidR="00A540B5" w:rsidRPr="00201E3B" w:rsidRDefault="00A540B5" w:rsidP="00A540B5">
      <w:pPr>
        <w:pStyle w:val="B3"/>
        <w:rPr>
          <w:lang w:eastAsia="en-US"/>
        </w:rPr>
      </w:pPr>
      <w:r w:rsidRPr="00201E3B">
        <w:t>iii)</w:t>
      </w:r>
      <w:r w:rsidRPr="00201E3B">
        <w:tab/>
        <w:t>shall set the MCVideo user ID of the callee IE with the stored callee ID;</w:t>
      </w:r>
    </w:p>
    <w:p w14:paraId="348189BF" w14:textId="77777777" w:rsidR="00A540B5" w:rsidRPr="00201E3B" w:rsidRDefault="00A540B5" w:rsidP="00A540B5">
      <w:pPr>
        <w:pStyle w:val="B3"/>
        <w:rPr>
          <w:lang w:eastAsia="ko-KR"/>
        </w:rPr>
      </w:pPr>
      <w:r w:rsidRPr="00201E3B">
        <w:rPr>
          <w:lang w:eastAsia="ko-KR"/>
        </w:rPr>
        <w:t>iv)</w:t>
      </w:r>
      <w:r w:rsidRPr="00201E3B">
        <w:rPr>
          <w:lang w:eastAsia="ko-KR"/>
        </w:rPr>
        <w:tab/>
        <w:t xml:space="preserve">shall set the Reason IE as "FAILED", if requested to restrict notification of call failure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/Common/PrivateCall/FailRestrict"</w:t>
      </w:r>
      <w:r w:rsidRPr="00201E3B">
        <w:rPr>
          <w:lang w:eastAsia="ko-KR"/>
        </w:rPr>
        <w:t xml:space="preserve"> leaf node present in the user profile as specified in 3GPP TS 24.483 [4] is set to "true". Otherwise, shall set the reason IE as "E2E SECURITY CONTEXT FAILURE"</w:t>
      </w:r>
      <w:r w:rsidRPr="00201E3B">
        <w:t>;</w:t>
      </w:r>
    </w:p>
    <w:p w14:paraId="688E4617" w14:textId="77777777" w:rsidR="00A540B5" w:rsidRPr="00201E3B" w:rsidRDefault="00A540B5" w:rsidP="00A540B5">
      <w:pPr>
        <w:pStyle w:val="B3"/>
        <w:rPr>
          <w:lang w:eastAsia="ko-KR"/>
        </w:rPr>
      </w:pPr>
      <w:r w:rsidRPr="00201E3B">
        <w:rPr>
          <w:lang w:eastAsia="ko-KR"/>
        </w:rPr>
        <w:t>v)</w:t>
      </w:r>
      <w:r w:rsidRPr="00201E3B">
        <w:rPr>
          <w:lang w:eastAsia="ko-KR"/>
        </w:rPr>
        <w:tab/>
        <w:t>shall send the PRIVATE CALL REJECT message in response to the request message</w:t>
      </w:r>
      <w:r w:rsidRPr="00201E3B">
        <w:t xml:space="preserve"> according to rules and procedures as specified in clause </w:t>
      </w:r>
      <w:r w:rsidRPr="00201E3B">
        <w:rPr>
          <w:lang w:eastAsia="ko-KR"/>
        </w:rPr>
        <w:t>10.3.1.1.1; and</w:t>
      </w:r>
    </w:p>
    <w:p w14:paraId="3523DB2A" w14:textId="77777777" w:rsidR="00A540B5" w:rsidRPr="00201E3B" w:rsidRDefault="00A540B5" w:rsidP="00A540B5">
      <w:pPr>
        <w:pStyle w:val="B3"/>
        <w:rPr>
          <w:lang w:eastAsia="ko-KR"/>
        </w:rPr>
      </w:pPr>
      <w:r w:rsidRPr="00201E3B">
        <w:rPr>
          <w:lang w:eastAsia="ko-KR"/>
        </w:rPr>
        <w:t>vi)</w:t>
      </w:r>
      <w:r w:rsidRPr="00201E3B">
        <w:rPr>
          <w:lang w:eastAsia="ko-KR"/>
        </w:rPr>
        <w:tab/>
        <w:t>shall enter the "P1: ignoring same call id" state;</w:t>
      </w:r>
    </w:p>
    <w:p w14:paraId="3B9BA8EF" w14:textId="77777777" w:rsidR="00A540B5" w:rsidRPr="00201E3B" w:rsidRDefault="00A540B5" w:rsidP="00A540B5">
      <w:pPr>
        <w:pStyle w:val="B2"/>
      </w:pPr>
      <w:r w:rsidRPr="00201E3B">
        <w:t>e)</w:t>
      </w:r>
      <w:r w:rsidRPr="00201E3B">
        <w:tab/>
        <w:t xml:space="preserve">if </w:t>
      </w:r>
      <w:r w:rsidRPr="00201E3B">
        <w:rPr>
          <w:lang w:eastAsia="ko-KR"/>
        </w:rPr>
        <w:t xml:space="preserve">the validation of the signature </w:t>
      </w:r>
      <w:r w:rsidRPr="00201E3B">
        <w:t>was successful:</w:t>
      </w:r>
    </w:p>
    <w:p w14:paraId="5DACA806" w14:textId="77777777" w:rsidR="00A540B5" w:rsidRPr="00201E3B" w:rsidRDefault="00A540B5" w:rsidP="00A540B5">
      <w:pPr>
        <w:pStyle w:val="B3"/>
      </w:pPr>
      <w:r w:rsidRPr="00201E3B">
        <w:t>i)</w:t>
      </w:r>
      <w:r w:rsidRPr="00201E3B">
        <w:tab/>
        <w:t>shall extract and decrypt the encapsulated PCK using the terminating user's (KMS provisioned) UID key as described in 3GPP TS 33.180 [8];</w:t>
      </w:r>
    </w:p>
    <w:p w14:paraId="43B6C7CB" w14:textId="77777777" w:rsidR="00A540B5" w:rsidRPr="00201E3B" w:rsidRDefault="00A540B5" w:rsidP="00A540B5">
      <w:pPr>
        <w:pStyle w:val="B3"/>
      </w:pPr>
      <w:r w:rsidRPr="00201E3B">
        <w:t>ii)</w:t>
      </w:r>
      <w:r w:rsidRPr="00201E3B">
        <w:tab/>
        <w:t>shall extract the PCK-ID, from the payload as specified in 3GPP TS 33.180 [8];</w:t>
      </w:r>
    </w:p>
    <w:p w14:paraId="561B99E0" w14:textId="77777777" w:rsidR="00A540B5" w:rsidRPr="00201E3B" w:rsidRDefault="00A540B5" w:rsidP="00A540B5">
      <w:pPr>
        <w:pStyle w:val="B3"/>
        <w:rPr>
          <w:lang w:eastAsia="ko-KR"/>
        </w:rPr>
      </w:pPr>
      <w:r w:rsidRPr="00201E3B">
        <w:rPr>
          <w:lang w:eastAsia="ko-KR"/>
        </w:rPr>
        <w:t>iii)</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7BEB0C20" w14:textId="77777777" w:rsidR="00A540B5" w:rsidRPr="00201E3B" w:rsidRDefault="00A540B5" w:rsidP="00A540B5">
      <w:pPr>
        <w:pStyle w:val="B3"/>
        <w:rPr>
          <w:lang w:eastAsia="en-US"/>
        </w:rPr>
      </w:pPr>
      <w:r w:rsidRPr="00201E3B">
        <w:t>iv)</w:t>
      </w:r>
      <w:r w:rsidRPr="00201E3B">
        <w:tab/>
        <w:t>shall generate a PRIVATE CALL ACCEPT message as specified in clause 17.1.7. In the PRIVATE CALL ACCEPT message, the MCVideo client:</w:t>
      </w:r>
    </w:p>
    <w:p w14:paraId="033D1B18" w14:textId="77777777" w:rsidR="00A540B5" w:rsidRPr="00201E3B" w:rsidRDefault="00A540B5" w:rsidP="00A540B5">
      <w:pPr>
        <w:pStyle w:val="B4"/>
      </w:pPr>
      <w:r w:rsidRPr="00201E3B">
        <w:t>A)</w:t>
      </w:r>
      <w:r w:rsidRPr="00201E3B">
        <w:tab/>
        <w:t>shall set the Call identifier IE to the stored call identifier;</w:t>
      </w:r>
    </w:p>
    <w:p w14:paraId="5A4517BF" w14:textId="77777777" w:rsidR="00A540B5" w:rsidRPr="00201E3B" w:rsidRDefault="00A540B5" w:rsidP="00A540B5">
      <w:pPr>
        <w:pStyle w:val="B4"/>
      </w:pPr>
      <w:r w:rsidRPr="00201E3B">
        <w:t>B)</w:t>
      </w:r>
      <w:r w:rsidRPr="00201E3B">
        <w:tab/>
        <w:t>shall set the MCVideo user ID of the caller IE with the stored caller ID;</w:t>
      </w:r>
    </w:p>
    <w:p w14:paraId="27ACE4CA" w14:textId="77777777" w:rsidR="00A540B5" w:rsidRPr="00201E3B" w:rsidRDefault="00A540B5" w:rsidP="00A540B5">
      <w:pPr>
        <w:pStyle w:val="B4"/>
      </w:pPr>
      <w:r w:rsidRPr="00201E3B">
        <w:t>C)</w:t>
      </w:r>
      <w:r w:rsidRPr="00201E3B">
        <w:tab/>
        <w:t>shall set the MCVideo user ID of the callee IE with the stored callee ID; and</w:t>
      </w:r>
    </w:p>
    <w:p w14:paraId="2ED1E12A" w14:textId="77777777" w:rsidR="00A540B5" w:rsidRPr="00201E3B" w:rsidRDefault="00A540B5" w:rsidP="00A540B5">
      <w:pPr>
        <w:pStyle w:val="B4"/>
      </w:pPr>
      <w:r w:rsidRPr="00201E3B">
        <w:t>D)</w:t>
      </w:r>
      <w:r w:rsidRPr="00201E3B">
        <w:tab/>
        <w:t>shall set the SDP answer IE with the stored answer SDP;</w:t>
      </w:r>
    </w:p>
    <w:p w14:paraId="44B7E28C" w14:textId="77777777" w:rsidR="00A540B5" w:rsidRPr="00201E3B" w:rsidRDefault="00A540B5" w:rsidP="00A540B5">
      <w:pPr>
        <w:pStyle w:val="B3"/>
      </w:pPr>
      <w:r w:rsidRPr="00201E3B">
        <w:t>v)</w:t>
      </w:r>
      <w:r w:rsidRPr="00201E3B">
        <w:tab/>
        <w:t>shall send the PRIVATE CALL ACCEPT message in response to the request message according to rules and procedures as specified in clause 10.3.1.1.1;</w:t>
      </w:r>
    </w:p>
    <w:p w14:paraId="5D7AE9FA" w14:textId="77777777" w:rsidR="00A540B5" w:rsidRPr="00201E3B" w:rsidRDefault="00A540B5" w:rsidP="00A540B5">
      <w:pPr>
        <w:pStyle w:val="B3"/>
      </w:pPr>
      <w:r w:rsidRPr="00201E3B">
        <w:t>vi)</w:t>
      </w:r>
      <w:r w:rsidRPr="00201E3B">
        <w:tab/>
        <w:t>shall establish a media session based on the SDP body of the private call;</w:t>
      </w:r>
    </w:p>
    <w:p w14:paraId="4F6F02D9" w14:textId="77777777" w:rsidR="00A540B5" w:rsidRPr="00201E3B" w:rsidRDefault="00A540B5" w:rsidP="00A540B5">
      <w:pPr>
        <w:pStyle w:val="B3"/>
      </w:pPr>
      <w:r w:rsidRPr="00201E3B">
        <w:t>vii)</w:t>
      </w:r>
      <w:r w:rsidRPr="00201E3B">
        <w:tab/>
        <w:t>shall stop timer TFP2 (waiting for call response message);</w:t>
      </w:r>
    </w:p>
    <w:p w14:paraId="70CD0F4D" w14:textId="77777777" w:rsidR="00A540B5" w:rsidRPr="00201E3B" w:rsidRDefault="00A540B5" w:rsidP="00A540B5">
      <w:pPr>
        <w:pStyle w:val="B3"/>
      </w:pPr>
      <w:r w:rsidRPr="00201E3B">
        <w:t>viii)</w:t>
      </w:r>
      <w:r w:rsidRPr="00201E3B">
        <w:tab/>
        <w:t>shall initialize the counter CFP4 with value set to 1;</w:t>
      </w:r>
    </w:p>
    <w:p w14:paraId="05D10053" w14:textId="77777777" w:rsidR="00A540B5" w:rsidRPr="00201E3B" w:rsidRDefault="00A540B5" w:rsidP="00A540B5">
      <w:pPr>
        <w:pStyle w:val="B3"/>
      </w:pPr>
      <w:r w:rsidRPr="00201E3B">
        <w:t>ix)</w:t>
      </w:r>
      <w:r w:rsidRPr="00201E3B">
        <w:tab/>
        <w:t>shall start timer TFP4 (private call accept retransmission); and</w:t>
      </w:r>
    </w:p>
    <w:p w14:paraId="3E0633AA" w14:textId="77777777" w:rsidR="00A540B5" w:rsidRPr="00201E3B" w:rsidRDefault="00A540B5" w:rsidP="00A540B5">
      <w:pPr>
        <w:pStyle w:val="B3"/>
      </w:pPr>
      <w:r w:rsidRPr="00201E3B">
        <w:t>x)</w:t>
      </w:r>
      <w:r w:rsidRPr="00201E3B">
        <w:tab/>
        <w:t>shall remain in the "P5: pending" state; and</w:t>
      </w:r>
    </w:p>
    <w:p w14:paraId="0EF8CD7D" w14:textId="77777777" w:rsidR="00A540B5" w:rsidRPr="00201E3B" w:rsidRDefault="00A540B5" w:rsidP="00A540B5">
      <w:pPr>
        <w:pStyle w:val="NO"/>
      </w:pPr>
      <w:r w:rsidRPr="00201E3B">
        <w:t>NOTE:</w:t>
      </w:r>
      <w:r w:rsidRPr="00201E3B">
        <w:tab/>
        <w:t>With the PCK successfully shared between the originating MCVideo client and the terminating MCVideo client, both clients are able to use SRTP/SRTCP to create an end-to-end secure session.</w:t>
      </w:r>
    </w:p>
    <w:p w14:paraId="79EFE7E2" w14:textId="77777777" w:rsidR="00A540B5" w:rsidRPr="00201E3B" w:rsidRDefault="00A540B5" w:rsidP="00A540B5">
      <w:pPr>
        <w:pStyle w:val="B1"/>
      </w:pPr>
      <w:r w:rsidRPr="00201E3B">
        <w:t>2)</w:t>
      </w:r>
      <w:r w:rsidRPr="00201E3B">
        <w:tab/>
        <w:t>if the SDP offer does not contain an "a=key-mgmt" attribute, the MCVideo client:</w:t>
      </w:r>
    </w:p>
    <w:p w14:paraId="039FC124" w14:textId="77777777" w:rsidR="00A540B5" w:rsidRPr="00201E3B" w:rsidRDefault="00A540B5" w:rsidP="00A540B5">
      <w:pPr>
        <w:pStyle w:val="B2"/>
        <w:rPr>
          <w:lang w:eastAsia="ko-KR"/>
        </w:rPr>
      </w:pPr>
      <w:r w:rsidRPr="00201E3B">
        <w:rPr>
          <w:lang w:eastAsia="ko-KR"/>
        </w:rPr>
        <w:t>a)</w:t>
      </w:r>
      <w:r w:rsidRPr="00201E3B">
        <w:rPr>
          <w:lang w:eastAsia="ko-KR"/>
        </w:rPr>
        <w:tab/>
        <w:t xml:space="preserve">shall generate and store answer SDP based on received SDP offer IE in </w:t>
      </w:r>
      <w:r w:rsidRPr="00201E3B">
        <w:t>PRIVATE CALL SETUP REQUEST message</w:t>
      </w:r>
      <w:r w:rsidRPr="00201E3B">
        <w:rPr>
          <w:lang w:eastAsia="ko-KR"/>
        </w:rPr>
        <w:t>, as defined in clause 10.3.1.1.2;</w:t>
      </w:r>
    </w:p>
    <w:p w14:paraId="22C13542" w14:textId="77777777" w:rsidR="00A540B5" w:rsidRPr="00201E3B" w:rsidRDefault="00A540B5" w:rsidP="00A540B5">
      <w:pPr>
        <w:pStyle w:val="B2"/>
      </w:pPr>
      <w:r w:rsidRPr="00201E3B">
        <w:t>b)</w:t>
      </w:r>
      <w:r w:rsidRPr="00201E3B">
        <w:tab/>
        <w:t xml:space="preserve">shall generate a </w:t>
      </w:r>
      <w:r w:rsidRPr="00201E3B">
        <w:rPr>
          <w:lang w:eastAsia="ko-KR"/>
        </w:rPr>
        <w:t xml:space="preserve">PRIVATE </w:t>
      </w:r>
      <w:r w:rsidRPr="00201E3B">
        <w:t xml:space="preserve">CALL </w:t>
      </w:r>
      <w:r w:rsidRPr="00201E3B">
        <w:rPr>
          <w:lang w:eastAsia="ko-KR"/>
        </w:rPr>
        <w:t xml:space="preserve">ACCEPT </w:t>
      </w:r>
      <w:r w:rsidRPr="00201E3B">
        <w:t>message as specified in clause 17.1.7. In the PRIVATE CALL ACCEPT message, the MCVideo client</w:t>
      </w:r>
      <w:r w:rsidRPr="00201E3B">
        <w:rPr>
          <w:lang w:eastAsia="ko-KR"/>
        </w:rPr>
        <w:t>:</w:t>
      </w:r>
    </w:p>
    <w:p w14:paraId="6924DAC6" w14:textId="77777777" w:rsidR="00A540B5" w:rsidRPr="00201E3B" w:rsidRDefault="00A540B5" w:rsidP="00A540B5">
      <w:pPr>
        <w:pStyle w:val="B3"/>
      </w:pPr>
      <w:r w:rsidRPr="00201E3B">
        <w:t>i)</w:t>
      </w:r>
      <w:r w:rsidRPr="00201E3B">
        <w:tab/>
        <w:t>shall set the Call identifier IE to the stored call identifier;</w:t>
      </w:r>
    </w:p>
    <w:p w14:paraId="45E9C7CE" w14:textId="77777777" w:rsidR="00A540B5" w:rsidRPr="00201E3B" w:rsidRDefault="00A540B5" w:rsidP="00A540B5">
      <w:pPr>
        <w:pStyle w:val="B3"/>
      </w:pPr>
      <w:r w:rsidRPr="00201E3B">
        <w:t>ii)</w:t>
      </w:r>
      <w:r w:rsidRPr="00201E3B">
        <w:tab/>
        <w:t>shall set the MCVideo user ID of the caller IE with the stored caller ID;</w:t>
      </w:r>
    </w:p>
    <w:p w14:paraId="34A2F690" w14:textId="77777777" w:rsidR="00A540B5" w:rsidRPr="00201E3B" w:rsidRDefault="00A540B5" w:rsidP="00A540B5">
      <w:pPr>
        <w:pStyle w:val="B3"/>
      </w:pPr>
      <w:r w:rsidRPr="00201E3B">
        <w:t>iii)</w:t>
      </w:r>
      <w:r w:rsidRPr="00201E3B">
        <w:tab/>
        <w:t>shall set the MCVideo user ID of the callee IE with the stored callee ID; and</w:t>
      </w:r>
    </w:p>
    <w:p w14:paraId="6AD9CC26" w14:textId="77777777" w:rsidR="00A540B5" w:rsidRPr="00201E3B" w:rsidRDefault="00A540B5" w:rsidP="00A540B5">
      <w:pPr>
        <w:pStyle w:val="B3"/>
      </w:pPr>
      <w:r w:rsidRPr="00201E3B">
        <w:t>iv)</w:t>
      </w:r>
      <w:r w:rsidRPr="00201E3B">
        <w:tab/>
        <w:t>shall set the SDP answer IE with the stored answer SDP;</w:t>
      </w:r>
    </w:p>
    <w:p w14:paraId="4079C5D7" w14:textId="77777777" w:rsidR="00A540B5" w:rsidRPr="00201E3B" w:rsidRDefault="00A540B5" w:rsidP="00A540B5">
      <w:pPr>
        <w:pStyle w:val="B2"/>
        <w:rPr>
          <w:lang w:eastAsia="ko-KR"/>
        </w:rPr>
      </w:pPr>
      <w:r w:rsidRPr="00201E3B">
        <w:lastRenderedPageBreak/>
        <w:t>c)</w:t>
      </w:r>
      <w:r w:rsidRPr="00201E3B">
        <w:tab/>
      </w:r>
      <w:r w:rsidRPr="00201E3B">
        <w:rPr>
          <w:lang w:eastAsia="ko-KR"/>
        </w:rPr>
        <w:t>shall send the PRIVATE CALL ACCEPT message in response to the request message</w:t>
      </w:r>
      <w:r w:rsidRPr="00201E3B">
        <w:t xml:space="preserve"> according to rules and procedures as specified in clause </w:t>
      </w:r>
      <w:r w:rsidRPr="00201E3B">
        <w:rPr>
          <w:lang w:eastAsia="ko-KR"/>
        </w:rPr>
        <w:t>10.3.1.1.1;</w:t>
      </w:r>
    </w:p>
    <w:p w14:paraId="1AA7A2A6" w14:textId="77777777" w:rsidR="00A540B5" w:rsidRPr="00201E3B" w:rsidRDefault="00A540B5" w:rsidP="00A540B5">
      <w:pPr>
        <w:pStyle w:val="B2"/>
        <w:rPr>
          <w:lang w:eastAsia="ko-KR"/>
        </w:rPr>
      </w:pPr>
      <w:r w:rsidRPr="00201E3B">
        <w:t>d)</w:t>
      </w:r>
      <w:r w:rsidRPr="00201E3B">
        <w:tab/>
        <w:t>shall establish a media session based on the SDP body of the private call;</w:t>
      </w:r>
    </w:p>
    <w:p w14:paraId="2C17701B" w14:textId="77777777" w:rsidR="00A540B5" w:rsidRPr="00201E3B" w:rsidRDefault="00A540B5" w:rsidP="00A540B5">
      <w:pPr>
        <w:pStyle w:val="B2"/>
      </w:pPr>
      <w:r w:rsidRPr="00201E3B">
        <w:rPr>
          <w:lang w:eastAsia="ko-KR"/>
        </w:rPr>
        <w:t>e)</w:t>
      </w:r>
      <w:r w:rsidRPr="00201E3B">
        <w:tab/>
        <w:t>shall stop timer TFP2 (waiting for call response message);</w:t>
      </w:r>
    </w:p>
    <w:p w14:paraId="1A347F52" w14:textId="77777777" w:rsidR="00A540B5" w:rsidRPr="00201E3B" w:rsidRDefault="00A540B5" w:rsidP="00A540B5">
      <w:pPr>
        <w:pStyle w:val="B2"/>
        <w:rPr>
          <w:lang w:eastAsia="ko-KR"/>
        </w:rPr>
      </w:pPr>
      <w:r w:rsidRPr="00201E3B">
        <w:t>f)</w:t>
      </w:r>
      <w:r w:rsidRPr="00201E3B">
        <w:tab/>
        <w:t>shall initialize the counter CFP4 with value set to 1;</w:t>
      </w:r>
    </w:p>
    <w:p w14:paraId="6B053983" w14:textId="77777777" w:rsidR="00A540B5" w:rsidRPr="00201E3B" w:rsidRDefault="00A540B5" w:rsidP="00A540B5">
      <w:pPr>
        <w:pStyle w:val="B2"/>
      </w:pPr>
      <w:r w:rsidRPr="00201E3B">
        <w:t>g)</w:t>
      </w:r>
      <w:r w:rsidRPr="00201E3B">
        <w:tab/>
        <w:t>shall start timer TFP4 (private call accept retransmission); and</w:t>
      </w:r>
    </w:p>
    <w:p w14:paraId="427C56CB" w14:textId="77777777" w:rsidR="00A540B5" w:rsidRPr="00201E3B" w:rsidRDefault="00A540B5" w:rsidP="00A540B5">
      <w:pPr>
        <w:pStyle w:val="B2"/>
      </w:pPr>
      <w:r w:rsidRPr="00201E3B">
        <w:t>h)</w:t>
      </w:r>
      <w:r w:rsidRPr="00201E3B">
        <w:tab/>
        <w:t>shall remain in the "P5: pending" state.</w:t>
      </w:r>
    </w:p>
    <w:p w14:paraId="371A7B7E" w14:textId="77777777" w:rsidR="00A540B5" w:rsidRPr="00201E3B" w:rsidRDefault="00A540B5" w:rsidP="00A540B5">
      <w:r w:rsidRPr="00201E3B">
        <w:t>[TS 24.281, clause 10.3.2.4.4.5]</w:t>
      </w:r>
    </w:p>
    <w:p w14:paraId="0E007122" w14:textId="77777777" w:rsidR="00A540B5" w:rsidRPr="00201E3B" w:rsidRDefault="00A540B5" w:rsidP="00A540B5">
      <w:r w:rsidRPr="00201E3B">
        <w:rPr>
          <w:lang w:eastAsia="ko-KR"/>
        </w:rPr>
        <w:t>When in the "P5: pending" state, u</w:t>
      </w:r>
      <w:r w:rsidRPr="00201E3B">
        <w:t xml:space="preserve">pon </w:t>
      </w:r>
      <w:r w:rsidRPr="00201E3B">
        <w:rPr>
          <w:lang w:eastAsia="ko-KR"/>
        </w:rPr>
        <w:t>receiving a PRIVATE CALL ACCEPT ACK message or RTP media from originating user</w:t>
      </w:r>
      <w:r w:rsidRPr="00201E3B">
        <w:t>, the MCVideo client:</w:t>
      </w:r>
    </w:p>
    <w:p w14:paraId="4200EF75" w14:textId="77777777" w:rsidR="00A540B5" w:rsidRPr="00201E3B" w:rsidRDefault="00A540B5" w:rsidP="00A540B5">
      <w:pPr>
        <w:pStyle w:val="B1"/>
      </w:pPr>
      <w:r w:rsidRPr="00201E3B">
        <w:t>1)</w:t>
      </w:r>
      <w:r w:rsidRPr="00201E3B">
        <w:tab/>
        <w:t>shall stop timer TFP4 (private call accept retransmission);</w:t>
      </w:r>
    </w:p>
    <w:p w14:paraId="38EF27A2" w14:textId="77777777" w:rsidR="00A540B5" w:rsidRPr="00201E3B" w:rsidRDefault="00A540B5" w:rsidP="00A540B5">
      <w:pPr>
        <w:pStyle w:val="B1"/>
        <w:rPr>
          <w:lang w:eastAsia="ko-KR"/>
        </w:rPr>
      </w:pPr>
      <w:r w:rsidRPr="00201E3B">
        <w:rPr>
          <w:lang w:eastAsia="ko-KR"/>
        </w:rPr>
        <w:t>2)</w:t>
      </w:r>
      <w:r w:rsidRPr="00201E3B">
        <w:rPr>
          <w:lang w:eastAsia="ko-KR"/>
        </w:rPr>
        <w:tab/>
      </w:r>
      <w:r w:rsidRPr="00201E3B">
        <w:t xml:space="preserve">shall start </w:t>
      </w:r>
      <w:r w:rsidRPr="00201E3B">
        <w:rPr>
          <w:lang w:eastAsia="ko-KR"/>
        </w:rPr>
        <w:t xml:space="preserve">transmission control as terminating MCVideo client as specified in </w:t>
      </w:r>
      <w:r w:rsidRPr="00201E3B">
        <w:t>clause a.b in 3GPP TS 24.581 [5];</w:t>
      </w:r>
    </w:p>
    <w:p w14:paraId="49D03A4F" w14:textId="77777777" w:rsidR="00A540B5" w:rsidRPr="00201E3B" w:rsidRDefault="00A540B5" w:rsidP="00A540B5">
      <w:pPr>
        <w:pStyle w:val="B1"/>
      </w:pPr>
      <w:r w:rsidRPr="00201E3B">
        <w:rPr>
          <w:lang w:eastAsia="ko-KR"/>
        </w:rPr>
        <w:t>3)</w:t>
      </w:r>
      <w:r w:rsidRPr="00201E3B">
        <w:rPr>
          <w:lang w:eastAsia="ko-KR"/>
        </w:rPr>
        <w:tab/>
        <w:t xml:space="preserve">shall start timer </w:t>
      </w:r>
      <w:r w:rsidRPr="00201E3B">
        <w:t>TFP5 (max duration)</w:t>
      </w:r>
      <w:r w:rsidRPr="00201E3B">
        <w:rPr>
          <w:lang w:eastAsia="ko-KR"/>
        </w:rPr>
        <w:t>; and</w:t>
      </w:r>
    </w:p>
    <w:p w14:paraId="5459B4FA" w14:textId="77777777" w:rsidR="00A540B5" w:rsidRPr="00201E3B" w:rsidRDefault="00A540B5" w:rsidP="00A540B5">
      <w:pPr>
        <w:pStyle w:val="B1"/>
      </w:pPr>
      <w:r w:rsidRPr="00201E3B">
        <w:t>4)</w:t>
      </w:r>
      <w:r w:rsidRPr="00201E3B">
        <w:tab/>
        <w:t>shall enter the "P4: part of ongoing call" state.</w:t>
      </w:r>
    </w:p>
    <w:p w14:paraId="1080B137" w14:textId="77777777" w:rsidR="00A540B5" w:rsidRPr="00201E3B" w:rsidRDefault="00A540B5" w:rsidP="00A540B5">
      <w:r w:rsidRPr="00201E3B">
        <w:t>[TS 24.281, clause 10.3.2.4.5.4]</w:t>
      </w:r>
    </w:p>
    <w:p w14:paraId="341B4F04" w14:textId="77777777" w:rsidR="00A540B5" w:rsidRPr="00201E3B" w:rsidRDefault="00A540B5" w:rsidP="00A540B5">
      <w:pPr>
        <w:rPr>
          <w:lang w:eastAsia="ko-KR"/>
        </w:rPr>
      </w:pPr>
      <w:r w:rsidRPr="00201E3B">
        <w:rPr>
          <w:lang w:eastAsia="ko-KR"/>
        </w:rPr>
        <w:t>When in the "P4: part of ongoing call" state</w:t>
      </w:r>
      <w:r w:rsidRPr="00201E3B">
        <w:t>,</w:t>
      </w:r>
      <w:r w:rsidRPr="00201E3B">
        <w:rPr>
          <w:lang w:eastAsia="ko-KR"/>
        </w:rPr>
        <w:t xml:space="preserve"> u</w:t>
      </w:r>
      <w:r w:rsidRPr="00201E3B">
        <w:t xml:space="preserve">pon </w:t>
      </w:r>
      <w:r w:rsidRPr="00201E3B">
        <w:rPr>
          <w:lang w:eastAsia="ko-KR"/>
        </w:rPr>
        <w:t>receiving a PRIVATE CALL RELEASE message</w:t>
      </w:r>
      <w:r w:rsidRPr="00201E3B">
        <w:t>, the MCVideo client:</w:t>
      </w:r>
    </w:p>
    <w:p w14:paraId="16B32399" w14:textId="77777777" w:rsidR="00A540B5" w:rsidRPr="00201E3B" w:rsidRDefault="00A540B5" w:rsidP="00A540B5">
      <w:pPr>
        <w:pStyle w:val="B1"/>
      </w:pPr>
      <w:r w:rsidRPr="00201E3B">
        <w:rPr>
          <w:lang w:eastAsia="ko-KR"/>
        </w:rPr>
        <w:t>1)</w:t>
      </w:r>
      <w:r w:rsidRPr="00201E3B">
        <w:rPr>
          <w:lang w:eastAsia="ko-KR"/>
        </w:rPr>
        <w:tab/>
      </w:r>
      <w:r w:rsidRPr="00201E3B">
        <w:t xml:space="preserve">shall generate a </w:t>
      </w:r>
      <w:r w:rsidRPr="00201E3B">
        <w:rPr>
          <w:lang w:eastAsia="ko-KR"/>
        </w:rPr>
        <w:t xml:space="preserve">PRIVATE </w:t>
      </w:r>
      <w:r w:rsidRPr="00201E3B">
        <w:t>CALL</w:t>
      </w:r>
      <w:r w:rsidRPr="00201E3B">
        <w:rPr>
          <w:lang w:eastAsia="ko-KR"/>
        </w:rPr>
        <w:t xml:space="preserve"> RELEASE ACK m</w:t>
      </w:r>
      <w:r w:rsidRPr="00201E3B">
        <w:t>essage as specified in clause 17.1.10</w:t>
      </w:r>
      <w:r w:rsidRPr="00201E3B">
        <w:rPr>
          <w:lang w:eastAsia="ko-KR"/>
        </w:rPr>
        <w:t>;</w:t>
      </w:r>
    </w:p>
    <w:p w14:paraId="71696192" w14:textId="77777777" w:rsidR="00A540B5" w:rsidRPr="00201E3B" w:rsidRDefault="00A540B5" w:rsidP="00A540B5">
      <w:pPr>
        <w:pStyle w:val="B2"/>
        <w:rPr>
          <w:lang w:eastAsia="ko-KR"/>
        </w:rPr>
      </w:pPr>
      <w:r w:rsidRPr="00201E3B">
        <w:rPr>
          <w:lang w:eastAsia="ko-KR"/>
        </w:rPr>
        <w:t>a)</w:t>
      </w:r>
      <w:r w:rsidRPr="00201E3B">
        <w:rPr>
          <w:lang w:eastAsia="ko-KR"/>
        </w:rPr>
        <w:tab/>
        <w:t>shall set the Call identifier IE to the stored call identifier;</w:t>
      </w:r>
    </w:p>
    <w:p w14:paraId="72D118B2" w14:textId="77777777" w:rsidR="00A540B5" w:rsidRPr="00201E3B" w:rsidRDefault="00A540B5" w:rsidP="00A540B5">
      <w:pPr>
        <w:pStyle w:val="B2"/>
      </w:pPr>
      <w:r w:rsidRPr="00201E3B">
        <w:rPr>
          <w:lang w:eastAsia="ko-KR"/>
        </w:rPr>
        <w:t>b)</w:t>
      </w:r>
      <w:r w:rsidRPr="00201E3B">
        <w:rPr>
          <w:lang w:eastAsia="ko-KR"/>
        </w:rPr>
        <w:tab/>
        <w:t xml:space="preserve">shall set the MCVideo user ID </w:t>
      </w:r>
      <w:r w:rsidRPr="00201E3B">
        <w:t xml:space="preserve">of the caller </w:t>
      </w:r>
      <w:r w:rsidRPr="00201E3B">
        <w:rPr>
          <w:lang w:eastAsia="ko-KR"/>
        </w:rPr>
        <w:t xml:space="preserve">IE </w:t>
      </w:r>
      <w:r w:rsidRPr="00201E3B">
        <w:t>the stored caller ID; and</w:t>
      </w:r>
    </w:p>
    <w:p w14:paraId="5AAD4BD7" w14:textId="77777777" w:rsidR="00A540B5" w:rsidRPr="00201E3B" w:rsidRDefault="00A540B5" w:rsidP="00A540B5">
      <w:pPr>
        <w:pStyle w:val="B2"/>
      </w:pPr>
      <w:r w:rsidRPr="00201E3B">
        <w:t>c)</w:t>
      </w:r>
      <w:r w:rsidRPr="00201E3B">
        <w:tab/>
        <w:t>shall set the MCVideo user ID of the callee IE with the stored callee ID.</w:t>
      </w:r>
    </w:p>
    <w:p w14:paraId="45435597" w14:textId="77777777" w:rsidR="00A540B5" w:rsidRPr="00201E3B" w:rsidRDefault="00A540B5" w:rsidP="00A540B5">
      <w:pPr>
        <w:pStyle w:val="B1"/>
        <w:rPr>
          <w:lang w:eastAsia="ko-KR"/>
        </w:rPr>
      </w:pPr>
      <w:r w:rsidRPr="00201E3B">
        <w:t>2)</w:t>
      </w:r>
      <w:r w:rsidRPr="00201E3B">
        <w:tab/>
      </w:r>
      <w:r w:rsidRPr="00201E3B">
        <w:rPr>
          <w:lang w:eastAsia="ko-KR"/>
        </w:rPr>
        <w:t>shall send the PRIVATE CALL RELEASE ACK message in response to the request message</w:t>
      </w:r>
      <w:r w:rsidRPr="00201E3B">
        <w:t xml:space="preserve"> according to rules and procedures as specified in clause </w:t>
      </w:r>
      <w:r w:rsidRPr="00201E3B">
        <w:rPr>
          <w:lang w:eastAsia="ko-KR"/>
        </w:rPr>
        <w:t>10.3.1.1.1;</w:t>
      </w:r>
    </w:p>
    <w:p w14:paraId="43375D91" w14:textId="77777777" w:rsidR="00A540B5" w:rsidRPr="00201E3B" w:rsidRDefault="00A540B5" w:rsidP="00A540B5">
      <w:pPr>
        <w:pStyle w:val="B1"/>
      </w:pPr>
      <w:r w:rsidRPr="00201E3B">
        <w:t>3)</w:t>
      </w:r>
      <w:r w:rsidRPr="00201E3B">
        <w:tab/>
        <w:t>shall terminate the media session for private call;</w:t>
      </w:r>
    </w:p>
    <w:p w14:paraId="3E0D6A1A" w14:textId="77777777" w:rsidR="00A540B5" w:rsidRPr="00201E3B" w:rsidRDefault="00A540B5" w:rsidP="00A540B5">
      <w:pPr>
        <w:pStyle w:val="B1"/>
      </w:pPr>
      <w:r w:rsidRPr="00201E3B">
        <w:t>4)</w:t>
      </w:r>
      <w:r w:rsidRPr="00201E3B">
        <w:tab/>
        <w:t>shall start timer TFP7</w:t>
      </w:r>
      <w:r w:rsidRPr="00201E3B">
        <w:rPr>
          <w:lang w:eastAsia="ko-KR"/>
        </w:rPr>
        <w:t xml:space="preserve"> (waiting for any message with same call identifier)</w:t>
      </w:r>
      <w:r w:rsidRPr="00201E3B">
        <w:t>; and</w:t>
      </w:r>
    </w:p>
    <w:p w14:paraId="23AC4CE6" w14:textId="77777777" w:rsidR="00A540B5" w:rsidRPr="00201E3B" w:rsidRDefault="00A540B5" w:rsidP="00A540B5">
      <w:pPr>
        <w:pStyle w:val="B1"/>
      </w:pPr>
      <w:r w:rsidRPr="00201E3B">
        <w:t>5)</w:t>
      </w:r>
      <w:r w:rsidRPr="00201E3B">
        <w:tab/>
        <w:t>shall enter the "P1: ignoring same call id" state.</w:t>
      </w:r>
    </w:p>
    <w:p w14:paraId="240EEB26" w14:textId="77777777" w:rsidR="00A540B5" w:rsidRPr="00201E3B" w:rsidRDefault="00A540B5" w:rsidP="00A540B5">
      <w:r w:rsidRPr="00201E3B">
        <w:t>[TS 24.581, clause 7.2.3.2.4]</w:t>
      </w:r>
    </w:p>
    <w:p w14:paraId="6B5FD13E" w14:textId="77777777" w:rsidR="00A540B5" w:rsidRPr="00201E3B" w:rsidRDefault="00A540B5" w:rsidP="00A540B5">
      <w:r w:rsidRPr="00201E3B">
        <w:t xml:space="preserve">When an MCVideo </w:t>
      </w:r>
      <w:r w:rsidRPr="00201E3B">
        <w:rPr>
          <w:lang w:eastAsia="ko-KR"/>
        </w:rPr>
        <w:t xml:space="preserve">private </w:t>
      </w:r>
      <w:r w:rsidRPr="00201E3B">
        <w:t>call is established the terminating transmission participant:</w:t>
      </w:r>
    </w:p>
    <w:p w14:paraId="55EB1974" w14:textId="77777777" w:rsidR="00A540B5" w:rsidRPr="00201E3B" w:rsidRDefault="00A540B5" w:rsidP="00A540B5">
      <w:pPr>
        <w:pStyle w:val="B1"/>
      </w:pPr>
      <w:r w:rsidRPr="00201E3B">
        <w:t>1.</w:t>
      </w:r>
      <w:r w:rsidRPr="00201E3B">
        <w:tab/>
        <w:t>shall create an instance of a transmission participant state transition diagram for basic operation state machine;</w:t>
      </w:r>
    </w:p>
    <w:p w14:paraId="373C6091" w14:textId="77777777" w:rsidR="00A540B5" w:rsidRPr="00201E3B" w:rsidRDefault="00A540B5" w:rsidP="00A540B5">
      <w:pPr>
        <w:pStyle w:val="B1"/>
      </w:pPr>
      <w:r w:rsidRPr="00201E3B">
        <w:t>2.</w:t>
      </w:r>
      <w:r w:rsidRPr="00201E3B">
        <w:tab/>
        <w:t>shall start timer T203(End of RTP media); and</w:t>
      </w:r>
    </w:p>
    <w:p w14:paraId="225163F5" w14:textId="77777777" w:rsidR="00A540B5" w:rsidRPr="00201E3B" w:rsidRDefault="00A540B5" w:rsidP="00A540B5">
      <w:pPr>
        <w:pStyle w:val="B1"/>
        <w:rPr>
          <w:lang w:eastAsia="ko-KR"/>
        </w:rPr>
      </w:pPr>
      <w:r w:rsidRPr="00201E3B">
        <w:rPr>
          <w:lang w:eastAsia="ko-KR"/>
        </w:rPr>
        <w:t>3</w:t>
      </w:r>
      <w:r w:rsidRPr="00201E3B">
        <w:t>.</w:t>
      </w:r>
      <w:r w:rsidRPr="00201E3B">
        <w:tab/>
        <w:t xml:space="preserve">shall enter 'O: </w:t>
      </w:r>
      <w:r w:rsidRPr="00201E3B">
        <w:rPr>
          <w:lang w:eastAsia="ko-KR"/>
        </w:rPr>
        <w:t>has no permission</w:t>
      </w:r>
      <w:r w:rsidRPr="00201E3B">
        <w:t>' state.</w:t>
      </w:r>
    </w:p>
    <w:p w14:paraId="27747A35" w14:textId="77777777" w:rsidR="00A540B5" w:rsidRPr="00201E3B" w:rsidRDefault="00A540B5" w:rsidP="00A540B5">
      <w:r w:rsidRPr="00201E3B">
        <w:t>[TS 24.581, clause 7.2.3.4.2]</w:t>
      </w:r>
    </w:p>
    <w:p w14:paraId="3A8112AE" w14:textId="77777777" w:rsidR="00A540B5" w:rsidRPr="00201E3B" w:rsidRDefault="00A540B5" w:rsidP="00A540B5">
      <w:pPr>
        <w:rPr>
          <w:lang w:eastAsia="ko-KR"/>
        </w:rPr>
      </w:pPr>
      <w:r w:rsidRPr="00201E3B">
        <w:rPr>
          <w:lang w:eastAsia="ko-KR"/>
        </w:rPr>
        <w:t>If the transmission participant receives an indication from the MCVideo user that the MCVideo user wants to send media, the transmission participant:</w:t>
      </w:r>
    </w:p>
    <w:p w14:paraId="04B6655F" w14:textId="77777777" w:rsidR="00A540B5" w:rsidRPr="00201E3B" w:rsidRDefault="00A540B5" w:rsidP="00A540B5">
      <w:pPr>
        <w:pStyle w:val="B1"/>
        <w:rPr>
          <w:lang w:eastAsia="ko-KR"/>
        </w:rPr>
      </w:pPr>
      <w:r w:rsidRPr="00201E3B">
        <w:rPr>
          <w:lang w:eastAsia="ko-KR"/>
        </w:rPr>
        <w:t>1.</w:t>
      </w:r>
      <w:r w:rsidRPr="00201E3B">
        <w:rPr>
          <w:lang w:eastAsia="ko-KR"/>
        </w:rPr>
        <w:tab/>
        <w:t>shall send the Transmission Request message to other clients. The Transmission Request message:</w:t>
      </w:r>
    </w:p>
    <w:p w14:paraId="645B9DEA" w14:textId="77777777" w:rsidR="00A540B5" w:rsidRPr="00201E3B" w:rsidRDefault="00A540B5" w:rsidP="00A540B5">
      <w:pPr>
        <w:pStyle w:val="B2"/>
      </w:pPr>
      <w:r w:rsidRPr="00201E3B">
        <w:t>a.</w:t>
      </w:r>
      <w:r w:rsidRPr="00201E3B">
        <w:tab/>
        <w:t>if a priority different than the default transmission priority is required, shall include the Transmission Priority field with the requested priority in the &lt;Transmission Priority&gt; element;</w:t>
      </w:r>
    </w:p>
    <w:p w14:paraId="29C600E3" w14:textId="77777777" w:rsidR="00A540B5" w:rsidRPr="00201E3B" w:rsidRDefault="00A540B5" w:rsidP="00A540B5">
      <w:pPr>
        <w:pStyle w:val="B2"/>
        <w:rPr>
          <w:lang w:eastAsia="ko-KR"/>
        </w:rPr>
      </w:pPr>
      <w:r w:rsidRPr="00201E3B">
        <w:lastRenderedPageBreak/>
        <w:t>b.</w:t>
      </w:r>
      <w:r w:rsidRPr="00201E3B">
        <w:tab/>
        <w:t>shall include the MCVideo ID of the MCVideo user in the User ID field; and</w:t>
      </w:r>
    </w:p>
    <w:p w14:paraId="2C1CC701" w14:textId="77777777" w:rsidR="00A540B5" w:rsidRPr="00201E3B" w:rsidRDefault="00A540B5" w:rsidP="00A540B5">
      <w:pPr>
        <w:pStyle w:val="B2"/>
      </w:pPr>
      <w:r w:rsidRPr="00201E3B">
        <w:t>c.</w:t>
      </w:r>
      <w:r w:rsidRPr="00201E3B">
        <w:tab/>
        <w:t>if the transmission request is a broadcast group call, system call, emergency call or an imminent peril call, shall include a Transmission Indicator field indicating the relevant call types;</w:t>
      </w:r>
    </w:p>
    <w:p w14:paraId="670B303A" w14:textId="77777777" w:rsidR="00A540B5" w:rsidRPr="00201E3B" w:rsidRDefault="00A540B5" w:rsidP="00A540B5">
      <w:pPr>
        <w:pStyle w:val="B1"/>
        <w:rPr>
          <w:lang w:eastAsia="ko-KR"/>
        </w:rPr>
      </w:pPr>
      <w:r w:rsidRPr="00201E3B">
        <w:rPr>
          <w:lang w:eastAsia="ko-KR"/>
        </w:rPr>
        <w:t>2.</w:t>
      </w:r>
      <w:r w:rsidRPr="00201E3B">
        <w:rPr>
          <w:lang w:eastAsia="ko-KR"/>
        </w:rPr>
        <w:tab/>
        <w:t>shall initialise the counter C201 (Transmission request) with value set to 1;</w:t>
      </w:r>
    </w:p>
    <w:p w14:paraId="33460A1F" w14:textId="77777777" w:rsidR="00A540B5" w:rsidRPr="00201E3B" w:rsidRDefault="00A540B5" w:rsidP="00A540B5">
      <w:pPr>
        <w:pStyle w:val="B1"/>
        <w:rPr>
          <w:lang w:eastAsia="ko-KR"/>
        </w:rPr>
      </w:pPr>
      <w:r w:rsidRPr="00201E3B">
        <w:rPr>
          <w:lang w:eastAsia="ko-KR"/>
        </w:rPr>
        <w:t>3.</w:t>
      </w:r>
      <w:r w:rsidRPr="00201E3B">
        <w:rPr>
          <w:lang w:eastAsia="ko-KR"/>
        </w:rPr>
        <w:tab/>
        <w:t>shall start timer T201 (Transmission Request); and</w:t>
      </w:r>
    </w:p>
    <w:p w14:paraId="20FF1411" w14:textId="77777777" w:rsidR="00A540B5" w:rsidRPr="00201E3B" w:rsidRDefault="00A540B5" w:rsidP="00A540B5">
      <w:pPr>
        <w:pStyle w:val="B1"/>
        <w:rPr>
          <w:lang w:eastAsia="ko-KR"/>
        </w:rPr>
      </w:pPr>
      <w:r w:rsidRPr="00201E3B">
        <w:rPr>
          <w:lang w:eastAsia="ko-KR"/>
        </w:rPr>
        <w:t>4.</w:t>
      </w:r>
      <w:r w:rsidRPr="00201E3B">
        <w:rPr>
          <w:lang w:eastAsia="ko-KR"/>
        </w:rPr>
        <w:tab/>
        <w:t>shall enter 'O: pending request' state.</w:t>
      </w:r>
    </w:p>
    <w:p w14:paraId="74B18A9E" w14:textId="77777777" w:rsidR="00A540B5" w:rsidRPr="00201E3B" w:rsidRDefault="00A540B5" w:rsidP="00A540B5">
      <w:r w:rsidRPr="00201E3B">
        <w:t>[TS 24.581, clause 7.2.3.7.8]</w:t>
      </w:r>
    </w:p>
    <w:p w14:paraId="5A1FC350" w14:textId="77777777" w:rsidR="00A540B5" w:rsidRPr="00201E3B" w:rsidRDefault="00A540B5" w:rsidP="00A540B5">
      <w:pPr>
        <w:rPr>
          <w:lang w:eastAsia="ko-KR"/>
        </w:rPr>
      </w:pPr>
      <w:r w:rsidRPr="00201E3B">
        <w:t xml:space="preserve">Upon receiving Transmission Granted message and if the &lt;User ID&gt; value in the User ID field matches its own MCVideo ID </w:t>
      </w:r>
      <w:r w:rsidRPr="00201E3B">
        <w:rPr>
          <w:lang w:eastAsia="ko-KR"/>
        </w:rPr>
        <w:t xml:space="preserve">and User ID of transmission participant sending the Transmission Granted message matches the stored User ID of current transmission arbitrator, </w:t>
      </w:r>
      <w:r w:rsidRPr="00201E3B">
        <w:t>the transmission participant:</w:t>
      </w:r>
    </w:p>
    <w:p w14:paraId="0F94ADE8" w14:textId="77777777" w:rsidR="00A540B5" w:rsidRPr="00201E3B" w:rsidRDefault="00A540B5" w:rsidP="00A540B5">
      <w:pPr>
        <w:pStyle w:val="B1"/>
      </w:pPr>
      <w:r w:rsidRPr="00201E3B">
        <w:rPr>
          <w:lang w:eastAsia="ko-KR"/>
        </w:rPr>
        <w:t>1</w:t>
      </w:r>
      <w:r w:rsidRPr="00201E3B">
        <w:t>.</w:t>
      </w:r>
      <w:r w:rsidRPr="00201E3B">
        <w:tab/>
        <w:t xml:space="preserve">shall stop timer T201 (Transmission </w:t>
      </w:r>
      <w:r w:rsidRPr="00201E3B">
        <w:rPr>
          <w:lang w:eastAsia="ko-KR"/>
        </w:rPr>
        <w:t>Request)</w:t>
      </w:r>
      <w:r w:rsidRPr="00201E3B">
        <w:t>;</w:t>
      </w:r>
    </w:p>
    <w:p w14:paraId="55E04897" w14:textId="77777777" w:rsidR="00A540B5" w:rsidRPr="00201E3B" w:rsidRDefault="00A540B5" w:rsidP="00A540B5">
      <w:pPr>
        <w:pStyle w:val="B1"/>
      </w:pPr>
      <w:r w:rsidRPr="00201E3B">
        <w:t>2.</w:t>
      </w:r>
      <w:r w:rsidRPr="00201E3B">
        <w:tab/>
        <w:t>clear the stored current transmission arbitrator;</w:t>
      </w:r>
    </w:p>
    <w:p w14:paraId="184DA23F" w14:textId="77777777" w:rsidR="00A540B5" w:rsidRPr="00201E3B" w:rsidRDefault="00A540B5" w:rsidP="00A540B5">
      <w:pPr>
        <w:pStyle w:val="B1"/>
        <w:rPr>
          <w:lang w:eastAsia="ko-KR"/>
        </w:rPr>
      </w:pPr>
      <w:r w:rsidRPr="00201E3B">
        <w:rPr>
          <w:lang w:eastAsia="ko-KR"/>
        </w:rPr>
        <w:t>3.</w:t>
      </w:r>
      <w:r w:rsidRPr="00201E3B">
        <w:rPr>
          <w:lang w:eastAsia="ko-KR"/>
        </w:rPr>
        <w:tab/>
        <w:t>shall store the transmitter list of the Transmission Granted message;</w:t>
      </w:r>
    </w:p>
    <w:p w14:paraId="7556191C" w14:textId="77777777" w:rsidR="00A540B5" w:rsidRPr="00201E3B" w:rsidRDefault="00A540B5" w:rsidP="00A540B5">
      <w:pPr>
        <w:pStyle w:val="B1"/>
      </w:pPr>
      <w:r w:rsidRPr="00201E3B">
        <w:t>4.</w:t>
      </w:r>
      <w:r w:rsidRPr="00201E3B">
        <w:tab/>
      </w:r>
      <w:r w:rsidRPr="00201E3B">
        <w:rPr>
          <w:lang w:eastAsia="ko-KR"/>
        </w:rPr>
        <w:t>may</w:t>
      </w:r>
      <w:r w:rsidRPr="00201E3B">
        <w:t xml:space="preserve"> provide a transmission granted notification to the MCVideo </w:t>
      </w:r>
      <w:r w:rsidRPr="00201E3B">
        <w:rPr>
          <w:lang w:eastAsia="ko-KR"/>
        </w:rPr>
        <w:t>user</w:t>
      </w:r>
      <w:r w:rsidRPr="00201E3B">
        <w:t>; and</w:t>
      </w:r>
    </w:p>
    <w:p w14:paraId="030E394B" w14:textId="77777777" w:rsidR="00A540B5" w:rsidRPr="00201E3B" w:rsidRDefault="00A540B5" w:rsidP="00A540B5">
      <w:pPr>
        <w:pStyle w:val="B1"/>
        <w:rPr>
          <w:lang w:eastAsia="ko-KR"/>
        </w:rPr>
      </w:pPr>
      <w:r w:rsidRPr="00201E3B">
        <w:rPr>
          <w:lang w:eastAsia="ko-KR"/>
        </w:rPr>
        <w:t>5</w:t>
      </w:r>
      <w:r w:rsidRPr="00201E3B">
        <w:t>.</w:t>
      </w:r>
      <w:r w:rsidRPr="00201E3B">
        <w:tab/>
        <w:t>shall enter 'O: has permission</w:t>
      </w:r>
      <w:r w:rsidRPr="00201E3B">
        <w:rPr>
          <w:lang w:eastAsia="ko-KR"/>
        </w:rPr>
        <w:t>'</w:t>
      </w:r>
      <w:r w:rsidRPr="00201E3B">
        <w:t xml:space="preserve"> state</w:t>
      </w:r>
      <w:r w:rsidRPr="00201E3B">
        <w:rPr>
          <w:lang w:eastAsia="ko-KR"/>
        </w:rPr>
        <w:t>.</w:t>
      </w:r>
    </w:p>
    <w:p w14:paraId="53B897EF" w14:textId="77777777" w:rsidR="00A540B5" w:rsidRPr="00201E3B" w:rsidRDefault="00A540B5" w:rsidP="00A540B5">
      <w:r w:rsidRPr="00201E3B">
        <w:t>[TS 24.581, clause 7.2.3.6.4]</w:t>
      </w:r>
    </w:p>
    <w:p w14:paraId="6BA993AD" w14:textId="77777777" w:rsidR="00A540B5" w:rsidRPr="00201E3B" w:rsidRDefault="00A540B5" w:rsidP="00A540B5">
      <w:r w:rsidRPr="00201E3B">
        <w:t>Upon receiving an indication from the</w:t>
      </w:r>
      <w:r w:rsidRPr="00201E3B">
        <w:rPr>
          <w:lang w:eastAsia="ko-KR"/>
        </w:rPr>
        <w:t xml:space="preserve"> MCVideo</w:t>
      </w:r>
      <w:r w:rsidRPr="00201E3B">
        <w:t xml:space="preserve"> user to release permission to send RTP media, the transmission participant:</w:t>
      </w:r>
    </w:p>
    <w:p w14:paraId="63933B3F" w14:textId="77777777" w:rsidR="00A540B5" w:rsidRPr="00201E3B" w:rsidRDefault="00A540B5" w:rsidP="00A540B5">
      <w:pPr>
        <w:pStyle w:val="B1"/>
      </w:pPr>
      <w:r w:rsidRPr="00201E3B">
        <w:t>1.</w:t>
      </w:r>
      <w:r w:rsidRPr="00201E3B">
        <w:tab/>
        <w:t>shall stop timer T206 (Stop talking warning), if running;</w:t>
      </w:r>
    </w:p>
    <w:p w14:paraId="2254D334" w14:textId="77777777" w:rsidR="00A540B5" w:rsidRPr="00201E3B" w:rsidRDefault="00A540B5" w:rsidP="00A540B5">
      <w:pPr>
        <w:pStyle w:val="B1"/>
      </w:pPr>
      <w:r w:rsidRPr="00201E3B">
        <w:t>2.</w:t>
      </w:r>
      <w:r w:rsidRPr="00201E3B">
        <w:tab/>
        <w:t>shall stop timer T207 (Stop talking), if running;</w:t>
      </w:r>
    </w:p>
    <w:p w14:paraId="2B373A46" w14:textId="77777777" w:rsidR="00A540B5" w:rsidRPr="00201E3B" w:rsidRDefault="00A540B5" w:rsidP="00A540B5">
      <w:pPr>
        <w:pStyle w:val="B1"/>
      </w:pPr>
      <w:r w:rsidRPr="00201E3B">
        <w:t>3.</w:t>
      </w:r>
      <w:r w:rsidRPr="00201E3B">
        <w:tab/>
        <w:t xml:space="preserve">shall send a Transmission Release message towards </w:t>
      </w:r>
      <w:r w:rsidRPr="00201E3B">
        <w:rPr>
          <w:lang w:eastAsia="ko-KR"/>
        </w:rPr>
        <w:t xml:space="preserve">other </w:t>
      </w:r>
      <w:r w:rsidRPr="00201E3B">
        <w:t>transmission participant</w:t>
      </w:r>
      <w:r w:rsidRPr="00201E3B">
        <w:rPr>
          <w:lang w:eastAsia="ko-KR"/>
        </w:rPr>
        <w:t xml:space="preserve">s. </w:t>
      </w:r>
      <w:r w:rsidRPr="00201E3B">
        <w:t>The Transmission Release message:</w:t>
      </w:r>
    </w:p>
    <w:p w14:paraId="00C354BE" w14:textId="77777777" w:rsidR="00A540B5" w:rsidRPr="00201E3B" w:rsidRDefault="00A540B5" w:rsidP="00A540B5">
      <w:pPr>
        <w:pStyle w:val="B2"/>
      </w:pPr>
      <w:r w:rsidRPr="00201E3B">
        <w:t>a.</w:t>
      </w:r>
      <w:r w:rsidRPr="00201E3B">
        <w:tab/>
        <w:t xml:space="preserve">shall include the MCVideo ID of the MCVideo </w:t>
      </w:r>
      <w:r w:rsidRPr="00201E3B">
        <w:rPr>
          <w:lang w:eastAsia="ko-KR"/>
        </w:rPr>
        <w:t>u</w:t>
      </w:r>
      <w:r w:rsidRPr="00201E3B">
        <w:t>ser in the User ID field; and</w:t>
      </w:r>
    </w:p>
    <w:p w14:paraId="6096B12C" w14:textId="77777777" w:rsidR="00A540B5" w:rsidRPr="00201E3B" w:rsidRDefault="00A540B5" w:rsidP="00A540B5">
      <w:pPr>
        <w:pStyle w:val="B2"/>
      </w:pPr>
      <w:r w:rsidRPr="00201E3B">
        <w:t>b.</w:t>
      </w:r>
      <w:r w:rsidRPr="00201E3B">
        <w:tab/>
        <w:t xml:space="preserve">if the session is not initiated as a broadcast group call with the B-bit set to '1' (Broadcast group call), shall include a Transmission Indicator field set to '0' (normal call); </w:t>
      </w:r>
      <w:r w:rsidRPr="00201E3B">
        <w:rPr>
          <w:lang w:eastAsia="ko-KR"/>
        </w:rPr>
        <w:t>and</w:t>
      </w:r>
    </w:p>
    <w:p w14:paraId="1017CF03" w14:textId="77777777" w:rsidR="00A540B5" w:rsidRPr="00201E3B" w:rsidRDefault="00A540B5" w:rsidP="00A540B5">
      <w:pPr>
        <w:pStyle w:val="B1"/>
      </w:pPr>
      <w:r w:rsidRPr="00201E3B">
        <w:rPr>
          <w:lang w:eastAsia="ko-KR"/>
        </w:rPr>
        <w:t>4.</w:t>
      </w:r>
      <w:r w:rsidRPr="00201E3B">
        <w:rPr>
          <w:lang w:eastAsia="ko-KR"/>
        </w:rPr>
        <w:tab/>
      </w:r>
      <w:r w:rsidRPr="00201E3B">
        <w:t>shall enter 'O: has no permission' state.</w:t>
      </w:r>
    </w:p>
    <w:p w14:paraId="7C6D65DA" w14:textId="77777777" w:rsidR="00A540B5" w:rsidRPr="00201E3B" w:rsidRDefault="00A540B5" w:rsidP="00A540B5">
      <w:pPr>
        <w:pStyle w:val="H6"/>
      </w:pPr>
      <w:r w:rsidRPr="00201E3B">
        <w:t>7.2.4.3</w:t>
      </w:r>
      <w:r w:rsidRPr="00201E3B">
        <w:tab/>
        <w:t>Test description</w:t>
      </w:r>
    </w:p>
    <w:p w14:paraId="0BE94C24" w14:textId="77777777" w:rsidR="00A540B5" w:rsidRPr="00201E3B" w:rsidRDefault="00A540B5" w:rsidP="00A540B5">
      <w:pPr>
        <w:pStyle w:val="H6"/>
      </w:pPr>
      <w:r w:rsidRPr="00201E3B">
        <w:t>7.2.4.3.1</w:t>
      </w:r>
      <w:r w:rsidRPr="00201E3B">
        <w:tab/>
        <w:t>Pre-test conditions</w:t>
      </w:r>
    </w:p>
    <w:p w14:paraId="101AC2F1" w14:textId="77777777" w:rsidR="00A540B5" w:rsidRPr="00201E3B" w:rsidRDefault="00A540B5" w:rsidP="00A540B5">
      <w:pPr>
        <w:pStyle w:val="H6"/>
      </w:pPr>
      <w:r w:rsidRPr="00201E3B">
        <w:t>System Simulator:</w:t>
      </w:r>
    </w:p>
    <w:p w14:paraId="6DB5646D" w14:textId="77777777" w:rsidR="00A540B5" w:rsidRPr="00201E3B" w:rsidRDefault="00A540B5" w:rsidP="00A540B5">
      <w:pPr>
        <w:pStyle w:val="B1"/>
      </w:pPr>
      <w:r w:rsidRPr="00201E3B">
        <w:t>-</w:t>
      </w:r>
      <w:r w:rsidRPr="00201E3B">
        <w:tab/>
      </w:r>
      <w:r w:rsidRPr="00201E3B">
        <w:rPr>
          <w:color w:val="000000"/>
        </w:rPr>
        <w:t>SS-UE1 (MCVideo Client)</w:t>
      </w:r>
    </w:p>
    <w:p w14:paraId="62DA915F" w14:textId="77777777" w:rsidR="00A540B5" w:rsidRPr="00201E3B" w:rsidRDefault="00A540B5" w:rsidP="00A540B5">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607D960" w14:textId="77777777" w:rsidR="00A540B5" w:rsidRPr="00201E3B" w:rsidRDefault="00A540B5" w:rsidP="00A540B5">
      <w:pPr>
        <w:pStyle w:val="B1"/>
      </w:pPr>
      <w:r w:rsidRPr="00201E3B">
        <w:t>-</w:t>
      </w:r>
      <w:r w:rsidRPr="00201E3B">
        <w:tab/>
      </w:r>
      <w:r w:rsidRPr="00201E3B">
        <w:rPr>
          <w:color w:val="000000"/>
        </w:rPr>
        <w:t>GNSS simulator to simulate a location and provide a timing reference for the assistance of E-UTRAN off-network testing.</w:t>
      </w:r>
    </w:p>
    <w:p w14:paraId="262B3F59" w14:textId="77777777" w:rsidR="00A540B5" w:rsidRPr="00201E3B" w:rsidRDefault="00A540B5" w:rsidP="00A540B5">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429FC64" w14:textId="77777777" w:rsidR="00A540B5" w:rsidRPr="00201E3B" w:rsidRDefault="00A540B5" w:rsidP="00A540B5">
      <w:pPr>
        <w:pStyle w:val="B1"/>
      </w:pPr>
      <w:r w:rsidRPr="00201E3B">
        <w:t>-</w:t>
      </w:r>
      <w:r w:rsidRPr="00201E3B">
        <w:tab/>
      </w:r>
      <w:r w:rsidRPr="00201E3B">
        <w:rPr>
          <w:color w:val="000000"/>
        </w:rPr>
        <w:t>SS-NW (MCVideo server)</w:t>
      </w:r>
    </w:p>
    <w:p w14:paraId="39C477F9" w14:textId="77777777" w:rsidR="00A540B5" w:rsidRPr="00201E3B" w:rsidRDefault="00A540B5" w:rsidP="00A540B5">
      <w:pPr>
        <w:pStyle w:val="B2"/>
        <w:rPr>
          <w:color w:val="000000"/>
        </w:rPr>
      </w:pPr>
      <w:r w:rsidRPr="00201E3B">
        <w:rPr>
          <w:color w:val="000000"/>
        </w:rPr>
        <w:lastRenderedPageBreak/>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3B57A9" w14:textId="77777777" w:rsidR="00A540B5" w:rsidRPr="00201E3B" w:rsidRDefault="00A540B5" w:rsidP="00A540B5">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1C9EBDD2" w14:textId="77777777" w:rsidR="00A540B5" w:rsidRPr="00201E3B" w:rsidRDefault="00A540B5" w:rsidP="00A540B5">
      <w:pPr>
        <w:pStyle w:val="H6"/>
      </w:pPr>
      <w:r w:rsidRPr="00201E3B">
        <w:t>IUT:</w:t>
      </w:r>
    </w:p>
    <w:p w14:paraId="10E4E973" w14:textId="77777777" w:rsidR="00A540B5" w:rsidRPr="00201E3B" w:rsidRDefault="00A540B5" w:rsidP="00A540B5">
      <w:pPr>
        <w:pStyle w:val="B1"/>
      </w:pPr>
      <w:r w:rsidRPr="00201E3B">
        <w:t>-</w:t>
      </w:r>
      <w:r w:rsidRPr="00201E3B">
        <w:tab/>
        <w:t>UE (MCVideo Client)</w:t>
      </w:r>
    </w:p>
    <w:p w14:paraId="38DC912F" w14:textId="77777777" w:rsidR="00A540B5" w:rsidRPr="00201E3B" w:rsidRDefault="00A540B5" w:rsidP="00A540B5">
      <w:pPr>
        <w:pStyle w:val="B1"/>
      </w:pPr>
      <w:r w:rsidRPr="00201E3B">
        <w:t>-</w:t>
      </w:r>
      <w:r w:rsidRPr="00201E3B">
        <w:tab/>
        <w:t>The test USIM set as defined in TS 36.579-1 [2], subclause 5.5.10 is inserted.</w:t>
      </w:r>
    </w:p>
    <w:p w14:paraId="00BA7897" w14:textId="77777777" w:rsidR="00A540B5" w:rsidRPr="00201E3B" w:rsidRDefault="00A540B5" w:rsidP="00A540B5">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0CB0FB65" w14:textId="77777777" w:rsidR="00A540B5" w:rsidRPr="00201E3B" w:rsidRDefault="00A540B5" w:rsidP="00A540B5">
      <w:pPr>
        <w:pStyle w:val="H6"/>
      </w:pPr>
      <w:r w:rsidRPr="00201E3B">
        <w:t>Preamble:</w:t>
      </w:r>
    </w:p>
    <w:p w14:paraId="7CA9108E" w14:textId="60B8140C" w:rsidR="00A540B5" w:rsidRPr="00201E3B" w:rsidRDefault="00A540B5" w:rsidP="00A540B5">
      <w:pPr>
        <w:pStyle w:val="B1"/>
      </w:pPr>
      <w:r w:rsidRPr="00201E3B">
        <w:t>-</w:t>
      </w:r>
      <w:r w:rsidRPr="00201E3B">
        <w:tab/>
        <w:t>The UE has performed the Generic Test Procedure for MCVideo UE registration as specified in TS 36.579-1 [2], subclause 5.4.2A.</w:t>
      </w:r>
    </w:p>
    <w:p w14:paraId="7CED0C22" w14:textId="77777777" w:rsidR="00A540B5" w:rsidRPr="00201E3B" w:rsidRDefault="00A540B5" w:rsidP="00A540B5">
      <w:pPr>
        <w:pStyle w:val="B1"/>
      </w:pPr>
      <w:r w:rsidRPr="00201E3B">
        <w:t>-</w:t>
      </w:r>
      <w:r w:rsidRPr="00201E3B">
        <w:tab/>
        <w:t>The MCVideo User performs the Generic Test Procedure for MCVideo Authorization/Configuration and Key Generation as specified in TS 36.579-1 [2], subclause 5.3.2.</w:t>
      </w:r>
    </w:p>
    <w:p w14:paraId="2CF77634" w14:textId="77777777" w:rsidR="00A540B5" w:rsidRPr="00201E3B" w:rsidRDefault="00A540B5" w:rsidP="00A540B5">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2C7E7A7D" w14:textId="77777777" w:rsidR="00A540B5" w:rsidRPr="00201E3B" w:rsidRDefault="00A540B5" w:rsidP="00A540B5">
      <w:pPr>
        <w:pStyle w:val="B1"/>
      </w:pPr>
      <w:r w:rsidRPr="00201E3B">
        <w:t>-</w:t>
      </w:r>
      <w:r w:rsidRPr="00201E3B">
        <w:tab/>
        <w:t>The UE is switched-off.</w:t>
      </w:r>
    </w:p>
    <w:p w14:paraId="0B2DDFD6" w14:textId="77777777" w:rsidR="00A540B5" w:rsidRPr="00201E3B" w:rsidRDefault="00A540B5" w:rsidP="00A540B5">
      <w:pPr>
        <w:pStyle w:val="B1"/>
      </w:pPr>
      <w:r w:rsidRPr="00201E3B">
        <w:t>-</w:t>
      </w:r>
      <w:r w:rsidRPr="00201E3B">
        <w:tab/>
        <w:t>UE States at the end of the preamble</w:t>
      </w:r>
    </w:p>
    <w:p w14:paraId="79F0C0B9" w14:textId="77777777" w:rsidR="00A540B5" w:rsidRPr="00201E3B" w:rsidRDefault="00A540B5" w:rsidP="00A540B5">
      <w:pPr>
        <w:pStyle w:val="B2"/>
      </w:pPr>
      <w:r w:rsidRPr="00201E3B">
        <w:t>-</w:t>
      </w:r>
      <w:r w:rsidRPr="00201E3B">
        <w:tab/>
        <w:t>The UE is in state 'switched-off'.</w:t>
      </w:r>
    </w:p>
    <w:p w14:paraId="241E6AF3" w14:textId="77777777" w:rsidR="00A540B5" w:rsidRPr="00201E3B" w:rsidRDefault="00A540B5" w:rsidP="00A540B5">
      <w:pPr>
        <w:pStyle w:val="H6"/>
      </w:pPr>
      <w:r w:rsidRPr="00201E3B">
        <w:lastRenderedPageBreak/>
        <w:t>7.2.4.3.2</w:t>
      </w:r>
      <w:r w:rsidRPr="00201E3B">
        <w:tab/>
        <w:t>Test procedure sequence</w:t>
      </w:r>
    </w:p>
    <w:p w14:paraId="3DF9BBED" w14:textId="77777777" w:rsidR="00A540B5" w:rsidRPr="00201E3B" w:rsidRDefault="00A540B5" w:rsidP="00A540B5">
      <w:pPr>
        <w:pStyle w:val="TH"/>
      </w:pPr>
      <w:r w:rsidRPr="00201E3B">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540B5" w:rsidRPr="00201E3B" w14:paraId="1CBFAC2C" w14:textId="77777777" w:rsidTr="00A540B5">
        <w:tc>
          <w:tcPr>
            <w:tcW w:w="648" w:type="dxa"/>
            <w:tcBorders>
              <w:top w:val="single" w:sz="4" w:space="0" w:color="auto"/>
              <w:left w:val="single" w:sz="4" w:space="0" w:color="auto"/>
              <w:bottom w:val="nil"/>
              <w:right w:val="single" w:sz="4" w:space="0" w:color="auto"/>
            </w:tcBorders>
            <w:hideMark/>
          </w:tcPr>
          <w:p w14:paraId="30AB5029" w14:textId="77777777" w:rsidR="00A540B5" w:rsidRPr="00201E3B" w:rsidRDefault="00A540B5">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372EFF4D" w14:textId="77777777" w:rsidR="00A540B5" w:rsidRPr="00201E3B" w:rsidRDefault="00A540B5">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104EE9D" w14:textId="77777777" w:rsidR="00A540B5" w:rsidRPr="00201E3B" w:rsidRDefault="00A540B5">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542B501" w14:textId="77777777" w:rsidR="00A540B5" w:rsidRPr="00201E3B" w:rsidRDefault="00A540B5">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7B26DB80" w14:textId="77777777" w:rsidR="00A540B5" w:rsidRPr="00201E3B" w:rsidRDefault="00A540B5">
            <w:pPr>
              <w:pStyle w:val="TAH"/>
              <w:spacing w:line="256" w:lineRule="auto"/>
              <w:rPr>
                <w:lang w:eastAsia="en-US"/>
              </w:rPr>
            </w:pPr>
            <w:r w:rsidRPr="00201E3B">
              <w:rPr>
                <w:lang w:eastAsia="en-US"/>
              </w:rPr>
              <w:t>Verdict</w:t>
            </w:r>
          </w:p>
        </w:tc>
      </w:tr>
      <w:tr w:rsidR="00A540B5" w:rsidRPr="00201E3B" w14:paraId="67322040" w14:textId="77777777" w:rsidTr="00A540B5">
        <w:tc>
          <w:tcPr>
            <w:tcW w:w="648" w:type="dxa"/>
            <w:tcBorders>
              <w:top w:val="nil"/>
              <w:left w:val="single" w:sz="4" w:space="0" w:color="auto"/>
              <w:bottom w:val="single" w:sz="4" w:space="0" w:color="auto"/>
              <w:right w:val="single" w:sz="4" w:space="0" w:color="auto"/>
            </w:tcBorders>
          </w:tcPr>
          <w:p w14:paraId="003CD267" w14:textId="77777777" w:rsidR="00A540B5" w:rsidRPr="00201E3B" w:rsidRDefault="00A540B5">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86078A9" w14:textId="77777777" w:rsidR="00A540B5" w:rsidRPr="00201E3B" w:rsidRDefault="00A540B5">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801AA8F" w14:textId="77777777" w:rsidR="00A540B5" w:rsidRPr="00201E3B" w:rsidRDefault="00A540B5">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2F91CE6" w14:textId="77777777" w:rsidR="00A540B5" w:rsidRPr="00201E3B" w:rsidRDefault="00A540B5">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49D65B14" w14:textId="77777777" w:rsidR="00A540B5" w:rsidRPr="00201E3B" w:rsidRDefault="00A540B5">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70D898" w14:textId="77777777" w:rsidR="00A540B5" w:rsidRPr="00201E3B" w:rsidRDefault="00A540B5">
            <w:pPr>
              <w:pStyle w:val="TAH"/>
              <w:spacing w:line="256" w:lineRule="auto"/>
              <w:rPr>
                <w:lang w:eastAsia="en-US"/>
              </w:rPr>
            </w:pPr>
          </w:p>
        </w:tc>
      </w:tr>
      <w:tr w:rsidR="00A540B5" w:rsidRPr="00201E3B" w14:paraId="5B28B541"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090C19B6" w14:textId="77777777" w:rsidR="00A540B5" w:rsidRPr="00201E3B" w:rsidRDefault="00A540B5">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30228" w14:textId="77777777" w:rsidR="00A540B5" w:rsidRPr="00201E3B" w:rsidRDefault="00A540B5">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5B6845D"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0905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F42E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A6B98B" w14:textId="77777777" w:rsidR="00A540B5" w:rsidRPr="00201E3B" w:rsidRDefault="00A540B5">
            <w:pPr>
              <w:pStyle w:val="TAC"/>
              <w:spacing w:line="256" w:lineRule="auto"/>
              <w:rPr>
                <w:lang w:eastAsia="en-US"/>
              </w:rPr>
            </w:pPr>
            <w:r w:rsidRPr="00201E3B">
              <w:rPr>
                <w:lang w:eastAsia="en-US"/>
              </w:rPr>
              <w:t>-</w:t>
            </w:r>
          </w:p>
        </w:tc>
      </w:tr>
      <w:tr w:rsidR="00A540B5" w:rsidRPr="00201E3B" w14:paraId="06A0703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3BE5B73" w14:textId="77777777" w:rsidR="00A540B5" w:rsidRPr="00201E3B" w:rsidRDefault="00A540B5">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8C726A3" w14:textId="77777777" w:rsidR="00A540B5" w:rsidRPr="00201E3B" w:rsidRDefault="00A540B5">
            <w:pPr>
              <w:pStyle w:val="TAN"/>
              <w:spacing w:line="256" w:lineRule="auto"/>
              <w:rPr>
                <w:lang w:eastAsia="en-US"/>
              </w:rPr>
            </w:pPr>
            <w:r w:rsidRPr="00201E3B">
              <w:rPr>
                <w:lang w:eastAsia="en-US"/>
              </w:rPr>
              <w:t>Trigger the UE to reset UTC time and location.</w:t>
            </w:r>
          </w:p>
          <w:p w14:paraId="0B222F95" w14:textId="77777777" w:rsidR="00A540B5" w:rsidRPr="00201E3B" w:rsidRDefault="00A540B5">
            <w:pPr>
              <w:pStyle w:val="TAN"/>
              <w:spacing w:line="256" w:lineRule="auto"/>
              <w:rPr>
                <w:lang w:eastAsia="en-US"/>
              </w:rPr>
            </w:pPr>
          </w:p>
          <w:p w14:paraId="39881E0D" w14:textId="77777777" w:rsidR="00A540B5" w:rsidRPr="00201E3B" w:rsidRDefault="00A540B5">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5F5B808"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A1E68C"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1641F5"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ED1737" w14:textId="77777777" w:rsidR="00A540B5" w:rsidRPr="00201E3B" w:rsidRDefault="00A540B5">
            <w:pPr>
              <w:pStyle w:val="TAC"/>
              <w:spacing w:line="256" w:lineRule="auto"/>
              <w:rPr>
                <w:lang w:eastAsia="en-US"/>
              </w:rPr>
            </w:pPr>
            <w:r w:rsidRPr="00201E3B">
              <w:rPr>
                <w:lang w:eastAsia="en-US"/>
              </w:rPr>
              <w:t>-</w:t>
            </w:r>
          </w:p>
        </w:tc>
      </w:tr>
      <w:tr w:rsidR="00A540B5" w:rsidRPr="00201E3B" w14:paraId="161C2094"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3FD187D" w14:textId="77777777" w:rsidR="00A540B5" w:rsidRPr="00201E3B" w:rsidRDefault="00A540B5">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2FA14396" w14:textId="77777777" w:rsidR="00A540B5" w:rsidRPr="00201E3B" w:rsidRDefault="00A540B5">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58AA929B" w14:textId="77777777" w:rsidR="00A540B5" w:rsidRPr="00201E3B" w:rsidRDefault="00A540B5">
            <w:pPr>
              <w:pStyle w:val="TAL"/>
              <w:spacing w:line="256" w:lineRule="auto"/>
              <w:rPr>
                <w:lang w:eastAsia="en-US"/>
              </w:rPr>
            </w:pPr>
          </w:p>
          <w:p w14:paraId="22C7183B" w14:textId="77777777" w:rsidR="00A540B5" w:rsidRPr="00201E3B" w:rsidRDefault="00A540B5">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AF953B1"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0C9959"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63C25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22BF91" w14:textId="77777777" w:rsidR="00A540B5" w:rsidRPr="00201E3B" w:rsidRDefault="00A540B5">
            <w:pPr>
              <w:pStyle w:val="TAC"/>
              <w:spacing w:line="256" w:lineRule="auto"/>
              <w:rPr>
                <w:lang w:eastAsia="en-US"/>
              </w:rPr>
            </w:pPr>
            <w:r w:rsidRPr="00201E3B">
              <w:rPr>
                <w:lang w:eastAsia="en-US"/>
              </w:rPr>
              <w:t>-</w:t>
            </w:r>
          </w:p>
        </w:tc>
      </w:tr>
      <w:tr w:rsidR="00A540B5" w:rsidRPr="00201E3B" w14:paraId="5A40213F"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01A8DD4"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5BFE378"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D864A2F"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D8D3E0"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451A4F"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0F0BB0" w14:textId="77777777" w:rsidR="00A540B5" w:rsidRPr="00201E3B" w:rsidRDefault="00A540B5">
            <w:pPr>
              <w:pStyle w:val="TAC"/>
              <w:spacing w:line="256" w:lineRule="auto"/>
              <w:rPr>
                <w:lang w:eastAsia="en-US"/>
              </w:rPr>
            </w:pPr>
            <w:r w:rsidRPr="00201E3B">
              <w:rPr>
                <w:lang w:eastAsia="en-US"/>
              </w:rPr>
              <w:t>-</w:t>
            </w:r>
          </w:p>
        </w:tc>
      </w:tr>
      <w:tr w:rsidR="00A540B5" w:rsidRPr="00201E3B" w14:paraId="440024E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9486492" w14:textId="77777777" w:rsidR="00A540B5" w:rsidRPr="00201E3B" w:rsidRDefault="00A540B5">
            <w:pPr>
              <w:pStyle w:val="TAC"/>
              <w:spacing w:line="256" w:lineRule="auto"/>
              <w:rPr>
                <w:color w:val="000000"/>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9472A74"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5A346FD1"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B2904D" w14:textId="77777777" w:rsidR="00A540B5" w:rsidRPr="00201E3B" w:rsidRDefault="00A540B5">
            <w:pPr>
              <w:pStyle w:val="TAL"/>
              <w:spacing w:line="256" w:lineRule="auto"/>
              <w:rPr>
                <w:lang w:eastAsia="en-US"/>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556989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29932E" w14:textId="77777777" w:rsidR="00A540B5" w:rsidRPr="00201E3B" w:rsidRDefault="00A540B5">
            <w:pPr>
              <w:pStyle w:val="TAC"/>
              <w:spacing w:line="256" w:lineRule="auto"/>
              <w:rPr>
                <w:lang w:eastAsia="en-US"/>
              </w:rPr>
            </w:pPr>
            <w:r w:rsidRPr="00201E3B">
              <w:rPr>
                <w:lang w:eastAsia="en-US"/>
              </w:rPr>
              <w:t>-</w:t>
            </w:r>
          </w:p>
        </w:tc>
      </w:tr>
      <w:tr w:rsidR="00A540B5" w:rsidRPr="00201E3B" w14:paraId="317CB0AA"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493850F" w14:textId="77777777" w:rsidR="00A540B5" w:rsidRPr="00201E3B" w:rsidRDefault="00A540B5">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64689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390C4D88"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071F7E" w14:textId="77777777" w:rsidR="00A540B5" w:rsidRPr="00201E3B" w:rsidRDefault="00A540B5">
            <w:pPr>
              <w:pStyle w:val="TAL"/>
              <w:spacing w:line="256" w:lineRule="auto"/>
              <w:rPr>
                <w:lang w:eastAsia="ko-KR"/>
              </w:rPr>
            </w:pPr>
            <w:r w:rsidRPr="00201E3B">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44FEA62"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8DF819F" w14:textId="77777777" w:rsidR="00A540B5" w:rsidRPr="00201E3B" w:rsidRDefault="00A540B5">
            <w:pPr>
              <w:pStyle w:val="TAC"/>
              <w:spacing w:line="256" w:lineRule="auto"/>
              <w:rPr>
                <w:lang w:eastAsia="en-US"/>
              </w:rPr>
            </w:pPr>
            <w:r w:rsidRPr="00201E3B">
              <w:rPr>
                <w:lang w:eastAsia="en-US"/>
              </w:rPr>
              <w:t>P</w:t>
            </w:r>
          </w:p>
        </w:tc>
      </w:tr>
      <w:tr w:rsidR="00A540B5" w:rsidRPr="00201E3B" w14:paraId="1B418D9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79245FF" w14:textId="77777777" w:rsidR="00A540B5" w:rsidRPr="00201E3B" w:rsidRDefault="00A540B5">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194121D" w14:textId="77777777" w:rsidR="00A540B5" w:rsidRPr="00201E3B" w:rsidRDefault="00A540B5">
            <w:pPr>
              <w:pStyle w:val="TAL"/>
              <w:spacing w:line="256" w:lineRule="auto"/>
              <w:rPr>
                <w:lang w:eastAsia="en-US"/>
              </w:rPr>
            </w:pPr>
            <w:r w:rsidRPr="00201E3B">
              <w:rPr>
                <w:lang w:eastAsia="en-US"/>
              </w:rPr>
              <w:t>Make the MCVideo User reject the incoming private call.</w:t>
            </w:r>
          </w:p>
          <w:p w14:paraId="0887D182"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5D7D1C13"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3AAF96B" w14:textId="77777777" w:rsidR="00A540B5" w:rsidRPr="00201E3B" w:rsidRDefault="00A540B5">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712F42A7"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D1CF721" w14:textId="77777777" w:rsidR="00A540B5" w:rsidRPr="00201E3B" w:rsidRDefault="00A540B5">
            <w:pPr>
              <w:pStyle w:val="TAC"/>
              <w:spacing w:line="256" w:lineRule="auto"/>
              <w:rPr>
                <w:lang w:eastAsia="en-US"/>
              </w:rPr>
            </w:pPr>
          </w:p>
        </w:tc>
      </w:tr>
      <w:tr w:rsidR="00A540B5" w:rsidRPr="00201E3B" w14:paraId="7860398E"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CE0F90C" w14:textId="77777777" w:rsidR="00A540B5" w:rsidRPr="00201E3B" w:rsidRDefault="00A540B5">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DBF277D" w14:textId="77777777" w:rsidR="00A540B5" w:rsidRPr="00201E3B" w:rsidRDefault="00A540B5">
            <w:pPr>
              <w:pStyle w:val="TAL"/>
              <w:spacing w:line="256" w:lineRule="auto"/>
              <w:rPr>
                <w:lang w:eastAsia="ko-KR"/>
              </w:rPr>
            </w:pPr>
            <w:r w:rsidRPr="00201E3B">
              <w:rPr>
                <w:lang w:eastAsia="en-US"/>
              </w:rPr>
              <w:t>Check: Does the UE (</w:t>
            </w:r>
            <w:r w:rsidRPr="00201E3B">
              <w:rPr>
                <w:lang w:eastAsia="ko-KR"/>
              </w:rPr>
              <w:t xml:space="preserve">MCVideo Client) send a PRIVATE </w:t>
            </w:r>
            <w:r w:rsidRPr="00201E3B">
              <w:rPr>
                <w:lang w:eastAsia="en-US"/>
              </w:rPr>
              <w:t xml:space="preserve">CALL </w:t>
            </w:r>
            <w:r w:rsidRPr="00201E3B">
              <w:rPr>
                <w:lang w:eastAsia="ko-KR"/>
              </w:rPr>
              <w:t>REJECT message?</w:t>
            </w:r>
          </w:p>
          <w:p w14:paraId="495AAFFD" w14:textId="77777777" w:rsidR="00A540B5" w:rsidRPr="00201E3B" w:rsidRDefault="00A540B5">
            <w:pPr>
              <w:pStyle w:val="TAL"/>
              <w:spacing w:line="256" w:lineRule="auto"/>
              <w:rPr>
                <w:lang w:eastAsia="en-US"/>
              </w:rPr>
            </w:pPr>
            <w:r w:rsidRPr="00201E3B">
              <w:rPr>
                <w:lang w:eastAsia="ko-KR"/>
              </w:rPr>
              <w:t xml:space="preserve">NOTE: </w:t>
            </w:r>
            <w:r w:rsidRPr="00201E3B">
              <w:rPr>
                <w:lang w:eastAsia="en-US"/>
              </w:rPr>
              <w:t>It is expected that the UE shall start TFP7</w:t>
            </w:r>
            <w:r w:rsidRPr="00201E3B">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371E64FD"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414FCDA" w14:textId="77777777" w:rsidR="00A540B5" w:rsidRPr="00201E3B" w:rsidRDefault="00A540B5">
            <w:pPr>
              <w:pStyle w:val="TAL"/>
              <w:spacing w:line="256" w:lineRule="auto"/>
              <w:rPr>
                <w:lang w:eastAsia="ko-KR"/>
              </w:rPr>
            </w:pPr>
            <w:r w:rsidRPr="00201E3B">
              <w:rPr>
                <w:lang w:eastAsia="ko-KR"/>
              </w:rPr>
              <w:t xml:space="preserve">PRIVATE </w:t>
            </w:r>
            <w:r w:rsidRPr="00201E3B">
              <w:rPr>
                <w:lang w:eastAsia="en-US"/>
              </w:rPr>
              <w:t xml:space="preserve">CALL </w:t>
            </w:r>
            <w:r w:rsidRPr="00201E3B">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543500D9"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06E73E1" w14:textId="77777777" w:rsidR="00A540B5" w:rsidRPr="00201E3B" w:rsidRDefault="00A540B5">
            <w:pPr>
              <w:pStyle w:val="TAC"/>
              <w:spacing w:line="256" w:lineRule="auto"/>
              <w:rPr>
                <w:lang w:eastAsia="en-US"/>
              </w:rPr>
            </w:pPr>
            <w:r w:rsidRPr="00201E3B">
              <w:rPr>
                <w:lang w:eastAsia="en-US"/>
              </w:rPr>
              <w:t>P</w:t>
            </w:r>
          </w:p>
        </w:tc>
      </w:tr>
      <w:tr w:rsidR="00A540B5" w:rsidRPr="00201E3B" w14:paraId="0FD3776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E8CECFB" w14:textId="77777777" w:rsidR="00A540B5" w:rsidRPr="00201E3B" w:rsidRDefault="00A540B5">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F6C1E58" w14:textId="77777777" w:rsidR="00A540B5" w:rsidRPr="00201E3B" w:rsidRDefault="00A540B5">
            <w:pPr>
              <w:pStyle w:val="TAL"/>
              <w:spacing w:line="256" w:lineRule="auto"/>
              <w:rPr>
                <w:lang w:eastAsia="en-US"/>
              </w:rPr>
            </w:pPr>
            <w:r w:rsidRPr="00201E3B">
              <w:rPr>
                <w:lang w:eastAsia="en-US"/>
              </w:rPr>
              <w:t>Check: Does the TFP7 (</w:t>
            </w:r>
            <w:r w:rsidRPr="00201E3B">
              <w:rPr>
                <w:lang w:eastAsia="ko-KR"/>
              </w:rPr>
              <w:t>waiting for any message with same call identifier)</w:t>
            </w:r>
            <w:r w:rsidRPr="00201E3B">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11D4E28C"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3E0C3"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2D272C1" w14:textId="77777777" w:rsidR="00A540B5" w:rsidRPr="00201E3B" w:rsidRDefault="00A540B5">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E892EC1" w14:textId="77777777" w:rsidR="00A540B5" w:rsidRPr="00201E3B" w:rsidRDefault="00A540B5">
            <w:pPr>
              <w:pStyle w:val="TAC"/>
              <w:spacing w:line="256" w:lineRule="auto"/>
              <w:rPr>
                <w:lang w:eastAsia="en-US"/>
              </w:rPr>
            </w:pPr>
            <w:r w:rsidRPr="00201E3B">
              <w:rPr>
                <w:lang w:eastAsia="en-US"/>
              </w:rPr>
              <w:t>P</w:t>
            </w:r>
          </w:p>
        </w:tc>
      </w:tr>
      <w:tr w:rsidR="00A540B5" w:rsidRPr="00201E3B" w14:paraId="14CD701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E97B934" w14:textId="77777777" w:rsidR="00A540B5" w:rsidRPr="00201E3B" w:rsidRDefault="00A540B5">
            <w:pPr>
              <w:pStyle w:val="TAC"/>
              <w:spacing w:line="256" w:lineRule="auto"/>
              <w:rPr>
                <w:color w:val="000000"/>
                <w:lang w:eastAsia="en-US"/>
              </w:rPr>
            </w:pPr>
            <w:r w:rsidRPr="00201E3B">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8C81F" w14:textId="77777777" w:rsidR="00A540B5" w:rsidRPr="00201E3B" w:rsidRDefault="00A540B5">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F122B00"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085B64"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A6F49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0299A8" w14:textId="77777777" w:rsidR="00A540B5" w:rsidRPr="00201E3B" w:rsidRDefault="00A540B5">
            <w:pPr>
              <w:pStyle w:val="TAC"/>
              <w:spacing w:line="256" w:lineRule="auto"/>
              <w:rPr>
                <w:lang w:eastAsia="en-US"/>
              </w:rPr>
            </w:pPr>
            <w:r w:rsidRPr="00201E3B">
              <w:rPr>
                <w:lang w:eastAsia="en-US"/>
              </w:rPr>
              <w:t>-</w:t>
            </w:r>
          </w:p>
        </w:tc>
      </w:tr>
      <w:tr w:rsidR="00A540B5" w:rsidRPr="00201E3B" w14:paraId="6CA54C9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852D736" w14:textId="77777777" w:rsidR="00A540B5" w:rsidRPr="00201E3B" w:rsidRDefault="00A540B5">
            <w:pPr>
              <w:pStyle w:val="TAC"/>
              <w:spacing w:line="256" w:lineRule="auto"/>
              <w:rPr>
                <w:color w:val="000000"/>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1701D2" w14:textId="77777777" w:rsidR="00A540B5" w:rsidRPr="00201E3B" w:rsidRDefault="00A540B5">
            <w:pPr>
              <w:pStyle w:val="TAL"/>
              <w:spacing w:line="256" w:lineRule="auto"/>
              <w:rPr>
                <w:lang w:eastAsia="en-US"/>
              </w:rPr>
            </w:pPr>
            <w:r w:rsidRPr="00201E3B">
              <w:rPr>
                <w:lang w:eastAsia="en-US"/>
              </w:rPr>
              <w:t>EXCEPTION: The E-UTRA/EPC actions which are related to the MCVideo call establishment are described in TS 36.579-1 [2], subclause 5.4.6 'Generic Test Procedure for MCPTT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6AD888A"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5BF944" w14:textId="77777777" w:rsidR="00A540B5" w:rsidRPr="00201E3B" w:rsidRDefault="00A540B5">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766519"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1116D2" w14:textId="77777777" w:rsidR="00A540B5" w:rsidRPr="00201E3B" w:rsidRDefault="00A540B5">
            <w:pPr>
              <w:pStyle w:val="TAC"/>
              <w:spacing w:line="256" w:lineRule="auto"/>
              <w:rPr>
                <w:lang w:eastAsia="en-US"/>
              </w:rPr>
            </w:pPr>
            <w:r w:rsidRPr="00201E3B">
              <w:rPr>
                <w:lang w:eastAsia="en-US"/>
              </w:rPr>
              <w:t>-</w:t>
            </w:r>
          </w:p>
        </w:tc>
      </w:tr>
      <w:tr w:rsidR="00A540B5" w:rsidRPr="00201E3B" w14:paraId="213F72A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C78B9BE" w14:textId="77777777" w:rsidR="00A540B5" w:rsidRPr="00201E3B" w:rsidRDefault="00A540B5">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E7A62FF"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834BA97"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9E6E030" w14:textId="77777777" w:rsidR="00A540B5" w:rsidRPr="00201E3B" w:rsidRDefault="00A540B5">
            <w:pPr>
              <w:pStyle w:val="TAL"/>
              <w:spacing w:line="256" w:lineRule="auto"/>
              <w:rPr>
                <w:lang w:eastAsia="ko-KR"/>
              </w:rPr>
            </w:pPr>
            <w:r w:rsidRPr="00201E3B">
              <w:rPr>
                <w:lang w:eastAsia="ko-KR"/>
              </w:rPr>
              <w:t xml:space="preserve">PRIVATE </w:t>
            </w:r>
            <w:r w:rsidRPr="00201E3B">
              <w:rPr>
                <w:lang w:eastAsia="en-US"/>
              </w:rPr>
              <w:t xml:space="preserve">CALL </w:t>
            </w:r>
            <w:r w:rsidRPr="00201E3B">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9336727"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093B93" w14:textId="77777777" w:rsidR="00A540B5" w:rsidRPr="00201E3B" w:rsidRDefault="00A540B5">
            <w:pPr>
              <w:pStyle w:val="TAC"/>
              <w:spacing w:line="256" w:lineRule="auto"/>
              <w:rPr>
                <w:lang w:eastAsia="en-US"/>
              </w:rPr>
            </w:pPr>
            <w:r w:rsidRPr="00201E3B">
              <w:rPr>
                <w:lang w:eastAsia="en-US"/>
              </w:rPr>
              <w:t>-</w:t>
            </w:r>
          </w:p>
        </w:tc>
      </w:tr>
      <w:tr w:rsidR="00A540B5" w:rsidRPr="00201E3B" w14:paraId="3975C0B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A1D90FD" w14:textId="77777777" w:rsidR="00A540B5" w:rsidRPr="00201E3B" w:rsidRDefault="00A540B5">
            <w:pPr>
              <w:pStyle w:val="TAC"/>
              <w:spacing w:line="256" w:lineRule="auto"/>
              <w:rPr>
                <w:color w:val="000000"/>
                <w:lang w:eastAsia="en-US"/>
              </w:rPr>
            </w:pPr>
            <w:r w:rsidRPr="00201E3B">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4FEF1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494DDAA"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088A2B" w14:textId="77777777" w:rsidR="00A540B5" w:rsidRPr="00201E3B" w:rsidRDefault="00A540B5">
            <w:pPr>
              <w:pStyle w:val="TAL"/>
              <w:spacing w:line="256" w:lineRule="auto"/>
              <w:rPr>
                <w:lang w:eastAsia="ko-KR"/>
              </w:rPr>
            </w:pPr>
            <w:r w:rsidRPr="00201E3B">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48A94B11" w14:textId="77777777" w:rsidR="00A540B5" w:rsidRPr="00201E3B" w:rsidRDefault="00A540B5">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1B1B4E7" w14:textId="77777777" w:rsidR="00A540B5" w:rsidRPr="00201E3B" w:rsidRDefault="00A540B5">
            <w:pPr>
              <w:pStyle w:val="TAC"/>
              <w:spacing w:line="256" w:lineRule="auto"/>
              <w:rPr>
                <w:lang w:eastAsia="en-US"/>
              </w:rPr>
            </w:pPr>
            <w:r w:rsidRPr="00201E3B">
              <w:rPr>
                <w:lang w:eastAsia="en-US"/>
              </w:rPr>
              <w:t>P</w:t>
            </w:r>
          </w:p>
        </w:tc>
      </w:tr>
      <w:tr w:rsidR="00A540B5" w:rsidRPr="00201E3B" w14:paraId="0C079C6B"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56EC1D5" w14:textId="77777777" w:rsidR="00A540B5" w:rsidRPr="00201E3B" w:rsidRDefault="00A540B5">
            <w:pPr>
              <w:pStyle w:val="TAC"/>
              <w:spacing w:line="256" w:lineRule="auto"/>
              <w:rPr>
                <w:color w:val="000000"/>
                <w:lang w:eastAsia="en-US"/>
              </w:rPr>
            </w:pPr>
            <w:r w:rsidRPr="00201E3B">
              <w:rPr>
                <w:color w:val="000000"/>
                <w:lang w:eastAsia="en-US"/>
              </w:rPr>
              <w:lastRenderedPageBreak/>
              <w:t>11</w:t>
            </w:r>
          </w:p>
        </w:tc>
        <w:tc>
          <w:tcPr>
            <w:tcW w:w="3969" w:type="dxa"/>
            <w:tcBorders>
              <w:top w:val="single" w:sz="4" w:space="0" w:color="auto"/>
              <w:left w:val="single" w:sz="4" w:space="0" w:color="auto"/>
              <w:bottom w:val="single" w:sz="4" w:space="0" w:color="auto"/>
              <w:right w:val="single" w:sz="4" w:space="0" w:color="auto"/>
            </w:tcBorders>
            <w:hideMark/>
          </w:tcPr>
          <w:p w14:paraId="350EFFAA" w14:textId="77777777" w:rsidR="00A540B5" w:rsidRPr="00201E3B" w:rsidRDefault="00A540B5">
            <w:pPr>
              <w:pStyle w:val="TAL"/>
              <w:spacing w:line="256" w:lineRule="auto"/>
              <w:rPr>
                <w:lang w:eastAsia="en-US"/>
              </w:rPr>
            </w:pPr>
            <w:r w:rsidRPr="00201E3B">
              <w:rPr>
                <w:lang w:eastAsia="en-US"/>
              </w:rPr>
              <w:t>Make the MCVideo User accept the incoming private call.</w:t>
            </w:r>
          </w:p>
          <w:p w14:paraId="1B72FD31"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56811E0" w14:textId="77777777" w:rsidR="00A540B5" w:rsidRPr="00201E3B" w:rsidRDefault="00A540B5">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4828662" w14:textId="77777777" w:rsidR="00A540B5" w:rsidRPr="00201E3B" w:rsidRDefault="00A540B5">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3E6A266F" w14:textId="77777777" w:rsidR="00A540B5" w:rsidRPr="00201E3B" w:rsidRDefault="00A540B5">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9513915" w14:textId="77777777" w:rsidR="00A540B5" w:rsidRPr="00201E3B" w:rsidRDefault="00A540B5">
            <w:pPr>
              <w:pStyle w:val="TAC"/>
              <w:spacing w:line="256" w:lineRule="auto"/>
              <w:rPr>
                <w:lang w:eastAsia="en-US"/>
              </w:rPr>
            </w:pPr>
          </w:p>
        </w:tc>
      </w:tr>
      <w:tr w:rsidR="00A540B5" w:rsidRPr="00201E3B" w14:paraId="0C9B2EF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1B087AC8" w14:textId="77777777" w:rsidR="00A540B5" w:rsidRPr="00201E3B" w:rsidRDefault="00A540B5">
            <w:pPr>
              <w:pStyle w:val="TAC"/>
              <w:spacing w:line="256" w:lineRule="auto"/>
              <w:rPr>
                <w:color w:val="000000"/>
                <w:lang w:eastAsia="en-US"/>
              </w:rPr>
            </w:pPr>
            <w:r w:rsidRPr="00201E3B">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2F5B1031"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a </w:t>
            </w:r>
            <w:r w:rsidRPr="00201E3B">
              <w:rPr>
                <w:lang w:eastAsia="en-US"/>
              </w:rPr>
              <w:t>PRIVATE CALL ACCEPT</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88F0DB"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8CDF38" w14:textId="77777777" w:rsidR="00A540B5" w:rsidRPr="00201E3B" w:rsidRDefault="00A540B5">
            <w:pPr>
              <w:pStyle w:val="TAL"/>
              <w:spacing w:line="256" w:lineRule="auto"/>
              <w:rPr>
                <w:lang w:eastAsia="en-US"/>
              </w:rPr>
            </w:pPr>
            <w:r w:rsidRPr="00201E3B">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025C432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28883663" w14:textId="77777777" w:rsidR="00A540B5" w:rsidRPr="00201E3B" w:rsidRDefault="00A540B5">
            <w:pPr>
              <w:pStyle w:val="TAC"/>
              <w:spacing w:line="256" w:lineRule="auto"/>
              <w:rPr>
                <w:lang w:eastAsia="en-US"/>
              </w:rPr>
            </w:pPr>
            <w:r w:rsidRPr="00201E3B">
              <w:rPr>
                <w:lang w:eastAsia="en-US"/>
              </w:rPr>
              <w:t>P</w:t>
            </w:r>
          </w:p>
        </w:tc>
      </w:tr>
      <w:tr w:rsidR="00A540B5" w:rsidRPr="00201E3B" w14:paraId="2090C2A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386475CB" w14:textId="77777777" w:rsidR="00A540B5" w:rsidRPr="00201E3B" w:rsidRDefault="00A540B5">
            <w:pPr>
              <w:pStyle w:val="TAC"/>
              <w:spacing w:line="256" w:lineRule="auto"/>
              <w:rPr>
                <w:color w:val="000000"/>
                <w:lang w:eastAsia="en-US"/>
              </w:rPr>
            </w:pPr>
            <w:r w:rsidRPr="00201E3B">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0107C6F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a </w:t>
            </w:r>
            <w:r w:rsidRPr="00201E3B">
              <w:rPr>
                <w:lang w:eastAsia="en-US"/>
              </w:rPr>
              <w:t>PRIVATE CALL ACCEPT ACK</w:t>
            </w:r>
            <w:r w:rsidRPr="00201E3B">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2689985"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1D6481B" w14:textId="77777777" w:rsidR="00A540B5" w:rsidRPr="00201E3B" w:rsidRDefault="00A540B5">
            <w:pPr>
              <w:pStyle w:val="TAL"/>
              <w:spacing w:line="256" w:lineRule="auto"/>
              <w:rPr>
                <w:lang w:eastAsia="en-US"/>
              </w:rPr>
            </w:pPr>
            <w:r w:rsidRPr="00201E3B">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498E90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313A26" w14:textId="77777777" w:rsidR="00A540B5" w:rsidRPr="00201E3B" w:rsidRDefault="00A540B5">
            <w:pPr>
              <w:pStyle w:val="TAC"/>
              <w:spacing w:line="256" w:lineRule="auto"/>
              <w:rPr>
                <w:lang w:eastAsia="en-US"/>
              </w:rPr>
            </w:pPr>
            <w:r w:rsidRPr="00201E3B">
              <w:rPr>
                <w:lang w:eastAsia="en-US"/>
              </w:rPr>
              <w:t>-</w:t>
            </w:r>
          </w:p>
        </w:tc>
      </w:tr>
      <w:tr w:rsidR="00A540B5" w:rsidRPr="00201E3B" w14:paraId="1CD8F7D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C8724D3" w14:textId="77777777" w:rsidR="00A540B5" w:rsidRPr="00201E3B" w:rsidRDefault="00A540B5">
            <w:pPr>
              <w:pStyle w:val="TAC"/>
              <w:spacing w:line="256" w:lineRule="auto"/>
              <w:rPr>
                <w:color w:val="000000"/>
                <w:lang w:eastAsia="en-US"/>
              </w:rPr>
            </w:pPr>
            <w:r w:rsidRPr="00201E3B">
              <w:rPr>
                <w:color w:val="000000"/>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179CB568"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1E808E8"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DAA99F9"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44E1E2AA"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C15B51" w14:textId="77777777" w:rsidR="00A540B5" w:rsidRPr="00201E3B" w:rsidRDefault="00A540B5">
            <w:pPr>
              <w:pStyle w:val="TAC"/>
              <w:spacing w:line="256" w:lineRule="auto"/>
              <w:rPr>
                <w:lang w:eastAsia="en-US"/>
              </w:rPr>
            </w:pPr>
            <w:r w:rsidRPr="00201E3B">
              <w:rPr>
                <w:lang w:eastAsia="en-US"/>
              </w:rPr>
              <w:t>-</w:t>
            </w:r>
          </w:p>
        </w:tc>
      </w:tr>
      <w:tr w:rsidR="00A540B5" w:rsidRPr="00201E3B" w14:paraId="27BE3646"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AA7A1AE" w14:textId="77777777" w:rsidR="00A540B5" w:rsidRPr="00201E3B" w:rsidRDefault="00A540B5">
            <w:pPr>
              <w:pStyle w:val="TAC"/>
              <w:spacing w:line="256" w:lineRule="auto"/>
              <w:rPr>
                <w:color w:val="000000"/>
                <w:lang w:eastAsia="en-US"/>
              </w:rPr>
            </w:pPr>
            <w:r w:rsidRPr="00201E3B">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BF2761E" w14:textId="77777777" w:rsidR="00A540B5" w:rsidRPr="00201E3B" w:rsidRDefault="00A540B5">
            <w:pPr>
              <w:pStyle w:val="TAL"/>
              <w:spacing w:line="256" w:lineRule="auto"/>
              <w:rPr>
                <w:lang w:eastAsia="en-US"/>
              </w:rPr>
            </w:pPr>
            <w:r w:rsidRPr="00201E3B">
              <w:rPr>
                <w:lang w:eastAsia="en-US"/>
              </w:rPr>
              <w:t>Make the MCVideo User press the PTT button requesting permission to talk.</w:t>
            </w:r>
          </w:p>
          <w:p w14:paraId="3FAA1193" w14:textId="77777777" w:rsidR="00A540B5" w:rsidRPr="00201E3B" w:rsidRDefault="00A540B5">
            <w:pPr>
              <w:pStyle w:val="TAL"/>
              <w:spacing w:line="256" w:lineRule="auto"/>
              <w:rPr>
                <w:lang w:eastAsia="en-US"/>
              </w:rPr>
            </w:pPr>
            <w:r w:rsidRPr="00201E3B">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A710279"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78E67F"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2F90CC"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D2A2D9" w14:textId="77777777" w:rsidR="00A540B5" w:rsidRPr="00201E3B" w:rsidRDefault="00A540B5">
            <w:pPr>
              <w:pStyle w:val="TAC"/>
              <w:spacing w:line="256" w:lineRule="auto"/>
              <w:rPr>
                <w:lang w:eastAsia="en-US"/>
              </w:rPr>
            </w:pPr>
            <w:r w:rsidRPr="00201E3B">
              <w:rPr>
                <w:lang w:eastAsia="en-US"/>
              </w:rPr>
              <w:t>-</w:t>
            </w:r>
          </w:p>
        </w:tc>
      </w:tr>
      <w:tr w:rsidR="00A540B5" w:rsidRPr="00201E3B" w14:paraId="50124A0D"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734F44B" w14:textId="77777777" w:rsidR="00A540B5" w:rsidRPr="00201E3B" w:rsidRDefault="00A540B5">
            <w:pPr>
              <w:pStyle w:val="TAC"/>
              <w:spacing w:line="256" w:lineRule="auto"/>
              <w:rPr>
                <w:color w:val="000000"/>
                <w:lang w:eastAsia="en-US"/>
              </w:rPr>
            </w:pPr>
            <w:r w:rsidRPr="00201E3B">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58CCB6B"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564B079" w14:textId="77777777" w:rsidR="00A540B5" w:rsidRPr="00201E3B" w:rsidRDefault="00A540B5">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2D2DB50" w14:textId="77777777" w:rsidR="00A540B5" w:rsidRPr="00201E3B" w:rsidRDefault="00A540B5">
            <w:pPr>
              <w:pStyle w:val="TAL"/>
              <w:spacing w:line="256" w:lineRule="auto"/>
              <w:rPr>
                <w:lang w:eastAsia="en-US"/>
              </w:rPr>
            </w:pPr>
            <w:r w:rsidRPr="00201E3B">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7E345F3B"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A364C1A" w14:textId="77777777" w:rsidR="00A540B5" w:rsidRPr="00201E3B" w:rsidRDefault="00A540B5">
            <w:pPr>
              <w:pStyle w:val="TAC"/>
              <w:spacing w:line="256" w:lineRule="auto"/>
              <w:rPr>
                <w:lang w:eastAsia="en-US"/>
              </w:rPr>
            </w:pPr>
            <w:r w:rsidRPr="00201E3B">
              <w:rPr>
                <w:lang w:eastAsia="en-US"/>
              </w:rPr>
              <w:t>P</w:t>
            </w:r>
          </w:p>
        </w:tc>
      </w:tr>
      <w:tr w:rsidR="00A540B5" w:rsidRPr="00201E3B" w14:paraId="694E3EF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8AFAEEF" w14:textId="77777777" w:rsidR="00A540B5" w:rsidRPr="00201E3B" w:rsidRDefault="00A540B5">
            <w:pPr>
              <w:pStyle w:val="TAC"/>
              <w:spacing w:line="256" w:lineRule="auto"/>
              <w:rPr>
                <w:lang w:eastAsia="en-US"/>
              </w:rPr>
            </w:pPr>
            <w:r w:rsidRPr="00201E3B">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6D6FB57"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074FD63" w14:textId="77777777" w:rsidR="00A540B5" w:rsidRPr="00201E3B" w:rsidRDefault="00A540B5">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329B56D" w14:textId="77777777" w:rsidR="00A540B5" w:rsidRPr="00201E3B" w:rsidRDefault="00A540B5">
            <w:pPr>
              <w:pStyle w:val="TAL"/>
              <w:spacing w:line="256" w:lineRule="auto"/>
              <w:rPr>
                <w:lang w:eastAsia="en-US"/>
              </w:rPr>
            </w:pPr>
            <w:r w:rsidRPr="00201E3B">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21F72F"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147EB8" w14:textId="77777777" w:rsidR="00A540B5" w:rsidRPr="00201E3B" w:rsidRDefault="00A540B5">
            <w:pPr>
              <w:pStyle w:val="TAC"/>
              <w:spacing w:line="256" w:lineRule="auto"/>
              <w:rPr>
                <w:lang w:eastAsia="en-US"/>
              </w:rPr>
            </w:pPr>
            <w:r w:rsidRPr="00201E3B">
              <w:rPr>
                <w:lang w:eastAsia="en-US"/>
              </w:rPr>
              <w:t>-</w:t>
            </w:r>
          </w:p>
        </w:tc>
      </w:tr>
      <w:tr w:rsidR="00A540B5" w:rsidRPr="00201E3B" w14:paraId="1222E2CC"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79D2B709" w14:textId="77777777" w:rsidR="00A540B5" w:rsidRPr="00201E3B" w:rsidRDefault="00A540B5">
            <w:pPr>
              <w:pStyle w:val="TAC"/>
              <w:spacing w:line="256" w:lineRule="auto"/>
              <w:rPr>
                <w:lang w:eastAsia="en-US"/>
              </w:rPr>
            </w:pPr>
            <w:r w:rsidRPr="00201E3B">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23C4D9A5" w14:textId="77777777" w:rsidR="00A540B5" w:rsidRPr="00201E3B" w:rsidRDefault="00A540B5">
            <w:pPr>
              <w:pStyle w:val="TAL"/>
              <w:spacing w:line="256" w:lineRule="auto"/>
              <w:rPr>
                <w:lang w:eastAsia="en-US"/>
              </w:rPr>
            </w:pPr>
            <w:r w:rsidRPr="00201E3B">
              <w:rPr>
                <w:lang w:eastAsia="en-US"/>
              </w:rPr>
              <w:t>Make the MCVideo User release transmission control.</w:t>
            </w:r>
          </w:p>
          <w:p w14:paraId="51DE4EB4" w14:textId="77777777" w:rsidR="00A540B5" w:rsidRPr="00201E3B" w:rsidRDefault="00A540B5">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87E3F55" w14:textId="77777777" w:rsidR="00A540B5" w:rsidRPr="00201E3B" w:rsidRDefault="00A540B5">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5087F3"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7C80F1"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6B8D92" w14:textId="77777777" w:rsidR="00A540B5" w:rsidRPr="00201E3B" w:rsidRDefault="00A540B5">
            <w:pPr>
              <w:pStyle w:val="TAC"/>
              <w:spacing w:line="256" w:lineRule="auto"/>
              <w:rPr>
                <w:lang w:eastAsia="en-US"/>
              </w:rPr>
            </w:pPr>
            <w:r w:rsidRPr="00201E3B">
              <w:rPr>
                <w:lang w:eastAsia="en-US"/>
              </w:rPr>
              <w:t>-</w:t>
            </w:r>
          </w:p>
        </w:tc>
      </w:tr>
      <w:tr w:rsidR="00A540B5" w:rsidRPr="00201E3B" w14:paraId="3F9A9B65"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5F636DE5" w14:textId="77777777" w:rsidR="00A540B5" w:rsidRPr="00201E3B" w:rsidRDefault="00A540B5">
            <w:pPr>
              <w:pStyle w:val="TAC"/>
              <w:spacing w:line="256" w:lineRule="auto"/>
              <w:rPr>
                <w:rFonts w:cs="Arial"/>
                <w:szCs w:val="18"/>
                <w:lang w:eastAsia="en-US"/>
              </w:rPr>
            </w:pPr>
            <w:r w:rsidRPr="00201E3B">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7BD677"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w:t>
            </w:r>
            <w:r w:rsidRPr="00201E3B">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DDF58C4"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C5D2043" w14:textId="77777777" w:rsidR="00A540B5" w:rsidRPr="00201E3B" w:rsidRDefault="00A540B5">
            <w:pPr>
              <w:pStyle w:val="TAL"/>
              <w:spacing w:line="256" w:lineRule="auto"/>
              <w:rPr>
                <w:lang w:eastAsia="en-US"/>
              </w:rPr>
            </w:pPr>
            <w:r w:rsidRPr="00201E3B">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BAB61A3" w14:textId="77777777" w:rsidR="00A540B5" w:rsidRPr="00201E3B" w:rsidRDefault="00A540B5">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8CD8601" w14:textId="77777777" w:rsidR="00A540B5" w:rsidRPr="00201E3B" w:rsidRDefault="00A540B5">
            <w:pPr>
              <w:pStyle w:val="TAC"/>
              <w:spacing w:line="256" w:lineRule="auto"/>
              <w:rPr>
                <w:lang w:eastAsia="en-US"/>
              </w:rPr>
            </w:pPr>
            <w:r w:rsidRPr="00201E3B">
              <w:rPr>
                <w:lang w:eastAsia="en-US"/>
              </w:rPr>
              <w:t>P</w:t>
            </w:r>
          </w:p>
        </w:tc>
      </w:tr>
      <w:tr w:rsidR="00A540B5" w:rsidRPr="00201E3B" w14:paraId="2303F820"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29485306" w14:textId="77777777" w:rsidR="00A540B5" w:rsidRPr="00201E3B" w:rsidRDefault="00A540B5">
            <w:pPr>
              <w:pStyle w:val="TAC"/>
              <w:spacing w:line="256" w:lineRule="auto"/>
              <w:rPr>
                <w:rFonts w:cs="Arial"/>
                <w:szCs w:val="18"/>
                <w:lang w:eastAsia="en-US"/>
              </w:rPr>
            </w:pPr>
            <w:r w:rsidRPr="00201E3B">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6A5E525" w14:textId="77777777" w:rsidR="00A540B5" w:rsidRPr="00201E3B" w:rsidRDefault="00A540B5">
            <w:pPr>
              <w:pStyle w:val="TAL"/>
              <w:spacing w:line="256" w:lineRule="auto"/>
              <w:rPr>
                <w:lang w:eastAsia="en-US"/>
              </w:rPr>
            </w:pPr>
            <w:r w:rsidRPr="00201E3B">
              <w:rPr>
                <w:lang w:eastAsia="en-US"/>
              </w:rPr>
              <w:t>SS-UE1 (MCVideo Client)</w:t>
            </w:r>
            <w:r w:rsidRPr="00201E3B">
              <w:rPr>
                <w:lang w:eastAsia="ko-KR"/>
              </w:rPr>
              <w:t xml:space="preserve"> sends </w:t>
            </w:r>
            <w:r w:rsidRPr="00201E3B">
              <w:rPr>
                <w:lang w:eastAsia="en-US"/>
              </w:rPr>
              <w:t>PRIVATE CALL RELEASE</w:t>
            </w:r>
            <w:r w:rsidRPr="00201E3B">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5549FB9" w14:textId="77777777" w:rsidR="00A540B5" w:rsidRPr="00201E3B" w:rsidRDefault="00A540B5">
            <w:pPr>
              <w:pStyle w:val="TAC"/>
              <w:spacing w:line="256" w:lineRule="auto"/>
              <w:rPr>
                <w:szCs w:val="18"/>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804989" w14:textId="77777777" w:rsidR="00A540B5" w:rsidRPr="00201E3B" w:rsidRDefault="00A540B5">
            <w:pPr>
              <w:pStyle w:val="TAL"/>
              <w:spacing w:line="256" w:lineRule="auto"/>
              <w:rPr>
                <w:lang w:eastAsia="en-US"/>
              </w:rPr>
            </w:pPr>
            <w:r w:rsidRPr="00201E3B">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7691D1A0"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23E48E" w14:textId="77777777" w:rsidR="00A540B5" w:rsidRPr="00201E3B" w:rsidRDefault="00A540B5">
            <w:pPr>
              <w:pStyle w:val="TAC"/>
              <w:spacing w:line="256" w:lineRule="auto"/>
              <w:rPr>
                <w:lang w:eastAsia="en-US"/>
              </w:rPr>
            </w:pPr>
            <w:r w:rsidRPr="00201E3B">
              <w:rPr>
                <w:lang w:eastAsia="en-US"/>
              </w:rPr>
              <w:t>-</w:t>
            </w:r>
          </w:p>
        </w:tc>
      </w:tr>
      <w:tr w:rsidR="00A540B5" w:rsidRPr="00201E3B" w14:paraId="19FAAD79"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6A52A39D" w14:textId="77777777" w:rsidR="00A540B5" w:rsidRPr="00201E3B" w:rsidRDefault="00A540B5">
            <w:pPr>
              <w:pStyle w:val="TAC"/>
              <w:spacing w:line="256" w:lineRule="auto"/>
              <w:rPr>
                <w:rFonts w:cs="Arial"/>
                <w:szCs w:val="18"/>
                <w:lang w:eastAsia="en-US"/>
              </w:rPr>
            </w:pPr>
            <w:r w:rsidRPr="00201E3B">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F5B9C84" w14:textId="77777777" w:rsidR="00A540B5" w:rsidRPr="00201E3B" w:rsidRDefault="00A540B5">
            <w:pPr>
              <w:pStyle w:val="TAL"/>
              <w:spacing w:line="256" w:lineRule="auto"/>
              <w:rPr>
                <w:lang w:eastAsia="en-US"/>
              </w:rPr>
            </w:pPr>
            <w:r w:rsidRPr="00201E3B">
              <w:rPr>
                <w:lang w:eastAsia="en-US"/>
              </w:rPr>
              <w:t>Check: Does the UE (</w:t>
            </w:r>
            <w:r w:rsidRPr="00201E3B">
              <w:rPr>
                <w:lang w:eastAsia="ko-KR"/>
              </w:rPr>
              <w:t xml:space="preserve">MCVideo Client) send </w:t>
            </w:r>
            <w:r w:rsidRPr="00201E3B">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78907607" w14:textId="77777777" w:rsidR="00A540B5" w:rsidRPr="00201E3B" w:rsidRDefault="00A540B5">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0CD0F8" w14:textId="77777777" w:rsidR="00A540B5" w:rsidRPr="00201E3B" w:rsidRDefault="00A540B5">
            <w:pPr>
              <w:pStyle w:val="TAL"/>
              <w:spacing w:line="256" w:lineRule="auto"/>
              <w:rPr>
                <w:lang w:eastAsia="en-US"/>
              </w:rPr>
            </w:pPr>
            <w:r w:rsidRPr="00201E3B">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BB99F9F" w14:textId="77777777" w:rsidR="00A540B5" w:rsidRPr="00201E3B" w:rsidRDefault="00A540B5">
            <w:pPr>
              <w:pStyle w:val="TAC"/>
              <w:spacing w:line="256" w:lineRule="auto"/>
              <w:rPr>
                <w:lang w:eastAsia="en-US"/>
              </w:rPr>
            </w:pPr>
            <w:r w:rsidRPr="00201E3B">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B2D7551" w14:textId="77777777" w:rsidR="00A540B5" w:rsidRPr="00201E3B" w:rsidRDefault="00A540B5">
            <w:pPr>
              <w:pStyle w:val="TAC"/>
              <w:spacing w:line="256" w:lineRule="auto"/>
              <w:rPr>
                <w:lang w:eastAsia="en-US"/>
              </w:rPr>
            </w:pPr>
            <w:r w:rsidRPr="00201E3B">
              <w:rPr>
                <w:lang w:eastAsia="en-US"/>
              </w:rPr>
              <w:t>P</w:t>
            </w:r>
          </w:p>
        </w:tc>
      </w:tr>
      <w:tr w:rsidR="00A540B5" w:rsidRPr="00201E3B" w14:paraId="021BD2B3" w14:textId="77777777" w:rsidTr="00A540B5">
        <w:tc>
          <w:tcPr>
            <w:tcW w:w="648" w:type="dxa"/>
            <w:tcBorders>
              <w:top w:val="single" w:sz="4" w:space="0" w:color="auto"/>
              <w:left w:val="single" w:sz="4" w:space="0" w:color="auto"/>
              <w:bottom w:val="single" w:sz="4" w:space="0" w:color="auto"/>
              <w:right w:val="single" w:sz="4" w:space="0" w:color="auto"/>
            </w:tcBorders>
            <w:hideMark/>
          </w:tcPr>
          <w:p w14:paraId="40DDB6FA" w14:textId="77777777" w:rsidR="00A540B5" w:rsidRPr="00201E3B" w:rsidRDefault="00A540B5">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C15B42" w14:textId="77777777" w:rsidR="00A540B5" w:rsidRPr="00201E3B" w:rsidRDefault="00A540B5">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8D69C90" w14:textId="77777777" w:rsidR="00A540B5" w:rsidRPr="00201E3B" w:rsidRDefault="00A540B5">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4112E2" w14:textId="77777777" w:rsidR="00A540B5" w:rsidRPr="00201E3B" w:rsidRDefault="00A540B5">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7E4863" w14:textId="77777777" w:rsidR="00A540B5" w:rsidRPr="00201E3B" w:rsidRDefault="00A540B5">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ABC11A" w14:textId="77777777" w:rsidR="00A540B5" w:rsidRPr="00201E3B" w:rsidRDefault="00A540B5">
            <w:pPr>
              <w:pStyle w:val="TAC"/>
              <w:spacing w:line="256" w:lineRule="auto"/>
              <w:rPr>
                <w:lang w:eastAsia="en-US"/>
              </w:rPr>
            </w:pPr>
            <w:r w:rsidRPr="00201E3B">
              <w:rPr>
                <w:lang w:eastAsia="en-US"/>
              </w:rPr>
              <w:t>-</w:t>
            </w:r>
          </w:p>
        </w:tc>
      </w:tr>
      <w:tr w:rsidR="00A540B5" w:rsidRPr="00201E3B" w14:paraId="33987530" w14:textId="77777777" w:rsidTr="00A540B5">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06EBEC0" w14:textId="77777777" w:rsidR="00A540B5" w:rsidRPr="00201E3B" w:rsidRDefault="00A540B5">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7AD48E11" w14:textId="77777777" w:rsidR="00A540B5" w:rsidRPr="00201E3B" w:rsidRDefault="00A540B5" w:rsidP="00A540B5"/>
    <w:p w14:paraId="475B14DA" w14:textId="77777777" w:rsidR="00A540B5" w:rsidRPr="00201E3B" w:rsidRDefault="00A540B5" w:rsidP="00A540B5">
      <w:pPr>
        <w:pStyle w:val="H6"/>
        <w:rPr>
          <w:lang w:eastAsia="ko-KR"/>
        </w:rPr>
      </w:pPr>
      <w:r w:rsidRPr="00201E3B">
        <w:t>7.2.4.3.3</w:t>
      </w:r>
      <w:r w:rsidRPr="00201E3B">
        <w:tab/>
        <w:t>Specific message contents</w:t>
      </w:r>
    </w:p>
    <w:p w14:paraId="0C3BDC5F" w14:textId="77777777" w:rsidR="00A540B5" w:rsidRPr="00201E3B" w:rsidRDefault="00A540B5" w:rsidP="00A540B5">
      <w:pPr>
        <w:pStyle w:val="TH"/>
      </w:pPr>
      <w:r w:rsidRPr="00201E3B">
        <w:t xml:space="preserve">Table 7.2.4.3.3-1: </w:t>
      </w:r>
      <w:r w:rsidRPr="00201E3B">
        <w:rPr>
          <w:lang w:eastAsia="ko-KR"/>
        </w:rPr>
        <w:t xml:space="preserve">PRIVATE </w:t>
      </w:r>
      <w:r w:rsidRPr="00201E3B">
        <w:t xml:space="preserve">CALL </w:t>
      </w:r>
      <w:r w:rsidRPr="00201E3B">
        <w:rPr>
          <w:lang w:eastAsia="ko-KR"/>
        </w:rPr>
        <w:t>SETUP REQUEST</w:t>
      </w:r>
      <w:r w:rsidRPr="00201E3B">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61DEC1BB"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81CE93" w14:textId="77777777" w:rsidR="00A540B5" w:rsidRPr="00201E3B" w:rsidRDefault="00A540B5">
            <w:pPr>
              <w:pStyle w:val="TAL"/>
              <w:spacing w:line="256" w:lineRule="auto"/>
              <w:rPr>
                <w:lang w:eastAsia="en-US"/>
              </w:rPr>
            </w:pPr>
            <w:r w:rsidRPr="00201E3B">
              <w:rPr>
                <w:lang w:eastAsia="en-US"/>
              </w:rPr>
              <w:t>Derivation Path: TS 36.579-1 [2], Table 5.5.14.8-1</w:t>
            </w:r>
          </w:p>
        </w:tc>
      </w:tr>
      <w:tr w:rsidR="00A540B5" w:rsidRPr="00201E3B" w14:paraId="6FCE8FA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9BB052A"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C1FB1E"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CB861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E3F22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2245670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26AA5D4" w14:textId="77777777" w:rsidR="00A540B5" w:rsidRPr="00201E3B" w:rsidRDefault="00A540B5">
            <w:pPr>
              <w:pStyle w:val="TAL"/>
              <w:spacing w:line="256" w:lineRule="auto"/>
              <w:rPr>
                <w:lang w:eastAsia="zh-CN"/>
              </w:rPr>
            </w:pPr>
            <w:r w:rsidRPr="00201E3B">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068A908" w14:textId="77777777" w:rsidR="00A540B5" w:rsidRPr="00201E3B" w:rsidRDefault="00A540B5">
            <w:pPr>
              <w:pStyle w:val="TAL"/>
              <w:spacing w:line="256" w:lineRule="auto"/>
              <w:rPr>
                <w:rFonts w:eastAsia="MS PGothic"/>
                <w:lang w:eastAsia="en-US"/>
              </w:rPr>
            </w:pPr>
            <w:r w:rsidRPr="00201E3B">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A296AC7" w14:textId="77777777" w:rsidR="00A540B5" w:rsidRPr="00201E3B" w:rsidRDefault="00A540B5">
            <w:pPr>
              <w:pStyle w:val="TAL"/>
              <w:spacing w:line="256" w:lineRule="auto"/>
              <w:rPr>
                <w:bCs/>
                <w:lang w:eastAsia="en-US"/>
              </w:rPr>
            </w:pPr>
            <w:r w:rsidRPr="00201E3B">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61F22A16" w14:textId="77777777" w:rsidR="00A540B5" w:rsidRPr="00201E3B" w:rsidRDefault="00A540B5">
            <w:pPr>
              <w:pStyle w:val="TAL"/>
              <w:spacing w:line="256" w:lineRule="auto"/>
              <w:rPr>
                <w:lang w:eastAsia="en-US"/>
              </w:rPr>
            </w:pPr>
          </w:p>
        </w:tc>
      </w:tr>
      <w:tr w:rsidR="00A540B5" w:rsidRPr="00201E3B" w14:paraId="1B3EA13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B8D8979"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DFC750" w14:textId="77777777" w:rsidR="00A540B5" w:rsidRPr="00201E3B" w:rsidRDefault="00A540B5">
            <w:pPr>
              <w:pStyle w:val="TAL"/>
              <w:spacing w:line="256" w:lineRule="auto"/>
              <w:rPr>
                <w:lang w:eastAsia="en-US"/>
              </w:rPr>
            </w:pPr>
            <w:r w:rsidRPr="00201E3B">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6EE3888"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BFB8589" w14:textId="77777777" w:rsidR="00A540B5" w:rsidRPr="00201E3B" w:rsidRDefault="00A540B5">
            <w:pPr>
              <w:pStyle w:val="TAL"/>
              <w:spacing w:line="256" w:lineRule="auto"/>
              <w:rPr>
                <w:lang w:eastAsia="en-US"/>
              </w:rPr>
            </w:pPr>
          </w:p>
        </w:tc>
      </w:tr>
      <w:tr w:rsidR="00A540B5" w:rsidRPr="00201E3B" w14:paraId="06ED3D2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CBBFA59"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FFEB9" w14:textId="77777777" w:rsidR="00A540B5" w:rsidRPr="00201E3B" w:rsidRDefault="00A540B5">
            <w:pPr>
              <w:pStyle w:val="TAL"/>
              <w:spacing w:line="256" w:lineRule="auto"/>
              <w:rPr>
                <w:rFonts w:eastAsia="MS PGothic"/>
                <w:lang w:eastAsia="en-US"/>
              </w:rPr>
            </w:pPr>
            <w:r w:rsidRPr="00201E3B">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35BE99A"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81DB673" w14:textId="77777777" w:rsidR="00A540B5" w:rsidRPr="00201E3B" w:rsidRDefault="00A540B5">
            <w:pPr>
              <w:pStyle w:val="TAL"/>
              <w:spacing w:line="256" w:lineRule="auto"/>
              <w:rPr>
                <w:lang w:eastAsia="en-US"/>
              </w:rPr>
            </w:pPr>
          </w:p>
        </w:tc>
      </w:tr>
      <w:tr w:rsidR="00A540B5" w:rsidRPr="00201E3B" w14:paraId="16FBF766"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4F15A5" w14:textId="77777777" w:rsidR="00A540B5" w:rsidRPr="00201E3B" w:rsidRDefault="00A540B5">
            <w:pPr>
              <w:pStyle w:val="TAL"/>
              <w:spacing w:line="256" w:lineRule="auto"/>
              <w:rPr>
                <w:lang w:eastAsia="zh-CN"/>
              </w:rPr>
            </w:pPr>
            <w:r w:rsidRPr="00201E3B">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2FE420B" w14:textId="77777777" w:rsidR="00A540B5" w:rsidRPr="00201E3B" w:rsidRDefault="00A540B5">
            <w:pPr>
              <w:pStyle w:val="TAL"/>
              <w:spacing w:line="256" w:lineRule="auto"/>
              <w:rPr>
                <w:rFonts w:eastAsia="MS PGothic"/>
                <w:lang w:eastAsia="en-US"/>
              </w:rPr>
            </w:pPr>
            <w:r w:rsidRPr="00201E3B">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5F387770" w14:textId="77777777" w:rsidR="00A540B5" w:rsidRPr="00201E3B" w:rsidRDefault="00A540B5">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44ADC8E" w14:textId="77777777" w:rsidR="00A540B5" w:rsidRPr="00201E3B" w:rsidRDefault="00A540B5">
            <w:pPr>
              <w:pStyle w:val="TAL"/>
              <w:spacing w:line="256" w:lineRule="auto"/>
              <w:rPr>
                <w:lang w:eastAsia="en-US"/>
              </w:rPr>
            </w:pPr>
          </w:p>
        </w:tc>
      </w:tr>
    </w:tbl>
    <w:p w14:paraId="5B4EC64A" w14:textId="77777777" w:rsidR="00A540B5" w:rsidRPr="00201E3B" w:rsidRDefault="00A540B5" w:rsidP="00A540B5"/>
    <w:p w14:paraId="7819F499" w14:textId="77777777" w:rsidR="00A540B5" w:rsidRPr="00201E3B" w:rsidRDefault="00A540B5" w:rsidP="00A540B5">
      <w:pPr>
        <w:pStyle w:val="TH"/>
      </w:pPr>
      <w:r w:rsidRPr="00201E3B">
        <w:t xml:space="preserve">Table 7.2.4.3.3-2: </w:t>
      </w:r>
      <w:r w:rsidRPr="00201E3B">
        <w:rPr>
          <w:lang w:eastAsia="ko-KR"/>
        </w:rPr>
        <w:t>PRIVATE CALL RINGING</w:t>
      </w:r>
      <w:r w:rsidRPr="00201E3B">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CEAC95A"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C98B1E" w14:textId="77777777" w:rsidR="00A540B5" w:rsidRPr="00201E3B" w:rsidRDefault="00A540B5">
            <w:pPr>
              <w:pStyle w:val="TAL"/>
              <w:spacing w:line="256" w:lineRule="auto"/>
              <w:rPr>
                <w:lang w:eastAsia="en-US"/>
              </w:rPr>
            </w:pPr>
            <w:r w:rsidRPr="00201E3B">
              <w:rPr>
                <w:lang w:eastAsia="en-US"/>
              </w:rPr>
              <w:t>Derivation Path: TS 36.579-1 [2], Table 5.5.14.9-1</w:t>
            </w:r>
          </w:p>
        </w:tc>
      </w:tr>
      <w:tr w:rsidR="00A540B5" w:rsidRPr="00201E3B" w14:paraId="5BF84CF1"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63B5829"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B20E4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2D9F35D"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E59F426"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19F96AB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FACA320"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CFAD9D7"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3E83F76E"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7B80735" w14:textId="77777777" w:rsidR="00A540B5" w:rsidRPr="00201E3B" w:rsidRDefault="00A540B5">
            <w:pPr>
              <w:pStyle w:val="TAL"/>
              <w:spacing w:line="256" w:lineRule="auto"/>
              <w:rPr>
                <w:lang w:eastAsia="en-US"/>
              </w:rPr>
            </w:pPr>
          </w:p>
        </w:tc>
      </w:tr>
      <w:tr w:rsidR="00A540B5" w:rsidRPr="00201E3B" w14:paraId="6697085D"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07F24D4"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8B49DA6"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410D1D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44E9AD7" w14:textId="77777777" w:rsidR="00A540B5" w:rsidRPr="00201E3B" w:rsidRDefault="00A540B5">
            <w:pPr>
              <w:pStyle w:val="TAL"/>
              <w:spacing w:line="256" w:lineRule="auto"/>
              <w:rPr>
                <w:lang w:eastAsia="en-US"/>
              </w:rPr>
            </w:pPr>
          </w:p>
        </w:tc>
      </w:tr>
    </w:tbl>
    <w:p w14:paraId="4B28C4F5" w14:textId="77777777" w:rsidR="00A540B5" w:rsidRPr="00201E3B" w:rsidRDefault="00A540B5" w:rsidP="00A540B5"/>
    <w:p w14:paraId="7618B76E" w14:textId="77777777" w:rsidR="00A540B5" w:rsidRPr="00201E3B" w:rsidRDefault="00A540B5" w:rsidP="00A540B5">
      <w:pPr>
        <w:pStyle w:val="TH"/>
      </w:pPr>
      <w:r w:rsidRPr="00201E3B">
        <w:lastRenderedPageBreak/>
        <w:t xml:space="preserve">Table 7.2.4.3.3-3: </w:t>
      </w:r>
      <w:r w:rsidRPr="00201E3B">
        <w:rPr>
          <w:lang w:eastAsia="ko-KR"/>
        </w:rPr>
        <w:t>PRIVATE CALL REJECT</w:t>
      </w:r>
      <w:r w:rsidRPr="00201E3B">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5286881D"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D41DB4B" w14:textId="77777777" w:rsidR="00A540B5" w:rsidRPr="00201E3B" w:rsidRDefault="00A540B5">
            <w:pPr>
              <w:pStyle w:val="TAL"/>
              <w:spacing w:line="256" w:lineRule="auto"/>
              <w:rPr>
                <w:lang w:eastAsia="en-US"/>
              </w:rPr>
            </w:pPr>
            <w:r w:rsidRPr="00201E3B">
              <w:rPr>
                <w:lang w:eastAsia="en-US"/>
              </w:rPr>
              <w:t>Derivation Path: TS 36.579-1 [2], Table 5.5.5.11.1-1</w:t>
            </w:r>
          </w:p>
        </w:tc>
      </w:tr>
      <w:tr w:rsidR="00A540B5" w:rsidRPr="00201E3B" w14:paraId="7F2754C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E209F6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FBDE3"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7458EC"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F843D10"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1FA5899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2ECE29D"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4BE660B"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5D9900"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CC36924" w14:textId="77777777" w:rsidR="00A540B5" w:rsidRPr="00201E3B" w:rsidRDefault="00A540B5">
            <w:pPr>
              <w:pStyle w:val="TAL"/>
              <w:spacing w:line="256" w:lineRule="auto"/>
              <w:rPr>
                <w:lang w:eastAsia="en-US"/>
              </w:rPr>
            </w:pPr>
          </w:p>
        </w:tc>
      </w:tr>
      <w:tr w:rsidR="00A540B5" w:rsidRPr="00201E3B" w14:paraId="01C32E3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C9CDF25"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9294E22"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60A730F6"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090E3991" w14:textId="77777777" w:rsidR="00A540B5" w:rsidRPr="00201E3B" w:rsidRDefault="00A540B5">
            <w:pPr>
              <w:pStyle w:val="TAL"/>
              <w:spacing w:line="256" w:lineRule="auto"/>
              <w:rPr>
                <w:lang w:eastAsia="en-US"/>
              </w:rPr>
            </w:pPr>
          </w:p>
        </w:tc>
      </w:tr>
    </w:tbl>
    <w:p w14:paraId="37D1CDB3" w14:textId="77777777" w:rsidR="00A540B5" w:rsidRPr="00201E3B" w:rsidRDefault="00A540B5" w:rsidP="00A540B5"/>
    <w:p w14:paraId="06CD2952" w14:textId="77777777" w:rsidR="00A540B5" w:rsidRPr="00201E3B" w:rsidRDefault="00A540B5" w:rsidP="00A540B5">
      <w:pPr>
        <w:pStyle w:val="TH"/>
      </w:pPr>
      <w:r w:rsidRPr="00201E3B">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0C97AD73"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B6D861" w14:textId="77777777" w:rsidR="00A540B5" w:rsidRPr="00201E3B" w:rsidRDefault="00A540B5">
            <w:pPr>
              <w:pStyle w:val="TAL"/>
              <w:spacing w:line="256" w:lineRule="auto"/>
              <w:rPr>
                <w:lang w:eastAsia="en-US"/>
              </w:rPr>
            </w:pPr>
            <w:r w:rsidRPr="00201E3B">
              <w:rPr>
                <w:lang w:eastAsia="en-US"/>
              </w:rPr>
              <w:t>Derivation Path: TS 36.579-1 [2], Table 5.5.14.10-1</w:t>
            </w:r>
          </w:p>
        </w:tc>
      </w:tr>
      <w:tr w:rsidR="00A540B5" w:rsidRPr="00201E3B" w14:paraId="4B274C7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1E5CEB3"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376C29"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13D5781"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952DE50"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A9F250A"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3DAE8F23"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CB5F3E0" w14:textId="77777777" w:rsidR="00A540B5" w:rsidRPr="00201E3B" w:rsidRDefault="00A540B5">
            <w:pPr>
              <w:pStyle w:val="TAH"/>
              <w:spacing w:line="256" w:lineRule="auto"/>
              <w:jc w:val="left"/>
              <w:rPr>
                <w:b w:val="0"/>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59C12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D52C011" w14:textId="77777777" w:rsidR="00A540B5" w:rsidRPr="00201E3B" w:rsidRDefault="00A540B5">
            <w:pPr>
              <w:pStyle w:val="TAL"/>
              <w:spacing w:line="256" w:lineRule="auto"/>
              <w:rPr>
                <w:lang w:eastAsia="en-US"/>
              </w:rPr>
            </w:pPr>
          </w:p>
        </w:tc>
      </w:tr>
      <w:tr w:rsidR="00A540B5" w:rsidRPr="00201E3B" w14:paraId="0023B114"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65CDACE"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342F970" w14:textId="77777777" w:rsidR="00A540B5" w:rsidRPr="00201E3B" w:rsidRDefault="00A540B5">
            <w:pPr>
              <w:pStyle w:val="TAH"/>
              <w:spacing w:line="256" w:lineRule="auto"/>
              <w:jc w:val="left"/>
              <w:rPr>
                <w:rFonts w:eastAsia="MS PGothic"/>
                <w:b w:val="0"/>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68070A"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0E3042A" w14:textId="77777777" w:rsidR="00A540B5" w:rsidRPr="00201E3B" w:rsidRDefault="00A540B5">
            <w:pPr>
              <w:pStyle w:val="TAL"/>
              <w:spacing w:line="256" w:lineRule="auto"/>
              <w:rPr>
                <w:lang w:eastAsia="en-US"/>
              </w:rPr>
            </w:pPr>
          </w:p>
        </w:tc>
      </w:tr>
    </w:tbl>
    <w:p w14:paraId="744CFC5E" w14:textId="77777777" w:rsidR="00A540B5" w:rsidRPr="00201E3B" w:rsidRDefault="00A540B5" w:rsidP="00A540B5"/>
    <w:p w14:paraId="487A9384" w14:textId="77777777" w:rsidR="00A540B5" w:rsidRPr="00201E3B" w:rsidRDefault="00A540B5" w:rsidP="00A540B5">
      <w:pPr>
        <w:pStyle w:val="TH"/>
      </w:pPr>
      <w:r w:rsidRPr="00201E3B">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62D5583A"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17A1070" w14:textId="77777777" w:rsidR="00A540B5" w:rsidRPr="00201E3B" w:rsidRDefault="00A540B5">
            <w:pPr>
              <w:pStyle w:val="TAL"/>
              <w:spacing w:line="256" w:lineRule="auto"/>
              <w:rPr>
                <w:lang w:eastAsia="en-US"/>
              </w:rPr>
            </w:pPr>
            <w:r w:rsidRPr="00201E3B">
              <w:rPr>
                <w:lang w:eastAsia="en-US"/>
              </w:rPr>
              <w:t>Derivation Path: TS 36.579-1 [2], Table 5.5.14.14-1</w:t>
            </w:r>
          </w:p>
        </w:tc>
      </w:tr>
      <w:tr w:rsidR="00A540B5" w:rsidRPr="00201E3B" w14:paraId="779E63D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DA6841C"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26F43F"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74F911"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83D565"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A3F008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12687138"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BCC239F"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7F6007"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E93E182" w14:textId="77777777" w:rsidR="00A540B5" w:rsidRPr="00201E3B" w:rsidRDefault="00A540B5">
            <w:pPr>
              <w:pStyle w:val="TAL"/>
              <w:spacing w:line="256" w:lineRule="auto"/>
              <w:rPr>
                <w:lang w:eastAsia="en-US"/>
              </w:rPr>
            </w:pPr>
          </w:p>
        </w:tc>
      </w:tr>
      <w:tr w:rsidR="00A540B5" w:rsidRPr="00201E3B" w14:paraId="445F6C87"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6E04461B"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027ECF"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BC78E8F"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71B4E91A" w14:textId="77777777" w:rsidR="00A540B5" w:rsidRPr="00201E3B" w:rsidRDefault="00A540B5">
            <w:pPr>
              <w:pStyle w:val="TAL"/>
              <w:spacing w:line="256" w:lineRule="auto"/>
              <w:rPr>
                <w:lang w:eastAsia="en-US"/>
              </w:rPr>
            </w:pPr>
          </w:p>
        </w:tc>
      </w:tr>
    </w:tbl>
    <w:p w14:paraId="1BD3480B" w14:textId="77777777" w:rsidR="00A540B5" w:rsidRPr="00201E3B" w:rsidRDefault="00A540B5" w:rsidP="00A540B5"/>
    <w:p w14:paraId="137F8F09" w14:textId="77777777" w:rsidR="00A540B5" w:rsidRPr="00201E3B" w:rsidRDefault="00A540B5" w:rsidP="00A540B5">
      <w:pPr>
        <w:pStyle w:val="TH"/>
      </w:pPr>
      <w:r w:rsidRPr="00201E3B">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35976817"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F9F1939"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r w:rsidR="00A540B5" w:rsidRPr="00201E3B" w14:paraId="7BEF668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0C80FFAB"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DCF745"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06FC16"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6201D904"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48ED2D0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A3E82AC" w14:textId="77777777" w:rsidR="00A540B5" w:rsidRPr="00201E3B" w:rsidRDefault="00A540B5">
            <w:pPr>
              <w:pStyle w:val="TAL"/>
              <w:spacing w:line="256" w:lineRule="auto"/>
              <w:rPr>
                <w:lang w:eastAsia="zh-CN"/>
              </w:rPr>
            </w:pPr>
            <w:r w:rsidRPr="00201E3B">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B27CABD" w14:textId="77777777" w:rsidR="00A540B5" w:rsidRPr="00201E3B" w:rsidRDefault="00A540B5">
            <w:pPr>
              <w:pStyle w:val="TAH"/>
              <w:spacing w:line="256" w:lineRule="auto"/>
              <w:jc w:val="left"/>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0998EBA"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1E0535C9" w14:textId="77777777" w:rsidR="00A540B5" w:rsidRPr="00201E3B" w:rsidRDefault="00A540B5">
            <w:pPr>
              <w:pStyle w:val="TAL"/>
              <w:spacing w:line="256" w:lineRule="auto"/>
              <w:rPr>
                <w:lang w:eastAsia="en-US"/>
              </w:rPr>
            </w:pPr>
          </w:p>
        </w:tc>
      </w:tr>
      <w:tr w:rsidR="00A540B5" w:rsidRPr="00201E3B" w14:paraId="25C8AFEB"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E60036" w14:textId="77777777" w:rsidR="00A540B5" w:rsidRPr="00201E3B" w:rsidRDefault="00A540B5">
            <w:pPr>
              <w:pStyle w:val="TAL"/>
              <w:spacing w:line="256" w:lineRule="auto"/>
              <w:rPr>
                <w:lang w:eastAsia="zh-CN"/>
              </w:rPr>
            </w:pPr>
            <w:r w:rsidRPr="00201E3B">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BA2E77F" w14:textId="77777777" w:rsidR="00A540B5" w:rsidRPr="00201E3B" w:rsidRDefault="00A540B5">
            <w:pPr>
              <w:pStyle w:val="TAL"/>
              <w:spacing w:line="256" w:lineRule="auto"/>
              <w:rPr>
                <w:b/>
                <w:bCs/>
                <w:lang w:eastAsia="en-US"/>
              </w:rPr>
            </w:pPr>
            <w:r w:rsidRPr="00201E3B">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3979861"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9BD7F47" w14:textId="77777777" w:rsidR="00A540B5" w:rsidRPr="00201E3B" w:rsidRDefault="00A540B5">
            <w:pPr>
              <w:pStyle w:val="TAL"/>
              <w:spacing w:line="256" w:lineRule="auto"/>
              <w:rPr>
                <w:lang w:eastAsia="en-US"/>
              </w:rPr>
            </w:pPr>
          </w:p>
        </w:tc>
      </w:tr>
    </w:tbl>
    <w:p w14:paraId="1F119E25" w14:textId="77777777" w:rsidR="00A540B5" w:rsidRPr="00201E3B" w:rsidRDefault="00A540B5" w:rsidP="00A540B5"/>
    <w:p w14:paraId="01ECA7C5" w14:textId="77777777" w:rsidR="00A540B5" w:rsidRPr="00201E3B" w:rsidRDefault="00A540B5" w:rsidP="00A540B5">
      <w:pPr>
        <w:pStyle w:val="TH"/>
      </w:pPr>
      <w:r w:rsidRPr="00201E3B">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0F2C403D"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6EECD820" w14:textId="77777777" w:rsidR="00A540B5" w:rsidRPr="00201E3B" w:rsidRDefault="00A540B5">
            <w:pPr>
              <w:pStyle w:val="TAL"/>
              <w:spacing w:line="256" w:lineRule="auto"/>
              <w:rPr>
                <w:lang w:eastAsia="en-US"/>
              </w:rPr>
            </w:pPr>
            <w:r w:rsidRPr="00201E3B">
              <w:rPr>
                <w:lang w:eastAsia="en-US"/>
              </w:rPr>
              <w:t>Derivation Path: TS 36.579-1 [2], Table 5.5.11.1.1-1, condition OFF-NETWORK</w:t>
            </w:r>
          </w:p>
        </w:tc>
      </w:tr>
    </w:tbl>
    <w:p w14:paraId="2FA90AE6" w14:textId="77777777" w:rsidR="00A540B5" w:rsidRPr="00201E3B" w:rsidRDefault="00A540B5" w:rsidP="00A540B5"/>
    <w:p w14:paraId="0313EFE0" w14:textId="77777777" w:rsidR="00A540B5" w:rsidRPr="00201E3B" w:rsidRDefault="00A540B5" w:rsidP="00A540B5">
      <w:pPr>
        <w:pStyle w:val="TH"/>
      </w:pPr>
      <w:r w:rsidRPr="00201E3B">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540B5" w:rsidRPr="00201E3B" w14:paraId="4D9DC751" w14:textId="77777777" w:rsidTr="00A540B5">
        <w:trPr>
          <w:cantSplit/>
        </w:trPr>
        <w:tc>
          <w:tcPr>
            <w:tcW w:w="9635" w:type="dxa"/>
            <w:tcBorders>
              <w:top w:val="single" w:sz="4" w:space="0" w:color="auto"/>
              <w:left w:val="single" w:sz="4" w:space="0" w:color="auto"/>
              <w:bottom w:val="single" w:sz="4" w:space="0" w:color="auto"/>
              <w:right w:val="single" w:sz="4" w:space="0" w:color="auto"/>
            </w:tcBorders>
            <w:hideMark/>
          </w:tcPr>
          <w:p w14:paraId="2EE62171" w14:textId="77777777" w:rsidR="00A540B5" w:rsidRPr="00201E3B" w:rsidRDefault="00A540B5">
            <w:pPr>
              <w:pStyle w:val="TAL"/>
              <w:spacing w:line="256" w:lineRule="auto"/>
              <w:rPr>
                <w:lang w:eastAsia="en-US"/>
              </w:rPr>
            </w:pPr>
            <w:r w:rsidRPr="00201E3B">
              <w:rPr>
                <w:lang w:eastAsia="en-US"/>
              </w:rPr>
              <w:t>Derivation Path: TS 36.579-1 [2], Table 5.5.11.2.1-1, condition OFF-NETWORK</w:t>
            </w:r>
          </w:p>
        </w:tc>
      </w:tr>
    </w:tbl>
    <w:p w14:paraId="38F4420C" w14:textId="77777777" w:rsidR="00A540B5" w:rsidRPr="00201E3B" w:rsidRDefault="00A540B5" w:rsidP="00A540B5"/>
    <w:p w14:paraId="0D96951D" w14:textId="77777777" w:rsidR="00A540B5" w:rsidRPr="00201E3B" w:rsidRDefault="00A540B5" w:rsidP="00A540B5">
      <w:pPr>
        <w:pStyle w:val="TH"/>
      </w:pPr>
      <w:r w:rsidRPr="00201E3B">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79B5C418"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4E32956" w14:textId="77777777" w:rsidR="00A540B5" w:rsidRPr="00201E3B" w:rsidRDefault="00A540B5">
            <w:pPr>
              <w:pStyle w:val="TAL"/>
              <w:spacing w:line="256" w:lineRule="auto"/>
              <w:rPr>
                <w:lang w:eastAsia="en-US"/>
              </w:rPr>
            </w:pPr>
            <w:r w:rsidRPr="00201E3B">
              <w:rPr>
                <w:lang w:eastAsia="en-US"/>
              </w:rPr>
              <w:t>Derivation Path: TS 36.579-1 [2], Table 5.5.14.12-1</w:t>
            </w:r>
          </w:p>
        </w:tc>
      </w:tr>
      <w:tr w:rsidR="00A540B5" w:rsidRPr="00201E3B" w14:paraId="522B15F8"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4D30D69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51AB9"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9FF0A12"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32065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75848D3C"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9F6B26B"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8279F37"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313F3D8"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F7E90C4" w14:textId="77777777" w:rsidR="00A540B5" w:rsidRPr="00201E3B" w:rsidRDefault="00A540B5">
            <w:pPr>
              <w:pStyle w:val="TAL"/>
              <w:spacing w:line="256" w:lineRule="auto"/>
              <w:rPr>
                <w:lang w:eastAsia="en-US"/>
              </w:rPr>
            </w:pPr>
          </w:p>
        </w:tc>
      </w:tr>
      <w:tr w:rsidR="00A540B5" w:rsidRPr="00201E3B" w14:paraId="396A953F"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792B356C"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9AD6F8B"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D9CCBFC"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634A6DFE" w14:textId="77777777" w:rsidR="00A540B5" w:rsidRPr="00201E3B" w:rsidRDefault="00A540B5">
            <w:pPr>
              <w:pStyle w:val="TAL"/>
              <w:spacing w:line="256" w:lineRule="auto"/>
              <w:rPr>
                <w:lang w:eastAsia="en-US"/>
              </w:rPr>
            </w:pPr>
          </w:p>
        </w:tc>
      </w:tr>
    </w:tbl>
    <w:p w14:paraId="48EC61E9" w14:textId="77777777" w:rsidR="00A540B5" w:rsidRPr="00201E3B" w:rsidRDefault="00A540B5" w:rsidP="00A540B5"/>
    <w:p w14:paraId="2F75012F" w14:textId="77777777" w:rsidR="00A540B5" w:rsidRPr="00201E3B" w:rsidRDefault="00A540B5" w:rsidP="00A540B5">
      <w:pPr>
        <w:pStyle w:val="TH"/>
      </w:pPr>
      <w:r w:rsidRPr="00201E3B">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A540B5" w:rsidRPr="00201E3B" w14:paraId="49359BAC" w14:textId="77777777" w:rsidTr="00A540B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6BB443D" w14:textId="77777777" w:rsidR="00A540B5" w:rsidRPr="00201E3B" w:rsidRDefault="00A540B5">
            <w:pPr>
              <w:pStyle w:val="TAL"/>
              <w:spacing w:line="256" w:lineRule="auto"/>
              <w:rPr>
                <w:lang w:eastAsia="en-US"/>
              </w:rPr>
            </w:pPr>
            <w:r w:rsidRPr="00201E3B">
              <w:rPr>
                <w:lang w:eastAsia="en-US"/>
              </w:rPr>
              <w:t>Derivation Path: TS 36.579-1 [2], Table 5.5.14.13-1</w:t>
            </w:r>
          </w:p>
        </w:tc>
      </w:tr>
      <w:tr w:rsidR="00A540B5" w:rsidRPr="00201E3B" w14:paraId="47BFDCE3"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8A1E236" w14:textId="77777777" w:rsidR="00A540B5" w:rsidRPr="00201E3B" w:rsidRDefault="00A540B5">
            <w:pPr>
              <w:pStyle w:val="TAH"/>
              <w:spacing w:line="256" w:lineRule="auto"/>
              <w:rPr>
                <w:lang w:eastAsia="en-US"/>
              </w:rPr>
            </w:pPr>
            <w:r w:rsidRPr="00201E3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700B74" w14:textId="77777777" w:rsidR="00A540B5" w:rsidRPr="00201E3B" w:rsidRDefault="00A540B5">
            <w:pPr>
              <w:pStyle w:val="TAH"/>
              <w:spacing w:line="256" w:lineRule="auto"/>
              <w:rPr>
                <w:lang w:eastAsia="en-US"/>
              </w:rPr>
            </w:pPr>
            <w:r w:rsidRPr="00201E3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674592E" w14:textId="77777777" w:rsidR="00A540B5" w:rsidRPr="00201E3B" w:rsidRDefault="00A540B5">
            <w:pPr>
              <w:pStyle w:val="TAH"/>
              <w:spacing w:line="256" w:lineRule="auto"/>
              <w:rPr>
                <w:lang w:eastAsia="en-US"/>
              </w:rPr>
            </w:pPr>
            <w:r w:rsidRPr="00201E3B">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88DECBE" w14:textId="77777777" w:rsidR="00A540B5" w:rsidRPr="00201E3B" w:rsidRDefault="00A540B5">
            <w:pPr>
              <w:pStyle w:val="TAH"/>
              <w:spacing w:line="256" w:lineRule="auto"/>
              <w:rPr>
                <w:lang w:eastAsia="en-US"/>
              </w:rPr>
            </w:pPr>
            <w:r w:rsidRPr="00201E3B">
              <w:rPr>
                <w:lang w:eastAsia="en-US"/>
              </w:rPr>
              <w:t>Condition</w:t>
            </w:r>
          </w:p>
        </w:tc>
      </w:tr>
      <w:tr w:rsidR="00A540B5" w:rsidRPr="00201E3B" w14:paraId="69D9B101"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2689BC38" w14:textId="77777777" w:rsidR="00A540B5" w:rsidRPr="00201E3B" w:rsidRDefault="00A540B5">
            <w:pPr>
              <w:pStyle w:val="TAL"/>
              <w:spacing w:line="256" w:lineRule="auto"/>
              <w:rPr>
                <w:lang w:eastAsia="zh-CN"/>
              </w:rPr>
            </w:pPr>
            <w:r w:rsidRPr="00201E3B">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0D067C53" w14:textId="77777777" w:rsidR="00A540B5" w:rsidRPr="00201E3B" w:rsidRDefault="00A540B5">
            <w:pPr>
              <w:pStyle w:val="TAH"/>
              <w:spacing w:line="256" w:lineRule="auto"/>
              <w:jc w:val="left"/>
              <w:rPr>
                <w:b w:val="0"/>
                <w:bCs/>
                <w:lang w:eastAsia="en-US"/>
              </w:rPr>
            </w:pPr>
            <w:r w:rsidRPr="00201E3B">
              <w:rPr>
                <w:rFonts w:eastAsia="MS PGothic"/>
                <w:b w:val="0"/>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DC36AC"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372A3901" w14:textId="77777777" w:rsidR="00A540B5" w:rsidRPr="00201E3B" w:rsidRDefault="00A540B5">
            <w:pPr>
              <w:pStyle w:val="TAL"/>
              <w:spacing w:line="256" w:lineRule="auto"/>
              <w:rPr>
                <w:lang w:eastAsia="en-US"/>
              </w:rPr>
            </w:pPr>
          </w:p>
        </w:tc>
      </w:tr>
      <w:tr w:rsidR="00A540B5" w:rsidRPr="00201E3B" w14:paraId="43F44362" w14:textId="77777777" w:rsidTr="00A540B5">
        <w:tc>
          <w:tcPr>
            <w:tcW w:w="4535" w:type="dxa"/>
            <w:tcBorders>
              <w:top w:val="single" w:sz="4" w:space="0" w:color="auto"/>
              <w:left w:val="single" w:sz="4" w:space="0" w:color="auto"/>
              <w:bottom w:val="single" w:sz="4" w:space="0" w:color="auto"/>
              <w:right w:val="single" w:sz="4" w:space="0" w:color="auto"/>
            </w:tcBorders>
            <w:hideMark/>
          </w:tcPr>
          <w:p w14:paraId="5F6864CE" w14:textId="77777777" w:rsidR="00A540B5" w:rsidRPr="00201E3B" w:rsidRDefault="00A540B5">
            <w:pPr>
              <w:pStyle w:val="TAL"/>
              <w:spacing w:line="256" w:lineRule="auto"/>
              <w:rPr>
                <w:lang w:eastAsia="zh-CN"/>
              </w:rPr>
            </w:pPr>
            <w:r w:rsidRPr="00201E3B">
              <w:rPr>
                <w:lang w:eastAsia="zh-CN"/>
              </w:rPr>
              <w:t>MCVideo user ID of the c</w:t>
            </w:r>
            <w:r w:rsidRPr="00201E3B">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2F00CD3" w14:textId="77777777" w:rsidR="00A540B5" w:rsidRPr="00201E3B" w:rsidRDefault="00A540B5">
            <w:pPr>
              <w:pStyle w:val="TAH"/>
              <w:spacing w:line="256" w:lineRule="auto"/>
              <w:jc w:val="left"/>
              <w:rPr>
                <w:rFonts w:eastAsia="MS PGothic"/>
                <w:b w:val="0"/>
                <w:bCs/>
                <w:lang w:eastAsia="en-US"/>
              </w:rPr>
            </w:pPr>
            <w:r w:rsidRPr="00201E3B">
              <w:rPr>
                <w:rFonts w:eastAsia="MS PGothic"/>
                <w:b w:val="0"/>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E28DA44" w14:textId="77777777" w:rsidR="00A540B5" w:rsidRPr="00201E3B" w:rsidRDefault="00A540B5">
            <w:pPr>
              <w:pStyle w:val="TAH"/>
              <w:spacing w:line="256" w:lineRule="auto"/>
              <w:jc w:val="left"/>
              <w:rPr>
                <w:b w:val="0"/>
                <w:lang w:eastAsia="en-US"/>
              </w:rPr>
            </w:pPr>
          </w:p>
        </w:tc>
        <w:tc>
          <w:tcPr>
            <w:tcW w:w="1133" w:type="dxa"/>
            <w:tcBorders>
              <w:top w:val="single" w:sz="4" w:space="0" w:color="auto"/>
              <w:left w:val="single" w:sz="4" w:space="0" w:color="auto"/>
              <w:bottom w:val="single" w:sz="4" w:space="0" w:color="auto"/>
              <w:right w:val="single" w:sz="4" w:space="0" w:color="auto"/>
            </w:tcBorders>
          </w:tcPr>
          <w:p w14:paraId="504A0D7D" w14:textId="77777777" w:rsidR="00A540B5" w:rsidRPr="00201E3B" w:rsidRDefault="00A540B5">
            <w:pPr>
              <w:pStyle w:val="TAL"/>
              <w:spacing w:line="256" w:lineRule="auto"/>
              <w:rPr>
                <w:lang w:eastAsia="en-US"/>
              </w:rPr>
            </w:pPr>
          </w:p>
        </w:tc>
      </w:tr>
    </w:tbl>
    <w:p w14:paraId="0CC9F1AD" w14:textId="77777777" w:rsidR="00A540B5" w:rsidRPr="00201E3B" w:rsidRDefault="00A540B5" w:rsidP="00A540B5"/>
    <w:p w14:paraId="3CCF2965" w14:textId="77777777" w:rsidR="00095F66" w:rsidRPr="00201E3B" w:rsidRDefault="00095F66" w:rsidP="00095F66">
      <w:pPr>
        <w:pStyle w:val="Heading2"/>
      </w:pPr>
      <w:bookmarkStart w:id="902" w:name="_Toc123748526"/>
      <w:r w:rsidRPr="00201E3B">
        <w:lastRenderedPageBreak/>
        <w:t>7.3</w:t>
      </w:r>
      <w:r w:rsidRPr="00201E3B">
        <w:tab/>
        <w:t>Emergency Alert</w:t>
      </w:r>
      <w:bookmarkEnd w:id="902"/>
    </w:p>
    <w:p w14:paraId="7273ED97" w14:textId="77777777" w:rsidR="00095F66" w:rsidRPr="00201E3B" w:rsidRDefault="00095F66" w:rsidP="00095F66">
      <w:pPr>
        <w:pStyle w:val="Heading3"/>
        <w:rPr>
          <w:i/>
          <w:iCs/>
        </w:rPr>
      </w:pPr>
      <w:bookmarkStart w:id="903" w:name="_Toc123748527"/>
      <w:r w:rsidRPr="00201E3B">
        <w:t>7.3.1</w:t>
      </w:r>
      <w:r w:rsidRPr="00201E3B">
        <w:tab/>
        <w:t>Off-network / Emergency Alert / Client Originated (CO)</w:t>
      </w:r>
      <w:bookmarkEnd w:id="903"/>
    </w:p>
    <w:p w14:paraId="646EBB41" w14:textId="77777777" w:rsidR="00095F66" w:rsidRPr="00201E3B" w:rsidRDefault="00095F66" w:rsidP="00095F66">
      <w:pPr>
        <w:pStyle w:val="H6"/>
      </w:pPr>
      <w:r w:rsidRPr="00201E3B">
        <w:t>7.3.1.1</w:t>
      </w:r>
      <w:r w:rsidRPr="00201E3B">
        <w:tab/>
        <w:t>Test Purpose (TP)</w:t>
      </w:r>
    </w:p>
    <w:p w14:paraId="0712A121" w14:textId="77777777" w:rsidR="00095F66" w:rsidRPr="00201E3B" w:rsidRDefault="00095F66" w:rsidP="00095F66">
      <w:pPr>
        <w:pStyle w:val="H6"/>
      </w:pPr>
      <w:r w:rsidRPr="00201E3B">
        <w:t>(1)</w:t>
      </w:r>
    </w:p>
    <w:p w14:paraId="70BC33C5"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7F1B030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4A500420" w14:textId="3DD920A9"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the MCVideo User requests to</w:t>
      </w:r>
      <w:r w:rsidRPr="00201E3B">
        <w:rPr>
          <w:noProof w:val="0"/>
          <w:lang w:eastAsia="zh-CN"/>
        </w:rPr>
        <w:t xml:space="preserve"> transmit an emergency alert for an MCVideo group ID</w:t>
      </w:r>
      <w:r w:rsidRPr="00201E3B">
        <w:rPr>
          <w:noProof w:val="0"/>
        </w:rPr>
        <w:t xml:space="preserve"> }</w:t>
      </w:r>
    </w:p>
    <w:p w14:paraId="7ABB1EB5"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message, </w:t>
      </w:r>
      <w:r w:rsidRPr="00201E3B">
        <w:rPr>
          <w:b/>
          <w:bCs/>
          <w:noProof w:val="0"/>
        </w:rPr>
        <w:t>and,</w:t>
      </w:r>
      <w:r w:rsidRPr="00201E3B">
        <w:rPr>
          <w:noProof w:val="0"/>
        </w:rPr>
        <w:t xml:space="preserve"> starts timer </w:t>
      </w:r>
      <w:r w:rsidRPr="00201E3B">
        <w:rPr>
          <w:noProof w:val="0"/>
          <w:lang w:eastAsia="ko-KR"/>
        </w:rPr>
        <w:t xml:space="preserve">TFE2 (emergency alert retransmission) </w:t>
      </w:r>
      <w:r w:rsidRPr="00201E3B">
        <w:rPr>
          <w:noProof w:val="0"/>
        </w:rPr>
        <w:t>}</w:t>
      </w:r>
    </w:p>
    <w:p w14:paraId="7795F2D9" w14:textId="77777777" w:rsidR="00095F66" w:rsidRPr="00201E3B" w:rsidRDefault="00095F66" w:rsidP="00095F66">
      <w:pPr>
        <w:pStyle w:val="PL"/>
        <w:rPr>
          <w:noProof w:val="0"/>
        </w:rPr>
      </w:pPr>
      <w:r w:rsidRPr="00201E3B">
        <w:rPr>
          <w:noProof w:val="0"/>
        </w:rPr>
        <w:t xml:space="preserve">            }</w:t>
      </w:r>
    </w:p>
    <w:p w14:paraId="4E925AA7" w14:textId="77777777" w:rsidR="00095F66" w:rsidRPr="00201E3B" w:rsidRDefault="00095F66" w:rsidP="00095F66">
      <w:pPr>
        <w:pStyle w:val="PL"/>
        <w:rPr>
          <w:noProof w:val="0"/>
        </w:rPr>
      </w:pPr>
    </w:p>
    <w:p w14:paraId="5FACA131" w14:textId="77777777" w:rsidR="00095F66" w:rsidRPr="00201E3B" w:rsidRDefault="00095F66" w:rsidP="00095F66">
      <w:pPr>
        <w:pStyle w:val="H6"/>
      </w:pPr>
      <w:r w:rsidRPr="00201E3B">
        <w:t>(2)</w:t>
      </w:r>
    </w:p>
    <w:p w14:paraId="7CB0BD8C"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sent a GROUP EMERGENCY ALERT message }</w:t>
      </w:r>
    </w:p>
    <w:p w14:paraId="2364A184"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66950FF4"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w:t>
      </w:r>
      <w:r w:rsidRPr="00201E3B">
        <w:rPr>
          <w:noProof w:val="0"/>
          <w:lang w:eastAsia="ko-KR"/>
        </w:rPr>
        <w:t xml:space="preserve">TFE2 (emergency alert retransmission) </w:t>
      </w:r>
      <w:r w:rsidRPr="00201E3B">
        <w:rPr>
          <w:noProof w:val="0"/>
        </w:rPr>
        <w:t>timer expires }</w:t>
      </w:r>
    </w:p>
    <w:p w14:paraId="7F91FD05"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message, </w:t>
      </w:r>
      <w:r w:rsidRPr="00201E3B">
        <w:rPr>
          <w:b/>
          <w:bCs/>
          <w:noProof w:val="0"/>
        </w:rPr>
        <w:t>and,</w:t>
      </w:r>
      <w:r w:rsidRPr="00201E3B">
        <w:rPr>
          <w:noProof w:val="0"/>
        </w:rPr>
        <w:t xml:space="preserve"> starts timer </w:t>
      </w:r>
      <w:r w:rsidRPr="00201E3B">
        <w:rPr>
          <w:noProof w:val="0"/>
          <w:lang w:eastAsia="ko-KR"/>
        </w:rPr>
        <w:t>TFE2 (emergency alert retransmission)</w:t>
      </w:r>
      <w:r w:rsidRPr="00201E3B">
        <w:rPr>
          <w:noProof w:val="0"/>
        </w:rPr>
        <w:t xml:space="preserve"> }</w:t>
      </w:r>
    </w:p>
    <w:p w14:paraId="1EA4B2E9" w14:textId="77777777" w:rsidR="00095F66" w:rsidRPr="00201E3B" w:rsidRDefault="00095F66" w:rsidP="00095F66">
      <w:pPr>
        <w:pStyle w:val="PL"/>
        <w:rPr>
          <w:noProof w:val="0"/>
        </w:rPr>
      </w:pPr>
      <w:r w:rsidRPr="00201E3B">
        <w:rPr>
          <w:noProof w:val="0"/>
        </w:rPr>
        <w:t xml:space="preserve">            }</w:t>
      </w:r>
    </w:p>
    <w:p w14:paraId="2F70657E" w14:textId="77777777" w:rsidR="00095F66" w:rsidRPr="00201E3B" w:rsidRDefault="00095F66" w:rsidP="00095F66">
      <w:pPr>
        <w:pStyle w:val="PL"/>
        <w:rPr>
          <w:noProof w:val="0"/>
        </w:rPr>
      </w:pPr>
    </w:p>
    <w:p w14:paraId="05F26C3E" w14:textId="77777777" w:rsidR="00095F66" w:rsidRPr="00201E3B" w:rsidRDefault="00095F66" w:rsidP="00095F66">
      <w:pPr>
        <w:pStyle w:val="H6"/>
      </w:pPr>
      <w:r w:rsidRPr="00201E3B">
        <w:t>(3)</w:t>
      </w:r>
    </w:p>
    <w:p w14:paraId="402F355B"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sent a GROUP EMERGENCY ALERT message }</w:t>
      </w:r>
    </w:p>
    <w:p w14:paraId="6E1EABB0"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29AD71A8"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w:t>
      </w:r>
      <w:r w:rsidRPr="00201E3B">
        <w:rPr>
          <w:noProof w:val="0"/>
          <w:lang w:eastAsia="ko-KR"/>
        </w:rPr>
        <w:t>MCVideo User cancels the Emergency Alert</w:t>
      </w:r>
      <w:r w:rsidRPr="00201E3B">
        <w:rPr>
          <w:noProof w:val="0"/>
        </w:rPr>
        <w:t xml:space="preserve"> }</w:t>
      </w:r>
    </w:p>
    <w:p w14:paraId="7DEDF11A"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CANCEL message, </w:t>
      </w:r>
      <w:r w:rsidRPr="00201E3B">
        <w:rPr>
          <w:b/>
          <w:bCs/>
          <w:noProof w:val="0"/>
        </w:rPr>
        <w:t>and,</w:t>
      </w:r>
      <w:r w:rsidRPr="00201E3B">
        <w:rPr>
          <w:noProof w:val="0"/>
        </w:rPr>
        <w:t xml:space="preserve"> stops timer </w:t>
      </w:r>
      <w:r w:rsidRPr="00201E3B">
        <w:rPr>
          <w:noProof w:val="0"/>
          <w:lang w:eastAsia="ko-KR"/>
        </w:rPr>
        <w:t>TFE2 (emergency alert retransmission)</w:t>
      </w:r>
      <w:r w:rsidRPr="00201E3B">
        <w:rPr>
          <w:noProof w:val="0"/>
        </w:rPr>
        <w:t xml:space="preserve"> }</w:t>
      </w:r>
    </w:p>
    <w:p w14:paraId="2C475FB1" w14:textId="77777777" w:rsidR="00095F66" w:rsidRPr="00201E3B" w:rsidRDefault="00095F66" w:rsidP="00095F66">
      <w:pPr>
        <w:pStyle w:val="PL"/>
        <w:rPr>
          <w:noProof w:val="0"/>
        </w:rPr>
      </w:pPr>
      <w:r w:rsidRPr="00201E3B">
        <w:rPr>
          <w:noProof w:val="0"/>
        </w:rPr>
        <w:t xml:space="preserve">            }</w:t>
      </w:r>
    </w:p>
    <w:p w14:paraId="492EDCD8" w14:textId="77777777" w:rsidR="00095F66" w:rsidRPr="00201E3B" w:rsidRDefault="00095F66" w:rsidP="00095F66">
      <w:pPr>
        <w:pStyle w:val="PL"/>
        <w:rPr>
          <w:noProof w:val="0"/>
        </w:rPr>
      </w:pPr>
    </w:p>
    <w:p w14:paraId="25DB389E" w14:textId="77777777" w:rsidR="00095F66" w:rsidRPr="00201E3B" w:rsidRDefault="00095F66" w:rsidP="00095F66">
      <w:pPr>
        <w:pStyle w:val="H6"/>
      </w:pPr>
      <w:r w:rsidRPr="00201E3B">
        <w:t>7.3.1.2</w:t>
      </w:r>
      <w:r w:rsidRPr="00201E3B">
        <w:tab/>
        <w:t>Conformance requirements</w:t>
      </w:r>
    </w:p>
    <w:p w14:paraId="6617B952" w14:textId="77777777" w:rsidR="00095F66" w:rsidRPr="00201E3B" w:rsidRDefault="00095F66" w:rsidP="00095F66">
      <w:r w:rsidRPr="00201E3B">
        <w:t xml:space="preserve">References: The conformance requirements covered in the current TC are specified in: TS 24.281 clauses </w:t>
      </w:r>
      <w:r w:rsidRPr="00201E3B">
        <w:rPr>
          <w:lang w:eastAsia="zh-CN"/>
        </w:rPr>
        <w:t>11.3.3.1, 11.3.3.2, 11.3.3.5</w:t>
      </w:r>
      <w:r w:rsidRPr="00201E3B">
        <w:t>. Unless otherwise stated these are Rel-15 requirements.</w:t>
      </w:r>
    </w:p>
    <w:p w14:paraId="372D7A46" w14:textId="77777777" w:rsidR="00095F66" w:rsidRPr="00201E3B" w:rsidRDefault="00095F66" w:rsidP="00095F66">
      <w:r w:rsidRPr="00201E3B">
        <w:t>[TS 24.281, clause 11.3.3.1]</w:t>
      </w:r>
    </w:p>
    <w:p w14:paraId="66B89017" w14:textId="77777777" w:rsidR="00095F66" w:rsidRPr="00201E3B" w:rsidRDefault="00095F66" w:rsidP="00095F66">
      <w:pPr>
        <w:rPr>
          <w:lang w:eastAsia="zh-CN"/>
        </w:rPr>
      </w:pPr>
      <w:r w:rsidRPr="00201E3B">
        <w:rPr>
          <w:lang w:eastAsia="zh-CN"/>
        </w:rPr>
        <w:t>When in state "E1: Not in emergency state", upon receiving an indication from the MCVideo user to transmit an emergency alert for an MCVideo group ID</w:t>
      </w:r>
      <w:r w:rsidRPr="00201E3B">
        <w:rPr>
          <w:lang w:eastAsia="ko-KR"/>
        </w:rPr>
        <w:t xml:space="preserv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w:t>
      </w:r>
      <w:r w:rsidRPr="00201E3B">
        <w:rPr>
          <w:lang w:eastAsia="ko-KR"/>
        </w:rPr>
        <w:t>AllowedActivateAlert" leaf node present in the user profile as specified in 3GPP TS 24.483 [4] is set to "true"</w:t>
      </w:r>
      <w:r w:rsidRPr="00201E3B">
        <w:rPr>
          <w:lang w:eastAsia="zh-CN"/>
        </w:rPr>
        <w:t>, the MCVideo client:</w:t>
      </w:r>
    </w:p>
    <w:p w14:paraId="517CB931" w14:textId="77777777" w:rsidR="00095F66" w:rsidRPr="00201E3B" w:rsidRDefault="00095F66" w:rsidP="00095F66">
      <w:pPr>
        <w:pStyle w:val="B1"/>
      </w:pPr>
      <w:r w:rsidRPr="00201E3B">
        <w:t>1)</w:t>
      </w:r>
      <w:r w:rsidRPr="00201E3B">
        <w:tab/>
        <w:t>shall set the stored emergency state as "true";</w:t>
      </w:r>
    </w:p>
    <w:p w14:paraId="38D969CA" w14:textId="77777777" w:rsidR="00095F66" w:rsidRPr="00201E3B" w:rsidRDefault="00095F66" w:rsidP="00095F66">
      <w:pPr>
        <w:pStyle w:val="B1"/>
        <w:rPr>
          <w:lang w:eastAsia="ko-KR"/>
        </w:rPr>
      </w:pPr>
      <w:r w:rsidRPr="00201E3B">
        <w:rPr>
          <w:lang w:eastAsia="ko-KR"/>
        </w:rPr>
        <w:t>2)</w:t>
      </w:r>
      <w:r w:rsidRPr="00201E3B">
        <w:rPr>
          <w:lang w:eastAsia="ko-KR"/>
        </w:rPr>
        <w:tab/>
        <w:t>shall set the stored MCVideo group ID to the indicated MCVideo group ID;</w:t>
      </w:r>
    </w:p>
    <w:p w14:paraId="07BC2DD2" w14:textId="77777777" w:rsidR="00095F66" w:rsidRPr="00201E3B" w:rsidRDefault="00095F66" w:rsidP="00095F66">
      <w:pPr>
        <w:pStyle w:val="B1"/>
      </w:pPr>
      <w:r w:rsidRPr="00201E3B">
        <w:t>3)</w:t>
      </w:r>
      <w:r w:rsidRPr="00201E3B">
        <w:tab/>
      </w:r>
      <w:r w:rsidRPr="00201E3B">
        <w:rPr>
          <w:lang w:eastAsia="ko-KR"/>
        </w:rPr>
        <w:t xml:space="preserve">shall generate a GROUP EMERGENCY ALERT message as specified in clause 17.1.14. In the GROUP </w:t>
      </w:r>
      <w:r w:rsidRPr="00201E3B">
        <w:t>EMERGENCY ALERT message, the MCVideo client:</w:t>
      </w:r>
    </w:p>
    <w:p w14:paraId="5936970C" w14:textId="77777777" w:rsidR="00095F66" w:rsidRPr="00201E3B" w:rsidRDefault="00095F66" w:rsidP="00095F66">
      <w:pPr>
        <w:pStyle w:val="B2"/>
        <w:rPr>
          <w:lang w:eastAsia="ko-KR"/>
        </w:rPr>
      </w:pPr>
      <w:r w:rsidRPr="00201E3B">
        <w:t>a)</w:t>
      </w:r>
      <w:r w:rsidRPr="00201E3B">
        <w:tab/>
        <w:t>shall set the MCVideo group ID IE to the stored MCVideo group ID</w:t>
      </w:r>
      <w:r w:rsidRPr="00201E3B">
        <w:rPr>
          <w:lang w:eastAsia="ko-KR"/>
        </w:rPr>
        <w:t>;</w:t>
      </w:r>
    </w:p>
    <w:p w14:paraId="1E4D8552" w14:textId="77777777" w:rsidR="00095F66" w:rsidRPr="00201E3B" w:rsidRDefault="00095F66" w:rsidP="00095F66">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w:t>
      </w:r>
    </w:p>
    <w:p w14:paraId="1F006C17" w14:textId="77777777" w:rsidR="00095F66" w:rsidRPr="00201E3B" w:rsidRDefault="00095F66" w:rsidP="00095F66">
      <w:pPr>
        <w:pStyle w:val="B2"/>
        <w:rPr>
          <w:lang w:eastAsia="ko-KR"/>
        </w:rPr>
      </w:pPr>
      <w:r w:rsidRPr="00201E3B">
        <w:t>c)</w:t>
      </w:r>
      <w:r w:rsidRPr="00201E3B">
        <w:tab/>
        <w:t xml:space="preserve">shall set the </w:t>
      </w:r>
      <w:r w:rsidRPr="00201E3B">
        <w:rPr>
          <w:lang w:eastAsia="zh-CN"/>
        </w:rPr>
        <w:t>Organization name</w:t>
      </w:r>
      <w:r w:rsidRPr="00201E3B">
        <w:t xml:space="preserve"> IE to own organization name</w:t>
      </w:r>
      <w:r w:rsidRPr="00201E3B">
        <w:rPr>
          <w:lang w:eastAsia="ko-KR"/>
        </w:rPr>
        <w:t>; and</w:t>
      </w:r>
    </w:p>
    <w:p w14:paraId="6E3F64E7" w14:textId="77777777" w:rsidR="00095F66" w:rsidRPr="00201E3B" w:rsidRDefault="00095F66" w:rsidP="00095F66">
      <w:pPr>
        <w:pStyle w:val="B2"/>
        <w:rPr>
          <w:lang w:eastAsia="ko-KR"/>
        </w:rPr>
      </w:pPr>
      <w:r w:rsidRPr="00201E3B">
        <w:rPr>
          <w:lang w:eastAsia="ko-KR"/>
        </w:rPr>
        <w:t>d)</w:t>
      </w:r>
      <w:r w:rsidRPr="00201E3B">
        <w:rPr>
          <w:lang w:eastAsia="ko-KR"/>
        </w:rPr>
        <w:tab/>
        <w:t>may set the User location IE with client's current location, if requested;</w:t>
      </w:r>
    </w:p>
    <w:p w14:paraId="110ED4C0" w14:textId="77777777" w:rsidR="00095F66" w:rsidRPr="00201E3B" w:rsidRDefault="00095F66" w:rsidP="00095F66">
      <w:pPr>
        <w:pStyle w:val="B1"/>
        <w:rPr>
          <w:lang w:eastAsia="ko-KR"/>
        </w:rPr>
      </w:pPr>
      <w:r w:rsidRPr="00201E3B">
        <w:rPr>
          <w:lang w:eastAsia="ko-KR"/>
        </w:rPr>
        <w:t>4)</w:t>
      </w:r>
      <w:r w:rsidRPr="00201E3B">
        <w:rPr>
          <w:lang w:eastAsia="ko-KR"/>
        </w:rPr>
        <w:tab/>
        <w:t xml:space="preserve">shall send the GROUP EMERGENCY ALERT message </w:t>
      </w:r>
      <w:r w:rsidRPr="00201E3B">
        <w:t>as specified in clause </w:t>
      </w:r>
      <w:r w:rsidRPr="00201E3B">
        <w:rPr>
          <w:lang w:eastAsia="ko-KR"/>
        </w:rPr>
        <w:t>9.3.1.1.1;</w:t>
      </w:r>
    </w:p>
    <w:p w14:paraId="010493B5" w14:textId="77777777" w:rsidR="00095F66" w:rsidRPr="00201E3B" w:rsidRDefault="00095F66" w:rsidP="00095F66">
      <w:pPr>
        <w:pStyle w:val="B1"/>
        <w:rPr>
          <w:lang w:eastAsia="ko-KR"/>
        </w:rPr>
      </w:pPr>
      <w:r w:rsidRPr="00201E3B">
        <w:rPr>
          <w:lang w:eastAsia="ko-KR"/>
        </w:rPr>
        <w:t>5)</w:t>
      </w:r>
      <w:r w:rsidRPr="00201E3B">
        <w:rPr>
          <w:lang w:eastAsia="ko-KR"/>
        </w:rPr>
        <w:tab/>
        <w:t>shall start timer TFE2 (emergency alert retransmission); and</w:t>
      </w:r>
    </w:p>
    <w:p w14:paraId="27A344F2" w14:textId="77777777" w:rsidR="00095F66" w:rsidRPr="00201E3B" w:rsidRDefault="00095F66" w:rsidP="00095F66">
      <w:pPr>
        <w:pStyle w:val="B1"/>
        <w:rPr>
          <w:lang w:eastAsia="ko-KR"/>
        </w:rPr>
      </w:pPr>
      <w:r w:rsidRPr="00201E3B">
        <w:rPr>
          <w:lang w:eastAsia="ko-KR"/>
        </w:rPr>
        <w:t>6)</w:t>
      </w:r>
      <w:r w:rsidRPr="00201E3B">
        <w:rPr>
          <w:lang w:eastAsia="ko-KR"/>
        </w:rPr>
        <w:tab/>
        <w:t>shall enter "E2: Emergency state" state.</w:t>
      </w:r>
    </w:p>
    <w:p w14:paraId="3D98C89D" w14:textId="77777777" w:rsidR="00095F66" w:rsidRPr="00201E3B" w:rsidRDefault="00095F66" w:rsidP="00095F66">
      <w:r w:rsidRPr="00201E3B">
        <w:lastRenderedPageBreak/>
        <w:t>[TS 24.281, clause 11.3.3.2]</w:t>
      </w:r>
    </w:p>
    <w:p w14:paraId="29550611" w14:textId="77777777" w:rsidR="00095F66" w:rsidRPr="00201E3B" w:rsidRDefault="00095F66" w:rsidP="00095F66">
      <w:pPr>
        <w:rPr>
          <w:lang w:eastAsia="zh-CN"/>
        </w:rPr>
      </w:pPr>
      <w:r w:rsidRPr="00201E3B">
        <w:rPr>
          <w:lang w:eastAsia="zh-CN"/>
        </w:rPr>
        <w:t>When in state "E2: Emergency state", upon expiry of timer TFE2 (emergency alert retransmission), the MCVideo client:</w:t>
      </w:r>
    </w:p>
    <w:p w14:paraId="3DD67FDC" w14:textId="77777777" w:rsidR="00095F66" w:rsidRPr="00201E3B" w:rsidRDefault="00095F66" w:rsidP="00201E3B">
      <w:pPr>
        <w:pStyle w:val="B1"/>
      </w:pPr>
      <w:r w:rsidRPr="00201E3B">
        <w:t>1)</w:t>
      </w:r>
      <w:r w:rsidRPr="00201E3B">
        <w:tab/>
      </w:r>
      <w:r w:rsidRPr="00201E3B">
        <w:rPr>
          <w:lang w:eastAsia="ko-KR"/>
        </w:rPr>
        <w:t>shall generate a GROUP EMERGENCY ALERT message as specified in clause </w:t>
      </w:r>
      <w:r w:rsidRPr="00201E3B">
        <w:t>17.1.14</w:t>
      </w:r>
      <w:r w:rsidRPr="00201E3B">
        <w:rPr>
          <w:lang w:eastAsia="ko-KR"/>
        </w:rPr>
        <w:t xml:space="preserve">. In the GROUP </w:t>
      </w:r>
      <w:r w:rsidRPr="00201E3B">
        <w:t>EMERGENCY ALERT message, the MCVideo client:</w:t>
      </w:r>
    </w:p>
    <w:p w14:paraId="68F3F1E9" w14:textId="77777777" w:rsidR="00095F66" w:rsidRPr="00201E3B" w:rsidRDefault="00095F66" w:rsidP="00201E3B">
      <w:pPr>
        <w:pStyle w:val="B2"/>
        <w:rPr>
          <w:lang w:eastAsia="ko-KR"/>
        </w:rPr>
      </w:pPr>
      <w:r w:rsidRPr="00201E3B">
        <w:t>a)</w:t>
      </w:r>
      <w:r w:rsidRPr="00201E3B">
        <w:tab/>
        <w:t>shall set the MCVideo group ID IE to the stored MCVideo group ID</w:t>
      </w:r>
      <w:r w:rsidRPr="00201E3B">
        <w:rPr>
          <w:lang w:eastAsia="ko-KR"/>
        </w:rPr>
        <w:t>;</w:t>
      </w:r>
    </w:p>
    <w:p w14:paraId="7194736C" w14:textId="77777777" w:rsidR="00095F66" w:rsidRPr="00201E3B" w:rsidRDefault="00095F66" w:rsidP="00201E3B">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w:t>
      </w:r>
    </w:p>
    <w:p w14:paraId="671CF922" w14:textId="77777777" w:rsidR="00095F66" w:rsidRPr="00201E3B" w:rsidRDefault="00095F66" w:rsidP="00201E3B">
      <w:pPr>
        <w:pStyle w:val="B2"/>
        <w:rPr>
          <w:lang w:eastAsia="ko-KR"/>
        </w:rPr>
      </w:pPr>
      <w:r w:rsidRPr="00201E3B">
        <w:t>c)</w:t>
      </w:r>
      <w:r w:rsidRPr="00201E3B">
        <w:tab/>
        <w:t>shall set the O</w:t>
      </w:r>
      <w:r w:rsidRPr="00201E3B">
        <w:rPr>
          <w:lang w:eastAsia="zh-CN"/>
        </w:rPr>
        <w:t>rganization name</w:t>
      </w:r>
      <w:r w:rsidRPr="00201E3B">
        <w:t xml:space="preserve"> IE to own organization name</w:t>
      </w:r>
      <w:r w:rsidRPr="00201E3B">
        <w:rPr>
          <w:lang w:eastAsia="ko-KR"/>
        </w:rPr>
        <w:t>; and</w:t>
      </w:r>
    </w:p>
    <w:p w14:paraId="5D8E73C7" w14:textId="77777777" w:rsidR="00095F66" w:rsidRPr="00201E3B" w:rsidRDefault="00095F66" w:rsidP="00201E3B">
      <w:pPr>
        <w:pStyle w:val="B2"/>
        <w:rPr>
          <w:lang w:eastAsia="ko-KR"/>
        </w:rPr>
      </w:pPr>
      <w:r w:rsidRPr="00201E3B">
        <w:rPr>
          <w:lang w:eastAsia="ko-KR"/>
        </w:rPr>
        <w:t>d)</w:t>
      </w:r>
      <w:r w:rsidRPr="00201E3B">
        <w:rPr>
          <w:lang w:eastAsia="ko-KR"/>
        </w:rPr>
        <w:tab/>
        <w:t>may set the Location IE with client's current location, if requested; and</w:t>
      </w:r>
    </w:p>
    <w:p w14:paraId="3CFC7EBF" w14:textId="77777777" w:rsidR="00095F66" w:rsidRPr="00201E3B" w:rsidRDefault="00095F66" w:rsidP="00201E3B">
      <w:pPr>
        <w:pStyle w:val="B1"/>
        <w:rPr>
          <w:lang w:eastAsia="ko-KR"/>
        </w:rPr>
      </w:pPr>
      <w:r w:rsidRPr="00201E3B">
        <w:rPr>
          <w:lang w:eastAsia="ko-KR"/>
        </w:rPr>
        <w:t>2)</w:t>
      </w:r>
      <w:r w:rsidRPr="00201E3B">
        <w:rPr>
          <w:lang w:eastAsia="ko-KR"/>
        </w:rPr>
        <w:tab/>
        <w:t xml:space="preserve">shall send the GROUP EMERGENCY ALERT message </w:t>
      </w:r>
      <w:r w:rsidRPr="00201E3B">
        <w:t>as specified in clause </w:t>
      </w:r>
      <w:r w:rsidRPr="00201E3B">
        <w:rPr>
          <w:lang w:eastAsia="ko-KR"/>
        </w:rPr>
        <w:t>9.3.1.1.1;</w:t>
      </w:r>
    </w:p>
    <w:p w14:paraId="3D973CFA" w14:textId="77777777" w:rsidR="00095F66" w:rsidRPr="00201E3B" w:rsidRDefault="00095F66" w:rsidP="00201E3B">
      <w:pPr>
        <w:pStyle w:val="B1"/>
        <w:rPr>
          <w:rFonts w:eastAsia="Malgun Gothic"/>
          <w:lang w:eastAsia="ko-KR"/>
        </w:rPr>
      </w:pPr>
      <w:r w:rsidRPr="00201E3B">
        <w:rPr>
          <w:lang w:eastAsia="ko-KR"/>
        </w:rPr>
        <w:t>3)</w:t>
      </w:r>
      <w:r w:rsidRPr="00201E3B">
        <w:rPr>
          <w:lang w:eastAsia="ko-KR"/>
        </w:rPr>
        <w:tab/>
        <w:t>shall start the timer TFE2 (</w:t>
      </w:r>
      <w:r w:rsidRPr="00201E3B">
        <w:rPr>
          <w:lang w:eastAsia="zh-CN"/>
        </w:rPr>
        <w:t>emergency alert retransmission</w:t>
      </w:r>
      <w:r w:rsidRPr="00201E3B">
        <w:rPr>
          <w:lang w:eastAsia="ko-KR"/>
        </w:rPr>
        <w:t>); and</w:t>
      </w:r>
    </w:p>
    <w:p w14:paraId="6E0B299F" w14:textId="77777777" w:rsidR="00095F66" w:rsidRPr="00201E3B" w:rsidRDefault="00095F66" w:rsidP="00201E3B">
      <w:pPr>
        <w:pStyle w:val="B1"/>
        <w:rPr>
          <w:lang w:eastAsia="ko-KR"/>
        </w:rPr>
      </w:pPr>
      <w:r w:rsidRPr="00201E3B">
        <w:rPr>
          <w:lang w:eastAsia="ko-KR"/>
        </w:rPr>
        <w:t>4)</w:t>
      </w:r>
      <w:r w:rsidRPr="00201E3B">
        <w:rPr>
          <w:lang w:eastAsia="ko-KR"/>
        </w:rPr>
        <w:tab/>
        <w:t>shall remain in the current state.</w:t>
      </w:r>
    </w:p>
    <w:p w14:paraId="3D489AB2" w14:textId="77777777" w:rsidR="00095F66" w:rsidRPr="00201E3B" w:rsidRDefault="00095F66" w:rsidP="00095F66">
      <w:r w:rsidRPr="00201E3B">
        <w:t>[TS 24.281, clause 11.3.3.5]</w:t>
      </w:r>
    </w:p>
    <w:p w14:paraId="256361BA" w14:textId="77777777" w:rsidR="00095F66" w:rsidRPr="00201E3B" w:rsidRDefault="00095F66" w:rsidP="00095F66">
      <w:pPr>
        <w:rPr>
          <w:lang w:eastAsia="zh-CN"/>
        </w:rPr>
      </w:pPr>
      <w:r w:rsidRPr="00201E3B">
        <w:rPr>
          <w:lang w:eastAsia="zh-CN"/>
        </w:rPr>
        <w:t>When in "E2: Emergency state", upon receiving an indication from the MCVideo user to cancel an emergency alert</w:t>
      </w:r>
      <w:r w:rsidRPr="00201E3B">
        <w:rPr>
          <w:lang w:eastAsia="ko-KR"/>
        </w:rPr>
        <w:t xml:space="preserve"> and </w:t>
      </w:r>
      <w:r w:rsidRPr="00201E3B">
        <w:rPr>
          <w:lang w:eastAsia="ar-SA"/>
        </w:rPr>
        <w:t xml:space="preserve">the value of </w:t>
      </w:r>
      <w:r w:rsidRPr="00201E3B">
        <w:rPr>
          <w:lang w:eastAsia="ko-KR"/>
        </w:rPr>
        <w:t>"</w:t>
      </w:r>
      <w:r w:rsidRPr="00201E3B">
        <w:t>/</w:t>
      </w:r>
      <w:r w:rsidRPr="00201E3B">
        <w:rPr>
          <w:i/>
          <w:iCs/>
        </w:rPr>
        <w:t>&lt;x&gt;</w:t>
      </w:r>
      <w:r w:rsidRPr="00201E3B">
        <w:t>/</w:t>
      </w:r>
      <w:r w:rsidRPr="00201E3B">
        <w:rPr>
          <w:i/>
          <w:iCs/>
        </w:rPr>
        <w:t>&lt;x&gt;</w:t>
      </w:r>
      <w:r w:rsidRPr="00201E3B">
        <w:t>/Common/AllowedCancelAlert</w:t>
      </w:r>
      <w:r w:rsidRPr="00201E3B">
        <w:rPr>
          <w:lang w:eastAsia="ko-KR"/>
        </w:rPr>
        <w:t>" leaf node present in the user profile as specified in 3GPP TS 24.483 [4] is set to "true"</w:t>
      </w:r>
      <w:r w:rsidRPr="00201E3B">
        <w:rPr>
          <w:lang w:eastAsia="zh-CN"/>
        </w:rPr>
        <w:t>, the MCVideo client:</w:t>
      </w:r>
    </w:p>
    <w:p w14:paraId="70A8E5D9" w14:textId="77777777" w:rsidR="00095F66" w:rsidRPr="00201E3B" w:rsidRDefault="00095F66" w:rsidP="00095F66">
      <w:pPr>
        <w:pStyle w:val="B1"/>
      </w:pPr>
      <w:r w:rsidRPr="00201E3B">
        <w:t>1)</w:t>
      </w:r>
      <w:r w:rsidRPr="00201E3B">
        <w:tab/>
        <w:t>shall set the stored emergency state as "false";</w:t>
      </w:r>
    </w:p>
    <w:p w14:paraId="1A86A866" w14:textId="77777777" w:rsidR="00095F66" w:rsidRPr="00201E3B" w:rsidRDefault="00095F66" w:rsidP="00095F66">
      <w:pPr>
        <w:pStyle w:val="B1"/>
      </w:pPr>
      <w:r w:rsidRPr="00201E3B">
        <w:t>2)</w:t>
      </w:r>
      <w:r w:rsidRPr="00201E3B">
        <w:tab/>
      </w:r>
      <w:r w:rsidRPr="00201E3B">
        <w:rPr>
          <w:lang w:eastAsia="ko-KR"/>
        </w:rPr>
        <w:t xml:space="preserve">shall generate a GROUP EMERGENCY ALERT CANCEL message as specified in clause 17.1.16. In the GROUP </w:t>
      </w:r>
      <w:r w:rsidRPr="00201E3B">
        <w:t>EMERGENCY ALERT CANCEL message, the MCVideo client:</w:t>
      </w:r>
    </w:p>
    <w:p w14:paraId="3AF7208E" w14:textId="77777777" w:rsidR="00095F66" w:rsidRPr="00201E3B" w:rsidRDefault="00095F66" w:rsidP="00095F66">
      <w:pPr>
        <w:pStyle w:val="B2"/>
        <w:rPr>
          <w:lang w:eastAsia="ko-KR"/>
        </w:rPr>
      </w:pPr>
      <w:r w:rsidRPr="00201E3B">
        <w:t>a)</w:t>
      </w:r>
      <w:r w:rsidRPr="00201E3B">
        <w:tab/>
        <w:t>shall set the MCVideo group ID IE to the stored MCVideo group ID</w:t>
      </w:r>
      <w:r w:rsidRPr="00201E3B">
        <w:rPr>
          <w:lang w:eastAsia="ko-KR"/>
        </w:rPr>
        <w:t>; and</w:t>
      </w:r>
    </w:p>
    <w:p w14:paraId="35A8B6B6" w14:textId="77777777" w:rsidR="00095F66" w:rsidRPr="00201E3B" w:rsidRDefault="00095F66" w:rsidP="00095F66">
      <w:pPr>
        <w:pStyle w:val="B2"/>
      </w:pPr>
      <w:r w:rsidRPr="00201E3B">
        <w:t>b)</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own MCVideo user ID</w:t>
      </w:r>
      <w:r w:rsidRPr="00201E3B">
        <w:rPr>
          <w:lang w:eastAsia="ko-KR"/>
        </w:rPr>
        <w:t>; and</w:t>
      </w:r>
    </w:p>
    <w:p w14:paraId="247636C4"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CANCEL message </w:t>
      </w:r>
      <w:r w:rsidRPr="00201E3B">
        <w:t>as specified in clause </w:t>
      </w:r>
      <w:r w:rsidRPr="00201E3B">
        <w:rPr>
          <w:lang w:eastAsia="ko-KR"/>
        </w:rPr>
        <w:t>9.3.1.1.1;</w:t>
      </w:r>
    </w:p>
    <w:p w14:paraId="661FBE17" w14:textId="77777777" w:rsidR="00095F66" w:rsidRPr="00201E3B" w:rsidRDefault="00095F66" w:rsidP="00095F66">
      <w:pPr>
        <w:pStyle w:val="B1"/>
        <w:rPr>
          <w:lang w:eastAsia="ko-KR"/>
        </w:rPr>
      </w:pPr>
      <w:r w:rsidRPr="00201E3B">
        <w:rPr>
          <w:lang w:eastAsia="ko-KR"/>
        </w:rPr>
        <w:t>4)</w:t>
      </w:r>
      <w:r w:rsidRPr="00201E3B">
        <w:rPr>
          <w:lang w:eastAsia="ko-KR"/>
        </w:rPr>
        <w:tab/>
        <w:t xml:space="preserve">shall stop timer </w:t>
      </w:r>
      <w:r w:rsidRPr="00201E3B">
        <w:t>TFE2 (emergency alert retransmission); and</w:t>
      </w:r>
    </w:p>
    <w:p w14:paraId="6ACC5DBB" w14:textId="77777777" w:rsidR="00095F66" w:rsidRPr="00201E3B" w:rsidRDefault="00095F66" w:rsidP="00095F66">
      <w:pPr>
        <w:pStyle w:val="B1"/>
        <w:rPr>
          <w:lang w:eastAsia="ko-KR"/>
        </w:rPr>
      </w:pPr>
      <w:r w:rsidRPr="00201E3B">
        <w:rPr>
          <w:lang w:eastAsia="ko-KR"/>
        </w:rPr>
        <w:t>5)</w:t>
      </w:r>
      <w:r w:rsidRPr="00201E3B">
        <w:rPr>
          <w:lang w:eastAsia="ko-KR"/>
        </w:rPr>
        <w:tab/>
        <w:t>shall enter "E1: Not in emergency state" state.</w:t>
      </w:r>
    </w:p>
    <w:p w14:paraId="3D34C5EC" w14:textId="77777777" w:rsidR="00095F66" w:rsidRPr="00201E3B" w:rsidRDefault="00095F66" w:rsidP="00095F66">
      <w:pPr>
        <w:pStyle w:val="H6"/>
      </w:pPr>
      <w:r w:rsidRPr="00201E3B">
        <w:t>7.3.1.3</w:t>
      </w:r>
      <w:r w:rsidRPr="00201E3B">
        <w:tab/>
        <w:t>Test description</w:t>
      </w:r>
    </w:p>
    <w:p w14:paraId="2C99B34C" w14:textId="77777777" w:rsidR="00095F66" w:rsidRPr="00201E3B" w:rsidRDefault="00095F66" w:rsidP="00095F66">
      <w:pPr>
        <w:pStyle w:val="H6"/>
      </w:pPr>
      <w:r w:rsidRPr="00201E3B">
        <w:t>7.3.1.3.1</w:t>
      </w:r>
      <w:r w:rsidRPr="00201E3B">
        <w:tab/>
        <w:t>Pre-test conditions</w:t>
      </w:r>
    </w:p>
    <w:p w14:paraId="1F8025CE" w14:textId="77777777" w:rsidR="00095F66" w:rsidRPr="00201E3B" w:rsidRDefault="00095F66" w:rsidP="00095F66">
      <w:pPr>
        <w:pStyle w:val="H6"/>
      </w:pPr>
      <w:r w:rsidRPr="00201E3B">
        <w:t>System Simulator:</w:t>
      </w:r>
    </w:p>
    <w:p w14:paraId="12371659" w14:textId="77777777" w:rsidR="00095F66" w:rsidRPr="00201E3B" w:rsidRDefault="00095F66" w:rsidP="00095F66">
      <w:pPr>
        <w:pStyle w:val="B1"/>
      </w:pPr>
      <w:r w:rsidRPr="00201E3B">
        <w:t>-</w:t>
      </w:r>
      <w:r w:rsidRPr="00201E3B">
        <w:tab/>
      </w:r>
      <w:r w:rsidRPr="00201E3B">
        <w:rPr>
          <w:color w:val="000000"/>
        </w:rPr>
        <w:t>SS-UE1 (MCVideo Client)</w:t>
      </w:r>
    </w:p>
    <w:p w14:paraId="666104E2" w14:textId="77777777" w:rsidR="00095F66" w:rsidRPr="00201E3B" w:rsidRDefault="00095F66" w:rsidP="00095F66">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30546EA" w14:textId="77777777" w:rsidR="00095F66" w:rsidRPr="00201E3B" w:rsidRDefault="00095F66" w:rsidP="00095F66">
      <w:pPr>
        <w:pStyle w:val="B1"/>
      </w:pPr>
      <w:r w:rsidRPr="00201E3B">
        <w:t>-</w:t>
      </w:r>
      <w:r w:rsidRPr="00201E3B">
        <w:tab/>
      </w:r>
      <w:r w:rsidRPr="00201E3B">
        <w:rPr>
          <w:color w:val="000000"/>
        </w:rPr>
        <w:t>GNSS simulator to simulate a location and provide a timing reference for the assistance of E-UTRAN off-network testing.</w:t>
      </w:r>
    </w:p>
    <w:p w14:paraId="6C7E5FAA" w14:textId="77777777" w:rsidR="00095F66" w:rsidRPr="00201E3B" w:rsidRDefault="00095F66" w:rsidP="00095F66">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728E2BC" w14:textId="77777777" w:rsidR="00095F66" w:rsidRPr="00201E3B" w:rsidRDefault="00095F66" w:rsidP="00095F66">
      <w:pPr>
        <w:pStyle w:val="B1"/>
      </w:pPr>
      <w:r w:rsidRPr="00201E3B">
        <w:t>-</w:t>
      </w:r>
      <w:r w:rsidRPr="00201E3B">
        <w:tab/>
      </w:r>
      <w:r w:rsidRPr="00201E3B">
        <w:rPr>
          <w:color w:val="000000"/>
        </w:rPr>
        <w:t>SS-NW (MCVideo server)</w:t>
      </w:r>
    </w:p>
    <w:p w14:paraId="068F2862" w14:textId="77777777" w:rsidR="00095F66" w:rsidRPr="00201E3B" w:rsidRDefault="00095F66" w:rsidP="00095F66">
      <w:pPr>
        <w:pStyle w:val="B2"/>
        <w:rPr>
          <w:color w:val="000000"/>
        </w:rPr>
      </w:pPr>
      <w:r w:rsidRPr="00201E3B">
        <w:rPr>
          <w:color w:val="000000"/>
        </w:rPr>
        <w:t>-</w:t>
      </w:r>
      <w:r w:rsidRPr="00201E3B">
        <w:tab/>
      </w:r>
      <w:r w:rsidRPr="00201E3B">
        <w:rPr>
          <w:color w:val="000000"/>
        </w:rPr>
        <w:t xml:space="preserve">For the underlying "transport bearer" over which the SS and the UE will communicate Parameters are set to the default parameters for the basic E-UTRA Single cell network scenarios, as defined in TS 36.508 [24] </w:t>
      </w:r>
      <w:r w:rsidRPr="00201E3B">
        <w:rPr>
          <w:color w:val="000000"/>
        </w:rPr>
        <w:lastRenderedPageBreak/>
        <w:t>clause 4.4. The simulated Cell 1 shall belong to PLMN1 (the PLMN specified for MCVideo operation in the MCVideo configuration document).</w:t>
      </w:r>
    </w:p>
    <w:p w14:paraId="3D0CE229" w14:textId="77777777" w:rsidR="00095F66" w:rsidRPr="00201E3B" w:rsidRDefault="00095F66" w:rsidP="00095F66">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324D1F54" w14:textId="77777777" w:rsidR="00095F66" w:rsidRPr="00201E3B" w:rsidRDefault="00095F66" w:rsidP="00095F66">
      <w:pPr>
        <w:pStyle w:val="H6"/>
      </w:pPr>
      <w:r w:rsidRPr="00201E3B">
        <w:t>IUT:</w:t>
      </w:r>
    </w:p>
    <w:p w14:paraId="53B7AA96" w14:textId="77777777" w:rsidR="00095F66" w:rsidRPr="00201E3B" w:rsidRDefault="00095F66" w:rsidP="00095F66">
      <w:pPr>
        <w:pStyle w:val="B1"/>
      </w:pPr>
      <w:r w:rsidRPr="00201E3B">
        <w:t>-</w:t>
      </w:r>
      <w:r w:rsidRPr="00201E3B">
        <w:tab/>
        <w:t>UE (MCVideo Client)</w:t>
      </w:r>
    </w:p>
    <w:p w14:paraId="48182ADD" w14:textId="77777777" w:rsidR="00095F66" w:rsidRPr="00201E3B" w:rsidRDefault="00095F66" w:rsidP="00095F66">
      <w:pPr>
        <w:pStyle w:val="B1"/>
      </w:pPr>
      <w:r w:rsidRPr="00201E3B">
        <w:t>-</w:t>
      </w:r>
      <w:r w:rsidRPr="00201E3B">
        <w:tab/>
        <w:t>The test USIM set as defined in TS 36.579-1 [2], subclause 5.5.10 is inserted.</w:t>
      </w:r>
    </w:p>
    <w:p w14:paraId="6231291D" w14:textId="77777777" w:rsidR="00095F66" w:rsidRPr="00201E3B" w:rsidRDefault="00095F66" w:rsidP="00095F66">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13032CA8" w14:textId="77777777" w:rsidR="00095F66" w:rsidRPr="00201E3B" w:rsidRDefault="00095F66" w:rsidP="00095F66">
      <w:pPr>
        <w:pStyle w:val="H6"/>
      </w:pPr>
      <w:r w:rsidRPr="00201E3B">
        <w:t>Preamble:</w:t>
      </w:r>
    </w:p>
    <w:p w14:paraId="7BD4EAD1" w14:textId="0FE17088" w:rsidR="00095F66" w:rsidRPr="00201E3B" w:rsidRDefault="00095F66" w:rsidP="00095F66">
      <w:pPr>
        <w:pStyle w:val="B1"/>
      </w:pPr>
      <w:r w:rsidRPr="00201E3B">
        <w:t>-</w:t>
      </w:r>
      <w:r w:rsidRPr="00201E3B">
        <w:tab/>
        <w:t>The UE has performed the Generic Test Procedure for MCVideo UE registration as specified in TS 36.579-1 [2], subclause 5.4.2A.</w:t>
      </w:r>
    </w:p>
    <w:p w14:paraId="32414033" w14:textId="77777777" w:rsidR="00095F66" w:rsidRPr="00201E3B" w:rsidRDefault="00095F66" w:rsidP="00095F66">
      <w:pPr>
        <w:pStyle w:val="B1"/>
      </w:pPr>
      <w:r w:rsidRPr="00201E3B">
        <w:t>-</w:t>
      </w:r>
      <w:r w:rsidRPr="00201E3B">
        <w:tab/>
        <w:t>The MCVideo User performs the Generic Test Procedure for MCVideo Authorization/Configuration and Key Generation as specified in TS 36.579-1 [2], subclause 5.3.2.</w:t>
      </w:r>
    </w:p>
    <w:p w14:paraId="0C48AA24" w14:textId="77777777" w:rsidR="00095F66" w:rsidRPr="00201E3B" w:rsidRDefault="00095F66" w:rsidP="00095F66">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5AB3D0BD" w14:textId="77777777" w:rsidR="00095F66" w:rsidRPr="00201E3B" w:rsidRDefault="00095F66" w:rsidP="00095F66">
      <w:pPr>
        <w:pStyle w:val="B1"/>
      </w:pPr>
      <w:r w:rsidRPr="00201E3B">
        <w:t>-</w:t>
      </w:r>
      <w:r w:rsidRPr="00201E3B">
        <w:tab/>
        <w:t>The UE is switched-off.</w:t>
      </w:r>
    </w:p>
    <w:p w14:paraId="3F5BBC33" w14:textId="77777777" w:rsidR="00095F66" w:rsidRPr="00201E3B" w:rsidRDefault="00095F66" w:rsidP="00095F66">
      <w:pPr>
        <w:pStyle w:val="B1"/>
      </w:pPr>
      <w:r w:rsidRPr="00201E3B">
        <w:t>-</w:t>
      </w:r>
      <w:r w:rsidRPr="00201E3B">
        <w:tab/>
        <w:t>UE States at the end of the preamble</w:t>
      </w:r>
    </w:p>
    <w:p w14:paraId="3D4FCCB1" w14:textId="77777777" w:rsidR="00095F66" w:rsidRPr="00201E3B" w:rsidRDefault="00095F66" w:rsidP="00095F66">
      <w:pPr>
        <w:pStyle w:val="B2"/>
      </w:pPr>
      <w:r w:rsidRPr="00201E3B">
        <w:t>-</w:t>
      </w:r>
      <w:r w:rsidRPr="00201E3B">
        <w:tab/>
        <w:t>The UE is in state 'switched-off'.</w:t>
      </w:r>
    </w:p>
    <w:p w14:paraId="396C65D0" w14:textId="77777777" w:rsidR="00095F66" w:rsidRPr="00201E3B" w:rsidRDefault="00095F66" w:rsidP="00095F66">
      <w:pPr>
        <w:pStyle w:val="H6"/>
      </w:pPr>
      <w:r w:rsidRPr="00201E3B">
        <w:lastRenderedPageBreak/>
        <w:t>7.3.1.3.2</w:t>
      </w:r>
      <w:r w:rsidRPr="00201E3B">
        <w:tab/>
        <w:t>Test procedure sequence</w:t>
      </w:r>
    </w:p>
    <w:p w14:paraId="0E8AA94B" w14:textId="77777777" w:rsidR="00095F66" w:rsidRPr="00201E3B" w:rsidRDefault="00095F66" w:rsidP="00095F66">
      <w:pPr>
        <w:pStyle w:val="TH"/>
      </w:pPr>
      <w:r w:rsidRPr="00201E3B">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95F66" w:rsidRPr="00201E3B" w14:paraId="067ECDC2" w14:textId="77777777" w:rsidTr="00095F66">
        <w:tc>
          <w:tcPr>
            <w:tcW w:w="648" w:type="dxa"/>
            <w:tcBorders>
              <w:top w:val="single" w:sz="4" w:space="0" w:color="auto"/>
              <w:left w:val="single" w:sz="4" w:space="0" w:color="auto"/>
              <w:bottom w:val="nil"/>
              <w:right w:val="single" w:sz="4" w:space="0" w:color="auto"/>
            </w:tcBorders>
            <w:hideMark/>
          </w:tcPr>
          <w:p w14:paraId="788D55B8" w14:textId="77777777" w:rsidR="00095F66" w:rsidRPr="00201E3B" w:rsidRDefault="00095F66">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11E6BE1" w14:textId="77777777" w:rsidR="00095F66" w:rsidRPr="00201E3B" w:rsidRDefault="00095F66">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1D7047" w14:textId="77777777" w:rsidR="00095F66" w:rsidRPr="00201E3B" w:rsidRDefault="00095F6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F692FF4" w14:textId="77777777" w:rsidR="00095F66" w:rsidRPr="00201E3B" w:rsidRDefault="00095F6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31618D84" w14:textId="77777777" w:rsidR="00095F66" w:rsidRPr="00201E3B" w:rsidRDefault="00095F66">
            <w:pPr>
              <w:pStyle w:val="TAH"/>
              <w:spacing w:line="256" w:lineRule="auto"/>
              <w:rPr>
                <w:lang w:eastAsia="en-US"/>
              </w:rPr>
            </w:pPr>
            <w:r w:rsidRPr="00201E3B">
              <w:rPr>
                <w:lang w:eastAsia="en-US"/>
              </w:rPr>
              <w:t>Verdict</w:t>
            </w:r>
          </w:p>
        </w:tc>
      </w:tr>
      <w:tr w:rsidR="00095F66" w:rsidRPr="00201E3B" w14:paraId="6BB53C70" w14:textId="77777777" w:rsidTr="00095F66">
        <w:tc>
          <w:tcPr>
            <w:tcW w:w="648" w:type="dxa"/>
            <w:tcBorders>
              <w:top w:val="nil"/>
              <w:left w:val="single" w:sz="4" w:space="0" w:color="auto"/>
              <w:bottom w:val="single" w:sz="4" w:space="0" w:color="auto"/>
              <w:right w:val="single" w:sz="4" w:space="0" w:color="auto"/>
            </w:tcBorders>
          </w:tcPr>
          <w:p w14:paraId="49A845EC" w14:textId="77777777" w:rsidR="00095F66" w:rsidRPr="00201E3B" w:rsidRDefault="00095F66">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8F3C49" w14:textId="77777777" w:rsidR="00095F66" w:rsidRPr="00201E3B" w:rsidRDefault="00095F6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D089649" w14:textId="77777777" w:rsidR="00095F66" w:rsidRPr="00201E3B" w:rsidRDefault="00095F66">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D7A3939" w14:textId="77777777" w:rsidR="00095F66" w:rsidRPr="00201E3B" w:rsidRDefault="00095F6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14F21D38" w14:textId="77777777" w:rsidR="00095F66" w:rsidRPr="00201E3B" w:rsidRDefault="00095F6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57BB32" w14:textId="77777777" w:rsidR="00095F66" w:rsidRPr="00201E3B" w:rsidRDefault="00095F66">
            <w:pPr>
              <w:pStyle w:val="TAH"/>
              <w:spacing w:line="256" w:lineRule="auto"/>
              <w:rPr>
                <w:lang w:eastAsia="en-US"/>
              </w:rPr>
            </w:pPr>
          </w:p>
        </w:tc>
      </w:tr>
      <w:tr w:rsidR="00095F66" w:rsidRPr="00201E3B" w14:paraId="3AFC543D"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22DC7546" w14:textId="77777777" w:rsidR="00095F66" w:rsidRPr="00201E3B" w:rsidRDefault="00095F66">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E8BB726" w14:textId="77777777" w:rsidR="00095F66" w:rsidRPr="00201E3B" w:rsidRDefault="00095F66">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0FE19E6"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347860"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FAE35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EFC8EF" w14:textId="77777777" w:rsidR="00095F66" w:rsidRPr="00201E3B" w:rsidRDefault="00095F66">
            <w:pPr>
              <w:pStyle w:val="TAC"/>
              <w:spacing w:line="256" w:lineRule="auto"/>
              <w:rPr>
                <w:lang w:eastAsia="en-US"/>
              </w:rPr>
            </w:pPr>
            <w:r w:rsidRPr="00201E3B">
              <w:rPr>
                <w:lang w:eastAsia="en-US"/>
              </w:rPr>
              <w:t>-</w:t>
            </w:r>
          </w:p>
        </w:tc>
      </w:tr>
      <w:tr w:rsidR="00095F66" w:rsidRPr="00201E3B" w14:paraId="5B00BC58"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D3872B6" w14:textId="77777777" w:rsidR="00095F66" w:rsidRPr="00201E3B" w:rsidRDefault="00095F66">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995A60D" w14:textId="77777777" w:rsidR="00095F66" w:rsidRPr="00201E3B" w:rsidRDefault="00095F66">
            <w:pPr>
              <w:pStyle w:val="TAN"/>
              <w:spacing w:line="256" w:lineRule="auto"/>
              <w:rPr>
                <w:lang w:eastAsia="en-US"/>
              </w:rPr>
            </w:pPr>
            <w:r w:rsidRPr="00201E3B">
              <w:rPr>
                <w:lang w:eastAsia="en-US"/>
              </w:rPr>
              <w:t>Trigger the UE to reset UTC time and location.</w:t>
            </w:r>
          </w:p>
          <w:p w14:paraId="7D103D53" w14:textId="77777777" w:rsidR="00095F66" w:rsidRPr="00201E3B" w:rsidRDefault="00095F66">
            <w:pPr>
              <w:pStyle w:val="TAN"/>
              <w:spacing w:line="256" w:lineRule="auto"/>
              <w:rPr>
                <w:lang w:eastAsia="en-US"/>
              </w:rPr>
            </w:pPr>
          </w:p>
          <w:p w14:paraId="730D9C0D" w14:textId="77777777" w:rsidR="00095F66" w:rsidRPr="00201E3B" w:rsidRDefault="00095F66">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288526"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88E85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445E38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36023D" w14:textId="77777777" w:rsidR="00095F66" w:rsidRPr="00201E3B" w:rsidRDefault="00095F66">
            <w:pPr>
              <w:pStyle w:val="TAC"/>
              <w:spacing w:line="256" w:lineRule="auto"/>
              <w:rPr>
                <w:lang w:eastAsia="en-US"/>
              </w:rPr>
            </w:pPr>
            <w:r w:rsidRPr="00201E3B">
              <w:rPr>
                <w:lang w:eastAsia="en-US"/>
              </w:rPr>
              <w:t>-</w:t>
            </w:r>
          </w:p>
        </w:tc>
      </w:tr>
      <w:tr w:rsidR="00095F66" w:rsidRPr="00201E3B" w14:paraId="1284804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646622C" w14:textId="77777777" w:rsidR="00095F66" w:rsidRPr="00201E3B" w:rsidRDefault="00095F66">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5310289" w14:textId="77777777" w:rsidR="00095F66" w:rsidRPr="00201E3B" w:rsidRDefault="00095F66">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143AFF5D" w14:textId="77777777" w:rsidR="00095F66" w:rsidRPr="00201E3B" w:rsidRDefault="00095F66">
            <w:pPr>
              <w:pStyle w:val="TAL"/>
              <w:spacing w:line="256" w:lineRule="auto"/>
              <w:rPr>
                <w:lang w:eastAsia="en-US"/>
              </w:rPr>
            </w:pPr>
          </w:p>
          <w:p w14:paraId="3663521A" w14:textId="77777777" w:rsidR="00095F66" w:rsidRPr="00201E3B" w:rsidRDefault="00095F66">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B517595"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18893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5472F3"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A8CB3" w14:textId="77777777" w:rsidR="00095F66" w:rsidRPr="00201E3B" w:rsidRDefault="00095F66">
            <w:pPr>
              <w:pStyle w:val="TAC"/>
              <w:spacing w:line="256" w:lineRule="auto"/>
              <w:rPr>
                <w:lang w:eastAsia="en-US"/>
              </w:rPr>
            </w:pPr>
            <w:r w:rsidRPr="00201E3B">
              <w:rPr>
                <w:lang w:eastAsia="en-US"/>
              </w:rPr>
              <w:t>-</w:t>
            </w:r>
          </w:p>
        </w:tc>
      </w:tr>
      <w:tr w:rsidR="00095F66" w:rsidRPr="00201E3B" w14:paraId="533ADE07"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038ED32" w14:textId="77777777" w:rsidR="00095F66" w:rsidRPr="00201E3B" w:rsidRDefault="00095F66">
            <w:pPr>
              <w:pStyle w:val="TAC"/>
              <w:spacing w:line="256" w:lineRule="auto"/>
              <w:rPr>
                <w:lang w:eastAsia="en-US"/>
              </w:rPr>
            </w:pPr>
            <w:r w:rsidRPr="00201E3B">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2F057C1" w14:textId="77777777" w:rsidR="00095F66" w:rsidRPr="00201E3B" w:rsidRDefault="00095F66">
            <w:pPr>
              <w:pStyle w:val="TAL"/>
              <w:spacing w:line="256" w:lineRule="auto"/>
              <w:rPr>
                <w:lang w:eastAsia="en-US"/>
              </w:rPr>
            </w:pPr>
            <w:r w:rsidRPr="00201E3B">
              <w:rPr>
                <w:lang w:eastAsia="en-US"/>
              </w:rPr>
              <w:t xml:space="preserve">Make the MCVideo User request </w:t>
            </w:r>
            <w:r w:rsidRPr="00201E3B">
              <w:rPr>
                <w:lang w:eastAsia="zh-CN"/>
              </w:rPr>
              <w:t>to transmit an emergency alert for Group A.</w:t>
            </w:r>
          </w:p>
          <w:p w14:paraId="7963509E" w14:textId="77777777" w:rsidR="00095F66" w:rsidRPr="00201E3B" w:rsidRDefault="00095F66">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218ACE4"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AD8B7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CBDF3F"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404244" w14:textId="77777777" w:rsidR="00095F66" w:rsidRPr="00201E3B" w:rsidRDefault="00095F66">
            <w:pPr>
              <w:pStyle w:val="TAC"/>
              <w:spacing w:line="256" w:lineRule="auto"/>
              <w:rPr>
                <w:lang w:eastAsia="en-US"/>
              </w:rPr>
            </w:pPr>
            <w:r w:rsidRPr="00201E3B">
              <w:rPr>
                <w:lang w:eastAsia="en-US"/>
              </w:rPr>
              <w:t>-</w:t>
            </w:r>
          </w:p>
        </w:tc>
      </w:tr>
      <w:tr w:rsidR="00095F66" w:rsidRPr="00201E3B" w14:paraId="0D23CBD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4649CA6"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DA3836" w14:textId="77777777" w:rsidR="00095F66" w:rsidRPr="00201E3B" w:rsidRDefault="00095F66">
            <w:pPr>
              <w:pStyle w:val="TAL"/>
              <w:spacing w:line="256" w:lineRule="auto"/>
              <w:rPr>
                <w:lang w:eastAsia="en-US"/>
              </w:rPr>
            </w:pPr>
            <w:r w:rsidRPr="00201E3B">
              <w:rPr>
                <w:lang w:eastAsia="en-US"/>
              </w:rPr>
              <w:t>EXCEPTION: The E-UTRA/EPC actions which are related to the MCVideo call establishment are described in TS 36.579-1 [2], subclause 5.4.11 'Generic Test Procedure for MCPTT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8AB5A64"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B7820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03F5E6"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FD4A9A" w14:textId="77777777" w:rsidR="00095F66" w:rsidRPr="00201E3B" w:rsidRDefault="00095F66">
            <w:pPr>
              <w:pStyle w:val="TAC"/>
              <w:spacing w:line="256" w:lineRule="auto"/>
              <w:rPr>
                <w:lang w:eastAsia="en-US"/>
              </w:rPr>
            </w:pPr>
            <w:r w:rsidRPr="00201E3B">
              <w:rPr>
                <w:lang w:eastAsia="en-US"/>
              </w:rPr>
              <w:t>-</w:t>
            </w:r>
          </w:p>
        </w:tc>
      </w:tr>
      <w:tr w:rsidR="00095F66" w:rsidRPr="00201E3B" w14:paraId="064072F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14ECA8C"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BD2A7C" w14:textId="77777777" w:rsidR="00095F66" w:rsidRPr="00201E3B" w:rsidRDefault="00095F66">
            <w:pPr>
              <w:pStyle w:val="TAL"/>
              <w:spacing w:line="256" w:lineRule="auto"/>
              <w:rPr>
                <w:lang w:eastAsia="en-US"/>
              </w:rPr>
            </w:pPr>
            <w:r w:rsidRPr="00201E3B">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213B7C8"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E3A3E"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8D140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46DAB1" w14:textId="77777777" w:rsidR="00095F66" w:rsidRPr="00201E3B" w:rsidRDefault="00095F66">
            <w:pPr>
              <w:pStyle w:val="TAC"/>
              <w:spacing w:line="256" w:lineRule="auto"/>
              <w:rPr>
                <w:lang w:eastAsia="en-US"/>
              </w:rPr>
            </w:pPr>
            <w:r w:rsidRPr="00201E3B">
              <w:rPr>
                <w:lang w:eastAsia="en-US"/>
              </w:rPr>
              <w:t>-</w:t>
            </w:r>
          </w:p>
        </w:tc>
      </w:tr>
      <w:tr w:rsidR="00095F66" w:rsidRPr="00201E3B" w14:paraId="3A8ABB7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187768C" w14:textId="77777777" w:rsidR="00095F66" w:rsidRPr="00201E3B" w:rsidRDefault="00095F66">
            <w:pPr>
              <w:pStyle w:val="TAC"/>
              <w:spacing w:line="256" w:lineRule="auto"/>
              <w:rPr>
                <w:rFonts w:cs="Arial"/>
                <w:szCs w:val="18"/>
                <w:lang w:eastAsia="en-US"/>
              </w:rPr>
            </w:pPr>
            <w:r w:rsidRPr="00201E3B">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74DBCC9F"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without user location?</w:t>
            </w:r>
          </w:p>
          <w:p w14:paraId="2F45E207"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6FD0089" w14:textId="77777777" w:rsidR="00095F66" w:rsidRPr="00201E3B" w:rsidRDefault="00095F66">
            <w:pPr>
              <w:pStyle w:val="TAC"/>
              <w:spacing w:line="256" w:lineRule="auto"/>
              <w:rPr>
                <w:szCs w:val="18"/>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30A4104" w14:textId="77777777" w:rsidR="00095F66" w:rsidRPr="00201E3B" w:rsidRDefault="00095F66">
            <w:pPr>
              <w:pStyle w:val="TAL"/>
              <w:spacing w:line="256" w:lineRule="auto"/>
              <w:rPr>
                <w:lang w:eastAsia="en-US"/>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B6D079A"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0C96DEC" w14:textId="77777777" w:rsidR="00095F66" w:rsidRPr="00201E3B" w:rsidRDefault="00095F66">
            <w:pPr>
              <w:pStyle w:val="TAC"/>
              <w:spacing w:line="256" w:lineRule="auto"/>
              <w:rPr>
                <w:lang w:eastAsia="en-US"/>
              </w:rPr>
            </w:pPr>
            <w:r w:rsidRPr="00201E3B">
              <w:rPr>
                <w:lang w:eastAsia="en-US"/>
              </w:rPr>
              <w:t>P</w:t>
            </w:r>
          </w:p>
        </w:tc>
      </w:tr>
      <w:tr w:rsidR="00095F66" w:rsidRPr="00201E3B" w14:paraId="218018CB"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745CD8B" w14:textId="77777777" w:rsidR="00095F66" w:rsidRPr="00201E3B" w:rsidRDefault="00095F66">
            <w:pPr>
              <w:pStyle w:val="TAC"/>
              <w:spacing w:line="256" w:lineRule="auto"/>
              <w:rPr>
                <w:lang w:eastAsia="en-US"/>
              </w:rPr>
            </w:pPr>
            <w:r w:rsidRPr="00201E3B">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4BEB3220"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 user location?</w:t>
            </w:r>
          </w:p>
          <w:p w14:paraId="18EECD5E"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495D87"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95B75E" w14:textId="77777777" w:rsidR="00095F66" w:rsidRPr="00201E3B" w:rsidRDefault="00095F66">
            <w:pPr>
              <w:pStyle w:val="TAL"/>
              <w:spacing w:line="256" w:lineRule="auto"/>
              <w:rPr>
                <w:lang w:eastAsia="ko-KR"/>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BA87B40"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98D0185" w14:textId="77777777" w:rsidR="00095F66" w:rsidRPr="00201E3B" w:rsidRDefault="00095F66">
            <w:pPr>
              <w:pStyle w:val="TAC"/>
              <w:spacing w:line="256" w:lineRule="auto"/>
              <w:rPr>
                <w:lang w:eastAsia="en-US"/>
              </w:rPr>
            </w:pPr>
            <w:r w:rsidRPr="00201E3B">
              <w:rPr>
                <w:lang w:eastAsia="en-US"/>
              </w:rPr>
              <w:t>P</w:t>
            </w:r>
          </w:p>
        </w:tc>
      </w:tr>
      <w:tr w:rsidR="00095F66" w:rsidRPr="00201E3B" w14:paraId="1C5CF12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A43F68B" w14:textId="77777777" w:rsidR="00095F66" w:rsidRPr="00201E3B" w:rsidRDefault="00095F66">
            <w:pPr>
              <w:pStyle w:val="TAC"/>
              <w:spacing w:line="256" w:lineRule="auto"/>
              <w:rPr>
                <w:rFonts w:cs="Arial"/>
                <w:szCs w:val="18"/>
                <w:lang w:eastAsia="en-US"/>
              </w:rPr>
            </w:pPr>
            <w:r w:rsidRPr="00201E3B">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560152" w14:textId="77777777" w:rsidR="00095F66" w:rsidRPr="00201E3B" w:rsidRDefault="00095F66">
            <w:pPr>
              <w:pStyle w:val="TAL"/>
              <w:spacing w:line="256" w:lineRule="auto"/>
              <w:rPr>
                <w:lang w:eastAsia="en-US"/>
              </w:rPr>
            </w:pPr>
            <w:r w:rsidRPr="00201E3B">
              <w:rPr>
                <w:lang w:eastAsia="en-US"/>
              </w:rPr>
              <w:t xml:space="preserve">Start </w:t>
            </w:r>
            <w:r w:rsidRPr="00201E3B">
              <w:rPr>
                <w:lang w:eastAsia="ko-KR"/>
              </w:rPr>
              <w:t xml:space="preserve">TFE2 (emergency alert retransmission) 10 seconds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7A7D83EC" w14:textId="77777777" w:rsidR="00095F66" w:rsidRPr="00201E3B" w:rsidRDefault="00095F66">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3AEC78"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8E9BA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F50F68" w14:textId="77777777" w:rsidR="00095F66" w:rsidRPr="00201E3B" w:rsidRDefault="00095F66">
            <w:pPr>
              <w:pStyle w:val="TAC"/>
              <w:spacing w:line="256" w:lineRule="auto"/>
              <w:rPr>
                <w:lang w:eastAsia="en-US"/>
              </w:rPr>
            </w:pPr>
            <w:r w:rsidRPr="00201E3B">
              <w:rPr>
                <w:lang w:eastAsia="en-US"/>
              </w:rPr>
              <w:t>-</w:t>
            </w:r>
          </w:p>
        </w:tc>
      </w:tr>
      <w:tr w:rsidR="00095F66" w:rsidRPr="00201E3B" w14:paraId="067780F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49C6658" w14:textId="77777777" w:rsidR="00095F66" w:rsidRPr="00201E3B" w:rsidRDefault="00095F66">
            <w:pPr>
              <w:pStyle w:val="TAC"/>
              <w:spacing w:line="256" w:lineRule="auto"/>
              <w:rPr>
                <w:lang w:eastAsia="en-US"/>
              </w:rPr>
            </w:pPr>
            <w:r w:rsidRPr="00201E3B">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0F1D80"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1EBA80B"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89A813E" w14:textId="77777777" w:rsidR="00095F66" w:rsidRPr="00201E3B" w:rsidRDefault="00095F66">
            <w:pPr>
              <w:pStyle w:val="TAL"/>
              <w:spacing w:line="256" w:lineRule="auto"/>
              <w:rPr>
                <w:lang w:eastAsia="en-US"/>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A5CF9C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E7CB84" w14:textId="77777777" w:rsidR="00095F66" w:rsidRPr="00201E3B" w:rsidRDefault="00095F66">
            <w:pPr>
              <w:pStyle w:val="TAC"/>
              <w:spacing w:line="256" w:lineRule="auto"/>
              <w:rPr>
                <w:lang w:eastAsia="en-US"/>
              </w:rPr>
            </w:pPr>
            <w:r w:rsidRPr="00201E3B">
              <w:rPr>
                <w:lang w:eastAsia="en-US"/>
              </w:rPr>
              <w:t>-</w:t>
            </w:r>
          </w:p>
        </w:tc>
      </w:tr>
      <w:tr w:rsidR="00095F66" w:rsidRPr="00201E3B" w14:paraId="6A5E8B1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19A45F0" w14:textId="77777777" w:rsidR="00095F66" w:rsidRPr="00201E3B" w:rsidRDefault="00095F66">
            <w:pPr>
              <w:pStyle w:val="TAC"/>
              <w:spacing w:line="256" w:lineRule="auto"/>
              <w:rPr>
                <w:rFonts w:cs="Arial"/>
                <w:szCs w:val="18"/>
                <w:lang w:eastAsia="en-US"/>
              </w:rPr>
            </w:pPr>
            <w:r w:rsidRPr="00201E3B">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9DE5C" w14:textId="77777777" w:rsidR="00095F66" w:rsidRPr="00201E3B" w:rsidRDefault="00095F66">
            <w:pPr>
              <w:pStyle w:val="TAL"/>
              <w:spacing w:line="256" w:lineRule="auto"/>
              <w:rPr>
                <w:lang w:eastAsia="en-US"/>
              </w:rPr>
            </w:pPr>
            <w:r w:rsidRPr="00201E3B">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0C541E8E" w14:textId="77777777" w:rsidR="00095F66" w:rsidRPr="00201E3B" w:rsidRDefault="00095F66">
            <w:pPr>
              <w:pStyle w:val="TAC"/>
              <w:spacing w:line="256" w:lineRule="auto"/>
              <w:rPr>
                <w:szCs w:val="18"/>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24EABB"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4DC3CE"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B5D6E56" w14:textId="77777777" w:rsidR="00095F66" w:rsidRPr="00201E3B" w:rsidRDefault="00095F66">
            <w:pPr>
              <w:pStyle w:val="TAC"/>
              <w:spacing w:line="256" w:lineRule="auto"/>
              <w:rPr>
                <w:lang w:eastAsia="en-US"/>
              </w:rPr>
            </w:pPr>
            <w:r w:rsidRPr="00201E3B">
              <w:rPr>
                <w:lang w:eastAsia="en-US"/>
              </w:rPr>
              <w:t>-</w:t>
            </w:r>
          </w:p>
        </w:tc>
      </w:tr>
      <w:tr w:rsidR="00095F66" w:rsidRPr="00201E3B" w14:paraId="21C5A43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80A035C" w14:textId="77777777" w:rsidR="00095F66" w:rsidRPr="00201E3B" w:rsidRDefault="00095F66">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32FC7C0" w14:textId="77777777" w:rsidR="00095F66" w:rsidRPr="00201E3B" w:rsidRDefault="00095F66">
            <w:pPr>
              <w:pStyle w:val="TAL"/>
              <w:spacing w:line="256" w:lineRule="auto"/>
              <w:rPr>
                <w:lang w:eastAsia="en-US"/>
              </w:rPr>
            </w:pPr>
            <w:r w:rsidRPr="00201E3B">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1B0ED6BC" w14:textId="77777777" w:rsidR="00095F66" w:rsidRPr="00201E3B" w:rsidRDefault="00095F66">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2350B6CD" w14:textId="77777777" w:rsidR="00095F66" w:rsidRPr="00201E3B" w:rsidRDefault="00095F66">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6A819B68" w14:textId="77777777" w:rsidR="00095F66" w:rsidRPr="00201E3B" w:rsidRDefault="00095F66">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0933C2D2" w14:textId="77777777" w:rsidR="00095F66" w:rsidRPr="00201E3B" w:rsidRDefault="00095F66">
            <w:pPr>
              <w:pStyle w:val="TAC"/>
              <w:spacing w:line="256" w:lineRule="auto"/>
              <w:rPr>
                <w:lang w:eastAsia="en-US"/>
              </w:rPr>
            </w:pPr>
          </w:p>
        </w:tc>
      </w:tr>
      <w:tr w:rsidR="00095F66" w:rsidRPr="00201E3B" w14:paraId="53532B57"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638C497" w14:textId="77777777" w:rsidR="00095F66" w:rsidRPr="00201E3B" w:rsidRDefault="00095F66">
            <w:pPr>
              <w:pStyle w:val="TAC"/>
              <w:spacing w:line="256" w:lineRule="auto"/>
              <w:rPr>
                <w:rFonts w:cs="Arial"/>
                <w:szCs w:val="18"/>
                <w:lang w:eastAsia="en-US"/>
              </w:rPr>
            </w:pPr>
            <w:r w:rsidRPr="00201E3B">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3ADAB810"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 xml:space="preserve">MCVideo Client) send a GROUP EMERGENCY ALERT message </w:t>
            </w:r>
            <w:r w:rsidRPr="00201E3B">
              <w:rPr>
                <w:lang w:eastAsia="ko-KR"/>
              </w:rPr>
              <w:lastRenderedPageBreak/>
              <w:t>without user location?</w:t>
            </w:r>
          </w:p>
          <w:p w14:paraId="73D4042B"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7B0D4F7" w14:textId="77777777" w:rsidR="00095F66" w:rsidRPr="00201E3B" w:rsidRDefault="00095F66">
            <w:pPr>
              <w:pStyle w:val="TAC"/>
              <w:spacing w:line="256" w:lineRule="auto"/>
              <w:rPr>
                <w:lang w:eastAsia="en-US"/>
              </w:rPr>
            </w:pPr>
            <w:r w:rsidRPr="00201E3B">
              <w:rPr>
                <w:lang w:eastAsia="en-US"/>
              </w:rPr>
              <w:lastRenderedPageBreak/>
              <w:t>--&gt;</w:t>
            </w:r>
          </w:p>
        </w:tc>
        <w:tc>
          <w:tcPr>
            <w:tcW w:w="2977" w:type="dxa"/>
            <w:tcBorders>
              <w:top w:val="single" w:sz="4" w:space="0" w:color="auto"/>
              <w:left w:val="single" w:sz="4" w:space="0" w:color="auto"/>
              <w:bottom w:val="single" w:sz="4" w:space="0" w:color="auto"/>
              <w:right w:val="single" w:sz="4" w:space="0" w:color="auto"/>
            </w:tcBorders>
            <w:hideMark/>
          </w:tcPr>
          <w:p w14:paraId="45E6DE93" w14:textId="77777777" w:rsidR="00095F66" w:rsidRPr="00201E3B" w:rsidRDefault="00095F66">
            <w:pPr>
              <w:pStyle w:val="TAL"/>
              <w:spacing w:line="256" w:lineRule="auto"/>
              <w:rPr>
                <w:lang w:eastAsia="ko-KR"/>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F574E2"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1791E6E2" w14:textId="77777777" w:rsidR="00095F66" w:rsidRPr="00201E3B" w:rsidRDefault="00095F66">
            <w:pPr>
              <w:pStyle w:val="TAC"/>
              <w:spacing w:line="256" w:lineRule="auto"/>
              <w:rPr>
                <w:lang w:eastAsia="en-US"/>
              </w:rPr>
            </w:pPr>
            <w:r w:rsidRPr="00201E3B">
              <w:rPr>
                <w:lang w:eastAsia="en-US"/>
              </w:rPr>
              <w:t>P</w:t>
            </w:r>
          </w:p>
        </w:tc>
      </w:tr>
      <w:tr w:rsidR="00095F66" w:rsidRPr="00201E3B" w14:paraId="4F692E8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8B28E22" w14:textId="77777777" w:rsidR="00095F66" w:rsidRPr="00201E3B" w:rsidRDefault="00095F66">
            <w:pPr>
              <w:pStyle w:val="TAC"/>
              <w:spacing w:line="256" w:lineRule="auto"/>
              <w:rPr>
                <w:rFonts w:cs="Arial"/>
                <w:szCs w:val="18"/>
                <w:lang w:eastAsia="en-US"/>
              </w:rPr>
            </w:pPr>
            <w:r w:rsidRPr="00201E3B">
              <w:rPr>
                <w:rFonts w:cs="Arial"/>
                <w:szCs w:val="18"/>
                <w:lang w:eastAsia="en-US"/>
              </w:rPr>
              <w:t>9b1</w:t>
            </w:r>
          </w:p>
        </w:tc>
        <w:tc>
          <w:tcPr>
            <w:tcW w:w="3969" w:type="dxa"/>
            <w:tcBorders>
              <w:top w:val="single" w:sz="4" w:space="0" w:color="auto"/>
              <w:left w:val="single" w:sz="4" w:space="0" w:color="auto"/>
              <w:bottom w:val="single" w:sz="4" w:space="0" w:color="auto"/>
              <w:right w:val="single" w:sz="4" w:space="0" w:color="auto"/>
            </w:tcBorders>
            <w:hideMark/>
          </w:tcPr>
          <w:p w14:paraId="35038CE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message with user location?</w:t>
            </w:r>
          </w:p>
          <w:p w14:paraId="6441A953"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4609B775"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CFE954" w14:textId="77777777" w:rsidR="00095F66" w:rsidRPr="00201E3B" w:rsidRDefault="00095F66">
            <w:pPr>
              <w:pStyle w:val="TAL"/>
              <w:spacing w:line="256" w:lineRule="auto"/>
              <w:rPr>
                <w:lang w:eastAsia="en-US"/>
              </w:rPr>
            </w:pPr>
            <w:r w:rsidRPr="00201E3B">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C3735F3"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D1D7D9F" w14:textId="77777777" w:rsidR="00095F66" w:rsidRPr="00201E3B" w:rsidRDefault="00095F66">
            <w:pPr>
              <w:pStyle w:val="TAC"/>
              <w:spacing w:line="256" w:lineRule="auto"/>
              <w:rPr>
                <w:lang w:eastAsia="en-US"/>
              </w:rPr>
            </w:pPr>
            <w:r w:rsidRPr="00201E3B">
              <w:rPr>
                <w:lang w:eastAsia="en-US"/>
              </w:rPr>
              <w:t>P</w:t>
            </w:r>
          </w:p>
        </w:tc>
      </w:tr>
      <w:tr w:rsidR="00095F66" w:rsidRPr="00201E3B" w14:paraId="6E18E530"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129DA5E" w14:textId="77777777" w:rsidR="00095F66" w:rsidRPr="00201E3B" w:rsidRDefault="00095F66">
            <w:pPr>
              <w:pStyle w:val="TAC"/>
              <w:spacing w:line="256" w:lineRule="auto"/>
              <w:rPr>
                <w:rFonts w:cs="Arial"/>
                <w:szCs w:val="18"/>
                <w:lang w:eastAsia="en-US"/>
              </w:rPr>
            </w:pPr>
            <w:r w:rsidRPr="00201E3B">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DAAF0EA" w14:textId="77777777" w:rsidR="00095F66" w:rsidRPr="00201E3B" w:rsidRDefault="00095F66">
            <w:pPr>
              <w:pStyle w:val="TAL"/>
              <w:spacing w:line="256" w:lineRule="auto"/>
              <w:rPr>
                <w:lang w:eastAsia="en-US"/>
              </w:rPr>
            </w:pPr>
            <w:r w:rsidRPr="00201E3B">
              <w:rPr>
                <w:lang w:eastAsia="en-US"/>
              </w:rPr>
              <w:t xml:space="preserve">Before timer TFE2 expires, make the MCVideo User request </w:t>
            </w:r>
            <w:r w:rsidRPr="00201E3B">
              <w:rPr>
                <w:lang w:eastAsia="zh-CN"/>
              </w:rPr>
              <w:t>to cancel the emergency alert for Group A.</w:t>
            </w:r>
          </w:p>
          <w:p w14:paraId="71E8ED4A" w14:textId="77777777" w:rsidR="00095F66" w:rsidRPr="00201E3B" w:rsidRDefault="00095F66">
            <w:pPr>
              <w:pStyle w:val="TAL"/>
              <w:spacing w:line="256" w:lineRule="auto"/>
              <w:rPr>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FE41723"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C5858E1"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568E4D"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DDC4B" w14:textId="77777777" w:rsidR="00095F66" w:rsidRPr="00201E3B" w:rsidRDefault="00095F66">
            <w:pPr>
              <w:pStyle w:val="TAC"/>
              <w:spacing w:line="256" w:lineRule="auto"/>
              <w:rPr>
                <w:lang w:eastAsia="en-US"/>
              </w:rPr>
            </w:pPr>
            <w:r w:rsidRPr="00201E3B">
              <w:rPr>
                <w:lang w:eastAsia="en-US"/>
              </w:rPr>
              <w:t>-</w:t>
            </w:r>
          </w:p>
        </w:tc>
      </w:tr>
      <w:tr w:rsidR="00095F66" w:rsidRPr="00201E3B" w14:paraId="089D2C4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C1D4844" w14:textId="77777777" w:rsidR="00095F66" w:rsidRPr="00201E3B" w:rsidRDefault="00095F66">
            <w:pPr>
              <w:pStyle w:val="TAC"/>
              <w:spacing w:line="256" w:lineRule="auto"/>
              <w:rPr>
                <w:rFonts w:cs="Arial"/>
                <w:szCs w:val="18"/>
                <w:lang w:eastAsia="en-US"/>
              </w:rPr>
            </w:pPr>
            <w:r w:rsidRPr="00201E3B">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A6A2CDA" w14:textId="77777777" w:rsidR="00095F66" w:rsidRPr="00201E3B" w:rsidRDefault="00095F66">
            <w:pPr>
              <w:pStyle w:val="TAL"/>
              <w:spacing w:line="256" w:lineRule="auto"/>
              <w:rPr>
                <w:lang w:eastAsia="ko-KR"/>
              </w:rPr>
            </w:pPr>
            <w:r w:rsidRPr="00201E3B">
              <w:rPr>
                <w:lang w:eastAsia="en-US"/>
              </w:rPr>
              <w:t>Check: Does the UE (</w:t>
            </w:r>
            <w:r w:rsidRPr="00201E3B">
              <w:rPr>
                <w:lang w:eastAsia="ko-KR"/>
              </w:rPr>
              <w:t>MCVideo Client) send a GROUP EMERGENCY ALERT CANCEL message?</w:t>
            </w:r>
          </w:p>
          <w:p w14:paraId="764759FE" w14:textId="77777777" w:rsidR="00095F66" w:rsidRPr="00201E3B" w:rsidRDefault="00095F66">
            <w:pPr>
              <w:pStyle w:val="TAL"/>
              <w:spacing w:line="256" w:lineRule="auto"/>
              <w:rPr>
                <w:lang w:eastAsia="en-US"/>
              </w:rPr>
            </w:pPr>
            <w:r w:rsidRPr="00201E3B">
              <w:rPr>
                <w:lang w:eastAsia="en-US"/>
              </w:rPr>
              <w:t xml:space="preserve">NOTE: It is expected that the UE shall stop timer </w:t>
            </w:r>
            <w:r w:rsidRPr="00201E3B">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A546B52"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3A600FC" w14:textId="77777777" w:rsidR="00095F66" w:rsidRPr="00201E3B" w:rsidRDefault="00095F66">
            <w:pPr>
              <w:pStyle w:val="TAL"/>
              <w:spacing w:line="256" w:lineRule="auto"/>
              <w:rPr>
                <w:lang w:eastAsia="ko-KR"/>
              </w:rPr>
            </w:pPr>
            <w:r w:rsidRPr="00201E3B">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2806F02" w14:textId="77777777" w:rsidR="00095F66" w:rsidRPr="00201E3B" w:rsidRDefault="00095F66">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42F60B0" w14:textId="77777777" w:rsidR="00095F66" w:rsidRPr="00201E3B" w:rsidRDefault="00095F66">
            <w:pPr>
              <w:pStyle w:val="TAC"/>
              <w:spacing w:line="256" w:lineRule="auto"/>
              <w:rPr>
                <w:lang w:eastAsia="en-US"/>
              </w:rPr>
            </w:pPr>
            <w:r w:rsidRPr="00201E3B">
              <w:rPr>
                <w:lang w:eastAsia="en-US"/>
              </w:rPr>
              <w:t>P</w:t>
            </w:r>
          </w:p>
        </w:tc>
      </w:tr>
      <w:tr w:rsidR="00095F66" w:rsidRPr="00201E3B" w14:paraId="14F45F85"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0B8B906" w14:textId="77777777" w:rsidR="00095F66" w:rsidRPr="00201E3B" w:rsidRDefault="00095F66">
            <w:pPr>
              <w:pStyle w:val="TAC"/>
              <w:spacing w:line="256" w:lineRule="auto"/>
              <w:rPr>
                <w:rFonts w:cs="Arial"/>
                <w:szCs w:val="18"/>
                <w:lang w:eastAsia="en-US"/>
              </w:rPr>
            </w:pPr>
            <w:r w:rsidRPr="00201E3B">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99EE01E"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7F089691"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85374F" w14:textId="77777777" w:rsidR="00095F66" w:rsidRPr="00201E3B" w:rsidRDefault="00095F66">
            <w:pPr>
              <w:pStyle w:val="TAL"/>
              <w:spacing w:line="256" w:lineRule="auto"/>
              <w:rPr>
                <w:lang w:eastAsia="ko-KR"/>
              </w:rPr>
            </w:pPr>
            <w:r w:rsidRPr="00201E3B">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CA78447"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8A6292" w14:textId="77777777" w:rsidR="00095F66" w:rsidRPr="00201E3B" w:rsidRDefault="00095F66">
            <w:pPr>
              <w:pStyle w:val="TAC"/>
              <w:spacing w:line="256" w:lineRule="auto"/>
              <w:rPr>
                <w:lang w:eastAsia="en-US"/>
              </w:rPr>
            </w:pPr>
            <w:r w:rsidRPr="00201E3B">
              <w:rPr>
                <w:lang w:eastAsia="en-US"/>
              </w:rPr>
              <w:t>-</w:t>
            </w:r>
          </w:p>
        </w:tc>
      </w:tr>
      <w:tr w:rsidR="00095F66" w:rsidRPr="00201E3B" w14:paraId="778C2917" w14:textId="77777777" w:rsidTr="00095F66">
        <w:trPr>
          <w:trHeight w:val="251"/>
        </w:trPr>
        <w:tc>
          <w:tcPr>
            <w:tcW w:w="648" w:type="dxa"/>
            <w:tcBorders>
              <w:top w:val="single" w:sz="4" w:space="0" w:color="auto"/>
              <w:left w:val="single" w:sz="4" w:space="0" w:color="auto"/>
              <w:bottom w:val="single" w:sz="4" w:space="0" w:color="auto"/>
              <w:right w:val="single" w:sz="4" w:space="0" w:color="auto"/>
            </w:tcBorders>
            <w:hideMark/>
          </w:tcPr>
          <w:p w14:paraId="7E013B0B" w14:textId="77777777" w:rsidR="00095F66" w:rsidRPr="00201E3B" w:rsidRDefault="00095F66">
            <w:pPr>
              <w:pStyle w:val="TAC"/>
              <w:spacing w:line="256" w:lineRule="auto"/>
              <w:rPr>
                <w:rFonts w:cs="Arial"/>
                <w:szCs w:val="18"/>
                <w:lang w:eastAsia="en-US"/>
              </w:rPr>
            </w:pPr>
            <w:r w:rsidRPr="00201E3B">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0430B03" w14:textId="77777777" w:rsidR="00095F66" w:rsidRPr="00201E3B" w:rsidRDefault="00095F66">
            <w:pPr>
              <w:pStyle w:val="TAL"/>
              <w:spacing w:line="256" w:lineRule="auto"/>
              <w:rPr>
                <w:lang w:eastAsia="en-US"/>
              </w:rPr>
            </w:pPr>
            <w:r w:rsidRPr="00201E3B">
              <w:rPr>
                <w:lang w:eastAsia="en-US"/>
              </w:rPr>
              <w:t>EXCEPTION: UE releases the E-UTRA connection. The E-UTRA/EPC actions which are related to the MCVideo call release are described in TS 36.579-1 [2], subclause 5.4.8, 'Generic Test Procedure for MCPTT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70A28DC"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E77A8"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14C1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5FC818" w14:textId="77777777" w:rsidR="00095F66" w:rsidRPr="00201E3B" w:rsidRDefault="00095F66">
            <w:pPr>
              <w:pStyle w:val="TAC"/>
              <w:spacing w:line="256" w:lineRule="auto"/>
              <w:rPr>
                <w:lang w:eastAsia="en-US"/>
              </w:rPr>
            </w:pPr>
            <w:r w:rsidRPr="00201E3B">
              <w:rPr>
                <w:lang w:eastAsia="en-US"/>
              </w:rPr>
              <w:t>-</w:t>
            </w:r>
          </w:p>
        </w:tc>
      </w:tr>
      <w:tr w:rsidR="00095F66" w:rsidRPr="00201E3B" w14:paraId="4F7E38F0" w14:textId="77777777" w:rsidTr="00095F66">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7115888" w14:textId="77777777" w:rsidR="00095F66" w:rsidRPr="00201E3B" w:rsidRDefault="00095F66">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385B3FBB" w14:textId="77777777" w:rsidR="00095F66" w:rsidRPr="00201E3B" w:rsidRDefault="00095F66" w:rsidP="00095F66"/>
    <w:p w14:paraId="1FA8BC08" w14:textId="77777777" w:rsidR="00095F66" w:rsidRPr="00201E3B" w:rsidRDefault="00095F66" w:rsidP="00095F66">
      <w:pPr>
        <w:pStyle w:val="H6"/>
        <w:rPr>
          <w:lang w:eastAsia="ko-KR"/>
        </w:rPr>
      </w:pPr>
      <w:r w:rsidRPr="00201E3B">
        <w:t>7.3.1.3.3</w:t>
      </w:r>
      <w:r w:rsidRPr="00201E3B">
        <w:tab/>
        <w:t>Specific message contents</w:t>
      </w:r>
    </w:p>
    <w:p w14:paraId="2742433E" w14:textId="77777777" w:rsidR="00095F66" w:rsidRPr="00201E3B" w:rsidRDefault="00095F66" w:rsidP="00095F66">
      <w:pPr>
        <w:pStyle w:val="TH"/>
      </w:pPr>
      <w:r w:rsidRPr="00201E3B">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95F66" w:rsidRPr="00201E3B" w14:paraId="75018737" w14:textId="77777777" w:rsidTr="00095F66">
        <w:trPr>
          <w:cantSplit/>
        </w:trPr>
        <w:tc>
          <w:tcPr>
            <w:tcW w:w="9635" w:type="dxa"/>
            <w:tcBorders>
              <w:top w:val="single" w:sz="4" w:space="0" w:color="auto"/>
              <w:left w:val="single" w:sz="4" w:space="0" w:color="auto"/>
              <w:bottom w:val="single" w:sz="4" w:space="0" w:color="auto"/>
              <w:right w:val="single" w:sz="4" w:space="0" w:color="auto"/>
            </w:tcBorders>
            <w:hideMark/>
          </w:tcPr>
          <w:p w14:paraId="341A6E2D" w14:textId="77777777" w:rsidR="00095F66" w:rsidRPr="00201E3B" w:rsidRDefault="00095F66">
            <w:pPr>
              <w:pStyle w:val="TAL"/>
              <w:spacing w:line="256" w:lineRule="auto"/>
              <w:rPr>
                <w:lang w:eastAsia="en-US"/>
              </w:rPr>
            </w:pPr>
            <w:r w:rsidRPr="00201E3B">
              <w:rPr>
                <w:lang w:eastAsia="en-US"/>
              </w:rPr>
              <w:t>Derivation Path: TS 36.579-1 [2], Table 5.5.14.15.1-1, condition USER_LOC</w:t>
            </w:r>
          </w:p>
        </w:tc>
      </w:tr>
    </w:tbl>
    <w:p w14:paraId="56AD4523" w14:textId="77777777" w:rsidR="00095F66" w:rsidRPr="00201E3B" w:rsidRDefault="00095F66" w:rsidP="00095F66"/>
    <w:p w14:paraId="03574257" w14:textId="77777777" w:rsidR="00095F66" w:rsidRPr="00201E3B" w:rsidRDefault="00095F66" w:rsidP="00095F66">
      <w:pPr>
        <w:pStyle w:val="Heading3"/>
        <w:rPr>
          <w:i/>
          <w:iCs/>
        </w:rPr>
      </w:pPr>
      <w:bookmarkStart w:id="904" w:name="_Toc123748528"/>
      <w:r w:rsidRPr="00201E3B">
        <w:t>7.3.2</w:t>
      </w:r>
      <w:r w:rsidRPr="00201E3B">
        <w:tab/>
        <w:t>Off-network / Emergency Alert / Client Terminated (CO)</w:t>
      </w:r>
      <w:bookmarkEnd w:id="904"/>
    </w:p>
    <w:p w14:paraId="4598A7DF" w14:textId="77777777" w:rsidR="00095F66" w:rsidRPr="00201E3B" w:rsidRDefault="00095F66" w:rsidP="00095F66">
      <w:pPr>
        <w:pStyle w:val="H6"/>
      </w:pPr>
      <w:r w:rsidRPr="00201E3B">
        <w:t>7.3.2.1</w:t>
      </w:r>
      <w:r w:rsidRPr="00201E3B">
        <w:tab/>
        <w:t>Test Purpose (TP)</w:t>
      </w:r>
    </w:p>
    <w:p w14:paraId="0C6CEC8F" w14:textId="77777777" w:rsidR="00095F66" w:rsidRPr="00201E3B" w:rsidRDefault="00095F66" w:rsidP="00095F66">
      <w:pPr>
        <w:pStyle w:val="H6"/>
      </w:pPr>
      <w:r w:rsidRPr="00201E3B">
        <w:t>(1)</w:t>
      </w:r>
    </w:p>
    <w:p w14:paraId="49BBD58F"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45FC9DD9"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074071F1"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w:t>
      </w:r>
      <w:r w:rsidRPr="00201E3B">
        <w:rPr>
          <w:noProof w:val="0"/>
          <w:lang w:eastAsia="zh-CN"/>
        </w:rPr>
        <w:t>GROUP EMERGENCY ALERT message</w:t>
      </w:r>
      <w:r w:rsidRPr="00201E3B">
        <w:rPr>
          <w:noProof w:val="0"/>
        </w:rPr>
        <w:t xml:space="preserve"> }</w:t>
      </w:r>
    </w:p>
    <w:p w14:paraId="4E5FD170"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ACK message, </w:t>
      </w:r>
      <w:r w:rsidRPr="00201E3B">
        <w:rPr>
          <w:b/>
          <w:bCs/>
          <w:noProof w:val="0"/>
        </w:rPr>
        <w:t>and,</w:t>
      </w:r>
      <w:r w:rsidRPr="00201E3B">
        <w:rPr>
          <w:noProof w:val="0"/>
        </w:rPr>
        <w:t xml:space="preserve"> starts timer </w:t>
      </w:r>
      <w:r w:rsidRPr="00201E3B">
        <w:rPr>
          <w:noProof w:val="0"/>
          <w:lang w:eastAsia="ko-KR"/>
        </w:rPr>
        <w:t xml:space="preserve">TFE1 (Emergency Alert) </w:t>
      </w:r>
      <w:r w:rsidRPr="00201E3B">
        <w:rPr>
          <w:noProof w:val="0"/>
        </w:rPr>
        <w:t>}</w:t>
      </w:r>
    </w:p>
    <w:p w14:paraId="4CF299F1" w14:textId="77777777" w:rsidR="00095F66" w:rsidRPr="00201E3B" w:rsidRDefault="00095F66" w:rsidP="00095F66">
      <w:pPr>
        <w:pStyle w:val="PL"/>
        <w:rPr>
          <w:noProof w:val="0"/>
        </w:rPr>
      </w:pPr>
      <w:r w:rsidRPr="00201E3B">
        <w:rPr>
          <w:noProof w:val="0"/>
        </w:rPr>
        <w:t xml:space="preserve">            }</w:t>
      </w:r>
    </w:p>
    <w:p w14:paraId="12088DBE" w14:textId="77777777" w:rsidR="00095F66" w:rsidRPr="00201E3B" w:rsidRDefault="00095F66" w:rsidP="00095F66">
      <w:pPr>
        <w:pStyle w:val="PL"/>
        <w:rPr>
          <w:noProof w:val="0"/>
        </w:rPr>
      </w:pPr>
    </w:p>
    <w:p w14:paraId="6D3267AB" w14:textId="77777777" w:rsidR="00095F66" w:rsidRPr="00201E3B" w:rsidRDefault="00095F66" w:rsidP="00095F66">
      <w:pPr>
        <w:pStyle w:val="H6"/>
      </w:pPr>
      <w:r w:rsidRPr="00201E3B">
        <w:t>(2)</w:t>
      </w:r>
    </w:p>
    <w:p w14:paraId="41C00D6C"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received a GROUP EMERGENCY ALERT message }</w:t>
      </w:r>
    </w:p>
    <w:p w14:paraId="7FCFBD4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5F9D2CD9"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retransmission of the original </w:t>
      </w:r>
      <w:r w:rsidRPr="00201E3B">
        <w:rPr>
          <w:noProof w:val="0"/>
          <w:lang w:eastAsia="zh-CN"/>
        </w:rPr>
        <w:t>GROUP EMERGENCY ALERT message</w:t>
      </w:r>
      <w:r w:rsidRPr="00201E3B">
        <w:rPr>
          <w:noProof w:val="0"/>
        </w:rPr>
        <w:t xml:space="preserve"> }</w:t>
      </w:r>
    </w:p>
    <w:p w14:paraId="2BCE7BF1"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does not send a GROUP EMERGENCY ALERT ACK message }</w:t>
      </w:r>
    </w:p>
    <w:p w14:paraId="2B7590BD" w14:textId="77777777" w:rsidR="00095F66" w:rsidRPr="00201E3B" w:rsidRDefault="00095F66" w:rsidP="00095F66">
      <w:pPr>
        <w:pStyle w:val="PL"/>
        <w:rPr>
          <w:noProof w:val="0"/>
        </w:rPr>
      </w:pPr>
      <w:r w:rsidRPr="00201E3B">
        <w:rPr>
          <w:noProof w:val="0"/>
        </w:rPr>
        <w:t xml:space="preserve">            }</w:t>
      </w:r>
    </w:p>
    <w:p w14:paraId="583E6160" w14:textId="77777777" w:rsidR="00095F66" w:rsidRPr="00201E3B" w:rsidRDefault="00095F66" w:rsidP="00095F66">
      <w:pPr>
        <w:pStyle w:val="PL"/>
        <w:rPr>
          <w:noProof w:val="0"/>
        </w:rPr>
      </w:pPr>
    </w:p>
    <w:p w14:paraId="6C2A7AFC" w14:textId="77777777" w:rsidR="00095F66" w:rsidRPr="00201E3B" w:rsidRDefault="00095F66" w:rsidP="00095F66">
      <w:pPr>
        <w:pStyle w:val="H6"/>
      </w:pPr>
      <w:r w:rsidRPr="00201E3B">
        <w:lastRenderedPageBreak/>
        <w:t>(3)</w:t>
      </w:r>
    </w:p>
    <w:p w14:paraId="34BD10F4" w14:textId="77777777" w:rsidR="00095F66" w:rsidRPr="00201E3B" w:rsidRDefault="00095F66" w:rsidP="00095F66">
      <w:pPr>
        <w:pStyle w:val="PL"/>
        <w:rPr>
          <w:noProof w:val="0"/>
        </w:rPr>
      </w:pPr>
      <w:r w:rsidRPr="00201E3B">
        <w:rPr>
          <w:b/>
          <w:noProof w:val="0"/>
        </w:rPr>
        <w:t>with</w:t>
      </w:r>
      <w:r w:rsidRPr="00201E3B">
        <w:rPr>
          <w:noProof w:val="0"/>
        </w:rPr>
        <w:t xml:space="preserve"> { UE (MCVideo Client) having received a GROUP EMERGENCY ALERT message }</w:t>
      </w:r>
    </w:p>
    <w:p w14:paraId="544040C6" w14:textId="77777777" w:rsidR="00095F66" w:rsidRPr="00201E3B" w:rsidRDefault="00095F66" w:rsidP="00095F66">
      <w:pPr>
        <w:pStyle w:val="PL"/>
        <w:rPr>
          <w:noProof w:val="0"/>
        </w:rPr>
      </w:pPr>
      <w:r w:rsidRPr="00201E3B">
        <w:rPr>
          <w:b/>
          <w:noProof w:val="0"/>
        </w:rPr>
        <w:t>ensure that</w:t>
      </w:r>
      <w:r w:rsidRPr="00201E3B">
        <w:rPr>
          <w:noProof w:val="0"/>
        </w:rPr>
        <w:t xml:space="preserve"> {</w:t>
      </w:r>
    </w:p>
    <w:p w14:paraId="4001C77E" w14:textId="77777777" w:rsidR="00095F66" w:rsidRPr="00201E3B" w:rsidRDefault="00095F66" w:rsidP="00095F66">
      <w:pPr>
        <w:pStyle w:val="PL"/>
        <w:rPr>
          <w:noProof w:val="0"/>
        </w:rPr>
      </w:pPr>
      <w:r w:rsidRPr="00201E3B">
        <w:rPr>
          <w:noProof w:val="0"/>
        </w:rPr>
        <w:t xml:space="preserve">  </w:t>
      </w:r>
      <w:r w:rsidRPr="00201E3B">
        <w:rPr>
          <w:b/>
          <w:noProof w:val="0"/>
        </w:rPr>
        <w:t>when</w:t>
      </w:r>
      <w:r w:rsidRPr="00201E3B">
        <w:rPr>
          <w:noProof w:val="0"/>
        </w:rPr>
        <w:t xml:space="preserve"> { UE (MCVideo Client) receives a </w:t>
      </w:r>
      <w:r w:rsidRPr="00201E3B">
        <w:rPr>
          <w:noProof w:val="0"/>
          <w:lang w:eastAsia="zh-CN"/>
        </w:rPr>
        <w:t>GROUP EMERGENCY ALERT CANCEL message</w:t>
      </w:r>
      <w:r w:rsidRPr="00201E3B">
        <w:rPr>
          <w:noProof w:val="0"/>
        </w:rPr>
        <w:t xml:space="preserve"> }</w:t>
      </w:r>
    </w:p>
    <w:p w14:paraId="1F4F0544" w14:textId="77777777" w:rsidR="00095F66" w:rsidRPr="00201E3B" w:rsidRDefault="00095F66" w:rsidP="00095F66">
      <w:pPr>
        <w:pStyle w:val="PL"/>
        <w:rPr>
          <w:noProof w:val="0"/>
        </w:rPr>
      </w:pPr>
      <w:r w:rsidRPr="00201E3B">
        <w:rPr>
          <w:noProof w:val="0"/>
        </w:rPr>
        <w:t xml:space="preserve">    </w:t>
      </w:r>
      <w:r w:rsidRPr="00201E3B">
        <w:rPr>
          <w:b/>
          <w:noProof w:val="0"/>
        </w:rPr>
        <w:t>then</w:t>
      </w:r>
      <w:r w:rsidRPr="00201E3B">
        <w:rPr>
          <w:noProof w:val="0"/>
        </w:rPr>
        <w:t xml:space="preserve"> { UE (MCVideo Client) sends a GROUP EMERGENCY ALERT CANCEL ACK message, </w:t>
      </w:r>
      <w:r w:rsidRPr="00201E3B">
        <w:rPr>
          <w:b/>
          <w:bCs/>
          <w:noProof w:val="0"/>
        </w:rPr>
        <w:t>and,</w:t>
      </w:r>
      <w:r w:rsidRPr="00201E3B">
        <w:rPr>
          <w:noProof w:val="0"/>
        </w:rPr>
        <w:t xml:space="preserve"> stops timer </w:t>
      </w:r>
      <w:r w:rsidRPr="00201E3B">
        <w:rPr>
          <w:noProof w:val="0"/>
          <w:lang w:eastAsia="ko-KR"/>
        </w:rPr>
        <w:t>TFE1 (Emergency Alert)</w:t>
      </w:r>
      <w:r w:rsidRPr="00201E3B">
        <w:rPr>
          <w:noProof w:val="0"/>
        </w:rPr>
        <w:t xml:space="preserve"> }</w:t>
      </w:r>
    </w:p>
    <w:p w14:paraId="3589C909" w14:textId="77777777" w:rsidR="00095F66" w:rsidRPr="00201E3B" w:rsidRDefault="00095F66" w:rsidP="00095F66">
      <w:pPr>
        <w:pStyle w:val="PL"/>
        <w:rPr>
          <w:noProof w:val="0"/>
        </w:rPr>
      </w:pPr>
      <w:r w:rsidRPr="00201E3B">
        <w:rPr>
          <w:noProof w:val="0"/>
        </w:rPr>
        <w:t xml:space="preserve">            }</w:t>
      </w:r>
    </w:p>
    <w:p w14:paraId="01F2351E" w14:textId="77777777" w:rsidR="00095F66" w:rsidRPr="00201E3B" w:rsidRDefault="00095F66" w:rsidP="00095F66">
      <w:pPr>
        <w:pStyle w:val="PL"/>
        <w:rPr>
          <w:noProof w:val="0"/>
        </w:rPr>
      </w:pPr>
    </w:p>
    <w:p w14:paraId="43EC6104" w14:textId="77777777" w:rsidR="00095F66" w:rsidRPr="00201E3B" w:rsidRDefault="00095F66" w:rsidP="00095F66">
      <w:pPr>
        <w:pStyle w:val="H6"/>
      </w:pPr>
      <w:r w:rsidRPr="00201E3B">
        <w:t>7.3.2.2</w:t>
      </w:r>
      <w:r w:rsidRPr="00201E3B">
        <w:tab/>
        <w:t>Conformance requirements</w:t>
      </w:r>
    </w:p>
    <w:p w14:paraId="5E52BB3C" w14:textId="77777777" w:rsidR="00095F66" w:rsidRPr="00201E3B" w:rsidRDefault="00095F66" w:rsidP="00095F66">
      <w:r w:rsidRPr="00201E3B">
        <w:t xml:space="preserve">References: The conformance requirements covered in the current TC are specified in: TS 24.281 clauses </w:t>
      </w:r>
      <w:r w:rsidRPr="00201E3B">
        <w:rPr>
          <w:lang w:eastAsia="zh-CN"/>
        </w:rPr>
        <w:t>11.3.3.3, 11.3.3.4, 11.3.3.6</w:t>
      </w:r>
      <w:r w:rsidRPr="00201E3B">
        <w:t>. Unless otherwise stated these are Rel-15 requirements.</w:t>
      </w:r>
    </w:p>
    <w:p w14:paraId="26E5C30B" w14:textId="77777777" w:rsidR="00095F66" w:rsidRPr="00201E3B" w:rsidRDefault="00095F66" w:rsidP="00095F66">
      <w:r w:rsidRPr="00201E3B">
        <w:t>[TS 24.281, clause 11.3.3.3]</w:t>
      </w:r>
    </w:p>
    <w:p w14:paraId="57783318"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message with the </w:t>
      </w:r>
      <w:r w:rsidRPr="00201E3B">
        <w:t>Originating MCVideo user ID IE not stored in the list of users in emergency</w:t>
      </w:r>
      <w:r w:rsidRPr="00201E3B">
        <w:rPr>
          <w:lang w:eastAsia="zh-CN"/>
        </w:rPr>
        <w:t>, the MCVideo client:</w:t>
      </w:r>
    </w:p>
    <w:p w14:paraId="394CFF1A" w14:textId="77777777" w:rsidR="00095F66" w:rsidRPr="00201E3B" w:rsidRDefault="00095F66" w:rsidP="00095F66">
      <w:pPr>
        <w:ind w:left="568" w:hanging="284"/>
      </w:pPr>
      <w:r w:rsidRPr="00201E3B">
        <w:t>1)</w:t>
      </w:r>
      <w:r w:rsidRPr="00201E3B">
        <w:tab/>
        <w:t>shall store the Originating MCVideo user ID IE and location IE in the list of users in emergency;</w:t>
      </w:r>
    </w:p>
    <w:p w14:paraId="59E36B0D" w14:textId="77777777" w:rsidR="00095F66" w:rsidRPr="00201E3B" w:rsidRDefault="00095F66" w:rsidP="00095F66">
      <w:pPr>
        <w:pStyle w:val="B1"/>
      </w:pPr>
      <w:r w:rsidRPr="00201E3B">
        <w:t>2)</w:t>
      </w:r>
      <w:r w:rsidRPr="00201E3B">
        <w:tab/>
      </w:r>
      <w:r w:rsidRPr="00201E3B">
        <w:rPr>
          <w:lang w:eastAsia="ko-KR"/>
        </w:rPr>
        <w:t xml:space="preserve">shall generate a GROUP EMERGENCY ALERT ACK message as specified in clause 17.1.15. In the GROUP </w:t>
      </w:r>
      <w:r w:rsidRPr="00201E3B">
        <w:t>EMERGENCY ALERT ACK message, the MCVideo client:</w:t>
      </w:r>
    </w:p>
    <w:p w14:paraId="048EAD10" w14:textId="77777777" w:rsidR="00095F66" w:rsidRPr="00201E3B" w:rsidRDefault="00095F66" w:rsidP="00095F66">
      <w:pPr>
        <w:pStyle w:val="B2"/>
        <w:rPr>
          <w:lang w:eastAsia="ko-KR"/>
        </w:rPr>
      </w:pPr>
      <w:r w:rsidRPr="00201E3B">
        <w:t>a)</w:t>
      </w:r>
      <w:r w:rsidRPr="00201E3B">
        <w:tab/>
        <w:t>shall set the MCVideo group ID IE to the MCVideo group ID IE of the received GROUP EMERGENCY ALERT message</w:t>
      </w:r>
      <w:r w:rsidRPr="00201E3B">
        <w:rPr>
          <w:lang w:eastAsia="ko-KR"/>
        </w:rPr>
        <w:t>;</w:t>
      </w:r>
    </w:p>
    <w:p w14:paraId="70920265" w14:textId="77777777" w:rsidR="00095F66" w:rsidRPr="00201E3B" w:rsidRDefault="00095F66" w:rsidP="00095F66">
      <w:pPr>
        <w:pStyle w:val="B2"/>
        <w:rPr>
          <w:lang w:eastAsia="ko-KR"/>
        </w:rPr>
      </w:pPr>
      <w:r w:rsidRPr="00201E3B">
        <w:t>b)</w:t>
      </w:r>
      <w:r w:rsidRPr="00201E3B">
        <w:tab/>
        <w:t>shall set the Sending MCVideo user ID IE to own MCVideo user ID</w:t>
      </w:r>
      <w:r w:rsidRPr="00201E3B">
        <w:rPr>
          <w:lang w:eastAsia="ko-KR"/>
        </w:rPr>
        <w:t>; and</w:t>
      </w:r>
    </w:p>
    <w:p w14:paraId="2C72D6C0" w14:textId="77777777" w:rsidR="00095F66" w:rsidRPr="00201E3B" w:rsidRDefault="00095F66" w:rsidP="00095F66">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Originating MCVideo user ID IE of the received GROUP EMERGENCY ALERT message</w:t>
      </w:r>
      <w:r w:rsidRPr="00201E3B">
        <w:rPr>
          <w:lang w:eastAsia="ko-KR"/>
        </w:rPr>
        <w:t>; and</w:t>
      </w:r>
    </w:p>
    <w:p w14:paraId="4CA5598B"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ACK message </w:t>
      </w:r>
      <w:r w:rsidRPr="00201E3B">
        <w:t>as specified in clause </w:t>
      </w:r>
      <w:r w:rsidRPr="00201E3B">
        <w:rPr>
          <w:lang w:eastAsia="ko-KR"/>
        </w:rPr>
        <w:t>9.3.1.1.1;</w:t>
      </w:r>
    </w:p>
    <w:p w14:paraId="7E690282" w14:textId="77777777" w:rsidR="00095F66" w:rsidRPr="00201E3B" w:rsidRDefault="00095F66" w:rsidP="00095F66">
      <w:pPr>
        <w:ind w:left="568" w:hanging="284"/>
        <w:rPr>
          <w:lang w:eastAsia="ko-KR"/>
        </w:rPr>
      </w:pPr>
      <w:r w:rsidRPr="00201E3B">
        <w:rPr>
          <w:lang w:eastAsia="ko-KR"/>
        </w:rPr>
        <w:t>4)</w:t>
      </w:r>
      <w:r w:rsidRPr="00201E3B">
        <w:rPr>
          <w:lang w:eastAsia="ko-KR"/>
        </w:rPr>
        <w:tab/>
        <w:t>shall start timer TFE1 (Emergency Alert); and</w:t>
      </w:r>
    </w:p>
    <w:p w14:paraId="1D922D57" w14:textId="77777777" w:rsidR="00095F66" w:rsidRPr="00201E3B" w:rsidRDefault="00095F66" w:rsidP="00095F66">
      <w:pPr>
        <w:ind w:left="568" w:hanging="284"/>
        <w:rPr>
          <w:lang w:eastAsia="ko-KR"/>
        </w:rPr>
      </w:pPr>
      <w:r w:rsidRPr="00201E3B">
        <w:rPr>
          <w:lang w:eastAsia="ko-KR"/>
        </w:rPr>
        <w:t>5)</w:t>
      </w:r>
      <w:r w:rsidRPr="00201E3B">
        <w:rPr>
          <w:lang w:eastAsia="ko-KR"/>
        </w:rPr>
        <w:tab/>
        <w:t>shall remain in the current state.</w:t>
      </w:r>
    </w:p>
    <w:p w14:paraId="0BE21CAE" w14:textId="77777777" w:rsidR="00095F66" w:rsidRPr="00201E3B" w:rsidRDefault="00095F66" w:rsidP="00095F66">
      <w:pPr>
        <w:pStyle w:val="NO"/>
        <w:rPr>
          <w:rFonts w:eastAsia="Malgun Gothic"/>
          <w:lang w:eastAsia="ko-KR"/>
        </w:rPr>
      </w:pPr>
      <w:r w:rsidRPr="00201E3B">
        <w:rPr>
          <w:lang w:eastAsia="ko-KR"/>
        </w:rPr>
        <w:t>NOTE:</w:t>
      </w:r>
      <w:r w:rsidRPr="00201E3B">
        <w:rPr>
          <w:lang w:eastAsia="ko-KR"/>
        </w:rPr>
        <w:tab/>
      </w:r>
      <w:r w:rsidRPr="00201E3B">
        <w:rPr>
          <w:lang w:eastAsia="zh-CN"/>
        </w:rPr>
        <w:t>Each instance of timer TFE1 is per MCVideo user ID.</w:t>
      </w:r>
    </w:p>
    <w:p w14:paraId="7C72E9EB" w14:textId="77777777" w:rsidR="00095F66" w:rsidRPr="00201E3B" w:rsidRDefault="00095F66" w:rsidP="00095F66">
      <w:r w:rsidRPr="00201E3B">
        <w:t>[TS 24.281, clause 11.3.3.4]</w:t>
      </w:r>
    </w:p>
    <w:p w14:paraId="5F84CABD"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message with the </w:t>
      </w:r>
      <w:r w:rsidRPr="00201E3B">
        <w:t>Originating MCVideo user ID IE stored in the list of users in emergency and Location IE different than the stored location of the user</w:t>
      </w:r>
      <w:r w:rsidRPr="00201E3B">
        <w:rPr>
          <w:lang w:eastAsia="zh-CN"/>
        </w:rPr>
        <w:t>, the MCVideo client:</w:t>
      </w:r>
    </w:p>
    <w:p w14:paraId="0462A3EF" w14:textId="77777777" w:rsidR="00095F66" w:rsidRPr="00201E3B" w:rsidRDefault="00095F66" w:rsidP="00095F66">
      <w:pPr>
        <w:ind w:left="568" w:hanging="284"/>
      </w:pPr>
      <w:r w:rsidRPr="00201E3B">
        <w:t>1)</w:t>
      </w:r>
      <w:r w:rsidRPr="00201E3B">
        <w:tab/>
        <w:t>may update the stored location of the user with the received Location IE;</w:t>
      </w:r>
    </w:p>
    <w:p w14:paraId="5737B12F" w14:textId="77777777" w:rsidR="00095F66" w:rsidRPr="00201E3B" w:rsidRDefault="00095F66" w:rsidP="00095F66">
      <w:pPr>
        <w:ind w:left="568" w:hanging="284"/>
      </w:pPr>
      <w:r w:rsidRPr="00201E3B">
        <w:t>2)</w:t>
      </w:r>
      <w:r w:rsidRPr="00201E3B">
        <w:tab/>
        <w:t>shall restart the associated timer TFE1 (Emergency Alert); and</w:t>
      </w:r>
    </w:p>
    <w:p w14:paraId="0E953C1B" w14:textId="77777777" w:rsidR="00095F66" w:rsidRPr="00201E3B" w:rsidRDefault="00095F66" w:rsidP="00095F66">
      <w:pPr>
        <w:ind w:left="568" w:hanging="284"/>
      </w:pPr>
      <w:r w:rsidRPr="00201E3B">
        <w:t>3)</w:t>
      </w:r>
      <w:r w:rsidRPr="00201E3B">
        <w:tab/>
        <w:t>shall remain in the current state.</w:t>
      </w:r>
    </w:p>
    <w:p w14:paraId="0E2F9E18" w14:textId="77777777" w:rsidR="00095F66" w:rsidRPr="00201E3B" w:rsidRDefault="00095F66" w:rsidP="00095F66">
      <w:r w:rsidRPr="00201E3B">
        <w:t>[TS 24.281, clause 11.3.3.6]</w:t>
      </w:r>
    </w:p>
    <w:p w14:paraId="53D0C0BB" w14:textId="77777777" w:rsidR="00095F66" w:rsidRPr="00201E3B" w:rsidRDefault="00095F66" w:rsidP="00095F66">
      <w:pPr>
        <w:rPr>
          <w:lang w:eastAsia="zh-CN"/>
        </w:rPr>
      </w:pPr>
      <w:r w:rsidRPr="00201E3B">
        <w:rPr>
          <w:lang w:eastAsia="zh-CN"/>
        </w:rPr>
        <w:t xml:space="preserve">When in state "E1: Not in emergency state" or in "E2: Emergency state", upon receiving a GROUP EMERGENCY ALERT CANCEL message with the </w:t>
      </w:r>
      <w:r w:rsidRPr="00201E3B">
        <w:t>Originating MCVideo user ID IE stored in the list of users in emergency</w:t>
      </w:r>
      <w:r w:rsidRPr="00201E3B">
        <w:rPr>
          <w:lang w:eastAsia="zh-CN"/>
        </w:rPr>
        <w:t>, the MCVideo client:</w:t>
      </w:r>
    </w:p>
    <w:p w14:paraId="0A7EA0C0" w14:textId="77777777" w:rsidR="00095F66" w:rsidRPr="00201E3B" w:rsidRDefault="00095F66" w:rsidP="00095F66">
      <w:pPr>
        <w:pStyle w:val="B1"/>
      </w:pPr>
      <w:r w:rsidRPr="00201E3B">
        <w:t>1)</w:t>
      </w:r>
      <w:r w:rsidRPr="00201E3B">
        <w:tab/>
        <w:t>shall remove the MCVideo user ID and associated location information from the stored list of users in emergency;</w:t>
      </w:r>
    </w:p>
    <w:p w14:paraId="36E99EEC" w14:textId="77777777" w:rsidR="00095F66" w:rsidRPr="00201E3B" w:rsidRDefault="00095F66" w:rsidP="00095F66">
      <w:pPr>
        <w:pStyle w:val="B1"/>
      </w:pPr>
      <w:r w:rsidRPr="00201E3B">
        <w:t>2)</w:t>
      </w:r>
      <w:r w:rsidRPr="00201E3B">
        <w:tab/>
      </w:r>
      <w:r w:rsidRPr="00201E3B">
        <w:rPr>
          <w:lang w:eastAsia="ko-KR"/>
        </w:rPr>
        <w:t xml:space="preserve">shall generate a GROUP EMERGENCY ALERT CANCEL ACK message as specified in clause 17.1.17. In the GROUP </w:t>
      </w:r>
      <w:r w:rsidRPr="00201E3B">
        <w:t>EMERGENCY ALERT CANCEL ACK message, the MCVideo client:</w:t>
      </w:r>
    </w:p>
    <w:p w14:paraId="3B828DEA" w14:textId="77777777" w:rsidR="00095F66" w:rsidRPr="00201E3B" w:rsidRDefault="00095F66" w:rsidP="00095F66">
      <w:pPr>
        <w:pStyle w:val="B2"/>
        <w:rPr>
          <w:lang w:eastAsia="ko-KR"/>
        </w:rPr>
      </w:pPr>
      <w:r w:rsidRPr="00201E3B">
        <w:t>a)</w:t>
      </w:r>
      <w:r w:rsidRPr="00201E3B">
        <w:tab/>
        <w:t>shall set the MCVideo group ID IE to the MCVideo group ID IE of the received GROUP EMERGENCY ALERT CANCEL message</w:t>
      </w:r>
      <w:r w:rsidRPr="00201E3B">
        <w:rPr>
          <w:lang w:eastAsia="ko-KR"/>
        </w:rPr>
        <w:t>; and</w:t>
      </w:r>
    </w:p>
    <w:p w14:paraId="1A8B1D1B" w14:textId="77777777" w:rsidR="00095F66" w:rsidRPr="00201E3B" w:rsidRDefault="00095F66" w:rsidP="00095F66">
      <w:pPr>
        <w:ind w:left="851" w:hanging="284"/>
        <w:rPr>
          <w:lang w:eastAsia="ko-KR"/>
        </w:rPr>
      </w:pPr>
      <w:r w:rsidRPr="00201E3B">
        <w:lastRenderedPageBreak/>
        <w:t>b)</w:t>
      </w:r>
      <w:r w:rsidRPr="00201E3B">
        <w:tab/>
        <w:t>shall set the Sending MCVideo user ID IE to own MCVideo user ID</w:t>
      </w:r>
      <w:r w:rsidRPr="00201E3B">
        <w:rPr>
          <w:lang w:eastAsia="ko-KR"/>
        </w:rPr>
        <w:t>; and</w:t>
      </w:r>
    </w:p>
    <w:p w14:paraId="65E85924" w14:textId="77777777" w:rsidR="00095F66" w:rsidRPr="00201E3B" w:rsidRDefault="00095F66" w:rsidP="00095F66">
      <w:pPr>
        <w:pStyle w:val="B2"/>
      </w:pPr>
      <w:r w:rsidRPr="00201E3B">
        <w:t>c)</w:t>
      </w:r>
      <w:r w:rsidRPr="00201E3B">
        <w:tab/>
        <w:t xml:space="preserve">shall set the </w:t>
      </w:r>
      <w:r w:rsidRPr="00201E3B">
        <w:rPr>
          <w:lang w:eastAsia="zh-CN"/>
        </w:rPr>
        <w:t xml:space="preserve">Originating </w:t>
      </w:r>
      <w:r w:rsidRPr="00201E3B">
        <w:t xml:space="preserve">MCVideo </w:t>
      </w:r>
      <w:r w:rsidRPr="00201E3B">
        <w:rPr>
          <w:lang w:eastAsia="zh-CN"/>
        </w:rPr>
        <w:t>user ID</w:t>
      </w:r>
      <w:r w:rsidRPr="00201E3B">
        <w:t xml:space="preserve"> IE to the Originating MCVideo user ID IE of the received GROUP EMERGENCY ALERT message</w:t>
      </w:r>
      <w:r w:rsidRPr="00201E3B">
        <w:rPr>
          <w:lang w:eastAsia="ko-KR"/>
        </w:rPr>
        <w:t>;</w:t>
      </w:r>
    </w:p>
    <w:p w14:paraId="1DB0AD18" w14:textId="77777777" w:rsidR="00095F66" w:rsidRPr="00201E3B" w:rsidRDefault="00095F66" w:rsidP="00095F66">
      <w:pPr>
        <w:pStyle w:val="B1"/>
        <w:rPr>
          <w:lang w:eastAsia="ko-KR"/>
        </w:rPr>
      </w:pPr>
      <w:r w:rsidRPr="00201E3B">
        <w:rPr>
          <w:lang w:eastAsia="ko-KR"/>
        </w:rPr>
        <w:t>3)</w:t>
      </w:r>
      <w:r w:rsidRPr="00201E3B">
        <w:rPr>
          <w:lang w:eastAsia="ko-KR"/>
        </w:rPr>
        <w:tab/>
        <w:t xml:space="preserve">shall send the GROUP EMERGENCY ALERT CANCEL ACK message </w:t>
      </w:r>
      <w:r w:rsidRPr="00201E3B">
        <w:t>as specified in clause </w:t>
      </w:r>
      <w:r w:rsidRPr="00201E3B">
        <w:rPr>
          <w:lang w:eastAsia="ko-KR"/>
        </w:rPr>
        <w:t>9.3.1.1.1;</w:t>
      </w:r>
    </w:p>
    <w:p w14:paraId="1DED4498" w14:textId="77777777" w:rsidR="00095F66" w:rsidRPr="00201E3B" w:rsidRDefault="00095F66" w:rsidP="00095F66">
      <w:pPr>
        <w:pStyle w:val="B1"/>
        <w:rPr>
          <w:lang w:eastAsia="ko-KR"/>
        </w:rPr>
      </w:pPr>
      <w:r w:rsidRPr="00201E3B">
        <w:rPr>
          <w:lang w:eastAsia="ko-KR"/>
        </w:rPr>
        <w:t>4)</w:t>
      </w:r>
      <w:r w:rsidRPr="00201E3B">
        <w:rPr>
          <w:lang w:eastAsia="ko-KR"/>
        </w:rPr>
        <w:tab/>
        <w:t>shall stop the associated timer TFE1 (Emergency Alert); and</w:t>
      </w:r>
    </w:p>
    <w:p w14:paraId="326D2AA6" w14:textId="77777777" w:rsidR="00095F66" w:rsidRPr="00201E3B" w:rsidRDefault="00095F66" w:rsidP="00095F66">
      <w:pPr>
        <w:pStyle w:val="B1"/>
        <w:rPr>
          <w:lang w:eastAsia="zh-CN"/>
        </w:rPr>
      </w:pPr>
      <w:r w:rsidRPr="00201E3B">
        <w:rPr>
          <w:lang w:eastAsia="ko-KR"/>
        </w:rPr>
        <w:t>5)</w:t>
      </w:r>
      <w:r w:rsidRPr="00201E3B">
        <w:rPr>
          <w:lang w:eastAsia="ko-KR"/>
        </w:rPr>
        <w:tab/>
        <w:t>shall remain in the current state</w:t>
      </w:r>
      <w:r w:rsidRPr="00201E3B">
        <w:t>.</w:t>
      </w:r>
    </w:p>
    <w:p w14:paraId="2109FB52" w14:textId="77777777" w:rsidR="00095F66" w:rsidRPr="00201E3B" w:rsidRDefault="00095F66" w:rsidP="00095F66">
      <w:pPr>
        <w:pStyle w:val="H6"/>
      </w:pPr>
      <w:r w:rsidRPr="00201E3B">
        <w:t>7.3.2.3</w:t>
      </w:r>
      <w:r w:rsidRPr="00201E3B">
        <w:tab/>
        <w:t>Test description</w:t>
      </w:r>
    </w:p>
    <w:p w14:paraId="16FB4A8A" w14:textId="77777777" w:rsidR="00095F66" w:rsidRPr="00201E3B" w:rsidRDefault="00095F66" w:rsidP="00095F66">
      <w:pPr>
        <w:pStyle w:val="H6"/>
      </w:pPr>
      <w:r w:rsidRPr="00201E3B">
        <w:t>7.3.2.3.1</w:t>
      </w:r>
      <w:r w:rsidRPr="00201E3B">
        <w:tab/>
        <w:t>Pre-test conditions</w:t>
      </w:r>
    </w:p>
    <w:p w14:paraId="41674A21" w14:textId="77777777" w:rsidR="00095F66" w:rsidRPr="00201E3B" w:rsidRDefault="00095F66" w:rsidP="00095F66">
      <w:pPr>
        <w:pStyle w:val="H6"/>
      </w:pPr>
      <w:r w:rsidRPr="00201E3B">
        <w:t>System Simulator:</w:t>
      </w:r>
    </w:p>
    <w:p w14:paraId="32939E18" w14:textId="77777777" w:rsidR="00095F66" w:rsidRPr="00201E3B" w:rsidRDefault="00095F66" w:rsidP="00095F66">
      <w:pPr>
        <w:pStyle w:val="B1"/>
      </w:pPr>
      <w:r w:rsidRPr="00201E3B">
        <w:t>-</w:t>
      </w:r>
      <w:r w:rsidRPr="00201E3B">
        <w:tab/>
      </w:r>
      <w:r w:rsidRPr="00201E3B">
        <w:rPr>
          <w:color w:val="000000"/>
        </w:rPr>
        <w:t>SS-UE1 (MCVideo Client)</w:t>
      </w:r>
    </w:p>
    <w:p w14:paraId="6424CAD8" w14:textId="77777777" w:rsidR="00095F66" w:rsidRPr="00201E3B" w:rsidRDefault="00095F66" w:rsidP="00095F66">
      <w:pPr>
        <w:pStyle w:val="B2"/>
        <w:rPr>
          <w:color w:val="000000"/>
        </w:rPr>
      </w:pPr>
      <w:r w:rsidRPr="00201E3B">
        <w:t>-</w:t>
      </w:r>
      <w:r w:rsidRPr="00201E3B">
        <w:tab/>
      </w:r>
      <w:r w:rsidRPr="00201E3B">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86AF49" w14:textId="77777777" w:rsidR="00095F66" w:rsidRPr="00201E3B" w:rsidRDefault="00095F66" w:rsidP="00095F66">
      <w:pPr>
        <w:pStyle w:val="B1"/>
      </w:pPr>
      <w:r w:rsidRPr="00201E3B">
        <w:t>-</w:t>
      </w:r>
      <w:r w:rsidRPr="00201E3B">
        <w:tab/>
      </w:r>
      <w:r w:rsidRPr="00201E3B">
        <w:rPr>
          <w:color w:val="000000"/>
        </w:rPr>
        <w:t>GNSS simulator to simulate a location and provide a timing reference for the assistance of E-UTRAN off-network testing.</w:t>
      </w:r>
    </w:p>
    <w:p w14:paraId="33FF7629" w14:textId="77777777" w:rsidR="00095F66" w:rsidRPr="00201E3B" w:rsidRDefault="00095F66" w:rsidP="00095F66">
      <w:pPr>
        <w:pStyle w:val="NO"/>
        <w:rPr>
          <w:color w:val="000000"/>
        </w:rPr>
      </w:pPr>
      <w:r w:rsidRPr="00201E3B">
        <w:rPr>
          <w:color w:val="000000"/>
        </w:rPr>
        <w:t>NOTE 1:</w:t>
      </w:r>
      <w:r w:rsidRPr="00201E3B">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64D96F" w14:textId="77777777" w:rsidR="00095F66" w:rsidRPr="00201E3B" w:rsidRDefault="00095F66" w:rsidP="00095F66">
      <w:pPr>
        <w:pStyle w:val="B1"/>
      </w:pPr>
      <w:r w:rsidRPr="00201E3B">
        <w:t>-</w:t>
      </w:r>
      <w:r w:rsidRPr="00201E3B">
        <w:tab/>
      </w:r>
      <w:r w:rsidRPr="00201E3B">
        <w:rPr>
          <w:color w:val="000000"/>
        </w:rPr>
        <w:t>SS-NW (MCVideo server)</w:t>
      </w:r>
    </w:p>
    <w:p w14:paraId="39F66FA9" w14:textId="77777777" w:rsidR="00095F66" w:rsidRPr="00201E3B" w:rsidRDefault="00095F66" w:rsidP="00095F66">
      <w:pPr>
        <w:pStyle w:val="B2"/>
        <w:rPr>
          <w:color w:val="000000"/>
        </w:rPr>
      </w:pPr>
      <w:r w:rsidRPr="00201E3B">
        <w:rPr>
          <w:color w:val="000000"/>
        </w:rPr>
        <w:t>-</w:t>
      </w:r>
      <w:r w:rsidRPr="00201E3B">
        <w:tab/>
      </w:r>
      <w:r w:rsidRPr="00201E3B">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26754B" w14:textId="77777777" w:rsidR="00095F66" w:rsidRPr="00201E3B" w:rsidRDefault="00095F66" w:rsidP="00095F66">
      <w:pPr>
        <w:pStyle w:val="NO"/>
        <w:rPr>
          <w:color w:val="000000"/>
        </w:rPr>
      </w:pPr>
      <w:r w:rsidRPr="00201E3B">
        <w:rPr>
          <w:color w:val="000000"/>
        </w:rPr>
        <w:t>NOTE 2:</w:t>
      </w:r>
      <w:r w:rsidRPr="00201E3B">
        <w:rPr>
          <w:color w:val="000000"/>
        </w:rPr>
        <w:tab/>
        <w:t>The SS operation as NW (MCVideo server) is needed only for the Preamble if the UE has to perform the Generic Test Procedure for MCVideo Authorization/Configuration and Key Generation as specified in TS 36.579-1 [2], subclause 5.3.2.</w:t>
      </w:r>
    </w:p>
    <w:p w14:paraId="646EA259" w14:textId="77777777" w:rsidR="00095F66" w:rsidRPr="00201E3B" w:rsidRDefault="00095F66" w:rsidP="00095F66">
      <w:pPr>
        <w:pStyle w:val="H6"/>
      </w:pPr>
      <w:r w:rsidRPr="00201E3B">
        <w:t>IUT:</w:t>
      </w:r>
    </w:p>
    <w:p w14:paraId="035723F3" w14:textId="77777777" w:rsidR="00095F66" w:rsidRPr="00201E3B" w:rsidRDefault="00095F66" w:rsidP="00095F66">
      <w:pPr>
        <w:pStyle w:val="B1"/>
      </w:pPr>
      <w:r w:rsidRPr="00201E3B">
        <w:t>-</w:t>
      </w:r>
      <w:r w:rsidRPr="00201E3B">
        <w:tab/>
        <w:t>UE (MCVideo Client)</w:t>
      </w:r>
    </w:p>
    <w:p w14:paraId="410ADF2B" w14:textId="77777777" w:rsidR="00095F66" w:rsidRPr="00201E3B" w:rsidRDefault="00095F66" w:rsidP="00095F66">
      <w:pPr>
        <w:pStyle w:val="B1"/>
      </w:pPr>
      <w:r w:rsidRPr="00201E3B">
        <w:t>-</w:t>
      </w:r>
      <w:r w:rsidRPr="00201E3B">
        <w:tab/>
        <w:t>The test USIM set as defined in TS 36.579-1 [2], subclause 5.5.10 is inserted.</w:t>
      </w:r>
    </w:p>
    <w:p w14:paraId="59204FCF" w14:textId="77777777" w:rsidR="00095F66" w:rsidRPr="00201E3B" w:rsidRDefault="00095F66" w:rsidP="00095F66">
      <w:pPr>
        <w:pStyle w:val="B1"/>
      </w:pPr>
      <w:r w:rsidRPr="00201E3B">
        <w:t>-</w:t>
      </w:r>
      <w:r w:rsidRPr="00201E3B">
        <w:tab/>
        <w:t>For the underlying "transport bearer" over which the SS and the UE will communicate, the UE is behaving as a ProSe enabled UE as defined in TS 36.508 [24], configured for and operating as ProSe Direct Communication transmitting and receiving device.</w:t>
      </w:r>
    </w:p>
    <w:p w14:paraId="47A29436" w14:textId="77777777" w:rsidR="00095F66" w:rsidRPr="00201E3B" w:rsidRDefault="00095F66" w:rsidP="00095F66">
      <w:pPr>
        <w:pStyle w:val="H6"/>
      </w:pPr>
      <w:r w:rsidRPr="00201E3B">
        <w:t>Preamble:</w:t>
      </w:r>
    </w:p>
    <w:p w14:paraId="431CB78E" w14:textId="4E62A804" w:rsidR="00095F66" w:rsidRPr="00201E3B" w:rsidRDefault="00095F66" w:rsidP="00095F66">
      <w:pPr>
        <w:pStyle w:val="B1"/>
      </w:pPr>
      <w:r w:rsidRPr="00201E3B">
        <w:t>-</w:t>
      </w:r>
      <w:r w:rsidRPr="00201E3B">
        <w:tab/>
        <w:t>The UE has performed the Generic Test Procedure for MCVideo UE registration as specified in TS 36.579-1 [2], subclause 5.4.2A.</w:t>
      </w:r>
    </w:p>
    <w:p w14:paraId="3FBA978E" w14:textId="77777777" w:rsidR="00095F66" w:rsidRPr="00201E3B" w:rsidRDefault="00095F66" w:rsidP="00095F66">
      <w:pPr>
        <w:pStyle w:val="B1"/>
      </w:pPr>
      <w:r w:rsidRPr="00201E3B">
        <w:t>-</w:t>
      </w:r>
      <w:r w:rsidRPr="00201E3B">
        <w:tab/>
        <w:t>The MCVideo User performs the Generic Test Procedure for MCVideo Authorization/Configuration and Key Generation as specified in TS 36.579-1 [2], subclause 5.3.2.</w:t>
      </w:r>
    </w:p>
    <w:p w14:paraId="7454FBAC" w14:textId="77777777" w:rsidR="00095F66" w:rsidRPr="00201E3B" w:rsidRDefault="00095F66" w:rsidP="00095F66">
      <w:pPr>
        <w:pStyle w:val="B1"/>
        <w:rPr>
          <w:color w:val="000000"/>
        </w:rPr>
      </w:pPr>
      <w:r w:rsidRPr="00201E3B">
        <w:t>-</w:t>
      </w:r>
      <w:r w:rsidRPr="00201E3B">
        <w:tab/>
        <w:t xml:space="preserve">The </w:t>
      </w:r>
      <w:r w:rsidRPr="00201E3B">
        <w:rPr>
          <w:color w:val="000000"/>
        </w:rPr>
        <w:t xml:space="preserve">GNSS simulator is configured to simulate a location in the centre of Geographical area #1 and provide a timing reference, as defined in TS 36.508 [24] </w:t>
      </w:r>
      <w:r w:rsidRPr="00201E3B">
        <w:t>Table 4.11.2-2 scenario #1</w:t>
      </w:r>
      <w:r w:rsidRPr="00201E3B">
        <w:rPr>
          <w:color w:val="000000"/>
        </w:rPr>
        <w:t>.</w:t>
      </w:r>
    </w:p>
    <w:p w14:paraId="7B47F48F" w14:textId="77777777" w:rsidR="00095F66" w:rsidRPr="00201E3B" w:rsidRDefault="00095F66" w:rsidP="00095F66">
      <w:pPr>
        <w:pStyle w:val="B1"/>
      </w:pPr>
      <w:r w:rsidRPr="00201E3B">
        <w:t>-</w:t>
      </w:r>
      <w:r w:rsidRPr="00201E3B">
        <w:tab/>
        <w:t>The UE is switched-off.</w:t>
      </w:r>
    </w:p>
    <w:p w14:paraId="127E148D" w14:textId="77777777" w:rsidR="00095F66" w:rsidRPr="00201E3B" w:rsidRDefault="00095F66" w:rsidP="00095F66">
      <w:pPr>
        <w:pStyle w:val="B1"/>
      </w:pPr>
      <w:r w:rsidRPr="00201E3B">
        <w:lastRenderedPageBreak/>
        <w:t>-</w:t>
      </w:r>
      <w:r w:rsidRPr="00201E3B">
        <w:tab/>
        <w:t>UE States at the end of the preamble</w:t>
      </w:r>
    </w:p>
    <w:p w14:paraId="09E72FC8" w14:textId="77777777" w:rsidR="00095F66" w:rsidRPr="00201E3B" w:rsidRDefault="00095F66" w:rsidP="00095F66">
      <w:pPr>
        <w:pStyle w:val="B2"/>
      </w:pPr>
      <w:r w:rsidRPr="00201E3B">
        <w:t>-</w:t>
      </w:r>
      <w:r w:rsidRPr="00201E3B">
        <w:tab/>
        <w:t>The UE is in state 'switched-off'.</w:t>
      </w:r>
    </w:p>
    <w:p w14:paraId="0520B4DF" w14:textId="77777777" w:rsidR="00095F66" w:rsidRPr="00201E3B" w:rsidRDefault="00095F66" w:rsidP="00095F66">
      <w:pPr>
        <w:pStyle w:val="H6"/>
      </w:pPr>
      <w:r w:rsidRPr="00201E3B">
        <w:lastRenderedPageBreak/>
        <w:t>7.3.2.3.2</w:t>
      </w:r>
      <w:r w:rsidRPr="00201E3B">
        <w:tab/>
        <w:t>Test procedure sequence</w:t>
      </w:r>
    </w:p>
    <w:p w14:paraId="52C77EBD" w14:textId="77777777" w:rsidR="00095F66" w:rsidRPr="00201E3B" w:rsidRDefault="00095F66" w:rsidP="00095F66">
      <w:pPr>
        <w:pStyle w:val="TH"/>
      </w:pPr>
      <w:r w:rsidRPr="00201E3B">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95F66" w:rsidRPr="00201E3B" w14:paraId="3837CEBB" w14:textId="77777777" w:rsidTr="00095F66">
        <w:tc>
          <w:tcPr>
            <w:tcW w:w="648" w:type="dxa"/>
            <w:tcBorders>
              <w:top w:val="single" w:sz="4" w:space="0" w:color="auto"/>
              <w:left w:val="single" w:sz="4" w:space="0" w:color="auto"/>
              <w:bottom w:val="nil"/>
              <w:right w:val="single" w:sz="4" w:space="0" w:color="auto"/>
            </w:tcBorders>
            <w:hideMark/>
          </w:tcPr>
          <w:p w14:paraId="4A560D8C" w14:textId="77777777" w:rsidR="00095F66" w:rsidRPr="00201E3B" w:rsidRDefault="00095F66">
            <w:pPr>
              <w:pStyle w:val="TAH"/>
              <w:spacing w:line="256" w:lineRule="auto"/>
              <w:rPr>
                <w:lang w:eastAsia="en-US"/>
              </w:rPr>
            </w:pPr>
            <w:r w:rsidRPr="00201E3B">
              <w:rPr>
                <w:lang w:eastAsia="en-US"/>
              </w:rPr>
              <w:t>St</w:t>
            </w:r>
          </w:p>
        </w:tc>
        <w:tc>
          <w:tcPr>
            <w:tcW w:w="3969" w:type="dxa"/>
            <w:tcBorders>
              <w:top w:val="single" w:sz="4" w:space="0" w:color="auto"/>
              <w:left w:val="single" w:sz="4" w:space="0" w:color="auto"/>
              <w:bottom w:val="nil"/>
              <w:right w:val="single" w:sz="4" w:space="0" w:color="auto"/>
            </w:tcBorders>
            <w:hideMark/>
          </w:tcPr>
          <w:p w14:paraId="62529B7C" w14:textId="77777777" w:rsidR="00095F66" w:rsidRPr="00201E3B" w:rsidRDefault="00095F66">
            <w:pPr>
              <w:pStyle w:val="TAH"/>
              <w:spacing w:line="256" w:lineRule="auto"/>
              <w:rPr>
                <w:lang w:eastAsia="en-US"/>
              </w:rPr>
            </w:pPr>
            <w:r w:rsidRPr="00201E3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23C5E8" w14:textId="77777777" w:rsidR="00095F66" w:rsidRPr="00201E3B" w:rsidRDefault="00095F66">
            <w:pPr>
              <w:pStyle w:val="TAH"/>
              <w:spacing w:line="256" w:lineRule="auto"/>
              <w:rPr>
                <w:lang w:eastAsia="en-US"/>
              </w:rPr>
            </w:pPr>
            <w:r w:rsidRPr="00201E3B">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56C114C" w14:textId="77777777" w:rsidR="00095F66" w:rsidRPr="00201E3B" w:rsidRDefault="00095F66">
            <w:pPr>
              <w:pStyle w:val="TAH"/>
              <w:spacing w:line="256" w:lineRule="auto"/>
              <w:rPr>
                <w:lang w:eastAsia="en-US"/>
              </w:rPr>
            </w:pPr>
            <w:r w:rsidRPr="00201E3B">
              <w:rPr>
                <w:lang w:eastAsia="en-US"/>
              </w:rPr>
              <w:t>TP</w:t>
            </w:r>
          </w:p>
        </w:tc>
        <w:tc>
          <w:tcPr>
            <w:tcW w:w="892" w:type="dxa"/>
            <w:tcBorders>
              <w:top w:val="single" w:sz="4" w:space="0" w:color="auto"/>
              <w:left w:val="single" w:sz="4" w:space="0" w:color="auto"/>
              <w:bottom w:val="nil"/>
              <w:right w:val="single" w:sz="4" w:space="0" w:color="auto"/>
            </w:tcBorders>
            <w:hideMark/>
          </w:tcPr>
          <w:p w14:paraId="4DE07D68" w14:textId="77777777" w:rsidR="00095F66" w:rsidRPr="00201E3B" w:rsidRDefault="00095F66">
            <w:pPr>
              <w:pStyle w:val="TAH"/>
              <w:spacing w:line="256" w:lineRule="auto"/>
              <w:rPr>
                <w:lang w:eastAsia="en-US"/>
              </w:rPr>
            </w:pPr>
            <w:r w:rsidRPr="00201E3B">
              <w:rPr>
                <w:lang w:eastAsia="en-US"/>
              </w:rPr>
              <w:t>Verdict</w:t>
            </w:r>
          </w:p>
        </w:tc>
      </w:tr>
      <w:tr w:rsidR="00095F66" w:rsidRPr="00201E3B" w14:paraId="44C8D999" w14:textId="77777777" w:rsidTr="00095F66">
        <w:tc>
          <w:tcPr>
            <w:tcW w:w="648" w:type="dxa"/>
            <w:tcBorders>
              <w:top w:val="nil"/>
              <w:left w:val="single" w:sz="4" w:space="0" w:color="auto"/>
              <w:bottom w:val="single" w:sz="4" w:space="0" w:color="auto"/>
              <w:right w:val="single" w:sz="4" w:space="0" w:color="auto"/>
            </w:tcBorders>
          </w:tcPr>
          <w:p w14:paraId="5002AE81" w14:textId="77777777" w:rsidR="00095F66" w:rsidRPr="00201E3B" w:rsidRDefault="00095F66">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1ED6B26" w14:textId="77777777" w:rsidR="00095F66" w:rsidRPr="00201E3B" w:rsidRDefault="00095F66">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C3453F0" w14:textId="77777777" w:rsidR="00095F66" w:rsidRPr="00201E3B" w:rsidRDefault="00095F66">
            <w:pPr>
              <w:pStyle w:val="TAH"/>
              <w:spacing w:line="256" w:lineRule="auto"/>
              <w:rPr>
                <w:lang w:eastAsia="en-US"/>
              </w:rPr>
            </w:pPr>
            <w:r w:rsidRPr="00201E3B">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E8514CC" w14:textId="77777777" w:rsidR="00095F66" w:rsidRPr="00201E3B" w:rsidRDefault="00095F66">
            <w:pPr>
              <w:pStyle w:val="TAH"/>
              <w:spacing w:line="256" w:lineRule="auto"/>
              <w:rPr>
                <w:lang w:eastAsia="en-US"/>
              </w:rPr>
            </w:pPr>
            <w:r w:rsidRPr="00201E3B">
              <w:rPr>
                <w:lang w:eastAsia="en-US"/>
              </w:rPr>
              <w:t>Message</w:t>
            </w:r>
          </w:p>
        </w:tc>
        <w:tc>
          <w:tcPr>
            <w:tcW w:w="567" w:type="dxa"/>
            <w:tcBorders>
              <w:top w:val="nil"/>
              <w:left w:val="single" w:sz="4" w:space="0" w:color="auto"/>
              <w:bottom w:val="single" w:sz="4" w:space="0" w:color="auto"/>
              <w:right w:val="single" w:sz="4" w:space="0" w:color="auto"/>
            </w:tcBorders>
          </w:tcPr>
          <w:p w14:paraId="327BC48E" w14:textId="77777777" w:rsidR="00095F66" w:rsidRPr="00201E3B" w:rsidRDefault="00095F66">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1304B62" w14:textId="77777777" w:rsidR="00095F66" w:rsidRPr="00201E3B" w:rsidRDefault="00095F66">
            <w:pPr>
              <w:pStyle w:val="TAH"/>
              <w:spacing w:line="256" w:lineRule="auto"/>
              <w:rPr>
                <w:lang w:eastAsia="en-US"/>
              </w:rPr>
            </w:pPr>
          </w:p>
        </w:tc>
      </w:tr>
      <w:tr w:rsidR="00095F66" w:rsidRPr="00201E3B" w14:paraId="5C5BE728"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850AB1B" w14:textId="77777777" w:rsidR="00095F66" w:rsidRPr="00201E3B" w:rsidRDefault="00095F66">
            <w:pPr>
              <w:pStyle w:val="TAC"/>
              <w:spacing w:line="256" w:lineRule="auto"/>
              <w:rPr>
                <w:lang w:eastAsia="en-US"/>
              </w:rPr>
            </w:pPr>
            <w:r w:rsidRPr="00201E3B">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1138E" w14:textId="77777777" w:rsidR="00095F66" w:rsidRPr="00201E3B" w:rsidRDefault="00095F66">
            <w:pPr>
              <w:pStyle w:val="TAL"/>
              <w:spacing w:line="256" w:lineRule="auto"/>
              <w:rPr>
                <w:lang w:eastAsia="en-US"/>
              </w:rPr>
            </w:pPr>
            <w:r w:rsidRPr="00201E3B">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F182C3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66118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BB3B24"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D8986A" w14:textId="77777777" w:rsidR="00095F66" w:rsidRPr="00201E3B" w:rsidRDefault="00095F66">
            <w:pPr>
              <w:pStyle w:val="TAC"/>
              <w:spacing w:line="256" w:lineRule="auto"/>
              <w:rPr>
                <w:lang w:eastAsia="en-US"/>
              </w:rPr>
            </w:pPr>
            <w:r w:rsidRPr="00201E3B">
              <w:rPr>
                <w:lang w:eastAsia="en-US"/>
              </w:rPr>
              <w:t>-</w:t>
            </w:r>
          </w:p>
        </w:tc>
      </w:tr>
      <w:tr w:rsidR="00095F66" w:rsidRPr="00201E3B" w14:paraId="4C8FE876"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CBFE2C4" w14:textId="77777777" w:rsidR="00095F66" w:rsidRPr="00201E3B" w:rsidRDefault="00095F66">
            <w:pPr>
              <w:pStyle w:val="TAC"/>
              <w:spacing w:line="256" w:lineRule="auto"/>
              <w:rPr>
                <w:lang w:eastAsia="en-US"/>
              </w:rPr>
            </w:pPr>
            <w:r w:rsidRPr="00201E3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86B4EFE" w14:textId="77777777" w:rsidR="00095F66" w:rsidRPr="00201E3B" w:rsidRDefault="00095F66">
            <w:pPr>
              <w:pStyle w:val="TAN"/>
              <w:spacing w:line="256" w:lineRule="auto"/>
              <w:rPr>
                <w:lang w:eastAsia="en-US"/>
              </w:rPr>
            </w:pPr>
            <w:r w:rsidRPr="00201E3B">
              <w:rPr>
                <w:lang w:eastAsia="en-US"/>
              </w:rPr>
              <w:t>Trigger the UE to reset UTC time and location.</w:t>
            </w:r>
          </w:p>
          <w:p w14:paraId="47C265A7" w14:textId="77777777" w:rsidR="00095F66" w:rsidRPr="00201E3B" w:rsidRDefault="00095F66">
            <w:pPr>
              <w:pStyle w:val="TAN"/>
              <w:spacing w:line="256" w:lineRule="auto"/>
              <w:rPr>
                <w:lang w:eastAsia="en-US"/>
              </w:rPr>
            </w:pPr>
          </w:p>
          <w:p w14:paraId="07C2896B" w14:textId="77777777" w:rsidR="00095F66" w:rsidRPr="00201E3B" w:rsidRDefault="00095F66">
            <w:pPr>
              <w:pStyle w:val="TAL"/>
              <w:spacing w:line="256" w:lineRule="auto"/>
              <w:rPr>
                <w:lang w:eastAsia="en-US"/>
              </w:rPr>
            </w:pPr>
            <w:r w:rsidRPr="00201E3B">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1E87D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4F19C1"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9BCD3E"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1D8BFB" w14:textId="77777777" w:rsidR="00095F66" w:rsidRPr="00201E3B" w:rsidRDefault="00095F66">
            <w:pPr>
              <w:pStyle w:val="TAC"/>
              <w:spacing w:line="256" w:lineRule="auto"/>
              <w:rPr>
                <w:lang w:eastAsia="en-US"/>
              </w:rPr>
            </w:pPr>
            <w:r w:rsidRPr="00201E3B">
              <w:rPr>
                <w:lang w:eastAsia="en-US"/>
              </w:rPr>
              <w:t>-</w:t>
            </w:r>
          </w:p>
        </w:tc>
      </w:tr>
      <w:tr w:rsidR="00095F66" w:rsidRPr="00201E3B" w14:paraId="653DB689"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47D5CD42" w14:textId="77777777" w:rsidR="00095F66" w:rsidRPr="00201E3B" w:rsidRDefault="00095F66">
            <w:pPr>
              <w:pStyle w:val="TAC"/>
              <w:spacing w:line="256" w:lineRule="auto"/>
              <w:rPr>
                <w:color w:val="000000"/>
                <w:lang w:eastAsia="en-US"/>
              </w:rPr>
            </w:pPr>
            <w:r w:rsidRPr="00201E3B">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030475F" w14:textId="77777777" w:rsidR="00095F66" w:rsidRPr="00201E3B" w:rsidRDefault="00095F66">
            <w:pPr>
              <w:pStyle w:val="TAL"/>
              <w:spacing w:line="256" w:lineRule="auto"/>
              <w:rPr>
                <w:lang w:eastAsia="ko-KR"/>
              </w:rPr>
            </w:pPr>
            <w:r w:rsidRPr="00201E3B">
              <w:rPr>
                <w:lang w:eastAsia="en-US"/>
              </w:rPr>
              <w:t>Activate the MCVideo Client Application and register User A as the MCVideo User (TS 36.579-5 [5], px_MCX_User_A_username, px_MCX_User_A_password).</w:t>
            </w:r>
          </w:p>
          <w:p w14:paraId="072F0505" w14:textId="77777777" w:rsidR="00095F66" w:rsidRPr="00201E3B" w:rsidRDefault="00095F66">
            <w:pPr>
              <w:pStyle w:val="TAL"/>
              <w:spacing w:line="256" w:lineRule="auto"/>
              <w:rPr>
                <w:lang w:eastAsia="en-US"/>
              </w:rPr>
            </w:pPr>
          </w:p>
          <w:p w14:paraId="31E04DE2" w14:textId="77777777" w:rsidR="00095F66" w:rsidRPr="00201E3B" w:rsidRDefault="00095F66">
            <w:pPr>
              <w:pStyle w:val="TAL"/>
              <w:spacing w:line="256" w:lineRule="auto"/>
              <w:rPr>
                <w:color w:val="000000"/>
                <w:lang w:eastAsia="en-US"/>
              </w:rPr>
            </w:pPr>
            <w:r w:rsidRPr="00201E3B">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18B25E"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7F7CC5"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E24304"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B31EC2A" w14:textId="77777777" w:rsidR="00095F66" w:rsidRPr="00201E3B" w:rsidRDefault="00095F66">
            <w:pPr>
              <w:pStyle w:val="TAC"/>
              <w:spacing w:line="256" w:lineRule="auto"/>
              <w:rPr>
                <w:lang w:eastAsia="en-US"/>
              </w:rPr>
            </w:pPr>
            <w:r w:rsidRPr="00201E3B">
              <w:rPr>
                <w:lang w:eastAsia="en-US"/>
              </w:rPr>
              <w:t>-</w:t>
            </w:r>
          </w:p>
        </w:tc>
      </w:tr>
      <w:tr w:rsidR="00095F66" w:rsidRPr="00201E3B" w14:paraId="4332BD85"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B909737" w14:textId="77777777" w:rsidR="00095F66" w:rsidRPr="00201E3B" w:rsidRDefault="00095F66">
            <w:pPr>
              <w:pStyle w:val="TAC"/>
              <w:spacing w:line="256" w:lineRule="auto"/>
              <w:rPr>
                <w:lang w:eastAsia="en-US"/>
              </w:rPr>
            </w:pPr>
            <w:r w:rsidRPr="00201E3B">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05CC9B" w14:textId="77777777" w:rsidR="00095F66" w:rsidRPr="00201E3B" w:rsidRDefault="00095F66">
            <w:pPr>
              <w:pStyle w:val="TAL"/>
              <w:spacing w:line="256" w:lineRule="auto"/>
              <w:rPr>
                <w:lang w:eastAsia="en-US"/>
              </w:rPr>
            </w:pPr>
            <w:r w:rsidRPr="00201E3B">
              <w:rPr>
                <w:lang w:eastAsia="en-US"/>
              </w:rPr>
              <w:t>EXCEPTION: The E-UTRA/EPC actions which are related to the MCVideo call establishment are described in TS 36.579-1 [2], subclause 5.4.10 'Generic Test Procedure for MCPTT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8735EC"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2C4986" w14:textId="77777777" w:rsidR="00095F66" w:rsidRPr="00201E3B" w:rsidRDefault="00095F66">
            <w:pPr>
              <w:pStyle w:val="TAL"/>
              <w:spacing w:line="256" w:lineRule="auto"/>
              <w:rPr>
                <w:lang w:eastAsia="en-US"/>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0D424B"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B4FBF6" w14:textId="77777777" w:rsidR="00095F66" w:rsidRPr="00201E3B" w:rsidRDefault="00095F66">
            <w:pPr>
              <w:pStyle w:val="TAC"/>
              <w:spacing w:line="256" w:lineRule="auto"/>
              <w:rPr>
                <w:lang w:eastAsia="en-US"/>
              </w:rPr>
            </w:pPr>
            <w:r w:rsidRPr="00201E3B">
              <w:rPr>
                <w:lang w:eastAsia="en-US"/>
              </w:rPr>
              <w:t>-</w:t>
            </w:r>
          </w:p>
        </w:tc>
      </w:tr>
      <w:tr w:rsidR="00095F66" w:rsidRPr="00201E3B" w14:paraId="7367A181"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0C9D7727" w14:textId="77777777" w:rsidR="00095F66" w:rsidRPr="00201E3B" w:rsidRDefault="00095F66">
            <w:pPr>
              <w:pStyle w:val="TAC"/>
              <w:spacing w:line="256" w:lineRule="auto"/>
              <w:rPr>
                <w:lang w:eastAsia="en-US"/>
              </w:rPr>
            </w:pPr>
            <w:r w:rsidRPr="00201E3B">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F0D2DC"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24D60489"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178C19A" w14:textId="77777777" w:rsidR="00095F66" w:rsidRPr="00201E3B" w:rsidRDefault="00095F66">
            <w:pPr>
              <w:pStyle w:val="TAL"/>
              <w:spacing w:line="256" w:lineRule="auto"/>
              <w:rPr>
                <w:lang w:eastAsia="en-US"/>
              </w:rPr>
            </w:pPr>
            <w:r w:rsidRPr="00201E3B">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0A815DF"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BFF8D" w14:textId="77777777" w:rsidR="00095F66" w:rsidRPr="00201E3B" w:rsidRDefault="00095F66">
            <w:pPr>
              <w:pStyle w:val="TAC"/>
              <w:spacing w:line="256" w:lineRule="auto"/>
              <w:rPr>
                <w:lang w:eastAsia="en-US"/>
              </w:rPr>
            </w:pPr>
            <w:r w:rsidRPr="00201E3B">
              <w:rPr>
                <w:lang w:eastAsia="en-US"/>
              </w:rPr>
              <w:t>-</w:t>
            </w:r>
          </w:p>
        </w:tc>
      </w:tr>
      <w:tr w:rsidR="00095F66" w:rsidRPr="00201E3B" w14:paraId="6E177E3F"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9ABD788" w14:textId="77777777" w:rsidR="00095F66" w:rsidRPr="00201E3B" w:rsidRDefault="00095F66">
            <w:pPr>
              <w:pStyle w:val="TAC"/>
              <w:spacing w:line="256" w:lineRule="auto"/>
              <w:rPr>
                <w:color w:val="000000"/>
                <w:lang w:eastAsia="en-US"/>
              </w:rPr>
            </w:pPr>
            <w:r w:rsidRPr="00201E3B">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0787E6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ACK message?</w:t>
            </w:r>
          </w:p>
          <w:p w14:paraId="29963B3E" w14:textId="77777777" w:rsidR="00095F66" w:rsidRPr="00201E3B" w:rsidRDefault="00095F66">
            <w:pPr>
              <w:pStyle w:val="TAL"/>
              <w:spacing w:line="256" w:lineRule="auto"/>
              <w:rPr>
                <w:lang w:eastAsia="en-US"/>
              </w:rPr>
            </w:pPr>
            <w:r w:rsidRPr="00201E3B">
              <w:rPr>
                <w:lang w:eastAsia="en-US"/>
              </w:rPr>
              <w:t xml:space="preserve">NOTE: It is expected that the UE shall start timer </w:t>
            </w:r>
            <w:r w:rsidRPr="00201E3B">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36B7CBD"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9D1B04" w14:textId="77777777" w:rsidR="00095F66" w:rsidRPr="00201E3B" w:rsidRDefault="00095F66">
            <w:pPr>
              <w:pStyle w:val="TAL"/>
              <w:spacing w:line="256" w:lineRule="auto"/>
              <w:rPr>
                <w:lang w:eastAsia="ko-KR"/>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F223B10" w14:textId="77777777" w:rsidR="00095F66" w:rsidRPr="00201E3B" w:rsidRDefault="00095F66">
            <w:pPr>
              <w:pStyle w:val="TAC"/>
              <w:spacing w:line="256" w:lineRule="auto"/>
              <w:rPr>
                <w:lang w:eastAsia="en-US"/>
              </w:rPr>
            </w:pPr>
            <w:r w:rsidRPr="00201E3B">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40A56F" w14:textId="77777777" w:rsidR="00095F66" w:rsidRPr="00201E3B" w:rsidRDefault="00095F66">
            <w:pPr>
              <w:pStyle w:val="TAC"/>
              <w:spacing w:line="256" w:lineRule="auto"/>
              <w:rPr>
                <w:lang w:eastAsia="en-US"/>
              </w:rPr>
            </w:pPr>
            <w:r w:rsidRPr="00201E3B">
              <w:rPr>
                <w:lang w:eastAsia="en-US"/>
              </w:rPr>
              <w:t>P</w:t>
            </w:r>
          </w:p>
        </w:tc>
      </w:tr>
      <w:tr w:rsidR="00095F66" w:rsidRPr="00201E3B" w14:paraId="08FD1D62"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16531885" w14:textId="77777777" w:rsidR="00095F66" w:rsidRPr="00201E3B" w:rsidRDefault="00095F66">
            <w:pPr>
              <w:pStyle w:val="TAC"/>
              <w:spacing w:line="256" w:lineRule="auto"/>
              <w:rPr>
                <w:color w:val="000000"/>
                <w:lang w:eastAsia="en-US"/>
              </w:rPr>
            </w:pPr>
            <w:r w:rsidRPr="00201E3B">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CE073DF" w14:textId="77777777" w:rsidR="00095F66" w:rsidRPr="00201E3B" w:rsidRDefault="00095F66">
            <w:pPr>
              <w:pStyle w:val="TAL"/>
              <w:spacing w:line="256" w:lineRule="auto"/>
              <w:rPr>
                <w:lang w:eastAsia="en-US"/>
              </w:rPr>
            </w:pPr>
            <w:r w:rsidRPr="00201E3B">
              <w:rPr>
                <w:lang w:eastAsia="en-US"/>
              </w:rPr>
              <w:t xml:space="preserve">Start </w:t>
            </w:r>
            <w:r w:rsidRPr="00201E3B">
              <w:rPr>
                <w:lang w:eastAsia="ko-KR"/>
              </w:rPr>
              <w:t xml:space="preserve">TFE1 (Emergency Alert) 30 seconds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19C9E56A" w14:textId="77777777" w:rsidR="00095F66" w:rsidRPr="00201E3B" w:rsidRDefault="00095F66">
            <w:pPr>
              <w:pStyle w:val="TAC"/>
              <w:spacing w:line="256" w:lineRule="auto"/>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7172DE35" w14:textId="77777777" w:rsidR="00095F66" w:rsidRPr="00201E3B" w:rsidRDefault="00095F66">
            <w:pPr>
              <w:pStyle w:val="TAL"/>
              <w:spacing w:line="256" w:lineRule="auto"/>
              <w:rPr>
                <w:lang w:eastAsia="ko-KR"/>
              </w:rPr>
            </w:pPr>
          </w:p>
        </w:tc>
        <w:tc>
          <w:tcPr>
            <w:tcW w:w="567" w:type="dxa"/>
            <w:tcBorders>
              <w:top w:val="single" w:sz="4" w:space="0" w:color="auto"/>
              <w:left w:val="single" w:sz="4" w:space="0" w:color="auto"/>
              <w:bottom w:val="single" w:sz="4" w:space="0" w:color="auto"/>
              <w:right w:val="single" w:sz="4" w:space="0" w:color="auto"/>
            </w:tcBorders>
          </w:tcPr>
          <w:p w14:paraId="5EC39B20" w14:textId="77777777" w:rsidR="00095F66" w:rsidRPr="00201E3B" w:rsidRDefault="00095F66">
            <w:pPr>
              <w:pStyle w:val="TAC"/>
              <w:spacing w:line="256" w:lineRule="auto"/>
              <w:rPr>
                <w:lang w:eastAsia="en-US"/>
              </w:rPr>
            </w:pPr>
          </w:p>
        </w:tc>
        <w:tc>
          <w:tcPr>
            <w:tcW w:w="892" w:type="dxa"/>
            <w:tcBorders>
              <w:top w:val="single" w:sz="4" w:space="0" w:color="auto"/>
              <w:left w:val="single" w:sz="4" w:space="0" w:color="auto"/>
              <w:bottom w:val="single" w:sz="4" w:space="0" w:color="auto"/>
              <w:right w:val="single" w:sz="4" w:space="0" w:color="auto"/>
            </w:tcBorders>
          </w:tcPr>
          <w:p w14:paraId="11230ED8" w14:textId="77777777" w:rsidR="00095F66" w:rsidRPr="00201E3B" w:rsidRDefault="00095F66">
            <w:pPr>
              <w:pStyle w:val="TAC"/>
              <w:spacing w:line="256" w:lineRule="auto"/>
              <w:rPr>
                <w:lang w:eastAsia="en-US"/>
              </w:rPr>
            </w:pPr>
          </w:p>
        </w:tc>
      </w:tr>
      <w:tr w:rsidR="00095F66" w:rsidRPr="00201E3B" w14:paraId="1965E41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15CF2D1" w14:textId="77777777" w:rsidR="00095F66" w:rsidRPr="00201E3B" w:rsidRDefault="00095F66">
            <w:pPr>
              <w:pStyle w:val="TAC"/>
              <w:spacing w:line="256" w:lineRule="auto"/>
              <w:rPr>
                <w:color w:val="000000"/>
                <w:lang w:eastAsia="en-US"/>
              </w:rPr>
            </w:pPr>
            <w:r w:rsidRPr="00201E3B">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5DC414D" w14:textId="77777777" w:rsidR="00095F66" w:rsidRPr="00201E3B" w:rsidRDefault="00095F66">
            <w:pPr>
              <w:pStyle w:val="TAL"/>
              <w:spacing w:line="256" w:lineRule="auto"/>
              <w:rPr>
                <w:lang w:eastAsia="en-US"/>
              </w:rPr>
            </w:pPr>
            <w:r w:rsidRPr="00201E3B">
              <w:rPr>
                <w:lang w:eastAsia="en-US"/>
              </w:rPr>
              <w:t xml:space="preserve">Wait for 10 seconds (value of </w:t>
            </w:r>
            <w:r w:rsidRPr="00201E3B">
              <w:rPr>
                <w:lang w:eastAsia="ko-KR"/>
              </w:rPr>
              <w:t xml:space="preserve">TFE2 (emergency alert retransmission) as defined in </w:t>
            </w:r>
            <w:r w:rsidRPr="00201E3B">
              <w:rPr>
                <w:rFonts w:eastAsia="MS Mincho"/>
                <w:lang w:eastAsia="en-US"/>
              </w:rPr>
              <w:t xml:space="preserve">36.579-1 [2] </w:t>
            </w:r>
            <w:r w:rsidRPr="00201E3B">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3DC1E6BD"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BDAA3D" w14:textId="77777777" w:rsidR="00095F66" w:rsidRPr="00201E3B" w:rsidRDefault="00095F66">
            <w:pPr>
              <w:pStyle w:val="TAL"/>
              <w:spacing w:line="256" w:lineRule="auto"/>
              <w:rPr>
                <w:lang w:eastAsia="ko-KR"/>
              </w:rPr>
            </w:pPr>
            <w:r w:rsidRPr="00201E3B">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138CE3C"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4CB91A" w14:textId="77777777" w:rsidR="00095F66" w:rsidRPr="00201E3B" w:rsidRDefault="00095F66">
            <w:pPr>
              <w:pStyle w:val="TAC"/>
              <w:spacing w:line="256" w:lineRule="auto"/>
              <w:rPr>
                <w:lang w:eastAsia="en-US"/>
              </w:rPr>
            </w:pPr>
            <w:r w:rsidRPr="00201E3B">
              <w:rPr>
                <w:lang w:eastAsia="en-US"/>
              </w:rPr>
              <w:t>-</w:t>
            </w:r>
          </w:p>
        </w:tc>
      </w:tr>
      <w:tr w:rsidR="00095F66" w:rsidRPr="00201E3B" w14:paraId="6C96AE5F"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74EC821F" w14:textId="77777777" w:rsidR="00095F66" w:rsidRPr="00201E3B" w:rsidRDefault="00095F66">
            <w:pPr>
              <w:pStyle w:val="TAC"/>
              <w:spacing w:line="256" w:lineRule="auto"/>
              <w:rPr>
                <w:color w:val="000000"/>
                <w:lang w:eastAsia="en-US"/>
              </w:rPr>
            </w:pPr>
            <w:r w:rsidRPr="00201E3B">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8E6CF"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77CB5D4D"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C74576" w14:textId="77777777" w:rsidR="00095F66" w:rsidRPr="00201E3B" w:rsidRDefault="00095F66">
            <w:pPr>
              <w:pStyle w:val="TAL"/>
              <w:spacing w:line="256" w:lineRule="auto"/>
              <w:rPr>
                <w:lang w:eastAsia="ko-KR"/>
              </w:rPr>
            </w:pPr>
            <w:r w:rsidRPr="00201E3B">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AC0AEB0"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A6237" w14:textId="77777777" w:rsidR="00095F66" w:rsidRPr="00201E3B" w:rsidRDefault="00095F66">
            <w:pPr>
              <w:pStyle w:val="TAC"/>
              <w:spacing w:line="256" w:lineRule="auto"/>
              <w:rPr>
                <w:lang w:eastAsia="en-US"/>
              </w:rPr>
            </w:pPr>
            <w:r w:rsidRPr="00201E3B">
              <w:rPr>
                <w:lang w:eastAsia="en-US"/>
              </w:rPr>
              <w:t>-</w:t>
            </w:r>
          </w:p>
        </w:tc>
      </w:tr>
      <w:tr w:rsidR="00095F66" w:rsidRPr="00201E3B" w14:paraId="59B592B0"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6BAC5CE8" w14:textId="77777777" w:rsidR="00095F66" w:rsidRPr="00201E3B" w:rsidRDefault="00095F66">
            <w:pPr>
              <w:pStyle w:val="TAC"/>
              <w:spacing w:line="256" w:lineRule="auto"/>
              <w:rPr>
                <w:color w:val="000000"/>
                <w:lang w:eastAsia="en-US"/>
              </w:rPr>
            </w:pPr>
            <w:r w:rsidRPr="00201E3B">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E752DC9" w14:textId="77777777" w:rsidR="00095F66" w:rsidRPr="00201E3B" w:rsidRDefault="00095F66">
            <w:pPr>
              <w:pStyle w:val="TAL"/>
              <w:spacing w:line="256" w:lineRule="auto"/>
              <w:rPr>
                <w:lang w:eastAsia="en-US"/>
              </w:rPr>
            </w:pPr>
            <w:r w:rsidRPr="00201E3B">
              <w:rPr>
                <w:lang w:eastAsia="en-US"/>
              </w:rPr>
              <w:t>Check: Does the UE (</w:t>
            </w:r>
            <w:r w:rsidRPr="00201E3B">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006A5B74"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B43260B" w14:textId="77777777" w:rsidR="00095F66" w:rsidRPr="00201E3B" w:rsidRDefault="00095F66">
            <w:pPr>
              <w:pStyle w:val="TAL"/>
              <w:spacing w:line="256" w:lineRule="auto"/>
              <w:rPr>
                <w:lang w:eastAsia="ko-KR"/>
              </w:rPr>
            </w:pPr>
            <w:r w:rsidRPr="00201E3B">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2A17309E" w14:textId="77777777" w:rsidR="00095F66" w:rsidRPr="00201E3B" w:rsidRDefault="00095F66">
            <w:pPr>
              <w:pStyle w:val="TAC"/>
              <w:spacing w:line="256" w:lineRule="auto"/>
              <w:rPr>
                <w:lang w:eastAsia="en-US"/>
              </w:rPr>
            </w:pPr>
            <w:r w:rsidRPr="00201E3B">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6B0DA5A" w14:textId="77777777" w:rsidR="00095F66" w:rsidRPr="00201E3B" w:rsidRDefault="00095F66">
            <w:pPr>
              <w:pStyle w:val="TAC"/>
              <w:spacing w:line="256" w:lineRule="auto"/>
              <w:rPr>
                <w:lang w:eastAsia="en-US"/>
              </w:rPr>
            </w:pPr>
            <w:r w:rsidRPr="00201E3B">
              <w:rPr>
                <w:lang w:eastAsia="en-US"/>
              </w:rPr>
              <w:t>F</w:t>
            </w:r>
          </w:p>
        </w:tc>
      </w:tr>
      <w:tr w:rsidR="00095F66" w:rsidRPr="00201E3B" w14:paraId="28CD0ECE"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25C93FF5" w14:textId="77777777" w:rsidR="00095F66" w:rsidRPr="00201E3B" w:rsidRDefault="00095F66">
            <w:pPr>
              <w:pStyle w:val="TAC"/>
              <w:spacing w:line="256" w:lineRule="auto"/>
              <w:rPr>
                <w:color w:val="000000"/>
                <w:lang w:eastAsia="en-US"/>
              </w:rPr>
            </w:pPr>
            <w:r w:rsidRPr="00201E3B">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4A76190" w14:textId="77777777" w:rsidR="00095F66" w:rsidRPr="00201E3B" w:rsidRDefault="00095F66">
            <w:pPr>
              <w:pStyle w:val="TAL"/>
              <w:spacing w:line="256" w:lineRule="auto"/>
              <w:rPr>
                <w:lang w:eastAsia="en-US"/>
              </w:rPr>
            </w:pPr>
            <w:r w:rsidRPr="00201E3B">
              <w:rPr>
                <w:lang w:eastAsia="en-US"/>
              </w:rPr>
              <w:t>SS-UE1 (MCVideo Client)</w:t>
            </w:r>
            <w:r w:rsidRPr="00201E3B">
              <w:rPr>
                <w:lang w:eastAsia="ko-KR"/>
              </w:rPr>
              <w:t xml:space="preserve"> sends a PRIVATE </w:t>
            </w:r>
            <w:r w:rsidRPr="00201E3B">
              <w:rPr>
                <w:lang w:eastAsia="en-US"/>
              </w:rPr>
              <w:t xml:space="preserve">CALL </w:t>
            </w:r>
            <w:r w:rsidRPr="00201E3B">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145696B3" w14:textId="77777777" w:rsidR="00095F66" w:rsidRPr="00201E3B" w:rsidRDefault="00095F66">
            <w:pPr>
              <w:pStyle w:val="TAC"/>
              <w:spacing w:line="256" w:lineRule="auto"/>
              <w:rPr>
                <w:lang w:eastAsia="en-US"/>
              </w:rPr>
            </w:pPr>
            <w:r w:rsidRPr="00201E3B">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E00C25" w14:textId="77777777" w:rsidR="00095F66" w:rsidRPr="00201E3B" w:rsidRDefault="00095F66">
            <w:pPr>
              <w:pStyle w:val="TAL"/>
              <w:spacing w:line="256" w:lineRule="auto"/>
              <w:rPr>
                <w:lang w:eastAsia="ko-KR"/>
              </w:rPr>
            </w:pPr>
            <w:r w:rsidRPr="00201E3B">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63ECD59"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588401" w14:textId="77777777" w:rsidR="00095F66" w:rsidRPr="00201E3B" w:rsidRDefault="00095F66">
            <w:pPr>
              <w:pStyle w:val="TAC"/>
              <w:spacing w:line="256" w:lineRule="auto"/>
              <w:rPr>
                <w:lang w:eastAsia="en-US"/>
              </w:rPr>
            </w:pPr>
            <w:r w:rsidRPr="00201E3B">
              <w:rPr>
                <w:lang w:eastAsia="en-US"/>
              </w:rPr>
              <w:t>-</w:t>
            </w:r>
          </w:p>
        </w:tc>
      </w:tr>
      <w:tr w:rsidR="00095F66" w:rsidRPr="00201E3B" w14:paraId="7FE2E35A"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5DBDB2A6" w14:textId="77777777" w:rsidR="00095F66" w:rsidRPr="00201E3B" w:rsidRDefault="00095F66">
            <w:pPr>
              <w:pStyle w:val="TAC"/>
              <w:spacing w:line="256" w:lineRule="auto"/>
              <w:rPr>
                <w:color w:val="000000"/>
                <w:lang w:eastAsia="en-US"/>
              </w:rPr>
            </w:pPr>
            <w:r w:rsidRPr="00201E3B">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17B84E3" w14:textId="77777777" w:rsidR="00095F66" w:rsidRPr="00201E3B" w:rsidRDefault="00095F66">
            <w:pPr>
              <w:pStyle w:val="TAL"/>
              <w:spacing w:line="256" w:lineRule="auto"/>
              <w:rPr>
                <w:lang w:eastAsia="ko-KR"/>
              </w:rPr>
            </w:pPr>
            <w:r w:rsidRPr="00201E3B">
              <w:rPr>
                <w:lang w:eastAsia="en-US"/>
              </w:rPr>
              <w:t>Check: Does the UE (</w:t>
            </w:r>
            <w:r w:rsidRPr="00201E3B">
              <w:rPr>
                <w:lang w:eastAsia="ko-KR"/>
              </w:rPr>
              <w:t>MCVideo Client) send a GROUP EMERGENCY ALERT CANCEL message?</w:t>
            </w:r>
          </w:p>
          <w:p w14:paraId="0AA5D89A" w14:textId="77777777" w:rsidR="00095F66" w:rsidRPr="00201E3B" w:rsidRDefault="00095F66">
            <w:pPr>
              <w:pStyle w:val="TAL"/>
              <w:spacing w:line="256" w:lineRule="auto"/>
              <w:rPr>
                <w:lang w:eastAsia="en-US"/>
              </w:rPr>
            </w:pPr>
            <w:r w:rsidRPr="00201E3B">
              <w:rPr>
                <w:lang w:eastAsia="en-US"/>
              </w:rPr>
              <w:t xml:space="preserve">NOTE: It is expected that the UE shall stop timer </w:t>
            </w:r>
            <w:r w:rsidRPr="00201E3B">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7734126" w14:textId="77777777" w:rsidR="00095F66" w:rsidRPr="00201E3B" w:rsidRDefault="00095F66">
            <w:pPr>
              <w:pStyle w:val="TAC"/>
              <w:spacing w:line="256" w:lineRule="auto"/>
              <w:rPr>
                <w:lang w:eastAsia="en-US"/>
              </w:rPr>
            </w:pPr>
            <w:r w:rsidRPr="00201E3B">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9700EF" w14:textId="77777777" w:rsidR="00095F66" w:rsidRPr="00201E3B" w:rsidRDefault="00095F66">
            <w:pPr>
              <w:pStyle w:val="TAL"/>
              <w:spacing w:line="256" w:lineRule="auto"/>
              <w:rPr>
                <w:lang w:eastAsia="ko-KR"/>
              </w:rPr>
            </w:pPr>
            <w:r w:rsidRPr="00201E3B">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2B0B9828" w14:textId="77777777" w:rsidR="00095F66" w:rsidRPr="00201E3B" w:rsidRDefault="00095F66">
            <w:pPr>
              <w:pStyle w:val="TAC"/>
              <w:spacing w:line="256" w:lineRule="auto"/>
              <w:rPr>
                <w:lang w:eastAsia="en-US"/>
              </w:rPr>
            </w:pPr>
            <w:r w:rsidRPr="00201E3B">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6D90D5F" w14:textId="77777777" w:rsidR="00095F66" w:rsidRPr="00201E3B" w:rsidRDefault="00095F66">
            <w:pPr>
              <w:pStyle w:val="TAC"/>
              <w:spacing w:line="256" w:lineRule="auto"/>
              <w:rPr>
                <w:lang w:eastAsia="en-US"/>
              </w:rPr>
            </w:pPr>
            <w:r w:rsidRPr="00201E3B">
              <w:rPr>
                <w:lang w:eastAsia="en-US"/>
              </w:rPr>
              <w:t>P</w:t>
            </w:r>
          </w:p>
        </w:tc>
      </w:tr>
      <w:tr w:rsidR="00095F66" w:rsidRPr="00201E3B" w14:paraId="62B77D5D" w14:textId="77777777" w:rsidTr="00095F66">
        <w:tc>
          <w:tcPr>
            <w:tcW w:w="648" w:type="dxa"/>
            <w:tcBorders>
              <w:top w:val="single" w:sz="4" w:space="0" w:color="auto"/>
              <w:left w:val="single" w:sz="4" w:space="0" w:color="auto"/>
              <w:bottom w:val="single" w:sz="4" w:space="0" w:color="auto"/>
              <w:right w:val="single" w:sz="4" w:space="0" w:color="auto"/>
            </w:tcBorders>
            <w:hideMark/>
          </w:tcPr>
          <w:p w14:paraId="3E38FEFD" w14:textId="77777777" w:rsidR="00095F66" w:rsidRPr="00201E3B" w:rsidRDefault="00095F66">
            <w:pPr>
              <w:pStyle w:val="TAC"/>
              <w:spacing w:line="256" w:lineRule="auto"/>
              <w:rPr>
                <w:color w:val="000000"/>
                <w:lang w:eastAsia="en-US"/>
              </w:rPr>
            </w:pPr>
            <w:r w:rsidRPr="00201E3B">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B9AFD2A" w14:textId="77777777" w:rsidR="00095F66" w:rsidRPr="00201E3B" w:rsidRDefault="00095F66">
            <w:pPr>
              <w:pStyle w:val="TAL"/>
              <w:spacing w:line="256" w:lineRule="auto"/>
              <w:rPr>
                <w:lang w:eastAsia="en-US"/>
              </w:rPr>
            </w:pPr>
            <w:r w:rsidRPr="00201E3B">
              <w:rPr>
                <w:lang w:eastAsia="en-US"/>
              </w:rPr>
              <w:t>EXCEPTION: SS releases the E-UTRA connection. The E-UTRA/EPC actions which are related to the MCVideo call release are described in TS 36.579-1 [2], subclause 5.4.7, 'Generic Test Procedure for MCPTT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3EEF225" w14:textId="77777777" w:rsidR="00095F66" w:rsidRPr="00201E3B" w:rsidRDefault="00095F66">
            <w:pPr>
              <w:pStyle w:val="TAC"/>
              <w:spacing w:line="256" w:lineRule="auto"/>
              <w:rPr>
                <w:lang w:eastAsia="en-US"/>
              </w:rPr>
            </w:pPr>
            <w:r w:rsidRPr="00201E3B">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CC76FE" w14:textId="77777777" w:rsidR="00095F66" w:rsidRPr="00201E3B" w:rsidRDefault="00095F66">
            <w:pPr>
              <w:pStyle w:val="TAL"/>
              <w:spacing w:line="256" w:lineRule="auto"/>
              <w:rPr>
                <w:lang w:eastAsia="ko-KR"/>
              </w:rPr>
            </w:pPr>
            <w:r w:rsidRPr="00201E3B">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EFDCA5D" w14:textId="77777777" w:rsidR="00095F66" w:rsidRPr="00201E3B" w:rsidRDefault="00095F66">
            <w:pPr>
              <w:pStyle w:val="TAC"/>
              <w:spacing w:line="256" w:lineRule="auto"/>
              <w:rPr>
                <w:lang w:eastAsia="en-US"/>
              </w:rPr>
            </w:pPr>
            <w:r w:rsidRPr="00201E3B">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490E53" w14:textId="77777777" w:rsidR="00095F66" w:rsidRPr="00201E3B" w:rsidRDefault="00095F66">
            <w:pPr>
              <w:pStyle w:val="TAC"/>
              <w:spacing w:line="256" w:lineRule="auto"/>
              <w:rPr>
                <w:lang w:eastAsia="en-US"/>
              </w:rPr>
            </w:pPr>
            <w:r w:rsidRPr="00201E3B">
              <w:rPr>
                <w:lang w:eastAsia="en-US"/>
              </w:rPr>
              <w:t>-</w:t>
            </w:r>
          </w:p>
        </w:tc>
      </w:tr>
      <w:tr w:rsidR="00095F66" w:rsidRPr="00201E3B" w14:paraId="2A019672" w14:textId="77777777" w:rsidTr="00095F66">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4513240" w14:textId="77777777" w:rsidR="00095F66" w:rsidRPr="00201E3B" w:rsidRDefault="00095F66">
            <w:pPr>
              <w:pStyle w:val="TAN"/>
              <w:spacing w:line="256" w:lineRule="auto"/>
              <w:rPr>
                <w:lang w:eastAsia="en-US"/>
              </w:rPr>
            </w:pPr>
            <w:r w:rsidRPr="00201E3B">
              <w:rPr>
                <w:lang w:eastAsia="en-US"/>
              </w:rPr>
              <w:t>NOTE 1:</w:t>
            </w:r>
            <w:r w:rsidRPr="00201E3B">
              <w:rPr>
                <w:lang w:eastAsia="en-US"/>
              </w:rPr>
              <w:tab/>
              <w:t>This is expected to be done via a suitable implementation dependent MMI.</w:t>
            </w:r>
          </w:p>
        </w:tc>
      </w:tr>
    </w:tbl>
    <w:p w14:paraId="19F55B0C" w14:textId="77777777" w:rsidR="00095F66" w:rsidRPr="00201E3B" w:rsidRDefault="00095F66" w:rsidP="00095F66"/>
    <w:p w14:paraId="74B2A7B5" w14:textId="77777777" w:rsidR="00095F66" w:rsidRPr="00201E3B" w:rsidRDefault="00095F66" w:rsidP="00095F66">
      <w:pPr>
        <w:pStyle w:val="H6"/>
        <w:rPr>
          <w:lang w:eastAsia="ko-KR"/>
        </w:rPr>
      </w:pPr>
      <w:r w:rsidRPr="00201E3B">
        <w:lastRenderedPageBreak/>
        <w:t>7.3.2.3.3</w:t>
      </w:r>
      <w:r w:rsidRPr="00201E3B">
        <w:tab/>
        <w:t>Specific message contents</w:t>
      </w:r>
    </w:p>
    <w:p w14:paraId="04D8CE7B" w14:textId="77777777" w:rsidR="00095F66" w:rsidRPr="00201E3B" w:rsidRDefault="00095F66" w:rsidP="00095F66">
      <w:pPr>
        <w:pStyle w:val="TH"/>
      </w:pPr>
      <w:r w:rsidRPr="00201E3B">
        <w:t>Table 7.3.2.3.3-1: GROUP EMERGENCY ALERT (steps 4, 8,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26A0F8D7"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7604C0" w14:textId="77777777" w:rsidR="00095F66" w:rsidRPr="00201E3B" w:rsidRDefault="00095F66">
            <w:pPr>
              <w:pStyle w:val="TAL"/>
              <w:spacing w:line="256" w:lineRule="auto"/>
              <w:rPr>
                <w:lang w:eastAsia="en-US"/>
              </w:rPr>
            </w:pPr>
            <w:r w:rsidRPr="00201E3B">
              <w:rPr>
                <w:lang w:eastAsia="en-US"/>
              </w:rPr>
              <w:t>Derivation Path: TS 36.579-1 [2], Table 5.5.14.15.1-1</w:t>
            </w:r>
          </w:p>
        </w:tc>
      </w:tr>
      <w:tr w:rsidR="00095F66" w:rsidRPr="00201E3B" w14:paraId="1BE4AE33"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087727B3"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3ABE77"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9BD2A"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20CAB73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02598995"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2EFBAADA"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7D63C40"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40D20891"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549F67AF" w14:textId="77777777" w:rsidR="00095F66" w:rsidRPr="00201E3B" w:rsidRDefault="00095F66">
            <w:pPr>
              <w:pStyle w:val="TAL"/>
              <w:spacing w:line="256" w:lineRule="auto"/>
              <w:rPr>
                <w:rFonts w:eastAsia="MS Mincho"/>
                <w:lang w:eastAsia="en-US"/>
              </w:rPr>
            </w:pPr>
          </w:p>
        </w:tc>
      </w:tr>
    </w:tbl>
    <w:p w14:paraId="3FFFC6E9" w14:textId="77777777" w:rsidR="00095F66" w:rsidRPr="00201E3B" w:rsidRDefault="00095F66" w:rsidP="00095F66"/>
    <w:p w14:paraId="527EB1D0" w14:textId="77777777" w:rsidR="00095F66" w:rsidRPr="00201E3B" w:rsidRDefault="00095F66" w:rsidP="00095F66">
      <w:pPr>
        <w:pStyle w:val="TH"/>
      </w:pPr>
      <w:r w:rsidRPr="00201E3B">
        <w:t xml:space="preserve">Table 7.3.2.3.3-2: </w:t>
      </w:r>
      <w:r w:rsidRPr="00201E3B">
        <w:rPr>
          <w:lang w:eastAsia="ko-KR"/>
        </w:rPr>
        <w:t>GROUP EMERGENCY ALERT ACK</w:t>
      </w:r>
      <w:r w:rsidRPr="00201E3B">
        <w:t xml:space="preserve"> (steps 5, 9,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5E90FB83"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17848E2" w14:textId="77777777" w:rsidR="00095F66" w:rsidRPr="00201E3B" w:rsidRDefault="00095F66">
            <w:pPr>
              <w:pStyle w:val="TAL"/>
              <w:spacing w:line="256" w:lineRule="auto"/>
              <w:rPr>
                <w:lang w:eastAsia="en-US"/>
              </w:rPr>
            </w:pPr>
            <w:r w:rsidRPr="00201E3B">
              <w:rPr>
                <w:lang w:eastAsia="en-US"/>
              </w:rPr>
              <w:t>Derivation Path: TS 36.579-1 [2], Table 5.5.14.16.1-1</w:t>
            </w:r>
          </w:p>
        </w:tc>
      </w:tr>
      <w:tr w:rsidR="00095F66" w:rsidRPr="00201E3B" w14:paraId="3604DA94"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7B0DC2A1"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F085DC"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B4C2DFF"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348D911D"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7BDEF0C1"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73423FD2"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F97563F"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BD48B92"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23FB5454" w14:textId="77777777" w:rsidR="00095F66" w:rsidRPr="00201E3B" w:rsidRDefault="00095F66">
            <w:pPr>
              <w:pStyle w:val="TAL"/>
              <w:spacing w:line="256" w:lineRule="auto"/>
              <w:rPr>
                <w:rFonts w:eastAsia="MS Mincho"/>
                <w:lang w:eastAsia="en-US"/>
              </w:rPr>
            </w:pPr>
          </w:p>
        </w:tc>
      </w:tr>
    </w:tbl>
    <w:p w14:paraId="32C71EF0" w14:textId="77777777" w:rsidR="00095F66" w:rsidRPr="00201E3B" w:rsidRDefault="00095F66" w:rsidP="00095F66"/>
    <w:p w14:paraId="1BFABCB9" w14:textId="77777777" w:rsidR="00095F66" w:rsidRPr="00201E3B" w:rsidRDefault="00095F66" w:rsidP="00095F66">
      <w:pPr>
        <w:pStyle w:val="TH"/>
      </w:pPr>
      <w:r w:rsidRPr="00201E3B">
        <w:t xml:space="preserve">Table 7.3.2.3.3-3: </w:t>
      </w:r>
      <w:r w:rsidRPr="00201E3B">
        <w:rPr>
          <w:lang w:eastAsia="ko-KR"/>
        </w:rPr>
        <w:t>GROUP EMERGENCY ALERT CANCEL</w:t>
      </w:r>
      <w:r w:rsidRPr="00201E3B">
        <w:t xml:space="preserve"> (step 10,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54EEDC0F"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26CF62" w14:textId="77777777" w:rsidR="00095F66" w:rsidRPr="00201E3B" w:rsidRDefault="00095F66">
            <w:pPr>
              <w:pStyle w:val="TAL"/>
              <w:spacing w:line="256" w:lineRule="auto"/>
              <w:rPr>
                <w:lang w:eastAsia="en-US"/>
              </w:rPr>
            </w:pPr>
            <w:r w:rsidRPr="00201E3B">
              <w:rPr>
                <w:lang w:eastAsia="en-US"/>
              </w:rPr>
              <w:t>Derivation Path: TS 36.579-1 [2], Table 5.5.14.17.1-1</w:t>
            </w:r>
          </w:p>
        </w:tc>
      </w:tr>
      <w:tr w:rsidR="00095F66" w:rsidRPr="00201E3B" w14:paraId="75C487A7"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A7D1638"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CA5C53"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44D143"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541CF3D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536B838B"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0F95031D"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2A5234F"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4487B3E"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1BACE8CB" w14:textId="77777777" w:rsidR="00095F66" w:rsidRPr="00201E3B" w:rsidRDefault="00095F66">
            <w:pPr>
              <w:pStyle w:val="TAL"/>
              <w:spacing w:line="256" w:lineRule="auto"/>
              <w:rPr>
                <w:rFonts w:eastAsia="MS Mincho"/>
                <w:lang w:eastAsia="en-US"/>
              </w:rPr>
            </w:pPr>
          </w:p>
        </w:tc>
      </w:tr>
      <w:tr w:rsidR="00095F66" w:rsidRPr="00201E3B" w14:paraId="00552B7D"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5EA2567E" w14:textId="77777777" w:rsidR="00095F66" w:rsidRPr="00201E3B" w:rsidRDefault="00095F66">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4DD084D"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7E94345B"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16A984B7" w14:textId="77777777" w:rsidR="00095F66" w:rsidRPr="00201E3B" w:rsidRDefault="00095F66">
            <w:pPr>
              <w:pStyle w:val="TAL"/>
              <w:spacing w:line="256" w:lineRule="auto"/>
              <w:rPr>
                <w:rFonts w:eastAsia="MS Mincho"/>
                <w:lang w:eastAsia="en-US"/>
              </w:rPr>
            </w:pPr>
          </w:p>
        </w:tc>
      </w:tr>
    </w:tbl>
    <w:p w14:paraId="5E720711" w14:textId="77777777" w:rsidR="00095F66" w:rsidRPr="00201E3B" w:rsidRDefault="00095F66" w:rsidP="00095F66"/>
    <w:p w14:paraId="5785FAE8" w14:textId="77777777" w:rsidR="00095F66" w:rsidRPr="00201E3B" w:rsidRDefault="00095F66" w:rsidP="00095F66">
      <w:pPr>
        <w:pStyle w:val="TH"/>
      </w:pPr>
      <w:r w:rsidRPr="00201E3B">
        <w:t xml:space="preserve">Table 7.3.2.3.3-4: </w:t>
      </w:r>
      <w:r w:rsidRPr="00201E3B">
        <w:rPr>
          <w:lang w:eastAsia="ko-KR"/>
        </w:rPr>
        <w:t>GROUP EMERGENCY ALERT CANCEL ACK</w:t>
      </w:r>
      <w:r w:rsidRPr="00201E3B">
        <w:t xml:space="preserve"> (step 11, Table 7.3.2.3.2-1)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27"/>
        <w:gridCol w:w="2268"/>
        <w:gridCol w:w="1701"/>
        <w:gridCol w:w="1142"/>
        <w:gridCol w:w="103"/>
      </w:tblGrid>
      <w:tr w:rsidR="00095F66" w:rsidRPr="00201E3B" w14:paraId="35613DC1" w14:textId="77777777" w:rsidTr="00095F66">
        <w:trPr>
          <w:gridBefore w:val="1"/>
          <w:gridAfter w:val="1"/>
          <w:wBefore w:w="9" w:type="dxa"/>
          <w:wAfter w:w="103" w:type="dxa"/>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9F77571" w14:textId="77777777" w:rsidR="00095F66" w:rsidRPr="00201E3B" w:rsidRDefault="00095F66">
            <w:pPr>
              <w:pStyle w:val="TAL"/>
              <w:spacing w:line="256" w:lineRule="auto"/>
              <w:rPr>
                <w:lang w:eastAsia="en-US"/>
              </w:rPr>
            </w:pPr>
            <w:r w:rsidRPr="00201E3B">
              <w:rPr>
                <w:lang w:eastAsia="en-US"/>
              </w:rPr>
              <w:t>Derivation Path: TS 36.579-1 [2], Table 5.5.14.18.1-1</w:t>
            </w:r>
          </w:p>
        </w:tc>
      </w:tr>
      <w:tr w:rsidR="00095F66" w:rsidRPr="00201E3B" w14:paraId="7538E021"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E8AD673" w14:textId="77777777" w:rsidR="00095F66" w:rsidRPr="00201E3B" w:rsidRDefault="00095F66">
            <w:pPr>
              <w:pStyle w:val="TAH"/>
              <w:spacing w:line="256" w:lineRule="auto"/>
              <w:rPr>
                <w:rFonts w:eastAsia="MS Mincho"/>
                <w:lang w:eastAsia="en-US"/>
              </w:rPr>
            </w:pPr>
            <w:r w:rsidRPr="00201E3B">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1E29A" w14:textId="77777777" w:rsidR="00095F66" w:rsidRPr="00201E3B" w:rsidRDefault="00095F66">
            <w:pPr>
              <w:pStyle w:val="TAH"/>
              <w:spacing w:line="256" w:lineRule="auto"/>
              <w:rPr>
                <w:rFonts w:eastAsia="MS Mincho"/>
                <w:lang w:eastAsia="en-US"/>
              </w:rPr>
            </w:pPr>
            <w:r w:rsidRPr="00201E3B">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6F0C47" w14:textId="77777777" w:rsidR="00095F66" w:rsidRPr="00201E3B" w:rsidRDefault="00095F66">
            <w:pPr>
              <w:pStyle w:val="TAH"/>
              <w:spacing w:line="256" w:lineRule="auto"/>
              <w:rPr>
                <w:rFonts w:eastAsia="MS Mincho"/>
                <w:lang w:eastAsia="en-US"/>
              </w:rPr>
            </w:pPr>
            <w:r w:rsidRPr="00201E3B">
              <w:rPr>
                <w:rFonts w:eastAsia="MS Mincho"/>
                <w:lang w:eastAsia="en-US"/>
              </w:rPr>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3636F3EF" w14:textId="77777777" w:rsidR="00095F66" w:rsidRPr="00201E3B" w:rsidRDefault="00095F66">
            <w:pPr>
              <w:pStyle w:val="TAH"/>
              <w:spacing w:line="256" w:lineRule="auto"/>
              <w:rPr>
                <w:rFonts w:eastAsia="MS Mincho"/>
                <w:lang w:eastAsia="en-US"/>
              </w:rPr>
            </w:pPr>
            <w:r w:rsidRPr="00201E3B">
              <w:rPr>
                <w:rFonts w:eastAsia="MS Mincho"/>
                <w:lang w:eastAsia="en-US"/>
              </w:rPr>
              <w:t>Condition</w:t>
            </w:r>
          </w:p>
        </w:tc>
      </w:tr>
      <w:tr w:rsidR="00095F66" w:rsidRPr="00201E3B" w14:paraId="729F5F47"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21FB36B2" w14:textId="77777777" w:rsidR="00095F66" w:rsidRPr="00201E3B" w:rsidRDefault="00095F66">
            <w:pPr>
              <w:pStyle w:val="TAL"/>
              <w:spacing w:line="256" w:lineRule="auto"/>
              <w:rPr>
                <w:lang w:eastAsia="en-US"/>
              </w:rPr>
            </w:pPr>
            <w:r w:rsidRPr="00201E3B">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D6E02F0"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_ID_User_B</w:t>
            </w:r>
          </w:p>
        </w:tc>
        <w:tc>
          <w:tcPr>
            <w:tcW w:w="1700" w:type="dxa"/>
            <w:tcBorders>
              <w:top w:val="single" w:sz="4" w:space="0" w:color="auto"/>
              <w:left w:val="single" w:sz="4" w:space="0" w:color="auto"/>
              <w:bottom w:val="single" w:sz="4" w:space="0" w:color="auto"/>
              <w:right w:val="single" w:sz="4" w:space="0" w:color="auto"/>
            </w:tcBorders>
          </w:tcPr>
          <w:p w14:paraId="40737479"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28482425" w14:textId="77777777" w:rsidR="00095F66" w:rsidRPr="00201E3B" w:rsidRDefault="00095F66">
            <w:pPr>
              <w:pStyle w:val="TAL"/>
              <w:spacing w:line="256" w:lineRule="auto"/>
              <w:rPr>
                <w:rFonts w:eastAsia="MS Mincho"/>
                <w:lang w:eastAsia="en-US"/>
              </w:rPr>
            </w:pPr>
          </w:p>
        </w:tc>
      </w:tr>
      <w:tr w:rsidR="00095F66" w:rsidRPr="00201E3B" w14:paraId="2FB57C12" w14:textId="77777777" w:rsidTr="00095F66">
        <w:tc>
          <w:tcPr>
            <w:tcW w:w="4535" w:type="dxa"/>
            <w:gridSpan w:val="2"/>
            <w:tcBorders>
              <w:top w:val="single" w:sz="4" w:space="0" w:color="auto"/>
              <w:left w:val="single" w:sz="4" w:space="0" w:color="auto"/>
              <w:bottom w:val="single" w:sz="4" w:space="0" w:color="auto"/>
              <w:right w:val="single" w:sz="4" w:space="0" w:color="auto"/>
            </w:tcBorders>
            <w:hideMark/>
          </w:tcPr>
          <w:p w14:paraId="67171DB4" w14:textId="77777777" w:rsidR="00095F66" w:rsidRPr="00201E3B" w:rsidRDefault="00095F66">
            <w:pPr>
              <w:pStyle w:val="TAL"/>
              <w:spacing w:line="256" w:lineRule="auto"/>
              <w:rPr>
                <w:lang w:eastAsia="zh-CN"/>
              </w:rPr>
            </w:pPr>
            <w:r w:rsidRPr="00201E3B">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7CDB666B" w14:textId="77777777" w:rsidR="00095F66" w:rsidRPr="00201E3B" w:rsidRDefault="00095F66">
            <w:pPr>
              <w:pStyle w:val="TAL"/>
              <w:spacing w:line="256" w:lineRule="auto"/>
              <w:rPr>
                <w:rFonts w:eastAsia="MS PGothic"/>
                <w:lang w:eastAsia="en-US"/>
              </w:rPr>
            </w:pPr>
            <w:r w:rsidRPr="00201E3B">
              <w:rPr>
                <w:rFonts w:eastAsia="MS PGothic"/>
                <w:lang w:eastAsia="en-US"/>
              </w:rPr>
              <w:t>px_</w:t>
            </w:r>
            <w:r w:rsidRPr="00201E3B">
              <w:rPr>
                <w:lang w:eastAsia="zh-CN"/>
              </w:rPr>
              <w:t>MCVideo</w:t>
            </w:r>
            <w:r w:rsidRPr="00201E3B">
              <w:rPr>
                <w:rFonts w:eastAsia="MS PGothic"/>
                <w:lang w:eastAsia="en-US"/>
              </w:rPr>
              <w:t>_ID_User_A</w:t>
            </w:r>
          </w:p>
        </w:tc>
        <w:tc>
          <w:tcPr>
            <w:tcW w:w="1700" w:type="dxa"/>
            <w:tcBorders>
              <w:top w:val="single" w:sz="4" w:space="0" w:color="auto"/>
              <w:left w:val="single" w:sz="4" w:space="0" w:color="auto"/>
              <w:bottom w:val="single" w:sz="4" w:space="0" w:color="auto"/>
              <w:right w:val="single" w:sz="4" w:space="0" w:color="auto"/>
            </w:tcBorders>
          </w:tcPr>
          <w:p w14:paraId="07F50385" w14:textId="77777777" w:rsidR="00095F66" w:rsidRPr="00201E3B" w:rsidRDefault="00095F66">
            <w:pPr>
              <w:pStyle w:val="TAL"/>
              <w:spacing w:line="256" w:lineRule="auto"/>
              <w:rPr>
                <w:rFonts w:eastAsia="MS PGothic"/>
                <w:lang w:eastAsia="en-US"/>
              </w:rPr>
            </w:pPr>
          </w:p>
        </w:tc>
        <w:tc>
          <w:tcPr>
            <w:tcW w:w="1245" w:type="dxa"/>
            <w:gridSpan w:val="2"/>
            <w:tcBorders>
              <w:top w:val="single" w:sz="4" w:space="0" w:color="auto"/>
              <w:left w:val="single" w:sz="4" w:space="0" w:color="auto"/>
              <w:bottom w:val="single" w:sz="4" w:space="0" w:color="auto"/>
              <w:right w:val="single" w:sz="4" w:space="0" w:color="auto"/>
            </w:tcBorders>
          </w:tcPr>
          <w:p w14:paraId="5D94C77A" w14:textId="77777777" w:rsidR="00095F66" w:rsidRPr="00201E3B" w:rsidRDefault="00095F66">
            <w:pPr>
              <w:pStyle w:val="TAL"/>
              <w:spacing w:line="256" w:lineRule="auto"/>
              <w:rPr>
                <w:rFonts w:eastAsia="MS Mincho"/>
                <w:lang w:eastAsia="en-US"/>
              </w:rPr>
            </w:pPr>
          </w:p>
        </w:tc>
      </w:tr>
    </w:tbl>
    <w:p w14:paraId="1C59212D" w14:textId="77777777" w:rsidR="004F4473" w:rsidRPr="00201E3B" w:rsidRDefault="004F4473" w:rsidP="00784A32"/>
    <w:p w14:paraId="45FDA321" w14:textId="77777777" w:rsidR="00784A32" w:rsidRPr="00201E3B" w:rsidRDefault="00784A32" w:rsidP="00784A32">
      <w:pPr>
        <w:pStyle w:val="Heading8"/>
      </w:pPr>
      <w:r w:rsidRPr="00201E3B">
        <w:br w:type="page"/>
      </w:r>
      <w:bookmarkStart w:id="905" w:name="_Toc52787598"/>
      <w:bookmarkStart w:id="906" w:name="_Toc52787780"/>
      <w:bookmarkStart w:id="907" w:name="_Toc75907002"/>
      <w:bookmarkStart w:id="908" w:name="_Toc75907339"/>
      <w:bookmarkStart w:id="909" w:name="_Toc84345743"/>
      <w:bookmarkStart w:id="910" w:name="_Toc99871308"/>
      <w:bookmarkStart w:id="911" w:name="_Toc123748529"/>
      <w:r w:rsidRPr="00201E3B">
        <w:lastRenderedPageBreak/>
        <w:t>Annex A (informative):</w:t>
      </w:r>
      <w:r w:rsidRPr="00201E3B">
        <w:br/>
        <w:t>Change history</w:t>
      </w:r>
      <w:bookmarkEnd w:id="905"/>
      <w:bookmarkEnd w:id="906"/>
      <w:bookmarkEnd w:id="907"/>
      <w:bookmarkEnd w:id="908"/>
      <w:bookmarkEnd w:id="909"/>
      <w:bookmarkEnd w:id="910"/>
      <w:bookmarkEnd w:id="911"/>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764DD4">
        <w:tc>
          <w:tcPr>
            <w:tcW w:w="800" w:type="dxa"/>
            <w:shd w:val="pct10" w:color="auto" w:fill="FFFFFF"/>
          </w:tcPr>
          <w:p w14:paraId="2E681603" w14:textId="77777777" w:rsidR="00784A32" w:rsidRPr="00201E3B" w:rsidRDefault="00784A32" w:rsidP="00354887">
            <w:pPr>
              <w:pStyle w:val="TAL"/>
              <w:rPr>
                <w:b/>
                <w:sz w:val="16"/>
              </w:rPr>
            </w:pPr>
            <w:r w:rsidRPr="00201E3B">
              <w:rPr>
                <w:b/>
                <w:sz w:val="16"/>
              </w:rPr>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764DD4">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764DD4">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764DD4">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764DD4">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764DD4">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764DD4">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764DD4">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764DD4">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764DD4">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764DD4">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764DD4">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764DD4">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764DD4">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764DD4">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764DD4">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764DD4">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764DD4">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764DD4">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764DD4">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764DD4">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764DD4">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764DD4">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764DD4">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764DD4">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764DD4">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764DD4">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764DD4">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764DD4">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764DD4">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764DD4">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764DD4">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764DD4">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764DD4">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764DD4">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764DD4">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764DD4">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764DD4">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764DD4">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764DD4">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764DD4">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764DD4">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C31E24">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C77067">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r w:rsidR="002E640A" w:rsidRPr="002E640A" w14:paraId="5300F99A"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2E640A">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2E640A">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2E640A">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D24726">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2E640A">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2E640A">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2E640A">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32C8A">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32C8A">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32C8A">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32C8A">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32C8A">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32C8A">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32C8A">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32C8A">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32C8A">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32C8A">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32C8A">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32C8A">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32C8A">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32C8A">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32C8A">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32C8A">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32C8A">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32C8A">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32C8A">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32C8A">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32C8A">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32C8A">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32C8A">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32C8A">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66502E">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32C8A">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32C8A">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32C8A">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456B7" w14:textId="77777777" w:rsidR="00D03080" w:rsidRDefault="00D03080">
      <w:r>
        <w:separator/>
      </w:r>
    </w:p>
  </w:endnote>
  <w:endnote w:type="continuationSeparator" w:id="0">
    <w:p w14:paraId="6F28FBCD" w14:textId="77777777" w:rsidR="00D03080" w:rsidRDefault="00D030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0FA0C" w14:textId="77777777" w:rsidR="00D03080" w:rsidRDefault="00D03080">
      <w:r>
        <w:separator/>
      </w:r>
    </w:p>
  </w:footnote>
  <w:footnote w:type="continuationSeparator" w:id="0">
    <w:p w14:paraId="14EDB1F4" w14:textId="77777777" w:rsidR="00D03080" w:rsidRDefault="00D030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6F296CCE"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42EC">
      <w:rPr>
        <w:rFonts w:ascii="Arial" w:hAnsi="Arial" w:cs="Arial"/>
        <w:b/>
        <w:noProof/>
        <w:sz w:val="18"/>
        <w:szCs w:val="18"/>
      </w:rPr>
      <w:t>3GPP TS 36.579-6 V15.5.0 (2022-12)</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6A9CBFEF"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42EC">
      <w:rPr>
        <w:rFonts w:ascii="Arial" w:hAnsi="Arial" w:cs="Arial"/>
        <w:b/>
        <w:noProof/>
        <w:sz w:val="18"/>
        <w:szCs w:val="18"/>
      </w:rPr>
      <w:t>Release 15</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2B5EBB"/>
    <w:multiLevelType w:val="multilevel"/>
    <w:tmpl w:val="092B5EBB"/>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A8A72F4"/>
    <w:multiLevelType w:val="hybridMultilevel"/>
    <w:tmpl w:val="9FDAE598"/>
    <w:lvl w:ilvl="0" w:tplc="0809000F">
      <w:start w:val="1"/>
      <w:numFmt w:val="decimal"/>
      <w:lvlText w:val="%1."/>
      <w:lvlJc w:val="left"/>
      <w:pPr>
        <w:ind w:left="360" w:hanging="360"/>
      </w:pPr>
    </w:lvl>
    <w:lvl w:ilvl="1" w:tplc="08090017">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2"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F0E117B"/>
    <w:multiLevelType w:val="hybridMultilevel"/>
    <w:tmpl w:val="F41A395E"/>
    <w:lvl w:ilvl="0" w:tplc="A4A03372">
      <w:start w:val="6"/>
      <w:numFmt w:val="decimal"/>
      <w:lvlText w:val="%1)"/>
      <w:lvlJc w:val="left"/>
      <w:pPr>
        <w:ind w:left="644" w:hanging="360"/>
      </w:pPr>
      <w:rPr>
        <w:rFonts w:ascii="Arial"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5"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5A4C8C"/>
    <w:multiLevelType w:val="hybridMultilevel"/>
    <w:tmpl w:val="4D0AE4C8"/>
    <w:lvl w:ilvl="0" w:tplc="6A7232FC">
      <w:start w:val="6"/>
      <w:numFmt w:val="decimal"/>
      <w:lvlText w:val="%1)"/>
      <w:lvlJc w:val="left"/>
      <w:pPr>
        <w:ind w:left="644" w:hanging="360"/>
      </w:pPr>
      <w:rPr>
        <w:rFonts w:ascii="Arial"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FFFFFFFF">
      <w:start w:val="3"/>
      <w:numFmt w:val="bullet"/>
      <w:lvlText w:val="-"/>
      <w:lvlJc w:val="left"/>
      <w:pPr>
        <w:ind w:left="644" w:hanging="360"/>
      </w:pPr>
      <w:rPr>
        <w:rFonts w:ascii="Times New Roman" w:eastAsia="Yu Gothic"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8"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3806397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40757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4661889">
    <w:abstractNumId w:val="8"/>
  </w:num>
  <w:num w:numId="4" w16cid:durableId="810052649">
    <w:abstractNumId w:val="31"/>
  </w:num>
  <w:num w:numId="5" w16cid:durableId="1139611914">
    <w:abstractNumId w:val="16"/>
  </w:num>
  <w:num w:numId="6" w16cid:durableId="193231012">
    <w:abstractNumId w:val="14"/>
  </w:num>
  <w:num w:numId="7" w16cid:durableId="992417623">
    <w:abstractNumId w:val="15"/>
  </w:num>
  <w:num w:numId="8" w16cid:durableId="1949699538">
    <w:abstractNumId w:val="23"/>
  </w:num>
  <w:num w:numId="9" w16cid:durableId="1943684464">
    <w:abstractNumId w:val="34"/>
  </w:num>
  <w:num w:numId="10" w16cid:durableId="1935360230">
    <w:abstractNumId w:val="33"/>
  </w:num>
  <w:num w:numId="11" w16cid:durableId="508250079">
    <w:abstractNumId w:val="18"/>
  </w:num>
  <w:num w:numId="12" w16cid:durableId="305821713">
    <w:abstractNumId w:val="24"/>
  </w:num>
  <w:num w:numId="13" w16cid:durableId="1776360166">
    <w:abstractNumId w:val="19"/>
  </w:num>
  <w:num w:numId="14" w16cid:durableId="1247765324">
    <w:abstractNumId w:val="27"/>
  </w:num>
  <w:num w:numId="15" w16cid:durableId="1990018181">
    <w:abstractNumId w:val="32"/>
  </w:num>
  <w:num w:numId="16" w16cid:durableId="469249313">
    <w:abstractNumId w:val="30"/>
  </w:num>
  <w:num w:numId="17" w16cid:durableId="1235093088">
    <w:abstractNumId w:val="6"/>
  </w:num>
  <w:num w:numId="18" w16cid:durableId="1325746854">
    <w:abstractNumId w:val="4"/>
  </w:num>
  <w:num w:numId="19" w16cid:durableId="680813708">
    <w:abstractNumId w:val="3"/>
  </w:num>
  <w:num w:numId="20" w16cid:durableId="1723019551">
    <w:abstractNumId w:val="2"/>
  </w:num>
  <w:num w:numId="21" w16cid:durableId="1173909676">
    <w:abstractNumId w:val="1"/>
  </w:num>
  <w:num w:numId="22" w16cid:durableId="1657611175">
    <w:abstractNumId w:val="5"/>
  </w:num>
  <w:num w:numId="23" w16cid:durableId="2108505177">
    <w:abstractNumId w:val="0"/>
  </w:num>
  <w:num w:numId="24" w16cid:durableId="6859809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72923009">
    <w:abstractNumId w:val="33"/>
  </w:num>
  <w:num w:numId="26" w16cid:durableId="1621961507">
    <w:abstractNumId w:val="11"/>
  </w:num>
  <w:num w:numId="27" w16cid:durableId="517932935">
    <w:abstractNumId w:val="10"/>
  </w:num>
  <w:num w:numId="28"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526965">
    <w:abstractNumId w:val="20"/>
  </w:num>
  <w:num w:numId="31" w16cid:durableId="13115178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9826755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93850186">
    <w:abstractNumId w:val="9"/>
  </w:num>
  <w:num w:numId="34" w16cid:durableId="1516262015">
    <w:abstractNumId w:val="22"/>
  </w:num>
  <w:num w:numId="35" w16cid:durableId="572281913">
    <w:abstractNumId w:val="28"/>
  </w:num>
  <w:num w:numId="36" w16cid:durableId="1619949962">
    <w:abstractNumId w:val="17"/>
  </w:num>
  <w:num w:numId="37" w16cid:durableId="1851137486">
    <w:abstractNumId w:val="35"/>
  </w:num>
  <w:num w:numId="38" w16cid:durableId="387264733">
    <w:abstractNumId w:val="25"/>
  </w:num>
  <w:num w:numId="39" w16cid:durableId="1185098222">
    <w:abstractNumId w:val="29"/>
  </w:num>
  <w:num w:numId="40" w16cid:durableId="1258635431">
    <w:abstractNumId w:val="12"/>
  </w:num>
  <w:num w:numId="41" w16cid:durableId="222258786">
    <w:abstractNumId w:val="21"/>
  </w:num>
  <w:num w:numId="42" w16cid:durableId="947660393">
    <w:abstractNumId w:val="13"/>
  </w:num>
  <w:num w:numId="43" w16cid:durableId="11310946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4063"/>
    <w:rsid w:val="00024184"/>
    <w:rsid w:val="00033397"/>
    <w:rsid w:val="00040095"/>
    <w:rsid w:val="00051834"/>
    <w:rsid w:val="00054A22"/>
    <w:rsid w:val="00062023"/>
    <w:rsid w:val="000655A6"/>
    <w:rsid w:val="000670FE"/>
    <w:rsid w:val="00072D76"/>
    <w:rsid w:val="00080512"/>
    <w:rsid w:val="00095F66"/>
    <w:rsid w:val="000A22D7"/>
    <w:rsid w:val="000C47C3"/>
    <w:rsid w:val="000D58AB"/>
    <w:rsid w:val="000E25AB"/>
    <w:rsid w:val="00110CEA"/>
    <w:rsid w:val="00130477"/>
    <w:rsid w:val="00133525"/>
    <w:rsid w:val="00137932"/>
    <w:rsid w:val="00157C95"/>
    <w:rsid w:val="00166FBC"/>
    <w:rsid w:val="0016734F"/>
    <w:rsid w:val="00184B8C"/>
    <w:rsid w:val="00186926"/>
    <w:rsid w:val="001A4C42"/>
    <w:rsid w:val="001A7420"/>
    <w:rsid w:val="001B0518"/>
    <w:rsid w:val="001B6637"/>
    <w:rsid w:val="001B7F04"/>
    <w:rsid w:val="001C21C3"/>
    <w:rsid w:val="001D02C2"/>
    <w:rsid w:val="001D621D"/>
    <w:rsid w:val="001F0C1D"/>
    <w:rsid w:val="001F1132"/>
    <w:rsid w:val="001F168B"/>
    <w:rsid w:val="00201E3B"/>
    <w:rsid w:val="00201E42"/>
    <w:rsid w:val="0022551D"/>
    <w:rsid w:val="00225741"/>
    <w:rsid w:val="002347A2"/>
    <w:rsid w:val="002514EE"/>
    <w:rsid w:val="002675F0"/>
    <w:rsid w:val="0027605B"/>
    <w:rsid w:val="00276ABC"/>
    <w:rsid w:val="002A4F7D"/>
    <w:rsid w:val="002B1EC7"/>
    <w:rsid w:val="002B6339"/>
    <w:rsid w:val="002E00EE"/>
    <w:rsid w:val="002E640A"/>
    <w:rsid w:val="002F1414"/>
    <w:rsid w:val="00301DB1"/>
    <w:rsid w:val="003172DC"/>
    <w:rsid w:val="00320201"/>
    <w:rsid w:val="0033407D"/>
    <w:rsid w:val="00346F82"/>
    <w:rsid w:val="0035462D"/>
    <w:rsid w:val="00354887"/>
    <w:rsid w:val="003765B8"/>
    <w:rsid w:val="003A350C"/>
    <w:rsid w:val="003C3971"/>
    <w:rsid w:val="003F4465"/>
    <w:rsid w:val="0040702D"/>
    <w:rsid w:val="004144A6"/>
    <w:rsid w:val="00423334"/>
    <w:rsid w:val="00426F2F"/>
    <w:rsid w:val="00432C8A"/>
    <w:rsid w:val="004345EC"/>
    <w:rsid w:val="0045163D"/>
    <w:rsid w:val="004631B4"/>
    <w:rsid w:val="00465515"/>
    <w:rsid w:val="00471689"/>
    <w:rsid w:val="00475A5D"/>
    <w:rsid w:val="004A01BC"/>
    <w:rsid w:val="004C4902"/>
    <w:rsid w:val="004D3578"/>
    <w:rsid w:val="004E213A"/>
    <w:rsid w:val="004F0988"/>
    <w:rsid w:val="004F3340"/>
    <w:rsid w:val="004F4473"/>
    <w:rsid w:val="00514499"/>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7526"/>
    <w:rsid w:val="005E4BB2"/>
    <w:rsid w:val="005F4517"/>
    <w:rsid w:val="00602AEA"/>
    <w:rsid w:val="00614FDF"/>
    <w:rsid w:val="0063543D"/>
    <w:rsid w:val="00647114"/>
    <w:rsid w:val="0066502E"/>
    <w:rsid w:val="00685E79"/>
    <w:rsid w:val="006A323F"/>
    <w:rsid w:val="006B30D0"/>
    <w:rsid w:val="006B3342"/>
    <w:rsid w:val="006C3D95"/>
    <w:rsid w:val="006E5C86"/>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C3EDC"/>
    <w:rsid w:val="007D42EC"/>
    <w:rsid w:val="007F0F4A"/>
    <w:rsid w:val="007F5BF3"/>
    <w:rsid w:val="008028A4"/>
    <w:rsid w:val="00806B2F"/>
    <w:rsid w:val="00830747"/>
    <w:rsid w:val="008437A7"/>
    <w:rsid w:val="00855A7B"/>
    <w:rsid w:val="0087351F"/>
    <w:rsid w:val="008739C9"/>
    <w:rsid w:val="008768CA"/>
    <w:rsid w:val="00886417"/>
    <w:rsid w:val="00896C4B"/>
    <w:rsid w:val="008972DB"/>
    <w:rsid w:val="008A5F41"/>
    <w:rsid w:val="008C384C"/>
    <w:rsid w:val="008F0EE3"/>
    <w:rsid w:val="008F585E"/>
    <w:rsid w:val="0090271F"/>
    <w:rsid w:val="00902E23"/>
    <w:rsid w:val="009114D7"/>
    <w:rsid w:val="0091348E"/>
    <w:rsid w:val="009147D0"/>
    <w:rsid w:val="00917CCB"/>
    <w:rsid w:val="0092398D"/>
    <w:rsid w:val="00942EC2"/>
    <w:rsid w:val="00957743"/>
    <w:rsid w:val="009A1D55"/>
    <w:rsid w:val="009A56EE"/>
    <w:rsid w:val="009B7B5F"/>
    <w:rsid w:val="009E3B86"/>
    <w:rsid w:val="009F37B7"/>
    <w:rsid w:val="00A10F02"/>
    <w:rsid w:val="00A164B4"/>
    <w:rsid w:val="00A23556"/>
    <w:rsid w:val="00A26956"/>
    <w:rsid w:val="00A27486"/>
    <w:rsid w:val="00A53724"/>
    <w:rsid w:val="00A540B5"/>
    <w:rsid w:val="00A56066"/>
    <w:rsid w:val="00A73129"/>
    <w:rsid w:val="00A8212F"/>
    <w:rsid w:val="00A82346"/>
    <w:rsid w:val="00A92BA1"/>
    <w:rsid w:val="00AC2BA2"/>
    <w:rsid w:val="00AC6BC6"/>
    <w:rsid w:val="00AD62C6"/>
    <w:rsid w:val="00AE50DC"/>
    <w:rsid w:val="00AE65E2"/>
    <w:rsid w:val="00B056C5"/>
    <w:rsid w:val="00B15449"/>
    <w:rsid w:val="00B5089C"/>
    <w:rsid w:val="00B82B2E"/>
    <w:rsid w:val="00B8623A"/>
    <w:rsid w:val="00B93086"/>
    <w:rsid w:val="00B97141"/>
    <w:rsid w:val="00BA19ED"/>
    <w:rsid w:val="00BA4B8D"/>
    <w:rsid w:val="00BA6F5D"/>
    <w:rsid w:val="00BB1E03"/>
    <w:rsid w:val="00BB482A"/>
    <w:rsid w:val="00BB75A2"/>
    <w:rsid w:val="00BC0F7D"/>
    <w:rsid w:val="00BD7D31"/>
    <w:rsid w:val="00BE3255"/>
    <w:rsid w:val="00BF0030"/>
    <w:rsid w:val="00BF029B"/>
    <w:rsid w:val="00BF128E"/>
    <w:rsid w:val="00C0037C"/>
    <w:rsid w:val="00C074DD"/>
    <w:rsid w:val="00C1496A"/>
    <w:rsid w:val="00C264FB"/>
    <w:rsid w:val="00C31E24"/>
    <w:rsid w:val="00C33079"/>
    <w:rsid w:val="00C36A53"/>
    <w:rsid w:val="00C45231"/>
    <w:rsid w:val="00C630E0"/>
    <w:rsid w:val="00C6792A"/>
    <w:rsid w:val="00C72833"/>
    <w:rsid w:val="00C77067"/>
    <w:rsid w:val="00C80F1D"/>
    <w:rsid w:val="00C93F40"/>
    <w:rsid w:val="00C95DD0"/>
    <w:rsid w:val="00CA0EC1"/>
    <w:rsid w:val="00CA1B27"/>
    <w:rsid w:val="00CA3D0C"/>
    <w:rsid w:val="00CB438D"/>
    <w:rsid w:val="00CC25D8"/>
    <w:rsid w:val="00CD09A9"/>
    <w:rsid w:val="00CD0B67"/>
    <w:rsid w:val="00CE7E0E"/>
    <w:rsid w:val="00CF5BEA"/>
    <w:rsid w:val="00D03080"/>
    <w:rsid w:val="00D24726"/>
    <w:rsid w:val="00D35E6A"/>
    <w:rsid w:val="00D46F10"/>
    <w:rsid w:val="00D47391"/>
    <w:rsid w:val="00D57972"/>
    <w:rsid w:val="00D675A9"/>
    <w:rsid w:val="00D738D6"/>
    <w:rsid w:val="00D74F31"/>
    <w:rsid w:val="00D755EB"/>
    <w:rsid w:val="00D76048"/>
    <w:rsid w:val="00D87702"/>
    <w:rsid w:val="00D87E00"/>
    <w:rsid w:val="00D9134D"/>
    <w:rsid w:val="00DA0600"/>
    <w:rsid w:val="00DA7A03"/>
    <w:rsid w:val="00DB079F"/>
    <w:rsid w:val="00DB1818"/>
    <w:rsid w:val="00DC309B"/>
    <w:rsid w:val="00DC4DA2"/>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37C0"/>
    <w:rsid w:val="00E44582"/>
    <w:rsid w:val="00E7471A"/>
    <w:rsid w:val="00E77645"/>
    <w:rsid w:val="00E87B9C"/>
    <w:rsid w:val="00E93EF2"/>
    <w:rsid w:val="00EA15B0"/>
    <w:rsid w:val="00EA5EA7"/>
    <w:rsid w:val="00EA6AFF"/>
    <w:rsid w:val="00EC4A25"/>
    <w:rsid w:val="00F025A2"/>
    <w:rsid w:val="00F04712"/>
    <w:rsid w:val="00F13360"/>
    <w:rsid w:val="00F16398"/>
    <w:rsid w:val="00F22EC7"/>
    <w:rsid w:val="00F325C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02E"/>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66502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66502E"/>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66502E"/>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66502E"/>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66502E"/>
    <w:pPr>
      <w:ind w:left="1701" w:hanging="1701"/>
      <w:outlineLvl w:val="4"/>
    </w:pPr>
    <w:rPr>
      <w:sz w:val="22"/>
    </w:rPr>
  </w:style>
  <w:style w:type="paragraph" w:styleId="Heading6">
    <w:name w:val="heading 6"/>
    <w:aliases w:val="T1,Header 6"/>
    <w:basedOn w:val="H6"/>
    <w:next w:val="Normal"/>
    <w:link w:val="Heading6Char"/>
    <w:qFormat/>
    <w:rsid w:val="0066502E"/>
    <w:pPr>
      <w:outlineLvl w:val="5"/>
    </w:pPr>
  </w:style>
  <w:style w:type="paragraph" w:styleId="Heading7">
    <w:name w:val="heading 7"/>
    <w:basedOn w:val="H6"/>
    <w:next w:val="Normal"/>
    <w:link w:val="Heading7Char"/>
    <w:qFormat/>
    <w:rsid w:val="0066502E"/>
    <w:pPr>
      <w:outlineLvl w:val="6"/>
    </w:pPr>
  </w:style>
  <w:style w:type="paragraph" w:styleId="Heading8">
    <w:name w:val="heading 8"/>
    <w:basedOn w:val="Heading1"/>
    <w:next w:val="Normal"/>
    <w:link w:val="Heading8Char"/>
    <w:qFormat/>
    <w:rsid w:val="0066502E"/>
    <w:pPr>
      <w:ind w:left="0" w:firstLine="0"/>
      <w:outlineLvl w:val="7"/>
    </w:pPr>
  </w:style>
  <w:style w:type="paragraph" w:styleId="Heading9">
    <w:name w:val="heading 9"/>
    <w:basedOn w:val="Heading8"/>
    <w:next w:val="Normal"/>
    <w:link w:val="Heading9Char"/>
    <w:qFormat/>
    <w:rsid w:val="0066502E"/>
    <w:pPr>
      <w:outlineLvl w:val="8"/>
    </w:pPr>
  </w:style>
  <w:style w:type="character" w:default="1" w:styleId="DefaultParagraphFont">
    <w:name w:val="Default Paragraph Font"/>
    <w:semiHidden/>
    <w:rsid w:val="006650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6502E"/>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66502E"/>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66502E"/>
    <w:pPr>
      <w:ind w:left="1418" w:hanging="1418"/>
    </w:pPr>
  </w:style>
  <w:style w:type="paragraph" w:styleId="TOC8">
    <w:name w:val="toc 8"/>
    <w:basedOn w:val="TOC1"/>
    <w:uiPriority w:val="39"/>
    <w:rsid w:val="0066502E"/>
    <w:pPr>
      <w:spacing w:before="180"/>
      <w:ind w:left="2693" w:hanging="2693"/>
    </w:pPr>
    <w:rPr>
      <w:b/>
    </w:rPr>
  </w:style>
  <w:style w:type="paragraph" w:styleId="TOC1">
    <w:name w:val="toc 1"/>
    <w:uiPriority w:val="39"/>
    <w:rsid w:val="0066502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66502E"/>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66502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02E"/>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66502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6502E"/>
    <w:pPr>
      <w:ind w:left="1701" w:hanging="1701"/>
    </w:pPr>
  </w:style>
  <w:style w:type="paragraph" w:styleId="TOC4">
    <w:name w:val="toc 4"/>
    <w:basedOn w:val="TOC3"/>
    <w:uiPriority w:val="39"/>
    <w:rsid w:val="0066502E"/>
    <w:pPr>
      <w:ind w:left="1418" w:hanging="1418"/>
    </w:pPr>
  </w:style>
  <w:style w:type="paragraph" w:styleId="TOC3">
    <w:name w:val="toc 3"/>
    <w:basedOn w:val="TOC2"/>
    <w:uiPriority w:val="39"/>
    <w:rsid w:val="0066502E"/>
    <w:pPr>
      <w:ind w:left="1134" w:hanging="1134"/>
    </w:pPr>
  </w:style>
  <w:style w:type="paragraph" w:styleId="TOC2">
    <w:name w:val="toc 2"/>
    <w:basedOn w:val="TOC1"/>
    <w:uiPriority w:val="39"/>
    <w:rsid w:val="0066502E"/>
    <w:pPr>
      <w:keepNext w:val="0"/>
      <w:spacing w:before="0"/>
      <w:ind w:left="851" w:hanging="851"/>
    </w:pPr>
    <w:rPr>
      <w:sz w:val="20"/>
    </w:rPr>
  </w:style>
  <w:style w:type="paragraph" w:styleId="Footer">
    <w:name w:val="footer"/>
    <w:basedOn w:val="Header"/>
    <w:link w:val="FooterChar"/>
    <w:rsid w:val="0066502E"/>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66502E"/>
    <w:pPr>
      <w:outlineLvl w:val="9"/>
    </w:pPr>
  </w:style>
  <w:style w:type="paragraph" w:customStyle="1" w:styleId="NF">
    <w:name w:val="NF"/>
    <w:basedOn w:val="NO"/>
    <w:rsid w:val="0066502E"/>
    <w:pPr>
      <w:keepNext/>
      <w:spacing w:after="0"/>
    </w:pPr>
    <w:rPr>
      <w:rFonts w:ascii="Arial" w:hAnsi="Arial"/>
      <w:sz w:val="18"/>
    </w:rPr>
  </w:style>
  <w:style w:type="paragraph" w:customStyle="1" w:styleId="NO">
    <w:name w:val="NO"/>
    <w:basedOn w:val="Normal"/>
    <w:link w:val="NOChar2"/>
    <w:rsid w:val="0066502E"/>
    <w:pPr>
      <w:keepLines/>
      <w:ind w:left="1135" w:hanging="851"/>
    </w:pPr>
  </w:style>
  <w:style w:type="character" w:customStyle="1" w:styleId="NOChar2">
    <w:name w:val="NO Char2"/>
    <w:link w:val="NO"/>
    <w:locked/>
    <w:rsid w:val="00784A32"/>
  </w:style>
  <w:style w:type="paragraph" w:customStyle="1" w:styleId="PL">
    <w:name w:val="PL"/>
    <w:link w:val="PLChar"/>
    <w:rsid w:val="006650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66502E"/>
    <w:pPr>
      <w:jc w:val="right"/>
    </w:pPr>
  </w:style>
  <w:style w:type="paragraph" w:customStyle="1" w:styleId="TAL">
    <w:name w:val="TAL"/>
    <w:basedOn w:val="Normal"/>
    <w:link w:val="TALChar"/>
    <w:rsid w:val="0066502E"/>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66502E"/>
    <w:rPr>
      <w:b/>
    </w:rPr>
  </w:style>
  <w:style w:type="paragraph" w:customStyle="1" w:styleId="TAC">
    <w:name w:val="TAC"/>
    <w:basedOn w:val="TAL"/>
    <w:link w:val="TACCar"/>
    <w:rsid w:val="0066502E"/>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66502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66502E"/>
    <w:pPr>
      <w:keepLines/>
      <w:ind w:left="1702" w:hanging="1418"/>
    </w:pPr>
  </w:style>
  <w:style w:type="character" w:customStyle="1" w:styleId="EXCar">
    <w:name w:val="EX Car"/>
    <w:link w:val="EX"/>
    <w:rsid w:val="00784A32"/>
  </w:style>
  <w:style w:type="paragraph" w:customStyle="1" w:styleId="FP">
    <w:name w:val="FP"/>
    <w:basedOn w:val="Normal"/>
    <w:rsid w:val="0066502E"/>
    <w:pPr>
      <w:spacing w:after="0"/>
    </w:pPr>
  </w:style>
  <w:style w:type="paragraph" w:customStyle="1" w:styleId="NW">
    <w:name w:val="NW"/>
    <w:basedOn w:val="NO"/>
    <w:rsid w:val="0066502E"/>
    <w:pPr>
      <w:spacing w:after="0"/>
    </w:pPr>
  </w:style>
  <w:style w:type="paragraph" w:customStyle="1" w:styleId="EW">
    <w:name w:val="EW"/>
    <w:basedOn w:val="EX"/>
    <w:rsid w:val="0066502E"/>
    <w:pPr>
      <w:spacing w:after="0"/>
    </w:pPr>
  </w:style>
  <w:style w:type="paragraph" w:customStyle="1" w:styleId="B1">
    <w:name w:val="B1"/>
    <w:basedOn w:val="List"/>
    <w:link w:val="B1Char2"/>
    <w:rsid w:val="0066502E"/>
  </w:style>
  <w:style w:type="paragraph" w:styleId="List">
    <w:name w:val="List"/>
    <w:basedOn w:val="Normal"/>
    <w:link w:val="ListChar1"/>
    <w:rsid w:val="0066502E"/>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66502E"/>
    <w:pPr>
      <w:ind w:left="1985" w:hanging="1985"/>
    </w:pPr>
  </w:style>
  <w:style w:type="paragraph" w:styleId="TOC7">
    <w:name w:val="toc 7"/>
    <w:basedOn w:val="TOC6"/>
    <w:next w:val="Normal"/>
    <w:rsid w:val="0066502E"/>
    <w:pPr>
      <w:ind w:left="2268" w:hanging="2268"/>
    </w:pPr>
  </w:style>
  <w:style w:type="paragraph" w:customStyle="1" w:styleId="EditorsNote">
    <w:name w:val="Editor's Note"/>
    <w:aliases w:val="EN,Editor's Noteormal"/>
    <w:basedOn w:val="NO"/>
    <w:link w:val="EditorsNoteChar"/>
    <w:rsid w:val="0066502E"/>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66502E"/>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66502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6502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6502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6502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6502E"/>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66502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66502E"/>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66502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6502E"/>
  </w:style>
  <w:style w:type="paragraph" w:styleId="List2">
    <w:name w:val="List 2"/>
    <w:basedOn w:val="List"/>
    <w:link w:val="List2Char"/>
    <w:rsid w:val="0066502E"/>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66502E"/>
  </w:style>
  <w:style w:type="paragraph" w:styleId="List3">
    <w:name w:val="List 3"/>
    <w:basedOn w:val="List2"/>
    <w:link w:val="List3Char"/>
    <w:rsid w:val="0066502E"/>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66502E"/>
  </w:style>
  <w:style w:type="paragraph" w:styleId="List4">
    <w:name w:val="List 4"/>
    <w:basedOn w:val="List3"/>
    <w:rsid w:val="0066502E"/>
    <w:pPr>
      <w:ind w:left="1418"/>
    </w:pPr>
  </w:style>
  <w:style w:type="character" w:customStyle="1" w:styleId="B4Char">
    <w:name w:val="B4 Char"/>
    <w:link w:val="B4"/>
    <w:qFormat/>
    <w:rsid w:val="00784A32"/>
  </w:style>
  <w:style w:type="paragraph" w:customStyle="1" w:styleId="B5">
    <w:name w:val="B5"/>
    <w:basedOn w:val="List5"/>
    <w:link w:val="B5Char"/>
    <w:rsid w:val="0066502E"/>
  </w:style>
  <w:style w:type="paragraph" w:styleId="List5">
    <w:name w:val="List 5"/>
    <w:basedOn w:val="List4"/>
    <w:rsid w:val="0066502E"/>
    <w:pPr>
      <w:ind w:left="1702"/>
    </w:pPr>
  </w:style>
  <w:style w:type="character" w:customStyle="1" w:styleId="B5Char">
    <w:name w:val="B5 Char"/>
    <w:link w:val="B5"/>
    <w:qFormat/>
    <w:rsid w:val="00784A32"/>
  </w:style>
  <w:style w:type="paragraph" w:customStyle="1" w:styleId="ZTD">
    <w:name w:val="ZTD"/>
    <w:basedOn w:val="ZB"/>
    <w:rsid w:val="0066502E"/>
    <w:pPr>
      <w:framePr w:hRule="auto" w:wrap="notBeside" w:y="852"/>
    </w:pPr>
    <w:rPr>
      <w:i w:val="0"/>
      <w:sz w:val="40"/>
    </w:rPr>
  </w:style>
  <w:style w:type="paragraph" w:customStyle="1" w:styleId="ZV">
    <w:name w:val="ZV"/>
    <w:basedOn w:val="ZU"/>
    <w:rsid w:val="0066502E"/>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66502E"/>
    <w:pPr>
      <w:ind w:left="284"/>
    </w:pPr>
  </w:style>
  <w:style w:type="paragraph" w:styleId="Index1">
    <w:name w:val="index 1"/>
    <w:basedOn w:val="Normal"/>
    <w:rsid w:val="0066502E"/>
    <w:pPr>
      <w:keepLines/>
      <w:spacing w:after="0"/>
    </w:pPr>
  </w:style>
  <w:style w:type="paragraph" w:styleId="ListNumber2">
    <w:name w:val="List Number 2"/>
    <w:basedOn w:val="ListNumber"/>
    <w:rsid w:val="0066502E"/>
    <w:pPr>
      <w:ind w:left="851"/>
    </w:pPr>
  </w:style>
  <w:style w:type="paragraph" w:styleId="ListNumber">
    <w:name w:val="List Number"/>
    <w:basedOn w:val="List"/>
    <w:rsid w:val="0066502E"/>
  </w:style>
  <w:style w:type="character" w:styleId="FootnoteReference">
    <w:name w:val="footnote reference"/>
    <w:rsid w:val="0066502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66502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66502E"/>
    <w:pPr>
      <w:ind w:left="851"/>
    </w:pPr>
  </w:style>
  <w:style w:type="paragraph" w:styleId="ListBullet">
    <w:name w:val="List Bullet"/>
    <w:aliases w:val="UL"/>
    <w:basedOn w:val="List"/>
    <w:rsid w:val="0066502E"/>
  </w:style>
  <w:style w:type="paragraph" w:styleId="ListBullet3">
    <w:name w:val="List Bullet 3"/>
    <w:basedOn w:val="ListBullet2"/>
    <w:rsid w:val="0066502E"/>
    <w:pPr>
      <w:ind w:left="1135"/>
    </w:pPr>
  </w:style>
  <w:style w:type="paragraph" w:styleId="ListBullet4">
    <w:name w:val="List Bullet 4"/>
    <w:basedOn w:val="ListBullet3"/>
    <w:rsid w:val="0066502E"/>
    <w:pPr>
      <w:ind w:left="1418"/>
    </w:pPr>
  </w:style>
  <w:style w:type="paragraph" w:styleId="ListBullet5">
    <w:name w:val="List Bullet 5"/>
    <w:basedOn w:val="ListBullet4"/>
    <w:rsid w:val="0066502E"/>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11"/>
      </w:numPr>
      <w:tabs>
        <w:tab w:val="num" w:pos="926"/>
      </w:tabs>
      <w:ind w:left="926"/>
    </w:pPr>
    <w:rPr>
      <w:rFonts w:eastAsia="Yu Gothic"/>
    </w:rPr>
  </w:style>
  <w:style w:type="paragraph" w:styleId="ListNumber4">
    <w:name w:val="List Number 4"/>
    <w:basedOn w:val="Normal"/>
    <w:uiPriority w:val="99"/>
    <w:rsid w:val="00784A32"/>
    <w:pPr>
      <w:numPr>
        <w:numId w:val="10"/>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numbering" w:customStyle="1" w:styleId="NoList1">
    <w:name w:val="No List1"/>
    <w:next w:val="NoList"/>
    <w:uiPriority w:val="99"/>
    <w:semiHidden/>
    <w:unhideWhenUsed/>
    <w:rsid w:val="007701C4"/>
  </w:style>
  <w:style w:type="numbering" w:customStyle="1" w:styleId="NoList11">
    <w:name w:val="No List11"/>
    <w:next w:val="NoList"/>
    <w:semiHidden/>
    <w:rsid w:val="007701C4"/>
  </w:style>
  <w:style w:type="numbering" w:customStyle="1" w:styleId="NoList2">
    <w:name w:val="No List2"/>
    <w:next w:val="NoList"/>
    <w:semiHidden/>
    <w:rsid w:val="007701C4"/>
  </w:style>
  <w:style w:type="numbering" w:customStyle="1" w:styleId="NoList3">
    <w:name w:val="No List3"/>
    <w:next w:val="NoList"/>
    <w:semiHidden/>
    <w:unhideWhenUsed/>
    <w:rsid w:val="007701C4"/>
  </w:style>
  <w:style w:type="numbering" w:customStyle="1" w:styleId="1f6">
    <w:name w:val="목록 없음1"/>
    <w:next w:val="NoList"/>
    <w:semiHidden/>
    <w:unhideWhenUsed/>
    <w:rsid w:val="007701C4"/>
  </w:style>
  <w:style w:type="numbering" w:customStyle="1" w:styleId="29">
    <w:name w:val="목록 없음2"/>
    <w:next w:val="NoList"/>
    <w:semiHidden/>
    <w:rsid w:val="007701C4"/>
  </w:style>
  <w:style w:type="numbering" w:customStyle="1" w:styleId="NoList4">
    <w:name w:val="No List4"/>
    <w:next w:val="NoList"/>
    <w:semiHidden/>
    <w:unhideWhenUsed/>
    <w:rsid w:val="007701C4"/>
  </w:style>
  <w:style w:type="numbering" w:customStyle="1" w:styleId="NoList5">
    <w:name w:val="No List5"/>
    <w:next w:val="NoList"/>
    <w:semiHidden/>
    <w:rsid w:val="007701C4"/>
  </w:style>
  <w:style w:type="numbering" w:customStyle="1" w:styleId="NoList6">
    <w:name w:val="No List6"/>
    <w:next w:val="NoList"/>
    <w:semiHidden/>
    <w:rsid w:val="007701C4"/>
  </w:style>
  <w:style w:type="numbering" w:customStyle="1" w:styleId="NoList7">
    <w:name w:val="No List7"/>
    <w:next w:val="NoList"/>
    <w:semiHidden/>
    <w:rsid w:val="007701C4"/>
  </w:style>
  <w:style w:type="numbering" w:customStyle="1" w:styleId="NoList21">
    <w:name w:val="No List21"/>
    <w:next w:val="NoList"/>
    <w:semiHidden/>
    <w:rsid w:val="007701C4"/>
  </w:style>
  <w:style w:type="numbering" w:customStyle="1" w:styleId="NoList8">
    <w:name w:val="No List8"/>
    <w:next w:val="NoList"/>
    <w:semiHidden/>
    <w:rsid w:val="007701C4"/>
  </w:style>
  <w:style w:type="numbering" w:customStyle="1" w:styleId="NoList12">
    <w:name w:val="No List12"/>
    <w:next w:val="NoList"/>
    <w:semiHidden/>
    <w:rsid w:val="007701C4"/>
  </w:style>
  <w:style w:type="numbering" w:customStyle="1" w:styleId="NoList22">
    <w:name w:val="No List22"/>
    <w:next w:val="NoList"/>
    <w:semiHidden/>
    <w:rsid w:val="007701C4"/>
  </w:style>
  <w:style w:type="numbering" w:customStyle="1" w:styleId="NoList9">
    <w:name w:val="No List9"/>
    <w:next w:val="NoList"/>
    <w:semiHidden/>
    <w:rsid w:val="007701C4"/>
  </w:style>
  <w:style w:type="numbering" w:customStyle="1" w:styleId="NoList13">
    <w:name w:val="No List13"/>
    <w:next w:val="NoList"/>
    <w:semiHidden/>
    <w:rsid w:val="007701C4"/>
  </w:style>
  <w:style w:type="numbering" w:customStyle="1" w:styleId="NoList23">
    <w:name w:val="No List23"/>
    <w:next w:val="NoList"/>
    <w:semiHidden/>
    <w:rsid w:val="007701C4"/>
  </w:style>
  <w:style w:type="numbering" w:customStyle="1" w:styleId="NoList10">
    <w:name w:val="No List10"/>
    <w:next w:val="NoList"/>
    <w:semiHidden/>
    <w:rsid w:val="007701C4"/>
  </w:style>
  <w:style w:type="numbering" w:customStyle="1" w:styleId="NoList14">
    <w:name w:val="No List14"/>
    <w:next w:val="NoList"/>
    <w:semiHidden/>
    <w:rsid w:val="007701C4"/>
  </w:style>
  <w:style w:type="numbering" w:customStyle="1" w:styleId="NoList24">
    <w:name w:val="No List24"/>
    <w:next w:val="NoList"/>
    <w:semiHidden/>
    <w:rsid w:val="007701C4"/>
  </w:style>
  <w:style w:type="numbering" w:customStyle="1" w:styleId="NoList31">
    <w:name w:val="No List31"/>
    <w:next w:val="NoList"/>
    <w:semiHidden/>
    <w:rsid w:val="007701C4"/>
  </w:style>
  <w:style w:type="numbering" w:customStyle="1" w:styleId="NoList41">
    <w:name w:val="No List41"/>
    <w:next w:val="NoList"/>
    <w:semiHidden/>
    <w:rsid w:val="007701C4"/>
  </w:style>
  <w:style w:type="numbering" w:customStyle="1" w:styleId="NoList51">
    <w:name w:val="No List51"/>
    <w:next w:val="NoList"/>
    <w:semiHidden/>
    <w:rsid w:val="007701C4"/>
  </w:style>
  <w:style w:type="numbering" w:customStyle="1" w:styleId="NoList15">
    <w:name w:val="No List15"/>
    <w:next w:val="NoList"/>
    <w:semiHidden/>
    <w:rsid w:val="007701C4"/>
  </w:style>
  <w:style w:type="numbering" w:customStyle="1" w:styleId="NoList16">
    <w:name w:val="No List16"/>
    <w:next w:val="NoList"/>
    <w:semiHidden/>
    <w:rsid w:val="007701C4"/>
  </w:style>
  <w:style w:type="numbering" w:customStyle="1" w:styleId="1f7">
    <w:name w:val="无列表1"/>
    <w:next w:val="NoList"/>
    <w:semiHidden/>
    <w:rsid w:val="007701C4"/>
  </w:style>
  <w:style w:type="numbering" w:customStyle="1" w:styleId="NoList111">
    <w:name w:val="No List111"/>
    <w:next w:val="NoList"/>
    <w:semiHidden/>
    <w:rsid w:val="007701C4"/>
  </w:style>
  <w:style w:type="numbering" w:customStyle="1" w:styleId="NoList17">
    <w:name w:val="No List17"/>
    <w:next w:val="NoList"/>
    <w:uiPriority w:val="99"/>
    <w:semiHidden/>
    <w:unhideWhenUsed/>
    <w:rsid w:val="007701C4"/>
  </w:style>
  <w:style w:type="numbering" w:customStyle="1" w:styleId="NoList18">
    <w:name w:val="No List18"/>
    <w:next w:val="NoList"/>
    <w:uiPriority w:val="99"/>
    <w:semiHidden/>
    <w:rsid w:val="007701C4"/>
  </w:style>
  <w:style w:type="numbering" w:customStyle="1" w:styleId="NoList25">
    <w:name w:val="No List25"/>
    <w:next w:val="NoList"/>
    <w:semiHidden/>
    <w:rsid w:val="007701C4"/>
  </w:style>
  <w:style w:type="numbering" w:customStyle="1" w:styleId="NoList32">
    <w:name w:val="No List32"/>
    <w:next w:val="NoList"/>
    <w:semiHidden/>
    <w:unhideWhenUsed/>
    <w:rsid w:val="007701C4"/>
  </w:style>
  <w:style w:type="numbering" w:customStyle="1" w:styleId="110">
    <w:name w:val="목록 없음11"/>
    <w:next w:val="NoList"/>
    <w:semiHidden/>
    <w:unhideWhenUsed/>
    <w:rsid w:val="007701C4"/>
  </w:style>
  <w:style w:type="numbering" w:customStyle="1" w:styleId="215">
    <w:name w:val="목록 없음21"/>
    <w:next w:val="NoList"/>
    <w:semiHidden/>
    <w:rsid w:val="007701C4"/>
  </w:style>
  <w:style w:type="numbering" w:customStyle="1" w:styleId="NoList42">
    <w:name w:val="No List42"/>
    <w:next w:val="NoList"/>
    <w:semiHidden/>
    <w:unhideWhenUsed/>
    <w:rsid w:val="007701C4"/>
  </w:style>
  <w:style w:type="numbering" w:customStyle="1" w:styleId="NoList52">
    <w:name w:val="No List52"/>
    <w:next w:val="NoList"/>
    <w:semiHidden/>
    <w:rsid w:val="007701C4"/>
  </w:style>
  <w:style w:type="numbering" w:customStyle="1" w:styleId="NoList61">
    <w:name w:val="No List61"/>
    <w:next w:val="NoList"/>
    <w:semiHidden/>
    <w:rsid w:val="007701C4"/>
  </w:style>
  <w:style w:type="numbering" w:customStyle="1" w:styleId="NoList71">
    <w:name w:val="No List71"/>
    <w:next w:val="NoList"/>
    <w:semiHidden/>
    <w:rsid w:val="007701C4"/>
  </w:style>
  <w:style w:type="numbering" w:customStyle="1" w:styleId="NoList112">
    <w:name w:val="No List112"/>
    <w:next w:val="NoList"/>
    <w:semiHidden/>
    <w:rsid w:val="007701C4"/>
  </w:style>
  <w:style w:type="numbering" w:customStyle="1" w:styleId="NoList211">
    <w:name w:val="No List211"/>
    <w:next w:val="NoList"/>
    <w:semiHidden/>
    <w:rsid w:val="007701C4"/>
  </w:style>
  <w:style w:type="numbering" w:customStyle="1" w:styleId="NoList81">
    <w:name w:val="No List81"/>
    <w:next w:val="NoList"/>
    <w:semiHidden/>
    <w:rsid w:val="007701C4"/>
  </w:style>
  <w:style w:type="numbering" w:customStyle="1" w:styleId="NoList121">
    <w:name w:val="No List121"/>
    <w:next w:val="NoList"/>
    <w:semiHidden/>
    <w:rsid w:val="007701C4"/>
  </w:style>
  <w:style w:type="numbering" w:customStyle="1" w:styleId="NoList221">
    <w:name w:val="No List221"/>
    <w:next w:val="NoList"/>
    <w:semiHidden/>
    <w:rsid w:val="007701C4"/>
  </w:style>
  <w:style w:type="numbering" w:customStyle="1" w:styleId="NoList91">
    <w:name w:val="No List91"/>
    <w:next w:val="NoList"/>
    <w:semiHidden/>
    <w:rsid w:val="007701C4"/>
  </w:style>
  <w:style w:type="numbering" w:customStyle="1" w:styleId="NoList131">
    <w:name w:val="No List131"/>
    <w:next w:val="NoList"/>
    <w:semiHidden/>
    <w:rsid w:val="007701C4"/>
  </w:style>
  <w:style w:type="numbering" w:customStyle="1" w:styleId="NoList231">
    <w:name w:val="No List231"/>
    <w:next w:val="NoList"/>
    <w:semiHidden/>
    <w:rsid w:val="007701C4"/>
  </w:style>
  <w:style w:type="numbering" w:customStyle="1" w:styleId="NoList101">
    <w:name w:val="No List101"/>
    <w:next w:val="NoList"/>
    <w:semiHidden/>
    <w:rsid w:val="007701C4"/>
  </w:style>
  <w:style w:type="numbering" w:customStyle="1" w:styleId="NoList141">
    <w:name w:val="No List141"/>
    <w:next w:val="NoList"/>
    <w:semiHidden/>
    <w:rsid w:val="007701C4"/>
  </w:style>
  <w:style w:type="numbering" w:customStyle="1" w:styleId="NoList241">
    <w:name w:val="No List241"/>
    <w:next w:val="NoList"/>
    <w:semiHidden/>
    <w:rsid w:val="007701C4"/>
  </w:style>
  <w:style w:type="numbering" w:customStyle="1" w:styleId="NoList311">
    <w:name w:val="No List311"/>
    <w:next w:val="NoList"/>
    <w:semiHidden/>
    <w:rsid w:val="007701C4"/>
  </w:style>
  <w:style w:type="numbering" w:customStyle="1" w:styleId="NoList411">
    <w:name w:val="No List411"/>
    <w:next w:val="NoList"/>
    <w:semiHidden/>
    <w:rsid w:val="007701C4"/>
  </w:style>
  <w:style w:type="numbering" w:customStyle="1" w:styleId="NoList511">
    <w:name w:val="No List511"/>
    <w:next w:val="NoList"/>
    <w:semiHidden/>
    <w:rsid w:val="007701C4"/>
  </w:style>
  <w:style w:type="numbering" w:customStyle="1" w:styleId="NoList151">
    <w:name w:val="No List151"/>
    <w:next w:val="NoList"/>
    <w:semiHidden/>
    <w:rsid w:val="007701C4"/>
  </w:style>
  <w:style w:type="numbering" w:customStyle="1" w:styleId="NoList161">
    <w:name w:val="No List161"/>
    <w:next w:val="NoList"/>
    <w:semiHidden/>
    <w:rsid w:val="007701C4"/>
  </w:style>
  <w:style w:type="numbering" w:customStyle="1" w:styleId="111">
    <w:name w:val="无列表11"/>
    <w:next w:val="NoList"/>
    <w:semiHidden/>
    <w:rsid w:val="007701C4"/>
  </w:style>
  <w:style w:type="numbering" w:customStyle="1" w:styleId="NoList1111">
    <w:name w:val="No List1111"/>
    <w:next w:val="NoList"/>
    <w:semiHidden/>
    <w:rsid w:val="007701C4"/>
  </w:style>
  <w:style w:type="numbering" w:customStyle="1" w:styleId="NoList19">
    <w:name w:val="No List19"/>
    <w:next w:val="NoList"/>
    <w:uiPriority w:val="99"/>
    <w:semiHidden/>
    <w:unhideWhenUsed/>
    <w:rsid w:val="007701C4"/>
  </w:style>
  <w:style w:type="numbering" w:customStyle="1" w:styleId="NoList110">
    <w:name w:val="No List110"/>
    <w:next w:val="NoList"/>
    <w:uiPriority w:val="99"/>
    <w:semiHidden/>
    <w:rsid w:val="007701C4"/>
  </w:style>
  <w:style w:type="numbering" w:customStyle="1" w:styleId="NoList26">
    <w:name w:val="No List26"/>
    <w:next w:val="NoList"/>
    <w:semiHidden/>
    <w:rsid w:val="007701C4"/>
  </w:style>
  <w:style w:type="numbering" w:customStyle="1" w:styleId="NoList33">
    <w:name w:val="No List33"/>
    <w:next w:val="NoList"/>
    <w:semiHidden/>
    <w:unhideWhenUsed/>
    <w:rsid w:val="007701C4"/>
  </w:style>
  <w:style w:type="numbering" w:customStyle="1" w:styleId="120">
    <w:name w:val="목록 없음12"/>
    <w:next w:val="NoList"/>
    <w:semiHidden/>
    <w:unhideWhenUsed/>
    <w:rsid w:val="007701C4"/>
  </w:style>
  <w:style w:type="numbering" w:customStyle="1" w:styleId="220">
    <w:name w:val="목록 없음22"/>
    <w:next w:val="NoList"/>
    <w:semiHidden/>
    <w:rsid w:val="007701C4"/>
  </w:style>
  <w:style w:type="numbering" w:customStyle="1" w:styleId="NoList43">
    <w:name w:val="No List43"/>
    <w:next w:val="NoList"/>
    <w:semiHidden/>
    <w:unhideWhenUsed/>
    <w:rsid w:val="007701C4"/>
  </w:style>
  <w:style w:type="numbering" w:customStyle="1" w:styleId="NoList53">
    <w:name w:val="No List53"/>
    <w:next w:val="NoList"/>
    <w:semiHidden/>
    <w:rsid w:val="007701C4"/>
  </w:style>
  <w:style w:type="numbering" w:customStyle="1" w:styleId="NoList62">
    <w:name w:val="No List62"/>
    <w:next w:val="NoList"/>
    <w:semiHidden/>
    <w:rsid w:val="007701C4"/>
  </w:style>
  <w:style w:type="numbering" w:customStyle="1" w:styleId="NoList72">
    <w:name w:val="No List72"/>
    <w:next w:val="NoList"/>
    <w:semiHidden/>
    <w:rsid w:val="007701C4"/>
  </w:style>
  <w:style w:type="numbering" w:customStyle="1" w:styleId="NoList113">
    <w:name w:val="No List113"/>
    <w:next w:val="NoList"/>
    <w:semiHidden/>
    <w:rsid w:val="007701C4"/>
  </w:style>
  <w:style w:type="numbering" w:customStyle="1" w:styleId="NoList212">
    <w:name w:val="No List212"/>
    <w:next w:val="NoList"/>
    <w:semiHidden/>
    <w:rsid w:val="007701C4"/>
  </w:style>
  <w:style w:type="numbering" w:customStyle="1" w:styleId="NoList82">
    <w:name w:val="No List82"/>
    <w:next w:val="NoList"/>
    <w:semiHidden/>
    <w:rsid w:val="007701C4"/>
  </w:style>
  <w:style w:type="numbering" w:customStyle="1" w:styleId="NoList122">
    <w:name w:val="No List122"/>
    <w:next w:val="NoList"/>
    <w:semiHidden/>
    <w:rsid w:val="007701C4"/>
  </w:style>
  <w:style w:type="numbering" w:customStyle="1" w:styleId="NoList222">
    <w:name w:val="No List222"/>
    <w:next w:val="NoList"/>
    <w:semiHidden/>
    <w:rsid w:val="007701C4"/>
  </w:style>
  <w:style w:type="numbering" w:customStyle="1" w:styleId="NoList92">
    <w:name w:val="No List92"/>
    <w:next w:val="NoList"/>
    <w:semiHidden/>
    <w:rsid w:val="007701C4"/>
  </w:style>
  <w:style w:type="numbering" w:customStyle="1" w:styleId="NoList132">
    <w:name w:val="No List132"/>
    <w:next w:val="NoList"/>
    <w:semiHidden/>
    <w:rsid w:val="007701C4"/>
  </w:style>
  <w:style w:type="numbering" w:customStyle="1" w:styleId="NoList232">
    <w:name w:val="No List232"/>
    <w:next w:val="NoList"/>
    <w:semiHidden/>
    <w:rsid w:val="007701C4"/>
  </w:style>
  <w:style w:type="numbering" w:customStyle="1" w:styleId="NoList102">
    <w:name w:val="No List102"/>
    <w:next w:val="NoList"/>
    <w:semiHidden/>
    <w:rsid w:val="007701C4"/>
  </w:style>
  <w:style w:type="numbering" w:customStyle="1" w:styleId="NoList142">
    <w:name w:val="No List142"/>
    <w:next w:val="NoList"/>
    <w:semiHidden/>
    <w:rsid w:val="007701C4"/>
  </w:style>
  <w:style w:type="numbering" w:customStyle="1" w:styleId="NoList242">
    <w:name w:val="No List242"/>
    <w:next w:val="NoList"/>
    <w:semiHidden/>
    <w:rsid w:val="007701C4"/>
  </w:style>
  <w:style w:type="numbering" w:customStyle="1" w:styleId="NoList312">
    <w:name w:val="No List312"/>
    <w:next w:val="NoList"/>
    <w:semiHidden/>
    <w:rsid w:val="007701C4"/>
  </w:style>
  <w:style w:type="numbering" w:customStyle="1" w:styleId="NoList412">
    <w:name w:val="No List412"/>
    <w:next w:val="NoList"/>
    <w:semiHidden/>
    <w:rsid w:val="007701C4"/>
  </w:style>
  <w:style w:type="numbering" w:customStyle="1" w:styleId="NoList512">
    <w:name w:val="No List512"/>
    <w:next w:val="NoList"/>
    <w:semiHidden/>
    <w:rsid w:val="007701C4"/>
  </w:style>
  <w:style w:type="numbering" w:customStyle="1" w:styleId="NoList152">
    <w:name w:val="No List152"/>
    <w:next w:val="NoList"/>
    <w:semiHidden/>
    <w:rsid w:val="007701C4"/>
  </w:style>
  <w:style w:type="numbering" w:customStyle="1" w:styleId="NoList162">
    <w:name w:val="No List162"/>
    <w:next w:val="NoList"/>
    <w:semiHidden/>
    <w:rsid w:val="007701C4"/>
  </w:style>
  <w:style w:type="numbering" w:customStyle="1" w:styleId="121">
    <w:name w:val="无列表12"/>
    <w:next w:val="NoList"/>
    <w:semiHidden/>
    <w:rsid w:val="007701C4"/>
  </w:style>
  <w:style w:type="numbering" w:customStyle="1" w:styleId="NoList1112">
    <w:name w:val="No List1112"/>
    <w:next w:val="NoList"/>
    <w:semiHidden/>
    <w:rsid w:val="007701C4"/>
  </w:style>
  <w:style w:type="numbering" w:customStyle="1" w:styleId="2a">
    <w:name w:val="无列表2"/>
    <w:next w:val="NoList"/>
    <w:uiPriority w:val="99"/>
    <w:semiHidden/>
    <w:unhideWhenUsed/>
    <w:rsid w:val="007701C4"/>
  </w:style>
  <w:style w:type="numbering" w:customStyle="1" w:styleId="37">
    <w:name w:val="无列表3"/>
    <w:next w:val="NoList"/>
    <w:uiPriority w:val="99"/>
    <w:semiHidden/>
    <w:unhideWhenUsed/>
    <w:rsid w:val="007701C4"/>
  </w:style>
  <w:style w:type="numbering" w:customStyle="1" w:styleId="NoList20">
    <w:name w:val="No List20"/>
    <w:next w:val="NoList"/>
    <w:semiHidden/>
    <w:rsid w:val="007701C4"/>
  </w:style>
  <w:style w:type="numbering" w:customStyle="1" w:styleId="NoList27">
    <w:name w:val="No List27"/>
    <w:next w:val="NoList"/>
    <w:uiPriority w:val="99"/>
    <w:semiHidden/>
    <w:unhideWhenUsed/>
    <w:rsid w:val="007701C4"/>
  </w:style>
  <w:style w:type="numbering" w:customStyle="1" w:styleId="NoList28">
    <w:name w:val="No List28"/>
    <w:next w:val="NoList"/>
    <w:uiPriority w:val="99"/>
    <w:semiHidden/>
    <w:unhideWhenUsed/>
    <w:rsid w:val="007701C4"/>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numbering" w:customStyle="1" w:styleId="NoList29">
    <w:name w:val="No List29"/>
    <w:next w:val="NoList"/>
    <w:uiPriority w:val="99"/>
    <w:semiHidden/>
    <w:unhideWhenUsed/>
    <w:rsid w:val="0087351F"/>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87351F"/>
  </w:style>
  <w:style w:type="numbering" w:customStyle="1" w:styleId="NoList115">
    <w:name w:val="No List115"/>
    <w:next w:val="NoList"/>
    <w:semiHidden/>
    <w:rsid w:val="0087351F"/>
  </w:style>
  <w:style w:type="numbering" w:customStyle="1" w:styleId="NoList210">
    <w:name w:val="No List210"/>
    <w:next w:val="NoList"/>
    <w:semiHidden/>
    <w:rsid w:val="0087351F"/>
  </w:style>
  <w:style w:type="paragraph" w:customStyle="1" w:styleId="TOC92">
    <w:name w:val="TOC 92"/>
    <w:basedOn w:val="TOC8"/>
    <w:rsid w:val="0087351F"/>
    <w:pPr>
      <w:ind w:left="1418" w:hanging="1418"/>
    </w:pPr>
    <w:rPr>
      <w:rFonts w:eastAsia="MS Mincho"/>
    </w:rPr>
  </w:style>
  <w:style w:type="numbering" w:customStyle="1" w:styleId="NoList34">
    <w:name w:val="No List34"/>
    <w:next w:val="NoList"/>
    <w:semiHidden/>
    <w:unhideWhenUsed/>
    <w:rsid w:val="0087351F"/>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numbering" w:customStyle="1" w:styleId="130">
    <w:name w:val="목록 없음13"/>
    <w:next w:val="NoList"/>
    <w:semiHidden/>
    <w:unhideWhenUsed/>
    <w:rsid w:val="0087351F"/>
  </w:style>
  <w:style w:type="numbering" w:customStyle="1" w:styleId="230">
    <w:name w:val="목록 없음23"/>
    <w:next w:val="NoList"/>
    <w:semiHidden/>
    <w:rsid w:val="0087351F"/>
  </w:style>
  <w:style w:type="numbering" w:customStyle="1" w:styleId="NoList44">
    <w:name w:val="No List44"/>
    <w:next w:val="NoList"/>
    <w:semiHidden/>
    <w:unhideWhenUsed/>
    <w:rsid w:val="0087351F"/>
  </w:style>
  <w:style w:type="numbering" w:customStyle="1" w:styleId="NoList54">
    <w:name w:val="No List54"/>
    <w:next w:val="NoList"/>
    <w:semiHidden/>
    <w:rsid w:val="0087351F"/>
  </w:style>
  <w:style w:type="numbering" w:customStyle="1" w:styleId="NoList63">
    <w:name w:val="No List63"/>
    <w:next w:val="NoList"/>
    <w:semiHidden/>
    <w:rsid w:val="0087351F"/>
  </w:style>
  <w:style w:type="numbering" w:customStyle="1" w:styleId="NoList73">
    <w:name w:val="No List73"/>
    <w:next w:val="NoList"/>
    <w:semiHidden/>
    <w:rsid w:val="0087351F"/>
  </w:style>
  <w:style w:type="numbering" w:customStyle="1" w:styleId="NoList213">
    <w:name w:val="No List213"/>
    <w:next w:val="NoList"/>
    <w:semiHidden/>
    <w:rsid w:val="0087351F"/>
  </w:style>
  <w:style w:type="numbering" w:customStyle="1" w:styleId="NoList83">
    <w:name w:val="No List83"/>
    <w:next w:val="NoList"/>
    <w:semiHidden/>
    <w:rsid w:val="0087351F"/>
  </w:style>
  <w:style w:type="numbering" w:customStyle="1" w:styleId="NoList123">
    <w:name w:val="No List123"/>
    <w:next w:val="NoList"/>
    <w:semiHidden/>
    <w:rsid w:val="0087351F"/>
  </w:style>
  <w:style w:type="numbering" w:customStyle="1" w:styleId="NoList223">
    <w:name w:val="No List223"/>
    <w:next w:val="NoList"/>
    <w:semiHidden/>
    <w:rsid w:val="0087351F"/>
  </w:style>
  <w:style w:type="numbering" w:customStyle="1" w:styleId="NoList93">
    <w:name w:val="No List93"/>
    <w:next w:val="NoList"/>
    <w:semiHidden/>
    <w:rsid w:val="0087351F"/>
  </w:style>
  <w:style w:type="numbering" w:customStyle="1" w:styleId="NoList133">
    <w:name w:val="No List133"/>
    <w:next w:val="NoList"/>
    <w:semiHidden/>
    <w:rsid w:val="0087351F"/>
  </w:style>
  <w:style w:type="numbering" w:customStyle="1" w:styleId="NoList233">
    <w:name w:val="No List233"/>
    <w:next w:val="NoList"/>
    <w:semiHidden/>
    <w:rsid w:val="0087351F"/>
  </w:style>
  <w:style w:type="numbering" w:customStyle="1" w:styleId="NoList103">
    <w:name w:val="No List103"/>
    <w:next w:val="NoList"/>
    <w:semiHidden/>
    <w:rsid w:val="0087351F"/>
  </w:style>
  <w:style w:type="numbering" w:customStyle="1" w:styleId="NoList143">
    <w:name w:val="No List143"/>
    <w:next w:val="NoList"/>
    <w:semiHidden/>
    <w:rsid w:val="0087351F"/>
  </w:style>
  <w:style w:type="numbering" w:customStyle="1" w:styleId="NoList243">
    <w:name w:val="No List243"/>
    <w:next w:val="NoList"/>
    <w:semiHidden/>
    <w:rsid w:val="0087351F"/>
  </w:style>
  <w:style w:type="numbering" w:customStyle="1" w:styleId="NoList313">
    <w:name w:val="No List313"/>
    <w:next w:val="NoList"/>
    <w:semiHidden/>
    <w:rsid w:val="0087351F"/>
  </w:style>
  <w:style w:type="numbering" w:customStyle="1" w:styleId="NoList413">
    <w:name w:val="No List413"/>
    <w:next w:val="NoList"/>
    <w:semiHidden/>
    <w:rsid w:val="0087351F"/>
  </w:style>
  <w:style w:type="numbering" w:customStyle="1" w:styleId="NoList513">
    <w:name w:val="No List513"/>
    <w:next w:val="NoList"/>
    <w:semiHidden/>
    <w:rsid w:val="0087351F"/>
  </w:style>
  <w:style w:type="numbering" w:customStyle="1" w:styleId="NoList153">
    <w:name w:val="No List153"/>
    <w:next w:val="NoList"/>
    <w:semiHidden/>
    <w:rsid w:val="0087351F"/>
  </w:style>
  <w:style w:type="numbering" w:customStyle="1" w:styleId="NoList163">
    <w:name w:val="No List163"/>
    <w:next w:val="NoList"/>
    <w:semiHidden/>
    <w:rsid w:val="0087351F"/>
  </w:style>
  <w:style w:type="numbering" w:customStyle="1" w:styleId="131">
    <w:name w:val="无列表13"/>
    <w:next w:val="NoList"/>
    <w:semiHidden/>
    <w:rsid w:val="0087351F"/>
  </w:style>
  <w:style w:type="numbering" w:customStyle="1" w:styleId="NoList1113">
    <w:name w:val="No List1113"/>
    <w:next w:val="NoList"/>
    <w:semiHidden/>
    <w:rsid w:val="0087351F"/>
  </w:style>
  <w:style w:type="numbering" w:customStyle="1" w:styleId="NoList171">
    <w:name w:val="No List171"/>
    <w:next w:val="NoList"/>
    <w:uiPriority w:val="99"/>
    <w:semiHidden/>
    <w:unhideWhenUsed/>
    <w:rsid w:val="0087351F"/>
  </w:style>
  <w:style w:type="numbering" w:customStyle="1" w:styleId="NoList181">
    <w:name w:val="No List181"/>
    <w:next w:val="NoList"/>
    <w:uiPriority w:val="99"/>
    <w:semiHidden/>
    <w:rsid w:val="0087351F"/>
  </w:style>
  <w:style w:type="numbering" w:customStyle="1" w:styleId="NoList251">
    <w:name w:val="No List251"/>
    <w:next w:val="NoList"/>
    <w:semiHidden/>
    <w:rsid w:val="0087351F"/>
  </w:style>
  <w:style w:type="numbering" w:customStyle="1" w:styleId="NoList321">
    <w:name w:val="No List321"/>
    <w:next w:val="NoList"/>
    <w:semiHidden/>
    <w:unhideWhenUsed/>
    <w:rsid w:val="0087351F"/>
  </w:style>
  <w:style w:type="numbering" w:customStyle="1" w:styleId="1110">
    <w:name w:val="목록 없음111"/>
    <w:next w:val="NoList"/>
    <w:semiHidden/>
    <w:unhideWhenUsed/>
    <w:rsid w:val="0087351F"/>
  </w:style>
  <w:style w:type="numbering" w:customStyle="1" w:styleId="2110">
    <w:name w:val="목록 없음211"/>
    <w:next w:val="NoList"/>
    <w:semiHidden/>
    <w:rsid w:val="0087351F"/>
  </w:style>
  <w:style w:type="numbering" w:customStyle="1" w:styleId="NoList421">
    <w:name w:val="No List421"/>
    <w:next w:val="NoList"/>
    <w:semiHidden/>
    <w:unhideWhenUsed/>
    <w:rsid w:val="0087351F"/>
  </w:style>
  <w:style w:type="numbering" w:customStyle="1" w:styleId="NoList521">
    <w:name w:val="No List521"/>
    <w:next w:val="NoList"/>
    <w:semiHidden/>
    <w:rsid w:val="0087351F"/>
  </w:style>
  <w:style w:type="numbering" w:customStyle="1" w:styleId="NoList611">
    <w:name w:val="No List611"/>
    <w:next w:val="NoList"/>
    <w:semiHidden/>
    <w:rsid w:val="0087351F"/>
  </w:style>
  <w:style w:type="numbering" w:customStyle="1" w:styleId="NoList711">
    <w:name w:val="No List711"/>
    <w:next w:val="NoList"/>
    <w:semiHidden/>
    <w:rsid w:val="0087351F"/>
  </w:style>
  <w:style w:type="numbering" w:customStyle="1" w:styleId="NoList1121">
    <w:name w:val="No List1121"/>
    <w:next w:val="NoList"/>
    <w:semiHidden/>
    <w:rsid w:val="0087351F"/>
  </w:style>
  <w:style w:type="numbering" w:customStyle="1" w:styleId="NoList2111">
    <w:name w:val="No List2111"/>
    <w:next w:val="NoList"/>
    <w:semiHidden/>
    <w:rsid w:val="0087351F"/>
  </w:style>
  <w:style w:type="numbering" w:customStyle="1" w:styleId="NoList811">
    <w:name w:val="No List811"/>
    <w:next w:val="NoList"/>
    <w:semiHidden/>
    <w:rsid w:val="0087351F"/>
  </w:style>
  <w:style w:type="numbering" w:customStyle="1" w:styleId="NoList1211">
    <w:name w:val="No List1211"/>
    <w:next w:val="NoList"/>
    <w:semiHidden/>
    <w:rsid w:val="0087351F"/>
  </w:style>
  <w:style w:type="numbering" w:customStyle="1" w:styleId="NoList2211">
    <w:name w:val="No List2211"/>
    <w:next w:val="NoList"/>
    <w:semiHidden/>
    <w:rsid w:val="0087351F"/>
  </w:style>
  <w:style w:type="numbering" w:customStyle="1" w:styleId="NoList911">
    <w:name w:val="No List911"/>
    <w:next w:val="NoList"/>
    <w:semiHidden/>
    <w:rsid w:val="0087351F"/>
  </w:style>
  <w:style w:type="numbering" w:customStyle="1" w:styleId="NoList1311">
    <w:name w:val="No List1311"/>
    <w:next w:val="NoList"/>
    <w:semiHidden/>
    <w:rsid w:val="0087351F"/>
  </w:style>
  <w:style w:type="numbering" w:customStyle="1" w:styleId="NoList2311">
    <w:name w:val="No List2311"/>
    <w:next w:val="NoList"/>
    <w:semiHidden/>
    <w:rsid w:val="0087351F"/>
  </w:style>
  <w:style w:type="numbering" w:customStyle="1" w:styleId="NoList1011">
    <w:name w:val="No List1011"/>
    <w:next w:val="NoList"/>
    <w:semiHidden/>
    <w:rsid w:val="0087351F"/>
  </w:style>
  <w:style w:type="numbering" w:customStyle="1" w:styleId="NoList1411">
    <w:name w:val="No List1411"/>
    <w:next w:val="NoList"/>
    <w:semiHidden/>
    <w:rsid w:val="0087351F"/>
  </w:style>
  <w:style w:type="numbering" w:customStyle="1" w:styleId="NoList2411">
    <w:name w:val="No List2411"/>
    <w:next w:val="NoList"/>
    <w:semiHidden/>
    <w:rsid w:val="0087351F"/>
  </w:style>
  <w:style w:type="numbering" w:customStyle="1" w:styleId="NoList3111">
    <w:name w:val="No List3111"/>
    <w:next w:val="NoList"/>
    <w:semiHidden/>
    <w:rsid w:val="0087351F"/>
  </w:style>
  <w:style w:type="numbering" w:customStyle="1" w:styleId="NoList4111">
    <w:name w:val="No List4111"/>
    <w:next w:val="NoList"/>
    <w:semiHidden/>
    <w:rsid w:val="0087351F"/>
  </w:style>
  <w:style w:type="numbering" w:customStyle="1" w:styleId="NoList5111">
    <w:name w:val="No List5111"/>
    <w:next w:val="NoList"/>
    <w:semiHidden/>
    <w:rsid w:val="0087351F"/>
  </w:style>
  <w:style w:type="numbering" w:customStyle="1" w:styleId="NoList1511">
    <w:name w:val="No List1511"/>
    <w:next w:val="NoList"/>
    <w:semiHidden/>
    <w:rsid w:val="0087351F"/>
  </w:style>
  <w:style w:type="numbering" w:customStyle="1" w:styleId="NoList1611">
    <w:name w:val="No List1611"/>
    <w:next w:val="NoList"/>
    <w:semiHidden/>
    <w:rsid w:val="0087351F"/>
  </w:style>
  <w:style w:type="numbering" w:customStyle="1" w:styleId="1111">
    <w:name w:val="无列表111"/>
    <w:next w:val="NoList"/>
    <w:semiHidden/>
    <w:rsid w:val="0087351F"/>
  </w:style>
  <w:style w:type="numbering" w:customStyle="1" w:styleId="NoList11111">
    <w:name w:val="No List11111"/>
    <w:next w:val="NoList"/>
    <w:semiHidden/>
    <w:rsid w:val="0087351F"/>
  </w:style>
  <w:style w:type="numbering" w:customStyle="1" w:styleId="NoList191">
    <w:name w:val="No List191"/>
    <w:next w:val="NoList"/>
    <w:uiPriority w:val="99"/>
    <w:semiHidden/>
    <w:unhideWhenUsed/>
    <w:rsid w:val="0087351F"/>
  </w:style>
  <w:style w:type="numbering" w:customStyle="1" w:styleId="NoList1101">
    <w:name w:val="No List1101"/>
    <w:next w:val="NoList"/>
    <w:uiPriority w:val="99"/>
    <w:semiHidden/>
    <w:rsid w:val="0087351F"/>
  </w:style>
  <w:style w:type="numbering" w:customStyle="1" w:styleId="NoList261">
    <w:name w:val="No List261"/>
    <w:next w:val="NoList"/>
    <w:semiHidden/>
    <w:rsid w:val="0087351F"/>
  </w:style>
  <w:style w:type="numbering" w:customStyle="1" w:styleId="NoList331">
    <w:name w:val="No List331"/>
    <w:next w:val="NoList"/>
    <w:semiHidden/>
    <w:unhideWhenUsed/>
    <w:rsid w:val="0087351F"/>
  </w:style>
  <w:style w:type="numbering" w:customStyle="1" w:styleId="1210">
    <w:name w:val="목록 없음121"/>
    <w:next w:val="NoList"/>
    <w:semiHidden/>
    <w:unhideWhenUsed/>
    <w:rsid w:val="0087351F"/>
  </w:style>
  <w:style w:type="numbering" w:customStyle="1" w:styleId="221">
    <w:name w:val="목록 없음221"/>
    <w:next w:val="NoList"/>
    <w:semiHidden/>
    <w:rsid w:val="0087351F"/>
  </w:style>
  <w:style w:type="numbering" w:customStyle="1" w:styleId="NoList431">
    <w:name w:val="No List431"/>
    <w:next w:val="NoList"/>
    <w:semiHidden/>
    <w:unhideWhenUsed/>
    <w:rsid w:val="0087351F"/>
  </w:style>
  <w:style w:type="numbering" w:customStyle="1" w:styleId="NoList531">
    <w:name w:val="No List531"/>
    <w:next w:val="NoList"/>
    <w:semiHidden/>
    <w:rsid w:val="0087351F"/>
  </w:style>
  <w:style w:type="numbering" w:customStyle="1" w:styleId="NoList621">
    <w:name w:val="No List621"/>
    <w:next w:val="NoList"/>
    <w:semiHidden/>
    <w:rsid w:val="0087351F"/>
  </w:style>
  <w:style w:type="numbering" w:customStyle="1" w:styleId="NoList721">
    <w:name w:val="No List721"/>
    <w:next w:val="NoList"/>
    <w:semiHidden/>
    <w:rsid w:val="0087351F"/>
  </w:style>
  <w:style w:type="numbering" w:customStyle="1" w:styleId="NoList1131">
    <w:name w:val="No List1131"/>
    <w:next w:val="NoList"/>
    <w:semiHidden/>
    <w:rsid w:val="0087351F"/>
  </w:style>
  <w:style w:type="numbering" w:customStyle="1" w:styleId="NoList2121">
    <w:name w:val="No List2121"/>
    <w:next w:val="NoList"/>
    <w:semiHidden/>
    <w:rsid w:val="0087351F"/>
  </w:style>
  <w:style w:type="numbering" w:customStyle="1" w:styleId="NoList821">
    <w:name w:val="No List821"/>
    <w:next w:val="NoList"/>
    <w:semiHidden/>
    <w:rsid w:val="0087351F"/>
  </w:style>
  <w:style w:type="numbering" w:customStyle="1" w:styleId="NoList1221">
    <w:name w:val="No List1221"/>
    <w:next w:val="NoList"/>
    <w:semiHidden/>
    <w:rsid w:val="0087351F"/>
  </w:style>
  <w:style w:type="numbering" w:customStyle="1" w:styleId="NoList2221">
    <w:name w:val="No List2221"/>
    <w:next w:val="NoList"/>
    <w:semiHidden/>
    <w:rsid w:val="0087351F"/>
  </w:style>
  <w:style w:type="numbering" w:customStyle="1" w:styleId="NoList921">
    <w:name w:val="No List921"/>
    <w:next w:val="NoList"/>
    <w:semiHidden/>
    <w:rsid w:val="0087351F"/>
  </w:style>
  <w:style w:type="numbering" w:customStyle="1" w:styleId="NoList1321">
    <w:name w:val="No List1321"/>
    <w:next w:val="NoList"/>
    <w:semiHidden/>
    <w:rsid w:val="0087351F"/>
  </w:style>
  <w:style w:type="numbering" w:customStyle="1" w:styleId="NoList2321">
    <w:name w:val="No List2321"/>
    <w:next w:val="NoList"/>
    <w:semiHidden/>
    <w:rsid w:val="0087351F"/>
  </w:style>
  <w:style w:type="numbering" w:customStyle="1" w:styleId="NoList1021">
    <w:name w:val="No List1021"/>
    <w:next w:val="NoList"/>
    <w:semiHidden/>
    <w:rsid w:val="0087351F"/>
  </w:style>
  <w:style w:type="numbering" w:customStyle="1" w:styleId="NoList1421">
    <w:name w:val="No List1421"/>
    <w:next w:val="NoList"/>
    <w:semiHidden/>
    <w:rsid w:val="0087351F"/>
  </w:style>
  <w:style w:type="numbering" w:customStyle="1" w:styleId="NoList2421">
    <w:name w:val="No List2421"/>
    <w:next w:val="NoList"/>
    <w:semiHidden/>
    <w:rsid w:val="0087351F"/>
  </w:style>
  <w:style w:type="numbering" w:customStyle="1" w:styleId="NoList3121">
    <w:name w:val="No List3121"/>
    <w:next w:val="NoList"/>
    <w:semiHidden/>
    <w:rsid w:val="0087351F"/>
  </w:style>
  <w:style w:type="numbering" w:customStyle="1" w:styleId="NoList4121">
    <w:name w:val="No List4121"/>
    <w:next w:val="NoList"/>
    <w:semiHidden/>
    <w:rsid w:val="0087351F"/>
  </w:style>
  <w:style w:type="numbering" w:customStyle="1" w:styleId="NoList5121">
    <w:name w:val="No List5121"/>
    <w:next w:val="NoList"/>
    <w:semiHidden/>
    <w:rsid w:val="0087351F"/>
  </w:style>
  <w:style w:type="numbering" w:customStyle="1" w:styleId="NoList1521">
    <w:name w:val="No List1521"/>
    <w:next w:val="NoList"/>
    <w:semiHidden/>
    <w:rsid w:val="0087351F"/>
  </w:style>
  <w:style w:type="numbering" w:customStyle="1" w:styleId="NoList1621">
    <w:name w:val="No List1621"/>
    <w:next w:val="NoList"/>
    <w:semiHidden/>
    <w:rsid w:val="0087351F"/>
  </w:style>
  <w:style w:type="numbering" w:customStyle="1" w:styleId="1211">
    <w:name w:val="无列表121"/>
    <w:next w:val="NoList"/>
    <w:semiHidden/>
    <w:rsid w:val="0087351F"/>
  </w:style>
  <w:style w:type="numbering" w:customStyle="1" w:styleId="NoList11121">
    <w:name w:val="No List11121"/>
    <w:next w:val="NoList"/>
    <w:semiHidden/>
    <w:rsid w:val="0087351F"/>
  </w:style>
  <w:style w:type="numbering" w:customStyle="1" w:styleId="216">
    <w:name w:val="无列表21"/>
    <w:next w:val="NoList"/>
    <w:uiPriority w:val="99"/>
    <w:semiHidden/>
    <w:unhideWhenUsed/>
    <w:rsid w:val="0087351F"/>
  </w:style>
  <w:style w:type="numbering" w:customStyle="1" w:styleId="313">
    <w:name w:val="无列表31"/>
    <w:next w:val="NoList"/>
    <w:uiPriority w:val="99"/>
    <w:semiHidden/>
    <w:unhideWhenUsed/>
    <w:rsid w:val="0087351F"/>
  </w:style>
  <w:style w:type="numbering" w:customStyle="1" w:styleId="NoList201">
    <w:name w:val="No List201"/>
    <w:next w:val="NoList"/>
    <w:semiHidden/>
    <w:rsid w:val="0087351F"/>
  </w:style>
  <w:style w:type="numbering" w:customStyle="1" w:styleId="NoList271">
    <w:name w:val="No List271"/>
    <w:next w:val="NoList"/>
    <w:uiPriority w:val="99"/>
    <w:semiHidden/>
    <w:unhideWhenUsed/>
    <w:rsid w:val="0087351F"/>
  </w:style>
  <w:style w:type="numbering" w:customStyle="1" w:styleId="NoList281">
    <w:name w:val="No List281"/>
    <w:next w:val="NoList"/>
    <w:uiPriority w:val="99"/>
    <w:semiHidden/>
    <w:unhideWhenUsed/>
    <w:rsid w:val="0087351F"/>
  </w:style>
  <w:style w:type="numbering" w:customStyle="1" w:styleId="NoList30">
    <w:name w:val="No List30"/>
    <w:next w:val="NoList"/>
    <w:uiPriority w:val="99"/>
    <w:semiHidden/>
    <w:unhideWhenUsed/>
    <w:rsid w:val="0087351F"/>
  </w:style>
  <w:style w:type="numbering" w:customStyle="1" w:styleId="NoList116">
    <w:name w:val="No List116"/>
    <w:next w:val="NoList"/>
    <w:semiHidden/>
    <w:unhideWhenUsed/>
    <w:rsid w:val="0087351F"/>
  </w:style>
  <w:style w:type="numbering" w:customStyle="1" w:styleId="NoList117">
    <w:name w:val="No List117"/>
    <w:next w:val="NoList"/>
    <w:semiHidden/>
    <w:rsid w:val="0087351F"/>
  </w:style>
  <w:style w:type="numbering" w:customStyle="1" w:styleId="NoList214">
    <w:name w:val="No List214"/>
    <w:next w:val="NoList"/>
    <w:semiHidden/>
    <w:rsid w:val="0087351F"/>
  </w:style>
  <w:style w:type="numbering" w:customStyle="1" w:styleId="NoList35">
    <w:name w:val="No List35"/>
    <w:next w:val="NoList"/>
    <w:semiHidden/>
    <w:unhideWhenUsed/>
    <w:rsid w:val="0087351F"/>
  </w:style>
  <w:style w:type="numbering" w:customStyle="1" w:styleId="140">
    <w:name w:val="목록 없음14"/>
    <w:next w:val="NoList"/>
    <w:semiHidden/>
    <w:unhideWhenUsed/>
    <w:rsid w:val="0087351F"/>
  </w:style>
  <w:style w:type="numbering" w:customStyle="1" w:styleId="240">
    <w:name w:val="목록 없음24"/>
    <w:next w:val="NoList"/>
    <w:semiHidden/>
    <w:rsid w:val="0087351F"/>
  </w:style>
  <w:style w:type="numbering" w:customStyle="1" w:styleId="NoList45">
    <w:name w:val="No List45"/>
    <w:next w:val="NoList"/>
    <w:semiHidden/>
    <w:unhideWhenUsed/>
    <w:rsid w:val="0087351F"/>
  </w:style>
  <w:style w:type="numbering" w:customStyle="1" w:styleId="NoList55">
    <w:name w:val="No List55"/>
    <w:next w:val="NoList"/>
    <w:semiHidden/>
    <w:rsid w:val="0087351F"/>
  </w:style>
  <w:style w:type="numbering" w:customStyle="1" w:styleId="NoList64">
    <w:name w:val="No List64"/>
    <w:next w:val="NoList"/>
    <w:semiHidden/>
    <w:rsid w:val="0087351F"/>
  </w:style>
  <w:style w:type="numbering" w:customStyle="1" w:styleId="NoList74">
    <w:name w:val="No List74"/>
    <w:next w:val="NoList"/>
    <w:semiHidden/>
    <w:rsid w:val="0087351F"/>
  </w:style>
  <w:style w:type="numbering" w:customStyle="1" w:styleId="NoList215">
    <w:name w:val="No List215"/>
    <w:next w:val="NoList"/>
    <w:semiHidden/>
    <w:rsid w:val="0087351F"/>
  </w:style>
  <w:style w:type="numbering" w:customStyle="1" w:styleId="NoList84">
    <w:name w:val="No List84"/>
    <w:next w:val="NoList"/>
    <w:semiHidden/>
    <w:rsid w:val="0087351F"/>
  </w:style>
  <w:style w:type="numbering" w:customStyle="1" w:styleId="NoList124">
    <w:name w:val="No List124"/>
    <w:next w:val="NoList"/>
    <w:semiHidden/>
    <w:rsid w:val="0087351F"/>
  </w:style>
  <w:style w:type="numbering" w:customStyle="1" w:styleId="NoList224">
    <w:name w:val="No List224"/>
    <w:next w:val="NoList"/>
    <w:semiHidden/>
    <w:rsid w:val="0087351F"/>
  </w:style>
  <w:style w:type="numbering" w:customStyle="1" w:styleId="NoList94">
    <w:name w:val="No List94"/>
    <w:next w:val="NoList"/>
    <w:semiHidden/>
    <w:rsid w:val="0087351F"/>
  </w:style>
  <w:style w:type="numbering" w:customStyle="1" w:styleId="NoList134">
    <w:name w:val="No List134"/>
    <w:next w:val="NoList"/>
    <w:semiHidden/>
    <w:rsid w:val="0087351F"/>
  </w:style>
  <w:style w:type="numbering" w:customStyle="1" w:styleId="NoList234">
    <w:name w:val="No List234"/>
    <w:next w:val="NoList"/>
    <w:semiHidden/>
    <w:rsid w:val="0087351F"/>
  </w:style>
  <w:style w:type="numbering" w:customStyle="1" w:styleId="NoList104">
    <w:name w:val="No List104"/>
    <w:next w:val="NoList"/>
    <w:semiHidden/>
    <w:rsid w:val="0087351F"/>
  </w:style>
  <w:style w:type="numbering" w:customStyle="1" w:styleId="NoList144">
    <w:name w:val="No List144"/>
    <w:next w:val="NoList"/>
    <w:semiHidden/>
    <w:rsid w:val="0087351F"/>
  </w:style>
  <w:style w:type="numbering" w:customStyle="1" w:styleId="NoList244">
    <w:name w:val="No List244"/>
    <w:next w:val="NoList"/>
    <w:semiHidden/>
    <w:rsid w:val="0087351F"/>
  </w:style>
  <w:style w:type="numbering" w:customStyle="1" w:styleId="NoList314">
    <w:name w:val="No List314"/>
    <w:next w:val="NoList"/>
    <w:semiHidden/>
    <w:rsid w:val="0087351F"/>
  </w:style>
  <w:style w:type="numbering" w:customStyle="1" w:styleId="NoList414">
    <w:name w:val="No List414"/>
    <w:next w:val="NoList"/>
    <w:semiHidden/>
    <w:rsid w:val="0087351F"/>
  </w:style>
  <w:style w:type="numbering" w:customStyle="1" w:styleId="NoList514">
    <w:name w:val="No List514"/>
    <w:next w:val="NoList"/>
    <w:semiHidden/>
    <w:rsid w:val="0087351F"/>
  </w:style>
  <w:style w:type="numbering" w:customStyle="1" w:styleId="NoList154">
    <w:name w:val="No List154"/>
    <w:next w:val="NoList"/>
    <w:semiHidden/>
    <w:rsid w:val="0087351F"/>
  </w:style>
  <w:style w:type="numbering" w:customStyle="1" w:styleId="NoList164">
    <w:name w:val="No List164"/>
    <w:next w:val="NoList"/>
    <w:semiHidden/>
    <w:rsid w:val="0087351F"/>
  </w:style>
  <w:style w:type="numbering" w:customStyle="1" w:styleId="141">
    <w:name w:val="无列表14"/>
    <w:next w:val="NoList"/>
    <w:semiHidden/>
    <w:rsid w:val="0087351F"/>
  </w:style>
  <w:style w:type="numbering" w:customStyle="1" w:styleId="NoList1114">
    <w:name w:val="No List1114"/>
    <w:next w:val="NoList"/>
    <w:semiHidden/>
    <w:rsid w:val="0087351F"/>
  </w:style>
  <w:style w:type="numbering" w:customStyle="1" w:styleId="NoList172">
    <w:name w:val="No List172"/>
    <w:next w:val="NoList"/>
    <w:uiPriority w:val="99"/>
    <w:semiHidden/>
    <w:unhideWhenUsed/>
    <w:rsid w:val="0087351F"/>
  </w:style>
  <w:style w:type="numbering" w:customStyle="1" w:styleId="NoList182">
    <w:name w:val="No List182"/>
    <w:next w:val="NoList"/>
    <w:uiPriority w:val="99"/>
    <w:semiHidden/>
    <w:rsid w:val="0087351F"/>
  </w:style>
  <w:style w:type="numbering" w:customStyle="1" w:styleId="NoList252">
    <w:name w:val="No List252"/>
    <w:next w:val="NoList"/>
    <w:semiHidden/>
    <w:rsid w:val="0087351F"/>
  </w:style>
  <w:style w:type="numbering" w:customStyle="1" w:styleId="NoList322">
    <w:name w:val="No List322"/>
    <w:next w:val="NoList"/>
    <w:semiHidden/>
    <w:unhideWhenUsed/>
    <w:rsid w:val="0087351F"/>
  </w:style>
  <w:style w:type="numbering" w:customStyle="1" w:styleId="112">
    <w:name w:val="목록 없음112"/>
    <w:next w:val="NoList"/>
    <w:semiHidden/>
    <w:unhideWhenUsed/>
    <w:rsid w:val="0087351F"/>
  </w:style>
  <w:style w:type="numbering" w:customStyle="1" w:styleId="2120">
    <w:name w:val="목록 없음212"/>
    <w:next w:val="NoList"/>
    <w:semiHidden/>
    <w:rsid w:val="0087351F"/>
  </w:style>
  <w:style w:type="numbering" w:customStyle="1" w:styleId="NoList422">
    <w:name w:val="No List422"/>
    <w:next w:val="NoList"/>
    <w:semiHidden/>
    <w:unhideWhenUsed/>
    <w:rsid w:val="0087351F"/>
  </w:style>
  <w:style w:type="numbering" w:customStyle="1" w:styleId="NoList522">
    <w:name w:val="No List522"/>
    <w:next w:val="NoList"/>
    <w:semiHidden/>
    <w:rsid w:val="0087351F"/>
  </w:style>
  <w:style w:type="numbering" w:customStyle="1" w:styleId="NoList612">
    <w:name w:val="No List612"/>
    <w:next w:val="NoList"/>
    <w:semiHidden/>
    <w:rsid w:val="0087351F"/>
  </w:style>
  <w:style w:type="numbering" w:customStyle="1" w:styleId="NoList712">
    <w:name w:val="No List712"/>
    <w:next w:val="NoList"/>
    <w:semiHidden/>
    <w:rsid w:val="0087351F"/>
  </w:style>
  <w:style w:type="numbering" w:customStyle="1" w:styleId="NoList1122">
    <w:name w:val="No List1122"/>
    <w:next w:val="NoList"/>
    <w:semiHidden/>
    <w:rsid w:val="0087351F"/>
  </w:style>
  <w:style w:type="numbering" w:customStyle="1" w:styleId="NoList2112">
    <w:name w:val="No List2112"/>
    <w:next w:val="NoList"/>
    <w:semiHidden/>
    <w:rsid w:val="0087351F"/>
  </w:style>
  <w:style w:type="numbering" w:customStyle="1" w:styleId="NoList812">
    <w:name w:val="No List812"/>
    <w:next w:val="NoList"/>
    <w:semiHidden/>
    <w:rsid w:val="0087351F"/>
  </w:style>
  <w:style w:type="numbering" w:customStyle="1" w:styleId="NoList1212">
    <w:name w:val="No List1212"/>
    <w:next w:val="NoList"/>
    <w:semiHidden/>
    <w:rsid w:val="0087351F"/>
  </w:style>
  <w:style w:type="numbering" w:customStyle="1" w:styleId="NoList2212">
    <w:name w:val="No List2212"/>
    <w:next w:val="NoList"/>
    <w:semiHidden/>
    <w:rsid w:val="0087351F"/>
  </w:style>
  <w:style w:type="numbering" w:customStyle="1" w:styleId="NoList912">
    <w:name w:val="No List912"/>
    <w:next w:val="NoList"/>
    <w:semiHidden/>
    <w:rsid w:val="0087351F"/>
  </w:style>
  <w:style w:type="numbering" w:customStyle="1" w:styleId="NoList1312">
    <w:name w:val="No List1312"/>
    <w:next w:val="NoList"/>
    <w:semiHidden/>
    <w:rsid w:val="0087351F"/>
  </w:style>
  <w:style w:type="numbering" w:customStyle="1" w:styleId="NoList2312">
    <w:name w:val="No List2312"/>
    <w:next w:val="NoList"/>
    <w:semiHidden/>
    <w:rsid w:val="0087351F"/>
  </w:style>
  <w:style w:type="numbering" w:customStyle="1" w:styleId="NoList1012">
    <w:name w:val="No List1012"/>
    <w:next w:val="NoList"/>
    <w:semiHidden/>
    <w:rsid w:val="0087351F"/>
  </w:style>
  <w:style w:type="numbering" w:customStyle="1" w:styleId="NoList1412">
    <w:name w:val="No List1412"/>
    <w:next w:val="NoList"/>
    <w:semiHidden/>
    <w:rsid w:val="0087351F"/>
  </w:style>
  <w:style w:type="numbering" w:customStyle="1" w:styleId="NoList2412">
    <w:name w:val="No List2412"/>
    <w:next w:val="NoList"/>
    <w:semiHidden/>
    <w:rsid w:val="0087351F"/>
  </w:style>
  <w:style w:type="numbering" w:customStyle="1" w:styleId="NoList3112">
    <w:name w:val="No List3112"/>
    <w:next w:val="NoList"/>
    <w:semiHidden/>
    <w:rsid w:val="0087351F"/>
  </w:style>
  <w:style w:type="numbering" w:customStyle="1" w:styleId="NoList4112">
    <w:name w:val="No List4112"/>
    <w:next w:val="NoList"/>
    <w:semiHidden/>
    <w:rsid w:val="0087351F"/>
  </w:style>
  <w:style w:type="numbering" w:customStyle="1" w:styleId="NoList5112">
    <w:name w:val="No List5112"/>
    <w:next w:val="NoList"/>
    <w:semiHidden/>
    <w:rsid w:val="0087351F"/>
  </w:style>
  <w:style w:type="numbering" w:customStyle="1" w:styleId="NoList1512">
    <w:name w:val="No List1512"/>
    <w:next w:val="NoList"/>
    <w:semiHidden/>
    <w:rsid w:val="0087351F"/>
  </w:style>
  <w:style w:type="numbering" w:customStyle="1" w:styleId="NoList1612">
    <w:name w:val="No List1612"/>
    <w:next w:val="NoList"/>
    <w:semiHidden/>
    <w:rsid w:val="0087351F"/>
  </w:style>
  <w:style w:type="numbering" w:customStyle="1" w:styleId="1120">
    <w:name w:val="无列表112"/>
    <w:next w:val="NoList"/>
    <w:semiHidden/>
    <w:rsid w:val="0087351F"/>
  </w:style>
  <w:style w:type="numbering" w:customStyle="1" w:styleId="NoList11112">
    <w:name w:val="No List11112"/>
    <w:next w:val="NoList"/>
    <w:semiHidden/>
    <w:rsid w:val="0087351F"/>
  </w:style>
  <w:style w:type="numbering" w:customStyle="1" w:styleId="NoList192">
    <w:name w:val="No List192"/>
    <w:next w:val="NoList"/>
    <w:uiPriority w:val="99"/>
    <w:semiHidden/>
    <w:unhideWhenUsed/>
    <w:rsid w:val="0087351F"/>
  </w:style>
  <w:style w:type="numbering" w:customStyle="1" w:styleId="NoList1102">
    <w:name w:val="No List1102"/>
    <w:next w:val="NoList"/>
    <w:uiPriority w:val="99"/>
    <w:semiHidden/>
    <w:rsid w:val="0087351F"/>
  </w:style>
  <w:style w:type="numbering" w:customStyle="1" w:styleId="NoList262">
    <w:name w:val="No List262"/>
    <w:next w:val="NoList"/>
    <w:semiHidden/>
    <w:rsid w:val="0087351F"/>
  </w:style>
  <w:style w:type="numbering" w:customStyle="1" w:styleId="NoList332">
    <w:name w:val="No List332"/>
    <w:next w:val="NoList"/>
    <w:semiHidden/>
    <w:unhideWhenUsed/>
    <w:rsid w:val="0087351F"/>
  </w:style>
  <w:style w:type="numbering" w:customStyle="1" w:styleId="122">
    <w:name w:val="목록 없음122"/>
    <w:next w:val="NoList"/>
    <w:semiHidden/>
    <w:unhideWhenUsed/>
    <w:rsid w:val="0087351F"/>
  </w:style>
  <w:style w:type="numbering" w:customStyle="1" w:styleId="222">
    <w:name w:val="목록 없음222"/>
    <w:next w:val="NoList"/>
    <w:semiHidden/>
    <w:rsid w:val="0087351F"/>
  </w:style>
  <w:style w:type="numbering" w:customStyle="1" w:styleId="NoList432">
    <w:name w:val="No List432"/>
    <w:next w:val="NoList"/>
    <w:semiHidden/>
    <w:unhideWhenUsed/>
    <w:rsid w:val="0087351F"/>
  </w:style>
  <w:style w:type="numbering" w:customStyle="1" w:styleId="NoList532">
    <w:name w:val="No List532"/>
    <w:next w:val="NoList"/>
    <w:semiHidden/>
    <w:rsid w:val="0087351F"/>
  </w:style>
  <w:style w:type="numbering" w:customStyle="1" w:styleId="NoList622">
    <w:name w:val="No List622"/>
    <w:next w:val="NoList"/>
    <w:semiHidden/>
    <w:rsid w:val="0087351F"/>
  </w:style>
  <w:style w:type="numbering" w:customStyle="1" w:styleId="NoList722">
    <w:name w:val="No List722"/>
    <w:next w:val="NoList"/>
    <w:semiHidden/>
    <w:rsid w:val="0087351F"/>
  </w:style>
  <w:style w:type="numbering" w:customStyle="1" w:styleId="NoList1132">
    <w:name w:val="No List1132"/>
    <w:next w:val="NoList"/>
    <w:semiHidden/>
    <w:rsid w:val="0087351F"/>
  </w:style>
  <w:style w:type="numbering" w:customStyle="1" w:styleId="NoList2122">
    <w:name w:val="No List2122"/>
    <w:next w:val="NoList"/>
    <w:semiHidden/>
    <w:rsid w:val="0087351F"/>
  </w:style>
  <w:style w:type="numbering" w:customStyle="1" w:styleId="NoList822">
    <w:name w:val="No List822"/>
    <w:next w:val="NoList"/>
    <w:semiHidden/>
    <w:rsid w:val="0087351F"/>
  </w:style>
  <w:style w:type="numbering" w:customStyle="1" w:styleId="NoList1222">
    <w:name w:val="No List1222"/>
    <w:next w:val="NoList"/>
    <w:semiHidden/>
    <w:rsid w:val="0087351F"/>
  </w:style>
  <w:style w:type="numbering" w:customStyle="1" w:styleId="NoList2222">
    <w:name w:val="No List2222"/>
    <w:next w:val="NoList"/>
    <w:semiHidden/>
    <w:rsid w:val="0087351F"/>
  </w:style>
  <w:style w:type="numbering" w:customStyle="1" w:styleId="NoList922">
    <w:name w:val="No List922"/>
    <w:next w:val="NoList"/>
    <w:semiHidden/>
    <w:rsid w:val="0087351F"/>
  </w:style>
  <w:style w:type="numbering" w:customStyle="1" w:styleId="NoList1322">
    <w:name w:val="No List1322"/>
    <w:next w:val="NoList"/>
    <w:semiHidden/>
    <w:rsid w:val="0087351F"/>
  </w:style>
  <w:style w:type="numbering" w:customStyle="1" w:styleId="NoList2322">
    <w:name w:val="No List2322"/>
    <w:next w:val="NoList"/>
    <w:semiHidden/>
    <w:rsid w:val="0087351F"/>
  </w:style>
  <w:style w:type="numbering" w:customStyle="1" w:styleId="NoList1022">
    <w:name w:val="No List1022"/>
    <w:next w:val="NoList"/>
    <w:semiHidden/>
    <w:rsid w:val="0087351F"/>
  </w:style>
  <w:style w:type="numbering" w:customStyle="1" w:styleId="NoList1422">
    <w:name w:val="No List1422"/>
    <w:next w:val="NoList"/>
    <w:semiHidden/>
    <w:rsid w:val="0087351F"/>
  </w:style>
  <w:style w:type="numbering" w:customStyle="1" w:styleId="NoList2422">
    <w:name w:val="No List2422"/>
    <w:next w:val="NoList"/>
    <w:semiHidden/>
    <w:rsid w:val="0087351F"/>
  </w:style>
  <w:style w:type="numbering" w:customStyle="1" w:styleId="NoList3122">
    <w:name w:val="No List3122"/>
    <w:next w:val="NoList"/>
    <w:semiHidden/>
    <w:rsid w:val="0087351F"/>
  </w:style>
  <w:style w:type="numbering" w:customStyle="1" w:styleId="NoList4122">
    <w:name w:val="No List4122"/>
    <w:next w:val="NoList"/>
    <w:semiHidden/>
    <w:rsid w:val="0087351F"/>
  </w:style>
  <w:style w:type="numbering" w:customStyle="1" w:styleId="NoList5122">
    <w:name w:val="No List5122"/>
    <w:next w:val="NoList"/>
    <w:semiHidden/>
    <w:rsid w:val="0087351F"/>
  </w:style>
  <w:style w:type="numbering" w:customStyle="1" w:styleId="NoList1522">
    <w:name w:val="No List1522"/>
    <w:next w:val="NoList"/>
    <w:semiHidden/>
    <w:rsid w:val="0087351F"/>
  </w:style>
  <w:style w:type="numbering" w:customStyle="1" w:styleId="NoList1622">
    <w:name w:val="No List1622"/>
    <w:next w:val="NoList"/>
    <w:semiHidden/>
    <w:rsid w:val="0087351F"/>
  </w:style>
  <w:style w:type="numbering" w:customStyle="1" w:styleId="1220">
    <w:name w:val="无列表122"/>
    <w:next w:val="NoList"/>
    <w:semiHidden/>
    <w:rsid w:val="0087351F"/>
  </w:style>
  <w:style w:type="numbering" w:customStyle="1" w:styleId="NoList11122">
    <w:name w:val="No List11122"/>
    <w:next w:val="NoList"/>
    <w:semiHidden/>
    <w:rsid w:val="0087351F"/>
  </w:style>
  <w:style w:type="numbering" w:customStyle="1" w:styleId="223">
    <w:name w:val="无列表22"/>
    <w:next w:val="NoList"/>
    <w:uiPriority w:val="99"/>
    <w:semiHidden/>
    <w:unhideWhenUsed/>
    <w:rsid w:val="0087351F"/>
  </w:style>
  <w:style w:type="numbering" w:customStyle="1" w:styleId="320">
    <w:name w:val="无列表32"/>
    <w:next w:val="NoList"/>
    <w:uiPriority w:val="99"/>
    <w:semiHidden/>
    <w:unhideWhenUsed/>
    <w:rsid w:val="0087351F"/>
  </w:style>
  <w:style w:type="numbering" w:customStyle="1" w:styleId="NoList202">
    <w:name w:val="No List202"/>
    <w:next w:val="NoList"/>
    <w:semiHidden/>
    <w:rsid w:val="0087351F"/>
  </w:style>
  <w:style w:type="numbering" w:customStyle="1" w:styleId="NoList272">
    <w:name w:val="No List272"/>
    <w:next w:val="NoList"/>
    <w:uiPriority w:val="99"/>
    <w:semiHidden/>
    <w:unhideWhenUsed/>
    <w:rsid w:val="0087351F"/>
  </w:style>
  <w:style w:type="numbering" w:customStyle="1" w:styleId="NoList282">
    <w:name w:val="No List282"/>
    <w:next w:val="NoList"/>
    <w:uiPriority w:val="99"/>
    <w:semiHidden/>
    <w:unhideWhenUsed/>
    <w:rsid w:val="0087351F"/>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numbering" w:customStyle="1" w:styleId="NoList36">
    <w:name w:val="No List36"/>
    <w:next w:val="NoList"/>
    <w:uiPriority w:val="99"/>
    <w:semiHidden/>
    <w:unhideWhenUsed/>
    <w:rsid w:val="0087351F"/>
  </w:style>
  <w:style w:type="numbering" w:customStyle="1" w:styleId="NoList118">
    <w:name w:val="No List118"/>
    <w:next w:val="NoList"/>
    <w:semiHidden/>
    <w:unhideWhenUsed/>
    <w:rsid w:val="0087351F"/>
  </w:style>
  <w:style w:type="numbering" w:customStyle="1" w:styleId="NoList119">
    <w:name w:val="No List119"/>
    <w:next w:val="NoList"/>
    <w:semiHidden/>
    <w:rsid w:val="0087351F"/>
  </w:style>
  <w:style w:type="numbering" w:customStyle="1" w:styleId="NoList216">
    <w:name w:val="No List216"/>
    <w:next w:val="NoList"/>
    <w:semiHidden/>
    <w:rsid w:val="0087351F"/>
  </w:style>
  <w:style w:type="numbering" w:customStyle="1" w:styleId="NoList37">
    <w:name w:val="No List37"/>
    <w:next w:val="NoList"/>
    <w:semiHidden/>
    <w:unhideWhenUsed/>
    <w:rsid w:val="0087351F"/>
  </w:style>
  <w:style w:type="numbering" w:customStyle="1" w:styleId="150">
    <w:name w:val="목록 없음15"/>
    <w:next w:val="NoList"/>
    <w:semiHidden/>
    <w:unhideWhenUsed/>
    <w:rsid w:val="0087351F"/>
  </w:style>
  <w:style w:type="numbering" w:customStyle="1" w:styleId="250">
    <w:name w:val="목록 없음25"/>
    <w:next w:val="NoList"/>
    <w:semiHidden/>
    <w:rsid w:val="0087351F"/>
  </w:style>
  <w:style w:type="numbering" w:customStyle="1" w:styleId="NoList46">
    <w:name w:val="No List46"/>
    <w:next w:val="NoList"/>
    <w:semiHidden/>
    <w:unhideWhenUsed/>
    <w:rsid w:val="0087351F"/>
  </w:style>
  <w:style w:type="numbering" w:customStyle="1" w:styleId="NoList56">
    <w:name w:val="No List56"/>
    <w:next w:val="NoList"/>
    <w:semiHidden/>
    <w:rsid w:val="0087351F"/>
  </w:style>
  <w:style w:type="numbering" w:customStyle="1" w:styleId="NoList65">
    <w:name w:val="No List65"/>
    <w:next w:val="NoList"/>
    <w:semiHidden/>
    <w:rsid w:val="0087351F"/>
  </w:style>
  <w:style w:type="numbering" w:customStyle="1" w:styleId="NoList75">
    <w:name w:val="No List75"/>
    <w:next w:val="NoList"/>
    <w:semiHidden/>
    <w:rsid w:val="0087351F"/>
  </w:style>
  <w:style w:type="numbering" w:customStyle="1" w:styleId="NoList217">
    <w:name w:val="No List217"/>
    <w:next w:val="NoList"/>
    <w:semiHidden/>
    <w:rsid w:val="0087351F"/>
  </w:style>
  <w:style w:type="numbering" w:customStyle="1" w:styleId="NoList85">
    <w:name w:val="No List85"/>
    <w:next w:val="NoList"/>
    <w:semiHidden/>
    <w:rsid w:val="0087351F"/>
  </w:style>
  <w:style w:type="numbering" w:customStyle="1" w:styleId="NoList125">
    <w:name w:val="No List125"/>
    <w:next w:val="NoList"/>
    <w:semiHidden/>
    <w:rsid w:val="0087351F"/>
  </w:style>
  <w:style w:type="numbering" w:customStyle="1" w:styleId="NoList225">
    <w:name w:val="No List225"/>
    <w:next w:val="NoList"/>
    <w:semiHidden/>
    <w:rsid w:val="0087351F"/>
  </w:style>
  <w:style w:type="numbering" w:customStyle="1" w:styleId="NoList95">
    <w:name w:val="No List95"/>
    <w:next w:val="NoList"/>
    <w:semiHidden/>
    <w:rsid w:val="0087351F"/>
  </w:style>
  <w:style w:type="numbering" w:customStyle="1" w:styleId="NoList135">
    <w:name w:val="No List135"/>
    <w:next w:val="NoList"/>
    <w:semiHidden/>
    <w:rsid w:val="0087351F"/>
  </w:style>
  <w:style w:type="numbering" w:customStyle="1" w:styleId="NoList235">
    <w:name w:val="No List235"/>
    <w:next w:val="NoList"/>
    <w:semiHidden/>
    <w:rsid w:val="0087351F"/>
  </w:style>
  <w:style w:type="numbering" w:customStyle="1" w:styleId="NoList105">
    <w:name w:val="No List105"/>
    <w:next w:val="NoList"/>
    <w:semiHidden/>
    <w:rsid w:val="0087351F"/>
  </w:style>
  <w:style w:type="numbering" w:customStyle="1" w:styleId="NoList145">
    <w:name w:val="No List145"/>
    <w:next w:val="NoList"/>
    <w:semiHidden/>
    <w:rsid w:val="0087351F"/>
  </w:style>
  <w:style w:type="numbering" w:customStyle="1" w:styleId="NoList245">
    <w:name w:val="No List245"/>
    <w:next w:val="NoList"/>
    <w:semiHidden/>
    <w:rsid w:val="0087351F"/>
  </w:style>
  <w:style w:type="numbering" w:customStyle="1" w:styleId="NoList315">
    <w:name w:val="No List315"/>
    <w:next w:val="NoList"/>
    <w:semiHidden/>
    <w:rsid w:val="0087351F"/>
  </w:style>
  <w:style w:type="numbering" w:customStyle="1" w:styleId="NoList415">
    <w:name w:val="No List415"/>
    <w:next w:val="NoList"/>
    <w:semiHidden/>
    <w:rsid w:val="0087351F"/>
  </w:style>
  <w:style w:type="numbering" w:customStyle="1" w:styleId="NoList515">
    <w:name w:val="No List515"/>
    <w:next w:val="NoList"/>
    <w:semiHidden/>
    <w:rsid w:val="0087351F"/>
  </w:style>
  <w:style w:type="numbering" w:customStyle="1" w:styleId="NoList155">
    <w:name w:val="No List155"/>
    <w:next w:val="NoList"/>
    <w:semiHidden/>
    <w:rsid w:val="0087351F"/>
  </w:style>
  <w:style w:type="numbering" w:customStyle="1" w:styleId="NoList165">
    <w:name w:val="No List165"/>
    <w:next w:val="NoList"/>
    <w:semiHidden/>
    <w:rsid w:val="0087351F"/>
  </w:style>
  <w:style w:type="numbering" w:customStyle="1" w:styleId="151">
    <w:name w:val="无列表15"/>
    <w:next w:val="NoList"/>
    <w:semiHidden/>
    <w:rsid w:val="0087351F"/>
  </w:style>
  <w:style w:type="numbering" w:customStyle="1" w:styleId="NoList1115">
    <w:name w:val="No List1115"/>
    <w:next w:val="NoList"/>
    <w:semiHidden/>
    <w:rsid w:val="0087351F"/>
  </w:style>
  <w:style w:type="numbering" w:customStyle="1" w:styleId="NoList173">
    <w:name w:val="No List173"/>
    <w:next w:val="NoList"/>
    <w:uiPriority w:val="99"/>
    <w:semiHidden/>
    <w:unhideWhenUsed/>
    <w:rsid w:val="0087351F"/>
  </w:style>
  <w:style w:type="numbering" w:customStyle="1" w:styleId="NoList183">
    <w:name w:val="No List183"/>
    <w:next w:val="NoList"/>
    <w:uiPriority w:val="99"/>
    <w:semiHidden/>
    <w:rsid w:val="0087351F"/>
  </w:style>
  <w:style w:type="numbering" w:customStyle="1" w:styleId="NoList253">
    <w:name w:val="No List253"/>
    <w:next w:val="NoList"/>
    <w:semiHidden/>
    <w:rsid w:val="0087351F"/>
  </w:style>
  <w:style w:type="numbering" w:customStyle="1" w:styleId="NoList323">
    <w:name w:val="No List323"/>
    <w:next w:val="NoList"/>
    <w:semiHidden/>
    <w:unhideWhenUsed/>
    <w:rsid w:val="0087351F"/>
  </w:style>
  <w:style w:type="numbering" w:customStyle="1" w:styleId="113">
    <w:name w:val="목록 없음113"/>
    <w:next w:val="NoList"/>
    <w:semiHidden/>
    <w:unhideWhenUsed/>
    <w:rsid w:val="0087351F"/>
  </w:style>
  <w:style w:type="numbering" w:customStyle="1" w:styleId="2130">
    <w:name w:val="목록 없음213"/>
    <w:next w:val="NoList"/>
    <w:semiHidden/>
    <w:rsid w:val="0087351F"/>
  </w:style>
  <w:style w:type="numbering" w:customStyle="1" w:styleId="NoList423">
    <w:name w:val="No List423"/>
    <w:next w:val="NoList"/>
    <w:semiHidden/>
    <w:unhideWhenUsed/>
    <w:rsid w:val="0087351F"/>
  </w:style>
  <w:style w:type="numbering" w:customStyle="1" w:styleId="NoList523">
    <w:name w:val="No List523"/>
    <w:next w:val="NoList"/>
    <w:semiHidden/>
    <w:rsid w:val="0087351F"/>
  </w:style>
  <w:style w:type="numbering" w:customStyle="1" w:styleId="NoList613">
    <w:name w:val="No List613"/>
    <w:next w:val="NoList"/>
    <w:semiHidden/>
    <w:rsid w:val="0087351F"/>
  </w:style>
  <w:style w:type="numbering" w:customStyle="1" w:styleId="NoList713">
    <w:name w:val="No List713"/>
    <w:next w:val="NoList"/>
    <w:semiHidden/>
    <w:rsid w:val="0087351F"/>
  </w:style>
  <w:style w:type="numbering" w:customStyle="1" w:styleId="NoList1123">
    <w:name w:val="No List1123"/>
    <w:next w:val="NoList"/>
    <w:semiHidden/>
    <w:rsid w:val="0087351F"/>
  </w:style>
  <w:style w:type="numbering" w:customStyle="1" w:styleId="NoList2113">
    <w:name w:val="No List2113"/>
    <w:next w:val="NoList"/>
    <w:semiHidden/>
    <w:rsid w:val="0087351F"/>
  </w:style>
  <w:style w:type="numbering" w:customStyle="1" w:styleId="NoList813">
    <w:name w:val="No List813"/>
    <w:next w:val="NoList"/>
    <w:semiHidden/>
    <w:rsid w:val="0087351F"/>
  </w:style>
  <w:style w:type="numbering" w:customStyle="1" w:styleId="NoList1213">
    <w:name w:val="No List1213"/>
    <w:next w:val="NoList"/>
    <w:semiHidden/>
    <w:rsid w:val="0087351F"/>
  </w:style>
  <w:style w:type="numbering" w:customStyle="1" w:styleId="NoList2213">
    <w:name w:val="No List2213"/>
    <w:next w:val="NoList"/>
    <w:semiHidden/>
    <w:rsid w:val="0087351F"/>
  </w:style>
  <w:style w:type="numbering" w:customStyle="1" w:styleId="NoList913">
    <w:name w:val="No List913"/>
    <w:next w:val="NoList"/>
    <w:semiHidden/>
    <w:rsid w:val="0087351F"/>
  </w:style>
  <w:style w:type="numbering" w:customStyle="1" w:styleId="NoList1313">
    <w:name w:val="No List1313"/>
    <w:next w:val="NoList"/>
    <w:semiHidden/>
    <w:rsid w:val="0087351F"/>
  </w:style>
  <w:style w:type="numbering" w:customStyle="1" w:styleId="NoList2313">
    <w:name w:val="No List2313"/>
    <w:next w:val="NoList"/>
    <w:semiHidden/>
    <w:rsid w:val="0087351F"/>
  </w:style>
  <w:style w:type="numbering" w:customStyle="1" w:styleId="NoList1013">
    <w:name w:val="No List1013"/>
    <w:next w:val="NoList"/>
    <w:semiHidden/>
    <w:rsid w:val="0087351F"/>
  </w:style>
  <w:style w:type="numbering" w:customStyle="1" w:styleId="NoList1413">
    <w:name w:val="No List1413"/>
    <w:next w:val="NoList"/>
    <w:semiHidden/>
    <w:rsid w:val="0087351F"/>
  </w:style>
  <w:style w:type="numbering" w:customStyle="1" w:styleId="NoList2413">
    <w:name w:val="No List2413"/>
    <w:next w:val="NoList"/>
    <w:semiHidden/>
    <w:rsid w:val="0087351F"/>
  </w:style>
  <w:style w:type="numbering" w:customStyle="1" w:styleId="NoList3113">
    <w:name w:val="No List3113"/>
    <w:next w:val="NoList"/>
    <w:semiHidden/>
    <w:rsid w:val="0087351F"/>
  </w:style>
  <w:style w:type="numbering" w:customStyle="1" w:styleId="NoList4113">
    <w:name w:val="No List4113"/>
    <w:next w:val="NoList"/>
    <w:semiHidden/>
    <w:rsid w:val="0087351F"/>
  </w:style>
  <w:style w:type="numbering" w:customStyle="1" w:styleId="NoList5113">
    <w:name w:val="No List5113"/>
    <w:next w:val="NoList"/>
    <w:semiHidden/>
    <w:rsid w:val="0087351F"/>
  </w:style>
  <w:style w:type="numbering" w:customStyle="1" w:styleId="NoList1513">
    <w:name w:val="No List1513"/>
    <w:next w:val="NoList"/>
    <w:semiHidden/>
    <w:rsid w:val="0087351F"/>
  </w:style>
  <w:style w:type="numbering" w:customStyle="1" w:styleId="NoList1613">
    <w:name w:val="No List1613"/>
    <w:next w:val="NoList"/>
    <w:semiHidden/>
    <w:rsid w:val="0087351F"/>
  </w:style>
  <w:style w:type="numbering" w:customStyle="1" w:styleId="1130">
    <w:name w:val="无列表113"/>
    <w:next w:val="NoList"/>
    <w:semiHidden/>
    <w:rsid w:val="0087351F"/>
  </w:style>
  <w:style w:type="numbering" w:customStyle="1" w:styleId="NoList11113">
    <w:name w:val="No List11113"/>
    <w:next w:val="NoList"/>
    <w:semiHidden/>
    <w:rsid w:val="0087351F"/>
  </w:style>
  <w:style w:type="numbering" w:customStyle="1" w:styleId="NoList193">
    <w:name w:val="No List193"/>
    <w:next w:val="NoList"/>
    <w:uiPriority w:val="99"/>
    <w:semiHidden/>
    <w:unhideWhenUsed/>
    <w:rsid w:val="0087351F"/>
  </w:style>
  <w:style w:type="numbering" w:customStyle="1" w:styleId="NoList1103">
    <w:name w:val="No List1103"/>
    <w:next w:val="NoList"/>
    <w:uiPriority w:val="99"/>
    <w:semiHidden/>
    <w:rsid w:val="0087351F"/>
  </w:style>
  <w:style w:type="numbering" w:customStyle="1" w:styleId="NoList263">
    <w:name w:val="No List263"/>
    <w:next w:val="NoList"/>
    <w:semiHidden/>
    <w:rsid w:val="0087351F"/>
  </w:style>
  <w:style w:type="numbering" w:customStyle="1" w:styleId="NoList333">
    <w:name w:val="No List333"/>
    <w:next w:val="NoList"/>
    <w:semiHidden/>
    <w:unhideWhenUsed/>
    <w:rsid w:val="0087351F"/>
  </w:style>
  <w:style w:type="numbering" w:customStyle="1" w:styleId="123">
    <w:name w:val="목록 없음123"/>
    <w:next w:val="NoList"/>
    <w:semiHidden/>
    <w:unhideWhenUsed/>
    <w:rsid w:val="0087351F"/>
  </w:style>
  <w:style w:type="numbering" w:customStyle="1" w:styleId="2230">
    <w:name w:val="목록 없음223"/>
    <w:next w:val="NoList"/>
    <w:semiHidden/>
    <w:rsid w:val="0087351F"/>
  </w:style>
  <w:style w:type="numbering" w:customStyle="1" w:styleId="NoList433">
    <w:name w:val="No List433"/>
    <w:next w:val="NoList"/>
    <w:semiHidden/>
    <w:unhideWhenUsed/>
    <w:rsid w:val="0087351F"/>
  </w:style>
  <w:style w:type="numbering" w:customStyle="1" w:styleId="NoList533">
    <w:name w:val="No List533"/>
    <w:next w:val="NoList"/>
    <w:semiHidden/>
    <w:rsid w:val="0087351F"/>
  </w:style>
  <w:style w:type="numbering" w:customStyle="1" w:styleId="NoList623">
    <w:name w:val="No List623"/>
    <w:next w:val="NoList"/>
    <w:semiHidden/>
    <w:rsid w:val="0087351F"/>
  </w:style>
  <w:style w:type="numbering" w:customStyle="1" w:styleId="NoList723">
    <w:name w:val="No List723"/>
    <w:next w:val="NoList"/>
    <w:semiHidden/>
    <w:rsid w:val="0087351F"/>
  </w:style>
  <w:style w:type="numbering" w:customStyle="1" w:styleId="NoList1133">
    <w:name w:val="No List1133"/>
    <w:next w:val="NoList"/>
    <w:semiHidden/>
    <w:rsid w:val="0087351F"/>
  </w:style>
  <w:style w:type="numbering" w:customStyle="1" w:styleId="NoList2123">
    <w:name w:val="No List2123"/>
    <w:next w:val="NoList"/>
    <w:semiHidden/>
    <w:rsid w:val="0087351F"/>
  </w:style>
  <w:style w:type="numbering" w:customStyle="1" w:styleId="NoList823">
    <w:name w:val="No List823"/>
    <w:next w:val="NoList"/>
    <w:semiHidden/>
    <w:rsid w:val="0087351F"/>
  </w:style>
  <w:style w:type="numbering" w:customStyle="1" w:styleId="NoList1223">
    <w:name w:val="No List1223"/>
    <w:next w:val="NoList"/>
    <w:semiHidden/>
    <w:rsid w:val="0087351F"/>
  </w:style>
  <w:style w:type="numbering" w:customStyle="1" w:styleId="NoList2223">
    <w:name w:val="No List2223"/>
    <w:next w:val="NoList"/>
    <w:semiHidden/>
    <w:rsid w:val="0087351F"/>
  </w:style>
  <w:style w:type="numbering" w:customStyle="1" w:styleId="NoList923">
    <w:name w:val="No List923"/>
    <w:next w:val="NoList"/>
    <w:semiHidden/>
    <w:rsid w:val="0087351F"/>
  </w:style>
  <w:style w:type="numbering" w:customStyle="1" w:styleId="NoList1323">
    <w:name w:val="No List1323"/>
    <w:next w:val="NoList"/>
    <w:semiHidden/>
    <w:rsid w:val="0087351F"/>
  </w:style>
  <w:style w:type="numbering" w:customStyle="1" w:styleId="NoList2323">
    <w:name w:val="No List2323"/>
    <w:next w:val="NoList"/>
    <w:semiHidden/>
    <w:rsid w:val="0087351F"/>
  </w:style>
  <w:style w:type="numbering" w:customStyle="1" w:styleId="NoList1023">
    <w:name w:val="No List1023"/>
    <w:next w:val="NoList"/>
    <w:semiHidden/>
    <w:rsid w:val="0087351F"/>
  </w:style>
  <w:style w:type="numbering" w:customStyle="1" w:styleId="NoList1423">
    <w:name w:val="No List1423"/>
    <w:next w:val="NoList"/>
    <w:semiHidden/>
    <w:rsid w:val="0087351F"/>
  </w:style>
  <w:style w:type="numbering" w:customStyle="1" w:styleId="NoList2423">
    <w:name w:val="No List2423"/>
    <w:next w:val="NoList"/>
    <w:semiHidden/>
    <w:rsid w:val="0087351F"/>
  </w:style>
  <w:style w:type="numbering" w:customStyle="1" w:styleId="NoList3123">
    <w:name w:val="No List3123"/>
    <w:next w:val="NoList"/>
    <w:semiHidden/>
    <w:rsid w:val="0087351F"/>
  </w:style>
  <w:style w:type="numbering" w:customStyle="1" w:styleId="NoList4123">
    <w:name w:val="No List4123"/>
    <w:next w:val="NoList"/>
    <w:semiHidden/>
    <w:rsid w:val="0087351F"/>
  </w:style>
  <w:style w:type="numbering" w:customStyle="1" w:styleId="NoList5123">
    <w:name w:val="No List5123"/>
    <w:next w:val="NoList"/>
    <w:semiHidden/>
    <w:rsid w:val="0087351F"/>
  </w:style>
  <w:style w:type="numbering" w:customStyle="1" w:styleId="NoList1523">
    <w:name w:val="No List1523"/>
    <w:next w:val="NoList"/>
    <w:semiHidden/>
    <w:rsid w:val="0087351F"/>
  </w:style>
  <w:style w:type="numbering" w:customStyle="1" w:styleId="NoList1623">
    <w:name w:val="No List1623"/>
    <w:next w:val="NoList"/>
    <w:semiHidden/>
    <w:rsid w:val="0087351F"/>
  </w:style>
  <w:style w:type="numbering" w:customStyle="1" w:styleId="1230">
    <w:name w:val="无列表123"/>
    <w:next w:val="NoList"/>
    <w:semiHidden/>
    <w:rsid w:val="0087351F"/>
  </w:style>
  <w:style w:type="numbering" w:customStyle="1" w:styleId="NoList11123">
    <w:name w:val="No List11123"/>
    <w:next w:val="NoList"/>
    <w:semiHidden/>
    <w:rsid w:val="0087351F"/>
  </w:style>
  <w:style w:type="numbering" w:customStyle="1" w:styleId="231">
    <w:name w:val="无列表23"/>
    <w:next w:val="NoList"/>
    <w:uiPriority w:val="99"/>
    <w:semiHidden/>
    <w:unhideWhenUsed/>
    <w:rsid w:val="0087351F"/>
  </w:style>
  <w:style w:type="numbering" w:customStyle="1" w:styleId="330">
    <w:name w:val="无列表33"/>
    <w:next w:val="NoList"/>
    <w:uiPriority w:val="99"/>
    <w:semiHidden/>
    <w:unhideWhenUsed/>
    <w:rsid w:val="0087351F"/>
  </w:style>
  <w:style w:type="numbering" w:customStyle="1" w:styleId="NoList203">
    <w:name w:val="No List203"/>
    <w:next w:val="NoList"/>
    <w:semiHidden/>
    <w:rsid w:val="0087351F"/>
  </w:style>
  <w:style w:type="numbering" w:customStyle="1" w:styleId="NoList273">
    <w:name w:val="No List273"/>
    <w:next w:val="NoList"/>
    <w:uiPriority w:val="99"/>
    <w:semiHidden/>
    <w:unhideWhenUsed/>
    <w:rsid w:val="0087351F"/>
  </w:style>
  <w:style w:type="numbering" w:customStyle="1" w:styleId="NoList283">
    <w:name w:val="No List283"/>
    <w:next w:val="NoList"/>
    <w:uiPriority w:val="99"/>
    <w:semiHidden/>
    <w:unhideWhenUsed/>
    <w:rsid w:val="0087351F"/>
  </w:style>
  <w:style w:type="numbering" w:customStyle="1" w:styleId="NoList38">
    <w:name w:val="No List38"/>
    <w:next w:val="NoList"/>
    <w:uiPriority w:val="99"/>
    <w:semiHidden/>
    <w:unhideWhenUsed/>
    <w:rsid w:val="0087351F"/>
  </w:style>
  <w:style w:type="numbering" w:customStyle="1" w:styleId="NoList120">
    <w:name w:val="No List120"/>
    <w:next w:val="NoList"/>
    <w:semiHidden/>
    <w:unhideWhenUsed/>
    <w:rsid w:val="0087351F"/>
  </w:style>
  <w:style w:type="numbering" w:customStyle="1" w:styleId="NoList1110">
    <w:name w:val="No List1110"/>
    <w:next w:val="NoList"/>
    <w:semiHidden/>
    <w:rsid w:val="0087351F"/>
  </w:style>
  <w:style w:type="numbering" w:customStyle="1" w:styleId="NoList218">
    <w:name w:val="No List218"/>
    <w:next w:val="NoList"/>
    <w:semiHidden/>
    <w:rsid w:val="0087351F"/>
  </w:style>
  <w:style w:type="numbering" w:customStyle="1" w:styleId="NoList39">
    <w:name w:val="No List39"/>
    <w:next w:val="NoList"/>
    <w:semiHidden/>
    <w:unhideWhenUsed/>
    <w:rsid w:val="0087351F"/>
  </w:style>
  <w:style w:type="numbering" w:customStyle="1" w:styleId="160">
    <w:name w:val="목록 없음16"/>
    <w:next w:val="NoList"/>
    <w:semiHidden/>
    <w:unhideWhenUsed/>
    <w:rsid w:val="0087351F"/>
  </w:style>
  <w:style w:type="numbering" w:customStyle="1" w:styleId="260">
    <w:name w:val="목록 없음26"/>
    <w:next w:val="NoList"/>
    <w:semiHidden/>
    <w:rsid w:val="0087351F"/>
  </w:style>
  <w:style w:type="numbering" w:customStyle="1" w:styleId="NoList47">
    <w:name w:val="No List47"/>
    <w:next w:val="NoList"/>
    <w:semiHidden/>
    <w:unhideWhenUsed/>
    <w:rsid w:val="0087351F"/>
  </w:style>
  <w:style w:type="numbering" w:customStyle="1" w:styleId="NoList57">
    <w:name w:val="No List57"/>
    <w:next w:val="NoList"/>
    <w:semiHidden/>
    <w:rsid w:val="0087351F"/>
  </w:style>
  <w:style w:type="numbering" w:customStyle="1" w:styleId="NoList66">
    <w:name w:val="No List66"/>
    <w:next w:val="NoList"/>
    <w:semiHidden/>
    <w:rsid w:val="0087351F"/>
  </w:style>
  <w:style w:type="numbering" w:customStyle="1" w:styleId="NoList76">
    <w:name w:val="No List76"/>
    <w:next w:val="NoList"/>
    <w:semiHidden/>
    <w:rsid w:val="0087351F"/>
  </w:style>
  <w:style w:type="numbering" w:customStyle="1" w:styleId="NoList219">
    <w:name w:val="No List219"/>
    <w:next w:val="NoList"/>
    <w:semiHidden/>
    <w:rsid w:val="0087351F"/>
  </w:style>
  <w:style w:type="numbering" w:customStyle="1" w:styleId="NoList86">
    <w:name w:val="No List86"/>
    <w:next w:val="NoList"/>
    <w:semiHidden/>
    <w:rsid w:val="0087351F"/>
  </w:style>
  <w:style w:type="numbering" w:customStyle="1" w:styleId="NoList126">
    <w:name w:val="No List126"/>
    <w:next w:val="NoList"/>
    <w:semiHidden/>
    <w:rsid w:val="0087351F"/>
  </w:style>
  <w:style w:type="numbering" w:customStyle="1" w:styleId="NoList226">
    <w:name w:val="No List226"/>
    <w:next w:val="NoList"/>
    <w:semiHidden/>
    <w:rsid w:val="0087351F"/>
  </w:style>
  <w:style w:type="numbering" w:customStyle="1" w:styleId="NoList96">
    <w:name w:val="No List96"/>
    <w:next w:val="NoList"/>
    <w:semiHidden/>
    <w:rsid w:val="0087351F"/>
  </w:style>
  <w:style w:type="numbering" w:customStyle="1" w:styleId="NoList136">
    <w:name w:val="No List136"/>
    <w:next w:val="NoList"/>
    <w:semiHidden/>
    <w:rsid w:val="0087351F"/>
  </w:style>
  <w:style w:type="numbering" w:customStyle="1" w:styleId="NoList236">
    <w:name w:val="No List236"/>
    <w:next w:val="NoList"/>
    <w:semiHidden/>
    <w:rsid w:val="0087351F"/>
  </w:style>
  <w:style w:type="numbering" w:customStyle="1" w:styleId="NoList106">
    <w:name w:val="No List106"/>
    <w:next w:val="NoList"/>
    <w:semiHidden/>
    <w:rsid w:val="0087351F"/>
  </w:style>
  <w:style w:type="numbering" w:customStyle="1" w:styleId="NoList146">
    <w:name w:val="No List146"/>
    <w:next w:val="NoList"/>
    <w:semiHidden/>
    <w:rsid w:val="0087351F"/>
  </w:style>
  <w:style w:type="numbering" w:customStyle="1" w:styleId="NoList246">
    <w:name w:val="No List246"/>
    <w:next w:val="NoList"/>
    <w:semiHidden/>
    <w:rsid w:val="0087351F"/>
  </w:style>
  <w:style w:type="numbering" w:customStyle="1" w:styleId="NoList316">
    <w:name w:val="No List316"/>
    <w:next w:val="NoList"/>
    <w:semiHidden/>
    <w:rsid w:val="0087351F"/>
  </w:style>
  <w:style w:type="numbering" w:customStyle="1" w:styleId="NoList416">
    <w:name w:val="No List416"/>
    <w:next w:val="NoList"/>
    <w:semiHidden/>
    <w:rsid w:val="0087351F"/>
  </w:style>
  <w:style w:type="numbering" w:customStyle="1" w:styleId="NoList516">
    <w:name w:val="No List516"/>
    <w:next w:val="NoList"/>
    <w:semiHidden/>
    <w:rsid w:val="0087351F"/>
  </w:style>
  <w:style w:type="numbering" w:customStyle="1" w:styleId="NoList156">
    <w:name w:val="No List156"/>
    <w:next w:val="NoList"/>
    <w:semiHidden/>
    <w:rsid w:val="0087351F"/>
  </w:style>
  <w:style w:type="numbering" w:customStyle="1" w:styleId="NoList166">
    <w:name w:val="No List166"/>
    <w:next w:val="NoList"/>
    <w:semiHidden/>
    <w:rsid w:val="0087351F"/>
  </w:style>
  <w:style w:type="numbering" w:customStyle="1" w:styleId="161">
    <w:name w:val="无列表16"/>
    <w:next w:val="NoList"/>
    <w:semiHidden/>
    <w:rsid w:val="0087351F"/>
  </w:style>
  <w:style w:type="numbering" w:customStyle="1" w:styleId="NoList1116">
    <w:name w:val="No List1116"/>
    <w:next w:val="NoList"/>
    <w:semiHidden/>
    <w:rsid w:val="0087351F"/>
  </w:style>
  <w:style w:type="numbering" w:customStyle="1" w:styleId="NoList174">
    <w:name w:val="No List174"/>
    <w:next w:val="NoList"/>
    <w:uiPriority w:val="99"/>
    <w:semiHidden/>
    <w:unhideWhenUsed/>
    <w:rsid w:val="0087351F"/>
  </w:style>
  <w:style w:type="numbering" w:customStyle="1" w:styleId="NoList184">
    <w:name w:val="No List184"/>
    <w:next w:val="NoList"/>
    <w:uiPriority w:val="99"/>
    <w:semiHidden/>
    <w:rsid w:val="0087351F"/>
  </w:style>
  <w:style w:type="numbering" w:customStyle="1" w:styleId="NoList254">
    <w:name w:val="No List254"/>
    <w:next w:val="NoList"/>
    <w:semiHidden/>
    <w:rsid w:val="0087351F"/>
  </w:style>
  <w:style w:type="numbering" w:customStyle="1" w:styleId="NoList324">
    <w:name w:val="No List324"/>
    <w:next w:val="NoList"/>
    <w:semiHidden/>
    <w:unhideWhenUsed/>
    <w:rsid w:val="0087351F"/>
  </w:style>
  <w:style w:type="numbering" w:customStyle="1" w:styleId="114">
    <w:name w:val="목록 없음114"/>
    <w:next w:val="NoList"/>
    <w:semiHidden/>
    <w:unhideWhenUsed/>
    <w:rsid w:val="0087351F"/>
  </w:style>
  <w:style w:type="numbering" w:customStyle="1" w:styleId="2140">
    <w:name w:val="목록 없음214"/>
    <w:next w:val="NoList"/>
    <w:semiHidden/>
    <w:rsid w:val="0087351F"/>
  </w:style>
  <w:style w:type="numbering" w:customStyle="1" w:styleId="NoList424">
    <w:name w:val="No List424"/>
    <w:next w:val="NoList"/>
    <w:semiHidden/>
    <w:unhideWhenUsed/>
    <w:rsid w:val="0087351F"/>
  </w:style>
  <w:style w:type="numbering" w:customStyle="1" w:styleId="NoList524">
    <w:name w:val="No List524"/>
    <w:next w:val="NoList"/>
    <w:semiHidden/>
    <w:rsid w:val="0087351F"/>
  </w:style>
  <w:style w:type="numbering" w:customStyle="1" w:styleId="NoList614">
    <w:name w:val="No List614"/>
    <w:next w:val="NoList"/>
    <w:semiHidden/>
    <w:rsid w:val="0087351F"/>
  </w:style>
  <w:style w:type="numbering" w:customStyle="1" w:styleId="NoList714">
    <w:name w:val="No List714"/>
    <w:next w:val="NoList"/>
    <w:semiHidden/>
    <w:rsid w:val="0087351F"/>
  </w:style>
  <w:style w:type="numbering" w:customStyle="1" w:styleId="NoList1124">
    <w:name w:val="No List1124"/>
    <w:next w:val="NoList"/>
    <w:semiHidden/>
    <w:rsid w:val="0087351F"/>
  </w:style>
  <w:style w:type="numbering" w:customStyle="1" w:styleId="NoList2114">
    <w:name w:val="No List2114"/>
    <w:next w:val="NoList"/>
    <w:semiHidden/>
    <w:rsid w:val="0087351F"/>
  </w:style>
  <w:style w:type="numbering" w:customStyle="1" w:styleId="NoList814">
    <w:name w:val="No List814"/>
    <w:next w:val="NoList"/>
    <w:semiHidden/>
    <w:rsid w:val="0087351F"/>
  </w:style>
  <w:style w:type="numbering" w:customStyle="1" w:styleId="NoList1214">
    <w:name w:val="No List1214"/>
    <w:next w:val="NoList"/>
    <w:semiHidden/>
    <w:rsid w:val="0087351F"/>
  </w:style>
  <w:style w:type="numbering" w:customStyle="1" w:styleId="NoList2214">
    <w:name w:val="No List2214"/>
    <w:next w:val="NoList"/>
    <w:semiHidden/>
    <w:rsid w:val="0087351F"/>
  </w:style>
  <w:style w:type="numbering" w:customStyle="1" w:styleId="NoList914">
    <w:name w:val="No List914"/>
    <w:next w:val="NoList"/>
    <w:semiHidden/>
    <w:rsid w:val="0087351F"/>
  </w:style>
  <w:style w:type="numbering" w:customStyle="1" w:styleId="NoList1314">
    <w:name w:val="No List1314"/>
    <w:next w:val="NoList"/>
    <w:semiHidden/>
    <w:rsid w:val="0087351F"/>
  </w:style>
  <w:style w:type="numbering" w:customStyle="1" w:styleId="NoList2314">
    <w:name w:val="No List2314"/>
    <w:next w:val="NoList"/>
    <w:semiHidden/>
    <w:rsid w:val="0087351F"/>
  </w:style>
  <w:style w:type="numbering" w:customStyle="1" w:styleId="NoList1014">
    <w:name w:val="No List1014"/>
    <w:next w:val="NoList"/>
    <w:semiHidden/>
    <w:rsid w:val="0087351F"/>
  </w:style>
  <w:style w:type="numbering" w:customStyle="1" w:styleId="NoList1414">
    <w:name w:val="No List1414"/>
    <w:next w:val="NoList"/>
    <w:semiHidden/>
    <w:rsid w:val="0087351F"/>
  </w:style>
  <w:style w:type="numbering" w:customStyle="1" w:styleId="NoList2414">
    <w:name w:val="No List2414"/>
    <w:next w:val="NoList"/>
    <w:semiHidden/>
    <w:rsid w:val="0087351F"/>
  </w:style>
  <w:style w:type="numbering" w:customStyle="1" w:styleId="NoList3114">
    <w:name w:val="No List3114"/>
    <w:next w:val="NoList"/>
    <w:semiHidden/>
    <w:rsid w:val="0087351F"/>
  </w:style>
  <w:style w:type="numbering" w:customStyle="1" w:styleId="NoList4114">
    <w:name w:val="No List4114"/>
    <w:next w:val="NoList"/>
    <w:semiHidden/>
    <w:rsid w:val="0087351F"/>
  </w:style>
  <w:style w:type="numbering" w:customStyle="1" w:styleId="NoList5114">
    <w:name w:val="No List5114"/>
    <w:next w:val="NoList"/>
    <w:semiHidden/>
    <w:rsid w:val="0087351F"/>
  </w:style>
  <w:style w:type="numbering" w:customStyle="1" w:styleId="NoList1514">
    <w:name w:val="No List1514"/>
    <w:next w:val="NoList"/>
    <w:semiHidden/>
    <w:rsid w:val="0087351F"/>
  </w:style>
  <w:style w:type="numbering" w:customStyle="1" w:styleId="NoList1614">
    <w:name w:val="No List1614"/>
    <w:next w:val="NoList"/>
    <w:semiHidden/>
    <w:rsid w:val="0087351F"/>
  </w:style>
  <w:style w:type="numbering" w:customStyle="1" w:styleId="1140">
    <w:name w:val="无列表114"/>
    <w:next w:val="NoList"/>
    <w:semiHidden/>
    <w:rsid w:val="0087351F"/>
  </w:style>
  <w:style w:type="numbering" w:customStyle="1" w:styleId="NoList11114">
    <w:name w:val="No List11114"/>
    <w:next w:val="NoList"/>
    <w:semiHidden/>
    <w:rsid w:val="0087351F"/>
  </w:style>
  <w:style w:type="numbering" w:customStyle="1" w:styleId="NoList194">
    <w:name w:val="No List194"/>
    <w:next w:val="NoList"/>
    <w:uiPriority w:val="99"/>
    <w:semiHidden/>
    <w:unhideWhenUsed/>
    <w:rsid w:val="0087351F"/>
  </w:style>
  <w:style w:type="numbering" w:customStyle="1" w:styleId="NoList1104">
    <w:name w:val="No List1104"/>
    <w:next w:val="NoList"/>
    <w:uiPriority w:val="99"/>
    <w:semiHidden/>
    <w:rsid w:val="0087351F"/>
  </w:style>
  <w:style w:type="numbering" w:customStyle="1" w:styleId="NoList264">
    <w:name w:val="No List264"/>
    <w:next w:val="NoList"/>
    <w:semiHidden/>
    <w:rsid w:val="0087351F"/>
  </w:style>
  <w:style w:type="numbering" w:customStyle="1" w:styleId="NoList334">
    <w:name w:val="No List334"/>
    <w:next w:val="NoList"/>
    <w:semiHidden/>
    <w:unhideWhenUsed/>
    <w:rsid w:val="0087351F"/>
  </w:style>
  <w:style w:type="numbering" w:customStyle="1" w:styleId="124">
    <w:name w:val="목록 없음124"/>
    <w:next w:val="NoList"/>
    <w:semiHidden/>
    <w:unhideWhenUsed/>
    <w:rsid w:val="0087351F"/>
  </w:style>
  <w:style w:type="numbering" w:customStyle="1" w:styleId="224">
    <w:name w:val="목록 없음224"/>
    <w:next w:val="NoList"/>
    <w:semiHidden/>
    <w:rsid w:val="0087351F"/>
  </w:style>
  <w:style w:type="numbering" w:customStyle="1" w:styleId="NoList434">
    <w:name w:val="No List434"/>
    <w:next w:val="NoList"/>
    <w:semiHidden/>
    <w:unhideWhenUsed/>
    <w:rsid w:val="0087351F"/>
  </w:style>
  <w:style w:type="numbering" w:customStyle="1" w:styleId="NoList534">
    <w:name w:val="No List534"/>
    <w:next w:val="NoList"/>
    <w:semiHidden/>
    <w:rsid w:val="0087351F"/>
  </w:style>
  <w:style w:type="numbering" w:customStyle="1" w:styleId="NoList624">
    <w:name w:val="No List624"/>
    <w:next w:val="NoList"/>
    <w:semiHidden/>
    <w:rsid w:val="0087351F"/>
  </w:style>
  <w:style w:type="numbering" w:customStyle="1" w:styleId="NoList724">
    <w:name w:val="No List724"/>
    <w:next w:val="NoList"/>
    <w:semiHidden/>
    <w:rsid w:val="0087351F"/>
  </w:style>
  <w:style w:type="numbering" w:customStyle="1" w:styleId="NoList1134">
    <w:name w:val="No List1134"/>
    <w:next w:val="NoList"/>
    <w:semiHidden/>
    <w:rsid w:val="0087351F"/>
  </w:style>
  <w:style w:type="numbering" w:customStyle="1" w:styleId="NoList2124">
    <w:name w:val="No List2124"/>
    <w:next w:val="NoList"/>
    <w:semiHidden/>
    <w:rsid w:val="0087351F"/>
  </w:style>
  <w:style w:type="numbering" w:customStyle="1" w:styleId="NoList824">
    <w:name w:val="No List824"/>
    <w:next w:val="NoList"/>
    <w:semiHidden/>
    <w:rsid w:val="0087351F"/>
  </w:style>
  <w:style w:type="numbering" w:customStyle="1" w:styleId="NoList1224">
    <w:name w:val="No List1224"/>
    <w:next w:val="NoList"/>
    <w:semiHidden/>
    <w:rsid w:val="0087351F"/>
  </w:style>
  <w:style w:type="numbering" w:customStyle="1" w:styleId="NoList2224">
    <w:name w:val="No List2224"/>
    <w:next w:val="NoList"/>
    <w:semiHidden/>
    <w:rsid w:val="0087351F"/>
  </w:style>
  <w:style w:type="numbering" w:customStyle="1" w:styleId="NoList924">
    <w:name w:val="No List924"/>
    <w:next w:val="NoList"/>
    <w:semiHidden/>
    <w:rsid w:val="0087351F"/>
  </w:style>
  <w:style w:type="numbering" w:customStyle="1" w:styleId="NoList1324">
    <w:name w:val="No List1324"/>
    <w:next w:val="NoList"/>
    <w:semiHidden/>
    <w:rsid w:val="0087351F"/>
  </w:style>
  <w:style w:type="numbering" w:customStyle="1" w:styleId="NoList2324">
    <w:name w:val="No List2324"/>
    <w:next w:val="NoList"/>
    <w:semiHidden/>
    <w:rsid w:val="0087351F"/>
  </w:style>
  <w:style w:type="numbering" w:customStyle="1" w:styleId="NoList1024">
    <w:name w:val="No List1024"/>
    <w:next w:val="NoList"/>
    <w:semiHidden/>
    <w:rsid w:val="0087351F"/>
  </w:style>
  <w:style w:type="numbering" w:customStyle="1" w:styleId="NoList1424">
    <w:name w:val="No List1424"/>
    <w:next w:val="NoList"/>
    <w:semiHidden/>
    <w:rsid w:val="0087351F"/>
  </w:style>
  <w:style w:type="numbering" w:customStyle="1" w:styleId="NoList2424">
    <w:name w:val="No List2424"/>
    <w:next w:val="NoList"/>
    <w:semiHidden/>
    <w:rsid w:val="0087351F"/>
  </w:style>
  <w:style w:type="numbering" w:customStyle="1" w:styleId="NoList3124">
    <w:name w:val="No List3124"/>
    <w:next w:val="NoList"/>
    <w:semiHidden/>
    <w:rsid w:val="0087351F"/>
  </w:style>
  <w:style w:type="numbering" w:customStyle="1" w:styleId="NoList4124">
    <w:name w:val="No List4124"/>
    <w:next w:val="NoList"/>
    <w:semiHidden/>
    <w:rsid w:val="0087351F"/>
  </w:style>
  <w:style w:type="numbering" w:customStyle="1" w:styleId="NoList5124">
    <w:name w:val="No List5124"/>
    <w:next w:val="NoList"/>
    <w:semiHidden/>
    <w:rsid w:val="0087351F"/>
  </w:style>
  <w:style w:type="numbering" w:customStyle="1" w:styleId="NoList1524">
    <w:name w:val="No List1524"/>
    <w:next w:val="NoList"/>
    <w:semiHidden/>
    <w:rsid w:val="0087351F"/>
  </w:style>
  <w:style w:type="numbering" w:customStyle="1" w:styleId="NoList1624">
    <w:name w:val="No List1624"/>
    <w:next w:val="NoList"/>
    <w:semiHidden/>
    <w:rsid w:val="0087351F"/>
  </w:style>
  <w:style w:type="numbering" w:customStyle="1" w:styleId="1240">
    <w:name w:val="无列表124"/>
    <w:next w:val="NoList"/>
    <w:semiHidden/>
    <w:rsid w:val="0087351F"/>
  </w:style>
  <w:style w:type="numbering" w:customStyle="1" w:styleId="NoList11124">
    <w:name w:val="No List11124"/>
    <w:next w:val="NoList"/>
    <w:semiHidden/>
    <w:rsid w:val="0087351F"/>
  </w:style>
  <w:style w:type="numbering" w:customStyle="1" w:styleId="241">
    <w:name w:val="无列表24"/>
    <w:next w:val="NoList"/>
    <w:uiPriority w:val="99"/>
    <w:semiHidden/>
    <w:unhideWhenUsed/>
    <w:rsid w:val="0087351F"/>
  </w:style>
  <w:style w:type="numbering" w:customStyle="1" w:styleId="340">
    <w:name w:val="无列表34"/>
    <w:next w:val="NoList"/>
    <w:uiPriority w:val="99"/>
    <w:semiHidden/>
    <w:unhideWhenUsed/>
    <w:rsid w:val="0087351F"/>
  </w:style>
  <w:style w:type="numbering" w:customStyle="1" w:styleId="NoList204">
    <w:name w:val="No List204"/>
    <w:next w:val="NoList"/>
    <w:semiHidden/>
    <w:rsid w:val="0087351F"/>
  </w:style>
  <w:style w:type="numbering" w:customStyle="1" w:styleId="NoList274">
    <w:name w:val="No List274"/>
    <w:next w:val="NoList"/>
    <w:uiPriority w:val="99"/>
    <w:semiHidden/>
    <w:unhideWhenUsed/>
    <w:rsid w:val="0087351F"/>
  </w:style>
  <w:style w:type="numbering" w:customStyle="1" w:styleId="NoList284">
    <w:name w:val="No List284"/>
    <w:next w:val="NoList"/>
    <w:uiPriority w:val="99"/>
    <w:semiHidden/>
    <w:unhideWhenUsed/>
    <w:rsid w:val="0087351F"/>
  </w:style>
  <w:style w:type="numbering" w:customStyle="1" w:styleId="NoList40">
    <w:name w:val="No List40"/>
    <w:next w:val="NoList"/>
    <w:uiPriority w:val="99"/>
    <w:semiHidden/>
    <w:unhideWhenUsed/>
    <w:rsid w:val="0087351F"/>
  </w:style>
  <w:style w:type="numbering" w:customStyle="1" w:styleId="NoList127">
    <w:name w:val="No List127"/>
    <w:next w:val="NoList"/>
    <w:semiHidden/>
    <w:unhideWhenUsed/>
    <w:rsid w:val="0087351F"/>
  </w:style>
  <w:style w:type="numbering" w:customStyle="1" w:styleId="NoList1117">
    <w:name w:val="No List1117"/>
    <w:next w:val="NoList"/>
    <w:semiHidden/>
    <w:rsid w:val="0087351F"/>
  </w:style>
  <w:style w:type="numbering" w:customStyle="1" w:styleId="NoList220">
    <w:name w:val="No List220"/>
    <w:next w:val="NoList"/>
    <w:semiHidden/>
    <w:rsid w:val="0087351F"/>
  </w:style>
  <w:style w:type="numbering" w:customStyle="1" w:styleId="NoList310">
    <w:name w:val="No List310"/>
    <w:next w:val="NoList"/>
    <w:semiHidden/>
    <w:unhideWhenUsed/>
    <w:rsid w:val="0087351F"/>
  </w:style>
  <w:style w:type="numbering" w:customStyle="1" w:styleId="170">
    <w:name w:val="목록 없음17"/>
    <w:next w:val="NoList"/>
    <w:semiHidden/>
    <w:unhideWhenUsed/>
    <w:rsid w:val="0087351F"/>
  </w:style>
  <w:style w:type="numbering" w:customStyle="1" w:styleId="270">
    <w:name w:val="목록 없음27"/>
    <w:next w:val="NoList"/>
    <w:semiHidden/>
    <w:rsid w:val="0087351F"/>
  </w:style>
  <w:style w:type="numbering" w:customStyle="1" w:styleId="NoList48">
    <w:name w:val="No List48"/>
    <w:next w:val="NoList"/>
    <w:semiHidden/>
    <w:unhideWhenUsed/>
    <w:rsid w:val="0087351F"/>
  </w:style>
  <w:style w:type="numbering" w:customStyle="1" w:styleId="NoList58">
    <w:name w:val="No List58"/>
    <w:next w:val="NoList"/>
    <w:semiHidden/>
    <w:rsid w:val="0087351F"/>
  </w:style>
  <w:style w:type="numbering" w:customStyle="1" w:styleId="NoList67">
    <w:name w:val="No List67"/>
    <w:next w:val="NoList"/>
    <w:semiHidden/>
    <w:rsid w:val="0087351F"/>
  </w:style>
  <w:style w:type="numbering" w:customStyle="1" w:styleId="NoList77">
    <w:name w:val="No List77"/>
    <w:next w:val="NoList"/>
    <w:semiHidden/>
    <w:rsid w:val="0087351F"/>
  </w:style>
  <w:style w:type="numbering" w:customStyle="1" w:styleId="NoList2110">
    <w:name w:val="No List2110"/>
    <w:next w:val="NoList"/>
    <w:semiHidden/>
    <w:rsid w:val="0087351F"/>
  </w:style>
  <w:style w:type="numbering" w:customStyle="1" w:styleId="NoList87">
    <w:name w:val="No List87"/>
    <w:next w:val="NoList"/>
    <w:semiHidden/>
    <w:rsid w:val="0087351F"/>
  </w:style>
  <w:style w:type="numbering" w:customStyle="1" w:styleId="NoList128">
    <w:name w:val="No List128"/>
    <w:next w:val="NoList"/>
    <w:semiHidden/>
    <w:rsid w:val="0087351F"/>
  </w:style>
  <w:style w:type="numbering" w:customStyle="1" w:styleId="NoList227">
    <w:name w:val="No List227"/>
    <w:next w:val="NoList"/>
    <w:semiHidden/>
    <w:rsid w:val="0087351F"/>
  </w:style>
  <w:style w:type="numbering" w:customStyle="1" w:styleId="NoList97">
    <w:name w:val="No List97"/>
    <w:next w:val="NoList"/>
    <w:semiHidden/>
    <w:rsid w:val="0087351F"/>
  </w:style>
  <w:style w:type="numbering" w:customStyle="1" w:styleId="NoList137">
    <w:name w:val="No List137"/>
    <w:next w:val="NoList"/>
    <w:semiHidden/>
    <w:rsid w:val="0087351F"/>
  </w:style>
  <w:style w:type="numbering" w:customStyle="1" w:styleId="NoList237">
    <w:name w:val="No List237"/>
    <w:next w:val="NoList"/>
    <w:semiHidden/>
    <w:rsid w:val="0087351F"/>
  </w:style>
  <w:style w:type="numbering" w:customStyle="1" w:styleId="NoList107">
    <w:name w:val="No List107"/>
    <w:next w:val="NoList"/>
    <w:semiHidden/>
    <w:rsid w:val="0087351F"/>
  </w:style>
  <w:style w:type="numbering" w:customStyle="1" w:styleId="NoList147">
    <w:name w:val="No List147"/>
    <w:next w:val="NoList"/>
    <w:semiHidden/>
    <w:rsid w:val="0087351F"/>
  </w:style>
  <w:style w:type="numbering" w:customStyle="1" w:styleId="NoList247">
    <w:name w:val="No List247"/>
    <w:next w:val="NoList"/>
    <w:semiHidden/>
    <w:rsid w:val="0087351F"/>
  </w:style>
  <w:style w:type="numbering" w:customStyle="1" w:styleId="NoList317">
    <w:name w:val="No List317"/>
    <w:next w:val="NoList"/>
    <w:semiHidden/>
    <w:rsid w:val="0087351F"/>
  </w:style>
  <w:style w:type="numbering" w:customStyle="1" w:styleId="NoList417">
    <w:name w:val="No List417"/>
    <w:next w:val="NoList"/>
    <w:semiHidden/>
    <w:rsid w:val="0087351F"/>
  </w:style>
  <w:style w:type="numbering" w:customStyle="1" w:styleId="NoList517">
    <w:name w:val="No List517"/>
    <w:next w:val="NoList"/>
    <w:semiHidden/>
    <w:rsid w:val="0087351F"/>
  </w:style>
  <w:style w:type="numbering" w:customStyle="1" w:styleId="NoList157">
    <w:name w:val="No List157"/>
    <w:next w:val="NoList"/>
    <w:semiHidden/>
    <w:rsid w:val="0087351F"/>
  </w:style>
  <w:style w:type="numbering" w:customStyle="1" w:styleId="NoList167">
    <w:name w:val="No List167"/>
    <w:next w:val="NoList"/>
    <w:semiHidden/>
    <w:rsid w:val="0087351F"/>
  </w:style>
  <w:style w:type="numbering" w:customStyle="1" w:styleId="171">
    <w:name w:val="无列表17"/>
    <w:next w:val="NoList"/>
    <w:semiHidden/>
    <w:rsid w:val="0087351F"/>
  </w:style>
  <w:style w:type="numbering" w:customStyle="1" w:styleId="NoList1118">
    <w:name w:val="No List1118"/>
    <w:next w:val="NoList"/>
    <w:semiHidden/>
    <w:rsid w:val="0087351F"/>
  </w:style>
  <w:style w:type="numbering" w:customStyle="1" w:styleId="NoList175">
    <w:name w:val="No List175"/>
    <w:next w:val="NoList"/>
    <w:uiPriority w:val="99"/>
    <w:semiHidden/>
    <w:unhideWhenUsed/>
    <w:rsid w:val="0087351F"/>
  </w:style>
  <w:style w:type="numbering" w:customStyle="1" w:styleId="NoList185">
    <w:name w:val="No List185"/>
    <w:next w:val="NoList"/>
    <w:uiPriority w:val="99"/>
    <w:semiHidden/>
    <w:rsid w:val="0087351F"/>
  </w:style>
  <w:style w:type="numbering" w:customStyle="1" w:styleId="NoList255">
    <w:name w:val="No List255"/>
    <w:next w:val="NoList"/>
    <w:semiHidden/>
    <w:rsid w:val="0087351F"/>
  </w:style>
  <w:style w:type="numbering" w:customStyle="1" w:styleId="NoList325">
    <w:name w:val="No List325"/>
    <w:next w:val="NoList"/>
    <w:semiHidden/>
    <w:unhideWhenUsed/>
    <w:rsid w:val="0087351F"/>
  </w:style>
  <w:style w:type="numbering" w:customStyle="1" w:styleId="115">
    <w:name w:val="목록 없음115"/>
    <w:next w:val="NoList"/>
    <w:semiHidden/>
    <w:unhideWhenUsed/>
    <w:rsid w:val="0087351F"/>
  </w:style>
  <w:style w:type="numbering" w:customStyle="1" w:styleId="2150">
    <w:name w:val="목록 없음215"/>
    <w:next w:val="NoList"/>
    <w:semiHidden/>
    <w:rsid w:val="0087351F"/>
  </w:style>
  <w:style w:type="numbering" w:customStyle="1" w:styleId="NoList425">
    <w:name w:val="No List425"/>
    <w:next w:val="NoList"/>
    <w:semiHidden/>
    <w:unhideWhenUsed/>
    <w:rsid w:val="0087351F"/>
  </w:style>
  <w:style w:type="numbering" w:customStyle="1" w:styleId="NoList525">
    <w:name w:val="No List525"/>
    <w:next w:val="NoList"/>
    <w:semiHidden/>
    <w:rsid w:val="0087351F"/>
  </w:style>
  <w:style w:type="numbering" w:customStyle="1" w:styleId="NoList615">
    <w:name w:val="No List615"/>
    <w:next w:val="NoList"/>
    <w:semiHidden/>
    <w:rsid w:val="0087351F"/>
  </w:style>
  <w:style w:type="numbering" w:customStyle="1" w:styleId="NoList715">
    <w:name w:val="No List715"/>
    <w:next w:val="NoList"/>
    <w:semiHidden/>
    <w:rsid w:val="0087351F"/>
  </w:style>
  <w:style w:type="numbering" w:customStyle="1" w:styleId="NoList1125">
    <w:name w:val="No List1125"/>
    <w:next w:val="NoList"/>
    <w:semiHidden/>
    <w:rsid w:val="0087351F"/>
  </w:style>
  <w:style w:type="numbering" w:customStyle="1" w:styleId="NoList2115">
    <w:name w:val="No List2115"/>
    <w:next w:val="NoList"/>
    <w:semiHidden/>
    <w:rsid w:val="0087351F"/>
  </w:style>
  <w:style w:type="numbering" w:customStyle="1" w:styleId="NoList815">
    <w:name w:val="No List815"/>
    <w:next w:val="NoList"/>
    <w:semiHidden/>
    <w:rsid w:val="0087351F"/>
  </w:style>
  <w:style w:type="numbering" w:customStyle="1" w:styleId="NoList1215">
    <w:name w:val="No List1215"/>
    <w:next w:val="NoList"/>
    <w:semiHidden/>
    <w:rsid w:val="0087351F"/>
  </w:style>
  <w:style w:type="numbering" w:customStyle="1" w:styleId="NoList2215">
    <w:name w:val="No List2215"/>
    <w:next w:val="NoList"/>
    <w:semiHidden/>
    <w:rsid w:val="0087351F"/>
  </w:style>
  <w:style w:type="numbering" w:customStyle="1" w:styleId="NoList915">
    <w:name w:val="No List915"/>
    <w:next w:val="NoList"/>
    <w:semiHidden/>
    <w:rsid w:val="0087351F"/>
  </w:style>
  <w:style w:type="numbering" w:customStyle="1" w:styleId="NoList1315">
    <w:name w:val="No List1315"/>
    <w:next w:val="NoList"/>
    <w:semiHidden/>
    <w:rsid w:val="0087351F"/>
  </w:style>
  <w:style w:type="numbering" w:customStyle="1" w:styleId="NoList2315">
    <w:name w:val="No List2315"/>
    <w:next w:val="NoList"/>
    <w:semiHidden/>
    <w:rsid w:val="0087351F"/>
  </w:style>
  <w:style w:type="numbering" w:customStyle="1" w:styleId="NoList1015">
    <w:name w:val="No List1015"/>
    <w:next w:val="NoList"/>
    <w:semiHidden/>
    <w:rsid w:val="0087351F"/>
  </w:style>
  <w:style w:type="numbering" w:customStyle="1" w:styleId="NoList1415">
    <w:name w:val="No List1415"/>
    <w:next w:val="NoList"/>
    <w:semiHidden/>
    <w:rsid w:val="0087351F"/>
  </w:style>
  <w:style w:type="numbering" w:customStyle="1" w:styleId="NoList2415">
    <w:name w:val="No List2415"/>
    <w:next w:val="NoList"/>
    <w:semiHidden/>
    <w:rsid w:val="0087351F"/>
  </w:style>
  <w:style w:type="numbering" w:customStyle="1" w:styleId="NoList3115">
    <w:name w:val="No List3115"/>
    <w:next w:val="NoList"/>
    <w:semiHidden/>
    <w:rsid w:val="0087351F"/>
  </w:style>
  <w:style w:type="numbering" w:customStyle="1" w:styleId="NoList4115">
    <w:name w:val="No List4115"/>
    <w:next w:val="NoList"/>
    <w:semiHidden/>
    <w:rsid w:val="0087351F"/>
  </w:style>
  <w:style w:type="numbering" w:customStyle="1" w:styleId="NoList5115">
    <w:name w:val="No List5115"/>
    <w:next w:val="NoList"/>
    <w:semiHidden/>
    <w:rsid w:val="0087351F"/>
  </w:style>
  <w:style w:type="numbering" w:customStyle="1" w:styleId="NoList1515">
    <w:name w:val="No List1515"/>
    <w:next w:val="NoList"/>
    <w:semiHidden/>
    <w:rsid w:val="0087351F"/>
  </w:style>
  <w:style w:type="numbering" w:customStyle="1" w:styleId="NoList1615">
    <w:name w:val="No List1615"/>
    <w:next w:val="NoList"/>
    <w:semiHidden/>
    <w:rsid w:val="0087351F"/>
  </w:style>
  <w:style w:type="numbering" w:customStyle="1" w:styleId="1150">
    <w:name w:val="无列表115"/>
    <w:next w:val="NoList"/>
    <w:semiHidden/>
    <w:rsid w:val="0087351F"/>
  </w:style>
  <w:style w:type="numbering" w:customStyle="1" w:styleId="NoList11115">
    <w:name w:val="No List11115"/>
    <w:next w:val="NoList"/>
    <w:semiHidden/>
    <w:rsid w:val="0087351F"/>
  </w:style>
  <w:style w:type="numbering" w:customStyle="1" w:styleId="NoList195">
    <w:name w:val="No List195"/>
    <w:next w:val="NoList"/>
    <w:uiPriority w:val="99"/>
    <w:semiHidden/>
    <w:unhideWhenUsed/>
    <w:rsid w:val="0087351F"/>
  </w:style>
  <w:style w:type="numbering" w:customStyle="1" w:styleId="NoList1105">
    <w:name w:val="No List1105"/>
    <w:next w:val="NoList"/>
    <w:uiPriority w:val="99"/>
    <w:semiHidden/>
    <w:rsid w:val="0087351F"/>
  </w:style>
  <w:style w:type="numbering" w:customStyle="1" w:styleId="NoList265">
    <w:name w:val="No List265"/>
    <w:next w:val="NoList"/>
    <w:semiHidden/>
    <w:rsid w:val="0087351F"/>
  </w:style>
  <w:style w:type="numbering" w:customStyle="1" w:styleId="NoList335">
    <w:name w:val="No List335"/>
    <w:next w:val="NoList"/>
    <w:semiHidden/>
    <w:unhideWhenUsed/>
    <w:rsid w:val="0087351F"/>
  </w:style>
  <w:style w:type="numbering" w:customStyle="1" w:styleId="125">
    <w:name w:val="목록 없음125"/>
    <w:next w:val="NoList"/>
    <w:semiHidden/>
    <w:unhideWhenUsed/>
    <w:rsid w:val="0087351F"/>
  </w:style>
  <w:style w:type="numbering" w:customStyle="1" w:styleId="225">
    <w:name w:val="목록 없음225"/>
    <w:next w:val="NoList"/>
    <w:semiHidden/>
    <w:rsid w:val="0087351F"/>
  </w:style>
  <w:style w:type="numbering" w:customStyle="1" w:styleId="NoList435">
    <w:name w:val="No List435"/>
    <w:next w:val="NoList"/>
    <w:semiHidden/>
    <w:unhideWhenUsed/>
    <w:rsid w:val="0087351F"/>
  </w:style>
  <w:style w:type="numbering" w:customStyle="1" w:styleId="NoList535">
    <w:name w:val="No List535"/>
    <w:next w:val="NoList"/>
    <w:semiHidden/>
    <w:rsid w:val="0087351F"/>
  </w:style>
  <w:style w:type="numbering" w:customStyle="1" w:styleId="NoList625">
    <w:name w:val="No List625"/>
    <w:next w:val="NoList"/>
    <w:semiHidden/>
    <w:rsid w:val="0087351F"/>
  </w:style>
  <w:style w:type="numbering" w:customStyle="1" w:styleId="NoList725">
    <w:name w:val="No List725"/>
    <w:next w:val="NoList"/>
    <w:semiHidden/>
    <w:rsid w:val="0087351F"/>
  </w:style>
  <w:style w:type="numbering" w:customStyle="1" w:styleId="NoList1135">
    <w:name w:val="No List1135"/>
    <w:next w:val="NoList"/>
    <w:semiHidden/>
    <w:rsid w:val="0087351F"/>
  </w:style>
  <w:style w:type="numbering" w:customStyle="1" w:styleId="NoList2125">
    <w:name w:val="No List2125"/>
    <w:next w:val="NoList"/>
    <w:semiHidden/>
    <w:rsid w:val="0087351F"/>
  </w:style>
  <w:style w:type="numbering" w:customStyle="1" w:styleId="NoList825">
    <w:name w:val="No List825"/>
    <w:next w:val="NoList"/>
    <w:semiHidden/>
    <w:rsid w:val="0087351F"/>
  </w:style>
  <w:style w:type="numbering" w:customStyle="1" w:styleId="NoList1225">
    <w:name w:val="No List1225"/>
    <w:next w:val="NoList"/>
    <w:semiHidden/>
    <w:rsid w:val="0087351F"/>
  </w:style>
  <w:style w:type="numbering" w:customStyle="1" w:styleId="NoList2225">
    <w:name w:val="No List2225"/>
    <w:next w:val="NoList"/>
    <w:semiHidden/>
    <w:rsid w:val="0087351F"/>
  </w:style>
  <w:style w:type="numbering" w:customStyle="1" w:styleId="NoList925">
    <w:name w:val="No List925"/>
    <w:next w:val="NoList"/>
    <w:semiHidden/>
    <w:rsid w:val="0087351F"/>
  </w:style>
  <w:style w:type="numbering" w:customStyle="1" w:styleId="NoList1325">
    <w:name w:val="No List1325"/>
    <w:next w:val="NoList"/>
    <w:semiHidden/>
    <w:rsid w:val="0087351F"/>
  </w:style>
  <w:style w:type="numbering" w:customStyle="1" w:styleId="NoList2325">
    <w:name w:val="No List2325"/>
    <w:next w:val="NoList"/>
    <w:semiHidden/>
    <w:rsid w:val="0087351F"/>
  </w:style>
  <w:style w:type="numbering" w:customStyle="1" w:styleId="NoList1025">
    <w:name w:val="No List1025"/>
    <w:next w:val="NoList"/>
    <w:semiHidden/>
    <w:rsid w:val="0087351F"/>
  </w:style>
  <w:style w:type="numbering" w:customStyle="1" w:styleId="NoList1425">
    <w:name w:val="No List1425"/>
    <w:next w:val="NoList"/>
    <w:semiHidden/>
    <w:rsid w:val="0087351F"/>
  </w:style>
  <w:style w:type="numbering" w:customStyle="1" w:styleId="NoList2425">
    <w:name w:val="No List2425"/>
    <w:next w:val="NoList"/>
    <w:semiHidden/>
    <w:rsid w:val="0087351F"/>
  </w:style>
  <w:style w:type="numbering" w:customStyle="1" w:styleId="NoList3125">
    <w:name w:val="No List3125"/>
    <w:next w:val="NoList"/>
    <w:semiHidden/>
    <w:rsid w:val="0087351F"/>
  </w:style>
  <w:style w:type="numbering" w:customStyle="1" w:styleId="NoList4125">
    <w:name w:val="No List4125"/>
    <w:next w:val="NoList"/>
    <w:semiHidden/>
    <w:rsid w:val="0087351F"/>
  </w:style>
  <w:style w:type="numbering" w:customStyle="1" w:styleId="NoList5125">
    <w:name w:val="No List5125"/>
    <w:next w:val="NoList"/>
    <w:semiHidden/>
    <w:rsid w:val="0087351F"/>
  </w:style>
  <w:style w:type="numbering" w:customStyle="1" w:styleId="NoList1525">
    <w:name w:val="No List1525"/>
    <w:next w:val="NoList"/>
    <w:semiHidden/>
    <w:rsid w:val="0087351F"/>
  </w:style>
  <w:style w:type="numbering" w:customStyle="1" w:styleId="NoList1625">
    <w:name w:val="No List1625"/>
    <w:next w:val="NoList"/>
    <w:semiHidden/>
    <w:rsid w:val="0087351F"/>
  </w:style>
  <w:style w:type="numbering" w:customStyle="1" w:styleId="1250">
    <w:name w:val="无列表125"/>
    <w:next w:val="NoList"/>
    <w:semiHidden/>
    <w:rsid w:val="0087351F"/>
  </w:style>
  <w:style w:type="numbering" w:customStyle="1" w:styleId="NoList11125">
    <w:name w:val="No List11125"/>
    <w:next w:val="NoList"/>
    <w:semiHidden/>
    <w:rsid w:val="0087351F"/>
  </w:style>
  <w:style w:type="numbering" w:customStyle="1" w:styleId="251">
    <w:name w:val="无列表25"/>
    <w:next w:val="NoList"/>
    <w:uiPriority w:val="99"/>
    <w:semiHidden/>
    <w:unhideWhenUsed/>
    <w:rsid w:val="0087351F"/>
  </w:style>
  <w:style w:type="numbering" w:customStyle="1" w:styleId="350">
    <w:name w:val="无列表35"/>
    <w:next w:val="NoList"/>
    <w:uiPriority w:val="99"/>
    <w:semiHidden/>
    <w:unhideWhenUsed/>
    <w:rsid w:val="0087351F"/>
  </w:style>
  <w:style w:type="numbering" w:customStyle="1" w:styleId="NoList205">
    <w:name w:val="No List205"/>
    <w:next w:val="NoList"/>
    <w:semiHidden/>
    <w:rsid w:val="0087351F"/>
  </w:style>
  <w:style w:type="numbering" w:customStyle="1" w:styleId="NoList275">
    <w:name w:val="No List275"/>
    <w:next w:val="NoList"/>
    <w:uiPriority w:val="99"/>
    <w:semiHidden/>
    <w:unhideWhenUsed/>
    <w:rsid w:val="0087351F"/>
  </w:style>
  <w:style w:type="numbering" w:customStyle="1" w:styleId="NoList285">
    <w:name w:val="No List285"/>
    <w:next w:val="NoList"/>
    <w:uiPriority w:val="99"/>
    <w:semiHidden/>
    <w:unhideWhenUsed/>
    <w:rsid w:val="0087351F"/>
  </w:style>
  <w:style w:type="numbering" w:customStyle="1" w:styleId="NoList291">
    <w:name w:val="No List291"/>
    <w:next w:val="NoList"/>
    <w:uiPriority w:val="99"/>
    <w:semiHidden/>
    <w:unhideWhenUsed/>
    <w:rsid w:val="0087351F"/>
  </w:style>
  <w:style w:type="numbering" w:customStyle="1" w:styleId="NoList1141">
    <w:name w:val="No List1141"/>
    <w:next w:val="NoList"/>
    <w:semiHidden/>
    <w:unhideWhenUsed/>
    <w:rsid w:val="0087351F"/>
  </w:style>
  <w:style w:type="numbering" w:customStyle="1" w:styleId="NoList1151">
    <w:name w:val="No List1151"/>
    <w:next w:val="NoList"/>
    <w:semiHidden/>
    <w:rsid w:val="0087351F"/>
  </w:style>
  <w:style w:type="numbering" w:customStyle="1" w:styleId="NoList2101">
    <w:name w:val="No List2101"/>
    <w:next w:val="NoList"/>
    <w:semiHidden/>
    <w:rsid w:val="0087351F"/>
  </w:style>
  <w:style w:type="numbering" w:customStyle="1" w:styleId="NoList341">
    <w:name w:val="No List341"/>
    <w:next w:val="NoList"/>
    <w:semiHidden/>
    <w:unhideWhenUsed/>
    <w:rsid w:val="0087351F"/>
  </w:style>
  <w:style w:type="numbering" w:customStyle="1" w:styleId="1310">
    <w:name w:val="목록 없음131"/>
    <w:next w:val="NoList"/>
    <w:semiHidden/>
    <w:unhideWhenUsed/>
    <w:rsid w:val="0087351F"/>
  </w:style>
  <w:style w:type="numbering" w:customStyle="1" w:styleId="2310">
    <w:name w:val="목록 없음231"/>
    <w:next w:val="NoList"/>
    <w:semiHidden/>
    <w:rsid w:val="0087351F"/>
  </w:style>
  <w:style w:type="numbering" w:customStyle="1" w:styleId="NoList441">
    <w:name w:val="No List441"/>
    <w:next w:val="NoList"/>
    <w:semiHidden/>
    <w:unhideWhenUsed/>
    <w:rsid w:val="0087351F"/>
  </w:style>
  <w:style w:type="numbering" w:customStyle="1" w:styleId="NoList541">
    <w:name w:val="No List541"/>
    <w:next w:val="NoList"/>
    <w:semiHidden/>
    <w:rsid w:val="0087351F"/>
  </w:style>
  <w:style w:type="numbering" w:customStyle="1" w:styleId="NoList631">
    <w:name w:val="No List631"/>
    <w:next w:val="NoList"/>
    <w:semiHidden/>
    <w:rsid w:val="0087351F"/>
  </w:style>
  <w:style w:type="numbering" w:customStyle="1" w:styleId="NoList731">
    <w:name w:val="No List731"/>
    <w:next w:val="NoList"/>
    <w:semiHidden/>
    <w:rsid w:val="0087351F"/>
  </w:style>
  <w:style w:type="numbering" w:customStyle="1" w:styleId="NoList2131">
    <w:name w:val="No List2131"/>
    <w:next w:val="NoList"/>
    <w:semiHidden/>
    <w:rsid w:val="0087351F"/>
  </w:style>
  <w:style w:type="numbering" w:customStyle="1" w:styleId="NoList831">
    <w:name w:val="No List831"/>
    <w:next w:val="NoList"/>
    <w:semiHidden/>
    <w:rsid w:val="0087351F"/>
  </w:style>
  <w:style w:type="numbering" w:customStyle="1" w:styleId="NoList1231">
    <w:name w:val="No List1231"/>
    <w:next w:val="NoList"/>
    <w:semiHidden/>
    <w:rsid w:val="0087351F"/>
  </w:style>
  <w:style w:type="numbering" w:customStyle="1" w:styleId="NoList2231">
    <w:name w:val="No List2231"/>
    <w:next w:val="NoList"/>
    <w:semiHidden/>
    <w:rsid w:val="0087351F"/>
  </w:style>
  <w:style w:type="numbering" w:customStyle="1" w:styleId="NoList931">
    <w:name w:val="No List931"/>
    <w:next w:val="NoList"/>
    <w:semiHidden/>
    <w:rsid w:val="0087351F"/>
  </w:style>
  <w:style w:type="numbering" w:customStyle="1" w:styleId="NoList1331">
    <w:name w:val="No List1331"/>
    <w:next w:val="NoList"/>
    <w:semiHidden/>
    <w:rsid w:val="0087351F"/>
  </w:style>
  <w:style w:type="numbering" w:customStyle="1" w:styleId="NoList2331">
    <w:name w:val="No List2331"/>
    <w:next w:val="NoList"/>
    <w:semiHidden/>
    <w:rsid w:val="0087351F"/>
  </w:style>
  <w:style w:type="numbering" w:customStyle="1" w:styleId="NoList1031">
    <w:name w:val="No List1031"/>
    <w:next w:val="NoList"/>
    <w:semiHidden/>
    <w:rsid w:val="0087351F"/>
  </w:style>
  <w:style w:type="numbering" w:customStyle="1" w:styleId="NoList1431">
    <w:name w:val="No List1431"/>
    <w:next w:val="NoList"/>
    <w:semiHidden/>
    <w:rsid w:val="0087351F"/>
  </w:style>
  <w:style w:type="numbering" w:customStyle="1" w:styleId="NoList2431">
    <w:name w:val="No List2431"/>
    <w:next w:val="NoList"/>
    <w:semiHidden/>
    <w:rsid w:val="0087351F"/>
  </w:style>
  <w:style w:type="numbering" w:customStyle="1" w:styleId="NoList3131">
    <w:name w:val="No List3131"/>
    <w:next w:val="NoList"/>
    <w:semiHidden/>
    <w:rsid w:val="0087351F"/>
  </w:style>
  <w:style w:type="numbering" w:customStyle="1" w:styleId="NoList4131">
    <w:name w:val="No List4131"/>
    <w:next w:val="NoList"/>
    <w:semiHidden/>
    <w:rsid w:val="0087351F"/>
  </w:style>
  <w:style w:type="numbering" w:customStyle="1" w:styleId="NoList5131">
    <w:name w:val="No List5131"/>
    <w:next w:val="NoList"/>
    <w:semiHidden/>
    <w:rsid w:val="0087351F"/>
  </w:style>
  <w:style w:type="numbering" w:customStyle="1" w:styleId="NoList1531">
    <w:name w:val="No List1531"/>
    <w:next w:val="NoList"/>
    <w:semiHidden/>
    <w:rsid w:val="0087351F"/>
  </w:style>
  <w:style w:type="numbering" w:customStyle="1" w:styleId="NoList1631">
    <w:name w:val="No List1631"/>
    <w:next w:val="NoList"/>
    <w:semiHidden/>
    <w:rsid w:val="0087351F"/>
  </w:style>
  <w:style w:type="numbering" w:customStyle="1" w:styleId="1311">
    <w:name w:val="无列表131"/>
    <w:next w:val="NoList"/>
    <w:semiHidden/>
    <w:rsid w:val="0087351F"/>
  </w:style>
  <w:style w:type="numbering" w:customStyle="1" w:styleId="NoList11131">
    <w:name w:val="No List11131"/>
    <w:next w:val="NoList"/>
    <w:semiHidden/>
    <w:rsid w:val="0087351F"/>
  </w:style>
  <w:style w:type="numbering" w:customStyle="1" w:styleId="NoList1711">
    <w:name w:val="No List1711"/>
    <w:next w:val="NoList"/>
    <w:uiPriority w:val="99"/>
    <w:semiHidden/>
    <w:unhideWhenUsed/>
    <w:rsid w:val="0087351F"/>
  </w:style>
  <w:style w:type="numbering" w:customStyle="1" w:styleId="NoList1811">
    <w:name w:val="No List1811"/>
    <w:next w:val="NoList"/>
    <w:uiPriority w:val="99"/>
    <w:semiHidden/>
    <w:rsid w:val="0087351F"/>
  </w:style>
  <w:style w:type="numbering" w:customStyle="1" w:styleId="NoList2511">
    <w:name w:val="No List2511"/>
    <w:next w:val="NoList"/>
    <w:semiHidden/>
    <w:rsid w:val="0087351F"/>
  </w:style>
  <w:style w:type="numbering" w:customStyle="1" w:styleId="NoList3211">
    <w:name w:val="No List3211"/>
    <w:next w:val="NoList"/>
    <w:semiHidden/>
    <w:unhideWhenUsed/>
    <w:rsid w:val="0087351F"/>
  </w:style>
  <w:style w:type="numbering" w:customStyle="1" w:styleId="11110">
    <w:name w:val="목록 없음1111"/>
    <w:next w:val="NoList"/>
    <w:semiHidden/>
    <w:unhideWhenUsed/>
    <w:rsid w:val="0087351F"/>
  </w:style>
  <w:style w:type="numbering" w:customStyle="1" w:styleId="2111">
    <w:name w:val="목록 없음2111"/>
    <w:next w:val="NoList"/>
    <w:semiHidden/>
    <w:rsid w:val="0087351F"/>
  </w:style>
  <w:style w:type="numbering" w:customStyle="1" w:styleId="NoList4211">
    <w:name w:val="No List4211"/>
    <w:next w:val="NoList"/>
    <w:semiHidden/>
    <w:unhideWhenUsed/>
    <w:rsid w:val="0087351F"/>
  </w:style>
  <w:style w:type="numbering" w:customStyle="1" w:styleId="NoList5211">
    <w:name w:val="No List5211"/>
    <w:next w:val="NoList"/>
    <w:semiHidden/>
    <w:rsid w:val="0087351F"/>
  </w:style>
  <w:style w:type="numbering" w:customStyle="1" w:styleId="NoList6111">
    <w:name w:val="No List6111"/>
    <w:next w:val="NoList"/>
    <w:semiHidden/>
    <w:rsid w:val="0087351F"/>
  </w:style>
  <w:style w:type="numbering" w:customStyle="1" w:styleId="NoList7111">
    <w:name w:val="No List7111"/>
    <w:next w:val="NoList"/>
    <w:semiHidden/>
    <w:rsid w:val="0087351F"/>
  </w:style>
  <w:style w:type="numbering" w:customStyle="1" w:styleId="NoList11211">
    <w:name w:val="No List11211"/>
    <w:next w:val="NoList"/>
    <w:semiHidden/>
    <w:rsid w:val="0087351F"/>
  </w:style>
  <w:style w:type="numbering" w:customStyle="1" w:styleId="NoList21111">
    <w:name w:val="No List21111"/>
    <w:next w:val="NoList"/>
    <w:semiHidden/>
    <w:rsid w:val="0087351F"/>
  </w:style>
  <w:style w:type="numbering" w:customStyle="1" w:styleId="NoList8111">
    <w:name w:val="No List8111"/>
    <w:next w:val="NoList"/>
    <w:semiHidden/>
    <w:rsid w:val="0087351F"/>
  </w:style>
  <w:style w:type="numbering" w:customStyle="1" w:styleId="NoList12111">
    <w:name w:val="No List12111"/>
    <w:next w:val="NoList"/>
    <w:semiHidden/>
    <w:rsid w:val="0087351F"/>
  </w:style>
  <w:style w:type="numbering" w:customStyle="1" w:styleId="NoList22111">
    <w:name w:val="No List22111"/>
    <w:next w:val="NoList"/>
    <w:semiHidden/>
    <w:rsid w:val="0087351F"/>
  </w:style>
  <w:style w:type="numbering" w:customStyle="1" w:styleId="NoList9111">
    <w:name w:val="No List9111"/>
    <w:next w:val="NoList"/>
    <w:semiHidden/>
    <w:rsid w:val="0087351F"/>
  </w:style>
  <w:style w:type="numbering" w:customStyle="1" w:styleId="NoList13111">
    <w:name w:val="No List13111"/>
    <w:next w:val="NoList"/>
    <w:semiHidden/>
    <w:rsid w:val="0087351F"/>
  </w:style>
  <w:style w:type="numbering" w:customStyle="1" w:styleId="NoList23111">
    <w:name w:val="No List23111"/>
    <w:next w:val="NoList"/>
    <w:semiHidden/>
    <w:rsid w:val="0087351F"/>
  </w:style>
  <w:style w:type="numbering" w:customStyle="1" w:styleId="NoList10111">
    <w:name w:val="No List10111"/>
    <w:next w:val="NoList"/>
    <w:semiHidden/>
    <w:rsid w:val="0087351F"/>
  </w:style>
  <w:style w:type="numbering" w:customStyle="1" w:styleId="NoList14111">
    <w:name w:val="No List14111"/>
    <w:next w:val="NoList"/>
    <w:semiHidden/>
    <w:rsid w:val="0087351F"/>
  </w:style>
  <w:style w:type="numbering" w:customStyle="1" w:styleId="NoList24111">
    <w:name w:val="No List24111"/>
    <w:next w:val="NoList"/>
    <w:semiHidden/>
    <w:rsid w:val="0087351F"/>
  </w:style>
  <w:style w:type="numbering" w:customStyle="1" w:styleId="NoList31111">
    <w:name w:val="No List31111"/>
    <w:next w:val="NoList"/>
    <w:semiHidden/>
    <w:rsid w:val="0087351F"/>
  </w:style>
  <w:style w:type="numbering" w:customStyle="1" w:styleId="NoList41111">
    <w:name w:val="No List41111"/>
    <w:next w:val="NoList"/>
    <w:semiHidden/>
    <w:rsid w:val="0087351F"/>
  </w:style>
  <w:style w:type="numbering" w:customStyle="1" w:styleId="NoList51111">
    <w:name w:val="No List51111"/>
    <w:next w:val="NoList"/>
    <w:semiHidden/>
    <w:rsid w:val="0087351F"/>
  </w:style>
  <w:style w:type="numbering" w:customStyle="1" w:styleId="NoList15111">
    <w:name w:val="No List15111"/>
    <w:next w:val="NoList"/>
    <w:semiHidden/>
    <w:rsid w:val="0087351F"/>
  </w:style>
  <w:style w:type="numbering" w:customStyle="1" w:styleId="NoList16111">
    <w:name w:val="No List16111"/>
    <w:next w:val="NoList"/>
    <w:semiHidden/>
    <w:rsid w:val="0087351F"/>
  </w:style>
  <w:style w:type="numbering" w:customStyle="1" w:styleId="11111">
    <w:name w:val="无列表1111"/>
    <w:next w:val="NoList"/>
    <w:semiHidden/>
    <w:rsid w:val="0087351F"/>
  </w:style>
  <w:style w:type="numbering" w:customStyle="1" w:styleId="NoList111111">
    <w:name w:val="No List111111"/>
    <w:next w:val="NoList"/>
    <w:semiHidden/>
    <w:rsid w:val="0087351F"/>
  </w:style>
  <w:style w:type="numbering" w:customStyle="1" w:styleId="NoList1911">
    <w:name w:val="No List1911"/>
    <w:next w:val="NoList"/>
    <w:uiPriority w:val="99"/>
    <w:semiHidden/>
    <w:unhideWhenUsed/>
    <w:rsid w:val="0087351F"/>
  </w:style>
  <w:style w:type="numbering" w:customStyle="1" w:styleId="NoList11011">
    <w:name w:val="No List11011"/>
    <w:next w:val="NoList"/>
    <w:uiPriority w:val="99"/>
    <w:semiHidden/>
    <w:rsid w:val="0087351F"/>
  </w:style>
  <w:style w:type="numbering" w:customStyle="1" w:styleId="NoList2611">
    <w:name w:val="No List2611"/>
    <w:next w:val="NoList"/>
    <w:semiHidden/>
    <w:rsid w:val="0087351F"/>
  </w:style>
  <w:style w:type="numbering" w:customStyle="1" w:styleId="NoList3311">
    <w:name w:val="No List3311"/>
    <w:next w:val="NoList"/>
    <w:semiHidden/>
    <w:unhideWhenUsed/>
    <w:rsid w:val="0087351F"/>
  </w:style>
  <w:style w:type="numbering" w:customStyle="1" w:styleId="12110">
    <w:name w:val="목록 없음1211"/>
    <w:next w:val="NoList"/>
    <w:semiHidden/>
    <w:unhideWhenUsed/>
    <w:rsid w:val="0087351F"/>
  </w:style>
  <w:style w:type="numbering" w:customStyle="1" w:styleId="2211">
    <w:name w:val="목록 없음2211"/>
    <w:next w:val="NoList"/>
    <w:semiHidden/>
    <w:rsid w:val="0087351F"/>
  </w:style>
  <w:style w:type="numbering" w:customStyle="1" w:styleId="NoList4311">
    <w:name w:val="No List4311"/>
    <w:next w:val="NoList"/>
    <w:semiHidden/>
    <w:unhideWhenUsed/>
    <w:rsid w:val="0087351F"/>
  </w:style>
  <w:style w:type="numbering" w:customStyle="1" w:styleId="NoList5311">
    <w:name w:val="No List5311"/>
    <w:next w:val="NoList"/>
    <w:semiHidden/>
    <w:rsid w:val="0087351F"/>
  </w:style>
  <w:style w:type="numbering" w:customStyle="1" w:styleId="NoList6211">
    <w:name w:val="No List6211"/>
    <w:next w:val="NoList"/>
    <w:semiHidden/>
    <w:rsid w:val="0087351F"/>
  </w:style>
  <w:style w:type="numbering" w:customStyle="1" w:styleId="NoList7211">
    <w:name w:val="No List7211"/>
    <w:next w:val="NoList"/>
    <w:semiHidden/>
    <w:rsid w:val="0087351F"/>
  </w:style>
  <w:style w:type="numbering" w:customStyle="1" w:styleId="NoList11311">
    <w:name w:val="No List11311"/>
    <w:next w:val="NoList"/>
    <w:semiHidden/>
    <w:rsid w:val="0087351F"/>
  </w:style>
  <w:style w:type="numbering" w:customStyle="1" w:styleId="NoList21211">
    <w:name w:val="No List21211"/>
    <w:next w:val="NoList"/>
    <w:semiHidden/>
    <w:rsid w:val="0087351F"/>
  </w:style>
  <w:style w:type="numbering" w:customStyle="1" w:styleId="NoList8211">
    <w:name w:val="No List8211"/>
    <w:next w:val="NoList"/>
    <w:semiHidden/>
    <w:rsid w:val="0087351F"/>
  </w:style>
  <w:style w:type="numbering" w:customStyle="1" w:styleId="NoList12211">
    <w:name w:val="No List12211"/>
    <w:next w:val="NoList"/>
    <w:semiHidden/>
    <w:rsid w:val="0087351F"/>
  </w:style>
  <w:style w:type="numbering" w:customStyle="1" w:styleId="NoList22211">
    <w:name w:val="No List22211"/>
    <w:next w:val="NoList"/>
    <w:semiHidden/>
    <w:rsid w:val="0087351F"/>
  </w:style>
  <w:style w:type="numbering" w:customStyle="1" w:styleId="NoList9211">
    <w:name w:val="No List9211"/>
    <w:next w:val="NoList"/>
    <w:semiHidden/>
    <w:rsid w:val="0087351F"/>
  </w:style>
  <w:style w:type="numbering" w:customStyle="1" w:styleId="NoList13211">
    <w:name w:val="No List13211"/>
    <w:next w:val="NoList"/>
    <w:semiHidden/>
    <w:rsid w:val="0087351F"/>
  </w:style>
  <w:style w:type="numbering" w:customStyle="1" w:styleId="NoList23211">
    <w:name w:val="No List23211"/>
    <w:next w:val="NoList"/>
    <w:semiHidden/>
    <w:rsid w:val="0087351F"/>
  </w:style>
  <w:style w:type="numbering" w:customStyle="1" w:styleId="NoList10211">
    <w:name w:val="No List10211"/>
    <w:next w:val="NoList"/>
    <w:semiHidden/>
    <w:rsid w:val="0087351F"/>
  </w:style>
  <w:style w:type="numbering" w:customStyle="1" w:styleId="NoList14211">
    <w:name w:val="No List14211"/>
    <w:next w:val="NoList"/>
    <w:semiHidden/>
    <w:rsid w:val="0087351F"/>
  </w:style>
  <w:style w:type="numbering" w:customStyle="1" w:styleId="NoList24211">
    <w:name w:val="No List24211"/>
    <w:next w:val="NoList"/>
    <w:semiHidden/>
    <w:rsid w:val="0087351F"/>
  </w:style>
  <w:style w:type="numbering" w:customStyle="1" w:styleId="NoList31211">
    <w:name w:val="No List31211"/>
    <w:next w:val="NoList"/>
    <w:semiHidden/>
    <w:rsid w:val="0087351F"/>
  </w:style>
  <w:style w:type="numbering" w:customStyle="1" w:styleId="NoList41211">
    <w:name w:val="No List41211"/>
    <w:next w:val="NoList"/>
    <w:semiHidden/>
    <w:rsid w:val="0087351F"/>
  </w:style>
  <w:style w:type="numbering" w:customStyle="1" w:styleId="NoList51211">
    <w:name w:val="No List51211"/>
    <w:next w:val="NoList"/>
    <w:semiHidden/>
    <w:rsid w:val="0087351F"/>
  </w:style>
  <w:style w:type="numbering" w:customStyle="1" w:styleId="NoList15211">
    <w:name w:val="No List15211"/>
    <w:next w:val="NoList"/>
    <w:semiHidden/>
    <w:rsid w:val="0087351F"/>
  </w:style>
  <w:style w:type="numbering" w:customStyle="1" w:styleId="NoList16211">
    <w:name w:val="No List16211"/>
    <w:next w:val="NoList"/>
    <w:semiHidden/>
    <w:rsid w:val="0087351F"/>
  </w:style>
  <w:style w:type="numbering" w:customStyle="1" w:styleId="12111">
    <w:name w:val="无列表1211"/>
    <w:next w:val="NoList"/>
    <w:semiHidden/>
    <w:rsid w:val="0087351F"/>
  </w:style>
  <w:style w:type="numbering" w:customStyle="1" w:styleId="NoList111211">
    <w:name w:val="No List111211"/>
    <w:next w:val="NoList"/>
    <w:semiHidden/>
    <w:rsid w:val="0087351F"/>
  </w:style>
  <w:style w:type="numbering" w:customStyle="1" w:styleId="2112">
    <w:name w:val="无列表211"/>
    <w:next w:val="NoList"/>
    <w:uiPriority w:val="99"/>
    <w:semiHidden/>
    <w:unhideWhenUsed/>
    <w:rsid w:val="0087351F"/>
  </w:style>
  <w:style w:type="numbering" w:customStyle="1" w:styleId="3110">
    <w:name w:val="无列表311"/>
    <w:next w:val="NoList"/>
    <w:uiPriority w:val="99"/>
    <w:semiHidden/>
    <w:unhideWhenUsed/>
    <w:rsid w:val="0087351F"/>
  </w:style>
  <w:style w:type="numbering" w:customStyle="1" w:styleId="NoList2011">
    <w:name w:val="No List2011"/>
    <w:next w:val="NoList"/>
    <w:semiHidden/>
    <w:rsid w:val="0087351F"/>
  </w:style>
  <w:style w:type="numbering" w:customStyle="1" w:styleId="NoList2711">
    <w:name w:val="No List2711"/>
    <w:next w:val="NoList"/>
    <w:uiPriority w:val="99"/>
    <w:semiHidden/>
    <w:unhideWhenUsed/>
    <w:rsid w:val="0087351F"/>
  </w:style>
  <w:style w:type="numbering" w:customStyle="1" w:styleId="NoList2811">
    <w:name w:val="No List2811"/>
    <w:next w:val="NoList"/>
    <w:uiPriority w:val="99"/>
    <w:semiHidden/>
    <w:unhideWhenUsed/>
    <w:rsid w:val="0087351F"/>
  </w:style>
  <w:style w:type="numbering" w:customStyle="1" w:styleId="NoList49">
    <w:name w:val="No List49"/>
    <w:next w:val="NoList"/>
    <w:uiPriority w:val="99"/>
    <w:semiHidden/>
    <w:unhideWhenUsed/>
    <w:rsid w:val="0087351F"/>
  </w:style>
  <w:style w:type="numbering" w:customStyle="1" w:styleId="NoList129">
    <w:name w:val="No List129"/>
    <w:next w:val="NoList"/>
    <w:semiHidden/>
    <w:unhideWhenUsed/>
    <w:rsid w:val="0087351F"/>
  </w:style>
  <w:style w:type="numbering" w:customStyle="1" w:styleId="NoList1119">
    <w:name w:val="No List1119"/>
    <w:next w:val="NoList"/>
    <w:semiHidden/>
    <w:rsid w:val="0087351F"/>
  </w:style>
  <w:style w:type="numbering" w:customStyle="1" w:styleId="NoList228">
    <w:name w:val="No List228"/>
    <w:next w:val="NoList"/>
    <w:semiHidden/>
    <w:rsid w:val="0087351F"/>
  </w:style>
  <w:style w:type="numbering" w:customStyle="1" w:styleId="NoList318">
    <w:name w:val="No List318"/>
    <w:next w:val="NoList"/>
    <w:semiHidden/>
    <w:unhideWhenUsed/>
    <w:rsid w:val="0087351F"/>
  </w:style>
  <w:style w:type="numbering" w:customStyle="1" w:styleId="180">
    <w:name w:val="목록 없음18"/>
    <w:next w:val="NoList"/>
    <w:semiHidden/>
    <w:unhideWhenUsed/>
    <w:rsid w:val="0087351F"/>
  </w:style>
  <w:style w:type="numbering" w:customStyle="1" w:styleId="280">
    <w:name w:val="목록 없음28"/>
    <w:next w:val="NoList"/>
    <w:semiHidden/>
    <w:rsid w:val="0087351F"/>
  </w:style>
  <w:style w:type="numbering" w:customStyle="1" w:styleId="NoList410">
    <w:name w:val="No List410"/>
    <w:next w:val="NoList"/>
    <w:semiHidden/>
    <w:unhideWhenUsed/>
    <w:rsid w:val="0087351F"/>
  </w:style>
  <w:style w:type="numbering" w:customStyle="1" w:styleId="NoList59">
    <w:name w:val="No List59"/>
    <w:next w:val="NoList"/>
    <w:semiHidden/>
    <w:rsid w:val="0087351F"/>
  </w:style>
  <w:style w:type="numbering" w:customStyle="1" w:styleId="NoList68">
    <w:name w:val="No List68"/>
    <w:next w:val="NoList"/>
    <w:semiHidden/>
    <w:rsid w:val="0087351F"/>
  </w:style>
  <w:style w:type="numbering" w:customStyle="1" w:styleId="NoList78">
    <w:name w:val="No List78"/>
    <w:next w:val="NoList"/>
    <w:semiHidden/>
    <w:rsid w:val="0087351F"/>
  </w:style>
  <w:style w:type="numbering" w:customStyle="1" w:styleId="NoList2116">
    <w:name w:val="No List2116"/>
    <w:next w:val="NoList"/>
    <w:semiHidden/>
    <w:rsid w:val="0087351F"/>
  </w:style>
  <w:style w:type="numbering" w:customStyle="1" w:styleId="NoList88">
    <w:name w:val="No List88"/>
    <w:next w:val="NoList"/>
    <w:semiHidden/>
    <w:rsid w:val="0087351F"/>
  </w:style>
  <w:style w:type="numbering" w:customStyle="1" w:styleId="NoList1210">
    <w:name w:val="No List1210"/>
    <w:next w:val="NoList"/>
    <w:semiHidden/>
    <w:rsid w:val="0087351F"/>
  </w:style>
  <w:style w:type="numbering" w:customStyle="1" w:styleId="NoList229">
    <w:name w:val="No List229"/>
    <w:next w:val="NoList"/>
    <w:semiHidden/>
    <w:rsid w:val="0087351F"/>
  </w:style>
  <w:style w:type="numbering" w:customStyle="1" w:styleId="NoList98">
    <w:name w:val="No List98"/>
    <w:next w:val="NoList"/>
    <w:semiHidden/>
    <w:rsid w:val="0087351F"/>
  </w:style>
  <w:style w:type="numbering" w:customStyle="1" w:styleId="NoList138">
    <w:name w:val="No List138"/>
    <w:next w:val="NoList"/>
    <w:semiHidden/>
    <w:rsid w:val="0087351F"/>
  </w:style>
  <w:style w:type="numbering" w:customStyle="1" w:styleId="NoList238">
    <w:name w:val="No List238"/>
    <w:next w:val="NoList"/>
    <w:semiHidden/>
    <w:rsid w:val="0087351F"/>
  </w:style>
  <w:style w:type="numbering" w:customStyle="1" w:styleId="NoList108">
    <w:name w:val="No List108"/>
    <w:next w:val="NoList"/>
    <w:semiHidden/>
    <w:rsid w:val="0087351F"/>
  </w:style>
  <w:style w:type="numbering" w:customStyle="1" w:styleId="NoList148">
    <w:name w:val="No List148"/>
    <w:next w:val="NoList"/>
    <w:semiHidden/>
    <w:rsid w:val="0087351F"/>
  </w:style>
  <w:style w:type="numbering" w:customStyle="1" w:styleId="NoList248">
    <w:name w:val="No List248"/>
    <w:next w:val="NoList"/>
    <w:semiHidden/>
    <w:rsid w:val="0087351F"/>
  </w:style>
  <w:style w:type="numbering" w:customStyle="1" w:styleId="NoList319">
    <w:name w:val="No List319"/>
    <w:next w:val="NoList"/>
    <w:semiHidden/>
    <w:rsid w:val="0087351F"/>
  </w:style>
  <w:style w:type="numbering" w:customStyle="1" w:styleId="NoList418">
    <w:name w:val="No List418"/>
    <w:next w:val="NoList"/>
    <w:semiHidden/>
    <w:rsid w:val="0087351F"/>
  </w:style>
  <w:style w:type="numbering" w:customStyle="1" w:styleId="NoList518">
    <w:name w:val="No List518"/>
    <w:next w:val="NoList"/>
    <w:semiHidden/>
    <w:rsid w:val="0087351F"/>
  </w:style>
  <w:style w:type="numbering" w:customStyle="1" w:styleId="NoList158">
    <w:name w:val="No List158"/>
    <w:next w:val="NoList"/>
    <w:semiHidden/>
    <w:rsid w:val="0087351F"/>
  </w:style>
  <w:style w:type="numbering" w:customStyle="1" w:styleId="NoList168">
    <w:name w:val="No List168"/>
    <w:next w:val="NoList"/>
    <w:semiHidden/>
    <w:rsid w:val="0087351F"/>
  </w:style>
  <w:style w:type="numbering" w:customStyle="1" w:styleId="181">
    <w:name w:val="无列表18"/>
    <w:next w:val="NoList"/>
    <w:semiHidden/>
    <w:rsid w:val="0087351F"/>
  </w:style>
  <w:style w:type="numbering" w:customStyle="1" w:styleId="NoList11110">
    <w:name w:val="No List11110"/>
    <w:next w:val="NoList"/>
    <w:semiHidden/>
    <w:rsid w:val="0087351F"/>
  </w:style>
  <w:style w:type="numbering" w:customStyle="1" w:styleId="NoList176">
    <w:name w:val="No List176"/>
    <w:next w:val="NoList"/>
    <w:uiPriority w:val="99"/>
    <w:semiHidden/>
    <w:unhideWhenUsed/>
    <w:rsid w:val="0087351F"/>
  </w:style>
  <w:style w:type="numbering" w:customStyle="1" w:styleId="NoList186">
    <w:name w:val="No List186"/>
    <w:next w:val="NoList"/>
    <w:uiPriority w:val="99"/>
    <w:semiHidden/>
    <w:rsid w:val="0087351F"/>
  </w:style>
  <w:style w:type="numbering" w:customStyle="1" w:styleId="NoList256">
    <w:name w:val="No List256"/>
    <w:next w:val="NoList"/>
    <w:semiHidden/>
    <w:rsid w:val="0087351F"/>
  </w:style>
  <w:style w:type="numbering" w:customStyle="1" w:styleId="NoList326">
    <w:name w:val="No List326"/>
    <w:next w:val="NoList"/>
    <w:semiHidden/>
    <w:unhideWhenUsed/>
    <w:rsid w:val="0087351F"/>
  </w:style>
  <w:style w:type="numbering" w:customStyle="1" w:styleId="116">
    <w:name w:val="목록 없음116"/>
    <w:next w:val="NoList"/>
    <w:semiHidden/>
    <w:unhideWhenUsed/>
    <w:rsid w:val="0087351F"/>
  </w:style>
  <w:style w:type="numbering" w:customStyle="1" w:styleId="2160">
    <w:name w:val="목록 없음216"/>
    <w:next w:val="NoList"/>
    <w:semiHidden/>
    <w:rsid w:val="0087351F"/>
  </w:style>
  <w:style w:type="numbering" w:customStyle="1" w:styleId="NoList426">
    <w:name w:val="No List426"/>
    <w:next w:val="NoList"/>
    <w:semiHidden/>
    <w:unhideWhenUsed/>
    <w:rsid w:val="0087351F"/>
  </w:style>
  <w:style w:type="numbering" w:customStyle="1" w:styleId="NoList526">
    <w:name w:val="No List526"/>
    <w:next w:val="NoList"/>
    <w:semiHidden/>
    <w:rsid w:val="0087351F"/>
  </w:style>
  <w:style w:type="numbering" w:customStyle="1" w:styleId="NoList616">
    <w:name w:val="No List616"/>
    <w:next w:val="NoList"/>
    <w:semiHidden/>
    <w:rsid w:val="0087351F"/>
  </w:style>
  <w:style w:type="numbering" w:customStyle="1" w:styleId="NoList716">
    <w:name w:val="No List716"/>
    <w:next w:val="NoList"/>
    <w:semiHidden/>
    <w:rsid w:val="0087351F"/>
  </w:style>
  <w:style w:type="numbering" w:customStyle="1" w:styleId="NoList1126">
    <w:name w:val="No List1126"/>
    <w:next w:val="NoList"/>
    <w:semiHidden/>
    <w:rsid w:val="0087351F"/>
  </w:style>
  <w:style w:type="numbering" w:customStyle="1" w:styleId="NoList2117">
    <w:name w:val="No List2117"/>
    <w:next w:val="NoList"/>
    <w:semiHidden/>
    <w:rsid w:val="0087351F"/>
  </w:style>
  <w:style w:type="numbering" w:customStyle="1" w:styleId="NoList816">
    <w:name w:val="No List816"/>
    <w:next w:val="NoList"/>
    <w:semiHidden/>
    <w:rsid w:val="0087351F"/>
  </w:style>
  <w:style w:type="numbering" w:customStyle="1" w:styleId="NoList1216">
    <w:name w:val="No List1216"/>
    <w:next w:val="NoList"/>
    <w:semiHidden/>
    <w:rsid w:val="0087351F"/>
  </w:style>
  <w:style w:type="numbering" w:customStyle="1" w:styleId="NoList2216">
    <w:name w:val="No List2216"/>
    <w:next w:val="NoList"/>
    <w:semiHidden/>
    <w:rsid w:val="0087351F"/>
  </w:style>
  <w:style w:type="numbering" w:customStyle="1" w:styleId="NoList916">
    <w:name w:val="No List916"/>
    <w:next w:val="NoList"/>
    <w:semiHidden/>
    <w:rsid w:val="0087351F"/>
  </w:style>
  <w:style w:type="numbering" w:customStyle="1" w:styleId="NoList1316">
    <w:name w:val="No List1316"/>
    <w:next w:val="NoList"/>
    <w:semiHidden/>
    <w:rsid w:val="0087351F"/>
  </w:style>
  <w:style w:type="numbering" w:customStyle="1" w:styleId="NoList2316">
    <w:name w:val="No List2316"/>
    <w:next w:val="NoList"/>
    <w:semiHidden/>
    <w:rsid w:val="0087351F"/>
  </w:style>
  <w:style w:type="numbering" w:customStyle="1" w:styleId="NoList1016">
    <w:name w:val="No List1016"/>
    <w:next w:val="NoList"/>
    <w:semiHidden/>
    <w:rsid w:val="0087351F"/>
  </w:style>
  <w:style w:type="numbering" w:customStyle="1" w:styleId="NoList1416">
    <w:name w:val="No List1416"/>
    <w:next w:val="NoList"/>
    <w:semiHidden/>
    <w:rsid w:val="0087351F"/>
  </w:style>
  <w:style w:type="numbering" w:customStyle="1" w:styleId="NoList2416">
    <w:name w:val="No List2416"/>
    <w:next w:val="NoList"/>
    <w:semiHidden/>
    <w:rsid w:val="0087351F"/>
  </w:style>
  <w:style w:type="numbering" w:customStyle="1" w:styleId="NoList3116">
    <w:name w:val="No List3116"/>
    <w:next w:val="NoList"/>
    <w:semiHidden/>
    <w:rsid w:val="0087351F"/>
  </w:style>
  <w:style w:type="numbering" w:customStyle="1" w:styleId="NoList4116">
    <w:name w:val="No List4116"/>
    <w:next w:val="NoList"/>
    <w:semiHidden/>
    <w:rsid w:val="0087351F"/>
  </w:style>
  <w:style w:type="numbering" w:customStyle="1" w:styleId="NoList5116">
    <w:name w:val="No List5116"/>
    <w:next w:val="NoList"/>
    <w:semiHidden/>
    <w:rsid w:val="0087351F"/>
  </w:style>
  <w:style w:type="numbering" w:customStyle="1" w:styleId="NoList1516">
    <w:name w:val="No List1516"/>
    <w:next w:val="NoList"/>
    <w:semiHidden/>
    <w:rsid w:val="0087351F"/>
  </w:style>
  <w:style w:type="numbering" w:customStyle="1" w:styleId="NoList1616">
    <w:name w:val="No List1616"/>
    <w:next w:val="NoList"/>
    <w:semiHidden/>
    <w:rsid w:val="0087351F"/>
  </w:style>
  <w:style w:type="numbering" w:customStyle="1" w:styleId="1160">
    <w:name w:val="无列表116"/>
    <w:next w:val="NoList"/>
    <w:semiHidden/>
    <w:rsid w:val="0087351F"/>
  </w:style>
  <w:style w:type="numbering" w:customStyle="1" w:styleId="NoList11116">
    <w:name w:val="No List11116"/>
    <w:next w:val="NoList"/>
    <w:semiHidden/>
    <w:rsid w:val="0087351F"/>
  </w:style>
  <w:style w:type="numbering" w:customStyle="1" w:styleId="NoList196">
    <w:name w:val="No List196"/>
    <w:next w:val="NoList"/>
    <w:uiPriority w:val="99"/>
    <w:semiHidden/>
    <w:unhideWhenUsed/>
    <w:rsid w:val="0087351F"/>
  </w:style>
  <w:style w:type="numbering" w:customStyle="1" w:styleId="NoList1106">
    <w:name w:val="No List1106"/>
    <w:next w:val="NoList"/>
    <w:uiPriority w:val="99"/>
    <w:semiHidden/>
    <w:rsid w:val="0087351F"/>
  </w:style>
  <w:style w:type="numbering" w:customStyle="1" w:styleId="NoList266">
    <w:name w:val="No List266"/>
    <w:next w:val="NoList"/>
    <w:semiHidden/>
    <w:rsid w:val="0087351F"/>
  </w:style>
  <w:style w:type="numbering" w:customStyle="1" w:styleId="NoList336">
    <w:name w:val="No List336"/>
    <w:next w:val="NoList"/>
    <w:semiHidden/>
    <w:unhideWhenUsed/>
    <w:rsid w:val="0087351F"/>
  </w:style>
  <w:style w:type="numbering" w:customStyle="1" w:styleId="126">
    <w:name w:val="목록 없음126"/>
    <w:next w:val="NoList"/>
    <w:semiHidden/>
    <w:unhideWhenUsed/>
    <w:rsid w:val="0087351F"/>
  </w:style>
  <w:style w:type="numbering" w:customStyle="1" w:styleId="226">
    <w:name w:val="목록 없음226"/>
    <w:next w:val="NoList"/>
    <w:semiHidden/>
    <w:rsid w:val="0087351F"/>
  </w:style>
  <w:style w:type="numbering" w:customStyle="1" w:styleId="NoList436">
    <w:name w:val="No List436"/>
    <w:next w:val="NoList"/>
    <w:semiHidden/>
    <w:unhideWhenUsed/>
    <w:rsid w:val="0087351F"/>
  </w:style>
  <w:style w:type="numbering" w:customStyle="1" w:styleId="NoList536">
    <w:name w:val="No List536"/>
    <w:next w:val="NoList"/>
    <w:semiHidden/>
    <w:rsid w:val="0087351F"/>
  </w:style>
  <w:style w:type="numbering" w:customStyle="1" w:styleId="NoList626">
    <w:name w:val="No List626"/>
    <w:next w:val="NoList"/>
    <w:semiHidden/>
    <w:rsid w:val="0087351F"/>
  </w:style>
  <w:style w:type="numbering" w:customStyle="1" w:styleId="NoList726">
    <w:name w:val="No List726"/>
    <w:next w:val="NoList"/>
    <w:semiHidden/>
    <w:rsid w:val="0087351F"/>
  </w:style>
  <w:style w:type="numbering" w:customStyle="1" w:styleId="NoList1136">
    <w:name w:val="No List1136"/>
    <w:next w:val="NoList"/>
    <w:semiHidden/>
    <w:rsid w:val="0087351F"/>
  </w:style>
  <w:style w:type="numbering" w:customStyle="1" w:styleId="NoList2126">
    <w:name w:val="No List2126"/>
    <w:next w:val="NoList"/>
    <w:semiHidden/>
    <w:rsid w:val="0087351F"/>
  </w:style>
  <w:style w:type="numbering" w:customStyle="1" w:styleId="NoList826">
    <w:name w:val="No List826"/>
    <w:next w:val="NoList"/>
    <w:semiHidden/>
    <w:rsid w:val="0087351F"/>
  </w:style>
  <w:style w:type="numbering" w:customStyle="1" w:styleId="NoList1226">
    <w:name w:val="No List1226"/>
    <w:next w:val="NoList"/>
    <w:semiHidden/>
    <w:rsid w:val="0087351F"/>
  </w:style>
  <w:style w:type="numbering" w:customStyle="1" w:styleId="NoList2226">
    <w:name w:val="No List2226"/>
    <w:next w:val="NoList"/>
    <w:semiHidden/>
    <w:rsid w:val="0087351F"/>
  </w:style>
  <w:style w:type="numbering" w:customStyle="1" w:styleId="NoList926">
    <w:name w:val="No List926"/>
    <w:next w:val="NoList"/>
    <w:semiHidden/>
    <w:rsid w:val="0087351F"/>
  </w:style>
  <w:style w:type="numbering" w:customStyle="1" w:styleId="NoList1326">
    <w:name w:val="No List1326"/>
    <w:next w:val="NoList"/>
    <w:semiHidden/>
    <w:rsid w:val="0087351F"/>
  </w:style>
  <w:style w:type="numbering" w:customStyle="1" w:styleId="NoList2326">
    <w:name w:val="No List2326"/>
    <w:next w:val="NoList"/>
    <w:semiHidden/>
    <w:rsid w:val="0087351F"/>
  </w:style>
  <w:style w:type="numbering" w:customStyle="1" w:styleId="NoList1026">
    <w:name w:val="No List1026"/>
    <w:next w:val="NoList"/>
    <w:semiHidden/>
    <w:rsid w:val="0087351F"/>
  </w:style>
  <w:style w:type="numbering" w:customStyle="1" w:styleId="NoList1426">
    <w:name w:val="No List1426"/>
    <w:next w:val="NoList"/>
    <w:semiHidden/>
    <w:rsid w:val="0087351F"/>
  </w:style>
  <w:style w:type="numbering" w:customStyle="1" w:styleId="NoList2426">
    <w:name w:val="No List2426"/>
    <w:next w:val="NoList"/>
    <w:semiHidden/>
    <w:rsid w:val="0087351F"/>
  </w:style>
  <w:style w:type="numbering" w:customStyle="1" w:styleId="NoList3126">
    <w:name w:val="No List3126"/>
    <w:next w:val="NoList"/>
    <w:semiHidden/>
    <w:rsid w:val="0087351F"/>
  </w:style>
  <w:style w:type="numbering" w:customStyle="1" w:styleId="NoList4126">
    <w:name w:val="No List4126"/>
    <w:next w:val="NoList"/>
    <w:semiHidden/>
    <w:rsid w:val="0087351F"/>
  </w:style>
  <w:style w:type="numbering" w:customStyle="1" w:styleId="NoList5126">
    <w:name w:val="No List5126"/>
    <w:next w:val="NoList"/>
    <w:semiHidden/>
    <w:rsid w:val="0087351F"/>
  </w:style>
  <w:style w:type="numbering" w:customStyle="1" w:styleId="NoList1526">
    <w:name w:val="No List1526"/>
    <w:next w:val="NoList"/>
    <w:semiHidden/>
    <w:rsid w:val="0087351F"/>
  </w:style>
  <w:style w:type="numbering" w:customStyle="1" w:styleId="NoList1626">
    <w:name w:val="No List1626"/>
    <w:next w:val="NoList"/>
    <w:semiHidden/>
    <w:rsid w:val="0087351F"/>
  </w:style>
  <w:style w:type="numbering" w:customStyle="1" w:styleId="1260">
    <w:name w:val="无列表126"/>
    <w:next w:val="NoList"/>
    <w:semiHidden/>
    <w:rsid w:val="0087351F"/>
  </w:style>
  <w:style w:type="numbering" w:customStyle="1" w:styleId="NoList11126">
    <w:name w:val="No List11126"/>
    <w:next w:val="NoList"/>
    <w:semiHidden/>
    <w:rsid w:val="0087351F"/>
  </w:style>
  <w:style w:type="numbering" w:customStyle="1" w:styleId="261">
    <w:name w:val="无列表26"/>
    <w:next w:val="NoList"/>
    <w:uiPriority w:val="99"/>
    <w:semiHidden/>
    <w:unhideWhenUsed/>
    <w:rsid w:val="0087351F"/>
  </w:style>
  <w:style w:type="numbering" w:customStyle="1" w:styleId="360">
    <w:name w:val="无列表36"/>
    <w:next w:val="NoList"/>
    <w:uiPriority w:val="99"/>
    <w:semiHidden/>
    <w:unhideWhenUsed/>
    <w:rsid w:val="0087351F"/>
  </w:style>
  <w:style w:type="numbering" w:customStyle="1" w:styleId="NoList206">
    <w:name w:val="No List206"/>
    <w:next w:val="NoList"/>
    <w:semiHidden/>
    <w:rsid w:val="0087351F"/>
  </w:style>
  <w:style w:type="numbering" w:customStyle="1" w:styleId="NoList276">
    <w:name w:val="No List276"/>
    <w:next w:val="NoList"/>
    <w:uiPriority w:val="99"/>
    <w:semiHidden/>
    <w:unhideWhenUsed/>
    <w:rsid w:val="0087351F"/>
  </w:style>
  <w:style w:type="numbering" w:customStyle="1" w:styleId="NoList286">
    <w:name w:val="No List286"/>
    <w:next w:val="NoList"/>
    <w:uiPriority w:val="99"/>
    <w:semiHidden/>
    <w:unhideWhenUsed/>
    <w:rsid w:val="0087351F"/>
  </w:style>
  <w:style w:type="numbering" w:customStyle="1" w:styleId="NoList50">
    <w:name w:val="No List50"/>
    <w:next w:val="NoList"/>
    <w:uiPriority w:val="99"/>
    <w:semiHidden/>
    <w:unhideWhenUsed/>
    <w:rsid w:val="0087351F"/>
  </w:style>
  <w:style w:type="numbering" w:customStyle="1" w:styleId="NoList130">
    <w:name w:val="No List130"/>
    <w:next w:val="NoList"/>
    <w:semiHidden/>
    <w:unhideWhenUsed/>
    <w:rsid w:val="0087351F"/>
  </w:style>
  <w:style w:type="numbering" w:customStyle="1" w:styleId="NoList1120">
    <w:name w:val="No List1120"/>
    <w:next w:val="NoList"/>
    <w:semiHidden/>
    <w:rsid w:val="0087351F"/>
  </w:style>
  <w:style w:type="numbering" w:customStyle="1" w:styleId="NoList230">
    <w:name w:val="No List230"/>
    <w:next w:val="NoList"/>
    <w:semiHidden/>
    <w:rsid w:val="0087351F"/>
  </w:style>
  <w:style w:type="numbering" w:customStyle="1" w:styleId="NoList320">
    <w:name w:val="No List320"/>
    <w:next w:val="NoList"/>
    <w:semiHidden/>
    <w:unhideWhenUsed/>
    <w:rsid w:val="0087351F"/>
  </w:style>
  <w:style w:type="numbering" w:customStyle="1" w:styleId="190">
    <w:name w:val="목록 없음19"/>
    <w:next w:val="NoList"/>
    <w:semiHidden/>
    <w:unhideWhenUsed/>
    <w:rsid w:val="0087351F"/>
  </w:style>
  <w:style w:type="numbering" w:customStyle="1" w:styleId="290">
    <w:name w:val="목록 없음29"/>
    <w:next w:val="NoList"/>
    <w:semiHidden/>
    <w:rsid w:val="0087351F"/>
  </w:style>
  <w:style w:type="numbering" w:customStyle="1" w:styleId="NoList419">
    <w:name w:val="No List419"/>
    <w:next w:val="NoList"/>
    <w:semiHidden/>
    <w:unhideWhenUsed/>
    <w:rsid w:val="0087351F"/>
  </w:style>
  <w:style w:type="numbering" w:customStyle="1" w:styleId="NoList510">
    <w:name w:val="No List510"/>
    <w:next w:val="NoList"/>
    <w:semiHidden/>
    <w:rsid w:val="0087351F"/>
  </w:style>
  <w:style w:type="numbering" w:customStyle="1" w:styleId="NoList69">
    <w:name w:val="No List69"/>
    <w:next w:val="NoList"/>
    <w:semiHidden/>
    <w:rsid w:val="0087351F"/>
  </w:style>
  <w:style w:type="numbering" w:customStyle="1" w:styleId="NoList79">
    <w:name w:val="No List79"/>
    <w:next w:val="NoList"/>
    <w:semiHidden/>
    <w:rsid w:val="0087351F"/>
  </w:style>
  <w:style w:type="numbering" w:customStyle="1" w:styleId="NoList2118">
    <w:name w:val="No List2118"/>
    <w:next w:val="NoList"/>
    <w:semiHidden/>
    <w:rsid w:val="0087351F"/>
  </w:style>
  <w:style w:type="numbering" w:customStyle="1" w:styleId="NoList89">
    <w:name w:val="No List89"/>
    <w:next w:val="NoList"/>
    <w:semiHidden/>
    <w:rsid w:val="0087351F"/>
  </w:style>
  <w:style w:type="numbering" w:customStyle="1" w:styleId="NoList1217">
    <w:name w:val="No List1217"/>
    <w:next w:val="NoList"/>
    <w:semiHidden/>
    <w:rsid w:val="0087351F"/>
  </w:style>
  <w:style w:type="numbering" w:customStyle="1" w:styleId="NoList2210">
    <w:name w:val="No List2210"/>
    <w:next w:val="NoList"/>
    <w:semiHidden/>
    <w:rsid w:val="0087351F"/>
  </w:style>
  <w:style w:type="numbering" w:customStyle="1" w:styleId="NoList99">
    <w:name w:val="No List99"/>
    <w:next w:val="NoList"/>
    <w:semiHidden/>
    <w:rsid w:val="0087351F"/>
  </w:style>
  <w:style w:type="numbering" w:customStyle="1" w:styleId="NoList139">
    <w:name w:val="No List139"/>
    <w:next w:val="NoList"/>
    <w:semiHidden/>
    <w:rsid w:val="0087351F"/>
  </w:style>
  <w:style w:type="numbering" w:customStyle="1" w:styleId="NoList239">
    <w:name w:val="No List239"/>
    <w:next w:val="NoList"/>
    <w:semiHidden/>
    <w:rsid w:val="0087351F"/>
  </w:style>
  <w:style w:type="numbering" w:customStyle="1" w:styleId="NoList109">
    <w:name w:val="No List109"/>
    <w:next w:val="NoList"/>
    <w:semiHidden/>
    <w:rsid w:val="0087351F"/>
  </w:style>
  <w:style w:type="numbering" w:customStyle="1" w:styleId="NoList149">
    <w:name w:val="No List149"/>
    <w:next w:val="NoList"/>
    <w:semiHidden/>
    <w:rsid w:val="0087351F"/>
  </w:style>
  <w:style w:type="numbering" w:customStyle="1" w:styleId="NoList249">
    <w:name w:val="No List249"/>
    <w:next w:val="NoList"/>
    <w:semiHidden/>
    <w:rsid w:val="0087351F"/>
  </w:style>
  <w:style w:type="numbering" w:customStyle="1" w:styleId="NoList3110">
    <w:name w:val="No List3110"/>
    <w:next w:val="NoList"/>
    <w:semiHidden/>
    <w:rsid w:val="0087351F"/>
  </w:style>
  <w:style w:type="numbering" w:customStyle="1" w:styleId="NoList4110">
    <w:name w:val="No List4110"/>
    <w:next w:val="NoList"/>
    <w:semiHidden/>
    <w:rsid w:val="0087351F"/>
  </w:style>
  <w:style w:type="numbering" w:customStyle="1" w:styleId="NoList519">
    <w:name w:val="No List519"/>
    <w:next w:val="NoList"/>
    <w:semiHidden/>
    <w:rsid w:val="0087351F"/>
  </w:style>
  <w:style w:type="numbering" w:customStyle="1" w:styleId="NoList159">
    <w:name w:val="No List159"/>
    <w:next w:val="NoList"/>
    <w:semiHidden/>
    <w:rsid w:val="0087351F"/>
  </w:style>
  <w:style w:type="numbering" w:customStyle="1" w:styleId="NoList169">
    <w:name w:val="No List169"/>
    <w:next w:val="NoList"/>
    <w:semiHidden/>
    <w:rsid w:val="0087351F"/>
  </w:style>
  <w:style w:type="numbering" w:customStyle="1" w:styleId="191">
    <w:name w:val="无列表19"/>
    <w:next w:val="NoList"/>
    <w:semiHidden/>
    <w:rsid w:val="0087351F"/>
  </w:style>
  <w:style w:type="numbering" w:customStyle="1" w:styleId="NoList11117">
    <w:name w:val="No List11117"/>
    <w:next w:val="NoList"/>
    <w:semiHidden/>
    <w:rsid w:val="0087351F"/>
  </w:style>
  <w:style w:type="numbering" w:customStyle="1" w:styleId="NoList177">
    <w:name w:val="No List177"/>
    <w:next w:val="NoList"/>
    <w:uiPriority w:val="99"/>
    <w:semiHidden/>
    <w:unhideWhenUsed/>
    <w:rsid w:val="0087351F"/>
  </w:style>
  <w:style w:type="numbering" w:customStyle="1" w:styleId="NoList187">
    <w:name w:val="No List187"/>
    <w:next w:val="NoList"/>
    <w:uiPriority w:val="99"/>
    <w:semiHidden/>
    <w:rsid w:val="0087351F"/>
  </w:style>
  <w:style w:type="numbering" w:customStyle="1" w:styleId="NoList257">
    <w:name w:val="No List257"/>
    <w:next w:val="NoList"/>
    <w:semiHidden/>
    <w:rsid w:val="0087351F"/>
  </w:style>
  <w:style w:type="numbering" w:customStyle="1" w:styleId="NoList327">
    <w:name w:val="No List327"/>
    <w:next w:val="NoList"/>
    <w:semiHidden/>
    <w:unhideWhenUsed/>
    <w:rsid w:val="0087351F"/>
  </w:style>
  <w:style w:type="numbering" w:customStyle="1" w:styleId="117">
    <w:name w:val="목록 없음117"/>
    <w:next w:val="NoList"/>
    <w:semiHidden/>
    <w:unhideWhenUsed/>
    <w:rsid w:val="0087351F"/>
  </w:style>
  <w:style w:type="numbering" w:customStyle="1" w:styleId="217">
    <w:name w:val="목록 없음217"/>
    <w:next w:val="NoList"/>
    <w:semiHidden/>
    <w:rsid w:val="0087351F"/>
  </w:style>
  <w:style w:type="numbering" w:customStyle="1" w:styleId="NoList427">
    <w:name w:val="No List427"/>
    <w:next w:val="NoList"/>
    <w:semiHidden/>
    <w:unhideWhenUsed/>
    <w:rsid w:val="0087351F"/>
  </w:style>
  <w:style w:type="numbering" w:customStyle="1" w:styleId="NoList527">
    <w:name w:val="No List527"/>
    <w:next w:val="NoList"/>
    <w:semiHidden/>
    <w:rsid w:val="0087351F"/>
  </w:style>
  <w:style w:type="numbering" w:customStyle="1" w:styleId="NoList617">
    <w:name w:val="No List617"/>
    <w:next w:val="NoList"/>
    <w:semiHidden/>
    <w:rsid w:val="0087351F"/>
  </w:style>
  <w:style w:type="numbering" w:customStyle="1" w:styleId="NoList717">
    <w:name w:val="No List717"/>
    <w:next w:val="NoList"/>
    <w:semiHidden/>
    <w:rsid w:val="0087351F"/>
  </w:style>
  <w:style w:type="numbering" w:customStyle="1" w:styleId="NoList1127">
    <w:name w:val="No List1127"/>
    <w:next w:val="NoList"/>
    <w:semiHidden/>
    <w:rsid w:val="0087351F"/>
  </w:style>
  <w:style w:type="numbering" w:customStyle="1" w:styleId="NoList2119">
    <w:name w:val="No List2119"/>
    <w:next w:val="NoList"/>
    <w:semiHidden/>
    <w:rsid w:val="0087351F"/>
  </w:style>
  <w:style w:type="numbering" w:customStyle="1" w:styleId="NoList817">
    <w:name w:val="No List817"/>
    <w:next w:val="NoList"/>
    <w:semiHidden/>
    <w:rsid w:val="0087351F"/>
  </w:style>
  <w:style w:type="numbering" w:customStyle="1" w:styleId="NoList1218">
    <w:name w:val="No List1218"/>
    <w:next w:val="NoList"/>
    <w:semiHidden/>
    <w:rsid w:val="0087351F"/>
  </w:style>
  <w:style w:type="numbering" w:customStyle="1" w:styleId="NoList2217">
    <w:name w:val="No List2217"/>
    <w:next w:val="NoList"/>
    <w:semiHidden/>
    <w:rsid w:val="0087351F"/>
  </w:style>
  <w:style w:type="numbering" w:customStyle="1" w:styleId="NoList917">
    <w:name w:val="No List917"/>
    <w:next w:val="NoList"/>
    <w:semiHidden/>
    <w:rsid w:val="0087351F"/>
  </w:style>
  <w:style w:type="numbering" w:customStyle="1" w:styleId="NoList1317">
    <w:name w:val="No List1317"/>
    <w:next w:val="NoList"/>
    <w:semiHidden/>
    <w:rsid w:val="0087351F"/>
  </w:style>
  <w:style w:type="numbering" w:customStyle="1" w:styleId="NoList2317">
    <w:name w:val="No List2317"/>
    <w:next w:val="NoList"/>
    <w:semiHidden/>
    <w:rsid w:val="0087351F"/>
  </w:style>
  <w:style w:type="numbering" w:customStyle="1" w:styleId="NoList1017">
    <w:name w:val="No List1017"/>
    <w:next w:val="NoList"/>
    <w:semiHidden/>
    <w:rsid w:val="0087351F"/>
  </w:style>
  <w:style w:type="numbering" w:customStyle="1" w:styleId="NoList1417">
    <w:name w:val="No List1417"/>
    <w:next w:val="NoList"/>
    <w:semiHidden/>
    <w:rsid w:val="0087351F"/>
  </w:style>
  <w:style w:type="numbering" w:customStyle="1" w:styleId="NoList2417">
    <w:name w:val="No List2417"/>
    <w:next w:val="NoList"/>
    <w:semiHidden/>
    <w:rsid w:val="0087351F"/>
  </w:style>
  <w:style w:type="numbering" w:customStyle="1" w:styleId="NoList3117">
    <w:name w:val="No List3117"/>
    <w:next w:val="NoList"/>
    <w:semiHidden/>
    <w:rsid w:val="0087351F"/>
  </w:style>
  <w:style w:type="numbering" w:customStyle="1" w:styleId="NoList4117">
    <w:name w:val="No List4117"/>
    <w:next w:val="NoList"/>
    <w:semiHidden/>
    <w:rsid w:val="0087351F"/>
  </w:style>
  <w:style w:type="numbering" w:customStyle="1" w:styleId="NoList5117">
    <w:name w:val="No List5117"/>
    <w:next w:val="NoList"/>
    <w:semiHidden/>
    <w:rsid w:val="0087351F"/>
  </w:style>
  <w:style w:type="numbering" w:customStyle="1" w:styleId="NoList1517">
    <w:name w:val="No List1517"/>
    <w:next w:val="NoList"/>
    <w:semiHidden/>
    <w:rsid w:val="0087351F"/>
  </w:style>
  <w:style w:type="numbering" w:customStyle="1" w:styleId="NoList1617">
    <w:name w:val="No List1617"/>
    <w:next w:val="NoList"/>
    <w:semiHidden/>
    <w:rsid w:val="0087351F"/>
  </w:style>
  <w:style w:type="numbering" w:customStyle="1" w:styleId="1170">
    <w:name w:val="无列表117"/>
    <w:next w:val="NoList"/>
    <w:semiHidden/>
    <w:rsid w:val="0087351F"/>
  </w:style>
  <w:style w:type="numbering" w:customStyle="1" w:styleId="NoList11118">
    <w:name w:val="No List11118"/>
    <w:next w:val="NoList"/>
    <w:semiHidden/>
    <w:rsid w:val="0087351F"/>
  </w:style>
  <w:style w:type="numbering" w:customStyle="1" w:styleId="NoList197">
    <w:name w:val="No List197"/>
    <w:next w:val="NoList"/>
    <w:uiPriority w:val="99"/>
    <w:semiHidden/>
    <w:unhideWhenUsed/>
    <w:rsid w:val="0087351F"/>
  </w:style>
  <w:style w:type="numbering" w:customStyle="1" w:styleId="NoList1107">
    <w:name w:val="No List1107"/>
    <w:next w:val="NoList"/>
    <w:uiPriority w:val="99"/>
    <w:semiHidden/>
    <w:rsid w:val="0087351F"/>
  </w:style>
  <w:style w:type="numbering" w:customStyle="1" w:styleId="NoList267">
    <w:name w:val="No List267"/>
    <w:next w:val="NoList"/>
    <w:semiHidden/>
    <w:rsid w:val="0087351F"/>
  </w:style>
  <w:style w:type="numbering" w:customStyle="1" w:styleId="NoList337">
    <w:name w:val="No List337"/>
    <w:next w:val="NoList"/>
    <w:semiHidden/>
    <w:unhideWhenUsed/>
    <w:rsid w:val="0087351F"/>
  </w:style>
  <w:style w:type="numbering" w:customStyle="1" w:styleId="127">
    <w:name w:val="목록 없음127"/>
    <w:next w:val="NoList"/>
    <w:semiHidden/>
    <w:unhideWhenUsed/>
    <w:rsid w:val="0087351F"/>
  </w:style>
  <w:style w:type="numbering" w:customStyle="1" w:styleId="227">
    <w:name w:val="목록 없음227"/>
    <w:next w:val="NoList"/>
    <w:semiHidden/>
    <w:rsid w:val="0087351F"/>
  </w:style>
  <w:style w:type="numbering" w:customStyle="1" w:styleId="NoList437">
    <w:name w:val="No List437"/>
    <w:next w:val="NoList"/>
    <w:semiHidden/>
    <w:unhideWhenUsed/>
    <w:rsid w:val="0087351F"/>
  </w:style>
  <w:style w:type="numbering" w:customStyle="1" w:styleId="NoList537">
    <w:name w:val="No List537"/>
    <w:next w:val="NoList"/>
    <w:semiHidden/>
    <w:rsid w:val="0087351F"/>
  </w:style>
  <w:style w:type="numbering" w:customStyle="1" w:styleId="NoList627">
    <w:name w:val="No List627"/>
    <w:next w:val="NoList"/>
    <w:semiHidden/>
    <w:rsid w:val="0087351F"/>
  </w:style>
  <w:style w:type="numbering" w:customStyle="1" w:styleId="NoList727">
    <w:name w:val="No List727"/>
    <w:next w:val="NoList"/>
    <w:semiHidden/>
    <w:rsid w:val="0087351F"/>
  </w:style>
  <w:style w:type="numbering" w:customStyle="1" w:styleId="NoList1137">
    <w:name w:val="No List1137"/>
    <w:next w:val="NoList"/>
    <w:semiHidden/>
    <w:rsid w:val="0087351F"/>
  </w:style>
  <w:style w:type="numbering" w:customStyle="1" w:styleId="NoList2127">
    <w:name w:val="No List2127"/>
    <w:next w:val="NoList"/>
    <w:semiHidden/>
    <w:rsid w:val="0087351F"/>
  </w:style>
  <w:style w:type="numbering" w:customStyle="1" w:styleId="NoList827">
    <w:name w:val="No List827"/>
    <w:next w:val="NoList"/>
    <w:semiHidden/>
    <w:rsid w:val="0087351F"/>
  </w:style>
  <w:style w:type="numbering" w:customStyle="1" w:styleId="NoList1227">
    <w:name w:val="No List1227"/>
    <w:next w:val="NoList"/>
    <w:semiHidden/>
    <w:rsid w:val="0087351F"/>
  </w:style>
  <w:style w:type="numbering" w:customStyle="1" w:styleId="NoList2227">
    <w:name w:val="No List2227"/>
    <w:next w:val="NoList"/>
    <w:semiHidden/>
    <w:rsid w:val="0087351F"/>
  </w:style>
  <w:style w:type="numbering" w:customStyle="1" w:styleId="NoList927">
    <w:name w:val="No List927"/>
    <w:next w:val="NoList"/>
    <w:semiHidden/>
    <w:rsid w:val="0087351F"/>
  </w:style>
  <w:style w:type="numbering" w:customStyle="1" w:styleId="NoList1327">
    <w:name w:val="No List1327"/>
    <w:next w:val="NoList"/>
    <w:semiHidden/>
    <w:rsid w:val="0087351F"/>
  </w:style>
  <w:style w:type="numbering" w:customStyle="1" w:styleId="NoList2327">
    <w:name w:val="No List2327"/>
    <w:next w:val="NoList"/>
    <w:semiHidden/>
    <w:rsid w:val="0087351F"/>
  </w:style>
  <w:style w:type="numbering" w:customStyle="1" w:styleId="NoList1027">
    <w:name w:val="No List1027"/>
    <w:next w:val="NoList"/>
    <w:semiHidden/>
    <w:rsid w:val="0087351F"/>
  </w:style>
  <w:style w:type="numbering" w:customStyle="1" w:styleId="NoList1427">
    <w:name w:val="No List1427"/>
    <w:next w:val="NoList"/>
    <w:semiHidden/>
    <w:rsid w:val="0087351F"/>
  </w:style>
  <w:style w:type="numbering" w:customStyle="1" w:styleId="NoList2427">
    <w:name w:val="No List2427"/>
    <w:next w:val="NoList"/>
    <w:semiHidden/>
    <w:rsid w:val="0087351F"/>
  </w:style>
  <w:style w:type="numbering" w:customStyle="1" w:styleId="NoList3127">
    <w:name w:val="No List3127"/>
    <w:next w:val="NoList"/>
    <w:semiHidden/>
    <w:rsid w:val="0087351F"/>
  </w:style>
  <w:style w:type="numbering" w:customStyle="1" w:styleId="NoList4127">
    <w:name w:val="No List4127"/>
    <w:next w:val="NoList"/>
    <w:semiHidden/>
    <w:rsid w:val="0087351F"/>
  </w:style>
  <w:style w:type="numbering" w:customStyle="1" w:styleId="NoList5127">
    <w:name w:val="No List5127"/>
    <w:next w:val="NoList"/>
    <w:semiHidden/>
    <w:rsid w:val="0087351F"/>
  </w:style>
  <w:style w:type="numbering" w:customStyle="1" w:styleId="NoList1527">
    <w:name w:val="No List1527"/>
    <w:next w:val="NoList"/>
    <w:semiHidden/>
    <w:rsid w:val="0087351F"/>
  </w:style>
  <w:style w:type="numbering" w:customStyle="1" w:styleId="NoList1627">
    <w:name w:val="No List1627"/>
    <w:next w:val="NoList"/>
    <w:semiHidden/>
    <w:rsid w:val="0087351F"/>
  </w:style>
  <w:style w:type="numbering" w:customStyle="1" w:styleId="1270">
    <w:name w:val="无列表127"/>
    <w:next w:val="NoList"/>
    <w:semiHidden/>
    <w:rsid w:val="0087351F"/>
  </w:style>
  <w:style w:type="numbering" w:customStyle="1" w:styleId="NoList11127">
    <w:name w:val="No List11127"/>
    <w:next w:val="NoList"/>
    <w:semiHidden/>
    <w:rsid w:val="0087351F"/>
  </w:style>
  <w:style w:type="numbering" w:customStyle="1" w:styleId="271">
    <w:name w:val="无列表27"/>
    <w:next w:val="NoList"/>
    <w:uiPriority w:val="99"/>
    <w:semiHidden/>
    <w:unhideWhenUsed/>
    <w:rsid w:val="0087351F"/>
  </w:style>
  <w:style w:type="numbering" w:customStyle="1" w:styleId="370">
    <w:name w:val="无列表37"/>
    <w:next w:val="NoList"/>
    <w:uiPriority w:val="99"/>
    <w:semiHidden/>
    <w:unhideWhenUsed/>
    <w:rsid w:val="0087351F"/>
  </w:style>
  <w:style w:type="numbering" w:customStyle="1" w:styleId="NoList207">
    <w:name w:val="No List207"/>
    <w:next w:val="NoList"/>
    <w:semiHidden/>
    <w:rsid w:val="0087351F"/>
  </w:style>
  <w:style w:type="numbering" w:customStyle="1" w:styleId="NoList277">
    <w:name w:val="No List277"/>
    <w:next w:val="NoList"/>
    <w:uiPriority w:val="99"/>
    <w:semiHidden/>
    <w:unhideWhenUsed/>
    <w:rsid w:val="0087351F"/>
  </w:style>
  <w:style w:type="numbering" w:customStyle="1" w:styleId="NoList287">
    <w:name w:val="No List287"/>
    <w:next w:val="NoList"/>
    <w:uiPriority w:val="99"/>
    <w:semiHidden/>
    <w:unhideWhenUsed/>
    <w:rsid w:val="0087351F"/>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semiHidden/>
    <w:rsid w:val="0087351F"/>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417</Pages>
  <Words>170401</Words>
  <Characters>971289</Characters>
  <Application>Microsoft Office Word</Application>
  <DocSecurity>0</DocSecurity>
  <Lines>8094</Lines>
  <Paragraphs>2278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1139412</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7426</cp:lastModifiedBy>
  <cp:revision>19</cp:revision>
  <cp:lastPrinted>2019-02-25T15:05:00Z</cp:lastPrinted>
  <dcterms:created xsi:type="dcterms:W3CDTF">2022-06-14T10:04:00Z</dcterms:created>
  <dcterms:modified xsi:type="dcterms:W3CDTF">2023-01-04T17:20:00Z</dcterms:modified>
</cp:coreProperties>
</file>