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 xml:space="preserve">Version </w:t>
      </w:r>
      <w:proofErr w:type="spellStart"/>
      <w:r w:rsidRPr="00455208">
        <w:t>x.y.z</w:t>
      </w:r>
      <w:proofErr w:type="spellEnd"/>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45pt;height:261.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27890684"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49.8pt;height:262.8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27890685"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7pt;height:407.55pt" o:ole="">
            <v:imagedata r:id="rId11" o:title=""/>
          </v:shape>
          <o:OLEObject Type="Embed" ProgID="Word.Picture.8" ShapeID="_x0000_i1027" DrawAspect="Content" ObjectID="_1727890686"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7pt;height:407.55pt" o:ole="">
            <v:imagedata r:id="rId11" o:title=""/>
          </v:shape>
          <o:OLEObject Type="Embed" ProgID="Word.Picture.8" ShapeID="_x0000_i1028" DrawAspect="Content" ObjectID="_1727890687"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4pt;height:417.05pt" o:ole="">
            <v:imagedata r:id="rId14" o:title="" croptop="1783f" cropbottom="1783f" cropleft="2048f" cropright="2844f"/>
          </v:shape>
          <o:OLEObject Type="Embed" ProgID="Word.Picture.8" ShapeID="_x0000_i1029" DrawAspect="Content" ObjectID="_1727890688"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6pt;height:418.4pt" o:ole="">
            <v:imagedata r:id="rId16" o:title="" croptop="1560f" cropbottom="1783f" cropleft="8533f" cropright="2844f"/>
          </v:shape>
          <o:OLEObject Type="Embed" ProgID="Word.Picture.8" ShapeID="_x0000_i1030" DrawAspect="Content" ObjectID="_1727890689"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6pt" o:ole="">
            <v:imagedata r:id="rId18" o:title=""/>
          </v:shape>
          <o:OLEObject Type="Embed" ProgID="Word.Picture.8" ShapeID="_x0000_i1031" DrawAspect="Content" ObjectID="_1727890690"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25pt;height:407.55pt" o:ole="">
            <v:imagedata r:id="rId20" o:title=""/>
          </v:shape>
          <o:OLEObject Type="Embed" ProgID="Word.Picture.8" ShapeID="_x0000_i1032" DrawAspect="Content" ObjectID="_1727890691"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27890692"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9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5.9pt;height:311.75pt" o:ole="">
            <v:imagedata r:id="rId25" o:title=""/>
          </v:shape>
          <o:OLEObject Type="Embed" ProgID="Word.Picture.8" ShapeID="_x0000_i1035" DrawAspect="Content" ObjectID="_1727890693"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1pt;height:411.6pt" o:ole="">
            <v:imagedata r:id="rId27" o:title=""/>
          </v:shape>
          <o:OLEObject Type="Embed" ProgID="Word.Picture.8" ShapeID="_x0000_i1036" DrawAspect="Content" ObjectID="_1727890694"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5.9pt;height:311.75pt" o:ole="">
            <v:imagedata r:id="rId29" o:title=""/>
          </v:shape>
          <o:OLEObject Type="Embed" ProgID="Word.Picture.8" ShapeID="_x0000_i1037" DrawAspect="Content" ObjectID="_1727890695"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similar to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1pt;height:411.6pt" o:ole="">
            <v:imagedata r:id="rId31" o:title=""/>
          </v:shape>
          <o:OLEObject Type="Embed" ProgID="Word.Picture.8" ShapeID="_x0000_i1038" DrawAspect="Content" ObjectID="_1727890696"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5.9pt;height:311.75pt" o:ole="">
            <v:imagedata r:id="rId33" o:title=""/>
          </v:shape>
          <o:OLEObject Type="Embed" ProgID="Word.Picture.8" ShapeID="_x0000_i1039" DrawAspect="Content" ObjectID="_1727890697"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1pt;height:411.6pt" o:ole="">
            <v:imagedata r:id="rId35" o:title=""/>
          </v:shape>
          <o:OLEObject Type="Embed" ProgID="Word.Picture.8" ShapeID="_x0000_i1040" DrawAspect="Content" ObjectID="_1727890698"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all of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proofErr w:type="spellStart"/>
      <w:r w:rsidRPr="00455208">
        <w:rPr>
          <w:i/>
        </w:rPr>
        <w:t>ul-DataSplitDRB-ViaSCG</w:t>
      </w:r>
      <w:proofErr w:type="spellEnd"/>
      <w:r w:rsidRPr="00455208">
        <w:t xml:space="preserve"> is true), the IE </w:t>
      </w:r>
      <w:proofErr w:type="spellStart"/>
      <w:r w:rsidRPr="00455208">
        <w:rPr>
          <w:i/>
        </w:rPr>
        <w:t>ul-DataSplitDRB-ViaSCG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3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 xml:space="preserve">The SS shall </w:t>
      </w:r>
      <w:proofErr w:type="spellStart"/>
      <w:r w:rsidRPr="00455208">
        <w:t>cleanup</w:t>
      </w:r>
      <w:proofErr w:type="spellEnd"/>
      <w:r w:rsidRPr="00455208">
        <w:t xml:space="preserve">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C81957" w:rsidP="007F2FBB">
      <w:pPr>
        <w:pStyle w:val="TH"/>
      </w:pPr>
      <w:r>
        <w:pict w14:anchorId="6F77A29C">
          <v:shape id="_x0000_i1042" type="#_x0000_t75" style="width:132.45pt;height:112.7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89.9pt;height:212.6pt" o:ole="">
            <v:imagedata r:id="rId39" o:title=""/>
          </v:shape>
          <o:OLEObject Type="Embed" ProgID="Word.Document.12" ShapeID="_x0000_i1043" DrawAspect="Content" ObjectID="_1727890699"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6.95pt;height:374.95pt" o:ole="">
            <v:imagedata r:id="rId41" o:title=""/>
          </v:shape>
          <o:OLEObject Type="Embed" ProgID="Word.Document.12" ShapeID="_x0000_i1044" DrawAspect="Content" ObjectID="_1727890700"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5.9pt;height:423.15pt" o:ole="">
            <v:imagedata r:id="rId43" o:title=""/>
          </v:shape>
          <o:OLEObject Type="Embed" ProgID="Word.Picture.8" ShapeID="_x0000_i1045" DrawAspect="Content" ObjectID="_1727890701"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8pt;height:343pt" o:ole="">
            <v:imagedata r:id="rId45" o:title=""/>
          </v:shape>
          <o:OLEObject Type="Embed" ProgID="Word.Document.12" ShapeID="_x0000_i1046" DrawAspect="Content" ObjectID="_1727890702"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pt;height:330.1pt" o:ole="">
            <v:imagedata r:id="rId47" o:title=""/>
          </v:shape>
          <o:OLEObject Type="Embed" ProgID="Word.Document.12" ShapeID="_x0000_i1047" DrawAspect="Content" ObjectID="_1727890703"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C81957" w:rsidP="007F2FBB">
      <w:pPr>
        <w:pStyle w:val="TH"/>
      </w:pPr>
      <w:r>
        <w:pict w14:anchorId="132B7755">
          <v:shape id="Picture 1" o:spid="_x0000_i1048" type="#_x0000_t75" style="width:273.75pt;height:356.6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35pt;height:276.45pt" o:ole="">
            <v:imagedata r:id="rId50" o:title=""/>
          </v:shape>
          <o:OLEObject Type="Embed" ProgID="Word.Document.12" ShapeID="_x0000_i1049" DrawAspect="Content" ObjectID="_1727890704"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1pt;height:222.1pt" o:ole="">
            <v:imagedata r:id="rId52" o:title=""/>
          </v:shape>
          <o:OLEObject Type="Embed" ProgID="Word.Document.12" ShapeID="_x0000_i1050" DrawAspect="Content" ObjectID="_1727890705"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C81957" w:rsidP="007F2FBB">
      <w:pPr>
        <w:pStyle w:val="TH"/>
      </w:pPr>
      <w:r>
        <w:pict w14:anchorId="36124AF4">
          <v:shape id="_x0000_i1051" type="#_x0000_t75" style="width:342.35pt;height:369.5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35pt;height:351.85pt" o:ole="" o:allowoverlap="f">
            <v:imagedata r:id="rId55" o:title=""/>
          </v:shape>
          <o:OLEObject Type="Embed" ProgID="PowerPoint.Slide.8" ShapeID="_x0000_i1052" DrawAspect="Content" ObjectID="_1727890706"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65pt;height:417.75pt" o:ole="">
            <v:imagedata r:id="rId57" o:title="" croptop="2731f" cropbottom="1966f" cropleft="4892f" cropright="6258f"/>
          </v:shape>
          <o:OLEObject Type="Embed" ProgID="Word.Picture.8" ShapeID="_x0000_i1053" DrawAspect="Content" ObjectID="_1727890707"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pt;height:299.5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55pt;height:410.95pt" o:ole="">
            <v:imagedata r:id="rId60" o:title=""/>
          </v:shape>
          <o:OLEObject Type="Embed" ProgID="Word.Picture.8" ShapeID="_x0000_i1055" DrawAspect="Content" ObjectID="_1727890708"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all of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9pt;height:399.4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85pt;height:571.25pt" o:ole="">
            <v:imagedata r:id="rId63" o:title="" cropbottom="2004f"/>
          </v:shape>
          <o:OLEObject Type="Embed" ProgID="Word.Picture.8" ShapeID="_x0000_i1057" DrawAspect="Content" ObjectID="_1727890709"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85pt;height:524.4pt" o:ole="">
            <v:imagedata r:id="rId65" o:title="" cropbottom="7180f"/>
          </v:shape>
          <o:OLEObject Type="Embed" ProgID="Word.Picture.8" ShapeID="_x0000_i1058" DrawAspect="Content" ObjectID="_1727890710"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3.9pt;height:417.75pt" o:ole="">
            <v:imagedata r:id="rId67" o:title="" croptop="2512f" cropbottom="2185f" cropleft="4892f" cropright="6940f"/>
          </v:shape>
          <o:OLEObject Type="Embed" ProgID="Word.Picture.8" ShapeID="_x0000_i1059" DrawAspect="Content" ObjectID="_1727890711"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9pt" o:ole="">
            <v:imagedata r:id="rId69" o:title=""/>
          </v:shape>
          <o:OLEObject Type="Embed" ProgID="Word.Picture.8" ShapeID="_x0000_i1060" DrawAspect="Content" ObjectID="_1727890712"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85pt;height:571.25pt" o:ole="">
            <v:imagedata r:id="rId71" o:title="" cropbottom="2004f"/>
          </v:shape>
          <o:OLEObject Type="Embed" ProgID="Word.Picture.8" ShapeID="_x0000_i1061" DrawAspect="Content" ObjectID="_1727890713"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85pt;height:571.25pt" o:ole="">
            <v:imagedata r:id="rId73" o:title="" cropbottom="2004f"/>
          </v:shape>
          <o:OLEObject Type="Embed" ProgID="Word.Picture.8" ShapeID="_x0000_i1062" DrawAspect="Content" ObjectID="_1727890714"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45pt;height:219.4pt" o:ole="">
            <v:imagedata r:id="rId75" o:title=""/>
          </v:shape>
          <o:OLEObject Type="Embed" ProgID="Word.Document.12" ShapeID="_x0000_i1063" DrawAspect="Content" ObjectID="_1727890715"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70.2pt" o:ole="">
            <v:imagedata r:id="rId77" o:title=""/>
          </v:shape>
          <o:OLEObject Type="Embed" ProgID="Word.Document.12" ShapeID="_x0000_i1064" DrawAspect="Content" ObjectID="_1727890716"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6pt;height:348.4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C81957" w:rsidP="007F2FBB">
      <w:pPr>
        <w:pStyle w:val="TF"/>
      </w:pPr>
      <w:r>
        <w:pict w14:anchorId="0F9517C0">
          <v:shape id="Objekt 3" o:spid="_x0000_i1066" type="#_x0000_t75" style="width:273.75pt;height:385.8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C81957" w:rsidP="007F2FBB">
      <w:pPr>
        <w:pStyle w:val="TH"/>
      </w:pPr>
      <w:r>
        <w:pict w14:anchorId="65BCD832">
          <v:shape id="Objekt 5" o:spid="_x0000_i1067" type="#_x0000_t75" style="width:468pt;height:38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7.55pt" o:ole="">
            <v:imagedata r:id="rId82" o:title=""/>
          </v:shape>
          <o:OLEObject Type="Embed" ProgID="Word.Picture.8" ShapeID="_x0000_i1068" DrawAspect="Content" ObjectID="_1727890717"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25pt;height:407.55pt" o:ole="">
            <v:imagedata r:id="rId84" o:title=""/>
          </v:shape>
          <o:OLEObject Type="Embed" ProgID="Word.Picture.8" ShapeID="_x0000_i1069" DrawAspect="Content" ObjectID="_1727890718"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35pt;height:468pt" o:ole="">
            <v:imagedata r:id="rId86" o:title=""/>
          </v:shape>
          <o:OLEObject Type="Embed" ProgID="PowerPoint.Show.12" ShapeID="_x0000_i1070" DrawAspect="Content" ObjectID="_1727890719"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77777777" w:rsidR="007F2FBB" w:rsidRPr="00455208" w:rsidRDefault="007F2FBB" w:rsidP="007F2FBB">
      <w:r w:rsidRPr="00455208">
        <w:t>The UL Scheduling Grant and DL Scheduling Assignments are configured from TTCN over the system control port.</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lastRenderedPageBreak/>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lastRenderedPageBreak/>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r w:rsidRPr="00455208">
              <w:rPr>
                <w:lang w:eastAsia="zh-CN"/>
              </w:rPr>
              <w:t>”Notification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“Security Life time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C81957" w:rsidP="007F2FBB">
      <w:pPr>
        <w:pStyle w:val="TH"/>
      </w:pPr>
      <w:r>
        <w:pict w14:anchorId="1C6D7EAF">
          <v:shape id="_x0000_i1071" type="#_x0000_t75" style="width:481.6pt;height:365.4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25pt;height:365.4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7F2FBB">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73ADE" w14:textId="77777777" w:rsidR="009321A7" w:rsidRDefault="009321A7">
      <w:r>
        <w:separator/>
      </w:r>
    </w:p>
  </w:endnote>
  <w:endnote w:type="continuationSeparator" w:id="0">
    <w:p w14:paraId="4C546C11" w14:textId="77777777" w:rsidR="009321A7" w:rsidRDefault="0093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D776AB" w14:textId="77777777" w:rsidR="009321A7" w:rsidRDefault="009321A7">
      <w:r>
        <w:separator/>
      </w:r>
    </w:p>
  </w:footnote>
  <w:footnote w:type="continuationSeparator" w:id="0">
    <w:p w14:paraId="570F79B0" w14:textId="77777777" w:rsidR="009321A7" w:rsidRDefault="009321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33FC8DB6" w:rsidR="00AC4D1E" w:rsidRPr="003B0E04" w:rsidRDefault="00153CCF" w:rsidP="00F86956">
    <w:pPr>
      <w:pStyle w:val="Header"/>
      <w:tabs>
        <w:tab w:val="right" w:pos="9639"/>
      </w:tabs>
    </w:pPr>
    <w:r>
      <w:rPr>
        <w:rFonts w:cs="Arial"/>
        <w:szCs w:val="18"/>
      </w:rPr>
      <w:t>Release 1</w:t>
    </w:r>
    <w:r w:rsidR="00626832">
      <w:rPr>
        <w:rFonts w:cs="Arial"/>
        <w:szCs w:val="18"/>
      </w:rPr>
      <w:t>7</w:t>
    </w:r>
    <w:r w:rsidR="00EB18D8">
      <w:rPr>
        <w:rFonts w:cs="Arial"/>
        <w:szCs w:val="18"/>
      </w:rPr>
      <w:tab/>
      <w:t xml:space="preserve">3GPP TS 36.523-3 </w:t>
    </w:r>
    <w:r>
      <w:rPr>
        <w:rFonts w:cs="Arial"/>
        <w:szCs w:val="18"/>
      </w:rPr>
      <w:t>V1</w:t>
    </w:r>
    <w:r w:rsidR="00626832">
      <w:rPr>
        <w:rFonts w:cs="Arial"/>
        <w:szCs w:val="18"/>
      </w:rPr>
      <w:t>7</w:t>
    </w:r>
    <w:r w:rsidR="004D7B5F">
      <w:rPr>
        <w:rFonts w:cs="Arial"/>
        <w:szCs w:val="18"/>
      </w:rPr>
      <w:t>.</w:t>
    </w:r>
    <w:r w:rsidR="00C81957">
      <w:rPr>
        <w:rFonts w:cs="Arial"/>
        <w:szCs w:val="18"/>
      </w:rPr>
      <w:t>5</w:t>
    </w:r>
    <w:r w:rsidR="00212C7D">
      <w:rPr>
        <w:rFonts w:cs="Arial"/>
        <w:szCs w:val="18"/>
      </w:rPr>
      <w:t>.0</w:t>
    </w:r>
    <w:r w:rsidR="00821C0E">
      <w:rPr>
        <w:rFonts w:cs="Arial"/>
        <w:szCs w:val="18"/>
      </w:rPr>
      <w:t xml:space="preserve"> (20</w:t>
    </w:r>
    <w:r w:rsidR="00212C7D">
      <w:rPr>
        <w:rFonts w:cs="Arial"/>
        <w:szCs w:val="18"/>
      </w:rPr>
      <w:t>2</w:t>
    </w:r>
    <w:r w:rsidR="004565EF">
      <w:rPr>
        <w:rFonts w:cs="Arial"/>
        <w:szCs w:val="18"/>
      </w:rPr>
      <w:t>2</w:t>
    </w:r>
    <w:r w:rsidR="005C2994">
      <w:rPr>
        <w:rFonts w:cs="Arial"/>
        <w:szCs w:val="18"/>
      </w:rPr>
      <w:t>-</w:t>
    </w:r>
    <w:r w:rsidR="00C81957">
      <w:rPr>
        <w:rFonts w:cs="Arial"/>
        <w:szCs w:val="18"/>
      </w:rPr>
      <w:t>12</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1957"/>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7964"/>
    <w:rsid w:val="00E62D55"/>
    <w:rsid w:val="00E661EE"/>
    <w:rsid w:val="00E7059D"/>
    <w:rsid w:val="00E76B8C"/>
    <w:rsid w:val="00E77919"/>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78C"/>
    <w:rsid w:val="00EE148F"/>
    <w:rsid w:val="00EE7E2A"/>
    <w:rsid w:val="00EF6BE9"/>
    <w:rsid w:val="00F00B39"/>
    <w:rsid w:val="00F07A7E"/>
    <w:rsid w:val="00F12235"/>
    <w:rsid w:val="00F144B2"/>
    <w:rsid w:val="00F14D1B"/>
    <w:rsid w:val="00F16343"/>
    <w:rsid w:val="00F165E8"/>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60</TotalTime>
  <Pages>1</Pages>
  <Words>21488</Words>
  <Characters>122486</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143687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28</cp:revision>
  <dcterms:created xsi:type="dcterms:W3CDTF">2021-04-15T14:18:00Z</dcterms:created>
  <dcterms:modified xsi:type="dcterms:W3CDTF">2022-10-21T18:48:00Z</dcterms:modified>
</cp:coreProperties>
</file>