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4DC50" w14:textId="5DFF8BB5"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88.5pt" o:ole="">
            <v:imagedata r:id="rId8" o:title=""/>
          </v:shape>
          <o:OLEObject Type="Embed" ProgID="Visio.Drawing.11" ShapeID="_x0000_i1025" DrawAspect="Content" ObjectID="_1822987819"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5pt;height:114pt" o:ole="">
            <v:imagedata r:id="rId10" o:title=""/>
          </v:shape>
          <o:OLEObject Type="Embed" ProgID="Visio.Drawing.11" ShapeID="_x0000_i1026" DrawAspect="Content" ObjectID="_1822987820"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pt;height:238.5pt" o:ole="">
            <v:imagedata r:id="rId12" o:title=""/>
          </v:shape>
          <o:OLEObject Type="Embed" ProgID="Visio.Drawing.11" ShapeID="_x0000_i1027" DrawAspect="Content" ObjectID="_1822987821"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7pt;height:210pt" o:ole="">
            <v:imagedata r:id="rId14" o:title=""/>
          </v:shape>
          <o:OLEObject Type="Embed" ProgID="Visio.Drawing.11" ShapeID="_x0000_i1028" DrawAspect="Content" ObjectID="_1822987822"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pt;height:238.5pt" o:ole="">
            <v:imagedata r:id="rId16" o:title=""/>
          </v:shape>
          <o:OLEObject Type="Embed" ProgID="Visio.Drawing.11" ShapeID="_x0000_i1029" DrawAspect="Content" ObjectID="_1822987823"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7pt;height:210pt" o:ole="">
            <v:imagedata r:id="rId18" o:title=""/>
          </v:shape>
          <o:OLEObject Type="Embed" ProgID="Visio.Drawing.11" ShapeID="_x0000_i1030" DrawAspect="Content" ObjectID="_1822987824"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UM_Window_Size)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UM_Window_Size)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t xml:space="preserve">eMTC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rPr>
      </w:pPr>
      <w:r w:rsidRPr="007B7E1B">
        <w:t>This sub</w:t>
      </w:r>
      <w:r w:rsidRPr="007B7E1B">
        <w:rPr>
          <w:rFonts w:eastAsia="MS Mincho"/>
        </w:rPr>
        <w:t xml:space="preserve"> </w:t>
      </w:r>
      <w:r w:rsidRPr="007B7E1B">
        <w:t xml:space="preserve">clause describes the state variables used in AM and UM </w:t>
      </w:r>
      <w:r w:rsidRPr="007B7E1B">
        <w:rPr>
          <w:rFonts w:eastAsia="MS Mincho"/>
        </w:rPr>
        <w:t xml:space="preserve">entities </w:t>
      </w:r>
      <w:r w:rsidRPr="007B7E1B">
        <w:t xml:space="preserve">in order to specify the </w:t>
      </w:r>
      <w:r w:rsidRPr="007B7E1B">
        <w:rPr>
          <w:rFonts w:eastAsia="MS Mincho"/>
        </w:rPr>
        <w:t xml:space="preserve">RLC </w:t>
      </w:r>
      <w:r w:rsidRPr="007B7E1B">
        <w:t>protocol.</w:t>
      </w:r>
      <w:r w:rsidRPr="007B7E1B">
        <w:rPr>
          <w:rFonts w:eastAsia="MS Mincho"/>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 xml:space="preserve">All state variables related to AM data transfer can take values from 0 to 1023 for 10 bit SN or from 0 to 65535 for 16 bit SN. All arithmetic operations contained in the present document on state variables related to AM data transfer are </w:t>
      </w:r>
      <w:r w:rsidRPr="007B7E1B">
        <w:lastRenderedPageBreak/>
        <w:t>affected by the AM modulus (i.e. final value = [value from arithmetic operation] modulo 1024 for 10 bit SN and 65536 for 16 bit SN).</w:t>
      </w:r>
    </w:p>
    <w:p w14:paraId="6F06AE68" w14:textId="77777777" w:rsidR="0020317D" w:rsidRPr="007B7E1B" w:rsidRDefault="0020317D" w:rsidP="0020317D">
      <w:pPr>
        <w:rPr>
          <w:rFonts w:eastAsia="MS Mincho"/>
        </w:rPr>
      </w:pPr>
      <w:r w:rsidRPr="007B7E1B">
        <w:t>All state variables related to UM data transfer can take values from 0 to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w:t>
      </w:r>
    </w:p>
    <w:p w14:paraId="6E5DBA00" w14:textId="77777777" w:rsidR="0020317D" w:rsidRPr="007B7E1B" w:rsidRDefault="0020317D" w:rsidP="0020317D">
      <w:pPr>
        <w:rPr>
          <w:rFonts w:eastAsia="MS Mincho"/>
        </w:rPr>
      </w:pPr>
      <w:r w:rsidRPr="007B7E1B">
        <w:rPr>
          <w:rFonts w:eastAsia="MS Mincho"/>
        </w:rPr>
        <w:t>A</w:t>
      </w:r>
      <w:r w:rsidRPr="007B7E1B">
        <w:t xml:space="preserve">MD </w:t>
      </w:r>
      <w:r w:rsidRPr="007B7E1B">
        <w:rPr>
          <w:rFonts w:eastAsia="MS Mincho"/>
        </w:rPr>
        <w:t xml:space="preserve">PDUs </w:t>
      </w:r>
      <w:r w:rsidRPr="007B7E1B">
        <w:t xml:space="preserve">and </w:t>
      </w:r>
      <w:r w:rsidRPr="007B7E1B">
        <w:rPr>
          <w:rFonts w:eastAsia="MS Mincho"/>
        </w:rPr>
        <w:t>U</w:t>
      </w:r>
      <w:r w:rsidRPr="007B7E1B">
        <w:t xml:space="preserve">MD PDUs are numbered integer sequence numbers (SN) cycling through the field: 0 to </w:t>
      </w:r>
      <w:r w:rsidRPr="007B7E1B">
        <w:rPr>
          <w:rFonts w:eastAsia="MS Mincho"/>
        </w:rPr>
        <w:t>1023</w:t>
      </w:r>
      <w:r w:rsidRPr="007B7E1B">
        <w:t xml:space="preserve"> for 10 bit SN and 0 to 65535 for 16 bit SN for AM</w:t>
      </w:r>
      <w:r w:rsidRPr="007B7E1B">
        <w:rPr>
          <w:rFonts w:eastAsia="MS Mincho"/>
        </w:rPr>
        <w:t>D PDU</w:t>
      </w:r>
      <w:r w:rsidRPr="007B7E1B">
        <w:t xml:space="preserve"> and 0 to </w:t>
      </w:r>
      <w:r w:rsidRPr="007B7E1B">
        <w:rPr>
          <w:rFonts w:eastAsia="MS Mincho"/>
        </w:rPr>
        <w:t>[</w:t>
      </w:r>
      <w:r w:rsidRPr="007B7E1B">
        <w:t>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w:t>
      </w:r>
      <w:r w:rsidRPr="007B7E1B">
        <w:rPr>
          <w:rFonts w:eastAsia="MS Mincho"/>
        </w:rPr>
        <w:t>]</w:t>
      </w:r>
      <w:r w:rsidRPr="007B7E1B">
        <w:t xml:space="preserve"> for UM</w:t>
      </w:r>
      <w:r w:rsidRPr="007B7E1B">
        <w:rPr>
          <w:rFonts w:eastAsia="MS Mincho"/>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rPr>
        <w:t>SN</w:t>
      </w:r>
      <w:r w:rsidRPr="007B7E1B">
        <w:t xml:space="preserve"> values</w:t>
      </w:r>
      <w:r w:rsidRPr="007B7E1B">
        <w:rPr>
          <w:rFonts w:eastAsia="MS Mincho"/>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tcPr>
          <w:p w14:paraId="16C3534B" w14:textId="77777777" w:rsidR="0020317D" w:rsidRPr="007B7E1B" w:rsidRDefault="0020317D" w:rsidP="001F10DC">
            <w:pPr>
              <w:pStyle w:val="TAC"/>
            </w:pPr>
            <w:r w:rsidRPr="007B7E1B">
              <w:t>3</w:t>
            </w:r>
          </w:p>
        </w:tc>
        <w:tc>
          <w:tcPr>
            <w:tcW w:w="3969" w:type="dxa"/>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tcPr>
          <w:p w14:paraId="1FDF4590" w14:textId="77777777" w:rsidR="0020317D" w:rsidRPr="007B7E1B" w:rsidRDefault="0020317D" w:rsidP="001F10DC">
            <w:pPr>
              <w:pStyle w:val="TAC"/>
            </w:pPr>
            <w:r w:rsidRPr="007B7E1B">
              <w:t>&lt;--</w:t>
            </w:r>
          </w:p>
        </w:tc>
        <w:tc>
          <w:tcPr>
            <w:tcW w:w="2977" w:type="dxa"/>
          </w:tcPr>
          <w:p w14:paraId="537C5B7C" w14:textId="77777777" w:rsidR="0020317D" w:rsidRPr="007B7E1B" w:rsidDel="004B5495" w:rsidRDefault="0020317D" w:rsidP="001F10DC">
            <w:pPr>
              <w:pStyle w:val="TAL"/>
            </w:pPr>
            <w:r w:rsidRPr="007B7E1B">
              <w:t>UMD PDU#3</w:t>
            </w:r>
          </w:p>
        </w:tc>
        <w:tc>
          <w:tcPr>
            <w:tcW w:w="567" w:type="dxa"/>
          </w:tcPr>
          <w:p w14:paraId="64CE8A66" w14:textId="77777777" w:rsidR="0020317D" w:rsidRPr="007B7E1B" w:rsidRDefault="0020317D" w:rsidP="001F10DC">
            <w:pPr>
              <w:pStyle w:val="TAC"/>
              <w:rPr>
                <w:rFonts w:eastAsia="MS Gothic"/>
              </w:rPr>
            </w:pPr>
            <w:r w:rsidRPr="007B7E1B">
              <w:t>-</w:t>
            </w:r>
          </w:p>
        </w:tc>
        <w:tc>
          <w:tcPr>
            <w:tcW w:w="850" w:type="dxa"/>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9EA8E8D" w14:textId="77777777" w:rsidR="0020317D" w:rsidRPr="007B7E1B" w:rsidRDefault="0020317D" w:rsidP="001F10DC">
            <w:pPr>
              <w:pStyle w:val="TAL"/>
            </w:pPr>
            <w:r w:rsidRPr="007B7E1B">
              <w:t xml:space="preserve">          }</w:t>
            </w:r>
          </w:p>
        </w:tc>
        <w:tc>
          <w:tcPr>
            <w:tcW w:w="2267" w:type="dxa"/>
          </w:tcPr>
          <w:p w14:paraId="566B76E9" w14:textId="77777777" w:rsidR="0020317D" w:rsidRPr="007B7E1B" w:rsidRDefault="0020317D" w:rsidP="001F10DC">
            <w:pPr>
              <w:pStyle w:val="TAL"/>
            </w:pPr>
          </w:p>
        </w:tc>
        <w:tc>
          <w:tcPr>
            <w:tcW w:w="1700" w:type="dxa"/>
          </w:tcPr>
          <w:p w14:paraId="73BDB19E" w14:textId="77777777" w:rsidR="0020317D" w:rsidRPr="007B7E1B" w:rsidRDefault="0020317D" w:rsidP="001F10DC">
            <w:pPr>
              <w:pStyle w:val="TAL"/>
            </w:pPr>
          </w:p>
        </w:tc>
        <w:tc>
          <w:tcPr>
            <w:tcW w:w="1245" w:type="dxa"/>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63D90FC" w14:textId="77777777" w:rsidR="0020317D" w:rsidRPr="007B7E1B" w:rsidRDefault="0020317D" w:rsidP="001F10DC">
            <w:pPr>
              <w:pStyle w:val="TAL"/>
            </w:pPr>
            <w:r w:rsidRPr="007B7E1B">
              <w:t xml:space="preserve">        }</w:t>
            </w:r>
          </w:p>
        </w:tc>
        <w:tc>
          <w:tcPr>
            <w:tcW w:w="2267" w:type="dxa"/>
          </w:tcPr>
          <w:p w14:paraId="52EFCA78" w14:textId="77777777" w:rsidR="0020317D" w:rsidRPr="007B7E1B" w:rsidRDefault="0020317D" w:rsidP="001F10DC">
            <w:pPr>
              <w:pStyle w:val="TAL"/>
            </w:pPr>
          </w:p>
        </w:tc>
        <w:tc>
          <w:tcPr>
            <w:tcW w:w="1700" w:type="dxa"/>
          </w:tcPr>
          <w:p w14:paraId="54373CE7" w14:textId="77777777" w:rsidR="0020317D" w:rsidRPr="007B7E1B" w:rsidRDefault="0020317D" w:rsidP="001F10DC">
            <w:pPr>
              <w:pStyle w:val="TAL"/>
            </w:pPr>
          </w:p>
        </w:tc>
        <w:tc>
          <w:tcPr>
            <w:tcW w:w="1245" w:type="dxa"/>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3CFE791" w14:textId="77777777" w:rsidR="0020317D" w:rsidRPr="007B7E1B" w:rsidRDefault="0020317D" w:rsidP="001F10DC">
            <w:pPr>
              <w:pStyle w:val="TAL"/>
            </w:pPr>
            <w:r w:rsidRPr="007B7E1B">
              <w:t xml:space="preserve">      }</w:t>
            </w:r>
          </w:p>
        </w:tc>
        <w:tc>
          <w:tcPr>
            <w:tcW w:w="2267" w:type="dxa"/>
          </w:tcPr>
          <w:p w14:paraId="09F3A342" w14:textId="77777777" w:rsidR="0020317D" w:rsidRPr="007B7E1B" w:rsidRDefault="0020317D" w:rsidP="001F10DC">
            <w:pPr>
              <w:pStyle w:val="TAL"/>
            </w:pPr>
          </w:p>
        </w:tc>
        <w:tc>
          <w:tcPr>
            <w:tcW w:w="1700" w:type="dxa"/>
          </w:tcPr>
          <w:p w14:paraId="62CADEEF" w14:textId="77777777" w:rsidR="0020317D" w:rsidRPr="007B7E1B" w:rsidRDefault="0020317D" w:rsidP="001F10DC">
            <w:pPr>
              <w:pStyle w:val="TAL"/>
            </w:pPr>
          </w:p>
        </w:tc>
        <w:tc>
          <w:tcPr>
            <w:tcW w:w="1245" w:type="dxa"/>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49ED07A" w14:textId="77777777" w:rsidR="0020317D" w:rsidRPr="007B7E1B" w:rsidRDefault="0020317D" w:rsidP="001F10DC">
            <w:pPr>
              <w:pStyle w:val="TAL"/>
            </w:pPr>
            <w:r w:rsidRPr="007B7E1B">
              <w:t xml:space="preserve">    }</w:t>
            </w:r>
          </w:p>
        </w:tc>
        <w:tc>
          <w:tcPr>
            <w:tcW w:w="2267" w:type="dxa"/>
          </w:tcPr>
          <w:p w14:paraId="7BB09C94" w14:textId="77777777" w:rsidR="0020317D" w:rsidRPr="007B7E1B" w:rsidRDefault="0020317D" w:rsidP="001F10DC">
            <w:pPr>
              <w:pStyle w:val="TAL"/>
            </w:pPr>
          </w:p>
        </w:tc>
        <w:tc>
          <w:tcPr>
            <w:tcW w:w="1700" w:type="dxa"/>
          </w:tcPr>
          <w:p w14:paraId="4173C5D0" w14:textId="77777777" w:rsidR="0020317D" w:rsidRPr="007B7E1B" w:rsidRDefault="0020317D" w:rsidP="001F10DC">
            <w:pPr>
              <w:pStyle w:val="TAL"/>
            </w:pPr>
          </w:p>
        </w:tc>
        <w:tc>
          <w:tcPr>
            <w:tcW w:w="1245" w:type="dxa"/>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C7ECAAE" w14:textId="77777777" w:rsidR="0020317D" w:rsidRPr="007B7E1B" w:rsidRDefault="0020317D" w:rsidP="001F10DC">
            <w:pPr>
              <w:pStyle w:val="TAL"/>
            </w:pPr>
            <w:r w:rsidRPr="007B7E1B">
              <w:t xml:space="preserve">  }</w:t>
            </w:r>
          </w:p>
        </w:tc>
        <w:tc>
          <w:tcPr>
            <w:tcW w:w="2267" w:type="dxa"/>
          </w:tcPr>
          <w:p w14:paraId="37325C50" w14:textId="77777777" w:rsidR="0020317D" w:rsidRPr="007B7E1B" w:rsidRDefault="0020317D" w:rsidP="001F10DC">
            <w:pPr>
              <w:pStyle w:val="TAL"/>
            </w:pPr>
          </w:p>
        </w:tc>
        <w:tc>
          <w:tcPr>
            <w:tcW w:w="1700" w:type="dxa"/>
          </w:tcPr>
          <w:p w14:paraId="220C4082" w14:textId="77777777" w:rsidR="0020317D" w:rsidRPr="007B7E1B" w:rsidRDefault="0020317D" w:rsidP="001F10DC">
            <w:pPr>
              <w:pStyle w:val="TAL"/>
            </w:pPr>
          </w:p>
        </w:tc>
        <w:tc>
          <w:tcPr>
            <w:tcW w:w="1245" w:type="dxa"/>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389FBA0" w14:textId="77777777" w:rsidR="0020317D" w:rsidRPr="007B7E1B" w:rsidRDefault="0020317D" w:rsidP="001F10DC">
            <w:pPr>
              <w:pStyle w:val="TAL"/>
            </w:pPr>
            <w:r w:rsidRPr="007B7E1B">
              <w:t>}</w:t>
            </w:r>
          </w:p>
        </w:tc>
        <w:tc>
          <w:tcPr>
            <w:tcW w:w="2267" w:type="dxa"/>
          </w:tcPr>
          <w:p w14:paraId="7F86F27A" w14:textId="77777777" w:rsidR="0020317D" w:rsidRPr="007B7E1B" w:rsidRDefault="0020317D" w:rsidP="001F10DC">
            <w:pPr>
              <w:pStyle w:val="TAL"/>
            </w:pPr>
          </w:p>
        </w:tc>
        <w:tc>
          <w:tcPr>
            <w:tcW w:w="1700" w:type="dxa"/>
          </w:tcPr>
          <w:p w14:paraId="77112BDA" w14:textId="77777777" w:rsidR="0020317D" w:rsidRPr="007B7E1B" w:rsidRDefault="0020317D" w:rsidP="001F10DC">
            <w:pPr>
              <w:pStyle w:val="TAL"/>
            </w:pPr>
          </w:p>
        </w:tc>
        <w:tc>
          <w:tcPr>
            <w:tcW w:w="1245" w:type="dxa"/>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84BA6" w:rsidRDefault="0071413B" w:rsidP="0071413B">
            <w:pPr>
              <w:pStyle w:val="TAL"/>
              <w:rPr>
                <w:lang w:val="fr-FR"/>
              </w:rPr>
            </w:pPr>
            <w:r w:rsidRPr="00784BA6">
              <w:rPr>
                <w:lang w:val="fr-FR"/>
              </w:rPr>
              <w:t>(RLC SDU#1)</w:t>
            </w:r>
          </w:p>
          <w:p w14:paraId="7C81B2E8" w14:textId="77777777" w:rsidR="0071413B" w:rsidRPr="00784BA6" w:rsidRDefault="0071413B" w:rsidP="0071413B">
            <w:pPr>
              <w:pStyle w:val="TAL"/>
              <w:rPr>
                <w:lang w:val="fr-FR"/>
              </w:rPr>
            </w:pPr>
            <w:r w:rsidRPr="00784BA6">
              <w:rPr>
                <w:lang w:val="fr-FR"/>
              </w:rPr>
              <w:t>AMD PDU#1</w:t>
            </w:r>
            <w:r w:rsidR="000C78B3" w:rsidRPr="00784BA6">
              <w:rPr>
                <w:lang w:val="fr-FR"/>
              </w:rPr>
              <w:t>(FI=’01’,SN=0)</w:t>
            </w:r>
          </w:p>
          <w:p w14:paraId="16B96B44" w14:textId="77777777" w:rsidR="0071413B" w:rsidRPr="00784BA6" w:rsidRDefault="0071413B" w:rsidP="0071413B">
            <w:pPr>
              <w:pStyle w:val="TAL"/>
              <w:rPr>
                <w:rFonts w:eastAsia="MS Gothic"/>
                <w:lang w:val="fr-FR"/>
              </w:rPr>
            </w:pPr>
            <w:r w:rsidRPr="00784BA6">
              <w:rPr>
                <w:lang w:val="fr-FR"/>
              </w:rPr>
              <w:t>AMD PDU#2</w:t>
            </w:r>
            <w:r w:rsidR="000C78B3" w:rsidRPr="00784BA6">
              <w:rPr>
                <w:lang w:val="fr-FR"/>
              </w:rPr>
              <w:t>(FI=’1</w:t>
            </w:r>
            <w:r w:rsidR="007277E9" w:rsidRPr="00784BA6">
              <w:rPr>
                <w:lang w:val="fr-FR"/>
              </w:rPr>
              <w:t>0</w:t>
            </w:r>
            <w:r w:rsidR="000C78B3" w:rsidRPr="00784BA6">
              <w:rPr>
                <w:lang w:val="fr-FR"/>
              </w:rPr>
              <w:t>’,SN=</w:t>
            </w:r>
            <w:r w:rsidR="007277E9" w:rsidRPr="00784BA6">
              <w:rPr>
                <w:lang w:val="fr-FR"/>
              </w:rPr>
              <w:t>1</w:t>
            </w:r>
            <w:r w:rsidR="000C78B3" w:rsidRPr="00784BA6">
              <w:rPr>
                <w:lang w:val="fr-FR"/>
              </w:rPr>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84BA6" w:rsidRDefault="0071413B" w:rsidP="0071413B">
            <w:pPr>
              <w:pStyle w:val="TAL"/>
              <w:rPr>
                <w:lang w:val="fr-FR"/>
              </w:rPr>
            </w:pPr>
            <w:r w:rsidRPr="00784BA6">
              <w:rPr>
                <w:lang w:val="fr-FR"/>
              </w:rPr>
              <w:t>(RLC SDU#2)</w:t>
            </w:r>
          </w:p>
          <w:p w14:paraId="5209FA16" w14:textId="77777777" w:rsidR="0071413B" w:rsidRPr="00784BA6" w:rsidRDefault="000C78B3" w:rsidP="0071413B">
            <w:pPr>
              <w:pStyle w:val="TAL"/>
              <w:rPr>
                <w:lang w:val="fr-FR"/>
              </w:rPr>
            </w:pPr>
            <w:r w:rsidRPr="00784BA6">
              <w:rPr>
                <w:lang w:val="fr-FR"/>
              </w:rPr>
              <w:t xml:space="preserve">AMD </w:t>
            </w:r>
            <w:r w:rsidR="0071413B" w:rsidRPr="00784BA6">
              <w:rPr>
                <w:lang w:val="fr-FR"/>
              </w:rPr>
              <w:t>PDU#1</w:t>
            </w:r>
            <w:r w:rsidRPr="00784BA6">
              <w:rPr>
                <w:lang w:val="fr-FR"/>
              </w:rPr>
              <w:t>(FI=’01’,SN=2)</w:t>
            </w:r>
          </w:p>
          <w:p w14:paraId="63CBF715" w14:textId="77777777" w:rsidR="0071413B" w:rsidRPr="00784BA6" w:rsidRDefault="000C78B3" w:rsidP="0071413B">
            <w:pPr>
              <w:pStyle w:val="TAL"/>
              <w:rPr>
                <w:lang w:val="fr-FR"/>
              </w:rPr>
            </w:pPr>
            <w:r w:rsidRPr="00784BA6">
              <w:rPr>
                <w:lang w:val="fr-FR"/>
              </w:rPr>
              <w:t xml:space="preserve">AMD </w:t>
            </w:r>
            <w:r w:rsidR="0071413B" w:rsidRPr="00784BA6">
              <w:rPr>
                <w:lang w:val="fr-FR"/>
              </w:rPr>
              <w:t>PDU#2</w:t>
            </w:r>
            <w:r w:rsidRPr="00784BA6">
              <w:rPr>
                <w:lang w:val="fr-FR"/>
              </w:rPr>
              <w:t>(FI=’11’,SN=3)</w:t>
            </w:r>
          </w:p>
          <w:p w14:paraId="22D2D059" w14:textId="77777777" w:rsidR="0071413B" w:rsidRPr="00784BA6" w:rsidRDefault="000C78B3" w:rsidP="0071413B">
            <w:pPr>
              <w:pStyle w:val="TAL"/>
              <w:rPr>
                <w:rFonts w:eastAsia="MS Gothic"/>
                <w:lang w:val="fr-FR"/>
              </w:rPr>
            </w:pPr>
            <w:r w:rsidRPr="00784BA6">
              <w:rPr>
                <w:lang w:val="fr-FR"/>
              </w:rPr>
              <w:t xml:space="preserve">AMD </w:t>
            </w:r>
            <w:r w:rsidR="0071413B" w:rsidRPr="00784BA6">
              <w:rPr>
                <w:rFonts w:eastAsia="MS Gothic"/>
                <w:lang w:val="fr-FR"/>
              </w:rPr>
              <w:t>PDU#3</w:t>
            </w:r>
            <w:r w:rsidRPr="00784BA6">
              <w:rPr>
                <w:rFonts w:eastAsia="MS Gothic"/>
                <w:lang w:val="fr-FR"/>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tcPr>
          <w:p w14:paraId="614AEC13" w14:textId="77777777" w:rsidR="00936193" w:rsidRPr="007B7E1B" w:rsidRDefault="00936193" w:rsidP="00936193">
            <w:pPr>
              <w:pStyle w:val="TAH"/>
            </w:pPr>
            <w:r w:rsidRPr="007B7E1B">
              <w:t>St</w:t>
            </w:r>
          </w:p>
        </w:tc>
        <w:tc>
          <w:tcPr>
            <w:tcW w:w="3968" w:type="dxa"/>
          </w:tcPr>
          <w:p w14:paraId="124F90E9" w14:textId="77777777" w:rsidR="00936193" w:rsidRPr="007B7E1B" w:rsidRDefault="00936193" w:rsidP="00936193">
            <w:pPr>
              <w:pStyle w:val="TAH"/>
            </w:pPr>
            <w:r w:rsidRPr="007B7E1B">
              <w:t>Procedure</w:t>
            </w:r>
          </w:p>
        </w:tc>
        <w:tc>
          <w:tcPr>
            <w:tcW w:w="3684" w:type="dxa"/>
            <w:gridSpan w:val="2"/>
          </w:tcPr>
          <w:p w14:paraId="117705BA" w14:textId="77777777" w:rsidR="00936193" w:rsidRPr="007B7E1B" w:rsidRDefault="00936193" w:rsidP="00936193">
            <w:pPr>
              <w:pStyle w:val="TAH"/>
            </w:pPr>
            <w:r w:rsidRPr="007B7E1B">
              <w:t>Message Sequence</w:t>
            </w:r>
          </w:p>
        </w:tc>
        <w:tc>
          <w:tcPr>
            <w:tcW w:w="567" w:type="dxa"/>
            <w:tcBorders>
              <w:bottom w:val="nil"/>
            </w:tcBorders>
          </w:tcPr>
          <w:p w14:paraId="1E236433" w14:textId="77777777" w:rsidR="00936193" w:rsidRPr="007B7E1B" w:rsidRDefault="00936193" w:rsidP="00936193">
            <w:pPr>
              <w:pStyle w:val="TAH"/>
            </w:pPr>
            <w:r w:rsidRPr="007B7E1B">
              <w:t>TP</w:t>
            </w:r>
          </w:p>
        </w:tc>
        <w:tc>
          <w:tcPr>
            <w:tcW w:w="850" w:type="dxa"/>
            <w:tcBorders>
              <w:bottom w:val="nil"/>
            </w:tcBorders>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tcPr>
          <w:p w14:paraId="1F84303E" w14:textId="77777777" w:rsidR="00936193" w:rsidRPr="007B7E1B" w:rsidRDefault="00936193" w:rsidP="00936193">
            <w:pPr>
              <w:pStyle w:val="TAH"/>
            </w:pPr>
          </w:p>
        </w:tc>
        <w:tc>
          <w:tcPr>
            <w:tcW w:w="3968" w:type="dxa"/>
          </w:tcPr>
          <w:p w14:paraId="2D3B7F3C" w14:textId="77777777" w:rsidR="00936193" w:rsidRPr="007B7E1B" w:rsidRDefault="00936193" w:rsidP="00936193">
            <w:pPr>
              <w:pStyle w:val="TAH"/>
            </w:pPr>
          </w:p>
        </w:tc>
        <w:tc>
          <w:tcPr>
            <w:tcW w:w="708" w:type="dxa"/>
          </w:tcPr>
          <w:p w14:paraId="5E8CE9ED" w14:textId="77777777" w:rsidR="00936193" w:rsidRPr="007B7E1B" w:rsidRDefault="00936193" w:rsidP="00936193">
            <w:pPr>
              <w:pStyle w:val="TAH"/>
            </w:pPr>
            <w:r w:rsidRPr="007B7E1B">
              <w:t>U - S</w:t>
            </w:r>
          </w:p>
        </w:tc>
        <w:tc>
          <w:tcPr>
            <w:tcW w:w="2976" w:type="dxa"/>
          </w:tcPr>
          <w:p w14:paraId="5EF70DBA" w14:textId="77777777" w:rsidR="00936193" w:rsidRPr="007B7E1B" w:rsidRDefault="00936193" w:rsidP="00936193">
            <w:pPr>
              <w:pStyle w:val="TAH"/>
            </w:pPr>
            <w:r w:rsidRPr="007B7E1B">
              <w:t>Message</w:t>
            </w:r>
          </w:p>
        </w:tc>
        <w:tc>
          <w:tcPr>
            <w:tcW w:w="567" w:type="dxa"/>
            <w:tcBorders>
              <w:top w:val="nil"/>
            </w:tcBorders>
          </w:tcPr>
          <w:p w14:paraId="46D6703C" w14:textId="77777777" w:rsidR="00936193" w:rsidRPr="007B7E1B" w:rsidRDefault="00936193" w:rsidP="00936193">
            <w:pPr>
              <w:pStyle w:val="TAH"/>
            </w:pPr>
          </w:p>
        </w:tc>
        <w:tc>
          <w:tcPr>
            <w:tcW w:w="850" w:type="dxa"/>
            <w:tcBorders>
              <w:top w:val="nil"/>
            </w:tcBorders>
          </w:tcPr>
          <w:p w14:paraId="2B9C9B92" w14:textId="77777777" w:rsidR="00936193" w:rsidRPr="007B7E1B" w:rsidRDefault="00936193" w:rsidP="00936193">
            <w:pPr>
              <w:pStyle w:val="TAH"/>
            </w:pPr>
          </w:p>
        </w:tc>
      </w:tr>
      <w:tr w:rsidR="00936193" w:rsidRPr="007B7E1B" w14:paraId="23224008" w14:textId="77777777">
        <w:tc>
          <w:tcPr>
            <w:tcW w:w="534" w:type="dxa"/>
          </w:tcPr>
          <w:p w14:paraId="1AA569C6" w14:textId="77777777" w:rsidR="00936193" w:rsidRPr="007B7E1B" w:rsidRDefault="00936193" w:rsidP="00936193">
            <w:pPr>
              <w:pStyle w:val="TAC"/>
            </w:pPr>
            <w:r w:rsidRPr="007B7E1B">
              <w:t>1</w:t>
            </w:r>
          </w:p>
        </w:tc>
        <w:tc>
          <w:tcPr>
            <w:tcW w:w="3968" w:type="dxa"/>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tcPr>
          <w:p w14:paraId="26B167ED" w14:textId="77777777" w:rsidR="00936193" w:rsidRPr="007B7E1B" w:rsidRDefault="00936193" w:rsidP="00936193">
            <w:pPr>
              <w:pStyle w:val="TAC"/>
            </w:pPr>
            <w:r w:rsidRPr="007B7E1B">
              <w:t>--&gt;</w:t>
            </w:r>
          </w:p>
        </w:tc>
        <w:tc>
          <w:tcPr>
            <w:tcW w:w="2976" w:type="dxa"/>
          </w:tcPr>
          <w:p w14:paraId="7EECC004" w14:textId="77777777" w:rsidR="00936193" w:rsidRPr="007B7E1B" w:rsidRDefault="00936193" w:rsidP="00936193">
            <w:pPr>
              <w:pStyle w:val="TAL"/>
            </w:pPr>
            <w:r w:rsidRPr="007B7E1B">
              <w:t>AMD PDU</w:t>
            </w:r>
          </w:p>
        </w:tc>
        <w:tc>
          <w:tcPr>
            <w:tcW w:w="567" w:type="dxa"/>
          </w:tcPr>
          <w:p w14:paraId="5B8F603F" w14:textId="77777777" w:rsidR="00936193" w:rsidRPr="007B7E1B" w:rsidRDefault="00936193" w:rsidP="00936193">
            <w:pPr>
              <w:pStyle w:val="TAC"/>
            </w:pPr>
            <w:r w:rsidRPr="007B7E1B">
              <w:t>1</w:t>
            </w:r>
          </w:p>
        </w:tc>
        <w:tc>
          <w:tcPr>
            <w:tcW w:w="850" w:type="dxa"/>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tcPr>
          <w:p w14:paraId="73FF379D" w14:textId="77777777" w:rsidR="00936193" w:rsidRPr="007B7E1B" w:rsidRDefault="00936193" w:rsidP="00936193">
            <w:pPr>
              <w:pStyle w:val="TAC"/>
            </w:pPr>
            <w:r w:rsidRPr="007B7E1B">
              <w:t>-</w:t>
            </w:r>
          </w:p>
        </w:tc>
        <w:tc>
          <w:tcPr>
            <w:tcW w:w="3968" w:type="dxa"/>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tcPr>
          <w:p w14:paraId="68E12CAB" w14:textId="77777777" w:rsidR="00936193" w:rsidRPr="007B7E1B" w:rsidRDefault="00936193" w:rsidP="00936193">
            <w:pPr>
              <w:pStyle w:val="TAC"/>
            </w:pPr>
            <w:r w:rsidRPr="007B7E1B">
              <w:t>-</w:t>
            </w:r>
          </w:p>
        </w:tc>
        <w:tc>
          <w:tcPr>
            <w:tcW w:w="2976" w:type="dxa"/>
          </w:tcPr>
          <w:p w14:paraId="217B9A27" w14:textId="77777777" w:rsidR="00936193" w:rsidRPr="007B7E1B" w:rsidRDefault="00936193" w:rsidP="00936193">
            <w:pPr>
              <w:pStyle w:val="TAL"/>
            </w:pPr>
            <w:r w:rsidRPr="007B7E1B">
              <w:t>-</w:t>
            </w:r>
          </w:p>
        </w:tc>
        <w:tc>
          <w:tcPr>
            <w:tcW w:w="567" w:type="dxa"/>
          </w:tcPr>
          <w:p w14:paraId="1DD59194" w14:textId="77777777" w:rsidR="00936193" w:rsidRPr="007B7E1B" w:rsidRDefault="00936193" w:rsidP="00936193">
            <w:pPr>
              <w:pStyle w:val="TAC"/>
            </w:pPr>
            <w:r w:rsidRPr="007B7E1B">
              <w:t>-</w:t>
            </w:r>
          </w:p>
        </w:tc>
        <w:tc>
          <w:tcPr>
            <w:tcW w:w="850" w:type="dxa"/>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tcPr>
          <w:p w14:paraId="6DCBEDC2" w14:textId="77777777" w:rsidR="00936193" w:rsidRPr="007B7E1B" w:rsidRDefault="00936193" w:rsidP="00936193">
            <w:pPr>
              <w:pStyle w:val="TAC"/>
            </w:pPr>
            <w:r w:rsidRPr="007B7E1B">
              <w:t>2</w:t>
            </w:r>
          </w:p>
        </w:tc>
        <w:tc>
          <w:tcPr>
            <w:tcW w:w="3968" w:type="dxa"/>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tcPr>
          <w:p w14:paraId="49B3B7B0" w14:textId="77777777" w:rsidR="00936193" w:rsidRPr="007B7E1B" w:rsidRDefault="00936193" w:rsidP="00936193">
            <w:pPr>
              <w:pStyle w:val="TAC"/>
            </w:pPr>
            <w:r w:rsidRPr="007B7E1B">
              <w:t>--&gt;</w:t>
            </w:r>
          </w:p>
        </w:tc>
        <w:tc>
          <w:tcPr>
            <w:tcW w:w="2976" w:type="dxa"/>
          </w:tcPr>
          <w:p w14:paraId="0E9ABA1A" w14:textId="77777777" w:rsidR="00936193" w:rsidRPr="007B7E1B" w:rsidRDefault="00936193" w:rsidP="00936193">
            <w:pPr>
              <w:pStyle w:val="TAL"/>
            </w:pPr>
            <w:r w:rsidRPr="007B7E1B">
              <w:t>AMD PDU</w:t>
            </w:r>
          </w:p>
        </w:tc>
        <w:tc>
          <w:tcPr>
            <w:tcW w:w="567" w:type="dxa"/>
          </w:tcPr>
          <w:p w14:paraId="60E21EC8" w14:textId="77777777" w:rsidR="00936193" w:rsidRPr="007B7E1B" w:rsidRDefault="00936193" w:rsidP="00936193">
            <w:pPr>
              <w:pStyle w:val="TAC"/>
            </w:pPr>
            <w:r w:rsidRPr="007B7E1B">
              <w:t>2</w:t>
            </w:r>
          </w:p>
        </w:tc>
        <w:tc>
          <w:tcPr>
            <w:tcW w:w="850" w:type="dxa"/>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tcPr>
          <w:p w14:paraId="4659B15C" w14:textId="77777777" w:rsidR="00A858B2" w:rsidRPr="007B7E1B" w:rsidRDefault="00A858B2" w:rsidP="00C60B80">
            <w:pPr>
              <w:pStyle w:val="TAC"/>
            </w:pPr>
          </w:p>
        </w:tc>
        <w:tc>
          <w:tcPr>
            <w:tcW w:w="3968" w:type="dxa"/>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tcPr>
          <w:p w14:paraId="6DF4AAA5" w14:textId="77777777" w:rsidR="00A858B2" w:rsidRPr="007B7E1B" w:rsidRDefault="00A858B2" w:rsidP="00C60B80">
            <w:pPr>
              <w:pStyle w:val="TAC"/>
            </w:pPr>
            <w:r w:rsidRPr="007B7E1B">
              <w:t>-</w:t>
            </w:r>
          </w:p>
        </w:tc>
        <w:tc>
          <w:tcPr>
            <w:tcW w:w="2976" w:type="dxa"/>
          </w:tcPr>
          <w:p w14:paraId="5E436045" w14:textId="77777777" w:rsidR="00A858B2" w:rsidRPr="007B7E1B" w:rsidRDefault="00A858B2" w:rsidP="00C60B80">
            <w:pPr>
              <w:pStyle w:val="TAL"/>
            </w:pPr>
            <w:r w:rsidRPr="007B7E1B">
              <w:t>-</w:t>
            </w:r>
          </w:p>
        </w:tc>
        <w:tc>
          <w:tcPr>
            <w:tcW w:w="567" w:type="dxa"/>
          </w:tcPr>
          <w:p w14:paraId="59D1194C" w14:textId="77777777" w:rsidR="00A858B2" w:rsidRPr="007B7E1B" w:rsidRDefault="00A858B2" w:rsidP="00C60B80">
            <w:pPr>
              <w:pStyle w:val="TAC"/>
            </w:pPr>
            <w:r w:rsidRPr="007B7E1B">
              <w:t>-</w:t>
            </w:r>
          </w:p>
        </w:tc>
        <w:tc>
          <w:tcPr>
            <w:tcW w:w="850" w:type="dxa"/>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tcPr>
          <w:p w14:paraId="2D12E6D8" w14:textId="77777777" w:rsidR="00A858B2" w:rsidRPr="007B7E1B" w:rsidRDefault="00A858B2" w:rsidP="00C60B80">
            <w:pPr>
              <w:pStyle w:val="TAC"/>
            </w:pPr>
            <w:r w:rsidRPr="007B7E1B">
              <w:t>3a1</w:t>
            </w:r>
          </w:p>
        </w:tc>
        <w:tc>
          <w:tcPr>
            <w:tcW w:w="3968" w:type="dxa"/>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tcPr>
          <w:p w14:paraId="1EC0414F" w14:textId="77777777" w:rsidR="00A858B2" w:rsidRPr="007B7E1B" w:rsidRDefault="00A858B2" w:rsidP="00C60B80">
            <w:pPr>
              <w:pStyle w:val="TAC"/>
            </w:pPr>
            <w:r w:rsidRPr="007B7E1B">
              <w:t>&lt;--</w:t>
            </w:r>
          </w:p>
        </w:tc>
        <w:tc>
          <w:tcPr>
            <w:tcW w:w="2976" w:type="dxa"/>
          </w:tcPr>
          <w:p w14:paraId="50964033" w14:textId="77777777" w:rsidR="00A858B2" w:rsidRPr="007B7E1B" w:rsidRDefault="00A858B2" w:rsidP="00C60B80">
            <w:pPr>
              <w:pStyle w:val="TAL"/>
            </w:pPr>
            <w:r w:rsidRPr="007B7E1B">
              <w:rPr>
                <w:lang w:eastAsia="zh-CN"/>
              </w:rPr>
              <w:t>STATUS PDU</w:t>
            </w:r>
          </w:p>
        </w:tc>
        <w:tc>
          <w:tcPr>
            <w:tcW w:w="567" w:type="dxa"/>
          </w:tcPr>
          <w:p w14:paraId="2F29CFD3" w14:textId="77777777" w:rsidR="00A858B2" w:rsidRPr="007B7E1B" w:rsidRDefault="00A858B2" w:rsidP="00C60B80">
            <w:pPr>
              <w:pStyle w:val="TAC"/>
            </w:pPr>
            <w:r w:rsidRPr="007B7E1B">
              <w:t>-</w:t>
            </w:r>
          </w:p>
        </w:tc>
        <w:tc>
          <w:tcPr>
            <w:tcW w:w="850" w:type="dxa"/>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tcPr>
          <w:p w14:paraId="3254D2E2" w14:textId="77777777" w:rsidR="000F71E3" w:rsidRPr="007B7E1B" w:rsidRDefault="000F71E3" w:rsidP="005930DD">
            <w:pPr>
              <w:pStyle w:val="TAH"/>
            </w:pPr>
            <w:r w:rsidRPr="007B7E1B">
              <w:t>St</w:t>
            </w:r>
          </w:p>
        </w:tc>
        <w:tc>
          <w:tcPr>
            <w:tcW w:w="3968" w:type="dxa"/>
          </w:tcPr>
          <w:p w14:paraId="7B2AEDB5" w14:textId="77777777" w:rsidR="000F71E3" w:rsidRPr="007B7E1B" w:rsidRDefault="000F71E3" w:rsidP="005930DD">
            <w:pPr>
              <w:pStyle w:val="TAH"/>
            </w:pPr>
            <w:r w:rsidRPr="007B7E1B">
              <w:t>Procedure</w:t>
            </w:r>
          </w:p>
        </w:tc>
        <w:tc>
          <w:tcPr>
            <w:tcW w:w="3684" w:type="dxa"/>
            <w:gridSpan w:val="2"/>
          </w:tcPr>
          <w:p w14:paraId="38EE2F24" w14:textId="77777777" w:rsidR="000F71E3" w:rsidRPr="007B7E1B" w:rsidRDefault="000F71E3" w:rsidP="005930DD">
            <w:pPr>
              <w:pStyle w:val="TAH"/>
            </w:pPr>
            <w:r w:rsidRPr="007B7E1B">
              <w:t>Message Sequence</w:t>
            </w:r>
          </w:p>
        </w:tc>
        <w:tc>
          <w:tcPr>
            <w:tcW w:w="567" w:type="dxa"/>
            <w:tcBorders>
              <w:bottom w:val="nil"/>
            </w:tcBorders>
          </w:tcPr>
          <w:p w14:paraId="2493519F" w14:textId="77777777" w:rsidR="000F71E3" w:rsidRPr="007B7E1B" w:rsidRDefault="000F71E3" w:rsidP="005930DD">
            <w:pPr>
              <w:pStyle w:val="TAH"/>
            </w:pPr>
            <w:r w:rsidRPr="007B7E1B">
              <w:t>TP</w:t>
            </w:r>
          </w:p>
        </w:tc>
        <w:tc>
          <w:tcPr>
            <w:tcW w:w="850" w:type="dxa"/>
            <w:tcBorders>
              <w:bottom w:val="nil"/>
            </w:tcBorders>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tcPr>
          <w:p w14:paraId="208D2C62" w14:textId="77777777" w:rsidR="000F71E3" w:rsidRPr="007B7E1B" w:rsidRDefault="000F71E3" w:rsidP="005930DD">
            <w:pPr>
              <w:pStyle w:val="TAH"/>
            </w:pPr>
          </w:p>
        </w:tc>
        <w:tc>
          <w:tcPr>
            <w:tcW w:w="3968" w:type="dxa"/>
          </w:tcPr>
          <w:p w14:paraId="62EC5F13" w14:textId="77777777" w:rsidR="000F71E3" w:rsidRPr="007B7E1B" w:rsidRDefault="000F71E3" w:rsidP="005930DD">
            <w:pPr>
              <w:pStyle w:val="TAH"/>
            </w:pPr>
          </w:p>
        </w:tc>
        <w:tc>
          <w:tcPr>
            <w:tcW w:w="708" w:type="dxa"/>
          </w:tcPr>
          <w:p w14:paraId="210853F1" w14:textId="77777777" w:rsidR="000F71E3" w:rsidRPr="007B7E1B" w:rsidRDefault="000F71E3" w:rsidP="005930DD">
            <w:pPr>
              <w:pStyle w:val="TAH"/>
            </w:pPr>
            <w:r w:rsidRPr="007B7E1B">
              <w:t>U - S</w:t>
            </w:r>
          </w:p>
        </w:tc>
        <w:tc>
          <w:tcPr>
            <w:tcW w:w="2976" w:type="dxa"/>
          </w:tcPr>
          <w:p w14:paraId="5788F793" w14:textId="77777777" w:rsidR="000F71E3" w:rsidRPr="007B7E1B" w:rsidRDefault="000F71E3" w:rsidP="005930DD">
            <w:pPr>
              <w:pStyle w:val="TAH"/>
            </w:pPr>
            <w:r w:rsidRPr="007B7E1B">
              <w:t>Message</w:t>
            </w:r>
          </w:p>
        </w:tc>
        <w:tc>
          <w:tcPr>
            <w:tcW w:w="567" w:type="dxa"/>
            <w:tcBorders>
              <w:top w:val="nil"/>
            </w:tcBorders>
          </w:tcPr>
          <w:p w14:paraId="3C8EB6FE" w14:textId="77777777" w:rsidR="000F71E3" w:rsidRPr="007B7E1B" w:rsidRDefault="000F71E3" w:rsidP="005930DD">
            <w:pPr>
              <w:pStyle w:val="TAH"/>
            </w:pPr>
          </w:p>
        </w:tc>
        <w:tc>
          <w:tcPr>
            <w:tcW w:w="850" w:type="dxa"/>
            <w:tcBorders>
              <w:top w:val="nil"/>
            </w:tcBorders>
          </w:tcPr>
          <w:p w14:paraId="4A0EFA07" w14:textId="77777777" w:rsidR="000F71E3" w:rsidRPr="007B7E1B" w:rsidRDefault="000F71E3" w:rsidP="005930DD">
            <w:pPr>
              <w:pStyle w:val="TAH"/>
            </w:pPr>
          </w:p>
        </w:tc>
      </w:tr>
      <w:tr w:rsidR="000F71E3" w:rsidRPr="007B7E1B" w14:paraId="213394AC" w14:textId="77777777">
        <w:tc>
          <w:tcPr>
            <w:tcW w:w="534" w:type="dxa"/>
          </w:tcPr>
          <w:p w14:paraId="378C9133" w14:textId="77777777" w:rsidR="000F71E3" w:rsidRPr="007B7E1B" w:rsidRDefault="000F71E3" w:rsidP="005930DD">
            <w:pPr>
              <w:pStyle w:val="TAC"/>
            </w:pPr>
            <w:r w:rsidRPr="007B7E1B">
              <w:t>-</w:t>
            </w:r>
          </w:p>
        </w:tc>
        <w:tc>
          <w:tcPr>
            <w:tcW w:w="3968" w:type="dxa"/>
          </w:tcPr>
          <w:p w14:paraId="26AB260C" w14:textId="77777777" w:rsidR="000F71E3" w:rsidRPr="007B7E1B" w:rsidRDefault="000F71E3" w:rsidP="005930DD">
            <w:pPr>
              <w:pStyle w:val="TAL"/>
            </w:pPr>
            <w:r w:rsidRPr="007B7E1B">
              <w:t>EXCEPTION: Steps 1 and 2a1 are executed 512 times.</w:t>
            </w:r>
          </w:p>
        </w:tc>
        <w:tc>
          <w:tcPr>
            <w:tcW w:w="708" w:type="dxa"/>
          </w:tcPr>
          <w:p w14:paraId="0EDF7001" w14:textId="77777777" w:rsidR="000F71E3" w:rsidRPr="007B7E1B" w:rsidRDefault="000F71E3" w:rsidP="005930DD">
            <w:pPr>
              <w:pStyle w:val="TAC"/>
            </w:pPr>
            <w:r w:rsidRPr="007B7E1B">
              <w:t>-</w:t>
            </w:r>
          </w:p>
        </w:tc>
        <w:tc>
          <w:tcPr>
            <w:tcW w:w="2976" w:type="dxa"/>
          </w:tcPr>
          <w:p w14:paraId="2CD8A171" w14:textId="77777777" w:rsidR="000F71E3" w:rsidRPr="007B7E1B" w:rsidRDefault="000F71E3" w:rsidP="005930DD">
            <w:pPr>
              <w:pStyle w:val="TAL"/>
            </w:pPr>
            <w:r w:rsidRPr="007B7E1B">
              <w:t>-</w:t>
            </w:r>
          </w:p>
        </w:tc>
        <w:tc>
          <w:tcPr>
            <w:tcW w:w="567" w:type="dxa"/>
          </w:tcPr>
          <w:p w14:paraId="0DB6460B" w14:textId="77777777" w:rsidR="000F71E3" w:rsidRPr="007B7E1B" w:rsidRDefault="000F71E3" w:rsidP="005930DD">
            <w:pPr>
              <w:pStyle w:val="TAC"/>
            </w:pPr>
            <w:r w:rsidRPr="007B7E1B">
              <w:t>-</w:t>
            </w:r>
          </w:p>
        </w:tc>
        <w:tc>
          <w:tcPr>
            <w:tcW w:w="850" w:type="dxa"/>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tcPr>
          <w:p w14:paraId="52DB5975" w14:textId="77777777" w:rsidR="000F71E3" w:rsidRPr="007B7E1B" w:rsidRDefault="000F71E3" w:rsidP="005930DD">
            <w:pPr>
              <w:pStyle w:val="TAC"/>
            </w:pPr>
            <w:r w:rsidRPr="007B7E1B">
              <w:t>1</w:t>
            </w:r>
          </w:p>
        </w:tc>
        <w:tc>
          <w:tcPr>
            <w:tcW w:w="3968" w:type="dxa"/>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tcPr>
          <w:p w14:paraId="60329EE5" w14:textId="77777777" w:rsidR="000F71E3" w:rsidRPr="007B7E1B" w:rsidRDefault="000F71E3" w:rsidP="005930DD">
            <w:pPr>
              <w:pStyle w:val="TAC"/>
            </w:pPr>
            <w:r w:rsidRPr="007B7E1B">
              <w:t>--&gt;</w:t>
            </w:r>
          </w:p>
        </w:tc>
        <w:tc>
          <w:tcPr>
            <w:tcW w:w="2976" w:type="dxa"/>
          </w:tcPr>
          <w:p w14:paraId="11069BD3" w14:textId="77777777" w:rsidR="000F71E3" w:rsidRPr="007B7E1B" w:rsidRDefault="000F71E3" w:rsidP="005930DD">
            <w:pPr>
              <w:pStyle w:val="TAL"/>
            </w:pPr>
            <w:r w:rsidRPr="007B7E1B">
              <w:t>AMD PDU</w:t>
            </w:r>
          </w:p>
        </w:tc>
        <w:tc>
          <w:tcPr>
            <w:tcW w:w="567" w:type="dxa"/>
          </w:tcPr>
          <w:p w14:paraId="45949EF5" w14:textId="77777777" w:rsidR="000F71E3" w:rsidRPr="007B7E1B" w:rsidRDefault="000F71E3" w:rsidP="005930DD">
            <w:pPr>
              <w:pStyle w:val="TAC"/>
            </w:pPr>
            <w:r w:rsidRPr="007B7E1B">
              <w:t>2</w:t>
            </w:r>
          </w:p>
        </w:tc>
        <w:tc>
          <w:tcPr>
            <w:tcW w:w="850" w:type="dxa"/>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tcPr>
          <w:p w14:paraId="4A84135D" w14:textId="77777777" w:rsidR="000F71E3" w:rsidRPr="007B7E1B" w:rsidRDefault="000F71E3" w:rsidP="005930DD">
            <w:pPr>
              <w:pStyle w:val="TAC"/>
            </w:pPr>
          </w:p>
        </w:tc>
        <w:tc>
          <w:tcPr>
            <w:tcW w:w="3968" w:type="dxa"/>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tcPr>
          <w:p w14:paraId="2021C845" w14:textId="77777777" w:rsidR="000F71E3" w:rsidRPr="007B7E1B" w:rsidRDefault="000F71E3" w:rsidP="005930DD">
            <w:pPr>
              <w:pStyle w:val="TAC"/>
            </w:pPr>
            <w:r w:rsidRPr="007B7E1B">
              <w:t>-</w:t>
            </w:r>
          </w:p>
        </w:tc>
        <w:tc>
          <w:tcPr>
            <w:tcW w:w="2976" w:type="dxa"/>
          </w:tcPr>
          <w:p w14:paraId="4B0CCFFD" w14:textId="77777777" w:rsidR="000F71E3" w:rsidRPr="007B7E1B" w:rsidRDefault="000F71E3" w:rsidP="005930DD">
            <w:pPr>
              <w:pStyle w:val="TAL"/>
            </w:pPr>
            <w:r w:rsidRPr="007B7E1B">
              <w:t>-</w:t>
            </w:r>
          </w:p>
        </w:tc>
        <w:tc>
          <w:tcPr>
            <w:tcW w:w="567" w:type="dxa"/>
          </w:tcPr>
          <w:p w14:paraId="4593FD58" w14:textId="77777777" w:rsidR="000F71E3" w:rsidRPr="007B7E1B" w:rsidRDefault="000F71E3" w:rsidP="005930DD">
            <w:pPr>
              <w:pStyle w:val="TAC"/>
            </w:pPr>
            <w:r w:rsidRPr="007B7E1B">
              <w:t>-</w:t>
            </w:r>
          </w:p>
        </w:tc>
        <w:tc>
          <w:tcPr>
            <w:tcW w:w="850" w:type="dxa"/>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tcPr>
          <w:p w14:paraId="4D529F31" w14:textId="77777777" w:rsidR="000F71E3" w:rsidRPr="007B7E1B" w:rsidRDefault="000F71E3" w:rsidP="005930DD">
            <w:pPr>
              <w:pStyle w:val="TAC"/>
            </w:pPr>
            <w:r w:rsidRPr="007B7E1B">
              <w:t>2a1</w:t>
            </w:r>
          </w:p>
        </w:tc>
        <w:tc>
          <w:tcPr>
            <w:tcW w:w="3968" w:type="dxa"/>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tcPr>
          <w:p w14:paraId="4A336485" w14:textId="77777777" w:rsidR="000F71E3" w:rsidRPr="007B7E1B" w:rsidRDefault="000F71E3" w:rsidP="005930DD">
            <w:pPr>
              <w:pStyle w:val="TAC"/>
            </w:pPr>
            <w:r w:rsidRPr="007B7E1B">
              <w:t>&lt;--</w:t>
            </w:r>
          </w:p>
        </w:tc>
        <w:tc>
          <w:tcPr>
            <w:tcW w:w="2976" w:type="dxa"/>
          </w:tcPr>
          <w:p w14:paraId="30A42EBD" w14:textId="77777777" w:rsidR="000F71E3" w:rsidRPr="007B7E1B" w:rsidRDefault="000F71E3" w:rsidP="005930DD">
            <w:pPr>
              <w:pStyle w:val="TAL"/>
            </w:pPr>
            <w:r w:rsidRPr="007B7E1B">
              <w:rPr>
                <w:lang w:eastAsia="zh-CN"/>
              </w:rPr>
              <w:t>STATUS PDU</w:t>
            </w:r>
          </w:p>
        </w:tc>
        <w:tc>
          <w:tcPr>
            <w:tcW w:w="567" w:type="dxa"/>
          </w:tcPr>
          <w:p w14:paraId="25A1DC22" w14:textId="77777777" w:rsidR="000F71E3" w:rsidRPr="007B7E1B" w:rsidRDefault="000F71E3" w:rsidP="005930DD">
            <w:pPr>
              <w:pStyle w:val="TAC"/>
            </w:pPr>
            <w:r w:rsidRPr="007B7E1B">
              <w:t>-</w:t>
            </w:r>
          </w:p>
        </w:tc>
        <w:tc>
          <w:tcPr>
            <w:tcW w:w="850" w:type="dxa"/>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tcPr>
          <w:p w14:paraId="69355245" w14:textId="77777777" w:rsidR="00FD5C1A" w:rsidRPr="007B7E1B" w:rsidRDefault="00FD5C1A" w:rsidP="005930DD">
            <w:pPr>
              <w:pStyle w:val="TAH"/>
            </w:pPr>
            <w:r w:rsidRPr="007B7E1B">
              <w:t>St</w:t>
            </w:r>
          </w:p>
        </w:tc>
        <w:tc>
          <w:tcPr>
            <w:tcW w:w="3968" w:type="dxa"/>
          </w:tcPr>
          <w:p w14:paraId="3DA1FEBA" w14:textId="77777777" w:rsidR="00FD5C1A" w:rsidRPr="007B7E1B" w:rsidRDefault="00FD5C1A" w:rsidP="005930DD">
            <w:pPr>
              <w:pStyle w:val="TAH"/>
            </w:pPr>
            <w:r w:rsidRPr="007B7E1B">
              <w:t>Procedure</w:t>
            </w:r>
          </w:p>
        </w:tc>
        <w:tc>
          <w:tcPr>
            <w:tcW w:w="3684" w:type="dxa"/>
            <w:gridSpan w:val="2"/>
          </w:tcPr>
          <w:p w14:paraId="0AB6015C" w14:textId="77777777" w:rsidR="00FD5C1A" w:rsidRPr="007B7E1B" w:rsidRDefault="00FD5C1A" w:rsidP="005930DD">
            <w:pPr>
              <w:pStyle w:val="TAH"/>
            </w:pPr>
            <w:r w:rsidRPr="007B7E1B">
              <w:t>Message Sequence</w:t>
            </w:r>
          </w:p>
        </w:tc>
        <w:tc>
          <w:tcPr>
            <w:tcW w:w="567" w:type="dxa"/>
            <w:tcBorders>
              <w:bottom w:val="nil"/>
            </w:tcBorders>
          </w:tcPr>
          <w:p w14:paraId="035EED75" w14:textId="77777777" w:rsidR="00FD5C1A" w:rsidRPr="007B7E1B" w:rsidRDefault="00FD5C1A" w:rsidP="005930DD">
            <w:pPr>
              <w:pStyle w:val="TAH"/>
            </w:pPr>
            <w:r w:rsidRPr="007B7E1B">
              <w:t>TP</w:t>
            </w:r>
          </w:p>
        </w:tc>
        <w:tc>
          <w:tcPr>
            <w:tcW w:w="850" w:type="dxa"/>
            <w:tcBorders>
              <w:bottom w:val="nil"/>
            </w:tcBorders>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tcPr>
          <w:p w14:paraId="3EA2F22A" w14:textId="77777777" w:rsidR="00FD5C1A" w:rsidRPr="007B7E1B" w:rsidRDefault="00FD5C1A" w:rsidP="005930DD">
            <w:pPr>
              <w:pStyle w:val="TAH"/>
            </w:pPr>
          </w:p>
        </w:tc>
        <w:tc>
          <w:tcPr>
            <w:tcW w:w="3968" w:type="dxa"/>
          </w:tcPr>
          <w:p w14:paraId="0C311086" w14:textId="77777777" w:rsidR="00FD5C1A" w:rsidRPr="007B7E1B" w:rsidRDefault="00FD5C1A" w:rsidP="005930DD">
            <w:pPr>
              <w:pStyle w:val="TAH"/>
            </w:pPr>
          </w:p>
        </w:tc>
        <w:tc>
          <w:tcPr>
            <w:tcW w:w="708" w:type="dxa"/>
          </w:tcPr>
          <w:p w14:paraId="5153ACC3" w14:textId="77777777" w:rsidR="00FD5C1A" w:rsidRPr="007B7E1B" w:rsidRDefault="00FD5C1A" w:rsidP="005930DD">
            <w:pPr>
              <w:pStyle w:val="TAH"/>
            </w:pPr>
            <w:r w:rsidRPr="007B7E1B">
              <w:t>U - S</w:t>
            </w:r>
          </w:p>
        </w:tc>
        <w:tc>
          <w:tcPr>
            <w:tcW w:w="2976" w:type="dxa"/>
          </w:tcPr>
          <w:p w14:paraId="121784A4" w14:textId="77777777" w:rsidR="00FD5C1A" w:rsidRPr="007B7E1B" w:rsidRDefault="00FD5C1A" w:rsidP="005930DD">
            <w:pPr>
              <w:pStyle w:val="TAH"/>
            </w:pPr>
            <w:r w:rsidRPr="007B7E1B">
              <w:t>Message</w:t>
            </w:r>
          </w:p>
        </w:tc>
        <w:tc>
          <w:tcPr>
            <w:tcW w:w="567" w:type="dxa"/>
            <w:tcBorders>
              <w:top w:val="nil"/>
            </w:tcBorders>
          </w:tcPr>
          <w:p w14:paraId="2B484C37" w14:textId="77777777" w:rsidR="00FD5C1A" w:rsidRPr="007B7E1B" w:rsidRDefault="00FD5C1A" w:rsidP="005930DD">
            <w:pPr>
              <w:pStyle w:val="TAH"/>
            </w:pPr>
          </w:p>
        </w:tc>
        <w:tc>
          <w:tcPr>
            <w:tcW w:w="850" w:type="dxa"/>
            <w:tcBorders>
              <w:top w:val="nil"/>
            </w:tcBorders>
          </w:tcPr>
          <w:p w14:paraId="0FA09C25" w14:textId="77777777" w:rsidR="00FD5C1A" w:rsidRPr="007B7E1B" w:rsidRDefault="00FD5C1A" w:rsidP="005930DD">
            <w:pPr>
              <w:pStyle w:val="TAH"/>
            </w:pPr>
          </w:p>
        </w:tc>
      </w:tr>
      <w:tr w:rsidR="00FD5C1A" w:rsidRPr="007B7E1B" w14:paraId="15B8372A" w14:textId="77777777">
        <w:tc>
          <w:tcPr>
            <w:tcW w:w="534" w:type="dxa"/>
          </w:tcPr>
          <w:p w14:paraId="6487114E" w14:textId="77777777" w:rsidR="00FD5C1A" w:rsidRPr="007B7E1B" w:rsidRDefault="00FD5C1A" w:rsidP="005930DD">
            <w:pPr>
              <w:pStyle w:val="TAC"/>
            </w:pPr>
            <w:r w:rsidRPr="007B7E1B">
              <w:t>-</w:t>
            </w:r>
          </w:p>
        </w:tc>
        <w:tc>
          <w:tcPr>
            <w:tcW w:w="3968" w:type="dxa"/>
          </w:tcPr>
          <w:p w14:paraId="2CAFCEA1" w14:textId="77777777" w:rsidR="00FD5C1A" w:rsidRPr="007B7E1B" w:rsidRDefault="00FD5C1A" w:rsidP="005930DD">
            <w:pPr>
              <w:pStyle w:val="TAL"/>
            </w:pPr>
            <w:r w:rsidRPr="007B7E1B">
              <w:t>EXCEPTION: Step 1 is executed W-1 times.</w:t>
            </w:r>
          </w:p>
        </w:tc>
        <w:tc>
          <w:tcPr>
            <w:tcW w:w="708" w:type="dxa"/>
          </w:tcPr>
          <w:p w14:paraId="6F96C28A" w14:textId="77777777" w:rsidR="00FD5C1A" w:rsidRPr="007B7E1B" w:rsidRDefault="00FD5C1A" w:rsidP="005930DD">
            <w:pPr>
              <w:pStyle w:val="TAC"/>
            </w:pPr>
            <w:r w:rsidRPr="007B7E1B">
              <w:t>-</w:t>
            </w:r>
          </w:p>
        </w:tc>
        <w:tc>
          <w:tcPr>
            <w:tcW w:w="2976" w:type="dxa"/>
          </w:tcPr>
          <w:p w14:paraId="05B20FFD" w14:textId="77777777" w:rsidR="00FD5C1A" w:rsidRPr="007B7E1B" w:rsidRDefault="00FD5C1A" w:rsidP="005930DD">
            <w:pPr>
              <w:pStyle w:val="TAL"/>
            </w:pPr>
            <w:r w:rsidRPr="007B7E1B">
              <w:t>-</w:t>
            </w:r>
          </w:p>
        </w:tc>
        <w:tc>
          <w:tcPr>
            <w:tcW w:w="567" w:type="dxa"/>
          </w:tcPr>
          <w:p w14:paraId="1B1C0719" w14:textId="77777777" w:rsidR="00FD5C1A" w:rsidRPr="007B7E1B" w:rsidRDefault="00FD5C1A" w:rsidP="005930DD">
            <w:pPr>
              <w:pStyle w:val="TAC"/>
            </w:pPr>
            <w:r w:rsidRPr="007B7E1B">
              <w:t>-</w:t>
            </w:r>
          </w:p>
        </w:tc>
        <w:tc>
          <w:tcPr>
            <w:tcW w:w="850" w:type="dxa"/>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tcPr>
          <w:p w14:paraId="57290C64" w14:textId="77777777" w:rsidR="00FD5C1A" w:rsidRPr="007B7E1B" w:rsidRDefault="00FD5C1A" w:rsidP="005930DD">
            <w:pPr>
              <w:pStyle w:val="TAC"/>
            </w:pPr>
            <w:r w:rsidRPr="007B7E1B">
              <w:t>1</w:t>
            </w:r>
          </w:p>
        </w:tc>
        <w:tc>
          <w:tcPr>
            <w:tcW w:w="3968" w:type="dxa"/>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tcPr>
          <w:p w14:paraId="47216C42" w14:textId="77777777" w:rsidR="00FD5C1A" w:rsidRPr="007B7E1B" w:rsidRDefault="00FD5C1A" w:rsidP="005930DD">
            <w:pPr>
              <w:pStyle w:val="TAC"/>
            </w:pPr>
            <w:r w:rsidRPr="007B7E1B">
              <w:t>--&gt;</w:t>
            </w:r>
          </w:p>
        </w:tc>
        <w:tc>
          <w:tcPr>
            <w:tcW w:w="2976" w:type="dxa"/>
          </w:tcPr>
          <w:p w14:paraId="6842FEC2" w14:textId="77777777" w:rsidR="00FD5C1A" w:rsidRPr="007B7E1B" w:rsidRDefault="00FD5C1A" w:rsidP="005930DD">
            <w:pPr>
              <w:pStyle w:val="TAL"/>
            </w:pPr>
            <w:r w:rsidRPr="007B7E1B">
              <w:t>AMD PDU</w:t>
            </w:r>
          </w:p>
        </w:tc>
        <w:tc>
          <w:tcPr>
            <w:tcW w:w="567" w:type="dxa"/>
          </w:tcPr>
          <w:p w14:paraId="6D34500F" w14:textId="77777777" w:rsidR="00FD5C1A" w:rsidRPr="007B7E1B" w:rsidRDefault="00FD5C1A" w:rsidP="005930DD">
            <w:pPr>
              <w:pStyle w:val="TAC"/>
            </w:pPr>
            <w:r w:rsidRPr="007B7E1B">
              <w:t>-</w:t>
            </w:r>
          </w:p>
        </w:tc>
        <w:tc>
          <w:tcPr>
            <w:tcW w:w="850" w:type="dxa"/>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tcPr>
          <w:p w14:paraId="0E2A59AA" w14:textId="77777777" w:rsidR="00597E53" w:rsidRPr="007B7E1B" w:rsidRDefault="00597E53" w:rsidP="003C09FA">
            <w:pPr>
              <w:pStyle w:val="TAC"/>
            </w:pPr>
            <w:r w:rsidRPr="007B7E1B">
              <w:t>2A</w:t>
            </w:r>
          </w:p>
        </w:tc>
        <w:tc>
          <w:tcPr>
            <w:tcW w:w="3969" w:type="dxa"/>
          </w:tcPr>
          <w:p w14:paraId="09BE84EF" w14:textId="77777777" w:rsidR="00597E53" w:rsidRPr="007B7E1B" w:rsidRDefault="00597E53" w:rsidP="003C09FA">
            <w:pPr>
              <w:pStyle w:val="TAL"/>
            </w:pPr>
            <w:r w:rsidRPr="007B7E1B">
              <w:t>The SS starts the UL default grant transmission</w:t>
            </w:r>
          </w:p>
        </w:tc>
        <w:tc>
          <w:tcPr>
            <w:tcW w:w="709" w:type="dxa"/>
          </w:tcPr>
          <w:p w14:paraId="6CFE84D0" w14:textId="77777777" w:rsidR="00597E53" w:rsidRPr="007B7E1B" w:rsidRDefault="00597E53" w:rsidP="003C09FA">
            <w:pPr>
              <w:pStyle w:val="TAC"/>
            </w:pPr>
            <w:r w:rsidRPr="007B7E1B">
              <w:t>-</w:t>
            </w:r>
          </w:p>
        </w:tc>
        <w:tc>
          <w:tcPr>
            <w:tcW w:w="2977" w:type="dxa"/>
          </w:tcPr>
          <w:p w14:paraId="7B39FE0B" w14:textId="77777777" w:rsidR="00597E53" w:rsidRPr="007B7E1B" w:rsidRDefault="00597E53" w:rsidP="003C09FA">
            <w:pPr>
              <w:pStyle w:val="TAL"/>
            </w:pPr>
            <w:r w:rsidRPr="007B7E1B">
              <w:t>-</w:t>
            </w:r>
          </w:p>
        </w:tc>
        <w:tc>
          <w:tcPr>
            <w:tcW w:w="567" w:type="dxa"/>
          </w:tcPr>
          <w:p w14:paraId="7AD3EE25" w14:textId="77777777" w:rsidR="00597E53" w:rsidRPr="007B7E1B" w:rsidRDefault="00597E53" w:rsidP="003C09FA">
            <w:pPr>
              <w:pStyle w:val="TAC"/>
              <w:rPr>
                <w:rFonts w:eastAsia="MS Gothic"/>
              </w:rPr>
            </w:pPr>
            <w:r w:rsidRPr="007B7E1B">
              <w:t>-</w:t>
            </w:r>
          </w:p>
        </w:tc>
        <w:tc>
          <w:tcPr>
            <w:tcW w:w="850" w:type="dxa"/>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tcPr>
          <w:p w14:paraId="475DD3D6" w14:textId="77777777" w:rsidR="00597E53" w:rsidRPr="007B7E1B" w:rsidRDefault="00597E53" w:rsidP="003C09FA">
            <w:pPr>
              <w:pStyle w:val="TAC"/>
            </w:pPr>
            <w:r w:rsidRPr="007B7E1B">
              <w:t>8AA</w:t>
            </w:r>
          </w:p>
        </w:tc>
        <w:tc>
          <w:tcPr>
            <w:tcW w:w="3969" w:type="dxa"/>
          </w:tcPr>
          <w:p w14:paraId="7594A29D" w14:textId="77777777" w:rsidR="00597E53" w:rsidRPr="007B7E1B" w:rsidRDefault="00597E53" w:rsidP="003C09FA">
            <w:pPr>
              <w:pStyle w:val="TAL"/>
            </w:pPr>
            <w:r w:rsidRPr="007B7E1B">
              <w:t>The SS starts the UL default grant transmission</w:t>
            </w:r>
          </w:p>
        </w:tc>
        <w:tc>
          <w:tcPr>
            <w:tcW w:w="709" w:type="dxa"/>
          </w:tcPr>
          <w:p w14:paraId="622F5420" w14:textId="77777777" w:rsidR="00597E53" w:rsidRPr="007B7E1B" w:rsidRDefault="00597E53" w:rsidP="003C09FA">
            <w:pPr>
              <w:pStyle w:val="TAC"/>
            </w:pPr>
            <w:r w:rsidRPr="007B7E1B">
              <w:t>-</w:t>
            </w:r>
          </w:p>
        </w:tc>
        <w:tc>
          <w:tcPr>
            <w:tcW w:w="2977" w:type="dxa"/>
          </w:tcPr>
          <w:p w14:paraId="4CBB2977" w14:textId="77777777" w:rsidR="00597E53" w:rsidRPr="007B7E1B" w:rsidRDefault="00597E53" w:rsidP="003C09FA">
            <w:pPr>
              <w:pStyle w:val="TAL"/>
            </w:pPr>
            <w:r w:rsidRPr="007B7E1B">
              <w:t>-</w:t>
            </w:r>
          </w:p>
        </w:tc>
        <w:tc>
          <w:tcPr>
            <w:tcW w:w="567" w:type="dxa"/>
          </w:tcPr>
          <w:p w14:paraId="43328BE7" w14:textId="77777777" w:rsidR="00597E53" w:rsidRPr="007B7E1B" w:rsidRDefault="00597E53" w:rsidP="003C09FA">
            <w:pPr>
              <w:pStyle w:val="TAC"/>
              <w:rPr>
                <w:rFonts w:eastAsia="MS Gothic"/>
              </w:rPr>
            </w:pPr>
            <w:r w:rsidRPr="007B7E1B">
              <w:t>-</w:t>
            </w:r>
          </w:p>
        </w:tc>
        <w:tc>
          <w:tcPr>
            <w:tcW w:w="850" w:type="dxa"/>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tcPr>
          <w:p w14:paraId="4315F8B9" w14:textId="77777777" w:rsidR="00597E53" w:rsidRPr="007B7E1B" w:rsidRDefault="00597E53" w:rsidP="003C09FA">
            <w:pPr>
              <w:pStyle w:val="TAC"/>
            </w:pPr>
            <w:r w:rsidRPr="007B7E1B">
              <w:t>10B</w:t>
            </w:r>
          </w:p>
        </w:tc>
        <w:tc>
          <w:tcPr>
            <w:tcW w:w="3969" w:type="dxa"/>
          </w:tcPr>
          <w:p w14:paraId="3CF39864" w14:textId="77777777" w:rsidR="00597E53" w:rsidRPr="007B7E1B" w:rsidRDefault="00597E53" w:rsidP="003C09FA">
            <w:pPr>
              <w:pStyle w:val="TAL"/>
            </w:pPr>
            <w:r w:rsidRPr="007B7E1B">
              <w:t>The SS starts the UL default grant transmission</w:t>
            </w:r>
          </w:p>
        </w:tc>
        <w:tc>
          <w:tcPr>
            <w:tcW w:w="709" w:type="dxa"/>
          </w:tcPr>
          <w:p w14:paraId="6829FD3B" w14:textId="77777777" w:rsidR="00597E53" w:rsidRPr="007B7E1B" w:rsidRDefault="00597E53" w:rsidP="003C09FA">
            <w:pPr>
              <w:pStyle w:val="TAC"/>
            </w:pPr>
            <w:r w:rsidRPr="007B7E1B">
              <w:t>-</w:t>
            </w:r>
          </w:p>
        </w:tc>
        <w:tc>
          <w:tcPr>
            <w:tcW w:w="2977" w:type="dxa"/>
          </w:tcPr>
          <w:p w14:paraId="2DE4B686" w14:textId="77777777" w:rsidR="00597E53" w:rsidRPr="007B7E1B" w:rsidRDefault="00597E53" w:rsidP="003C09FA">
            <w:pPr>
              <w:pStyle w:val="TAL"/>
            </w:pPr>
            <w:r w:rsidRPr="007B7E1B">
              <w:t>-</w:t>
            </w:r>
          </w:p>
        </w:tc>
        <w:tc>
          <w:tcPr>
            <w:tcW w:w="567" w:type="dxa"/>
          </w:tcPr>
          <w:p w14:paraId="3A3AF059" w14:textId="77777777" w:rsidR="00597E53" w:rsidRPr="007B7E1B" w:rsidRDefault="00597E53" w:rsidP="003C09FA">
            <w:pPr>
              <w:pStyle w:val="TAC"/>
              <w:rPr>
                <w:rFonts w:eastAsia="MS Gothic"/>
              </w:rPr>
            </w:pPr>
            <w:r w:rsidRPr="007B7E1B">
              <w:t>-</w:t>
            </w:r>
          </w:p>
        </w:tc>
        <w:tc>
          <w:tcPr>
            <w:tcW w:w="850" w:type="dxa"/>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tcPr>
          <w:p w14:paraId="6DB20841" w14:textId="77777777" w:rsidR="00A04952" w:rsidRPr="007B7E1B" w:rsidRDefault="00A04952" w:rsidP="00A04952">
            <w:pPr>
              <w:pStyle w:val="TAH"/>
            </w:pPr>
            <w:r w:rsidRPr="007B7E1B">
              <w:t>St</w:t>
            </w:r>
          </w:p>
        </w:tc>
        <w:tc>
          <w:tcPr>
            <w:tcW w:w="3968" w:type="dxa"/>
          </w:tcPr>
          <w:p w14:paraId="61F3A357" w14:textId="77777777" w:rsidR="00A04952" w:rsidRPr="007B7E1B" w:rsidRDefault="00A04952" w:rsidP="00A04952">
            <w:pPr>
              <w:pStyle w:val="TAH"/>
            </w:pPr>
            <w:r w:rsidRPr="007B7E1B">
              <w:t>Procedure</w:t>
            </w:r>
          </w:p>
        </w:tc>
        <w:tc>
          <w:tcPr>
            <w:tcW w:w="3684" w:type="dxa"/>
            <w:gridSpan w:val="2"/>
          </w:tcPr>
          <w:p w14:paraId="5ACE3904" w14:textId="77777777" w:rsidR="00A04952" w:rsidRPr="007B7E1B" w:rsidRDefault="00A04952" w:rsidP="00A04952">
            <w:pPr>
              <w:pStyle w:val="TAH"/>
            </w:pPr>
            <w:r w:rsidRPr="007B7E1B">
              <w:t>Message Sequence</w:t>
            </w:r>
          </w:p>
        </w:tc>
        <w:tc>
          <w:tcPr>
            <w:tcW w:w="567" w:type="dxa"/>
            <w:tcBorders>
              <w:bottom w:val="nil"/>
            </w:tcBorders>
          </w:tcPr>
          <w:p w14:paraId="346E2452" w14:textId="77777777" w:rsidR="00A04952" w:rsidRPr="007B7E1B" w:rsidRDefault="00A04952" w:rsidP="00A04952">
            <w:pPr>
              <w:pStyle w:val="TAH"/>
            </w:pPr>
            <w:r w:rsidRPr="007B7E1B">
              <w:t>TP</w:t>
            </w:r>
          </w:p>
        </w:tc>
        <w:tc>
          <w:tcPr>
            <w:tcW w:w="850" w:type="dxa"/>
            <w:tcBorders>
              <w:bottom w:val="nil"/>
            </w:tcBorders>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tcPr>
          <w:p w14:paraId="76D30251" w14:textId="77777777" w:rsidR="00A04952" w:rsidRPr="007B7E1B" w:rsidRDefault="00A04952" w:rsidP="00A04952">
            <w:pPr>
              <w:pStyle w:val="TAH"/>
            </w:pPr>
          </w:p>
        </w:tc>
        <w:tc>
          <w:tcPr>
            <w:tcW w:w="3968" w:type="dxa"/>
          </w:tcPr>
          <w:p w14:paraId="180CD5DF" w14:textId="77777777" w:rsidR="00A04952" w:rsidRPr="007B7E1B" w:rsidRDefault="00A04952" w:rsidP="00A04952">
            <w:pPr>
              <w:pStyle w:val="TAH"/>
            </w:pPr>
          </w:p>
        </w:tc>
        <w:tc>
          <w:tcPr>
            <w:tcW w:w="708" w:type="dxa"/>
          </w:tcPr>
          <w:p w14:paraId="3F758A94" w14:textId="77777777" w:rsidR="00A04952" w:rsidRPr="007B7E1B" w:rsidRDefault="00A04952" w:rsidP="00A04952">
            <w:pPr>
              <w:pStyle w:val="TAH"/>
            </w:pPr>
            <w:r w:rsidRPr="007B7E1B">
              <w:t>U - S</w:t>
            </w:r>
          </w:p>
        </w:tc>
        <w:tc>
          <w:tcPr>
            <w:tcW w:w="2976" w:type="dxa"/>
          </w:tcPr>
          <w:p w14:paraId="1B521CF2" w14:textId="77777777" w:rsidR="00A04952" w:rsidRPr="007B7E1B" w:rsidRDefault="00A04952" w:rsidP="00A04952">
            <w:pPr>
              <w:pStyle w:val="TAH"/>
            </w:pPr>
            <w:r w:rsidRPr="007B7E1B">
              <w:t>Message</w:t>
            </w:r>
          </w:p>
        </w:tc>
        <w:tc>
          <w:tcPr>
            <w:tcW w:w="567" w:type="dxa"/>
            <w:tcBorders>
              <w:top w:val="nil"/>
            </w:tcBorders>
          </w:tcPr>
          <w:p w14:paraId="382D26D6" w14:textId="77777777" w:rsidR="00A04952" w:rsidRPr="007B7E1B" w:rsidRDefault="00A04952" w:rsidP="00A04952">
            <w:pPr>
              <w:pStyle w:val="TAH"/>
            </w:pPr>
          </w:p>
        </w:tc>
        <w:tc>
          <w:tcPr>
            <w:tcW w:w="850" w:type="dxa"/>
            <w:tcBorders>
              <w:top w:val="nil"/>
            </w:tcBorders>
          </w:tcPr>
          <w:p w14:paraId="3737BF0D" w14:textId="77777777" w:rsidR="00A04952" w:rsidRPr="007B7E1B" w:rsidRDefault="00A04952" w:rsidP="00A04952">
            <w:pPr>
              <w:pStyle w:val="TAH"/>
            </w:pPr>
          </w:p>
        </w:tc>
      </w:tr>
      <w:tr w:rsidR="00A04952" w:rsidRPr="007B7E1B" w14:paraId="2E09AA14" w14:textId="77777777">
        <w:tc>
          <w:tcPr>
            <w:tcW w:w="534" w:type="dxa"/>
          </w:tcPr>
          <w:p w14:paraId="25D775E2" w14:textId="77777777" w:rsidR="00A04952" w:rsidRPr="007B7E1B" w:rsidRDefault="00A04952" w:rsidP="00A04952">
            <w:pPr>
              <w:pStyle w:val="TAC"/>
            </w:pPr>
            <w:r w:rsidRPr="007B7E1B">
              <w:t>1</w:t>
            </w:r>
          </w:p>
        </w:tc>
        <w:tc>
          <w:tcPr>
            <w:tcW w:w="3968" w:type="dxa"/>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tcPr>
          <w:p w14:paraId="7980EE04" w14:textId="77777777" w:rsidR="00A04952" w:rsidRPr="007B7E1B" w:rsidRDefault="00A04952" w:rsidP="00A04952">
            <w:pPr>
              <w:pStyle w:val="TAC"/>
            </w:pPr>
            <w:r w:rsidRPr="007B7E1B">
              <w:t>--&gt;</w:t>
            </w:r>
          </w:p>
        </w:tc>
        <w:tc>
          <w:tcPr>
            <w:tcW w:w="2976" w:type="dxa"/>
          </w:tcPr>
          <w:p w14:paraId="623817E5" w14:textId="77777777" w:rsidR="00A04952" w:rsidRPr="007B7E1B" w:rsidRDefault="00A04952" w:rsidP="00A04952">
            <w:pPr>
              <w:pStyle w:val="TAL"/>
            </w:pPr>
            <w:r w:rsidRPr="007B7E1B">
              <w:t>AMD PDUs</w:t>
            </w:r>
          </w:p>
        </w:tc>
        <w:tc>
          <w:tcPr>
            <w:tcW w:w="567" w:type="dxa"/>
          </w:tcPr>
          <w:p w14:paraId="1CF9A38E" w14:textId="77777777" w:rsidR="00A04952" w:rsidRPr="007B7E1B" w:rsidRDefault="00A04952" w:rsidP="00A04952">
            <w:pPr>
              <w:pStyle w:val="TAC"/>
            </w:pPr>
            <w:r w:rsidRPr="007B7E1B">
              <w:t>1</w:t>
            </w:r>
          </w:p>
        </w:tc>
        <w:tc>
          <w:tcPr>
            <w:tcW w:w="850" w:type="dxa"/>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tcPr>
          <w:p w14:paraId="7D9DE38C" w14:textId="77777777" w:rsidR="00A04952" w:rsidRPr="007B7E1B" w:rsidRDefault="00A04952" w:rsidP="00A04952">
            <w:pPr>
              <w:pStyle w:val="TAH"/>
            </w:pPr>
            <w:r w:rsidRPr="007B7E1B">
              <w:t>St</w:t>
            </w:r>
          </w:p>
        </w:tc>
        <w:tc>
          <w:tcPr>
            <w:tcW w:w="3968" w:type="dxa"/>
          </w:tcPr>
          <w:p w14:paraId="2D2F5BE2" w14:textId="77777777" w:rsidR="00A04952" w:rsidRPr="007B7E1B" w:rsidRDefault="00A04952" w:rsidP="00A04952">
            <w:pPr>
              <w:pStyle w:val="TAH"/>
            </w:pPr>
            <w:r w:rsidRPr="007B7E1B">
              <w:t>Procedure</w:t>
            </w:r>
          </w:p>
        </w:tc>
        <w:tc>
          <w:tcPr>
            <w:tcW w:w="3684" w:type="dxa"/>
            <w:gridSpan w:val="2"/>
          </w:tcPr>
          <w:p w14:paraId="0CE4C7D8" w14:textId="77777777" w:rsidR="00A04952" w:rsidRPr="007B7E1B" w:rsidRDefault="00A04952" w:rsidP="00A04952">
            <w:pPr>
              <w:pStyle w:val="TAH"/>
            </w:pPr>
            <w:r w:rsidRPr="007B7E1B">
              <w:t>Message Sequence</w:t>
            </w:r>
          </w:p>
        </w:tc>
        <w:tc>
          <w:tcPr>
            <w:tcW w:w="567" w:type="dxa"/>
            <w:tcBorders>
              <w:bottom w:val="nil"/>
            </w:tcBorders>
          </w:tcPr>
          <w:p w14:paraId="3FD35BAC" w14:textId="77777777" w:rsidR="00A04952" w:rsidRPr="007B7E1B" w:rsidRDefault="00A04952" w:rsidP="00A04952">
            <w:pPr>
              <w:pStyle w:val="TAH"/>
            </w:pPr>
            <w:r w:rsidRPr="007B7E1B">
              <w:t>TP</w:t>
            </w:r>
          </w:p>
        </w:tc>
        <w:tc>
          <w:tcPr>
            <w:tcW w:w="850" w:type="dxa"/>
            <w:tcBorders>
              <w:bottom w:val="nil"/>
            </w:tcBorders>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tcPr>
          <w:p w14:paraId="714FC8E1" w14:textId="77777777" w:rsidR="00A04952" w:rsidRPr="007B7E1B" w:rsidRDefault="00A04952" w:rsidP="00A04952">
            <w:pPr>
              <w:pStyle w:val="TAH"/>
            </w:pPr>
          </w:p>
        </w:tc>
        <w:tc>
          <w:tcPr>
            <w:tcW w:w="3968" w:type="dxa"/>
          </w:tcPr>
          <w:p w14:paraId="1CDA40FF" w14:textId="77777777" w:rsidR="00A04952" w:rsidRPr="007B7E1B" w:rsidRDefault="00A04952" w:rsidP="00A04952">
            <w:pPr>
              <w:pStyle w:val="TAH"/>
            </w:pPr>
          </w:p>
        </w:tc>
        <w:tc>
          <w:tcPr>
            <w:tcW w:w="708" w:type="dxa"/>
          </w:tcPr>
          <w:p w14:paraId="7BFC47C8" w14:textId="77777777" w:rsidR="00A04952" w:rsidRPr="007B7E1B" w:rsidRDefault="00A04952" w:rsidP="00A04952">
            <w:pPr>
              <w:pStyle w:val="TAH"/>
            </w:pPr>
            <w:r w:rsidRPr="007B7E1B">
              <w:t>U - S</w:t>
            </w:r>
          </w:p>
        </w:tc>
        <w:tc>
          <w:tcPr>
            <w:tcW w:w="2976" w:type="dxa"/>
          </w:tcPr>
          <w:p w14:paraId="185AB8FF" w14:textId="77777777" w:rsidR="00A04952" w:rsidRPr="007B7E1B" w:rsidRDefault="00A04952" w:rsidP="00A04952">
            <w:pPr>
              <w:pStyle w:val="TAH"/>
            </w:pPr>
            <w:r w:rsidRPr="007B7E1B">
              <w:t>Message</w:t>
            </w:r>
          </w:p>
        </w:tc>
        <w:tc>
          <w:tcPr>
            <w:tcW w:w="567" w:type="dxa"/>
            <w:tcBorders>
              <w:top w:val="nil"/>
            </w:tcBorders>
          </w:tcPr>
          <w:p w14:paraId="6B77D37E" w14:textId="77777777" w:rsidR="00A04952" w:rsidRPr="007B7E1B" w:rsidRDefault="00A04952" w:rsidP="00A04952">
            <w:pPr>
              <w:pStyle w:val="TAH"/>
            </w:pPr>
          </w:p>
        </w:tc>
        <w:tc>
          <w:tcPr>
            <w:tcW w:w="850" w:type="dxa"/>
            <w:tcBorders>
              <w:top w:val="nil"/>
            </w:tcBorders>
          </w:tcPr>
          <w:p w14:paraId="6EF98633" w14:textId="77777777" w:rsidR="00A04952" w:rsidRPr="007B7E1B" w:rsidRDefault="00A04952" w:rsidP="00A04952">
            <w:pPr>
              <w:pStyle w:val="TAH"/>
            </w:pPr>
          </w:p>
        </w:tc>
      </w:tr>
      <w:tr w:rsidR="00A04952" w:rsidRPr="007B7E1B" w14:paraId="04426044" w14:textId="77777777">
        <w:tc>
          <w:tcPr>
            <w:tcW w:w="534" w:type="dxa"/>
          </w:tcPr>
          <w:p w14:paraId="56401D06" w14:textId="77777777" w:rsidR="00A04952" w:rsidRPr="007B7E1B" w:rsidRDefault="00A04952" w:rsidP="00A04952">
            <w:pPr>
              <w:pStyle w:val="TAC"/>
            </w:pPr>
            <w:r w:rsidRPr="007B7E1B">
              <w:t>1</w:t>
            </w:r>
          </w:p>
        </w:tc>
        <w:tc>
          <w:tcPr>
            <w:tcW w:w="3968" w:type="dxa"/>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tcPr>
          <w:p w14:paraId="2C0C8251" w14:textId="77777777" w:rsidR="00A04952" w:rsidRPr="007B7E1B" w:rsidRDefault="00A04952" w:rsidP="00A04952">
            <w:pPr>
              <w:pStyle w:val="TAC"/>
            </w:pPr>
            <w:r w:rsidRPr="007B7E1B">
              <w:t>--&gt;</w:t>
            </w:r>
          </w:p>
        </w:tc>
        <w:tc>
          <w:tcPr>
            <w:tcW w:w="2976" w:type="dxa"/>
          </w:tcPr>
          <w:p w14:paraId="76F019E4" w14:textId="77777777" w:rsidR="00A04952" w:rsidRPr="007B7E1B" w:rsidRDefault="00A04952" w:rsidP="00A04952">
            <w:pPr>
              <w:pStyle w:val="TAL"/>
            </w:pPr>
            <w:r w:rsidRPr="007B7E1B">
              <w:t>AMD PDUs</w:t>
            </w:r>
          </w:p>
        </w:tc>
        <w:tc>
          <w:tcPr>
            <w:tcW w:w="567" w:type="dxa"/>
          </w:tcPr>
          <w:p w14:paraId="741E3011" w14:textId="77777777" w:rsidR="00A04952" w:rsidRPr="007B7E1B" w:rsidRDefault="00A04952" w:rsidP="00A04952">
            <w:pPr>
              <w:pStyle w:val="TAC"/>
            </w:pPr>
            <w:r w:rsidRPr="007B7E1B">
              <w:t>3</w:t>
            </w:r>
          </w:p>
        </w:tc>
        <w:tc>
          <w:tcPr>
            <w:tcW w:w="850" w:type="dxa"/>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tcPr>
          <w:p w14:paraId="754B7047" w14:textId="77777777" w:rsidR="00A04952" w:rsidRPr="007B7E1B" w:rsidRDefault="00A04952" w:rsidP="00A04952">
            <w:pPr>
              <w:pStyle w:val="TAH"/>
            </w:pPr>
            <w:r w:rsidRPr="007B7E1B">
              <w:t>St</w:t>
            </w:r>
          </w:p>
        </w:tc>
        <w:tc>
          <w:tcPr>
            <w:tcW w:w="3968" w:type="dxa"/>
          </w:tcPr>
          <w:p w14:paraId="6A1F50C5" w14:textId="77777777" w:rsidR="00A04952" w:rsidRPr="007B7E1B" w:rsidRDefault="00A04952" w:rsidP="00A04952">
            <w:pPr>
              <w:pStyle w:val="TAH"/>
            </w:pPr>
            <w:r w:rsidRPr="007B7E1B">
              <w:t>Procedure</w:t>
            </w:r>
          </w:p>
        </w:tc>
        <w:tc>
          <w:tcPr>
            <w:tcW w:w="3684" w:type="dxa"/>
            <w:gridSpan w:val="2"/>
          </w:tcPr>
          <w:p w14:paraId="4E6A94DE" w14:textId="77777777" w:rsidR="00A04952" w:rsidRPr="007B7E1B" w:rsidRDefault="00A04952" w:rsidP="00A04952">
            <w:pPr>
              <w:pStyle w:val="TAH"/>
            </w:pPr>
            <w:r w:rsidRPr="007B7E1B">
              <w:t>Message Sequence</w:t>
            </w:r>
          </w:p>
        </w:tc>
        <w:tc>
          <w:tcPr>
            <w:tcW w:w="567" w:type="dxa"/>
            <w:tcBorders>
              <w:bottom w:val="nil"/>
            </w:tcBorders>
          </w:tcPr>
          <w:p w14:paraId="69DDF9CA" w14:textId="77777777" w:rsidR="00A04952" w:rsidRPr="007B7E1B" w:rsidRDefault="00A04952" w:rsidP="00A04952">
            <w:pPr>
              <w:pStyle w:val="TAH"/>
            </w:pPr>
            <w:r w:rsidRPr="007B7E1B">
              <w:t>TP</w:t>
            </w:r>
          </w:p>
        </w:tc>
        <w:tc>
          <w:tcPr>
            <w:tcW w:w="850" w:type="dxa"/>
            <w:tcBorders>
              <w:bottom w:val="nil"/>
            </w:tcBorders>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tcPr>
          <w:p w14:paraId="4B30BF1A" w14:textId="77777777" w:rsidR="00A04952" w:rsidRPr="007B7E1B" w:rsidRDefault="00A04952" w:rsidP="00A04952">
            <w:pPr>
              <w:pStyle w:val="TAH"/>
            </w:pPr>
          </w:p>
        </w:tc>
        <w:tc>
          <w:tcPr>
            <w:tcW w:w="3968" w:type="dxa"/>
          </w:tcPr>
          <w:p w14:paraId="28202582" w14:textId="77777777" w:rsidR="00A04952" w:rsidRPr="007B7E1B" w:rsidRDefault="00A04952" w:rsidP="00A04952">
            <w:pPr>
              <w:pStyle w:val="TAH"/>
            </w:pPr>
          </w:p>
        </w:tc>
        <w:tc>
          <w:tcPr>
            <w:tcW w:w="708" w:type="dxa"/>
          </w:tcPr>
          <w:p w14:paraId="744BB6A1" w14:textId="77777777" w:rsidR="00A04952" w:rsidRPr="007B7E1B" w:rsidRDefault="00A04952" w:rsidP="00A04952">
            <w:pPr>
              <w:pStyle w:val="TAH"/>
            </w:pPr>
            <w:r w:rsidRPr="007B7E1B">
              <w:t>U - S</w:t>
            </w:r>
          </w:p>
        </w:tc>
        <w:tc>
          <w:tcPr>
            <w:tcW w:w="2976" w:type="dxa"/>
          </w:tcPr>
          <w:p w14:paraId="17AA267E" w14:textId="77777777" w:rsidR="00A04952" w:rsidRPr="007B7E1B" w:rsidRDefault="00A04952" w:rsidP="00A04952">
            <w:pPr>
              <w:pStyle w:val="TAH"/>
            </w:pPr>
            <w:r w:rsidRPr="007B7E1B">
              <w:t>Message</w:t>
            </w:r>
          </w:p>
        </w:tc>
        <w:tc>
          <w:tcPr>
            <w:tcW w:w="567" w:type="dxa"/>
            <w:tcBorders>
              <w:top w:val="nil"/>
            </w:tcBorders>
          </w:tcPr>
          <w:p w14:paraId="759367BE" w14:textId="77777777" w:rsidR="00A04952" w:rsidRPr="007B7E1B" w:rsidRDefault="00A04952" w:rsidP="00A04952">
            <w:pPr>
              <w:pStyle w:val="TAH"/>
            </w:pPr>
          </w:p>
        </w:tc>
        <w:tc>
          <w:tcPr>
            <w:tcW w:w="850" w:type="dxa"/>
            <w:tcBorders>
              <w:top w:val="nil"/>
            </w:tcBorders>
          </w:tcPr>
          <w:p w14:paraId="32FFD82A" w14:textId="77777777" w:rsidR="00A04952" w:rsidRPr="007B7E1B" w:rsidRDefault="00A04952" w:rsidP="00A04952">
            <w:pPr>
              <w:pStyle w:val="TAH"/>
            </w:pPr>
          </w:p>
        </w:tc>
      </w:tr>
      <w:tr w:rsidR="00A04952" w:rsidRPr="007B7E1B" w14:paraId="0B67114D" w14:textId="77777777">
        <w:tc>
          <w:tcPr>
            <w:tcW w:w="534" w:type="dxa"/>
          </w:tcPr>
          <w:p w14:paraId="5B40B7C2" w14:textId="77777777" w:rsidR="00A04952" w:rsidRPr="007B7E1B" w:rsidRDefault="00A04952" w:rsidP="00A04952">
            <w:pPr>
              <w:pStyle w:val="TAC"/>
            </w:pPr>
            <w:r w:rsidRPr="007B7E1B">
              <w:t>1</w:t>
            </w:r>
          </w:p>
        </w:tc>
        <w:tc>
          <w:tcPr>
            <w:tcW w:w="3968" w:type="dxa"/>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tcPr>
          <w:p w14:paraId="27C2260C" w14:textId="77777777" w:rsidR="00A04952" w:rsidRPr="007B7E1B" w:rsidRDefault="00A04952" w:rsidP="00A04952">
            <w:pPr>
              <w:pStyle w:val="TAC"/>
            </w:pPr>
            <w:r w:rsidRPr="007B7E1B">
              <w:t>--&gt;</w:t>
            </w:r>
          </w:p>
        </w:tc>
        <w:tc>
          <w:tcPr>
            <w:tcW w:w="2976" w:type="dxa"/>
          </w:tcPr>
          <w:p w14:paraId="5E3A7180" w14:textId="77777777" w:rsidR="00A04952" w:rsidRPr="007B7E1B" w:rsidRDefault="00A04952" w:rsidP="00A04952">
            <w:pPr>
              <w:pStyle w:val="TAL"/>
            </w:pPr>
            <w:r w:rsidRPr="007B7E1B">
              <w:t>AMD PDUs</w:t>
            </w:r>
          </w:p>
        </w:tc>
        <w:tc>
          <w:tcPr>
            <w:tcW w:w="567" w:type="dxa"/>
          </w:tcPr>
          <w:p w14:paraId="03211EDC" w14:textId="77777777" w:rsidR="00A04952" w:rsidRPr="007B7E1B" w:rsidRDefault="00A278DA" w:rsidP="00A04952">
            <w:pPr>
              <w:pStyle w:val="TAC"/>
            </w:pPr>
            <w:r w:rsidRPr="007B7E1B">
              <w:t>1,</w:t>
            </w:r>
            <w:r w:rsidR="00A04952" w:rsidRPr="007B7E1B">
              <w:t>4</w:t>
            </w:r>
          </w:p>
        </w:tc>
        <w:tc>
          <w:tcPr>
            <w:tcW w:w="850" w:type="dxa"/>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tcPr>
          <w:p w14:paraId="0C0F7F0F" w14:textId="77777777" w:rsidR="00564195" w:rsidRPr="007B7E1B" w:rsidRDefault="00564195" w:rsidP="000E3083">
            <w:pPr>
              <w:pStyle w:val="TAC"/>
            </w:pPr>
            <w:r w:rsidRPr="007B7E1B">
              <w:t>2</w:t>
            </w:r>
          </w:p>
        </w:tc>
        <w:tc>
          <w:tcPr>
            <w:tcW w:w="3968" w:type="dxa"/>
          </w:tcPr>
          <w:p w14:paraId="498A0BE2" w14:textId="77777777" w:rsidR="00564195" w:rsidRPr="007B7E1B" w:rsidRDefault="00564195" w:rsidP="000E3083">
            <w:pPr>
              <w:pStyle w:val="TAL"/>
            </w:pPr>
            <w:r w:rsidRPr="007B7E1B">
              <w:t>The SS transmits an RLC Status Report.</w:t>
            </w:r>
          </w:p>
        </w:tc>
        <w:tc>
          <w:tcPr>
            <w:tcW w:w="708" w:type="dxa"/>
          </w:tcPr>
          <w:p w14:paraId="4FF6C819" w14:textId="77777777" w:rsidR="00564195" w:rsidRPr="007B7E1B" w:rsidRDefault="00564195" w:rsidP="000E3083">
            <w:pPr>
              <w:pStyle w:val="TAC"/>
            </w:pPr>
            <w:r w:rsidRPr="007B7E1B">
              <w:t>&lt;--</w:t>
            </w:r>
          </w:p>
        </w:tc>
        <w:tc>
          <w:tcPr>
            <w:tcW w:w="2976" w:type="dxa"/>
          </w:tcPr>
          <w:p w14:paraId="49674F9B" w14:textId="77777777" w:rsidR="00564195" w:rsidRPr="007B7E1B" w:rsidRDefault="00564195" w:rsidP="000E3083">
            <w:pPr>
              <w:pStyle w:val="TAL"/>
            </w:pPr>
            <w:r w:rsidRPr="007B7E1B">
              <w:t>STATUS PDU</w:t>
            </w:r>
          </w:p>
        </w:tc>
        <w:tc>
          <w:tcPr>
            <w:tcW w:w="567" w:type="dxa"/>
          </w:tcPr>
          <w:p w14:paraId="1B65D610" w14:textId="77777777" w:rsidR="00564195" w:rsidRPr="007B7E1B" w:rsidRDefault="00564195" w:rsidP="000E3083">
            <w:pPr>
              <w:pStyle w:val="TAC"/>
            </w:pPr>
            <w:r w:rsidRPr="007B7E1B">
              <w:rPr>
                <w:rFonts w:eastAsia="MS Gothic"/>
              </w:rPr>
              <w:t>-</w:t>
            </w:r>
          </w:p>
        </w:tc>
        <w:tc>
          <w:tcPr>
            <w:tcW w:w="850" w:type="dxa"/>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tcPr>
          <w:p w14:paraId="5F6427B1" w14:textId="77777777" w:rsidR="00564195" w:rsidRPr="007B7E1B" w:rsidRDefault="00564195" w:rsidP="000E3083">
            <w:pPr>
              <w:pStyle w:val="TAC"/>
            </w:pPr>
            <w:r w:rsidRPr="007B7E1B">
              <w:t>3</w:t>
            </w:r>
          </w:p>
        </w:tc>
        <w:tc>
          <w:tcPr>
            <w:tcW w:w="3968" w:type="dxa"/>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tcPr>
          <w:p w14:paraId="42273D91" w14:textId="77777777" w:rsidR="00564195" w:rsidRPr="007B7E1B" w:rsidRDefault="00564195" w:rsidP="000E3083">
            <w:pPr>
              <w:pStyle w:val="TAC"/>
            </w:pPr>
            <w:r w:rsidRPr="007B7E1B">
              <w:t>--&gt;</w:t>
            </w:r>
          </w:p>
        </w:tc>
        <w:tc>
          <w:tcPr>
            <w:tcW w:w="2976" w:type="dxa"/>
          </w:tcPr>
          <w:p w14:paraId="7671B9B1" w14:textId="77777777" w:rsidR="00564195" w:rsidRPr="007B7E1B" w:rsidRDefault="00564195" w:rsidP="000E3083">
            <w:pPr>
              <w:pStyle w:val="TAL"/>
            </w:pPr>
            <w:r w:rsidRPr="007B7E1B">
              <w:t>AMD PDUs</w:t>
            </w:r>
          </w:p>
        </w:tc>
        <w:tc>
          <w:tcPr>
            <w:tcW w:w="567" w:type="dxa"/>
          </w:tcPr>
          <w:p w14:paraId="03EDA939" w14:textId="77777777" w:rsidR="00564195" w:rsidRPr="007B7E1B" w:rsidRDefault="00564195" w:rsidP="000E3083">
            <w:pPr>
              <w:pStyle w:val="TAC"/>
            </w:pPr>
            <w:r w:rsidRPr="007B7E1B">
              <w:t>1,4</w:t>
            </w:r>
          </w:p>
        </w:tc>
        <w:tc>
          <w:tcPr>
            <w:tcW w:w="850" w:type="dxa"/>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tcPr>
          <w:p w14:paraId="052BA58A" w14:textId="77777777" w:rsidR="00564195" w:rsidRPr="007B7E1B" w:rsidRDefault="00564195" w:rsidP="000E3083">
            <w:pPr>
              <w:pStyle w:val="TAC"/>
            </w:pPr>
            <w:r w:rsidRPr="007B7E1B">
              <w:t>4</w:t>
            </w:r>
          </w:p>
        </w:tc>
        <w:tc>
          <w:tcPr>
            <w:tcW w:w="3968" w:type="dxa"/>
          </w:tcPr>
          <w:p w14:paraId="767A542E" w14:textId="77777777" w:rsidR="00564195" w:rsidRPr="007B7E1B" w:rsidRDefault="00564195" w:rsidP="000E3083">
            <w:pPr>
              <w:pStyle w:val="TAL"/>
            </w:pPr>
            <w:r w:rsidRPr="007B7E1B">
              <w:t>The SS transmits an RLC Status Report.</w:t>
            </w:r>
          </w:p>
        </w:tc>
        <w:tc>
          <w:tcPr>
            <w:tcW w:w="708" w:type="dxa"/>
          </w:tcPr>
          <w:p w14:paraId="4DFC59A1" w14:textId="77777777" w:rsidR="00564195" w:rsidRPr="007B7E1B" w:rsidRDefault="00564195" w:rsidP="000E3083">
            <w:pPr>
              <w:pStyle w:val="TAC"/>
            </w:pPr>
            <w:r w:rsidRPr="007B7E1B">
              <w:t>&lt;--</w:t>
            </w:r>
          </w:p>
        </w:tc>
        <w:tc>
          <w:tcPr>
            <w:tcW w:w="2976" w:type="dxa"/>
          </w:tcPr>
          <w:p w14:paraId="65074523" w14:textId="77777777" w:rsidR="00564195" w:rsidRPr="007B7E1B" w:rsidRDefault="00564195" w:rsidP="000E3083">
            <w:pPr>
              <w:pStyle w:val="TAL"/>
            </w:pPr>
            <w:r w:rsidRPr="007B7E1B">
              <w:t>STATUS PDU</w:t>
            </w:r>
          </w:p>
        </w:tc>
        <w:tc>
          <w:tcPr>
            <w:tcW w:w="567" w:type="dxa"/>
          </w:tcPr>
          <w:p w14:paraId="62F42CC6" w14:textId="77777777" w:rsidR="00564195" w:rsidRPr="007B7E1B" w:rsidRDefault="00564195" w:rsidP="000E3083">
            <w:pPr>
              <w:pStyle w:val="TAC"/>
            </w:pPr>
            <w:r w:rsidRPr="007B7E1B">
              <w:rPr>
                <w:rFonts w:eastAsia="MS Gothic"/>
              </w:rPr>
              <w:t>-</w:t>
            </w:r>
          </w:p>
        </w:tc>
        <w:tc>
          <w:tcPr>
            <w:tcW w:w="850" w:type="dxa"/>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tcPr>
          <w:p w14:paraId="7B447417" w14:textId="77777777" w:rsidR="00564195" w:rsidRPr="007B7E1B" w:rsidRDefault="00564195" w:rsidP="000E3083">
            <w:pPr>
              <w:pStyle w:val="TAC"/>
            </w:pPr>
            <w:r w:rsidRPr="007B7E1B">
              <w:t>5</w:t>
            </w:r>
          </w:p>
        </w:tc>
        <w:tc>
          <w:tcPr>
            <w:tcW w:w="3968" w:type="dxa"/>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tcPr>
          <w:p w14:paraId="3D9BF298" w14:textId="77777777" w:rsidR="00564195" w:rsidRPr="007B7E1B" w:rsidRDefault="00564195" w:rsidP="000E3083">
            <w:pPr>
              <w:pStyle w:val="TAC"/>
            </w:pPr>
            <w:r w:rsidRPr="007B7E1B">
              <w:t>--&gt;</w:t>
            </w:r>
          </w:p>
        </w:tc>
        <w:tc>
          <w:tcPr>
            <w:tcW w:w="2976" w:type="dxa"/>
          </w:tcPr>
          <w:p w14:paraId="22B67D7F" w14:textId="77777777" w:rsidR="00564195" w:rsidRPr="007B7E1B" w:rsidRDefault="00564195" w:rsidP="000E3083">
            <w:pPr>
              <w:pStyle w:val="TAL"/>
            </w:pPr>
            <w:r w:rsidRPr="007B7E1B">
              <w:t>AMD PDUs</w:t>
            </w:r>
          </w:p>
        </w:tc>
        <w:tc>
          <w:tcPr>
            <w:tcW w:w="567" w:type="dxa"/>
          </w:tcPr>
          <w:p w14:paraId="4DF94787" w14:textId="77777777" w:rsidR="00564195" w:rsidRPr="007B7E1B" w:rsidRDefault="00564195" w:rsidP="000E3083">
            <w:pPr>
              <w:pStyle w:val="TAC"/>
            </w:pPr>
            <w:r w:rsidRPr="007B7E1B">
              <w:t>1,4</w:t>
            </w:r>
          </w:p>
        </w:tc>
        <w:tc>
          <w:tcPr>
            <w:tcW w:w="850" w:type="dxa"/>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tcPr>
          <w:p w14:paraId="0AF6993C" w14:textId="77777777" w:rsidR="00564195" w:rsidRPr="007B7E1B" w:rsidRDefault="00564195" w:rsidP="000E3083">
            <w:pPr>
              <w:pStyle w:val="TAC"/>
            </w:pPr>
            <w:r w:rsidRPr="007B7E1B">
              <w:t>6</w:t>
            </w:r>
          </w:p>
        </w:tc>
        <w:tc>
          <w:tcPr>
            <w:tcW w:w="3968" w:type="dxa"/>
          </w:tcPr>
          <w:p w14:paraId="316147B3" w14:textId="77777777" w:rsidR="00564195" w:rsidRPr="007B7E1B" w:rsidRDefault="00564195" w:rsidP="000E3083">
            <w:pPr>
              <w:pStyle w:val="TAL"/>
            </w:pPr>
            <w:r w:rsidRPr="007B7E1B">
              <w:t>The SS transmits an RLC Status Report.</w:t>
            </w:r>
          </w:p>
        </w:tc>
        <w:tc>
          <w:tcPr>
            <w:tcW w:w="708" w:type="dxa"/>
          </w:tcPr>
          <w:p w14:paraId="7C085AA4" w14:textId="77777777" w:rsidR="00564195" w:rsidRPr="007B7E1B" w:rsidRDefault="00564195" w:rsidP="000E3083">
            <w:pPr>
              <w:pStyle w:val="TAC"/>
            </w:pPr>
            <w:r w:rsidRPr="007B7E1B">
              <w:t>&lt;--</w:t>
            </w:r>
          </w:p>
        </w:tc>
        <w:tc>
          <w:tcPr>
            <w:tcW w:w="2976" w:type="dxa"/>
          </w:tcPr>
          <w:p w14:paraId="678A43C1" w14:textId="77777777" w:rsidR="00564195" w:rsidRPr="007B7E1B" w:rsidRDefault="00564195" w:rsidP="000E3083">
            <w:pPr>
              <w:pStyle w:val="TAL"/>
            </w:pPr>
            <w:r w:rsidRPr="007B7E1B">
              <w:t>STATUS PDU</w:t>
            </w:r>
          </w:p>
        </w:tc>
        <w:tc>
          <w:tcPr>
            <w:tcW w:w="567" w:type="dxa"/>
          </w:tcPr>
          <w:p w14:paraId="3E563ED2" w14:textId="77777777" w:rsidR="00564195" w:rsidRPr="007B7E1B" w:rsidRDefault="00564195" w:rsidP="000E3083">
            <w:pPr>
              <w:pStyle w:val="TAC"/>
            </w:pPr>
            <w:r w:rsidRPr="007B7E1B">
              <w:rPr>
                <w:rFonts w:eastAsia="MS Gothic"/>
              </w:rPr>
              <w:t>-</w:t>
            </w:r>
          </w:p>
        </w:tc>
        <w:tc>
          <w:tcPr>
            <w:tcW w:w="850" w:type="dxa"/>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tcPr>
          <w:p w14:paraId="36386F7F" w14:textId="77777777" w:rsidR="00A217B6" w:rsidRPr="007B7E1B" w:rsidRDefault="00A217B6" w:rsidP="00880AF6">
            <w:pPr>
              <w:pStyle w:val="TAC"/>
            </w:pPr>
            <w:r w:rsidRPr="007B7E1B">
              <w:t>1A</w:t>
            </w:r>
          </w:p>
        </w:tc>
        <w:tc>
          <w:tcPr>
            <w:tcW w:w="3969" w:type="dxa"/>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tcPr>
          <w:p w14:paraId="3F945F4D" w14:textId="77777777" w:rsidR="00A217B6" w:rsidRPr="007B7E1B" w:rsidRDefault="00A217B6" w:rsidP="00880AF6">
            <w:pPr>
              <w:pStyle w:val="TAC"/>
            </w:pPr>
            <w:r w:rsidRPr="007B7E1B">
              <w:t>&lt;--</w:t>
            </w:r>
          </w:p>
        </w:tc>
        <w:tc>
          <w:tcPr>
            <w:tcW w:w="2977" w:type="dxa"/>
          </w:tcPr>
          <w:p w14:paraId="3A18E803" w14:textId="77777777" w:rsidR="00A217B6" w:rsidRPr="007B7E1B" w:rsidDel="004B5495" w:rsidRDefault="00A217B6" w:rsidP="00880AF6">
            <w:pPr>
              <w:pStyle w:val="TAL"/>
            </w:pPr>
            <w:r w:rsidRPr="007B7E1B">
              <w:t>(UL grants, 840 bits)</w:t>
            </w:r>
          </w:p>
        </w:tc>
        <w:tc>
          <w:tcPr>
            <w:tcW w:w="567" w:type="dxa"/>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tcPr>
          <w:p w14:paraId="3F93E46A" w14:textId="77777777" w:rsidR="00A217B6" w:rsidRPr="007B7E1B" w:rsidRDefault="00A217B6" w:rsidP="00880AF6">
            <w:pPr>
              <w:pStyle w:val="TAC"/>
            </w:pPr>
            <w:r w:rsidRPr="007B7E1B">
              <w:t>1B</w:t>
            </w:r>
          </w:p>
        </w:tc>
        <w:tc>
          <w:tcPr>
            <w:tcW w:w="3969" w:type="dxa"/>
          </w:tcPr>
          <w:p w14:paraId="27AE9212" w14:textId="77777777" w:rsidR="00A217B6" w:rsidRPr="007B7E1B" w:rsidRDefault="00A217B6" w:rsidP="00880AF6">
            <w:pPr>
              <w:pStyle w:val="TAL"/>
            </w:pPr>
            <w:r w:rsidRPr="007B7E1B">
              <w:t>The UE transmits RLC SDU#1.</w:t>
            </w:r>
          </w:p>
        </w:tc>
        <w:tc>
          <w:tcPr>
            <w:tcW w:w="709" w:type="dxa"/>
          </w:tcPr>
          <w:p w14:paraId="6F269507" w14:textId="77777777" w:rsidR="00A217B6" w:rsidRPr="007B7E1B" w:rsidRDefault="00A217B6" w:rsidP="00880AF6">
            <w:pPr>
              <w:pStyle w:val="TAC"/>
            </w:pPr>
            <w:r w:rsidRPr="007B7E1B">
              <w:t>--&gt;</w:t>
            </w:r>
          </w:p>
        </w:tc>
        <w:tc>
          <w:tcPr>
            <w:tcW w:w="2977" w:type="dxa"/>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tcPr>
          <w:p w14:paraId="5A47743B" w14:textId="77777777" w:rsidR="00A217B6" w:rsidRPr="007B7E1B" w:rsidRDefault="00A217B6" w:rsidP="00880AF6">
            <w:pPr>
              <w:pStyle w:val="TAC"/>
            </w:pPr>
            <w:r w:rsidRPr="007B7E1B">
              <w:t>1C</w:t>
            </w:r>
          </w:p>
        </w:tc>
        <w:tc>
          <w:tcPr>
            <w:tcW w:w="3969" w:type="dxa"/>
          </w:tcPr>
          <w:p w14:paraId="0242D8BA" w14:textId="77777777" w:rsidR="00A217B6" w:rsidRPr="007B7E1B" w:rsidRDefault="00A217B6" w:rsidP="00880AF6">
            <w:pPr>
              <w:pStyle w:val="TAL"/>
            </w:pPr>
            <w:r w:rsidRPr="007B7E1B">
              <w:t>The UE transmits RLC SDU#2.</w:t>
            </w:r>
          </w:p>
        </w:tc>
        <w:tc>
          <w:tcPr>
            <w:tcW w:w="709" w:type="dxa"/>
          </w:tcPr>
          <w:p w14:paraId="59810127" w14:textId="77777777" w:rsidR="00A217B6" w:rsidRPr="007B7E1B" w:rsidRDefault="00A217B6" w:rsidP="00880AF6">
            <w:pPr>
              <w:pStyle w:val="TAC"/>
            </w:pPr>
            <w:r w:rsidRPr="007B7E1B">
              <w:t>--&gt;</w:t>
            </w:r>
          </w:p>
        </w:tc>
        <w:tc>
          <w:tcPr>
            <w:tcW w:w="2977" w:type="dxa"/>
          </w:tcPr>
          <w:p w14:paraId="45162E1B" w14:textId="77777777" w:rsidR="00A217B6" w:rsidRPr="007B7E1B" w:rsidRDefault="00A217B6" w:rsidP="00880AF6">
            <w:pPr>
              <w:pStyle w:val="TAL"/>
            </w:pPr>
            <w:r w:rsidRPr="007B7E1B">
              <w:t>(RLC SDU#2)</w:t>
            </w:r>
          </w:p>
        </w:tc>
        <w:tc>
          <w:tcPr>
            <w:tcW w:w="567" w:type="dxa"/>
          </w:tcPr>
          <w:p w14:paraId="7EF392BA" w14:textId="77777777" w:rsidR="00A217B6" w:rsidRPr="007B7E1B" w:rsidRDefault="00A217B6" w:rsidP="00880AF6">
            <w:pPr>
              <w:pStyle w:val="TAC"/>
              <w:rPr>
                <w:rFonts w:eastAsia="MS Gothic"/>
              </w:rPr>
            </w:pPr>
            <w:r w:rsidRPr="007B7E1B">
              <w:t>-</w:t>
            </w:r>
          </w:p>
        </w:tc>
        <w:tc>
          <w:tcPr>
            <w:tcW w:w="850" w:type="dxa"/>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tcPr>
          <w:p w14:paraId="2BE48D96" w14:textId="77777777" w:rsidR="00A217B6" w:rsidRPr="007B7E1B" w:rsidRDefault="00A217B6" w:rsidP="00880AF6">
            <w:pPr>
              <w:pStyle w:val="TAC"/>
            </w:pPr>
            <w:r w:rsidRPr="007B7E1B">
              <w:t>1D</w:t>
            </w:r>
          </w:p>
        </w:tc>
        <w:tc>
          <w:tcPr>
            <w:tcW w:w="3969" w:type="dxa"/>
          </w:tcPr>
          <w:p w14:paraId="7A187859" w14:textId="77777777" w:rsidR="00A217B6" w:rsidRPr="007B7E1B" w:rsidRDefault="00A217B6" w:rsidP="00880AF6">
            <w:pPr>
              <w:pStyle w:val="TAL"/>
            </w:pPr>
            <w:r w:rsidRPr="007B7E1B">
              <w:t>The UE transmits RLC SDU#3.</w:t>
            </w:r>
          </w:p>
        </w:tc>
        <w:tc>
          <w:tcPr>
            <w:tcW w:w="709" w:type="dxa"/>
          </w:tcPr>
          <w:p w14:paraId="17CDEBC4" w14:textId="77777777" w:rsidR="00A217B6" w:rsidRPr="007B7E1B" w:rsidRDefault="00A217B6" w:rsidP="00880AF6">
            <w:pPr>
              <w:pStyle w:val="TAC"/>
            </w:pPr>
            <w:r w:rsidRPr="007B7E1B">
              <w:t>--&gt;</w:t>
            </w:r>
          </w:p>
        </w:tc>
        <w:tc>
          <w:tcPr>
            <w:tcW w:w="2977" w:type="dxa"/>
          </w:tcPr>
          <w:p w14:paraId="51DA7460" w14:textId="77777777" w:rsidR="00A217B6" w:rsidRPr="007B7E1B" w:rsidRDefault="00A217B6" w:rsidP="00880AF6">
            <w:pPr>
              <w:pStyle w:val="TAL"/>
            </w:pPr>
            <w:r w:rsidRPr="007B7E1B">
              <w:t>(RLC SDU#3)</w:t>
            </w:r>
          </w:p>
        </w:tc>
        <w:tc>
          <w:tcPr>
            <w:tcW w:w="567" w:type="dxa"/>
          </w:tcPr>
          <w:p w14:paraId="44AF6D3A" w14:textId="77777777" w:rsidR="00A217B6" w:rsidRPr="007B7E1B" w:rsidRDefault="00A217B6" w:rsidP="00880AF6">
            <w:pPr>
              <w:pStyle w:val="TAC"/>
              <w:rPr>
                <w:rFonts w:eastAsia="MS Gothic"/>
              </w:rPr>
            </w:pPr>
            <w:r w:rsidRPr="007B7E1B">
              <w:t>-</w:t>
            </w:r>
          </w:p>
        </w:tc>
        <w:tc>
          <w:tcPr>
            <w:tcW w:w="850" w:type="dxa"/>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tcPr>
          <w:p w14:paraId="22C6690A" w14:textId="77777777" w:rsidR="00A217B6" w:rsidRPr="007B7E1B" w:rsidRDefault="00A217B6" w:rsidP="00880AF6">
            <w:pPr>
              <w:pStyle w:val="TAC"/>
            </w:pPr>
            <w:r w:rsidRPr="007B7E1B">
              <w:t>1E</w:t>
            </w:r>
          </w:p>
        </w:tc>
        <w:tc>
          <w:tcPr>
            <w:tcW w:w="3969" w:type="dxa"/>
          </w:tcPr>
          <w:p w14:paraId="30B863B9" w14:textId="77777777" w:rsidR="00A217B6" w:rsidRPr="007B7E1B" w:rsidRDefault="00A217B6" w:rsidP="00880AF6">
            <w:pPr>
              <w:pStyle w:val="TAL"/>
            </w:pPr>
            <w:r w:rsidRPr="007B7E1B">
              <w:t>The SS transmits a STATUS PDU</w:t>
            </w:r>
          </w:p>
        </w:tc>
        <w:tc>
          <w:tcPr>
            <w:tcW w:w="709" w:type="dxa"/>
          </w:tcPr>
          <w:p w14:paraId="2CD687CD" w14:textId="77777777" w:rsidR="00A217B6" w:rsidRPr="007B7E1B" w:rsidRDefault="00A217B6" w:rsidP="00880AF6">
            <w:pPr>
              <w:pStyle w:val="TAC"/>
            </w:pPr>
            <w:r w:rsidRPr="007B7E1B">
              <w:t>&lt;--</w:t>
            </w:r>
          </w:p>
        </w:tc>
        <w:tc>
          <w:tcPr>
            <w:tcW w:w="2977" w:type="dxa"/>
          </w:tcPr>
          <w:p w14:paraId="3D2483E9" w14:textId="77777777" w:rsidR="00A217B6" w:rsidRPr="007B7E1B" w:rsidRDefault="00A217B6" w:rsidP="00880AF6">
            <w:pPr>
              <w:pStyle w:val="TAL"/>
            </w:pPr>
            <w:r w:rsidRPr="007B7E1B">
              <w:t>STATUS PDU</w:t>
            </w:r>
          </w:p>
        </w:tc>
        <w:tc>
          <w:tcPr>
            <w:tcW w:w="567" w:type="dxa"/>
          </w:tcPr>
          <w:p w14:paraId="3CE56394" w14:textId="77777777" w:rsidR="00A217B6" w:rsidRPr="007B7E1B" w:rsidRDefault="00A217B6" w:rsidP="00880AF6">
            <w:pPr>
              <w:pStyle w:val="TAC"/>
            </w:pPr>
            <w:r w:rsidRPr="007B7E1B">
              <w:t>-</w:t>
            </w:r>
          </w:p>
        </w:tc>
        <w:tc>
          <w:tcPr>
            <w:tcW w:w="850" w:type="dxa"/>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tcPr>
          <w:p w14:paraId="5186BAEC" w14:textId="77777777" w:rsidR="00A217B6" w:rsidRPr="007B7E1B" w:rsidRDefault="00A217B6" w:rsidP="00880AF6">
            <w:pPr>
              <w:pStyle w:val="TAC"/>
            </w:pPr>
            <w:r w:rsidRPr="007B7E1B">
              <w:t>1F</w:t>
            </w:r>
          </w:p>
        </w:tc>
        <w:tc>
          <w:tcPr>
            <w:tcW w:w="3969" w:type="dxa"/>
          </w:tcPr>
          <w:p w14:paraId="38BDBEC9" w14:textId="77777777" w:rsidR="00A217B6" w:rsidRPr="007B7E1B" w:rsidRDefault="008740D2" w:rsidP="00880AF6">
            <w:pPr>
              <w:pStyle w:val="TAL"/>
            </w:pPr>
            <w:r w:rsidRPr="007B7E1B">
              <w:t>The SS starts the UL default grant transmission</w:t>
            </w:r>
          </w:p>
        </w:tc>
        <w:tc>
          <w:tcPr>
            <w:tcW w:w="709" w:type="dxa"/>
          </w:tcPr>
          <w:p w14:paraId="624CF0B2" w14:textId="77777777" w:rsidR="00A217B6" w:rsidRPr="007B7E1B" w:rsidRDefault="008740D2" w:rsidP="00880AF6">
            <w:pPr>
              <w:pStyle w:val="TAC"/>
            </w:pPr>
            <w:r w:rsidRPr="007B7E1B">
              <w:t>-</w:t>
            </w:r>
          </w:p>
        </w:tc>
        <w:tc>
          <w:tcPr>
            <w:tcW w:w="2977" w:type="dxa"/>
          </w:tcPr>
          <w:p w14:paraId="3CBAC809" w14:textId="77777777" w:rsidR="00A217B6" w:rsidRPr="007B7E1B" w:rsidRDefault="008740D2" w:rsidP="00880AF6">
            <w:pPr>
              <w:pStyle w:val="TAL"/>
            </w:pPr>
            <w:r w:rsidRPr="007B7E1B">
              <w:t>-</w:t>
            </w:r>
          </w:p>
        </w:tc>
        <w:tc>
          <w:tcPr>
            <w:tcW w:w="567" w:type="dxa"/>
          </w:tcPr>
          <w:p w14:paraId="6498E645" w14:textId="77777777" w:rsidR="00A217B6" w:rsidRPr="007B7E1B" w:rsidRDefault="00A217B6" w:rsidP="00880AF6">
            <w:pPr>
              <w:pStyle w:val="TAC"/>
              <w:rPr>
                <w:rFonts w:eastAsia="MS Gothic"/>
              </w:rPr>
            </w:pPr>
            <w:r w:rsidRPr="007B7E1B">
              <w:t>-</w:t>
            </w:r>
          </w:p>
        </w:tc>
        <w:tc>
          <w:tcPr>
            <w:tcW w:w="850" w:type="dxa"/>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tcPr>
          <w:p w14:paraId="4D6CF264" w14:textId="77777777" w:rsidR="00A217B6" w:rsidRPr="007B7E1B" w:rsidRDefault="00A217B6" w:rsidP="00880AF6">
            <w:pPr>
              <w:pStyle w:val="TAC"/>
            </w:pPr>
            <w:r w:rsidRPr="007B7E1B">
              <w:t>3A</w:t>
            </w:r>
          </w:p>
        </w:tc>
        <w:tc>
          <w:tcPr>
            <w:tcW w:w="3969" w:type="dxa"/>
          </w:tcPr>
          <w:p w14:paraId="679BB6E0" w14:textId="77777777" w:rsidR="00A217B6" w:rsidRPr="007B7E1B" w:rsidRDefault="008740D2" w:rsidP="00880AF6">
            <w:pPr>
              <w:pStyle w:val="TAL"/>
            </w:pPr>
            <w:r w:rsidRPr="007B7E1B">
              <w:t>Void</w:t>
            </w:r>
          </w:p>
        </w:tc>
        <w:tc>
          <w:tcPr>
            <w:tcW w:w="709" w:type="dxa"/>
          </w:tcPr>
          <w:p w14:paraId="5BC39354" w14:textId="77777777" w:rsidR="00A217B6" w:rsidRPr="007B7E1B" w:rsidRDefault="008740D2" w:rsidP="00880AF6">
            <w:pPr>
              <w:pStyle w:val="TAC"/>
            </w:pPr>
            <w:r w:rsidRPr="007B7E1B">
              <w:t>-</w:t>
            </w:r>
          </w:p>
        </w:tc>
        <w:tc>
          <w:tcPr>
            <w:tcW w:w="2977" w:type="dxa"/>
          </w:tcPr>
          <w:p w14:paraId="78F7E331" w14:textId="77777777" w:rsidR="00A217B6" w:rsidRPr="007B7E1B" w:rsidRDefault="008740D2" w:rsidP="00880AF6">
            <w:pPr>
              <w:pStyle w:val="TAL"/>
            </w:pPr>
            <w:r w:rsidRPr="007B7E1B">
              <w:t>-</w:t>
            </w:r>
          </w:p>
        </w:tc>
        <w:tc>
          <w:tcPr>
            <w:tcW w:w="567" w:type="dxa"/>
          </w:tcPr>
          <w:p w14:paraId="58D3BB4C" w14:textId="77777777" w:rsidR="00A217B6" w:rsidRPr="007B7E1B" w:rsidRDefault="00A217B6" w:rsidP="00880AF6">
            <w:pPr>
              <w:pStyle w:val="TAC"/>
              <w:rPr>
                <w:rFonts w:eastAsia="MS Gothic"/>
              </w:rPr>
            </w:pPr>
            <w:r w:rsidRPr="007B7E1B">
              <w:t>-</w:t>
            </w:r>
          </w:p>
        </w:tc>
        <w:tc>
          <w:tcPr>
            <w:tcW w:w="850" w:type="dxa"/>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tcPr>
          <w:p w14:paraId="2D622383" w14:textId="77777777" w:rsidR="00A217B6" w:rsidRPr="007B7E1B" w:rsidRDefault="00A217B6" w:rsidP="00880AF6">
            <w:pPr>
              <w:pStyle w:val="TAC"/>
            </w:pPr>
            <w:r w:rsidRPr="007B7E1B">
              <w:t>3C</w:t>
            </w:r>
          </w:p>
        </w:tc>
        <w:tc>
          <w:tcPr>
            <w:tcW w:w="3969" w:type="dxa"/>
          </w:tcPr>
          <w:p w14:paraId="28F920BF" w14:textId="77777777" w:rsidR="00A217B6" w:rsidRPr="007B7E1B" w:rsidRDefault="008740D2" w:rsidP="00880AF6">
            <w:pPr>
              <w:pStyle w:val="TAL"/>
            </w:pPr>
            <w:r w:rsidRPr="007B7E1B">
              <w:t>Void</w:t>
            </w:r>
          </w:p>
        </w:tc>
        <w:tc>
          <w:tcPr>
            <w:tcW w:w="709" w:type="dxa"/>
          </w:tcPr>
          <w:p w14:paraId="786A1627" w14:textId="77777777" w:rsidR="00A217B6" w:rsidRPr="007B7E1B" w:rsidRDefault="008740D2" w:rsidP="00880AF6">
            <w:pPr>
              <w:pStyle w:val="TAC"/>
            </w:pPr>
            <w:r w:rsidRPr="007B7E1B">
              <w:t>-</w:t>
            </w:r>
          </w:p>
        </w:tc>
        <w:tc>
          <w:tcPr>
            <w:tcW w:w="2977" w:type="dxa"/>
          </w:tcPr>
          <w:p w14:paraId="18E0BD0C" w14:textId="77777777" w:rsidR="00A217B6" w:rsidRPr="007B7E1B" w:rsidRDefault="008740D2" w:rsidP="00880AF6">
            <w:pPr>
              <w:pStyle w:val="TAL"/>
            </w:pPr>
            <w:r w:rsidRPr="007B7E1B">
              <w:t>-</w:t>
            </w:r>
          </w:p>
        </w:tc>
        <w:tc>
          <w:tcPr>
            <w:tcW w:w="567" w:type="dxa"/>
          </w:tcPr>
          <w:p w14:paraId="00C137FA" w14:textId="77777777" w:rsidR="00A217B6" w:rsidRPr="007B7E1B" w:rsidRDefault="00A217B6" w:rsidP="00880AF6">
            <w:pPr>
              <w:pStyle w:val="TAC"/>
              <w:rPr>
                <w:rFonts w:eastAsia="MS Gothic"/>
              </w:rPr>
            </w:pPr>
            <w:r w:rsidRPr="007B7E1B">
              <w:t>-</w:t>
            </w:r>
          </w:p>
        </w:tc>
        <w:tc>
          <w:tcPr>
            <w:tcW w:w="850" w:type="dxa"/>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tcPr>
          <w:p w14:paraId="5E25FCF4" w14:textId="77777777" w:rsidR="004E5500" w:rsidRPr="007B7E1B" w:rsidRDefault="004E5500" w:rsidP="00880AF6">
            <w:pPr>
              <w:pStyle w:val="TAC"/>
            </w:pPr>
            <w:r w:rsidRPr="007B7E1B">
              <w:t>7A</w:t>
            </w:r>
          </w:p>
        </w:tc>
        <w:tc>
          <w:tcPr>
            <w:tcW w:w="3969" w:type="dxa"/>
            <w:tcBorders>
              <w:bottom w:val="single" w:sz="4" w:space="0" w:color="auto"/>
            </w:tcBorders>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tcPr>
          <w:p w14:paraId="4E3A4C82" w14:textId="77777777" w:rsidR="004E5500" w:rsidRPr="007B7E1B" w:rsidRDefault="004E5500" w:rsidP="00880AF6">
            <w:pPr>
              <w:pStyle w:val="TAC"/>
            </w:pPr>
            <w:r w:rsidRPr="007B7E1B">
              <w:t>&lt;--</w:t>
            </w:r>
          </w:p>
        </w:tc>
        <w:tc>
          <w:tcPr>
            <w:tcW w:w="2977" w:type="dxa"/>
            <w:tcBorders>
              <w:bottom w:val="single" w:sz="4" w:space="0" w:color="auto"/>
            </w:tcBorders>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tcPr>
          <w:p w14:paraId="1B257F72" w14:textId="77777777" w:rsidR="004E5500" w:rsidRPr="007B7E1B" w:rsidRDefault="004E5500" w:rsidP="00880AF6">
            <w:pPr>
              <w:pStyle w:val="TAC"/>
            </w:pPr>
            <w:r w:rsidRPr="007B7E1B">
              <w:t>7B</w:t>
            </w:r>
          </w:p>
        </w:tc>
        <w:tc>
          <w:tcPr>
            <w:tcW w:w="3969" w:type="dxa"/>
            <w:tcBorders>
              <w:bottom w:val="single" w:sz="4" w:space="0" w:color="auto"/>
            </w:tcBorders>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tcPr>
          <w:p w14:paraId="2345C016" w14:textId="77777777" w:rsidR="004E5500" w:rsidRPr="007B7E1B" w:rsidRDefault="004E5500" w:rsidP="00880AF6">
            <w:pPr>
              <w:pStyle w:val="TAC"/>
            </w:pPr>
            <w:r w:rsidRPr="007B7E1B">
              <w:t>--&gt;</w:t>
            </w:r>
          </w:p>
        </w:tc>
        <w:tc>
          <w:tcPr>
            <w:tcW w:w="2977" w:type="dxa"/>
            <w:tcBorders>
              <w:bottom w:val="single" w:sz="4" w:space="0" w:color="auto"/>
            </w:tcBorders>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tcPr>
          <w:p w14:paraId="4CDC7241" w14:textId="77777777" w:rsidR="004E5500" w:rsidRPr="007B7E1B" w:rsidRDefault="004E5500" w:rsidP="00880AF6">
            <w:pPr>
              <w:pStyle w:val="TAC"/>
            </w:pPr>
            <w:r w:rsidRPr="007B7E1B">
              <w:t>7C</w:t>
            </w:r>
          </w:p>
        </w:tc>
        <w:tc>
          <w:tcPr>
            <w:tcW w:w="3969" w:type="dxa"/>
          </w:tcPr>
          <w:p w14:paraId="401816CF" w14:textId="77777777" w:rsidR="004E5500" w:rsidRPr="007B7E1B" w:rsidRDefault="004E5500" w:rsidP="00880AF6">
            <w:pPr>
              <w:pStyle w:val="TAL"/>
            </w:pPr>
            <w:r w:rsidRPr="007B7E1B">
              <w:t>The UE transmits RLC SDU#5.</w:t>
            </w:r>
          </w:p>
        </w:tc>
        <w:tc>
          <w:tcPr>
            <w:tcW w:w="709" w:type="dxa"/>
          </w:tcPr>
          <w:p w14:paraId="772FCBF4" w14:textId="77777777" w:rsidR="004E5500" w:rsidRPr="007B7E1B" w:rsidRDefault="004E5500" w:rsidP="00880AF6">
            <w:pPr>
              <w:pStyle w:val="TAC"/>
            </w:pPr>
            <w:r w:rsidRPr="007B7E1B">
              <w:t>--&gt;</w:t>
            </w:r>
          </w:p>
        </w:tc>
        <w:tc>
          <w:tcPr>
            <w:tcW w:w="2977" w:type="dxa"/>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tcPr>
          <w:p w14:paraId="26592CCE" w14:textId="77777777" w:rsidR="004E5500" w:rsidRPr="007B7E1B" w:rsidRDefault="004E5500" w:rsidP="00880AF6">
            <w:pPr>
              <w:pStyle w:val="TAC"/>
            </w:pPr>
            <w:r w:rsidRPr="007B7E1B">
              <w:rPr>
                <w:rFonts w:eastAsia="MS Gothic"/>
              </w:rPr>
              <w:t>-</w:t>
            </w:r>
          </w:p>
        </w:tc>
        <w:tc>
          <w:tcPr>
            <w:tcW w:w="850" w:type="dxa"/>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tcPr>
          <w:p w14:paraId="1B9662E5" w14:textId="77777777" w:rsidR="004E5500" w:rsidRPr="007B7E1B" w:rsidRDefault="004E5500" w:rsidP="00880AF6">
            <w:pPr>
              <w:pStyle w:val="TAC"/>
            </w:pPr>
            <w:r w:rsidRPr="007B7E1B">
              <w:t>7D</w:t>
            </w:r>
          </w:p>
        </w:tc>
        <w:tc>
          <w:tcPr>
            <w:tcW w:w="3969" w:type="dxa"/>
          </w:tcPr>
          <w:p w14:paraId="735C99F2" w14:textId="77777777" w:rsidR="004E5500" w:rsidRPr="007B7E1B" w:rsidRDefault="004E5500" w:rsidP="00880AF6">
            <w:pPr>
              <w:pStyle w:val="TAL"/>
            </w:pPr>
            <w:r w:rsidRPr="007B7E1B">
              <w:t>The UE transmits RLC SDU#6.</w:t>
            </w:r>
          </w:p>
        </w:tc>
        <w:tc>
          <w:tcPr>
            <w:tcW w:w="709" w:type="dxa"/>
          </w:tcPr>
          <w:p w14:paraId="428ABFF1" w14:textId="77777777" w:rsidR="004E5500" w:rsidRPr="007B7E1B" w:rsidRDefault="004E5500" w:rsidP="00880AF6">
            <w:pPr>
              <w:pStyle w:val="TAC"/>
            </w:pPr>
            <w:r w:rsidRPr="007B7E1B">
              <w:t>--&gt;</w:t>
            </w:r>
          </w:p>
        </w:tc>
        <w:tc>
          <w:tcPr>
            <w:tcW w:w="2977" w:type="dxa"/>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tcPr>
          <w:p w14:paraId="6E1E1009" w14:textId="77777777" w:rsidR="004E5500" w:rsidRPr="007B7E1B" w:rsidRDefault="004E5500" w:rsidP="00880AF6">
            <w:pPr>
              <w:pStyle w:val="TAC"/>
            </w:pPr>
            <w:r w:rsidRPr="007B7E1B">
              <w:rPr>
                <w:rFonts w:eastAsia="MS Gothic"/>
              </w:rPr>
              <w:t>-</w:t>
            </w:r>
          </w:p>
        </w:tc>
        <w:tc>
          <w:tcPr>
            <w:tcW w:w="850" w:type="dxa"/>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tcPr>
          <w:p w14:paraId="2028E475" w14:textId="77777777" w:rsidR="004E5500" w:rsidRPr="007B7E1B" w:rsidRDefault="004E5500" w:rsidP="00880AF6">
            <w:pPr>
              <w:pStyle w:val="TAC"/>
            </w:pPr>
            <w:r w:rsidRPr="007B7E1B">
              <w:t>7E</w:t>
            </w:r>
          </w:p>
        </w:tc>
        <w:tc>
          <w:tcPr>
            <w:tcW w:w="3969" w:type="dxa"/>
          </w:tcPr>
          <w:p w14:paraId="5BD11513" w14:textId="77777777" w:rsidR="004E5500" w:rsidRPr="007B7E1B" w:rsidRDefault="004E5500" w:rsidP="00880AF6">
            <w:pPr>
              <w:pStyle w:val="TAL"/>
            </w:pPr>
            <w:r w:rsidRPr="007B7E1B">
              <w:t>The UE transmits RLC SDU#7.</w:t>
            </w:r>
          </w:p>
        </w:tc>
        <w:tc>
          <w:tcPr>
            <w:tcW w:w="709" w:type="dxa"/>
          </w:tcPr>
          <w:p w14:paraId="7F22590F" w14:textId="77777777" w:rsidR="004E5500" w:rsidRPr="007B7E1B" w:rsidRDefault="004E5500" w:rsidP="00880AF6">
            <w:pPr>
              <w:pStyle w:val="TAC"/>
            </w:pPr>
            <w:r w:rsidRPr="007B7E1B">
              <w:t>--&gt;</w:t>
            </w:r>
          </w:p>
        </w:tc>
        <w:tc>
          <w:tcPr>
            <w:tcW w:w="2977" w:type="dxa"/>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tcPr>
          <w:p w14:paraId="45E4F15E" w14:textId="77777777" w:rsidR="004E5500" w:rsidRPr="007B7E1B" w:rsidRDefault="004E5500" w:rsidP="00880AF6">
            <w:pPr>
              <w:pStyle w:val="TAC"/>
            </w:pPr>
            <w:r w:rsidRPr="007B7E1B">
              <w:rPr>
                <w:rFonts w:eastAsia="MS Gothic"/>
              </w:rPr>
              <w:t>-</w:t>
            </w:r>
          </w:p>
        </w:tc>
        <w:tc>
          <w:tcPr>
            <w:tcW w:w="850" w:type="dxa"/>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tcPr>
          <w:p w14:paraId="066FE28B" w14:textId="77777777" w:rsidR="004E5500" w:rsidRPr="007B7E1B" w:rsidRDefault="004E5500" w:rsidP="00880AF6">
            <w:pPr>
              <w:pStyle w:val="TAC"/>
            </w:pPr>
            <w:r w:rsidRPr="007B7E1B">
              <w:t>7F</w:t>
            </w:r>
          </w:p>
        </w:tc>
        <w:tc>
          <w:tcPr>
            <w:tcW w:w="3969" w:type="dxa"/>
          </w:tcPr>
          <w:p w14:paraId="0D529803" w14:textId="77777777" w:rsidR="004E5500" w:rsidRPr="007B7E1B" w:rsidRDefault="004E5500" w:rsidP="00880AF6">
            <w:pPr>
              <w:pStyle w:val="TAL"/>
            </w:pPr>
            <w:r w:rsidRPr="007B7E1B">
              <w:t>The UE transmits RLC SDU#8.</w:t>
            </w:r>
          </w:p>
        </w:tc>
        <w:tc>
          <w:tcPr>
            <w:tcW w:w="709" w:type="dxa"/>
          </w:tcPr>
          <w:p w14:paraId="349E5055" w14:textId="77777777" w:rsidR="004E5500" w:rsidRPr="007B7E1B" w:rsidRDefault="004E5500" w:rsidP="00880AF6">
            <w:pPr>
              <w:pStyle w:val="TAC"/>
            </w:pPr>
            <w:r w:rsidRPr="007B7E1B">
              <w:t>--&gt;</w:t>
            </w:r>
          </w:p>
        </w:tc>
        <w:tc>
          <w:tcPr>
            <w:tcW w:w="2977" w:type="dxa"/>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tcPr>
          <w:p w14:paraId="1CEA427F" w14:textId="77777777" w:rsidR="004E5500" w:rsidRPr="007B7E1B" w:rsidRDefault="004E5500" w:rsidP="00880AF6">
            <w:pPr>
              <w:pStyle w:val="TAC"/>
            </w:pPr>
            <w:r w:rsidRPr="007B7E1B">
              <w:rPr>
                <w:rFonts w:eastAsia="MS Gothic"/>
              </w:rPr>
              <w:t>-</w:t>
            </w:r>
          </w:p>
        </w:tc>
        <w:tc>
          <w:tcPr>
            <w:tcW w:w="850" w:type="dxa"/>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tcPr>
          <w:p w14:paraId="3D145505" w14:textId="77777777" w:rsidR="004E5500" w:rsidRPr="007B7E1B" w:rsidRDefault="004E5500" w:rsidP="00880AF6">
            <w:pPr>
              <w:pStyle w:val="TAC"/>
            </w:pPr>
            <w:r w:rsidRPr="007B7E1B">
              <w:t>7G</w:t>
            </w:r>
          </w:p>
        </w:tc>
        <w:tc>
          <w:tcPr>
            <w:tcW w:w="3969" w:type="dxa"/>
          </w:tcPr>
          <w:p w14:paraId="500E770F" w14:textId="77777777" w:rsidR="004E5500" w:rsidRPr="007B7E1B" w:rsidRDefault="004E5500" w:rsidP="00880AF6">
            <w:pPr>
              <w:pStyle w:val="TAL"/>
            </w:pPr>
            <w:r w:rsidRPr="007B7E1B">
              <w:t>The UE transmits RLC SDU#9.</w:t>
            </w:r>
          </w:p>
        </w:tc>
        <w:tc>
          <w:tcPr>
            <w:tcW w:w="709" w:type="dxa"/>
          </w:tcPr>
          <w:p w14:paraId="55FA56E9" w14:textId="77777777" w:rsidR="004E5500" w:rsidRPr="007B7E1B" w:rsidRDefault="004E5500" w:rsidP="00880AF6">
            <w:pPr>
              <w:pStyle w:val="TAC"/>
            </w:pPr>
            <w:r w:rsidRPr="007B7E1B">
              <w:t>--&gt;</w:t>
            </w:r>
          </w:p>
        </w:tc>
        <w:tc>
          <w:tcPr>
            <w:tcW w:w="2977" w:type="dxa"/>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tcPr>
          <w:p w14:paraId="1071D727" w14:textId="77777777" w:rsidR="004E5500" w:rsidRPr="007B7E1B" w:rsidRDefault="004E5500" w:rsidP="00880AF6">
            <w:pPr>
              <w:pStyle w:val="TAC"/>
            </w:pPr>
            <w:r w:rsidRPr="007B7E1B">
              <w:rPr>
                <w:rFonts w:eastAsia="MS Gothic"/>
              </w:rPr>
              <w:t>-</w:t>
            </w:r>
          </w:p>
        </w:tc>
        <w:tc>
          <w:tcPr>
            <w:tcW w:w="850" w:type="dxa"/>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tcPr>
          <w:p w14:paraId="46497B63" w14:textId="77777777" w:rsidR="004E5500" w:rsidRPr="007B7E1B" w:rsidRDefault="004E5500" w:rsidP="00880AF6">
            <w:pPr>
              <w:pStyle w:val="TAC"/>
            </w:pPr>
            <w:r w:rsidRPr="007B7E1B">
              <w:t>7H</w:t>
            </w:r>
          </w:p>
        </w:tc>
        <w:tc>
          <w:tcPr>
            <w:tcW w:w="3969" w:type="dxa"/>
          </w:tcPr>
          <w:p w14:paraId="0C0F689F" w14:textId="77777777" w:rsidR="004E5500" w:rsidRPr="007B7E1B" w:rsidRDefault="004E5500" w:rsidP="00880AF6">
            <w:pPr>
              <w:pStyle w:val="TAL"/>
            </w:pPr>
            <w:r w:rsidRPr="007B7E1B">
              <w:t>The UE transmits RLC SDU#10.</w:t>
            </w:r>
          </w:p>
        </w:tc>
        <w:tc>
          <w:tcPr>
            <w:tcW w:w="709" w:type="dxa"/>
          </w:tcPr>
          <w:p w14:paraId="462D6591" w14:textId="77777777" w:rsidR="004E5500" w:rsidRPr="007B7E1B" w:rsidRDefault="004E5500" w:rsidP="00880AF6">
            <w:pPr>
              <w:pStyle w:val="TAC"/>
            </w:pPr>
            <w:r w:rsidRPr="007B7E1B">
              <w:t>--&gt;</w:t>
            </w:r>
          </w:p>
        </w:tc>
        <w:tc>
          <w:tcPr>
            <w:tcW w:w="2977" w:type="dxa"/>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tcPr>
          <w:p w14:paraId="10621030" w14:textId="77777777" w:rsidR="004E5500" w:rsidRPr="007B7E1B" w:rsidRDefault="004E5500" w:rsidP="00880AF6">
            <w:pPr>
              <w:pStyle w:val="TAC"/>
            </w:pPr>
            <w:r w:rsidRPr="007B7E1B">
              <w:rPr>
                <w:rFonts w:eastAsia="MS Gothic"/>
              </w:rPr>
              <w:t>-</w:t>
            </w:r>
          </w:p>
        </w:tc>
        <w:tc>
          <w:tcPr>
            <w:tcW w:w="850" w:type="dxa"/>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tcPr>
          <w:p w14:paraId="3AFEFE99" w14:textId="77777777" w:rsidR="004E5500" w:rsidRPr="007B7E1B" w:rsidRDefault="004E5500" w:rsidP="00880AF6">
            <w:pPr>
              <w:pStyle w:val="TAC"/>
            </w:pPr>
            <w:r w:rsidRPr="007B7E1B">
              <w:t>7I</w:t>
            </w:r>
          </w:p>
        </w:tc>
        <w:tc>
          <w:tcPr>
            <w:tcW w:w="3969" w:type="dxa"/>
          </w:tcPr>
          <w:p w14:paraId="637A033B" w14:textId="77777777" w:rsidR="004E5500" w:rsidRPr="007B7E1B" w:rsidRDefault="004E5500" w:rsidP="00880AF6">
            <w:pPr>
              <w:pStyle w:val="TAL"/>
            </w:pPr>
            <w:r w:rsidRPr="007B7E1B">
              <w:t>The SS transmits a STATUS PDU</w:t>
            </w:r>
          </w:p>
        </w:tc>
        <w:tc>
          <w:tcPr>
            <w:tcW w:w="709" w:type="dxa"/>
          </w:tcPr>
          <w:p w14:paraId="5ADACB7E" w14:textId="77777777" w:rsidR="004E5500" w:rsidRPr="007B7E1B" w:rsidRDefault="004E5500" w:rsidP="00880AF6">
            <w:pPr>
              <w:pStyle w:val="TAC"/>
            </w:pPr>
            <w:r w:rsidRPr="007B7E1B">
              <w:t>&lt;--</w:t>
            </w:r>
          </w:p>
        </w:tc>
        <w:tc>
          <w:tcPr>
            <w:tcW w:w="2977" w:type="dxa"/>
          </w:tcPr>
          <w:p w14:paraId="16BD918B" w14:textId="77777777" w:rsidR="004E5500" w:rsidRPr="007B7E1B" w:rsidRDefault="004E5500" w:rsidP="00880AF6">
            <w:pPr>
              <w:pStyle w:val="TAL"/>
            </w:pPr>
            <w:r w:rsidRPr="007B7E1B">
              <w:t>STATUS PDU</w:t>
            </w:r>
          </w:p>
        </w:tc>
        <w:tc>
          <w:tcPr>
            <w:tcW w:w="567" w:type="dxa"/>
          </w:tcPr>
          <w:p w14:paraId="01854323" w14:textId="77777777" w:rsidR="004E5500" w:rsidRPr="007B7E1B" w:rsidRDefault="004E5500" w:rsidP="00880AF6">
            <w:pPr>
              <w:pStyle w:val="TAC"/>
              <w:rPr>
                <w:rFonts w:eastAsia="MS Gothic"/>
              </w:rPr>
            </w:pPr>
            <w:r w:rsidRPr="007B7E1B">
              <w:t>-</w:t>
            </w:r>
          </w:p>
        </w:tc>
        <w:tc>
          <w:tcPr>
            <w:tcW w:w="850" w:type="dxa"/>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tcPr>
          <w:p w14:paraId="6C195EA1" w14:textId="77777777" w:rsidR="004E5500" w:rsidRPr="007B7E1B" w:rsidRDefault="004E5500" w:rsidP="00880AF6">
            <w:pPr>
              <w:pStyle w:val="TAC"/>
            </w:pPr>
            <w:r w:rsidRPr="007B7E1B">
              <w:t>10A</w:t>
            </w:r>
          </w:p>
        </w:tc>
        <w:tc>
          <w:tcPr>
            <w:tcW w:w="3969" w:type="dxa"/>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tcPr>
          <w:p w14:paraId="3544D69A" w14:textId="77777777" w:rsidR="004E5500" w:rsidRPr="007B7E1B" w:rsidRDefault="004E5500" w:rsidP="00880AF6">
            <w:pPr>
              <w:pStyle w:val="TAC"/>
            </w:pPr>
            <w:r w:rsidRPr="007B7E1B">
              <w:t>&lt;--</w:t>
            </w:r>
          </w:p>
        </w:tc>
        <w:tc>
          <w:tcPr>
            <w:tcW w:w="2977" w:type="dxa"/>
          </w:tcPr>
          <w:p w14:paraId="2CE9A8B7" w14:textId="77777777" w:rsidR="004E5500" w:rsidRPr="007B7E1B" w:rsidRDefault="004E5500" w:rsidP="00880AF6">
            <w:pPr>
              <w:pStyle w:val="TAL"/>
            </w:pPr>
            <w:r w:rsidRPr="007B7E1B">
              <w:t>(UL grants, 40 bits)</w:t>
            </w:r>
          </w:p>
        </w:tc>
        <w:tc>
          <w:tcPr>
            <w:tcW w:w="567" w:type="dxa"/>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tcPr>
          <w:p w14:paraId="2AF5BF0B" w14:textId="77777777" w:rsidR="004E5500" w:rsidRPr="007B7E1B" w:rsidDel="008E5468" w:rsidRDefault="004E5500" w:rsidP="00880AF6">
            <w:pPr>
              <w:pStyle w:val="TAC"/>
            </w:pPr>
            <w:r w:rsidRPr="007B7E1B">
              <w:t>11A</w:t>
            </w:r>
          </w:p>
        </w:tc>
        <w:tc>
          <w:tcPr>
            <w:tcW w:w="3969" w:type="dxa"/>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tcPr>
          <w:p w14:paraId="3DB75AA4" w14:textId="77777777" w:rsidR="004E5500" w:rsidRPr="007B7E1B" w:rsidDel="008E5468" w:rsidRDefault="004E5500" w:rsidP="00880AF6">
            <w:pPr>
              <w:pStyle w:val="TAC"/>
            </w:pPr>
            <w:r w:rsidRPr="007B7E1B">
              <w:t>&lt;--</w:t>
            </w:r>
          </w:p>
        </w:tc>
        <w:tc>
          <w:tcPr>
            <w:tcW w:w="2977" w:type="dxa"/>
          </w:tcPr>
          <w:p w14:paraId="3E1D299C" w14:textId="77777777" w:rsidR="004E5500" w:rsidRPr="007B7E1B" w:rsidDel="008E5468" w:rsidRDefault="004E5500" w:rsidP="00880AF6">
            <w:pPr>
              <w:pStyle w:val="TAL"/>
            </w:pPr>
            <w:r w:rsidRPr="007B7E1B">
              <w:t>(UL grant, 840 bits)</w:t>
            </w:r>
          </w:p>
        </w:tc>
        <w:tc>
          <w:tcPr>
            <w:tcW w:w="567" w:type="dxa"/>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tcPr>
          <w:p w14:paraId="3E144C1C" w14:textId="77777777" w:rsidR="004E5500" w:rsidRPr="007B7E1B" w:rsidDel="008E5468" w:rsidRDefault="004E5500" w:rsidP="00880AF6">
            <w:pPr>
              <w:pStyle w:val="TAC"/>
            </w:pPr>
            <w:r w:rsidRPr="007B7E1B">
              <w:t>11B</w:t>
            </w:r>
          </w:p>
        </w:tc>
        <w:tc>
          <w:tcPr>
            <w:tcW w:w="3969" w:type="dxa"/>
          </w:tcPr>
          <w:p w14:paraId="2BB8943B" w14:textId="77777777" w:rsidR="004E5500" w:rsidRPr="007B7E1B" w:rsidDel="008E5468" w:rsidRDefault="004E5500" w:rsidP="00880AF6">
            <w:pPr>
              <w:pStyle w:val="TAL"/>
            </w:pPr>
            <w:r w:rsidRPr="007B7E1B">
              <w:t>The UE transmit RLC SDU#11.</w:t>
            </w:r>
          </w:p>
        </w:tc>
        <w:tc>
          <w:tcPr>
            <w:tcW w:w="709" w:type="dxa"/>
          </w:tcPr>
          <w:p w14:paraId="631B6EE7" w14:textId="77777777" w:rsidR="004E5500" w:rsidRPr="007B7E1B" w:rsidDel="008E5468" w:rsidRDefault="004E5500" w:rsidP="00880AF6">
            <w:pPr>
              <w:pStyle w:val="TAC"/>
            </w:pPr>
            <w:r w:rsidRPr="007B7E1B">
              <w:t>--&gt;</w:t>
            </w:r>
          </w:p>
        </w:tc>
        <w:tc>
          <w:tcPr>
            <w:tcW w:w="2977" w:type="dxa"/>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tcPr>
          <w:p w14:paraId="3986B7C3" w14:textId="77777777" w:rsidR="004E5500" w:rsidRPr="007B7E1B" w:rsidRDefault="004E5500" w:rsidP="00880AF6">
            <w:pPr>
              <w:pStyle w:val="TAC"/>
            </w:pPr>
            <w:r w:rsidRPr="007B7E1B">
              <w:t>11C</w:t>
            </w:r>
          </w:p>
        </w:tc>
        <w:tc>
          <w:tcPr>
            <w:tcW w:w="3969" w:type="dxa"/>
          </w:tcPr>
          <w:p w14:paraId="00448EF5" w14:textId="77777777" w:rsidR="004E5500" w:rsidRPr="007B7E1B" w:rsidRDefault="004E5500" w:rsidP="00880AF6">
            <w:pPr>
              <w:pStyle w:val="TAL"/>
            </w:pPr>
            <w:r w:rsidRPr="007B7E1B">
              <w:t>The SS transmits a STATUS PDU</w:t>
            </w:r>
          </w:p>
        </w:tc>
        <w:tc>
          <w:tcPr>
            <w:tcW w:w="709" w:type="dxa"/>
          </w:tcPr>
          <w:p w14:paraId="612CFBAF" w14:textId="77777777" w:rsidR="004E5500" w:rsidRPr="007B7E1B" w:rsidRDefault="004E5500" w:rsidP="00880AF6">
            <w:pPr>
              <w:pStyle w:val="TAC"/>
            </w:pPr>
            <w:r w:rsidRPr="007B7E1B">
              <w:t>&lt;--</w:t>
            </w:r>
          </w:p>
        </w:tc>
        <w:tc>
          <w:tcPr>
            <w:tcW w:w="2977" w:type="dxa"/>
          </w:tcPr>
          <w:p w14:paraId="15C048A3" w14:textId="77777777" w:rsidR="004E5500" w:rsidRPr="007B7E1B" w:rsidDel="004B5495" w:rsidRDefault="004E5500" w:rsidP="00880AF6">
            <w:pPr>
              <w:pStyle w:val="TAL"/>
            </w:pPr>
            <w:r w:rsidRPr="007B7E1B">
              <w:t>STATUS PDU</w:t>
            </w:r>
          </w:p>
        </w:tc>
        <w:tc>
          <w:tcPr>
            <w:tcW w:w="567" w:type="dxa"/>
          </w:tcPr>
          <w:p w14:paraId="0CAF51D6" w14:textId="77777777" w:rsidR="004E5500" w:rsidRPr="007B7E1B" w:rsidRDefault="004E5500" w:rsidP="00880AF6">
            <w:pPr>
              <w:pStyle w:val="TAC"/>
              <w:rPr>
                <w:rFonts w:eastAsia="MS Gothic"/>
              </w:rPr>
            </w:pPr>
            <w:r w:rsidRPr="007B7E1B">
              <w:t>-</w:t>
            </w:r>
          </w:p>
        </w:tc>
        <w:tc>
          <w:tcPr>
            <w:tcW w:w="850" w:type="dxa"/>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tcPr>
          <w:p w14:paraId="4EA527CB" w14:textId="77777777" w:rsidR="004E5500" w:rsidRPr="007B7E1B" w:rsidRDefault="004E5500" w:rsidP="00880AF6">
            <w:pPr>
              <w:pStyle w:val="TAC"/>
            </w:pPr>
            <w:r w:rsidRPr="007B7E1B">
              <w:t>12</w:t>
            </w:r>
          </w:p>
        </w:tc>
        <w:tc>
          <w:tcPr>
            <w:tcW w:w="3969" w:type="dxa"/>
          </w:tcPr>
          <w:p w14:paraId="30F4815F" w14:textId="77777777" w:rsidR="004E5500" w:rsidRPr="007B7E1B" w:rsidRDefault="004E5500" w:rsidP="00880AF6">
            <w:pPr>
              <w:pStyle w:val="TAL"/>
            </w:pPr>
            <w:r w:rsidRPr="007B7E1B">
              <w:t>Void</w:t>
            </w:r>
          </w:p>
        </w:tc>
        <w:tc>
          <w:tcPr>
            <w:tcW w:w="709" w:type="dxa"/>
          </w:tcPr>
          <w:p w14:paraId="2F13DF32" w14:textId="77777777" w:rsidR="004E5500" w:rsidRPr="007B7E1B" w:rsidRDefault="004E5500" w:rsidP="00880AF6">
            <w:pPr>
              <w:pStyle w:val="TAC"/>
            </w:pPr>
            <w:r w:rsidRPr="007B7E1B">
              <w:t>-</w:t>
            </w:r>
          </w:p>
        </w:tc>
        <w:tc>
          <w:tcPr>
            <w:tcW w:w="2977" w:type="dxa"/>
          </w:tcPr>
          <w:p w14:paraId="28665828" w14:textId="77777777" w:rsidR="004E5500" w:rsidRPr="007B7E1B" w:rsidRDefault="004E5500" w:rsidP="00880AF6">
            <w:pPr>
              <w:pStyle w:val="TAL"/>
            </w:pPr>
            <w:r w:rsidRPr="007B7E1B">
              <w:t>-</w:t>
            </w:r>
          </w:p>
        </w:tc>
        <w:tc>
          <w:tcPr>
            <w:tcW w:w="567" w:type="dxa"/>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tcPr>
          <w:p w14:paraId="3A3C77B6" w14:textId="77777777" w:rsidR="00F6244D" w:rsidRPr="007B7E1B" w:rsidRDefault="00F6244D" w:rsidP="00880AF6">
            <w:pPr>
              <w:pStyle w:val="TAC"/>
            </w:pPr>
            <w:r w:rsidRPr="007B7E1B">
              <w:t>24A</w:t>
            </w:r>
          </w:p>
        </w:tc>
        <w:tc>
          <w:tcPr>
            <w:tcW w:w="3969" w:type="dxa"/>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tcPr>
          <w:p w14:paraId="14C44E65" w14:textId="77777777" w:rsidR="00F6244D" w:rsidRPr="007B7E1B" w:rsidRDefault="00F6244D" w:rsidP="00880AF6">
            <w:pPr>
              <w:pStyle w:val="TAC"/>
            </w:pPr>
            <w:r w:rsidRPr="007B7E1B">
              <w:t>&lt;--</w:t>
            </w:r>
          </w:p>
        </w:tc>
        <w:tc>
          <w:tcPr>
            <w:tcW w:w="2977" w:type="dxa"/>
          </w:tcPr>
          <w:p w14:paraId="4A0023DA" w14:textId="77777777" w:rsidR="00F6244D" w:rsidRPr="007B7E1B" w:rsidRDefault="00F6244D" w:rsidP="00880AF6">
            <w:pPr>
              <w:pStyle w:val="TAL"/>
            </w:pPr>
            <w:r w:rsidRPr="007B7E1B">
              <w:t>(UL grant, 840 bits)</w:t>
            </w:r>
          </w:p>
        </w:tc>
        <w:tc>
          <w:tcPr>
            <w:tcW w:w="567" w:type="dxa"/>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tcPr>
          <w:p w14:paraId="3FE0228F" w14:textId="77777777" w:rsidR="000057EA" w:rsidRPr="007B7E1B" w:rsidRDefault="000057EA" w:rsidP="00DC095D">
            <w:pPr>
              <w:pStyle w:val="TAH"/>
            </w:pPr>
            <w:r w:rsidRPr="007B7E1B">
              <w:t>Information Element</w:t>
            </w:r>
          </w:p>
        </w:tc>
        <w:tc>
          <w:tcPr>
            <w:tcW w:w="2267" w:type="dxa"/>
          </w:tcPr>
          <w:p w14:paraId="149A9919" w14:textId="77777777" w:rsidR="000057EA" w:rsidRPr="007B7E1B" w:rsidRDefault="000057EA" w:rsidP="00DC095D">
            <w:pPr>
              <w:pStyle w:val="TAH"/>
            </w:pPr>
            <w:r w:rsidRPr="007B7E1B">
              <w:t>Value/remark</w:t>
            </w:r>
          </w:p>
        </w:tc>
        <w:tc>
          <w:tcPr>
            <w:tcW w:w="1700" w:type="dxa"/>
          </w:tcPr>
          <w:p w14:paraId="09F0230F" w14:textId="77777777" w:rsidR="000057EA" w:rsidRPr="007B7E1B" w:rsidRDefault="000057EA" w:rsidP="00DC095D">
            <w:pPr>
              <w:pStyle w:val="TAH"/>
            </w:pPr>
            <w:r w:rsidRPr="007B7E1B">
              <w:t>Comment</w:t>
            </w:r>
          </w:p>
        </w:tc>
        <w:tc>
          <w:tcPr>
            <w:tcW w:w="1245" w:type="dxa"/>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tcPr>
          <w:p w14:paraId="370913CF" w14:textId="77777777" w:rsidR="000057EA" w:rsidRPr="007B7E1B" w:rsidRDefault="000057EA" w:rsidP="00DC095D">
            <w:pPr>
              <w:pStyle w:val="TAL"/>
            </w:pPr>
            <w:r w:rsidRPr="007B7E1B">
              <w:t>PDCP-Config-DRB-AM ::= SEQUENCE {</w:t>
            </w:r>
          </w:p>
        </w:tc>
        <w:tc>
          <w:tcPr>
            <w:tcW w:w="2267" w:type="dxa"/>
          </w:tcPr>
          <w:p w14:paraId="7249C3DD" w14:textId="77777777" w:rsidR="000057EA" w:rsidRPr="007B7E1B" w:rsidRDefault="000057EA" w:rsidP="00DC095D">
            <w:pPr>
              <w:pStyle w:val="TAL"/>
            </w:pPr>
          </w:p>
        </w:tc>
        <w:tc>
          <w:tcPr>
            <w:tcW w:w="1700" w:type="dxa"/>
          </w:tcPr>
          <w:p w14:paraId="12EBE30F" w14:textId="77777777" w:rsidR="000057EA" w:rsidRPr="007B7E1B" w:rsidRDefault="000057EA" w:rsidP="00DC095D">
            <w:pPr>
              <w:pStyle w:val="TAL"/>
            </w:pPr>
          </w:p>
        </w:tc>
        <w:tc>
          <w:tcPr>
            <w:tcW w:w="1245" w:type="dxa"/>
          </w:tcPr>
          <w:p w14:paraId="7E726DF8" w14:textId="77777777" w:rsidR="000057EA" w:rsidRPr="007B7E1B" w:rsidRDefault="000057EA" w:rsidP="00DC095D">
            <w:pPr>
              <w:pStyle w:val="TAL"/>
            </w:pPr>
          </w:p>
        </w:tc>
      </w:tr>
      <w:tr w:rsidR="000057EA" w:rsidRPr="007B7E1B" w14:paraId="574944F1" w14:textId="77777777">
        <w:tc>
          <w:tcPr>
            <w:tcW w:w="4535" w:type="dxa"/>
          </w:tcPr>
          <w:p w14:paraId="018B070E" w14:textId="77777777" w:rsidR="000057EA" w:rsidRPr="007B7E1B" w:rsidRDefault="000057EA" w:rsidP="00DC095D">
            <w:pPr>
              <w:pStyle w:val="TAL"/>
            </w:pPr>
          </w:p>
        </w:tc>
        <w:tc>
          <w:tcPr>
            <w:tcW w:w="2267" w:type="dxa"/>
          </w:tcPr>
          <w:p w14:paraId="4D9A602E" w14:textId="77777777" w:rsidR="000057EA" w:rsidRPr="007B7E1B" w:rsidRDefault="000057EA" w:rsidP="00DC095D">
            <w:pPr>
              <w:pStyle w:val="TAL"/>
            </w:pPr>
          </w:p>
        </w:tc>
        <w:tc>
          <w:tcPr>
            <w:tcW w:w="1700" w:type="dxa"/>
          </w:tcPr>
          <w:p w14:paraId="3668921D" w14:textId="77777777" w:rsidR="000057EA" w:rsidRPr="007B7E1B" w:rsidRDefault="000057EA" w:rsidP="00DC095D">
            <w:pPr>
              <w:pStyle w:val="TAL"/>
            </w:pPr>
          </w:p>
        </w:tc>
        <w:tc>
          <w:tcPr>
            <w:tcW w:w="1245" w:type="dxa"/>
          </w:tcPr>
          <w:p w14:paraId="64BA39D3" w14:textId="77777777" w:rsidR="000057EA" w:rsidRPr="007B7E1B" w:rsidRDefault="000057EA" w:rsidP="00DC095D">
            <w:pPr>
              <w:pStyle w:val="TAL"/>
            </w:pPr>
          </w:p>
        </w:tc>
      </w:tr>
      <w:tr w:rsidR="000057EA" w:rsidRPr="007B7E1B" w14:paraId="582F685E" w14:textId="77777777">
        <w:tc>
          <w:tcPr>
            <w:tcW w:w="4535" w:type="dxa"/>
          </w:tcPr>
          <w:p w14:paraId="30E6C3F8" w14:textId="77777777" w:rsidR="000057EA" w:rsidRPr="007B7E1B" w:rsidRDefault="000057EA" w:rsidP="00DC095D">
            <w:pPr>
              <w:pStyle w:val="TAL"/>
            </w:pPr>
            <w:r w:rsidRPr="007B7E1B">
              <w:t xml:space="preserve">  rlc-AM SEQUENCE {</w:t>
            </w:r>
          </w:p>
        </w:tc>
        <w:tc>
          <w:tcPr>
            <w:tcW w:w="2267" w:type="dxa"/>
          </w:tcPr>
          <w:p w14:paraId="1FF8C295" w14:textId="77777777" w:rsidR="000057EA" w:rsidRPr="007B7E1B" w:rsidRDefault="000057EA" w:rsidP="00DC095D">
            <w:pPr>
              <w:pStyle w:val="TAL"/>
            </w:pPr>
          </w:p>
        </w:tc>
        <w:tc>
          <w:tcPr>
            <w:tcW w:w="1700" w:type="dxa"/>
          </w:tcPr>
          <w:p w14:paraId="254D9E87" w14:textId="77777777" w:rsidR="000057EA" w:rsidRPr="007B7E1B" w:rsidRDefault="000057EA" w:rsidP="00DC095D">
            <w:pPr>
              <w:pStyle w:val="TAL"/>
            </w:pPr>
          </w:p>
        </w:tc>
        <w:tc>
          <w:tcPr>
            <w:tcW w:w="1245" w:type="dxa"/>
          </w:tcPr>
          <w:p w14:paraId="2DC77710" w14:textId="77777777" w:rsidR="000057EA" w:rsidRPr="007B7E1B" w:rsidRDefault="000057EA" w:rsidP="00DC095D">
            <w:pPr>
              <w:pStyle w:val="TAL"/>
            </w:pPr>
          </w:p>
        </w:tc>
      </w:tr>
      <w:tr w:rsidR="000057EA" w:rsidRPr="007B7E1B" w14:paraId="226D6084" w14:textId="77777777">
        <w:tc>
          <w:tcPr>
            <w:tcW w:w="4535" w:type="dxa"/>
          </w:tcPr>
          <w:p w14:paraId="2DC3C9E6" w14:textId="77777777" w:rsidR="000057EA" w:rsidRPr="007B7E1B" w:rsidRDefault="000057EA" w:rsidP="00DC095D">
            <w:pPr>
              <w:pStyle w:val="TAL"/>
            </w:pPr>
            <w:r w:rsidRPr="007B7E1B">
              <w:t xml:space="preserve">    statusReportRequired</w:t>
            </w:r>
          </w:p>
        </w:tc>
        <w:tc>
          <w:tcPr>
            <w:tcW w:w="2267" w:type="dxa"/>
          </w:tcPr>
          <w:p w14:paraId="4B2537AC" w14:textId="77777777" w:rsidR="000057EA" w:rsidRPr="007B7E1B" w:rsidRDefault="000057EA" w:rsidP="00DC095D">
            <w:pPr>
              <w:pStyle w:val="TAL"/>
            </w:pPr>
            <w:r w:rsidRPr="007B7E1B">
              <w:t>FALSE</w:t>
            </w:r>
          </w:p>
        </w:tc>
        <w:tc>
          <w:tcPr>
            <w:tcW w:w="1700" w:type="dxa"/>
          </w:tcPr>
          <w:p w14:paraId="6DD5A762" w14:textId="77777777" w:rsidR="000057EA" w:rsidRPr="007B7E1B" w:rsidRDefault="000057EA" w:rsidP="00DC095D">
            <w:pPr>
              <w:pStyle w:val="TAL"/>
            </w:pPr>
          </w:p>
        </w:tc>
        <w:tc>
          <w:tcPr>
            <w:tcW w:w="1245" w:type="dxa"/>
          </w:tcPr>
          <w:p w14:paraId="38835C01" w14:textId="77777777" w:rsidR="000057EA" w:rsidRPr="007B7E1B" w:rsidRDefault="000057EA" w:rsidP="00DC095D">
            <w:pPr>
              <w:pStyle w:val="TAL"/>
            </w:pPr>
          </w:p>
        </w:tc>
      </w:tr>
      <w:tr w:rsidR="000057EA" w:rsidRPr="007B7E1B" w14:paraId="39268BBE" w14:textId="77777777">
        <w:tc>
          <w:tcPr>
            <w:tcW w:w="4535" w:type="dxa"/>
          </w:tcPr>
          <w:p w14:paraId="591C6CBC" w14:textId="77777777" w:rsidR="000057EA" w:rsidRPr="007B7E1B" w:rsidRDefault="000057EA" w:rsidP="00DC095D">
            <w:pPr>
              <w:pStyle w:val="TAL"/>
            </w:pPr>
            <w:r w:rsidRPr="007B7E1B">
              <w:t xml:space="preserve">  }</w:t>
            </w:r>
          </w:p>
        </w:tc>
        <w:tc>
          <w:tcPr>
            <w:tcW w:w="2267" w:type="dxa"/>
          </w:tcPr>
          <w:p w14:paraId="32845EC2" w14:textId="77777777" w:rsidR="000057EA" w:rsidRPr="007B7E1B" w:rsidRDefault="000057EA" w:rsidP="00DC095D">
            <w:pPr>
              <w:pStyle w:val="TAL"/>
            </w:pPr>
          </w:p>
        </w:tc>
        <w:tc>
          <w:tcPr>
            <w:tcW w:w="1700" w:type="dxa"/>
          </w:tcPr>
          <w:p w14:paraId="1B3418FD" w14:textId="77777777" w:rsidR="000057EA" w:rsidRPr="007B7E1B" w:rsidRDefault="000057EA" w:rsidP="00DC095D">
            <w:pPr>
              <w:pStyle w:val="TAL"/>
            </w:pPr>
          </w:p>
        </w:tc>
        <w:tc>
          <w:tcPr>
            <w:tcW w:w="1245" w:type="dxa"/>
          </w:tcPr>
          <w:p w14:paraId="38AF5397" w14:textId="77777777" w:rsidR="000057EA" w:rsidRPr="007B7E1B" w:rsidRDefault="000057EA" w:rsidP="00DC095D">
            <w:pPr>
              <w:pStyle w:val="TAL"/>
            </w:pPr>
          </w:p>
        </w:tc>
      </w:tr>
      <w:tr w:rsidR="000057EA" w:rsidRPr="007B7E1B" w14:paraId="60CFCB5B" w14:textId="77777777">
        <w:tc>
          <w:tcPr>
            <w:tcW w:w="4535" w:type="dxa"/>
          </w:tcPr>
          <w:p w14:paraId="16CBC13B" w14:textId="77777777" w:rsidR="000057EA" w:rsidRPr="007B7E1B" w:rsidRDefault="000057EA" w:rsidP="00DC095D">
            <w:pPr>
              <w:pStyle w:val="TAL"/>
            </w:pPr>
            <w:r w:rsidRPr="007B7E1B">
              <w:t>}</w:t>
            </w:r>
          </w:p>
        </w:tc>
        <w:tc>
          <w:tcPr>
            <w:tcW w:w="2267" w:type="dxa"/>
          </w:tcPr>
          <w:p w14:paraId="21C0B9AB" w14:textId="77777777" w:rsidR="000057EA" w:rsidRPr="007B7E1B" w:rsidRDefault="000057EA" w:rsidP="00DC095D">
            <w:pPr>
              <w:pStyle w:val="TAL"/>
            </w:pPr>
          </w:p>
        </w:tc>
        <w:tc>
          <w:tcPr>
            <w:tcW w:w="1700" w:type="dxa"/>
          </w:tcPr>
          <w:p w14:paraId="799FA8AA" w14:textId="77777777" w:rsidR="000057EA" w:rsidRPr="007B7E1B" w:rsidRDefault="000057EA" w:rsidP="00DC095D">
            <w:pPr>
              <w:pStyle w:val="TAL"/>
            </w:pPr>
          </w:p>
        </w:tc>
        <w:tc>
          <w:tcPr>
            <w:tcW w:w="1245" w:type="dxa"/>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pt;height:133.5pt" o:ole="">
            <v:imagedata r:id="rId23" o:title=""/>
          </v:shape>
          <o:OLEObject Type="Embed" ProgID="Visio.Drawing.11" ShapeID="_x0000_i1031" DrawAspect="Content" ObjectID="_1822987825"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lastRenderedPageBreak/>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2pt;height:96.5pt" o:ole="">
            <v:imagedata r:id="rId25" o:title=""/>
          </v:shape>
          <o:OLEObject Type="Embed" ProgID="Visio.Drawing.11" ShapeID="_x0000_i1032" DrawAspect="Content" ObjectID="_1822987826"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pt;height:133.5pt" o:ole="">
            <v:imagedata r:id="rId23" o:title=""/>
          </v:shape>
          <o:OLEObject Type="Embed" ProgID="Visio.Drawing.11" ShapeID="_x0000_i1033" DrawAspect="Content" ObjectID="_1822987827"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2F9F93B8"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134634D5" w:rsidR="00A65016" w:rsidRPr="007B7E1B" w:rsidRDefault="0000320B" w:rsidP="00A65016">
      <w:pPr>
        <w:pStyle w:val="PL"/>
        <w:rPr>
          <w:noProof w:val="0"/>
          <w:lang w:eastAsia="zh-CN"/>
        </w:rPr>
      </w:pPr>
      <w:r w:rsidRPr="0000320B">
        <w:rPr>
          <w:noProof w:val="0"/>
        </w:rPr>
        <w:t xml:space="preserve">            </w:t>
      </w:r>
      <w:r w:rsidR="00A65016"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.1.2</w:t>
      </w:r>
      <w:r w:rsidRPr="007B7E1B">
        <w:rPr>
          <w:lang w:eastAsia="zh-CN"/>
        </w:rPr>
        <w:tab/>
        <w:t>Conformance requirements</w:t>
      </w:r>
    </w:p>
    <w:p w14:paraId="2AEF95B0" w14:textId="17F2C214"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00320B" w:rsidRDefault="002D1B92" w:rsidP="002D1B92">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570C30A3" w:rsidR="00A65016" w:rsidRPr="007B7E1B" w:rsidRDefault="009776ED" w:rsidP="009D6018">
            <w:pPr>
              <w:pStyle w:val="TAL"/>
              <w:rPr>
                <w:lang w:eastAsia="zh-CN"/>
              </w:rPr>
            </w:pPr>
            <w:r w:rsidRPr="007B7E1B">
              <w:t xml:space="preserve">Check: Does </w:t>
            </w:r>
            <w:r w:rsidR="0000320B" w:rsidRPr="0000320B">
              <w:t>t</w:t>
            </w:r>
            <w:r w:rsidRPr="007B7E1B">
              <w:t xml:space="preserve">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0078D5DC"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andwithout </w:t>
            </w:r>
            <w:r w:rsidR="00A65016" w:rsidRPr="007B7E1B">
              <w:rPr>
                <w:lang w:eastAsia="zh-CN"/>
              </w:rPr>
              <w:t xml:space="preserve">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4066800A"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374ADA4C"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4DA56735"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5D752EAC"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rsidTr="0000320B">
        <w:trPr>
          <w:gridBefore w:val="1"/>
          <w:wBefore w:w="9" w:type="dxa"/>
        </w:trPr>
        <w:tc>
          <w:tcPr>
            <w:tcW w:w="9738" w:type="dxa"/>
            <w:gridSpan w:val="4"/>
          </w:tcPr>
          <w:p w14:paraId="49C099A9" w14:textId="6E78CA8A" w:rsidR="00A65016" w:rsidRPr="007B7E1B" w:rsidRDefault="00A65016" w:rsidP="00BC4675">
            <w:pPr>
              <w:pStyle w:val="TAL"/>
            </w:pPr>
            <w:r w:rsidRPr="007B7E1B">
              <w:t xml:space="preserve">Derivation Path: </w:t>
            </w:r>
            <w:r w:rsidRPr="007B7E1B">
              <w:rPr>
                <w:lang w:eastAsia="zh-CN"/>
              </w:rPr>
              <w:t>TS</w:t>
            </w:r>
            <w:r w:rsidR="0000320B">
              <w:rPr>
                <w:lang w:eastAsia="zh-CN"/>
              </w:rPr>
              <w:t xml:space="preserve"> </w:t>
            </w:r>
            <w:r w:rsidRPr="007B7E1B">
              <w:t>36.</w:t>
            </w:r>
            <w:r w:rsidRPr="007B7E1B">
              <w:rPr>
                <w:lang w:eastAsia="zh-CN"/>
              </w:rPr>
              <w:t>508 table 4.6.1-19</w:t>
            </w:r>
          </w:p>
        </w:tc>
      </w:tr>
      <w:tr w:rsidR="00A65016" w:rsidRPr="007B7E1B" w14:paraId="34AAA16C" w14:textId="77777777" w:rsidTr="0000320B">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rsidTr="0000320B">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rsidTr="0000320B">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rsidTr="0000320B">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rsidTr="0000320B">
        <w:tblPrEx>
          <w:tblCellMar>
            <w:left w:w="108" w:type="dxa"/>
            <w:right w:w="108" w:type="dxa"/>
          </w:tblCellMar>
        </w:tblPrEx>
        <w:tc>
          <w:tcPr>
            <w:tcW w:w="4535" w:type="dxa"/>
            <w:gridSpan w:val="2"/>
          </w:tcPr>
          <w:p w14:paraId="4A2F9F7B" w14:textId="57116C02" w:rsidR="00A65016" w:rsidRPr="007B7E1B" w:rsidRDefault="00A65016" w:rsidP="009D6018">
            <w:pPr>
              <w:pStyle w:val="TAL"/>
            </w:pPr>
            <w:r w:rsidRPr="007B7E1B">
              <w:t xml:space="preserve">    c1 CHOICE</w:t>
            </w:r>
            <w:r w:rsidR="0000320B" w:rsidRPr="0000320B">
              <w:t xml:space="preserve"> </w:t>
            </w:r>
            <w:r w:rsidRPr="007B7E1B">
              <w:t>{</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rsidTr="0000320B">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rsidTr="0000320B">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rsidTr="0000320B">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rsidTr="0000320B">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rsidTr="0000320B">
        <w:tblPrEx>
          <w:tblCellMar>
            <w:left w:w="108" w:type="dxa"/>
            <w:right w:w="108" w:type="dxa"/>
          </w:tblCellMar>
        </w:tblPrEx>
        <w:tc>
          <w:tcPr>
            <w:tcW w:w="4535" w:type="dxa"/>
            <w:gridSpan w:val="2"/>
          </w:tcPr>
          <w:p w14:paraId="1CCBB8F4" w14:textId="45CD46E1" w:rsidR="00C661ED" w:rsidRPr="007B7E1B" w:rsidRDefault="0000320B" w:rsidP="009D6018">
            <w:pPr>
              <w:pStyle w:val="TAL"/>
            </w:pPr>
            <w:r w:rsidRPr="0000320B">
              <w:t xml:space="preserve">      </w:t>
            </w:r>
            <w:r w:rsidR="00C661ED" w:rsidRPr="007B7E1B">
              <w:t xml:space="preserve">      integrityProtAlgorithm</w:t>
            </w:r>
          </w:p>
        </w:tc>
        <w:tc>
          <w:tcPr>
            <w:tcW w:w="2267" w:type="dxa"/>
          </w:tcPr>
          <w:p w14:paraId="4E833C1C" w14:textId="1DBD24EE" w:rsidR="00C661ED" w:rsidRPr="007B7E1B" w:rsidRDefault="00C661ED" w:rsidP="009D6018">
            <w:pPr>
              <w:pStyle w:val="TAL"/>
            </w:pPr>
            <w:r w:rsidRPr="007B7E1B">
              <w:rPr>
                <w:lang w:eastAsia="zh-CN"/>
              </w:rPr>
              <w:t>Default 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rsidTr="0000320B">
        <w:tblPrEx>
          <w:tblCellMar>
            <w:left w:w="108" w:type="dxa"/>
            <w:right w:w="108" w:type="dxa"/>
          </w:tblCellMar>
        </w:tblPrEx>
        <w:tc>
          <w:tcPr>
            <w:tcW w:w="4535" w:type="dxa"/>
            <w:gridSpan w:val="2"/>
          </w:tcPr>
          <w:p w14:paraId="6AB58FC0" w14:textId="63CFDE07" w:rsidR="00C661ED" w:rsidRPr="007B7E1B" w:rsidRDefault="00C661ED" w:rsidP="009D6018">
            <w:pPr>
              <w:pStyle w:val="TAL"/>
            </w:pPr>
            <w:r w:rsidRPr="007B7E1B">
              <w:t xml:space="preserve">   </w:t>
            </w:r>
            <w:r w:rsidR="0000320B">
              <w:t xml:space="preserve">       </w:t>
            </w:r>
            <w:r w:rsidRPr="007B7E1B">
              <w:t>}</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00320B" w:rsidRPr="007B7E1B" w14:paraId="0A4A099C" w14:textId="77777777" w:rsidTr="0000320B">
        <w:tblPrEx>
          <w:tblCellMar>
            <w:left w:w="108" w:type="dxa"/>
            <w:right w:w="108" w:type="dxa"/>
          </w:tblCellMar>
        </w:tblPrEx>
        <w:tc>
          <w:tcPr>
            <w:tcW w:w="4535" w:type="dxa"/>
            <w:gridSpan w:val="2"/>
          </w:tcPr>
          <w:p w14:paraId="0DE658AA" w14:textId="14130A0A" w:rsidR="0000320B" w:rsidRPr="007B7E1B" w:rsidRDefault="0000320B" w:rsidP="0000320B">
            <w:pPr>
              <w:pStyle w:val="TAL"/>
            </w:pPr>
            <w:r w:rsidRPr="007B7E1B">
              <w:t xml:space="preserve">   </w:t>
            </w:r>
            <w:r>
              <w:t xml:space="preserve">     </w:t>
            </w:r>
            <w:r w:rsidRPr="007B7E1B">
              <w:t>}</w:t>
            </w:r>
          </w:p>
        </w:tc>
        <w:tc>
          <w:tcPr>
            <w:tcW w:w="2267" w:type="dxa"/>
          </w:tcPr>
          <w:p w14:paraId="58E420BD" w14:textId="77777777" w:rsidR="0000320B" w:rsidRPr="007B7E1B" w:rsidRDefault="0000320B" w:rsidP="0000320B">
            <w:pPr>
              <w:pStyle w:val="TAL"/>
            </w:pPr>
          </w:p>
        </w:tc>
        <w:tc>
          <w:tcPr>
            <w:tcW w:w="1700" w:type="dxa"/>
          </w:tcPr>
          <w:p w14:paraId="42C8C83A" w14:textId="77777777" w:rsidR="0000320B" w:rsidRPr="007B7E1B" w:rsidRDefault="0000320B" w:rsidP="0000320B">
            <w:pPr>
              <w:pStyle w:val="TAL"/>
            </w:pPr>
          </w:p>
        </w:tc>
        <w:tc>
          <w:tcPr>
            <w:tcW w:w="1245" w:type="dxa"/>
          </w:tcPr>
          <w:p w14:paraId="2BB6438C" w14:textId="77777777" w:rsidR="0000320B" w:rsidRPr="007B7E1B" w:rsidRDefault="0000320B" w:rsidP="0000320B">
            <w:pPr>
              <w:pStyle w:val="TAL"/>
            </w:pPr>
          </w:p>
        </w:tc>
      </w:tr>
      <w:tr w:rsidR="00C661ED" w:rsidRPr="007B7E1B" w14:paraId="7CA85343" w14:textId="77777777" w:rsidTr="0000320B">
        <w:tblPrEx>
          <w:tblCellMar>
            <w:left w:w="108" w:type="dxa"/>
            <w:right w:w="108" w:type="dxa"/>
          </w:tblCellMar>
        </w:tblPrEx>
        <w:tc>
          <w:tcPr>
            <w:tcW w:w="4535" w:type="dxa"/>
            <w:gridSpan w:val="2"/>
          </w:tcPr>
          <w:p w14:paraId="263CEE54" w14:textId="7C3E88B6" w:rsidR="00C661ED" w:rsidRPr="007B7E1B" w:rsidRDefault="00C661ED" w:rsidP="009D6018">
            <w:pPr>
              <w:pStyle w:val="TAL"/>
            </w:pPr>
            <w:r w:rsidRPr="007B7E1B">
              <w:t xml:space="preserve">        nonCriticalExtension</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5A91F1D6" w14:textId="77777777" w:rsidTr="0000320B">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rsidTr="0000320B">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rsidTr="0000320B">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rsidTr="0000320B">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060FAE8C"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.2.1</w:t>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noProof w:val="0"/>
            <w:lang w:eastAsia="zh-CN"/>
          </w:rPr>
          <w:t>3G</w:t>
        </w:r>
      </w:smartTag>
      <w:r w:rsidRPr="007B7E1B">
        <w:rPr>
          <w:noProof w:val="0"/>
        </w:rPr>
        <w:t xml:space="preserve"> }</w:t>
      </w:r>
    </w:p>
    <w:p w14:paraId="052C193D" w14:textId="22A7F13A"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07D0FEFF" w14:textId="09D6C614" w:rsidR="004F0237" w:rsidRPr="007B7E1B" w:rsidRDefault="0000320B" w:rsidP="004F0237">
      <w:pPr>
        <w:pStyle w:val="PL"/>
        <w:rPr>
          <w:noProof w:val="0"/>
        </w:rPr>
      </w:pPr>
      <w:r w:rsidRPr="0000320B">
        <w:rPr>
          <w:noProof w:val="0"/>
        </w:rPr>
        <w:t xml:space="preserve">            </w:t>
      </w:r>
      <w:r w:rsidR="004F0237"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00320B" w:rsidRDefault="00934BC1" w:rsidP="00934BC1">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lastRenderedPageBreak/>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26B9A882"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r w:rsidR="0000320B" w:rsidRPr="0000320B">
        <w:t xml:space="preserve"> </w:t>
      </w:r>
      <w:r w:rsidRPr="007B7E1B">
        <w:t>36.508.</w:t>
      </w:r>
    </w:p>
    <w:p w14:paraId="6E8A793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1FDDF2AC" w:rsidR="004F0237" w:rsidRPr="007B7E1B" w:rsidRDefault="004F0237" w:rsidP="004A7C89">
            <w:pPr>
              <w:pStyle w:val="TAL"/>
              <w:rPr>
                <w:lang w:eastAsia="zh-CN"/>
              </w:rPr>
            </w:pPr>
            <w:r w:rsidRPr="007B7E1B">
              <w:rPr>
                <w:lang w:eastAsia="zh-CN"/>
              </w:rPr>
              <w:t>Check: Does the UE transmit loop backed PDCP PDU ciphered</w:t>
            </w:r>
            <w:r w:rsidR="0000320B" w:rsidRPr="0000320B">
              <w:rPr>
                <w:lang w:eastAsia="zh-CN"/>
              </w:rPr>
              <w:t>?</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rsidTr="0000320B">
        <w:trPr>
          <w:gridBefore w:val="1"/>
          <w:wBefore w:w="9" w:type="dxa"/>
        </w:trPr>
        <w:tc>
          <w:tcPr>
            <w:tcW w:w="9738" w:type="dxa"/>
            <w:gridSpan w:val="4"/>
          </w:tcPr>
          <w:p w14:paraId="47EE99FD" w14:textId="1FFFC428" w:rsidR="004F0237" w:rsidRPr="007B7E1B" w:rsidRDefault="004F0237" w:rsidP="004A7C89">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4F0237" w:rsidRPr="007B7E1B" w14:paraId="1D15C3E7" w14:textId="77777777" w:rsidTr="0000320B">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rsidTr="0000320B">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00320B" w:rsidRPr="007B7E1B" w14:paraId="2DCEF3BB" w14:textId="77777777" w:rsidTr="0000320B">
        <w:tblPrEx>
          <w:tblCellMar>
            <w:left w:w="108" w:type="dxa"/>
            <w:right w:w="108" w:type="dxa"/>
          </w:tblCellMar>
        </w:tblPrEx>
        <w:tc>
          <w:tcPr>
            <w:tcW w:w="4535" w:type="dxa"/>
            <w:gridSpan w:val="2"/>
          </w:tcPr>
          <w:p w14:paraId="25F4F74D" w14:textId="52E89F54" w:rsidR="0000320B" w:rsidRPr="007B7E1B" w:rsidRDefault="0000320B" w:rsidP="0000320B">
            <w:pPr>
              <w:pStyle w:val="TAL"/>
            </w:pPr>
            <w:r w:rsidRPr="007B7E1B">
              <w:t xml:space="preserve">  rrc-TransactionIdentifier</w:t>
            </w:r>
          </w:p>
        </w:tc>
        <w:tc>
          <w:tcPr>
            <w:tcW w:w="2267" w:type="dxa"/>
          </w:tcPr>
          <w:p w14:paraId="41C00C4E" w14:textId="4135488F" w:rsidR="0000320B" w:rsidRPr="007B7E1B" w:rsidRDefault="0000320B" w:rsidP="0000320B">
            <w:pPr>
              <w:pStyle w:val="TAL"/>
            </w:pPr>
            <w:r w:rsidRPr="007B7E1B">
              <w:t>RRC-TransactionIdentifier-DL</w:t>
            </w:r>
          </w:p>
        </w:tc>
        <w:tc>
          <w:tcPr>
            <w:tcW w:w="1700" w:type="dxa"/>
          </w:tcPr>
          <w:p w14:paraId="7FA4E32D" w14:textId="77777777" w:rsidR="0000320B" w:rsidRPr="007B7E1B" w:rsidRDefault="0000320B" w:rsidP="0000320B">
            <w:pPr>
              <w:pStyle w:val="TAL"/>
            </w:pPr>
          </w:p>
        </w:tc>
        <w:tc>
          <w:tcPr>
            <w:tcW w:w="1245" w:type="dxa"/>
          </w:tcPr>
          <w:p w14:paraId="73AC2331" w14:textId="77777777" w:rsidR="0000320B" w:rsidRPr="007B7E1B" w:rsidRDefault="0000320B" w:rsidP="0000320B">
            <w:pPr>
              <w:pStyle w:val="TAL"/>
            </w:pPr>
          </w:p>
        </w:tc>
      </w:tr>
      <w:tr w:rsidR="004F0237" w:rsidRPr="007B7E1B" w14:paraId="647759AB" w14:textId="77777777" w:rsidTr="0000320B">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rsidTr="0000320B">
        <w:tblPrEx>
          <w:tblCellMar>
            <w:left w:w="108" w:type="dxa"/>
            <w:right w:w="108" w:type="dxa"/>
          </w:tblCellMar>
        </w:tblPrEx>
        <w:tc>
          <w:tcPr>
            <w:tcW w:w="4535" w:type="dxa"/>
            <w:gridSpan w:val="2"/>
          </w:tcPr>
          <w:p w14:paraId="51B7ECB5" w14:textId="70C065A0" w:rsidR="004F0237" w:rsidRPr="007B7E1B" w:rsidRDefault="004F0237" w:rsidP="004A7C89">
            <w:pPr>
              <w:pStyle w:val="TAL"/>
            </w:pPr>
            <w:r w:rsidRPr="007B7E1B">
              <w:t xml:space="preserve">    c1 CHOICE</w:t>
            </w:r>
            <w:r w:rsidR="0000320B" w:rsidRPr="0000320B">
              <w:t xml:space="preserve"> </w:t>
            </w:r>
            <w:r w:rsidRPr="007B7E1B">
              <w:t>{</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F0237" w:rsidRPr="007B7E1B" w14:paraId="7713E035" w14:textId="77777777" w:rsidTr="0000320B">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rsidTr="0000320B">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00320B" w:rsidRPr="007B7E1B" w14:paraId="193583C6" w14:textId="77777777" w:rsidTr="0000320B">
        <w:tblPrEx>
          <w:tblCellMar>
            <w:left w:w="108" w:type="dxa"/>
            <w:right w:w="108" w:type="dxa"/>
          </w:tblCellMar>
        </w:tblPrEx>
        <w:tc>
          <w:tcPr>
            <w:tcW w:w="4535" w:type="dxa"/>
            <w:gridSpan w:val="2"/>
          </w:tcPr>
          <w:p w14:paraId="77CA4673" w14:textId="790FBB23" w:rsidR="0000320B" w:rsidRPr="007B7E1B" w:rsidRDefault="0000320B" w:rsidP="0000320B">
            <w:pPr>
              <w:pStyle w:val="TAL"/>
            </w:pPr>
            <w:r w:rsidRPr="007B7E1B">
              <w:t xml:space="preserve">        </w:t>
            </w:r>
            <w:r>
              <w:t xml:space="preserve">  </w:t>
            </w:r>
            <w:r w:rsidRPr="007B746A">
              <w:t>securityAlgorithmConfig</w:t>
            </w:r>
            <w:r w:rsidRPr="007B7E1B">
              <w:t xml:space="preserve"> SEQUENCE {</w:t>
            </w:r>
          </w:p>
        </w:tc>
        <w:tc>
          <w:tcPr>
            <w:tcW w:w="2267" w:type="dxa"/>
          </w:tcPr>
          <w:p w14:paraId="25FD9C1F" w14:textId="77777777" w:rsidR="0000320B" w:rsidRPr="007B7E1B" w:rsidRDefault="0000320B" w:rsidP="0000320B">
            <w:pPr>
              <w:pStyle w:val="TAL"/>
            </w:pPr>
          </w:p>
        </w:tc>
        <w:tc>
          <w:tcPr>
            <w:tcW w:w="1700" w:type="dxa"/>
          </w:tcPr>
          <w:p w14:paraId="0D5B0BEF" w14:textId="77777777" w:rsidR="0000320B" w:rsidRPr="007B7E1B" w:rsidRDefault="0000320B" w:rsidP="0000320B">
            <w:pPr>
              <w:pStyle w:val="TAL"/>
            </w:pPr>
          </w:p>
        </w:tc>
        <w:tc>
          <w:tcPr>
            <w:tcW w:w="1245" w:type="dxa"/>
          </w:tcPr>
          <w:p w14:paraId="78E58BEA" w14:textId="77777777" w:rsidR="0000320B" w:rsidRPr="007B7E1B" w:rsidRDefault="0000320B" w:rsidP="0000320B">
            <w:pPr>
              <w:pStyle w:val="TAL"/>
            </w:pPr>
          </w:p>
        </w:tc>
      </w:tr>
      <w:tr w:rsidR="004F0237" w:rsidRPr="007B7E1B" w14:paraId="260F4C06" w14:textId="77777777" w:rsidTr="0000320B">
        <w:tblPrEx>
          <w:tblCellMar>
            <w:left w:w="108" w:type="dxa"/>
            <w:right w:w="108" w:type="dxa"/>
          </w:tblCellMar>
        </w:tblPrEx>
        <w:tc>
          <w:tcPr>
            <w:tcW w:w="4535" w:type="dxa"/>
            <w:gridSpan w:val="2"/>
          </w:tcPr>
          <w:p w14:paraId="2DEED2D3" w14:textId="0155C277" w:rsidR="004F0237" w:rsidRPr="007B7E1B" w:rsidRDefault="004F0237" w:rsidP="004A7C89">
            <w:pPr>
              <w:pStyle w:val="TAL"/>
            </w:pPr>
            <w:r w:rsidRPr="007B7E1B">
              <w:t xml:space="preserve">          </w:t>
            </w:r>
            <w:r w:rsidR="0000320B" w:rsidRPr="0000320B">
              <w:t xml:space="preserve">  </w:t>
            </w:r>
            <w:r w:rsidRPr="007B7E1B">
              <w:t>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00320B" w:rsidRPr="007B7E1B" w14:paraId="69FABA28" w14:textId="77777777" w:rsidTr="0000320B">
        <w:tblPrEx>
          <w:tblCellMar>
            <w:left w:w="108" w:type="dxa"/>
            <w:right w:w="108" w:type="dxa"/>
          </w:tblCellMar>
        </w:tblPrEx>
        <w:tc>
          <w:tcPr>
            <w:tcW w:w="4535" w:type="dxa"/>
            <w:gridSpan w:val="2"/>
          </w:tcPr>
          <w:p w14:paraId="1929CC2F" w14:textId="7E2D7F91" w:rsidR="0000320B" w:rsidRPr="007B7E1B" w:rsidRDefault="0000320B" w:rsidP="0000320B">
            <w:pPr>
              <w:pStyle w:val="TAL"/>
            </w:pPr>
            <w:r w:rsidRPr="007B7E1B">
              <w:t xml:space="preserve">        </w:t>
            </w:r>
            <w:r>
              <w:t xml:space="preserve">  </w:t>
            </w:r>
            <w:r w:rsidRPr="007B7E1B">
              <w:t>}</w:t>
            </w:r>
          </w:p>
        </w:tc>
        <w:tc>
          <w:tcPr>
            <w:tcW w:w="2267" w:type="dxa"/>
          </w:tcPr>
          <w:p w14:paraId="738AD54D" w14:textId="77777777" w:rsidR="0000320B" w:rsidRPr="007B7E1B" w:rsidRDefault="0000320B" w:rsidP="0000320B">
            <w:pPr>
              <w:pStyle w:val="TAL"/>
              <w:rPr>
                <w:lang w:eastAsia="zh-CN"/>
              </w:rPr>
            </w:pPr>
          </w:p>
        </w:tc>
        <w:tc>
          <w:tcPr>
            <w:tcW w:w="1700" w:type="dxa"/>
          </w:tcPr>
          <w:p w14:paraId="3025EDF3" w14:textId="77777777" w:rsidR="0000320B" w:rsidRPr="007B7E1B" w:rsidRDefault="0000320B" w:rsidP="0000320B">
            <w:pPr>
              <w:pStyle w:val="TAL"/>
            </w:pPr>
          </w:p>
        </w:tc>
        <w:tc>
          <w:tcPr>
            <w:tcW w:w="1245" w:type="dxa"/>
          </w:tcPr>
          <w:p w14:paraId="3A264A3C" w14:textId="77777777" w:rsidR="0000320B" w:rsidRPr="007B7E1B" w:rsidRDefault="0000320B" w:rsidP="0000320B">
            <w:pPr>
              <w:pStyle w:val="TAL"/>
            </w:pPr>
          </w:p>
        </w:tc>
      </w:tr>
      <w:tr w:rsidR="004F0237" w:rsidRPr="007B7E1B" w14:paraId="25ED2EFF" w14:textId="77777777" w:rsidTr="0000320B">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rsidTr="0000320B">
        <w:tblPrEx>
          <w:tblCellMar>
            <w:left w:w="108" w:type="dxa"/>
            <w:right w:w="108" w:type="dxa"/>
          </w:tblCellMar>
        </w:tblPrEx>
        <w:tc>
          <w:tcPr>
            <w:tcW w:w="4535" w:type="dxa"/>
            <w:gridSpan w:val="2"/>
          </w:tcPr>
          <w:p w14:paraId="1730AFED" w14:textId="60B4A14F" w:rsidR="004F0237" w:rsidRPr="007B7E1B" w:rsidRDefault="004F0237" w:rsidP="004A7C89">
            <w:pPr>
              <w:pStyle w:val="TAL"/>
            </w:pPr>
            <w:r w:rsidRPr="007B7E1B">
              <w:t xml:space="preserve">        nonCriticalExtension</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rsidTr="0000320B">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rsidTr="0000320B">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rsidTr="0000320B">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rsidTr="0000320B">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0C9D339C"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6F072C8A" w:rsidR="000D2677" w:rsidRPr="007B7E1B" w:rsidRDefault="0000320B" w:rsidP="000D2677">
      <w:pPr>
        <w:pStyle w:val="PL"/>
        <w:rPr>
          <w:noProof w:val="0"/>
        </w:rPr>
      </w:pPr>
      <w:r w:rsidRPr="0000320B">
        <w:rPr>
          <w:noProof w:val="0"/>
        </w:rPr>
        <w:t xml:space="preserve">            </w:t>
      </w:r>
      <w:r w:rsidR="000D2677"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00320B" w:rsidRDefault="0066385F" w:rsidP="0066385F">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lastRenderedPageBreak/>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05D1AE55" w:rsidR="000D2677" w:rsidRPr="007B7E1B" w:rsidRDefault="000D2677" w:rsidP="000D267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rsidTr="0000320B">
        <w:trPr>
          <w:gridBefore w:val="1"/>
          <w:wBefore w:w="9" w:type="dxa"/>
        </w:trPr>
        <w:tc>
          <w:tcPr>
            <w:tcW w:w="9738" w:type="dxa"/>
            <w:gridSpan w:val="4"/>
          </w:tcPr>
          <w:p w14:paraId="47BB1942" w14:textId="6CB64FB8" w:rsidR="000D2677" w:rsidRPr="007B7E1B" w:rsidRDefault="000D2677"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w:t>
            </w:r>
            <w:r w:rsidRPr="007B7E1B">
              <w:t xml:space="preserve"> </w:t>
            </w:r>
            <w:r w:rsidRPr="007B7E1B">
              <w:rPr>
                <w:lang w:eastAsia="zh-CN"/>
              </w:rPr>
              <w:t>table 4.6.1-19</w:t>
            </w:r>
          </w:p>
        </w:tc>
      </w:tr>
      <w:tr w:rsidR="000D2677" w:rsidRPr="007B7E1B" w14:paraId="2ABB8D9F" w14:textId="77777777" w:rsidTr="0000320B">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rsidTr="0000320B">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rsidTr="0000320B">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rsidTr="0000320B">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rsidTr="0000320B">
        <w:tblPrEx>
          <w:tblCellMar>
            <w:left w:w="108" w:type="dxa"/>
            <w:right w:w="108" w:type="dxa"/>
          </w:tblCellMar>
        </w:tblPrEx>
        <w:tc>
          <w:tcPr>
            <w:tcW w:w="4535" w:type="dxa"/>
            <w:gridSpan w:val="2"/>
          </w:tcPr>
          <w:p w14:paraId="0EAD1A86" w14:textId="12EBB5B7" w:rsidR="000D2677" w:rsidRPr="007B7E1B" w:rsidRDefault="000D2677" w:rsidP="009D6018">
            <w:pPr>
              <w:pStyle w:val="TAL"/>
            </w:pPr>
            <w:r w:rsidRPr="007B7E1B">
              <w:t xml:space="preserve">    c1 CHOICE</w:t>
            </w:r>
            <w:r w:rsidR="0000320B" w:rsidRPr="0000320B">
              <w:t xml:space="preserve"> </w:t>
            </w:r>
            <w:r w:rsidRPr="007B7E1B">
              <w:t>{</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rsidTr="0000320B">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rsidTr="0000320B">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rsidTr="0000320B">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rsidTr="0000320B">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0320B" w:rsidRPr="007B7E1B" w14:paraId="599B9A6B" w14:textId="77777777" w:rsidTr="0000320B">
        <w:tblPrEx>
          <w:tblCellMar>
            <w:left w:w="108" w:type="dxa"/>
            <w:right w:w="108" w:type="dxa"/>
          </w:tblCellMar>
        </w:tblPrEx>
        <w:tc>
          <w:tcPr>
            <w:tcW w:w="4535" w:type="dxa"/>
            <w:gridSpan w:val="2"/>
          </w:tcPr>
          <w:p w14:paraId="64C0F6D2" w14:textId="5796F213" w:rsidR="0000320B" w:rsidRPr="007B7E1B" w:rsidRDefault="0000320B" w:rsidP="0000320B">
            <w:pPr>
              <w:pStyle w:val="TAL"/>
            </w:pPr>
            <w:r w:rsidRPr="007B7E1B">
              <w:t xml:space="preserve">        </w:t>
            </w:r>
            <w:r>
              <w:t xml:space="preserve">  </w:t>
            </w:r>
            <w:r w:rsidRPr="007B7E1B">
              <w:t>}</w:t>
            </w:r>
          </w:p>
        </w:tc>
        <w:tc>
          <w:tcPr>
            <w:tcW w:w="2267" w:type="dxa"/>
          </w:tcPr>
          <w:p w14:paraId="59C9CFF9" w14:textId="77777777" w:rsidR="0000320B" w:rsidRPr="007B7E1B" w:rsidRDefault="0000320B" w:rsidP="0000320B">
            <w:pPr>
              <w:pStyle w:val="TAL"/>
              <w:rPr>
                <w:lang w:eastAsia="zh-CN"/>
              </w:rPr>
            </w:pPr>
          </w:p>
        </w:tc>
        <w:tc>
          <w:tcPr>
            <w:tcW w:w="1700" w:type="dxa"/>
          </w:tcPr>
          <w:p w14:paraId="2E3C5CB3" w14:textId="77777777" w:rsidR="0000320B" w:rsidRPr="007B7E1B" w:rsidRDefault="0000320B" w:rsidP="0000320B">
            <w:pPr>
              <w:pStyle w:val="TAL"/>
            </w:pPr>
          </w:p>
        </w:tc>
        <w:tc>
          <w:tcPr>
            <w:tcW w:w="1245" w:type="dxa"/>
          </w:tcPr>
          <w:p w14:paraId="5CBCFF50" w14:textId="77777777" w:rsidR="0000320B" w:rsidRPr="007B7E1B" w:rsidRDefault="0000320B" w:rsidP="0000320B">
            <w:pPr>
              <w:pStyle w:val="TAL"/>
            </w:pPr>
          </w:p>
        </w:tc>
      </w:tr>
      <w:tr w:rsidR="000D2677" w:rsidRPr="007B7E1B" w14:paraId="39087EAD" w14:textId="77777777" w:rsidTr="0000320B">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rsidTr="0000320B">
        <w:tblPrEx>
          <w:tblCellMar>
            <w:left w:w="108" w:type="dxa"/>
            <w:right w:w="108" w:type="dxa"/>
          </w:tblCellMar>
        </w:tblPrEx>
        <w:tc>
          <w:tcPr>
            <w:tcW w:w="4535" w:type="dxa"/>
            <w:gridSpan w:val="2"/>
          </w:tcPr>
          <w:p w14:paraId="15F0808D" w14:textId="291D2741" w:rsidR="000D2677" w:rsidRPr="007B7E1B" w:rsidRDefault="000D2677" w:rsidP="009D6018">
            <w:pPr>
              <w:pStyle w:val="TAL"/>
            </w:pPr>
            <w:r w:rsidRPr="007B7E1B">
              <w:t xml:space="preserve">        nonCriticalExtension</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rsidTr="0000320B">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rsidTr="0000320B">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rsidTr="0000320B">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rsidTr="0000320B">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5E77A12F"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2AC5381E" w14:textId="02B39547" w:rsidR="003A3BE1" w:rsidRPr="007B7E1B" w:rsidRDefault="0000320B" w:rsidP="00384652">
      <w:pPr>
        <w:pStyle w:val="PL"/>
        <w:rPr>
          <w:noProof w:val="0"/>
        </w:rPr>
      </w:pPr>
      <w:r w:rsidRPr="0000320B">
        <w:rPr>
          <w:noProof w:val="0"/>
        </w:rPr>
        <w:t xml:space="preserve">            </w:t>
      </w:r>
      <w:r w:rsidR="003A3BE1"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lastRenderedPageBreak/>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00320B" w:rsidRDefault="007B002C" w:rsidP="007B002C">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52B5E6F0" w:rsidR="003A3BE1" w:rsidRPr="007B7E1B" w:rsidRDefault="003A3BE1" w:rsidP="003A3BE1">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rsidTr="0000320B">
        <w:trPr>
          <w:gridBefore w:val="1"/>
          <w:wBefore w:w="9" w:type="dxa"/>
        </w:trPr>
        <w:tc>
          <w:tcPr>
            <w:tcW w:w="9738" w:type="dxa"/>
            <w:gridSpan w:val="4"/>
          </w:tcPr>
          <w:p w14:paraId="5E6AE6A9" w14:textId="02D83680" w:rsidR="003A3BE1" w:rsidRPr="007B7E1B" w:rsidRDefault="003A3BE1"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3A3BE1" w:rsidRPr="007B7E1B" w14:paraId="64FECFCF" w14:textId="77777777" w:rsidTr="0000320B">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3A3BE1" w:rsidRPr="007B7E1B" w14:paraId="2E65230F" w14:textId="77777777" w:rsidTr="0000320B">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127478" w:rsidRPr="007B7E1B" w14:paraId="213EF314" w14:textId="77777777" w:rsidTr="0000320B">
        <w:tblPrEx>
          <w:tblCellMar>
            <w:left w:w="108" w:type="dxa"/>
            <w:right w:w="108" w:type="dxa"/>
          </w:tblCellMar>
        </w:tblPrEx>
        <w:tc>
          <w:tcPr>
            <w:tcW w:w="4535" w:type="dxa"/>
            <w:gridSpan w:val="2"/>
          </w:tcPr>
          <w:p w14:paraId="7DB303E6" w14:textId="40B7BF3A" w:rsidR="00127478" w:rsidRPr="007B7E1B" w:rsidRDefault="00127478" w:rsidP="00127478">
            <w:pPr>
              <w:pStyle w:val="TAL"/>
            </w:pPr>
            <w:r w:rsidRPr="007B7E1B">
              <w:t xml:space="preserve">  rrc-TransactionIdentifier</w:t>
            </w:r>
          </w:p>
        </w:tc>
        <w:tc>
          <w:tcPr>
            <w:tcW w:w="2267" w:type="dxa"/>
          </w:tcPr>
          <w:p w14:paraId="57A99B0C" w14:textId="642FE66A" w:rsidR="00127478" w:rsidRPr="007B7E1B" w:rsidRDefault="00127478" w:rsidP="00127478">
            <w:pPr>
              <w:pStyle w:val="TAL"/>
            </w:pPr>
            <w:r w:rsidRPr="007B7E1B">
              <w:t>RRC-TransactionIdentifier-DL</w:t>
            </w:r>
          </w:p>
        </w:tc>
        <w:tc>
          <w:tcPr>
            <w:tcW w:w="1700" w:type="dxa"/>
          </w:tcPr>
          <w:p w14:paraId="20ADFBF2" w14:textId="77777777" w:rsidR="00127478" w:rsidRPr="007B7E1B" w:rsidRDefault="00127478" w:rsidP="00127478">
            <w:pPr>
              <w:pStyle w:val="TAL"/>
            </w:pPr>
          </w:p>
        </w:tc>
        <w:tc>
          <w:tcPr>
            <w:tcW w:w="1245" w:type="dxa"/>
          </w:tcPr>
          <w:p w14:paraId="4DA72B8F" w14:textId="77777777" w:rsidR="00127478" w:rsidRPr="007B7E1B" w:rsidRDefault="00127478" w:rsidP="00127478">
            <w:pPr>
              <w:pStyle w:val="TAL"/>
            </w:pPr>
          </w:p>
        </w:tc>
      </w:tr>
      <w:tr w:rsidR="003A3BE1" w:rsidRPr="007B7E1B" w14:paraId="473DFFA0" w14:textId="77777777" w:rsidTr="0000320B">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rsidTr="0000320B">
        <w:tblPrEx>
          <w:tblCellMar>
            <w:left w:w="108" w:type="dxa"/>
            <w:right w:w="108" w:type="dxa"/>
          </w:tblCellMar>
        </w:tblPrEx>
        <w:tc>
          <w:tcPr>
            <w:tcW w:w="4535" w:type="dxa"/>
            <w:gridSpan w:val="2"/>
          </w:tcPr>
          <w:p w14:paraId="308488B9" w14:textId="6F5B0711" w:rsidR="003A3BE1" w:rsidRPr="007B7E1B" w:rsidRDefault="003A3BE1" w:rsidP="009D6018">
            <w:pPr>
              <w:pStyle w:val="TAL"/>
            </w:pPr>
            <w:r w:rsidRPr="007B7E1B">
              <w:t xml:space="preserve">    c1 CHOICE</w:t>
            </w:r>
            <w:r w:rsidR="00127478" w:rsidRPr="00127478">
              <w:t xml:space="preserve"> </w:t>
            </w:r>
            <w:r w:rsidRPr="007B7E1B">
              <w:t>{</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rsidTr="0000320B">
        <w:tblPrEx>
          <w:tblCellMar>
            <w:left w:w="108" w:type="dxa"/>
            <w:right w:w="108" w:type="dxa"/>
          </w:tblCellMar>
        </w:tblPrEx>
        <w:tc>
          <w:tcPr>
            <w:tcW w:w="4535" w:type="dxa"/>
            <w:gridSpan w:val="2"/>
          </w:tcPr>
          <w:p w14:paraId="28E96C80" w14:textId="31B4CAAB" w:rsidR="003A3BE1" w:rsidRPr="007B7E1B" w:rsidRDefault="003A3BE1" w:rsidP="009D6018">
            <w:pPr>
              <w:pStyle w:val="TAL"/>
            </w:pPr>
            <w:r w:rsidRPr="007B7E1B">
              <w:t xml:space="preserve">     </w:t>
            </w:r>
            <w:r w:rsidR="00641B19" w:rsidRPr="007B7E1B">
              <w:t xml:space="preserve"> </w:t>
            </w:r>
            <w:r w:rsidRPr="007B7E1B">
              <w:t>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rsidTr="0000320B">
        <w:tblPrEx>
          <w:tblCellMar>
            <w:left w:w="108" w:type="dxa"/>
            <w:right w:w="108" w:type="dxa"/>
          </w:tblCellMar>
        </w:tblPrEx>
        <w:tc>
          <w:tcPr>
            <w:tcW w:w="4535" w:type="dxa"/>
            <w:gridSpan w:val="2"/>
          </w:tcPr>
          <w:p w14:paraId="7E15F199" w14:textId="0AE40873" w:rsidR="003A3BE1" w:rsidRPr="007B7E1B" w:rsidRDefault="00127478" w:rsidP="009D6018">
            <w:pPr>
              <w:pStyle w:val="TAL"/>
            </w:pPr>
            <w:r w:rsidRPr="00127478">
              <w:t xml:space="preserve">        securityConfigSMC SEQUENCE</w:t>
            </w: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rsidTr="0000320B">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rsidTr="0000320B">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rsidTr="0000320B">
        <w:tblPrEx>
          <w:tblCellMar>
            <w:left w:w="108" w:type="dxa"/>
            <w:right w:w="108" w:type="dxa"/>
          </w:tblCellMar>
        </w:tblPrEx>
        <w:tc>
          <w:tcPr>
            <w:tcW w:w="4535" w:type="dxa"/>
            <w:gridSpan w:val="2"/>
          </w:tcPr>
          <w:p w14:paraId="3F98EDDB" w14:textId="73710651" w:rsidR="003A3BE1" w:rsidRPr="007B7E1B" w:rsidRDefault="00127478" w:rsidP="009D6018">
            <w:pPr>
              <w:pStyle w:val="TAL"/>
            </w:pPr>
            <w:r w:rsidRPr="00127478">
              <w:t xml:space="preserve">          }</w:t>
            </w:r>
          </w:p>
        </w:tc>
        <w:tc>
          <w:tcPr>
            <w:tcW w:w="2267" w:type="dxa"/>
          </w:tcPr>
          <w:p w14:paraId="68E9C7D8" w14:textId="7FCFC5B4" w:rsidR="003A3BE1" w:rsidRPr="007B7E1B" w:rsidRDefault="003A3BE1" w:rsidP="009D6018">
            <w:pPr>
              <w:pStyle w:val="TAL"/>
            </w:pP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rsidTr="0000320B">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rsidTr="0000320B">
        <w:tblPrEx>
          <w:tblCellMar>
            <w:left w:w="108" w:type="dxa"/>
            <w:right w:w="108" w:type="dxa"/>
          </w:tblCellMar>
        </w:tblPrEx>
        <w:tc>
          <w:tcPr>
            <w:tcW w:w="4535" w:type="dxa"/>
            <w:gridSpan w:val="2"/>
          </w:tcPr>
          <w:p w14:paraId="14554882" w14:textId="60E08472" w:rsidR="003A3BE1" w:rsidRPr="007B7E1B" w:rsidRDefault="003A3BE1" w:rsidP="009D6018">
            <w:pPr>
              <w:pStyle w:val="TAL"/>
            </w:pPr>
            <w:r w:rsidRPr="007B7E1B">
              <w:t xml:space="preserve">        nonCriticalExtension</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rsidTr="0000320B">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rsidTr="0000320B">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rsidTr="0000320B">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rsidTr="0000320B">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20460593"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0DE70A6" w:rsidR="00B62BD2" w:rsidRPr="007B7E1B" w:rsidRDefault="0087614C" w:rsidP="00B62BD2">
      <w:pPr>
        <w:pStyle w:val="PL"/>
        <w:rPr>
          <w:noProof w:val="0"/>
        </w:rPr>
      </w:pPr>
      <w:r w:rsidRPr="0087614C">
        <w:rPr>
          <w:noProof w:val="0"/>
        </w:rPr>
        <w:t xml:space="preserve">            </w:t>
      </w:r>
      <w:r w:rsidR="00B62BD2"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39508B0E"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87614C" w:rsidRPr="0087614C">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rsidTr="0087614C">
        <w:trPr>
          <w:gridBefore w:val="1"/>
          <w:wBefore w:w="9" w:type="dxa"/>
        </w:trPr>
        <w:tc>
          <w:tcPr>
            <w:tcW w:w="9738" w:type="dxa"/>
            <w:gridSpan w:val="4"/>
          </w:tcPr>
          <w:p w14:paraId="5F543614" w14:textId="522FF0BC"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w:t>
            </w:r>
            <w:r w:rsidRPr="007B7E1B">
              <w:rPr>
                <w:lang w:eastAsia="zh-CN"/>
              </w:rPr>
              <w:t>table 4.6.1-19</w:t>
            </w:r>
          </w:p>
        </w:tc>
      </w:tr>
      <w:tr w:rsidR="00B62BD2" w:rsidRPr="007B7E1B" w14:paraId="12B92353" w14:textId="77777777" w:rsidTr="0087614C">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rsidTr="0087614C">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rsidTr="0087614C">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rsidTr="0087614C">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rsidTr="0087614C">
        <w:tblPrEx>
          <w:tblCellMar>
            <w:left w:w="108" w:type="dxa"/>
            <w:right w:w="108" w:type="dxa"/>
          </w:tblCellMar>
        </w:tblPrEx>
        <w:tc>
          <w:tcPr>
            <w:tcW w:w="4535" w:type="dxa"/>
            <w:gridSpan w:val="2"/>
          </w:tcPr>
          <w:p w14:paraId="646D7ECE" w14:textId="1788F332" w:rsidR="00B62BD2" w:rsidRPr="007B7E1B" w:rsidRDefault="00B62BD2" w:rsidP="00AE0625">
            <w:pPr>
              <w:pStyle w:val="TAL"/>
            </w:pPr>
            <w:r w:rsidRPr="007B7E1B">
              <w:t xml:space="preserve">    c1 CHOICE</w:t>
            </w:r>
            <w:r w:rsidR="0087614C" w:rsidRPr="0087614C">
              <w:t xml:space="preserve"> </w:t>
            </w:r>
            <w:r w:rsidRPr="007B7E1B">
              <w:t>{</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rsidTr="0087614C">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rsidTr="0087614C">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rsidTr="0087614C">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rsidTr="0087614C">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14334CC4" w:rsidR="00B62BD2" w:rsidRPr="007B7E1B" w:rsidRDefault="00B62BD2" w:rsidP="00AE0625">
            <w:pPr>
              <w:pStyle w:val="TAL"/>
              <w:rPr>
                <w:lang w:eastAsia="zh-CN"/>
              </w:rPr>
            </w:pPr>
            <w:r w:rsidRPr="007B7E1B">
              <w:rPr>
                <w:lang w:eastAsia="zh-CN"/>
              </w:rPr>
              <w:t>eea3-v11</w:t>
            </w:r>
            <w:r w:rsidR="0087614C" w:rsidRPr="0087614C">
              <w:rPr>
                <w:lang w:eastAsia="zh-CN"/>
              </w:rPr>
              <w:t>30</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87614C" w:rsidRPr="007B7E1B" w14:paraId="5EC9DA23" w14:textId="77777777" w:rsidTr="0087614C">
        <w:tblPrEx>
          <w:tblCellMar>
            <w:left w:w="108" w:type="dxa"/>
            <w:right w:w="108" w:type="dxa"/>
          </w:tblCellMar>
        </w:tblPrEx>
        <w:tc>
          <w:tcPr>
            <w:tcW w:w="4535" w:type="dxa"/>
            <w:gridSpan w:val="2"/>
          </w:tcPr>
          <w:p w14:paraId="12A7A319" w14:textId="6388EC06" w:rsidR="0087614C" w:rsidRPr="007B7E1B" w:rsidRDefault="0087614C" w:rsidP="0087614C">
            <w:pPr>
              <w:pStyle w:val="TAL"/>
            </w:pPr>
            <w:r w:rsidRPr="007B7E1B">
              <w:t xml:space="preserve">        </w:t>
            </w:r>
            <w:r>
              <w:t xml:space="preserve">  </w:t>
            </w:r>
            <w:r w:rsidRPr="007B7E1B">
              <w:t>}</w:t>
            </w:r>
          </w:p>
        </w:tc>
        <w:tc>
          <w:tcPr>
            <w:tcW w:w="2267" w:type="dxa"/>
          </w:tcPr>
          <w:p w14:paraId="4428BDCA" w14:textId="77777777" w:rsidR="0087614C" w:rsidRPr="007B7E1B" w:rsidRDefault="0087614C" w:rsidP="0087614C">
            <w:pPr>
              <w:pStyle w:val="TAL"/>
              <w:rPr>
                <w:lang w:eastAsia="zh-CN"/>
              </w:rPr>
            </w:pPr>
          </w:p>
        </w:tc>
        <w:tc>
          <w:tcPr>
            <w:tcW w:w="1700" w:type="dxa"/>
          </w:tcPr>
          <w:p w14:paraId="6A05C1B3" w14:textId="77777777" w:rsidR="0087614C" w:rsidRPr="007B7E1B" w:rsidRDefault="0087614C" w:rsidP="0087614C">
            <w:pPr>
              <w:pStyle w:val="TAL"/>
            </w:pPr>
          </w:p>
        </w:tc>
        <w:tc>
          <w:tcPr>
            <w:tcW w:w="1245" w:type="dxa"/>
          </w:tcPr>
          <w:p w14:paraId="79E4EFA1" w14:textId="77777777" w:rsidR="0087614C" w:rsidRPr="007B7E1B" w:rsidRDefault="0087614C" w:rsidP="0087614C">
            <w:pPr>
              <w:pStyle w:val="TAL"/>
            </w:pPr>
          </w:p>
        </w:tc>
      </w:tr>
      <w:tr w:rsidR="00B62BD2" w:rsidRPr="007B7E1B" w14:paraId="4FB42EE6" w14:textId="77777777" w:rsidTr="0087614C">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rsidTr="0087614C">
        <w:tblPrEx>
          <w:tblCellMar>
            <w:left w:w="108" w:type="dxa"/>
            <w:right w:w="108" w:type="dxa"/>
          </w:tblCellMar>
        </w:tblPrEx>
        <w:tc>
          <w:tcPr>
            <w:tcW w:w="4535" w:type="dxa"/>
            <w:gridSpan w:val="2"/>
          </w:tcPr>
          <w:p w14:paraId="4E780F13" w14:textId="0F14C755" w:rsidR="00B62BD2" w:rsidRPr="007B7E1B" w:rsidRDefault="00B62BD2" w:rsidP="00AE0625">
            <w:pPr>
              <w:pStyle w:val="TAL"/>
            </w:pPr>
            <w:r w:rsidRPr="007B7E1B">
              <w:t xml:space="preserve">        nonCriticalExtension</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rsidTr="0087614C">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rsidTr="0087614C">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rsidTr="0087614C">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rsidTr="0087614C">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2B2FD056"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3CCEEFEF" w14:textId="27FB1694" w:rsidR="008E41CC" w:rsidRPr="007B7E1B" w:rsidRDefault="005E4C98" w:rsidP="008E41CC">
      <w:pPr>
        <w:pStyle w:val="PL"/>
        <w:rPr>
          <w:noProof w:val="0"/>
        </w:rPr>
      </w:pPr>
      <w:r w:rsidRPr="005E4C98">
        <w:rPr>
          <w:noProof w:val="0"/>
        </w:rPr>
        <w:t xml:space="preserve">            </w:t>
      </w:r>
      <w:r w:rsidR="008E41CC"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Year" w:val="1899"/>
          <w:attr w:name="Month" w:val="12"/>
          <w:attr w:name="Day" w:val="30"/>
          <w:attr w:name="IsLunarDate" w:val="False"/>
          <w:attr w:name="IsROCDate" w:val="False"/>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IsROCDate" w:val="False"/>
          <w:attr w:name="IsLunarDate" w:val="False"/>
          <w:attr w:name="Day" w:val="30"/>
          <w:attr w:name="Month" w:val="12"/>
          <w:attr w:name="Year" w:val="1899"/>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rsidTr="005E4C98">
        <w:trPr>
          <w:gridBefore w:val="1"/>
          <w:wBefore w:w="9" w:type="dxa"/>
        </w:trPr>
        <w:tc>
          <w:tcPr>
            <w:tcW w:w="9738" w:type="dxa"/>
            <w:gridSpan w:val="4"/>
          </w:tcPr>
          <w:p w14:paraId="4137747B" w14:textId="2889A7B6" w:rsidR="008E41CC" w:rsidRPr="007B7E1B" w:rsidRDefault="008E41CC" w:rsidP="00AE0625">
            <w:pPr>
              <w:pStyle w:val="TAL"/>
            </w:pPr>
            <w:r w:rsidRPr="007B7E1B">
              <w:t xml:space="preserve">Derivation Path: </w:t>
            </w:r>
            <w:r w:rsidRPr="007B7E1B">
              <w:rPr>
                <w:lang w:eastAsia="zh-CN"/>
              </w:rPr>
              <w:t>TS</w:t>
            </w:r>
            <w:r w:rsidR="005E4C98" w:rsidRPr="005E4C98">
              <w:rPr>
                <w:lang w:eastAsia="zh-CN"/>
              </w:rPr>
              <w:t xml:space="preserve"> </w:t>
            </w:r>
            <w:r w:rsidRPr="007B7E1B">
              <w:t>36.</w:t>
            </w:r>
            <w:r w:rsidRPr="007B7E1B">
              <w:rPr>
                <w:lang w:eastAsia="zh-CN"/>
              </w:rPr>
              <w:t>508</w:t>
            </w:r>
            <w:r w:rsidRPr="007B7E1B">
              <w:t xml:space="preserve"> </w:t>
            </w:r>
            <w:r w:rsidRPr="007B7E1B">
              <w:rPr>
                <w:lang w:eastAsia="zh-CN"/>
              </w:rPr>
              <w:t xml:space="preserve"> table 4.6.1-19</w:t>
            </w:r>
          </w:p>
        </w:tc>
      </w:tr>
      <w:tr w:rsidR="008E41CC" w:rsidRPr="007B7E1B" w14:paraId="7452D522" w14:textId="77777777" w:rsidTr="005E4C98">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rsidTr="005E4C98">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5E4C98" w:rsidRPr="007B7E1B" w14:paraId="470436B3" w14:textId="77777777" w:rsidTr="005E4C98">
        <w:tblPrEx>
          <w:tblCellMar>
            <w:left w:w="108" w:type="dxa"/>
            <w:right w:w="108" w:type="dxa"/>
          </w:tblCellMar>
        </w:tblPrEx>
        <w:tc>
          <w:tcPr>
            <w:tcW w:w="4535" w:type="dxa"/>
            <w:gridSpan w:val="2"/>
          </w:tcPr>
          <w:p w14:paraId="4CED0D91" w14:textId="23CF403E" w:rsidR="005E4C98" w:rsidRPr="007B7E1B" w:rsidRDefault="005E4C98" w:rsidP="005E4C98">
            <w:pPr>
              <w:pStyle w:val="TAL"/>
            </w:pPr>
            <w:r w:rsidRPr="007B7E1B">
              <w:t xml:space="preserve">  rrc-TransactionIdentifier</w:t>
            </w:r>
          </w:p>
        </w:tc>
        <w:tc>
          <w:tcPr>
            <w:tcW w:w="2267" w:type="dxa"/>
          </w:tcPr>
          <w:p w14:paraId="3D2E5635" w14:textId="60E0487D" w:rsidR="005E4C98" w:rsidRPr="007B7E1B" w:rsidRDefault="005E4C98" w:rsidP="005E4C98">
            <w:pPr>
              <w:pStyle w:val="TAL"/>
            </w:pPr>
            <w:r w:rsidRPr="007B7E1B">
              <w:t>RRC-TransactionIdentifier-DL</w:t>
            </w:r>
          </w:p>
        </w:tc>
        <w:tc>
          <w:tcPr>
            <w:tcW w:w="1700" w:type="dxa"/>
          </w:tcPr>
          <w:p w14:paraId="35AE03A0" w14:textId="77777777" w:rsidR="005E4C98" w:rsidRPr="007B7E1B" w:rsidRDefault="005E4C98" w:rsidP="005E4C98">
            <w:pPr>
              <w:pStyle w:val="TAL"/>
            </w:pPr>
          </w:p>
        </w:tc>
        <w:tc>
          <w:tcPr>
            <w:tcW w:w="1245" w:type="dxa"/>
          </w:tcPr>
          <w:p w14:paraId="6FCDD8D4" w14:textId="77777777" w:rsidR="005E4C98" w:rsidRPr="007B7E1B" w:rsidRDefault="005E4C98" w:rsidP="005E4C98">
            <w:pPr>
              <w:pStyle w:val="TAL"/>
            </w:pPr>
          </w:p>
        </w:tc>
      </w:tr>
      <w:tr w:rsidR="008E41CC" w:rsidRPr="007B7E1B" w14:paraId="10870809" w14:textId="77777777" w:rsidTr="005E4C98">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rsidTr="005E4C98">
        <w:tblPrEx>
          <w:tblCellMar>
            <w:left w:w="108" w:type="dxa"/>
            <w:right w:w="108" w:type="dxa"/>
          </w:tblCellMar>
        </w:tblPrEx>
        <w:tc>
          <w:tcPr>
            <w:tcW w:w="4535" w:type="dxa"/>
            <w:gridSpan w:val="2"/>
          </w:tcPr>
          <w:p w14:paraId="274BEA42" w14:textId="017AEB8F" w:rsidR="008E41CC" w:rsidRPr="007B7E1B" w:rsidRDefault="008E41CC" w:rsidP="00AE0625">
            <w:pPr>
              <w:pStyle w:val="TAL"/>
            </w:pPr>
            <w:r w:rsidRPr="007B7E1B">
              <w:t xml:space="preserve">    c1 CHOICE</w:t>
            </w:r>
            <w:r w:rsidR="005E4C98" w:rsidRPr="005E4C98">
              <w:t xml:space="preserve"> </w:t>
            </w:r>
            <w:r w:rsidRPr="007B7E1B">
              <w:t>{</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68C5AB72" w14:textId="77777777" w:rsidTr="005E4C98">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rsidTr="005E4C98">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5E4C98" w:rsidRPr="007B7E1B" w14:paraId="4D3802A0" w14:textId="77777777" w:rsidTr="005E4C98">
        <w:tblPrEx>
          <w:tblCellMar>
            <w:left w:w="108" w:type="dxa"/>
            <w:right w:w="108" w:type="dxa"/>
          </w:tblCellMar>
        </w:tblPrEx>
        <w:tc>
          <w:tcPr>
            <w:tcW w:w="4535" w:type="dxa"/>
            <w:gridSpan w:val="2"/>
          </w:tcPr>
          <w:p w14:paraId="6D56C69F" w14:textId="157CACC4" w:rsidR="005E4C98" w:rsidRPr="007B7E1B" w:rsidRDefault="005E4C98" w:rsidP="005E4C98">
            <w:pPr>
              <w:pStyle w:val="TAL"/>
            </w:pPr>
            <w:r w:rsidRPr="007B7E1B">
              <w:t xml:space="preserve">        </w:t>
            </w:r>
            <w:r>
              <w:t xml:space="preserve">  </w:t>
            </w:r>
            <w:r w:rsidRPr="007B746A">
              <w:t>securityAlgorithmConfig</w:t>
            </w:r>
            <w:r w:rsidRPr="007B7E1B">
              <w:t xml:space="preserve"> SEQUENCE {</w:t>
            </w:r>
          </w:p>
        </w:tc>
        <w:tc>
          <w:tcPr>
            <w:tcW w:w="2267" w:type="dxa"/>
          </w:tcPr>
          <w:p w14:paraId="350EC27D" w14:textId="77777777" w:rsidR="005E4C98" w:rsidRPr="007B7E1B" w:rsidRDefault="005E4C98" w:rsidP="005E4C98">
            <w:pPr>
              <w:pStyle w:val="TAL"/>
            </w:pPr>
          </w:p>
        </w:tc>
        <w:tc>
          <w:tcPr>
            <w:tcW w:w="1700" w:type="dxa"/>
          </w:tcPr>
          <w:p w14:paraId="124811A6" w14:textId="77777777" w:rsidR="005E4C98" w:rsidRPr="007B7E1B" w:rsidRDefault="005E4C98" w:rsidP="005E4C98">
            <w:pPr>
              <w:pStyle w:val="TAL"/>
            </w:pPr>
          </w:p>
        </w:tc>
        <w:tc>
          <w:tcPr>
            <w:tcW w:w="1245" w:type="dxa"/>
          </w:tcPr>
          <w:p w14:paraId="71D9D7C8" w14:textId="77777777" w:rsidR="005E4C98" w:rsidRPr="007B7E1B" w:rsidRDefault="005E4C98" w:rsidP="005E4C98">
            <w:pPr>
              <w:pStyle w:val="TAL"/>
            </w:pPr>
          </w:p>
        </w:tc>
      </w:tr>
      <w:tr w:rsidR="008E41CC" w:rsidRPr="007B7E1B" w14:paraId="2E81E065" w14:textId="77777777" w:rsidTr="005E4C98">
        <w:tblPrEx>
          <w:tblCellMar>
            <w:left w:w="108" w:type="dxa"/>
            <w:right w:w="108" w:type="dxa"/>
          </w:tblCellMar>
        </w:tblPrEx>
        <w:tc>
          <w:tcPr>
            <w:tcW w:w="4535" w:type="dxa"/>
            <w:gridSpan w:val="2"/>
          </w:tcPr>
          <w:p w14:paraId="2B33DE32" w14:textId="43F3B527" w:rsidR="008E41CC" w:rsidRPr="007B7E1B" w:rsidRDefault="008E41CC" w:rsidP="00AE0625">
            <w:pPr>
              <w:pStyle w:val="TAL"/>
            </w:pPr>
            <w:r w:rsidRPr="007B7E1B">
              <w:t xml:space="preserve">          </w:t>
            </w:r>
            <w:r w:rsidR="005E4C98" w:rsidRPr="005E4C98">
              <w:t xml:space="preserve">  c</w:t>
            </w:r>
            <w:r w:rsidRPr="007B7E1B">
              <w:t>ipheringAlgorithm</w:t>
            </w:r>
          </w:p>
        </w:tc>
        <w:tc>
          <w:tcPr>
            <w:tcW w:w="2267" w:type="dxa"/>
          </w:tcPr>
          <w:p w14:paraId="7FDFEC5F" w14:textId="7779704E" w:rsidR="008E41CC" w:rsidRPr="007B7E1B" w:rsidRDefault="008E41CC" w:rsidP="00AE0625">
            <w:pPr>
              <w:pStyle w:val="TAL"/>
              <w:rPr>
                <w:lang w:eastAsia="zh-CN"/>
              </w:rPr>
            </w:pPr>
            <w:r w:rsidRPr="007B7E1B">
              <w:rPr>
                <w:lang w:eastAsia="zh-CN"/>
              </w:rPr>
              <w:t>eea3-v11</w:t>
            </w:r>
            <w:r w:rsidR="005E4C98" w:rsidRPr="005E4C98">
              <w:rPr>
                <w:lang w:eastAsia="zh-CN"/>
              </w:rPr>
              <w:t>30</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5E4C98" w:rsidRPr="007B7E1B" w14:paraId="3D9167AD" w14:textId="77777777" w:rsidTr="005E4C98">
        <w:tblPrEx>
          <w:tblCellMar>
            <w:left w:w="108" w:type="dxa"/>
            <w:right w:w="108" w:type="dxa"/>
          </w:tblCellMar>
        </w:tblPrEx>
        <w:tc>
          <w:tcPr>
            <w:tcW w:w="4535" w:type="dxa"/>
            <w:gridSpan w:val="2"/>
          </w:tcPr>
          <w:p w14:paraId="46530436" w14:textId="27B78840" w:rsidR="005E4C98" w:rsidRPr="007B7E1B" w:rsidRDefault="005E4C98" w:rsidP="005E4C98">
            <w:pPr>
              <w:pStyle w:val="TAL"/>
            </w:pPr>
            <w:r w:rsidRPr="007B7E1B">
              <w:t xml:space="preserve">        </w:t>
            </w:r>
            <w:r>
              <w:t xml:space="preserve">  </w:t>
            </w:r>
            <w:r w:rsidRPr="007B7E1B">
              <w:t>}</w:t>
            </w:r>
          </w:p>
        </w:tc>
        <w:tc>
          <w:tcPr>
            <w:tcW w:w="2267" w:type="dxa"/>
          </w:tcPr>
          <w:p w14:paraId="79D563EB" w14:textId="77777777" w:rsidR="005E4C98" w:rsidRPr="007B7E1B" w:rsidRDefault="005E4C98" w:rsidP="005E4C98">
            <w:pPr>
              <w:pStyle w:val="TAL"/>
              <w:rPr>
                <w:lang w:eastAsia="zh-CN"/>
              </w:rPr>
            </w:pPr>
          </w:p>
        </w:tc>
        <w:tc>
          <w:tcPr>
            <w:tcW w:w="1700" w:type="dxa"/>
          </w:tcPr>
          <w:p w14:paraId="0A671DDE" w14:textId="77777777" w:rsidR="005E4C98" w:rsidRPr="007B7E1B" w:rsidRDefault="005E4C98" w:rsidP="005E4C98">
            <w:pPr>
              <w:pStyle w:val="TAL"/>
            </w:pPr>
          </w:p>
        </w:tc>
        <w:tc>
          <w:tcPr>
            <w:tcW w:w="1245" w:type="dxa"/>
          </w:tcPr>
          <w:p w14:paraId="30F18BEA" w14:textId="77777777" w:rsidR="005E4C98" w:rsidRPr="007B7E1B" w:rsidRDefault="005E4C98" w:rsidP="005E4C98">
            <w:pPr>
              <w:pStyle w:val="TAL"/>
            </w:pPr>
          </w:p>
        </w:tc>
      </w:tr>
      <w:tr w:rsidR="008E41CC" w:rsidRPr="007B7E1B" w14:paraId="14F91A59" w14:textId="77777777" w:rsidTr="005E4C98">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rsidTr="005E4C98">
        <w:tblPrEx>
          <w:tblCellMar>
            <w:left w:w="108" w:type="dxa"/>
            <w:right w:w="108" w:type="dxa"/>
          </w:tblCellMar>
        </w:tblPrEx>
        <w:tc>
          <w:tcPr>
            <w:tcW w:w="4535" w:type="dxa"/>
            <w:gridSpan w:val="2"/>
          </w:tcPr>
          <w:p w14:paraId="337485C6" w14:textId="08D66A0F" w:rsidR="008E41CC" w:rsidRPr="007B7E1B" w:rsidRDefault="008E41CC" w:rsidP="00AE0625">
            <w:pPr>
              <w:pStyle w:val="TAL"/>
            </w:pPr>
            <w:r w:rsidRPr="007B7E1B">
              <w:t xml:space="preserve">        nonCriticalExtension</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rsidTr="005E4C98">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rsidTr="005E4C98">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rsidTr="005E4C98">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rsidTr="005E4C98">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1DE8D46"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61DEA9BE"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SNOW3G is taken into use }</w:t>
      </w:r>
    </w:p>
    <w:p w14:paraId="3622CCC5" w14:textId="521C0F4E"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01666DF" w14:textId="77777777" w:rsidR="00784BA6" w:rsidRPr="007B7E1B" w:rsidRDefault="00784BA6" w:rsidP="00784BA6">
      <w:pPr>
        <w:pStyle w:val="PL"/>
        <w:rPr>
          <w:noProof w:val="0"/>
        </w:rPr>
      </w:pPr>
      <w:r w:rsidRPr="007B7E1B">
        <w:rPr>
          <w:noProof w:val="0"/>
        </w:rPr>
        <w:t xml:space="preserve">            }</w:t>
      </w:r>
    </w:p>
    <w:p w14:paraId="267579E4" w14:textId="77777777" w:rsidR="00784BA6" w:rsidRPr="007B7E1B" w:rsidRDefault="00784BA6" w:rsidP="00784BA6">
      <w:pPr>
        <w:pStyle w:val="PL"/>
        <w:rPr>
          <w:noProof w:val="0"/>
        </w:rPr>
      </w:pPr>
    </w:p>
    <w:p w14:paraId="03D1E37E" w14:textId="77777777" w:rsidR="00784BA6" w:rsidRPr="007B7E1B" w:rsidRDefault="00784BA6" w:rsidP="00784BA6">
      <w:pPr>
        <w:pStyle w:val="H6"/>
      </w:pPr>
      <w:r w:rsidRPr="007B7E1B">
        <w:t>(2)</w:t>
      </w:r>
    </w:p>
    <w:p w14:paraId="26110D13"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72F637F"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7008F7EB"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31BEB15" w14:textId="77777777" w:rsidR="00784BA6" w:rsidRPr="007B7E1B" w:rsidRDefault="00784BA6" w:rsidP="00784BA6">
      <w:pPr>
        <w:pStyle w:val="PL"/>
        <w:rPr>
          <w:noProof w:val="0"/>
        </w:rPr>
      </w:pPr>
      <w:r w:rsidRPr="007B7E1B">
        <w:rPr>
          <w:noProof w:val="0"/>
        </w:rPr>
        <w:t xml:space="preserve">            }</w:t>
      </w:r>
    </w:p>
    <w:p w14:paraId="01165016" w14:textId="77777777" w:rsidR="00784BA6" w:rsidRPr="007B7E1B" w:rsidRDefault="00784BA6" w:rsidP="00784BA6">
      <w:pPr>
        <w:pStyle w:val="PL"/>
        <w:rPr>
          <w:noProof w:val="0"/>
        </w:rPr>
      </w:pPr>
    </w:p>
    <w:p w14:paraId="500B0C18" w14:textId="77777777" w:rsidR="00784BA6" w:rsidRPr="007B7E1B" w:rsidRDefault="00784BA6" w:rsidP="00784BA6">
      <w:pPr>
        <w:pStyle w:val="H6"/>
      </w:pPr>
      <w:r w:rsidRPr="007B7E1B">
        <w:lastRenderedPageBreak/>
        <w:t>(3)</w:t>
      </w:r>
    </w:p>
    <w:p w14:paraId="52DBE616"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5916B87A"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57AFFC08"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564A556" w14:textId="77777777" w:rsidR="00784BA6" w:rsidRPr="007B7E1B" w:rsidRDefault="00784BA6" w:rsidP="00784BA6">
      <w:pPr>
        <w:pStyle w:val="PL"/>
        <w:rPr>
          <w:noProof w:val="0"/>
        </w:rPr>
      </w:pPr>
      <w:r w:rsidRPr="007B7E1B">
        <w:rPr>
          <w:noProof w:val="0"/>
        </w:rPr>
        <w:t xml:space="preserve">            }</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784BA6" w:rsidRPr="007B7E1B" w14:paraId="7D478E10" w14:textId="77777777">
        <w:tc>
          <w:tcPr>
            <w:tcW w:w="534" w:type="dxa"/>
          </w:tcPr>
          <w:p w14:paraId="091CD335" w14:textId="77777777" w:rsidR="00784BA6" w:rsidRPr="007B7E1B" w:rsidRDefault="00784BA6" w:rsidP="00784BA6">
            <w:pPr>
              <w:pStyle w:val="TAC"/>
            </w:pPr>
            <w:r w:rsidRPr="007B7E1B">
              <w:t>2</w:t>
            </w:r>
          </w:p>
        </w:tc>
        <w:tc>
          <w:tcPr>
            <w:tcW w:w="3969" w:type="dxa"/>
          </w:tcPr>
          <w:p w14:paraId="31DF4211" w14:textId="19840BA4" w:rsidR="00784BA6" w:rsidRPr="007B7E1B" w:rsidRDefault="00784BA6" w:rsidP="00784BA6">
            <w:pPr>
              <w:pStyle w:val="TAL"/>
            </w:pPr>
            <w:r w:rsidRPr="007B7E1B">
              <w:t>The UE transmit</w:t>
            </w:r>
            <w:r>
              <w:t>s</w:t>
            </w:r>
            <w:r w:rsidRPr="007B7E1B">
              <w:t xml:space="preserve"> a </w:t>
            </w:r>
            <w:r w:rsidRPr="007B7E1B">
              <w:rPr>
                <w:i/>
                <w:iCs/>
              </w:rPr>
              <w:t>RRCConnectionRequest</w:t>
            </w:r>
            <w:r w:rsidRPr="007B7E1B">
              <w:t xml:space="preserve"> message</w:t>
            </w:r>
            <w:r w:rsidRPr="007B7E1B">
              <w:rPr>
                <w:lang w:eastAsia="zh-CN"/>
              </w:rPr>
              <w:t>.</w:t>
            </w:r>
          </w:p>
        </w:tc>
        <w:tc>
          <w:tcPr>
            <w:tcW w:w="709" w:type="dxa"/>
          </w:tcPr>
          <w:p w14:paraId="5CF64749" w14:textId="77777777" w:rsidR="00784BA6" w:rsidRPr="007B7E1B" w:rsidRDefault="00784BA6" w:rsidP="00784BA6">
            <w:pPr>
              <w:pStyle w:val="TAC"/>
            </w:pPr>
            <w:r w:rsidRPr="007B7E1B">
              <w:t>--&gt;</w:t>
            </w:r>
          </w:p>
        </w:tc>
        <w:tc>
          <w:tcPr>
            <w:tcW w:w="2977" w:type="dxa"/>
          </w:tcPr>
          <w:p w14:paraId="6F19B5CD" w14:textId="77777777" w:rsidR="00784BA6" w:rsidRPr="007B7E1B" w:rsidRDefault="00784BA6" w:rsidP="00784BA6">
            <w:pPr>
              <w:pStyle w:val="TAL"/>
              <w:rPr>
                <w:i/>
                <w:iCs/>
              </w:rPr>
            </w:pPr>
            <w:r w:rsidRPr="007B7E1B">
              <w:rPr>
                <w:i/>
              </w:rPr>
              <w:t>RRCConnectionRequest</w:t>
            </w:r>
          </w:p>
        </w:tc>
        <w:tc>
          <w:tcPr>
            <w:tcW w:w="567" w:type="dxa"/>
          </w:tcPr>
          <w:p w14:paraId="48606418" w14:textId="77777777" w:rsidR="00784BA6" w:rsidRPr="007B7E1B" w:rsidRDefault="00784BA6" w:rsidP="00784BA6">
            <w:pPr>
              <w:pStyle w:val="TAC"/>
              <w:rPr>
                <w:rFonts w:eastAsia="MS Gothic"/>
              </w:rPr>
            </w:pPr>
            <w:r w:rsidRPr="007B7E1B">
              <w:t>-</w:t>
            </w:r>
          </w:p>
        </w:tc>
        <w:tc>
          <w:tcPr>
            <w:tcW w:w="850" w:type="dxa"/>
          </w:tcPr>
          <w:p w14:paraId="34ECD8D7" w14:textId="77777777" w:rsidR="00784BA6" w:rsidRPr="007B7E1B" w:rsidRDefault="00784BA6" w:rsidP="00784BA6">
            <w:pPr>
              <w:pStyle w:val="TAC"/>
            </w:pPr>
            <w:r w:rsidRPr="007B7E1B">
              <w:t>-</w:t>
            </w:r>
          </w:p>
        </w:tc>
      </w:tr>
      <w:tr w:rsidR="00784BA6" w:rsidRPr="007B7E1B" w14:paraId="466DDFB2" w14:textId="77777777">
        <w:tc>
          <w:tcPr>
            <w:tcW w:w="534" w:type="dxa"/>
          </w:tcPr>
          <w:p w14:paraId="3D21F379" w14:textId="77777777" w:rsidR="00784BA6" w:rsidRPr="007B7E1B" w:rsidRDefault="00784BA6" w:rsidP="00784BA6">
            <w:pPr>
              <w:pStyle w:val="TAC"/>
            </w:pPr>
            <w:r w:rsidRPr="007B7E1B">
              <w:t>3</w:t>
            </w:r>
          </w:p>
        </w:tc>
        <w:tc>
          <w:tcPr>
            <w:tcW w:w="3969" w:type="dxa"/>
          </w:tcPr>
          <w:p w14:paraId="5A8645F1" w14:textId="79BF400E"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6C361859" w14:textId="77777777" w:rsidR="00784BA6" w:rsidRPr="007B7E1B" w:rsidRDefault="00784BA6" w:rsidP="00784BA6">
            <w:pPr>
              <w:pStyle w:val="TAC"/>
            </w:pPr>
            <w:r w:rsidRPr="007B7E1B">
              <w:t>&lt;--</w:t>
            </w:r>
          </w:p>
        </w:tc>
        <w:tc>
          <w:tcPr>
            <w:tcW w:w="2977" w:type="dxa"/>
          </w:tcPr>
          <w:p w14:paraId="7250FA73" w14:textId="77777777" w:rsidR="00784BA6" w:rsidRPr="007B7E1B" w:rsidRDefault="00784BA6" w:rsidP="00784BA6">
            <w:pPr>
              <w:pStyle w:val="TAL"/>
              <w:rPr>
                <w:i/>
                <w:iCs/>
              </w:rPr>
            </w:pPr>
            <w:r w:rsidRPr="007B7E1B">
              <w:rPr>
                <w:i/>
              </w:rPr>
              <w:t>RRCConnectionSetup</w:t>
            </w:r>
          </w:p>
        </w:tc>
        <w:tc>
          <w:tcPr>
            <w:tcW w:w="567" w:type="dxa"/>
          </w:tcPr>
          <w:p w14:paraId="27A5122D" w14:textId="77777777" w:rsidR="00784BA6" w:rsidRPr="007B7E1B" w:rsidRDefault="00784BA6" w:rsidP="00784BA6">
            <w:pPr>
              <w:pStyle w:val="TAC"/>
              <w:rPr>
                <w:rFonts w:eastAsia="MS Gothic"/>
              </w:rPr>
            </w:pPr>
            <w:r w:rsidRPr="007B7E1B">
              <w:t>-</w:t>
            </w:r>
          </w:p>
        </w:tc>
        <w:tc>
          <w:tcPr>
            <w:tcW w:w="850" w:type="dxa"/>
          </w:tcPr>
          <w:p w14:paraId="02B720B1" w14:textId="77777777" w:rsidR="00784BA6" w:rsidRPr="007B7E1B" w:rsidRDefault="00784BA6" w:rsidP="00784BA6">
            <w:pPr>
              <w:pStyle w:val="TAC"/>
            </w:pPr>
            <w:r w:rsidRPr="007B7E1B">
              <w:t>-</w:t>
            </w:r>
          </w:p>
        </w:tc>
      </w:tr>
      <w:tr w:rsidR="00784BA6" w:rsidRPr="007B7E1B" w14:paraId="3F5C33DD" w14:textId="77777777">
        <w:tc>
          <w:tcPr>
            <w:tcW w:w="534" w:type="dxa"/>
          </w:tcPr>
          <w:p w14:paraId="002B8EC1" w14:textId="77777777" w:rsidR="00784BA6" w:rsidRPr="007B7E1B" w:rsidRDefault="00784BA6" w:rsidP="00784BA6">
            <w:pPr>
              <w:pStyle w:val="TAC"/>
            </w:pPr>
            <w:r w:rsidRPr="007B7E1B">
              <w:t>4</w:t>
            </w:r>
          </w:p>
        </w:tc>
        <w:tc>
          <w:tcPr>
            <w:tcW w:w="3969" w:type="dxa"/>
          </w:tcPr>
          <w:p w14:paraId="2210397D" w14:textId="382BCCC3" w:rsidR="00784BA6" w:rsidRPr="007B7E1B" w:rsidRDefault="00784BA6" w:rsidP="00784BA6">
            <w:pPr>
              <w:pStyle w:val="TAL"/>
            </w:pPr>
            <w:r>
              <w:t xml:space="preserve">Check: </w:t>
            </w:r>
            <w:r w:rsidRPr="007B7E1B">
              <w:t>Does</w:t>
            </w:r>
            <w:r>
              <w:t xml:space="preserve"> t</w:t>
            </w:r>
            <w:r w:rsidRPr="007B7E1B">
              <w:t xml:space="preserve">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784BA6" w:rsidRPr="007B7E1B" w:rsidRDefault="00784BA6" w:rsidP="00784BA6">
            <w:pPr>
              <w:pStyle w:val="TAC"/>
            </w:pPr>
            <w:r w:rsidRPr="007B7E1B">
              <w:t>--&gt;</w:t>
            </w:r>
          </w:p>
        </w:tc>
        <w:tc>
          <w:tcPr>
            <w:tcW w:w="2977" w:type="dxa"/>
          </w:tcPr>
          <w:p w14:paraId="6115AC22" w14:textId="77777777" w:rsidR="00784BA6" w:rsidRPr="007B7E1B" w:rsidRDefault="00784BA6" w:rsidP="00784BA6">
            <w:pPr>
              <w:pStyle w:val="TAL"/>
              <w:rPr>
                <w:i/>
                <w:iCs/>
              </w:rPr>
            </w:pPr>
            <w:r w:rsidRPr="007B7E1B">
              <w:rPr>
                <w:i/>
                <w:iCs/>
              </w:rPr>
              <w:t>RRCConnectionSetupComplete</w:t>
            </w:r>
          </w:p>
        </w:tc>
        <w:tc>
          <w:tcPr>
            <w:tcW w:w="567" w:type="dxa"/>
          </w:tcPr>
          <w:p w14:paraId="17797144" w14:textId="77777777" w:rsidR="00784BA6" w:rsidRPr="007B7E1B" w:rsidRDefault="00784BA6" w:rsidP="00784BA6">
            <w:pPr>
              <w:pStyle w:val="TAC"/>
            </w:pPr>
            <w:r w:rsidRPr="007B7E1B">
              <w:t>1</w:t>
            </w:r>
          </w:p>
        </w:tc>
        <w:tc>
          <w:tcPr>
            <w:tcW w:w="850" w:type="dxa"/>
          </w:tcPr>
          <w:p w14:paraId="28FAFA2C" w14:textId="77777777" w:rsidR="00784BA6" w:rsidRPr="007B7E1B" w:rsidRDefault="00784BA6" w:rsidP="00784BA6">
            <w:pPr>
              <w:pStyle w:val="TAC"/>
            </w:pPr>
            <w:r w:rsidRPr="007B7E1B">
              <w:t>P</w:t>
            </w:r>
          </w:p>
        </w:tc>
      </w:tr>
      <w:tr w:rsidR="00784BA6" w:rsidRPr="007B7E1B" w14:paraId="45E4FA18" w14:textId="77777777">
        <w:tc>
          <w:tcPr>
            <w:tcW w:w="534" w:type="dxa"/>
          </w:tcPr>
          <w:p w14:paraId="4F3E82DF" w14:textId="77777777" w:rsidR="00784BA6" w:rsidRPr="007B7E1B" w:rsidRDefault="00784BA6" w:rsidP="00784BA6">
            <w:pPr>
              <w:pStyle w:val="TAC"/>
            </w:pPr>
            <w:r w:rsidRPr="007B7E1B">
              <w:t>5</w:t>
            </w:r>
          </w:p>
        </w:tc>
        <w:tc>
          <w:tcPr>
            <w:tcW w:w="3969" w:type="dxa"/>
          </w:tcPr>
          <w:p w14:paraId="2C2F79D5" w14:textId="6CF4A342" w:rsidR="00784BA6" w:rsidRPr="007B7E1B" w:rsidRDefault="00784BA6" w:rsidP="00784BA6">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784BA6" w:rsidRPr="007B7E1B" w:rsidRDefault="00784BA6" w:rsidP="00784BA6">
            <w:pPr>
              <w:pStyle w:val="TAC"/>
            </w:pPr>
            <w:r w:rsidRPr="007B7E1B">
              <w:t>&lt;--</w:t>
            </w:r>
          </w:p>
        </w:tc>
        <w:tc>
          <w:tcPr>
            <w:tcW w:w="2977" w:type="dxa"/>
          </w:tcPr>
          <w:p w14:paraId="21FE615E" w14:textId="77777777" w:rsidR="00784BA6" w:rsidRPr="007B7E1B" w:rsidRDefault="00784BA6" w:rsidP="00784BA6">
            <w:pPr>
              <w:pStyle w:val="TAL"/>
              <w:rPr>
                <w:i/>
                <w:iCs/>
              </w:rPr>
            </w:pPr>
            <w:r w:rsidRPr="007B7E1B">
              <w:rPr>
                <w:i/>
                <w:iCs/>
              </w:rPr>
              <w:t>SecurityModeCommand</w:t>
            </w:r>
          </w:p>
        </w:tc>
        <w:tc>
          <w:tcPr>
            <w:tcW w:w="567" w:type="dxa"/>
          </w:tcPr>
          <w:p w14:paraId="36EA0846" w14:textId="77777777" w:rsidR="00784BA6" w:rsidRPr="007B7E1B" w:rsidRDefault="00784BA6" w:rsidP="00784BA6">
            <w:pPr>
              <w:pStyle w:val="TAC"/>
            </w:pPr>
            <w:r w:rsidRPr="007B7E1B">
              <w:t>-</w:t>
            </w:r>
          </w:p>
        </w:tc>
        <w:tc>
          <w:tcPr>
            <w:tcW w:w="850" w:type="dxa"/>
          </w:tcPr>
          <w:p w14:paraId="4B4C36F4" w14:textId="77777777" w:rsidR="00784BA6" w:rsidRPr="007B7E1B" w:rsidRDefault="00784BA6" w:rsidP="00784BA6">
            <w:pPr>
              <w:pStyle w:val="TAC"/>
            </w:pPr>
            <w:r w:rsidRPr="007B7E1B">
              <w:t>-</w:t>
            </w:r>
          </w:p>
        </w:tc>
      </w:tr>
      <w:tr w:rsidR="00784BA6" w:rsidRPr="007B7E1B" w14:paraId="6EB6FAA0" w14:textId="77777777">
        <w:tc>
          <w:tcPr>
            <w:tcW w:w="534" w:type="dxa"/>
          </w:tcPr>
          <w:p w14:paraId="7C5B412F" w14:textId="77777777" w:rsidR="00784BA6" w:rsidRPr="007B7E1B" w:rsidRDefault="00784BA6" w:rsidP="00784BA6">
            <w:pPr>
              <w:pStyle w:val="TAC"/>
            </w:pPr>
            <w:r w:rsidRPr="007B7E1B">
              <w:t>6</w:t>
            </w:r>
          </w:p>
        </w:tc>
        <w:tc>
          <w:tcPr>
            <w:tcW w:w="3969" w:type="dxa"/>
          </w:tcPr>
          <w:p w14:paraId="53E09971" w14:textId="035B3966" w:rsidR="00784BA6" w:rsidRPr="007B7E1B" w:rsidRDefault="00784BA6" w:rsidP="00784BA6">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r>
              <w:t>?</w:t>
            </w:r>
          </w:p>
        </w:tc>
        <w:tc>
          <w:tcPr>
            <w:tcW w:w="709" w:type="dxa"/>
          </w:tcPr>
          <w:p w14:paraId="6A6B5725" w14:textId="77777777" w:rsidR="00784BA6" w:rsidRPr="007B7E1B" w:rsidRDefault="00784BA6" w:rsidP="00784BA6">
            <w:pPr>
              <w:pStyle w:val="TAC"/>
            </w:pPr>
            <w:r w:rsidRPr="007B7E1B">
              <w:t>--&gt;</w:t>
            </w:r>
          </w:p>
        </w:tc>
        <w:tc>
          <w:tcPr>
            <w:tcW w:w="2977" w:type="dxa"/>
          </w:tcPr>
          <w:p w14:paraId="32FB1124" w14:textId="77777777" w:rsidR="00784BA6" w:rsidRPr="007B7E1B" w:rsidRDefault="00784BA6" w:rsidP="00784BA6">
            <w:pPr>
              <w:pStyle w:val="TAL"/>
              <w:rPr>
                <w:i/>
                <w:iCs/>
              </w:rPr>
            </w:pPr>
            <w:r w:rsidRPr="007B7E1B">
              <w:rPr>
                <w:i/>
                <w:iCs/>
              </w:rPr>
              <w:t>SecurityModeComplete</w:t>
            </w:r>
          </w:p>
        </w:tc>
        <w:tc>
          <w:tcPr>
            <w:tcW w:w="567" w:type="dxa"/>
          </w:tcPr>
          <w:p w14:paraId="64CD5EBA" w14:textId="77777777" w:rsidR="00784BA6" w:rsidRPr="007B7E1B" w:rsidRDefault="00784BA6" w:rsidP="00784BA6">
            <w:pPr>
              <w:pStyle w:val="TAC"/>
            </w:pPr>
            <w:r w:rsidRPr="007B7E1B">
              <w:t>1</w:t>
            </w:r>
          </w:p>
        </w:tc>
        <w:tc>
          <w:tcPr>
            <w:tcW w:w="850" w:type="dxa"/>
          </w:tcPr>
          <w:p w14:paraId="35B7FECE" w14:textId="77777777" w:rsidR="00784BA6" w:rsidRPr="007B7E1B" w:rsidRDefault="00784BA6" w:rsidP="00784BA6">
            <w:pPr>
              <w:pStyle w:val="TAC"/>
            </w:pPr>
            <w:r w:rsidRPr="007B7E1B">
              <w:t>P</w:t>
            </w:r>
          </w:p>
        </w:tc>
      </w:tr>
      <w:tr w:rsidR="00784BA6" w:rsidRPr="007B7E1B" w14:paraId="27A92266" w14:textId="77777777">
        <w:tc>
          <w:tcPr>
            <w:tcW w:w="534" w:type="dxa"/>
          </w:tcPr>
          <w:p w14:paraId="7CB9CB80" w14:textId="77777777" w:rsidR="00784BA6" w:rsidRPr="007B7E1B" w:rsidRDefault="00784BA6" w:rsidP="00784BA6">
            <w:pPr>
              <w:pStyle w:val="TAC"/>
            </w:pPr>
            <w:r w:rsidRPr="007B7E1B">
              <w:t>7</w:t>
            </w:r>
          </w:p>
        </w:tc>
        <w:tc>
          <w:tcPr>
            <w:tcW w:w="3969" w:type="dxa"/>
          </w:tcPr>
          <w:p w14:paraId="7EC0E59B" w14:textId="5DB5A863" w:rsidR="00784BA6" w:rsidRPr="007B7E1B" w:rsidRDefault="00784BA6" w:rsidP="00784BA6">
            <w:pPr>
              <w:pStyle w:val="TAL"/>
            </w:pPr>
            <w:r w:rsidRPr="007B7E1B">
              <w:t xml:space="preserve">Check: Does the </w:t>
            </w:r>
            <w:r w:rsidRPr="007B7E1B">
              <w:rPr>
                <w:i/>
                <w:iCs/>
              </w:rPr>
              <w:t>SecurityModeComplete</w:t>
            </w:r>
            <w:r w:rsidRPr="007B7E1B">
              <w:t xml:space="preserve"> message from the UE pass the SS’ integrity protection check</w:t>
            </w:r>
            <w:r>
              <w:t>?</w:t>
            </w:r>
          </w:p>
        </w:tc>
        <w:tc>
          <w:tcPr>
            <w:tcW w:w="709" w:type="dxa"/>
          </w:tcPr>
          <w:p w14:paraId="4935721B" w14:textId="77777777" w:rsidR="00784BA6" w:rsidRPr="007B7E1B" w:rsidRDefault="00784BA6" w:rsidP="00784BA6">
            <w:pPr>
              <w:pStyle w:val="TAC"/>
            </w:pPr>
            <w:r w:rsidRPr="007B7E1B">
              <w:t>-</w:t>
            </w:r>
          </w:p>
        </w:tc>
        <w:tc>
          <w:tcPr>
            <w:tcW w:w="2977" w:type="dxa"/>
          </w:tcPr>
          <w:p w14:paraId="226746F5" w14:textId="77777777" w:rsidR="00784BA6" w:rsidRPr="007B7E1B" w:rsidRDefault="00784BA6" w:rsidP="00784BA6">
            <w:pPr>
              <w:pStyle w:val="TAL"/>
              <w:rPr>
                <w:i/>
                <w:iCs/>
              </w:rPr>
            </w:pPr>
            <w:r w:rsidRPr="007B7E1B">
              <w:t>-</w:t>
            </w:r>
          </w:p>
        </w:tc>
        <w:tc>
          <w:tcPr>
            <w:tcW w:w="567" w:type="dxa"/>
          </w:tcPr>
          <w:p w14:paraId="6F19F3FA" w14:textId="77777777" w:rsidR="00784BA6" w:rsidRPr="007B7E1B" w:rsidRDefault="00784BA6" w:rsidP="00784BA6">
            <w:pPr>
              <w:pStyle w:val="TAC"/>
            </w:pPr>
            <w:r w:rsidRPr="007B7E1B">
              <w:t>1</w:t>
            </w:r>
          </w:p>
        </w:tc>
        <w:tc>
          <w:tcPr>
            <w:tcW w:w="850" w:type="dxa"/>
          </w:tcPr>
          <w:p w14:paraId="51B1A8E4" w14:textId="77777777" w:rsidR="00784BA6" w:rsidRPr="007B7E1B" w:rsidRDefault="00784BA6" w:rsidP="00784BA6">
            <w:pPr>
              <w:pStyle w:val="TAC"/>
            </w:pPr>
            <w:r w:rsidRPr="007B7E1B">
              <w:t>P</w:t>
            </w:r>
          </w:p>
        </w:tc>
      </w:tr>
      <w:tr w:rsidR="00784BA6" w:rsidRPr="007B7E1B" w14:paraId="0C974049" w14:textId="77777777">
        <w:tc>
          <w:tcPr>
            <w:tcW w:w="534" w:type="dxa"/>
          </w:tcPr>
          <w:p w14:paraId="1E99684A" w14:textId="77777777" w:rsidR="00784BA6" w:rsidRPr="007B7E1B" w:rsidRDefault="00784BA6" w:rsidP="00784BA6">
            <w:pPr>
              <w:pStyle w:val="TAC"/>
            </w:pPr>
            <w:r w:rsidRPr="007B7E1B">
              <w:t>8</w:t>
            </w:r>
          </w:p>
        </w:tc>
        <w:tc>
          <w:tcPr>
            <w:tcW w:w="3969" w:type="dxa"/>
          </w:tcPr>
          <w:p w14:paraId="7E42B26D" w14:textId="0261675F" w:rsidR="00784BA6" w:rsidRPr="007B7E1B" w:rsidRDefault="00784BA6" w:rsidP="00784BA6">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784BA6" w:rsidRPr="007B7E1B" w:rsidRDefault="00784BA6" w:rsidP="00784BA6">
            <w:pPr>
              <w:pStyle w:val="TAC"/>
            </w:pPr>
            <w:r w:rsidRPr="007B7E1B">
              <w:t>&lt;--</w:t>
            </w:r>
          </w:p>
        </w:tc>
        <w:tc>
          <w:tcPr>
            <w:tcW w:w="2977" w:type="dxa"/>
          </w:tcPr>
          <w:p w14:paraId="7A846C75" w14:textId="77777777" w:rsidR="00784BA6" w:rsidRPr="007B7E1B" w:rsidRDefault="00784BA6" w:rsidP="00784BA6">
            <w:pPr>
              <w:pStyle w:val="TAL"/>
            </w:pPr>
            <w:r w:rsidRPr="007B7E1B">
              <w:rPr>
                <w:i/>
                <w:iCs/>
              </w:rPr>
              <w:t>RRCConnectionRelease</w:t>
            </w:r>
          </w:p>
        </w:tc>
        <w:tc>
          <w:tcPr>
            <w:tcW w:w="567" w:type="dxa"/>
          </w:tcPr>
          <w:p w14:paraId="4541CDEC" w14:textId="77777777" w:rsidR="00784BA6" w:rsidRPr="007B7E1B" w:rsidRDefault="00784BA6" w:rsidP="00784BA6">
            <w:pPr>
              <w:pStyle w:val="TAC"/>
            </w:pPr>
            <w:r w:rsidRPr="007B7E1B">
              <w:t>-</w:t>
            </w:r>
          </w:p>
        </w:tc>
        <w:tc>
          <w:tcPr>
            <w:tcW w:w="850" w:type="dxa"/>
          </w:tcPr>
          <w:p w14:paraId="0885B5AC" w14:textId="77777777" w:rsidR="00784BA6" w:rsidRPr="007B7E1B" w:rsidRDefault="00784BA6" w:rsidP="00784BA6">
            <w:pPr>
              <w:pStyle w:val="TAC"/>
            </w:pPr>
            <w:r w:rsidRPr="007B7E1B">
              <w:t>-</w:t>
            </w:r>
          </w:p>
        </w:tc>
      </w:tr>
      <w:tr w:rsidR="00784BA6" w:rsidRPr="007B7E1B" w14:paraId="3FE2EEA1" w14:textId="77777777">
        <w:tc>
          <w:tcPr>
            <w:tcW w:w="534" w:type="dxa"/>
          </w:tcPr>
          <w:p w14:paraId="2189D7DC" w14:textId="77777777" w:rsidR="00784BA6" w:rsidRPr="007B7E1B" w:rsidRDefault="00784BA6" w:rsidP="00784BA6">
            <w:pPr>
              <w:pStyle w:val="TAC"/>
            </w:pPr>
            <w:r w:rsidRPr="007B7E1B">
              <w:t>9</w:t>
            </w:r>
          </w:p>
        </w:tc>
        <w:tc>
          <w:tcPr>
            <w:tcW w:w="3969" w:type="dxa"/>
          </w:tcPr>
          <w:p w14:paraId="402AD442" w14:textId="12E67A01" w:rsidR="00784BA6" w:rsidRPr="007B7E1B" w:rsidRDefault="00784BA6" w:rsidP="00784BA6">
            <w:pPr>
              <w:pStyle w:val="TAL"/>
            </w:pPr>
            <w:r w:rsidRPr="007B7E1B">
              <w:t>Wait for 5 s for the UE to enter E-UTRA RRC_IDLE state.</w:t>
            </w:r>
          </w:p>
        </w:tc>
        <w:tc>
          <w:tcPr>
            <w:tcW w:w="709" w:type="dxa"/>
          </w:tcPr>
          <w:p w14:paraId="461DD0CD" w14:textId="49FCAB58" w:rsidR="00784BA6" w:rsidRPr="007B7E1B" w:rsidRDefault="00784BA6" w:rsidP="00784BA6">
            <w:pPr>
              <w:pStyle w:val="TAC"/>
            </w:pPr>
            <w:r>
              <w:rPr>
                <w:rFonts w:hint="eastAsia"/>
                <w:lang w:eastAsia="zh-CN"/>
              </w:rPr>
              <w:t>-</w:t>
            </w:r>
          </w:p>
        </w:tc>
        <w:tc>
          <w:tcPr>
            <w:tcW w:w="2977" w:type="dxa"/>
          </w:tcPr>
          <w:p w14:paraId="00E026BD" w14:textId="7D463B03" w:rsidR="00784BA6" w:rsidRPr="007B7E1B" w:rsidRDefault="00784BA6" w:rsidP="00784BA6">
            <w:pPr>
              <w:pStyle w:val="TAL"/>
              <w:rPr>
                <w:i/>
                <w:iCs/>
              </w:rPr>
            </w:pPr>
            <w:r>
              <w:rPr>
                <w:rFonts w:hint="eastAsia"/>
                <w:i/>
                <w:iCs/>
                <w:lang w:eastAsia="zh-CN"/>
              </w:rPr>
              <w:t>-</w:t>
            </w:r>
          </w:p>
        </w:tc>
        <w:tc>
          <w:tcPr>
            <w:tcW w:w="567" w:type="dxa"/>
          </w:tcPr>
          <w:p w14:paraId="323AC11B" w14:textId="2852EDE9" w:rsidR="00784BA6" w:rsidRPr="007B7E1B" w:rsidRDefault="00784BA6" w:rsidP="00784BA6">
            <w:pPr>
              <w:pStyle w:val="TAC"/>
            </w:pPr>
            <w:r w:rsidRPr="007B7E1B">
              <w:t>-</w:t>
            </w:r>
          </w:p>
        </w:tc>
        <w:tc>
          <w:tcPr>
            <w:tcW w:w="850" w:type="dxa"/>
          </w:tcPr>
          <w:p w14:paraId="130EF53D" w14:textId="4359C140" w:rsidR="00784BA6" w:rsidRPr="007B7E1B" w:rsidRDefault="00784BA6" w:rsidP="00784BA6">
            <w:pPr>
              <w:pStyle w:val="TAC"/>
            </w:pPr>
            <w:r w:rsidRPr="007B7E1B">
              <w:t>-</w:t>
            </w:r>
          </w:p>
        </w:tc>
      </w:tr>
      <w:tr w:rsidR="00784BA6" w:rsidRPr="007B7E1B" w14:paraId="3C6D8DFE" w14:textId="77777777">
        <w:tc>
          <w:tcPr>
            <w:tcW w:w="534" w:type="dxa"/>
          </w:tcPr>
          <w:p w14:paraId="7FE960ED" w14:textId="77777777" w:rsidR="00784BA6" w:rsidRPr="007B7E1B" w:rsidRDefault="00784BA6" w:rsidP="00784BA6">
            <w:pPr>
              <w:pStyle w:val="TAC"/>
            </w:pPr>
            <w:r w:rsidRPr="007B7E1B">
              <w:t>10</w:t>
            </w:r>
          </w:p>
        </w:tc>
        <w:tc>
          <w:tcPr>
            <w:tcW w:w="3969" w:type="dxa"/>
          </w:tcPr>
          <w:p w14:paraId="373862BA" w14:textId="5B85EF3E" w:rsidR="00784BA6" w:rsidRPr="007B7E1B" w:rsidRDefault="00784BA6" w:rsidP="00784BA6">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784BA6" w:rsidRPr="007B7E1B" w:rsidRDefault="00784BA6" w:rsidP="00784BA6">
            <w:pPr>
              <w:pStyle w:val="TAC"/>
            </w:pPr>
            <w:r w:rsidRPr="007B7E1B">
              <w:t>&lt;--</w:t>
            </w:r>
          </w:p>
        </w:tc>
        <w:tc>
          <w:tcPr>
            <w:tcW w:w="2977" w:type="dxa"/>
          </w:tcPr>
          <w:p w14:paraId="1DDA365F" w14:textId="77777777" w:rsidR="00784BA6" w:rsidRPr="007B7E1B" w:rsidRDefault="00784BA6" w:rsidP="00784BA6">
            <w:pPr>
              <w:pStyle w:val="TAL"/>
              <w:rPr>
                <w:i/>
                <w:iCs/>
              </w:rPr>
            </w:pPr>
            <w:r w:rsidRPr="007B7E1B">
              <w:rPr>
                <w:i/>
                <w:iCs/>
              </w:rPr>
              <w:t>Paging</w:t>
            </w:r>
          </w:p>
        </w:tc>
        <w:tc>
          <w:tcPr>
            <w:tcW w:w="567" w:type="dxa"/>
          </w:tcPr>
          <w:p w14:paraId="576498A0" w14:textId="77777777" w:rsidR="00784BA6" w:rsidRPr="007B7E1B" w:rsidRDefault="00784BA6" w:rsidP="00784BA6">
            <w:pPr>
              <w:pStyle w:val="TAC"/>
            </w:pPr>
            <w:r w:rsidRPr="007B7E1B">
              <w:t>-</w:t>
            </w:r>
          </w:p>
        </w:tc>
        <w:tc>
          <w:tcPr>
            <w:tcW w:w="850" w:type="dxa"/>
          </w:tcPr>
          <w:p w14:paraId="49402238" w14:textId="77777777" w:rsidR="00784BA6" w:rsidRPr="007B7E1B" w:rsidRDefault="00784BA6" w:rsidP="00784BA6">
            <w:pPr>
              <w:pStyle w:val="TAC"/>
            </w:pPr>
            <w:r w:rsidRPr="007B7E1B">
              <w:t>-</w:t>
            </w:r>
          </w:p>
        </w:tc>
      </w:tr>
      <w:tr w:rsidR="00784BA6" w:rsidRPr="007B7E1B" w14:paraId="5F104CB8" w14:textId="77777777">
        <w:tc>
          <w:tcPr>
            <w:tcW w:w="534" w:type="dxa"/>
          </w:tcPr>
          <w:p w14:paraId="51ED2655" w14:textId="77777777" w:rsidR="00784BA6" w:rsidRPr="007B7E1B" w:rsidRDefault="00784BA6" w:rsidP="00784BA6">
            <w:pPr>
              <w:pStyle w:val="TAC"/>
            </w:pPr>
            <w:r w:rsidRPr="007B7E1B">
              <w:t>11</w:t>
            </w:r>
          </w:p>
        </w:tc>
        <w:tc>
          <w:tcPr>
            <w:tcW w:w="3969" w:type="dxa"/>
          </w:tcPr>
          <w:p w14:paraId="11E47BA6" w14:textId="4C2A64A9" w:rsidR="00784BA6" w:rsidRPr="007B7E1B" w:rsidRDefault="00784BA6" w:rsidP="00784BA6">
            <w:pPr>
              <w:pStyle w:val="TAL"/>
            </w:pPr>
            <w:r w:rsidRPr="007B7E1B">
              <w:t>The UE transmit</w:t>
            </w:r>
            <w:r>
              <w:t>s</w:t>
            </w:r>
            <w:r w:rsidRPr="007B7E1B">
              <w:t xml:space="preserve"> an </w:t>
            </w:r>
            <w:r w:rsidRPr="007B7E1B">
              <w:rPr>
                <w:i/>
                <w:iCs/>
              </w:rPr>
              <w:t>RRCConnectionRequest</w:t>
            </w:r>
            <w:r w:rsidRPr="007B7E1B">
              <w:t xml:space="preserve"> message.</w:t>
            </w:r>
          </w:p>
        </w:tc>
        <w:tc>
          <w:tcPr>
            <w:tcW w:w="709" w:type="dxa"/>
          </w:tcPr>
          <w:p w14:paraId="056850F2" w14:textId="77777777" w:rsidR="00784BA6" w:rsidRPr="007B7E1B" w:rsidRDefault="00784BA6" w:rsidP="00784BA6">
            <w:pPr>
              <w:pStyle w:val="TAC"/>
            </w:pPr>
            <w:r w:rsidRPr="007B7E1B">
              <w:t>--&gt;</w:t>
            </w:r>
          </w:p>
        </w:tc>
        <w:tc>
          <w:tcPr>
            <w:tcW w:w="2977" w:type="dxa"/>
          </w:tcPr>
          <w:p w14:paraId="0DF60BE4" w14:textId="77777777" w:rsidR="00784BA6" w:rsidRPr="007B7E1B" w:rsidRDefault="00784BA6" w:rsidP="00784BA6">
            <w:pPr>
              <w:pStyle w:val="TAL"/>
              <w:rPr>
                <w:i/>
                <w:iCs/>
              </w:rPr>
            </w:pPr>
            <w:r w:rsidRPr="007B7E1B">
              <w:rPr>
                <w:i/>
                <w:iCs/>
              </w:rPr>
              <w:t>RRCConnectionRequest</w:t>
            </w:r>
          </w:p>
        </w:tc>
        <w:tc>
          <w:tcPr>
            <w:tcW w:w="567" w:type="dxa"/>
          </w:tcPr>
          <w:p w14:paraId="3332D13E" w14:textId="77777777" w:rsidR="00784BA6" w:rsidRPr="007B7E1B" w:rsidRDefault="00784BA6" w:rsidP="00784BA6">
            <w:pPr>
              <w:pStyle w:val="TAC"/>
            </w:pPr>
            <w:r w:rsidRPr="007B7E1B">
              <w:t>-</w:t>
            </w:r>
          </w:p>
        </w:tc>
        <w:tc>
          <w:tcPr>
            <w:tcW w:w="850" w:type="dxa"/>
          </w:tcPr>
          <w:p w14:paraId="3F91FFD4" w14:textId="77777777" w:rsidR="00784BA6" w:rsidRPr="007B7E1B" w:rsidRDefault="00784BA6" w:rsidP="00784BA6">
            <w:pPr>
              <w:pStyle w:val="TAC"/>
            </w:pPr>
            <w:r w:rsidRPr="007B7E1B">
              <w:t>-</w:t>
            </w:r>
          </w:p>
        </w:tc>
      </w:tr>
      <w:tr w:rsidR="00784BA6" w:rsidRPr="007B7E1B" w14:paraId="2EF91B39" w14:textId="77777777">
        <w:tc>
          <w:tcPr>
            <w:tcW w:w="534" w:type="dxa"/>
          </w:tcPr>
          <w:p w14:paraId="0F5C0D7B" w14:textId="77777777" w:rsidR="00784BA6" w:rsidRPr="007B7E1B" w:rsidRDefault="00784BA6" w:rsidP="00784BA6">
            <w:pPr>
              <w:pStyle w:val="TAC"/>
            </w:pPr>
            <w:r w:rsidRPr="007B7E1B">
              <w:t>12</w:t>
            </w:r>
          </w:p>
        </w:tc>
        <w:tc>
          <w:tcPr>
            <w:tcW w:w="3969" w:type="dxa"/>
          </w:tcPr>
          <w:p w14:paraId="597DEAF8" w14:textId="77777777"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784BA6" w:rsidRPr="007B7E1B" w:rsidRDefault="00784BA6" w:rsidP="00784BA6">
            <w:pPr>
              <w:pStyle w:val="TAC"/>
            </w:pPr>
            <w:r w:rsidRPr="007B7E1B">
              <w:t>&lt;--</w:t>
            </w:r>
          </w:p>
        </w:tc>
        <w:tc>
          <w:tcPr>
            <w:tcW w:w="2977" w:type="dxa"/>
          </w:tcPr>
          <w:p w14:paraId="39132BFF" w14:textId="77777777" w:rsidR="00784BA6" w:rsidRPr="007B7E1B" w:rsidRDefault="00784BA6" w:rsidP="00784BA6">
            <w:pPr>
              <w:pStyle w:val="TAL"/>
              <w:rPr>
                <w:i/>
                <w:iCs/>
              </w:rPr>
            </w:pPr>
            <w:r w:rsidRPr="007B7E1B">
              <w:rPr>
                <w:i/>
                <w:iCs/>
              </w:rPr>
              <w:t>RRCConnectionSetup</w:t>
            </w:r>
          </w:p>
        </w:tc>
        <w:tc>
          <w:tcPr>
            <w:tcW w:w="567" w:type="dxa"/>
          </w:tcPr>
          <w:p w14:paraId="2F8BA630" w14:textId="77777777" w:rsidR="00784BA6" w:rsidRPr="007B7E1B" w:rsidRDefault="00784BA6" w:rsidP="00784BA6">
            <w:pPr>
              <w:pStyle w:val="TAC"/>
            </w:pPr>
            <w:r w:rsidRPr="007B7E1B">
              <w:t>-</w:t>
            </w:r>
          </w:p>
        </w:tc>
        <w:tc>
          <w:tcPr>
            <w:tcW w:w="850" w:type="dxa"/>
          </w:tcPr>
          <w:p w14:paraId="1B733D08" w14:textId="77777777" w:rsidR="00784BA6" w:rsidRPr="007B7E1B" w:rsidRDefault="00784BA6" w:rsidP="00784BA6">
            <w:pPr>
              <w:pStyle w:val="TAC"/>
            </w:pPr>
            <w:r w:rsidRPr="007B7E1B">
              <w:t>-</w:t>
            </w:r>
          </w:p>
        </w:tc>
      </w:tr>
      <w:tr w:rsidR="00784BA6" w:rsidRPr="007B7E1B" w14:paraId="5E0FF51D" w14:textId="77777777">
        <w:tc>
          <w:tcPr>
            <w:tcW w:w="534" w:type="dxa"/>
          </w:tcPr>
          <w:p w14:paraId="25961FD8" w14:textId="77777777" w:rsidR="00784BA6" w:rsidRPr="007B7E1B" w:rsidRDefault="00784BA6" w:rsidP="00784BA6">
            <w:pPr>
              <w:pStyle w:val="TAC"/>
            </w:pPr>
            <w:r w:rsidRPr="007B7E1B">
              <w:t>13</w:t>
            </w:r>
          </w:p>
        </w:tc>
        <w:tc>
          <w:tcPr>
            <w:tcW w:w="3969" w:type="dxa"/>
          </w:tcPr>
          <w:p w14:paraId="0B50558C" w14:textId="77777777" w:rsidR="00784BA6" w:rsidRPr="007B7E1B" w:rsidRDefault="00784BA6" w:rsidP="00784BA6">
            <w:pPr>
              <w:pStyle w:val="TAL"/>
            </w:pPr>
            <w:r w:rsidRPr="007B7E1B">
              <w:t xml:space="preserve">The UE transmits an </w:t>
            </w:r>
            <w:r w:rsidRPr="007B7E1B">
              <w:rPr>
                <w:i/>
                <w:iCs/>
              </w:rPr>
              <w:t>RRCConnectionSetupComplete</w:t>
            </w:r>
            <w:r w:rsidRPr="007B7E1B">
              <w:t xml:space="preserve"> message.</w:t>
            </w:r>
          </w:p>
          <w:p w14:paraId="23EE988E" w14:textId="77777777" w:rsidR="00784BA6" w:rsidRPr="007B7E1B" w:rsidRDefault="00784BA6" w:rsidP="00784BA6">
            <w:pPr>
              <w:pStyle w:val="TAL"/>
            </w:pPr>
            <w:r w:rsidRPr="007B7E1B">
              <w:t>This message includes a SERVICE REQUEST message.</w:t>
            </w:r>
          </w:p>
        </w:tc>
        <w:tc>
          <w:tcPr>
            <w:tcW w:w="709" w:type="dxa"/>
          </w:tcPr>
          <w:p w14:paraId="135F3803" w14:textId="77777777" w:rsidR="00784BA6" w:rsidRPr="007B7E1B" w:rsidRDefault="00784BA6" w:rsidP="00784BA6">
            <w:pPr>
              <w:pStyle w:val="TAC"/>
            </w:pPr>
            <w:r w:rsidRPr="007B7E1B">
              <w:t>--&gt;</w:t>
            </w:r>
          </w:p>
        </w:tc>
        <w:tc>
          <w:tcPr>
            <w:tcW w:w="2977" w:type="dxa"/>
          </w:tcPr>
          <w:p w14:paraId="46F475F3" w14:textId="77777777" w:rsidR="00784BA6" w:rsidRPr="007B7E1B" w:rsidRDefault="00784BA6" w:rsidP="00784BA6">
            <w:pPr>
              <w:pStyle w:val="TAL"/>
              <w:rPr>
                <w:i/>
                <w:iCs/>
              </w:rPr>
            </w:pPr>
            <w:r w:rsidRPr="007B7E1B">
              <w:rPr>
                <w:i/>
                <w:iCs/>
              </w:rPr>
              <w:t>RRCConnectionSetupComplete</w:t>
            </w:r>
          </w:p>
        </w:tc>
        <w:tc>
          <w:tcPr>
            <w:tcW w:w="567" w:type="dxa"/>
          </w:tcPr>
          <w:p w14:paraId="2B5DC139" w14:textId="77777777" w:rsidR="00784BA6" w:rsidRPr="007B7E1B" w:rsidRDefault="00784BA6" w:rsidP="00784BA6">
            <w:pPr>
              <w:pStyle w:val="TAC"/>
            </w:pPr>
            <w:r w:rsidRPr="007B7E1B">
              <w:t>-</w:t>
            </w:r>
          </w:p>
        </w:tc>
        <w:tc>
          <w:tcPr>
            <w:tcW w:w="850" w:type="dxa"/>
          </w:tcPr>
          <w:p w14:paraId="46CA684C" w14:textId="77777777" w:rsidR="00784BA6" w:rsidRPr="007B7E1B" w:rsidRDefault="00784BA6" w:rsidP="00784BA6">
            <w:pPr>
              <w:pStyle w:val="TAC"/>
            </w:pPr>
            <w:r w:rsidRPr="007B7E1B">
              <w:t>-</w:t>
            </w:r>
          </w:p>
        </w:tc>
      </w:tr>
      <w:tr w:rsidR="00784BA6" w:rsidRPr="007B7E1B" w14:paraId="42AE7C15" w14:textId="77777777">
        <w:tc>
          <w:tcPr>
            <w:tcW w:w="534" w:type="dxa"/>
          </w:tcPr>
          <w:p w14:paraId="253B3AA5" w14:textId="77777777" w:rsidR="00784BA6" w:rsidRPr="007B7E1B" w:rsidRDefault="00784BA6" w:rsidP="00784BA6">
            <w:pPr>
              <w:pStyle w:val="TAC"/>
            </w:pPr>
            <w:r w:rsidRPr="007B7E1B">
              <w:t>14</w:t>
            </w:r>
          </w:p>
        </w:tc>
        <w:tc>
          <w:tcPr>
            <w:tcW w:w="3969" w:type="dxa"/>
          </w:tcPr>
          <w:p w14:paraId="6C458F00" w14:textId="77777777" w:rsidR="00784BA6" w:rsidRPr="007B7E1B" w:rsidRDefault="00784BA6" w:rsidP="00784BA6">
            <w:pPr>
              <w:pStyle w:val="TAL"/>
            </w:pPr>
            <w:r w:rsidRPr="007B7E1B">
              <w:t>The SS transmits a SecurityModeCommand message. MAC-I is calculated in such way, it will result in integrity check failure on UE side.</w:t>
            </w:r>
          </w:p>
        </w:tc>
        <w:tc>
          <w:tcPr>
            <w:tcW w:w="709" w:type="dxa"/>
          </w:tcPr>
          <w:p w14:paraId="438BE2A5" w14:textId="77777777" w:rsidR="00784BA6" w:rsidRPr="007B7E1B" w:rsidRDefault="00784BA6" w:rsidP="00784BA6">
            <w:pPr>
              <w:pStyle w:val="TAC"/>
            </w:pPr>
            <w:r w:rsidRPr="007B7E1B">
              <w:t>&lt;--</w:t>
            </w:r>
          </w:p>
        </w:tc>
        <w:tc>
          <w:tcPr>
            <w:tcW w:w="2977" w:type="dxa"/>
          </w:tcPr>
          <w:p w14:paraId="6882A04B" w14:textId="77777777" w:rsidR="00784BA6" w:rsidRPr="007B7E1B" w:rsidRDefault="00784BA6" w:rsidP="00784BA6">
            <w:pPr>
              <w:pStyle w:val="TAL"/>
              <w:rPr>
                <w:i/>
                <w:iCs/>
              </w:rPr>
            </w:pPr>
            <w:r w:rsidRPr="007B7E1B">
              <w:rPr>
                <w:i/>
                <w:iCs/>
              </w:rPr>
              <w:t>SecurityModeCommand</w:t>
            </w:r>
          </w:p>
        </w:tc>
        <w:tc>
          <w:tcPr>
            <w:tcW w:w="567" w:type="dxa"/>
          </w:tcPr>
          <w:p w14:paraId="764C3A9B" w14:textId="77777777" w:rsidR="00784BA6" w:rsidRPr="007B7E1B" w:rsidRDefault="00784BA6" w:rsidP="00784BA6">
            <w:pPr>
              <w:pStyle w:val="TAC"/>
            </w:pPr>
            <w:r w:rsidRPr="007B7E1B">
              <w:t>-</w:t>
            </w:r>
          </w:p>
        </w:tc>
        <w:tc>
          <w:tcPr>
            <w:tcW w:w="850" w:type="dxa"/>
          </w:tcPr>
          <w:p w14:paraId="65713295" w14:textId="77777777" w:rsidR="00784BA6" w:rsidRPr="007B7E1B" w:rsidRDefault="00784BA6" w:rsidP="00784BA6">
            <w:pPr>
              <w:pStyle w:val="TAC"/>
            </w:pPr>
            <w:r w:rsidRPr="007B7E1B">
              <w:t>-</w:t>
            </w:r>
          </w:p>
        </w:tc>
      </w:tr>
      <w:tr w:rsidR="00784BA6" w:rsidRPr="007B7E1B" w14:paraId="655A5DFD" w14:textId="77777777">
        <w:tc>
          <w:tcPr>
            <w:tcW w:w="534" w:type="dxa"/>
          </w:tcPr>
          <w:p w14:paraId="3ADB186E" w14:textId="77777777" w:rsidR="00784BA6" w:rsidRPr="007B7E1B" w:rsidRDefault="00784BA6" w:rsidP="00784BA6">
            <w:pPr>
              <w:pStyle w:val="TAC"/>
            </w:pPr>
            <w:r w:rsidRPr="007B7E1B">
              <w:t>15</w:t>
            </w:r>
          </w:p>
        </w:tc>
        <w:tc>
          <w:tcPr>
            <w:tcW w:w="3969" w:type="dxa"/>
          </w:tcPr>
          <w:p w14:paraId="024515E5" w14:textId="77777777" w:rsidR="00784BA6" w:rsidRPr="007B7E1B" w:rsidRDefault="00784BA6" w:rsidP="00784BA6">
            <w:pPr>
              <w:pStyle w:val="TAL"/>
            </w:pPr>
            <w:r w:rsidRPr="007B7E1B">
              <w:t>Check: Does the UE transmit a SecurityModeFailure message without integrity protection nor ciphering?</w:t>
            </w:r>
          </w:p>
        </w:tc>
        <w:tc>
          <w:tcPr>
            <w:tcW w:w="709" w:type="dxa"/>
          </w:tcPr>
          <w:p w14:paraId="2F65B52E" w14:textId="77777777" w:rsidR="00784BA6" w:rsidRPr="007B7E1B" w:rsidRDefault="00784BA6" w:rsidP="00784BA6">
            <w:pPr>
              <w:pStyle w:val="TAC"/>
            </w:pPr>
            <w:r w:rsidRPr="007B7E1B">
              <w:t>--&gt;</w:t>
            </w:r>
          </w:p>
        </w:tc>
        <w:tc>
          <w:tcPr>
            <w:tcW w:w="2977" w:type="dxa"/>
          </w:tcPr>
          <w:p w14:paraId="6BE46806" w14:textId="77777777" w:rsidR="00784BA6" w:rsidRPr="007B7E1B" w:rsidRDefault="00784BA6" w:rsidP="00784BA6">
            <w:pPr>
              <w:pStyle w:val="TAL"/>
              <w:rPr>
                <w:i/>
                <w:iCs/>
              </w:rPr>
            </w:pPr>
            <w:r w:rsidRPr="007B7E1B">
              <w:rPr>
                <w:i/>
                <w:iCs/>
              </w:rPr>
              <w:t>SecurityModeFailure</w:t>
            </w:r>
          </w:p>
        </w:tc>
        <w:tc>
          <w:tcPr>
            <w:tcW w:w="567" w:type="dxa"/>
          </w:tcPr>
          <w:p w14:paraId="34779582" w14:textId="77777777" w:rsidR="00784BA6" w:rsidRPr="007B7E1B" w:rsidRDefault="00784BA6" w:rsidP="00784BA6">
            <w:pPr>
              <w:pStyle w:val="TAC"/>
            </w:pPr>
            <w:r w:rsidRPr="007B7E1B">
              <w:t>2</w:t>
            </w:r>
          </w:p>
        </w:tc>
        <w:tc>
          <w:tcPr>
            <w:tcW w:w="850" w:type="dxa"/>
          </w:tcPr>
          <w:p w14:paraId="6AAF6248" w14:textId="77777777" w:rsidR="00784BA6" w:rsidRPr="007B7E1B" w:rsidRDefault="00784BA6" w:rsidP="00784BA6">
            <w:pPr>
              <w:pStyle w:val="TAC"/>
            </w:pPr>
            <w:r w:rsidRPr="007B7E1B">
              <w:t>P</w:t>
            </w:r>
          </w:p>
        </w:tc>
      </w:tr>
      <w:tr w:rsidR="00784BA6" w:rsidRPr="007B7E1B" w14:paraId="0D1E627E" w14:textId="77777777">
        <w:tc>
          <w:tcPr>
            <w:tcW w:w="534" w:type="dxa"/>
          </w:tcPr>
          <w:p w14:paraId="56D49A16" w14:textId="77777777" w:rsidR="00784BA6" w:rsidRPr="007B7E1B" w:rsidRDefault="00784BA6" w:rsidP="00784BA6">
            <w:pPr>
              <w:pStyle w:val="TAC"/>
            </w:pPr>
            <w:r w:rsidRPr="007B7E1B">
              <w:t>16</w:t>
            </w:r>
          </w:p>
        </w:tc>
        <w:tc>
          <w:tcPr>
            <w:tcW w:w="3969" w:type="dxa"/>
          </w:tcPr>
          <w:p w14:paraId="35281C67" w14:textId="77777777" w:rsidR="00784BA6" w:rsidRPr="007B7E1B" w:rsidRDefault="00784BA6" w:rsidP="00784BA6">
            <w:pPr>
              <w:pStyle w:val="TAL"/>
            </w:pPr>
            <w:r w:rsidRPr="007B7E1B">
              <w:t>The SS transmits a SecurityModeCommand message to activate AS security with SNOW3G integrity algorithms protected.</w:t>
            </w:r>
          </w:p>
        </w:tc>
        <w:tc>
          <w:tcPr>
            <w:tcW w:w="709" w:type="dxa"/>
          </w:tcPr>
          <w:p w14:paraId="5ED67029" w14:textId="77777777" w:rsidR="00784BA6" w:rsidRPr="007B7E1B" w:rsidRDefault="00784BA6" w:rsidP="00784BA6">
            <w:pPr>
              <w:pStyle w:val="TAC"/>
            </w:pPr>
            <w:r w:rsidRPr="007B7E1B">
              <w:t>&lt;--</w:t>
            </w:r>
          </w:p>
        </w:tc>
        <w:tc>
          <w:tcPr>
            <w:tcW w:w="2977" w:type="dxa"/>
          </w:tcPr>
          <w:p w14:paraId="6399BF71" w14:textId="77777777" w:rsidR="00784BA6" w:rsidRPr="007B7E1B" w:rsidRDefault="00784BA6" w:rsidP="00784BA6">
            <w:pPr>
              <w:pStyle w:val="TAL"/>
              <w:rPr>
                <w:i/>
                <w:iCs/>
              </w:rPr>
            </w:pPr>
            <w:r w:rsidRPr="007B7E1B">
              <w:rPr>
                <w:i/>
                <w:iCs/>
              </w:rPr>
              <w:t>SecurityModeCommand</w:t>
            </w:r>
          </w:p>
        </w:tc>
        <w:tc>
          <w:tcPr>
            <w:tcW w:w="567" w:type="dxa"/>
          </w:tcPr>
          <w:p w14:paraId="1C523722" w14:textId="77777777" w:rsidR="00784BA6" w:rsidRPr="007B7E1B" w:rsidRDefault="00784BA6" w:rsidP="00784BA6">
            <w:pPr>
              <w:pStyle w:val="TAC"/>
            </w:pPr>
            <w:r w:rsidRPr="007B7E1B">
              <w:t>-</w:t>
            </w:r>
          </w:p>
        </w:tc>
        <w:tc>
          <w:tcPr>
            <w:tcW w:w="850" w:type="dxa"/>
          </w:tcPr>
          <w:p w14:paraId="1919C81B" w14:textId="77777777" w:rsidR="00784BA6" w:rsidRPr="007B7E1B" w:rsidRDefault="00784BA6" w:rsidP="00784BA6">
            <w:pPr>
              <w:pStyle w:val="TAC"/>
            </w:pPr>
            <w:r w:rsidRPr="007B7E1B">
              <w:t>-</w:t>
            </w:r>
          </w:p>
        </w:tc>
      </w:tr>
      <w:tr w:rsidR="00784BA6" w:rsidRPr="007B7E1B" w14:paraId="60E2F264" w14:textId="77777777">
        <w:tc>
          <w:tcPr>
            <w:tcW w:w="534" w:type="dxa"/>
          </w:tcPr>
          <w:p w14:paraId="61B53577" w14:textId="77777777" w:rsidR="00784BA6" w:rsidRPr="007B7E1B" w:rsidRDefault="00784BA6" w:rsidP="00784BA6">
            <w:pPr>
              <w:pStyle w:val="TAC"/>
            </w:pPr>
            <w:r w:rsidRPr="007B7E1B">
              <w:t>17</w:t>
            </w:r>
          </w:p>
        </w:tc>
        <w:tc>
          <w:tcPr>
            <w:tcW w:w="3969" w:type="dxa"/>
          </w:tcPr>
          <w:p w14:paraId="7FD1112F" w14:textId="77777777" w:rsidR="00784BA6" w:rsidRPr="007B7E1B" w:rsidRDefault="00784BA6" w:rsidP="00784BA6">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784BA6" w:rsidRPr="007B7E1B" w:rsidRDefault="00784BA6" w:rsidP="00784BA6">
            <w:pPr>
              <w:pStyle w:val="TAC"/>
            </w:pPr>
            <w:r w:rsidRPr="007B7E1B">
              <w:t>--&gt;</w:t>
            </w:r>
          </w:p>
        </w:tc>
        <w:tc>
          <w:tcPr>
            <w:tcW w:w="2977" w:type="dxa"/>
          </w:tcPr>
          <w:p w14:paraId="4F1F28AE" w14:textId="77777777" w:rsidR="00784BA6" w:rsidRPr="007B7E1B" w:rsidRDefault="00784BA6" w:rsidP="00784BA6">
            <w:pPr>
              <w:pStyle w:val="TAL"/>
              <w:rPr>
                <w:i/>
                <w:iCs/>
              </w:rPr>
            </w:pPr>
            <w:r w:rsidRPr="007B7E1B">
              <w:rPr>
                <w:i/>
                <w:iCs/>
              </w:rPr>
              <w:t>SecurityModeComplete</w:t>
            </w:r>
          </w:p>
        </w:tc>
        <w:tc>
          <w:tcPr>
            <w:tcW w:w="567" w:type="dxa"/>
          </w:tcPr>
          <w:p w14:paraId="79687592" w14:textId="77777777" w:rsidR="00784BA6" w:rsidRPr="007B7E1B" w:rsidRDefault="00784BA6" w:rsidP="00784BA6">
            <w:pPr>
              <w:pStyle w:val="TAC"/>
            </w:pPr>
            <w:r w:rsidRPr="007B7E1B">
              <w:t>-</w:t>
            </w:r>
          </w:p>
        </w:tc>
        <w:tc>
          <w:tcPr>
            <w:tcW w:w="850" w:type="dxa"/>
          </w:tcPr>
          <w:p w14:paraId="3773647D" w14:textId="77777777" w:rsidR="00784BA6" w:rsidRPr="007B7E1B" w:rsidRDefault="00784BA6" w:rsidP="00784BA6">
            <w:pPr>
              <w:pStyle w:val="TAC"/>
            </w:pPr>
            <w:r w:rsidRPr="007B7E1B">
              <w:t>-</w:t>
            </w:r>
          </w:p>
        </w:tc>
      </w:tr>
      <w:tr w:rsidR="00784BA6" w:rsidRPr="007B7E1B" w14:paraId="7EA42F96" w14:textId="77777777">
        <w:tc>
          <w:tcPr>
            <w:tcW w:w="534" w:type="dxa"/>
          </w:tcPr>
          <w:p w14:paraId="7D79BE24" w14:textId="77777777" w:rsidR="00784BA6" w:rsidRPr="007B7E1B" w:rsidRDefault="00784BA6" w:rsidP="00784BA6">
            <w:pPr>
              <w:pStyle w:val="TAC"/>
            </w:pPr>
            <w:r w:rsidRPr="007B7E1B">
              <w:t>18</w:t>
            </w:r>
          </w:p>
        </w:tc>
        <w:tc>
          <w:tcPr>
            <w:tcW w:w="3969" w:type="dxa"/>
          </w:tcPr>
          <w:p w14:paraId="428066C9" w14:textId="77777777" w:rsidR="00784BA6" w:rsidRPr="007B7E1B" w:rsidRDefault="00784BA6" w:rsidP="00784BA6">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784BA6" w:rsidRPr="007B7E1B" w:rsidRDefault="00784BA6" w:rsidP="00784BA6">
            <w:pPr>
              <w:pStyle w:val="TAC"/>
            </w:pPr>
            <w:r w:rsidRPr="007B7E1B">
              <w:t>&lt;--</w:t>
            </w:r>
          </w:p>
        </w:tc>
        <w:tc>
          <w:tcPr>
            <w:tcW w:w="2977" w:type="dxa"/>
          </w:tcPr>
          <w:p w14:paraId="7616FED5" w14:textId="77777777" w:rsidR="00784BA6" w:rsidRPr="007B7E1B" w:rsidRDefault="00784BA6" w:rsidP="00784BA6">
            <w:pPr>
              <w:pStyle w:val="TAL"/>
              <w:rPr>
                <w:i/>
                <w:iCs/>
              </w:rPr>
            </w:pPr>
            <w:r w:rsidRPr="007B7E1B">
              <w:rPr>
                <w:i/>
              </w:rPr>
              <w:t>UECapabilityEnquiry</w:t>
            </w:r>
          </w:p>
        </w:tc>
        <w:tc>
          <w:tcPr>
            <w:tcW w:w="567" w:type="dxa"/>
          </w:tcPr>
          <w:p w14:paraId="6B3B31BB" w14:textId="77777777" w:rsidR="00784BA6" w:rsidRPr="007B7E1B" w:rsidRDefault="00784BA6" w:rsidP="00784BA6">
            <w:pPr>
              <w:pStyle w:val="TAC"/>
            </w:pPr>
            <w:r w:rsidRPr="007B7E1B">
              <w:t>-</w:t>
            </w:r>
          </w:p>
        </w:tc>
        <w:tc>
          <w:tcPr>
            <w:tcW w:w="850" w:type="dxa"/>
          </w:tcPr>
          <w:p w14:paraId="58EFB29E" w14:textId="77777777" w:rsidR="00784BA6" w:rsidRPr="007B7E1B" w:rsidRDefault="00784BA6" w:rsidP="00784BA6">
            <w:pPr>
              <w:pStyle w:val="TAC"/>
            </w:pPr>
            <w:r w:rsidRPr="007B7E1B">
              <w:t>-</w:t>
            </w:r>
          </w:p>
        </w:tc>
      </w:tr>
      <w:tr w:rsidR="00784BA6" w:rsidRPr="007B7E1B" w14:paraId="62AE6123" w14:textId="77777777">
        <w:tc>
          <w:tcPr>
            <w:tcW w:w="534" w:type="dxa"/>
          </w:tcPr>
          <w:p w14:paraId="7BC285AD" w14:textId="77777777" w:rsidR="00784BA6" w:rsidRPr="007B7E1B" w:rsidRDefault="00784BA6" w:rsidP="00784BA6">
            <w:pPr>
              <w:pStyle w:val="TAC"/>
            </w:pPr>
            <w:r w:rsidRPr="007B7E1B">
              <w:t>19</w:t>
            </w:r>
          </w:p>
        </w:tc>
        <w:tc>
          <w:tcPr>
            <w:tcW w:w="3969" w:type="dxa"/>
          </w:tcPr>
          <w:p w14:paraId="708F252C" w14:textId="77777777" w:rsidR="00784BA6" w:rsidRPr="007B7E1B" w:rsidRDefault="00784BA6" w:rsidP="00784BA6">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784BA6" w:rsidRPr="007B7E1B" w:rsidRDefault="00784BA6" w:rsidP="00784BA6">
            <w:pPr>
              <w:pStyle w:val="TAC"/>
            </w:pPr>
            <w:r w:rsidRPr="007B7E1B">
              <w:t>--&gt;</w:t>
            </w:r>
          </w:p>
        </w:tc>
        <w:tc>
          <w:tcPr>
            <w:tcW w:w="2977" w:type="dxa"/>
          </w:tcPr>
          <w:p w14:paraId="00806A55" w14:textId="77777777" w:rsidR="00784BA6" w:rsidRPr="007B7E1B" w:rsidRDefault="00784BA6" w:rsidP="00784BA6">
            <w:pPr>
              <w:pStyle w:val="TAL"/>
              <w:rPr>
                <w:i/>
              </w:rPr>
            </w:pPr>
            <w:r w:rsidRPr="007B7E1B">
              <w:rPr>
                <w:i/>
              </w:rPr>
              <w:t>RRCConnectionReestablishmentRequest</w:t>
            </w:r>
            <w:r w:rsidRPr="007B7E1B">
              <w:t xml:space="preserve"> </w:t>
            </w:r>
          </w:p>
        </w:tc>
        <w:tc>
          <w:tcPr>
            <w:tcW w:w="567" w:type="dxa"/>
          </w:tcPr>
          <w:p w14:paraId="597BE04C" w14:textId="77777777" w:rsidR="00784BA6" w:rsidRPr="007B7E1B" w:rsidRDefault="00784BA6" w:rsidP="00784BA6">
            <w:pPr>
              <w:pStyle w:val="TAC"/>
            </w:pPr>
            <w:r w:rsidRPr="007B7E1B">
              <w:t>3</w:t>
            </w:r>
          </w:p>
        </w:tc>
        <w:tc>
          <w:tcPr>
            <w:tcW w:w="850" w:type="dxa"/>
          </w:tcPr>
          <w:p w14:paraId="00589DE7" w14:textId="77777777" w:rsidR="00784BA6" w:rsidRPr="007B7E1B" w:rsidRDefault="00784BA6" w:rsidP="00784BA6">
            <w:pPr>
              <w:pStyle w:val="TAC"/>
            </w:pPr>
            <w:r w:rsidRPr="007B7E1B">
              <w:t>P</w:t>
            </w:r>
          </w:p>
        </w:tc>
      </w:tr>
      <w:tr w:rsidR="00784BA6" w:rsidRPr="007B7E1B" w14:paraId="4FD7BBCE" w14:textId="77777777">
        <w:tc>
          <w:tcPr>
            <w:tcW w:w="534" w:type="dxa"/>
          </w:tcPr>
          <w:p w14:paraId="56D15AB9" w14:textId="77777777" w:rsidR="00784BA6" w:rsidRPr="007B7E1B" w:rsidRDefault="00784BA6" w:rsidP="00784BA6">
            <w:pPr>
              <w:pStyle w:val="TAC"/>
            </w:pPr>
            <w:r w:rsidRPr="007B7E1B">
              <w:t>20</w:t>
            </w:r>
          </w:p>
        </w:tc>
        <w:tc>
          <w:tcPr>
            <w:tcW w:w="3969" w:type="dxa"/>
          </w:tcPr>
          <w:p w14:paraId="38925FB9" w14:textId="77777777" w:rsidR="00784BA6" w:rsidRPr="007B7E1B" w:rsidRDefault="00784BA6" w:rsidP="00784BA6">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784BA6" w:rsidRPr="007B7E1B" w:rsidRDefault="00784BA6" w:rsidP="00784BA6">
            <w:pPr>
              <w:pStyle w:val="TAC"/>
            </w:pPr>
            <w:r w:rsidRPr="007B7E1B">
              <w:t>&lt;--</w:t>
            </w:r>
          </w:p>
        </w:tc>
        <w:tc>
          <w:tcPr>
            <w:tcW w:w="2977" w:type="dxa"/>
          </w:tcPr>
          <w:p w14:paraId="5785E05F" w14:textId="77777777" w:rsidR="00784BA6" w:rsidRPr="007B7E1B" w:rsidRDefault="00784BA6" w:rsidP="00784BA6">
            <w:pPr>
              <w:pStyle w:val="TAL"/>
              <w:rPr>
                <w:i/>
              </w:rPr>
            </w:pPr>
            <w:r w:rsidRPr="007B7E1B">
              <w:rPr>
                <w:i/>
              </w:rPr>
              <w:t>RRCConnectionReestablishment</w:t>
            </w:r>
          </w:p>
        </w:tc>
        <w:tc>
          <w:tcPr>
            <w:tcW w:w="567" w:type="dxa"/>
          </w:tcPr>
          <w:p w14:paraId="45FD7D05" w14:textId="77777777" w:rsidR="00784BA6" w:rsidRPr="007B7E1B" w:rsidRDefault="00784BA6" w:rsidP="00784BA6">
            <w:pPr>
              <w:pStyle w:val="TAC"/>
            </w:pPr>
            <w:r w:rsidRPr="007B7E1B">
              <w:t>-</w:t>
            </w:r>
          </w:p>
        </w:tc>
        <w:tc>
          <w:tcPr>
            <w:tcW w:w="850" w:type="dxa"/>
          </w:tcPr>
          <w:p w14:paraId="28B200DC" w14:textId="77777777" w:rsidR="00784BA6" w:rsidRPr="007B7E1B" w:rsidRDefault="00784BA6" w:rsidP="00784BA6">
            <w:pPr>
              <w:pStyle w:val="TAC"/>
            </w:pPr>
            <w:r w:rsidRPr="007B7E1B">
              <w:t>-</w:t>
            </w:r>
          </w:p>
        </w:tc>
      </w:tr>
      <w:tr w:rsidR="00784BA6" w:rsidRPr="007B7E1B" w14:paraId="3740B4F4" w14:textId="77777777">
        <w:tc>
          <w:tcPr>
            <w:tcW w:w="534" w:type="dxa"/>
          </w:tcPr>
          <w:p w14:paraId="224CBD68" w14:textId="77777777" w:rsidR="00784BA6" w:rsidRPr="007B7E1B" w:rsidRDefault="00784BA6" w:rsidP="00784BA6">
            <w:pPr>
              <w:pStyle w:val="TAC"/>
            </w:pPr>
            <w:r w:rsidRPr="007B7E1B">
              <w:lastRenderedPageBreak/>
              <w:t>21</w:t>
            </w:r>
          </w:p>
        </w:tc>
        <w:tc>
          <w:tcPr>
            <w:tcW w:w="3969" w:type="dxa"/>
          </w:tcPr>
          <w:p w14:paraId="750B0403" w14:textId="77777777" w:rsidR="00784BA6" w:rsidRPr="007B7E1B" w:rsidRDefault="00784BA6" w:rsidP="00784BA6">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784BA6" w:rsidRPr="007B7E1B" w:rsidRDefault="00784BA6" w:rsidP="00784BA6">
            <w:pPr>
              <w:pStyle w:val="TAC"/>
            </w:pPr>
            <w:r w:rsidRPr="007B7E1B">
              <w:t>--&gt;</w:t>
            </w:r>
          </w:p>
        </w:tc>
        <w:tc>
          <w:tcPr>
            <w:tcW w:w="2977" w:type="dxa"/>
          </w:tcPr>
          <w:p w14:paraId="70B584DB" w14:textId="77777777" w:rsidR="00784BA6" w:rsidRPr="007B7E1B" w:rsidRDefault="00784BA6" w:rsidP="00784BA6">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784BA6" w:rsidRPr="007B7E1B" w:rsidRDefault="00784BA6" w:rsidP="00784BA6">
            <w:pPr>
              <w:pStyle w:val="TAC"/>
            </w:pPr>
            <w:r w:rsidRPr="007B7E1B">
              <w:t>-</w:t>
            </w:r>
          </w:p>
        </w:tc>
        <w:tc>
          <w:tcPr>
            <w:tcW w:w="850" w:type="dxa"/>
          </w:tcPr>
          <w:p w14:paraId="402A7113" w14:textId="77777777" w:rsidR="00784BA6" w:rsidRPr="007B7E1B" w:rsidRDefault="00784BA6" w:rsidP="00784BA6">
            <w:pPr>
              <w:pStyle w:val="TAC"/>
            </w:pPr>
            <w:r w:rsidRPr="007B7E1B">
              <w:t>-</w:t>
            </w:r>
          </w:p>
        </w:tc>
      </w:tr>
      <w:tr w:rsidR="00784BA6"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784BA6" w:rsidRPr="007B7E1B" w:rsidRDefault="00784BA6" w:rsidP="00784BA6">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784BA6" w:rsidRPr="007B7E1B" w:rsidRDefault="00784BA6" w:rsidP="00784BA6">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784BA6" w:rsidRPr="007B7E1B" w:rsidRDefault="00784BA6" w:rsidP="00784BA6">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784BA6" w:rsidRPr="007B7E1B" w:rsidRDefault="00784BA6" w:rsidP="00784BA6">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784BA6" w:rsidRPr="007B7E1B" w:rsidRDefault="00784BA6" w:rsidP="00784BA6">
            <w:pPr>
              <w:pStyle w:val="TAC"/>
              <w:rPr>
                <w:rFonts w:eastAsia="MS Gothic"/>
              </w:rPr>
            </w:pPr>
            <w:r w:rsidRPr="007B7E1B">
              <w:rPr>
                <w:rFonts w:eastAsia="MS Gothic"/>
              </w:rPr>
              <w:t>-</w:t>
            </w:r>
          </w:p>
        </w:tc>
      </w:tr>
      <w:tr w:rsidR="00784BA6"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784BA6" w:rsidRPr="007B7E1B" w:rsidRDefault="00784BA6" w:rsidP="00784BA6">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784BA6" w:rsidRPr="007B7E1B" w:rsidRDefault="00784BA6" w:rsidP="00784BA6">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784BA6" w:rsidRPr="007B7E1B" w:rsidRDefault="00784BA6" w:rsidP="00784BA6">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784BA6" w:rsidRPr="007B7E1B" w:rsidRDefault="00784BA6" w:rsidP="00784BA6">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784BA6" w:rsidRPr="007B7E1B" w:rsidRDefault="00784BA6" w:rsidP="00784BA6">
            <w:pPr>
              <w:pStyle w:val="TAC"/>
            </w:pPr>
            <w:r w:rsidRPr="007B7E1B">
              <w:t>-</w:t>
            </w:r>
          </w:p>
        </w:tc>
      </w:tr>
      <w:tr w:rsidR="00784BA6" w:rsidRPr="007B7E1B" w14:paraId="080934FB" w14:textId="77777777">
        <w:tc>
          <w:tcPr>
            <w:tcW w:w="534" w:type="dxa"/>
          </w:tcPr>
          <w:p w14:paraId="68C1D444" w14:textId="77777777" w:rsidR="00784BA6" w:rsidRPr="007B7E1B" w:rsidRDefault="00784BA6" w:rsidP="00784BA6">
            <w:pPr>
              <w:pStyle w:val="TAC"/>
            </w:pPr>
            <w:r w:rsidRPr="007B7E1B">
              <w:t>22</w:t>
            </w:r>
          </w:p>
        </w:tc>
        <w:tc>
          <w:tcPr>
            <w:tcW w:w="3969" w:type="dxa"/>
          </w:tcPr>
          <w:p w14:paraId="6EF9234B" w14:textId="77777777" w:rsidR="00784BA6" w:rsidRPr="007B7E1B" w:rsidRDefault="00784BA6" w:rsidP="00784BA6">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784BA6" w:rsidRPr="007B7E1B" w:rsidRDefault="00784BA6" w:rsidP="00784BA6">
            <w:pPr>
              <w:pStyle w:val="TAC"/>
            </w:pPr>
            <w:r w:rsidRPr="007B7E1B">
              <w:t>-</w:t>
            </w:r>
          </w:p>
        </w:tc>
        <w:tc>
          <w:tcPr>
            <w:tcW w:w="2977" w:type="dxa"/>
          </w:tcPr>
          <w:p w14:paraId="3A032ACD" w14:textId="77777777" w:rsidR="00784BA6" w:rsidRPr="007B7E1B" w:rsidRDefault="00784BA6" w:rsidP="00784BA6">
            <w:pPr>
              <w:pStyle w:val="TAL"/>
              <w:rPr>
                <w:i/>
                <w:iCs/>
              </w:rPr>
            </w:pPr>
            <w:r w:rsidRPr="007B7E1B">
              <w:rPr>
                <w:i/>
              </w:rPr>
              <w:t>-</w:t>
            </w:r>
          </w:p>
        </w:tc>
        <w:tc>
          <w:tcPr>
            <w:tcW w:w="567" w:type="dxa"/>
          </w:tcPr>
          <w:p w14:paraId="268DC45B" w14:textId="1D09CFDC" w:rsidR="00784BA6" w:rsidRPr="007B7E1B" w:rsidRDefault="00784BA6" w:rsidP="00784BA6">
            <w:pPr>
              <w:pStyle w:val="TAC"/>
            </w:pPr>
            <w:r>
              <w:t>3</w:t>
            </w:r>
          </w:p>
        </w:tc>
        <w:tc>
          <w:tcPr>
            <w:tcW w:w="850" w:type="dxa"/>
          </w:tcPr>
          <w:p w14:paraId="27B28E48" w14:textId="1C77E1FF" w:rsidR="00784BA6" w:rsidRPr="007B7E1B" w:rsidRDefault="00784BA6" w:rsidP="00784BA6">
            <w:pPr>
              <w:pStyle w:val="TAC"/>
            </w:pPr>
            <w:r>
              <w:t>P</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4DF109B1" w:rsidR="001A52AB" w:rsidRPr="007B7E1B" w:rsidRDefault="001A52AB" w:rsidP="001A52AB">
            <w:pPr>
              <w:pStyle w:val="TAL"/>
            </w:pPr>
            <w:r w:rsidRPr="007B7E1B">
              <w:t xml:space="preserve">Derivation Path: </w:t>
            </w:r>
            <w:r w:rsidR="00784BA6">
              <w:t xml:space="preserve">TS </w:t>
            </w:r>
            <w:r w:rsidRPr="007B7E1B">
              <w:t>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33DA229E" w:rsidR="001A52AB" w:rsidRPr="007B7E1B" w:rsidRDefault="001A52AB" w:rsidP="001A52AB">
            <w:pPr>
              <w:pStyle w:val="TAL"/>
            </w:pPr>
            <w:r w:rsidRPr="007B7E1B">
              <w:t xml:space="preserve">    c1 CHOICE</w:t>
            </w:r>
            <w:r w:rsidR="00784BA6">
              <w:t xml:space="preserve"> </w:t>
            </w:r>
            <w:r w:rsidRPr="007B7E1B">
              <w:t>{</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105A6AEA" w:rsidR="006908AF" w:rsidRPr="007B7E1B" w:rsidRDefault="006908AF" w:rsidP="00DF6AE0">
            <w:pPr>
              <w:pStyle w:val="TAL"/>
            </w:pPr>
            <w:r w:rsidRPr="007B7E1B">
              <w:t xml:space="preserve">Derivation Path: </w:t>
            </w:r>
            <w:r w:rsidR="00784BA6">
              <w:t xml:space="preserve">TS </w:t>
            </w:r>
            <w:r w:rsidRPr="007B7E1B">
              <w:t>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6ADF03FE" w:rsidR="0011078D" w:rsidRPr="007B7E1B" w:rsidRDefault="0011078D" w:rsidP="005930DD">
            <w:pPr>
              <w:pStyle w:val="TAL"/>
            </w:pPr>
            <w:r w:rsidRPr="007B7E1B">
              <w:t xml:space="preserve">Derivation Path: </w:t>
            </w:r>
            <w:r w:rsidR="00784BA6">
              <w:t xml:space="preserve">TS </w:t>
            </w:r>
            <w:r w:rsidRPr="007B7E1B">
              <w:t>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01821021"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75B17BFB"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AES is taken into use }</w:t>
      </w:r>
    </w:p>
    <w:p w14:paraId="34EE3CA7" w14:textId="3E25BA85"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3299AA69" w14:textId="77777777" w:rsidR="00784BA6" w:rsidRPr="007B7E1B" w:rsidRDefault="00784BA6" w:rsidP="00784BA6">
      <w:pPr>
        <w:pStyle w:val="PL"/>
        <w:rPr>
          <w:noProof w:val="0"/>
        </w:rPr>
      </w:pPr>
      <w:r w:rsidRPr="007B7E1B">
        <w:rPr>
          <w:noProof w:val="0"/>
        </w:rPr>
        <w:t xml:space="preserve">            }</w:t>
      </w:r>
    </w:p>
    <w:p w14:paraId="4C2B4C85" w14:textId="77777777" w:rsidR="00784BA6" w:rsidRPr="007B7E1B" w:rsidRDefault="00784BA6" w:rsidP="00784BA6">
      <w:pPr>
        <w:pStyle w:val="H6"/>
      </w:pPr>
      <w:r w:rsidRPr="007B7E1B">
        <w:t>(2)</w:t>
      </w:r>
    </w:p>
    <w:p w14:paraId="34236402"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4CC06476"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0BDAE481"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77CCFF9" w14:textId="77777777" w:rsidR="00784BA6" w:rsidRPr="007B7E1B" w:rsidRDefault="00784BA6" w:rsidP="00784BA6">
      <w:pPr>
        <w:pStyle w:val="PL"/>
        <w:rPr>
          <w:noProof w:val="0"/>
        </w:rPr>
      </w:pPr>
      <w:r w:rsidRPr="007B7E1B">
        <w:rPr>
          <w:noProof w:val="0"/>
        </w:rPr>
        <w:t xml:space="preserve">            }</w:t>
      </w:r>
    </w:p>
    <w:p w14:paraId="3A437C9E" w14:textId="77777777" w:rsidR="00784BA6" w:rsidRPr="007B7E1B" w:rsidRDefault="00784BA6" w:rsidP="00784BA6">
      <w:pPr>
        <w:pStyle w:val="PL"/>
        <w:rPr>
          <w:noProof w:val="0"/>
        </w:rPr>
      </w:pPr>
    </w:p>
    <w:p w14:paraId="4A108839" w14:textId="77777777" w:rsidR="00784BA6" w:rsidRPr="007B7E1B" w:rsidRDefault="00784BA6" w:rsidP="00784BA6">
      <w:pPr>
        <w:pStyle w:val="H6"/>
      </w:pPr>
      <w:r w:rsidRPr="007B7E1B">
        <w:t>(3)</w:t>
      </w:r>
    </w:p>
    <w:p w14:paraId="7746CFD7"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2A062D7"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0DFCB623"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32E42313" w:rsidR="009572DF" w:rsidRPr="007B7E1B" w:rsidRDefault="00784BA6" w:rsidP="00784BA6">
      <w:pPr>
        <w:pStyle w:val="PL"/>
        <w:rPr>
          <w:noProof w:val="0"/>
        </w:rPr>
      </w:pPr>
      <w:r w:rsidRPr="007B7E1B">
        <w:rPr>
          <w:noProof w:val="0"/>
        </w:rPr>
        <w:t xml:space="preserve">            }</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487153B6"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w:t>
      </w:r>
      <w:r w:rsidR="00784BA6" w:rsidRPr="007B7E1B">
        <w:t>(step</w:t>
      </w:r>
      <w:r w:rsidR="00784BA6">
        <w:t>s</w:t>
      </w:r>
      <w:r w:rsidR="00784BA6" w:rsidRPr="007B7E1B">
        <w:t xml:space="preserve"> 5</w:t>
      </w:r>
      <w:r w:rsidR="00784BA6" w:rsidRPr="007B7E1B">
        <w:rPr>
          <w:lang w:eastAsia="zh-CN"/>
        </w:rPr>
        <w:t>, 14 and 16, Table 7.3.4.</w:t>
      </w:r>
      <w:r w:rsidR="00784BA6">
        <w:rPr>
          <w:lang w:eastAsia="zh-CN"/>
        </w:rPr>
        <w:t>2</w:t>
      </w:r>
      <w:r w:rsidR="00784BA6" w:rsidRPr="007B7E1B">
        <w:rPr>
          <w:lang w:eastAsia="zh-CN"/>
        </w:rPr>
        <w:t>.3.2-1</w:t>
      </w:r>
      <w:r w:rsidR="00784BA6"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4FCCDFA3" w:rsidR="00AA2EA9" w:rsidRPr="007B7E1B" w:rsidRDefault="00AA2EA9" w:rsidP="00AA2EA9">
            <w:pPr>
              <w:pStyle w:val="TAL"/>
            </w:pPr>
            <w:r w:rsidRPr="007B7E1B">
              <w:t xml:space="preserve">Derivation Path: </w:t>
            </w:r>
            <w:r w:rsidR="00784BA6">
              <w:t xml:space="preserve">TS </w:t>
            </w:r>
            <w:r w:rsidRPr="007B7E1B">
              <w:t>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14F98BEC" w:rsidR="00AA2EA9" w:rsidRPr="007B7E1B" w:rsidRDefault="00AA2EA9" w:rsidP="00AA2EA9">
            <w:pPr>
              <w:pStyle w:val="TAL"/>
            </w:pPr>
            <w:r w:rsidRPr="007B7E1B">
              <w:t xml:space="preserve">    c1 CHOICE</w:t>
            </w:r>
            <w:r w:rsidR="00784BA6">
              <w:t xml:space="preserve"> </w:t>
            </w:r>
            <w:r w:rsidRPr="007B7E1B">
              <w:t>{</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3CC93E06" w:rsidR="009572DF" w:rsidRPr="007B7E1B" w:rsidRDefault="009572DF" w:rsidP="00DF6AE0">
            <w:pPr>
              <w:pStyle w:val="TAL"/>
            </w:pPr>
            <w:r w:rsidRPr="007B7E1B">
              <w:t xml:space="preserve">Derivation Path: </w:t>
            </w:r>
            <w:r w:rsidR="00784BA6">
              <w:t xml:space="preserve">TS </w:t>
            </w:r>
            <w:r w:rsidRPr="007B7E1B">
              <w:t>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2ED41DB5"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09995430" w:rsidR="00E43433" w:rsidRPr="007B7E1B" w:rsidRDefault="005E4C98" w:rsidP="00E43433">
      <w:pPr>
        <w:pStyle w:val="PL"/>
        <w:rPr>
          <w:noProof w:val="0"/>
        </w:rPr>
      </w:pPr>
      <w:r w:rsidRPr="005E4C98">
        <w:rPr>
          <w:noProof w:val="0"/>
        </w:rPr>
        <w:t xml:space="preserve">            </w:t>
      </w:r>
      <w:r w:rsidR="00E43433"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4999DF0F" w:rsidR="00E43433" w:rsidRPr="007B7E1B" w:rsidRDefault="005E4C98" w:rsidP="00E43433">
      <w:pPr>
        <w:pStyle w:val="PL"/>
        <w:rPr>
          <w:noProof w:val="0"/>
        </w:rPr>
      </w:pPr>
      <w:r w:rsidRPr="005E4C98">
        <w:rPr>
          <w:noProof w:val="0"/>
        </w:rPr>
        <w:t xml:space="preserve">            </w:t>
      </w:r>
      <w:r w:rsidR="00E43433"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0976E556" w:rsidR="00E43433" w:rsidRPr="007B7E1B" w:rsidRDefault="005E4C98" w:rsidP="00E43433">
      <w:pPr>
        <w:pStyle w:val="PL"/>
        <w:rPr>
          <w:noProof w:val="0"/>
        </w:rPr>
      </w:pPr>
      <w:r w:rsidRPr="005E4C98">
        <w:rPr>
          <w:noProof w:val="0"/>
        </w:rPr>
        <w:t xml:space="preserve">            </w:t>
      </w:r>
      <w:r w:rsidR="00E43433"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3A9B6ACC" w:rsidR="00E43433" w:rsidRPr="007B7E1B" w:rsidRDefault="00E43433" w:rsidP="00E43433">
      <w:pPr>
        <w:pStyle w:val="TH"/>
      </w:pPr>
      <w:r w:rsidRPr="007B7E1B">
        <w:t>Table 7.3.4.</w:t>
      </w:r>
      <w:r w:rsidRPr="007B7E1B">
        <w:rPr>
          <w:lang w:eastAsia="zh-CN"/>
        </w:rPr>
        <w:t>3</w:t>
      </w:r>
      <w:r w:rsidRPr="007B7E1B">
        <w:t>.3.3-1: SecurityModeCommand message (step</w:t>
      </w:r>
      <w:r w:rsidR="005E4C98" w:rsidRPr="005E4C98">
        <w:t>s</w:t>
      </w:r>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FCDA5E8" w:rsidR="00E43433" w:rsidRPr="007B7E1B" w:rsidRDefault="00E43433" w:rsidP="00AE0625">
            <w:pPr>
              <w:pStyle w:val="TAL"/>
            </w:pPr>
            <w:r w:rsidRPr="007B7E1B">
              <w:t xml:space="preserve">Derivation Path: </w:t>
            </w:r>
            <w:r w:rsidR="005E4C98" w:rsidRPr="005E4C98">
              <w:t xml:space="preserve">TS </w:t>
            </w:r>
            <w:r w:rsidRPr="007B7E1B">
              <w:t xml:space="preserve">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348739AD" w:rsidR="00E43433" w:rsidRPr="007B7E1B" w:rsidRDefault="00E43433" w:rsidP="00AE0625">
            <w:pPr>
              <w:pStyle w:val="TAL"/>
            </w:pPr>
            <w:r w:rsidRPr="007B7E1B">
              <w:t xml:space="preserve">    c1 CHOICE</w:t>
            </w:r>
            <w:r w:rsidR="005E4C98" w:rsidRPr="005E4C98">
              <w:t xml:space="preserve"> </w:t>
            </w:r>
            <w:r w:rsidRPr="007B7E1B">
              <w:t>{</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1A846C7E" w:rsidR="00E43433" w:rsidRPr="007B7E1B" w:rsidRDefault="00E43433" w:rsidP="00AE0625">
            <w:pPr>
              <w:pStyle w:val="TAL"/>
            </w:pPr>
            <w:r w:rsidRPr="007B7E1B">
              <w:t>eia3-v11</w:t>
            </w:r>
            <w:r w:rsidR="005E4C98" w:rsidRPr="005E4C98">
              <w:t>30</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4D09AC1D" w:rsidR="00E43433" w:rsidRPr="007B7E1B" w:rsidRDefault="00E43433" w:rsidP="00AE0625">
            <w:pPr>
              <w:pStyle w:val="TAL"/>
            </w:pPr>
            <w:r w:rsidRPr="007B7E1B">
              <w:t xml:space="preserve">Derivation Path: </w:t>
            </w:r>
            <w:r w:rsidR="005E4C98" w:rsidRPr="005E4C98">
              <w:t xml:space="preserve">TS </w:t>
            </w:r>
            <w:r w:rsidRPr="007B7E1B">
              <w:t>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1861A191" w:rsidR="00E43433" w:rsidRPr="007B7E1B" w:rsidRDefault="00E43433" w:rsidP="00AE0625">
            <w:pPr>
              <w:pStyle w:val="TAL"/>
            </w:pPr>
            <w:r w:rsidRPr="007B7E1B">
              <w:t xml:space="preserve">Derivation Path: </w:t>
            </w:r>
            <w:r w:rsidR="005E4C98" w:rsidRPr="005E4C98">
              <w:t xml:space="preserve">TS </w:t>
            </w:r>
            <w:r w:rsidRPr="007B7E1B">
              <w:t>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lastRenderedPageBreak/>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IsROCDate" w:val="False"/>
          <w:attr w:name="IsLunarDate" w:val="False"/>
          <w:attr w:name="Day" w:val="30"/>
          <w:attr w:name="Month" w:val="12"/>
          <w:attr w:name="Year" w:val="1899"/>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tcPr>
          <w:p w14:paraId="0BDE14E4" w14:textId="77777777" w:rsidR="00FA50DD" w:rsidRPr="007B7E1B" w:rsidRDefault="00FA50DD" w:rsidP="00BF428F">
            <w:pPr>
              <w:pStyle w:val="TAL"/>
            </w:pPr>
            <w:r w:rsidRPr="007B7E1B">
              <w:t xml:space="preserve">PhysicalCellIdentity of Cell 2 </w:t>
            </w:r>
          </w:p>
        </w:tc>
        <w:tc>
          <w:tcPr>
            <w:tcW w:w="1700" w:type="dxa"/>
          </w:tcPr>
          <w:p w14:paraId="61D42AA8" w14:textId="77777777" w:rsidR="00FA50DD" w:rsidRPr="007B7E1B" w:rsidRDefault="00FA50DD" w:rsidP="00BF428F">
            <w:pPr>
              <w:pStyle w:val="TAL"/>
            </w:pPr>
          </w:p>
        </w:tc>
        <w:tc>
          <w:tcPr>
            <w:tcW w:w="1133" w:type="dxa"/>
          </w:tcPr>
          <w:p w14:paraId="23755D97" w14:textId="77777777" w:rsidR="00FA50DD" w:rsidRPr="007B7E1B" w:rsidRDefault="00FA50DD" w:rsidP="00BF428F">
            <w:pPr>
              <w:pStyle w:val="TAL"/>
            </w:pPr>
          </w:p>
        </w:tc>
      </w:tr>
      <w:tr w:rsidR="007001B7" w:rsidRPr="007B7E1B" w14:paraId="490DBF47" w14:textId="77777777">
        <w:tc>
          <w:tcPr>
            <w:tcW w:w="4535" w:type="dxa"/>
          </w:tcPr>
          <w:p w14:paraId="182455CD" w14:textId="77777777" w:rsidR="007001B7" w:rsidRPr="007B7E1B" w:rsidRDefault="007001B7" w:rsidP="005930DD">
            <w:pPr>
              <w:pStyle w:val="TAL"/>
            </w:pPr>
            <w:r w:rsidRPr="007B7E1B">
              <w:t xml:space="preserve">            carrierFreq</w:t>
            </w:r>
          </w:p>
        </w:tc>
        <w:tc>
          <w:tcPr>
            <w:tcW w:w="2267" w:type="dxa"/>
          </w:tcPr>
          <w:p w14:paraId="44FC4B13" w14:textId="77777777" w:rsidR="007001B7" w:rsidRPr="007B7E1B" w:rsidRDefault="007001B7" w:rsidP="005930DD">
            <w:pPr>
              <w:pStyle w:val="TAL"/>
            </w:pPr>
            <w:r w:rsidRPr="007B7E1B">
              <w:t>Not present</w:t>
            </w:r>
          </w:p>
        </w:tc>
        <w:tc>
          <w:tcPr>
            <w:tcW w:w="1700" w:type="dxa"/>
          </w:tcPr>
          <w:p w14:paraId="1DD8FB2F" w14:textId="77777777" w:rsidR="007001B7" w:rsidRPr="007B7E1B" w:rsidRDefault="007001B7" w:rsidP="005930DD">
            <w:pPr>
              <w:pStyle w:val="TAL"/>
            </w:pPr>
          </w:p>
        </w:tc>
        <w:tc>
          <w:tcPr>
            <w:tcW w:w="1133" w:type="dxa"/>
          </w:tcPr>
          <w:p w14:paraId="28290767" w14:textId="77777777" w:rsidR="007001B7" w:rsidRPr="007B7E1B" w:rsidRDefault="007001B7" w:rsidP="005930DD">
            <w:pPr>
              <w:pStyle w:val="TAL"/>
            </w:pPr>
          </w:p>
        </w:tc>
      </w:tr>
      <w:tr w:rsidR="00C57505" w:rsidRPr="007B7E1B" w14:paraId="4A3A45D4" w14:textId="77777777" w:rsidTr="00D67DC2">
        <w:tc>
          <w:tcPr>
            <w:tcW w:w="4535" w:type="dxa"/>
          </w:tcPr>
          <w:p w14:paraId="2F6FDDDC" w14:textId="77777777" w:rsidR="00C57505" w:rsidRPr="007B7E1B" w:rsidRDefault="00C57505" w:rsidP="00D67DC2">
            <w:pPr>
              <w:pStyle w:val="TAL"/>
            </w:pPr>
            <w:r w:rsidRPr="007B7E1B">
              <w:t xml:space="preserve">        nonCriticalExtension SEQUENCE {</w:t>
            </w:r>
          </w:p>
        </w:tc>
        <w:tc>
          <w:tcPr>
            <w:tcW w:w="2267" w:type="dxa"/>
          </w:tcPr>
          <w:p w14:paraId="719F1D4E" w14:textId="77777777" w:rsidR="00C57505" w:rsidRPr="007B7E1B" w:rsidRDefault="00C57505" w:rsidP="00D67DC2">
            <w:pPr>
              <w:pStyle w:val="TAL"/>
            </w:pPr>
          </w:p>
        </w:tc>
        <w:tc>
          <w:tcPr>
            <w:tcW w:w="1700" w:type="dxa"/>
          </w:tcPr>
          <w:p w14:paraId="0034381E" w14:textId="77777777" w:rsidR="00C57505" w:rsidRPr="007B7E1B" w:rsidRDefault="00C57505" w:rsidP="00D67DC2">
            <w:pPr>
              <w:pStyle w:val="TAL"/>
            </w:pPr>
          </w:p>
        </w:tc>
        <w:tc>
          <w:tcPr>
            <w:tcW w:w="1133" w:type="dxa"/>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tcPr>
          <w:p w14:paraId="3895B999" w14:textId="77777777" w:rsidR="00C57505" w:rsidRPr="007B7E1B" w:rsidRDefault="00C57505" w:rsidP="00D67DC2">
            <w:pPr>
              <w:pStyle w:val="TAL"/>
            </w:pPr>
            <w:r w:rsidRPr="007B7E1B">
              <w:t xml:space="preserve">          lateNonCriticalExtension</w:t>
            </w:r>
          </w:p>
        </w:tc>
        <w:tc>
          <w:tcPr>
            <w:tcW w:w="2267" w:type="dxa"/>
          </w:tcPr>
          <w:p w14:paraId="62FDE56B" w14:textId="77777777" w:rsidR="00C57505" w:rsidRPr="007B7E1B" w:rsidRDefault="00C57505" w:rsidP="00D67DC2">
            <w:pPr>
              <w:pStyle w:val="TAL"/>
            </w:pPr>
            <w:r w:rsidRPr="007B7E1B">
              <w:rPr>
                <w:rFonts w:eastAsia="MS Mincho"/>
              </w:rPr>
              <w:t>Not present</w:t>
            </w:r>
          </w:p>
        </w:tc>
        <w:tc>
          <w:tcPr>
            <w:tcW w:w="1700" w:type="dxa"/>
          </w:tcPr>
          <w:p w14:paraId="4157149C" w14:textId="77777777" w:rsidR="00C57505" w:rsidRPr="007B7E1B" w:rsidRDefault="00C57505" w:rsidP="00D67DC2">
            <w:pPr>
              <w:pStyle w:val="TAL"/>
            </w:pPr>
          </w:p>
        </w:tc>
        <w:tc>
          <w:tcPr>
            <w:tcW w:w="1133" w:type="dxa"/>
          </w:tcPr>
          <w:p w14:paraId="44BE7D3D" w14:textId="77777777" w:rsidR="00C57505" w:rsidRPr="007B7E1B" w:rsidRDefault="00C57505" w:rsidP="00D67DC2">
            <w:pPr>
              <w:pStyle w:val="TAL"/>
            </w:pPr>
          </w:p>
        </w:tc>
      </w:tr>
      <w:tr w:rsidR="00C57505" w:rsidRPr="007B7E1B" w14:paraId="1AE6106A" w14:textId="77777777" w:rsidTr="00D67DC2">
        <w:tc>
          <w:tcPr>
            <w:tcW w:w="4535" w:type="dxa"/>
          </w:tcPr>
          <w:p w14:paraId="12DC9097" w14:textId="77777777" w:rsidR="00C57505" w:rsidRPr="007B7E1B" w:rsidRDefault="00C57505" w:rsidP="00D67DC2">
            <w:pPr>
              <w:pStyle w:val="TAL"/>
            </w:pPr>
            <w:r w:rsidRPr="007B7E1B">
              <w:t xml:space="preserve">          nonCriticalExtension SEQUENCE {</w:t>
            </w:r>
          </w:p>
        </w:tc>
        <w:tc>
          <w:tcPr>
            <w:tcW w:w="2267" w:type="dxa"/>
          </w:tcPr>
          <w:p w14:paraId="32A3B8B6" w14:textId="77777777" w:rsidR="00C57505" w:rsidRPr="007B7E1B" w:rsidRDefault="00C57505" w:rsidP="00D67DC2">
            <w:pPr>
              <w:pStyle w:val="TAL"/>
            </w:pPr>
          </w:p>
        </w:tc>
        <w:tc>
          <w:tcPr>
            <w:tcW w:w="1700" w:type="dxa"/>
          </w:tcPr>
          <w:p w14:paraId="4DF1FF60" w14:textId="77777777" w:rsidR="00C57505" w:rsidRPr="007B7E1B" w:rsidRDefault="00C57505" w:rsidP="00D67DC2">
            <w:pPr>
              <w:pStyle w:val="TAL"/>
            </w:pPr>
          </w:p>
        </w:tc>
        <w:tc>
          <w:tcPr>
            <w:tcW w:w="1133" w:type="dxa"/>
          </w:tcPr>
          <w:p w14:paraId="57DED6DF" w14:textId="77777777" w:rsidR="00C57505" w:rsidRPr="007B7E1B" w:rsidRDefault="00C57505" w:rsidP="00D67DC2">
            <w:pPr>
              <w:pStyle w:val="TAL"/>
            </w:pPr>
          </w:p>
        </w:tc>
      </w:tr>
      <w:tr w:rsidR="00C57505" w:rsidRPr="007B7E1B" w14:paraId="28DDFEE4" w14:textId="77777777" w:rsidTr="00D67DC2">
        <w:tc>
          <w:tcPr>
            <w:tcW w:w="4535" w:type="dxa"/>
          </w:tcPr>
          <w:p w14:paraId="07107F77" w14:textId="77777777" w:rsidR="00C57505" w:rsidRPr="007B7E1B" w:rsidRDefault="00C57505" w:rsidP="00D67DC2">
            <w:pPr>
              <w:pStyle w:val="TAL"/>
            </w:pPr>
            <w:r w:rsidRPr="007B7E1B">
              <w:t xml:space="preserve">            otherConfig-r9</w:t>
            </w:r>
          </w:p>
        </w:tc>
        <w:tc>
          <w:tcPr>
            <w:tcW w:w="2267" w:type="dxa"/>
          </w:tcPr>
          <w:p w14:paraId="1EF69A40" w14:textId="77777777" w:rsidR="00C57505" w:rsidRPr="007B7E1B" w:rsidRDefault="00C57505" w:rsidP="00D67DC2">
            <w:pPr>
              <w:pStyle w:val="TAL"/>
            </w:pPr>
            <w:r w:rsidRPr="007B7E1B">
              <w:rPr>
                <w:rFonts w:eastAsia="MS Mincho"/>
              </w:rPr>
              <w:t>Not present</w:t>
            </w:r>
          </w:p>
        </w:tc>
        <w:tc>
          <w:tcPr>
            <w:tcW w:w="1700" w:type="dxa"/>
          </w:tcPr>
          <w:p w14:paraId="75884E8E" w14:textId="77777777" w:rsidR="00C57505" w:rsidRPr="007B7E1B" w:rsidRDefault="00C57505" w:rsidP="00D67DC2">
            <w:pPr>
              <w:pStyle w:val="TAL"/>
            </w:pPr>
          </w:p>
        </w:tc>
        <w:tc>
          <w:tcPr>
            <w:tcW w:w="1133" w:type="dxa"/>
          </w:tcPr>
          <w:p w14:paraId="093A9E77" w14:textId="77777777" w:rsidR="00C57505" w:rsidRPr="007B7E1B" w:rsidRDefault="00C57505" w:rsidP="00D67DC2">
            <w:pPr>
              <w:pStyle w:val="TAL"/>
            </w:pPr>
          </w:p>
        </w:tc>
      </w:tr>
      <w:tr w:rsidR="00C57505" w:rsidRPr="007B7E1B" w14:paraId="786D525C" w14:textId="77777777" w:rsidTr="00D67DC2">
        <w:tc>
          <w:tcPr>
            <w:tcW w:w="4535" w:type="dxa"/>
          </w:tcPr>
          <w:p w14:paraId="67884B7D" w14:textId="77777777" w:rsidR="00C57505" w:rsidRPr="007B7E1B" w:rsidRDefault="00C57505" w:rsidP="00D67DC2">
            <w:pPr>
              <w:pStyle w:val="TAL"/>
            </w:pPr>
            <w:r w:rsidRPr="007B7E1B">
              <w:t xml:space="preserve">            fullConfig-r9</w:t>
            </w:r>
          </w:p>
        </w:tc>
        <w:tc>
          <w:tcPr>
            <w:tcW w:w="2267" w:type="dxa"/>
          </w:tcPr>
          <w:p w14:paraId="72C4F25E" w14:textId="77777777" w:rsidR="00C57505" w:rsidRPr="007B7E1B" w:rsidRDefault="00C57505" w:rsidP="00D67DC2">
            <w:pPr>
              <w:pStyle w:val="TAL"/>
            </w:pPr>
            <w:r w:rsidRPr="007B7E1B">
              <w:rPr>
                <w:rFonts w:eastAsia="MS Mincho"/>
              </w:rPr>
              <w:t>Not present</w:t>
            </w:r>
          </w:p>
        </w:tc>
        <w:tc>
          <w:tcPr>
            <w:tcW w:w="1700" w:type="dxa"/>
          </w:tcPr>
          <w:p w14:paraId="0892F8F0" w14:textId="77777777" w:rsidR="00C57505" w:rsidRPr="007B7E1B" w:rsidRDefault="00C57505" w:rsidP="00D67DC2">
            <w:pPr>
              <w:pStyle w:val="TAL"/>
            </w:pPr>
          </w:p>
        </w:tc>
        <w:tc>
          <w:tcPr>
            <w:tcW w:w="1133" w:type="dxa"/>
          </w:tcPr>
          <w:p w14:paraId="0964BB2D" w14:textId="77777777" w:rsidR="00C57505" w:rsidRPr="007B7E1B" w:rsidRDefault="00C57505" w:rsidP="00D67DC2">
            <w:pPr>
              <w:pStyle w:val="TAL"/>
            </w:pPr>
          </w:p>
        </w:tc>
      </w:tr>
      <w:tr w:rsidR="00C57505" w:rsidRPr="007B7E1B" w14:paraId="7E576B9A" w14:textId="77777777" w:rsidTr="00D67DC2">
        <w:tc>
          <w:tcPr>
            <w:tcW w:w="4535" w:type="dxa"/>
          </w:tcPr>
          <w:p w14:paraId="14FD8949" w14:textId="77777777" w:rsidR="00C57505" w:rsidRPr="007B7E1B" w:rsidRDefault="00C57505" w:rsidP="00D67DC2">
            <w:pPr>
              <w:pStyle w:val="TAL"/>
            </w:pPr>
            <w:r w:rsidRPr="007B7E1B">
              <w:t xml:space="preserve">            nonCriticalExtension SEQUENCE {</w:t>
            </w:r>
          </w:p>
        </w:tc>
        <w:tc>
          <w:tcPr>
            <w:tcW w:w="2267" w:type="dxa"/>
          </w:tcPr>
          <w:p w14:paraId="5D8884B8" w14:textId="77777777" w:rsidR="00C57505" w:rsidRPr="007B7E1B" w:rsidRDefault="00C57505" w:rsidP="00D67DC2">
            <w:pPr>
              <w:pStyle w:val="TAL"/>
            </w:pPr>
          </w:p>
        </w:tc>
        <w:tc>
          <w:tcPr>
            <w:tcW w:w="1700" w:type="dxa"/>
          </w:tcPr>
          <w:p w14:paraId="59586075" w14:textId="77777777" w:rsidR="00C57505" w:rsidRPr="007B7E1B" w:rsidRDefault="00C57505" w:rsidP="00D67DC2">
            <w:pPr>
              <w:pStyle w:val="TAL"/>
            </w:pPr>
          </w:p>
        </w:tc>
        <w:tc>
          <w:tcPr>
            <w:tcW w:w="1133" w:type="dxa"/>
          </w:tcPr>
          <w:p w14:paraId="2E794BA3" w14:textId="77777777" w:rsidR="00C57505" w:rsidRPr="007B7E1B" w:rsidRDefault="00C57505" w:rsidP="00D67DC2">
            <w:pPr>
              <w:pStyle w:val="TAL"/>
            </w:pPr>
          </w:p>
        </w:tc>
      </w:tr>
      <w:tr w:rsidR="00C57505" w:rsidRPr="007B7E1B" w14:paraId="62E9D015" w14:textId="77777777" w:rsidTr="00D67DC2">
        <w:tc>
          <w:tcPr>
            <w:tcW w:w="4535" w:type="dxa"/>
          </w:tcPr>
          <w:p w14:paraId="7AC7E668" w14:textId="77777777" w:rsidR="00C57505" w:rsidRPr="007B7E1B" w:rsidRDefault="00C57505" w:rsidP="00D67DC2">
            <w:pPr>
              <w:pStyle w:val="TAL"/>
            </w:pPr>
            <w:r w:rsidRPr="007B7E1B">
              <w:t xml:space="preserve">              sCellToReleaseList-r10</w:t>
            </w:r>
          </w:p>
        </w:tc>
        <w:tc>
          <w:tcPr>
            <w:tcW w:w="2267" w:type="dxa"/>
          </w:tcPr>
          <w:p w14:paraId="61DF2089" w14:textId="77777777" w:rsidR="00C57505" w:rsidRPr="007B7E1B" w:rsidRDefault="00C57505" w:rsidP="00D67DC2">
            <w:pPr>
              <w:pStyle w:val="TAL"/>
            </w:pPr>
            <w:r w:rsidRPr="007B7E1B">
              <w:rPr>
                <w:rFonts w:eastAsia="MS Mincho"/>
              </w:rPr>
              <w:t>Not present</w:t>
            </w:r>
          </w:p>
        </w:tc>
        <w:tc>
          <w:tcPr>
            <w:tcW w:w="1700" w:type="dxa"/>
          </w:tcPr>
          <w:p w14:paraId="47F0123E" w14:textId="77777777" w:rsidR="00C57505" w:rsidRPr="007B7E1B" w:rsidRDefault="00C57505" w:rsidP="00D67DC2">
            <w:pPr>
              <w:pStyle w:val="TAL"/>
            </w:pPr>
          </w:p>
        </w:tc>
        <w:tc>
          <w:tcPr>
            <w:tcW w:w="1133" w:type="dxa"/>
          </w:tcPr>
          <w:p w14:paraId="5FF8B2A2" w14:textId="77777777" w:rsidR="00C57505" w:rsidRPr="007B7E1B" w:rsidRDefault="00C57505" w:rsidP="00D67DC2">
            <w:pPr>
              <w:pStyle w:val="TAL"/>
            </w:pPr>
          </w:p>
        </w:tc>
      </w:tr>
      <w:tr w:rsidR="00C57505" w:rsidRPr="007B7E1B" w14:paraId="32B76822" w14:textId="77777777" w:rsidTr="00D67DC2">
        <w:tc>
          <w:tcPr>
            <w:tcW w:w="4535" w:type="dxa"/>
          </w:tcPr>
          <w:p w14:paraId="3EE0B0A9" w14:textId="77777777" w:rsidR="00C57505" w:rsidRPr="007B7E1B" w:rsidRDefault="00C57505" w:rsidP="00D67DC2">
            <w:pPr>
              <w:pStyle w:val="TAL"/>
            </w:pPr>
            <w:r w:rsidRPr="007B7E1B">
              <w:t xml:space="preserve">              sCellToAddModList-r10</w:t>
            </w:r>
          </w:p>
        </w:tc>
        <w:tc>
          <w:tcPr>
            <w:tcW w:w="2267" w:type="dxa"/>
          </w:tcPr>
          <w:p w14:paraId="4CE626F9" w14:textId="77777777" w:rsidR="00C57505" w:rsidRPr="007B7E1B" w:rsidRDefault="00C57505" w:rsidP="00D67DC2">
            <w:pPr>
              <w:pStyle w:val="TAL"/>
            </w:pPr>
            <w:r w:rsidRPr="007B7E1B">
              <w:rPr>
                <w:rFonts w:eastAsia="MS Mincho"/>
              </w:rPr>
              <w:t>Not present</w:t>
            </w:r>
          </w:p>
        </w:tc>
        <w:tc>
          <w:tcPr>
            <w:tcW w:w="1700" w:type="dxa"/>
          </w:tcPr>
          <w:p w14:paraId="347207A8" w14:textId="77777777" w:rsidR="00C57505" w:rsidRPr="007B7E1B" w:rsidRDefault="00C57505" w:rsidP="00D67DC2">
            <w:pPr>
              <w:pStyle w:val="TAL"/>
            </w:pPr>
          </w:p>
        </w:tc>
        <w:tc>
          <w:tcPr>
            <w:tcW w:w="1133" w:type="dxa"/>
          </w:tcPr>
          <w:p w14:paraId="159C92C6" w14:textId="77777777" w:rsidR="00C57505" w:rsidRPr="007B7E1B" w:rsidRDefault="00C57505" w:rsidP="00D67DC2">
            <w:pPr>
              <w:pStyle w:val="TAL"/>
            </w:pPr>
          </w:p>
        </w:tc>
      </w:tr>
      <w:tr w:rsidR="00C57505" w:rsidRPr="007B7E1B" w14:paraId="407678E0" w14:textId="77777777" w:rsidTr="00D67DC2">
        <w:tc>
          <w:tcPr>
            <w:tcW w:w="4535" w:type="dxa"/>
          </w:tcPr>
          <w:p w14:paraId="4122AEA7" w14:textId="77777777" w:rsidR="00C57505" w:rsidRPr="007B7E1B" w:rsidRDefault="00C57505" w:rsidP="00D67DC2">
            <w:pPr>
              <w:pStyle w:val="TAL"/>
            </w:pPr>
            <w:r w:rsidRPr="007B7E1B">
              <w:t xml:space="preserve">              nonCriticalExtension SEQUENCE {</w:t>
            </w:r>
          </w:p>
        </w:tc>
        <w:tc>
          <w:tcPr>
            <w:tcW w:w="2267" w:type="dxa"/>
          </w:tcPr>
          <w:p w14:paraId="6A930F63" w14:textId="77777777" w:rsidR="00C57505" w:rsidRPr="007B7E1B" w:rsidRDefault="00C57505" w:rsidP="00D67DC2">
            <w:pPr>
              <w:pStyle w:val="TAL"/>
            </w:pPr>
          </w:p>
        </w:tc>
        <w:tc>
          <w:tcPr>
            <w:tcW w:w="1700" w:type="dxa"/>
          </w:tcPr>
          <w:p w14:paraId="26C23730" w14:textId="77777777" w:rsidR="00C57505" w:rsidRPr="007B7E1B" w:rsidRDefault="00C57505" w:rsidP="00D67DC2">
            <w:pPr>
              <w:pStyle w:val="TAL"/>
            </w:pPr>
          </w:p>
        </w:tc>
        <w:tc>
          <w:tcPr>
            <w:tcW w:w="1133" w:type="dxa"/>
          </w:tcPr>
          <w:p w14:paraId="03CBE756" w14:textId="77777777" w:rsidR="00C57505" w:rsidRPr="007B7E1B" w:rsidRDefault="00C57505" w:rsidP="00D67DC2">
            <w:pPr>
              <w:pStyle w:val="TAL"/>
            </w:pPr>
          </w:p>
        </w:tc>
      </w:tr>
      <w:tr w:rsidR="00C57505" w:rsidRPr="007B7E1B" w14:paraId="16481522" w14:textId="77777777" w:rsidTr="00D67DC2">
        <w:tc>
          <w:tcPr>
            <w:tcW w:w="4535" w:type="dxa"/>
          </w:tcPr>
          <w:p w14:paraId="1C0810C7" w14:textId="77777777" w:rsidR="00C57505" w:rsidRPr="007B7E1B" w:rsidRDefault="00C57505" w:rsidP="00D67DC2">
            <w:pPr>
              <w:pStyle w:val="TAL"/>
            </w:pPr>
            <w:r w:rsidRPr="007B7E1B">
              <w:t xml:space="preserve">                systemInformationBlockType1Dedicated-r11</w:t>
            </w:r>
          </w:p>
        </w:tc>
        <w:tc>
          <w:tcPr>
            <w:tcW w:w="2267" w:type="dxa"/>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tcPr>
          <w:p w14:paraId="33508C45" w14:textId="77777777" w:rsidR="00C57505" w:rsidRPr="007B7E1B" w:rsidRDefault="00C57505" w:rsidP="00D67DC2">
            <w:pPr>
              <w:pStyle w:val="TAL"/>
            </w:pPr>
          </w:p>
        </w:tc>
        <w:tc>
          <w:tcPr>
            <w:tcW w:w="1133" w:type="dxa"/>
          </w:tcPr>
          <w:p w14:paraId="3421F887" w14:textId="77777777" w:rsidR="00C57505" w:rsidRPr="007B7E1B" w:rsidRDefault="00C57505" w:rsidP="00D67DC2">
            <w:pPr>
              <w:pStyle w:val="TAL"/>
            </w:pPr>
          </w:p>
        </w:tc>
      </w:tr>
      <w:tr w:rsidR="00C57505" w:rsidRPr="007B7E1B" w14:paraId="3C2180C3" w14:textId="77777777" w:rsidTr="00D67DC2">
        <w:tc>
          <w:tcPr>
            <w:tcW w:w="4535" w:type="dxa"/>
          </w:tcPr>
          <w:p w14:paraId="665F74C5" w14:textId="77777777" w:rsidR="00C57505" w:rsidRPr="007B7E1B" w:rsidRDefault="00C57505" w:rsidP="00D67DC2">
            <w:pPr>
              <w:pStyle w:val="TAL"/>
            </w:pPr>
            <w:r w:rsidRPr="007B7E1B">
              <w:t xml:space="preserve">                nonCriticalExtension</w:t>
            </w:r>
          </w:p>
        </w:tc>
        <w:tc>
          <w:tcPr>
            <w:tcW w:w="2267" w:type="dxa"/>
          </w:tcPr>
          <w:p w14:paraId="770F84FA" w14:textId="77777777" w:rsidR="00C57505" w:rsidRPr="007B7E1B" w:rsidRDefault="00C57505" w:rsidP="00D67DC2">
            <w:pPr>
              <w:pStyle w:val="TAL"/>
            </w:pPr>
            <w:r w:rsidRPr="007B7E1B">
              <w:rPr>
                <w:rFonts w:eastAsia="MS Mincho"/>
              </w:rPr>
              <w:t>Not present</w:t>
            </w:r>
          </w:p>
        </w:tc>
        <w:tc>
          <w:tcPr>
            <w:tcW w:w="1700" w:type="dxa"/>
          </w:tcPr>
          <w:p w14:paraId="296D5BBD" w14:textId="77777777" w:rsidR="00C57505" w:rsidRPr="007B7E1B" w:rsidRDefault="00C57505" w:rsidP="00D67DC2">
            <w:pPr>
              <w:pStyle w:val="TAL"/>
            </w:pPr>
          </w:p>
        </w:tc>
        <w:tc>
          <w:tcPr>
            <w:tcW w:w="1133" w:type="dxa"/>
          </w:tcPr>
          <w:p w14:paraId="6365314F" w14:textId="77777777" w:rsidR="00C57505" w:rsidRPr="007B7E1B" w:rsidRDefault="00C57505" w:rsidP="00D67DC2">
            <w:pPr>
              <w:pStyle w:val="TAL"/>
            </w:pPr>
          </w:p>
        </w:tc>
      </w:tr>
      <w:tr w:rsidR="00C57505" w:rsidRPr="007B7E1B" w14:paraId="2787C2BE" w14:textId="77777777" w:rsidTr="00D67DC2">
        <w:tc>
          <w:tcPr>
            <w:tcW w:w="4535" w:type="dxa"/>
          </w:tcPr>
          <w:p w14:paraId="6C55833E" w14:textId="77777777" w:rsidR="00C57505" w:rsidRPr="007B7E1B" w:rsidRDefault="00C57505" w:rsidP="00D67DC2">
            <w:pPr>
              <w:pStyle w:val="TAL"/>
            </w:pPr>
            <w:r w:rsidRPr="007B7E1B">
              <w:t xml:space="preserve">              }</w:t>
            </w:r>
          </w:p>
        </w:tc>
        <w:tc>
          <w:tcPr>
            <w:tcW w:w="2267" w:type="dxa"/>
          </w:tcPr>
          <w:p w14:paraId="2798C987" w14:textId="77777777" w:rsidR="00C57505" w:rsidRPr="007B7E1B" w:rsidRDefault="00C57505" w:rsidP="00D67DC2">
            <w:pPr>
              <w:pStyle w:val="TAL"/>
            </w:pPr>
          </w:p>
        </w:tc>
        <w:tc>
          <w:tcPr>
            <w:tcW w:w="1700" w:type="dxa"/>
          </w:tcPr>
          <w:p w14:paraId="2B77F804" w14:textId="77777777" w:rsidR="00C57505" w:rsidRPr="007B7E1B" w:rsidRDefault="00C57505" w:rsidP="00D67DC2">
            <w:pPr>
              <w:pStyle w:val="TAL"/>
            </w:pPr>
          </w:p>
        </w:tc>
        <w:tc>
          <w:tcPr>
            <w:tcW w:w="1133" w:type="dxa"/>
          </w:tcPr>
          <w:p w14:paraId="34727F3B" w14:textId="77777777" w:rsidR="00C57505" w:rsidRPr="007B7E1B" w:rsidRDefault="00C57505" w:rsidP="00D67DC2">
            <w:pPr>
              <w:pStyle w:val="TAL"/>
            </w:pPr>
          </w:p>
        </w:tc>
      </w:tr>
      <w:tr w:rsidR="00C57505" w:rsidRPr="007B7E1B" w14:paraId="1619B9C8" w14:textId="77777777" w:rsidTr="00D67DC2">
        <w:tc>
          <w:tcPr>
            <w:tcW w:w="4535" w:type="dxa"/>
          </w:tcPr>
          <w:p w14:paraId="1E46B15E" w14:textId="77777777" w:rsidR="00C57505" w:rsidRPr="007B7E1B" w:rsidRDefault="00C57505" w:rsidP="00D67DC2">
            <w:pPr>
              <w:pStyle w:val="TAL"/>
            </w:pPr>
            <w:r w:rsidRPr="007B7E1B">
              <w:t xml:space="preserve">            }</w:t>
            </w:r>
          </w:p>
        </w:tc>
        <w:tc>
          <w:tcPr>
            <w:tcW w:w="2267" w:type="dxa"/>
          </w:tcPr>
          <w:p w14:paraId="190F1B6C" w14:textId="77777777" w:rsidR="00C57505" w:rsidRPr="007B7E1B" w:rsidRDefault="00C57505" w:rsidP="00D67DC2">
            <w:pPr>
              <w:pStyle w:val="TAL"/>
            </w:pPr>
          </w:p>
        </w:tc>
        <w:tc>
          <w:tcPr>
            <w:tcW w:w="1700" w:type="dxa"/>
          </w:tcPr>
          <w:p w14:paraId="739BC184" w14:textId="77777777" w:rsidR="00C57505" w:rsidRPr="007B7E1B" w:rsidRDefault="00C57505" w:rsidP="00D67DC2">
            <w:pPr>
              <w:pStyle w:val="TAL"/>
            </w:pPr>
          </w:p>
        </w:tc>
        <w:tc>
          <w:tcPr>
            <w:tcW w:w="1133" w:type="dxa"/>
          </w:tcPr>
          <w:p w14:paraId="395BE981" w14:textId="77777777" w:rsidR="00C57505" w:rsidRPr="007B7E1B" w:rsidRDefault="00C57505" w:rsidP="00D67DC2">
            <w:pPr>
              <w:pStyle w:val="TAL"/>
            </w:pPr>
          </w:p>
        </w:tc>
      </w:tr>
      <w:tr w:rsidR="00C57505" w:rsidRPr="007B7E1B" w14:paraId="77251EE8" w14:textId="77777777" w:rsidTr="00D67DC2">
        <w:tc>
          <w:tcPr>
            <w:tcW w:w="4535" w:type="dxa"/>
          </w:tcPr>
          <w:p w14:paraId="73F8DECE" w14:textId="77777777" w:rsidR="00C57505" w:rsidRPr="007B7E1B" w:rsidRDefault="00C57505" w:rsidP="00D67DC2">
            <w:pPr>
              <w:pStyle w:val="TAL"/>
            </w:pPr>
            <w:r w:rsidRPr="007B7E1B">
              <w:t xml:space="preserve">          }</w:t>
            </w:r>
          </w:p>
        </w:tc>
        <w:tc>
          <w:tcPr>
            <w:tcW w:w="2267" w:type="dxa"/>
          </w:tcPr>
          <w:p w14:paraId="2D888B09" w14:textId="77777777" w:rsidR="00C57505" w:rsidRPr="007B7E1B" w:rsidRDefault="00C57505" w:rsidP="00D67DC2">
            <w:pPr>
              <w:pStyle w:val="TAL"/>
            </w:pPr>
          </w:p>
        </w:tc>
        <w:tc>
          <w:tcPr>
            <w:tcW w:w="1700" w:type="dxa"/>
          </w:tcPr>
          <w:p w14:paraId="6A4A9808" w14:textId="77777777" w:rsidR="00C57505" w:rsidRPr="007B7E1B" w:rsidRDefault="00C57505" w:rsidP="00D67DC2">
            <w:pPr>
              <w:pStyle w:val="TAL"/>
            </w:pPr>
          </w:p>
        </w:tc>
        <w:tc>
          <w:tcPr>
            <w:tcW w:w="1133" w:type="dxa"/>
          </w:tcPr>
          <w:p w14:paraId="4AB75AD9" w14:textId="77777777" w:rsidR="00C57505" w:rsidRPr="007B7E1B" w:rsidRDefault="00C57505" w:rsidP="00D67DC2">
            <w:pPr>
              <w:pStyle w:val="TAL"/>
            </w:pPr>
          </w:p>
        </w:tc>
      </w:tr>
      <w:tr w:rsidR="00C57505" w:rsidRPr="007B7E1B" w14:paraId="1FB85C77" w14:textId="77777777" w:rsidTr="00D67DC2">
        <w:tc>
          <w:tcPr>
            <w:tcW w:w="4535" w:type="dxa"/>
          </w:tcPr>
          <w:p w14:paraId="661F8F95" w14:textId="77777777" w:rsidR="00C57505" w:rsidRPr="007B7E1B" w:rsidRDefault="00C57505" w:rsidP="00D67DC2">
            <w:pPr>
              <w:pStyle w:val="TAL"/>
            </w:pPr>
            <w:r w:rsidRPr="007B7E1B">
              <w:t xml:space="preserve">        }</w:t>
            </w:r>
          </w:p>
        </w:tc>
        <w:tc>
          <w:tcPr>
            <w:tcW w:w="2267" w:type="dxa"/>
          </w:tcPr>
          <w:p w14:paraId="63D43725" w14:textId="77777777" w:rsidR="00C57505" w:rsidRPr="007B7E1B" w:rsidRDefault="00C57505" w:rsidP="00D67DC2">
            <w:pPr>
              <w:pStyle w:val="TAL"/>
            </w:pPr>
          </w:p>
        </w:tc>
        <w:tc>
          <w:tcPr>
            <w:tcW w:w="1700" w:type="dxa"/>
          </w:tcPr>
          <w:p w14:paraId="5F54757C" w14:textId="77777777" w:rsidR="00C57505" w:rsidRPr="007B7E1B" w:rsidRDefault="00C57505" w:rsidP="00D67DC2">
            <w:pPr>
              <w:pStyle w:val="TAL"/>
            </w:pPr>
          </w:p>
        </w:tc>
        <w:tc>
          <w:tcPr>
            <w:tcW w:w="1133" w:type="dxa"/>
          </w:tcPr>
          <w:p w14:paraId="462BF73B" w14:textId="77777777" w:rsidR="00C57505" w:rsidRPr="007B7E1B" w:rsidRDefault="00C57505" w:rsidP="00D67DC2">
            <w:pPr>
              <w:pStyle w:val="TAL"/>
            </w:pPr>
          </w:p>
        </w:tc>
      </w:tr>
      <w:tr w:rsidR="00FA50DD" w:rsidRPr="007B7E1B" w14:paraId="38734855" w14:textId="77777777">
        <w:tc>
          <w:tcPr>
            <w:tcW w:w="4535" w:type="dxa"/>
          </w:tcPr>
          <w:p w14:paraId="7EC00663" w14:textId="77777777" w:rsidR="00FA50DD" w:rsidRPr="007B7E1B" w:rsidRDefault="00FA50DD" w:rsidP="00BF428F">
            <w:pPr>
              <w:pStyle w:val="TAL"/>
            </w:pPr>
            <w:r w:rsidRPr="007B7E1B">
              <w:t xml:space="preserve">        }</w:t>
            </w:r>
          </w:p>
        </w:tc>
        <w:tc>
          <w:tcPr>
            <w:tcW w:w="2267" w:type="dxa"/>
          </w:tcPr>
          <w:p w14:paraId="27C1F6E8" w14:textId="77777777" w:rsidR="00FA50DD" w:rsidRPr="007B7E1B" w:rsidRDefault="00FA50DD" w:rsidP="00BF428F">
            <w:pPr>
              <w:pStyle w:val="TAL"/>
            </w:pPr>
          </w:p>
        </w:tc>
        <w:tc>
          <w:tcPr>
            <w:tcW w:w="1700" w:type="dxa"/>
          </w:tcPr>
          <w:p w14:paraId="5729EE55" w14:textId="77777777" w:rsidR="00FA50DD" w:rsidRPr="007B7E1B" w:rsidRDefault="00FA50DD" w:rsidP="00BF428F">
            <w:pPr>
              <w:pStyle w:val="TAL"/>
            </w:pPr>
          </w:p>
        </w:tc>
        <w:tc>
          <w:tcPr>
            <w:tcW w:w="1133" w:type="dxa"/>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Year" w:val="1899"/>
          <w:attr w:name="Month" w:val="12"/>
          <w:attr w:name="Day" w:val="30"/>
          <w:attr w:name="IsLunarDate" w:val="False"/>
          <w:attr w:name="IsROCDate" w:val="False"/>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tcPr>
          <w:p w14:paraId="2A8BAD43" w14:textId="77777777" w:rsidR="007C5D56" w:rsidRPr="007B7E1B" w:rsidRDefault="007C5D56" w:rsidP="00BF428F">
            <w:pPr>
              <w:pStyle w:val="TAL"/>
            </w:pPr>
            <w:r w:rsidRPr="007B7E1B">
              <w:t xml:space="preserve">PhysicalCellIdentity of Cell 2 </w:t>
            </w:r>
          </w:p>
        </w:tc>
        <w:tc>
          <w:tcPr>
            <w:tcW w:w="1700" w:type="dxa"/>
          </w:tcPr>
          <w:p w14:paraId="4B82AEF1" w14:textId="77777777" w:rsidR="007C5D56" w:rsidRPr="007B7E1B" w:rsidRDefault="007C5D56" w:rsidP="00BF428F">
            <w:pPr>
              <w:pStyle w:val="TAL"/>
            </w:pPr>
          </w:p>
        </w:tc>
        <w:tc>
          <w:tcPr>
            <w:tcW w:w="1133" w:type="dxa"/>
          </w:tcPr>
          <w:p w14:paraId="6F7E37F4" w14:textId="77777777" w:rsidR="007C5D56" w:rsidRPr="007B7E1B" w:rsidRDefault="007C5D56" w:rsidP="00BF428F">
            <w:pPr>
              <w:pStyle w:val="TAL"/>
            </w:pPr>
          </w:p>
        </w:tc>
      </w:tr>
      <w:tr w:rsidR="007001B7" w:rsidRPr="007B7E1B" w14:paraId="2A096FA0" w14:textId="77777777">
        <w:tc>
          <w:tcPr>
            <w:tcW w:w="4535" w:type="dxa"/>
          </w:tcPr>
          <w:p w14:paraId="15CD570D" w14:textId="77777777" w:rsidR="007001B7" w:rsidRPr="007B7E1B" w:rsidRDefault="007001B7" w:rsidP="005930DD">
            <w:pPr>
              <w:pStyle w:val="TAL"/>
            </w:pPr>
            <w:r w:rsidRPr="007B7E1B">
              <w:t xml:space="preserve">            carrierFreq</w:t>
            </w:r>
          </w:p>
        </w:tc>
        <w:tc>
          <w:tcPr>
            <w:tcW w:w="2267" w:type="dxa"/>
          </w:tcPr>
          <w:p w14:paraId="01914B05" w14:textId="77777777" w:rsidR="007001B7" w:rsidRPr="007B7E1B" w:rsidRDefault="007001B7" w:rsidP="005930DD">
            <w:pPr>
              <w:pStyle w:val="TAL"/>
            </w:pPr>
            <w:r w:rsidRPr="007B7E1B">
              <w:t>Not present</w:t>
            </w:r>
          </w:p>
        </w:tc>
        <w:tc>
          <w:tcPr>
            <w:tcW w:w="1700" w:type="dxa"/>
          </w:tcPr>
          <w:p w14:paraId="3DF7A242" w14:textId="77777777" w:rsidR="007001B7" w:rsidRPr="007B7E1B" w:rsidRDefault="007001B7" w:rsidP="005930DD">
            <w:pPr>
              <w:pStyle w:val="TAL"/>
            </w:pPr>
          </w:p>
        </w:tc>
        <w:tc>
          <w:tcPr>
            <w:tcW w:w="1133" w:type="dxa"/>
          </w:tcPr>
          <w:p w14:paraId="60189498" w14:textId="77777777" w:rsidR="007001B7" w:rsidRPr="007B7E1B" w:rsidRDefault="007001B7" w:rsidP="005930DD">
            <w:pPr>
              <w:pStyle w:val="TAL"/>
            </w:pPr>
          </w:p>
        </w:tc>
      </w:tr>
      <w:tr w:rsidR="007C5D56" w:rsidRPr="007B7E1B" w14:paraId="0DCA61B4" w14:textId="77777777">
        <w:tc>
          <w:tcPr>
            <w:tcW w:w="4535" w:type="dxa"/>
          </w:tcPr>
          <w:p w14:paraId="470C0FE3" w14:textId="77777777" w:rsidR="007C5D56" w:rsidRPr="007B7E1B" w:rsidRDefault="007C5D56" w:rsidP="00BF428F">
            <w:pPr>
              <w:pStyle w:val="TAL"/>
            </w:pPr>
            <w:r w:rsidRPr="007B7E1B">
              <w:t xml:space="preserve">        }</w:t>
            </w:r>
          </w:p>
        </w:tc>
        <w:tc>
          <w:tcPr>
            <w:tcW w:w="2267" w:type="dxa"/>
          </w:tcPr>
          <w:p w14:paraId="34CA4B3C" w14:textId="77777777" w:rsidR="007C5D56" w:rsidRPr="007B7E1B" w:rsidRDefault="007C5D56" w:rsidP="00BF428F">
            <w:pPr>
              <w:pStyle w:val="TAL"/>
            </w:pPr>
          </w:p>
        </w:tc>
        <w:tc>
          <w:tcPr>
            <w:tcW w:w="1700" w:type="dxa"/>
          </w:tcPr>
          <w:p w14:paraId="4FB5197C" w14:textId="77777777" w:rsidR="007C5D56" w:rsidRPr="007B7E1B" w:rsidRDefault="007C5D56" w:rsidP="00BF428F">
            <w:pPr>
              <w:pStyle w:val="TAL"/>
            </w:pPr>
          </w:p>
        </w:tc>
        <w:tc>
          <w:tcPr>
            <w:tcW w:w="1133" w:type="dxa"/>
          </w:tcPr>
          <w:p w14:paraId="719F77F8" w14:textId="77777777" w:rsidR="007C5D56" w:rsidRPr="007B7E1B" w:rsidRDefault="007C5D56" w:rsidP="00BF428F">
            <w:pPr>
              <w:pStyle w:val="TAL"/>
            </w:pPr>
          </w:p>
        </w:tc>
      </w:tr>
      <w:tr w:rsidR="000D67C3" w:rsidRPr="007B7E1B" w14:paraId="5D3EB818" w14:textId="77777777">
        <w:tc>
          <w:tcPr>
            <w:tcW w:w="4535" w:type="dxa"/>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tcPr>
          <w:p w14:paraId="790A36A9" w14:textId="77777777" w:rsidR="000D67C3" w:rsidRPr="007B7E1B" w:rsidRDefault="000D67C3" w:rsidP="000D67C3">
            <w:pPr>
              <w:pStyle w:val="TAL"/>
            </w:pPr>
            <w:r w:rsidRPr="007B7E1B">
              <w:rPr>
                <w:lang w:eastAsia="en-US"/>
              </w:rPr>
              <w:t>RadioResourceConfigDedicated-HO-MOD</w:t>
            </w:r>
          </w:p>
        </w:tc>
        <w:tc>
          <w:tcPr>
            <w:tcW w:w="1700" w:type="dxa"/>
          </w:tcPr>
          <w:p w14:paraId="17DFF63F" w14:textId="77777777" w:rsidR="000D67C3" w:rsidRPr="007B7E1B" w:rsidRDefault="000D67C3" w:rsidP="000D67C3">
            <w:pPr>
              <w:pStyle w:val="TAL"/>
            </w:pPr>
          </w:p>
        </w:tc>
        <w:tc>
          <w:tcPr>
            <w:tcW w:w="1133" w:type="dxa"/>
          </w:tcPr>
          <w:p w14:paraId="05F68451" w14:textId="77777777" w:rsidR="000D67C3" w:rsidRPr="007B7E1B" w:rsidRDefault="000D67C3" w:rsidP="000D67C3">
            <w:pPr>
              <w:pStyle w:val="TAL"/>
            </w:pPr>
          </w:p>
        </w:tc>
      </w:tr>
      <w:tr w:rsidR="00C57505" w:rsidRPr="007B7E1B" w14:paraId="1C7B221D" w14:textId="77777777" w:rsidTr="00D67DC2">
        <w:tc>
          <w:tcPr>
            <w:tcW w:w="4535" w:type="dxa"/>
          </w:tcPr>
          <w:p w14:paraId="4A29520D" w14:textId="77777777" w:rsidR="00C57505" w:rsidRPr="007B7E1B" w:rsidRDefault="00C57505" w:rsidP="00D67DC2">
            <w:pPr>
              <w:pStyle w:val="TAL"/>
            </w:pPr>
            <w:r w:rsidRPr="007B7E1B">
              <w:t xml:space="preserve">        nonCriticalExtension SEQUENCE {</w:t>
            </w:r>
          </w:p>
        </w:tc>
        <w:tc>
          <w:tcPr>
            <w:tcW w:w="2267" w:type="dxa"/>
          </w:tcPr>
          <w:p w14:paraId="2E3D94B1" w14:textId="77777777" w:rsidR="00C57505" w:rsidRPr="007B7E1B" w:rsidRDefault="00C57505" w:rsidP="00D67DC2">
            <w:pPr>
              <w:pStyle w:val="TAL"/>
            </w:pPr>
          </w:p>
        </w:tc>
        <w:tc>
          <w:tcPr>
            <w:tcW w:w="1700" w:type="dxa"/>
          </w:tcPr>
          <w:p w14:paraId="0B7E0739" w14:textId="77777777" w:rsidR="00C57505" w:rsidRPr="007B7E1B" w:rsidRDefault="00C57505" w:rsidP="00D67DC2">
            <w:pPr>
              <w:pStyle w:val="TAL"/>
            </w:pPr>
          </w:p>
        </w:tc>
        <w:tc>
          <w:tcPr>
            <w:tcW w:w="1133" w:type="dxa"/>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tcPr>
          <w:p w14:paraId="3AD86F87" w14:textId="77777777" w:rsidR="00C57505" w:rsidRPr="007B7E1B" w:rsidRDefault="00C57505" w:rsidP="00D67DC2">
            <w:pPr>
              <w:pStyle w:val="TAL"/>
            </w:pPr>
            <w:r w:rsidRPr="007B7E1B">
              <w:t xml:space="preserve">          lateNonCriticalExtension</w:t>
            </w:r>
          </w:p>
        </w:tc>
        <w:tc>
          <w:tcPr>
            <w:tcW w:w="2267" w:type="dxa"/>
          </w:tcPr>
          <w:p w14:paraId="1C3B6257" w14:textId="77777777" w:rsidR="00C57505" w:rsidRPr="007B7E1B" w:rsidRDefault="00C57505" w:rsidP="00D67DC2">
            <w:pPr>
              <w:pStyle w:val="TAL"/>
            </w:pPr>
            <w:r w:rsidRPr="007B7E1B">
              <w:rPr>
                <w:rFonts w:eastAsia="MS Mincho"/>
              </w:rPr>
              <w:t>Not present</w:t>
            </w:r>
          </w:p>
        </w:tc>
        <w:tc>
          <w:tcPr>
            <w:tcW w:w="1700" w:type="dxa"/>
          </w:tcPr>
          <w:p w14:paraId="2D386458" w14:textId="77777777" w:rsidR="00C57505" w:rsidRPr="007B7E1B" w:rsidRDefault="00C57505" w:rsidP="00D67DC2">
            <w:pPr>
              <w:pStyle w:val="TAL"/>
            </w:pPr>
          </w:p>
        </w:tc>
        <w:tc>
          <w:tcPr>
            <w:tcW w:w="1133" w:type="dxa"/>
          </w:tcPr>
          <w:p w14:paraId="676E5B68" w14:textId="77777777" w:rsidR="00C57505" w:rsidRPr="007B7E1B" w:rsidRDefault="00C57505" w:rsidP="00D67DC2">
            <w:pPr>
              <w:pStyle w:val="TAL"/>
            </w:pPr>
          </w:p>
        </w:tc>
      </w:tr>
      <w:tr w:rsidR="00C57505" w:rsidRPr="007B7E1B" w14:paraId="3FC55C85" w14:textId="77777777" w:rsidTr="00D67DC2">
        <w:tc>
          <w:tcPr>
            <w:tcW w:w="4535" w:type="dxa"/>
          </w:tcPr>
          <w:p w14:paraId="4661CAE6" w14:textId="77777777" w:rsidR="00C57505" w:rsidRPr="007B7E1B" w:rsidRDefault="00C57505" w:rsidP="00D67DC2">
            <w:pPr>
              <w:pStyle w:val="TAL"/>
            </w:pPr>
            <w:r w:rsidRPr="007B7E1B">
              <w:t xml:space="preserve">          nonCriticalExtension SEQUENCE {</w:t>
            </w:r>
          </w:p>
        </w:tc>
        <w:tc>
          <w:tcPr>
            <w:tcW w:w="2267" w:type="dxa"/>
          </w:tcPr>
          <w:p w14:paraId="30B1C228" w14:textId="77777777" w:rsidR="00C57505" w:rsidRPr="007B7E1B" w:rsidRDefault="00C57505" w:rsidP="00D67DC2">
            <w:pPr>
              <w:pStyle w:val="TAL"/>
            </w:pPr>
          </w:p>
        </w:tc>
        <w:tc>
          <w:tcPr>
            <w:tcW w:w="1700" w:type="dxa"/>
          </w:tcPr>
          <w:p w14:paraId="2E7241E3" w14:textId="77777777" w:rsidR="00C57505" w:rsidRPr="007B7E1B" w:rsidRDefault="00C57505" w:rsidP="00D67DC2">
            <w:pPr>
              <w:pStyle w:val="TAL"/>
            </w:pPr>
          </w:p>
        </w:tc>
        <w:tc>
          <w:tcPr>
            <w:tcW w:w="1133" w:type="dxa"/>
          </w:tcPr>
          <w:p w14:paraId="705674A2" w14:textId="77777777" w:rsidR="00C57505" w:rsidRPr="007B7E1B" w:rsidRDefault="00C57505" w:rsidP="00D67DC2">
            <w:pPr>
              <w:pStyle w:val="TAL"/>
            </w:pPr>
          </w:p>
        </w:tc>
      </w:tr>
      <w:tr w:rsidR="00C57505" w:rsidRPr="007B7E1B" w14:paraId="5C647C7C" w14:textId="77777777" w:rsidTr="00D67DC2">
        <w:tc>
          <w:tcPr>
            <w:tcW w:w="4535" w:type="dxa"/>
          </w:tcPr>
          <w:p w14:paraId="117B22ED" w14:textId="77777777" w:rsidR="00C57505" w:rsidRPr="007B7E1B" w:rsidRDefault="00C57505" w:rsidP="00D67DC2">
            <w:pPr>
              <w:pStyle w:val="TAL"/>
            </w:pPr>
            <w:r w:rsidRPr="007B7E1B">
              <w:t xml:space="preserve">            otherConfig-r9</w:t>
            </w:r>
          </w:p>
        </w:tc>
        <w:tc>
          <w:tcPr>
            <w:tcW w:w="2267" w:type="dxa"/>
          </w:tcPr>
          <w:p w14:paraId="3BF791F3" w14:textId="77777777" w:rsidR="00C57505" w:rsidRPr="007B7E1B" w:rsidRDefault="00C57505" w:rsidP="00D67DC2">
            <w:pPr>
              <w:pStyle w:val="TAL"/>
            </w:pPr>
            <w:r w:rsidRPr="007B7E1B">
              <w:rPr>
                <w:rFonts w:eastAsia="MS Mincho"/>
              </w:rPr>
              <w:t>Not present</w:t>
            </w:r>
          </w:p>
        </w:tc>
        <w:tc>
          <w:tcPr>
            <w:tcW w:w="1700" w:type="dxa"/>
          </w:tcPr>
          <w:p w14:paraId="23A6E56E" w14:textId="77777777" w:rsidR="00C57505" w:rsidRPr="007B7E1B" w:rsidRDefault="00C57505" w:rsidP="00D67DC2">
            <w:pPr>
              <w:pStyle w:val="TAL"/>
            </w:pPr>
          </w:p>
        </w:tc>
        <w:tc>
          <w:tcPr>
            <w:tcW w:w="1133" w:type="dxa"/>
          </w:tcPr>
          <w:p w14:paraId="54BC71BF" w14:textId="77777777" w:rsidR="00C57505" w:rsidRPr="007B7E1B" w:rsidRDefault="00C57505" w:rsidP="00D67DC2">
            <w:pPr>
              <w:pStyle w:val="TAL"/>
            </w:pPr>
          </w:p>
        </w:tc>
      </w:tr>
      <w:tr w:rsidR="00C57505" w:rsidRPr="007B7E1B" w14:paraId="6A7CD6DC" w14:textId="77777777" w:rsidTr="00D67DC2">
        <w:tc>
          <w:tcPr>
            <w:tcW w:w="4535" w:type="dxa"/>
          </w:tcPr>
          <w:p w14:paraId="1608818F" w14:textId="77777777" w:rsidR="00C57505" w:rsidRPr="007B7E1B" w:rsidRDefault="00C57505" w:rsidP="00D67DC2">
            <w:pPr>
              <w:pStyle w:val="TAL"/>
            </w:pPr>
            <w:r w:rsidRPr="007B7E1B">
              <w:t xml:space="preserve">            fullConfig-r9</w:t>
            </w:r>
          </w:p>
        </w:tc>
        <w:tc>
          <w:tcPr>
            <w:tcW w:w="2267" w:type="dxa"/>
          </w:tcPr>
          <w:p w14:paraId="5F5EFCA0" w14:textId="77777777" w:rsidR="00C57505" w:rsidRPr="007B7E1B" w:rsidRDefault="00C57505" w:rsidP="00D67DC2">
            <w:pPr>
              <w:pStyle w:val="TAL"/>
            </w:pPr>
            <w:r w:rsidRPr="007B7E1B">
              <w:rPr>
                <w:rFonts w:eastAsia="MS Mincho"/>
              </w:rPr>
              <w:t>Not present</w:t>
            </w:r>
          </w:p>
        </w:tc>
        <w:tc>
          <w:tcPr>
            <w:tcW w:w="1700" w:type="dxa"/>
          </w:tcPr>
          <w:p w14:paraId="5A0E705F" w14:textId="77777777" w:rsidR="00C57505" w:rsidRPr="007B7E1B" w:rsidRDefault="00C57505" w:rsidP="00D67DC2">
            <w:pPr>
              <w:pStyle w:val="TAL"/>
            </w:pPr>
          </w:p>
        </w:tc>
        <w:tc>
          <w:tcPr>
            <w:tcW w:w="1133" w:type="dxa"/>
          </w:tcPr>
          <w:p w14:paraId="76F9DC14" w14:textId="77777777" w:rsidR="00C57505" w:rsidRPr="007B7E1B" w:rsidRDefault="00C57505" w:rsidP="00D67DC2">
            <w:pPr>
              <w:pStyle w:val="TAL"/>
            </w:pPr>
          </w:p>
        </w:tc>
      </w:tr>
      <w:tr w:rsidR="00C57505" w:rsidRPr="007B7E1B" w14:paraId="6DA433D3" w14:textId="77777777" w:rsidTr="00D67DC2">
        <w:tc>
          <w:tcPr>
            <w:tcW w:w="4535" w:type="dxa"/>
          </w:tcPr>
          <w:p w14:paraId="524BAFD4" w14:textId="77777777" w:rsidR="00C57505" w:rsidRPr="007B7E1B" w:rsidRDefault="00C57505" w:rsidP="00D67DC2">
            <w:pPr>
              <w:pStyle w:val="TAL"/>
            </w:pPr>
            <w:r w:rsidRPr="007B7E1B">
              <w:t xml:space="preserve">            nonCriticalExtension SEQUENCE {</w:t>
            </w:r>
          </w:p>
        </w:tc>
        <w:tc>
          <w:tcPr>
            <w:tcW w:w="2267" w:type="dxa"/>
          </w:tcPr>
          <w:p w14:paraId="3CA54629" w14:textId="77777777" w:rsidR="00C57505" w:rsidRPr="007B7E1B" w:rsidRDefault="00C57505" w:rsidP="00D67DC2">
            <w:pPr>
              <w:pStyle w:val="TAL"/>
            </w:pPr>
          </w:p>
        </w:tc>
        <w:tc>
          <w:tcPr>
            <w:tcW w:w="1700" w:type="dxa"/>
          </w:tcPr>
          <w:p w14:paraId="2B816D2F" w14:textId="77777777" w:rsidR="00C57505" w:rsidRPr="007B7E1B" w:rsidRDefault="00C57505" w:rsidP="00D67DC2">
            <w:pPr>
              <w:pStyle w:val="TAL"/>
            </w:pPr>
          </w:p>
        </w:tc>
        <w:tc>
          <w:tcPr>
            <w:tcW w:w="1133" w:type="dxa"/>
          </w:tcPr>
          <w:p w14:paraId="1F467932" w14:textId="77777777" w:rsidR="00C57505" w:rsidRPr="007B7E1B" w:rsidRDefault="00C57505" w:rsidP="00D67DC2">
            <w:pPr>
              <w:pStyle w:val="TAL"/>
            </w:pPr>
          </w:p>
        </w:tc>
      </w:tr>
      <w:tr w:rsidR="00C57505" w:rsidRPr="007B7E1B" w14:paraId="1F188A84" w14:textId="77777777" w:rsidTr="00D67DC2">
        <w:tc>
          <w:tcPr>
            <w:tcW w:w="4535" w:type="dxa"/>
          </w:tcPr>
          <w:p w14:paraId="4F651C7D" w14:textId="77777777" w:rsidR="00C57505" w:rsidRPr="007B7E1B" w:rsidRDefault="00C57505" w:rsidP="00D67DC2">
            <w:pPr>
              <w:pStyle w:val="TAL"/>
            </w:pPr>
            <w:r w:rsidRPr="007B7E1B">
              <w:t xml:space="preserve">              sCellToReleaseList-r10</w:t>
            </w:r>
          </w:p>
        </w:tc>
        <w:tc>
          <w:tcPr>
            <w:tcW w:w="2267" w:type="dxa"/>
          </w:tcPr>
          <w:p w14:paraId="7502C48B" w14:textId="77777777" w:rsidR="00C57505" w:rsidRPr="007B7E1B" w:rsidRDefault="00C57505" w:rsidP="00D67DC2">
            <w:pPr>
              <w:pStyle w:val="TAL"/>
            </w:pPr>
            <w:r w:rsidRPr="007B7E1B">
              <w:rPr>
                <w:rFonts w:eastAsia="MS Mincho"/>
              </w:rPr>
              <w:t>Not present</w:t>
            </w:r>
          </w:p>
        </w:tc>
        <w:tc>
          <w:tcPr>
            <w:tcW w:w="1700" w:type="dxa"/>
          </w:tcPr>
          <w:p w14:paraId="063B003C" w14:textId="77777777" w:rsidR="00C57505" w:rsidRPr="007B7E1B" w:rsidRDefault="00C57505" w:rsidP="00D67DC2">
            <w:pPr>
              <w:pStyle w:val="TAL"/>
            </w:pPr>
          </w:p>
        </w:tc>
        <w:tc>
          <w:tcPr>
            <w:tcW w:w="1133" w:type="dxa"/>
          </w:tcPr>
          <w:p w14:paraId="2084BB77" w14:textId="77777777" w:rsidR="00C57505" w:rsidRPr="007B7E1B" w:rsidRDefault="00C57505" w:rsidP="00D67DC2">
            <w:pPr>
              <w:pStyle w:val="TAL"/>
            </w:pPr>
          </w:p>
        </w:tc>
      </w:tr>
      <w:tr w:rsidR="00C57505" w:rsidRPr="007B7E1B" w14:paraId="6D354D3C" w14:textId="77777777" w:rsidTr="00D67DC2">
        <w:tc>
          <w:tcPr>
            <w:tcW w:w="4535" w:type="dxa"/>
          </w:tcPr>
          <w:p w14:paraId="0B86ABF8" w14:textId="77777777" w:rsidR="00C57505" w:rsidRPr="007B7E1B" w:rsidRDefault="00C57505" w:rsidP="00D67DC2">
            <w:pPr>
              <w:pStyle w:val="TAL"/>
            </w:pPr>
            <w:r w:rsidRPr="007B7E1B">
              <w:t xml:space="preserve">              sCellToAddModList-r10</w:t>
            </w:r>
          </w:p>
        </w:tc>
        <w:tc>
          <w:tcPr>
            <w:tcW w:w="2267" w:type="dxa"/>
          </w:tcPr>
          <w:p w14:paraId="487FFD8B" w14:textId="77777777" w:rsidR="00C57505" w:rsidRPr="007B7E1B" w:rsidRDefault="00C57505" w:rsidP="00D67DC2">
            <w:pPr>
              <w:pStyle w:val="TAL"/>
            </w:pPr>
            <w:r w:rsidRPr="007B7E1B">
              <w:rPr>
                <w:rFonts w:eastAsia="MS Mincho"/>
              </w:rPr>
              <w:t>Not present</w:t>
            </w:r>
          </w:p>
        </w:tc>
        <w:tc>
          <w:tcPr>
            <w:tcW w:w="1700" w:type="dxa"/>
          </w:tcPr>
          <w:p w14:paraId="712E9D07" w14:textId="77777777" w:rsidR="00C57505" w:rsidRPr="007B7E1B" w:rsidRDefault="00C57505" w:rsidP="00D67DC2">
            <w:pPr>
              <w:pStyle w:val="TAL"/>
            </w:pPr>
          </w:p>
        </w:tc>
        <w:tc>
          <w:tcPr>
            <w:tcW w:w="1133" w:type="dxa"/>
          </w:tcPr>
          <w:p w14:paraId="244B0616" w14:textId="77777777" w:rsidR="00C57505" w:rsidRPr="007B7E1B" w:rsidRDefault="00C57505" w:rsidP="00D67DC2">
            <w:pPr>
              <w:pStyle w:val="TAL"/>
            </w:pPr>
          </w:p>
        </w:tc>
      </w:tr>
      <w:tr w:rsidR="00C57505" w:rsidRPr="007B7E1B" w14:paraId="54829DD5" w14:textId="77777777" w:rsidTr="00D67DC2">
        <w:tc>
          <w:tcPr>
            <w:tcW w:w="4535" w:type="dxa"/>
          </w:tcPr>
          <w:p w14:paraId="30E0EF6F" w14:textId="77777777" w:rsidR="00C57505" w:rsidRPr="007B7E1B" w:rsidRDefault="00C57505" w:rsidP="00D67DC2">
            <w:pPr>
              <w:pStyle w:val="TAL"/>
            </w:pPr>
            <w:r w:rsidRPr="007B7E1B">
              <w:t xml:space="preserve">              nonCriticalExtension SEQUENCE {</w:t>
            </w:r>
          </w:p>
        </w:tc>
        <w:tc>
          <w:tcPr>
            <w:tcW w:w="2267" w:type="dxa"/>
          </w:tcPr>
          <w:p w14:paraId="404E39E2" w14:textId="77777777" w:rsidR="00C57505" w:rsidRPr="007B7E1B" w:rsidRDefault="00C57505" w:rsidP="00D67DC2">
            <w:pPr>
              <w:pStyle w:val="TAL"/>
            </w:pPr>
          </w:p>
        </w:tc>
        <w:tc>
          <w:tcPr>
            <w:tcW w:w="1700" w:type="dxa"/>
          </w:tcPr>
          <w:p w14:paraId="140F74A9" w14:textId="77777777" w:rsidR="00C57505" w:rsidRPr="007B7E1B" w:rsidRDefault="00C57505" w:rsidP="00D67DC2">
            <w:pPr>
              <w:pStyle w:val="TAL"/>
            </w:pPr>
          </w:p>
        </w:tc>
        <w:tc>
          <w:tcPr>
            <w:tcW w:w="1133" w:type="dxa"/>
          </w:tcPr>
          <w:p w14:paraId="2FFB3DE7" w14:textId="77777777" w:rsidR="00C57505" w:rsidRPr="007B7E1B" w:rsidRDefault="00C57505" w:rsidP="00D67DC2">
            <w:pPr>
              <w:pStyle w:val="TAL"/>
            </w:pPr>
          </w:p>
        </w:tc>
      </w:tr>
      <w:tr w:rsidR="00C57505" w:rsidRPr="007B7E1B" w14:paraId="06A10F42" w14:textId="77777777" w:rsidTr="00D67DC2">
        <w:tc>
          <w:tcPr>
            <w:tcW w:w="4535" w:type="dxa"/>
          </w:tcPr>
          <w:p w14:paraId="31EDE931" w14:textId="77777777" w:rsidR="00C57505" w:rsidRPr="007B7E1B" w:rsidRDefault="00C57505" w:rsidP="00D67DC2">
            <w:pPr>
              <w:pStyle w:val="TAL"/>
            </w:pPr>
            <w:r w:rsidRPr="007B7E1B">
              <w:t xml:space="preserve">                systemInformationBlockType1Dedicated-r11</w:t>
            </w:r>
          </w:p>
        </w:tc>
        <w:tc>
          <w:tcPr>
            <w:tcW w:w="2267" w:type="dxa"/>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tcPr>
          <w:p w14:paraId="2197B77C" w14:textId="77777777" w:rsidR="00C57505" w:rsidRPr="007B7E1B" w:rsidRDefault="00C57505" w:rsidP="00D67DC2">
            <w:pPr>
              <w:pStyle w:val="TAL"/>
            </w:pPr>
          </w:p>
        </w:tc>
        <w:tc>
          <w:tcPr>
            <w:tcW w:w="1133" w:type="dxa"/>
          </w:tcPr>
          <w:p w14:paraId="5466CBB0" w14:textId="77777777" w:rsidR="00C57505" w:rsidRPr="007B7E1B" w:rsidRDefault="00C57505" w:rsidP="00D67DC2">
            <w:pPr>
              <w:pStyle w:val="TAL"/>
            </w:pPr>
          </w:p>
        </w:tc>
      </w:tr>
      <w:tr w:rsidR="00C57505" w:rsidRPr="007B7E1B" w14:paraId="1B733B0F" w14:textId="77777777" w:rsidTr="00D67DC2">
        <w:tc>
          <w:tcPr>
            <w:tcW w:w="4535" w:type="dxa"/>
          </w:tcPr>
          <w:p w14:paraId="6BD3152A" w14:textId="77777777" w:rsidR="00C57505" w:rsidRPr="007B7E1B" w:rsidRDefault="00C57505" w:rsidP="00D67DC2">
            <w:pPr>
              <w:pStyle w:val="TAL"/>
            </w:pPr>
            <w:r w:rsidRPr="007B7E1B">
              <w:t xml:space="preserve">                nonCriticalExtension</w:t>
            </w:r>
          </w:p>
        </w:tc>
        <w:tc>
          <w:tcPr>
            <w:tcW w:w="2267" w:type="dxa"/>
          </w:tcPr>
          <w:p w14:paraId="1BDFE352" w14:textId="77777777" w:rsidR="00C57505" w:rsidRPr="007B7E1B" w:rsidRDefault="00C57505" w:rsidP="00D67DC2">
            <w:pPr>
              <w:pStyle w:val="TAL"/>
            </w:pPr>
            <w:r w:rsidRPr="007B7E1B">
              <w:rPr>
                <w:rFonts w:eastAsia="MS Mincho"/>
              </w:rPr>
              <w:t>Not present</w:t>
            </w:r>
          </w:p>
        </w:tc>
        <w:tc>
          <w:tcPr>
            <w:tcW w:w="1700" w:type="dxa"/>
          </w:tcPr>
          <w:p w14:paraId="77208C63" w14:textId="77777777" w:rsidR="00C57505" w:rsidRPr="007B7E1B" w:rsidRDefault="00C57505" w:rsidP="00D67DC2">
            <w:pPr>
              <w:pStyle w:val="TAL"/>
            </w:pPr>
          </w:p>
        </w:tc>
        <w:tc>
          <w:tcPr>
            <w:tcW w:w="1133" w:type="dxa"/>
          </w:tcPr>
          <w:p w14:paraId="36B6BCBC" w14:textId="77777777" w:rsidR="00C57505" w:rsidRPr="007B7E1B" w:rsidRDefault="00C57505" w:rsidP="00D67DC2">
            <w:pPr>
              <w:pStyle w:val="TAL"/>
            </w:pPr>
          </w:p>
        </w:tc>
      </w:tr>
      <w:tr w:rsidR="00C57505" w:rsidRPr="007B7E1B" w14:paraId="1332343A" w14:textId="77777777" w:rsidTr="00D67DC2">
        <w:tc>
          <w:tcPr>
            <w:tcW w:w="4535" w:type="dxa"/>
          </w:tcPr>
          <w:p w14:paraId="2EAD8238" w14:textId="77777777" w:rsidR="00C57505" w:rsidRPr="007B7E1B" w:rsidRDefault="00C57505" w:rsidP="00D67DC2">
            <w:pPr>
              <w:pStyle w:val="TAL"/>
            </w:pPr>
            <w:r w:rsidRPr="007B7E1B">
              <w:t xml:space="preserve">              }</w:t>
            </w:r>
          </w:p>
        </w:tc>
        <w:tc>
          <w:tcPr>
            <w:tcW w:w="2267" w:type="dxa"/>
          </w:tcPr>
          <w:p w14:paraId="51697B08" w14:textId="77777777" w:rsidR="00C57505" w:rsidRPr="007B7E1B" w:rsidRDefault="00C57505" w:rsidP="00D67DC2">
            <w:pPr>
              <w:pStyle w:val="TAL"/>
            </w:pPr>
          </w:p>
        </w:tc>
        <w:tc>
          <w:tcPr>
            <w:tcW w:w="1700" w:type="dxa"/>
          </w:tcPr>
          <w:p w14:paraId="56A1AFD5" w14:textId="77777777" w:rsidR="00C57505" w:rsidRPr="007B7E1B" w:rsidRDefault="00C57505" w:rsidP="00D67DC2">
            <w:pPr>
              <w:pStyle w:val="TAL"/>
            </w:pPr>
          </w:p>
        </w:tc>
        <w:tc>
          <w:tcPr>
            <w:tcW w:w="1133" w:type="dxa"/>
          </w:tcPr>
          <w:p w14:paraId="13E354A0" w14:textId="77777777" w:rsidR="00C57505" w:rsidRPr="007B7E1B" w:rsidRDefault="00C57505" w:rsidP="00D67DC2">
            <w:pPr>
              <w:pStyle w:val="TAL"/>
            </w:pPr>
          </w:p>
        </w:tc>
      </w:tr>
      <w:tr w:rsidR="00C57505" w:rsidRPr="007B7E1B" w14:paraId="35E81E73" w14:textId="77777777" w:rsidTr="00D67DC2">
        <w:tc>
          <w:tcPr>
            <w:tcW w:w="4535" w:type="dxa"/>
          </w:tcPr>
          <w:p w14:paraId="080A4E18" w14:textId="77777777" w:rsidR="00C57505" w:rsidRPr="007B7E1B" w:rsidRDefault="00C57505" w:rsidP="00D67DC2">
            <w:pPr>
              <w:pStyle w:val="TAL"/>
            </w:pPr>
            <w:r w:rsidRPr="007B7E1B">
              <w:t xml:space="preserve">            }</w:t>
            </w:r>
          </w:p>
        </w:tc>
        <w:tc>
          <w:tcPr>
            <w:tcW w:w="2267" w:type="dxa"/>
          </w:tcPr>
          <w:p w14:paraId="0E62AAF7" w14:textId="77777777" w:rsidR="00C57505" w:rsidRPr="007B7E1B" w:rsidRDefault="00C57505" w:rsidP="00D67DC2">
            <w:pPr>
              <w:pStyle w:val="TAL"/>
            </w:pPr>
          </w:p>
        </w:tc>
        <w:tc>
          <w:tcPr>
            <w:tcW w:w="1700" w:type="dxa"/>
          </w:tcPr>
          <w:p w14:paraId="7A457AB4" w14:textId="77777777" w:rsidR="00C57505" w:rsidRPr="007B7E1B" w:rsidRDefault="00C57505" w:rsidP="00D67DC2">
            <w:pPr>
              <w:pStyle w:val="TAL"/>
            </w:pPr>
          </w:p>
        </w:tc>
        <w:tc>
          <w:tcPr>
            <w:tcW w:w="1133" w:type="dxa"/>
          </w:tcPr>
          <w:p w14:paraId="56813557" w14:textId="77777777" w:rsidR="00C57505" w:rsidRPr="007B7E1B" w:rsidRDefault="00C57505" w:rsidP="00D67DC2">
            <w:pPr>
              <w:pStyle w:val="TAL"/>
            </w:pPr>
          </w:p>
        </w:tc>
      </w:tr>
      <w:tr w:rsidR="00C57505" w:rsidRPr="007B7E1B" w14:paraId="57908D87" w14:textId="77777777" w:rsidTr="00D67DC2">
        <w:tc>
          <w:tcPr>
            <w:tcW w:w="4535" w:type="dxa"/>
          </w:tcPr>
          <w:p w14:paraId="24E5056F" w14:textId="77777777" w:rsidR="00C57505" w:rsidRPr="007B7E1B" w:rsidRDefault="00C57505" w:rsidP="00D67DC2">
            <w:pPr>
              <w:pStyle w:val="TAL"/>
            </w:pPr>
            <w:r w:rsidRPr="007B7E1B">
              <w:t xml:space="preserve">          }</w:t>
            </w:r>
          </w:p>
        </w:tc>
        <w:tc>
          <w:tcPr>
            <w:tcW w:w="2267" w:type="dxa"/>
          </w:tcPr>
          <w:p w14:paraId="010E3D22" w14:textId="77777777" w:rsidR="00C57505" w:rsidRPr="007B7E1B" w:rsidRDefault="00C57505" w:rsidP="00D67DC2">
            <w:pPr>
              <w:pStyle w:val="TAL"/>
            </w:pPr>
          </w:p>
        </w:tc>
        <w:tc>
          <w:tcPr>
            <w:tcW w:w="1700" w:type="dxa"/>
          </w:tcPr>
          <w:p w14:paraId="1A4BF19C" w14:textId="77777777" w:rsidR="00C57505" w:rsidRPr="007B7E1B" w:rsidRDefault="00C57505" w:rsidP="00D67DC2">
            <w:pPr>
              <w:pStyle w:val="TAL"/>
            </w:pPr>
          </w:p>
        </w:tc>
        <w:tc>
          <w:tcPr>
            <w:tcW w:w="1133" w:type="dxa"/>
          </w:tcPr>
          <w:p w14:paraId="6E80A03F" w14:textId="77777777" w:rsidR="00C57505" w:rsidRPr="007B7E1B" w:rsidRDefault="00C57505" w:rsidP="00D67DC2">
            <w:pPr>
              <w:pStyle w:val="TAL"/>
            </w:pPr>
          </w:p>
        </w:tc>
      </w:tr>
      <w:tr w:rsidR="00C57505" w:rsidRPr="007B7E1B" w14:paraId="21B82CEE" w14:textId="77777777" w:rsidTr="00D67DC2">
        <w:tc>
          <w:tcPr>
            <w:tcW w:w="4535" w:type="dxa"/>
          </w:tcPr>
          <w:p w14:paraId="5F926735" w14:textId="77777777" w:rsidR="00C57505" w:rsidRPr="007B7E1B" w:rsidRDefault="00C57505" w:rsidP="00D67DC2">
            <w:pPr>
              <w:pStyle w:val="TAL"/>
            </w:pPr>
            <w:r w:rsidRPr="007B7E1B">
              <w:t xml:space="preserve">        }</w:t>
            </w:r>
          </w:p>
        </w:tc>
        <w:tc>
          <w:tcPr>
            <w:tcW w:w="2267" w:type="dxa"/>
          </w:tcPr>
          <w:p w14:paraId="0E8E3D11" w14:textId="77777777" w:rsidR="00C57505" w:rsidRPr="007B7E1B" w:rsidRDefault="00C57505" w:rsidP="00D67DC2">
            <w:pPr>
              <w:pStyle w:val="TAL"/>
            </w:pPr>
          </w:p>
        </w:tc>
        <w:tc>
          <w:tcPr>
            <w:tcW w:w="1700" w:type="dxa"/>
          </w:tcPr>
          <w:p w14:paraId="01C95C5E" w14:textId="77777777" w:rsidR="00C57505" w:rsidRPr="007B7E1B" w:rsidRDefault="00C57505" w:rsidP="00D67DC2">
            <w:pPr>
              <w:pStyle w:val="TAL"/>
            </w:pPr>
          </w:p>
        </w:tc>
        <w:tc>
          <w:tcPr>
            <w:tcW w:w="1133" w:type="dxa"/>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UnitName" w:val="’"/>
          <w:attr w:name="SourceValue" w:val="0"/>
          <w:attr w:name="HasSpace" w:val="False"/>
          <w:attr w:name="Negative" w:val="False"/>
          <w:attr w:name="NumberType" w:val="1"/>
          <w:attr w:name="TCSC" w:val="0"/>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tcPr>
          <w:p w14:paraId="755B3FBE" w14:textId="77777777" w:rsidR="004E6BC1" w:rsidRPr="007B7E1B" w:rsidRDefault="004E6BC1" w:rsidP="00AB659E">
            <w:pPr>
              <w:pStyle w:val="TAH"/>
            </w:pPr>
            <w:r w:rsidRPr="007B7E1B">
              <w:t>St</w:t>
            </w:r>
          </w:p>
        </w:tc>
        <w:tc>
          <w:tcPr>
            <w:tcW w:w="3970" w:type="dxa"/>
            <w:tcBorders>
              <w:top w:val="single" w:sz="4" w:space="0" w:color="auto"/>
              <w:bottom w:val="nil"/>
            </w:tcBorders>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tcPr>
          <w:p w14:paraId="04614EDE" w14:textId="77777777" w:rsidR="004E6BC1" w:rsidRPr="007B7E1B" w:rsidRDefault="004E6BC1" w:rsidP="00AB659E">
            <w:pPr>
              <w:pStyle w:val="TAH"/>
              <w:rPr>
                <w:rFonts w:eastAsia="MS Gothic"/>
              </w:rPr>
            </w:pPr>
          </w:p>
        </w:tc>
        <w:tc>
          <w:tcPr>
            <w:tcW w:w="3970" w:type="dxa"/>
            <w:tcBorders>
              <w:top w:val="nil"/>
            </w:tcBorders>
          </w:tcPr>
          <w:p w14:paraId="241B4B47" w14:textId="77777777" w:rsidR="004E6BC1" w:rsidRPr="007B7E1B" w:rsidRDefault="004E6BC1" w:rsidP="00AB659E">
            <w:pPr>
              <w:pStyle w:val="TAH"/>
              <w:rPr>
                <w:rFonts w:eastAsia="MS Gothic"/>
              </w:rPr>
            </w:pPr>
          </w:p>
        </w:tc>
        <w:tc>
          <w:tcPr>
            <w:tcW w:w="709" w:type="dxa"/>
            <w:tcBorders>
              <w:top w:val="nil"/>
            </w:tcBorders>
          </w:tcPr>
          <w:p w14:paraId="4623B836" w14:textId="77777777" w:rsidR="004E6BC1" w:rsidRPr="007B7E1B" w:rsidRDefault="004E6BC1" w:rsidP="00AB659E">
            <w:pPr>
              <w:pStyle w:val="TAH"/>
            </w:pPr>
            <w:r w:rsidRPr="007B7E1B">
              <w:t>U - S</w:t>
            </w:r>
          </w:p>
        </w:tc>
        <w:tc>
          <w:tcPr>
            <w:tcW w:w="2977" w:type="dxa"/>
            <w:tcBorders>
              <w:top w:val="nil"/>
            </w:tcBorders>
          </w:tcPr>
          <w:p w14:paraId="635ECC27" w14:textId="77777777" w:rsidR="004E6BC1" w:rsidRPr="007B7E1B" w:rsidRDefault="004E6BC1" w:rsidP="00AB659E">
            <w:pPr>
              <w:pStyle w:val="TAH"/>
            </w:pPr>
            <w:r w:rsidRPr="007B7E1B">
              <w:t>Message</w:t>
            </w:r>
          </w:p>
        </w:tc>
        <w:tc>
          <w:tcPr>
            <w:tcW w:w="567" w:type="dxa"/>
            <w:tcBorders>
              <w:top w:val="nil"/>
            </w:tcBorders>
          </w:tcPr>
          <w:p w14:paraId="46CADA85" w14:textId="77777777" w:rsidR="004E6BC1" w:rsidRPr="007B7E1B" w:rsidRDefault="004E6BC1" w:rsidP="00AB659E">
            <w:pPr>
              <w:pStyle w:val="TAH"/>
              <w:rPr>
                <w:rFonts w:eastAsia="MS Gothic"/>
              </w:rPr>
            </w:pPr>
          </w:p>
        </w:tc>
        <w:tc>
          <w:tcPr>
            <w:tcW w:w="851" w:type="dxa"/>
            <w:tcBorders>
              <w:top w:val="nil"/>
            </w:tcBorders>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tcPr>
          <w:p w14:paraId="33832381" w14:textId="77777777" w:rsidR="004E6BC1" w:rsidRPr="007B7E1B" w:rsidRDefault="004E6BC1" w:rsidP="00AB659E">
            <w:pPr>
              <w:pStyle w:val="TAC"/>
              <w:rPr>
                <w:lang w:eastAsia="zh-CN"/>
              </w:rPr>
            </w:pPr>
            <w:r w:rsidRPr="007B7E1B">
              <w:rPr>
                <w:lang w:eastAsia="zh-CN"/>
              </w:rPr>
              <w:t>1</w:t>
            </w:r>
          </w:p>
        </w:tc>
        <w:tc>
          <w:tcPr>
            <w:tcW w:w="3970" w:type="dxa"/>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tcPr>
          <w:p w14:paraId="1877CA3C" w14:textId="77777777" w:rsidR="004E6BC1" w:rsidRPr="007B7E1B" w:rsidRDefault="004E6BC1" w:rsidP="00AB659E">
            <w:pPr>
              <w:pStyle w:val="TAC"/>
              <w:rPr>
                <w:lang w:eastAsia="zh-CN"/>
              </w:rPr>
            </w:pPr>
          </w:p>
        </w:tc>
        <w:tc>
          <w:tcPr>
            <w:tcW w:w="2977" w:type="dxa"/>
          </w:tcPr>
          <w:p w14:paraId="4696203C" w14:textId="77777777" w:rsidR="004E6BC1" w:rsidRPr="007B7E1B" w:rsidRDefault="004E6BC1" w:rsidP="00AB659E">
            <w:pPr>
              <w:pStyle w:val="TAL"/>
            </w:pPr>
            <w:r w:rsidRPr="007B7E1B">
              <w:t>-</w:t>
            </w:r>
          </w:p>
        </w:tc>
        <w:tc>
          <w:tcPr>
            <w:tcW w:w="567" w:type="dxa"/>
          </w:tcPr>
          <w:p w14:paraId="085F7FBB" w14:textId="77777777" w:rsidR="004E6BC1" w:rsidRPr="007B7E1B" w:rsidRDefault="004E6BC1" w:rsidP="00AB659E">
            <w:pPr>
              <w:pStyle w:val="TAC"/>
              <w:rPr>
                <w:lang w:eastAsia="zh-CN"/>
              </w:rPr>
            </w:pPr>
            <w:r w:rsidRPr="007B7E1B">
              <w:rPr>
                <w:lang w:eastAsia="zh-CN"/>
              </w:rPr>
              <w:t>-</w:t>
            </w:r>
          </w:p>
        </w:tc>
        <w:tc>
          <w:tcPr>
            <w:tcW w:w="851" w:type="dxa"/>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tcPr>
          <w:p w14:paraId="390CBFAF" w14:textId="77777777" w:rsidR="004E6BC1" w:rsidRPr="007B7E1B" w:rsidRDefault="004E6BC1" w:rsidP="00AB659E">
            <w:pPr>
              <w:pStyle w:val="TAC"/>
              <w:rPr>
                <w:lang w:eastAsia="zh-CN"/>
              </w:rPr>
            </w:pPr>
            <w:r w:rsidRPr="007B7E1B">
              <w:rPr>
                <w:lang w:eastAsia="zh-CN"/>
              </w:rPr>
              <w:t>2</w:t>
            </w:r>
          </w:p>
        </w:tc>
        <w:tc>
          <w:tcPr>
            <w:tcW w:w="3970" w:type="dxa"/>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tcPr>
          <w:p w14:paraId="16CD3E8D" w14:textId="77777777" w:rsidR="004E6BC1" w:rsidRPr="007B7E1B" w:rsidRDefault="004E6BC1" w:rsidP="00AB659E">
            <w:pPr>
              <w:pStyle w:val="TAC"/>
              <w:rPr>
                <w:lang w:eastAsia="zh-CN"/>
              </w:rPr>
            </w:pPr>
            <w:r w:rsidRPr="007B7E1B">
              <w:rPr>
                <w:lang w:eastAsia="zh-CN"/>
              </w:rPr>
              <w:t>&lt;--</w:t>
            </w:r>
          </w:p>
        </w:tc>
        <w:tc>
          <w:tcPr>
            <w:tcW w:w="2977" w:type="dxa"/>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tcPr>
          <w:p w14:paraId="2C063481" w14:textId="77777777" w:rsidR="004E6BC1" w:rsidRPr="007B7E1B" w:rsidRDefault="004E6BC1" w:rsidP="00AB659E">
            <w:pPr>
              <w:pStyle w:val="TAC"/>
              <w:rPr>
                <w:lang w:eastAsia="zh-CN"/>
              </w:rPr>
            </w:pPr>
            <w:r w:rsidRPr="007B7E1B">
              <w:rPr>
                <w:lang w:eastAsia="zh-CN"/>
              </w:rPr>
              <w:t>-</w:t>
            </w:r>
          </w:p>
        </w:tc>
        <w:tc>
          <w:tcPr>
            <w:tcW w:w="851" w:type="dxa"/>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tcPr>
          <w:p w14:paraId="059FAD1D" w14:textId="77777777" w:rsidR="004E6BC1" w:rsidRPr="007B7E1B" w:rsidRDefault="004E6BC1" w:rsidP="00AB659E">
            <w:pPr>
              <w:pStyle w:val="TAC"/>
              <w:rPr>
                <w:lang w:eastAsia="zh-CN"/>
              </w:rPr>
            </w:pPr>
            <w:r w:rsidRPr="007B7E1B">
              <w:rPr>
                <w:lang w:eastAsia="zh-CN"/>
              </w:rPr>
              <w:t>3</w:t>
            </w:r>
          </w:p>
        </w:tc>
        <w:tc>
          <w:tcPr>
            <w:tcW w:w="3970" w:type="dxa"/>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tcPr>
          <w:p w14:paraId="437E506F" w14:textId="77777777" w:rsidR="004E6BC1" w:rsidRPr="007B7E1B" w:rsidRDefault="004E6BC1" w:rsidP="00AB659E">
            <w:pPr>
              <w:pStyle w:val="TAC"/>
              <w:rPr>
                <w:lang w:eastAsia="zh-CN"/>
              </w:rPr>
            </w:pPr>
            <w:r w:rsidRPr="007B7E1B">
              <w:rPr>
                <w:lang w:eastAsia="zh-CN"/>
              </w:rPr>
              <w:t>--&gt;</w:t>
            </w:r>
          </w:p>
        </w:tc>
        <w:tc>
          <w:tcPr>
            <w:tcW w:w="2977" w:type="dxa"/>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tcPr>
          <w:p w14:paraId="44C714EC" w14:textId="77777777" w:rsidR="004E6BC1" w:rsidRPr="007B7E1B" w:rsidRDefault="004E6BC1" w:rsidP="00AB659E">
            <w:pPr>
              <w:pStyle w:val="TAC"/>
              <w:rPr>
                <w:lang w:eastAsia="zh-CN"/>
              </w:rPr>
            </w:pPr>
            <w:r w:rsidRPr="007B7E1B">
              <w:rPr>
                <w:lang w:eastAsia="zh-CN"/>
              </w:rPr>
              <w:t>-</w:t>
            </w:r>
          </w:p>
        </w:tc>
        <w:tc>
          <w:tcPr>
            <w:tcW w:w="851" w:type="dxa"/>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tcPr>
          <w:p w14:paraId="16C5B76E" w14:textId="77777777" w:rsidR="00180366" w:rsidRPr="007B7E1B" w:rsidRDefault="006F2404" w:rsidP="00332F92">
            <w:pPr>
              <w:pStyle w:val="TAC"/>
              <w:rPr>
                <w:lang w:eastAsia="zh-CN"/>
              </w:rPr>
            </w:pPr>
            <w:r w:rsidRPr="007B7E1B">
              <w:rPr>
                <w:lang w:eastAsia="zh-CN"/>
              </w:rPr>
              <w:t>4</w:t>
            </w:r>
          </w:p>
        </w:tc>
        <w:tc>
          <w:tcPr>
            <w:tcW w:w="3970" w:type="dxa"/>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tcPr>
          <w:p w14:paraId="2BF81D23" w14:textId="77777777" w:rsidR="00180366" w:rsidRPr="007B7E1B" w:rsidRDefault="00180366" w:rsidP="00332F92">
            <w:pPr>
              <w:pStyle w:val="TAC"/>
              <w:rPr>
                <w:lang w:eastAsia="zh-CN"/>
              </w:rPr>
            </w:pPr>
          </w:p>
        </w:tc>
        <w:tc>
          <w:tcPr>
            <w:tcW w:w="2977" w:type="dxa"/>
          </w:tcPr>
          <w:p w14:paraId="68829377" w14:textId="77777777" w:rsidR="00180366" w:rsidRPr="007B7E1B" w:rsidRDefault="00180366" w:rsidP="00332F92">
            <w:pPr>
              <w:pStyle w:val="TAL"/>
            </w:pPr>
          </w:p>
        </w:tc>
        <w:tc>
          <w:tcPr>
            <w:tcW w:w="567" w:type="dxa"/>
          </w:tcPr>
          <w:p w14:paraId="74602E91" w14:textId="77777777" w:rsidR="00180366" w:rsidRPr="007B7E1B" w:rsidRDefault="00180366" w:rsidP="00332F92">
            <w:pPr>
              <w:pStyle w:val="TAC"/>
              <w:rPr>
                <w:lang w:eastAsia="zh-CN"/>
              </w:rPr>
            </w:pPr>
          </w:p>
        </w:tc>
        <w:tc>
          <w:tcPr>
            <w:tcW w:w="851" w:type="dxa"/>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tcPr>
          <w:p w14:paraId="6C9F0C20" w14:textId="77777777" w:rsidR="00B41BA1" w:rsidRPr="007B7E1B" w:rsidRDefault="00B41BA1" w:rsidP="00DC095D">
            <w:pPr>
              <w:pStyle w:val="TAC"/>
              <w:rPr>
                <w:lang w:eastAsia="zh-CN"/>
              </w:rPr>
            </w:pPr>
            <w:r w:rsidRPr="007B7E1B">
              <w:rPr>
                <w:lang w:eastAsia="zh-CN"/>
              </w:rPr>
              <w:t>4A</w:t>
            </w:r>
          </w:p>
        </w:tc>
        <w:tc>
          <w:tcPr>
            <w:tcW w:w="3970" w:type="dxa"/>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tcPr>
          <w:p w14:paraId="3AAD625A" w14:textId="77777777" w:rsidR="00B41BA1" w:rsidRPr="007B7E1B" w:rsidRDefault="00B41BA1" w:rsidP="00DC095D">
            <w:pPr>
              <w:pStyle w:val="TAC"/>
              <w:rPr>
                <w:lang w:eastAsia="zh-CN"/>
              </w:rPr>
            </w:pPr>
            <w:r w:rsidRPr="007B7E1B">
              <w:rPr>
                <w:lang w:eastAsia="zh-CN"/>
              </w:rPr>
              <w:t>-</w:t>
            </w:r>
          </w:p>
        </w:tc>
        <w:tc>
          <w:tcPr>
            <w:tcW w:w="2977" w:type="dxa"/>
          </w:tcPr>
          <w:p w14:paraId="28A2F9C1" w14:textId="77777777" w:rsidR="00B41BA1" w:rsidRPr="007B7E1B" w:rsidRDefault="00B41BA1" w:rsidP="00DC095D">
            <w:pPr>
              <w:pStyle w:val="TAL"/>
            </w:pPr>
            <w:r w:rsidRPr="007B7E1B">
              <w:rPr>
                <w:i/>
                <w:iCs/>
              </w:rPr>
              <w:t>-</w:t>
            </w:r>
          </w:p>
        </w:tc>
        <w:tc>
          <w:tcPr>
            <w:tcW w:w="567" w:type="dxa"/>
          </w:tcPr>
          <w:p w14:paraId="0F54198A" w14:textId="77777777" w:rsidR="00B41BA1" w:rsidRPr="007B7E1B" w:rsidRDefault="00B41BA1" w:rsidP="00DC095D">
            <w:pPr>
              <w:pStyle w:val="TAC"/>
              <w:rPr>
                <w:lang w:eastAsia="zh-CN"/>
              </w:rPr>
            </w:pPr>
            <w:r w:rsidRPr="007B7E1B">
              <w:t>-</w:t>
            </w:r>
          </w:p>
        </w:tc>
        <w:tc>
          <w:tcPr>
            <w:tcW w:w="851" w:type="dxa"/>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tcPr>
          <w:p w14:paraId="390947EF" w14:textId="77777777" w:rsidR="00180366" w:rsidRPr="007B7E1B" w:rsidRDefault="006F2404" w:rsidP="00332F92">
            <w:pPr>
              <w:pStyle w:val="TAC"/>
              <w:rPr>
                <w:lang w:eastAsia="zh-CN"/>
              </w:rPr>
            </w:pPr>
            <w:r w:rsidRPr="007B7E1B">
              <w:rPr>
                <w:lang w:eastAsia="zh-CN"/>
              </w:rPr>
              <w:t>5</w:t>
            </w:r>
          </w:p>
        </w:tc>
        <w:tc>
          <w:tcPr>
            <w:tcW w:w="3970" w:type="dxa"/>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tcPr>
          <w:p w14:paraId="62BB0BB7" w14:textId="77777777" w:rsidR="00180366" w:rsidRPr="007B7E1B" w:rsidRDefault="00180366" w:rsidP="00332F92">
            <w:pPr>
              <w:pStyle w:val="TAC"/>
              <w:rPr>
                <w:lang w:eastAsia="zh-CN"/>
              </w:rPr>
            </w:pPr>
            <w:r w:rsidRPr="007B7E1B">
              <w:rPr>
                <w:lang w:eastAsia="zh-CN"/>
              </w:rPr>
              <w:t>&lt;--</w:t>
            </w:r>
          </w:p>
        </w:tc>
        <w:tc>
          <w:tcPr>
            <w:tcW w:w="2977" w:type="dxa"/>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tcPr>
          <w:p w14:paraId="47CDC1C9" w14:textId="77777777" w:rsidR="00180366" w:rsidRPr="007B7E1B" w:rsidRDefault="00180366" w:rsidP="00332F92">
            <w:pPr>
              <w:pStyle w:val="TAC"/>
              <w:rPr>
                <w:lang w:eastAsia="zh-CN"/>
              </w:rPr>
            </w:pPr>
          </w:p>
        </w:tc>
        <w:tc>
          <w:tcPr>
            <w:tcW w:w="851" w:type="dxa"/>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tcPr>
          <w:p w14:paraId="6C538469" w14:textId="77777777" w:rsidR="00B41BA1" w:rsidRPr="007B7E1B" w:rsidRDefault="00B41BA1" w:rsidP="00DC095D">
            <w:pPr>
              <w:pStyle w:val="TAC"/>
              <w:rPr>
                <w:lang w:eastAsia="zh-CN"/>
              </w:rPr>
            </w:pPr>
            <w:r w:rsidRPr="007B7E1B">
              <w:rPr>
                <w:lang w:eastAsia="zh-CN"/>
              </w:rPr>
              <w:t>5A</w:t>
            </w:r>
          </w:p>
        </w:tc>
        <w:tc>
          <w:tcPr>
            <w:tcW w:w="3970" w:type="dxa"/>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tcPr>
          <w:p w14:paraId="134720E7" w14:textId="77777777" w:rsidR="00180366" w:rsidRPr="007B7E1B" w:rsidRDefault="006F2404" w:rsidP="00332F92">
            <w:pPr>
              <w:pStyle w:val="TAC"/>
              <w:rPr>
                <w:lang w:eastAsia="zh-CN"/>
              </w:rPr>
            </w:pPr>
            <w:r w:rsidRPr="007B7E1B">
              <w:rPr>
                <w:lang w:eastAsia="zh-CN"/>
              </w:rPr>
              <w:t>6</w:t>
            </w:r>
          </w:p>
        </w:tc>
        <w:tc>
          <w:tcPr>
            <w:tcW w:w="3970" w:type="dxa"/>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tcPr>
          <w:p w14:paraId="0149F96F" w14:textId="77777777" w:rsidR="00180366" w:rsidRPr="007B7E1B" w:rsidRDefault="00180366" w:rsidP="00332F92">
            <w:pPr>
              <w:pStyle w:val="TAC"/>
              <w:rPr>
                <w:lang w:eastAsia="zh-CN"/>
              </w:rPr>
            </w:pPr>
            <w:r w:rsidRPr="007B7E1B">
              <w:rPr>
                <w:lang w:eastAsia="zh-CN"/>
              </w:rPr>
              <w:t>--&gt;</w:t>
            </w:r>
          </w:p>
        </w:tc>
        <w:tc>
          <w:tcPr>
            <w:tcW w:w="2977" w:type="dxa"/>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tcPr>
          <w:p w14:paraId="375DA082" w14:textId="77777777" w:rsidR="00180366" w:rsidRPr="007B7E1B" w:rsidRDefault="00180366" w:rsidP="00332F92">
            <w:pPr>
              <w:pStyle w:val="TAC"/>
              <w:rPr>
                <w:lang w:eastAsia="zh-CN"/>
              </w:rPr>
            </w:pPr>
          </w:p>
        </w:tc>
        <w:tc>
          <w:tcPr>
            <w:tcW w:w="851" w:type="dxa"/>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tcPr>
          <w:p w14:paraId="1F0A006D" w14:textId="77777777" w:rsidR="003A5AB8" w:rsidRPr="007B7E1B" w:rsidRDefault="003A5AB8" w:rsidP="00716BBC">
            <w:pPr>
              <w:pStyle w:val="TAL"/>
            </w:pPr>
            <w:r w:rsidRPr="007B7E1B">
              <w:t>6A</w:t>
            </w:r>
          </w:p>
        </w:tc>
        <w:tc>
          <w:tcPr>
            <w:tcW w:w="3970" w:type="dxa"/>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tcPr>
          <w:p w14:paraId="06333F6A" w14:textId="77777777" w:rsidR="003A5AB8" w:rsidRPr="007B7E1B" w:rsidRDefault="003A5AB8" w:rsidP="00B76CED">
            <w:pPr>
              <w:pStyle w:val="TAC"/>
            </w:pPr>
            <w:r w:rsidRPr="007B7E1B">
              <w:t>-</w:t>
            </w:r>
          </w:p>
        </w:tc>
        <w:tc>
          <w:tcPr>
            <w:tcW w:w="2977" w:type="dxa"/>
          </w:tcPr>
          <w:p w14:paraId="7714681F" w14:textId="77777777" w:rsidR="003A5AB8" w:rsidRPr="007B7E1B" w:rsidRDefault="003A5AB8" w:rsidP="00716BBC">
            <w:pPr>
              <w:pStyle w:val="TAL"/>
            </w:pPr>
            <w:r w:rsidRPr="007B7E1B">
              <w:t>-</w:t>
            </w:r>
          </w:p>
        </w:tc>
        <w:tc>
          <w:tcPr>
            <w:tcW w:w="567" w:type="dxa"/>
          </w:tcPr>
          <w:p w14:paraId="64EB6A51" w14:textId="77777777" w:rsidR="003A5AB8" w:rsidRPr="007B7E1B" w:rsidRDefault="003A5AB8" w:rsidP="00716BBC">
            <w:pPr>
              <w:pStyle w:val="TAL"/>
            </w:pPr>
            <w:r w:rsidRPr="007B7E1B">
              <w:rPr>
                <w:rFonts w:eastAsia="MS Mincho"/>
              </w:rPr>
              <w:t>-</w:t>
            </w:r>
          </w:p>
        </w:tc>
        <w:tc>
          <w:tcPr>
            <w:tcW w:w="851" w:type="dxa"/>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tcPr>
          <w:p w14:paraId="6D21984C" w14:textId="77777777" w:rsidR="003A5AB8" w:rsidRPr="007B7E1B" w:rsidRDefault="003A5AB8" w:rsidP="00716BBC">
            <w:pPr>
              <w:pStyle w:val="TAL"/>
            </w:pPr>
            <w:r w:rsidRPr="007B7E1B">
              <w:t>6B</w:t>
            </w:r>
          </w:p>
        </w:tc>
        <w:tc>
          <w:tcPr>
            <w:tcW w:w="3970" w:type="dxa"/>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tcPr>
          <w:p w14:paraId="736F8D9E" w14:textId="77777777" w:rsidR="003A5AB8" w:rsidRPr="007B7E1B" w:rsidRDefault="003A5AB8" w:rsidP="00B76CED">
            <w:pPr>
              <w:pStyle w:val="TAC"/>
            </w:pPr>
            <w:r w:rsidRPr="007B7E1B">
              <w:t>-</w:t>
            </w:r>
          </w:p>
        </w:tc>
        <w:tc>
          <w:tcPr>
            <w:tcW w:w="2977" w:type="dxa"/>
          </w:tcPr>
          <w:p w14:paraId="1998E508" w14:textId="77777777" w:rsidR="003A5AB8" w:rsidRPr="007B7E1B" w:rsidRDefault="003A5AB8" w:rsidP="00716BBC">
            <w:pPr>
              <w:pStyle w:val="TAL"/>
            </w:pPr>
            <w:r w:rsidRPr="007B7E1B">
              <w:t>-</w:t>
            </w:r>
          </w:p>
        </w:tc>
        <w:tc>
          <w:tcPr>
            <w:tcW w:w="567" w:type="dxa"/>
          </w:tcPr>
          <w:p w14:paraId="1997167C" w14:textId="77777777" w:rsidR="003A5AB8" w:rsidRPr="007B7E1B" w:rsidRDefault="003A5AB8" w:rsidP="00716BBC">
            <w:pPr>
              <w:pStyle w:val="TAL"/>
            </w:pPr>
            <w:r w:rsidRPr="007B7E1B">
              <w:t>-</w:t>
            </w:r>
          </w:p>
        </w:tc>
        <w:tc>
          <w:tcPr>
            <w:tcW w:w="851" w:type="dxa"/>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tcPr>
          <w:p w14:paraId="16977E15" w14:textId="77777777" w:rsidR="004E6BC1" w:rsidRPr="007B7E1B" w:rsidRDefault="006F2404" w:rsidP="00AB659E">
            <w:pPr>
              <w:pStyle w:val="TAC"/>
              <w:rPr>
                <w:lang w:eastAsia="zh-CN"/>
              </w:rPr>
            </w:pPr>
            <w:r w:rsidRPr="007B7E1B">
              <w:rPr>
                <w:lang w:eastAsia="zh-CN"/>
              </w:rPr>
              <w:t>7</w:t>
            </w:r>
          </w:p>
        </w:tc>
        <w:tc>
          <w:tcPr>
            <w:tcW w:w="3970" w:type="dxa"/>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tcPr>
          <w:p w14:paraId="65396FDA" w14:textId="77777777" w:rsidR="004E6BC1" w:rsidRPr="007B7E1B" w:rsidRDefault="004E6BC1" w:rsidP="00AB659E">
            <w:pPr>
              <w:pStyle w:val="TAC"/>
              <w:rPr>
                <w:lang w:eastAsia="zh-CN"/>
              </w:rPr>
            </w:pPr>
            <w:r w:rsidRPr="007B7E1B">
              <w:rPr>
                <w:lang w:eastAsia="zh-CN"/>
              </w:rPr>
              <w:t>&lt;--</w:t>
            </w:r>
          </w:p>
        </w:tc>
        <w:tc>
          <w:tcPr>
            <w:tcW w:w="2977" w:type="dxa"/>
          </w:tcPr>
          <w:p w14:paraId="6784EEF6" w14:textId="77777777" w:rsidR="004E6BC1" w:rsidRPr="007B7E1B" w:rsidDel="00CD06AA" w:rsidRDefault="004E6BC1" w:rsidP="00AB659E">
            <w:pPr>
              <w:pStyle w:val="TAL"/>
            </w:pPr>
            <w:r w:rsidRPr="007B7E1B">
              <w:t>RRCConnectionReconfiguration message.</w:t>
            </w:r>
          </w:p>
        </w:tc>
        <w:tc>
          <w:tcPr>
            <w:tcW w:w="567" w:type="dxa"/>
          </w:tcPr>
          <w:p w14:paraId="71D03B5D" w14:textId="77777777" w:rsidR="004E6BC1" w:rsidRPr="007B7E1B" w:rsidRDefault="004E6BC1" w:rsidP="00AB659E">
            <w:pPr>
              <w:pStyle w:val="TAC"/>
              <w:rPr>
                <w:lang w:eastAsia="zh-CN"/>
              </w:rPr>
            </w:pPr>
            <w:r w:rsidRPr="007B7E1B">
              <w:rPr>
                <w:lang w:eastAsia="zh-CN"/>
              </w:rPr>
              <w:t>-</w:t>
            </w:r>
          </w:p>
        </w:tc>
        <w:tc>
          <w:tcPr>
            <w:tcW w:w="851" w:type="dxa"/>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tcPr>
          <w:p w14:paraId="60989BD4" w14:textId="77777777" w:rsidR="003A5AB8" w:rsidRPr="007B7E1B" w:rsidRDefault="003A5AB8" w:rsidP="00716BBC">
            <w:pPr>
              <w:pStyle w:val="TAC"/>
              <w:rPr>
                <w:lang w:eastAsia="zh-CN"/>
              </w:rPr>
            </w:pPr>
            <w:r w:rsidRPr="007B7E1B">
              <w:rPr>
                <w:lang w:eastAsia="zh-CN"/>
              </w:rPr>
              <w:t>7A</w:t>
            </w:r>
          </w:p>
        </w:tc>
        <w:tc>
          <w:tcPr>
            <w:tcW w:w="3970" w:type="dxa"/>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tcPr>
          <w:p w14:paraId="421A7097" w14:textId="77777777" w:rsidR="003A5AB8" w:rsidRPr="007B7E1B" w:rsidRDefault="003A5AB8" w:rsidP="00716BBC">
            <w:pPr>
              <w:pStyle w:val="TAC"/>
              <w:rPr>
                <w:lang w:eastAsia="zh-CN"/>
              </w:rPr>
            </w:pPr>
            <w:r w:rsidRPr="007B7E1B">
              <w:rPr>
                <w:lang w:eastAsia="zh-CN"/>
              </w:rPr>
              <w:t>-</w:t>
            </w:r>
          </w:p>
        </w:tc>
        <w:tc>
          <w:tcPr>
            <w:tcW w:w="2977" w:type="dxa"/>
          </w:tcPr>
          <w:p w14:paraId="0B5E36FC" w14:textId="77777777" w:rsidR="003A5AB8" w:rsidRPr="007B7E1B" w:rsidRDefault="003A5AB8" w:rsidP="00716BBC">
            <w:pPr>
              <w:pStyle w:val="TAL"/>
            </w:pPr>
            <w:r w:rsidRPr="007B7E1B">
              <w:t>-</w:t>
            </w:r>
          </w:p>
        </w:tc>
        <w:tc>
          <w:tcPr>
            <w:tcW w:w="567" w:type="dxa"/>
          </w:tcPr>
          <w:p w14:paraId="38702B21" w14:textId="77777777" w:rsidR="003A5AB8" w:rsidRPr="007B7E1B" w:rsidRDefault="003A5AB8" w:rsidP="00716BBC">
            <w:pPr>
              <w:pStyle w:val="TAC"/>
              <w:rPr>
                <w:lang w:eastAsia="zh-CN"/>
              </w:rPr>
            </w:pPr>
            <w:r w:rsidRPr="007B7E1B">
              <w:rPr>
                <w:lang w:eastAsia="zh-CN"/>
              </w:rPr>
              <w:t>-</w:t>
            </w:r>
          </w:p>
        </w:tc>
        <w:tc>
          <w:tcPr>
            <w:tcW w:w="851" w:type="dxa"/>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tcPr>
          <w:p w14:paraId="69ACC088" w14:textId="77777777" w:rsidR="004E6BC1" w:rsidRPr="007B7E1B" w:rsidRDefault="006F2404" w:rsidP="00AB659E">
            <w:pPr>
              <w:pStyle w:val="TAC"/>
              <w:rPr>
                <w:lang w:eastAsia="zh-CN"/>
              </w:rPr>
            </w:pPr>
            <w:r w:rsidRPr="007B7E1B">
              <w:rPr>
                <w:lang w:eastAsia="zh-CN"/>
              </w:rPr>
              <w:t>8</w:t>
            </w:r>
          </w:p>
        </w:tc>
        <w:tc>
          <w:tcPr>
            <w:tcW w:w="3970" w:type="dxa"/>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tcPr>
          <w:p w14:paraId="2A7AECF6" w14:textId="77777777" w:rsidR="004E6BC1" w:rsidRPr="007B7E1B" w:rsidRDefault="004E6BC1" w:rsidP="00AB659E">
            <w:pPr>
              <w:pStyle w:val="TAC"/>
              <w:rPr>
                <w:lang w:eastAsia="zh-CN"/>
              </w:rPr>
            </w:pPr>
            <w:r w:rsidRPr="007B7E1B">
              <w:rPr>
                <w:lang w:eastAsia="zh-CN"/>
              </w:rPr>
              <w:t>--&gt;</w:t>
            </w:r>
          </w:p>
        </w:tc>
        <w:tc>
          <w:tcPr>
            <w:tcW w:w="2977" w:type="dxa"/>
          </w:tcPr>
          <w:p w14:paraId="48E16365" w14:textId="77777777" w:rsidR="004E6BC1" w:rsidRPr="007B7E1B" w:rsidRDefault="004E6BC1" w:rsidP="00AB659E">
            <w:pPr>
              <w:pStyle w:val="TAL"/>
            </w:pPr>
            <w:r w:rsidRPr="007B7E1B">
              <w:t>RRCConnectionReconfigurationComplete message.</w:t>
            </w:r>
          </w:p>
        </w:tc>
        <w:tc>
          <w:tcPr>
            <w:tcW w:w="567" w:type="dxa"/>
          </w:tcPr>
          <w:p w14:paraId="09AF0538" w14:textId="77777777" w:rsidR="004E6BC1" w:rsidRPr="007B7E1B" w:rsidRDefault="004E6BC1" w:rsidP="00AB659E">
            <w:pPr>
              <w:pStyle w:val="TAC"/>
              <w:rPr>
                <w:lang w:eastAsia="zh-CN"/>
              </w:rPr>
            </w:pPr>
            <w:r w:rsidRPr="007B7E1B">
              <w:rPr>
                <w:lang w:eastAsia="zh-CN"/>
              </w:rPr>
              <w:t>-</w:t>
            </w:r>
          </w:p>
        </w:tc>
        <w:tc>
          <w:tcPr>
            <w:tcW w:w="851" w:type="dxa"/>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tcPr>
          <w:p w14:paraId="584C2D1C" w14:textId="77777777" w:rsidR="00B41BA1" w:rsidRPr="007B7E1B" w:rsidRDefault="00B41BA1" w:rsidP="00DC095D">
            <w:pPr>
              <w:pStyle w:val="TAC"/>
              <w:rPr>
                <w:lang w:eastAsia="zh-CN"/>
              </w:rPr>
            </w:pPr>
            <w:r w:rsidRPr="007B7E1B">
              <w:rPr>
                <w:lang w:eastAsia="zh-CN"/>
              </w:rPr>
              <w:t>8A</w:t>
            </w:r>
          </w:p>
        </w:tc>
        <w:tc>
          <w:tcPr>
            <w:tcW w:w="3970" w:type="dxa"/>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tcPr>
          <w:p w14:paraId="1BE0F7D5" w14:textId="77777777" w:rsidR="00B41BA1" w:rsidRPr="007B7E1B" w:rsidRDefault="00B41BA1" w:rsidP="00DC095D">
            <w:pPr>
              <w:pStyle w:val="TAC"/>
              <w:rPr>
                <w:lang w:eastAsia="zh-CN"/>
              </w:rPr>
            </w:pPr>
            <w:r w:rsidRPr="007B7E1B">
              <w:rPr>
                <w:lang w:eastAsia="zh-CN"/>
              </w:rPr>
              <w:t>&lt;--</w:t>
            </w:r>
          </w:p>
        </w:tc>
        <w:tc>
          <w:tcPr>
            <w:tcW w:w="2977" w:type="dxa"/>
          </w:tcPr>
          <w:p w14:paraId="20907521" w14:textId="77777777" w:rsidR="00B41BA1" w:rsidRPr="007B7E1B" w:rsidRDefault="00B41BA1" w:rsidP="00DC095D">
            <w:pPr>
              <w:pStyle w:val="TAL"/>
            </w:pPr>
            <w:r w:rsidRPr="007B7E1B">
              <w:rPr>
                <w:lang w:eastAsia="zh-CN"/>
              </w:rPr>
              <w:t>PDCP status report</w:t>
            </w:r>
          </w:p>
        </w:tc>
        <w:tc>
          <w:tcPr>
            <w:tcW w:w="567" w:type="dxa"/>
          </w:tcPr>
          <w:p w14:paraId="60EA4927" w14:textId="77777777" w:rsidR="00B41BA1" w:rsidRPr="007B7E1B" w:rsidRDefault="00B41BA1" w:rsidP="00DC095D">
            <w:pPr>
              <w:pStyle w:val="TAC"/>
              <w:rPr>
                <w:lang w:eastAsia="zh-CN"/>
              </w:rPr>
            </w:pPr>
            <w:r w:rsidRPr="007B7E1B">
              <w:rPr>
                <w:lang w:eastAsia="zh-CN"/>
              </w:rPr>
              <w:t>-</w:t>
            </w:r>
          </w:p>
        </w:tc>
        <w:tc>
          <w:tcPr>
            <w:tcW w:w="851" w:type="dxa"/>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tcPr>
          <w:p w14:paraId="67E701CE" w14:textId="77777777" w:rsidR="00B41BA1" w:rsidRPr="007B7E1B" w:rsidRDefault="00B41BA1" w:rsidP="00DC095D">
            <w:pPr>
              <w:pStyle w:val="TAC"/>
              <w:rPr>
                <w:lang w:eastAsia="zh-CN"/>
              </w:rPr>
            </w:pPr>
            <w:r w:rsidRPr="007B7E1B">
              <w:rPr>
                <w:lang w:eastAsia="zh-CN"/>
              </w:rPr>
              <w:t>8B</w:t>
            </w:r>
          </w:p>
        </w:tc>
        <w:tc>
          <w:tcPr>
            <w:tcW w:w="3970" w:type="dxa"/>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tcPr>
          <w:p w14:paraId="5735F6DB" w14:textId="77777777" w:rsidR="00B41BA1" w:rsidRPr="007B7E1B" w:rsidRDefault="00B41BA1" w:rsidP="00DC095D">
            <w:pPr>
              <w:pStyle w:val="TAC"/>
              <w:rPr>
                <w:lang w:eastAsia="zh-CN"/>
              </w:rPr>
            </w:pPr>
          </w:p>
        </w:tc>
        <w:tc>
          <w:tcPr>
            <w:tcW w:w="2977" w:type="dxa"/>
          </w:tcPr>
          <w:p w14:paraId="4C4C0161" w14:textId="77777777" w:rsidR="00B41BA1" w:rsidRPr="007B7E1B" w:rsidRDefault="00B41BA1" w:rsidP="00DC095D">
            <w:pPr>
              <w:pStyle w:val="TAL"/>
              <w:rPr>
                <w:lang w:eastAsia="zh-CN"/>
              </w:rPr>
            </w:pPr>
          </w:p>
        </w:tc>
        <w:tc>
          <w:tcPr>
            <w:tcW w:w="567" w:type="dxa"/>
          </w:tcPr>
          <w:p w14:paraId="1ADDCD91" w14:textId="77777777" w:rsidR="00B41BA1" w:rsidRPr="007B7E1B" w:rsidRDefault="00B41BA1" w:rsidP="00DC095D">
            <w:pPr>
              <w:pStyle w:val="TAC"/>
              <w:rPr>
                <w:lang w:eastAsia="zh-CN"/>
              </w:rPr>
            </w:pPr>
          </w:p>
        </w:tc>
        <w:tc>
          <w:tcPr>
            <w:tcW w:w="851" w:type="dxa"/>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tcPr>
          <w:p w14:paraId="2CB6007D" w14:textId="77777777" w:rsidR="004E6BC1" w:rsidRPr="007B7E1B" w:rsidRDefault="006F2404" w:rsidP="00AB659E">
            <w:pPr>
              <w:pStyle w:val="TAC"/>
              <w:rPr>
                <w:lang w:eastAsia="zh-CN"/>
              </w:rPr>
            </w:pPr>
            <w:r w:rsidRPr="007B7E1B">
              <w:rPr>
                <w:lang w:eastAsia="zh-CN"/>
              </w:rPr>
              <w:t>9</w:t>
            </w:r>
          </w:p>
        </w:tc>
        <w:tc>
          <w:tcPr>
            <w:tcW w:w="3970" w:type="dxa"/>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tcPr>
          <w:p w14:paraId="1F3482AF" w14:textId="77777777" w:rsidR="004E6BC1" w:rsidRPr="007B7E1B" w:rsidRDefault="004E6BC1" w:rsidP="00AB659E">
            <w:pPr>
              <w:pStyle w:val="TAC"/>
              <w:rPr>
                <w:lang w:eastAsia="zh-CN"/>
              </w:rPr>
            </w:pPr>
            <w:r w:rsidRPr="007B7E1B">
              <w:rPr>
                <w:lang w:eastAsia="zh-CN"/>
              </w:rPr>
              <w:t>--&gt;</w:t>
            </w:r>
          </w:p>
        </w:tc>
        <w:tc>
          <w:tcPr>
            <w:tcW w:w="2977" w:type="dxa"/>
          </w:tcPr>
          <w:p w14:paraId="3C862600" w14:textId="77777777" w:rsidR="004E6BC1" w:rsidRPr="007B7E1B" w:rsidRDefault="004E6BC1" w:rsidP="00AB659E">
            <w:pPr>
              <w:pStyle w:val="TAL"/>
            </w:pPr>
            <w:r w:rsidRPr="007B7E1B">
              <w:t>PDCP status report</w:t>
            </w:r>
          </w:p>
        </w:tc>
        <w:tc>
          <w:tcPr>
            <w:tcW w:w="567" w:type="dxa"/>
          </w:tcPr>
          <w:p w14:paraId="016CB136" w14:textId="77777777" w:rsidR="004E6BC1" w:rsidRPr="007B7E1B" w:rsidRDefault="004E6BC1" w:rsidP="00AB659E">
            <w:pPr>
              <w:pStyle w:val="TAC"/>
              <w:rPr>
                <w:lang w:eastAsia="zh-CN"/>
              </w:rPr>
            </w:pPr>
            <w:r w:rsidRPr="007B7E1B">
              <w:rPr>
                <w:lang w:eastAsia="zh-CN"/>
              </w:rPr>
              <w:t>1</w:t>
            </w:r>
          </w:p>
        </w:tc>
        <w:tc>
          <w:tcPr>
            <w:tcW w:w="851" w:type="dxa"/>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tcPr>
          <w:p w14:paraId="4E31CBB6" w14:textId="77777777" w:rsidR="00180366" w:rsidRPr="007B7E1B" w:rsidRDefault="00B41BA1" w:rsidP="00332F92">
            <w:pPr>
              <w:pStyle w:val="TAL"/>
            </w:pPr>
            <w:r w:rsidRPr="007B7E1B">
              <w:rPr>
                <w:lang w:eastAsia="zh-CN"/>
              </w:rPr>
              <w:t>Void</w:t>
            </w:r>
          </w:p>
        </w:tc>
        <w:tc>
          <w:tcPr>
            <w:tcW w:w="709" w:type="dxa"/>
          </w:tcPr>
          <w:p w14:paraId="6760EF5D" w14:textId="77777777" w:rsidR="00180366" w:rsidRPr="007B7E1B" w:rsidRDefault="00B41BA1" w:rsidP="00332F92">
            <w:pPr>
              <w:pStyle w:val="TAC"/>
              <w:rPr>
                <w:lang w:eastAsia="zh-CN"/>
              </w:rPr>
            </w:pPr>
            <w:r w:rsidRPr="007B7E1B">
              <w:rPr>
                <w:lang w:eastAsia="zh-CN"/>
              </w:rPr>
              <w:t>-</w:t>
            </w:r>
          </w:p>
        </w:tc>
        <w:tc>
          <w:tcPr>
            <w:tcW w:w="2977" w:type="dxa"/>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tcPr>
          <w:p w14:paraId="7D86124A" w14:textId="77777777" w:rsidR="00180366" w:rsidRPr="007B7E1B" w:rsidRDefault="00180366" w:rsidP="00332F92">
            <w:pPr>
              <w:pStyle w:val="TAC"/>
              <w:rPr>
                <w:lang w:eastAsia="zh-CN"/>
              </w:rPr>
            </w:pPr>
            <w:r w:rsidRPr="007B7E1B">
              <w:rPr>
                <w:lang w:eastAsia="zh-CN"/>
              </w:rPr>
              <w:t>-</w:t>
            </w:r>
          </w:p>
        </w:tc>
        <w:tc>
          <w:tcPr>
            <w:tcW w:w="851" w:type="dxa"/>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tcPr>
          <w:p w14:paraId="64CA6633" w14:textId="77777777" w:rsidR="003A5AB8" w:rsidRPr="007B7E1B" w:rsidRDefault="003A5AB8" w:rsidP="00716BBC">
            <w:pPr>
              <w:pStyle w:val="TAL"/>
            </w:pPr>
            <w:r w:rsidRPr="007B7E1B">
              <w:t>10A</w:t>
            </w:r>
          </w:p>
        </w:tc>
        <w:tc>
          <w:tcPr>
            <w:tcW w:w="3970" w:type="dxa"/>
          </w:tcPr>
          <w:p w14:paraId="43BFAA0A" w14:textId="77777777" w:rsidR="003A5AB8" w:rsidRPr="007B7E1B" w:rsidRDefault="003A5AB8" w:rsidP="00716BBC">
            <w:pPr>
              <w:pStyle w:val="TAL"/>
            </w:pPr>
            <w:r w:rsidRPr="007B7E1B">
              <w:t>Configure SS to allocate Default UL grant to the UE in Cell 2</w:t>
            </w:r>
          </w:p>
        </w:tc>
        <w:tc>
          <w:tcPr>
            <w:tcW w:w="709" w:type="dxa"/>
          </w:tcPr>
          <w:p w14:paraId="2AEB109C" w14:textId="77777777" w:rsidR="003A5AB8" w:rsidRPr="007B7E1B" w:rsidRDefault="003A5AB8" w:rsidP="00716BBC">
            <w:pPr>
              <w:pStyle w:val="TAL"/>
              <w:rPr>
                <w:lang w:eastAsia="zh-CN"/>
              </w:rPr>
            </w:pPr>
            <w:r w:rsidRPr="007B7E1B">
              <w:rPr>
                <w:lang w:eastAsia="zh-CN"/>
              </w:rPr>
              <w:t>-</w:t>
            </w:r>
          </w:p>
        </w:tc>
        <w:tc>
          <w:tcPr>
            <w:tcW w:w="2977" w:type="dxa"/>
          </w:tcPr>
          <w:p w14:paraId="16E8F562" w14:textId="77777777" w:rsidR="003A5AB8" w:rsidRPr="007B7E1B" w:rsidRDefault="003A5AB8" w:rsidP="00716BBC">
            <w:pPr>
              <w:pStyle w:val="TAL"/>
            </w:pPr>
            <w:r w:rsidRPr="007B7E1B">
              <w:t>-</w:t>
            </w:r>
          </w:p>
        </w:tc>
        <w:tc>
          <w:tcPr>
            <w:tcW w:w="567" w:type="dxa"/>
          </w:tcPr>
          <w:p w14:paraId="021A79BC" w14:textId="77777777" w:rsidR="003A5AB8" w:rsidRPr="007B7E1B" w:rsidRDefault="003A5AB8" w:rsidP="00716BBC">
            <w:pPr>
              <w:pStyle w:val="TAL"/>
              <w:rPr>
                <w:lang w:eastAsia="zh-CN"/>
              </w:rPr>
            </w:pPr>
            <w:r w:rsidRPr="007B7E1B">
              <w:rPr>
                <w:lang w:eastAsia="zh-CN"/>
              </w:rPr>
              <w:t>-</w:t>
            </w:r>
          </w:p>
        </w:tc>
        <w:tc>
          <w:tcPr>
            <w:tcW w:w="851" w:type="dxa"/>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tcPr>
          <w:p w14:paraId="24837198" w14:textId="77777777" w:rsidR="004E6BC1" w:rsidRPr="007B7E1B" w:rsidRDefault="004E6BC1" w:rsidP="00AB659E">
            <w:pPr>
              <w:pStyle w:val="TAC"/>
              <w:rPr>
                <w:lang w:eastAsia="zh-CN"/>
              </w:rPr>
            </w:pPr>
          </w:p>
        </w:tc>
        <w:tc>
          <w:tcPr>
            <w:tcW w:w="3970" w:type="dxa"/>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tcPr>
          <w:p w14:paraId="44C3CFEA" w14:textId="77777777" w:rsidR="004E6BC1" w:rsidRPr="007B7E1B" w:rsidRDefault="004E6BC1" w:rsidP="00AB659E">
            <w:pPr>
              <w:pStyle w:val="TAC"/>
              <w:rPr>
                <w:lang w:eastAsia="zh-CN"/>
              </w:rPr>
            </w:pPr>
          </w:p>
        </w:tc>
        <w:tc>
          <w:tcPr>
            <w:tcW w:w="2977" w:type="dxa"/>
          </w:tcPr>
          <w:p w14:paraId="270C2917" w14:textId="77777777" w:rsidR="004E6BC1" w:rsidRPr="007B7E1B" w:rsidRDefault="004E6BC1" w:rsidP="00AB659E">
            <w:pPr>
              <w:pStyle w:val="TAL"/>
            </w:pPr>
          </w:p>
        </w:tc>
        <w:tc>
          <w:tcPr>
            <w:tcW w:w="567" w:type="dxa"/>
          </w:tcPr>
          <w:p w14:paraId="18910C1C" w14:textId="77777777" w:rsidR="004E6BC1" w:rsidRPr="007B7E1B" w:rsidRDefault="004E6BC1" w:rsidP="00AB659E">
            <w:pPr>
              <w:pStyle w:val="TAC"/>
              <w:rPr>
                <w:lang w:eastAsia="zh-CN"/>
              </w:rPr>
            </w:pPr>
          </w:p>
        </w:tc>
        <w:tc>
          <w:tcPr>
            <w:tcW w:w="851" w:type="dxa"/>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tcPr>
          <w:p w14:paraId="23B84793" w14:textId="77777777" w:rsidR="004E6BC1" w:rsidRPr="007B7E1B" w:rsidRDefault="004E6BC1" w:rsidP="00AB659E">
            <w:pPr>
              <w:pStyle w:val="TAC"/>
              <w:rPr>
                <w:lang w:eastAsia="zh-CN"/>
              </w:rPr>
            </w:pPr>
            <w:r w:rsidRPr="007B7E1B">
              <w:rPr>
                <w:lang w:eastAsia="zh-CN"/>
              </w:rPr>
              <w:t>&lt;--</w:t>
            </w:r>
          </w:p>
        </w:tc>
        <w:tc>
          <w:tcPr>
            <w:tcW w:w="2977" w:type="dxa"/>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tcPr>
          <w:p w14:paraId="30E18AA2" w14:textId="77777777" w:rsidR="004E6BC1" w:rsidRPr="007B7E1B" w:rsidRDefault="004E6BC1" w:rsidP="00AB659E">
            <w:pPr>
              <w:pStyle w:val="TAC"/>
              <w:rPr>
                <w:lang w:eastAsia="zh-CN"/>
              </w:rPr>
            </w:pPr>
            <w:r w:rsidRPr="007B7E1B">
              <w:rPr>
                <w:lang w:eastAsia="zh-CN"/>
              </w:rPr>
              <w:t>-</w:t>
            </w:r>
          </w:p>
        </w:tc>
        <w:tc>
          <w:tcPr>
            <w:tcW w:w="851" w:type="dxa"/>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tcPr>
          <w:p w14:paraId="48315243" w14:textId="77777777" w:rsidR="004E6BC1" w:rsidRPr="007B7E1B" w:rsidRDefault="004E6BC1" w:rsidP="00AB659E">
            <w:pPr>
              <w:pStyle w:val="TAC"/>
              <w:rPr>
                <w:lang w:eastAsia="zh-CN"/>
              </w:rPr>
            </w:pPr>
            <w:r w:rsidRPr="007B7E1B">
              <w:rPr>
                <w:lang w:eastAsia="zh-CN"/>
              </w:rPr>
              <w:t>--&gt;</w:t>
            </w:r>
          </w:p>
        </w:tc>
        <w:tc>
          <w:tcPr>
            <w:tcW w:w="2977" w:type="dxa"/>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tcPr>
          <w:p w14:paraId="20CD31E0" w14:textId="77777777" w:rsidR="004E6BC1" w:rsidRPr="007B7E1B" w:rsidRDefault="004E6BC1" w:rsidP="00AB659E">
            <w:pPr>
              <w:pStyle w:val="TAC"/>
              <w:rPr>
                <w:lang w:eastAsia="zh-CN"/>
              </w:rPr>
            </w:pPr>
            <w:r w:rsidRPr="007B7E1B">
              <w:rPr>
                <w:lang w:eastAsia="zh-CN"/>
              </w:rPr>
              <w:t>2</w:t>
            </w:r>
          </w:p>
        </w:tc>
        <w:tc>
          <w:tcPr>
            <w:tcW w:w="851" w:type="dxa"/>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tcPr>
          <w:p w14:paraId="45BEFB47" w14:textId="77777777" w:rsidR="004E6BC1" w:rsidRPr="007B7E1B" w:rsidRDefault="004E6BC1" w:rsidP="00AB659E">
            <w:pPr>
              <w:pStyle w:val="TAC"/>
              <w:rPr>
                <w:lang w:eastAsia="zh-CN"/>
              </w:rPr>
            </w:pPr>
            <w:r w:rsidRPr="007B7E1B">
              <w:rPr>
                <w:lang w:eastAsia="zh-CN"/>
              </w:rPr>
              <w:t>--&gt;</w:t>
            </w:r>
          </w:p>
        </w:tc>
        <w:tc>
          <w:tcPr>
            <w:tcW w:w="2977" w:type="dxa"/>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tcPr>
          <w:p w14:paraId="77386C1D" w14:textId="77777777" w:rsidR="004E6BC1" w:rsidRPr="007B7E1B" w:rsidRDefault="004E6BC1" w:rsidP="00AB659E">
            <w:pPr>
              <w:pStyle w:val="TAC"/>
              <w:rPr>
                <w:lang w:eastAsia="zh-CN"/>
              </w:rPr>
            </w:pPr>
            <w:r w:rsidRPr="007B7E1B">
              <w:rPr>
                <w:lang w:eastAsia="zh-CN"/>
              </w:rPr>
              <w:t>2</w:t>
            </w:r>
          </w:p>
        </w:tc>
        <w:tc>
          <w:tcPr>
            <w:tcW w:w="851" w:type="dxa"/>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tcPr>
          <w:p w14:paraId="1F323EF0" w14:textId="77777777" w:rsidR="004E6BC1" w:rsidRPr="007B7E1B" w:rsidRDefault="004E6BC1" w:rsidP="00AB659E">
            <w:pPr>
              <w:pStyle w:val="TAL"/>
              <w:rPr>
                <w:lang w:eastAsia="zh-CN"/>
              </w:rPr>
            </w:pPr>
            <w:r w:rsidRPr="007B7E1B">
              <w:rPr>
                <w:lang w:eastAsia="zh-CN"/>
              </w:rPr>
              <w:t>infinity</w:t>
            </w:r>
          </w:p>
        </w:tc>
        <w:tc>
          <w:tcPr>
            <w:tcW w:w="1700" w:type="dxa"/>
          </w:tcPr>
          <w:p w14:paraId="65A54E08" w14:textId="77777777" w:rsidR="004E6BC1" w:rsidRPr="007B7E1B" w:rsidRDefault="004E6BC1" w:rsidP="00AB659E">
            <w:pPr>
              <w:pStyle w:val="TAL"/>
            </w:pPr>
          </w:p>
        </w:tc>
        <w:tc>
          <w:tcPr>
            <w:tcW w:w="1245" w:type="dxa"/>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tcPr>
          <w:p w14:paraId="134F3823" w14:textId="77777777" w:rsidR="004E6BC1" w:rsidRPr="007B7E1B" w:rsidRDefault="004E6BC1" w:rsidP="00AB659E">
            <w:pPr>
              <w:pStyle w:val="TAL"/>
            </w:pPr>
          </w:p>
        </w:tc>
        <w:tc>
          <w:tcPr>
            <w:tcW w:w="1700" w:type="dxa"/>
          </w:tcPr>
          <w:p w14:paraId="61294DB6" w14:textId="77777777" w:rsidR="004E6BC1" w:rsidRPr="007B7E1B" w:rsidRDefault="004E6BC1" w:rsidP="00AB659E">
            <w:pPr>
              <w:pStyle w:val="TAL"/>
            </w:pPr>
          </w:p>
        </w:tc>
        <w:tc>
          <w:tcPr>
            <w:tcW w:w="1245" w:type="dxa"/>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tcPr>
          <w:p w14:paraId="2F706E1E" w14:textId="77777777" w:rsidR="004E6BC1" w:rsidRPr="007B7E1B" w:rsidRDefault="004E6BC1" w:rsidP="00AB659E">
            <w:pPr>
              <w:pStyle w:val="TAL"/>
              <w:rPr>
                <w:lang w:eastAsia="zh-CN"/>
              </w:rPr>
            </w:pPr>
            <w:r w:rsidRPr="007B7E1B">
              <w:rPr>
                <w:lang w:eastAsia="zh-CN"/>
              </w:rPr>
              <w:t>TRUE</w:t>
            </w:r>
          </w:p>
        </w:tc>
        <w:tc>
          <w:tcPr>
            <w:tcW w:w="1700" w:type="dxa"/>
          </w:tcPr>
          <w:p w14:paraId="073D3437" w14:textId="77777777" w:rsidR="004E6BC1" w:rsidRPr="007B7E1B" w:rsidRDefault="004E6BC1" w:rsidP="00AB659E">
            <w:pPr>
              <w:pStyle w:val="TAL"/>
            </w:pPr>
          </w:p>
        </w:tc>
        <w:tc>
          <w:tcPr>
            <w:tcW w:w="1245" w:type="dxa"/>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tcPr>
          <w:p w14:paraId="77C5D15F" w14:textId="77777777" w:rsidR="004E6BC1" w:rsidRPr="007B7E1B" w:rsidRDefault="004E6BC1" w:rsidP="00AB659E">
            <w:pPr>
              <w:pStyle w:val="TAL"/>
              <w:rPr>
                <w:lang w:eastAsia="zh-CN"/>
              </w:rPr>
            </w:pPr>
          </w:p>
        </w:tc>
        <w:tc>
          <w:tcPr>
            <w:tcW w:w="1700" w:type="dxa"/>
          </w:tcPr>
          <w:p w14:paraId="7AFE2118" w14:textId="77777777" w:rsidR="004E6BC1" w:rsidRPr="007B7E1B" w:rsidRDefault="004E6BC1" w:rsidP="00AB659E">
            <w:pPr>
              <w:pStyle w:val="TAL"/>
            </w:pPr>
          </w:p>
        </w:tc>
        <w:tc>
          <w:tcPr>
            <w:tcW w:w="1245" w:type="dxa"/>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tcPr>
          <w:p w14:paraId="7B02BF8E" w14:textId="77777777" w:rsidR="004E6BC1" w:rsidRPr="007B7E1B" w:rsidRDefault="004E6BC1" w:rsidP="00AB659E">
            <w:pPr>
              <w:pStyle w:val="TAL"/>
              <w:rPr>
                <w:lang w:eastAsia="zh-CN"/>
              </w:rPr>
            </w:pPr>
          </w:p>
        </w:tc>
        <w:tc>
          <w:tcPr>
            <w:tcW w:w="1700" w:type="dxa"/>
          </w:tcPr>
          <w:p w14:paraId="337BB1AF" w14:textId="77777777" w:rsidR="004E6BC1" w:rsidRPr="007B7E1B" w:rsidRDefault="004E6BC1" w:rsidP="00AB659E">
            <w:pPr>
              <w:pStyle w:val="TAL"/>
            </w:pPr>
          </w:p>
        </w:tc>
        <w:tc>
          <w:tcPr>
            <w:tcW w:w="1245" w:type="dxa"/>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tcPr>
          <w:p w14:paraId="7D5BB9C2" w14:textId="77777777" w:rsidR="004E6BC1" w:rsidRPr="007B7E1B" w:rsidRDefault="004E6BC1" w:rsidP="00AB659E">
            <w:pPr>
              <w:pStyle w:val="TAL"/>
              <w:rPr>
                <w:lang w:eastAsia="zh-CN"/>
              </w:rPr>
            </w:pPr>
          </w:p>
        </w:tc>
        <w:tc>
          <w:tcPr>
            <w:tcW w:w="1700" w:type="dxa"/>
          </w:tcPr>
          <w:p w14:paraId="42F24CC6" w14:textId="77777777" w:rsidR="004E6BC1" w:rsidRPr="007B7E1B" w:rsidRDefault="004E6BC1" w:rsidP="00AB659E">
            <w:pPr>
              <w:pStyle w:val="TAL"/>
            </w:pPr>
          </w:p>
        </w:tc>
        <w:tc>
          <w:tcPr>
            <w:tcW w:w="1245" w:type="dxa"/>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tcPr>
          <w:p w14:paraId="25BD5B20" w14:textId="77777777" w:rsidR="004E6BC1" w:rsidRPr="007B7E1B" w:rsidRDefault="004E6BC1" w:rsidP="00AB659E">
            <w:pPr>
              <w:pStyle w:val="TAL"/>
              <w:rPr>
                <w:lang w:eastAsia="zh-CN"/>
              </w:rPr>
            </w:pPr>
          </w:p>
        </w:tc>
        <w:tc>
          <w:tcPr>
            <w:tcW w:w="1700" w:type="dxa"/>
          </w:tcPr>
          <w:p w14:paraId="6C5D960A" w14:textId="77777777" w:rsidR="004E6BC1" w:rsidRPr="007B7E1B" w:rsidRDefault="004E6BC1" w:rsidP="00AB659E">
            <w:pPr>
              <w:pStyle w:val="TAL"/>
            </w:pPr>
          </w:p>
        </w:tc>
        <w:tc>
          <w:tcPr>
            <w:tcW w:w="1245" w:type="dxa"/>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tcPr>
          <w:p w14:paraId="3BBAF50A" w14:textId="77777777" w:rsidR="00C57505" w:rsidRPr="007B7E1B" w:rsidRDefault="00C57505" w:rsidP="00D67DC2">
            <w:pPr>
              <w:pStyle w:val="TAL"/>
              <w:rPr>
                <w:lang w:eastAsia="zh-CN"/>
              </w:rPr>
            </w:pPr>
          </w:p>
        </w:tc>
        <w:tc>
          <w:tcPr>
            <w:tcW w:w="1700" w:type="dxa"/>
          </w:tcPr>
          <w:p w14:paraId="0E574F29" w14:textId="77777777" w:rsidR="00C57505" w:rsidRPr="007B7E1B" w:rsidRDefault="00C57505" w:rsidP="00D67DC2">
            <w:pPr>
              <w:pStyle w:val="TAL"/>
            </w:pPr>
          </w:p>
        </w:tc>
        <w:tc>
          <w:tcPr>
            <w:tcW w:w="1245" w:type="dxa"/>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tcPr>
          <w:p w14:paraId="5F7CD6D0" w14:textId="77777777" w:rsidR="00C57505" w:rsidRPr="007B7E1B" w:rsidRDefault="00C57505" w:rsidP="00D67DC2">
            <w:pPr>
              <w:pStyle w:val="TAL"/>
            </w:pPr>
          </w:p>
        </w:tc>
        <w:tc>
          <w:tcPr>
            <w:tcW w:w="1245" w:type="dxa"/>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tcPr>
          <w:p w14:paraId="478798E8" w14:textId="77777777" w:rsidR="00C57505" w:rsidRPr="007B7E1B" w:rsidRDefault="00C57505" w:rsidP="00D67DC2">
            <w:pPr>
              <w:pStyle w:val="TAL"/>
              <w:rPr>
                <w:lang w:eastAsia="zh-CN"/>
              </w:rPr>
            </w:pPr>
          </w:p>
        </w:tc>
        <w:tc>
          <w:tcPr>
            <w:tcW w:w="1700" w:type="dxa"/>
          </w:tcPr>
          <w:p w14:paraId="3801DDD7" w14:textId="77777777" w:rsidR="00C57505" w:rsidRPr="007B7E1B" w:rsidRDefault="00C57505" w:rsidP="00D67DC2">
            <w:pPr>
              <w:pStyle w:val="TAL"/>
            </w:pPr>
          </w:p>
        </w:tc>
        <w:tc>
          <w:tcPr>
            <w:tcW w:w="1245" w:type="dxa"/>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0BFE718" w14:textId="77777777" w:rsidR="00C57505" w:rsidRPr="007B7E1B" w:rsidRDefault="00C57505" w:rsidP="00D67DC2">
            <w:pPr>
              <w:pStyle w:val="TAL"/>
              <w:rPr>
                <w:lang w:eastAsia="zh-CN"/>
              </w:rPr>
            </w:pPr>
            <w:r w:rsidRPr="007B7E1B">
              <w:t xml:space="preserve">            otherConfig-r9</w:t>
            </w:r>
          </w:p>
        </w:tc>
        <w:tc>
          <w:tcPr>
            <w:tcW w:w="2267" w:type="dxa"/>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tcPr>
          <w:p w14:paraId="1984DF12" w14:textId="77777777" w:rsidR="00C57505" w:rsidRPr="007B7E1B" w:rsidRDefault="00C57505" w:rsidP="00D67DC2">
            <w:pPr>
              <w:pStyle w:val="TAL"/>
            </w:pPr>
          </w:p>
        </w:tc>
        <w:tc>
          <w:tcPr>
            <w:tcW w:w="1245" w:type="dxa"/>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14A74FD" w14:textId="77777777" w:rsidR="00C57505" w:rsidRPr="007B7E1B" w:rsidRDefault="00C57505" w:rsidP="00D67DC2">
            <w:pPr>
              <w:pStyle w:val="TAL"/>
              <w:rPr>
                <w:lang w:eastAsia="zh-CN"/>
              </w:rPr>
            </w:pPr>
            <w:r w:rsidRPr="007B7E1B">
              <w:t xml:space="preserve">            fullConfig-r9</w:t>
            </w:r>
          </w:p>
        </w:tc>
        <w:tc>
          <w:tcPr>
            <w:tcW w:w="2267" w:type="dxa"/>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tcPr>
          <w:p w14:paraId="2B55318E" w14:textId="77777777" w:rsidR="00C57505" w:rsidRPr="007B7E1B" w:rsidRDefault="00C57505" w:rsidP="00D67DC2">
            <w:pPr>
              <w:pStyle w:val="TAL"/>
            </w:pPr>
          </w:p>
        </w:tc>
        <w:tc>
          <w:tcPr>
            <w:tcW w:w="1245" w:type="dxa"/>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tcPr>
          <w:p w14:paraId="0B67CDA6" w14:textId="77777777" w:rsidR="00C57505" w:rsidRPr="007B7E1B" w:rsidRDefault="00C57505" w:rsidP="00D67DC2">
            <w:pPr>
              <w:pStyle w:val="TAL"/>
              <w:rPr>
                <w:lang w:eastAsia="zh-CN"/>
              </w:rPr>
            </w:pPr>
          </w:p>
        </w:tc>
        <w:tc>
          <w:tcPr>
            <w:tcW w:w="1700" w:type="dxa"/>
          </w:tcPr>
          <w:p w14:paraId="284921B0" w14:textId="77777777" w:rsidR="00C57505" w:rsidRPr="007B7E1B" w:rsidRDefault="00C57505" w:rsidP="00D67DC2">
            <w:pPr>
              <w:pStyle w:val="TAL"/>
            </w:pPr>
          </w:p>
        </w:tc>
        <w:tc>
          <w:tcPr>
            <w:tcW w:w="1245" w:type="dxa"/>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329A2414" w14:textId="77777777" w:rsidR="00C57505" w:rsidRPr="007B7E1B" w:rsidRDefault="00C57505" w:rsidP="00D67DC2">
            <w:pPr>
              <w:pStyle w:val="TAL"/>
              <w:rPr>
                <w:lang w:eastAsia="zh-CN"/>
              </w:rPr>
            </w:pPr>
            <w:r w:rsidRPr="007B7E1B">
              <w:t xml:space="preserve">              sCellToReleaseList-r10</w:t>
            </w:r>
          </w:p>
        </w:tc>
        <w:tc>
          <w:tcPr>
            <w:tcW w:w="2267" w:type="dxa"/>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tcPr>
          <w:p w14:paraId="2DC2950F" w14:textId="77777777" w:rsidR="00C57505" w:rsidRPr="007B7E1B" w:rsidRDefault="00C57505" w:rsidP="00D67DC2">
            <w:pPr>
              <w:pStyle w:val="TAL"/>
            </w:pPr>
          </w:p>
        </w:tc>
        <w:tc>
          <w:tcPr>
            <w:tcW w:w="1245" w:type="dxa"/>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D8AFFCD" w14:textId="77777777" w:rsidR="00C57505" w:rsidRPr="007B7E1B" w:rsidRDefault="00C57505" w:rsidP="00D67DC2">
            <w:pPr>
              <w:pStyle w:val="TAL"/>
              <w:rPr>
                <w:lang w:eastAsia="zh-CN"/>
              </w:rPr>
            </w:pPr>
            <w:r w:rsidRPr="007B7E1B">
              <w:t xml:space="preserve">              sCellToAddModList-r10</w:t>
            </w:r>
          </w:p>
        </w:tc>
        <w:tc>
          <w:tcPr>
            <w:tcW w:w="2267" w:type="dxa"/>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tcPr>
          <w:p w14:paraId="01772154" w14:textId="77777777" w:rsidR="00C57505" w:rsidRPr="007B7E1B" w:rsidRDefault="00C57505" w:rsidP="00D67DC2">
            <w:pPr>
              <w:pStyle w:val="TAL"/>
            </w:pPr>
          </w:p>
        </w:tc>
        <w:tc>
          <w:tcPr>
            <w:tcW w:w="1245" w:type="dxa"/>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tcPr>
          <w:p w14:paraId="2544F190" w14:textId="77777777" w:rsidR="00C57505" w:rsidRPr="007B7E1B" w:rsidRDefault="00C57505" w:rsidP="00D67DC2">
            <w:pPr>
              <w:pStyle w:val="TAL"/>
              <w:rPr>
                <w:lang w:eastAsia="zh-CN"/>
              </w:rPr>
            </w:pPr>
          </w:p>
        </w:tc>
        <w:tc>
          <w:tcPr>
            <w:tcW w:w="1700" w:type="dxa"/>
          </w:tcPr>
          <w:p w14:paraId="60F3DFCD" w14:textId="77777777" w:rsidR="00C57505" w:rsidRPr="007B7E1B" w:rsidRDefault="00C57505" w:rsidP="00D67DC2">
            <w:pPr>
              <w:pStyle w:val="TAL"/>
            </w:pPr>
          </w:p>
        </w:tc>
        <w:tc>
          <w:tcPr>
            <w:tcW w:w="1245" w:type="dxa"/>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tcPr>
          <w:p w14:paraId="2D60C2CD" w14:textId="77777777" w:rsidR="00C57505" w:rsidRPr="007B7E1B" w:rsidRDefault="00C57505" w:rsidP="00D67DC2">
            <w:pPr>
              <w:pStyle w:val="TAL"/>
            </w:pPr>
          </w:p>
        </w:tc>
        <w:tc>
          <w:tcPr>
            <w:tcW w:w="1245" w:type="dxa"/>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0C683B0C" w14:textId="77777777" w:rsidR="00C57505" w:rsidRPr="007B7E1B" w:rsidRDefault="00C57505" w:rsidP="00D67DC2">
            <w:pPr>
              <w:pStyle w:val="TAL"/>
              <w:rPr>
                <w:lang w:eastAsia="zh-CN"/>
              </w:rPr>
            </w:pPr>
            <w:r w:rsidRPr="007B7E1B">
              <w:t xml:space="preserve">                nonCriticalExtension</w:t>
            </w:r>
          </w:p>
        </w:tc>
        <w:tc>
          <w:tcPr>
            <w:tcW w:w="2267" w:type="dxa"/>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tcPr>
          <w:p w14:paraId="4FD81513" w14:textId="77777777" w:rsidR="00C57505" w:rsidRPr="007B7E1B" w:rsidRDefault="00C57505" w:rsidP="00D67DC2">
            <w:pPr>
              <w:pStyle w:val="TAL"/>
            </w:pPr>
          </w:p>
        </w:tc>
        <w:tc>
          <w:tcPr>
            <w:tcW w:w="1245" w:type="dxa"/>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AB8CC18" w14:textId="77777777" w:rsidR="00C57505" w:rsidRPr="007B7E1B" w:rsidRDefault="00C57505" w:rsidP="00D67DC2">
            <w:pPr>
              <w:pStyle w:val="TAL"/>
              <w:rPr>
                <w:lang w:eastAsia="zh-CN"/>
              </w:rPr>
            </w:pPr>
            <w:r w:rsidRPr="007B7E1B">
              <w:t xml:space="preserve">              }</w:t>
            </w:r>
          </w:p>
        </w:tc>
        <w:tc>
          <w:tcPr>
            <w:tcW w:w="2267" w:type="dxa"/>
          </w:tcPr>
          <w:p w14:paraId="4E7AA9D5" w14:textId="77777777" w:rsidR="00C57505" w:rsidRPr="007B7E1B" w:rsidRDefault="00C57505" w:rsidP="00D67DC2">
            <w:pPr>
              <w:pStyle w:val="TAL"/>
              <w:rPr>
                <w:lang w:eastAsia="zh-CN"/>
              </w:rPr>
            </w:pPr>
          </w:p>
        </w:tc>
        <w:tc>
          <w:tcPr>
            <w:tcW w:w="1700" w:type="dxa"/>
          </w:tcPr>
          <w:p w14:paraId="52D2268C" w14:textId="77777777" w:rsidR="00C57505" w:rsidRPr="007B7E1B" w:rsidRDefault="00C57505" w:rsidP="00D67DC2">
            <w:pPr>
              <w:pStyle w:val="TAL"/>
            </w:pPr>
          </w:p>
        </w:tc>
        <w:tc>
          <w:tcPr>
            <w:tcW w:w="1245" w:type="dxa"/>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FD074C1" w14:textId="77777777" w:rsidR="00C57505" w:rsidRPr="007B7E1B" w:rsidRDefault="00C57505" w:rsidP="00D67DC2">
            <w:pPr>
              <w:pStyle w:val="TAL"/>
              <w:rPr>
                <w:lang w:eastAsia="zh-CN"/>
              </w:rPr>
            </w:pPr>
            <w:r w:rsidRPr="007B7E1B">
              <w:t xml:space="preserve">            }</w:t>
            </w:r>
          </w:p>
        </w:tc>
        <w:tc>
          <w:tcPr>
            <w:tcW w:w="2267" w:type="dxa"/>
          </w:tcPr>
          <w:p w14:paraId="2B1C1557" w14:textId="77777777" w:rsidR="00C57505" w:rsidRPr="007B7E1B" w:rsidRDefault="00C57505" w:rsidP="00D67DC2">
            <w:pPr>
              <w:pStyle w:val="TAL"/>
              <w:rPr>
                <w:lang w:eastAsia="zh-CN"/>
              </w:rPr>
            </w:pPr>
          </w:p>
        </w:tc>
        <w:tc>
          <w:tcPr>
            <w:tcW w:w="1700" w:type="dxa"/>
          </w:tcPr>
          <w:p w14:paraId="6F6B7382" w14:textId="77777777" w:rsidR="00C57505" w:rsidRPr="007B7E1B" w:rsidRDefault="00C57505" w:rsidP="00D67DC2">
            <w:pPr>
              <w:pStyle w:val="TAL"/>
            </w:pPr>
          </w:p>
        </w:tc>
        <w:tc>
          <w:tcPr>
            <w:tcW w:w="1245" w:type="dxa"/>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B571401" w14:textId="77777777" w:rsidR="00C57505" w:rsidRPr="007B7E1B" w:rsidRDefault="00C57505" w:rsidP="00D67DC2">
            <w:pPr>
              <w:pStyle w:val="TAL"/>
              <w:rPr>
                <w:lang w:eastAsia="zh-CN"/>
              </w:rPr>
            </w:pPr>
            <w:r w:rsidRPr="007B7E1B">
              <w:t xml:space="preserve">          }</w:t>
            </w:r>
          </w:p>
        </w:tc>
        <w:tc>
          <w:tcPr>
            <w:tcW w:w="2267" w:type="dxa"/>
          </w:tcPr>
          <w:p w14:paraId="76A72C5F" w14:textId="77777777" w:rsidR="00C57505" w:rsidRPr="007B7E1B" w:rsidRDefault="00C57505" w:rsidP="00D67DC2">
            <w:pPr>
              <w:pStyle w:val="TAL"/>
              <w:rPr>
                <w:lang w:eastAsia="zh-CN"/>
              </w:rPr>
            </w:pPr>
          </w:p>
        </w:tc>
        <w:tc>
          <w:tcPr>
            <w:tcW w:w="1700" w:type="dxa"/>
          </w:tcPr>
          <w:p w14:paraId="065E39B1" w14:textId="77777777" w:rsidR="00C57505" w:rsidRPr="007B7E1B" w:rsidRDefault="00C57505" w:rsidP="00D67DC2">
            <w:pPr>
              <w:pStyle w:val="TAL"/>
            </w:pPr>
          </w:p>
        </w:tc>
        <w:tc>
          <w:tcPr>
            <w:tcW w:w="1245" w:type="dxa"/>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00861D0" w14:textId="77777777" w:rsidR="00C57505" w:rsidRPr="007B7E1B" w:rsidRDefault="00C57505" w:rsidP="00D67DC2">
            <w:pPr>
              <w:pStyle w:val="TAL"/>
              <w:rPr>
                <w:lang w:eastAsia="zh-CN"/>
              </w:rPr>
            </w:pPr>
            <w:r w:rsidRPr="007B7E1B">
              <w:t xml:space="preserve">        }</w:t>
            </w:r>
          </w:p>
        </w:tc>
        <w:tc>
          <w:tcPr>
            <w:tcW w:w="2267" w:type="dxa"/>
          </w:tcPr>
          <w:p w14:paraId="2C9D2CE6" w14:textId="77777777" w:rsidR="00C57505" w:rsidRPr="007B7E1B" w:rsidRDefault="00C57505" w:rsidP="00D67DC2">
            <w:pPr>
              <w:pStyle w:val="TAL"/>
              <w:rPr>
                <w:lang w:eastAsia="zh-CN"/>
              </w:rPr>
            </w:pPr>
          </w:p>
        </w:tc>
        <w:tc>
          <w:tcPr>
            <w:tcW w:w="1700" w:type="dxa"/>
          </w:tcPr>
          <w:p w14:paraId="24D04035" w14:textId="77777777" w:rsidR="00C57505" w:rsidRPr="007B7E1B" w:rsidRDefault="00C57505" w:rsidP="00D67DC2">
            <w:pPr>
              <w:pStyle w:val="TAL"/>
            </w:pPr>
          </w:p>
        </w:tc>
        <w:tc>
          <w:tcPr>
            <w:tcW w:w="1245" w:type="dxa"/>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tcPr>
          <w:p w14:paraId="1DD3B347" w14:textId="77777777" w:rsidR="007001B7" w:rsidRPr="007B7E1B" w:rsidRDefault="007001B7" w:rsidP="005930DD">
            <w:pPr>
              <w:pStyle w:val="TAL"/>
            </w:pPr>
            <w:r w:rsidRPr="007B7E1B">
              <w:t xml:space="preserve">PhysicalCellIdentity of Cell 2 </w:t>
            </w:r>
          </w:p>
        </w:tc>
        <w:tc>
          <w:tcPr>
            <w:tcW w:w="1702" w:type="dxa"/>
          </w:tcPr>
          <w:p w14:paraId="5D9173C6" w14:textId="77777777" w:rsidR="007001B7" w:rsidRPr="007B7E1B" w:rsidRDefault="007001B7" w:rsidP="005930DD">
            <w:pPr>
              <w:pStyle w:val="TAL"/>
            </w:pPr>
          </w:p>
        </w:tc>
        <w:tc>
          <w:tcPr>
            <w:tcW w:w="1134" w:type="dxa"/>
          </w:tcPr>
          <w:p w14:paraId="3013499F" w14:textId="77777777" w:rsidR="007001B7" w:rsidRPr="007B7E1B" w:rsidRDefault="007001B7" w:rsidP="005930DD">
            <w:pPr>
              <w:pStyle w:val="TAL"/>
            </w:pPr>
          </w:p>
        </w:tc>
      </w:tr>
      <w:tr w:rsidR="007001B7" w:rsidRPr="007B7E1B" w14:paraId="3C536133" w14:textId="77777777" w:rsidTr="0095034A">
        <w:tc>
          <w:tcPr>
            <w:tcW w:w="4539" w:type="dxa"/>
          </w:tcPr>
          <w:p w14:paraId="5D16E524" w14:textId="77777777" w:rsidR="007001B7" w:rsidRPr="007B7E1B" w:rsidRDefault="007001B7" w:rsidP="005930DD">
            <w:pPr>
              <w:pStyle w:val="TAL"/>
            </w:pPr>
            <w:r w:rsidRPr="007B7E1B">
              <w:t xml:space="preserve">            carrierFreq</w:t>
            </w:r>
          </w:p>
        </w:tc>
        <w:tc>
          <w:tcPr>
            <w:tcW w:w="2269" w:type="dxa"/>
          </w:tcPr>
          <w:p w14:paraId="52617B01" w14:textId="77777777" w:rsidR="007001B7" w:rsidRPr="007B7E1B" w:rsidRDefault="007001B7" w:rsidP="005930DD">
            <w:pPr>
              <w:pStyle w:val="TAL"/>
            </w:pPr>
            <w:r w:rsidRPr="007B7E1B">
              <w:t>Not present</w:t>
            </w:r>
          </w:p>
        </w:tc>
        <w:tc>
          <w:tcPr>
            <w:tcW w:w="1702" w:type="dxa"/>
          </w:tcPr>
          <w:p w14:paraId="00B8C8E8" w14:textId="77777777" w:rsidR="007001B7" w:rsidRPr="007B7E1B" w:rsidRDefault="007001B7" w:rsidP="005930DD">
            <w:pPr>
              <w:pStyle w:val="TAL"/>
            </w:pPr>
          </w:p>
        </w:tc>
        <w:tc>
          <w:tcPr>
            <w:tcW w:w="1134" w:type="dxa"/>
          </w:tcPr>
          <w:p w14:paraId="4C002334" w14:textId="77777777" w:rsidR="007001B7" w:rsidRPr="007B7E1B" w:rsidRDefault="007001B7" w:rsidP="005930DD">
            <w:pPr>
              <w:pStyle w:val="TAL"/>
            </w:pPr>
          </w:p>
        </w:tc>
      </w:tr>
      <w:tr w:rsidR="007001B7" w:rsidRPr="007B7E1B" w14:paraId="5D4900C0" w14:textId="77777777" w:rsidTr="0095034A">
        <w:tc>
          <w:tcPr>
            <w:tcW w:w="4539" w:type="dxa"/>
          </w:tcPr>
          <w:p w14:paraId="65C4C8A0" w14:textId="77777777" w:rsidR="007001B7" w:rsidRPr="007B7E1B" w:rsidRDefault="007001B7" w:rsidP="005930DD">
            <w:pPr>
              <w:pStyle w:val="TAL"/>
            </w:pPr>
            <w:r w:rsidRPr="007B7E1B">
              <w:t xml:space="preserve">        }</w:t>
            </w:r>
          </w:p>
        </w:tc>
        <w:tc>
          <w:tcPr>
            <w:tcW w:w="2269" w:type="dxa"/>
          </w:tcPr>
          <w:p w14:paraId="49519FEE" w14:textId="77777777" w:rsidR="007001B7" w:rsidRPr="007B7E1B" w:rsidRDefault="007001B7" w:rsidP="005930DD">
            <w:pPr>
              <w:pStyle w:val="TAL"/>
            </w:pPr>
          </w:p>
        </w:tc>
        <w:tc>
          <w:tcPr>
            <w:tcW w:w="1702" w:type="dxa"/>
          </w:tcPr>
          <w:p w14:paraId="5B714653" w14:textId="77777777" w:rsidR="007001B7" w:rsidRPr="007B7E1B" w:rsidRDefault="007001B7" w:rsidP="005930DD">
            <w:pPr>
              <w:pStyle w:val="TAL"/>
            </w:pPr>
          </w:p>
        </w:tc>
        <w:tc>
          <w:tcPr>
            <w:tcW w:w="1134" w:type="dxa"/>
          </w:tcPr>
          <w:p w14:paraId="23A3C854" w14:textId="77777777" w:rsidR="007001B7" w:rsidRPr="007B7E1B" w:rsidRDefault="007001B7" w:rsidP="005930DD">
            <w:pPr>
              <w:pStyle w:val="TAL"/>
            </w:pPr>
          </w:p>
        </w:tc>
      </w:tr>
      <w:tr w:rsidR="0095034A" w:rsidRPr="007B7E1B" w14:paraId="647EE87A" w14:textId="77777777" w:rsidTr="00D67DC2">
        <w:tc>
          <w:tcPr>
            <w:tcW w:w="4539" w:type="dxa"/>
          </w:tcPr>
          <w:p w14:paraId="54AEB578" w14:textId="77777777" w:rsidR="0095034A" w:rsidRPr="007B7E1B" w:rsidRDefault="0095034A" w:rsidP="00D67DC2">
            <w:pPr>
              <w:pStyle w:val="TAL"/>
            </w:pPr>
            <w:r w:rsidRPr="007B7E1B">
              <w:t xml:space="preserve">        nonCriticalExtension SEQUENCE {</w:t>
            </w:r>
          </w:p>
        </w:tc>
        <w:tc>
          <w:tcPr>
            <w:tcW w:w="2269" w:type="dxa"/>
          </w:tcPr>
          <w:p w14:paraId="4D748FC3" w14:textId="77777777" w:rsidR="0095034A" w:rsidRPr="007B7E1B" w:rsidRDefault="0095034A" w:rsidP="00D67DC2">
            <w:pPr>
              <w:pStyle w:val="TAL"/>
            </w:pPr>
          </w:p>
        </w:tc>
        <w:tc>
          <w:tcPr>
            <w:tcW w:w="1702" w:type="dxa"/>
          </w:tcPr>
          <w:p w14:paraId="0BBC1D82" w14:textId="77777777" w:rsidR="0095034A" w:rsidRPr="007B7E1B" w:rsidRDefault="0095034A" w:rsidP="00D67DC2">
            <w:pPr>
              <w:pStyle w:val="TAL"/>
            </w:pPr>
          </w:p>
        </w:tc>
        <w:tc>
          <w:tcPr>
            <w:tcW w:w="1134" w:type="dxa"/>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tcPr>
          <w:p w14:paraId="73A97B3D" w14:textId="77777777" w:rsidR="0095034A" w:rsidRPr="007B7E1B" w:rsidRDefault="0095034A" w:rsidP="00D67DC2">
            <w:pPr>
              <w:pStyle w:val="TAL"/>
            </w:pPr>
            <w:r w:rsidRPr="007B7E1B">
              <w:t xml:space="preserve">          lateNonCriticalExtension</w:t>
            </w:r>
          </w:p>
        </w:tc>
        <w:tc>
          <w:tcPr>
            <w:tcW w:w="2269" w:type="dxa"/>
          </w:tcPr>
          <w:p w14:paraId="47E9DB14" w14:textId="77777777" w:rsidR="0095034A" w:rsidRPr="007B7E1B" w:rsidRDefault="0095034A" w:rsidP="00D67DC2">
            <w:pPr>
              <w:pStyle w:val="TAL"/>
            </w:pPr>
            <w:r w:rsidRPr="007B7E1B">
              <w:rPr>
                <w:rFonts w:eastAsia="MS Mincho"/>
              </w:rPr>
              <w:t>Not present</w:t>
            </w:r>
          </w:p>
        </w:tc>
        <w:tc>
          <w:tcPr>
            <w:tcW w:w="1702" w:type="dxa"/>
          </w:tcPr>
          <w:p w14:paraId="71867B49" w14:textId="77777777" w:rsidR="0095034A" w:rsidRPr="007B7E1B" w:rsidRDefault="0095034A" w:rsidP="00D67DC2">
            <w:pPr>
              <w:pStyle w:val="TAL"/>
            </w:pPr>
          </w:p>
        </w:tc>
        <w:tc>
          <w:tcPr>
            <w:tcW w:w="1134" w:type="dxa"/>
          </w:tcPr>
          <w:p w14:paraId="4F34845F" w14:textId="77777777" w:rsidR="0095034A" w:rsidRPr="007B7E1B" w:rsidRDefault="0095034A" w:rsidP="00D67DC2">
            <w:pPr>
              <w:pStyle w:val="TAL"/>
            </w:pPr>
          </w:p>
        </w:tc>
      </w:tr>
      <w:tr w:rsidR="0095034A" w:rsidRPr="007B7E1B" w14:paraId="1359C883" w14:textId="77777777" w:rsidTr="00D67DC2">
        <w:tc>
          <w:tcPr>
            <w:tcW w:w="4539" w:type="dxa"/>
          </w:tcPr>
          <w:p w14:paraId="6DB94FC6" w14:textId="77777777" w:rsidR="0095034A" w:rsidRPr="007B7E1B" w:rsidRDefault="0095034A" w:rsidP="00D67DC2">
            <w:pPr>
              <w:pStyle w:val="TAL"/>
            </w:pPr>
            <w:r w:rsidRPr="007B7E1B">
              <w:t xml:space="preserve">          nonCriticalExtension SEQUENCE {</w:t>
            </w:r>
          </w:p>
        </w:tc>
        <w:tc>
          <w:tcPr>
            <w:tcW w:w="2269" w:type="dxa"/>
          </w:tcPr>
          <w:p w14:paraId="79365BFB" w14:textId="77777777" w:rsidR="0095034A" w:rsidRPr="007B7E1B" w:rsidRDefault="0095034A" w:rsidP="00D67DC2">
            <w:pPr>
              <w:pStyle w:val="TAL"/>
            </w:pPr>
          </w:p>
        </w:tc>
        <w:tc>
          <w:tcPr>
            <w:tcW w:w="1702" w:type="dxa"/>
          </w:tcPr>
          <w:p w14:paraId="3573B288" w14:textId="77777777" w:rsidR="0095034A" w:rsidRPr="007B7E1B" w:rsidRDefault="0095034A" w:rsidP="00D67DC2">
            <w:pPr>
              <w:pStyle w:val="TAL"/>
            </w:pPr>
          </w:p>
        </w:tc>
        <w:tc>
          <w:tcPr>
            <w:tcW w:w="1134" w:type="dxa"/>
          </w:tcPr>
          <w:p w14:paraId="3294D91C" w14:textId="77777777" w:rsidR="0095034A" w:rsidRPr="007B7E1B" w:rsidRDefault="0095034A" w:rsidP="00D67DC2">
            <w:pPr>
              <w:pStyle w:val="TAL"/>
            </w:pPr>
          </w:p>
        </w:tc>
      </w:tr>
      <w:tr w:rsidR="0095034A" w:rsidRPr="007B7E1B" w14:paraId="5DC9B607" w14:textId="77777777" w:rsidTr="00D67DC2">
        <w:tc>
          <w:tcPr>
            <w:tcW w:w="4539" w:type="dxa"/>
          </w:tcPr>
          <w:p w14:paraId="766E0C0C" w14:textId="77777777" w:rsidR="0095034A" w:rsidRPr="007B7E1B" w:rsidRDefault="0095034A" w:rsidP="00D67DC2">
            <w:pPr>
              <w:pStyle w:val="TAL"/>
            </w:pPr>
            <w:r w:rsidRPr="007B7E1B">
              <w:t xml:space="preserve">            otherConfig-r9</w:t>
            </w:r>
          </w:p>
        </w:tc>
        <w:tc>
          <w:tcPr>
            <w:tcW w:w="2269" w:type="dxa"/>
          </w:tcPr>
          <w:p w14:paraId="76D12CFB" w14:textId="77777777" w:rsidR="0095034A" w:rsidRPr="007B7E1B" w:rsidRDefault="0095034A" w:rsidP="00D67DC2">
            <w:pPr>
              <w:pStyle w:val="TAL"/>
            </w:pPr>
            <w:r w:rsidRPr="007B7E1B">
              <w:rPr>
                <w:rFonts w:eastAsia="MS Mincho"/>
              </w:rPr>
              <w:t>Not present</w:t>
            </w:r>
          </w:p>
        </w:tc>
        <w:tc>
          <w:tcPr>
            <w:tcW w:w="1702" w:type="dxa"/>
          </w:tcPr>
          <w:p w14:paraId="51B78681" w14:textId="77777777" w:rsidR="0095034A" w:rsidRPr="007B7E1B" w:rsidRDefault="0095034A" w:rsidP="00D67DC2">
            <w:pPr>
              <w:pStyle w:val="TAL"/>
            </w:pPr>
          </w:p>
        </w:tc>
        <w:tc>
          <w:tcPr>
            <w:tcW w:w="1134" w:type="dxa"/>
          </w:tcPr>
          <w:p w14:paraId="08AFDD4E" w14:textId="77777777" w:rsidR="0095034A" w:rsidRPr="007B7E1B" w:rsidRDefault="0095034A" w:rsidP="00D67DC2">
            <w:pPr>
              <w:pStyle w:val="TAL"/>
            </w:pPr>
          </w:p>
        </w:tc>
      </w:tr>
      <w:tr w:rsidR="0095034A" w:rsidRPr="007B7E1B" w14:paraId="5A7BD735" w14:textId="77777777" w:rsidTr="00D67DC2">
        <w:tc>
          <w:tcPr>
            <w:tcW w:w="4539" w:type="dxa"/>
          </w:tcPr>
          <w:p w14:paraId="1E590954" w14:textId="77777777" w:rsidR="0095034A" w:rsidRPr="007B7E1B" w:rsidRDefault="0095034A" w:rsidP="00D67DC2">
            <w:pPr>
              <w:pStyle w:val="TAL"/>
            </w:pPr>
            <w:r w:rsidRPr="007B7E1B">
              <w:t xml:space="preserve">            fullConfig-r9</w:t>
            </w:r>
          </w:p>
        </w:tc>
        <w:tc>
          <w:tcPr>
            <w:tcW w:w="2269" w:type="dxa"/>
          </w:tcPr>
          <w:p w14:paraId="58C7ACBD" w14:textId="77777777" w:rsidR="0095034A" w:rsidRPr="007B7E1B" w:rsidRDefault="0095034A" w:rsidP="00D67DC2">
            <w:pPr>
              <w:pStyle w:val="TAL"/>
            </w:pPr>
            <w:r w:rsidRPr="007B7E1B">
              <w:rPr>
                <w:rFonts w:eastAsia="MS Mincho"/>
              </w:rPr>
              <w:t>Not present</w:t>
            </w:r>
          </w:p>
        </w:tc>
        <w:tc>
          <w:tcPr>
            <w:tcW w:w="1702" w:type="dxa"/>
          </w:tcPr>
          <w:p w14:paraId="7F3AA499" w14:textId="77777777" w:rsidR="0095034A" w:rsidRPr="007B7E1B" w:rsidRDefault="0095034A" w:rsidP="00D67DC2">
            <w:pPr>
              <w:pStyle w:val="TAL"/>
            </w:pPr>
          </w:p>
        </w:tc>
        <w:tc>
          <w:tcPr>
            <w:tcW w:w="1134" w:type="dxa"/>
          </w:tcPr>
          <w:p w14:paraId="07C98EE7" w14:textId="77777777" w:rsidR="0095034A" w:rsidRPr="007B7E1B" w:rsidRDefault="0095034A" w:rsidP="00D67DC2">
            <w:pPr>
              <w:pStyle w:val="TAL"/>
            </w:pPr>
          </w:p>
        </w:tc>
      </w:tr>
      <w:tr w:rsidR="0095034A" w:rsidRPr="007B7E1B" w14:paraId="755CE5B7" w14:textId="77777777" w:rsidTr="00D67DC2">
        <w:tc>
          <w:tcPr>
            <w:tcW w:w="4539" w:type="dxa"/>
          </w:tcPr>
          <w:p w14:paraId="5BFBFB4C" w14:textId="77777777" w:rsidR="0095034A" w:rsidRPr="007B7E1B" w:rsidRDefault="0095034A" w:rsidP="00D67DC2">
            <w:pPr>
              <w:pStyle w:val="TAL"/>
            </w:pPr>
            <w:r w:rsidRPr="007B7E1B">
              <w:t xml:space="preserve">            nonCriticalExtension SEQUENCE {</w:t>
            </w:r>
          </w:p>
        </w:tc>
        <w:tc>
          <w:tcPr>
            <w:tcW w:w="2269" w:type="dxa"/>
          </w:tcPr>
          <w:p w14:paraId="6CE473CA" w14:textId="77777777" w:rsidR="0095034A" w:rsidRPr="007B7E1B" w:rsidRDefault="0095034A" w:rsidP="00D67DC2">
            <w:pPr>
              <w:pStyle w:val="TAL"/>
            </w:pPr>
          </w:p>
        </w:tc>
        <w:tc>
          <w:tcPr>
            <w:tcW w:w="1702" w:type="dxa"/>
          </w:tcPr>
          <w:p w14:paraId="133AFCC7" w14:textId="77777777" w:rsidR="0095034A" w:rsidRPr="007B7E1B" w:rsidRDefault="0095034A" w:rsidP="00D67DC2">
            <w:pPr>
              <w:pStyle w:val="TAL"/>
            </w:pPr>
          </w:p>
        </w:tc>
        <w:tc>
          <w:tcPr>
            <w:tcW w:w="1134" w:type="dxa"/>
          </w:tcPr>
          <w:p w14:paraId="59002373" w14:textId="77777777" w:rsidR="0095034A" w:rsidRPr="007B7E1B" w:rsidRDefault="0095034A" w:rsidP="00D67DC2">
            <w:pPr>
              <w:pStyle w:val="TAL"/>
            </w:pPr>
          </w:p>
        </w:tc>
      </w:tr>
      <w:tr w:rsidR="0095034A" w:rsidRPr="007B7E1B" w14:paraId="1D0B4937" w14:textId="77777777" w:rsidTr="00D67DC2">
        <w:tc>
          <w:tcPr>
            <w:tcW w:w="4539" w:type="dxa"/>
          </w:tcPr>
          <w:p w14:paraId="07E58FC0" w14:textId="77777777" w:rsidR="0095034A" w:rsidRPr="007B7E1B" w:rsidRDefault="0095034A" w:rsidP="00D67DC2">
            <w:pPr>
              <w:pStyle w:val="TAL"/>
            </w:pPr>
            <w:r w:rsidRPr="007B7E1B">
              <w:t xml:space="preserve">              sCellToReleaseList-r10</w:t>
            </w:r>
          </w:p>
        </w:tc>
        <w:tc>
          <w:tcPr>
            <w:tcW w:w="2269" w:type="dxa"/>
          </w:tcPr>
          <w:p w14:paraId="0CC86C61" w14:textId="77777777" w:rsidR="0095034A" w:rsidRPr="007B7E1B" w:rsidRDefault="0095034A" w:rsidP="00D67DC2">
            <w:pPr>
              <w:pStyle w:val="TAL"/>
            </w:pPr>
            <w:r w:rsidRPr="007B7E1B">
              <w:rPr>
                <w:rFonts w:eastAsia="MS Mincho"/>
              </w:rPr>
              <w:t>Not present</w:t>
            </w:r>
          </w:p>
        </w:tc>
        <w:tc>
          <w:tcPr>
            <w:tcW w:w="1702" w:type="dxa"/>
          </w:tcPr>
          <w:p w14:paraId="7FF27E7B" w14:textId="77777777" w:rsidR="0095034A" w:rsidRPr="007B7E1B" w:rsidRDefault="0095034A" w:rsidP="00D67DC2">
            <w:pPr>
              <w:pStyle w:val="TAL"/>
            </w:pPr>
          </w:p>
        </w:tc>
        <w:tc>
          <w:tcPr>
            <w:tcW w:w="1134" w:type="dxa"/>
          </w:tcPr>
          <w:p w14:paraId="14EB2C32" w14:textId="77777777" w:rsidR="0095034A" w:rsidRPr="007B7E1B" w:rsidRDefault="0095034A" w:rsidP="00D67DC2">
            <w:pPr>
              <w:pStyle w:val="TAL"/>
            </w:pPr>
          </w:p>
        </w:tc>
      </w:tr>
      <w:tr w:rsidR="0095034A" w:rsidRPr="007B7E1B" w14:paraId="32B1D367" w14:textId="77777777" w:rsidTr="00D67DC2">
        <w:tc>
          <w:tcPr>
            <w:tcW w:w="4539" w:type="dxa"/>
          </w:tcPr>
          <w:p w14:paraId="55048EA8" w14:textId="77777777" w:rsidR="0095034A" w:rsidRPr="007B7E1B" w:rsidRDefault="0095034A" w:rsidP="00D67DC2">
            <w:pPr>
              <w:pStyle w:val="TAL"/>
            </w:pPr>
            <w:r w:rsidRPr="007B7E1B">
              <w:t xml:space="preserve">              sCellToAddModList-r10</w:t>
            </w:r>
          </w:p>
        </w:tc>
        <w:tc>
          <w:tcPr>
            <w:tcW w:w="2269" w:type="dxa"/>
          </w:tcPr>
          <w:p w14:paraId="2AE1AE68" w14:textId="77777777" w:rsidR="0095034A" w:rsidRPr="007B7E1B" w:rsidRDefault="0095034A" w:rsidP="00D67DC2">
            <w:pPr>
              <w:pStyle w:val="TAL"/>
            </w:pPr>
            <w:r w:rsidRPr="007B7E1B">
              <w:rPr>
                <w:rFonts w:eastAsia="MS Mincho"/>
              </w:rPr>
              <w:t>Not present</w:t>
            </w:r>
          </w:p>
        </w:tc>
        <w:tc>
          <w:tcPr>
            <w:tcW w:w="1702" w:type="dxa"/>
          </w:tcPr>
          <w:p w14:paraId="2EEC8A6C" w14:textId="77777777" w:rsidR="0095034A" w:rsidRPr="007B7E1B" w:rsidRDefault="0095034A" w:rsidP="00D67DC2">
            <w:pPr>
              <w:pStyle w:val="TAL"/>
            </w:pPr>
          </w:p>
        </w:tc>
        <w:tc>
          <w:tcPr>
            <w:tcW w:w="1134" w:type="dxa"/>
          </w:tcPr>
          <w:p w14:paraId="43872561" w14:textId="77777777" w:rsidR="0095034A" w:rsidRPr="007B7E1B" w:rsidRDefault="0095034A" w:rsidP="00D67DC2">
            <w:pPr>
              <w:pStyle w:val="TAL"/>
            </w:pPr>
          </w:p>
        </w:tc>
      </w:tr>
      <w:tr w:rsidR="0095034A" w:rsidRPr="007B7E1B" w14:paraId="11BBA15E" w14:textId="77777777" w:rsidTr="00D67DC2">
        <w:tc>
          <w:tcPr>
            <w:tcW w:w="4539" w:type="dxa"/>
          </w:tcPr>
          <w:p w14:paraId="6B07F619" w14:textId="77777777" w:rsidR="0095034A" w:rsidRPr="007B7E1B" w:rsidRDefault="0095034A" w:rsidP="00D67DC2">
            <w:pPr>
              <w:pStyle w:val="TAL"/>
            </w:pPr>
            <w:r w:rsidRPr="007B7E1B">
              <w:t xml:space="preserve">              nonCriticalExtension SEQUENCE {</w:t>
            </w:r>
          </w:p>
        </w:tc>
        <w:tc>
          <w:tcPr>
            <w:tcW w:w="2269" w:type="dxa"/>
          </w:tcPr>
          <w:p w14:paraId="2B791B90" w14:textId="77777777" w:rsidR="0095034A" w:rsidRPr="007B7E1B" w:rsidRDefault="0095034A" w:rsidP="00D67DC2">
            <w:pPr>
              <w:pStyle w:val="TAL"/>
            </w:pPr>
          </w:p>
        </w:tc>
        <w:tc>
          <w:tcPr>
            <w:tcW w:w="1702" w:type="dxa"/>
          </w:tcPr>
          <w:p w14:paraId="60232E2A" w14:textId="77777777" w:rsidR="0095034A" w:rsidRPr="007B7E1B" w:rsidRDefault="0095034A" w:rsidP="00D67DC2">
            <w:pPr>
              <w:pStyle w:val="TAL"/>
            </w:pPr>
          </w:p>
        </w:tc>
        <w:tc>
          <w:tcPr>
            <w:tcW w:w="1134" w:type="dxa"/>
          </w:tcPr>
          <w:p w14:paraId="40AEECB5" w14:textId="77777777" w:rsidR="0095034A" w:rsidRPr="007B7E1B" w:rsidRDefault="0095034A" w:rsidP="00D67DC2">
            <w:pPr>
              <w:pStyle w:val="TAL"/>
            </w:pPr>
          </w:p>
        </w:tc>
      </w:tr>
      <w:tr w:rsidR="0095034A" w:rsidRPr="007B7E1B" w14:paraId="4AF9E1BA" w14:textId="77777777" w:rsidTr="00D67DC2">
        <w:tc>
          <w:tcPr>
            <w:tcW w:w="4539" w:type="dxa"/>
          </w:tcPr>
          <w:p w14:paraId="662A3CCE" w14:textId="77777777" w:rsidR="0095034A" w:rsidRPr="007B7E1B" w:rsidRDefault="0095034A" w:rsidP="00D67DC2">
            <w:pPr>
              <w:pStyle w:val="TAL"/>
            </w:pPr>
            <w:r w:rsidRPr="007B7E1B">
              <w:t xml:space="preserve">                systemInformationBlockType1Dedicated-r11</w:t>
            </w:r>
          </w:p>
        </w:tc>
        <w:tc>
          <w:tcPr>
            <w:tcW w:w="2269" w:type="dxa"/>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tcPr>
          <w:p w14:paraId="2681F0D3" w14:textId="77777777" w:rsidR="0095034A" w:rsidRPr="007B7E1B" w:rsidRDefault="0095034A" w:rsidP="00D67DC2">
            <w:pPr>
              <w:pStyle w:val="TAL"/>
            </w:pPr>
          </w:p>
        </w:tc>
        <w:tc>
          <w:tcPr>
            <w:tcW w:w="1134" w:type="dxa"/>
          </w:tcPr>
          <w:p w14:paraId="62009250" w14:textId="77777777" w:rsidR="0095034A" w:rsidRPr="007B7E1B" w:rsidRDefault="0095034A" w:rsidP="00D67DC2">
            <w:pPr>
              <w:pStyle w:val="TAL"/>
            </w:pPr>
          </w:p>
        </w:tc>
      </w:tr>
      <w:tr w:rsidR="0095034A" w:rsidRPr="007B7E1B" w14:paraId="6841AED4" w14:textId="77777777" w:rsidTr="00D67DC2">
        <w:tc>
          <w:tcPr>
            <w:tcW w:w="4539" w:type="dxa"/>
          </w:tcPr>
          <w:p w14:paraId="6F556E2A" w14:textId="77777777" w:rsidR="0095034A" w:rsidRPr="007B7E1B" w:rsidRDefault="0095034A" w:rsidP="00D67DC2">
            <w:pPr>
              <w:pStyle w:val="TAL"/>
            </w:pPr>
            <w:r w:rsidRPr="007B7E1B">
              <w:t xml:space="preserve">                nonCriticalExtension</w:t>
            </w:r>
          </w:p>
        </w:tc>
        <w:tc>
          <w:tcPr>
            <w:tcW w:w="2269" w:type="dxa"/>
          </w:tcPr>
          <w:p w14:paraId="3B703A0B" w14:textId="77777777" w:rsidR="0095034A" w:rsidRPr="007B7E1B" w:rsidRDefault="0095034A" w:rsidP="00D67DC2">
            <w:pPr>
              <w:pStyle w:val="TAL"/>
            </w:pPr>
            <w:r w:rsidRPr="007B7E1B">
              <w:rPr>
                <w:rFonts w:eastAsia="MS Mincho"/>
              </w:rPr>
              <w:t>Not present</w:t>
            </w:r>
          </w:p>
        </w:tc>
        <w:tc>
          <w:tcPr>
            <w:tcW w:w="1702" w:type="dxa"/>
          </w:tcPr>
          <w:p w14:paraId="5B6F8A57" w14:textId="77777777" w:rsidR="0095034A" w:rsidRPr="007B7E1B" w:rsidRDefault="0095034A" w:rsidP="00D67DC2">
            <w:pPr>
              <w:pStyle w:val="TAL"/>
            </w:pPr>
          </w:p>
        </w:tc>
        <w:tc>
          <w:tcPr>
            <w:tcW w:w="1134" w:type="dxa"/>
          </w:tcPr>
          <w:p w14:paraId="611B1D58" w14:textId="77777777" w:rsidR="0095034A" w:rsidRPr="007B7E1B" w:rsidRDefault="0095034A" w:rsidP="00D67DC2">
            <w:pPr>
              <w:pStyle w:val="TAL"/>
            </w:pPr>
          </w:p>
        </w:tc>
      </w:tr>
      <w:tr w:rsidR="0095034A" w:rsidRPr="007B7E1B" w14:paraId="26F8A1A7" w14:textId="77777777" w:rsidTr="00D67DC2">
        <w:tc>
          <w:tcPr>
            <w:tcW w:w="4539" w:type="dxa"/>
          </w:tcPr>
          <w:p w14:paraId="3ADCF081" w14:textId="77777777" w:rsidR="0095034A" w:rsidRPr="007B7E1B" w:rsidRDefault="0095034A" w:rsidP="00D67DC2">
            <w:pPr>
              <w:pStyle w:val="TAL"/>
            </w:pPr>
            <w:r w:rsidRPr="007B7E1B">
              <w:t xml:space="preserve">              }</w:t>
            </w:r>
          </w:p>
        </w:tc>
        <w:tc>
          <w:tcPr>
            <w:tcW w:w="2269" w:type="dxa"/>
          </w:tcPr>
          <w:p w14:paraId="49035782" w14:textId="77777777" w:rsidR="0095034A" w:rsidRPr="007B7E1B" w:rsidRDefault="0095034A" w:rsidP="00D67DC2">
            <w:pPr>
              <w:pStyle w:val="TAL"/>
            </w:pPr>
          </w:p>
        </w:tc>
        <w:tc>
          <w:tcPr>
            <w:tcW w:w="1702" w:type="dxa"/>
          </w:tcPr>
          <w:p w14:paraId="2040FD7B" w14:textId="77777777" w:rsidR="0095034A" w:rsidRPr="007B7E1B" w:rsidRDefault="0095034A" w:rsidP="00D67DC2">
            <w:pPr>
              <w:pStyle w:val="TAL"/>
            </w:pPr>
          </w:p>
        </w:tc>
        <w:tc>
          <w:tcPr>
            <w:tcW w:w="1134" w:type="dxa"/>
          </w:tcPr>
          <w:p w14:paraId="784916B2" w14:textId="77777777" w:rsidR="0095034A" w:rsidRPr="007B7E1B" w:rsidRDefault="0095034A" w:rsidP="00D67DC2">
            <w:pPr>
              <w:pStyle w:val="TAL"/>
            </w:pPr>
          </w:p>
        </w:tc>
      </w:tr>
      <w:tr w:rsidR="0095034A" w:rsidRPr="007B7E1B" w14:paraId="46CF0709" w14:textId="77777777" w:rsidTr="00D67DC2">
        <w:tc>
          <w:tcPr>
            <w:tcW w:w="4539" w:type="dxa"/>
          </w:tcPr>
          <w:p w14:paraId="2B5E483B" w14:textId="77777777" w:rsidR="0095034A" w:rsidRPr="007B7E1B" w:rsidRDefault="0095034A" w:rsidP="00D67DC2">
            <w:pPr>
              <w:pStyle w:val="TAL"/>
            </w:pPr>
            <w:r w:rsidRPr="007B7E1B">
              <w:t xml:space="preserve">            }</w:t>
            </w:r>
          </w:p>
        </w:tc>
        <w:tc>
          <w:tcPr>
            <w:tcW w:w="2269" w:type="dxa"/>
          </w:tcPr>
          <w:p w14:paraId="5B05BAA0" w14:textId="77777777" w:rsidR="0095034A" w:rsidRPr="007B7E1B" w:rsidRDefault="0095034A" w:rsidP="00D67DC2">
            <w:pPr>
              <w:pStyle w:val="TAL"/>
            </w:pPr>
          </w:p>
        </w:tc>
        <w:tc>
          <w:tcPr>
            <w:tcW w:w="1702" w:type="dxa"/>
          </w:tcPr>
          <w:p w14:paraId="05D57900" w14:textId="77777777" w:rsidR="0095034A" w:rsidRPr="007B7E1B" w:rsidRDefault="0095034A" w:rsidP="00D67DC2">
            <w:pPr>
              <w:pStyle w:val="TAL"/>
            </w:pPr>
          </w:p>
        </w:tc>
        <w:tc>
          <w:tcPr>
            <w:tcW w:w="1134" w:type="dxa"/>
          </w:tcPr>
          <w:p w14:paraId="698FA58D" w14:textId="77777777" w:rsidR="0095034A" w:rsidRPr="007B7E1B" w:rsidRDefault="0095034A" w:rsidP="00D67DC2">
            <w:pPr>
              <w:pStyle w:val="TAL"/>
            </w:pPr>
          </w:p>
        </w:tc>
      </w:tr>
      <w:tr w:rsidR="0095034A" w:rsidRPr="007B7E1B" w14:paraId="32F65623" w14:textId="77777777" w:rsidTr="00D67DC2">
        <w:tc>
          <w:tcPr>
            <w:tcW w:w="4539" w:type="dxa"/>
          </w:tcPr>
          <w:p w14:paraId="0F4DC4EE" w14:textId="77777777" w:rsidR="0095034A" w:rsidRPr="007B7E1B" w:rsidRDefault="0095034A" w:rsidP="00D67DC2">
            <w:pPr>
              <w:pStyle w:val="TAL"/>
            </w:pPr>
            <w:r w:rsidRPr="007B7E1B">
              <w:t xml:space="preserve">          }</w:t>
            </w:r>
          </w:p>
        </w:tc>
        <w:tc>
          <w:tcPr>
            <w:tcW w:w="2269" w:type="dxa"/>
          </w:tcPr>
          <w:p w14:paraId="35889E13" w14:textId="77777777" w:rsidR="0095034A" w:rsidRPr="007B7E1B" w:rsidRDefault="0095034A" w:rsidP="00D67DC2">
            <w:pPr>
              <w:pStyle w:val="TAL"/>
            </w:pPr>
          </w:p>
        </w:tc>
        <w:tc>
          <w:tcPr>
            <w:tcW w:w="1702" w:type="dxa"/>
          </w:tcPr>
          <w:p w14:paraId="552520E8" w14:textId="77777777" w:rsidR="0095034A" w:rsidRPr="007B7E1B" w:rsidRDefault="0095034A" w:rsidP="00D67DC2">
            <w:pPr>
              <w:pStyle w:val="TAL"/>
            </w:pPr>
          </w:p>
        </w:tc>
        <w:tc>
          <w:tcPr>
            <w:tcW w:w="1134" w:type="dxa"/>
          </w:tcPr>
          <w:p w14:paraId="0C6C549A" w14:textId="77777777" w:rsidR="0095034A" w:rsidRPr="007B7E1B" w:rsidRDefault="0095034A" w:rsidP="00D67DC2">
            <w:pPr>
              <w:pStyle w:val="TAL"/>
            </w:pPr>
          </w:p>
        </w:tc>
      </w:tr>
      <w:tr w:rsidR="0095034A" w:rsidRPr="007B7E1B" w14:paraId="0B4A779D" w14:textId="77777777" w:rsidTr="00D67DC2">
        <w:tc>
          <w:tcPr>
            <w:tcW w:w="4539" w:type="dxa"/>
          </w:tcPr>
          <w:p w14:paraId="2F534D6A" w14:textId="77777777" w:rsidR="0095034A" w:rsidRPr="007B7E1B" w:rsidRDefault="0095034A" w:rsidP="00D67DC2">
            <w:pPr>
              <w:pStyle w:val="TAL"/>
            </w:pPr>
            <w:r w:rsidRPr="007B7E1B">
              <w:t xml:space="preserve">        }</w:t>
            </w:r>
          </w:p>
        </w:tc>
        <w:tc>
          <w:tcPr>
            <w:tcW w:w="2269" w:type="dxa"/>
          </w:tcPr>
          <w:p w14:paraId="29CDA70A" w14:textId="77777777" w:rsidR="0095034A" w:rsidRPr="007B7E1B" w:rsidRDefault="0095034A" w:rsidP="00D67DC2">
            <w:pPr>
              <w:pStyle w:val="TAL"/>
            </w:pPr>
          </w:p>
        </w:tc>
        <w:tc>
          <w:tcPr>
            <w:tcW w:w="1702" w:type="dxa"/>
          </w:tcPr>
          <w:p w14:paraId="518DE1B4" w14:textId="77777777" w:rsidR="0095034A" w:rsidRPr="007B7E1B" w:rsidRDefault="0095034A" w:rsidP="00D67DC2">
            <w:pPr>
              <w:pStyle w:val="TAL"/>
            </w:pPr>
          </w:p>
        </w:tc>
        <w:tc>
          <w:tcPr>
            <w:tcW w:w="1134" w:type="dxa"/>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tcPr>
          <w:p w14:paraId="473F3D3F" w14:textId="77777777" w:rsidR="00444E26" w:rsidRPr="007B7E1B" w:rsidRDefault="00444E26" w:rsidP="001D3A1D">
            <w:pPr>
              <w:pStyle w:val="TAL"/>
            </w:pPr>
            <w:r w:rsidRPr="007B7E1B">
              <w:t xml:space="preserve">  }</w:t>
            </w:r>
          </w:p>
        </w:tc>
        <w:tc>
          <w:tcPr>
            <w:tcW w:w="2227" w:type="dxa"/>
          </w:tcPr>
          <w:p w14:paraId="601D6351" w14:textId="77777777" w:rsidR="00444E26" w:rsidRPr="007B7E1B" w:rsidRDefault="00444E26" w:rsidP="001D3A1D">
            <w:pPr>
              <w:pStyle w:val="TAL"/>
            </w:pPr>
          </w:p>
        </w:tc>
        <w:tc>
          <w:tcPr>
            <w:tcW w:w="1740" w:type="dxa"/>
          </w:tcPr>
          <w:p w14:paraId="6277F490" w14:textId="77777777" w:rsidR="00444E26" w:rsidRPr="007B7E1B" w:rsidRDefault="00444E26" w:rsidP="001D3A1D">
            <w:pPr>
              <w:pStyle w:val="TAL"/>
            </w:pPr>
          </w:p>
        </w:tc>
        <w:tc>
          <w:tcPr>
            <w:tcW w:w="1133" w:type="dxa"/>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tcPr>
          <w:p w14:paraId="0A9761BE" w14:textId="77777777" w:rsidR="00444E26" w:rsidRPr="007B7E1B" w:rsidRDefault="00444E26" w:rsidP="001D3A1D">
            <w:pPr>
              <w:pStyle w:val="TAL"/>
              <w:ind w:firstLineChars="50" w:firstLine="90"/>
            </w:pPr>
            <w:r w:rsidRPr="007B7E1B">
              <w:t>radioResourceConfigCommon</w:t>
            </w:r>
          </w:p>
        </w:tc>
        <w:tc>
          <w:tcPr>
            <w:tcW w:w="2227" w:type="dxa"/>
          </w:tcPr>
          <w:p w14:paraId="6C8D73B0" w14:textId="77777777" w:rsidR="00444E26" w:rsidRPr="007B7E1B" w:rsidRDefault="00444E26" w:rsidP="001D3A1D">
            <w:pPr>
              <w:pStyle w:val="TAL"/>
            </w:pPr>
            <w:r w:rsidRPr="007B7E1B">
              <w:t>RadioResourceConfigCommon-DEFAULT</w:t>
            </w:r>
          </w:p>
        </w:tc>
        <w:tc>
          <w:tcPr>
            <w:tcW w:w="1740" w:type="dxa"/>
          </w:tcPr>
          <w:p w14:paraId="099C1F17" w14:textId="77777777" w:rsidR="00444E26" w:rsidRPr="007B7E1B" w:rsidRDefault="00444E26" w:rsidP="001D3A1D">
            <w:pPr>
              <w:pStyle w:val="TAL"/>
            </w:pPr>
          </w:p>
        </w:tc>
        <w:tc>
          <w:tcPr>
            <w:tcW w:w="1133" w:type="dxa"/>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tcPr>
          <w:p w14:paraId="0C11A674" w14:textId="77777777" w:rsidR="00444E26" w:rsidRPr="007B7E1B" w:rsidRDefault="00444E26" w:rsidP="001D3A1D">
            <w:pPr>
              <w:pStyle w:val="TAL"/>
              <w:ind w:firstLineChars="50" w:firstLine="90"/>
            </w:pPr>
            <w:r w:rsidRPr="007B7E1B">
              <w:t>rach-ConfigDedicated</w:t>
            </w:r>
          </w:p>
        </w:tc>
        <w:tc>
          <w:tcPr>
            <w:tcW w:w="2227" w:type="dxa"/>
          </w:tcPr>
          <w:p w14:paraId="1C2B7706" w14:textId="77777777" w:rsidR="00444E26" w:rsidRPr="007B7E1B" w:rsidRDefault="00444E26" w:rsidP="001D3A1D">
            <w:pPr>
              <w:pStyle w:val="TAL"/>
            </w:pPr>
            <w:r w:rsidRPr="007B7E1B">
              <w:t>Rach-ConfigDedicated-DEFAULT</w:t>
            </w:r>
          </w:p>
        </w:tc>
        <w:tc>
          <w:tcPr>
            <w:tcW w:w="1740" w:type="dxa"/>
          </w:tcPr>
          <w:p w14:paraId="4A81F493" w14:textId="77777777" w:rsidR="00444E26" w:rsidRPr="007B7E1B" w:rsidRDefault="00444E26" w:rsidP="001D3A1D">
            <w:pPr>
              <w:pStyle w:val="TAL"/>
            </w:pPr>
          </w:p>
        </w:tc>
        <w:tc>
          <w:tcPr>
            <w:tcW w:w="1133" w:type="dxa"/>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tcPr>
          <w:p w14:paraId="3D87EC81" w14:textId="77777777" w:rsidR="00444E26" w:rsidRPr="007B7E1B" w:rsidRDefault="00444E26" w:rsidP="001D3A1D">
            <w:pPr>
              <w:pStyle w:val="TAH"/>
            </w:pPr>
            <w:r w:rsidRPr="007B7E1B">
              <w:t>Information Element</w:t>
            </w:r>
          </w:p>
        </w:tc>
        <w:tc>
          <w:tcPr>
            <w:tcW w:w="2267" w:type="dxa"/>
          </w:tcPr>
          <w:p w14:paraId="2288D86C" w14:textId="77777777" w:rsidR="00444E26" w:rsidRPr="007B7E1B" w:rsidRDefault="00444E26" w:rsidP="001D3A1D">
            <w:pPr>
              <w:pStyle w:val="TAH"/>
            </w:pPr>
            <w:r w:rsidRPr="007B7E1B">
              <w:t>Value/remark</w:t>
            </w:r>
          </w:p>
        </w:tc>
        <w:tc>
          <w:tcPr>
            <w:tcW w:w="1700" w:type="dxa"/>
          </w:tcPr>
          <w:p w14:paraId="76E36C9D" w14:textId="77777777" w:rsidR="00444E26" w:rsidRPr="007B7E1B" w:rsidRDefault="00444E26" w:rsidP="001D3A1D">
            <w:pPr>
              <w:pStyle w:val="TAH"/>
            </w:pPr>
            <w:r w:rsidRPr="007B7E1B">
              <w:t>Comment</w:t>
            </w:r>
          </w:p>
        </w:tc>
        <w:tc>
          <w:tcPr>
            <w:tcW w:w="1245" w:type="dxa"/>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tcPr>
          <w:p w14:paraId="27BFF17D" w14:textId="77777777" w:rsidR="00444E26" w:rsidRPr="007B7E1B" w:rsidRDefault="00444E26" w:rsidP="001D3A1D">
            <w:pPr>
              <w:pStyle w:val="TAL"/>
            </w:pPr>
            <w:r w:rsidRPr="007B7E1B">
              <w:t>RadioResourceConfigDedicated::= SEQUENCE {</w:t>
            </w:r>
          </w:p>
        </w:tc>
        <w:tc>
          <w:tcPr>
            <w:tcW w:w="2267" w:type="dxa"/>
          </w:tcPr>
          <w:p w14:paraId="09A0125E" w14:textId="77777777" w:rsidR="00444E26" w:rsidRPr="007B7E1B" w:rsidRDefault="00444E26" w:rsidP="001D3A1D">
            <w:pPr>
              <w:pStyle w:val="TAL"/>
            </w:pPr>
          </w:p>
        </w:tc>
        <w:tc>
          <w:tcPr>
            <w:tcW w:w="1700" w:type="dxa"/>
          </w:tcPr>
          <w:p w14:paraId="5CED5E56" w14:textId="77777777" w:rsidR="00444E26" w:rsidRPr="007B7E1B" w:rsidRDefault="00444E26" w:rsidP="001D3A1D">
            <w:pPr>
              <w:pStyle w:val="TAL"/>
            </w:pPr>
          </w:p>
        </w:tc>
        <w:tc>
          <w:tcPr>
            <w:tcW w:w="1245" w:type="dxa"/>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tcPr>
          <w:p w14:paraId="72934216" w14:textId="77777777" w:rsidR="00444E26" w:rsidRPr="007B7E1B" w:rsidRDefault="00444E26" w:rsidP="001D3A1D">
            <w:pPr>
              <w:pStyle w:val="TAL"/>
              <w:rPr>
                <w:snapToGrid w:val="0"/>
              </w:rPr>
            </w:pPr>
            <w:r w:rsidRPr="007B7E1B">
              <w:rPr>
                <w:sz w:val="20"/>
              </w:rPr>
              <w:t>Not present</w:t>
            </w:r>
          </w:p>
        </w:tc>
        <w:tc>
          <w:tcPr>
            <w:tcW w:w="1700" w:type="dxa"/>
          </w:tcPr>
          <w:p w14:paraId="165B3FC1" w14:textId="77777777" w:rsidR="00444E26" w:rsidRPr="007B7E1B" w:rsidRDefault="00444E26" w:rsidP="001D3A1D">
            <w:pPr>
              <w:pStyle w:val="TAL"/>
              <w:rPr>
                <w:snapToGrid w:val="0"/>
              </w:rPr>
            </w:pPr>
          </w:p>
        </w:tc>
        <w:tc>
          <w:tcPr>
            <w:tcW w:w="1245" w:type="dxa"/>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tcPr>
          <w:p w14:paraId="1AA62308" w14:textId="77777777" w:rsidR="00444E26" w:rsidRPr="007B7E1B" w:rsidRDefault="00444E26" w:rsidP="001D3A1D">
            <w:pPr>
              <w:pStyle w:val="TAL"/>
            </w:pPr>
            <w:r w:rsidRPr="007B7E1B">
              <w:t xml:space="preserve">  drb-ToAddModList SEQUENCE {</w:t>
            </w:r>
          </w:p>
        </w:tc>
        <w:tc>
          <w:tcPr>
            <w:tcW w:w="2267" w:type="dxa"/>
          </w:tcPr>
          <w:p w14:paraId="729AB1FC" w14:textId="77777777" w:rsidR="00444E26" w:rsidRPr="007B7E1B" w:rsidRDefault="00444E26" w:rsidP="001D3A1D">
            <w:pPr>
              <w:pStyle w:val="TAL"/>
            </w:pPr>
            <w:r w:rsidRPr="007B7E1B">
              <w:rPr>
                <w:sz w:val="20"/>
              </w:rPr>
              <w:t>1 entries</w:t>
            </w:r>
          </w:p>
        </w:tc>
        <w:tc>
          <w:tcPr>
            <w:tcW w:w="1700" w:type="dxa"/>
          </w:tcPr>
          <w:p w14:paraId="33AB06B6" w14:textId="77777777" w:rsidR="00444E26" w:rsidRPr="007B7E1B" w:rsidRDefault="00444E26" w:rsidP="001D3A1D">
            <w:pPr>
              <w:pStyle w:val="TAL"/>
            </w:pPr>
          </w:p>
        </w:tc>
        <w:tc>
          <w:tcPr>
            <w:tcW w:w="1245" w:type="dxa"/>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tcPr>
          <w:p w14:paraId="002EFE13" w14:textId="77777777" w:rsidR="00444E26" w:rsidRPr="007B7E1B" w:rsidRDefault="00444E26" w:rsidP="001D3A1D">
            <w:pPr>
              <w:pStyle w:val="TAL"/>
            </w:pPr>
            <w:r w:rsidRPr="007B7E1B">
              <w:t xml:space="preserve">    drb-ToAddMod</w:t>
            </w:r>
          </w:p>
        </w:tc>
        <w:tc>
          <w:tcPr>
            <w:tcW w:w="2267" w:type="dxa"/>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tcPr>
          <w:p w14:paraId="16A148AA" w14:textId="77777777" w:rsidR="00444E26" w:rsidRPr="007B7E1B" w:rsidRDefault="00444E26" w:rsidP="001D3A1D">
            <w:pPr>
              <w:pStyle w:val="TAL"/>
            </w:pPr>
          </w:p>
        </w:tc>
        <w:tc>
          <w:tcPr>
            <w:tcW w:w="1245" w:type="dxa"/>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tcPr>
          <w:p w14:paraId="14C11C33" w14:textId="77777777" w:rsidR="00444E26" w:rsidRPr="007B7E1B" w:rsidRDefault="00444E26" w:rsidP="001D3A1D">
            <w:pPr>
              <w:pStyle w:val="TAL"/>
            </w:pPr>
            <w:r w:rsidRPr="007B7E1B">
              <w:t xml:space="preserve">  }</w:t>
            </w:r>
          </w:p>
        </w:tc>
        <w:tc>
          <w:tcPr>
            <w:tcW w:w="2267" w:type="dxa"/>
          </w:tcPr>
          <w:p w14:paraId="4F638773" w14:textId="77777777" w:rsidR="00444E26" w:rsidRPr="007B7E1B" w:rsidRDefault="00444E26" w:rsidP="001D3A1D">
            <w:pPr>
              <w:pStyle w:val="TAL"/>
            </w:pPr>
          </w:p>
        </w:tc>
        <w:tc>
          <w:tcPr>
            <w:tcW w:w="1700" w:type="dxa"/>
          </w:tcPr>
          <w:p w14:paraId="38502616" w14:textId="77777777" w:rsidR="00444E26" w:rsidRPr="007B7E1B" w:rsidRDefault="00444E26" w:rsidP="001D3A1D">
            <w:pPr>
              <w:pStyle w:val="TAL"/>
            </w:pPr>
          </w:p>
        </w:tc>
        <w:tc>
          <w:tcPr>
            <w:tcW w:w="1245" w:type="dxa"/>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tcPr>
          <w:p w14:paraId="44362DA3" w14:textId="77777777" w:rsidR="00444E26" w:rsidRPr="007B7E1B" w:rsidRDefault="00444E26" w:rsidP="001D3A1D">
            <w:pPr>
              <w:pStyle w:val="TAL"/>
            </w:pPr>
            <w:r w:rsidRPr="007B7E1B">
              <w:t xml:space="preserve">  drb-ToReleaseList</w:t>
            </w:r>
          </w:p>
        </w:tc>
        <w:tc>
          <w:tcPr>
            <w:tcW w:w="2267" w:type="dxa"/>
          </w:tcPr>
          <w:p w14:paraId="6D81AB5E" w14:textId="77777777" w:rsidR="00444E26" w:rsidRPr="007B7E1B" w:rsidRDefault="00444E26" w:rsidP="001D3A1D">
            <w:pPr>
              <w:pStyle w:val="TAL"/>
            </w:pPr>
            <w:r w:rsidRPr="007B7E1B">
              <w:t>Not present</w:t>
            </w:r>
          </w:p>
        </w:tc>
        <w:tc>
          <w:tcPr>
            <w:tcW w:w="1700" w:type="dxa"/>
          </w:tcPr>
          <w:p w14:paraId="2298173B" w14:textId="77777777" w:rsidR="00444E26" w:rsidRPr="007B7E1B" w:rsidRDefault="00444E26" w:rsidP="001D3A1D">
            <w:pPr>
              <w:pStyle w:val="TAL"/>
            </w:pPr>
          </w:p>
        </w:tc>
        <w:tc>
          <w:tcPr>
            <w:tcW w:w="1245" w:type="dxa"/>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tcPr>
          <w:p w14:paraId="5E730EBC" w14:textId="77777777" w:rsidR="00444E26" w:rsidRPr="007B7E1B" w:rsidRDefault="00444E26" w:rsidP="001D3A1D">
            <w:pPr>
              <w:pStyle w:val="TAL"/>
            </w:pPr>
            <w:r w:rsidRPr="007B7E1B">
              <w:t xml:space="preserve">  mac-MainConfig</w:t>
            </w:r>
          </w:p>
        </w:tc>
        <w:tc>
          <w:tcPr>
            <w:tcW w:w="2267" w:type="dxa"/>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tcPr>
          <w:p w14:paraId="1EAB384F" w14:textId="77777777" w:rsidR="00444E26" w:rsidRPr="007B7E1B" w:rsidRDefault="00444E26" w:rsidP="001D3A1D">
            <w:pPr>
              <w:pStyle w:val="TAL"/>
            </w:pPr>
          </w:p>
        </w:tc>
        <w:tc>
          <w:tcPr>
            <w:tcW w:w="1245" w:type="dxa"/>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tcPr>
          <w:p w14:paraId="06877E1E" w14:textId="77777777" w:rsidR="00444E26" w:rsidRPr="007B7E1B" w:rsidRDefault="00444E26" w:rsidP="001D3A1D">
            <w:pPr>
              <w:pStyle w:val="TAL"/>
            </w:pPr>
            <w:r w:rsidRPr="007B7E1B">
              <w:t xml:space="preserve">  mac-MainConfig</w:t>
            </w:r>
          </w:p>
        </w:tc>
        <w:tc>
          <w:tcPr>
            <w:tcW w:w="2267" w:type="dxa"/>
          </w:tcPr>
          <w:p w14:paraId="16FDF082" w14:textId="77777777" w:rsidR="00444E26" w:rsidRPr="007B7E1B" w:rsidRDefault="00444E26" w:rsidP="001D3A1D">
            <w:pPr>
              <w:pStyle w:val="TAL"/>
            </w:pPr>
            <w:r w:rsidRPr="007B7E1B">
              <w:t>Not Present</w:t>
            </w:r>
          </w:p>
        </w:tc>
        <w:tc>
          <w:tcPr>
            <w:tcW w:w="1700" w:type="dxa"/>
          </w:tcPr>
          <w:p w14:paraId="27007A21" w14:textId="77777777" w:rsidR="00444E26" w:rsidRPr="007B7E1B" w:rsidRDefault="00444E26" w:rsidP="001D3A1D">
            <w:pPr>
              <w:pStyle w:val="TAL"/>
            </w:pPr>
          </w:p>
        </w:tc>
        <w:tc>
          <w:tcPr>
            <w:tcW w:w="1245" w:type="dxa"/>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tcPr>
          <w:p w14:paraId="18A25F55" w14:textId="77777777" w:rsidR="00444E26" w:rsidRPr="007B7E1B" w:rsidRDefault="00444E26" w:rsidP="001D3A1D">
            <w:pPr>
              <w:pStyle w:val="TAL"/>
            </w:pPr>
            <w:r w:rsidRPr="007B7E1B">
              <w:t xml:space="preserve">  sps-Config</w:t>
            </w:r>
          </w:p>
        </w:tc>
        <w:tc>
          <w:tcPr>
            <w:tcW w:w="2267" w:type="dxa"/>
          </w:tcPr>
          <w:p w14:paraId="282FF4B5" w14:textId="77777777" w:rsidR="00444E26" w:rsidRPr="007B7E1B" w:rsidRDefault="00444E26" w:rsidP="001D3A1D">
            <w:pPr>
              <w:pStyle w:val="TAL"/>
            </w:pPr>
            <w:r w:rsidRPr="007B7E1B">
              <w:t>Not present</w:t>
            </w:r>
          </w:p>
        </w:tc>
        <w:tc>
          <w:tcPr>
            <w:tcW w:w="1700" w:type="dxa"/>
          </w:tcPr>
          <w:p w14:paraId="52CB7967" w14:textId="77777777" w:rsidR="00444E26" w:rsidRPr="007B7E1B" w:rsidRDefault="00444E26" w:rsidP="001D3A1D">
            <w:pPr>
              <w:pStyle w:val="TAL"/>
            </w:pPr>
          </w:p>
        </w:tc>
        <w:tc>
          <w:tcPr>
            <w:tcW w:w="1245" w:type="dxa"/>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tcPr>
          <w:p w14:paraId="5292BDA2" w14:textId="77777777" w:rsidR="00444E26" w:rsidRPr="007B7E1B" w:rsidRDefault="00444E26" w:rsidP="001D3A1D">
            <w:pPr>
              <w:pStyle w:val="TAL"/>
            </w:pPr>
            <w:r w:rsidRPr="007B7E1B">
              <w:t xml:space="preserve">  physicalConfigDedicated</w:t>
            </w:r>
          </w:p>
        </w:tc>
        <w:tc>
          <w:tcPr>
            <w:tcW w:w="2267" w:type="dxa"/>
          </w:tcPr>
          <w:p w14:paraId="6281C891" w14:textId="77777777" w:rsidR="00444E26" w:rsidRPr="007B7E1B" w:rsidRDefault="00444E26" w:rsidP="001D3A1D">
            <w:pPr>
              <w:pStyle w:val="TAL"/>
            </w:pPr>
            <w:r w:rsidRPr="007B7E1B">
              <w:t>Not present</w:t>
            </w:r>
          </w:p>
        </w:tc>
        <w:tc>
          <w:tcPr>
            <w:tcW w:w="1700" w:type="dxa"/>
          </w:tcPr>
          <w:p w14:paraId="27F83EEA" w14:textId="77777777" w:rsidR="00444E26" w:rsidRPr="007B7E1B" w:rsidRDefault="00444E26" w:rsidP="001D3A1D">
            <w:pPr>
              <w:pStyle w:val="TAL"/>
            </w:pPr>
          </w:p>
        </w:tc>
        <w:tc>
          <w:tcPr>
            <w:tcW w:w="1245" w:type="dxa"/>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tcPr>
          <w:p w14:paraId="16724AAC" w14:textId="77777777" w:rsidR="00444E26" w:rsidRPr="007B7E1B" w:rsidRDefault="00444E26" w:rsidP="001D3A1D">
            <w:pPr>
              <w:pStyle w:val="TAH"/>
            </w:pPr>
            <w:r w:rsidRPr="007B7E1B">
              <w:t>Information Element</w:t>
            </w:r>
          </w:p>
        </w:tc>
        <w:tc>
          <w:tcPr>
            <w:tcW w:w="2267" w:type="dxa"/>
          </w:tcPr>
          <w:p w14:paraId="39A75DC2" w14:textId="77777777" w:rsidR="00444E26" w:rsidRPr="007B7E1B" w:rsidRDefault="00444E26" w:rsidP="001D3A1D">
            <w:pPr>
              <w:pStyle w:val="TAH"/>
            </w:pPr>
            <w:r w:rsidRPr="007B7E1B">
              <w:t>Value/remark</w:t>
            </w:r>
          </w:p>
        </w:tc>
        <w:tc>
          <w:tcPr>
            <w:tcW w:w="1700" w:type="dxa"/>
          </w:tcPr>
          <w:p w14:paraId="64C4BAEF" w14:textId="77777777" w:rsidR="00444E26" w:rsidRPr="007B7E1B" w:rsidRDefault="00444E26" w:rsidP="001D3A1D">
            <w:pPr>
              <w:pStyle w:val="TAH"/>
            </w:pPr>
            <w:r w:rsidRPr="007B7E1B">
              <w:t>Comment</w:t>
            </w:r>
          </w:p>
        </w:tc>
        <w:tc>
          <w:tcPr>
            <w:tcW w:w="1245" w:type="dxa"/>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tcPr>
          <w:p w14:paraId="659F0580" w14:textId="77777777" w:rsidR="00444E26" w:rsidRPr="007B7E1B" w:rsidRDefault="00444E26" w:rsidP="001D3A1D">
            <w:pPr>
              <w:pStyle w:val="TAL"/>
            </w:pPr>
          </w:p>
        </w:tc>
        <w:tc>
          <w:tcPr>
            <w:tcW w:w="1700" w:type="dxa"/>
          </w:tcPr>
          <w:p w14:paraId="20A2E6FA" w14:textId="77777777" w:rsidR="00444E26" w:rsidRPr="007B7E1B" w:rsidRDefault="00444E26" w:rsidP="001D3A1D">
            <w:pPr>
              <w:pStyle w:val="TAL"/>
            </w:pPr>
            <w:r w:rsidRPr="007B7E1B">
              <w:t>bid is the bearer identity (1..8)</w:t>
            </w:r>
          </w:p>
        </w:tc>
        <w:tc>
          <w:tcPr>
            <w:tcW w:w="1245" w:type="dxa"/>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tcPr>
          <w:p w14:paraId="421D7734" w14:textId="77777777" w:rsidR="00444E26" w:rsidRPr="007B7E1B" w:rsidRDefault="00444E26" w:rsidP="001D3A1D">
            <w:pPr>
              <w:pStyle w:val="TAL"/>
            </w:pPr>
            <w:r w:rsidRPr="007B7E1B">
              <w:t xml:space="preserve">  eps-BearerIdentity</w:t>
            </w:r>
          </w:p>
        </w:tc>
        <w:tc>
          <w:tcPr>
            <w:tcW w:w="2267" w:type="dxa"/>
            <w:vAlign w:val="center"/>
          </w:tcPr>
          <w:p w14:paraId="7F72DD07" w14:textId="77777777" w:rsidR="00444E26" w:rsidRPr="007B7E1B" w:rsidRDefault="00444E26" w:rsidP="001D3A1D">
            <w:pPr>
              <w:pStyle w:val="TAL"/>
            </w:pPr>
            <w:r w:rsidRPr="007B7E1B">
              <w:t>Not Present</w:t>
            </w:r>
          </w:p>
        </w:tc>
        <w:tc>
          <w:tcPr>
            <w:tcW w:w="1700" w:type="dxa"/>
          </w:tcPr>
          <w:p w14:paraId="74965F42" w14:textId="77777777" w:rsidR="00444E26" w:rsidRPr="007B7E1B" w:rsidRDefault="00444E26" w:rsidP="001D3A1D">
            <w:pPr>
              <w:pStyle w:val="TAL"/>
            </w:pPr>
          </w:p>
        </w:tc>
        <w:tc>
          <w:tcPr>
            <w:tcW w:w="1245" w:type="dxa"/>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tcPr>
          <w:p w14:paraId="2FF29DBC" w14:textId="77777777" w:rsidR="00444E26" w:rsidRPr="007B7E1B" w:rsidRDefault="00444E26" w:rsidP="001D3A1D">
            <w:pPr>
              <w:pStyle w:val="TAL"/>
            </w:pPr>
            <w:r w:rsidRPr="007B7E1B">
              <w:t xml:space="preserve">  drb-Identity</w:t>
            </w:r>
          </w:p>
        </w:tc>
        <w:tc>
          <w:tcPr>
            <w:tcW w:w="2267" w:type="dxa"/>
            <w:vAlign w:val="center"/>
          </w:tcPr>
          <w:p w14:paraId="099A0ACB" w14:textId="77777777" w:rsidR="00444E26" w:rsidRPr="007B7E1B" w:rsidRDefault="00444E26" w:rsidP="001D3A1D">
            <w:pPr>
              <w:pStyle w:val="TAL"/>
            </w:pPr>
            <w:r w:rsidRPr="007B7E1B">
              <w:t>1</w:t>
            </w:r>
          </w:p>
        </w:tc>
        <w:tc>
          <w:tcPr>
            <w:tcW w:w="1700" w:type="dxa"/>
          </w:tcPr>
          <w:p w14:paraId="759CCAE2" w14:textId="77777777" w:rsidR="00444E26" w:rsidRPr="007B7E1B" w:rsidRDefault="00444E26" w:rsidP="001D3A1D">
            <w:pPr>
              <w:pStyle w:val="TAL"/>
            </w:pPr>
          </w:p>
        </w:tc>
        <w:tc>
          <w:tcPr>
            <w:tcW w:w="1245" w:type="dxa"/>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tcPr>
          <w:p w14:paraId="30A3D3BE" w14:textId="77777777" w:rsidR="00444E26" w:rsidRPr="007B7E1B" w:rsidRDefault="00444E26" w:rsidP="001D3A1D">
            <w:pPr>
              <w:pStyle w:val="TAL"/>
            </w:pPr>
            <w:r w:rsidRPr="007B7E1B">
              <w:t xml:space="preserve">  pdcp-Config</w:t>
            </w:r>
          </w:p>
        </w:tc>
        <w:tc>
          <w:tcPr>
            <w:tcW w:w="2267" w:type="dxa"/>
            <w:vAlign w:val="center"/>
          </w:tcPr>
          <w:p w14:paraId="17FEEDBA" w14:textId="77777777" w:rsidR="00444E26" w:rsidRPr="007B7E1B" w:rsidRDefault="00444E26" w:rsidP="001D3A1D">
            <w:pPr>
              <w:pStyle w:val="TAL"/>
            </w:pPr>
            <w:r w:rsidRPr="007B7E1B">
              <w:t>Not Present</w:t>
            </w:r>
          </w:p>
        </w:tc>
        <w:tc>
          <w:tcPr>
            <w:tcW w:w="1700" w:type="dxa"/>
          </w:tcPr>
          <w:p w14:paraId="29F2B9E9" w14:textId="77777777" w:rsidR="00444E26" w:rsidRPr="007B7E1B" w:rsidRDefault="00444E26" w:rsidP="001D3A1D">
            <w:pPr>
              <w:pStyle w:val="TAL"/>
            </w:pPr>
          </w:p>
        </w:tc>
        <w:tc>
          <w:tcPr>
            <w:tcW w:w="1245" w:type="dxa"/>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tcPr>
          <w:p w14:paraId="7E5DED58" w14:textId="77777777" w:rsidR="00444E26" w:rsidRPr="007B7E1B" w:rsidRDefault="00444E26" w:rsidP="001D3A1D">
            <w:pPr>
              <w:pStyle w:val="TAL"/>
            </w:pPr>
            <w:r w:rsidRPr="007B7E1B">
              <w:t xml:space="preserve">  rlc-Config</w:t>
            </w:r>
          </w:p>
        </w:tc>
        <w:tc>
          <w:tcPr>
            <w:tcW w:w="2267" w:type="dxa"/>
            <w:vAlign w:val="center"/>
          </w:tcPr>
          <w:p w14:paraId="74673BC2" w14:textId="77777777" w:rsidR="00444E26" w:rsidRPr="007B7E1B" w:rsidRDefault="00444E26" w:rsidP="001D3A1D">
            <w:pPr>
              <w:pStyle w:val="TAL"/>
            </w:pPr>
            <w:r w:rsidRPr="007B7E1B">
              <w:t>Not Present</w:t>
            </w:r>
          </w:p>
        </w:tc>
        <w:tc>
          <w:tcPr>
            <w:tcW w:w="1700" w:type="dxa"/>
          </w:tcPr>
          <w:p w14:paraId="376C65CE" w14:textId="77777777" w:rsidR="00444E26" w:rsidRPr="007B7E1B" w:rsidRDefault="00444E26" w:rsidP="001D3A1D">
            <w:pPr>
              <w:pStyle w:val="TAL"/>
            </w:pPr>
          </w:p>
        </w:tc>
        <w:tc>
          <w:tcPr>
            <w:tcW w:w="1245" w:type="dxa"/>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tcPr>
          <w:p w14:paraId="00576945" w14:textId="77777777" w:rsidR="00444E26" w:rsidRPr="007B7E1B" w:rsidRDefault="00444E26" w:rsidP="001D3A1D">
            <w:pPr>
              <w:pStyle w:val="TAL"/>
            </w:pPr>
          </w:p>
        </w:tc>
        <w:tc>
          <w:tcPr>
            <w:tcW w:w="1245" w:type="dxa"/>
            <w:tcBorders>
              <w:bottom w:val="single" w:sz="4" w:space="0" w:color="000000"/>
            </w:tcBorders>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tcPr>
          <w:p w14:paraId="6242F15F" w14:textId="77777777" w:rsidR="00444E26" w:rsidRPr="007B7E1B" w:rsidRDefault="00444E26" w:rsidP="001D3A1D">
            <w:pPr>
              <w:pStyle w:val="TAL"/>
            </w:pPr>
            <w:r w:rsidRPr="007B7E1B">
              <w:t xml:space="preserve">  logicalChannelConfig</w:t>
            </w:r>
          </w:p>
        </w:tc>
        <w:tc>
          <w:tcPr>
            <w:tcW w:w="2267" w:type="dxa"/>
            <w:vAlign w:val="center"/>
          </w:tcPr>
          <w:p w14:paraId="3D32A2C0" w14:textId="77777777" w:rsidR="00444E26" w:rsidRPr="007B7E1B" w:rsidRDefault="00444E26" w:rsidP="001D3A1D">
            <w:pPr>
              <w:pStyle w:val="TAL"/>
            </w:pPr>
            <w:r w:rsidRPr="007B7E1B">
              <w:t>Not Present</w:t>
            </w:r>
          </w:p>
        </w:tc>
        <w:tc>
          <w:tcPr>
            <w:tcW w:w="1700" w:type="dxa"/>
          </w:tcPr>
          <w:p w14:paraId="5A9A8667" w14:textId="77777777" w:rsidR="00444E26" w:rsidRPr="007B7E1B" w:rsidRDefault="00444E26" w:rsidP="001D3A1D">
            <w:pPr>
              <w:pStyle w:val="TAL"/>
            </w:pPr>
          </w:p>
        </w:tc>
        <w:tc>
          <w:tcPr>
            <w:tcW w:w="1245" w:type="dxa"/>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tcPr>
          <w:p w14:paraId="499E2639" w14:textId="77777777" w:rsidR="00444E26" w:rsidRPr="007B7E1B" w:rsidRDefault="00444E26" w:rsidP="001D3A1D">
            <w:pPr>
              <w:pStyle w:val="TAL"/>
            </w:pPr>
            <w:r w:rsidRPr="007B7E1B">
              <w:t xml:space="preserve">  daps-HO-r16</w:t>
            </w:r>
          </w:p>
        </w:tc>
        <w:tc>
          <w:tcPr>
            <w:tcW w:w="2267" w:type="dxa"/>
            <w:vAlign w:val="center"/>
          </w:tcPr>
          <w:p w14:paraId="532D3013" w14:textId="77777777" w:rsidR="00444E26" w:rsidRPr="007B7E1B" w:rsidRDefault="00444E26" w:rsidP="001D3A1D">
            <w:pPr>
              <w:pStyle w:val="TAL"/>
            </w:pPr>
            <w:r w:rsidRPr="007B7E1B">
              <w:t>TRUE</w:t>
            </w:r>
          </w:p>
        </w:tc>
        <w:tc>
          <w:tcPr>
            <w:tcW w:w="1700" w:type="dxa"/>
          </w:tcPr>
          <w:p w14:paraId="079A1ACE" w14:textId="77777777" w:rsidR="00444E26" w:rsidRPr="007B7E1B" w:rsidRDefault="00444E26" w:rsidP="001D3A1D">
            <w:pPr>
              <w:pStyle w:val="TAL"/>
            </w:pPr>
          </w:p>
        </w:tc>
        <w:tc>
          <w:tcPr>
            <w:tcW w:w="1245" w:type="dxa"/>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tcPr>
          <w:p w14:paraId="145523D2" w14:textId="77777777" w:rsidR="00444E26" w:rsidRPr="007B7E1B" w:rsidRDefault="00444E26" w:rsidP="001D3A1D">
            <w:pPr>
              <w:pStyle w:val="TAL"/>
            </w:pPr>
            <w:r w:rsidRPr="007B7E1B">
              <w:t>}</w:t>
            </w:r>
          </w:p>
        </w:tc>
        <w:tc>
          <w:tcPr>
            <w:tcW w:w="2267" w:type="dxa"/>
          </w:tcPr>
          <w:p w14:paraId="214BF0B4" w14:textId="77777777" w:rsidR="00444E26" w:rsidRPr="007B7E1B" w:rsidRDefault="00444E26" w:rsidP="001D3A1D">
            <w:pPr>
              <w:pStyle w:val="TAL"/>
            </w:pPr>
          </w:p>
        </w:tc>
        <w:tc>
          <w:tcPr>
            <w:tcW w:w="1700" w:type="dxa"/>
          </w:tcPr>
          <w:p w14:paraId="795DF2D1" w14:textId="77777777" w:rsidR="00444E26" w:rsidRPr="007B7E1B" w:rsidRDefault="00444E26" w:rsidP="001D3A1D">
            <w:pPr>
              <w:pStyle w:val="TAL"/>
            </w:pPr>
          </w:p>
        </w:tc>
        <w:tc>
          <w:tcPr>
            <w:tcW w:w="1245" w:type="dxa"/>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tcPr>
          <w:p w14:paraId="74BA02E8" w14:textId="77777777" w:rsidR="000D6F78" w:rsidRPr="007B7E1B" w:rsidRDefault="000D6F78" w:rsidP="00AB659E">
            <w:pPr>
              <w:pStyle w:val="TAH"/>
            </w:pPr>
            <w:r w:rsidRPr="007B7E1B">
              <w:t>St</w:t>
            </w:r>
          </w:p>
        </w:tc>
        <w:tc>
          <w:tcPr>
            <w:tcW w:w="4325" w:type="dxa"/>
          </w:tcPr>
          <w:p w14:paraId="1F0E6263" w14:textId="77777777" w:rsidR="000D6F78" w:rsidRPr="007B7E1B" w:rsidRDefault="000D6F78" w:rsidP="00AB659E">
            <w:pPr>
              <w:pStyle w:val="TAH"/>
            </w:pPr>
            <w:r w:rsidRPr="007B7E1B">
              <w:t>Procedure</w:t>
            </w:r>
          </w:p>
        </w:tc>
        <w:tc>
          <w:tcPr>
            <w:tcW w:w="3237" w:type="dxa"/>
            <w:gridSpan w:val="2"/>
          </w:tcPr>
          <w:p w14:paraId="05E13D38" w14:textId="77777777" w:rsidR="000D6F78" w:rsidRPr="007B7E1B" w:rsidRDefault="000D6F78" w:rsidP="00AB659E">
            <w:pPr>
              <w:pStyle w:val="TAH"/>
            </w:pPr>
            <w:r w:rsidRPr="007B7E1B">
              <w:t>Message Sequence</w:t>
            </w:r>
          </w:p>
        </w:tc>
        <w:tc>
          <w:tcPr>
            <w:tcW w:w="542" w:type="dxa"/>
            <w:tcBorders>
              <w:bottom w:val="nil"/>
            </w:tcBorders>
          </w:tcPr>
          <w:p w14:paraId="2CF64B3C" w14:textId="77777777" w:rsidR="000D6F78" w:rsidRPr="007B7E1B" w:rsidRDefault="000D6F78" w:rsidP="00AB659E">
            <w:pPr>
              <w:pStyle w:val="TAH"/>
            </w:pPr>
            <w:r w:rsidRPr="007B7E1B">
              <w:t>TP</w:t>
            </w:r>
          </w:p>
        </w:tc>
        <w:tc>
          <w:tcPr>
            <w:tcW w:w="856" w:type="dxa"/>
            <w:tcBorders>
              <w:bottom w:val="nil"/>
            </w:tcBorders>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tcPr>
          <w:p w14:paraId="29261BE3" w14:textId="77777777" w:rsidR="000D6F78" w:rsidRPr="007B7E1B" w:rsidRDefault="000D6F78" w:rsidP="00AB659E">
            <w:pPr>
              <w:pStyle w:val="TAH"/>
            </w:pPr>
          </w:p>
        </w:tc>
        <w:tc>
          <w:tcPr>
            <w:tcW w:w="4325" w:type="dxa"/>
          </w:tcPr>
          <w:p w14:paraId="3608A86F" w14:textId="77777777" w:rsidR="000D6F78" w:rsidRPr="007B7E1B" w:rsidRDefault="000D6F78" w:rsidP="00AB659E">
            <w:pPr>
              <w:pStyle w:val="TAH"/>
            </w:pPr>
          </w:p>
        </w:tc>
        <w:tc>
          <w:tcPr>
            <w:tcW w:w="720" w:type="dxa"/>
          </w:tcPr>
          <w:p w14:paraId="0532836B" w14:textId="77777777" w:rsidR="000D6F78" w:rsidRPr="007B7E1B" w:rsidRDefault="000D6F78" w:rsidP="00AB659E">
            <w:pPr>
              <w:pStyle w:val="TAH"/>
            </w:pPr>
            <w:r w:rsidRPr="007B7E1B">
              <w:t>U - S</w:t>
            </w:r>
          </w:p>
        </w:tc>
        <w:tc>
          <w:tcPr>
            <w:tcW w:w="2517" w:type="dxa"/>
          </w:tcPr>
          <w:p w14:paraId="7DE85238" w14:textId="77777777" w:rsidR="000D6F78" w:rsidRPr="007B7E1B" w:rsidRDefault="000D6F78" w:rsidP="00AB659E">
            <w:pPr>
              <w:pStyle w:val="TAH"/>
            </w:pPr>
            <w:r w:rsidRPr="007B7E1B">
              <w:t>Message</w:t>
            </w:r>
          </w:p>
        </w:tc>
        <w:tc>
          <w:tcPr>
            <w:tcW w:w="542" w:type="dxa"/>
            <w:tcBorders>
              <w:top w:val="nil"/>
            </w:tcBorders>
          </w:tcPr>
          <w:p w14:paraId="54A730F1" w14:textId="77777777" w:rsidR="000D6F78" w:rsidRPr="007B7E1B" w:rsidRDefault="000D6F78" w:rsidP="00AB659E">
            <w:pPr>
              <w:pStyle w:val="TAH"/>
            </w:pPr>
          </w:p>
        </w:tc>
        <w:tc>
          <w:tcPr>
            <w:tcW w:w="856" w:type="dxa"/>
            <w:tcBorders>
              <w:top w:val="nil"/>
            </w:tcBorders>
          </w:tcPr>
          <w:p w14:paraId="2D0D7E78" w14:textId="77777777" w:rsidR="000D6F78" w:rsidRPr="007B7E1B" w:rsidRDefault="000D6F78" w:rsidP="00AB659E">
            <w:pPr>
              <w:pStyle w:val="TAH"/>
            </w:pPr>
          </w:p>
        </w:tc>
      </w:tr>
      <w:tr w:rsidR="000F703B" w:rsidRPr="007B7E1B" w14:paraId="38A3E707" w14:textId="77777777" w:rsidTr="008A17DC">
        <w:tc>
          <w:tcPr>
            <w:tcW w:w="643" w:type="dxa"/>
          </w:tcPr>
          <w:p w14:paraId="5F02F4B6" w14:textId="77777777" w:rsidR="000F703B" w:rsidRPr="007B7E1B" w:rsidRDefault="000F703B" w:rsidP="008A17DC">
            <w:pPr>
              <w:pStyle w:val="TAC"/>
            </w:pPr>
            <w:r w:rsidRPr="007B7E1B">
              <w:t>-</w:t>
            </w:r>
          </w:p>
        </w:tc>
        <w:tc>
          <w:tcPr>
            <w:tcW w:w="4325" w:type="dxa"/>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tcPr>
          <w:p w14:paraId="44E4F0DC" w14:textId="77777777" w:rsidR="000F703B" w:rsidRPr="007B7E1B" w:rsidRDefault="000F703B" w:rsidP="008A17DC">
            <w:pPr>
              <w:pStyle w:val="TAC"/>
            </w:pPr>
            <w:r w:rsidRPr="007B7E1B">
              <w:t>-</w:t>
            </w:r>
          </w:p>
        </w:tc>
        <w:tc>
          <w:tcPr>
            <w:tcW w:w="2517" w:type="dxa"/>
          </w:tcPr>
          <w:p w14:paraId="1DF905A9" w14:textId="77777777" w:rsidR="000F703B" w:rsidRPr="007B7E1B" w:rsidRDefault="000F703B" w:rsidP="008A17DC">
            <w:pPr>
              <w:pStyle w:val="TAL"/>
              <w:rPr>
                <w:rFonts w:eastAsia="SimSun"/>
              </w:rPr>
            </w:pPr>
            <w:r w:rsidRPr="007B7E1B">
              <w:rPr>
                <w:rFonts w:eastAsia="SimSun"/>
              </w:rPr>
              <w:t>-</w:t>
            </w:r>
          </w:p>
        </w:tc>
        <w:tc>
          <w:tcPr>
            <w:tcW w:w="542" w:type="dxa"/>
          </w:tcPr>
          <w:p w14:paraId="755AE0C9" w14:textId="77777777" w:rsidR="000F703B" w:rsidRPr="007B7E1B" w:rsidRDefault="000F703B" w:rsidP="008A17DC">
            <w:pPr>
              <w:pStyle w:val="TAC"/>
            </w:pPr>
            <w:r w:rsidRPr="007B7E1B">
              <w:t>-</w:t>
            </w:r>
          </w:p>
        </w:tc>
        <w:tc>
          <w:tcPr>
            <w:tcW w:w="856" w:type="dxa"/>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tcPr>
          <w:p w14:paraId="02E2D2F6" w14:textId="77777777" w:rsidR="000D6F78" w:rsidRPr="007B7E1B" w:rsidRDefault="000D6F78" w:rsidP="00AB659E">
            <w:pPr>
              <w:pStyle w:val="TAC"/>
            </w:pPr>
            <w:r w:rsidRPr="007B7E1B">
              <w:t>1</w:t>
            </w:r>
          </w:p>
        </w:tc>
        <w:tc>
          <w:tcPr>
            <w:tcW w:w="4325" w:type="dxa"/>
          </w:tcPr>
          <w:p w14:paraId="52C3CB8F" w14:textId="77777777" w:rsidR="000D6F78" w:rsidRPr="007B7E1B" w:rsidRDefault="000D6F78" w:rsidP="00AB659E">
            <w:pPr>
              <w:pStyle w:val="TAL"/>
            </w:pPr>
            <w:r w:rsidRPr="007B7E1B">
              <w:t>The SS creates 5 PDCP Data PDUs and the Next_PDCP_TX_SN is set to "0".</w:t>
            </w:r>
          </w:p>
        </w:tc>
        <w:tc>
          <w:tcPr>
            <w:tcW w:w="720" w:type="dxa"/>
          </w:tcPr>
          <w:p w14:paraId="3C64FC87" w14:textId="77777777" w:rsidR="000D6F78" w:rsidRPr="007B7E1B" w:rsidRDefault="000D6F78" w:rsidP="00AB659E">
            <w:pPr>
              <w:pStyle w:val="TAC"/>
            </w:pPr>
          </w:p>
        </w:tc>
        <w:tc>
          <w:tcPr>
            <w:tcW w:w="2517" w:type="dxa"/>
          </w:tcPr>
          <w:p w14:paraId="09388DC7" w14:textId="77777777" w:rsidR="000D6F78" w:rsidRPr="007B7E1B" w:rsidRDefault="000F703B" w:rsidP="00AB659E">
            <w:pPr>
              <w:pStyle w:val="TAL"/>
              <w:rPr>
                <w:rFonts w:eastAsia="SimSun"/>
              </w:rPr>
            </w:pPr>
            <w:r w:rsidRPr="007B7E1B">
              <w:rPr>
                <w:rFonts w:eastAsia="SimSun"/>
              </w:rPr>
              <w:t>-</w:t>
            </w:r>
          </w:p>
        </w:tc>
        <w:tc>
          <w:tcPr>
            <w:tcW w:w="542" w:type="dxa"/>
          </w:tcPr>
          <w:p w14:paraId="59A3D0C0" w14:textId="77777777" w:rsidR="000D6F78" w:rsidRPr="007B7E1B" w:rsidRDefault="000D6F78" w:rsidP="00AB659E">
            <w:pPr>
              <w:pStyle w:val="TAC"/>
              <w:rPr>
                <w:rFonts w:eastAsia="SimSun"/>
              </w:rPr>
            </w:pPr>
            <w:r w:rsidRPr="007B7E1B">
              <w:t>-</w:t>
            </w:r>
          </w:p>
        </w:tc>
        <w:tc>
          <w:tcPr>
            <w:tcW w:w="856" w:type="dxa"/>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tcPr>
          <w:p w14:paraId="13540E31" w14:textId="77777777" w:rsidR="000D6F78" w:rsidRPr="007B7E1B" w:rsidRDefault="000D6F78" w:rsidP="00AB659E">
            <w:pPr>
              <w:pStyle w:val="TAC"/>
              <w:rPr>
                <w:lang w:eastAsia="zh-CN"/>
              </w:rPr>
            </w:pPr>
            <w:r w:rsidRPr="007B7E1B">
              <w:rPr>
                <w:lang w:eastAsia="zh-CN"/>
              </w:rPr>
              <w:t>2</w:t>
            </w:r>
          </w:p>
        </w:tc>
        <w:tc>
          <w:tcPr>
            <w:tcW w:w="4325" w:type="dxa"/>
          </w:tcPr>
          <w:p w14:paraId="1AB118F6" w14:textId="77777777" w:rsidR="000D6F78" w:rsidRPr="007B7E1B" w:rsidRDefault="000F703B" w:rsidP="00AB659E">
            <w:pPr>
              <w:pStyle w:val="TAL"/>
              <w:rPr>
                <w:lang w:eastAsia="zh-CN"/>
              </w:rPr>
            </w:pPr>
            <w:r w:rsidRPr="007B7E1B">
              <w:rPr>
                <w:lang w:eastAsia="zh-CN"/>
              </w:rPr>
              <w:t>Void</w:t>
            </w:r>
          </w:p>
        </w:tc>
        <w:tc>
          <w:tcPr>
            <w:tcW w:w="720" w:type="dxa"/>
          </w:tcPr>
          <w:p w14:paraId="171760D3" w14:textId="77777777" w:rsidR="000D6F78" w:rsidRPr="007B7E1B" w:rsidRDefault="000D6F78" w:rsidP="00AB659E">
            <w:pPr>
              <w:pStyle w:val="TAC"/>
            </w:pPr>
          </w:p>
        </w:tc>
        <w:tc>
          <w:tcPr>
            <w:tcW w:w="2517" w:type="dxa"/>
          </w:tcPr>
          <w:p w14:paraId="76EA2EC1" w14:textId="77777777" w:rsidR="000D6F78" w:rsidRPr="007B7E1B" w:rsidRDefault="000D6F78" w:rsidP="00AB659E">
            <w:pPr>
              <w:pStyle w:val="TAL"/>
            </w:pPr>
          </w:p>
        </w:tc>
        <w:tc>
          <w:tcPr>
            <w:tcW w:w="542" w:type="dxa"/>
          </w:tcPr>
          <w:p w14:paraId="1110937C" w14:textId="77777777" w:rsidR="000D6F78" w:rsidRPr="007B7E1B" w:rsidRDefault="000D6F78" w:rsidP="00AB659E">
            <w:pPr>
              <w:pStyle w:val="TAC"/>
            </w:pPr>
          </w:p>
        </w:tc>
        <w:tc>
          <w:tcPr>
            <w:tcW w:w="856" w:type="dxa"/>
          </w:tcPr>
          <w:p w14:paraId="43F6A8C7" w14:textId="77777777" w:rsidR="000D6F78" w:rsidRPr="007B7E1B" w:rsidRDefault="000D6F78" w:rsidP="00AB659E">
            <w:pPr>
              <w:pStyle w:val="TAC"/>
            </w:pPr>
          </w:p>
        </w:tc>
      </w:tr>
      <w:tr w:rsidR="000D6F78" w:rsidRPr="007B7E1B" w14:paraId="06160D51" w14:textId="77777777">
        <w:tc>
          <w:tcPr>
            <w:tcW w:w="643" w:type="dxa"/>
          </w:tcPr>
          <w:p w14:paraId="205310ED" w14:textId="77777777" w:rsidR="000D6F78" w:rsidRPr="007B7E1B" w:rsidRDefault="000F703B" w:rsidP="00AB659E">
            <w:pPr>
              <w:pStyle w:val="TAC"/>
            </w:pPr>
            <w:r w:rsidRPr="007B7E1B">
              <w:t>-</w:t>
            </w:r>
          </w:p>
        </w:tc>
        <w:tc>
          <w:tcPr>
            <w:tcW w:w="4325" w:type="dxa"/>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tcPr>
          <w:p w14:paraId="62D42251" w14:textId="77777777" w:rsidR="000D6F78" w:rsidRPr="007B7E1B" w:rsidRDefault="000F703B" w:rsidP="00AB659E">
            <w:pPr>
              <w:pStyle w:val="TAC"/>
            </w:pPr>
            <w:r w:rsidRPr="007B7E1B">
              <w:t>-</w:t>
            </w:r>
          </w:p>
        </w:tc>
        <w:tc>
          <w:tcPr>
            <w:tcW w:w="2517" w:type="dxa"/>
          </w:tcPr>
          <w:p w14:paraId="7F356E0A" w14:textId="77777777" w:rsidR="000D6F78" w:rsidRPr="007B7E1B" w:rsidRDefault="000F703B" w:rsidP="00AB659E">
            <w:pPr>
              <w:pStyle w:val="TAL"/>
            </w:pPr>
            <w:r w:rsidRPr="007B7E1B">
              <w:t>-</w:t>
            </w:r>
          </w:p>
        </w:tc>
        <w:tc>
          <w:tcPr>
            <w:tcW w:w="542" w:type="dxa"/>
          </w:tcPr>
          <w:p w14:paraId="3FCB760F" w14:textId="77777777" w:rsidR="000D6F78" w:rsidRPr="007B7E1B" w:rsidRDefault="000F703B" w:rsidP="00AB659E">
            <w:pPr>
              <w:pStyle w:val="TAC"/>
            </w:pPr>
            <w:r w:rsidRPr="007B7E1B">
              <w:t>-</w:t>
            </w:r>
          </w:p>
        </w:tc>
        <w:tc>
          <w:tcPr>
            <w:tcW w:w="856" w:type="dxa"/>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tcPr>
          <w:p w14:paraId="17097D52" w14:textId="77777777" w:rsidR="000D6F78" w:rsidRPr="007B7E1B" w:rsidRDefault="000D6F78" w:rsidP="00AB659E">
            <w:pPr>
              <w:pStyle w:val="TAC"/>
              <w:rPr>
                <w:lang w:eastAsia="zh-CN"/>
              </w:rPr>
            </w:pPr>
            <w:r w:rsidRPr="007B7E1B">
              <w:t>3</w:t>
            </w:r>
          </w:p>
        </w:tc>
        <w:tc>
          <w:tcPr>
            <w:tcW w:w="4325" w:type="dxa"/>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tcPr>
          <w:p w14:paraId="749817C6" w14:textId="77777777" w:rsidR="000D6F78" w:rsidRPr="007B7E1B" w:rsidRDefault="000D6F78" w:rsidP="00AB659E">
            <w:pPr>
              <w:pStyle w:val="TAC"/>
            </w:pPr>
            <w:r w:rsidRPr="007B7E1B">
              <w:t>&lt;--</w:t>
            </w:r>
          </w:p>
        </w:tc>
        <w:tc>
          <w:tcPr>
            <w:tcW w:w="2517" w:type="dxa"/>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tcPr>
          <w:p w14:paraId="4B997F72" w14:textId="77777777" w:rsidR="000D6F78" w:rsidRPr="007B7E1B" w:rsidRDefault="000D6F78" w:rsidP="00AB659E">
            <w:pPr>
              <w:pStyle w:val="TAC"/>
            </w:pPr>
          </w:p>
        </w:tc>
        <w:tc>
          <w:tcPr>
            <w:tcW w:w="856" w:type="dxa"/>
          </w:tcPr>
          <w:p w14:paraId="5ABB092F" w14:textId="77777777" w:rsidR="000D6F78" w:rsidRPr="007B7E1B" w:rsidRDefault="000D6F78" w:rsidP="00AB659E">
            <w:pPr>
              <w:pStyle w:val="TAC"/>
            </w:pPr>
          </w:p>
        </w:tc>
      </w:tr>
      <w:tr w:rsidR="000D6F78" w:rsidRPr="007B7E1B" w14:paraId="44A0DDB0" w14:textId="77777777">
        <w:tc>
          <w:tcPr>
            <w:tcW w:w="643" w:type="dxa"/>
          </w:tcPr>
          <w:p w14:paraId="7366D223" w14:textId="77777777" w:rsidR="000D6F78" w:rsidRPr="007B7E1B" w:rsidRDefault="004426ED" w:rsidP="00AB659E">
            <w:pPr>
              <w:pStyle w:val="TAC"/>
              <w:rPr>
                <w:lang w:eastAsia="zh-CN"/>
              </w:rPr>
            </w:pPr>
            <w:r w:rsidRPr="007B7E1B">
              <w:rPr>
                <w:lang w:eastAsia="zh-CN"/>
              </w:rPr>
              <w:t>4</w:t>
            </w:r>
          </w:p>
        </w:tc>
        <w:tc>
          <w:tcPr>
            <w:tcW w:w="4325" w:type="dxa"/>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tcPr>
          <w:p w14:paraId="6ECED75F" w14:textId="77777777" w:rsidR="000D6F78" w:rsidRPr="007B7E1B" w:rsidRDefault="000D6F78" w:rsidP="00AB659E">
            <w:pPr>
              <w:pStyle w:val="TAC"/>
            </w:pPr>
            <w:r w:rsidRPr="007B7E1B">
              <w:t>-</w:t>
            </w:r>
          </w:p>
        </w:tc>
        <w:tc>
          <w:tcPr>
            <w:tcW w:w="2517" w:type="dxa"/>
          </w:tcPr>
          <w:p w14:paraId="102937CC" w14:textId="77777777" w:rsidR="000D6F78" w:rsidRPr="007B7E1B" w:rsidRDefault="000D6F78" w:rsidP="00AB659E">
            <w:pPr>
              <w:pStyle w:val="TAL"/>
            </w:pPr>
            <w:r w:rsidRPr="007B7E1B">
              <w:t>-</w:t>
            </w:r>
          </w:p>
        </w:tc>
        <w:tc>
          <w:tcPr>
            <w:tcW w:w="542" w:type="dxa"/>
          </w:tcPr>
          <w:p w14:paraId="184E5053" w14:textId="77777777" w:rsidR="000D6F78" w:rsidRPr="007B7E1B" w:rsidRDefault="000D6F78" w:rsidP="00AB659E">
            <w:pPr>
              <w:pStyle w:val="TAC"/>
            </w:pPr>
            <w:r w:rsidRPr="007B7E1B">
              <w:t>-</w:t>
            </w:r>
          </w:p>
        </w:tc>
        <w:tc>
          <w:tcPr>
            <w:tcW w:w="856" w:type="dxa"/>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tcPr>
          <w:p w14:paraId="6A65791C" w14:textId="77777777" w:rsidR="000D6F78" w:rsidRPr="007B7E1B" w:rsidRDefault="000F703B" w:rsidP="00AB659E">
            <w:pPr>
              <w:pStyle w:val="TAC"/>
            </w:pPr>
            <w:r w:rsidRPr="007B7E1B">
              <w:t>-</w:t>
            </w:r>
          </w:p>
        </w:tc>
        <w:tc>
          <w:tcPr>
            <w:tcW w:w="4325" w:type="dxa"/>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tcPr>
          <w:p w14:paraId="62259D8F" w14:textId="77777777" w:rsidR="000D6F78" w:rsidRPr="007B7E1B" w:rsidRDefault="000F703B" w:rsidP="00AB659E">
            <w:pPr>
              <w:pStyle w:val="TAC"/>
            </w:pPr>
            <w:r w:rsidRPr="007B7E1B">
              <w:t>-</w:t>
            </w:r>
          </w:p>
        </w:tc>
        <w:tc>
          <w:tcPr>
            <w:tcW w:w="2517" w:type="dxa"/>
          </w:tcPr>
          <w:p w14:paraId="581A744E" w14:textId="77777777" w:rsidR="000D6F78" w:rsidRPr="007B7E1B" w:rsidRDefault="000F703B" w:rsidP="00AB659E">
            <w:pPr>
              <w:pStyle w:val="TAL"/>
            </w:pPr>
            <w:r w:rsidRPr="007B7E1B">
              <w:t>-</w:t>
            </w:r>
          </w:p>
        </w:tc>
        <w:tc>
          <w:tcPr>
            <w:tcW w:w="542" w:type="dxa"/>
          </w:tcPr>
          <w:p w14:paraId="09ECA9C2" w14:textId="77777777" w:rsidR="000D6F78" w:rsidRPr="007B7E1B" w:rsidRDefault="000F703B" w:rsidP="00AB659E">
            <w:pPr>
              <w:pStyle w:val="TAC"/>
            </w:pPr>
            <w:r w:rsidRPr="007B7E1B">
              <w:t>-</w:t>
            </w:r>
          </w:p>
        </w:tc>
        <w:tc>
          <w:tcPr>
            <w:tcW w:w="856" w:type="dxa"/>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tcPr>
          <w:p w14:paraId="58604E84" w14:textId="77777777" w:rsidR="000D6F78" w:rsidRPr="007B7E1B" w:rsidRDefault="000D6F78" w:rsidP="00AB659E">
            <w:pPr>
              <w:pStyle w:val="TAC"/>
              <w:rPr>
                <w:lang w:eastAsia="zh-CN"/>
              </w:rPr>
            </w:pPr>
            <w:r w:rsidRPr="007B7E1B">
              <w:t>5</w:t>
            </w:r>
          </w:p>
        </w:tc>
        <w:tc>
          <w:tcPr>
            <w:tcW w:w="4325" w:type="dxa"/>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tcPr>
          <w:p w14:paraId="32FD96B7" w14:textId="77777777" w:rsidR="000D6F78" w:rsidRPr="007B7E1B" w:rsidRDefault="000D6F78" w:rsidP="00AB659E">
            <w:pPr>
              <w:pStyle w:val="TAC"/>
            </w:pPr>
            <w:r w:rsidRPr="007B7E1B">
              <w:t>&lt;--</w:t>
            </w:r>
          </w:p>
        </w:tc>
        <w:tc>
          <w:tcPr>
            <w:tcW w:w="2517" w:type="dxa"/>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tcPr>
          <w:p w14:paraId="19DB3ECC" w14:textId="77777777" w:rsidR="000D6F78" w:rsidRPr="007B7E1B" w:rsidRDefault="000D6F78" w:rsidP="00AB659E">
            <w:pPr>
              <w:pStyle w:val="TAC"/>
            </w:pPr>
            <w:r w:rsidRPr="007B7E1B">
              <w:t>-</w:t>
            </w:r>
          </w:p>
        </w:tc>
        <w:tc>
          <w:tcPr>
            <w:tcW w:w="856" w:type="dxa"/>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tcPr>
          <w:p w14:paraId="0CB8AA98" w14:textId="77777777" w:rsidR="000D6F78" w:rsidRPr="007B7E1B" w:rsidRDefault="000D6F78" w:rsidP="00AB659E">
            <w:pPr>
              <w:pStyle w:val="TAC"/>
              <w:rPr>
                <w:lang w:eastAsia="zh-CN"/>
              </w:rPr>
            </w:pPr>
            <w:r w:rsidRPr="007B7E1B">
              <w:rPr>
                <w:lang w:eastAsia="zh-CN"/>
              </w:rPr>
              <w:t>6</w:t>
            </w:r>
          </w:p>
        </w:tc>
        <w:tc>
          <w:tcPr>
            <w:tcW w:w="4325" w:type="dxa"/>
          </w:tcPr>
          <w:p w14:paraId="2375452A" w14:textId="77777777" w:rsidR="000D6F78" w:rsidRPr="007B7E1B" w:rsidRDefault="000D6F78" w:rsidP="00AB659E">
            <w:pPr>
              <w:pStyle w:val="TAL"/>
            </w:pPr>
            <w:r w:rsidRPr="007B7E1B">
              <w:t>The SS resumes normal UL grant allocation.</w:t>
            </w:r>
          </w:p>
        </w:tc>
        <w:tc>
          <w:tcPr>
            <w:tcW w:w="720" w:type="dxa"/>
            <w:vAlign w:val="center"/>
          </w:tcPr>
          <w:p w14:paraId="64EB1BB8" w14:textId="77777777" w:rsidR="000D6F78" w:rsidRPr="007B7E1B" w:rsidRDefault="000D6F78" w:rsidP="00AB659E">
            <w:pPr>
              <w:pStyle w:val="TAC"/>
            </w:pPr>
            <w:r w:rsidRPr="007B7E1B">
              <w:t>-</w:t>
            </w:r>
          </w:p>
        </w:tc>
        <w:tc>
          <w:tcPr>
            <w:tcW w:w="2517" w:type="dxa"/>
          </w:tcPr>
          <w:p w14:paraId="2A935C47" w14:textId="77777777" w:rsidR="000D6F78" w:rsidRPr="007B7E1B" w:rsidRDefault="000F703B" w:rsidP="00AB659E">
            <w:pPr>
              <w:pStyle w:val="TAL"/>
              <w:rPr>
                <w:lang w:eastAsia="zh-CN"/>
              </w:rPr>
            </w:pPr>
            <w:r w:rsidRPr="007B7E1B">
              <w:rPr>
                <w:lang w:eastAsia="zh-CN"/>
              </w:rPr>
              <w:t>-</w:t>
            </w:r>
          </w:p>
        </w:tc>
        <w:tc>
          <w:tcPr>
            <w:tcW w:w="542" w:type="dxa"/>
          </w:tcPr>
          <w:p w14:paraId="7247E1FD" w14:textId="77777777" w:rsidR="000D6F78" w:rsidRPr="007B7E1B" w:rsidRDefault="000D6F78" w:rsidP="00AB659E">
            <w:pPr>
              <w:pStyle w:val="TAC"/>
            </w:pPr>
            <w:r w:rsidRPr="007B7E1B">
              <w:t>-</w:t>
            </w:r>
          </w:p>
        </w:tc>
        <w:tc>
          <w:tcPr>
            <w:tcW w:w="856" w:type="dxa"/>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tcPr>
          <w:p w14:paraId="18396716" w14:textId="77777777" w:rsidR="000D6F78" w:rsidRPr="007B7E1B" w:rsidRDefault="000D6F78" w:rsidP="00AB659E">
            <w:pPr>
              <w:pStyle w:val="TAC"/>
              <w:rPr>
                <w:lang w:eastAsia="zh-CN"/>
              </w:rPr>
            </w:pPr>
            <w:r w:rsidRPr="007B7E1B">
              <w:rPr>
                <w:lang w:eastAsia="zh-CN"/>
              </w:rPr>
              <w:t>7</w:t>
            </w:r>
          </w:p>
        </w:tc>
        <w:tc>
          <w:tcPr>
            <w:tcW w:w="4325" w:type="dxa"/>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tcPr>
          <w:p w14:paraId="0EDF8F87" w14:textId="77777777" w:rsidR="000D6F78" w:rsidRPr="007B7E1B" w:rsidRDefault="000D6F78" w:rsidP="00AB659E">
            <w:pPr>
              <w:pStyle w:val="TAC"/>
            </w:pPr>
            <w:r w:rsidRPr="007B7E1B">
              <w:t>--&gt;</w:t>
            </w:r>
          </w:p>
        </w:tc>
        <w:tc>
          <w:tcPr>
            <w:tcW w:w="2517" w:type="dxa"/>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tcPr>
          <w:p w14:paraId="45B06F8A" w14:textId="77777777" w:rsidR="000D6F78" w:rsidRPr="007B7E1B" w:rsidRDefault="000D6F78" w:rsidP="00AB659E">
            <w:pPr>
              <w:pStyle w:val="TAC"/>
            </w:pPr>
            <w:r w:rsidRPr="007B7E1B">
              <w:t>1</w:t>
            </w:r>
          </w:p>
        </w:tc>
        <w:tc>
          <w:tcPr>
            <w:tcW w:w="856" w:type="dxa"/>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tcPr>
          <w:p w14:paraId="66A16DA7" w14:textId="77777777" w:rsidR="000D6F78" w:rsidRPr="007B7E1B" w:rsidDel="00845198" w:rsidRDefault="000D6F78" w:rsidP="00AB659E">
            <w:pPr>
              <w:pStyle w:val="TAC"/>
            </w:pPr>
            <w:r w:rsidRPr="007B7E1B">
              <w:rPr>
                <w:lang w:eastAsia="zh-CN"/>
              </w:rPr>
              <w:t>8</w:t>
            </w:r>
          </w:p>
        </w:tc>
        <w:tc>
          <w:tcPr>
            <w:tcW w:w="4325" w:type="dxa"/>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tcPr>
          <w:p w14:paraId="30D52E4C" w14:textId="77777777" w:rsidR="000D6F78" w:rsidRPr="007B7E1B" w:rsidRDefault="000D6F78" w:rsidP="00AB659E">
            <w:pPr>
              <w:pStyle w:val="TAC"/>
            </w:pPr>
            <w:r w:rsidRPr="007B7E1B">
              <w:t>--&gt;</w:t>
            </w:r>
          </w:p>
        </w:tc>
        <w:tc>
          <w:tcPr>
            <w:tcW w:w="2517" w:type="dxa"/>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tcPr>
          <w:p w14:paraId="190C2C0C" w14:textId="77777777" w:rsidR="000D6F78" w:rsidRPr="007B7E1B" w:rsidRDefault="000D6F78" w:rsidP="00AB659E">
            <w:pPr>
              <w:pStyle w:val="TAC"/>
            </w:pPr>
            <w:r w:rsidRPr="007B7E1B">
              <w:t>1</w:t>
            </w:r>
          </w:p>
        </w:tc>
        <w:tc>
          <w:tcPr>
            <w:tcW w:w="856" w:type="dxa"/>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162350">
      <w:pPr>
        <w:pStyle w:val="H6"/>
        <w:rPr>
          <w:lang w:eastAsia="zh-CN"/>
        </w:rPr>
      </w:pPr>
      <w:r w:rsidRPr="007B7E1B">
        <w:rPr>
          <w:lang w:eastAsia="zh-CN"/>
        </w:rPr>
        <w:t>Preamble:</w:t>
      </w:r>
    </w:p>
    <w:p w14:paraId="54BFDFED" w14:textId="3176A90A"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w:t>
      </w:r>
      <w:r w:rsidR="00162350" w:rsidRPr="00162350">
        <w:t xml:space="preserve">TS </w:t>
      </w:r>
      <w:r w:rsidR="0051628E" w:rsidRPr="007B7E1B">
        <w:t>36.508</w:t>
      </w:r>
      <w:r w:rsidRPr="007B7E1B">
        <w:t xml:space="preserve"> </w:t>
      </w:r>
      <w:r w:rsidRPr="007B7E1B">
        <w:rPr>
          <w:lang w:eastAsia="zh-CN"/>
        </w:rPr>
        <w:t>[18]</w:t>
      </w:r>
      <w:r w:rsidR="0051628E" w:rsidRPr="007B7E1B">
        <w:rPr>
          <w:lang w:eastAsia="zh-CN"/>
        </w:rPr>
        <w:t xml:space="preserve">, with the exception of establishing additional PDN connectivity before RRCConnectionRelease in step 17. Additional PDN establishment is done as specified in Generic Test Procedure to establish additional PDN connectivity in </w:t>
      </w:r>
      <w:r w:rsidR="00162350" w:rsidRPr="00162350">
        <w:rPr>
          <w:lang w:eastAsia="zh-CN"/>
        </w:rPr>
        <w:t xml:space="preserve">TS </w:t>
      </w:r>
      <w:r w:rsidR="0051628E" w:rsidRPr="007B7E1B">
        <w:rPr>
          <w:lang w:eastAsia="zh-CN"/>
        </w:rPr>
        <w:t>36.508 [18] clause 4.5A.16 with condition Ethernet used for PDN CONNECTIVITY REQUEST, ACTIVATE DEFAULT EPS BEARER CONTEXT REQUEST and ACTIVATE DEFAULT EPS BEARER CONTEXT ACCEPT</w:t>
      </w:r>
      <w:r w:rsidRPr="007B7E1B">
        <w:t>.</w:t>
      </w:r>
    </w:p>
    <w:p w14:paraId="16F745AE" w14:textId="303FA034" w:rsidR="00586FCC" w:rsidRPr="007B7E1B" w:rsidRDefault="0051628E" w:rsidP="0051628E">
      <w:pPr>
        <w:pStyle w:val="B1"/>
        <w:rPr>
          <w:lang w:eastAsia="zh-CN"/>
        </w:rPr>
      </w:pPr>
      <w:r w:rsidRPr="007B7E1B">
        <w:t>-</w:t>
      </w:r>
      <w:r w:rsidRPr="007B7E1B">
        <w:tab/>
        <w:t xml:space="preserve">Parameters maxNumberEHC-Contexts-r16 and continueEHC-Context-r16 are captured at the UE capability enquiry done at the UE registration procedure in </w:t>
      </w:r>
      <w:r w:rsidR="00162350" w:rsidRPr="00162350">
        <w:t xml:space="preserve">TS </w:t>
      </w:r>
      <w:r w:rsidRPr="007B7E1B">
        <w:t>36.508</w:t>
      </w:r>
      <w:r w:rsidR="00162350" w:rsidRPr="00162350">
        <w:t xml:space="preserve"> [18]</w:t>
      </w:r>
      <w:r w:rsidRPr="007B7E1B">
        <w:t xml:space="preserve"> </w:t>
      </w:r>
      <w:r w:rsidR="00162350" w:rsidRPr="00162350">
        <w:t>clause</w:t>
      </w:r>
      <w:r w:rsidRPr="007B7E1B">
        <w:t xml:space="preserve">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1A1AA3AA" w:rsidR="0051628E" w:rsidRPr="007B7E1B" w:rsidRDefault="0051628E" w:rsidP="0051628E">
            <w:pPr>
              <w:pStyle w:val="Default"/>
              <w:rPr>
                <w:sz w:val="18"/>
                <w:szCs w:val="18"/>
                <w:lang w:val="en-GB"/>
              </w:rPr>
            </w:pPr>
            <w:r w:rsidRPr="007B7E1B">
              <w:rPr>
                <w:sz w:val="18"/>
                <w:szCs w:val="18"/>
                <w:lang w:val="en-GB"/>
              </w:rPr>
              <w:t xml:space="preserve">The generic procedure for radio bearer establishment with RLC-UM established for additional PDN as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6AA0AF6C" w:rsidR="0051628E" w:rsidRPr="007B7E1B" w:rsidRDefault="0051628E" w:rsidP="0051628E">
            <w:pPr>
              <w:pStyle w:val="Default"/>
              <w:rPr>
                <w:sz w:val="18"/>
                <w:szCs w:val="18"/>
                <w:lang w:val="en-GB"/>
              </w:rPr>
            </w:pPr>
            <w:r w:rsidRPr="007B7E1B">
              <w:rPr>
                <w:sz w:val="18"/>
                <w:szCs w:val="18"/>
                <w:lang w:val="en-GB"/>
              </w:rPr>
              <w:t xml:space="preserve">The generic procedure for loopback activation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445B8D5C" w:rsidR="0051628E" w:rsidRPr="007B7E1B" w:rsidRDefault="00162350" w:rsidP="0051628E">
            <w:pPr>
              <w:pStyle w:val="Footer"/>
              <w:spacing w:after="180"/>
              <w:rPr>
                <w:b w:val="0"/>
                <w:i w:val="0"/>
                <w:noProof w:val="0"/>
                <w:lang w:eastAsia="zh-CN"/>
              </w:rPr>
            </w:pPr>
            <w:r w:rsidRPr="00162350">
              <w:rPr>
                <w:b w:val="0"/>
                <w:i w:val="0"/>
                <w:noProof w:val="0"/>
                <w:lang w:eastAsia="zh-CN"/>
              </w:rPr>
              <w:t>-</w:t>
            </w:r>
          </w:p>
        </w:tc>
        <w:tc>
          <w:tcPr>
            <w:tcW w:w="850" w:type="dxa"/>
          </w:tcPr>
          <w:p w14:paraId="2789213B" w14:textId="2148583E" w:rsidR="0051628E" w:rsidRPr="007B7E1B" w:rsidRDefault="00162350" w:rsidP="0051628E">
            <w:pPr>
              <w:pStyle w:val="Footer"/>
              <w:spacing w:after="180"/>
              <w:rPr>
                <w:b w:val="0"/>
                <w:i w:val="0"/>
                <w:noProof w:val="0"/>
                <w:lang w:eastAsia="zh-CN"/>
              </w:rPr>
            </w:pPr>
            <w:r>
              <w:rPr>
                <w:b w:val="0"/>
                <w:i w:val="0"/>
                <w:noProof w:val="0"/>
                <w:lang w:eastAsia="zh-CN"/>
              </w:rPr>
              <w:t>-</w:t>
            </w: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13F1ADE1" w:rsidR="0051628E" w:rsidRPr="007B7E1B" w:rsidRDefault="00162350" w:rsidP="0051628E">
            <w:pPr>
              <w:pStyle w:val="Footer"/>
              <w:spacing w:after="180"/>
              <w:rPr>
                <w:b w:val="0"/>
                <w:i w:val="0"/>
                <w:noProof w:val="0"/>
                <w:lang w:eastAsia="zh-CN"/>
              </w:rPr>
            </w:pPr>
            <w:r w:rsidRPr="00162350">
              <w:rPr>
                <w:b w:val="0"/>
                <w:i w:val="0"/>
                <w:noProof w:val="0"/>
                <w:lang w:eastAsia="zh-CN"/>
              </w:rPr>
              <w:t>3</w:t>
            </w:r>
          </w:p>
        </w:tc>
        <w:tc>
          <w:tcPr>
            <w:tcW w:w="850" w:type="dxa"/>
          </w:tcPr>
          <w:p w14:paraId="11CB9F3C" w14:textId="39A8530D" w:rsidR="0051628E" w:rsidRPr="007B7E1B" w:rsidRDefault="00162350" w:rsidP="0051628E">
            <w:pPr>
              <w:pStyle w:val="Footer"/>
              <w:spacing w:after="180"/>
              <w:rPr>
                <w:b w:val="0"/>
                <w:i w:val="0"/>
                <w:noProof w:val="0"/>
                <w:lang w:eastAsia="zh-CN"/>
              </w:rPr>
            </w:pPr>
            <w:r>
              <w:t xml:space="preserve"> </w:t>
            </w:r>
            <w:r w:rsidRPr="00162350">
              <w:rPr>
                <w:b w:val="0"/>
                <w:i w:val="0"/>
                <w:noProof w:val="0"/>
                <w:lang w:eastAsia="zh-CN"/>
              </w:rPr>
              <w:t>P</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tcPr>
          <w:p w14:paraId="4C90A5B1" w14:textId="77777777" w:rsidR="00586FCC" w:rsidRPr="007B7E1B" w:rsidRDefault="00586FCC" w:rsidP="00440800">
            <w:pPr>
              <w:pStyle w:val="TAH"/>
            </w:pPr>
            <w:r w:rsidRPr="007B7E1B">
              <w:t>Information Element</w:t>
            </w:r>
          </w:p>
        </w:tc>
        <w:tc>
          <w:tcPr>
            <w:tcW w:w="2267" w:type="dxa"/>
          </w:tcPr>
          <w:p w14:paraId="64314B85" w14:textId="77777777" w:rsidR="00586FCC" w:rsidRPr="007B7E1B" w:rsidRDefault="00586FCC" w:rsidP="00440800">
            <w:pPr>
              <w:pStyle w:val="TAH"/>
            </w:pPr>
            <w:r w:rsidRPr="007B7E1B">
              <w:t>Value/remark</w:t>
            </w:r>
          </w:p>
        </w:tc>
        <w:tc>
          <w:tcPr>
            <w:tcW w:w="1700" w:type="dxa"/>
          </w:tcPr>
          <w:p w14:paraId="522B0D73" w14:textId="77777777" w:rsidR="00586FCC" w:rsidRPr="007B7E1B" w:rsidRDefault="00586FCC" w:rsidP="00440800">
            <w:pPr>
              <w:pStyle w:val="TAH"/>
            </w:pPr>
            <w:r w:rsidRPr="007B7E1B">
              <w:t>Comment</w:t>
            </w:r>
          </w:p>
        </w:tc>
        <w:tc>
          <w:tcPr>
            <w:tcW w:w="1245" w:type="dxa"/>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tcPr>
          <w:p w14:paraId="699DF069" w14:textId="77777777" w:rsidR="00586FCC" w:rsidRPr="007B7E1B" w:rsidRDefault="00586FCC" w:rsidP="00440800">
            <w:pPr>
              <w:pStyle w:val="TAL"/>
            </w:pPr>
            <w:r w:rsidRPr="007B7E1B">
              <w:t>RadioResourceConfigDedicated-DRB-Mod ::= SEQUENCE {</w:t>
            </w:r>
          </w:p>
        </w:tc>
        <w:tc>
          <w:tcPr>
            <w:tcW w:w="2267" w:type="dxa"/>
          </w:tcPr>
          <w:p w14:paraId="6B1CE959" w14:textId="77777777" w:rsidR="00586FCC" w:rsidRPr="007B7E1B" w:rsidRDefault="00586FCC" w:rsidP="00440800">
            <w:pPr>
              <w:pStyle w:val="TAL"/>
            </w:pPr>
          </w:p>
        </w:tc>
        <w:tc>
          <w:tcPr>
            <w:tcW w:w="1700" w:type="dxa"/>
          </w:tcPr>
          <w:p w14:paraId="4F30E92D" w14:textId="77777777" w:rsidR="00586FCC" w:rsidRPr="007B7E1B" w:rsidRDefault="00586FCC" w:rsidP="00440800">
            <w:pPr>
              <w:pStyle w:val="TAL"/>
            </w:pPr>
          </w:p>
        </w:tc>
        <w:tc>
          <w:tcPr>
            <w:tcW w:w="1245" w:type="dxa"/>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tcPr>
          <w:p w14:paraId="19143F62" w14:textId="77777777" w:rsidR="00586FCC" w:rsidRPr="007B7E1B" w:rsidRDefault="00586FCC" w:rsidP="00440800">
            <w:pPr>
              <w:pStyle w:val="TAL"/>
            </w:pPr>
            <w:r w:rsidRPr="007B7E1B">
              <w:t xml:space="preserve">  drb-ToAddModList</w:t>
            </w:r>
          </w:p>
        </w:tc>
        <w:tc>
          <w:tcPr>
            <w:tcW w:w="2267" w:type="dxa"/>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tcPr>
          <w:p w14:paraId="29F1F55E" w14:textId="77777777" w:rsidR="00586FCC" w:rsidRPr="007B7E1B" w:rsidRDefault="00586FCC" w:rsidP="00440800">
            <w:pPr>
              <w:pStyle w:val="TAL"/>
            </w:pPr>
          </w:p>
        </w:tc>
        <w:tc>
          <w:tcPr>
            <w:tcW w:w="1245" w:type="dxa"/>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tcPr>
          <w:p w14:paraId="658DD254" w14:textId="77777777" w:rsidR="00586FCC" w:rsidRPr="007B7E1B" w:rsidRDefault="00586FCC" w:rsidP="00440800">
            <w:pPr>
              <w:pStyle w:val="TAL"/>
            </w:pPr>
            <w:r w:rsidRPr="007B7E1B">
              <w:t xml:space="preserve">  }</w:t>
            </w:r>
          </w:p>
        </w:tc>
        <w:tc>
          <w:tcPr>
            <w:tcW w:w="2267" w:type="dxa"/>
          </w:tcPr>
          <w:p w14:paraId="0CCADC9A" w14:textId="77777777" w:rsidR="00586FCC" w:rsidRPr="007B7E1B" w:rsidRDefault="00586FCC" w:rsidP="00440800">
            <w:pPr>
              <w:pStyle w:val="TAL"/>
            </w:pPr>
          </w:p>
        </w:tc>
        <w:tc>
          <w:tcPr>
            <w:tcW w:w="1700" w:type="dxa"/>
          </w:tcPr>
          <w:p w14:paraId="5D7DABA1" w14:textId="77777777" w:rsidR="00586FCC" w:rsidRPr="007B7E1B" w:rsidRDefault="00586FCC" w:rsidP="00440800">
            <w:pPr>
              <w:pStyle w:val="TAL"/>
            </w:pPr>
          </w:p>
        </w:tc>
        <w:tc>
          <w:tcPr>
            <w:tcW w:w="1245" w:type="dxa"/>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tcPr>
          <w:p w14:paraId="73090F99" w14:textId="77777777" w:rsidR="00586FCC" w:rsidRPr="007B7E1B" w:rsidRDefault="00586FCC" w:rsidP="00440800">
            <w:pPr>
              <w:pStyle w:val="TAH"/>
            </w:pPr>
            <w:r w:rsidRPr="007B7E1B">
              <w:t>Information Element</w:t>
            </w:r>
          </w:p>
        </w:tc>
        <w:tc>
          <w:tcPr>
            <w:tcW w:w="2267" w:type="dxa"/>
          </w:tcPr>
          <w:p w14:paraId="3DA84968" w14:textId="77777777" w:rsidR="00586FCC" w:rsidRPr="007B7E1B" w:rsidRDefault="00586FCC" w:rsidP="00440800">
            <w:pPr>
              <w:pStyle w:val="TAH"/>
            </w:pPr>
            <w:r w:rsidRPr="007B7E1B">
              <w:t>Value/remark</w:t>
            </w:r>
          </w:p>
        </w:tc>
        <w:tc>
          <w:tcPr>
            <w:tcW w:w="1700" w:type="dxa"/>
          </w:tcPr>
          <w:p w14:paraId="7C14F91D" w14:textId="77777777" w:rsidR="00586FCC" w:rsidRPr="007B7E1B" w:rsidRDefault="00586FCC" w:rsidP="00440800">
            <w:pPr>
              <w:pStyle w:val="TAH"/>
            </w:pPr>
            <w:r w:rsidRPr="007B7E1B">
              <w:t>Comment</w:t>
            </w:r>
          </w:p>
        </w:tc>
        <w:tc>
          <w:tcPr>
            <w:tcW w:w="1133" w:type="dxa"/>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tcPr>
          <w:p w14:paraId="7AA7C69C" w14:textId="77777777" w:rsidR="00586FCC" w:rsidRPr="007B7E1B" w:rsidRDefault="00586FCC" w:rsidP="00440800">
            <w:pPr>
              <w:pStyle w:val="TAL"/>
            </w:pPr>
            <w:r w:rsidRPr="007B7E1B">
              <w:t>DRB-ToAddModList ::= SEQUENCE (SIZE (1..maxDRB)) OF SEQUENCE {</w:t>
            </w:r>
          </w:p>
        </w:tc>
        <w:tc>
          <w:tcPr>
            <w:tcW w:w="2267" w:type="dxa"/>
          </w:tcPr>
          <w:p w14:paraId="117B4B6E" w14:textId="77777777" w:rsidR="00586FCC" w:rsidRPr="007B7E1B" w:rsidRDefault="00586FCC" w:rsidP="00440800">
            <w:pPr>
              <w:pStyle w:val="TAL"/>
            </w:pPr>
            <w:r w:rsidRPr="007B7E1B">
              <w:rPr>
                <w:snapToGrid w:val="0"/>
              </w:rPr>
              <w:t>1 Entries</w:t>
            </w:r>
          </w:p>
        </w:tc>
        <w:tc>
          <w:tcPr>
            <w:tcW w:w="1700" w:type="dxa"/>
          </w:tcPr>
          <w:p w14:paraId="42097F12" w14:textId="77777777" w:rsidR="00586FCC" w:rsidRPr="007B7E1B" w:rsidRDefault="00586FCC" w:rsidP="00440800">
            <w:pPr>
              <w:pStyle w:val="TAL"/>
            </w:pPr>
          </w:p>
        </w:tc>
        <w:tc>
          <w:tcPr>
            <w:tcW w:w="1133" w:type="dxa"/>
          </w:tcPr>
          <w:p w14:paraId="015CB3A7" w14:textId="77777777" w:rsidR="00586FCC" w:rsidRPr="007B7E1B" w:rsidRDefault="00586FCC" w:rsidP="00440800">
            <w:pPr>
              <w:pStyle w:val="TAL"/>
            </w:pPr>
          </w:p>
        </w:tc>
      </w:tr>
      <w:tr w:rsidR="00586FCC" w:rsidRPr="007B7E1B" w14:paraId="65FEB08B" w14:textId="77777777" w:rsidTr="00440800">
        <w:tc>
          <w:tcPr>
            <w:tcW w:w="4535" w:type="dxa"/>
          </w:tcPr>
          <w:p w14:paraId="212170CE" w14:textId="77777777" w:rsidR="00586FCC" w:rsidRPr="007B7E1B" w:rsidRDefault="00586FCC" w:rsidP="00440800">
            <w:pPr>
              <w:pStyle w:val="TAL"/>
            </w:pPr>
            <w:r w:rsidRPr="007B7E1B">
              <w:t xml:space="preserve">  eps-BearerIdentity[1]</w:t>
            </w:r>
          </w:p>
        </w:tc>
        <w:tc>
          <w:tcPr>
            <w:tcW w:w="2267" w:type="dxa"/>
          </w:tcPr>
          <w:p w14:paraId="1AF15785" w14:textId="77777777" w:rsidR="00586FCC" w:rsidRPr="007B7E1B" w:rsidRDefault="00586FCC" w:rsidP="00440800">
            <w:pPr>
              <w:pStyle w:val="TAL"/>
            </w:pPr>
            <w:r w:rsidRPr="007B7E1B">
              <w:t>Not present</w:t>
            </w:r>
          </w:p>
        </w:tc>
        <w:tc>
          <w:tcPr>
            <w:tcW w:w="1700" w:type="dxa"/>
          </w:tcPr>
          <w:p w14:paraId="37B74423" w14:textId="77777777" w:rsidR="00586FCC" w:rsidRPr="007B7E1B" w:rsidRDefault="00586FCC" w:rsidP="00440800">
            <w:pPr>
              <w:pStyle w:val="TAL"/>
            </w:pPr>
          </w:p>
        </w:tc>
        <w:tc>
          <w:tcPr>
            <w:tcW w:w="1133" w:type="dxa"/>
          </w:tcPr>
          <w:p w14:paraId="0CBDBCBF" w14:textId="77777777" w:rsidR="00586FCC" w:rsidRPr="007B7E1B" w:rsidRDefault="00586FCC" w:rsidP="00440800">
            <w:pPr>
              <w:pStyle w:val="TAL"/>
            </w:pPr>
          </w:p>
        </w:tc>
      </w:tr>
      <w:tr w:rsidR="00586FCC" w:rsidRPr="007B7E1B" w14:paraId="0A816B6B" w14:textId="77777777" w:rsidTr="00440800">
        <w:tc>
          <w:tcPr>
            <w:tcW w:w="4535" w:type="dxa"/>
          </w:tcPr>
          <w:p w14:paraId="76C7B76F" w14:textId="77777777" w:rsidR="00586FCC" w:rsidRPr="007B7E1B" w:rsidRDefault="00586FCC" w:rsidP="00440800">
            <w:pPr>
              <w:pStyle w:val="TAL"/>
            </w:pPr>
            <w:r w:rsidRPr="007B7E1B">
              <w:t xml:space="preserve">  drb-Identity[1]</w:t>
            </w:r>
          </w:p>
        </w:tc>
        <w:tc>
          <w:tcPr>
            <w:tcW w:w="2267" w:type="dxa"/>
          </w:tcPr>
          <w:p w14:paraId="66D50F96" w14:textId="3BB85D9B" w:rsidR="00586FCC" w:rsidRPr="007B7E1B" w:rsidRDefault="0051628E" w:rsidP="00440800">
            <w:pPr>
              <w:pStyle w:val="TAL"/>
            </w:pPr>
            <w:r w:rsidRPr="007B7E1B">
              <w:t>the identity of the RLC-UM DRB configured at step 1</w:t>
            </w:r>
          </w:p>
        </w:tc>
        <w:tc>
          <w:tcPr>
            <w:tcW w:w="1700" w:type="dxa"/>
          </w:tcPr>
          <w:p w14:paraId="16C3EDD9" w14:textId="77777777" w:rsidR="00586FCC" w:rsidRPr="007B7E1B" w:rsidRDefault="00586FCC" w:rsidP="00440800">
            <w:pPr>
              <w:pStyle w:val="TAL"/>
            </w:pPr>
          </w:p>
        </w:tc>
        <w:tc>
          <w:tcPr>
            <w:tcW w:w="1133" w:type="dxa"/>
          </w:tcPr>
          <w:p w14:paraId="75885713" w14:textId="77777777" w:rsidR="00586FCC" w:rsidRPr="007B7E1B" w:rsidRDefault="00586FCC" w:rsidP="00440800">
            <w:pPr>
              <w:pStyle w:val="TAL"/>
            </w:pPr>
          </w:p>
        </w:tc>
      </w:tr>
      <w:tr w:rsidR="00586FCC" w:rsidRPr="007B7E1B" w14:paraId="261CCC39" w14:textId="77777777" w:rsidTr="00440800">
        <w:tc>
          <w:tcPr>
            <w:tcW w:w="4535" w:type="dxa"/>
          </w:tcPr>
          <w:p w14:paraId="2202908F" w14:textId="77777777" w:rsidR="00586FCC" w:rsidRPr="007B7E1B" w:rsidRDefault="00586FCC" w:rsidP="00440800">
            <w:pPr>
              <w:pStyle w:val="TAL"/>
            </w:pPr>
            <w:r w:rsidRPr="007B7E1B">
              <w:t xml:space="preserve">  pdcp-Config[1]</w:t>
            </w:r>
          </w:p>
        </w:tc>
        <w:tc>
          <w:tcPr>
            <w:tcW w:w="2267" w:type="dxa"/>
          </w:tcPr>
          <w:p w14:paraId="577089A0" w14:textId="77777777" w:rsidR="00586FCC" w:rsidRPr="007B7E1B" w:rsidRDefault="00586FCC" w:rsidP="00440800">
            <w:pPr>
              <w:pStyle w:val="TAL"/>
            </w:pPr>
            <w:r w:rsidRPr="007B7E1B">
              <w:t>PDCP-Config-EHC</w:t>
            </w:r>
          </w:p>
        </w:tc>
        <w:tc>
          <w:tcPr>
            <w:tcW w:w="1700" w:type="dxa"/>
          </w:tcPr>
          <w:p w14:paraId="135CAA80" w14:textId="77777777" w:rsidR="00586FCC" w:rsidRPr="007B7E1B" w:rsidRDefault="00586FCC" w:rsidP="00440800">
            <w:pPr>
              <w:pStyle w:val="TAL"/>
            </w:pPr>
          </w:p>
        </w:tc>
        <w:tc>
          <w:tcPr>
            <w:tcW w:w="1133" w:type="dxa"/>
          </w:tcPr>
          <w:p w14:paraId="6505AF23" w14:textId="77777777" w:rsidR="00586FCC" w:rsidRPr="007B7E1B" w:rsidRDefault="00586FCC" w:rsidP="00440800">
            <w:pPr>
              <w:pStyle w:val="TAL"/>
            </w:pPr>
          </w:p>
        </w:tc>
      </w:tr>
      <w:tr w:rsidR="00586FCC" w:rsidRPr="007B7E1B" w14:paraId="2A9119AE" w14:textId="77777777" w:rsidTr="00440800">
        <w:tc>
          <w:tcPr>
            <w:tcW w:w="4535" w:type="dxa"/>
          </w:tcPr>
          <w:p w14:paraId="39D37FDF" w14:textId="77777777" w:rsidR="00586FCC" w:rsidRPr="007B7E1B" w:rsidRDefault="00586FCC" w:rsidP="00440800">
            <w:pPr>
              <w:pStyle w:val="TAL"/>
            </w:pPr>
            <w:r w:rsidRPr="007B7E1B">
              <w:t xml:space="preserve">  rlc-Config[1]</w:t>
            </w:r>
          </w:p>
        </w:tc>
        <w:tc>
          <w:tcPr>
            <w:tcW w:w="2267" w:type="dxa"/>
          </w:tcPr>
          <w:p w14:paraId="01DD6DB3" w14:textId="77777777" w:rsidR="00586FCC" w:rsidRPr="007B7E1B" w:rsidRDefault="00586FCC" w:rsidP="00440800">
            <w:pPr>
              <w:pStyle w:val="TAL"/>
            </w:pPr>
            <w:r w:rsidRPr="007B7E1B">
              <w:t>Not present</w:t>
            </w:r>
          </w:p>
        </w:tc>
        <w:tc>
          <w:tcPr>
            <w:tcW w:w="1700" w:type="dxa"/>
          </w:tcPr>
          <w:p w14:paraId="26C61DC8" w14:textId="77777777" w:rsidR="00586FCC" w:rsidRPr="007B7E1B" w:rsidRDefault="00586FCC" w:rsidP="00440800">
            <w:pPr>
              <w:pStyle w:val="TAL"/>
            </w:pPr>
          </w:p>
        </w:tc>
        <w:tc>
          <w:tcPr>
            <w:tcW w:w="1133" w:type="dxa"/>
          </w:tcPr>
          <w:p w14:paraId="19714C84" w14:textId="77777777" w:rsidR="00586FCC" w:rsidRPr="007B7E1B" w:rsidRDefault="00586FCC" w:rsidP="00440800">
            <w:pPr>
              <w:pStyle w:val="TAL"/>
            </w:pPr>
          </w:p>
        </w:tc>
      </w:tr>
      <w:tr w:rsidR="00586FCC" w:rsidRPr="007B7E1B" w14:paraId="29A904C7" w14:textId="77777777" w:rsidTr="00440800">
        <w:tc>
          <w:tcPr>
            <w:tcW w:w="4535" w:type="dxa"/>
          </w:tcPr>
          <w:p w14:paraId="1B92E4C1" w14:textId="77777777" w:rsidR="00586FCC" w:rsidRPr="007B7E1B" w:rsidRDefault="00586FCC" w:rsidP="00440800">
            <w:pPr>
              <w:pStyle w:val="TAL"/>
            </w:pPr>
            <w:r w:rsidRPr="007B7E1B">
              <w:t xml:space="preserve">  logicalChannelIdentity[1]</w:t>
            </w:r>
          </w:p>
        </w:tc>
        <w:tc>
          <w:tcPr>
            <w:tcW w:w="2267" w:type="dxa"/>
          </w:tcPr>
          <w:p w14:paraId="6D5E90F5" w14:textId="77777777" w:rsidR="00586FCC" w:rsidRPr="007B7E1B" w:rsidRDefault="00586FCC" w:rsidP="00440800">
            <w:pPr>
              <w:pStyle w:val="TAL"/>
            </w:pPr>
            <w:r w:rsidRPr="007B7E1B">
              <w:t>Not present</w:t>
            </w:r>
          </w:p>
        </w:tc>
        <w:tc>
          <w:tcPr>
            <w:tcW w:w="1700" w:type="dxa"/>
          </w:tcPr>
          <w:p w14:paraId="5FEC06D4" w14:textId="77777777" w:rsidR="00586FCC" w:rsidRPr="007B7E1B" w:rsidRDefault="00586FCC" w:rsidP="00440800">
            <w:pPr>
              <w:pStyle w:val="TAL"/>
            </w:pPr>
          </w:p>
        </w:tc>
        <w:tc>
          <w:tcPr>
            <w:tcW w:w="1133" w:type="dxa"/>
          </w:tcPr>
          <w:p w14:paraId="7CCEEEB8" w14:textId="77777777" w:rsidR="00586FCC" w:rsidRPr="007B7E1B" w:rsidRDefault="00586FCC" w:rsidP="00440800">
            <w:pPr>
              <w:pStyle w:val="TAL"/>
            </w:pPr>
          </w:p>
        </w:tc>
      </w:tr>
      <w:tr w:rsidR="00586FCC" w:rsidRPr="007B7E1B" w14:paraId="3222EE30" w14:textId="77777777" w:rsidTr="00440800">
        <w:tc>
          <w:tcPr>
            <w:tcW w:w="4535" w:type="dxa"/>
          </w:tcPr>
          <w:p w14:paraId="54290A8D" w14:textId="77777777" w:rsidR="00586FCC" w:rsidRPr="007B7E1B" w:rsidRDefault="00586FCC" w:rsidP="00440800">
            <w:pPr>
              <w:pStyle w:val="TAL"/>
            </w:pPr>
            <w:r w:rsidRPr="007B7E1B">
              <w:t xml:space="preserve">  logicalChannelConfig[1]</w:t>
            </w:r>
          </w:p>
        </w:tc>
        <w:tc>
          <w:tcPr>
            <w:tcW w:w="2267" w:type="dxa"/>
          </w:tcPr>
          <w:p w14:paraId="4586AF45" w14:textId="77777777" w:rsidR="00586FCC" w:rsidRPr="007B7E1B" w:rsidRDefault="00586FCC" w:rsidP="00440800">
            <w:pPr>
              <w:pStyle w:val="TAL"/>
            </w:pPr>
            <w:r w:rsidRPr="007B7E1B">
              <w:t>Not present</w:t>
            </w:r>
          </w:p>
        </w:tc>
        <w:tc>
          <w:tcPr>
            <w:tcW w:w="1700" w:type="dxa"/>
          </w:tcPr>
          <w:p w14:paraId="5AFEC10F" w14:textId="77777777" w:rsidR="00586FCC" w:rsidRPr="007B7E1B" w:rsidRDefault="00586FCC" w:rsidP="00440800">
            <w:pPr>
              <w:pStyle w:val="TAL"/>
            </w:pPr>
          </w:p>
        </w:tc>
        <w:tc>
          <w:tcPr>
            <w:tcW w:w="1133" w:type="dxa"/>
          </w:tcPr>
          <w:p w14:paraId="7A4131DD" w14:textId="77777777" w:rsidR="00586FCC" w:rsidRPr="007B7E1B" w:rsidRDefault="00586FCC" w:rsidP="00440800">
            <w:pPr>
              <w:pStyle w:val="TAL"/>
            </w:pPr>
          </w:p>
        </w:tc>
      </w:tr>
      <w:tr w:rsidR="00586FCC" w:rsidRPr="007B7E1B" w14:paraId="6F513FE9" w14:textId="77777777" w:rsidTr="00440800">
        <w:tc>
          <w:tcPr>
            <w:tcW w:w="4535" w:type="dxa"/>
          </w:tcPr>
          <w:p w14:paraId="01186781" w14:textId="77777777" w:rsidR="00586FCC" w:rsidRPr="007B7E1B" w:rsidRDefault="00586FCC" w:rsidP="00440800">
            <w:pPr>
              <w:pStyle w:val="TAL"/>
            </w:pPr>
            <w:r w:rsidRPr="007B7E1B">
              <w:t>}</w:t>
            </w:r>
          </w:p>
        </w:tc>
        <w:tc>
          <w:tcPr>
            <w:tcW w:w="2267" w:type="dxa"/>
          </w:tcPr>
          <w:p w14:paraId="20477EF5" w14:textId="77777777" w:rsidR="00586FCC" w:rsidRPr="007B7E1B" w:rsidRDefault="00586FCC" w:rsidP="00440800">
            <w:pPr>
              <w:pStyle w:val="TAL"/>
            </w:pPr>
          </w:p>
        </w:tc>
        <w:tc>
          <w:tcPr>
            <w:tcW w:w="1700" w:type="dxa"/>
          </w:tcPr>
          <w:p w14:paraId="71DE2E3B" w14:textId="77777777" w:rsidR="00586FCC" w:rsidRPr="007B7E1B" w:rsidRDefault="00586FCC" w:rsidP="00440800">
            <w:pPr>
              <w:pStyle w:val="TAL"/>
            </w:pPr>
          </w:p>
        </w:tc>
        <w:tc>
          <w:tcPr>
            <w:tcW w:w="1133" w:type="dxa"/>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0986EA0D" w:rsidR="0051628E" w:rsidRPr="007B7E1B" w:rsidRDefault="00162350" w:rsidP="0051628E">
            <w:pPr>
              <w:pStyle w:val="TAL"/>
            </w:pPr>
            <w:r w:rsidRPr="00162350">
              <w:t>omit</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17CD9D69" w:rsidR="0051628E" w:rsidRPr="007B7E1B" w:rsidRDefault="00162350" w:rsidP="0051628E">
            <w:pPr>
              <w:pStyle w:val="TAL"/>
            </w:pPr>
            <w:r w:rsidRPr="00162350">
              <w:t>maxCID-EHC-UL-r16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61C90D2" w:rsidR="0051628E" w:rsidRPr="007B7E1B" w:rsidRDefault="00162350" w:rsidP="0051628E">
            <w:pPr>
              <w:pStyle w:val="TAL"/>
            </w:pPr>
            <w:r w:rsidRPr="00162350">
              <w:t>omit</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tcPr>
          <w:p w14:paraId="741B20AF" w14:textId="77777777" w:rsidR="00346F0A" w:rsidRPr="007B7E1B" w:rsidRDefault="00346F0A" w:rsidP="00850049">
            <w:pPr>
              <w:pStyle w:val="TAH"/>
            </w:pPr>
            <w:r w:rsidRPr="007B7E1B">
              <w:t>St</w:t>
            </w:r>
          </w:p>
        </w:tc>
        <w:tc>
          <w:tcPr>
            <w:tcW w:w="4325" w:type="dxa"/>
          </w:tcPr>
          <w:p w14:paraId="4FC1E205" w14:textId="77777777" w:rsidR="00346F0A" w:rsidRPr="007B7E1B" w:rsidRDefault="00346F0A" w:rsidP="00850049">
            <w:pPr>
              <w:pStyle w:val="TAH"/>
            </w:pPr>
            <w:r w:rsidRPr="007B7E1B">
              <w:t>Procedure</w:t>
            </w:r>
          </w:p>
        </w:tc>
        <w:tc>
          <w:tcPr>
            <w:tcW w:w="3237" w:type="dxa"/>
            <w:gridSpan w:val="2"/>
          </w:tcPr>
          <w:p w14:paraId="5C08AAD0" w14:textId="77777777" w:rsidR="00346F0A" w:rsidRPr="007B7E1B" w:rsidRDefault="00346F0A" w:rsidP="00850049">
            <w:pPr>
              <w:pStyle w:val="TAH"/>
            </w:pPr>
            <w:r w:rsidRPr="007B7E1B">
              <w:t>Message Sequence</w:t>
            </w:r>
          </w:p>
        </w:tc>
        <w:tc>
          <w:tcPr>
            <w:tcW w:w="542" w:type="dxa"/>
            <w:tcBorders>
              <w:bottom w:val="nil"/>
            </w:tcBorders>
          </w:tcPr>
          <w:p w14:paraId="538DD4F6" w14:textId="77777777" w:rsidR="00346F0A" w:rsidRPr="007B7E1B" w:rsidRDefault="00346F0A" w:rsidP="00850049">
            <w:pPr>
              <w:pStyle w:val="TAH"/>
            </w:pPr>
            <w:r w:rsidRPr="007B7E1B">
              <w:t>TP</w:t>
            </w:r>
          </w:p>
        </w:tc>
        <w:tc>
          <w:tcPr>
            <w:tcW w:w="856" w:type="dxa"/>
            <w:tcBorders>
              <w:bottom w:val="nil"/>
            </w:tcBorders>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tcPr>
          <w:p w14:paraId="3E944D51" w14:textId="77777777" w:rsidR="00346F0A" w:rsidRPr="007B7E1B" w:rsidRDefault="00346F0A" w:rsidP="00850049">
            <w:pPr>
              <w:pStyle w:val="TAH"/>
            </w:pPr>
          </w:p>
        </w:tc>
        <w:tc>
          <w:tcPr>
            <w:tcW w:w="4325" w:type="dxa"/>
          </w:tcPr>
          <w:p w14:paraId="5A66E794" w14:textId="77777777" w:rsidR="00346F0A" w:rsidRPr="007B7E1B" w:rsidRDefault="00346F0A" w:rsidP="00850049">
            <w:pPr>
              <w:pStyle w:val="TAH"/>
            </w:pPr>
          </w:p>
        </w:tc>
        <w:tc>
          <w:tcPr>
            <w:tcW w:w="720" w:type="dxa"/>
          </w:tcPr>
          <w:p w14:paraId="38CEF9B9" w14:textId="77777777" w:rsidR="00346F0A" w:rsidRPr="007B7E1B" w:rsidRDefault="00346F0A" w:rsidP="00850049">
            <w:pPr>
              <w:pStyle w:val="TAH"/>
            </w:pPr>
            <w:r w:rsidRPr="007B7E1B">
              <w:t>U - S</w:t>
            </w:r>
          </w:p>
        </w:tc>
        <w:tc>
          <w:tcPr>
            <w:tcW w:w="2517" w:type="dxa"/>
          </w:tcPr>
          <w:p w14:paraId="774F09B1" w14:textId="77777777" w:rsidR="00346F0A" w:rsidRPr="007B7E1B" w:rsidRDefault="00346F0A" w:rsidP="00850049">
            <w:pPr>
              <w:pStyle w:val="TAH"/>
            </w:pPr>
            <w:r w:rsidRPr="007B7E1B">
              <w:t>Message</w:t>
            </w:r>
          </w:p>
        </w:tc>
        <w:tc>
          <w:tcPr>
            <w:tcW w:w="542" w:type="dxa"/>
            <w:tcBorders>
              <w:top w:val="nil"/>
            </w:tcBorders>
          </w:tcPr>
          <w:p w14:paraId="2E33C330" w14:textId="77777777" w:rsidR="00346F0A" w:rsidRPr="007B7E1B" w:rsidRDefault="00346F0A" w:rsidP="00850049">
            <w:pPr>
              <w:pStyle w:val="TAH"/>
            </w:pPr>
          </w:p>
        </w:tc>
        <w:tc>
          <w:tcPr>
            <w:tcW w:w="856" w:type="dxa"/>
            <w:tcBorders>
              <w:top w:val="nil"/>
            </w:tcBorders>
          </w:tcPr>
          <w:p w14:paraId="12D3D3E5" w14:textId="77777777" w:rsidR="00346F0A" w:rsidRPr="007B7E1B" w:rsidRDefault="00346F0A" w:rsidP="00850049">
            <w:pPr>
              <w:pStyle w:val="TAH"/>
            </w:pPr>
          </w:p>
        </w:tc>
      </w:tr>
      <w:tr w:rsidR="00346F0A" w:rsidRPr="007B7E1B" w14:paraId="0A3D81D8" w14:textId="77777777" w:rsidTr="00850049">
        <w:tc>
          <w:tcPr>
            <w:tcW w:w="643" w:type="dxa"/>
          </w:tcPr>
          <w:p w14:paraId="0D69369E" w14:textId="77777777" w:rsidR="00346F0A" w:rsidRPr="007B7E1B" w:rsidRDefault="00346F0A" w:rsidP="00850049">
            <w:pPr>
              <w:pStyle w:val="TAC"/>
              <w:rPr>
                <w:lang w:eastAsia="zh-CN"/>
              </w:rPr>
            </w:pPr>
            <w:r w:rsidRPr="007B7E1B">
              <w:t>1</w:t>
            </w:r>
          </w:p>
        </w:tc>
        <w:tc>
          <w:tcPr>
            <w:tcW w:w="4325" w:type="dxa"/>
          </w:tcPr>
          <w:p w14:paraId="1860F80F" w14:textId="77777777" w:rsidR="00346F0A" w:rsidRPr="007B7E1B" w:rsidRDefault="00346F0A" w:rsidP="00850049">
            <w:pPr>
              <w:pStyle w:val="TAL"/>
            </w:pPr>
            <w:r w:rsidRPr="007B7E1B">
              <w:t>The SS sends a PDCP Data PDU on the split DRB on Cell 1 (PCell).</w:t>
            </w:r>
          </w:p>
        </w:tc>
        <w:tc>
          <w:tcPr>
            <w:tcW w:w="720" w:type="dxa"/>
          </w:tcPr>
          <w:p w14:paraId="5B1914D0" w14:textId="77777777" w:rsidR="00346F0A" w:rsidRPr="007B7E1B" w:rsidRDefault="00346F0A" w:rsidP="00850049">
            <w:pPr>
              <w:pStyle w:val="TAC"/>
            </w:pPr>
            <w:r w:rsidRPr="007B7E1B">
              <w:t>&lt;--</w:t>
            </w:r>
          </w:p>
        </w:tc>
        <w:tc>
          <w:tcPr>
            <w:tcW w:w="2517" w:type="dxa"/>
          </w:tcPr>
          <w:p w14:paraId="6C4066B2" w14:textId="77777777" w:rsidR="00346F0A" w:rsidRPr="007B7E1B" w:rsidRDefault="00346F0A" w:rsidP="00850049">
            <w:pPr>
              <w:pStyle w:val="TAL"/>
            </w:pPr>
            <w:r w:rsidRPr="007B7E1B">
              <w:t>PDCP DATA PDU</w:t>
            </w:r>
          </w:p>
        </w:tc>
        <w:tc>
          <w:tcPr>
            <w:tcW w:w="542" w:type="dxa"/>
          </w:tcPr>
          <w:p w14:paraId="7DB0B385" w14:textId="77777777" w:rsidR="00346F0A" w:rsidRPr="007B7E1B" w:rsidRDefault="00346F0A" w:rsidP="00850049">
            <w:pPr>
              <w:pStyle w:val="TAC"/>
            </w:pPr>
          </w:p>
        </w:tc>
        <w:tc>
          <w:tcPr>
            <w:tcW w:w="856" w:type="dxa"/>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tcPr>
          <w:p w14:paraId="74AAE7E6" w14:textId="77777777" w:rsidR="00346F0A" w:rsidRPr="007B7E1B" w:rsidRDefault="00346F0A" w:rsidP="00850049">
            <w:pPr>
              <w:pStyle w:val="TAC"/>
              <w:rPr>
                <w:lang w:eastAsia="zh-CN"/>
              </w:rPr>
            </w:pPr>
            <w:r w:rsidRPr="007B7E1B">
              <w:rPr>
                <w:lang w:eastAsia="zh-CN"/>
              </w:rPr>
              <w:t>2</w:t>
            </w:r>
          </w:p>
        </w:tc>
        <w:tc>
          <w:tcPr>
            <w:tcW w:w="4325" w:type="dxa"/>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tcPr>
          <w:p w14:paraId="2525F129" w14:textId="77777777" w:rsidR="00346F0A" w:rsidRPr="007B7E1B" w:rsidRDefault="00346F0A" w:rsidP="00850049">
            <w:pPr>
              <w:pStyle w:val="TAC"/>
            </w:pPr>
            <w:r w:rsidRPr="007B7E1B">
              <w:t>--&gt;</w:t>
            </w:r>
          </w:p>
        </w:tc>
        <w:tc>
          <w:tcPr>
            <w:tcW w:w="2517" w:type="dxa"/>
          </w:tcPr>
          <w:p w14:paraId="3BA18344" w14:textId="77777777" w:rsidR="00346F0A" w:rsidRPr="007B7E1B" w:rsidRDefault="00346F0A" w:rsidP="00850049">
            <w:pPr>
              <w:pStyle w:val="TAL"/>
            </w:pPr>
            <w:r w:rsidRPr="007B7E1B">
              <w:t>PDCP DATA PDU</w:t>
            </w:r>
          </w:p>
        </w:tc>
        <w:tc>
          <w:tcPr>
            <w:tcW w:w="542" w:type="dxa"/>
          </w:tcPr>
          <w:p w14:paraId="3E35AB95" w14:textId="77777777" w:rsidR="00346F0A" w:rsidRPr="007B7E1B" w:rsidRDefault="002F02F8" w:rsidP="00850049">
            <w:pPr>
              <w:pStyle w:val="TAC"/>
            </w:pPr>
            <w:r w:rsidRPr="007B7E1B">
              <w:t>1</w:t>
            </w:r>
          </w:p>
        </w:tc>
        <w:tc>
          <w:tcPr>
            <w:tcW w:w="856" w:type="dxa"/>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tcPr>
          <w:p w14:paraId="56F0F67C" w14:textId="77777777" w:rsidR="00346F0A" w:rsidRPr="007B7E1B" w:rsidRDefault="00346F0A" w:rsidP="00850049">
            <w:pPr>
              <w:pStyle w:val="TAC"/>
              <w:rPr>
                <w:lang w:eastAsia="zh-CN"/>
              </w:rPr>
            </w:pPr>
            <w:r w:rsidRPr="007B7E1B">
              <w:t>3</w:t>
            </w:r>
          </w:p>
        </w:tc>
        <w:tc>
          <w:tcPr>
            <w:tcW w:w="4325" w:type="dxa"/>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tcPr>
          <w:p w14:paraId="54A59C26" w14:textId="77777777" w:rsidR="00346F0A" w:rsidRPr="007B7E1B" w:rsidRDefault="00346F0A" w:rsidP="00850049">
            <w:pPr>
              <w:pStyle w:val="TAC"/>
            </w:pPr>
            <w:r w:rsidRPr="007B7E1B">
              <w:t>&lt;</w:t>
            </w:r>
            <w:r w:rsidR="007E5884" w:rsidRPr="007B7E1B">
              <w:t>--</w:t>
            </w:r>
          </w:p>
        </w:tc>
        <w:tc>
          <w:tcPr>
            <w:tcW w:w="2517" w:type="dxa"/>
          </w:tcPr>
          <w:p w14:paraId="70645384" w14:textId="77777777" w:rsidR="00346F0A" w:rsidRPr="007B7E1B" w:rsidRDefault="00346F0A" w:rsidP="00850049">
            <w:pPr>
              <w:pStyle w:val="TAL"/>
            </w:pPr>
            <w:r w:rsidRPr="007B7E1B">
              <w:rPr>
                <w:i/>
                <w:iCs/>
              </w:rPr>
              <w:t>RRCConnectionReconfiguration</w:t>
            </w:r>
          </w:p>
        </w:tc>
        <w:tc>
          <w:tcPr>
            <w:tcW w:w="542" w:type="dxa"/>
          </w:tcPr>
          <w:p w14:paraId="53E4D681" w14:textId="77777777" w:rsidR="00346F0A" w:rsidRPr="007B7E1B" w:rsidRDefault="00346F0A" w:rsidP="00850049">
            <w:pPr>
              <w:pStyle w:val="TAC"/>
            </w:pPr>
            <w:r w:rsidRPr="007B7E1B">
              <w:t>-</w:t>
            </w:r>
          </w:p>
        </w:tc>
        <w:tc>
          <w:tcPr>
            <w:tcW w:w="856" w:type="dxa"/>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tcPr>
          <w:p w14:paraId="71EEE873" w14:textId="77777777" w:rsidR="00346F0A" w:rsidRPr="007B7E1B" w:rsidRDefault="00346F0A" w:rsidP="00850049">
            <w:pPr>
              <w:pStyle w:val="TAC"/>
              <w:rPr>
                <w:lang w:eastAsia="zh-CN"/>
              </w:rPr>
            </w:pPr>
            <w:r w:rsidRPr="007B7E1B">
              <w:t>4</w:t>
            </w:r>
          </w:p>
        </w:tc>
        <w:tc>
          <w:tcPr>
            <w:tcW w:w="4325" w:type="dxa"/>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5EF46F8E" w14:textId="77777777" w:rsidR="00346F0A" w:rsidRPr="007B7E1B" w:rsidRDefault="00346F0A" w:rsidP="00850049">
            <w:pPr>
              <w:pStyle w:val="TAC"/>
            </w:pPr>
            <w:r w:rsidRPr="007B7E1B">
              <w:t>--&gt;</w:t>
            </w:r>
          </w:p>
        </w:tc>
        <w:tc>
          <w:tcPr>
            <w:tcW w:w="2517" w:type="dxa"/>
          </w:tcPr>
          <w:p w14:paraId="62687639" w14:textId="77777777" w:rsidR="00346F0A" w:rsidRPr="007B7E1B" w:rsidRDefault="00346F0A" w:rsidP="00850049">
            <w:pPr>
              <w:pStyle w:val="TAL"/>
              <w:rPr>
                <w:i/>
              </w:rPr>
            </w:pPr>
            <w:r w:rsidRPr="007B7E1B">
              <w:rPr>
                <w:i/>
              </w:rPr>
              <w:t>RRCConnectionReconfigurationComplete</w:t>
            </w:r>
          </w:p>
        </w:tc>
        <w:tc>
          <w:tcPr>
            <w:tcW w:w="542" w:type="dxa"/>
          </w:tcPr>
          <w:p w14:paraId="5C8C482A" w14:textId="77777777" w:rsidR="00346F0A" w:rsidRPr="007B7E1B" w:rsidRDefault="00346F0A" w:rsidP="00850049">
            <w:pPr>
              <w:pStyle w:val="TAC"/>
            </w:pPr>
            <w:r w:rsidRPr="007B7E1B">
              <w:t>-</w:t>
            </w:r>
          </w:p>
        </w:tc>
        <w:tc>
          <w:tcPr>
            <w:tcW w:w="856" w:type="dxa"/>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tcPr>
          <w:p w14:paraId="19A7678B" w14:textId="77777777" w:rsidR="00346F0A" w:rsidRPr="007B7E1B" w:rsidRDefault="001865E4" w:rsidP="00850049">
            <w:pPr>
              <w:pStyle w:val="TAC"/>
              <w:rPr>
                <w:lang w:eastAsia="zh-CN"/>
              </w:rPr>
            </w:pPr>
            <w:r w:rsidRPr="007B7E1B">
              <w:t>5</w:t>
            </w:r>
          </w:p>
        </w:tc>
        <w:tc>
          <w:tcPr>
            <w:tcW w:w="4325" w:type="dxa"/>
          </w:tcPr>
          <w:p w14:paraId="463C0FAB" w14:textId="77777777" w:rsidR="00346F0A" w:rsidRPr="007B7E1B" w:rsidRDefault="00346F0A" w:rsidP="00850049">
            <w:pPr>
              <w:pStyle w:val="TAL"/>
            </w:pPr>
            <w:r w:rsidRPr="007B7E1B">
              <w:t>The SS sends a PDCP Data PDU on the split DRB on Cell 1 (PCell).</w:t>
            </w:r>
          </w:p>
        </w:tc>
        <w:tc>
          <w:tcPr>
            <w:tcW w:w="720" w:type="dxa"/>
          </w:tcPr>
          <w:p w14:paraId="0931FA9A" w14:textId="77777777" w:rsidR="00346F0A" w:rsidRPr="007B7E1B" w:rsidRDefault="00346F0A" w:rsidP="00850049">
            <w:pPr>
              <w:pStyle w:val="TAC"/>
            </w:pPr>
            <w:r w:rsidRPr="007B7E1B">
              <w:t>&lt;--</w:t>
            </w:r>
          </w:p>
        </w:tc>
        <w:tc>
          <w:tcPr>
            <w:tcW w:w="2517" w:type="dxa"/>
          </w:tcPr>
          <w:p w14:paraId="5D679380" w14:textId="77777777" w:rsidR="00346F0A" w:rsidRPr="007B7E1B" w:rsidRDefault="00346F0A" w:rsidP="00850049">
            <w:pPr>
              <w:pStyle w:val="TAL"/>
            </w:pPr>
            <w:r w:rsidRPr="007B7E1B">
              <w:t>PDCP DATA PDU</w:t>
            </w:r>
          </w:p>
        </w:tc>
        <w:tc>
          <w:tcPr>
            <w:tcW w:w="542" w:type="dxa"/>
          </w:tcPr>
          <w:p w14:paraId="6992801F" w14:textId="77777777" w:rsidR="00346F0A" w:rsidRPr="007B7E1B" w:rsidRDefault="00346F0A" w:rsidP="00850049">
            <w:pPr>
              <w:pStyle w:val="TAC"/>
            </w:pPr>
          </w:p>
        </w:tc>
        <w:tc>
          <w:tcPr>
            <w:tcW w:w="856" w:type="dxa"/>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tcPr>
          <w:p w14:paraId="08808DB9" w14:textId="77777777" w:rsidR="00346F0A" w:rsidRPr="007B7E1B" w:rsidRDefault="001865E4" w:rsidP="00850049">
            <w:pPr>
              <w:pStyle w:val="TAC"/>
              <w:rPr>
                <w:lang w:eastAsia="zh-CN"/>
              </w:rPr>
            </w:pPr>
            <w:r w:rsidRPr="007B7E1B">
              <w:rPr>
                <w:lang w:eastAsia="zh-CN"/>
              </w:rPr>
              <w:t>6</w:t>
            </w:r>
          </w:p>
        </w:tc>
        <w:tc>
          <w:tcPr>
            <w:tcW w:w="4325" w:type="dxa"/>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tcPr>
          <w:p w14:paraId="414D7797" w14:textId="77777777" w:rsidR="00346F0A" w:rsidRPr="007B7E1B" w:rsidRDefault="00346F0A" w:rsidP="00850049">
            <w:pPr>
              <w:pStyle w:val="TAC"/>
            </w:pPr>
            <w:r w:rsidRPr="007B7E1B">
              <w:t>--&gt;</w:t>
            </w:r>
          </w:p>
        </w:tc>
        <w:tc>
          <w:tcPr>
            <w:tcW w:w="2517" w:type="dxa"/>
          </w:tcPr>
          <w:p w14:paraId="53F1BA57" w14:textId="77777777" w:rsidR="00346F0A" w:rsidRPr="007B7E1B" w:rsidRDefault="00346F0A" w:rsidP="00850049">
            <w:pPr>
              <w:pStyle w:val="TAL"/>
            </w:pPr>
            <w:r w:rsidRPr="007B7E1B">
              <w:t>PDCP DATA PDU</w:t>
            </w:r>
          </w:p>
        </w:tc>
        <w:tc>
          <w:tcPr>
            <w:tcW w:w="542" w:type="dxa"/>
          </w:tcPr>
          <w:p w14:paraId="7B867750" w14:textId="77777777" w:rsidR="00346F0A" w:rsidRPr="007B7E1B" w:rsidRDefault="002F02F8" w:rsidP="00850049">
            <w:pPr>
              <w:pStyle w:val="TAC"/>
            </w:pPr>
            <w:r w:rsidRPr="007B7E1B">
              <w:t>2</w:t>
            </w:r>
          </w:p>
        </w:tc>
        <w:tc>
          <w:tcPr>
            <w:tcW w:w="856" w:type="dxa"/>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tcPr>
          <w:p w14:paraId="0266D041" w14:textId="77777777" w:rsidR="00733DD4" w:rsidRPr="007B7E1B" w:rsidRDefault="00733DD4" w:rsidP="00E33404">
            <w:pPr>
              <w:pStyle w:val="TAH"/>
            </w:pPr>
            <w:r w:rsidRPr="007B7E1B">
              <w:t>St</w:t>
            </w:r>
          </w:p>
        </w:tc>
        <w:tc>
          <w:tcPr>
            <w:tcW w:w="4325" w:type="dxa"/>
          </w:tcPr>
          <w:p w14:paraId="3D4FF567" w14:textId="77777777" w:rsidR="00733DD4" w:rsidRPr="007B7E1B" w:rsidRDefault="00733DD4" w:rsidP="00E33404">
            <w:pPr>
              <w:pStyle w:val="TAH"/>
            </w:pPr>
            <w:r w:rsidRPr="007B7E1B">
              <w:t>Procedure</w:t>
            </w:r>
          </w:p>
        </w:tc>
        <w:tc>
          <w:tcPr>
            <w:tcW w:w="3237" w:type="dxa"/>
            <w:gridSpan w:val="2"/>
          </w:tcPr>
          <w:p w14:paraId="3F863534" w14:textId="77777777" w:rsidR="00733DD4" w:rsidRPr="007B7E1B" w:rsidRDefault="00733DD4" w:rsidP="00E33404">
            <w:pPr>
              <w:pStyle w:val="TAH"/>
            </w:pPr>
            <w:r w:rsidRPr="007B7E1B">
              <w:t>Message Sequence</w:t>
            </w:r>
          </w:p>
        </w:tc>
        <w:tc>
          <w:tcPr>
            <w:tcW w:w="542" w:type="dxa"/>
            <w:tcBorders>
              <w:bottom w:val="nil"/>
            </w:tcBorders>
          </w:tcPr>
          <w:p w14:paraId="1AB3F2FF" w14:textId="77777777" w:rsidR="00733DD4" w:rsidRPr="007B7E1B" w:rsidRDefault="00733DD4" w:rsidP="00E33404">
            <w:pPr>
              <w:pStyle w:val="TAH"/>
            </w:pPr>
            <w:r w:rsidRPr="007B7E1B">
              <w:t>TP</w:t>
            </w:r>
          </w:p>
        </w:tc>
        <w:tc>
          <w:tcPr>
            <w:tcW w:w="856" w:type="dxa"/>
            <w:tcBorders>
              <w:bottom w:val="nil"/>
            </w:tcBorders>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tcPr>
          <w:p w14:paraId="4C0F4424" w14:textId="77777777" w:rsidR="00733DD4" w:rsidRPr="007B7E1B" w:rsidRDefault="00733DD4" w:rsidP="00E33404">
            <w:pPr>
              <w:pStyle w:val="TAH"/>
            </w:pPr>
          </w:p>
        </w:tc>
        <w:tc>
          <w:tcPr>
            <w:tcW w:w="4325" w:type="dxa"/>
          </w:tcPr>
          <w:p w14:paraId="00B601AF" w14:textId="77777777" w:rsidR="00733DD4" w:rsidRPr="007B7E1B" w:rsidRDefault="00733DD4" w:rsidP="00E33404">
            <w:pPr>
              <w:pStyle w:val="TAH"/>
            </w:pPr>
          </w:p>
        </w:tc>
        <w:tc>
          <w:tcPr>
            <w:tcW w:w="720" w:type="dxa"/>
          </w:tcPr>
          <w:p w14:paraId="616B3990" w14:textId="77777777" w:rsidR="00733DD4" w:rsidRPr="007B7E1B" w:rsidRDefault="00733DD4" w:rsidP="00E33404">
            <w:pPr>
              <w:pStyle w:val="TAH"/>
            </w:pPr>
            <w:r w:rsidRPr="007B7E1B">
              <w:t>U - S</w:t>
            </w:r>
          </w:p>
        </w:tc>
        <w:tc>
          <w:tcPr>
            <w:tcW w:w="2517" w:type="dxa"/>
          </w:tcPr>
          <w:p w14:paraId="698C42D8" w14:textId="77777777" w:rsidR="00733DD4" w:rsidRPr="007B7E1B" w:rsidRDefault="00733DD4" w:rsidP="00E33404">
            <w:pPr>
              <w:pStyle w:val="TAH"/>
            </w:pPr>
            <w:r w:rsidRPr="007B7E1B">
              <w:t>Message</w:t>
            </w:r>
          </w:p>
        </w:tc>
        <w:tc>
          <w:tcPr>
            <w:tcW w:w="542" w:type="dxa"/>
            <w:tcBorders>
              <w:top w:val="nil"/>
            </w:tcBorders>
          </w:tcPr>
          <w:p w14:paraId="44ED5599" w14:textId="77777777" w:rsidR="00733DD4" w:rsidRPr="007B7E1B" w:rsidRDefault="00733DD4" w:rsidP="00E33404">
            <w:pPr>
              <w:pStyle w:val="TAH"/>
            </w:pPr>
          </w:p>
        </w:tc>
        <w:tc>
          <w:tcPr>
            <w:tcW w:w="856" w:type="dxa"/>
            <w:tcBorders>
              <w:top w:val="nil"/>
            </w:tcBorders>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tcPr>
          <w:p w14:paraId="3AA17EA6" w14:textId="77777777" w:rsidR="00733DD4" w:rsidRPr="007B7E1B" w:rsidRDefault="00733DD4" w:rsidP="00E33404">
            <w:pPr>
              <w:pStyle w:val="TAC"/>
              <w:rPr>
                <w:lang w:eastAsia="zh-TW"/>
              </w:rPr>
            </w:pPr>
            <w:r w:rsidRPr="007B7E1B">
              <w:rPr>
                <w:lang w:eastAsia="zh-TW"/>
              </w:rPr>
              <w:t>1</w:t>
            </w:r>
          </w:p>
        </w:tc>
        <w:tc>
          <w:tcPr>
            <w:tcW w:w="4325" w:type="dxa"/>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tcPr>
          <w:p w14:paraId="52BCA513" w14:textId="77777777" w:rsidR="00733DD4" w:rsidRPr="007B7E1B" w:rsidRDefault="00733DD4" w:rsidP="00E33404">
            <w:pPr>
              <w:pStyle w:val="TAC"/>
            </w:pPr>
          </w:p>
        </w:tc>
        <w:tc>
          <w:tcPr>
            <w:tcW w:w="2517" w:type="dxa"/>
          </w:tcPr>
          <w:p w14:paraId="2A15AAB6" w14:textId="77777777" w:rsidR="00733DD4" w:rsidRPr="007B7E1B" w:rsidRDefault="00733DD4" w:rsidP="00E33404">
            <w:pPr>
              <w:pStyle w:val="TAL"/>
              <w:rPr>
                <w:i/>
              </w:rPr>
            </w:pPr>
          </w:p>
        </w:tc>
        <w:tc>
          <w:tcPr>
            <w:tcW w:w="542" w:type="dxa"/>
          </w:tcPr>
          <w:p w14:paraId="1C42D5AC" w14:textId="77777777" w:rsidR="00733DD4" w:rsidRPr="007B7E1B" w:rsidRDefault="00733DD4" w:rsidP="00E33404">
            <w:pPr>
              <w:pStyle w:val="TAC"/>
            </w:pPr>
          </w:p>
        </w:tc>
        <w:tc>
          <w:tcPr>
            <w:tcW w:w="856" w:type="dxa"/>
          </w:tcPr>
          <w:p w14:paraId="4B0BDAE3" w14:textId="77777777" w:rsidR="00733DD4" w:rsidRPr="007B7E1B" w:rsidRDefault="00733DD4" w:rsidP="00E33404">
            <w:pPr>
              <w:pStyle w:val="TAC"/>
            </w:pPr>
          </w:p>
        </w:tc>
      </w:tr>
      <w:tr w:rsidR="00733DD4" w:rsidRPr="007B7E1B" w14:paraId="72682369" w14:textId="77777777" w:rsidTr="00E33404">
        <w:tc>
          <w:tcPr>
            <w:tcW w:w="643" w:type="dxa"/>
          </w:tcPr>
          <w:p w14:paraId="400EAC22" w14:textId="77777777" w:rsidR="00733DD4" w:rsidRPr="007B7E1B" w:rsidRDefault="00733DD4" w:rsidP="00E33404">
            <w:pPr>
              <w:pStyle w:val="TAC"/>
              <w:rPr>
                <w:lang w:eastAsia="zh-TW"/>
              </w:rPr>
            </w:pPr>
            <w:r w:rsidRPr="007B7E1B">
              <w:rPr>
                <w:lang w:eastAsia="zh-TW"/>
              </w:rPr>
              <w:t>2</w:t>
            </w:r>
          </w:p>
        </w:tc>
        <w:tc>
          <w:tcPr>
            <w:tcW w:w="4325" w:type="dxa"/>
          </w:tcPr>
          <w:p w14:paraId="0DEE6235" w14:textId="77777777" w:rsidR="00733DD4" w:rsidRPr="007B7E1B" w:rsidRDefault="00733DD4" w:rsidP="00E33404">
            <w:pPr>
              <w:pStyle w:val="TAL"/>
            </w:pPr>
            <w:r w:rsidRPr="007B7E1B">
              <w:t>The SS creates 3 PDCP Data PDUs and the Next_PDCP_TX_SN is set to "0".</w:t>
            </w:r>
          </w:p>
        </w:tc>
        <w:tc>
          <w:tcPr>
            <w:tcW w:w="720" w:type="dxa"/>
          </w:tcPr>
          <w:p w14:paraId="0D3A342B" w14:textId="77777777" w:rsidR="00733DD4" w:rsidRPr="007B7E1B" w:rsidRDefault="00733DD4" w:rsidP="00E33404">
            <w:pPr>
              <w:pStyle w:val="TAC"/>
            </w:pPr>
            <w:r w:rsidRPr="007B7E1B">
              <w:t>-</w:t>
            </w:r>
          </w:p>
        </w:tc>
        <w:tc>
          <w:tcPr>
            <w:tcW w:w="2517" w:type="dxa"/>
          </w:tcPr>
          <w:p w14:paraId="0CF00FD8" w14:textId="77777777" w:rsidR="00733DD4" w:rsidRPr="007B7E1B" w:rsidRDefault="00733DD4" w:rsidP="00E33404">
            <w:pPr>
              <w:pStyle w:val="TAL"/>
              <w:rPr>
                <w:rFonts w:eastAsia="MS Gothic"/>
              </w:rPr>
            </w:pPr>
            <w:r w:rsidRPr="007B7E1B">
              <w:t>-</w:t>
            </w:r>
          </w:p>
        </w:tc>
        <w:tc>
          <w:tcPr>
            <w:tcW w:w="542" w:type="dxa"/>
          </w:tcPr>
          <w:p w14:paraId="709C8A1D" w14:textId="77777777" w:rsidR="00733DD4" w:rsidRPr="007B7E1B" w:rsidRDefault="00733DD4" w:rsidP="00E33404">
            <w:pPr>
              <w:pStyle w:val="TAC"/>
              <w:rPr>
                <w:rFonts w:eastAsia="MS Gothic"/>
              </w:rPr>
            </w:pPr>
            <w:r w:rsidRPr="007B7E1B">
              <w:t>-</w:t>
            </w:r>
          </w:p>
        </w:tc>
        <w:tc>
          <w:tcPr>
            <w:tcW w:w="856" w:type="dxa"/>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tcPr>
          <w:p w14:paraId="20236231" w14:textId="77777777" w:rsidR="00733DD4" w:rsidRPr="007B7E1B" w:rsidRDefault="00733DD4" w:rsidP="00E33404">
            <w:pPr>
              <w:pStyle w:val="TAC"/>
            </w:pPr>
            <w:r w:rsidRPr="007B7E1B">
              <w:rPr>
                <w:lang w:eastAsia="zh-CN"/>
              </w:rPr>
              <w:t>-</w:t>
            </w:r>
          </w:p>
        </w:tc>
        <w:tc>
          <w:tcPr>
            <w:tcW w:w="4325" w:type="dxa"/>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tcPr>
          <w:p w14:paraId="6542D988" w14:textId="77777777" w:rsidR="00733DD4" w:rsidRPr="007B7E1B" w:rsidRDefault="00733DD4" w:rsidP="00E33404">
            <w:pPr>
              <w:pStyle w:val="TAC"/>
            </w:pPr>
            <w:r w:rsidRPr="007B7E1B">
              <w:rPr>
                <w:lang w:eastAsia="zh-CN"/>
              </w:rPr>
              <w:t>-</w:t>
            </w:r>
          </w:p>
        </w:tc>
        <w:tc>
          <w:tcPr>
            <w:tcW w:w="2517" w:type="dxa"/>
          </w:tcPr>
          <w:p w14:paraId="50A019AF" w14:textId="77777777" w:rsidR="00733DD4" w:rsidRPr="007B7E1B" w:rsidRDefault="00733DD4" w:rsidP="00E33404">
            <w:pPr>
              <w:pStyle w:val="TAL"/>
            </w:pPr>
            <w:r w:rsidRPr="007B7E1B">
              <w:rPr>
                <w:lang w:eastAsia="zh-CN"/>
              </w:rPr>
              <w:t>-</w:t>
            </w:r>
          </w:p>
        </w:tc>
        <w:tc>
          <w:tcPr>
            <w:tcW w:w="542" w:type="dxa"/>
          </w:tcPr>
          <w:p w14:paraId="29064244" w14:textId="77777777" w:rsidR="00733DD4" w:rsidRPr="007B7E1B" w:rsidRDefault="00733DD4" w:rsidP="00E33404">
            <w:pPr>
              <w:pStyle w:val="TAC"/>
            </w:pPr>
            <w:r w:rsidRPr="007B7E1B">
              <w:rPr>
                <w:lang w:eastAsia="zh-CN"/>
              </w:rPr>
              <w:t>-</w:t>
            </w:r>
          </w:p>
        </w:tc>
        <w:tc>
          <w:tcPr>
            <w:tcW w:w="856" w:type="dxa"/>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tcPr>
          <w:p w14:paraId="2C14EBC7" w14:textId="77777777" w:rsidR="00733DD4" w:rsidRPr="007B7E1B" w:rsidRDefault="00733DD4" w:rsidP="00E33404">
            <w:pPr>
              <w:pStyle w:val="TAC"/>
              <w:rPr>
                <w:lang w:eastAsia="zh-TW"/>
              </w:rPr>
            </w:pPr>
            <w:r w:rsidRPr="007B7E1B">
              <w:rPr>
                <w:lang w:eastAsia="zh-TW"/>
              </w:rPr>
              <w:t>3</w:t>
            </w:r>
          </w:p>
        </w:tc>
        <w:tc>
          <w:tcPr>
            <w:tcW w:w="4325" w:type="dxa"/>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tcPr>
          <w:p w14:paraId="05983D84" w14:textId="77777777" w:rsidR="00733DD4" w:rsidRPr="007B7E1B" w:rsidRDefault="00733DD4" w:rsidP="00E33404">
            <w:pPr>
              <w:pStyle w:val="TAC"/>
            </w:pPr>
            <w:r w:rsidRPr="007B7E1B">
              <w:t>&lt;--</w:t>
            </w:r>
          </w:p>
        </w:tc>
        <w:tc>
          <w:tcPr>
            <w:tcW w:w="2517" w:type="dxa"/>
          </w:tcPr>
          <w:p w14:paraId="3C7CAC86" w14:textId="77777777" w:rsidR="00733DD4" w:rsidRPr="007B7E1B" w:rsidRDefault="00733DD4" w:rsidP="00E33404">
            <w:pPr>
              <w:pStyle w:val="TAL"/>
            </w:pPr>
            <w:r w:rsidRPr="007B7E1B">
              <w:t>PDCP PDU DATA #k</w:t>
            </w:r>
          </w:p>
        </w:tc>
        <w:tc>
          <w:tcPr>
            <w:tcW w:w="542" w:type="dxa"/>
          </w:tcPr>
          <w:p w14:paraId="15F353AB" w14:textId="77777777" w:rsidR="00733DD4" w:rsidRPr="007B7E1B" w:rsidRDefault="00733DD4" w:rsidP="00E33404">
            <w:pPr>
              <w:pStyle w:val="TAC"/>
              <w:rPr>
                <w:rFonts w:eastAsia="MS Gothic"/>
              </w:rPr>
            </w:pPr>
            <w:r w:rsidRPr="007B7E1B">
              <w:t>-</w:t>
            </w:r>
          </w:p>
        </w:tc>
        <w:tc>
          <w:tcPr>
            <w:tcW w:w="856" w:type="dxa"/>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tcPr>
          <w:p w14:paraId="08D9AA5C" w14:textId="77777777" w:rsidR="00733DD4" w:rsidRPr="007B7E1B" w:rsidRDefault="00733DD4" w:rsidP="00E33404">
            <w:pPr>
              <w:pStyle w:val="TAC"/>
              <w:rPr>
                <w:lang w:eastAsia="zh-TW"/>
              </w:rPr>
            </w:pPr>
            <w:r w:rsidRPr="007B7E1B">
              <w:rPr>
                <w:lang w:eastAsia="zh-TW"/>
              </w:rPr>
              <w:t>4</w:t>
            </w:r>
          </w:p>
        </w:tc>
        <w:tc>
          <w:tcPr>
            <w:tcW w:w="4325" w:type="dxa"/>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tcPr>
          <w:p w14:paraId="69E63FF8" w14:textId="77777777" w:rsidR="00733DD4" w:rsidRPr="007B7E1B" w:rsidRDefault="00733DD4" w:rsidP="00E33404">
            <w:pPr>
              <w:pStyle w:val="TAC"/>
            </w:pPr>
            <w:r w:rsidRPr="007B7E1B">
              <w:t>--&gt;</w:t>
            </w:r>
          </w:p>
        </w:tc>
        <w:tc>
          <w:tcPr>
            <w:tcW w:w="2517" w:type="dxa"/>
          </w:tcPr>
          <w:p w14:paraId="4131091A" w14:textId="77777777" w:rsidR="00733DD4" w:rsidRPr="007B7E1B" w:rsidRDefault="00733DD4" w:rsidP="00E33404">
            <w:pPr>
              <w:pStyle w:val="TAL"/>
            </w:pPr>
            <w:r w:rsidRPr="007B7E1B">
              <w:t>PDCP PDU DATA #k</w:t>
            </w:r>
          </w:p>
        </w:tc>
        <w:tc>
          <w:tcPr>
            <w:tcW w:w="542" w:type="dxa"/>
          </w:tcPr>
          <w:p w14:paraId="1136F587" w14:textId="77777777" w:rsidR="00733DD4" w:rsidRPr="007B7E1B" w:rsidRDefault="00733DD4" w:rsidP="00E33404">
            <w:pPr>
              <w:pStyle w:val="TAC"/>
              <w:rPr>
                <w:rFonts w:eastAsia="MS Gothic"/>
              </w:rPr>
            </w:pPr>
            <w:r w:rsidRPr="007B7E1B">
              <w:rPr>
                <w:lang w:eastAsia="zh-CN"/>
              </w:rPr>
              <w:t>-</w:t>
            </w:r>
          </w:p>
        </w:tc>
        <w:tc>
          <w:tcPr>
            <w:tcW w:w="856" w:type="dxa"/>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tcPr>
          <w:p w14:paraId="120AA116" w14:textId="77777777" w:rsidR="00733DD4" w:rsidRPr="007B7E1B" w:rsidRDefault="00733DD4" w:rsidP="00E33404">
            <w:pPr>
              <w:pStyle w:val="TAC"/>
              <w:rPr>
                <w:lang w:eastAsia="zh-TW"/>
              </w:rPr>
            </w:pPr>
            <w:r w:rsidRPr="007B7E1B">
              <w:rPr>
                <w:lang w:eastAsia="zh-TW"/>
              </w:rPr>
              <w:t>5</w:t>
            </w:r>
          </w:p>
        </w:tc>
        <w:tc>
          <w:tcPr>
            <w:tcW w:w="4325" w:type="dxa"/>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tcPr>
          <w:p w14:paraId="705D0C04" w14:textId="77777777" w:rsidR="00733DD4" w:rsidRPr="007B7E1B" w:rsidRDefault="00733DD4" w:rsidP="00E33404">
            <w:pPr>
              <w:pStyle w:val="TAC"/>
            </w:pPr>
            <w:r w:rsidRPr="007B7E1B">
              <w:t>&lt;--</w:t>
            </w:r>
          </w:p>
        </w:tc>
        <w:tc>
          <w:tcPr>
            <w:tcW w:w="2517" w:type="dxa"/>
          </w:tcPr>
          <w:p w14:paraId="3CA2E4F2" w14:textId="77777777" w:rsidR="00733DD4" w:rsidRPr="007B7E1B" w:rsidRDefault="00733DD4" w:rsidP="00E33404">
            <w:pPr>
              <w:pStyle w:val="TAL"/>
            </w:pPr>
            <w:r w:rsidRPr="007B7E1B">
              <w:rPr>
                <w:i/>
                <w:iCs/>
              </w:rPr>
              <w:t>RRCConnectionReconfiguration</w:t>
            </w:r>
          </w:p>
        </w:tc>
        <w:tc>
          <w:tcPr>
            <w:tcW w:w="542" w:type="dxa"/>
          </w:tcPr>
          <w:p w14:paraId="5035FC8B" w14:textId="77777777" w:rsidR="00733DD4" w:rsidRPr="007B7E1B" w:rsidRDefault="00733DD4" w:rsidP="00E33404">
            <w:pPr>
              <w:pStyle w:val="TAC"/>
            </w:pPr>
            <w:r w:rsidRPr="007B7E1B">
              <w:t>-</w:t>
            </w:r>
          </w:p>
        </w:tc>
        <w:tc>
          <w:tcPr>
            <w:tcW w:w="856" w:type="dxa"/>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tcPr>
          <w:p w14:paraId="3519D992" w14:textId="77777777" w:rsidR="00733DD4" w:rsidRPr="007B7E1B" w:rsidRDefault="00733DD4" w:rsidP="00E33404">
            <w:pPr>
              <w:pStyle w:val="TAC"/>
              <w:rPr>
                <w:lang w:eastAsia="zh-TW"/>
              </w:rPr>
            </w:pPr>
            <w:r w:rsidRPr="007B7E1B">
              <w:rPr>
                <w:lang w:eastAsia="zh-TW"/>
              </w:rPr>
              <w:t>6</w:t>
            </w:r>
          </w:p>
        </w:tc>
        <w:tc>
          <w:tcPr>
            <w:tcW w:w="4325" w:type="dxa"/>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488A2335" w14:textId="77777777" w:rsidR="00733DD4" w:rsidRPr="007B7E1B" w:rsidRDefault="00733DD4" w:rsidP="00E33404">
            <w:pPr>
              <w:pStyle w:val="TAC"/>
            </w:pPr>
            <w:r w:rsidRPr="007B7E1B">
              <w:t>--&gt;</w:t>
            </w:r>
          </w:p>
        </w:tc>
        <w:tc>
          <w:tcPr>
            <w:tcW w:w="2517" w:type="dxa"/>
          </w:tcPr>
          <w:p w14:paraId="76758A55" w14:textId="77777777" w:rsidR="00733DD4" w:rsidRPr="007B7E1B" w:rsidRDefault="00733DD4" w:rsidP="00E33404">
            <w:pPr>
              <w:pStyle w:val="TAL"/>
              <w:rPr>
                <w:i/>
              </w:rPr>
            </w:pPr>
            <w:r w:rsidRPr="007B7E1B">
              <w:rPr>
                <w:i/>
              </w:rPr>
              <w:t>RRCConnectionReconfigurationComplete</w:t>
            </w:r>
          </w:p>
        </w:tc>
        <w:tc>
          <w:tcPr>
            <w:tcW w:w="542" w:type="dxa"/>
          </w:tcPr>
          <w:p w14:paraId="1648D62B" w14:textId="77777777" w:rsidR="00733DD4" w:rsidRPr="007B7E1B" w:rsidRDefault="00733DD4" w:rsidP="00E33404">
            <w:pPr>
              <w:pStyle w:val="TAC"/>
            </w:pPr>
            <w:r w:rsidRPr="007B7E1B">
              <w:t>-</w:t>
            </w:r>
          </w:p>
        </w:tc>
        <w:tc>
          <w:tcPr>
            <w:tcW w:w="856" w:type="dxa"/>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tcPr>
          <w:p w14:paraId="05B7B6E3" w14:textId="77777777" w:rsidR="00733DD4" w:rsidRPr="007B7E1B" w:rsidRDefault="00733DD4" w:rsidP="00E33404">
            <w:pPr>
              <w:pStyle w:val="TAC"/>
              <w:rPr>
                <w:lang w:eastAsia="zh-TW"/>
              </w:rPr>
            </w:pPr>
            <w:r w:rsidRPr="007B7E1B">
              <w:rPr>
                <w:lang w:eastAsia="zh-TW"/>
              </w:rPr>
              <w:t>7</w:t>
            </w:r>
          </w:p>
        </w:tc>
        <w:tc>
          <w:tcPr>
            <w:tcW w:w="4325" w:type="dxa"/>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tcPr>
          <w:p w14:paraId="53D545E0" w14:textId="77777777" w:rsidR="00733DD4" w:rsidRPr="007B7E1B" w:rsidRDefault="00733DD4" w:rsidP="00E33404">
            <w:pPr>
              <w:pStyle w:val="TAC"/>
            </w:pPr>
            <w:r w:rsidRPr="007B7E1B">
              <w:t>--&gt;</w:t>
            </w:r>
          </w:p>
        </w:tc>
        <w:tc>
          <w:tcPr>
            <w:tcW w:w="2517" w:type="dxa"/>
          </w:tcPr>
          <w:p w14:paraId="37E68B80" w14:textId="77777777" w:rsidR="00733DD4" w:rsidRPr="007B7E1B" w:rsidRDefault="00733DD4" w:rsidP="00E33404">
            <w:pPr>
              <w:pStyle w:val="TAL"/>
            </w:pPr>
            <w:r w:rsidRPr="007B7E1B">
              <w:t>PDCP STATUS REPORT</w:t>
            </w:r>
          </w:p>
        </w:tc>
        <w:tc>
          <w:tcPr>
            <w:tcW w:w="542" w:type="dxa"/>
          </w:tcPr>
          <w:p w14:paraId="22828146" w14:textId="77777777" w:rsidR="00733DD4" w:rsidRPr="007B7E1B" w:rsidRDefault="00733DD4" w:rsidP="00E33404">
            <w:pPr>
              <w:pStyle w:val="TAL"/>
              <w:rPr>
                <w:rFonts w:eastAsia="MS Mincho"/>
              </w:rPr>
            </w:pPr>
            <w:r w:rsidRPr="007B7E1B">
              <w:t>-</w:t>
            </w:r>
          </w:p>
        </w:tc>
        <w:tc>
          <w:tcPr>
            <w:tcW w:w="856" w:type="dxa"/>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tcPr>
          <w:p w14:paraId="120577E1" w14:textId="77777777" w:rsidR="00733DD4" w:rsidRPr="007B7E1B" w:rsidRDefault="00733DD4" w:rsidP="00E33404">
            <w:pPr>
              <w:pStyle w:val="TAC"/>
            </w:pPr>
            <w:r w:rsidRPr="007B7E1B">
              <w:t>-</w:t>
            </w:r>
          </w:p>
        </w:tc>
        <w:tc>
          <w:tcPr>
            <w:tcW w:w="4325" w:type="dxa"/>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tcPr>
          <w:p w14:paraId="575DF920" w14:textId="77777777" w:rsidR="00733DD4" w:rsidRPr="007B7E1B" w:rsidRDefault="00733DD4" w:rsidP="00E33404">
            <w:pPr>
              <w:pStyle w:val="TAC"/>
            </w:pPr>
          </w:p>
        </w:tc>
        <w:tc>
          <w:tcPr>
            <w:tcW w:w="2517" w:type="dxa"/>
          </w:tcPr>
          <w:p w14:paraId="4B2B234E" w14:textId="77777777" w:rsidR="00733DD4" w:rsidRPr="007B7E1B" w:rsidRDefault="00733DD4" w:rsidP="00E33404">
            <w:pPr>
              <w:pStyle w:val="TAL"/>
              <w:rPr>
                <w:i/>
              </w:rPr>
            </w:pPr>
          </w:p>
        </w:tc>
        <w:tc>
          <w:tcPr>
            <w:tcW w:w="542" w:type="dxa"/>
          </w:tcPr>
          <w:p w14:paraId="50F649A4" w14:textId="77777777" w:rsidR="00733DD4" w:rsidRPr="007B7E1B" w:rsidRDefault="00733DD4" w:rsidP="00E33404">
            <w:pPr>
              <w:pStyle w:val="TAC"/>
            </w:pPr>
          </w:p>
        </w:tc>
        <w:tc>
          <w:tcPr>
            <w:tcW w:w="856" w:type="dxa"/>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tcPr>
          <w:p w14:paraId="16AE1065" w14:textId="77777777" w:rsidR="00733DD4" w:rsidRPr="007B7E1B" w:rsidRDefault="00733DD4" w:rsidP="00E33404">
            <w:pPr>
              <w:pStyle w:val="TAC"/>
              <w:rPr>
                <w:lang w:eastAsia="zh-TW"/>
              </w:rPr>
            </w:pPr>
            <w:r w:rsidRPr="007B7E1B">
              <w:rPr>
                <w:lang w:eastAsia="zh-TW"/>
              </w:rPr>
              <w:t>8</w:t>
            </w:r>
          </w:p>
        </w:tc>
        <w:tc>
          <w:tcPr>
            <w:tcW w:w="4325" w:type="dxa"/>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tcPr>
          <w:p w14:paraId="69ABBD68" w14:textId="77777777" w:rsidR="00733DD4" w:rsidRPr="007B7E1B" w:rsidRDefault="00733DD4" w:rsidP="00E33404">
            <w:pPr>
              <w:pStyle w:val="TAC"/>
            </w:pPr>
            <w:r w:rsidRPr="007B7E1B">
              <w:t>--&gt;</w:t>
            </w:r>
          </w:p>
        </w:tc>
        <w:tc>
          <w:tcPr>
            <w:tcW w:w="2517" w:type="dxa"/>
          </w:tcPr>
          <w:p w14:paraId="7C8E28E0" w14:textId="77777777" w:rsidR="00733DD4" w:rsidRPr="007B7E1B" w:rsidRDefault="00733DD4" w:rsidP="00E33404">
            <w:pPr>
              <w:pStyle w:val="TAL"/>
            </w:pPr>
            <w:r w:rsidRPr="007B7E1B">
              <w:t>PDCP DATA PDU #k</w:t>
            </w:r>
          </w:p>
        </w:tc>
        <w:tc>
          <w:tcPr>
            <w:tcW w:w="542" w:type="dxa"/>
          </w:tcPr>
          <w:p w14:paraId="74C3215E" w14:textId="77777777" w:rsidR="00733DD4" w:rsidRPr="007B7E1B" w:rsidRDefault="00733DD4" w:rsidP="00E33404">
            <w:pPr>
              <w:pStyle w:val="TAC"/>
            </w:pPr>
            <w:r w:rsidRPr="007B7E1B">
              <w:t>1</w:t>
            </w:r>
          </w:p>
        </w:tc>
        <w:tc>
          <w:tcPr>
            <w:tcW w:w="856" w:type="dxa"/>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tcPr>
          <w:p w14:paraId="7CA1FAB0" w14:textId="77777777" w:rsidR="00733DD4" w:rsidRPr="007B7E1B" w:rsidRDefault="00733DD4" w:rsidP="00E33404">
            <w:pPr>
              <w:pStyle w:val="TAH"/>
            </w:pPr>
            <w:r w:rsidRPr="007B7E1B">
              <w:t>Information Element</w:t>
            </w:r>
          </w:p>
        </w:tc>
        <w:tc>
          <w:tcPr>
            <w:tcW w:w="2267" w:type="dxa"/>
          </w:tcPr>
          <w:p w14:paraId="6D1B2A45" w14:textId="77777777" w:rsidR="00733DD4" w:rsidRPr="007B7E1B" w:rsidRDefault="00733DD4" w:rsidP="00E33404">
            <w:pPr>
              <w:pStyle w:val="TAH"/>
            </w:pPr>
            <w:r w:rsidRPr="007B7E1B">
              <w:t>Value/remark</w:t>
            </w:r>
          </w:p>
        </w:tc>
        <w:tc>
          <w:tcPr>
            <w:tcW w:w="1700" w:type="dxa"/>
          </w:tcPr>
          <w:p w14:paraId="46318E7B" w14:textId="77777777" w:rsidR="00733DD4" w:rsidRPr="007B7E1B" w:rsidRDefault="00733DD4" w:rsidP="00E33404">
            <w:pPr>
              <w:pStyle w:val="TAH"/>
            </w:pPr>
            <w:r w:rsidRPr="007B7E1B">
              <w:t>Comment</w:t>
            </w:r>
          </w:p>
        </w:tc>
        <w:tc>
          <w:tcPr>
            <w:tcW w:w="1104" w:type="dxa"/>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tcPr>
          <w:p w14:paraId="181B6ECB" w14:textId="77777777" w:rsidR="00733DD4" w:rsidRPr="007B7E1B" w:rsidRDefault="00733DD4" w:rsidP="00E33404">
            <w:pPr>
              <w:pStyle w:val="TAL"/>
            </w:pPr>
            <w:r w:rsidRPr="007B7E1B">
              <w:t>scg-Configuration-r12 CHOICE {</w:t>
            </w:r>
          </w:p>
        </w:tc>
        <w:tc>
          <w:tcPr>
            <w:tcW w:w="2267" w:type="dxa"/>
          </w:tcPr>
          <w:p w14:paraId="6F761DD6" w14:textId="77777777" w:rsidR="00733DD4" w:rsidRPr="007B7E1B" w:rsidRDefault="00733DD4" w:rsidP="00E33404">
            <w:pPr>
              <w:pStyle w:val="TAL"/>
            </w:pPr>
          </w:p>
        </w:tc>
        <w:tc>
          <w:tcPr>
            <w:tcW w:w="1700" w:type="dxa"/>
          </w:tcPr>
          <w:p w14:paraId="21638E82" w14:textId="77777777" w:rsidR="00733DD4" w:rsidRPr="007B7E1B" w:rsidRDefault="00733DD4" w:rsidP="00E33404">
            <w:pPr>
              <w:pStyle w:val="TAL"/>
            </w:pPr>
          </w:p>
        </w:tc>
        <w:tc>
          <w:tcPr>
            <w:tcW w:w="1104" w:type="dxa"/>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tcPr>
          <w:p w14:paraId="266CBA8F" w14:textId="77777777" w:rsidR="00733DD4" w:rsidRPr="007B7E1B" w:rsidRDefault="00733DD4" w:rsidP="00E33404">
            <w:pPr>
              <w:pStyle w:val="TAL"/>
            </w:pPr>
            <w:r w:rsidRPr="007B7E1B">
              <w:t xml:space="preserve">  setup SEQUENCE {</w:t>
            </w:r>
          </w:p>
        </w:tc>
        <w:tc>
          <w:tcPr>
            <w:tcW w:w="2267" w:type="dxa"/>
          </w:tcPr>
          <w:p w14:paraId="343DD538" w14:textId="77777777" w:rsidR="00733DD4" w:rsidRPr="007B7E1B" w:rsidRDefault="00733DD4" w:rsidP="00E33404">
            <w:pPr>
              <w:pStyle w:val="TAL"/>
            </w:pPr>
          </w:p>
        </w:tc>
        <w:tc>
          <w:tcPr>
            <w:tcW w:w="1700" w:type="dxa"/>
          </w:tcPr>
          <w:p w14:paraId="432993F2" w14:textId="77777777" w:rsidR="00733DD4" w:rsidRPr="007B7E1B" w:rsidRDefault="00733DD4" w:rsidP="00E33404">
            <w:pPr>
              <w:pStyle w:val="TAL"/>
            </w:pPr>
          </w:p>
        </w:tc>
        <w:tc>
          <w:tcPr>
            <w:tcW w:w="1104" w:type="dxa"/>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tcPr>
          <w:p w14:paraId="2360111B" w14:textId="77777777" w:rsidR="00733DD4" w:rsidRPr="007B7E1B" w:rsidRDefault="00733DD4" w:rsidP="00E33404">
            <w:pPr>
              <w:pStyle w:val="TAL"/>
            </w:pPr>
            <w:r w:rsidRPr="007B7E1B">
              <w:t xml:space="preserve">    scg-ConfigPartMCG-r12 </w:t>
            </w:r>
          </w:p>
        </w:tc>
        <w:tc>
          <w:tcPr>
            <w:tcW w:w="2267" w:type="dxa"/>
          </w:tcPr>
          <w:p w14:paraId="377CFBB8" w14:textId="77777777" w:rsidR="00733DD4" w:rsidRPr="007B7E1B" w:rsidRDefault="00733DD4" w:rsidP="00E33404">
            <w:pPr>
              <w:pStyle w:val="TAL"/>
            </w:pPr>
            <w:r w:rsidRPr="007B7E1B">
              <w:t>Not present</w:t>
            </w:r>
          </w:p>
        </w:tc>
        <w:tc>
          <w:tcPr>
            <w:tcW w:w="1700" w:type="dxa"/>
          </w:tcPr>
          <w:p w14:paraId="50D1A38D" w14:textId="77777777" w:rsidR="00733DD4" w:rsidRPr="007B7E1B" w:rsidRDefault="00733DD4" w:rsidP="00E33404">
            <w:pPr>
              <w:pStyle w:val="TAL"/>
            </w:pPr>
          </w:p>
        </w:tc>
        <w:tc>
          <w:tcPr>
            <w:tcW w:w="1104" w:type="dxa"/>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tcPr>
          <w:p w14:paraId="0B6FE350" w14:textId="77777777" w:rsidR="00733DD4" w:rsidRPr="007B7E1B" w:rsidRDefault="00733DD4" w:rsidP="00E33404">
            <w:pPr>
              <w:pStyle w:val="TAL"/>
            </w:pPr>
            <w:r w:rsidRPr="007B7E1B">
              <w:t xml:space="preserve">    scg-ConfigPartSCG-r12 SEQUENCE {</w:t>
            </w:r>
          </w:p>
        </w:tc>
        <w:tc>
          <w:tcPr>
            <w:tcW w:w="2267" w:type="dxa"/>
          </w:tcPr>
          <w:p w14:paraId="5E702750" w14:textId="77777777" w:rsidR="00733DD4" w:rsidRPr="007B7E1B" w:rsidRDefault="00733DD4" w:rsidP="00E33404">
            <w:pPr>
              <w:pStyle w:val="TAL"/>
            </w:pPr>
          </w:p>
        </w:tc>
        <w:tc>
          <w:tcPr>
            <w:tcW w:w="1700" w:type="dxa"/>
          </w:tcPr>
          <w:p w14:paraId="0FA10B32" w14:textId="77777777" w:rsidR="00733DD4" w:rsidRPr="007B7E1B" w:rsidRDefault="00733DD4" w:rsidP="00E33404">
            <w:pPr>
              <w:pStyle w:val="TAL"/>
            </w:pPr>
          </w:p>
        </w:tc>
        <w:tc>
          <w:tcPr>
            <w:tcW w:w="1104" w:type="dxa"/>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tcPr>
          <w:p w14:paraId="6C2A9641" w14:textId="77777777" w:rsidR="00733DD4" w:rsidRPr="007B7E1B" w:rsidRDefault="00733DD4" w:rsidP="00E33404">
            <w:pPr>
              <w:pStyle w:val="TAL"/>
            </w:pPr>
            <w:r w:rsidRPr="007B7E1B">
              <w:t xml:space="preserve">      radioResourceConfigDedicatedSCG-r12 SEQUENCE {</w:t>
            </w:r>
          </w:p>
        </w:tc>
        <w:tc>
          <w:tcPr>
            <w:tcW w:w="2267" w:type="dxa"/>
          </w:tcPr>
          <w:p w14:paraId="38D31F0B" w14:textId="77777777" w:rsidR="00733DD4" w:rsidRPr="007B7E1B" w:rsidRDefault="00733DD4" w:rsidP="00E33404">
            <w:pPr>
              <w:pStyle w:val="TAL"/>
            </w:pPr>
          </w:p>
        </w:tc>
        <w:tc>
          <w:tcPr>
            <w:tcW w:w="1700" w:type="dxa"/>
          </w:tcPr>
          <w:p w14:paraId="165AC456" w14:textId="77777777" w:rsidR="00733DD4" w:rsidRPr="007B7E1B" w:rsidRDefault="00733DD4" w:rsidP="00E33404">
            <w:pPr>
              <w:pStyle w:val="TAL"/>
            </w:pPr>
          </w:p>
        </w:tc>
        <w:tc>
          <w:tcPr>
            <w:tcW w:w="1104" w:type="dxa"/>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tcPr>
          <w:p w14:paraId="3F224CCA" w14:textId="77777777" w:rsidR="00733DD4" w:rsidRPr="007B7E1B" w:rsidRDefault="00733DD4" w:rsidP="00E33404">
            <w:pPr>
              <w:pStyle w:val="TAL"/>
            </w:pPr>
            <w:r w:rsidRPr="007B7E1B">
              <w:t>1 entry</w:t>
            </w:r>
          </w:p>
        </w:tc>
        <w:tc>
          <w:tcPr>
            <w:tcW w:w="1700" w:type="dxa"/>
          </w:tcPr>
          <w:p w14:paraId="21E8B741" w14:textId="77777777" w:rsidR="00733DD4" w:rsidRPr="007B7E1B" w:rsidRDefault="00733DD4" w:rsidP="00E33404">
            <w:pPr>
              <w:pStyle w:val="TAL"/>
            </w:pPr>
          </w:p>
        </w:tc>
        <w:tc>
          <w:tcPr>
            <w:tcW w:w="1104" w:type="dxa"/>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tcPr>
          <w:p w14:paraId="6EFC80AC" w14:textId="77777777" w:rsidR="00733DD4" w:rsidRPr="007B7E1B" w:rsidRDefault="00733DD4" w:rsidP="00E33404">
            <w:pPr>
              <w:pStyle w:val="TAL"/>
            </w:pPr>
          </w:p>
        </w:tc>
        <w:tc>
          <w:tcPr>
            <w:tcW w:w="1700" w:type="dxa"/>
          </w:tcPr>
          <w:p w14:paraId="67E14ABB" w14:textId="77777777" w:rsidR="00733DD4" w:rsidRPr="007B7E1B" w:rsidRDefault="00733DD4" w:rsidP="00E33404">
            <w:pPr>
              <w:pStyle w:val="TAL"/>
            </w:pPr>
          </w:p>
        </w:tc>
        <w:tc>
          <w:tcPr>
            <w:tcW w:w="1104" w:type="dxa"/>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tcPr>
          <w:p w14:paraId="003C71E2" w14:textId="77777777" w:rsidR="00733DD4" w:rsidRPr="007B7E1B" w:rsidRDefault="00733DD4" w:rsidP="00E33404">
            <w:pPr>
              <w:pStyle w:val="TAL"/>
            </w:pPr>
            <w:r w:rsidRPr="007B7E1B">
              <w:t xml:space="preserve">            drb-Identity-r12</w:t>
            </w:r>
          </w:p>
        </w:tc>
        <w:tc>
          <w:tcPr>
            <w:tcW w:w="2267" w:type="dxa"/>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tcPr>
          <w:p w14:paraId="00A69A44" w14:textId="77777777" w:rsidR="00733DD4" w:rsidRPr="007B7E1B" w:rsidRDefault="00733DD4" w:rsidP="00E33404">
            <w:pPr>
              <w:pStyle w:val="TAL"/>
            </w:pPr>
          </w:p>
        </w:tc>
        <w:tc>
          <w:tcPr>
            <w:tcW w:w="1104" w:type="dxa"/>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tcPr>
          <w:p w14:paraId="5D0455A0" w14:textId="77777777" w:rsidR="00733DD4" w:rsidRPr="007B7E1B" w:rsidRDefault="00733DD4" w:rsidP="00E33404">
            <w:pPr>
              <w:pStyle w:val="TAL"/>
            </w:pPr>
            <w:r w:rsidRPr="007B7E1B">
              <w:t xml:space="preserve">            logicalChannelIdentitySCG-r12</w:t>
            </w:r>
          </w:p>
        </w:tc>
        <w:tc>
          <w:tcPr>
            <w:tcW w:w="2267" w:type="dxa"/>
          </w:tcPr>
          <w:p w14:paraId="0A55C321" w14:textId="77777777" w:rsidR="00733DD4" w:rsidRPr="007B7E1B" w:rsidRDefault="00733DD4" w:rsidP="00E33404">
            <w:pPr>
              <w:pStyle w:val="TAL"/>
            </w:pPr>
            <w:r w:rsidRPr="007B7E1B">
              <w:t>Not present</w:t>
            </w:r>
          </w:p>
        </w:tc>
        <w:tc>
          <w:tcPr>
            <w:tcW w:w="1700" w:type="dxa"/>
          </w:tcPr>
          <w:p w14:paraId="172B80F6" w14:textId="77777777" w:rsidR="00733DD4" w:rsidRPr="007B7E1B" w:rsidRDefault="00733DD4" w:rsidP="00E33404">
            <w:pPr>
              <w:pStyle w:val="TAL"/>
            </w:pPr>
          </w:p>
        </w:tc>
        <w:tc>
          <w:tcPr>
            <w:tcW w:w="1104" w:type="dxa"/>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tcPr>
          <w:p w14:paraId="333B6E2B" w14:textId="77777777" w:rsidR="00733DD4" w:rsidRPr="007B7E1B" w:rsidRDefault="00733DD4" w:rsidP="00E33404">
            <w:pPr>
              <w:pStyle w:val="TAL"/>
            </w:pPr>
            <w:r w:rsidRPr="007B7E1B">
              <w:t xml:space="preserve">            logicalChannelConfigSCG-r12</w:t>
            </w:r>
          </w:p>
        </w:tc>
        <w:tc>
          <w:tcPr>
            <w:tcW w:w="2267" w:type="dxa"/>
          </w:tcPr>
          <w:p w14:paraId="09FE26DD" w14:textId="77777777" w:rsidR="00733DD4" w:rsidRPr="007B7E1B" w:rsidRDefault="00733DD4" w:rsidP="00E33404">
            <w:pPr>
              <w:pStyle w:val="TAL"/>
            </w:pPr>
            <w:r w:rsidRPr="007B7E1B">
              <w:t>Not present</w:t>
            </w:r>
          </w:p>
        </w:tc>
        <w:tc>
          <w:tcPr>
            <w:tcW w:w="1700" w:type="dxa"/>
          </w:tcPr>
          <w:p w14:paraId="7625AB72" w14:textId="77777777" w:rsidR="00733DD4" w:rsidRPr="007B7E1B" w:rsidRDefault="00733DD4" w:rsidP="00E33404">
            <w:pPr>
              <w:pStyle w:val="TAL"/>
            </w:pPr>
          </w:p>
        </w:tc>
        <w:tc>
          <w:tcPr>
            <w:tcW w:w="1104" w:type="dxa"/>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tcPr>
          <w:p w14:paraId="5DF951C8" w14:textId="77777777" w:rsidR="00733DD4" w:rsidRPr="007B7E1B" w:rsidRDefault="00733DD4" w:rsidP="00E33404">
            <w:pPr>
              <w:pStyle w:val="TAL"/>
            </w:pPr>
            <w:r w:rsidRPr="007B7E1B">
              <w:t xml:space="preserve">          }</w:t>
            </w:r>
          </w:p>
        </w:tc>
        <w:tc>
          <w:tcPr>
            <w:tcW w:w="2267" w:type="dxa"/>
          </w:tcPr>
          <w:p w14:paraId="40C3433E" w14:textId="77777777" w:rsidR="00733DD4" w:rsidRPr="007B7E1B" w:rsidRDefault="00733DD4" w:rsidP="00E33404">
            <w:pPr>
              <w:pStyle w:val="TAL"/>
            </w:pPr>
          </w:p>
        </w:tc>
        <w:tc>
          <w:tcPr>
            <w:tcW w:w="1700" w:type="dxa"/>
          </w:tcPr>
          <w:p w14:paraId="1DF77658" w14:textId="77777777" w:rsidR="00733DD4" w:rsidRPr="007B7E1B" w:rsidRDefault="00733DD4" w:rsidP="00E33404">
            <w:pPr>
              <w:pStyle w:val="TAL"/>
            </w:pPr>
          </w:p>
        </w:tc>
        <w:tc>
          <w:tcPr>
            <w:tcW w:w="1104" w:type="dxa"/>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tcPr>
          <w:p w14:paraId="71114ED4" w14:textId="77777777" w:rsidR="00733DD4" w:rsidRPr="007B7E1B" w:rsidRDefault="00733DD4" w:rsidP="00E33404">
            <w:pPr>
              <w:pStyle w:val="TAL"/>
            </w:pPr>
            <w:r w:rsidRPr="007B7E1B">
              <w:t xml:space="preserve">        }</w:t>
            </w:r>
          </w:p>
        </w:tc>
        <w:tc>
          <w:tcPr>
            <w:tcW w:w="2267" w:type="dxa"/>
          </w:tcPr>
          <w:p w14:paraId="400A12E7" w14:textId="77777777" w:rsidR="00733DD4" w:rsidRPr="007B7E1B" w:rsidRDefault="00733DD4" w:rsidP="00E33404">
            <w:pPr>
              <w:pStyle w:val="TAL"/>
            </w:pPr>
          </w:p>
        </w:tc>
        <w:tc>
          <w:tcPr>
            <w:tcW w:w="1700" w:type="dxa"/>
          </w:tcPr>
          <w:p w14:paraId="5D83F35F" w14:textId="77777777" w:rsidR="00733DD4" w:rsidRPr="007B7E1B" w:rsidRDefault="00733DD4" w:rsidP="00E33404">
            <w:pPr>
              <w:pStyle w:val="TAL"/>
            </w:pPr>
          </w:p>
        </w:tc>
        <w:tc>
          <w:tcPr>
            <w:tcW w:w="1104" w:type="dxa"/>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tcPr>
          <w:p w14:paraId="5CCAAD75" w14:textId="77777777" w:rsidR="00733DD4" w:rsidRPr="007B7E1B" w:rsidRDefault="00733DD4" w:rsidP="00E33404">
            <w:pPr>
              <w:pStyle w:val="TAL"/>
            </w:pPr>
            <w:r w:rsidRPr="007B7E1B">
              <w:t xml:space="preserve">      }</w:t>
            </w:r>
          </w:p>
        </w:tc>
        <w:tc>
          <w:tcPr>
            <w:tcW w:w="2267" w:type="dxa"/>
          </w:tcPr>
          <w:p w14:paraId="666D453B" w14:textId="77777777" w:rsidR="00733DD4" w:rsidRPr="007B7E1B" w:rsidRDefault="00733DD4" w:rsidP="00E33404">
            <w:pPr>
              <w:pStyle w:val="TAL"/>
            </w:pPr>
          </w:p>
        </w:tc>
        <w:tc>
          <w:tcPr>
            <w:tcW w:w="1700" w:type="dxa"/>
          </w:tcPr>
          <w:p w14:paraId="0905DF93" w14:textId="77777777" w:rsidR="00733DD4" w:rsidRPr="007B7E1B" w:rsidRDefault="00733DD4" w:rsidP="00E33404">
            <w:pPr>
              <w:pStyle w:val="TAL"/>
            </w:pPr>
          </w:p>
        </w:tc>
        <w:tc>
          <w:tcPr>
            <w:tcW w:w="1104" w:type="dxa"/>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tcPr>
          <w:p w14:paraId="7451363F" w14:textId="77777777" w:rsidR="00733DD4" w:rsidRPr="007B7E1B" w:rsidRDefault="00733DD4" w:rsidP="00E33404">
            <w:pPr>
              <w:pStyle w:val="TAL"/>
            </w:pPr>
            <w:r w:rsidRPr="007B7E1B">
              <w:t xml:space="preserve">      pSCellToAddMod-r12</w:t>
            </w:r>
          </w:p>
        </w:tc>
        <w:tc>
          <w:tcPr>
            <w:tcW w:w="2267" w:type="dxa"/>
          </w:tcPr>
          <w:p w14:paraId="6A9B051F" w14:textId="77777777" w:rsidR="00733DD4" w:rsidRPr="007B7E1B" w:rsidRDefault="00733DD4" w:rsidP="00E33404">
            <w:pPr>
              <w:pStyle w:val="TAL"/>
            </w:pPr>
            <w:r w:rsidRPr="007B7E1B">
              <w:t>Not present</w:t>
            </w:r>
          </w:p>
        </w:tc>
        <w:tc>
          <w:tcPr>
            <w:tcW w:w="1700" w:type="dxa"/>
          </w:tcPr>
          <w:p w14:paraId="58206860" w14:textId="77777777" w:rsidR="00733DD4" w:rsidRPr="007B7E1B" w:rsidRDefault="00733DD4" w:rsidP="00E33404">
            <w:pPr>
              <w:pStyle w:val="TAL"/>
            </w:pPr>
          </w:p>
        </w:tc>
        <w:tc>
          <w:tcPr>
            <w:tcW w:w="1104" w:type="dxa"/>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tcPr>
          <w:p w14:paraId="37669DE1" w14:textId="77777777" w:rsidR="00733DD4" w:rsidRPr="007B7E1B" w:rsidRDefault="00733DD4" w:rsidP="00E33404">
            <w:pPr>
              <w:pStyle w:val="TAL"/>
            </w:pPr>
            <w:r w:rsidRPr="007B7E1B">
              <w:t xml:space="preserve">      mobilityControlInfoSCG-r12 SEQUENCE {</w:t>
            </w:r>
          </w:p>
        </w:tc>
        <w:tc>
          <w:tcPr>
            <w:tcW w:w="2267" w:type="dxa"/>
          </w:tcPr>
          <w:p w14:paraId="76C39D59" w14:textId="77777777" w:rsidR="00733DD4" w:rsidRPr="007B7E1B" w:rsidRDefault="00733DD4" w:rsidP="00E33404">
            <w:pPr>
              <w:pStyle w:val="TAL"/>
            </w:pPr>
          </w:p>
        </w:tc>
        <w:tc>
          <w:tcPr>
            <w:tcW w:w="1700" w:type="dxa"/>
          </w:tcPr>
          <w:p w14:paraId="49784CA7" w14:textId="77777777" w:rsidR="00733DD4" w:rsidRPr="007B7E1B" w:rsidRDefault="00733DD4" w:rsidP="00E33404">
            <w:pPr>
              <w:pStyle w:val="TAL"/>
            </w:pPr>
          </w:p>
        </w:tc>
        <w:tc>
          <w:tcPr>
            <w:tcW w:w="1104" w:type="dxa"/>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tcPr>
          <w:p w14:paraId="293C9812" w14:textId="77777777" w:rsidR="00733DD4" w:rsidRPr="007B7E1B" w:rsidRDefault="00733DD4" w:rsidP="00E33404">
            <w:pPr>
              <w:pStyle w:val="TAL"/>
            </w:pPr>
            <w:r w:rsidRPr="007B7E1B">
              <w:t xml:space="preserve">        t307-r12</w:t>
            </w:r>
          </w:p>
        </w:tc>
        <w:tc>
          <w:tcPr>
            <w:tcW w:w="2267" w:type="dxa"/>
          </w:tcPr>
          <w:p w14:paraId="14A2BBC4" w14:textId="77777777" w:rsidR="00733DD4" w:rsidRPr="007B7E1B" w:rsidRDefault="00733DD4" w:rsidP="00E33404">
            <w:pPr>
              <w:pStyle w:val="TAL"/>
            </w:pPr>
            <w:r w:rsidRPr="007B7E1B">
              <w:t>ms2000</w:t>
            </w:r>
          </w:p>
        </w:tc>
        <w:tc>
          <w:tcPr>
            <w:tcW w:w="1700" w:type="dxa"/>
          </w:tcPr>
          <w:p w14:paraId="4209FDC8" w14:textId="77777777" w:rsidR="00733DD4" w:rsidRPr="007B7E1B" w:rsidRDefault="00733DD4" w:rsidP="00E33404">
            <w:pPr>
              <w:pStyle w:val="TAL"/>
            </w:pPr>
          </w:p>
        </w:tc>
        <w:tc>
          <w:tcPr>
            <w:tcW w:w="1104" w:type="dxa"/>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tcPr>
          <w:p w14:paraId="5098E974" w14:textId="77777777" w:rsidR="00733DD4" w:rsidRPr="007B7E1B" w:rsidRDefault="00733DD4" w:rsidP="00E33404">
            <w:pPr>
              <w:pStyle w:val="TAL"/>
            </w:pPr>
            <w:r w:rsidRPr="007B7E1B">
              <w:t xml:space="preserve">        ue-IdentitySCG-r12</w:t>
            </w:r>
          </w:p>
        </w:tc>
        <w:tc>
          <w:tcPr>
            <w:tcW w:w="2267" w:type="dxa"/>
          </w:tcPr>
          <w:p w14:paraId="1540F091" w14:textId="77777777" w:rsidR="00733DD4" w:rsidRPr="007B7E1B" w:rsidRDefault="00733DD4" w:rsidP="00E33404">
            <w:pPr>
              <w:pStyle w:val="TAL"/>
            </w:pPr>
            <w:r w:rsidRPr="007B7E1B">
              <w:t>Not present</w:t>
            </w:r>
          </w:p>
        </w:tc>
        <w:tc>
          <w:tcPr>
            <w:tcW w:w="1700" w:type="dxa"/>
          </w:tcPr>
          <w:p w14:paraId="7759B3F4" w14:textId="77777777" w:rsidR="00733DD4" w:rsidRPr="007B7E1B" w:rsidRDefault="00733DD4" w:rsidP="00E33404">
            <w:pPr>
              <w:pStyle w:val="TAL"/>
            </w:pPr>
          </w:p>
        </w:tc>
        <w:tc>
          <w:tcPr>
            <w:tcW w:w="1104" w:type="dxa"/>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tcPr>
          <w:p w14:paraId="1C62D53D" w14:textId="77777777" w:rsidR="00733DD4" w:rsidRPr="007B7E1B" w:rsidRDefault="00733DD4" w:rsidP="00E33404">
            <w:pPr>
              <w:pStyle w:val="TAL"/>
            </w:pPr>
            <w:r w:rsidRPr="007B7E1B">
              <w:t xml:space="preserve">        rach-ConfigDedicated-r12</w:t>
            </w:r>
          </w:p>
        </w:tc>
        <w:tc>
          <w:tcPr>
            <w:tcW w:w="2267" w:type="dxa"/>
          </w:tcPr>
          <w:p w14:paraId="169B57CF" w14:textId="77777777" w:rsidR="00733DD4" w:rsidRPr="007B7E1B" w:rsidRDefault="00733DD4" w:rsidP="00E33404">
            <w:pPr>
              <w:pStyle w:val="TAL"/>
            </w:pPr>
            <w:r w:rsidRPr="007B7E1B">
              <w:t>Not present</w:t>
            </w:r>
          </w:p>
        </w:tc>
        <w:tc>
          <w:tcPr>
            <w:tcW w:w="1700" w:type="dxa"/>
          </w:tcPr>
          <w:p w14:paraId="60846116" w14:textId="77777777" w:rsidR="00733DD4" w:rsidRPr="007B7E1B" w:rsidRDefault="00733DD4" w:rsidP="00E33404">
            <w:pPr>
              <w:pStyle w:val="TAL"/>
            </w:pPr>
          </w:p>
        </w:tc>
        <w:tc>
          <w:tcPr>
            <w:tcW w:w="1104" w:type="dxa"/>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tcPr>
          <w:p w14:paraId="7C151A45" w14:textId="77777777" w:rsidR="00733DD4" w:rsidRPr="007B7E1B" w:rsidRDefault="00733DD4" w:rsidP="00E33404">
            <w:pPr>
              <w:pStyle w:val="TAL"/>
            </w:pPr>
            <w:r w:rsidRPr="007B7E1B">
              <w:t xml:space="preserve">        cipheringAlgorithmSCG-r12</w:t>
            </w:r>
          </w:p>
        </w:tc>
        <w:tc>
          <w:tcPr>
            <w:tcW w:w="2267" w:type="dxa"/>
          </w:tcPr>
          <w:p w14:paraId="509DD0FC" w14:textId="77777777" w:rsidR="00733DD4" w:rsidRPr="007B7E1B" w:rsidRDefault="00733DD4" w:rsidP="00E33404">
            <w:pPr>
              <w:pStyle w:val="TAL"/>
            </w:pPr>
            <w:r w:rsidRPr="007B7E1B">
              <w:t>Not present</w:t>
            </w:r>
          </w:p>
        </w:tc>
        <w:tc>
          <w:tcPr>
            <w:tcW w:w="1700" w:type="dxa"/>
          </w:tcPr>
          <w:p w14:paraId="51674091" w14:textId="77777777" w:rsidR="00733DD4" w:rsidRPr="007B7E1B" w:rsidRDefault="00733DD4" w:rsidP="00E33404">
            <w:pPr>
              <w:pStyle w:val="TAL"/>
            </w:pPr>
          </w:p>
        </w:tc>
        <w:tc>
          <w:tcPr>
            <w:tcW w:w="1104" w:type="dxa"/>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tcPr>
          <w:p w14:paraId="618FAA71" w14:textId="77777777" w:rsidR="00733DD4" w:rsidRPr="007B7E1B" w:rsidRDefault="00733DD4" w:rsidP="00E33404">
            <w:pPr>
              <w:pStyle w:val="TAL"/>
            </w:pPr>
            <w:r w:rsidRPr="007B7E1B">
              <w:t xml:space="preserve">      }</w:t>
            </w:r>
          </w:p>
        </w:tc>
        <w:tc>
          <w:tcPr>
            <w:tcW w:w="2267" w:type="dxa"/>
          </w:tcPr>
          <w:p w14:paraId="5F8A9B86" w14:textId="77777777" w:rsidR="00733DD4" w:rsidRPr="007B7E1B" w:rsidRDefault="00733DD4" w:rsidP="00E33404">
            <w:pPr>
              <w:pStyle w:val="TAL"/>
            </w:pPr>
          </w:p>
        </w:tc>
        <w:tc>
          <w:tcPr>
            <w:tcW w:w="1700" w:type="dxa"/>
          </w:tcPr>
          <w:p w14:paraId="637D41CA" w14:textId="77777777" w:rsidR="00733DD4" w:rsidRPr="007B7E1B" w:rsidRDefault="00733DD4" w:rsidP="00E33404">
            <w:pPr>
              <w:pStyle w:val="TAL"/>
            </w:pPr>
          </w:p>
        </w:tc>
        <w:tc>
          <w:tcPr>
            <w:tcW w:w="1104" w:type="dxa"/>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tcPr>
          <w:p w14:paraId="4C4C32C1" w14:textId="77777777" w:rsidR="00733DD4" w:rsidRPr="007B7E1B" w:rsidRDefault="00733DD4" w:rsidP="00E33404">
            <w:pPr>
              <w:pStyle w:val="TAL"/>
            </w:pPr>
            <w:r w:rsidRPr="007B7E1B">
              <w:t xml:space="preserve">    }</w:t>
            </w:r>
          </w:p>
        </w:tc>
        <w:tc>
          <w:tcPr>
            <w:tcW w:w="2267" w:type="dxa"/>
          </w:tcPr>
          <w:p w14:paraId="2243FF64" w14:textId="77777777" w:rsidR="00733DD4" w:rsidRPr="007B7E1B" w:rsidRDefault="00733DD4" w:rsidP="00E33404">
            <w:pPr>
              <w:pStyle w:val="TAL"/>
            </w:pPr>
          </w:p>
        </w:tc>
        <w:tc>
          <w:tcPr>
            <w:tcW w:w="1700" w:type="dxa"/>
          </w:tcPr>
          <w:p w14:paraId="25A95AAC" w14:textId="77777777" w:rsidR="00733DD4" w:rsidRPr="007B7E1B" w:rsidRDefault="00733DD4" w:rsidP="00E33404">
            <w:pPr>
              <w:pStyle w:val="TAL"/>
            </w:pPr>
          </w:p>
        </w:tc>
        <w:tc>
          <w:tcPr>
            <w:tcW w:w="1104" w:type="dxa"/>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tcPr>
          <w:p w14:paraId="1D43AF11" w14:textId="77777777" w:rsidR="00733DD4" w:rsidRPr="007B7E1B" w:rsidRDefault="00733DD4" w:rsidP="00E33404">
            <w:pPr>
              <w:pStyle w:val="TAL"/>
            </w:pPr>
            <w:r w:rsidRPr="007B7E1B">
              <w:t xml:space="preserve">  }</w:t>
            </w:r>
          </w:p>
        </w:tc>
        <w:tc>
          <w:tcPr>
            <w:tcW w:w="2267" w:type="dxa"/>
          </w:tcPr>
          <w:p w14:paraId="489FE070" w14:textId="77777777" w:rsidR="00733DD4" w:rsidRPr="007B7E1B" w:rsidRDefault="00733DD4" w:rsidP="00E33404">
            <w:pPr>
              <w:pStyle w:val="TAL"/>
            </w:pPr>
          </w:p>
        </w:tc>
        <w:tc>
          <w:tcPr>
            <w:tcW w:w="1700" w:type="dxa"/>
          </w:tcPr>
          <w:p w14:paraId="38720A8B" w14:textId="77777777" w:rsidR="00733DD4" w:rsidRPr="007B7E1B" w:rsidRDefault="00733DD4" w:rsidP="00E33404">
            <w:pPr>
              <w:pStyle w:val="TAL"/>
            </w:pPr>
          </w:p>
        </w:tc>
        <w:tc>
          <w:tcPr>
            <w:tcW w:w="1104" w:type="dxa"/>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tcPr>
          <w:p w14:paraId="4C8B45EF" w14:textId="77777777" w:rsidR="00733DD4" w:rsidRPr="007B7E1B" w:rsidRDefault="00733DD4" w:rsidP="00E33404">
            <w:pPr>
              <w:pStyle w:val="TAL"/>
            </w:pPr>
            <w:r w:rsidRPr="007B7E1B">
              <w:t>}</w:t>
            </w:r>
          </w:p>
        </w:tc>
        <w:tc>
          <w:tcPr>
            <w:tcW w:w="2267" w:type="dxa"/>
          </w:tcPr>
          <w:p w14:paraId="1606B479" w14:textId="77777777" w:rsidR="00733DD4" w:rsidRPr="007B7E1B" w:rsidRDefault="00733DD4" w:rsidP="00E33404">
            <w:pPr>
              <w:pStyle w:val="TAL"/>
            </w:pPr>
          </w:p>
        </w:tc>
        <w:tc>
          <w:tcPr>
            <w:tcW w:w="1700" w:type="dxa"/>
          </w:tcPr>
          <w:p w14:paraId="1A4646D9" w14:textId="77777777" w:rsidR="00733DD4" w:rsidRPr="007B7E1B" w:rsidRDefault="00733DD4" w:rsidP="00E33404">
            <w:pPr>
              <w:pStyle w:val="TAL"/>
            </w:pPr>
          </w:p>
        </w:tc>
        <w:tc>
          <w:tcPr>
            <w:tcW w:w="1104" w:type="dxa"/>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tcPr>
          <w:p w14:paraId="6ABB38F1" w14:textId="77777777" w:rsidR="00733DD4" w:rsidRPr="007B7E1B" w:rsidRDefault="00733DD4" w:rsidP="00E33404">
            <w:pPr>
              <w:pStyle w:val="TAH"/>
            </w:pPr>
            <w:r w:rsidRPr="007B7E1B">
              <w:t>St</w:t>
            </w:r>
          </w:p>
        </w:tc>
        <w:tc>
          <w:tcPr>
            <w:tcW w:w="4325" w:type="dxa"/>
          </w:tcPr>
          <w:p w14:paraId="2B846785" w14:textId="77777777" w:rsidR="00733DD4" w:rsidRPr="007B7E1B" w:rsidRDefault="00733DD4" w:rsidP="00E33404">
            <w:pPr>
              <w:pStyle w:val="TAH"/>
            </w:pPr>
            <w:r w:rsidRPr="007B7E1B">
              <w:t>Procedure</w:t>
            </w:r>
          </w:p>
        </w:tc>
        <w:tc>
          <w:tcPr>
            <w:tcW w:w="3237" w:type="dxa"/>
            <w:gridSpan w:val="2"/>
          </w:tcPr>
          <w:p w14:paraId="118422D3" w14:textId="77777777" w:rsidR="00733DD4" w:rsidRPr="007B7E1B" w:rsidRDefault="00733DD4" w:rsidP="00E33404">
            <w:pPr>
              <w:pStyle w:val="TAH"/>
            </w:pPr>
            <w:r w:rsidRPr="007B7E1B">
              <w:t>Message Sequence</w:t>
            </w:r>
          </w:p>
        </w:tc>
        <w:tc>
          <w:tcPr>
            <w:tcW w:w="542" w:type="dxa"/>
            <w:tcBorders>
              <w:bottom w:val="nil"/>
            </w:tcBorders>
          </w:tcPr>
          <w:p w14:paraId="1538B366" w14:textId="77777777" w:rsidR="00733DD4" w:rsidRPr="007B7E1B" w:rsidRDefault="00733DD4" w:rsidP="00E33404">
            <w:pPr>
              <w:pStyle w:val="TAH"/>
            </w:pPr>
            <w:r w:rsidRPr="007B7E1B">
              <w:t>TP</w:t>
            </w:r>
          </w:p>
        </w:tc>
        <w:tc>
          <w:tcPr>
            <w:tcW w:w="856" w:type="dxa"/>
            <w:tcBorders>
              <w:bottom w:val="nil"/>
            </w:tcBorders>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tcPr>
          <w:p w14:paraId="31DFC3EA" w14:textId="77777777" w:rsidR="00733DD4" w:rsidRPr="007B7E1B" w:rsidRDefault="00733DD4" w:rsidP="00E33404">
            <w:pPr>
              <w:pStyle w:val="TAH"/>
            </w:pPr>
          </w:p>
        </w:tc>
        <w:tc>
          <w:tcPr>
            <w:tcW w:w="4325" w:type="dxa"/>
          </w:tcPr>
          <w:p w14:paraId="706BB76E" w14:textId="77777777" w:rsidR="00733DD4" w:rsidRPr="007B7E1B" w:rsidRDefault="00733DD4" w:rsidP="00E33404">
            <w:pPr>
              <w:pStyle w:val="TAH"/>
            </w:pPr>
          </w:p>
        </w:tc>
        <w:tc>
          <w:tcPr>
            <w:tcW w:w="720" w:type="dxa"/>
          </w:tcPr>
          <w:p w14:paraId="6F68E57A" w14:textId="77777777" w:rsidR="00733DD4" w:rsidRPr="007B7E1B" w:rsidRDefault="00733DD4" w:rsidP="00E33404">
            <w:pPr>
              <w:pStyle w:val="TAH"/>
            </w:pPr>
            <w:r w:rsidRPr="007B7E1B">
              <w:t>U - S</w:t>
            </w:r>
          </w:p>
        </w:tc>
        <w:tc>
          <w:tcPr>
            <w:tcW w:w="2517" w:type="dxa"/>
          </w:tcPr>
          <w:p w14:paraId="26387687" w14:textId="77777777" w:rsidR="00733DD4" w:rsidRPr="007B7E1B" w:rsidRDefault="00733DD4" w:rsidP="00E33404">
            <w:pPr>
              <w:pStyle w:val="TAH"/>
            </w:pPr>
            <w:r w:rsidRPr="007B7E1B">
              <w:t>Message</w:t>
            </w:r>
          </w:p>
        </w:tc>
        <w:tc>
          <w:tcPr>
            <w:tcW w:w="542" w:type="dxa"/>
            <w:tcBorders>
              <w:top w:val="nil"/>
            </w:tcBorders>
          </w:tcPr>
          <w:p w14:paraId="5F27E099" w14:textId="77777777" w:rsidR="00733DD4" w:rsidRPr="007B7E1B" w:rsidRDefault="00733DD4" w:rsidP="00E33404">
            <w:pPr>
              <w:pStyle w:val="TAH"/>
            </w:pPr>
          </w:p>
        </w:tc>
        <w:tc>
          <w:tcPr>
            <w:tcW w:w="856" w:type="dxa"/>
            <w:tcBorders>
              <w:top w:val="nil"/>
            </w:tcBorders>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tcPr>
          <w:p w14:paraId="0B3F188B" w14:textId="77777777" w:rsidR="00733DD4" w:rsidRPr="007B7E1B" w:rsidRDefault="00733DD4" w:rsidP="00E33404">
            <w:pPr>
              <w:pStyle w:val="TAC"/>
              <w:rPr>
                <w:lang w:eastAsia="zh-TW"/>
              </w:rPr>
            </w:pPr>
            <w:r w:rsidRPr="007B7E1B">
              <w:rPr>
                <w:lang w:eastAsia="zh-TW"/>
              </w:rPr>
              <w:t>1</w:t>
            </w:r>
          </w:p>
        </w:tc>
        <w:tc>
          <w:tcPr>
            <w:tcW w:w="4325" w:type="dxa"/>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tcPr>
          <w:p w14:paraId="41DA030F" w14:textId="77777777" w:rsidR="00733DD4" w:rsidRPr="007B7E1B" w:rsidRDefault="00733DD4" w:rsidP="00E33404">
            <w:pPr>
              <w:pStyle w:val="TAC"/>
            </w:pPr>
          </w:p>
        </w:tc>
        <w:tc>
          <w:tcPr>
            <w:tcW w:w="2517" w:type="dxa"/>
          </w:tcPr>
          <w:p w14:paraId="63B43AA0" w14:textId="77777777" w:rsidR="00733DD4" w:rsidRPr="007B7E1B" w:rsidRDefault="00733DD4" w:rsidP="00E33404">
            <w:pPr>
              <w:pStyle w:val="TAL"/>
              <w:rPr>
                <w:i/>
              </w:rPr>
            </w:pPr>
          </w:p>
        </w:tc>
        <w:tc>
          <w:tcPr>
            <w:tcW w:w="542" w:type="dxa"/>
          </w:tcPr>
          <w:p w14:paraId="143A06B6" w14:textId="77777777" w:rsidR="00733DD4" w:rsidRPr="007B7E1B" w:rsidRDefault="00733DD4" w:rsidP="00E33404">
            <w:pPr>
              <w:pStyle w:val="TAC"/>
            </w:pPr>
          </w:p>
        </w:tc>
        <w:tc>
          <w:tcPr>
            <w:tcW w:w="856" w:type="dxa"/>
          </w:tcPr>
          <w:p w14:paraId="11202DE4" w14:textId="77777777" w:rsidR="00733DD4" w:rsidRPr="007B7E1B" w:rsidRDefault="00733DD4" w:rsidP="00E33404">
            <w:pPr>
              <w:pStyle w:val="TAC"/>
            </w:pPr>
          </w:p>
        </w:tc>
      </w:tr>
      <w:tr w:rsidR="00733DD4" w:rsidRPr="007B7E1B" w14:paraId="7EFF5208" w14:textId="77777777" w:rsidTr="00E33404">
        <w:tc>
          <w:tcPr>
            <w:tcW w:w="643" w:type="dxa"/>
          </w:tcPr>
          <w:p w14:paraId="36D19A09" w14:textId="77777777" w:rsidR="00733DD4" w:rsidRPr="007B7E1B" w:rsidRDefault="00733DD4" w:rsidP="00E33404">
            <w:pPr>
              <w:pStyle w:val="TAC"/>
              <w:rPr>
                <w:lang w:eastAsia="zh-TW"/>
              </w:rPr>
            </w:pPr>
            <w:r w:rsidRPr="007B7E1B">
              <w:rPr>
                <w:lang w:eastAsia="zh-TW"/>
              </w:rPr>
              <w:t>2</w:t>
            </w:r>
          </w:p>
        </w:tc>
        <w:tc>
          <w:tcPr>
            <w:tcW w:w="4325" w:type="dxa"/>
          </w:tcPr>
          <w:p w14:paraId="220F129A" w14:textId="77777777" w:rsidR="00733DD4" w:rsidRPr="007B7E1B" w:rsidRDefault="00733DD4" w:rsidP="00E33404">
            <w:pPr>
              <w:pStyle w:val="TAL"/>
            </w:pPr>
            <w:r w:rsidRPr="007B7E1B">
              <w:t>The SS creates 3 PDCP Data PDUs and the Next_PDCP_TX_SN is set to "0".</w:t>
            </w:r>
          </w:p>
        </w:tc>
        <w:tc>
          <w:tcPr>
            <w:tcW w:w="720" w:type="dxa"/>
          </w:tcPr>
          <w:p w14:paraId="374974CA" w14:textId="77777777" w:rsidR="00733DD4" w:rsidRPr="007B7E1B" w:rsidRDefault="00733DD4" w:rsidP="00E33404">
            <w:pPr>
              <w:pStyle w:val="TAC"/>
            </w:pPr>
            <w:r w:rsidRPr="007B7E1B">
              <w:t>-</w:t>
            </w:r>
          </w:p>
        </w:tc>
        <w:tc>
          <w:tcPr>
            <w:tcW w:w="2517" w:type="dxa"/>
          </w:tcPr>
          <w:p w14:paraId="181230DE" w14:textId="77777777" w:rsidR="00733DD4" w:rsidRPr="007B7E1B" w:rsidRDefault="00733DD4" w:rsidP="00E33404">
            <w:pPr>
              <w:pStyle w:val="TAL"/>
              <w:rPr>
                <w:rFonts w:eastAsia="MS Gothic"/>
              </w:rPr>
            </w:pPr>
            <w:r w:rsidRPr="007B7E1B">
              <w:t>-</w:t>
            </w:r>
          </w:p>
        </w:tc>
        <w:tc>
          <w:tcPr>
            <w:tcW w:w="542" w:type="dxa"/>
          </w:tcPr>
          <w:p w14:paraId="0CE97311" w14:textId="77777777" w:rsidR="00733DD4" w:rsidRPr="007B7E1B" w:rsidRDefault="00733DD4" w:rsidP="00E33404">
            <w:pPr>
              <w:pStyle w:val="TAC"/>
              <w:rPr>
                <w:rFonts w:eastAsia="MS Gothic"/>
              </w:rPr>
            </w:pPr>
            <w:r w:rsidRPr="007B7E1B">
              <w:t>-</w:t>
            </w:r>
          </w:p>
        </w:tc>
        <w:tc>
          <w:tcPr>
            <w:tcW w:w="856" w:type="dxa"/>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tcPr>
          <w:p w14:paraId="23FB01E8" w14:textId="77777777" w:rsidR="00733DD4" w:rsidRPr="007B7E1B" w:rsidRDefault="00733DD4" w:rsidP="00E33404">
            <w:pPr>
              <w:pStyle w:val="TAC"/>
            </w:pPr>
            <w:r w:rsidRPr="007B7E1B">
              <w:rPr>
                <w:lang w:eastAsia="zh-CN"/>
              </w:rPr>
              <w:t>-</w:t>
            </w:r>
          </w:p>
        </w:tc>
        <w:tc>
          <w:tcPr>
            <w:tcW w:w="4325" w:type="dxa"/>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tcPr>
          <w:p w14:paraId="58444CBB" w14:textId="77777777" w:rsidR="00733DD4" w:rsidRPr="007B7E1B" w:rsidRDefault="00733DD4" w:rsidP="00E33404">
            <w:pPr>
              <w:pStyle w:val="TAC"/>
            </w:pPr>
            <w:r w:rsidRPr="007B7E1B">
              <w:rPr>
                <w:lang w:eastAsia="zh-CN"/>
              </w:rPr>
              <w:t>-</w:t>
            </w:r>
          </w:p>
        </w:tc>
        <w:tc>
          <w:tcPr>
            <w:tcW w:w="2517" w:type="dxa"/>
          </w:tcPr>
          <w:p w14:paraId="4F40842A" w14:textId="77777777" w:rsidR="00733DD4" w:rsidRPr="007B7E1B" w:rsidRDefault="00733DD4" w:rsidP="00E33404">
            <w:pPr>
              <w:pStyle w:val="TAL"/>
            </w:pPr>
            <w:r w:rsidRPr="007B7E1B">
              <w:rPr>
                <w:lang w:eastAsia="zh-CN"/>
              </w:rPr>
              <w:t>-</w:t>
            </w:r>
          </w:p>
        </w:tc>
        <w:tc>
          <w:tcPr>
            <w:tcW w:w="542" w:type="dxa"/>
          </w:tcPr>
          <w:p w14:paraId="791B1E1D" w14:textId="77777777" w:rsidR="00733DD4" w:rsidRPr="007B7E1B" w:rsidRDefault="00733DD4" w:rsidP="00E33404">
            <w:pPr>
              <w:pStyle w:val="TAC"/>
            </w:pPr>
            <w:r w:rsidRPr="007B7E1B">
              <w:rPr>
                <w:lang w:eastAsia="zh-CN"/>
              </w:rPr>
              <w:t>-</w:t>
            </w:r>
          </w:p>
        </w:tc>
        <w:tc>
          <w:tcPr>
            <w:tcW w:w="856" w:type="dxa"/>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tcPr>
          <w:p w14:paraId="17E71E8C" w14:textId="77777777" w:rsidR="00733DD4" w:rsidRPr="007B7E1B" w:rsidRDefault="00733DD4" w:rsidP="00E33404">
            <w:pPr>
              <w:pStyle w:val="TAC"/>
              <w:rPr>
                <w:lang w:eastAsia="zh-TW"/>
              </w:rPr>
            </w:pPr>
            <w:r w:rsidRPr="007B7E1B">
              <w:rPr>
                <w:lang w:eastAsia="zh-TW"/>
              </w:rPr>
              <w:t>3</w:t>
            </w:r>
          </w:p>
        </w:tc>
        <w:tc>
          <w:tcPr>
            <w:tcW w:w="4325" w:type="dxa"/>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tcPr>
          <w:p w14:paraId="4020F677" w14:textId="77777777" w:rsidR="00733DD4" w:rsidRPr="007B7E1B" w:rsidRDefault="00733DD4" w:rsidP="00E33404">
            <w:pPr>
              <w:pStyle w:val="TAC"/>
            </w:pPr>
            <w:r w:rsidRPr="007B7E1B">
              <w:t>&lt;--</w:t>
            </w:r>
          </w:p>
        </w:tc>
        <w:tc>
          <w:tcPr>
            <w:tcW w:w="2517" w:type="dxa"/>
          </w:tcPr>
          <w:p w14:paraId="4B9C10D1" w14:textId="77777777" w:rsidR="00733DD4" w:rsidRPr="007B7E1B" w:rsidRDefault="00733DD4" w:rsidP="00E33404">
            <w:pPr>
              <w:pStyle w:val="TAL"/>
            </w:pPr>
            <w:r w:rsidRPr="007B7E1B">
              <w:t>PDCP PDU DATA #k</w:t>
            </w:r>
          </w:p>
        </w:tc>
        <w:tc>
          <w:tcPr>
            <w:tcW w:w="542" w:type="dxa"/>
          </w:tcPr>
          <w:p w14:paraId="3D3DF6BF" w14:textId="77777777" w:rsidR="00733DD4" w:rsidRPr="007B7E1B" w:rsidRDefault="00733DD4" w:rsidP="00E33404">
            <w:pPr>
              <w:pStyle w:val="TAC"/>
              <w:rPr>
                <w:rFonts w:eastAsia="MS Gothic"/>
              </w:rPr>
            </w:pPr>
            <w:r w:rsidRPr="007B7E1B">
              <w:t>-</w:t>
            </w:r>
          </w:p>
        </w:tc>
        <w:tc>
          <w:tcPr>
            <w:tcW w:w="856" w:type="dxa"/>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tcPr>
          <w:p w14:paraId="4AA748D8" w14:textId="77777777" w:rsidR="00733DD4" w:rsidRPr="007B7E1B" w:rsidRDefault="00733DD4" w:rsidP="00E33404">
            <w:pPr>
              <w:pStyle w:val="TAC"/>
              <w:rPr>
                <w:lang w:eastAsia="zh-TW"/>
              </w:rPr>
            </w:pPr>
            <w:r w:rsidRPr="007B7E1B">
              <w:rPr>
                <w:lang w:eastAsia="zh-TW"/>
              </w:rPr>
              <w:t>4</w:t>
            </w:r>
          </w:p>
        </w:tc>
        <w:tc>
          <w:tcPr>
            <w:tcW w:w="4325" w:type="dxa"/>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tcPr>
          <w:p w14:paraId="24E95ED7" w14:textId="77777777" w:rsidR="00733DD4" w:rsidRPr="007B7E1B" w:rsidRDefault="00733DD4" w:rsidP="00E33404">
            <w:pPr>
              <w:pStyle w:val="TAC"/>
            </w:pPr>
            <w:r w:rsidRPr="007B7E1B">
              <w:t>--&gt;</w:t>
            </w:r>
          </w:p>
        </w:tc>
        <w:tc>
          <w:tcPr>
            <w:tcW w:w="2517" w:type="dxa"/>
          </w:tcPr>
          <w:p w14:paraId="27E82D9B" w14:textId="77777777" w:rsidR="00733DD4" w:rsidRPr="007B7E1B" w:rsidRDefault="00733DD4" w:rsidP="00E33404">
            <w:pPr>
              <w:pStyle w:val="TAL"/>
            </w:pPr>
            <w:r w:rsidRPr="007B7E1B">
              <w:t>PDCP PDU DATA #k</w:t>
            </w:r>
          </w:p>
        </w:tc>
        <w:tc>
          <w:tcPr>
            <w:tcW w:w="542" w:type="dxa"/>
          </w:tcPr>
          <w:p w14:paraId="112A6270" w14:textId="77777777" w:rsidR="00733DD4" w:rsidRPr="007B7E1B" w:rsidRDefault="00733DD4" w:rsidP="00E33404">
            <w:pPr>
              <w:pStyle w:val="TAC"/>
              <w:rPr>
                <w:rFonts w:eastAsia="MS Gothic"/>
              </w:rPr>
            </w:pPr>
            <w:r w:rsidRPr="007B7E1B">
              <w:rPr>
                <w:lang w:eastAsia="zh-CN"/>
              </w:rPr>
              <w:t>-</w:t>
            </w:r>
          </w:p>
        </w:tc>
        <w:tc>
          <w:tcPr>
            <w:tcW w:w="856" w:type="dxa"/>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tcPr>
          <w:p w14:paraId="37F84059" w14:textId="77777777" w:rsidR="00733DD4" w:rsidRPr="007B7E1B" w:rsidRDefault="00733DD4" w:rsidP="00E33404">
            <w:pPr>
              <w:pStyle w:val="TAC"/>
              <w:rPr>
                <w:lang w:eastAsia="zh-TW"/>
              </w:rPr>
            </w:pPr>
            <w:r w:rsidRPr="007B7E1B">
              <w:rPr>
                <w:lang w:eastAsia="zh-TW"/>
              </w:rPr>
              <w:t>5</w:t>
            </w:r>
          </w:p>
        </w:tc>
        <w:tc>
          <w:tcPr>
            <w:tcW w:w="4325" w:type="dxa"/>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tcPr>
          <w:p w14:paraId="4E7F8990" w14:textId="77777777" w:rsidR="00733DD4" w:rsidRPr="007B7E1B" w:rsidRDefault="00733DD4" w:rsidP="00E33404">
            <w:pPr>
              <w:pStyle w:val="TAC"/>
            </w:pPr>
            <w:r w:rsidRPr="007B7E1B">
              <w:t>&lt;--</w:t>
            </w:r>
          </w:p>
        </w:tc>
        <w:tc>
          <w:tcPr>
            <w:tcW w:w="2517" w:type="dxa"/>
          </w:tcPr>
          <w:p w14:paraId="0DCD3ADF" w14:textId="77777777" w:rsidR="00733DD4" w:rsidRPr="007B7E1B" w:rsidRDefault="00733DD4" w:rsidP="00E33404">
            <w:pPr>
              <w:pStyle w:val="TAL"/>
            </w:pPr>
            <w:r w:rsidRPr="007B7E1B">
              <w:rPr>
                <w:i/>
                <w:iCs/>
              </w:rPr>
              <w:t>RRCConnectionReconfiguration</w:t>
            </w:r>
          </w:p>
        </w:tc>
        <w:tc>
          <w:tcPr>
            <w:tcW w:w="542" w:type="dxa"/>
          </w:tcPr>
          <w:p w14:paraId="15584386" w14:textId="77777777" w:rsidR="00733DD4" w:rsidRPr="007B7E1B" w:rsidRDefault="00733DD4" w:rsidP="00E33404">
            <w:pPr>
              <w:pStyle w:val="TAC"/>
            </w:pPr>
            <w:r w:rsidRPr="007B7E1B">
              <w:t>-</w:t>
            </w:r>
          </w:p>
        </w:tc>
        <w:tc>
          <w:tcPr>
            <w:tcW w:w="856" w:type="dxa"/>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tcPr>
          <w:p w14:paraId="3F86699F" w14:textId="77777777" w:rsidR="00733DD4" w:rsidRPr="007B7E1B" w:rsidRDefault="00733DD4" w:rsidP="00E33404">
            <w:pPr>
              <w:pStyle w:val="TAC"/>
              <w:rPr>
                <w:lang w:eastAsia="zh-TW"/>
              </w:rPr>
            </w:pPr>
            <w:r w:rsidRPr="007B7E1B">
              <w:rPr>
                <w:lang w:eastAsia="zh-TW"/>
              </w:rPr>
              <w:t>6</w:t>
            </w:r>
          </w:p>
        </w:tc>
        <w:tc>
          <w:tcPr>
            <w:tcW w:w="4325" w:type="dxa"/>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594F70DA" w14:textId="77777777" w:rsidR="00733DD4" w:rsidRPr="007B7E1B" w:rsidRDefault="00733DD4" w:rsidP="00E33404">
            <w:pPr>
              <w:pStyle w:val="TAC"/>
            </w:pPr>
            <w:r w:rsidRPr="007B7E1B">
              <w:t>--&gt;</w:t>
            </w:r>
          </w:p>
        </w:tc>
        <w:tc>
          <w:tcPr>
            <w:tcW w:w="2517" w:type="dxa"/>
          </w:tcPr>
          <w:p w14:paraId="57A94BE3" w14:textId="77777777" w:rsidR="00733DD4" w:rsidRPr="007B7E1B" w:rsidRDefault="00733DD4" w:rsidP="00E33404">
            <w:pPr>
              <w:pStyle w:val="TAL"/>
              <w:rPr>
                <w:i/>
              </w:rPr>
            </w:pPr>
            <w:r w:rsidRPr="007B7E1B">
              <w:rPr>
                <w:i/>
              </w:rPr>
              <w:t>RRCConnectionReconfigurationComplete</w:t>
            </w:r>
          </w:p>
        </w:tc>
        <w:tc>
          <w:tcPr>
            <w:tcW w:w="542" w:type="dxa"/>
          </w:tcPr>
          <w:p w14:paraId="14D12480" w14:textId="77777777" w:rsidR="00733DD4" w:rsidRPr="007B7E1B" w:rsidRDefault="00733DD4" w:rsidP="00E33404">
            <w:pPr>
              <w:pStyle w:val="TAC"/>
            </w:pPr>
            <w:r w:rsidRPr="007B7E1B">
              <w:t>-</w:t>
            </w:r>
          </w:p>
        </w:tc>
        <w:tc>
          <w:tcPr>
            <w:tcW w:w="856" w:type="dxa"/>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tcPr>
          <w:p w14:paraId="13D6753D" w14:textId="77777777" w:rsidR="008915B7" w:rsidRPr="007B7E1B" w:rsidRDefault="008915B7" w:rsidP="004647FD">
            <w:pPr>
              <w:pStyle w:val="TAC"/>
            </w:pPr>
            <w:r w:rsidRPr="007B7E1B">
              <w:t>--&gt;</w:t>
            </w:r>
          </w:p>
        </w:tc>
        <w:tc>
          <w:tcPr>
            <w:tcW w:w="2517" w:type="dxa"/>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tcPr>
          <w:p w14:paraId="62037F6C" w14:textId="77777777" w:rsidR="008915B7" w:rsidRPr="007B7E1B" w:rsidRDefault="008915B7" w:rsidP="004647FD">
            <w:pPr>
              <w:pStyle w:val="TAC"/>
            </w:pPr>
          </w:p>
        </w:tc>
        <w:tc>
          <w:tcPr>
            <w:tcW w:w="856" w:type="dxa"/>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tcPr>
          <w:p w14:paraId="40CABA6B" w14:textId="77777777" w:rsidR="00733DD4" w:rsidRPr="007B7E1B" w:rsidRDefault="00733DD4" w:rsidP="00E33404">
            <w:pPr>
              <w:pStyle w:val="TAC"/>
              <w:rPr>
                <w:lang w:eastAsia="zh-TW"/>
              </w:rPr>
            </w:pPr>
            <w:r w:rsidRPr="007B7E1B">
              <w:rPr>
                <w:lang w:eastAsia="zh-TW"/>
              </w:rPr>
              <w:t>7</w:t>
            </w:r>
          </w:p>
        </w:tc>
        <w:tc>
          <w:tcPr>
            <w:tcW w:w="4325" w:type="dxa"/>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tcPr>
          <w:p w14:paraId="0F3195F9" w14:textId="77777777" w:rsidR="00733DD4" w:rsidRPr="007B7E1B" w:rsidRDefault="00733DD4" w:rsidP="00E33404">
            <w:pPr>
              <w:pStyle w:val="TAC"/>
            </w:pPr>
            <w:r w:rsidRPr="007B7E1B">
              <w:t>--&gt;</w:t>
            </w:r>
          </w:p>
        </w:tc>
        <w:tc>
          <w:tcPr>
            <w:tcW w:w="2517" w:type="dxa"/>
          </w:tcPr>
          <w:p w14:paraId="7C532AD9" w14:textId="77777777" w:rsidR="00733DD4" w:rsidRPr="007B7E1B" w:rsidRDefault="00733DD4" w:rsidP="00E33404">
            <w:pPr>
              <w:pStyle w:val="TAL"/>
            </w:pPr>
            <w:r w:rsidRPr="007B7E1B">
              <w:t>PDCP STATUS REPORT</w:t>
            </w:r>
          </w:p>
        </w:tc>
        <w:tc>
          <w:tcPr>
            <w:tcW w:w="542" w:type="dxa"/>
          </w:tcPr>
          <w:p w14:paraId="1D9FCC48" w14:textId="77777777" w:rsidR="00733DD4" w:rsidRPr="007B7E1B" w:rsidRDefault="00733DD4" w:rsidP="00E33404">
            <w:pPr>
              <w:pStyle w:val="TAL"/>
              <w:rPr>
                <w:rFonts w:eastAsia="MS Mincho"/>
              </w:rPr>
            </w:pPr>
            <w:r w:rsidRPr="007B7E1B">
              <w:t>-</w:t>
            </w:r>
          </w:p>
        </w:tc>
        <w:tc>
          <w:tcPr>
            <w:tcW w:w="856" w:type="dxa"/>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tcPr>
          <w:p w14:paraId="0B5A7EDD" w14:textId="77777777" w:rsidR="00733DD4" w:rsidRPr="007B7E1B" w:rsidRDefault="00733DD4" w:rsidP="00E33404">
            <w:pPr>
              <w:pStyle w:val="TAC"/>
            </w:pPr>
            <w:r w:rsidRPr="007B7E1B">
              <w:t>-</w:t>
            </w:r>
          </w:p>
        </w:tc>
        <w:tc>
          <w:tcPr>
            <w:tcW w:w="4325" w:type="dxa"/>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tcPr>
          <w:p w14:paraId="0426F729" w14:textId="77777777" w:rsidR="00733DD4" w:rsidRPr="007B7E1B" w:rsidRDefault="00733DD4" w:rsidP="00E33404">
            <w:pPr>
              <w:pStyle w:val="TAC"/>
            </w:pPr>
          </w:p>
        </w:tc>
        <w:tc>
          <w:tcPr>
            <w:tcW w:w="2517" w:type="dxa"/>
          </w:tcPr>
          <w:p w14:paraId="65E495D7" w14:textId="77777777" w:rsidR="00733DD4" w:rsidRPr="007B7E1B" w:rsidRDefault="00733DD4" w:rsidP="00E33404">
            <w:pPr>
              <w:pStyle w:val="TAL"/>
              <w:rPr>
                <w:i/>
              </w:rPr>
            </w:pPr>
          </w:p>
        </w:tc>
        <w:tc>
          <w:tcPr>
            <w:tcW w:w="542" w:type="dxa"/>
          </w:tcPr>
          <w:p w14:paraId="0D5550EB" w14:textId="77777777" w:rsidR="00733DD4" w:rsidRPr="007B7E1B" w:rsidRDefault="00733DD4" w:rsidP="00E33404">
            <w:pPr>
              <w:pStyle w:val="TAC"/>
            </w:pPr>
          </w:p>
        </w:tc>
        <w:tc>
          <w:tcPr>
            <w:tcW w:w="856" w:type="dxa"/>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tcPr>
          <w:p w14:paraId="25579B6F" w14:textId="77777777" w:rsidR="00733DD4" w:rsidRPr="007B7E1B" w:rsidRDefault="00733DD4" w:rsidP="00E33404">
            <w:pPr>
              <w:pStyle w:val="TAC"/>
              <w:rPr>
                <w:lang w:eastAsia="zh-TW"/>
              </w:rPr>
            </w:pPr>
            <w:r w:rsidRPr="007B7E1B">
              <w:rPr>
                <w:lang w:eastAsia="zh-TW"/>
              </w:rPr>
              <w:t>8</w:t>
            </w:r>
          </w:p>
        </w:tc>
        <w:tc>
          <w:tcPr>
            <w:tcW w:w="4325" w:type="dxa"/>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tcPr>
          <w:p w14:paraId="40243A93" w14:textId="77777777" w:rsidR="00733DD4" w:rsidRPr="007B7E1B" w:rsidRDefault="00733DD4" w:rsidP="00E33404">
            <w:pPr>
              <w:pStyle w:val="TAC"/>
            </w:pPr>
            <w:r w:rsidRPr="007B7E1B">
              <w:t>--&gt;</w:t>
            </w:r>
          </w:p>
        </w:tc>
        <w:tc>
          <w:tcPr>
            <w:tcW w:w="2517" w:type="dxa"/>
          </w:tcPr>
          <w:p w14:paraId="48E7ED9F" w14:textId="77777777" w:rsidR="00733DD4" w:rsidRPr="007B7E1B" w:rsidRDefault="00733DD4" w:rsidP="00E33404">
            <w:pPr>
              <w:pStyle w:val="TAL"/>
            </w:pPr>
            <w:r w:rsidRPr="007B7E1B">
              <w:t>PDCP DATA PDU #k</w:t>
            </w:r>
          </w:p>
        </w:tc>
        <w:tc>
          <w:tcPr>
            <w:tcW w:w="542" w:type="dxa"/>
          </w:tcPr>
          <w:p w14:paraId="0493CCE6" w14:textId="77777777" w:rsidR="00733DD4" w:rsidRPr="007B7E1B" w:rsidRDefault="00733DD4" w:rsidP="00E33404">
            <w:pPr>
              <w:pStyle w:val="TAC"/>
            </w:pPr>
            <w:r w:rsidRPr="007B7E1B">
              <w:t>1</w:t>
            </w:r>
          </w:p>
        </w:tc>
        <w:tc>
          <w:tcPr>
            <w:tcW w:w="856" w:type="dxa"/>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tcPr>
          <w:p w14:paraId="17F8E855" w14:textId="77777777" w:rsidR="00733DD4" w:rsidRPr="007B7E1B" w:rsidRDefault="00733DD4" w:rsidP="00E33404">
            <w:pPr>
              <w:pStyle w:val="TAH"/>
            </w:pPr>
            <w:r w:rsidRPr="007B7E1B">
              <w:t>Information Element</w:t>
            </w:r>
          </w:p>
        </w:tc>
        <w:tc>
          <w:tcPr>
            <w:tcW w:w="2267" w:type="dxa"/>
          </w:tcPr>
          <w:p w14:paraId="42F5D607" w14:textId="77777777" w:rsidR="00733DD4" w:rsidRPr="007B7E1B" w:rsidRDefault="00733DD4" w:rsidP="00E33404">
            <w:pPr>
              <w:pStyle w:val="TAH"/>
            </w:pPr>
            <w:r w:rsidRPr="007B7E1B">
              <w:t>Value/remark</w:t>
            </w:r>
          </w:p>
        </w:tc>
        <w:tc>
          <w:tcPr>
            <w:tcW w:w="1700" w:type="dxa"/>
          </w:tcPr>
          <w:p w14:paraId="6C209984" w14:textId="77777777" w:rsidR="00733DD4" w:rsidRPr="007B7E1B" w:rsidRDefault="00733DD4" w:rsidP="00E33404">
            <w:pPr>
              <w:pStyle w:val="TAH"/>
            </w:pPr>
            <w:r w:rsidRPr="007B7E1B">
              <w:t>Comment</w:t>
            </w:r>
          </w:p>
        </w:tc>
        <w:tc>
          <w:tcPr>
            <w:tcW w:w="1104" w:type="dxa"/>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tcPr>
          <w:p w14:paraId="29CC73FC" w14:textId="77777777" w:rsidR="00733DD4" w:rsidRPr="007B7E1B" w:rsidRDefault="00733DD4" w:rsidP="00E33404">
            <w:pPr>
              <w:pStyle w:val="TAL"/>
            </w:pPr>
            <w:r w:rsidRPr="007B7E1B">
              <w:t>scg-Configuration-r12 CHOICE {</w:t>
            </w:r>
          </w:p>
        </w:tc>
        <w:tc>
          <w:tcPr>
            <w:tcW w:w="2267" w:type="dxa"/>
          </w:tcPr>
          <w:p w14:paraId="238A5E18" w14:textId="77777777" w:rsidR="00733DD4" w:rsidRPr="007B7E1B" w:rsidRDefault="00733DD4" w:rsidP="00E33404">
            <w:pPr>
              <w:pStyle w:val="TAL"/>
            </w:pPr>
          </w:p>
        </w:tc>
        <w:tc>
          <w:tcPr>
            <w:tcW w:w="1700" w:type="dxa"/>
          </w:tcPr>
          <w:p w14:paraId="0E488681" w14:textId="77777777" w:rsidR="00733DD4" w:rsidRPr="007B7E1B" w:rsidRDefault="00733DD4" w:rsidP="00E33404">
            <w:pPr>
              <w:pStyle w:val="TAL"/>
            </w:pPr>
          </w:p>
        </w:tc>
        <w:tc>
          <w:tcPr>
            <w:tcW w:w="1104" w:type="dxa"/>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tcPr>
          <w:p w14:paraId="2BCD6D87" w14:textId="77777777" w:rsidR="00733DD4" w:rsidRPr="007B7E1B" w:rsidRDefault="00733DD4" w:rsidP="00E33404">
            <w:pPr>
              <w:pStyle w:val="TAL"/>
            </w:pPr>
            <w:r w:rsidRPr="007B7E1B">
              <w:t xml:space="preserve">  setup SEQUENCE {</w:t>
            </w:r>
          </w:p>
        </w:tc>
        <w:tc>
          <w:tcPr>
            <w:tcW w:w="2267" w:type="dxa"/>
          </w:tcPr>
          <w:p w14:paraId="02EFA498" w14:textId="77777777" w:rsidR="00733DD4" w:rsidRPr="007B7E1B" w:rsidRDefault="00733DD4" w:rsidP="00E33404">
            <w:pPr>
              <w:pStyle w:val="TAL"/>
            </w:pPr>
          </w:p>
        </w:tc>
        <w:tc>
          <w:tcPr>
            <w:tcW w:w="1700" w:type="dxa"/>
          </w:tcPr>
          <w:p w14:paraId="3E8A18CF" w14:textId="77777777" w:rsidR="00733DD4" w:rsidRPr="007B7E1B" w:rsidRDefault="00733DD4" w:rsidP="00E33404">
            <w:pPr>
              <w:pStyle w:val="TAL"/>
            </w:pPr>
          </w:p>
        </w:tc>
        <w:tc>
          <w:tcPr>
            <w:tcW w:w="1104" w:type="dxa"/>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tcPr>
          <w:p w14:paraId="1FC158C0" w14:textId="77777777" w:rsidR="00733DD4" w:rsidRPr="007B7E1B" w:rsidRDefault="00733DD4" w:rsidP="00E33404">
            <w:pPr>
              <w:pStyle w:val="TAL"/>
            </w:pPr>
            <w:r w:rsidRPr="007B7E1B">
              <w:t xml:space="preserve">    scg-ConfigPartMCG-r12 </w:t>
            </w:r>
          </w:p>
        </w:tc>
        <w:tc>
          <w:tcPr>
            <w:tcW w:w="2267" w:type="dxa"/>
          </w:tcPr>
          <w:p w14:paraId="57767B6A" w14:textId="77777777" w:rsidR="00733DD4" w:rsidRPr="007B7E1B" w:rsidRDefault="00733DD4" w:rsidP="00E33404">
            <w:pPr>
              <w:pStyle w:val="TAL"/>
            </w:pPr>
            <w:r w:rsidRPr="007B7E1B">
              <w:t>Not present</w:t>
            </w:r>
          </w:p>
        </w:tc>
        <w:tc>
          <w:tcPr>
            <w:tcW w:w="1700" w:type="dxa"/>
          </w:tcPr>
          <w:p w14:paraId="77697E27" w14:textId="77777777" w:rsidR="00733DD4" w:rsidRPr="007B7E1B" w:rsidRDefault="00733DD4" w:rsidP="00E33404">
            <w:pPr>
              <w:pStyle w:val="TAL"/>
            </w:pPr>
          </w:p>
        </w:tc>
        <w:tc>
          <w:tcPr>
            <w:tcW w:w="1104" w:type="dxa"/>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tcPr>
          <w:p w14:paraId="694A5F1A" w14:textId="77777777" w:rsidR="00733DD4" w:rsidRPr="007B7E1B" w:rsidRDefault="00733DD4" w:rsidP="00E33404">
            <w:pPr>
              <w:pStyle w:val="TAL"/>
            </w:pPr>
            <w:r w:rsidRPr="007B7E1B">
              <w:t xml:space="preserve">    scg-ConfigPartSCG-r12 SEQUENCE {</w:t>
            </w:r>
          </w:p>
        </w:tc>
        <w:tc>
          <w:tcPr>
            <w:tcW w:w="2267" w:type="dxa"/>
          </w:tcPr>
          <w:p w14:paraId="652F54DD" w14:textId="77777777" w:rsidR="00733DD4" w:rsidRPr="007B7E1B" w:rsidRDefault="00733DD4" w:rsidP="00E33404">
            <w:pPr>
              <w:pStyle w:val="TAL"/>
            </w:pPr>
          </w:p>
        </w:tc>
        <w:tc>
          <w:tcPr>
            <w:tcW w:w="1700" w:type="dxa"/>
          </w:tcPr>
          <w:p w14:paraId="63D79C1E" w14:textId="77777777" w:rsidR="00733DD4" w:rsidRPr="007B7E1B" w:rsidRDefault="00733DD4" w:rsidP="00E33404">
            <w:pPr>
              <w:pStyle w:val="TAL"/>
            </w:pPr>
          </w:p>
        </w:tc>
        <w:tc>
          <w:tcPr>
            <w:tcW w:w="1104" w:type="dxa"/>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tcPr>
          <w:p w14:paraId="71056ECE" w14:textId="77777777" w:rsidR="00733DD4" w:rsidRPr="007B7E1B" w:rsidRDefault="00733DD4" w:rsidP="00E33404">
            <w:pPr>
              <w:pStyle w:val="TAL"/>
            </w:pPr>
            <w:r w:rsidRPr="007B7E1B">
              <w:t xml:space="preserve">      radioResourceConfigDedicatedSCG-r12 SEQUENCE {</w:t>
            </w:r>
          </w:p>
        </w:tc>
        <w:tc>
          <w:tcPr>
            <w:tcW w:w="2267" w:type="dxa"/>
          </w:tcPr>
          <w:p w14:paraId="7878BF75" w14:textId="77777777" w:rsidR="00733DD4" w:rsidRPr="007B7E1B" w:rsidRDefault="00733DD4" w:rsidP="00E33404">
            <w:pPr>
              <w:pStyle w:val="TAL"/>
            </w:pPr>
          </w:p>
        </w:tc>
        <w:tc>
          <w:tcPr>
            <w:tcW w:w="1700" w:type="dxa"/>
          </w:tcPr>
          <w:p w14:paraId="4B55D7A0" w14:textId="77777777" w:rsidR="00733DD4" w:rsidRPr="007B7E1B" w:rsidRDefault="00733DD4" w:rsidP="00E33404">
            <w:pPr>
              <w:pStyle w:val="TAL"/>
            </w:pPr>
          </w:p>
        </w:tc>
        <w:tc>
          <w:tcPr>
            <w:tcW w:w="1104" w:type="dxa"/>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tcPr>
          <w:p w14:paraId="0F5A69C8" w14:textId="77777777" w:rsidR="00733DD4" w:rsidRPr="007B7E1B" w:rsidRDefault="00733DD4" w:rsidP="00E33404">
            <w:pPr>
              <w:pStyle w:val="TAL"/>
            </w:pPr>
            <w:r w:rsidRPr="007B7E1B">
              <w:t>1 entry</w:t>
            </w:r>
          </w:p>
        </w:tc>
        <w:tc>
          <w:tcPr>
            <w:tcW w:w="1700" w:type="dxa"/>
          </w:tcPr>
          <w:p w14:paraId="1A98E404" w14:textId="77777777" w:rsidR="00733DD4" w:rsidRPr="007B7E1B" w:rsidRDefault="00733DD4" w:rsidP="00E33404">
            <w:pPr>
              <w:pStyle w:val="TAL"/>
            </w:pPr>
          </w:p>
        </w:tc>
        <w:tc>
          <w:tcPr>
            <w:tcW w:w="1104" w:type="dxa"/>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tcPr>
          <w:p w14:paraId="3ED29A50" w14:textId="77777777" w:rsidR="00733DD4" w:rsidRPr="007B7E1B" w:rsidRDefault="00733DD4" w:rsidP="00E33404">
            <w:pPr>
              <w:pStyle w:val="TAL"/>
            </w:pPr>
          </w:p>
        </w:tc>
        <w:tc>
          <w:tcPr>
            <w:tcW w:w="1700" w:type="dxa"/>
          </w:tcPr>
          <w:p w14:paraId="3076CFCC" w14:textId="77777777" w:rsidR="00733DD4" w:rsidRPr="007B7E1B" w:rsidRDefault="00733DD4" w:rsidP="00E33404">
            <w:pPr>
              <w:pStyle w:val="TAL"/>
            </w:pPr>
          </w:p>
        </w:tc>
        <w:tc>
          <w:tcPr>
            <w:tcW w:w="1104" w:type="dxa"/>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tcPr>
          <w:p w14:paraId="2F4572C5" w14:textId="77777777" w:rsidR="00733DD4" w:rsidRPr="007B7E1B" w:rsidRDefault="00733DD4" w:rsidP="00E33404">
            <w:pPr>
              <w:pStyle w:val="TAL"/>
            </w:pPr>
            <w:r w:rsidRPr="007B7E1B">
              <w:t xml:space="preserve">            drb-Identity-r12</w:t>
            </w:r>
          </w:p>
        </w:tc>
        <w:tc>
          <w:tcPr>
            <w:tcW w:w="2267" w:type="dxa"/>
          </w:tcPr>
          <w:p w14:paraId="1650AA3D" w14:textId="77777777" w:rsidR="00733DD4" w:rsidRPr="007B7E1B" w:rsidRDefault="008915B7" w:rsidP="00E33404">
            <w:pPr>
              <w:pStyle w:val="TAL"/>
            </w:pPr>
            <w:r w:rsidRPr="007B7E1B">
              <w:t>BID+1</w:t>
            </w:r>
          </w:p>
        </w:tc>
        <w:tc>
          <w:tcPr>
            <w:tcW w:w="1700" w:type="dxa"/>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tcPr>
          <w:p w14:paraId="34F39B1A" w14:textId="77777777" w:rsidR="00733DD4" w:rsidRPr="007B7E1B" w:rsidRDefault="00733DD4" w:rsidP="00E33404">
            <w:pPr>
              <w:pStyle w:val="TAL"/>
            </w:pPr>
            <w:r w:rsidRPr="007B7E1B">
              <w:t xml:space="preserve">          }</w:t>
            </w:r>
          </w:p>
        </w:tc>
        <w:tc>
          <w:tcPr>
            <w:tcW w:w="2267" w:type="dxa"/>
          </w:tcPr>
          <w:p w14:paraId="00921136" w14:textId="77777777" w:rsidR="00733DD4" w:rsidRPr="007B7E1B" w:rsidRDefault="00733DD4" w:rsidP="00E33404">
            <w:pPr>
              <w:pStyle w:val="TAL"/>
            </w:pPr>
          </w:p>
        </w:tc>
        <w:tc>
          <w:tcPr>
            <w:tcW w:w="1700" w:type="dxa"/>
          </w:tcPr>
          <w:p w14:paraId="7EAAF325" w14:textId="77777777" w:rsidR="00733DD4" w:rsidRPr="007B7E1B" w:rsidRDefault="00733DD4" w:rsidP="00E33404">
            <w:pPr>
              <w:pStyle w:val="TAL"/>
            </w:pPr>
          </w:p>
        </w:tc>
        <w:tc>
          <w:tcPr>
            <w:tcW w:w="1104" w:type="dxa"/>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tcPr>
          <w:p w14:paraId="252CD2D9" w14:textId="77777777" w:rsidR="00733DD4" w:rsidRPr="007B7E1B" w:rsidRDefault="00733DD4" w:rsidP="00E33404">
            <w:pPr>
              <w:pStyle w:val="TAL"/>
            </w:pPr>
            <w:r w:rsidRPr="007B7E1B">
              <w:t xml:space="preserve">        }</w:t>
            </w:r>
          </w:p>
        </w:tc>
        <w:tc>
          <w:tcPr>
            <w:tcW w:w="2267" w:type="dxa"/>
          </w:tcPr>
          <w:p w14:paraId="43A18EF9" w14:textId="77777777" w:rsidR="00733DD4" w:rsidRPr="007B7E1B" w:rsidRDefault="00733DD4" w:rsidP="00E33404">
            <w:pPr>
              <w:pStyle w:val="TAL"/>
            </w:pPr>
          </w:p>
        </w:tc>
        <w:tc>
          <w:tcPr>
            <w:tcW w:w="1700" w:type="dxa"/>
          </w:tcPr>
          <w:p w14:paraId="27F6AC84" w14:textId="77777777" w:rsidR="00733DD4" w:rsidRPr="007B7E1B" w:rsidRDefault="00733DD4" w:rsidP="00E33404">
            <w:pPr>
              <w:pStyle w:val="TAL"/>
            </w:pPr>
          </w:p>
        </w:tc>
        <w:tc>
          <w:tcPr>
            <w:tcW w:w="1104" w:type="dxa"/>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tcPr>
          <w:p w14:paraId="0C2BA78F" w14:textId="77777777" w:rsidR="00733DD4" w:rsidRPr="007B7E1B" w:rsidRDefault="00733DD4" w:rsidP="00E33404">
            <w:pPr>
              <w:pStyle w:val="TAL"/>
            </w:pPr>
            <w:r w:rsidRPr="007B7E1B">
              <w:t xml:space="preserve">      }</w:t>
            </w:r>
          </w:p>
        </w:tc>
        <w:tc>
          <w:tcPr>
            <w:tcW w:w="2267" w:type="dxa"/>
          </w:tcPr>
          <w:p w14:paraId="01C7C755" w14:textId="77777777" w:rsidR="00733DD4" w:rsidRPr="007B7E1B" w:rsidRDefault="00733DD4" w:rsidP="00E33404">
            <w:pPr>
              <w:pStyle w:val="TAL"/>
            </w:pPr>
          </w:p>
        </w:tc>
        <w:tc>
          <w:tcPr>
            <w:tcW w:w="1700" w:type="dxa"/>
          </w:tcPr>
          <w:p w14:paraId="6836CC10" w14:textId="77777777" w:rsidR="00733DD4" w:rsidRPr="007B7E1B" w:rsidRDefault="00733DD4" w:rsidP="00E33404">
            <w:pPr>
              <w:pStyle w:val="TAL"/>
            </w:pPr>
          </w:p>
        </w:tc>
        <w:tc>
          <w:tcPr>
            <w:tcW w:w="1104" w:type="dxa"/>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tcPr>
          <w:p w14:paraId="348B51E4" w14:textId="77777777" w:rsidR="00733DD4" w:rsidRPr="007B7E1B" w:rsidRDefault="00733DD4" w:rsidP="00E33404">
            <w:pPr>
              <w:pStyle w:val="TAL"/>
            </w:pPr>
            <w:r w:rsidRPr="007B7E1B">
              <w:t xml:space="preserve">      pSCellToAddMod-r12</w:t>
            </w:r>
          </w:p>
        </w:tc>
        <w:tc>
          <w:tcPr>
            <w:tcW w:w="2267" w:type="dxa"/>
          </w:tcPr>
          <w:p w14:paraId="5FD178B5" w14:textId="77777777" w:rsidR="00733DD4" w:rsidRPr="007B7E1B" w:rsidRDefault="00733DD4" w:rsidP="00E33404">
            <w:pPr>
              <w:pStyle w:val="TAL"/>
            </w:pPr>
            <w:r w:rsidRPr="007B7E1B">
              <w:t>Not present</w:t>
            </w:r>
          </w:p>
        </w:tc>
        <w:tc>
          <w:tcPr>
            <w:tcW w:w="1700" w:type="dxa"/>
          </w:tcPr>
          <w:p w14:paraId="0210B2A4" w14:textId="77777777" w:rsidR="00733DD4" w:rsidRPr="007B7E1B" w:rsidRDefault="00733DD4" w:rsidP="00E33404">
            <w:pPr>
              <w:pStyle w:val="TAL"/>
            </w:pPr>
          </w:p>
        </w:tc>
        <w:tc>
          <w:tcPr>
            <w:tcW w:w="1104" w:type="dxa"/>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tcPr>
          <w:p w14:paraId="20FD13FE" w14:textId="77777777" w:rsidR="00733DD4" w:rsidRPr="007B7E1B" w:rsidRDefault="00733DD4" w:rsidP="00E33404">
            <w:pPr>
              <w:pStyle w:val="TAL"/>
            </w:pPr>
            <w:r w:rsidRPr="007B7E1B">
              <w:t xml:space="preserve">    }</w:t>
            </w:r>
          </w:p>
        </w:tc>
        <w:tc>
          <w:tcPr>
            <w:tcW w:w="2267" w:type="dxa"/>
          </w:tcPr>
          <w:p w14:paraId="27F4CDD1" w14:textId="77777777" w:rsidR="00733DD4" w:rsidRPr="007B7E1B" w:rsidRDefault="00733DD4" w:rsidP="00E33404">
            <w:pPr>
              <w:pStyle w:val="TAL"/>
            </w:pPr>
          </w:p>
        </w:tc>
        <w:tc>
          <w:tcPr>
            <w:tcW w:w="1700" w:type="dxa"/>
          </w:tcPr>
          <w:p w14:paraId="75889CE5" w14:textId="77777777" w:rsidR="00733DD4" w:rsidRPr="007B7E1B" w:rsidRDefault="00733DD4" w:rsidP="00E33404">
            <w:pPr>
              <w:pStyle w:val="TAL"/>
            </w:pPr>
          </w:p>
        </w:tc>
        <w:tc>
          <w:tcPr>
            <w:tcW w:w="1104" w:type="dxa"/>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tcPr>
          <w:p w14:paraId="05D38E03" w14:textId="77777777" w:rsidR="00733DD4" w:rsidRPr="007B7E1B" w:rsidRDefault="00733DD4" w:rsidP="00E33404">
            <w:pPr>
              <w:pStyle w:val="TAL"/>
            </w:pPr>
            <w:r w:rsidRPr="007B7E1B">
              <w:t xml:space="preserve">  }</w:t>
            </w:r>
          </w:p>
        </w:tc>
        <w:tc>
          <w:tcPr>
            <w:tcW w:w="2267" w:type="dxa"/>
          </w:tcPr>
          <w:p w14:paraId="1FFBC2DD" w14:textId="77777777" w:rsidR="00733DD4" w:rsidRPr="007B7E1B" w:rsidRDefault="00733DD4" w:rsidP="00E33404">
            <w:pPr>
              <w:pStyle w:val="TAL"/>
            </w:pPr>
          </w:p>
        </w:tc>
        <w:tc>
          <w:tcPr>
            <w:tcW w:w="1700" w:type="dxa"/>
          </w:tcPr>
          <w:p w14:paraId="186F4D7D" w14:textId="77777777" w:rsidR="00733DD4" w:rsidRPr="007B7E1B" w:rsidRDefault="00733DD4" w:rsidP="00E33404">
            <w:pPr>
              <w:pStyle w:val="TAL"/>
            </w:pPr>
          </w:p>
        </w:tc>
        <w:tc>
          <w:tcPr>
            <w:tcW w:w="1104" w:type="dxa"/>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tcPr>
          <w:p w14:paraId="251E4313" w14:textId="77777777" w:rsidR="00733DD4" w:rsidRPr="007B7E1B" w:rsidRDefault="00733DD4" w:rsidP="00E33404">
            <w:pPr>
              <w:pStyle w:val="TAL"/>
            </w:pPr>
            <w:r w:rsidRPr="007B7E1B">
              <w:t>}</w:t>
            </w:r>
          </w:p>
        </w:tc>
        <w:tc>
          <w:tcPr>
            <w:tcW w:w="2267" w:type="dxa"/>
          </w:tcPr>
          <w:p w14:paraId="15000300" w14:textId="77777777" w:rsidR="00733DD4" w:rsidRPr="007B7E1B" w:rsidRDefault="00733DD4" w:rsidP="00E33404">
            <w:pPr>
              <w:pStyle w:val="TAL"/>
            </w:pPr>
          </w:p>
        </w:tc>
        <w:tc>
          <w:tcPr>
            <w:tcW w:w="1700" w:type="dxa"/>
          </w:tcPr>
          <w:p w14:paraId="3C7FDB56" w14:textId="77777777" w:rsidR="00733DD4" w:rsidRPr="007B7E1B" w:rsidRDefault="00733DD4" w:rsidP="00E33404">
            <w:pPr>
              <w:pStyle w:val="TAL"/>
            </w:pPr>
          </w:p>
        </w:tc>
        <w:tc>
          <w:tcPr>
            <w:tcW w:w="1104" w:type="dxa"/>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tcPr>
          <w:p w14:paraId="7FAE6B42" w14:textId="77777777" w:rsidR="00733DD4" w:rsidRPr="007B7E1B" w:rsidRDefault="00733DD4" w:rsidP="00E33404">
            <w:pPr>
              <w:pStyle w:val="TAH"/>
            </w:pPr>
            <w:r w:rsidRPr="007B7E1B">
              <w:t>Information Element</w:t>
            </w:r>
          </w:p>
        </w:tc>
        <w:tc>
          <w:tcPr>
            <w:tcW w:w="2267" w:type="dxa"/>
          </w:tcPr>
          <w:p w14:paraId="6155C37A" w14:textId="77777777" w:rsidR="00733DD4" w:rsidRPr="007B7E1B" w:rsidRDefault="00733DD4" w:rsidP="00E33404">
            <w:pPr>
              <w:pStyle w:val="TAH"/>
            </w:pPr>
            <w:r w:rsidRPr="007B7E1B">
              <w:t>Value/remark</w:t>
            </w:r>
          </w:p>
        </w:tc>
        <w:tc>
          <w:tcPr>
            <w:tcW w:w="1700" w:type="dxa"/>
          </w:tcPr>
          <w:p w14:paraId="32390CF1" w14:textId="77777777" w:rsidR="00733DD4" w:rsidRPr="007B7E1B" w:rsidRDefault="00733DD4" w:rsidP="00E33404">
            <w:pPr>
              <w:pStyle w:val="TAH"/>
            </w:pPr>
            <w:r w:rsidRPr="007B7E1B">
              <w:t>Comment</w:t>
            </w:r>
          </w:p>
        </w:tc>
        <w:tc>
          <w:tcPr>
            <w:tcW w:w="1104" w:type="dxa"/>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tcPr>
          <w:p w14:paraId="036FD6EF" w14:textId="77777777" w:rsidR="00733DD4" w:rsidRPr="007B7E1B" w:rsidRDefault="00733DD4" w:rsidP="00E33404">
            <w:pPr>
              <w:pStyle w:val="TAL"/>
            </w:pPr>
            <w:r w:rsidRPr="007B7E1B">
              <w:t>RadioResourceConfigDedicated ::= SEQUENCE {</w:t>
            </w:r>
          </w:p>
        </w:tc>
        <w:tc>
          <w:tcPr>
            <w:tcW w:w="2267" w:type="dxa"/>
          </w:tcPr>
          <w:p w14:paraId="74955195" w14:textId="77777777" w:rsidR="00733DD4" w:rsidRPr="007B7E1B" w:rsidRDefault="00733DD4" w:rsidP="00E33404">
            <w:pPr>
              <w:pStyle w:val="TAL"/>
            </w:pPr>
          </w:p>
        </w:tc>
        <w:tc>
          <w:tcPr>
            <w:tcW w:w="1700" w:type="dxa"/>
          </w:tcPr>
          <w:p w14:paraId="1F67BB44" w14:textId="77777777" w:rsidR="00733DD4" w:rsidRPr="007B7E1B" w:rsidRDefault="00733DD4" w:rsidP="00E33404">
            <w:pPr>
              <w:pStyle w:val="TAL"/>
            </w:pPr>
          </w:p>
        </w:tc>
        <w:tc>
          <w:tcPr>
            <w:tcW w:w="1104" w:type="dxa"/>
          </w:tcPr>
          <w:p w14:paraId="6987D62C" w14:textId="77777777" w:rsidR="00733DD4" w:rsidRPr="007B7E1B" w:rsidRDefault="00733DD4" w:rsidP="00E33404">
            <w:pPr>
              <w:pStyle w:val="TAL"/>
            </w:pPr>
          </w:p>
        </w:tc>
      </w:tr>
      <w:tr w:rsidR="00733DD4" w:rsidRPr="007B7E1B" w14:paraId="6FD00DEA" w14:textId="77777777" w:rsidTr="00E33404">
        <w:tc>
          <w:tcPr>
            <w:tcW w:w="4535" w:type="dxa"/>
          </w:tcPr>
          <w:p w14:paraId="28B4DD9F" w14:textId="77777777" w:rsidR="00733DD4" w:rsidRPr="007B7E1B" w:rsidRDefault="00733DD4" w:rsidP="00E33404">
            <w:pPr>
              <w:pStyle w:val="TAL"/>
            </w:pPr>
            <w:r w:rsidRPr="007B7E1B">
              <w:t xml:space="preserve">  drb-ToAddModList</w:t>
            </w:r>
          </w:p>
        </w:tc>
        <w:tc>
          <w:tcPr>
            <w:tcW w:w="2267" w:type="dxa"/>
          </w:tcPr>
          <w:p w14:paraId="3DA6D39C" w14:textId="77777777" w:rsidR="00733DD4" w:rsidRPr="007B7E1B" w:rsidRDefault="00733DD4" w:rsidP="00E33404">
            <w:pPr>
              <w:pStyle w:val="TAL"/>
            </w:pPr>
            <w:r w:rsidRPr="007B7E1B">
              <w:rPr>
                <w:snapToGrid w:val="0"/>
              </w:rPr>
              <w:t>DRB-ToAddModList-RECONFIG-toMCG</w:t>
            </w:r>
          </w:p>
        </w:tc>
        <w:tc>
          <w:tcPr>
            <w:tcW w:w="1700" w:type="dxa"/>
          </w:tcPr>
          <w:p w14:paraId="4410E003" w14:textId="77777777" w:rsidR="00733DD4" w:rsidRPr="007B7E1B" w:rsidRDefault="00733DD4" w:rsidP="00E33404">
            <w:pPr>
              <w:pStyle w:val="TAL"/>
            </w:pPr>
          </w:p>
        </w:tc>
        <w:tc>
          <w:tcPr>
            <w:tcW w:w="1104" w:type="dxa"/>
          </w:tcPr>
          <w:p w14:paraId="566EB2D9" w14:textId="77777777" w:rsidR="00733DD4" w:rsidRPr="007B7E1B" w:rsidRDefault="00733DD4" w:rsidP="00E33404">
            <w:pPr>
              <w:pStyle w:val="TAL"/>
            </w:pPr>
          </w:p>
        </w:tc>
      </w:tr>
      <w:tr w:rsidR="00733DD4" w:rsidRPr="007B7E1B" w14:paraId="043097B2" w14:textId="77777777" w:rsidTr="00E33404">
        <w:tc>
          <w:tcPr>
            <w:tcW w:w="4535" w:type="dxa"/>
          </w:tcPr>
          <w:p w14:paraId="1BB2B71B" w14:textId="77777777" w:rsidR="00733DD4" w:rsidRPr="007B7E1B" w:rsidRDefault="00733DD4" w:rsidP="00E33404">
            <w:pPr>
              <w:pStyle w:val="TAL"/>
            </w:pPr>
            <w:r w:rsidRPr="007B7E1B">
              <w:t>}</w:t>
            </w:r>
          </w:p>
        </w:tc>
        <w:tc>
          <w:tcPr>
            <w:tcW w:w="2267" w:type="dxa"/>
          </w:tcPr>
          <w:p w14:paraId="32274C45" w14:textId="77777777" w:rsidR="00733DD4" w:rsidRPr="007B7E1B" w:rsidRDefault="00733DD4" w:rsidP="00E33404">
            <w:pPr>
              <w:pStyle w:val="TAL"/>
            </w:pPr>
          </w:p>
        </w:tc>
        <w:tc>
          <w:tcPr>
            <w:tcW w:w="1700" w:type="dxa"/>
          </w:tcPr>
          <w:p w14:paraId="28A5B528" w14:textId="77777777" w:rsidR="00733DD4" w:rsidRPr="007B7E1B" w:rsidRDefault="00733DD4" w:rsidP="00E33404">
            <w:pPr>
              <w:pStyle w:val="TAL"/>
            </w:pPr>
          </w:p>
        </w:tc>
        <w:tc>
          <w:tcPr>
            <w:tcW w:w="1104" w:type="dxa"/>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tcPr>
          <w:p w14:paraId="035C73D1" w14:textId="77777777" w:rsidR="00733DD4" w:rsidRPr="007B7E1B" w:rsidRDefault="00733DD4" w:rsidP="00E33404">
            <w:pPr>
              <w:pStyle w:val="TAH"/>
            </w:pPr>
            <w:r w:rsidRPr="007B7E1B">
              <w:t>Information Element</w:t>
            </w:r>
          </w:p>
        </w:tc>
        <w:tc>
          <w:tcPr>
            <w:tcW w:w="2267" w:type="dxa"/>
          </w:tcPr>
          <w:p w14:paraId="0CD3D46C" w14:textId="77777777" w:rsidR="00733DD4" w:rsidRPr="007B7E1B" w:rsidRDefault="00733DD4" w:rsidP="00E33404">
            <w:pPr>
              <w:pStyle w:val="TAH"/>
            </w:pPr>
            <w:r w:rsidRPr="007B7E1B">
              <w:t>Value/remark</w:t>
            </w:r>
          </w:p>
        </w:tc>
        <w:tc>
          <w:tcPr>
            <w:tcW w:w="1700" w:type="dxa"/>
          </w:tcPr>
          <w:p w14:paraId="3588EF41" w14:textId="77777777" w:rsidR="00733DD4" w:rsidRPr="007B7E1B" w:rsidRDefault="00733DD4" w:rsidP="00E33404">
            <w:pPr>
              <w:pStyle w:val="TAH"/>
            </w:pPr>
            <w:r w:rsidRPr="007B7E1B">
              <w:t>Comment</w:t>
            </w:r>
          </w:p>
        </w:tc>
        <w:tc>
          <w:tcPr>
            <w:tcW w:w="1104" w:type="dxa"/>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tcPr>
          <w:p w14:paraId="7E15A444" w14:textId="77777777" w:rsidR="00733DD4" w:rsidRPr="007B7E1B" w:rsidRDefault="00733DD4" w:rsidP="00E33404">
            <w:pPr>
              <w:pStyle w:val="TAL"/>
            </w:pPr>
            <w:r w:rsidRPr="007B7E1B">
              <w:t>DRB-ToAddModList ::= SEQUENCE (SIZE (1..maxDRB)) OF SEQUENCE {</w:t>
            </w:r>
          </w:p>
        </w:tc>
        <w:tc>
          <w:tcPr>
            <w:tcW w:w="2267" w:type="dxa"/>
          </w:tcPr>
          <w:p w14:paraId="1F4BCB5A" w14:textId="77777777" w:rsidR="00733DD4" w:rsidRPr="007B7E1B" w:rsidRDefault="00733DD4" w:rsidP="00E33404">
            <w:pPr>
              <w:pStyle w:val="TAL"/>
            </w:pPr>
            <w:r w:rsidRPr="007B7E1B">
              <w:rPr>
                <w:snapToGrid w:val="0"/>
              </w:rPr>
              <w:t>1 Entry</w:t>
            </w:r>
          </w:p>
        </w:tc>
        <w:tc>
          <w:tcPr>
            <w:tcW w:w="1700" w:type="dxa"/>
          </w:tcPr>
          <w:p w14:paraId="39C4FEE8" w14:textId="77777777" w:rsidR="00733DD4" w:rsidRPr="007B7E1B" w:rsidRDefault="00733DD4" w:rsidP="00E33404">
            <w:pPr>
              <w:pStyle w:val="TAL"/>
            </w:pPr>
          </w:p>
        </w:tc>
        <w:tc>
          <w:tcPr>
            <w:tcW w:w="1104" w:type="dxa"/>
          </w:tcPr>
          <w:p w14:paraId="5573E17F" w14:textId="77777777" w:rsidR="00733DD4" w:rsidRPr="007B7E1B" w:rsidRDefault="00733DD4" w:rsidP="00E33404">
            <w:pPr>
              <w:pStyle w:val="TAL"/>
            </w:pPr>
          </w:p>
        </w:tc>
      </w:tr>
      <w:tr w:rsidR="00733DD4" w:rsidRPr="007B7E1B" w14:paraId="11C239DF" w14:textId="77777777" w:rsidTr="00E33404">
        <w:tc>
          <w:tcPr>
            <w:tcW w:w="4535" w:type="dxa"/>
          </w:tcPr>
          <w:p w14:paraId="37BE120B" w14:textId="77777777" w:rsidR="00733DD4" w:rsidRPr="007B7E1B" w:rsidRDefault="00733DD4" w:rsidP="00E33404">
            <w:pPr>
              <w:pStyle w:val="TAL"/>
            </w:pPr>
            <w:r w:rsidRPr="007B7E1B">
              <w:t xml:space="preserve">  eps-BearerIdentity</w:t>
            </w:r>
          </w:p>
        </w:tc>
        <w:tc>
          <w:tcPr>
            <w:tcW w:w="2267" w:type="dxa"/>
          </w:tcPr>
          <w:p w14:paraId="11C6F11D" w14:textId="77777777" w:rsidR="00733DD4" w:rsidRPr="007B7E1B" w:rsidRDefault="00733DD4" w:rsidP="00E33404">
            <w:pPr>
              <w:pStyle w:val="TAL"/>
            </w:pPr>
            <w:r w:rsidRPr="007B7E1B">
              <w:t>Not present</w:t>
            </w:r>
          </w:p>
        </w:tc>
        <w:tc>
          <w:tcPr>
            <w:tcW w:w="1700" w:type="dxa"/>
          </w:tcPr>
          <w:p w14:paraId="181C9318" w14:textId="77777777" w:rsidR="00733DD4" w:rsidRPr="007B7E1B" w:rsidRDefault="00733DD4" w:rsidP="00E33404">
            <w:pPr>
              <w:pStyle w:val="TAL"/>
              <w:rPr>
                <w:snapToGrid w:val="0"/>
              </w:rPr>
            </w:pPr>
          </w:p>
        </w:tc>
        <w:tc>
          <w:tcPr>
            <w:tcW w:w="1104" w:type="dxa"/>
          </w:tcPr>
          <w:p w14:paraId="1B43C3FB" w14:textId="77777777" w:rsidR="00733DD4" w:rsidRPr="007B7E1B" w:rsidRDefault="00733DD4" w:rsidP="00E33404">
            <w:pPr>
              <w:pStyle w:val="TAL"/>
            </w:pPr>
          </w:p>
        </w:tc>
      </w:tr>
      <w:tr w:rsidR="00733DD4" w:rsidRPr="007B7E1B" w14:paraId="7A2A4AB9" w14:textId="77777777" w:rsidTr="00E33404">
        <w:tc>
          <w:tcPr>
            <w:tcW w:w="4535" w:type="dxa"/>
          </w:tcPr>
          <w:p w14:paraId="6332D0A3" w14:textId="77777777" w:rsidR="00733DD4" w:rsidRPr="007B7E1B" w:rsidRDefault="00733DD4" w:rsidP="00E33404">
            <w:pPr>
              <w:pStyle w:val="TAL"/>
            </w:pPr>
            <w:r w:rsidRPr="007B7E1B">
              <w:t xml:space="preserve">  drb-Identity</w:t>
            </w:r>
          </w:p>
        </w:tc>
        <w:tc>
          <w:tcPr>
            <w:tcW w:w="2267" w:type="dxa"/>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tcPr>
          <w:p w14:paraId="1BAF2B2D" w14:textId="77777777" w:rsidR="00733DD4" w:rsidRPr="007B7E1B" w:rsidRDefault="00733DD4" w:rsidP="00E33404">
            <w:pPr>
              <w:pStyle w:val="TAL"/>
            </w:pPr>
          </w:p>
        </w:tc>
        <w:tc>
          <w:tcPr>
            <w:tcW w:w="1104" w:type="dxa"/>
          </w:tcPr>
          <w:p w14:paraId="2A181D57" w14:textId="77777777" w:rsidR="00733DD4" w:rsidRPr="007B7E1B" w:rsidRDefault="00733DD4" w:rsidP="00E33404">
            <w:pPr>
              <w:pStyle w:val="TAL"/>
            </w:pPr>
          </w:p>
        </w:tc>
      </w:tr>
      <w:tr w:rsidR="00733DD4" w:rsidRPr="007B7E1B" w14:paraId="020076A6" w14:textId="77777777" w:rsidTr="00E33404">
        <w:tc>
          <w:tcPr>
            <w:tcW w:w="4535" w:type="dxa"/>
          </w:tcPr>
          <w:p w14:paraId="43819D48" w14:textId="77777777" w:rsidR="00733DD4" w:rsidRPr="007B7E1B" w:rsidRDefault="00733DD4" w:rsidP="00E33404">
            <w:pPr>
              <w:pStyle w:val="TAL"/>
            </w:pPr>
            <w:r w:rsidRPr="007B7E1B">
              <w:t xml:space="preserve">  pdcp-Config</w:t>
            </w:r>
          </w:p>
        </w:tc>
        <w:tc>
          <w:tcPr>
            <w:tcW w:w="2267" w:type="dxa"/>
          </w:tcPr>
          <w:p w14:paraId="5E7BB995" w14:textId="77777777" w:rsidR="00733DD4" w:rsidRPr="007B7E1B" w:rsidRDefault="00733DD4" w:rsidP="00E33404">
            <w:pPr>
              <w:pStyle w:val="TAL"/>
            </w:pPr>
            <w:r w:rsidRPr="007B7E1B">
              <w:t>Not present</w:t>
            </w:r>
          </w:p>
        </w:tc>
        <w:tc>
          <w:tcPr>
            <w:tcW w:w="1700" w:type="dxa"/>
          </w:tcPr>
          <w:p w14:paraId="4B8B6E95" w14:textId="77777777" w:rsidR="00733DD4" w:rsidRPr="007B7E1B" w:rsidRDefault="00733DD4" w:rsidP="00E33404">
            <w:pPr>
              <w:pStyle w:val="TAL"/>
              <w:rPr>
                <w:snapToGrid w:val="0"/>
              </w:rPr>
            </w:pPr>
          </w:p>
        </w:tc>
        <w:tc>
          <w:tcPr>
            <w:tcW w:w="1104" w:type="dxa"/>
          </w:tcPr>
          <w:p w14:paraId="3F1E21B8" w14:textId="77777777" w:rsidR="00733DD4" w:rsidRPr="007B7E1B" w:rsidRDefault="00733DD4" w:rsidP="00E33404">
            <w:pPr>
              <w:pStyle w:val="TAL"/>
            </w:pPr>
          </w:p>
        </w:tc>
      </w:tr>
      <w:tr w:rsidR="00733DD4" w:rsidRPr="007B7E1B" w14:paraId="74D891A6" w14:textId="77777777" w:rsidTr="00E33404">
        <w:tc>
          <w:tcPr>
            <w:tcW w:w="4535" w:type="dxa"/>
          </w:tcPr>
          <w:p w14:paraId="66D479DF" w14:textId="77777777" w:rsidR="00733DD4" w:rsidRPr="007B7E1B" w:rsidRDefault="00733DD4" w:rsidP="00E33404">
            <w:pPr>
              <w:pStyle w:val="TAL"/>
            </w:pPr>
            <w:r w:rsidRPr="007B7E1B">
              <w:t xml:space="preserve">  rlc-Config</w:t>
            </w:r>
          </w:p>
        </w:tc>
        <w:tc>
          <w:tcPr>
            <w:tcW w:w="2267" w:type="dxa"/>
          </w:tcPr>
          <w:p w14:paraId="0054495E" w14:textId="77777777" w:rsidR="00733DD4" w:rsidRPr="007B7E1B" w:rsidRDefault="00733DD4" w:rsidP="00E33404">
            <w:pPr>
              <w:pStyle w:val="TAL"/>
            </w:pPr>
            <w:r w:rsidRPr="007B7E1B">
              <w:t>Not present</w:t>
            </w:r>
          </w:p>
        </w:tc>
        <w:tc>
          <w:tcPr>
            <w:tcW w:w="1700" w:type="dxa"/>
          </w:tcPr>
          <w:p w14:paraId="3C8F4E1A" w14:textId="77777777" w:rsidR="00733DD4" w:rsidRPr="007B7E1B" w:rsidRDefault="00733DD4" w:rsidP="00E33404">
            <w:pPr>
              <w:pStyle w:val="TAL"/>
              <w:rPr>
                <w:snapToGrid w:val="0"/>
              </w:rPr>
            </w:pPr>
          </w:p>
        </w:tc>
        <w:tc>
          <w:tcPr>
            <w:tcW w:w="1104" w:type="dxa"/>
          </w:tcPr>
          <w:p w14:paraId="60B402B4" w14:textId="77777777" w:rsidR="00733DD4" w:rsidRPr="007B7E1B" w:rsidRDefault="00733DD4" w:rsidP="00E33404">
            <w:pPr>
              <w:pStyle w:val="TAL"/>
            </w:pPr>
          </w:p>
        </w:tc>
      </w:tr>
      <w:tr w:rsidR="00733DD4" w:rsidRPr="007B7E1B" w14:paraId="3D85C44F" w14:textId="77777777" w:rsidTr="00E33404">
        <w:tc>
          <w:tcPr>
            <w:tcW w:w="4535" w:type="dxa"/>
          </w:tcPr>
          <w:p w14:paraId="33587A7A" w14:textId="77777777" w:rsidR="00733DD4" w:rsidRPr="007B7E1B" w:rsidRDefault="00733DD4" w:rsidP="00E33404">
            <w:pPr>
              <w:pStyle w:val="TAL"/>
            </w:pPr>
            <w:r w:rsidRPr="007B7E1B">
              <w:t xml:space="preserve">  logicalChannelIdentity</w:t>
            </w:r>
          </w:p>
        </w:tc>
        <w:tc>
          <w:tcPr>
            <w:tcW w:w="2267" w:type="dxa"/>
          </w:tcPr>
          <w:p w14:paraId="645F66D2" w14:textId="77777777" w:rsidR="00733DD4" w:rsidRPr="007B7E1B" w:rsidRDefault="00733DD4" w:rsidP="00E33404">
            <w:pPr>
              <w:pStyle w:val="TAL"/>
            </w:pPr>
            <w:r w:rsidRPr="007B7E1B">
              <w:t>Not present</w:t>
            </w:r>
          </w:p>
        </w:tc>
        <w:tc>
          <w:tcPr>
            <w:tcW w:w="1700" w:type="dxa"/>
          </w:tcPr>
          <w:p w14:paraId="3AF87196" w14:textId="77777777" w:rsidR="00733DD4" w:rsidRPr="007B7E1B" w:rsidRDefault="00733DD4" w:rsidP="00E33404">
            <w:pPr>
              <w:pStyle w:val="TAL"/>
              <w:rPr>
                <w:snapToGrid w:val="0"/>
              </w:rPr>
            </w:pPr>
          </w:p>
        </w:tc>
        <w:tc>
          <w:tcPr>
            <w:tcW w:w="1104" w:type="dxa"/>
          </w:tcPr>
          <w:p w14:paraId="682A6586" w14:textId="77777777" w:rsidR="00733DD4" w:rsidRPr="007B7E1B" w:rsidRDefault="00733DD4" w:rsidP="00E33404">
            <w:pPr>
              <w:pStyle w:val="TAL"/>
            </w:pPr>
          </w:p>
        </w:tc>
      </w:tr>
      <w:tr w:rsidR="00733DD4" w:rsidRPr="007B7E1B" w14:paraId="00BEA25A" w14:textId="77777777" w:rsidTr="00E33404">
        <w:tc>
          <w:tcPr>
            <w:tcW w:w="4535" w:type="dxa"/>
          </w:tcPr>
          <w:p w14:paraId="4FC8E37D" w14:textId="77777777" w:rsidR="00733DD4" w:rsidRPr="007B7E1B" w:rsidRDefault="00733DD4" w:rsidP="00E33404">
            <w:pPr>
              <w:pStyle w:val="TAL"/>
            </w:pPr>
            <w:r w:rsidRPr="007B7E1B">
              <w:t xml:space="preserve">  logicalChannelConfig</w:t>
            </w:r>
          </w:p>
        </w:tc>
        <w:tc>
          <w:tcPr>
            <w:tcW w:w="2267" w:type="dxa"/>
          </w:tcPr>
          <w:p w14:paraId="68CC159D" w14:textId="77777777" w:rsidR="00733DD4" w:rsidRPr="007B7E1B" w:rsidRDefault="00733DD4" w:rsidP="00E33404">
            <w:pPr>
              <w:pStyle w:val="TAL"/>
            </w:pPr>
            <w:r w:rsidRPr="007B7E1B">
              <w:t>Not present</w:t>
            </w:r>
          </w:p>
        </w:tc>
        <w:tc>
          <w:tcPr>
            <w:tcW w:w="1700" w:type="dxa"/>
          </w:tcPr>
          <w:p w14:paraId="786614C1" w14:textId="77777777" w:rsidR="00733DD4" w:rsidRPr="007B7E1B" w:rsidRDefault="00733DD4" w:rsidP="00E33404">
            <w:pPr>
              <w:pStyle w:val="TAL"/>
              <w:rPr>
                <w:snapToGrid w:val="0"/>
              </w:rPr>
            </w:pPr>
          </w:p>
        </w:tc>
        <w:tc>
          <w:tcPr>
            <w:tcW w:w="1104" w:type="dxa"/>
          </w:tcPr>
          <w:p w14:paraId="7F371F74" w14:textId="77777777" w:rsidR="00733DD4" w:rsidRPr="007B7E1B" w:rsidRDefault="00733DD4" w:rsidP="00E33404">
            <w:pPr>
              <w:pStyle w:val="TAL"/>
            </w:pPr>
          </w:p>
        </w:tc>
      </w:tr>
      <w:tr w:rsidR="00733DD4" w:rsidRPr="007B7E1B" w14:paraId="1EF688CE" w14:textId="77777777" w:rsidTr="00E33404">
        <w:tc>
          <w:tcPr>
            <w:tcW w:w="4535" w:type="dxa"/>
          </w:tcPr>
          <w:p w14:paraId="2C66F7E4" w14:textId="77777777" w:rsidR="00733DD4" w:rsidRPr="007B7E1B" w:rsidRDefault="00733DD4" w:rsidP="00E33404">
            <w:pPr>
              <w:pStyle w:val="TAL"/>
            </w:pPr>
            <w:r w:rsidRPr="007B7E1B">
              <w:t xml:space="preserve">  drb-TypeChange-r12</w:t>
            </w:r>
          </w:p>
        </w:tc>
        <w:tc>
          <w:tcPr>
            <w:tcW w:w="2267" w:type="dxa"/>
          </w:tcPr>
          <w:p w14:paraId="0540AB38" w14:textId="77777777" w:rsidR="00733DD4" w:rsidRPr="007B7E1B" w:rsidRDefault="00733DD4" w:rsidP="00E33404">
            <w:pPr>
              <w:pStyle w:val="TAL"/>
            </w:pPr>
            <w:r w:rsidRPr="007B7E1B">
              <w:t>toMCG</w:t>
            </w:r>
          </w:p>
        </w:tc>
        <w:tc>
          <w:tcPr>
            <w:tcW w:w="1700" w:type="dxa"/>
          </w:tcPr>
          <w:p w14:paraId="1CF5239A" w14:textId="77777777" w:rsidR="00733DD4" w:rsidRPr="007B7E1B" w:rsidRDefault="00733DD4" w:rsidP="00E33404">
            <w:pPr>
              <w:pStyle w:val="TAL"/>
              <w:rPr>
                <w:snapToGrid w:val="0"/>
              </w:rPr>
            </w:pPr>
          </w:p>
        </w:tc>
        <w:tc>
          <w:tcPr>
            <w:tcW w:w="1104" w:type="dxa"/>
          </w:tcPr>
          <w:p w14:paraId="03639923" w14:textId="77777777" w:rsidR="00733DD4" w:rsidRPr="007B7E1B" w:rsidRDefault="00733DD4" w:rsidP="00E33404">
            <w:pPr>
              <w:pStyle w:val="TAL"/>
            </w:pPr>
          </w:p>
        </w:tc>
      </w:tr>
      <w:tr w:rsidR="00733DD4" w:rsidRPr="007B7E1B" w14:paraId="212D56B2" w14:textId="77777777" w:rsidTr="00E33404">
        <w:tc>
          <w:tcPr>
            <w:tcW w:w="4535" w:type="dxa"/>
          </w:tcPr>
          <w:p w14:paraId="72EB01B0" w14:textId="77777777" w:rsidR="00733DD4" w:rsidRPr="007B7E1B" w:rsidRDefault="00733DD4" w:rsidP="00E33404">
            <w:pPr>
              <w:pStyle w:val="TAL"/>
            </w:pPr>
            <w:r w:rsidRPr="007B7E1B">
              <w:t>}</w:t>
            </w:r>
          </w:p>
        </w:tc>
        <w:tc>
          <w:tcPr>
            <w:tcW w:w="2267" w:type="dxa"/>
          </w:tcPr>
          <w:p w14:paraId="3CACC3FF" w14:textId="77777777" w:rsidR="00733DD4" w:rsidRPr="007B7E1B" w:rsidRDefault="00733DD4" w:rsidP="00E33404">
            <w:pPr>
              <w:pStyle w:val="TAL"/>
            </w:pPr>
          </w:p>
        </w:tc>
        <w:tc>
          <w:tcPr>
            <w:tcW w:w="1700" w:type="dxa"/>
          </w:tcPr>
          <w:p w14:paraId="4AE7E407" w14:textId="77777777" w:rsidR="00733DD4" w:rsidRPr="007B7E1B" w:rsidRDefault="00733DD4" w:rsidP="00E33404">
            <w:pPr>
              <w:pStyle w:val="TAL"/>
            </w:pPr>
          </w:p>
        </w:tc>
        <w:tc>
          <w:tcPr>
            <w:tcW w:w="1104" w:type="dxa"/>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tcPr>
          <w:p w14:paraId="0B1E9C77" w14:textId="77777777" w:rsidR="00733DD4" w:rsidRPr="007B7E1B" w:rsidRDefault="00733DD4" w:rsidP="00E33404">
            <w:pPr>
              <w:pStyle w:val="TAH"/>
              <w:rPr>
                <w:lang w:eastAsia="sv-SE"/>
              </w:rPr>
            </w:pPr>
            <w:r w:rsidRPr="007B7E1B">
              <w:rPr>
                <w:lang w:eastAsia="sv-SE"/>
              </w:rPr>
              <w:t>St</w:t>
            </w:r>
          </w:p>
        </w:tc>
        <w:tc>
          <w:tcPr>
            <w:tcW w:w="4325" w:type="dxa"/>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tcPr>
          <w:p w14:paraId="04F69B05" w14:textId="77777777" w:rsidR="00733DD4" w:rsidRPr="007B7E1B" w:rsidRDefault="00733DD4" w:rsidP="00E33404">
            <w:pPr>
              <w:pStyle w:val="TAH"/>
              <w:rPr>
                <w:lang w:eastAsia="sv-SE"/>
              </w:rPr>
            </w:pPr>
          </w:p>
        </w:tc>
        <w:tc>
          <w:tcPr>
            <w:tcW w:w="4325" w:type="dxa"/>
          </w:tcPr>
          <w:p w14:paraId="03A5C3CB" w14:textId="77777777" w:rsidR="00733DD4" w:rsidRPr="007B7E1B" w:rsidRDefault="00733DD4" w:rsidP="00E33404">
            <w:pPr>
              <w:pStyle w:val="TAH"/>
              <w:rPr>
                <w:lang w:eastAsia="sv-SE"/>
              </w:rPr>
            </w:pPr>
          </w:p>
        </w:tc>
        <w:tc>
          <w:tcPr>
            <w:tcW w:w="720" w:type="dxa"/>
          </w:tcPr>
          <w:p w14:paraId="09550656" w14:textId="77777777" w:rsidR="00733DD4" w:rsidRPr="007B7E1B" w:rsidRDefault="00733DD4" w:rsidP="00E33404">
            <w:pPr>
              <w:pStyle w:val="TAH"/>
              <w:rPr>
                <w:lang w:eastAsia="sv-SE"/>
              </w:rPr>
            </w:pPr>
            <w:r w:rsidRPr="007B7E1B">
              <w:rPr>
                <w:lang w:eastAsia="sv-SE"/>
              </w:rPr>
              <w:t>U - S</w:t>
            </w:r>
          </w:p>
        </w:tc>
        <w:tc>
          <w:tcPr>
            <w:tcW w:w="2517" w:type="dxa"/>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tcPr>
          <w:p w14:paraId="51FBE31F" w14:textId="77777777" w:rsidR="00733DD4" w:rsidRPr="007B7E1B" w:rsidRDefault="00733DD4" w:rsidP="00E33404">
            <w:pPr>
              <w:pStyle w:val="TAH"/>
              <w:rPr>
                <w:lang w:eastAsia="sv-SE"/>
              </w:rPr>
            </w:pPr>
          </w:p>
        </w:tc>
        <w:tc>
          <w:tcPr>
            <w:tcW w:w="856" w:type="dxa"/>
            <w:tcBorders>
              <w:top w:val="nil"/>
            </w:tcBorders>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tcPr>
          <w:p w14:paraId="0775F4AA" w14:textId="77777777" w:rsidR="00733DD4" w:rsidRPr="007B7E1B" w:rsidRDefault="00733DD4" w:rsidP="00E33404">
            <w:pPr>
              <w:pStyle w:val="TAC"/>
              <w:rPr>
                <w:lang w:eastAsia="zh-CN"/>
              </w:rPr>
            </w:pPr>
            <w:r w:rsidRPr="007B7E1B">
              <w:rPr>
                <w:lang w:eastAsia="sv-SE"/>
              </w:rPr>
              <w:t>1</w:t>
            </w:r>
          </w:p>
        </w:tc>
        <w:tc>
          <w:tcPr>
            <w:tcW w:w="4325" w:type="dxa"/>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tcPr>
          <w:p w14:paraId="1D8E318D" w14:textId="77777777" w:rsidR="00733DD4" w:rsidRPr="007B7E1B" w:rsidRDefault="00733DD4" w:rsidP="00E33404">
            <w:pPr>
              <w:pStyle w:val="TAC"/>
              <w:rPr>
                <w:lang w:eastAsia="sv-SE"/>
              </w:rPr>
            </w:pPr>
            <w:r w:rsidRPr="007B7E1B">
              <w:rPr>
                <w:lang w:eastAsia="sv-SE"/>
              </w:rPr>
              <w:t>&lt;--</w:t>
            </w:r>
          </w:p>
        </w:tc>
        <w:tc>
          <w:tcPr>
            <w:tcW w:w="2517" w:type="dxa"/>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tcPr>
          <w:p w14:paraId="3C9820B9" w14:textId="77777777" w:rsidR="00733DD4" w:rsidRPr="007B7E1B" w:rsidRDefault="00733DD4" w:rsidP="00E33404">
            <w:pPr>
              <w:pStyle w:val="TAC"/>
              <w:rPr>
                <w:lang w:eastAsia="sv-SE"/>
              </w:rPr>
            </w:pPr>
            <w:r w:rsidRPr="007B7E1B">
              <w:rPr>
                <w:lang w:eastAsia="sv-SE"/>
              </w:rPr>
              <w:t>-</w:t>
            </w:r>
          </w:p>
        </w:tc>
        <w:tc>
          <w:tcPr>
            <w:tcW w:w="856" w:type="dxa"/>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tcPr>
          <w:p w14:paraId="3A8347D2" w14:textId="77777777" w:rsidR="00733DD4" w:rsidRPr="007B7E1B" w:rsidRDefault="00733DD4" w:rsidP="00E33404">
            <w:pPr>
              <w:pStyle w:val="TAC"/>
              <w:rPr>
                <w:lang w:eastAsia="zh-CN"/>
              </w:rPr>
            </w:pPr>
            <w:r w:rsidRPr="007B7E1B">
              <w:rPr>
                <w:lang w:eastAsia="zh-CN"/>
              </w:rPr>
              <w:t>2</w:t>
            </w:r>
          </w:p>
        </w:tc>
        <w:tc>
          <w:tcPr>
            <w:tcW w:w="4325" w:type="dxa"/>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tcPr>
          <w:p w14:paraId="6206817B" w14:textId="77777777" w:rsidR="00733DD4" w:rsidRPr="007B7E1B" w:rsidRDefault="00733DD4" w:rsidP="00E33404">
            <w:pPr>
              <w:pStyle w:val="TAC"/>
              <w:rPr>
                <w:lang w:eastAsia="sv-SE"/>
              </w:rPr>
            </w:pPr>
            <w:r w:rsidRPr="007B7E1B">
              <w:rPr>
                <w:lang w:eastAsia="sv-SE"/>
              </w:rPr>
              <w:t>--&gt;</w:t>
            </w:r>
          </w:p>
        </w:tc>
        <w:tc>
          <w:tcPr>
            <w:tcW w:w="2517" w:type="dxa"/>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tcPr>
          <w:p w14:paraId="1F27249A" w14:textId="77777777" w:rsidR="00733DD4" w:rsidRPr="007B7E1B" w:rsidRDefault="00733DD4" w:rsidP="00E33404">
            <w:pPr>
              <w:pStyle w:val="TAC"/>
              <w:rPr>
                <w:lang w:eastAsia="sv-SE"/>
              </w:rPr>
            </w:pPr>
            <w:r w:rsidRPr="007B7E1B">
              <w:rPr>
                <w:lang w:eastAsia="sv-SE"/>
              </w:rPr>
              <w:t>-</w:t>
            </w:r>
          </w:p>
        </w:tc>
        <w:tc>
          <w:tcPr>
            <w:tcW w:w="856" w:type="dxa"/>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tcPr>
          <w:p w14:paraId="34A7D79A" w14:textId="77777777" w:rsidR="00733DD4" w:rsidRPr="007B7E1B" w:rsidRDefault="00733DD4" w:rsidP="00E33404">
            <w:pPr>
              <w:pStyle w:val="TAC"/>
              <w:rPr>
                <w:lang w:eastAsia="zh-CN"/>
              </w:rPr>
            </w:pPr>
            <w:r w:rsidRPr="007B7E1B">
              <w:rPr>
                <w:lang w:eastAsia="sv-SE"/>
              </w:rPr>
              <w:t>3</w:t>
            </w:r>
          </w:p>
        </w:tc>
        <w:tc>
          <w:tcPr>
            <w:tcW w:w="4325" w:type="dxa"/>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tcPr>
          <w:p w14:paraId="7584771C" w14:textId="77777777" w:rsidR="00733DD4" w:rsidRPr="007B7E1B" w:rsidRDefault="00733DD4" w:rsidP="00E33404">
            <w:pPr>
              <w:pStyle w:val="TAC"/>
              <w:rPr>
                <w:lang w:eastAsia="sv-SE"/>
              </w:rPr>
            </w:pPr>
            <w:r w:rsidRPr="007B7E1B">
              <w:rPr>
                <w:lang w:eastAsia="sv-SE"/>
              </w:rPr>
              <w:t>&lt;--</w:t>
            </w:r>
          </w:p>
        </w:tc>
        <w:tc>
          <w:tcPr>
            <w:tcW w:w="2517" w:type="dxa"/>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tcPr>
          <w:p w14:paraId="58B10177" w14:textId="77777777" w:rsidR="00733DD4" w:rsidRPr="007B7E1B" w:rsidRDefault="00733DD4" w:rsidP="00E33404">
            <w:pPr>
              <w:pStyle w:val="TAC"/>
              <w:rPr>
                <w:lang w:eastAsia="sv-SE"/>
              </w:rPr>
            </w:pPr>
            <w:r w:rsidRPr="007B7E1B">
              <w:rPr>
                <w:lang w:eastAsia="sv-SE"/>
              </w:rPr>
              <w:t>-</w:t>
            </w:r>
          </w:p>
        </w:tc>
        <w:tc>
          <w:tcPr>
            <w:tcW w:w="856" w:type="dxa"/>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tcPr>
          <w:p w14:paraId="764B08D9" w14:textId="77777777" w:rsidR="00733DD4" w:rsidRPr="007B7E1B" w:rsidRDefault="00733DD4" w:rsidP="00E33404">
            <w:pPr>
              <w:pStyle w:val="TAC"/>
              <w:rPr>
                <w:lang w:eastAsia="zh-CN"/>
              </w:rPr>
            </w:pPr>
            <w:r w:rsidRPr="007B7E1B">
              <w:rPr>
                <w:lang w:eastAsia="zh-CN"/>
              </w:rPr>
              <w:t>4</w:t>
            </w:r>
          </w:p>
        </w:tc>
        <w:tc>
          <w:tcPr>
            <w:tcW w:w="4325" w:type="dxa"/>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tcPr>
          <w:p w14:paraId="7A8B5F90" w14:textId="77777777" w:rsidR="00733DD4" w:rsidRPr="007B7E1B" w:rsidRDefault="00733DD4" w:rsidP="00E33404">
            <w:pPr>
              <w:pStyle w:val="TAC"/>
              <w:rPr>
                <w:lang w:eastAsia="sv-SE"/>
              </w:rPr>
            </w:pPr>
            <w:r w:rsidRPr="007B7E1B">
              <w:rPr>
                <w:lang w:eastAsia="sv-SE"/>
              </w:rPr>
              <w:t>--&gt;</w:t>
            </w:r>
          </w:p>
        </w:tc>
        <w:tc>
          <w:tcPr>
            <w:tcW w:w="2517" w:type="dxa"/>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tcPr>
          <w:p w14:paraId="13E02FCF" w14:textId="77777777" w:rsidR="00733DD4" w:rsidRPr="007B7E1B" w:rsidRDefault="00733DD4" w:rsidP="00E33404">
            <w:pPr>
              <w:pStyle w:val="TAC"/>
              <w:rPr>
                <w:lang w:eastAsia="sv-SE"/>
              </w:rPr>
            </w:pPr>
            <w:r w:rsidRPr="007B7E1B">
              <w:rPr>
                <w:lang w:eastAsia="sv-SE"/>
              </w:rPr>
              <w:t>-</w:t>
            </w:r>
          </w:p>
        </w:tc>
        <w:tc>
          <w:tcPr>
            <w:tcW w:w="856" w:type="dxa"/>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tcPr>
          <w:p w14:paraId="5FE469BF" w14:textId="77777777" w:rsidR="00733DD4" w:rsidRPr="007B7E1B" w:rsidRDefault="00733DD4" w:rsidP="00E33404">
            <w:pPr>
              <w:pStyle w:val="TAC"/>
              <w:rPr>
                <w:lang w:eastAsia="zh-CN"/>
              </w:rPr>
            </w:pPr>
            <w:r w:rsidRPr="007B7E1B">
              <w:rPr>
                <w:lang w:eastAsia="zh-CN"/>
              </w:rPr>
              <w:t>5</w:t>
            </w:r>
          </w:p>
        </w:tc>
        <w:tc>
          <w:tcPr>
            <w:tcW w:w="4325" w:type="dxa"/>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tcPr>
          <w:p w14:paraId="680E39AA" w14:textId="77777777" w:rsidR="00733DD4" w:rsidRPr="007B7E1B" w:rsidRDefault="00733DD4" w:rsidP="00E33404">
            <w:pPr>
              <w:pStyle w:val="TAC"/>
              <w:rPr>
                <w:lang w:eastAsia="sv-SE"/>
              </w:rPr>
            </w:pPr>
            <w:r w:rsidRPr="007B7E1B">
              <w:rPr>
                <w:lang w:eastAsia="sv-SE"/>
              </w:rPr>
              <w:t>&lt;--</w:t>
            </w:r>
          </w:p>
        </w:tc>
        <w:tc>
          <w:tcPr>
            <w:tcW w:w="2517" w:type="dxa"/>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tcPr>
          <w:p w14:paraId="67BAAC8A" w14:textId="77777777" w:rsidR="00733DD4" w:rsidRPr="007B7E1B" w:rsidRDefault="00733DD4" w:rsidP="00E33404">
            <w:pPr>
              <w:pStyle w:val="TAC"/>
              <w:rPr>
                <w:lang w:eastAsia="sv-SE"/>
              </w:rPr>
            </w:pPr>
            <w:r w:rsidRPr="007B7E1B">
              <w:rPr>
                <w:lang w:eastAsia="sv-SE"/>
              </w:rPr>
              <w:t>-</w:t>
            </w:r>
          </w:p>
        </w:tc>
        <w:tc>
          <w:tcPr>
            <w:tcW w:w="856" w:type="dxa"/>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tcPr>
          <w:p w14:paraId="1425D449" w14:textId="77777777" w:rsidR="00733DD4" w:rsidRPr="007B7E1B" w:rsidRDefault="00733DD4" w:rsidP="00E33404">
            <w:pPr>
              <w:pStyle w:val="TAC"/>
              <w:rPr>
                <w:lang w:eastAsia="zh-CN"/>
              </w:rPr>
            </w:pPr>
            <w:r w:rsidRPr="007B7E1B">
              <w:rPr>
                <w:lang w:eastAsia="zh-CN"/>
              </w:rPr>
              <w:t>6</w:t>
            </w:r>
          </w:p>
        </w:tc>
        <w:tc>
          <w:tcPr>
            <w:tcW w:w="4325" w:type="dxa"/>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tcPr>
          <w:p w14:paraId="6115C917" w14:textId="77777777" w:rsidR="00733DD4" w:rsidRPr="007B7E1B" w:rsidRDefault="00733DD4" w:rsidP="00E33404">
            <w:pPr>
              <w:pStyle w:val="TAC"/>
              <w:rPr>
                <w:lang w:eastAsia="sv-SE"/>
              </w:rPr>
            </w:pPr>
            <w:r w:rsidRPr="007B7E1B">
              <w:rPr>
                <w:lang w:eastAsia="sv-SE"/>
              </w:rPr>
              <w:t>&lt;--</w:t>
            </w:r>
          </w:p>
        </w:tc>
        <w:tc>
          <w:tcPr>
            <w:tcW w:w="2517" w:type="dxa"/>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tcPr>
          <w:p w14:paraId="24AA7B9A" w14:textId="77777777" w:rsidR="00733DD4" w:rsidRPr="007B7E1B" w:rsidRDefault="00733DD4" w:rsidP="00E33404">
            <w:pPr>
              <w:pStyle w:val="TAC"/>
              <w:rPr>
                <w:lang w:eastAsia="sv-SE"/>
              </w:rPr>
            </w:pPr>
            <w:r w:rsidRPr="007B7E1B">
              <w:rPr>
                <w:lang w:eastAsia="sv-SE"/>
              </w:rPr>
              <w:t>-</w:t>
            </w:r>
          </w:p>
        </w:tc>
        <w:tc>
          <w:tcPr>
            <w:tcW w:w="856" w:type="dxa"/>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tcPr>
          <w:p w14:paraId="3CC9EC5A" w14:textId="77777777" w:rsidR="00733DD4" w:rsidRPr="007B7E1B" w:rsidRDefault="00733DD4" w:rsidP="00E33404">
            <w:pPr>
              <w:pStyle w:val="TAC"/>
              <w:rPr>
                <w:lang w:eastAsia="sv-SE"/>
              </w:rPr>
            </w:pPr>
            <w:r w:rsidRPr="007B7E1B">
              <w:rPr>
                <w:lang w:eastAsia="sv-SE"/>
              </w:rPr>
              <w:t>7</w:t>
            </w:r>
          </w:p>
        </w:tc>
        <w:tc>
          <w:tcPr>
            <w:tcW w:w="4325" w:type="dxa"/>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tcPr>
          <w:p w14:paraId="3BF27DD3" w14:textId="77777777" w:rsidR="00733DD4" w:rsidRPr="007B7E1B" w:rsidRDefault="00733DD4" w:rsidP="00E33404">
            <w:pPr>
              <w:pStyle w:val="TAC"/>
              <w:rPr>
                <w:lang w:eastAsia="sv-SE"/>
              </w:rPr>
            </w:pPr>
            <w:r w:rsidRPr="007B7E1B">
              <w:rPr>
                <w:lang w:eastAsia="sv-SE"/>
              </w:rPr>
              <w:t>-</w:t>
            </w:r>
          </w:p>
        </w:tc>
        <w:tc>
          <w:tcPr>
            <w:tcW w:w="2517" w:type="dxa"/>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tcPr>
          <w:p w14:paraId="6E34B6E9" w14:textId="77777777" w:rsidR="00733DD4" w:rsidRPr="007B7E1B" w:rsidRDefault="00733DD4" w:rsidP="00E33404">
            <w:pPr>
              <w:pStyle w:val="TAC"/>
              <w:rPr>
                <w:lang w:eastAsia="sv-SE"/>
              </w:rPr>
            </w:pPr>
            <w:r w:rsidRPr="007B7E1B">
              <w:rPr>
                <w:lang w:eastAsia="sv-SE"/>
              </w:rPr>
              <w:t>-</w:t>
            </w:r>
          </w:p>
        </w:tc>
        <w:tc>
          <w:tcPr>
            <w:tcW w:w="856" w:type="dxa"/>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tcPr>
          <w:p w14:paraId="10BFE810" w14:textId="77777777" w:rsidR="00733DD4" w:rsidRPr="007B7E1B" w:rsidRDefault="00733DD4" w:rsidP="00E33404">
            <w:pPr>
              <w:pStyle w:val="TAC"/>
              <w:rPr>
                <w:lang w:eastAsia="sv-SE"/>
              </w:rPr>
            </w:pPr>
            <w:r w:rsidRPr="007B7E1B">
              <w:rPr>
                <w:lang w:eastAsia="sv-SE"/>
              </w:rPr>
              <w:t>8</w:t>
            </w:r>
          </w:p>
        </w:tc>
        <w:tc>
          <w:tcPr>
            <w:tcW w:w="4325" w:type="dxa"/>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tcPr>
          <w:p w14:paraId="1D839FEC" w14:textId="77777777" w:rsidR="00733DD4" w:rsidRPr="007B7E1B" w:rsidRDefault="00733DD4" w:rsidP="00E33404">
            <w:pPr>
              <w:pStyle w:val="TAC"/>
              <w:rPr>
                <w:lang w:eastAsia="sv-SE"/>
              </w:rPr>
            </w:pPr>
            <w:r w:rsidRPr="007B7E1B">
              <w:rPr>
                <w:lang w:eastAsia="sv-SE"/>
              </w:rPr>
              <w:t>&lt;--</w:t>
            </w:r>
          </w:p>
        </w:tc>
        <w:tc>
          <w:tcPr>
            <w:tcW w:w="2517" w:type="dxa"/>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1BFC1D0E" w14:textId="77777777" w:rsidR="00733DD4" w:rsidRPr="007B7E1B" w:rsidRDefault="00733DD4" w:rsidP="00E33404">
            <w:pPr>
              <w:pStyle w:val="TAC"/>
              <w:rPr>
                <w:lang w:eastAsia="sv-SE"/>
              </w:rPr>
            </w:pPr>
            <w:r w:rsidRPr="007B7E1B">
              <w:rPr>
                <w:lang w:eastAsia="sv-SE"/>
              </w:rPr>
              <w:t>-</w:t>
            </w:r>
          </w:p>
        </w:tc>
        <w:tc>
          <w:tcPr>
            <w:tcW w:w="856" w:type="dxa"/>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tcPr>
          <w:p w14:paraId="3137156C" w14:textId="77777777" w:rsidR="00733DD4" w:rsidRPr="007B7E1B" w:rsidRDefault="00733DD4" w:rsidP="00E33404">
            <w:pPr>
              <w:pStyle w:val="TAC"/>
              <w:rPr>
                <w:lang w:eastAsia="sv-SE"/>
              </w:rPr>
            </w:pPr>
            <w:r w:rsidRPr="007B7E1B">
              <w:rPr>
                <w:lang w:eastAsia="sv-SE"/>
              </w:rPr>
              <w:t>-</w:t>
            </w:r>
          </w:p>
        </w:tc>
        <w:tc>
          <w:tcPr>
            <w:tcW w:w="4325" w:type="dxa"/>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tcPr>
          <w:p w14:paraId="39A79B22" w14:textId="77777777" w:rsidR="00733DD4" w:rsidRPr="007B7E1B" w:rsidRDefault="00733DD4" w:rsidP="00E33404">
            <w:pPr>
              <w:pStyle w:val="TAC"/>
              <w:rPr>
                <w:lang w:eastAsia="sv-SE"/>
              </w:rPr>
            </w:pPr>
            <w:r w:rsidRPr="007B7E1B">
              <w:rPr>
                <w:lang w:eastAsia="sv-SE"/>
              </w:rPr>
              <w:t>-</w:t>
            </w:r>
          </w:p>
        </w:tc>
        <w:tc>
          <w:tcPr>
            <w:tcW w:w="2517" w:type="dxa"/>
          </w:tcPr>
          <w:p w14:paraId="6DF73427" w14:textId="77777777" w:rsidR="00733DD4" w:rsidRPr="007B7E1B" w:rsidRDefault="00733DD4" w:rsidP="00E33404">
            <w:pPr>
              <w:pStyle w:val="TAL"/>
              <w:rPr>
                <w:i/>
                <w:lang w:eastAsia="sv-SE"/>
              </w:rPr>
            </w:pPr>
            <w:r w:rsidRPr="007B7E1B">
              <w:rPr>
                <w:i/>
                <w:lang w:eastAsia="sv-SE"/>
              </w:rPr>
              <w:t>-</w:t>
            </w:r>
          </w:p>
        </w:tc>
        <w:tc>
          <w:tcPr>
            <w:tcW w:w="542" w:type="dxa"/>
          </w:tcPr>
          <w:p w14:paraId="3F989CFA" w14:textId="77777777" w:rsidR="00733DD4" w:rsidRPr="007B7E1B" w:rsidRDefault="00733DD4" w:rsidP="00E33404">
            <w:pPr>
              <w:pStyle w:val="TAC"/>
              <w:rPr>
                <w:lang w:eastAsia="sv-SE"/>
              </w:rPr>
            </w:pPr>
            <w:r w:rsidRPr="007B7E1B">
              <w:rPr>
                <w:lang w:eastAsia="sv-SE"/>
              </w:rPr>
              <w:t>-</w:t>
            </w:r>
          </w:p>
        </w:tc>
        <w:tc>
          <w:tcPr>
            <w:tcW w:w="856" w:type="dxa"/>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tcPr>
          <w:p w14:paraId="37B8DC7F" w14:textId="77777777" w:rsidR="00733DD4" w:rsidRPr="007B7E1B" w:rsidRDefault="00733DD4" w:rsidP="00E33404">
            <w:pPr>
              <w:pStyle w:val="TAC"/>
              <w:rPr>
                <w:lang w:eastAsia="sv-SE"/>
              </w:rPr>
            </w:pPr>
            <w:r w:rsidRPr="007B7E1B">
              <w:rPr>
                <w:lang w:eastAsia="sv-SE"/>
              </w:rPr>
              <w:t>-</w:t>
            </w:r>
          </w:p>
        </w:tc>
        <w:tc>
          <w:tcPr>
            <w:tcW w:w="4325" w:type="dxa"/>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tcPr>
          <w:p w14:paraId="104D7B07" w14:textId="77777777" w:rsidR="00733DD4" w:rsidRPr="007B7E1B" w:rsidRDefault="00733DD4" w:rsidP="00E33404">
            <w:pPr>
              <w:pStyle w:val="TAC"/>
              <w:rPr>
                <w:lang w:eastAsia="sv-SE"/>
              </w:rPr>
            </w:pPr>
            <w:r w:rsidRPr="007B7E1B">
              <w:rPr>
                <w:lang w:eastAsia="sv-SE"/>
              </w:rPr>
              <w:t>-</w:t>
            </w:r>
          </w:p>
        </w:tc>
        <w:tc>
          <w:tcPr>
            <w:tcW w:w="2517" w:type="dxa"/>
          </w:tcPr>
          <w:p w14:paraId="077586B3" w14:textId="77777777" w:rsidR="00733DD4" w:rsidRPr="007B7E1B" w:rsidRDefault="00733DD4" w:rsidP="00E33404">
            <w:pPr>
              <w:pStyle w:val="TAL"/>
              <w:rPr>
                <w:i/>
                <w:lang w:eastAsia="sv-SE"/>
              </w:rPr>
            </w:pPr>
            <w:r w:rsidRPr="007B7E1B">
              <w:rPr>
                <w:i/>
                <w:lang w:eastAsia="sv-SE"/>
              </w:rPr>
              <w:t>-</w:t>
            </w:r>
          </w:p>
        </w:tc>
        <w:tc>
          <w:tcPr>
            <w:tcW w:w="542" w:type="dxa"/>
          </w:tcPr>
          <w:p w14:paraId="42BD3B9F" w14:textId="77777777" w:rsidR="00733DD4" w:rsidRPr="007B7E1B" w:rsidRDefault="00733DD4" w:rsidP="00E33404">
            <w:pPr>
              <w:pStyle w:val="TAC"/>
              <w:rPr>
                <w:lang w:eastAsia="sv-SE"/>
              </w:rPr>
            </w:pPr>
            <w:r w:rsidRPr="007B7E1B">
              <w:rPr>
                <w:lang w:eastAsia="sv-SE"/>
              </w:rPr>
              <w:t>-</w:t>
            </w:r>
          </w:p>
        </w:tc>
        <w:tc>
          <w:tcPr>
            <w:tcW w:w="856" w:type="dxa"/>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tcPr>
          <w:p w14:paraId="0088CD63" w14:textId="77777777" w:rsidR="00733DD4" w:rsidRPr="007B7E1B" w:rsidRDefault="00733DD4" w:rsidP="00E33404">
            <w:pPr>
              <w:pStyle w:val="TAC"/>
              <w:rPr>
                <w:lang w:eastAsia="sv-SE"/>
              </w:rPr>
            </w:pPr>
            <w:r w:rsidRPr="007B7E1B">
              <w:rPr>
                <w:lang w:eastAsia="sv-SE"/>
              </w:rPr>
              <w:t>9</w:t>
            </w:r>
          </w:p>
        </w:tc>
        <w:tc>
          <w:tcPr>
            <w:tcW w:w="4325" w:type="dxa"/>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tcPr>
          <w:p w14:paraId="67B5208B" w14:textId="77777777" w:rsidR="00733DD4" w:rsidRPr="007B7E1B" w:rsidRDefault="00733DD4" w:rsidP="00E33404">
            <w:pPr>
              <w:pStyle w:val="TAC"/>
              <w:rPr>
                <w:lang w:eastAsia="sv-SE"/>
              </w:rPr>
            </w:pPr>
            <w:r w:rsidRPr="007B7E1B">
              <w:rPr>
                <w:lang w:eastAsia="sv-SE"/>
              </w:rPr>
              <w:t>--&gt;</w:t>
            </w:r>
          </w:p>
        </w:tc>
        <w:tc>
          <w:tcPr>
            <w:tcW w:w="2517" w:type="dxa"/>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7CB3B2CA" w14:textId="77777777" w:rsidR="00733DD4" w:rsidRPr="007B7E1B" w:rsidRDefault="00733DD4" w:rsidP="00E33404">
            <w:pPr>
              <w:pStyle w:val="TAC"/>
              <w:rPr>
                <w:lang w:eastAsia="sv-SE"/>
              </w:rPr>
            </w:pPr>
            <w:r w:rsidRPr="007B7E1B">
              <w:rPr>
                <w:lang w:eastAsia="sv-SE"/>
              </w:rPr>
              <w:t>1</w:t>
            </w:r>
          </w:p>
        </w:tc>
        <w:tc>
          <w:tcPr>
            <w:tcW w:w="856" w:type="dxa"/>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tcPr>
          <w:p w14:paraId="7C88293D" w14:textId="77777777" w:rsidR="00733DD4" w:rsidRPr="007B7E1B" w:rsidRDefault="00733DD4" w:rsidP="00E33404">
            <w:pPr>
              <w:pStyle w:val="TAC"/>
              <w:rPr>
                <w:lang w:eastAsia="sv-SE"/>
              </w:rPr>
            </w:pPr>
            <w:r w:rsidRPr="007B7E1B">
              <w:rPr>
                <w:lang w:eastAsia="sv-SE"/>
              </w:rPr>
              <w:t>10</w:t>
            </w:r>
          </w:p>
        </w:tc>
        <w:tc>
          <w:tcPr>
            <w:tcW w:w="4325" w:type="dxa"/>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tcPr>
          <w:p w14:paraId="1CD6A720" w14:textId="77777777" w:rsidR="00733DD4" w:rsidRPr="007B7E1B" w:rsidRDefault="00733DD4" w:rsidP="00E33404">
            <w:pPr>
              <w:pStyle w:val="TAC"/>
              <w:rPr>
                <w:lang w:eastAsia="sv-SE"/>
              </w:rPr>
            </w:pPr>
            <w:r w:rsidRPr="007B7E1B">
              <w:rPr>
                <w:lang w:eastAsia="sv-SE"/>
              </w:rPr>
              <w:t>--&gt;</w:t>
            </w:r>
          </w:p>
        </w:tc>
        <w:tc>
          <w:tcPr>
            <w:tcW w:w="2517" w:type="dxa"/>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tcPr>
          <w:p w14:paraId="417B8936" w14:textId="77777777" w:rsidR="00733DD4" w:rsidRPr="007B7E1B" w:rsidRDefault="00733DD4" w:rsidP="00E33404">
            <w:pPr>
              <w:pStyle w:val="TAC"/>
              <w:rPr>
                <w:lang w:eastAsia="sv-SE"/>
              </w:rPr>
            </w:pPr>
            <w:r w:rsidRPr="007B7E1B">
              <w:rPr>
                <w:lang w:eastAsia="sv-SE"/>
              </w:rPr>
              <w:t>1</w:t>
            </w:r>
          </w:p>
        </w:tc>
        <w:tc>
          <w:tcPr>
            <w:tcW w:w="856" w:type="dxa"/>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tcPr>
          <w:p w14:paraId="18EB0834" w14:textId="77777777" w:rsidR="00733DD4" w:rsidRPr="007B7E1B" w:rsidRDefault="00733DD4" w:rsidP="00E33404">
            <w:pPr>
              <w:pStyle w:val="TAC"/>
              <w:rPr>
                <w:lang w:eastAsia="sv-SE"/>
              </w:rPr>
            </w:pPr>
            <w:r w:rsidRPr="007B7E1B">
              <w:rPr>
                <w:lang w:eastAsia="sv-SE"/>
              </w:rPr>
              <w:t>11</w:t>
            </w:r>
          </w:p>
        </w:tc>
        <w:tc>
          <w:tcPr>
            <w:tcW w:w="4325" w:type="dxa"/>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tcPr>
          <w:p w14:paraId="0D0D6F28" w14:textId="77777777" w:rsidR="00733DD4" w:rsidRPr="007B7E1B" w:rsidRDefault="00733DD4" w:rsidP="00E33404">
            <w:pPr>
              <w:pStyle w:val="TAC"/>
              <w:rPr>
                <w:lang w:eastAsia="sv-SE"/>
              </w:rPr>
            </w:pPr>
            <w:r w:rsidRPr="007B7E1B">
              <w:rPr>
                <w:lang w:eastAsia="sv-SE"/>
              </w:rPr>
              <w:t>--&gt;</w:t>
            </w:r>
          </w:p>
        </w:tc>
        <w:tc>
          <w:tcPr>
            <w:tcW w:w="2517" w:type="dxa"/>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tcPr>
          <w:p w14:paraId="32025810" w14:textId="77777777" w:rsidR="00733DD4" w:rsidRPr="007B7E1B" w:rsidRDefault="00733DD4" w:rsidP="00E33404">
            <w:pPr>
              <w:pStyle w:val="TAC"/>
              <w:rPr>
                <w:lang w:eastAsia="sv-SE"/>
              </w:rPr>
            </w:pPr>
            <w:r w:rsidRPr="007B7E1B">
              <w:rPr>
                <w:lang w:eastAsia="sv-SE"/>
              </w:rPr>
              <w:t>1</w:t>
            </w:r>
          </w:p>
        </w:tc>
        <w:tc>
          <w:tcPr>
            <w:tcW w:w="856" w:type="dxa"/>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tcPr>
          <w:p w14:paraId="60B5281F" w14:textId="77777777" w:rsidR="001865E4" w:rsidRPr="007B7E1B" w:rsidRDefault="001865E4" w:rsidP="004647FD">
            <w:pPr>
              <w:pStyle w:val="TAL"/>
            </w:pPr>
            <w:r w:rsidRPr="007B7E1B">
              <w:t xml:space="preserve">PhysicalCellIdentity of Cell 2 </w:t>
            </w:r>
          </w:p>
        </w:tc>
        <w:tc>
          <w:tcPr>
            <w:tcW w:w="1700" w:type="dxa"/>
          </w:tcPr>
          <w:p w14:paraId="20D10634" w14:textId="77777777" w:rsidR="001865E4" w:rsidRPr="007B7E1B" w:rsidRDefault="001865E4" w:rsidP="004647FD">
            <w:pPr>
              <w:pStyle w:val="TAL"/>
            </w:pPr>
          </w:p>
        </w:tc>
        <w:tc>
          <w:tcPr>
            <w:tcW w:w="1133" w:type="dxa"/>
          </w:tcPr>
          <w:p w14:paraId="0DE7C3AC" w14:textId="77777777" w:rsidR="001865E4" w:rsidRPr="007B7E1B" w:rsidRDefault="001865E4" w:rsidP="004647FD">
            <w:pPr>
              <w:pStyle w:val="TAL"/>
            </w:pPr>
          </w:p>
        </w:tc>
      </w:tr>
      <w:tr w:rsidR="001865E4" w:rsidRPr="007B7E1B" w14:paraId="3E8AAD76" w14:textId="77777777" w:rsidTr="004647FD">
        <w:tc>
          <w:tcPr>
            <w:tcW w:w="4535" w:type="dxa"/>
          </w:tcPr>
          <w:p w14:paraId="32A8ECAD" w14:textId="77777777" w:rsidR="001865E4" w:rsidRPr="007B7E1B" w:rsidRDefault="001865E4" w:rsidP="004647FD">
            <w:pPr>
              <w:pStyle w:val="TAL"/>
            </w:pPr>
            <w:r w:rsidRPr="007B7E1B">
              <w:t xml:space="preserve">            carrierFreq</w:t>
            </w:r>
          </w:p>
        </w:tc>
        <w:tc>
          <w:tcPr>
            <w:tcW w:w="2267" w:type="dxa"/>
          </w:tcPr>
          <w:p w14:paraId="158C7880" w14:textId="77777777" w:rsidR="001865E4" w:rsidRPr="007B7E1B" w:rsidRDefault="001865E4" w:rsidP="004647FD">
            <w:pPr>
              <w:pStyle w:val="TAL"/>
            </w:pPr>
            <w:r w:rsidRPr="007B7E1B">
              <w:t>Not present</w:t>
            </w:r>
          </w:p>
        </w:tc>
        <w:tc>
          <w:tcPr>
            <w:tcW w:w="1700" w:type="dxa"/>
          </w:tcPr>
          <w:p w14:paraId="48F77D33" w14:textId="77777777" w:rsidR="001865E4" w:rsidRPr="007B7E1B" w:rsidRDefault="001865E4" w:rsidP="004647FD">
            <w:pPr>
              <w:pStyle w:val="TAL"/>
            </w:pPr>
          </w:p>
        </w:tc>
        <w:tc>
          <w:tcPr>
            <w:tcW w:w="1133" w:type="dxa"/>
          </w:tcPr>
          <w:p w14:paraId="598AD7EE" w14:textId="77777777" w:rsidR="001865E4" w:rsidRPr="007B7E1B" w:rsidRDefault="001865E4" w:rsidP="004647FD">
            <w:pPr>
              <w:pStyle w:val="TAL"/>
            </w:pPr>
          </w:p>
        </w:tc>
      </w:tr>
      <w:tr w:rsidR="001865E4" w:rsidRPr="007B7E1B" w14:paraId="5783609B" w14:textId="77777777" w:rsidTr="004647FD">
        <w:tc>
          <w:tcPr>
            <w:tcW w:w="4535" w:type="dxa"/>
          </w:tcPr>
          <w:p w14:paraId="692D6633" w14:textId="77777777" w:rsidR="001865E4" w:rsidRPr="007B7E1B" w:rsidRDefault="001865E4" w:rsidP="004647FD">
            <w:pPr>
              <w:pStyle w:val="TAL"/>
            </w:pPr>
            <w:r w:rsidRPr="007B7E1B">
              <w:t xml:space="preserve">        }</w:t>
            </w:r>
          </w:p>
        </w:tc>
        <w:tc>
          <w:tcPr>
            <w:tcW w:w="2267" w:type="dxa"/>
          </w:tcPr>
          <w:p w14:paraId="0DB6A6AB" w14:textId="77777777" w:rsidR="001865E4" w:rsidRPr="007B7E1B" w:rsidRDefault="001865E4" w:rsidP="004647FD">
            <w:pPr>
              <w:pStyle w:val="TAL"/>
            </w:pPr>
          </w:p>
        </w:tc>
        <w:tc>
          <w:tcPr>
            <w:tcW w:w="1700" w:type="dxa"/>
          </w:tcPr>
          <w:p w14:paraId="3324B66E" w14:textId="77777777" w:rsidR="001865E4" w:rsidRPr="007B7E1B" w:rsidRDefault="001865E4" w:rsidP="004647FD">
            <w:pPr>
              <w:pStyle w:val="TAL"/>
            </w:pPr>
          </w:p>
        </w:tc>
        <w:tc>
          <w:tcPr>
            <w:tcW w:w="1133" w:type="dxa"/>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tcPr>
          <w:p w14:paraId="5A38DAAA" w14:textId="77777777" w:rsidR="00733DD4" w:rsidRPr="007B7E1B" w:rsidRDefault="00733DD4" w:rsidP="00E33404">
            <w:pPr>
              <w:pStyle w:val="TAH"/>
              <w:rPr>
                <w:lang w:eastAsia="sv-SE"/>
              </w:rPr>
            </w:pPr>
            <w:r w:rsidRPr="007B7E1B">
              <w:rPr>
                <w:lang w:eastAsia="sv-SE"/>
              </w:rPr>
              <w:t>St</w:t>
            </w:r>
          </w:p>
        </w:tc>
        <w:tc>
          <w:tcPr>
            <w:tcW w:w="4325" w:type="dxa"/>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tcPr>
          <w:p w14:paraId="25A24AC5" w14:textId="77777777" w:rsidR="00733DD4" w:rsidRPr="007B7E1B" w:rsidRDefault="00733DD4" w:rsidP="00E33404">
            <w:pPr>
              <w:pStyle w:val="TAH"/>
              <w:rPr>
                <w:lang w:eastAsia="sv-SE"/>
              </w:rPr>
            </w:pPr>
          </w:p>
        </w:tc>
        <w:tc>
          <w:tcPr>
            <w:tcW w:w="4325" w:type="dxa"/>
          </w:tcPr>
          <w:p w14:paraId="5E1B24C8" w14:textId="77777777" w:rsidR="00733DD4" w:rsidRPr="007B7E1B" w:rsidRDefault="00733DD4" w:rsidP="00E33404">
            <w:pPr>
              <w:pStyle w:val="TAH"/>
              <w:rPr>
                <w:lang w:eastAsia="sv-SE"/>
              </w:rPr>
            </w:pPr>
          </w:p>
        </w:tc>
        <w:tc>
          <w:tcPr>
            <w:tcW w:w="720" w:type="dxa"/>
          </w:tcPr>
          <w:p w14:paraId="525EF5DB" w14:textId="77777777" w:rsidR="00733DD4" w:rsidRPr="007B7E1B" w:rsidRDefault="00733DD4" w:rsidP="00E33404">
            <w:pPr>
              <w:pStyle w:val="TAH"/>
              <w:rPr>
                <w:lang w:eastAsia="sv-SE"/>
              </w:rPr>
            </w:pPr>
            <w:r w:rsidRPr="007B7E1B">
              <w:rPr>
                <w:lang w:eastAsia="sv-SE"/>
              </w:rPr>
              <w:t>U - S</w:t>
            </w:r>
          </w:p>
        </w:tc>
        <w:tc>
          <w:tcPr>
            <w:tcW w:w="2517" w:type="dxa"/>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tcPr>
          <w:p w14:paraId="54A7152C" w14:textId="77777777" w:rsidR="00733DD4" w:rsidRPr="007B7E1B" w:rsidRDefault="00733DD4" w:rsidP="00E33404">
            <w:pPr>
              <w:pStyle w:val="TAH"/>
              <w:rPr>
                <w:lang w:eastAsia="sv-SE"/>
              </w:rPr>
            </w:pPr>
          </w:p>
        </w:tc>
        <w:tc>
          <w:tcPr>
            <w:tcW w:w="856" w:type="dxa"/>
            <w:tcBorders>
              <w:top w:val="nil"/>
            </w:tcBorders>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tcPr>
          <w:p w14:paraId="33B23066" w14:textId="77777777" w:rsidR="00733DD4" w:rsidRPr="007B7E1B" w:rsidRDefault="00733DD4" w:rsidP="00E33404">
            <w:pPr>
              <w:pStyle w:val="TAC"/>
              <w:rPr>
                <w:lang w:eastAsia="zh-CN"/>
              </w:rPr>
            </w:pPr>
            <w:r w:rsidRPr="007B7E1B">
              <w:rPr>
                <w:lang w:eastAsia="sv-SE"/>
              </w:rPr>
              <w:t>1</w:t>
            </w:r>
          </w:p>
        </w:tc>
        <w:tc>
          <w:tcPr>
            <w:tcW w:w="4325" w:type="dxa"/>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tcPr>
          <w:p w14:paraId="16E7C010" w14:textId="77777777" w:rsidR="00733DD4" w:rsidRPr="007B7E1B" w:rsidRDefault="00733DD4" w:rsidP="00E33404">
            <w:pPr>
              <w:pStyle w:val="TAC"/>
              <w:rPr>
                <w:lang w:eastAsia="sv-SE"/>
              </w:rPr>
            </w:pPr>
            <w:r w:rsidRPr="007B7E1B">
              <w:rPr>
                <w:lang w:eastAsia="sv-SE"/>
              </w:rPr>
              <w:t>&lt;--</w:t>
            </w:r>
          </w:p>
        </w:tc>
        <w:tc>
          <w:tcPr>
            <w:tcW w:w="2517" w:type="dxa"/>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tcPr>
          <w:p w14:paraId="04080627" w14:textId="77777777" w:rsidR="00733DD4" w:rsidRPr="007B7E1B" w:rsidRDefault="00733DD4" w:rsidP="00E33404">
            <w:pPr>
              <w:pStyle w:val="TAC"/>
              <w:rPr>
                <w:lang w:eastAsia="sv-SE"/>
              </w:rPr>
            </w:pPr>
            <w:r w:rsidRPr="007B7E1B">
              <w:rPr>
                <w:lang w:eastAsia="sv-SE"/>
              </w:rPr>
              <w:t>-</w:t>
            </w:r>
          </w:p>
        </w:tc>
        <w:tc>
          <w:tcPr>
            <w:tcW w:w="856" w:type="dxa"/>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tcPr>
          <w:p w14:paraId="1E59BFE7" w14:textId="77777777" w:rsidR="00733DD4" w:rsidRPr="007B7E1B" w:rsidRDefault="00733DD4" w:rsidP="00E33404">
            <w:pPr>
              <w:pStyle w:val="TAC"/>
              <w:rPr>
                <w:lang w:eastAsia="zh-CN"/>
              </w:rPr>
            </w:pPr>
            <w:r w:rsidRPr="007B7E1B">
              <w:rPr>
                <w:lang w:eastAsia="zh-CN"/>
              </w:rPr>
              <w:t>2</w:t>
            </w:r>
          </w:p>
        </w:tc>
        <w:tc>
          <w:tcPr>
            <w:tcW w:w="4325" w:type="dxa"/>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tcPr>
          <w:p w14:paraId="1B393C6E" w14:textId="77777777" w:rsidR="00733DD4" w:rsidRPr="007B7E1B" w:rsidRDefault="00733DD4" w:rsidP="00E33404">
            <w:pPr>
              <w:pStyle w:val="TAC"/>
              <w:rPr>
                <w:lang w:eastAsia="sv-SE"/>
              </w:rPr>
            </w:pPr>
            <w:r w:rsidRPr="007B7E1B">
              <w:rPr>
                <w:lang w:eastAsia="sv-SE"/>
              </w:rPr>
              <w:t>--&gt;</w:t>
            </w:r>
          </w:p>
        </w:tc>
        <w:tc>
          <w:tcPr>
            <w:tcW w:w="2517" w:type="dxa"/>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tcPr>
          <w:p w14:paraId="3377151D" w14:textId="77777777" w:rsidR="00733DD4" w:rsidRPr="007B7E1B" w:rsidRDefault="00733DD4" w:rsidP="00E33404">
            <w:pPr>
              <w:pStyle w:val="TAC"/>
              <w:rPr>
                <w:lang w:eastAsia="sv-SE"/>
              </w:rPr>
            </w:pPr>
            <w:r w:rsidRPr="007B7E1B">
              <w:rPr>
                <w:lang w:eastAsia="sv-SE"/>
              </w:rPr>
              <w:t>-</w:t>
            </w:r>
          </w:p>
        </w:tc>
        <w:tc>
          <w:tcPr>
            <w:tcW w:w="856" w:type="dxa"/>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tcPr>
          <w:p w14:paraId="7DAB5A23" w14:textId="77777777" w:rsidR="00733DD4" w:rsidRPr="007B7E1B" w:rsidRDefault="00733DD4" w:rsidP="00E33404">
            <w:pPr>
              <w:pStyle w:val="TAC"/>
              <w:rPr>
                <w:lang w:eastAsia="zh-CN"/>
              </w:rPr>
            </w:pPr>
            <w:r w:rsidRPr="007B7E1B">
              <w:rPr>
                <w:lang w:eastAsia="sv-SE"/>
              </w:rPr>
              <w:t>3</w:t>
            </w:r>
          </w:p>
        </w:tc>
        <w:tc>
          <w:tcPr>
            <w:tcW w:w="4325" w:type="dxa"/>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tcPr>
          <w:p w14:paraId="792E370C" w14:textId="77777777" w:rsidR="00733DD4" w:rsidRPr="007B7E1B" w:rsidRDefault="00733DD4" w:rsidP="00E33404">
            <w:pPr>
              <w:pStyle w:val="TAC"/>
              <w:rPr>
                <w:lang w:eastAsia="sv-SE"/>
              </w:rPr>
            </w:pPr>
            <w:r w:rsidRPr="007B7E1B">
              <w:rPr>
                <w:lang w:eastAsia="sv-SE"/>
              </w:rPr>
              <w:t>&lt;--</w:t>
            </w:r>
          </w:p>
        </w:tc>
        <w:tc>
          <w:tcPr>
            <w:tcW w:w="2517" w:type="dxa"/>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tcPr>
          <w:p w14:paraId="6B86F579" w14:textId="77777777" w:rsidR="00733DD4" w:rsidRPr="007B7E1B" w:rsidRDefault="00733DD4" w:rsidP="00E33404">
            <w:pPr>
              <w:pStyle w:val="TAC"/>
              <w:rPr>
                <w:lang w:eastAsia="sv-SE"/>
              </w:rPr>
            </w:pPr>
            <w:r w:rsidRPr="007B7E1B">
              <w:rPr>
                <w:lang w:eastAsia="sv-SE"/>
              </w:rPr>
              <w:t>-</w:t>
            </w:r>
          </w:p>
        </w:tc>
        <w:tc>
          <w:tcPr>
            <w:tcW w:w="856" w:type="dxa"/>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tcPr>
          <w:p w14:paraId="3639AEBE" w14:textId="77777777" w:rsidR="00733DD4" w:rsidRPr="007B7E1B" w:rsidRDefault="00733DD4" w:rsidP="00E33404">
            <w:pPr>
              <w:pStyle w:val="TAC"/>
              <w:rPr>
                <w:lang w:eastAsia="zh-CN"/>
              </w:rPr>
            </w:pPr>
            <w:r w:rsidRPr="007B7E1B">
              <w:rPr>
                <w:lang w:eastAsia="zh-CN"/>
              </w:rPr>
              <w:t>4</w:t>
            </w:r>
          </w:p>
        </w:tc>
        <w:tc>
          <w:tcPr>
            <w:tcW w:w="4325" w:type="dxa"/>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tcPr>
          <w:p w14:paraId="12060709" w14:textId="77777777" w:rsidR="00733DD4" w:rsidRPr="007B7E1B" w:rsidRDefault="00733DD4" w:rsidP="00E33404">
            <w:pPr>
              <w:pStyle w:val="TAC"/>
              <w:rPr>
                <w:lang w:eastAsia="sv-SE"/>
              </w:rPr>
            </w:pPr>
            <w:r w:rsidRPr="007B7E1B">
              <w:rPr>
                <w:lang w:eastAsia="sv-SE"/>
              </w:rPr>
              <w:t>--&gt;</w:t>
            </w:r>
          </w:p>
        </w:tc>
        <w:tc>
          <w:tcPr>
            <w:tcW w:w="2517" w:type="dxa"/>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tcPr>
          <w:p w14:paraId="5876861C" w14:textId="77777777" w:rsidR="00733DD4" w:rsidRPr="007B7E1B" w:rsidRDefault="00733DD4" w:rsidP="00E33404">
            <w:pPr>
              <w:pStyle w:val="TAC"/>
              <w:rPr>
                <w:lang w:eastAsia="sv-SE"/>
              </w:rPr>
            </w:pPr>
            <w:r w:rsidRPr="007B7E1B">
              <w:rPr>
                <w:lang w:eastAsia="sv-SE"/>
              </w:rPr>
              <w:t>-</w:t>
            </w:r>
          </w:p>
        </w:tc>
        <w:tc>
          <w:tcPr>
            <w:tcW w:w="856" w:type="dxa"/>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tcPr>
          <w:p w14:paraId="4CECBD9B" w14:textId="77777777" w:rsidR="00733DD4" w:rsidRPr="007B7E1B" w:rsidRDefault="00733DD4" w:rsidP="00E33404">
            <w:pPr>
              <w:pStyle w:val="TAC"/>
              <w:rPr>
                <w:lang w:eastAsia="zh-CN"/>
              </w:rPr>
            </w:pPr>
            <w:r w:rsidRPr="007B7E1B">
              <w:rPr>
                <w:lang w:eastAsia="zh-CN"/>
              </w:rPr>
              <w:t>5</w:t>
            </w:r>
          </w:p>
        </w:tc>
        <w:tc>
          <w:tcPr>
            <w:tcW w:w="4325" w:type="dxa"/>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tcPr>
          <w:p w14:paraId="022A9102" w14:textId="77777777" w:rsidR="00733DD4" w:rsidRPr="007B7E1B" w:rsidRDefault="00733DD4" w:rsidP="00E33404">
            <w:pPr>
              <w:pStyle w:val="TAC"/>
              <w:rPr>
                <w:lang w:eastAsia="sv-SE"/>
              </w:rPr>
            </w:pPr>
            <w:r w:rsidRPr="007B7E1B">
              <w:rPr>
                <w:lang w:eastAsia="sv-SE"/>
              </w:rPr>
              <w:t>&lt;--</w:t>
            </w:r>
          </w:p>
        </w:tc>
        <w:tc>
          <w:tcPr>
            <w:tcW w:w="2517" w:type="dxa"/>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tcPr>
          <w:p w14:paraId="2AD3A640" w14:textId="77777777" w:rsidR="00733DD4" w:rsidRPr="007B7E1B" w:rsidRDefault="00733DD4" w:rsidP="00E33404">
            <w:pPr>
              <w:pStyle w:val="TAC"/>
              <w:rPr>
                <w:lang w:eastAsia="sv-SE"/>
              </w:rPr>
            </w:pPr>
            <w:r w:rsidRPr="007B7E1B">
              <w:rPr>
                <w:lang w:eastAsia="sv-SE"/>
              </w:rPr>
              <w:t>-</w:t>
            </w:r>
          </w:p>
        </w:tc>
        <w:tc>
          <w:tcPr>
            <w:tcW w:w="856" w:type="dxa"/>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tcPr>
          <w:p w14:paraId="2ACF17FC" w14:textId="77777777" w:rsidR="00733DD4" w:rsidRPr="007B7E1B" w:rsidRDefault="00733DD4" w:rsidP="00E33404">
            <w:pPr>
              <w:pStyle w:val="TAC"/>
              <w:rPr>
                <w:lang w:eastAsia="zh-CN"/>
              </w:rPr>
            </w:pPr>
            <w:r w:rsidRPr="007B7E1B">
              <w:rPr>
                <w:lang w:eastAsia="zh-CN"/>
              </w:rPr>
              <w:t>6</w:t>
            </w:r>
          </w:p>
        </w:tc>
        <w:tc>
          <w:tcPr>
            <w:tcW w:w="4325" w:type="dxa"/>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tcPr>
          <w:p w14:paraId="28F3848E" w14:textId="77777777" w:rsidR="00733DD4" w:rsidRPr="007B7E1B" w:rsidRDefault="00733DD4" w:rsidP="00E33404">
            <w:pPr>
              <w:pStyle w:val="TAC"/>
              <w:rPr>
                <w:lang w:eastAsia="sv-SE"/>
              </w:rPr>
            </w:pPr>
            <w:r w:rsidRPr="007B7E1B">
              <w:rPr>
                <w:lang w:eastAsia="sv-SE"/>
              </w:rPr>
              <w:t>&lt;--</w:t>
            </w:r>
          </w:p>
        </w:tc>
        <w:tc>
          <w:tcPr>
            <w:tcW w:w="2517" w:type="dxa"/>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tcPr>
          <w:p w14:paraId="6DB785D3" w14:textId="77777777" w:rsidR="00733DD4" w:rsidRPr="007B7E1B" w:rsidRDefault="00733DD4" w:rsidP="00E33404">
            <w:pPr>
              <w:pStyle w:val="TAC"/>
              <w:rPr>
                <w:lang w:eastAsia="sv-SE"/>
              </w:rPr>
            </w:pPr>
            <w:r w:rsidRPr="007B7E1B">
              <w:rPr>
                <w:lang w:eastAsia="sv-SE"/>
              </w:rPr>
              <w:t>-</w:t>
            </w:r>
          </w:p>
        </w:tc>
        <w:tc>
          <w:tcPr>
            <w:tcW w:w="856" w:type="dxa"/>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tcPr>
          <w:p w14:paraId="421813EA" w14:textId="77777777" w:rsidR="00733DD4" w:rsidRPr="007B7E1B" w:rsidRDefault="00733DD4" w:rsidP="00E33404">
            <w:pPr>
              <w:pStyle w:val="TAC"/>
              <w:rPr>
                <w:lang w:eastAsia="sv-SE"/>
              </w:rPr>
            </w:pPr>
            <w:r w:rsidRPr="007B7E1B">
              <w:rPr>
                <w:lang w:eastAsia="sv-SE"/>
              </w:rPr>
              <w:t>7</w:t>
            </w:r>
          </w:p>
        </w:tc>
        <w:tc>
          <w:tcPr>
            <w:tcW w:w="4325" w:type="dxa"/>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tcPr>
          <w:p w14:paraId="715EB692" w14:textId="77777777" w:rsidR="00733DD4" w:rsidRPr="007B7E1B" w:rsidRDefault="00733DD4" w:rsidP="00E33404">
            <w:pPr>
              <w:pStyle w:val="TAC"/>
              <w:rPr>
                <w:lang w:eastAsia="sv-SE"/>
              </w:rPr>
            </w:pPr>
            <w:r w:rsidRPr="007B7E1B">
              <w:rPr>
                <w:lang w:eastAsia="sv-SE"/>
              </w:rPr>
              <w:t>-</w:t>
            </w:r>
          </w:p>
        </w:tc>
        <w:tc>
          <w:tcPr>
            <w:tcW w:w="2517" w:type="dxa"/>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tcPr>
          <w:p w14:paraId="598D3130" w14:textId="77777777" w:rsidR="00733DD4" w:rsidRPr="007B7E1B" w:rsidRDefault="00733DD4" w:rsidP="00E33404">
            <w:pPr>
              <w:pStyle w:val="TAC"/>
              <w:rPr>
                <w:lang w:eastAsia="sv-SE"/>
              </w:rPr>
            </w:pPr>
            <w:r w:rsidRPr="007B7E1B">
              <w:rPr>
                <w:lang w:eastAsia="sv-SE"/>
              </w:rPr>
              <w:t>-</w:t>
            </w:r>
          </w:p>
        </w:tc>
        <w:tc>
          <w:tcPr>
            <w:tcW w:w="856" w:type="dxa"/>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tcPr>
          <w:p w14:paraId="224C3616" w14:textId="77777777" w:rsidR="00733DD4" w:rsidRPr="007B7E1B" w:rsidRDefault="00733DD4" w:rsidP="00E33404">
            <w:pPr>
              <w:pStyle w:val="TAC"/>
              <w:rPr>
                <w:lang w:eastAsia="sv-SE"/>
              </w:rPr>
            </w:pPr>
            <w:r w:rsidRPr="007B7E1B">
              <w:rPr>
                <w:lang w:eastAsia="sv-SE"/>
              </w:rPr>
              <w:t>8</w:t>
            </w:r>
          </w:p>
        </w:tc>
        <w:tc>
          <w:tcPr>
            <w:tcW w:w="4325" w:type="dxa"/>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tcPr>
          <w:p w14:paraId="507EDC96" w14:textId="77777777" w:rsidR="00733DD4" w:rsidRPr="007B7E1B" w:rsidRDefault="00733DD4" w:rsidP="00E33404">
            <w:pPr>
              <w:pStyle w:val="TAC"/>
              <w:rPr>
                <w:lang w:eastAsia="sv-SE"/>
              </w:rPr>
            </w:pPr>
            <w:r w:rsidRPr="007B7E1B">
              <w:rPr>
                <w:lang w:eastAsia="sv-SE"/>
              </w:rPr>
              <w:t>&lt;--</w:t>
            </w:r>
          </w:p>
        </w:tc>
        <w:tc>
          <w:tcPr>
            <w:tcW w:w="2517" w:type="dxa"/>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35E0C961" w14:textId="77777777" w:rsidR="00733DD4" w:rsidRPr="007B7E1B" w:rsidRDefault="00733DD4" w:rsidP="00E33404">
            <w:pPr>
              <w:pStyle w:val="TAC"/>
              <w:rPr>
                <w:lang w:eastAsia="sv-SE"/>
              </w:rPr>
            </w:pPr>
            <w:r w:rsidRPr="007B7E1B">
              <w:rPr>
                <w:lang w:eastAsia="sv-SE"/>
              </w:rPr>
              <w:t>-</w:t>
            </w:r>
          </w:p>
        </w:tc>
        <w:tc>
          <w:tcPr>
            <w:tcW w:w="856" w:type="dxa"/>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tcPr>
          <w:p w14:paraId="6C5DADDA" w14:textId="77777777" w:rsidR="00733DD4" w:rsidRPr="007B7E1B" w:rsidRDefault="00733DD4" w:rsidP="00E33404">
            <w:pPr>
              <w:pStyle w:val="TAC"/>
              <w:rPr>
                <w:lang w:eastAsia="sv-SE"/>
              </w:rPr>
            </w:pPr>
            <w:r w:rsidRPr="007B7E1B">
              <w:rPr>
                <w:lang w:eastAsia="sv-SE"/>
              </w:rPr>
              <w:t>-</w:t>
            </w:r>
          </w:p>
        </w:tc>
        <w:tc>
          <w:tcPr>
            <w:tcW w:w="4325" w:type="dxa"/>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tcPr>
          <w:p w14:paraId="0E7E66E1" w14:textId="77777777" w:rsidR="00733DD4" w:rsidRPr="007B7E1B" w:rsidRDefault="00733DD4" w:rsidP="00E33404">
            <w:pPr>
              <w:pStyle w:val="TAC"/>
              <w:rPr>
                <w:lang w:eastAsia="sv-SE"/>
              </w:rPr>
            </w:pPr>
            <w:r w:rsidRPr="007B7E1B">
              <w:rPr>
                <w:lang w:eastAsia="sv-SE"/>
              </w:rPr>
              <w:t>-</w:t>
            </w:r>
          </w:p>
        </w:tc>
        <w:tc>
          <w:tcPr>
            <w:tcW w:w="2517" w:type="dxa"/>
          </w:tcPr>
          <w:p w14:paraId="223D740C" w14:textId="77777777" w:rsidR="00733DD4" w:rsidRPr="007B7E1B" w:rsidRDefault="00733DD4" w:rsidP="00E33404">
            <w:pPr>
              <w:pStyle w:val="TAL"/>
              <w:rPr>
                <w:i/>
                <w:lang w:eastAsia="sv-SE"/>
              </w:rPr>
            </w:pPr>
            <w:r w:rsidRPr="007B7E1B">
              <w:rPr>
                <w:i/>
                <w:lang w:eastAsia="sv-SE"/>
              </w:rPr>
              <w:t>-</w:t>
            </w:r>
          </w:p>
        </w:tc>
        <w:tc>
          <w:tcPr>
            <w:tcW w:w="542" w:type="dxa"/>
          </w:tcPr>
          <w:p w14:paraId="2A99AD94" w14:textId="77777777" w:rsidR="00733DD4" w:rsidRPr="007B7E1B" w:rsidRDefault="00733DD4" w:rsidP="00E33404">
            <w:pPr>
              <w:pStyle w:val="TAC"/>
              <w:rPr>
                <w:lang w:eastAsia="sv-SE"/>
              </w:rPr>
            </w:pPr>
            <w:r w:rsidRPr="007B7E1B">
              <w:rPr>
                <w:lang w:eastAsia="sv-SE"/>
              </w:rPr>
              <w:t>-</w:t>
            </w:r>
          </w:p>
        </w:tc>
        <w:tc>
          <w:tcPr>
            <w:tcW w:w="856" w:type="dxa"/>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tcPr>
          <w:p w14:paraId="714F5923" w14:textId="77777777" w:rsidR="00733DD4" w:rsidRPr="007B7E1B" w:rsidRDefault="00733DD4" w:rsidP="00E33404">
            <w:pPr>
              <w:pStyle w:val="TAC"/>
              <w:rPr>
                <w:lang w:eastAsia="sv-SE"/>
              </w:rPr>
            </w:pPr>
            <w:r w:rsidRPr="007B7E1B">
              <w:rPr>
                <w:lang w:eastAsia="sv-SE"/>
              </w:rPr>
              <w:t>-</w:t>
            </w:r>
          </w:p>
        </w:tc>
        <w:tc>
          <w:tcPr>
            <w:tcW w:w="4325" w:type="dxa"/>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tcPr>
          <w:p w14:paraId="174BC409" w14:textId="77777777" w:rsidR="00733DD4" w:rsidRPr="007B7E1B" w:rsidRDefault="00733DD4" w:rsidP="00E33404">
            <w:pPr>
              <w:pStyle w:val="TAC"/>
              <w:rPr>
                <w:lang w:eastAsia="sv-SE"/>
              </w:rPr>
            </w:pPr>
            <w:r w:rsidRPr="007B7E1B">
              <w:rPr>
                <w:lang w:eastAsia="sv-SE"/>
              </w:rPr>
              <w:t>-</w:t>
            </w:r>
          </w:p>
        </w:tc>
        <w:tc>
          <w:tcPr>
            <w:tcW w:w="2517" w:type="dxa"/>
          </w:tcPr>
          <w:p w14:paraId="50AC5C18" w14:textId="77777777" w:rsidR="00733DD4" w:rsidRPr="007B7E1B" w:rsidRDefault="00733DD4" w:rsidP="00E33404">
            <w:pPr>
              <w:pStyle w:val="TAL"/>
              <w:rPr>
                <w:i/>
                <w:lang w:eastAsia="sv-SE"/>
              </w:rPr>
            </w:pPr>
            <w:r w:rsidRPr="007B7E1B">
              <w:rPr>
                <w:i/>
                <w:lang w:eastAsia="sv-SE"/>
              </w:rPr>
              <w:t>-</w:t>
            </w:r>
          </w:p>
        </w:tc>
        <w:tc>
          <w:tcPr>
            <w:tcW w:w="542" w:type="dxa"/>
          </w:tcPr>
          <w:p w14:paraId="7F55E1DA" w14:textId="77777777" w:rsidR="00733DD4" w:rsidRPr="007B7E1B" w:rsidRDefault="00733DD4" w:rsidP="00E33404">
            <w:pPr>
              <w:pStyle w:val="TAC"/>
              <w:rPr>
                <w:lang w:eastAsia="sv-SE"/>
              </w:rPr>
            </w:pPr>
            <w:r w:rsidRPr="007B7E1B">
              <w:rPr>
                <w:lang w:eastAsia="sv-SE"/>
              </w:rPr>
              <w:t>-</w:t>
            </w:r>
          </w:p>
        </w:tc>
        <w:tc>
          <w:tcPr>
            <w:tcW w:w="856" w:type="dxa"/>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tcPr>
          <w:p w14:paraId="1DBAD50F" w14:textId="77777777" w:rsidR="00733DD4" w:rsidRPr="007B7E1B" w:rsidRDefault="00733DD4" w:rsidP="00E33404">
            <w:pPr>
              <w:pStyle w:val="TAC"/>
              <w:rPr>
                <w:lang w:eastAsia="sv-SE"/>
              </w:rPr>
            </w:pPr>
            <w:r w:rsidRPr="007B7E1B">
              <w:rPr>
                <w:lang w:eastAsia="sv-SE"/>
              </w:rPr>
              <w:t>9</w:t>
            </w:r>
          </w:p>
        </w:tc>
        <w:tc>
          <w:tcPr>
            <w:tcW w:w="4325" w:type="dxa"/>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tcPr>
          <w:p w14:paraId="5BAA2F2E" w14:textId="77777777" w:rsidR="00733DD4" w:rsidRPr="007B7E1B" w:rsidRDefault="00733DD4" w:rsidP="00E33404">
            <w:pPr>
              <w:pStyle w:val="TAC"/>
              <w:rPr>
                <w:lang w:eastAsia="sv-SE"/>
              </w:rPr>
            </w:pPr>
            <w:r w:rsidRPr="007B7E1B">
              <w:rPr>
                <w:lang w:eastAsia="sv-SE"/>
              </w:rPr>
              <w:t>--&gt;</w:t>
            </w:r>
          </w:p>
        </w:tc>
        <w:tc>
          <w:tcPr>
            <w:tcW w:w="2517" w:type="dxa"/>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10E04CD3" w14:textId="77777777" w:rsidR="00733DD4" w:rsidRPr="007B7E1B" w:rsidRDefault="00733DD4" w:rsidP="00E33404">
            <w:pPr>
              <w:pStyle w:val="TAC"/>
              <w:rPr>
                <w:lang w:eastAsia="sv-SE"/>
              </w:rPr>
            </w:pPr>
            <w:r w:rsidRPr="007B7E1B">
              <w:rPr>
                <w:lang w:eastAsia="sv-SE"/>
              </w:rPr>
              <w:t>1</w:t>
            </w:r>
          </w:p>
        </w:tc>
        <w:tc>
          <w:tcPr>
            <w:tcW w:w="856" w:type="dxa"/>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tcPr>
          <w:p w14:paraId="0F89AE99" w14:textId="77777777" w:rsidR="00733DD4" w:rsidRPr="007B7E1B" w:rsidRDefault="00733DD4" w:rsidP="00E33404">
            <w:pPr>
              <w:pStyle w:val="TAC"/>
              <w:rPr>
                <w:lang w:eastAsia="sv-SE"/>
              </w:rPr>
            </w:pPr>
            <w:r w:rsidRPr="007B7E1B">
              <w:rPr>
                <w:lang w:eastAsia="sv-SE"/>
              </w:rPr>
              <w:t>10</w:t>
            </w:r>
          </w:p>
        </w:tc>
        <w:tc>
          <w:tcPr>
            <w:tcW w:w="4325" w:type="dxa"/>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tcPr>
          <w:p w14:paraId="6CFFFA67" w14:textId="77777777" w:rsidR="00733DD4" w:rsidRPr="007B7E1B" w:rsidRDefault="00733DD4" w:rsidP="00E33404">
            <w:pPr>
              <w:pStyle w:val="TAC"/>
              <w:rPr>
                <w:lang w:eastAsia="sv-SE"/>
              </w:rPr>
            </w:pPr>
            <w:r w:rsidRPr="007B7E1B">
              <w:rPr>
                <w:lang w:eastAsia="sv-SE"/>
              </w:rPr>
              <w:t>--&gt;</w:t>
            </w:r>
          </w:p>
        </w:tc>
        <w:tc>
          <w:tcPr>
            <w:tcW w:w="2517" w:type="dxa"/>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tcPr>
          <w:p w14:paraId="3F5012D3" w14:textId="77777777" w:rsidR="00733DD4" w:rsidRPr="007B7E1B" w:rsidRDefault="00733DD4" w:rsidP="00E33404">
            <w:pPr>
              <w:pStyle w:val="TAC"/>
              <w:rPr>
                <w:lang w:eastAsia="sv-SE"/>
              </w:rPr>
            </w:pPr>
            <w:r w:rsidRPr="007B7E1B">
              <w:rPr>
                <w:lang w:eastAsia="sv-SE"/>
              </w:rPr>
              <w:t>1</w:t>
            </w:r>
          </w:p>
        </w:tc>
        <w:tc>
          <w:tcPr>
            <w:tcW w:w="856" w:type="dxa"/>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tcPr>
          <w:p w14:paraId="0DA5AE5B" w14:textId="77777777" w:rsidR="00733DD4" w:rsidRPr="007B7E1B" w:rsidRDefault="00733DD4" w:rsidP="00E33404">
            <w:pPr>
              <w:pStyle w:val="TAC"/>
              <w:rPr>
                <w:lang w:eastAsia="sv-SE"/>
              </w:rPr>
            </w:pPr>
            <w:r w:rsidRPr="007B7E1B">
              <w:rPr>
                <w:lang w:eastAsia="sv-SE"/>
              </w:rPr>
              <w:t>11</w:t>
            </w:r>
          </w:p>
        </w:tc>
        <w:tc>
          <w:tcPr>
            <w:tcW w:w="4325" w:type="dxa"/>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tcPr>
          <w:p w14:paraId="36E296DD" w14:textId="77777777" w:rsidR="00733DD4" w:rsidRPr="007B7E1B" w:rsidRDefault="00733DD4" w:rsidP="00E33404">
            <w:pPr>
              <w:pStyle w:val="TAC"/>
              <w:rPr>
                <w:lang w:eastAsia="sv-SE"/>
              </w:rPr>
            </w:pPr>
            <w:r w:rsidRPr="007B7E1B">
              <w:rPr>
                <w:lang w:eastAsia="sv-SE"/>
              </w:rPr>
              <w:t>--&gt;</w:t>
            </w:r>
          </w:p>
        </w:tc>
        <w:tc>
          <w:tcPr>
            <w:tcW w:w="2517" w:type="dxa"/>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tcPr>
          <w:p w14:paraId="1934900C" w14:textId="77777777" w:rsidR="00733DD4" w:rsidRPr="007B7E1B" w:rsidRDefault="00733DD4" w:rsidP="00E33404">
            <w:pPr>
              <w:pStyle w:val="TAC"/>
              <w:rPr>
                <w:lang w:eastAsia="sv-SE"/>
              </w:rPr>
            </w:pPr>
            <w:r w:rsidRPr="007B7E1B">
              <w:rPr>
                <w:lang w:eastAsia="sv-SE"/>
              </w:rPr>
              <w:t>1</w:t>
            </w:r>
          </w:p>
        </w:tc>
        <w:tc>
          <w:tcPr>
            <w:tcW w:w="856" w:type="dxa"/>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tcPr>
          <w:p w14:paraId="4E46CFED" w14:textId="77777777" w:rsidR="00733DD4" w:rsidRPr="007B7E1B" w:rsidRDefault="00733DD4" w:rsidP="00E33404">
            <w:pPr>
              <w:pStyle w:val="TAC"/>
              <w:rPr>
                <w:lang w:eastAsia="zh-CN"/>
              </w:rPr>
            </w:pPr>
            <w:r w:rsidRPr="007B7E1B">
              <w:rPr>
                <w:lang w:eastAsia="sv-SE"/>
              </w:rPr>
              <w:t>12</w:t>
            </w:r>
          </w:p>
        </w:tc>
        <w:tc>
          <w:tcPr>
            <w:tcW w:w="4325" w:type="dxa"/>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tcPr>
          <w:p w14:paraId="5677DECF" w14:textId="77777777" w:rsidR="00733DD4" w:rsidRPr="007B7E1B" w:rsidRDefault="00733DD4" w:rsidP="00E33404">
            <w:pPr>
              <w:pStyle w:val="TAC"/>
              <w:rPr>
                <w:lang w:eastAsia="sv-SE"/>
              </w:rPr>
            </w:pPr>
            <w:r w:rsidRPr="007B7E1B">
              <w:rPr>
                <w:lang w:eastAsia="sv-SE"/>
              </w:rPr>
              <w:t>&lt;--</w:t>
            </w:r>
          </w:p>
        </w:tc>
        <w:tc>
          <w:tcPr>
            <w:tcW w:w="2517" w:type="dxa"/>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tcPr>
          <w:p w14:paraId="01B426F7" w14:textId="77777777" w:rsidR="00733DD4" w:rsidRPr="007B7E1B" w:rsidRDefault="00733DD4" w:rsidP="00E33404">
            <w:pPr>
              <w:pStyle w:val="TAC"/>
              <w:rPr>
                <w:lang w:eastAsia="sv-SE"/>
              </w:rPr>
            </w:pPr>
            <w:r w:rsidRPr="007B7E1B">
              <w:rPr>
                <w:lang w:eastAsia="sv-SE"/>
              </w:rPr>
              <w:t>-</w:t>
            </w:r>
          </w:p>
        </w:tc>
        <w:tc>
          <w:tcPr>
            <w:tcW w:w="856" w:type="dxa"/>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tcPr>
          <w:p w14:paraId="5584BFA8" w14:textId="77777777" w:rsidR="00733DD4" w:rsidRPr="007B7E1B" w:rsidRDefault="00733DD4" w:rsidP="00E33404">
            <w:pPr>
              <w:pStyle w:val="TAC"/>
              <w:rPr>
                <w:lang w:eastAsia="zh-CN"/>
              </w:rPr>
            </w:pPr>
            <w:r w:rsidRPr="007B7E1B">
              <w:rPr>
                <w:lang w:eastAsia="zh-CN"/>
              </w:rPr>
              <w:t>13</w:t>
            </w:r>
          </w:p>
        </w:tc>
        <w:tc>
          <w:tcPr>
            <w:tcW w:w="4325" w:type="dxa"/>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tcPr>
          <w:p w14:paraId="43A986FC" w14:textId="77777777" w:rsidR="00733DD4" w:rsidRPr="007B7E1B" w:rsidRDefault="00733DD4" w:rsidP="00E33404">
            <w:pPr>
              <w:pStyle w:val="TAC"/>
              <w:rPr>
                <w:lang w:eastAsia="sv-SE"/>
              </w:rPr>
            </w:pPr>
            <w:r w:rsidRPr="007B7E1B">
              <w:rPr>
                <w:lang w:eastAsia="sv-SE"/>
              </w:rPr>
              <w:t>--&gt;</w:t>
            </w:r>
          </w:p>
        </w:tc>
        <w:tc>
          <w:tcPr>
            <w:tcW w:w="2517" w:type="dxa"/>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tcPr>
          <w:p w14:paraId="4416ACA4" w14:textId="77777777" w:rsidR="00733DD4" w:rsidRPr="007B7E1B" w:rsidRDefault="00733DD4" w:rsidP="00E33404">
            <w:pPr>
              <w:pStyle w:val="TAC"/>
              <w:rPr>
                <w:lang w:eastAsia="sv-SE"/>
              </w:rPr>
            </w:pPr>
            <w:r w:rsidRPr="007B7E1B">
              <w:rPr>
                <w:lang w:eastAsia="sv-SE"/>
              </w:rPr>
              <w:t>-</w:t>
            </w:r>
          </w:p>
        </w:tc>
        <w:tc>
          <w:tcPr>
            <w:tcW w:w="856" w:type="dxa"/>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tcPr>
          <w:p w14:paraId="427BC8B1" w14:textId="77777777" w:rsidR="00733DD4" w:rsidRPr="007B7E1B" w:rsidRDefault="00733DD4" w:rsidP="00E33404">
            <w:pPr>
              <w:pStyle w:val="TAC"/>
              <w:rPr>
                <w:lang w:eastAsia="zh-CN"/>
              </w:rPr>
            </w:pPr>
            <w:r w:rsidRPr="007B7E1B">
              <w:rPr>
                <w:lang w:eastAsia="sv-SE"/>
              </w:rPr>
              <w:t>14</w:t>
            </w:r>
          </w:p>
        </w:tc>
        <w:tc>
          <w:tcPr>
            <w:tcW w:w="4325" w:type="dxa"/>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tcPr>
          <w:p w14:paraId="1CA0B3F6" w14:textId="77777777" w:rsidR="00733DD4" w:rsidRPr="007B7E1B" w:rsidRDefault="00733DD4" w:rsidP="00E33404">
            <w:pPr>
              <w:pStyle w:val="TAC"/>
              <w:rPr>
                <w:lang w:eastAsia="sv-SE"/>
              </w:rPr>
            </w:pPr>
            <w:r w:rsidRPr="007B7E1B">
              <w:rPr>
                <w:lang w:eastAsia="sv-SE"/>
              </w:rPr>
              <w:t>&lt;--</w:t>
            </w:r>
          </w:p>
        </w:tc>
        <w:tc>
          <w:tcPr>
            <w:tcW w:w="2517" w:type="dxa"/>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tcPr>
          <w:p w14:paraId="065D230E" w14:textId="77777777" w:rsidR="00733DD4" w:rsidRPr="007B7E1B" w:rsidRDefault="00733DD4" w:rsidP="00E33404">
            <w:pPr>
              <w:pStyle w:val="TAC"/>
              <w:rPr>
                <w:lang w:eastAsia="sv-SE"/>
              </w:rPr>
            </w:pPr>
            <w:r w:rsidRPr="007B7E1B">
              <w:rPr>
                <w:lang w:eastAsia="sv-SE"/>
              </w:rPr>
              <w:t>-</w:t>
            </w:r>
          </w:p>
        </w:tc>
        <w:tc>
          <w:tcPr>
            <w:tcW w:w="856" w:type="dxa"/>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tcPr>
          <w:p w14:paraId="4110FA6E" w14:textId="77777777" w:rsidR="00733DD4" w:rsidRPr="007B7E1B" w:rsidRDefault="00733DD4" w:rsidP="00E33404">
            <w:pPr>
              <w:pStyle w:val="TAC"/>
              <w:rPr>
                <w:lang w:eastAsia="zh-CN"/>
              </w:rPr>
            </w:pPr>
            <w:r w:rsidRPr="007B7E1B">
              <w:rPr>
                <w:lang w:eastAsia="zh-CN"/>
              </w:rPr>
              <w:t>15</w:t>
            </w:r>
          </w:p>
        </w:tc>
        <w:tc>
          <w:tcPr>
            <w:tcW w:w="4325" w:type="dxa"/>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tcPr>
          <w:p w14:paraId="7520EC17" w14:textId="77777777" w:rsidR="00733DD4" w:rsidRPr="007B7E1B" w:rsidRDefault="00733DD4" w:rsidP="00E33404">
            <w:pPr>
              <w:pStyle w:val="TAC"/>
              <w:rPr>
                <w:lang w:eastAsia="sv-SE"/>
              </w:rPr>
            </w:pPr>
            <w:r w:rsidRPr="007B7E1B">
              <w:rPr>
                <w:lang w:eastAsia="sv-SE"/>
              </w:rPr>
              <w:t>--&gt;</w:t>
            </w:r>
          </w:p>
        </w:tc>
        <w:tc>
          <w:tcPr>
            <w:tcW w:w="2517" w:type="dxa"/>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tcPr>
          <w:p w14:paraId="370F18E0" w14:textId="77777777" w:rsidR="00733DD4" w:rsidRPr="007B7E1B" w:rsidRDefault="00733DD4" w:rsidP="00E33404">
            <w:pPr>
              <w:pStyle w:val="TAC"/>
              <w:rPr>
                <w:lang w:eastAsia="sv-SE"/>
              </w:rPr>
            </w:pPr>
            <w:r w:rsidRPr="007B7E1B">
              <w:rPr>
                <w:lang w:eastAsia="sv-SE"/>
              </w:rPr>
              <w:t>-</w:t>
            </w:r>
          </w:p>
        </w:tc>
        <w:tc>
          <w:tcPr>
            <w:tcW w:w="856" w:type="dxa"/>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tcPr>
          <w:p w14:paraId="556B5647" w14:textId="77777777" w:rsidR="00733DD4" w:rsidRPr="007B7E1B" w:rsidRDefault="00733DD4" w:rsidP="00E33404">
            <w:pPr>
              <w:pStyle w:val="TAC"/>
              <w:rPr>
                <w:lang w:eastAsia="zh-CN"/>
              </w:rPr>
            </w:pPr>
            <w:r w:rsidRPr="007B7E1B">
              <w:rPr>
                <w:lang w:eastAsia="zh-CN"/>
              </w:rPr>
              <w:t>16</w:t>
            </w:r>
          </w:p>
        </w:tc>
        <w:tc>
          <w:tcPr>
            <w:tcW w:w="4325" w:type="dxa"/>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tcPr>
          <w:p w14:paraId="6CAEDD1A" w14:textId="77777777" w:rsidR="00733DD4" w:rsidRPr="007B7E1B" w:rsidRDefault="00733DD4" w:rsidP="00E33404">
            <w:pPr>
              <w:pStyle w:val="TAC"/>
              <w:rPr>
                <w:lang w:eastAsia="sv-SE"/>
              </w:rPr>
            </w:pPr>
            <w:r w:rsidRPr="007B7E1B">
              <w:rPr>
                <w:lang w:eastAsia="sv-SE"/>
              </w:rPr>
              <w:t>&lt;--</w:t>
            </w:r>
          </w:p>
        </w:tc>
        <w:tc>
          <w:tcPr>
            <w:tcW w:w="2517" w:type="dxa"/>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tcPr>
          <w:p w14:paraId="42513859" w14:textId="77777777" w:rsidR="00733DD4" w:rsidRPr="007B7E1B" w:rsidRDefault="00733DD4" w:rsidP="00E33404">
            <w:pPr>
              <w:pStyle w:val="TAC"/>
              <w:rPr>
                <w:lang w:eastAsia="sv-SE"/>
              </w:rPr>
            </w:pPr>
            <w:r w:rsidRPr="007B7E1B">
              <w:rPr>
                <w:lang w:eastAsia="sv-SE"/>
              </w:rPr>
              <w:t>-</w:t>
            </w:r>
          </w:p>
        </w:tc>
        <w:tc>
          <w:tcPr>
            <w:tcW w:w="856" w:type="dxa"/>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tcPr>
          <w:p w14:paraId="1B967DEF" w14:textId="77777777" w:rsidR="00733DD4" w:rsidRPr="007B7E1B" w:rsidRDefault="00733DD4" w:rsidP="00E33404">
            <w:pPr>
              <w:pStyle w:val="TAC"/>
              <w:rPr>
                <w:lang w:eastAsia="zh-CN"/>
              </w:rPr>
            </w:pPr>
            <w:r w:rsidRPr="007B7E1B">
              <w:rPr>
                <w:lang w:eastAsia="zh-CN"/>
              </w:rPr>
              <w:t>17</w:t>
            </w:r>
          </w:p>
        </w:tc>
        <w:tc>
          <w:tcPr>
            <w:tcW w:w="4325" w:type="dxa"/>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tcPr>
          <w:p w14:paraId="370925E7" w14:textId="77777777" w:rsidR="00733DD4" w:rsidRPr="007B7E1B" w:rsidRDefault="00733DD4" w:rsidP="00E33404">
            <w:pPr>
              <w:pStyle w:val="TAC"/>
              <w:rPr>
                <w:lang w:eastAsia="sv-SE"/>
              </w:rPr>
            </w:pPr>
            <w:r w:rsidRPr="007B7E1B">
              <w:rPr>
                <w:lang w:eastAsia="sv-SE"/>
              </w:rPr>
              <w:t>&lt;--</w:t>
            </w:r>
          </w:p>
        </w:tc>
        <w:tc>
          <w:tcPr>
            <w:tcW w:w="2517" w:type="dxa"/>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tcPr>
          <w:p w14:paraId="1715BD39" w14:textId="77777777" w:rsidR="00733DD4" w:rsidRPr="007B7E1B" w:rsidRDefault="00733DD4" w:rsidP="00E33404">
            <w:pPr>
              <w:pStyle w:val="TAC"/>
              <w:rPr>
                <w:lang w:eastAsia="sv-SE"/>
              </w:rPr>
            </w:pPr>
            <w:r w:rsidRPr="007B7E1B">
              <w:rPr>
                <w:lang w:eastAsia="sv-SE"/>
              </w:rPr>
              <w:t>-</w:t>
            </w:r>
          </w:p>
        </w:tc>
        <w:tc>
          <w:tcPr>
            <w:tcW w:w="856" w:type="dxa"/>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tcPr>
          <w:p w14:paraId="36C52A28" w14:textId="77777777" w:rsidR="00733DD4" w:rsidRPr="007B7E1B" w:rsidRDefault="00733DD4" w:rsidP="00E33404">
            <w:pPr>
              <w:pStyle w:val="TAC"/>
              <w:rPr>
                <w:lang w:eastAsia="sv-SE"/>
              </w:rPr>
            </w:pPr>
            <w:r w:rsidRPr="007B7E1B">
              <w:rPr>
                <w:lang w:eastAsia="sv-SE"/>
              </w:rPr>
              <w:t>18</w:t>
            </w:r>
          </w:p>
        </w:tc>
        <w:tc>
          <w:tcPr>
            <w:tcW w:w="4325" w:type="dxa"/>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tcPr>
          <w:p w14:paraId="2146FD8B" w14:textId="77777777" w:rsidR="00733DD4" w:rsidRPr="007B7E1B" w:rsidRDefault="00733DD4" w:rsidP="00E33404">
            <w:pPr>
              <w:pStyle w:val="TAC"/>
              <w:rPr>
                <w:lang w:eastAsia="sv-SE"/>
              </w:rPr>
            </w:pPr>
            <w:r w:rsidRPr="007B7E1B">
              <w:rPr>
                <w:lang w:eastAsia="sv-SE"/>
              </w:rPr>
              <w:t>-</w:t>
            </w:r>
          </w:p>
        </w:tc>
        <w:tc>
          <w:tcPr>
            <w:tcW w:w="2517" w:type="dxa"/>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tcPr>
          <w:p w14:paraId="3F14D96E" w14:textId="77777777" w:rsidR="00733DD4" w:rsidRPr="007B7E1B" w:rsidRDefault="00733DD4" w:rsidP="00E33404">
            <w:pPr>
              <w:pStyle w:val="TAC"/>
              <w:rPr>
                <w:lang w:eastAsia="sv-SE"/>
              </w:rPr>
            </w:pPr>
            <w:r w:rsidRPr="007B7E1B">
              <w:rPr>
                <w:lang w:eastAsia="sv-SE"/>
              </w:rPr>
              <w:t>-</w:t>
            </w:r>
          </w:p>
        </w:tc>
        <w:tc>
          <w:tcPr>
            <w:tcW w:w="856" w:type="dxa"/>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tcPr>
          <w:p w14:paraId="708E6875" w14:textId="77777777" w:rsidR="00733DD4" w:rsidRPr="007B7E1B" w:rsidRDefault="00733DD4" w:rsidP="00E33404">
            <w:pPr>
              <w:pStyle w:val="TAC"/>
              <w:rPr>
                <w:lang w:eastAsia="sv-SE"/>
              </w:rPr>
            </w:pPr>
            <w:r w:rsidRPr="007B7E1B">
              <w:rPr>
                <w:lang w:eastAsia="sv-SE"/>
              </w:rPr>
              <w:t>19</w:t>
            </w:r>
          </w:p>
        </w:tc>
        <w:tc>
          <w:tcPr>
            <w:tcW w:w="4325" w:type="dxa"/>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tcPr>
          <w:p w14:paraId="1851BE24" w14:textId="77777777" w:rsidR="00733DD4" w:rsidRPr="007B7E1B" w:rsidRDefault="00733DD4" w:rsidP="00E33404">
            <w:pPr>
              <w:pStyle w:val="TAC"/>
              <w:rPr>
                <w:lang w:eastAsia="sv-SE"/>
              </w:rPr>
            </w:pPr>
            <w:r w:rsidRPr="007B7E1B">
              <w:rPr>
                <w:lang w:eastAsia="sv-SE"/>
              </w:rPr>
              <w:t>&lt;--</w:t>
            </w:r>
          </w:p>
        </w:tc>
        <w:tc>
          <w:tcPr>
            <w:tcW w:w="2517" w:type="dxa"/>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55E3C64C" w14:textId="77777777" w:rsidR="00733DD4" w:rsidRPr="007B7E1B" w:rsidRDefault="00733DD4" w:rsidP="00E33404">
            <w:pPr>
              <w:pStyle w:val="TAC"/>
              <w:rPr>
                <w:lang w:eastAsia="sv-SE"/>
              </w:rPr>
            </w:pPr>
            <w:r w:rsidRPr="007B7E1B">
              <w:rPr>
                <w:lang w:eastAsia="sv-SE"/>
              </w:rPr>
              <w:t>-</w:t>
            </w:r>
          </w:p>
        </w:tc>
        <w:tc>
          <w:tcPr>
            <w:tcW w:w="856" w:type="dxa"/>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tcPr>
          <w:p w14:paraId="5932C0D8" w14:textId="77777777" w:rsidR="00733DD4" w:rsidRPr="007B7E1B" w:rsidRDefault="00733DD4" w:rsidP="00E33404">
            <w:pPr>
              <w:pStyle w:val="TAC"/>
              <w:rPr>
                <w:lang w:eastAsia="sv-SE"/>
              </w:rPr>
            </w:pPr>
            <w:r w:rsidRPr="007B7E1B">
              <w:rPr>
                <w:lang w:eastAsia="sv-SE"/>
              </w:rPr>
              <w:t>-</w:t>
            </w:r>
          </w:p>
        </w:tc>
        <w:tc>
          <w:tcPr>
            <w:tcW w:w="4325" w:type="dxa"/>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tcPr>
          <w:p w14:paraId="714C41EC" w14:textId="77777777" w:rsidR="00733DD4" w:rsidRPr="007B7E1B" w:rsidRDefault="00733DD4" w:rsidP="00E33404">
            <w:pPr>
              <w:pStyle w:val="TAC"/>
              <w:rPr>
                <w:lang w:eastAsia="sv-SE"/>
              </w:rPr>
            </w:pPr>
            <w:r w:rsidRPr="007B7E1B">
              <w:rPr>
                <w:lang w:eastAsia="sv-SE"/>
              </w:rPr>
              <w:t>-</w:t>
            </w:r>
          </w:p>
        </w:tc>
        <w:tc>
          <w:tcPr>
            <w:tcW w:w="2517" w:type="dxa"/>
          </w:tcPr>
          <w:p w14:paraId="1589DF37" w14:textId="77777777" w:rsidR="00733DD4" w:rsidRPr="007B7E1B" w:rsidRDefault="00733DD4" w:rsidP="00E33404">
            <w:pPr>
              <w:pStyle w:val="TAL"/>
              <w:rPr>
                <w:i/>
                <w:lang w:eastAsia="sv-SE"/>
              </w:rPr>
            </w:pPr>
            <w:r w:rsidRPr="007B7E1B">
              <w:rPr>
                <w:i/>
                <w:lang w:eastAsia="sv-SE"/>
              </w:rPr>
              <w:t>-</w:t>
            </w:r>
          </w:p>
        </w:tc>
        <w:tc>
          <w:tcPr>
            <w:tcW w:w="542" w:type="dxa"/>
          </w:tcPr>
          <w:p w14:paraId="65450AC8" w14:textId="77777777" w:rsidR="00733DD4" w:rsidRPr="007B7E1B" w:rsidRDefault="00733DD4" w:rsidP="00E33404">
            <w:pPr>
              <w:pStyle w:val="TAC"/>
              <w:rPr>
                <w:lang w:eastAsia="sv-SE"/>
              </w:rPr>
            </w:pPr>
            <w:r w:rsidRPr="007B7E1B">
              <w:rPr>
                <w:lang w:eastAsia="sv-SE"/>
              </w:rPr>
              <w:t>-</w:t>
            </w:r>
          </w:p>
        </w:tc>
        <w:tc>
          <w:tcPr>
            <w:tcW w:w="856" w:type="dxa"/>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tcPr>
          <w:p w14:paraId="7EC5C64E" w14:textId="77777777" w:rsidR="00733DD4" w:rsidRPr="007B7E1B" w:rsidRDefault="00733DD4" w:rsidP="00E33404">
            <w:pPr>
              <w:pStyle w:val="TAC"/>
              <w:rPr>
                <w:lang w:eastAsia="sv-SE"/>
              </w:rPr>
            </w:pPr>
            <w:r w:rsidRPr="007B7E1B">
              <w:rPr>
                <w:lang w:eastAsia="sv-SE"/>
              </w:rPr>
              <w:t>-</w:t>
            </w:r>
          </w:p>
        </w:tc>
        <w:tc>
          <w:tcPr>
            <w:tcW w:w="4325" w:type="dxa"/>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tcPr>
          <w:p w14:paraId="65481383" w14:textId="77777777" w:rsidR="00733DD4" w:rsidRPr="007B7E1B" w:rsidRDefault="00733DD4" w:rsidP="00E33404">
            <w:pPr>
              <w:pStyle w:val="TAC"/>
              <w:rPr>
                <w:lang w:eastAsia="sv-SE"/>
              </w:rPr>
            </w:pPr>
            <w:r w:rsidRPr="007B7E1B">
              <w:rPr>
                <w:lang w:eastAsia="sv-SE"/>
              </w:rPr>
              <w:t>-</w:t>
            </w:r>
          </w:p>
        </w:tc>
        <w:tc>
          <w:tcPr>
            <w:tcW w:w="2517" w:type="dxa"/>
          </w:tcPr>
          <w:p w14:paraId="19218593" w14:textId="77777777" w:rsidR="00733DD4" w:rsidRPr="007B7E1B" w:rsidRDefault="00733DD4" w:rsidP="00E33404">
            <w:pPr>
              <w:pStyle w:val="TAL"/>
              <w:rPr>
                <w:i/>
                <w:lang w:eastAsia="sv-SE"/>
              </w:rPr>
            </w:pPr>
            <w:r w:rsidRPr="007B7E1B">
              <w:rPr>
                <w:i/>
                <w:lang w:eastAsia="sv-SE"/>
              </w:rPr>
              <w:t>-</w:t>
            </w:r>
          </w:p>
        </w:tc>
        <w:tc>
          <w:tcPr>
            <w:tcW w:w="542" w:type="dxa"/>
          </w:tcPr>
          <w:p w14:paraId="360E0AFB" w14:textId="77777777" w:rsidR="00733DD4" w:rsidRPr="007B7E1B" w:rsidRDefault="00733DD4" w:rsidP="00E33404">
            <w:pPr>
              <w:pStyle w:val="TAC"/>
              <w:rPr>
                <w:lang w:eastAsia="sv-SE"/>
              </w:rPr>
            </w:pPr>
            <w:r w:rsidRPr="007B7E1B">
              <w:rPr>
                <w:lang w:eastAsia="sv-SE"/>
              </w:rPr>
              <w:t>-</w:t>
            </w:r>
          </w:p>
        </w:tc>
        <w:tc>
          <w:tcPr>
            <w:tcW w:w="856" w:type="dxa"/>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tcPr>
          <w:p w14:paraId="0C9A7C91" w14:textId="77777777" w:rsidR="00733DD4" w:rsidRPr="007B7E1B" w:rsidRDefault="00733DD4" w:rsidP="00E33404">
            <w:pPr>
              <w:pStyle w:val="TAC"/>
              <w:rPr>
                <w:lang w:eastAsia="sv-SE"/>
              </w:rPr>
            </w:pPr>
            <w:r w:rsidRPr="007B7E1B">
              <w:rPr>
                <w:lang w:eastAsia="sv-SE"/>
              </w:rPr>
              <w:t>20</w:t>
            </w:r>
          </w:p>
        </w:tc>
        <w:tc>
          <w:tcPr>
            <w:tcW w:w="4325" w:type="dxa"/>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tcPr>
          <w:p w14:paraId="08390D6F" w14:textId="77777777" w:rsidR="00733DD4" w:rsidRPr="007B7E1B" w:rsidRDefault="00733DD4" w:rsidP="00E33404">
            <w:pPr>
              <w:pStyle w:val="TAC"/>
              <w:rPr>
                <w:lang w:eastAsia="sv-SE"/>
              </w:rPr>
            </w:pPr>
            <w:r w:rsidRPr="007B7E1B">
              <w:rPr>
                <w:lang w:eastAsia="sv-SE"/>
              </w:rPr>
              <w:t>--&gt;</w:t>
            </w:r>
          </w:p>
        </w:tc>
        <w:tc>
          <w:tcPr>
            <w:tcW w:w="2517" w:type="dxa"/>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13857ACA" w14:textId="77777777" w:rsidR="00733DD4" w:rsidRPr="007B7E1B" w:rsidRDefault="00733DD4" w:rsidP="00E33404">
            <w:pPr>
              <w:pStyle w:val="TAC"/>
              <w:rPr>
                <w:lang w:eastAsia="sv-SE"/>
              </w:rPr>
            </w:pPr>
            <w:r w:rsidRPr="007B7E1B">
              <w:rPr>
                <w:lang w:eastAsia="sv-SE"/>
              </w:rPr>
              <w:t>2</w:t>
            </w:r>
          </w:p>
        </w:tc>
        <w:tc>
          <w:tcPr>
            <w:tcW w:w="856" w:type="dxa"/>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tcPr>
          <w:p w14:paraId="6BDC910C" w14:textId="77777777" w:rsidR="00733DD4" w:rsidRPr="007B7E1B" w:rsidRDefault="00733DD4" w:rsidP="00E33404">
            <w:pPr>
              <w:pStyle w:val="TAC"/>
              <w:rPr>
                <w:lang w:eastAsia="sv-SE"/>
              </w:rPr>
            </w:pPr>
            <w:r w:rsidRPr="007B7E1B">
              <w:rPr>
                <w:lang w:eastAsia="sv-SE"/>
              </w:rPr>
              <w:t>21</w:t>
            </w:r>
          </w:p>
        </w:tc>
        <w:tc>
          <w:tcPr>
            <w:tcW w:w="4325" w:type="dxa"/>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tcPr>
          <w:p w14:paraId="5758E2D1" w14:textId="77777777" w:rsidR="00733DD4" w:rsidRPr="007B7E1B" w:rsidRDefault="00733DD4" w:rsidP="00E33404">
            <w:pPr>
              <w:pStyle w:val="TAC"/>
              <w:rPr>
                <w:lang w:eastAsia="sv-SE"/>
              </w:rPr>
            </w:pPr>
            <w:r w:rsidRPr="007B7E1B">
              <w:rPr>
                <w:lang w:eastAsia="sv-SE"/>
              </w:rPr>
              <w:t>--&gt;</w:t>
            </w:r>
          </w:p>
        </w:tc>
        <w:tc>
          <w:tcPr>
            <w:tcW w:w="2517" w:type="dxa"/>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tcPr>
          <w:p w14:paraId="5DC4B923" w14:textId="77777777" w:rsidR="00733DD4" w:rsidRPr="007B7E1B" w:rsidRDefault="00733DD4" w:rsidP="00E33404">
            <w:pPr>
              <w:pStyle w:val="TAC"/>
              <w:rPr>
                <w:lang w:eastAsia="sv-SE"/>
              </w:rPr>
            </w:pPr>
            <w:r w:rsidRPr="007B7E1B">
              <w:rPr>
                <w:lang w:eastAsia="sv-SE"/>
              </w:rPr>
              <w:t>2</w:t>
            </w:r>
          </w:p>
        </w:tc>
        <w:tc>
          <w:tcPr>
            <w:tcW w:w="856" w:type="dxa"/>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tcPr>
          <w:p w14:paraId="36AA20F3" w14:textId="77777777" w:rsidR="00733DD4" w:rsidRPr="007B7E1B" w:rsidRDefault="00733DD4" w:rsidP="00E33404">
            <w:pPr>
              <w:pStyle w:val="TAC"/>
              <w:rPr>
                <w:lang w:eastAsia="sv-SE"/>
              </w:rPr>
            </w:pPr>
            <w:r w:rsidRPr="007B7E1B">
              <w:rPr>
                <w:lang w:eastAsia="sv-SE"/>
              </w:rPr>
              <w:t>22</w:t>
            </w:r>
          </w:p>
        </w:tc>
        <w:tc>
          <w:tcPr>
            <w:tcW w:w="4325" w:type="dxa"/>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tcPr>
          <w:p w14:paraId="2E17890B" w14:textId="77777777" w:rsidR="00733DD4" w:rsidRPr="007B7E1B" w:rsidRDefault="00733DD4" w:rsidP="00E33404">
            <w:pPr>
              <w:pStyle w:val="TAC"/>
              <w:rPr>
                <w:lang w:eastAsia="sv-SE"/>
              </w:rPr>
            </w:pPr>
            <w:r w:rsidRPr="007B7E1B">
              <w:rPr>
                <w:lang w:eastAsia="sv-SE"/>
              </w:rPr>
              <w:t>--&gt;</w:t>
            </w:r>
          </w:p>
        </w:tc>
        <w:tc>
          <w:tcPr>
            <w:tcW w:w="2517" w:type="dxa"/>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tcPr>
          <w:p w14:paraId="59C8C701" w14:textId="77777777" w:rsidR="00733DD4" w:rsidRPr="007B7E1B" w:rsidRDefault="00733DD4" w:rsidP="00E33404">
            <w:pPr>
              <w:pStyle w:val="TAC"/>
              <w:rPr>
                <w:lang w:eastAsia="sv-SE"/>
              </w:rPr>
            </w:pPr>
            <w:r w:rsidRPr="007B7E1B">
              <w:rPr>
                <w:lang w:eastAsia="sv-SE"/>
              </w:rPr>
              <w:t>2</w:t>
            </w:r>
          </w:p>
        </w:tc>
        <w:tc>
          <w:tcPr>
            <w:tcW w:w="856" w:type="dxa"/>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tcPr>
          <w:p w14:paraId="2F221B89" w14:textId="77777777" w:rsidR="001865E4" w:rsidRPr="007B7E1B" w:rsidRDefault="001865E4" w:rsidP="004647FD">
            <w:pPr>
              <w:pStyle w:val="TAL"/>
            </w:pPr>
            <w:r w:rsidRPr="007B7E1B">
              <w:t xml:space="preserve">PhysicalCellIdentity of Cell 2 </w:t>
            </w:r>
          </w:p>
        </w:tc>
        <w:tc>
          <w:tcPr>
            <w:tcW w:w="1700" w:type="dxa"/>
          </w:tcPr>
          <w:p w14:paraId="4A87175B" w14:textId="77777777" w:rsidR="001865E4" w:rsidRPr="007B7E1B" w:rsidRDefault="001865E4" w:rsidP="004647FD">
            <w:pPr>
              <w:pStyle w:val="TAL"/>
            </w:pPr>
          </w:p>
        </w:tc>
        <w:tc>
          <w:tcPr>
            <w:tcW w:w="1133" w:type="dxa"/>
          </w:tcPr>
          <w:p w14:paraId="3B97EDED" w14:textId="77777777" w:rsidR="001865E4" w:rsidRPr="007B7E1B" w:rsidRDefault="001865E4" w:rsidP="004647FD">
            <w:pPr>
              <w:pStyle w:val="TAL"/>
            </w:pPr>
          </w:p>
        </w:tc>
      </w:tr>
      <w:tr w:rsidR="001865E4" w:rsidRPr="007B7E1B" w14:paraId="05F17F0D" w14:textId="77777777" w:rsidTr="004647FD">
        <w:tc>
          <w:tcPr>
            <w:tcW w:w="4535" w:type="dxa"/>
          </w:tcPr>
          <w:p w14:paraId="71E97A50" w14:textId="77777777" w:rsidR="001865E4" w:rsidRPr="007B7E1B" w:rsidRDefault="001865E4" w:rsidP="004647FD">
            <w:pPr>
              <w:pStyle w:val="TAL"/>
            </w:pPr>
            <w:r w:rsidRPr="007B7E1B">
              <w:t xml:space="preserve">            carrierFreq</w:t>
            </w:r>
          </w:p>
        </w:tc>
        <w:tc>
          <w:tcPr>
            <w:tcW w:w="2267" w:type="dxa"/>
          </w:tcPr>
          <w:p w14:paraId="25063EB5" w14:textId="77777777" w:rsidR="001865E4" w:rsidRPr="007B7E1B" w:rsidRDefault="001865E4" w:rsidP="004647FD">
            <w:pPr>
              <w:pStyle w:val="TAL"/>
            </w:pPr>
            <w:r w:rsidRPr="007B7E1B">
              <w:t>Not present</w:t>
            </w:r>
          </w:p>
        </w:tc>
        <w:tc>
          <w:tcPr>
            <w:tcW w:w="1700" w:type="dxa"/>
          </w:tcPr>
          <w:p w14:paraId="7BA0721A" w14:textId="77777777" w:rsidR="001865E4" w:rsidRPr="007B7E1B" w:rsidRDefault="001865E4" w:rsidP="004647FD">
            <w:pPr>
              <w:pStyle w:val="TAL"/>
            </w:pPr>
          </w:p>
        </w:tc>
        <w:tc>
          <w:tcPr>
            <w:tcW w:w="1133" w:type="dxa"/>
          </w:tcPr>
          <w:p w14:paraId="5546532B" w14:textId="77777777" w:rsidR="001865E4" w:rsidRPr="007B7E1B" w:rsidRDefault="001865E4" w:rsidP="004647FD">
            <w:pPr>
              <w:pStyle w:val="TAL"/>
            </w:pPr>
          </w:p>
        </w:tc>
      </w:tr>
      <w:tr w:rsidR="001865E4" w:rsidRPr="007B7E1B" w14:paraId="73417C87" w14:textId="77777777" w:rsidTr="004647FD">
        <w:tc>
          <w:tcPr>
            <w:tcW w:w="4535" w:type="dxa"/>
          </w:tcPr>
          <w:p w14:paraId="1CA3D4D1" w14:textId="77777777" w:rsidR="001865E4" w:rsidRPr="007B7E1B" w:rsidRDefault="001865E4" w:rsidP="004647FD">
            <w:pPr>
              <w:pStyle w:val="TAL"/>
            </w:pPr>
            <w:r w:rsidRPr="007B7E1B">
              <w:t xml:space="preserve">        }</w:t>
            </w:r>
          </w:p>
        </w:tc>
        <w:tc>
          <w:tcPr>
            <w:tcW w:w="2267" w:type="dxa"/>
          </w:tcPr>
          <w:p w14:paraId="54280727" w14:textId="77777777" w:rsidR="001865E4" w:rsidRPr="007B7E1B" w:rsidRDefault="001865E4" w:rsidP="004647FD">
            <w:pPr>
              <w:pStyle w:val="TAL"/>
            </w:pPr>
          </w:p>
        </w:tc>
        <w:tc>
          <w:tcPr>
            <w:tcW w:w="1700" w:type="dxa"/>
          </w:tcPr>
          <w:p w14:paraId="1EA749F9" w14:textId="77777777" w:rsidR="001865E4" w:rsidRPr="007B7E1B" w:rsidRDefault="001865E4" w:rsidP="004647FD">
            <w:pPr>
              <w:pStyle w:val="TAL"/>
            </w:pPr>
          </w:p>
        </w:tc>
        <w:tc>
          <w:tcPr>
            <w:tcW w:w="1133" w:type="dxa"/>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tcPr>
          <w:p w14:paraId="6D464502" w14:textId="77777777" w:rsidR="001865E4" w:rsidRPr="007B7E1B" w:rsidRDefault="001865E4" w:rsidP="004647FD">
            <w:pPr>
              <w:pStyle w:val="TAL"/>
            </w:pPr>
            <w:r w:rsidRPr="007B7E1B">
              <w:t xml:space="preserve">          nonCriticalExtension SEQUENCE {</w:t>
            </w:r>
          </w:p>
        </w:tc>
        <w:tc>
          <w:tcPr>
            <w:tcW w:w="2267" w:type="dxa"/>
          </w:tcPr>
          <w:p w14:paraId="3BD2565D" w14:textId="77777777" w:rsidR="001865E4" w:rsidRPr="007B7E1B" w:rsidRDefault="001865E4" w:rsidP="004647FD">
            <w:pPr>
              <w:pStyle w:val="TAL"/>
            </w:pPr>
          </w:p>
        </w:tc>
        <w:tc>
          <w:tcPr>
            <w:tcW w:w="1700" w:type="dxa"/>
          </w:tcPr>
          <w:p w14:paraId="0F47F259" w14:textId="77777777" w:rsidR="001865E4" w:rsidRPr="007B7E1B" w:rsidRDefault="001865E4" w:rsidP="004647FD">
            <w:pPr>
              <w:pStyle w:val="TAL"/>
            </w:pPr>
          </w:p>
        </w:tc>
        <w:tc>
          <w:tcPr>
            <w:tcW w:w="1133" w:type="dxa"/>
          </w:tcPr>
          <w:p w14:paraId="5628FB86" w14:textId="77777777" w:rsidR="001865E4" w:rsidRPr="007B7E1B" w:rsidRDefault="001865E4" w:rsidP="004647FD">
            <w:pPr>
              <w:pStyle w:val="TAL"/>
            </w:pPr>
          </w:p>
        </w:tc>
      </w:tr>
      <w:tr w:rsidR="001865E4" w:rsidRPr="007B7E1B" w14:paraId="7FD5171B" w14:textId="77777777" w:rsidTr="004647FD">
        <w:tc>
          <w:tcPr>
            <w:tcW w:w="4535" w:type="dxa"/>
          </w:tcPr>
          <w:p w14:paraId="08C16825" w14:textId="77777777" w:rsidR="001865E4" w:rsidRPr="007B7E1B" w:rsidRDefault="001865E4" w:rsidP="004647FD">
            <w:pPr>
              <w:pStyle w:val="TAL"/>
            </w:pPr>
            <w:r w:rsidRPr="007B7E1B">
              <w:t xml:space="preserve">            nonCriticalExtension SEQUENCE {</w:t>
            </w:r>
          </w:p>
        </w:tc>
        <w:tc>
          <w:tcPr>
            <w:tcW w:w="2267" w:type="dxa"/>
          </w:tcPr>
          <w:p w14:paraId="7EC4FB86" w14:textId="77777777" w:rsidR="001865E4" w:rsidRPr="007B7E1B" w:rsidRDefault="001865E4" w:rsidP="004647FD">
            <w:pPr>
              <w:pStyle w:val="TAL"/>
            </w:pPr>
          </w:p>
        </w:tc>
        <w:tc>
          <w:tcPr>
            <w:tcW w:w="1700" w:type="dxa"/>
          </w:tcPr>
          <w:p w14:paraId="65F24AB3" w14:textId="77777777" w:rsidR="001865E4" w:rsidRPr="007B7E1B" w:rsidRDefault="001865E4" w:rsidP="004647FD">
            <w:pPr>
              <w:pStyle w:val="TAL"/>
            </w:pPr>
          </w:p>
        </w:tc>
        <w:tc>
          <w:tcPr>
            <w:tcW w:w="1133" w:type="dxa"/>
          </w:tcPr>
          <w:p w14:paraId="1B289B28" w14:textId="77777777" w:rsidR="001865E4" w:rsidRPr="007B7E1B" w:rsidRDefault="001865E4" w:rsidP="004647FD">
            <w:pPr>
              <w:pStyle w:val="TAL"/>
            </w:pPr>
          </w:p>
        </w:tc>
      </w:tr>
      <w:tr w:rsidR="001865E4" w:rsidRPr="007B7E1B" w14:paraId="44CAC589" w14:textId="77777777" w:rsidTr="004647FD">
        <w:tc>
          <w:tcPr>
            <w:tcW w:w="4535" w:type="dxa"/>
          </w:tcPr>
          <w:p w14:paraId="2CE47540" w14:textId="77777777" w:rsidR="001865E4" w:rsidRPr="007B7E1B" w:rsidRDefault="001865E4" w:rsidP="004647FD">
            <w:pPr>
              <w:pStyle w:val="TAL"/>
            </w:pPr>
            <w:r w:rsidRPr="007B7E1B">
              <w:t xml:space="preserve">              nonCriticalExtension SEQUENCE {</w:t>
            </w:r>
          </w:p>
        </w:tc>
        <w:tc>
          <w:tcPr>
            <w:tcW w:w="2267" w:type="dxa"/>
          </w:tcPr>
          <w:p w14:paraId="5372D744" w14:textId="77777777" w:rsidR="001865E4" w:rsidRPr="007B7E1B" w:rsidRDefault="001865E4" w:rsidP="004647FD">
            <w:pPr>
              <w:pStyle w:val="TAL"/>
            </w:pPr>
          </w:p>
        </w:tc>
        <w:tc>
          <w:tcPr>
            <w:tcW w:w="1700" w:type="dxa"/>
          </w:tcPr>
          <w:p w14:paraId="77B91C53" w14:textId="77777777" w:rsidR="001865E4" w:rsidRPr="007B7E1B" w:rsidRDefault="001865E4" w:rsidP="004647FD">
            <w:pPr>
              <w:pStyle w:val="TAL"/>
            </w:pPr>
          </w:p>
        </w:tc>
        <w:tc>
          <w:tcPr>
            <w:tcW w:w="1133" w:type="dxa"/>
          </w:tcPr>
          <w:p w14:paraId="13808714" w14:textId="77777777" w:rsidR="001865E4" w:rsidRPr="007B7E1B" w:rsidRDefault="001865E4" w:rsidP="004647FD">
            <w:pPr>
              <w:pStyle w:val="TAL"/>
            </w:pPr>
          </w:p>
        </w:tc>
      </w:tr>
      <w:tr w:rsidR="001865E4" w:rsidRPr="007B7E1B" w14:paraId="0F14542D" w14:textId="77777777" w:rsidTr="004647FD">
        <w:tc>
          <w:tcPr>
            <w:tcW w:w="4535" w:type="dxa"/>
          </w:tcPr>
          <w:p w14:paraId="3208E63F" w14:textId="77777777" w:rsidR="001865E4" w:rsidRPr="007B7E1B" w:rsidRDefault="001865E4" w:rsidP="004647FD">
            <w:pPr>
              <w:pStyle w:val="TAL"/>
            </w:pPr>
            <w:r w:rsidRPr="007B7E1B">
              <w:t xml:space="preserve">                  scg-Configuration-r12</w:t>
            </w:r>
          </w:p>
        </w:tc>
        <w:tc>
          <w:tcPr>
            <w:tcW w:w="2267" w:type="dxa"/>
          </w:tcPr>
          <w:p w14:paraId="1A75D1AF" w14:textId="77777777" w:rsidR="001865E4" w:rsidRPr="007B7E1B" w:rsidRDefault="001865E4" w:rsidP="004647FD">
            <w:pPr>
              <w:pStyle w:val="TAL"/>
            </w:pPr>
            <w:r w:rsidRPr="007B7E1B">
              <w:rPr>
                <w:rFonts w:eastAsia="MS Mincho"/>
              </w:rPr>
              <w:t>SCG-Configuration-r12-DEFAULT</w:t>
            </w:r>
          </w:p>
        </w:tc>
        <w:tc>
          <w:tcPr>
            <w:tcW w:w="1700" w:type="dxa"/>
          </w:tcPr>
          <w:p w14:paraId="34F9F566" w14:textId="77777777" w:rsidR="001865E4" w:rsidRPr="007B7E1B" w:rsidRDefault="001865E4" w:rsidP="004647FD">
            <w:pPr>
              <w:pStyle w:val="TAL"/>
            </w:pPr>
          </w:p>
        </w:tc>
        <w:tc>
          <w:tcPr>
            <w:tcW w:w="1133" w:type="dxa"/>
          </w:tcPr>
          <w:p w14:paraId="74482730" w14:textId="77777777" w:rsidR="001865E4" w:rsidRPr="007B7E1B" w:rsidRDefault="001865E4" w:rsidP="004647FD">
            <w:pPr>
              <w:pStyle w:val="TAL"/>
            </w:pPr>
          </w:p>
        </w:tc>
      </w:tr>
      <w:tr w:rsidR="001865E4" w:rsidRPr="007B7E1B" w14:paraId="7AD44F24" w14:textId="77777777" w:rsidTr="004647FD">
        <w:tc>
          <w:tcPr>
            <w:tcW w:w="4539" w:type="dxa"/>
          </w:tcPr>
          <w:p w14:paraId="19EE0004" w14:textId="77777777" w:rsidR="001865E4" w:rsidRPr="007B7E1B" w:rsidRDefault="001865E4" w:rsidP="004647FD">
            <w:pPr>
              <w:pStyle w:val="TAL"/>
            </w:pPr>
            <w:r w:rsidRPr="007B7E1B">
              <w:t xml:space="preserve">              }</w:t>
            </w:r>
          </w:p>
        </w:tc>
        <w:tc>
          <w:tcPr>
            <w:tcW w:w="2269" w:type="dxa"/>
          </w:tcPr>
          <w:p w14:paraId="5A835FBC" w14:textId="77777777" w:rsidR="001865E4" w:rsidRPr="007B7E1B" w:rsidRDefault="001865E4" w:rsidP="004647FD">
            <w:pPr>
              <w:pStyle w:val="TAL"/>
            </w:pPr>
          </w:p>
        </w:tc>
        <w:tc>
          <w:tcPr>
            <w:tcW w:w="1702" w:type="dxa"/>
          </w:tcPr>
          <w:p w14:paraId="7CFC97AB" w14:textId="77777777" w:rsidR="001865E4" w:rsidRPr="007B7E1B" w:rsidRDefault="001865E4" w:rsidP="004647FD">
            <w:pPr>
              <w:pStyle w:val="TAL"/>
            </w:pPr>
          </w:p>
        </w:tc>
        <w:tc>
          <w:tcPr>
            <w:tcW w:w="1134" w:type="dxa"/>
          </w:tcPr>
          <w:p w14:paraId="01537C4D" w14:textId="77777777" w:rsidR="001865E4" w:rsidRPr="007B7E1B" w:rsidRDefault="001865E4" w:rsidP="004647FD">
            <w:pPr>
              <w:pStyle w:val="TAL"/>
            </w:pPr>
          </w:p>
        </w:tc>
      </w:tr>
      <w:tr w:rsidR="001865E4" w:rsidRPr="007B7E1B" w14:paraId="134284AA" w14:textId="77777777" w:rsidTr="004647FD">
        <w:tc>
          <w:tcPr>
            <w:tcW w:w="4539" w:type="dxa"/>
          </w:tcPr>
          <w:p w14:paraId="3DED089F" w14:textId="77777777" w:rsidR="001865E4" w:rsidRPr="007B7E1B" w:rsidRDefault="001865E4" w:rsidP="004647FD">
            <w:pPr>
              <w:pStyle w:val="TAL"/>
            </w:pPr>
            <w:r w:rsidRPr="007B7E1B">
              <w:t xml:space="preserve">           }</w:t>
            </w:r>
          </w:p>
        </w:tc>
        <w:tc>
          <w:tcPr>
            <w:tcW w:w="2269" w:type="dxa"/>
          </w:tcPr>
          <w:p w14:paraId="49709A65" w14:textId="77777777" w:rsidR="001865E4" w:rsidRPr="007B7E1B" w:rsidRDefault="001865E4" w:rsidP="004647FD">
            <w:pPr>
              <w:pStyle w:val="TAL"/>
            </w:pPr>
          </w:p>
        </w:tc>
        <w:tc>
          <w:tcPr>
            <w:tcW w:w="1702" w:type="dxa"/>
          </w:tcPr>
          <w:p w14:paraId="7FDFFE56" w14:textId="77777777" w:rsidR="001865E4" w:rsidRPr="007B7E1B" w:rsidRDefault="001865E4" w:rsidP="004647FD">
            <w:pPr>
              <w:pStyle w:val="TAL"/>
            </w:pPr>
          </w:p>
        </w:tc>
        <w:tc>
          <w:tcPr>
            <w:tcW w:w="1134" w:type="dxa"/>
          </w:tcPr>
          <w:p w14:paraId="4F2D2DCA" w14:textId="77777777" w:rsidR="001865E4" w:rsidRPr="007B7E1B" w:rsidRDefault="001865E4" w:rsidP="004647FD">
            <w:pPr>
              <w:pStyle w:val="TAL"/>
            </w:pPr>
          </w:p>
        </w:tc>
      </w:tr>
      <w:tr w:rsidR="001865E4" w:rsidRPr="007B7E1B" w14:paraId="1282EA23" w14:textId="77777777" w:rsidTr="004647FD">
        <w:tc>
          <w:tcPr>
            <w:tcW w:w="4539" w:type="dxa"/>
          </w:tcPr>
          <w:p w14:paraId="79E81EE8" w14:textId="77777777" w:rsidR="001865E4" w:rsidRPr="007B7E1B" w:rsidRDefault="001865E4" w:rsidP="004647FD">
            <w:pPr>
              <w:pStyle w:val="TAL"/>
            </w:pPr>
            <w:r w:rsidRPr="007B7E1B">
              <w:t xml:space="preserve">        }</w:t>
            </w:r>
          </w:p>
        </w:tc>
        <w:tc>
          <w:tcPr>
            <w:tcW w:w="2269" w:type="dxa"/>
          </w:tcPr>
          <w:p w14:paraId="58F6B07A" w14:textId="77777777" w:rsidR="001865E4" w:rsidRPr="007B7E1B" w:rsidRDefault="001865E4" w:rsidP="004647FD">
            <w:pPr>
              <w:pStyle w:val="TAL"/>
            </w:pPr>
          </w:p>
        </w:tc>
        <w:tc>
          <w:tcPr>
            <w:tcW w:w="1702" w:type="dxa"/>
          </w:tcPr>
          <w:p w14:paraId="0ADD1E73" w14:textId="77777777" w:rsidR="001865E4" w:rsidRPr="007B7E1B" w:rsidRDefault="001865E4" w:rsidP="004647FD">
            <w:pPr>
              <w:pStyle w:val="TAL"/>
            </w:pPr>
          </w:p>
        </w:tc>
        <w:tc>
          <w:tcPr>
            <w:tcW w:w="1134" w:type="dxa"/>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95"/>
      <w:r w:rsidRPr="007B7E1B">
        <w:rPr>
          <w:lang w:eastAsia="ko-KR"/>
        </w:rPr>
        <w:t>:</w:t>
      </w:r>
    </w:p>
    <w:p w14:paraId="659D6F84" w14:textId="77777777" w:rsidR="006E4E9D" w:rsidRPr="007B7E1B" w:rsidRDefault="006E4E9D" w:rsidP="006E4E9D">
      <w:pPr>
        <w:pStyle w:val="B3"/>
        <w:rPr>
          <w:lang w:eastAsia="ko-KR"/>
        </w:rPr>
      </w:pPr>
      <w:r w:rsidRPr="007B7E1B">
        <w:rPr>
          <w:lang w:eastAsia="ko-KR"/>
        </w:rPr>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r w:rsidRPr="007B7E1B">
        <w:t>Reordering_PDCP_RX_COUNT</w:t>
      </w:r>
      <w:bookmarkEnd w:id="99"/>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r w:rsidRPr="007B7E1B">
        <w:t>Reordering</w:t>
      </w:r>
      <w:r w:rsidRPr="007B7E1B">
        <w:rPr>
          <w:lang w:eastAsia="ko-KR"/>
        </w:rPr>
        <w:t xml:space="preserve">_PDCP_RX_COUNT to the COUNT value associated to RX_HFN and </w:t>
      </w:r>
      <w:r w:rsidRPr="007B7E1B">
        <w:t>Next_PDCP_RX_SN</w:t>
      </w:r>
      <w:bookmarkEnd w:id="101"/>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Note 1: The Reordering_Window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5pt;height:182.5pt" o:ole="">
            <v:imagedata r:id="rId28" o:title=""/>
          </v:shape>
          <o:OLEObject Type="Embed" ProgID="Visio.Drawing.11" ShapeID="_x0000_i1034" DrawAspect="Content" ObjectID="_1822987828"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10pt;height:31pt" o:ole="">
            <v:imagedata r:id="rId30" o:title=""/>
          </v:shape>
          <o:OLEObject Type="Embed" ProgID="Visio.Drawing.11" ShapeID="_x0000_i1035" DrawAspect="Content" ObjectID="_1822987829"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5pt;height:182.5pt" o:ole="">
            <v:imagedata r:id="rId28" o:title=""/>
          </v:shape>
          <o:OLEObject Type="Embed" ProgID="Visio.Drawing.11" ShapeID="_x0000_i1036" DrawAspect="Content" ObjectID="_1822987830"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6pt;height:120pt" o:ole="">
            <v:imagedata r:id="rId33" o:title=""/>
          </v:shape>
          <o:OLEObject Type="Embed" ProgID="Visio.Drawing.11" ShapeID="_x0000_i1037" DrawAspect="Content" ObjectID="_1822987831"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5pt;height:136.5pt" o:ole="">
            <v:imagedata r:id="rId35" o:title=""/>
          </v:shape>
          <o:OLEObject Type="Embed" ProgID="Visio.Drawing.11" ShapeID="_x0000_i1038" DrawAspect="Content" ObjectID="_1822987832"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4pt;height:163.5pt" o:ole="">
            <v:imagedata r:id="rId37" o:title=""/>
          </v:shape>
          <o:OLEObject Type="Embed" ProgID="Visio.Drawing.11" ShapeID="_x0000_i1039" DrawAspect="Content" ObjectID="_1822987833"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tcPr>
          <w:p w14:paraId="407D0175" w14:textId="77777777" w:rsidR="005E10EE" w:rsidRPr="007B7E1B" w:rsidRDefault="005E10EE" w:rsidP="004847CC">
            <w:pPr>
              <w:pStyle w:val="TAH"/>
            </w:pPr>
            <w:r w:rsidRPr="007B7E1B">
              <w:t>Information Element</w:t>
            </w:r>
          </w:p>
        </w:tc>
        <w:tc>
          <w:tcPr>
            <w:tcW w:w="2267" w:type="dxa"/>
          </w:tcPr>
          <w:p w14:paraId="16ADAAE4" w14:textId="77777777" w:rsidR="005E10EE" w:rsidRPr="007B7E1B" w:rsidRDefault="005E10EE" w:rsidP="004847CC">
            <w:pPr>
              <w:pStyle w:val="TAH"/>
            </w:pPr>
            <w:r w:rsidRPr="007B7E1B">
              <w:t>Value/remark</w:t>
            </w:r>
          </w:p>
        </w:tc>
        <w:tc>
          <w:tcPr>
            <w:tcW w:w="1700" w:type="dxa"/>
          </w:tcPr>
          <w:p w14:paraId="1F81A7F3" w14:textId="77777777" w:rsidR="005E10EE" w:rsidRPr="007B7E1B" w:rsidRDefault="005E10EE" w:rsidP="004847CC">
            <w:pPr>
              <w:pStyle w:val="TAH"/>
            </w:pPr>
            <w:r w:rsidRPr="007B7E1B">
              <w:t>Comment</w:t>
            </w:r>
          </w:p>
        </w:tc>
        <w:tc>
          <w:tcPr>
            <w:tcW w:w="1245" w:type="dxa"/>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tcPr>
          <w:p w14:paraId="51A441CE" w14:textId="77777777" w:rsidR="005E10EE" w:rsidRPr="007B7E1B" w:rsidRDefault="005E10EE" w:rsidP="004847CC">
            <w:pPr>
              <w:pStyle w:val="TAL"/>
            </w:pPr>
            <w:r w:rsidRPr="007B7E1B">
              <w:t>PDCP-Config-DRB-AM ::= SEQUENCE {</w:t>
            </w:r>
          </w:p>
        </w:tc>
        <w:tc>
          <w:tcPr>
            <w:tcW w:w="2267" w:type="dxa"/>
          </w:tcPr>
          <w:p w14:paraId="257D6004" w14:textId="77777777" w:rsidR="005E10EE" w:rsidRPr="007B7E1B" w:rsidRDefault="005E10EE" w:rsidP="004847CC">
            <w:pPr>
              <w:pStyle w:val="TAL"/>
            </w:pPr>
          </w:p>
        </w:tc>
        <w:tc>
          <w:tcPr>
            <w:tcW w:w="1700" w:type="dxa"/>
          </w:tcPr>
          <w:p w14:paraId="55D94DAC" w14:textId="77777777" w:rsidR="005E10EE" w:rsidRPr="007B7E1B" w:rsidRDefault="005E10EE" w:rsidP="004847CC">
            <w:pPr>
              <w:pStyle w:val="TAL"/>
            </w:pPr>
          </w:p>
        </w:tc>
        <w:tc>
          <w:tcPr>
            <w:tcW w:w="1245" w:type="dxa"/>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tcPr>
          <w:p w14:paraId="4D056354" w14:textId="77777777" w:rsidR="005E10EE" w:rsidRPr="007B7E1B" w:rsidRDefault="005E10EE" w:rsidP="004847CC">
            <w:pPr>
              <w:pStyle w:val="TAL"/>
            </w:pPr>
          </w:p>
        </w:tc>
        <w:tc>
          <w:tcPr>
            <w:tcW w:w="1700" w:type="dxa"/>
          </w:tcPr>
          <w:p w14:paraId="62C06B66" w14:textId="77777777" w:rsidR="005E10EE" w:rsidRPr="007B7E1B" w:rsidRDefault="005E10EE" w:rsidP="004847CC">
            <w:pPr>
              <w:pStyle w:val="TAL"/>
            </w:pPr>
          </w:p>
        </w:tc>
        <w:tc>
          <w:tcPr>
            <w:tcW w:w="1245" w:type="dxa"/>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tcPr>
          <w:p w14:paraId="2FCBBAEB" w14:textId="77777777" w:rsidR="005E10EE" w:rsidRPr="007B7E1B" w:rsidRDefault="005E10EE" w:rsidP="004847CC">
            <w:pPr>
              <w:pStyle w:val="TAL"/>
              <w:rPr>
                <w:szCs w:val="16"/>
              </w:rPr>
            </w:pPr>
            <w:r w:rsidRPr="007B7E1B">
              <w:rPr>
                <w:szCs w:val="16"/>
              </w:rPr>
              <w:t>sip-SDP</w:t>
            </w:r>
          </w:p>
        </w:tc>
        <w:tc>
          <w:tcPr>
            <w:tcW w:w="1700" w:type="dxa"/>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tcPr>
          <w:p w14:paraId="6BF4F5C7" w14:textId="77777777" w:rsidR="005E10EE" w:rsidRPr="007B7E1B" w:rsidRDefault="005E10EE" w:rsidP="004847CC">
            <w:pPr>
              <w:pStyle w:val="TAL"/>
              <w:rPr>
                <w:szCs w:val="16"/>
              </w:rPr>
            </w:pPr>
          </w:p>
        </w:tc>
        <w:tc>
          <w:tcPr>
            <w:tcW w:w="1700" w:type="dxa"/>
          </w:tcPr>
          <w:p w14:paraId="2F85D67E" w14:textId="77777777" w:rsidR="005E10EE" w:rsidRPr="007B7E1B" w:rsidRDefault="005E10EE" w:rsidP="004847CC">
            <w:pPr>
              <w:pStyle w:val="TAL"/>
              <w:rPr>
                <w:szCs w:val="16"/>
              </w:rPr>
            </w:pPr>
          </w:p>
        </w:tc>
        <w:tc>
          <w:tcPr>
            <w:tcW w:w="1245" w:type="dxa"/>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tcPr>
          <w:p w14:paraId="08E58716" w14:textId="77777777" w:rsidR="005E10EE" w:rsidRPr="007B7E1B" w:rsidRDefault="005E10EE" w:rsidP="004847CC">
            <w:pPr>
              <w:pStyle w:val="TAL"/>
            </w:pPr>
            <w:r w:rsidRPr="007B7E1B">
              <w:t>}</w:t>
            </w:r>
          </w:p>
        </w:tc>
        <w:tc>
          <w:tcPr>
            <w:tcW w:w="2267" w:type="dxa"/>
          </w:tcPr>
          <w:p w14:paraId="687C096B" w14:textId="77777777" w:rsidR="005E10EE" w:rsidRPr="007B7E1B" w:rsidRDefault="005E10EE" w:rsidP="004847CC">
            <w:pPr>
              <w:pStyle w:val="TAL"/>
            </w:pPr>
          </w:p>
        </w:tc>
        <w:tc>
          <w:tcPr>
            <w:tcW w:w="1700" w:type="dxa"/>
          </w:tcPr>
          <w:p w14:paraId="79823113" w14:textId="77777777" w:rsidR="005E10EE" w:rsidRPr="007B7E1B" w:rsidRDefault="005E10EE" w:rsidP="004847CC">
            <w:pPr>
              <w:pStyle w:val="TAL"/>
            </w:pPr>
          </w:p>
        </w:tc>
        <w:tc>
          <w:tcPr>
            <w:tcW w:w="1245" w:type="dxa"/>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1pt;height:74.5pt" o:ole="">
            <v:imagedata r:id="rId39" o:title=""/>
          </v:shape>
          <o:OLEObject Type="Embed" ProgID="Visio.Drawing.11" ShapeID="_x0000_i1040" DrawAspect="Content" ObjectID="_1822987834"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E63D2A">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D398E" w14:textId="77777777" w:rsidR="005B1275" w:rsidRDefault="005B1275">
      <w:r>
        <w:separator/>
      </w:r>
    </w:p>
  </w:endnote>
  <w:endnote w:type="continuationSeparator" w:id="0">
    <w:p w14:paraId="27D60C96" w14:textId="77777777" w:rsidR="005B1275" w:rsidRDefault="005B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3828" w14:textId="5A14008A" w:rsidR="00E04FA1" w:rsidRDefault="00AD73FC"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8F98C" w14:textId="77777777" w:rsidR="005B1275" w:rsidRDefault="005B1275">
      <w:r>
        <w:separator/>
      </w:r>
    </w:p>
  </w:footnote>
  <w:footnote w:type="continuationSeparator" w:id="0">
    <w:p w14:paraId="5F14B06C" w14:textId="77777777" w:rsidR="005B1275" w:rsidRDefault="005B1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CF9A" w14:textId="069B6A78" w:rsidR="00E04FA1" w:rsidRDefault="00E04FA1" w:rsidP="001D48C7">
    <w:pPr>
      <w:pStyle w:val="Header"/>
      <w:framePr w:wrap="around" w:vAnchor="text" w:hAnchor="page" w:x="7822" w:y="1"/>
      <w:widowControl/>
    </w:pPr>
    <w:r w:rsidRPr="001E79C1">
      <w:t>3GPP TS 36.523-1 V</w:t>
    </w:r>
    <w:r w:rsidR="00291E14">
      <w:t>1</w:t>
    </w:r>
    <w:r w:rsidR="00E94252">
      <w:t>9</w:t>
    </w:r>
    <w:r w:rsidR="00B11147">
      <w:t>.</w:t>
    </w:r>
    <w:r w:rsidR="000E59D5">
      <w:t>1</w:t>
    </w:r>
    <w:r w:rsidR="00965237">
      <w:t>.0 (20</w:t>
    </w:r>
    <w:r w:rsidR="009E76EF">
      <w:t>2</w:t>
    </w:r>
    <w:r w:rsidR="00A65BED">
      <w:t>5</w:t>
    </w:r>
    <w:r w:rsidR="00291E14">
      <w:t>-</w:t>
    </w:r>
    <w:r w:rsidR="000E59D5">
      <w:t>12</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5BBCAE4A"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E94252">
      <w:rPr>
        <w:rStyle w:val="ZGSM"/>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E59D5"/>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03BF"/>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50"/>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7BC"/>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1D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6A0"/>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DB3"/>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0E80"/>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6BF7"/>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26F9"/>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BF1"/>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8D4"/>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5CE2"/>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1275"/>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2A4F"/>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47F"/>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83D"/>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4D03"/>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0EBF"/>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BA6"/>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31CB"/>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2970"/>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7D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BED"/>
    <w:rsid w:val="00A65D48"/>
    <w:rsid w:val="00A67982"/>
    <w:rsid w:val="00A67F5B"/>
    <w:rsid w:val="00A70551"/>
    <w:rsid w:val="00A70673"/>
    <w:rsid w:val="00A70845"/>
    <w:rsid w:val="00A70B80"/>
    <w:rsid w:val="00A70C6D"/>
    <w:rsid w:val="00A70FCC"/>
    <w:rsid w:val="00A720D4"/>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3FC"/>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4B15"/>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576C"/>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9F8"/>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24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66A2"/>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0F15"/>
    <w:rsid w:val="00E6122F"/>
    <w:rsid w:val="00E61975"/>
    <w:rsid w:val="00E61D8E"/>
    <w:rsid w:val="00E61DC8"/>
    <w:rsid w:val="00E62256"/>
    <w:rsid w:val="00E628DA"/>
    <w:rsid w:val="00E637EB"/>
    <w:rsid w:val="00E63D2A"/>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68D"/>
    <w:rsid w:val="00E86FA9"/>
    <w:rsid w:val="00E86FB0"/>
    <w:rsid w:val="00E9035C"/>
    <w:rsid w:val="00E905EB"/>
    <w:rsid w:val="00E91C02"/>
    <w:rsid w:val="00E9207C"/>
    <w:rsid w:val="00E92934"/>
    <w:rsid w:val="00E92B0D"/>
    <w:rsid w:val="00E92C3C"/>
    <w:rsid w:val="00E92C94"/>
    <w:rsid w:val="00E92EAE"/>
    <w:rsid w:val="00E93B3B"/>
    <w:rsid w:val="00E93E26"/>
    <w:rsid w:val="00E94252"/>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2EE7"/>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3FB"/>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3DBD"/>
    <w:rsid w:val="00FB4603"/>
    <w:rsid w:val="00FB7190"/>
    <w:rsid w:val="00FB72D5"/>
    <w:rsid w:val="00FB7B3E"/>
    <w:rsid w:val="00FC0F58"/>
    <w:rsid w:val="00FC127A"/>
    <w:rsid w:val="00FC2E8A"/>
    <w:rsid w:val="00FC2E9A"/>
    <w:rsid w:val="00FC2F52"/>
    <w:rsid w:val="00FC2FDD"/>
    <w:rsid w:val="00FC36D5"/>
    <w:rsid w:val="00FC438B"/>
    <w:rsid w:val="00FC4EA7"/>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9D5"/>
    <w:pPr>
      <w:overflowPunct w:val="0"/>
      <w:autoSpaceDE w:val="0"/>
      <w:autoSpaceDN w:val="0"/>
      <w:adjustRightInd w:val="0"/>
      <w:spacing w:after="180"/>
      <w:textAlignment w:val="baseline"/>
    </w:pPr>
  </w:style>
  <w:style w:type="paragraph" w:styleId="Heading1">
    <w:name w:val="heading 1"/>
    <w:aliases w:val="H1,h1"/>
    <w:next w:val="Normal"/>
    <w:qFormat/>
    <w:rsid w:val="000E59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E59D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E59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E59D5"/>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0E59D5"/>
    <w:pPr>
      <w:ind w:left="1701" w:hanging="1701"/>
      <w:outlineLvl w:val="4"/>
    </w:pPr>
    <w:rPr>
      <w:sz w:val="22"/>
    </w:rPr>
  </w:style>
  <w:style w:type="paragraph" w:styleId="Heading6">
    <w:name w:val="heading 6"/>
    <w:basedOn w:val="H6"/>
    <w:next w:val="Normal"/>
    <w:qFormat/>
    <w:rsid w:val="000E59D5"/>
    <w:pPr>
      <w:outlineLvl w:val="5"/>
    </w:pPr>
  </w:style>
  <w:style w:type="paragraph" w:styleId="Heading7">
    <w:name w:val="heading 7"/>
    <w:basedOn w:val="H6"/>
    <w:next w:val="Normal"/>
    <w:qFormat/>
    <w:rsid w:val="000E59D5"/>
    <w:pPr>
      <w:outlineLvl w:val="6"/>
    </w:pPr>
  </w:style>
  <w:style w:type="paragraph" w:styleId="Heading8">
    <w:name w:val="heading 8"/>
    <w:basedOn w:val="Heading1"/>
    <w:next w:val="Normal"/>
    <w:qFormat/>
    <w:rsid w:val="000E59D5"/>
    <w:pPr>
      <w:ind w:left="0" w:firstLine="0"/>
      <w:outlineLvl w:val="7"/>
    </w:pPr>
  </w:style>
  <w:style w:type="paragraph" w:styleId="Heading9">
    <w:name w:val="heading 9"/>
    <w:basedOn w:val="Heading8"/>
    <w:next w:val="Normal"/>
    <w:qFormat/>
    <w:rsid w:val="000E59D5"/>
    <w:pPr>
      <w:outlineLvl w:val="8"/>
    </w:pPr>
  </w:style>
  <w:style w:type="character" w:default="1" w:styleId="DefaultParagraphFont">
    <w:name w:val="Default Paragraph Font"/>
    <w:semiHidden/>
    <w:rsid w:val="000E59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59D5"/>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0E59D5"/>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0E59D5"/>
    <w:pPr>
      <w:ind w:left="1418" w:hanging="1418"/>
    </w:pPr>
  </w:style>
  <w:style w:type="paragraph" w:styleId="TOC8">
    <w:name w:val="toc 8"/>
    <w:basedOn w:val="TOC1"/>
    <w:semiHidden/>
    <w:rsid w:val="000E59D5"/>
    <w:pPr>
      <w:spacing w:before="180"/>
      <w:ind w:left="2693" w:hanging="2693"/>
    </w:pPr>
    <w:rPr>
      <w:b/>
    </w:rPr>
  </w:style>
  <w:style w:type="paragraph" w:styleId="TOC1">
    <w:name w:val="toc 1"/>
    <w:semiHidden/>
    <w:rsid w:val="000E59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E59D5"/>
    <w:pPr>
      <w:keepLines/>
      <w:tabs>
        <w:tab w:val="center" w:pos="4536"/>
        <w:tab w:val="right" w:pos="9072"/>
      </w:tabs>
    </w:pPr>
    <w:rPr>
      <w:noProof/>
    </w:rPr>
  </w:style>
  <w:style w:type="character" w:customStyle="1" w:styleId="ZGSM">
    <w:name w:val="ZGSM"/>
    <w:rsid w:val="000E59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E59D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E59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E59D5"/>
    <w:pPr>
      <w:ind w:left="1701" w:hanging="1701"/>
    </w:pPr>
  </w:style>
  <w:style w:type="paragraph" w:styleId="TOC4">
    <w:name w:val="toc 4"/>
    <w:basedOn w:val="TOC3"/>
    <w:semiHidden/>
    <w:rsid w:val="000E59D5"/>
    <w:pPr>
      <w:ind w:left="1418" w:hanging="1418"/>
    </w:pPr>
  </w:style>
  <w:style w:type="paragraph" w:styleId="TOC3">
    <w:name w:val="toc 3"/>
    <w:basedOn w:val="TOC2"/>
    <w:semiHidden/>
    <w:rsid w:val="000E59D5"/>
    <w:pPr>
      <w:ind w:left="1134" w:hanging="1134"/>
    </w:pPr>
  </w:style>
  <w:style w:type="paragraph" w:styleId="TOC2">
    <w:name w:val="toc 2"/>
    <w:basedOn w:val="TOC1"/>
    <w:semiHidden/>
    <w:rsid w:val="000E59D5"/>
    <w:pPr>
      <w:keepNext w:val="0"/>
      <w:spacing w:before="0"/>
      <w:ind w:left="851" w:hanging="851"/>
    </w:pPr>
    <w:rPr>
      <w:sz w:val="20"/>
    </w:rPr>
  </w:style>
  <w:style w:type="paragraph" w:styleId="Index1">
    <w:name w:val="index 1"/>
    <w:basedOn w:val="Normal"/>
    <w:semiHidden/>
    <w:rsid w:val="000E59D5"/>
    <w:pPr>
      <w:keepLines/>
      <w:spacing w:after="0"/>
    </w:pPr>
  </w:style>
  <w:style w:type="paragraph" w:styleId="Index2">
    <w:name w:val="index 2"/>
    <w:basedOn w:val="Index1"/>
    <w:semiHidden/>
    <w:rsid w:val="000E59D5"/>
    <w:pPr>
      <w:ind w:left="284"/>
    </w:pPr>
  </w:style>
  <w:style w:type="paragraph" w:customStyle="1" w:styleId="TT">
    <w:name w:val="TT"/>
    <w:basedOn w:val="Heading1"/>
    <w:next w:val="Normal"/>
    <w:rsid w:val="000E59D5"/>
    <w:pPr>
      <w:outlineLvl w:val="9"/>
    </w:pPr>
  </w:style>
  <w:style w:type="paragraph" w:styleId="Footer">
    <w:name w:val="footer"/>
    <w:basedOn w:val="Header"/>
    <w:link w:val="FooterChar"/>
    <w:rsid w:val="000E59D5"/>
    <w:pPr>
      <w:jc w:val="center"/>
    </w:pPr>
    <w:rPr>
      <w:i/>
    </w:rPr>
  </w:style>
  <w:style w:type="character" w:styleId="FootnoteReference">
    <w:name w:val="footnote reference"/>
    <w:basedOn w:val="DefaultParagraphFont"/>
    <w:rsid w:val="000E59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E59D5"/>
    <w:pPr>
      <w:keepLines/>
      <w:spacing w:after="0"/>
      <w:ind w:left="454" w:hanging="454"/>
    </w:pPr>
    <w:rPr>
      <w:sz w:val="16"/>
    </w:rPr>
  </w:style>
  <w:style w:type="paragraph" w:customStyle="1" w:styleId="NF">
    <w:name w:val="NF"/>
    <w:basedOn w:val="NO"/>
    <w:rsid w:val="000E59D5"/>
    <w:pPr>
      <w:keepNext/>
      <w:spacing w:after="0"/>
    </w:pPr>
    <w:rPr>
      <w:rFonts w:ascii="Arial" w:hAnsi="Arial"/>
      <w:sz w:val="18"/>
    </w:rPr>
  </w:style>
  <w:style w:type="paragraph" w:customStyle="1" w:styleId="NO">
    <w:name w:val="NO"/>
    <w:basedOn w:val="Normal"/>
    <w:link w:val="NOChar"/>
    <w:rsid w:val="000E59D5"/>
    <w:pPr>
      <w:keepLines/>
      <w:ind w:left="1135" w:hanging="851"/>
    </w:pPr>
  </w:style>
  <w:style w:type="character" w:customStyle="1" w:styleId="NOChar">
    <w:name w:val="NO Char"/>
    <w:link w:val="NO"/>
    <w:rsid w:val="004D4B8B"/>
  </w:style>
  <w:style w:type="paragraph" w:customStyle="1" w:styleId="PL">
    <w:name w:val="PL"/>
    <w:link w:val="PLChar"/>
    <w:rsid w:val="000E5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0E59D5"/>
    <w:pPr>
      <w:jc w:val="right"/>
    </w:pPr>
  </w:style>
  <w:style w:type="paragraph" w:customStyle="1" w:styleId="TAL">
    <w:name w:val="TAL"/>
    <w:basedOn w:val="Normal"/>
    <w:link w:val="TALChar"/>
    <w:rsid w:val="000E59D5"/>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0E59D5"/>
    <w:rPr>
      <w:b/>
    </w:rPr>
  </w:style>
  <w:style w:type="paragraph" w:customStyle="1" w:styleId="TAC">
    <w:name w:val="TAC"/>
    <w:basedOn w:val="TAL"/>
    <w:link w:val="TACCar"/>
    <w:rsid w:val="000E59D5"/>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0E59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E59D5"/>
    <w:pPr>
      <w:keepLines/>
      <w:ind w:left="1702" w:hanging="1418"/>
    </w:pPr>
  </w:style>
  <w:style w:type="paragraph" w:customStyle="1" w:styleId="FP">
    <w:name w:val="FP"/>
    <w:basedOn w:val="Normal"/>
    <w:rsid w:val="000E59D5"/>
    <w:pPr>
      <w:spacing w:after="0"/>
    </w:pPr>
  </w:style>
  <w:style w:type="paragraph" w:customStyle="1" w:styleId="NW">
    <w:name w:val="NW"/>
    <w:basedOn w:val="NO"/>
    <w:rsid w:val="000E59D5"/>
    <w:pPr>
      <w:spacing w:after="0"/>
    </w:pPr>
  </w:style>
  <w:style w:type="paragraph" w:customStyle="1" w:styleId="EW">
    <w:name w:val="EW"/>
    <w:basedOn w:val="EX"/>
    <w:rsid w:val="000E59D5"/>
    <w:pPr>
      <w:spacing w:after="0"/>
    </w:pPr>
  </w:style>
  <w:style w:type="paragraph" w:customStyle="1" w:styleId="B1">
    <w:name w:val="B1"/>
    <w:basedOn w:val="List"/>
    <w:link w:val="B1Char"/>
    <w:rsid w:val="000E59D5"/>
  </w:style>
  <w:style w:type="character" w:customStyle="1" w:styleId="B1Char">
    <w:name w:val="B1 Char"/>
    <w:link w:val="B1"/>
    <w:qFormat/>
    <w:rsid w:val="00E27B59"/>
  </w:style>
  <w:style w:type="paragraph" w:styleId="TOC6">
    <w:name w:val="toc 6"/>
    <w:basedOn w:val="TOC5"/>
    <w:next w:val="Normal"/>
    <w:semiHidden/>
    <w:rsid w:val="000E59D5"/>
    <w:pPr>
      <w:ind w:left="1985" w:hanging="1985"/>
    </w:pPr>
  </w:style>
  <w:style w:type="paragraph" w:styleId="TOC7">
    <w:name w:val="toc 7"/>
    <w:basedOn w:val="TOC6"/>
    <w:next w:val="Normal"/>
    <w:semiHidden/>
    <w:rsid w:val="000E59D5"/>
    <w:pPr>
      <w:ind w:left="2268" w:hanging="2268"/>
    </w:pPr>
  </w:style>
  <w:style w:type="paragraph" w:styleId="ListBullet2">
    <w:name w:val="List Bullet 2"/>
    <w:basedOn w:val="ListBullet"/>
    <w:rsid w:val="000E59D5"/>
    <w:pPr>
      <w:ind w:left="851"/>
    </w:pPr>
  </w:style>
  <w:style w:type="paragraph" w:styleId="ListBullet">
    <w:name w:val="List Bullet"/>
    <w:aliases w:val="UL"/>
    <w:basedOn w:val="List"/>
    <w:rsid w:val="000E59D5"/>
  </w:style>
  <w:style w:type="paragraph" w:customStyle="1" w:styleId="EditorsNote">
    <w:name w:val="Editor's Note"/>
    <w:aliases w:val="EN"/>
    <w:basedOn w:val="NO"/>
    <w:link w:val="EditorsNoteCarCar"/>
    <w:rsid w:val="000E59D5"/>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0E59D5"/>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0E59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59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E59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E59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E59D5"/>
    <w:pPr>
      <w:ind w:left="851" w:hanging="851"/>
    </w:pPr>
  </w:style>
  <w:style w:type="paragraph" w:customStyle="1" w:styleId="ZH">
    <w:name w:val="ZH"/>
    <w:rsid w:val="000E59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E59D5"/>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0E59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E59D5"/>
    <w:pPr>
      <w:ind w:left="1135"/>
    </w:pPr>
  </w:style>
  <w:style w:type="paragraph" w:styleId="ListBullet4">
    <w:name w:val="List Bullet 4"/>
    <w:basedOn w:val="ListBullet3"/>
    <w:rsid w:val="000E59D5"/>
    <w:pPr>
      <w:ind w:left="1418"/>
    </w:pPr>
  </w:style>
  <w:style w:type="paragraph" w:styleId="ListBullet5">
    <w:name w:val="List Bullet 5"/>
    <w:basedOn w:val="ListBullet4"/>
    <w:rsid w:val="000E59D5"/>
    <w:pPr>
      <w:ind w:left="1702"/>
    </w:pPr>
  </w:style>
  <w:style w:type="paragraph" w:customStyle="1" w:styleId="B2">
    <w:name w:val="B2"/>
    <w:basedOn w:val="List2"/>
    <w:link w:val="B2Char"/>
    <w:rsid w:val="000E59D5"/>
  </w:style>
  <w:style w:type="character" w:customStyle="1" w:styleId="B2Char">
    <w:name w:val="B2 Char"/>
    <w:link w:val="B2"/>
    <w:qFormat/>
    <w:rsid w:val="004D4B8B"/>
  </w:style>
  <w:style w:type="paragraph" w:customStyle="1" w:styleId="B3">
    <w:name w:val="B3"/>
    <w:basedOn w:val="List3"/>
    <w:link w:val="B3Char"/>
    <w:rsid w:val="000E59D5"/>
  </w:style>
  <w:style w:type="character" w:customStyle="1" w:styleId="B3Char">
    <w:name w:val="B3 Char"/>
    <w:link w:val="B3"/>
    <w:qFormat/>
    <w:rsid w:val="004D4B8B"/>
  </w:style>
  <w:style w:type="paragraph" w:customStyle="1" w:styleId="B4">
    <w:name w:val="B4"/>
    <w:basedOn w:val="List4"/>
    <w:link w:val="B4Char"/>
    <w:rsid w:val="000E59D5"/>
  </w:style>
  <w:style w:type="character" w:customStyle="1" w:styleId="B4Char">
    <w:name w:val="B4 Char"/>
    <w:link w:val="B4"/>
    <w:rsid w:val="0023573A"/>
  </w:style>
  <w:style w:type="paragraph" w:customStyle="1" w:styleId="B5">
    <w:name w:val="B5"/>
    <w:basedOn w:val="List5"/>
    <w:link w:val="B5Char"/>
    <w:rsid w:val="000E59D5"/>
  </w:style>
  <w:style w:type="paragraph" w:customStyle="1" w:styleId="ZTD">
    <w:name w:val="ZTD"/>
    <w:basedOn w:val="ZB"/>
    <w:rsid w:val="000E59D5"/>
    <w:pPr>
      <w:framePr w:hRule="auto" w:wrap="notBeside" w:y="852"/>
    </w:pPr>
    <w:rPr>
      <w:i w:val="0"/>
      <w:sz w:val="40"/>
    </w:rPr>
  </w:style>
  <w:style w:type="paragraph" w:customStyle="1" w:styleId="ZV">
    <w:name w:val="ZV"/>
    <w:basedOn w:val="ZU"/>
    <w:rsid w:val="000E59D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0E59D5"/>
    <w:pPr>
      <w:ind w:left="1418"/>
    </w:pPr>
  </w:style>
  <w:style w:type="paragraph" w:styleId="List3">
    <w:name w:val="List 3"/>
    <w:basedOn w:val="List2"/>
    <w:rsid w:val="000E59D5"/>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0E59D5"/>
    <w:pPr>
      <w:ind w:left="851"/>
    </w:pPr>
  </w:style>
  <w:style w:type="paragraph" w:styleId="ListNumber">
    <w:name w:val="List Number"/>
    <w:basedOn w:val="List"/>
    <w:rsid w:val="000E59D5"/>
  </w:style>
  <w:style w:type="paragraph" w:styleId="List">
    <w:name w:val="List"/>
    <w:basedOn w:val="Normal"/>
    <w:rsid w:val="000E59D5"/>
    <w:pPr>
      <w:ind w:left="568" w:hanging="284"/>
    </w:pPr>
  </w:style>
  <w:style w:type="paragraph" w:styleId="List2">
    <w:name w:val="List 2"/>
    <w:basedOn w:val="List"/>
    <w:rsid w:val="000E59D5"/>
    <w:pPr>
      <w:ind w:left="851"/>
    </w:pPr>
  </w:style>
  <w:style w:type="paragraph" w:styleId="List5">
    <w:name w:val="List 5"/>
    <w:basedOn w:val="List4"/>
    <w:rsid w:val="000E59D5"/>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1695</TotalTime>
  <Pages>1</Pages>
  <Words>59827</Words>
  <Characters>341014</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400041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IS</cp:lastModifiedBy>
  <cp:revision>38</cp:revision>
  <dcterms:created xsi:type="dcterms:W3CDTF">2023-09-20T13:55:00Z</dcterms:created>
  <dcterms:modified xsi:type="dcterms:W3CDTF">2025-10-26T11:43:00Z</dcterms:modified>
  <cp:category/>
</cp:coreProperties>
</file>